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DD3962" w14:textId="77777777" w:rsidR="0067054B" w:rsidRDefault="0067054B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3C49D196" w14:textId="77777777" w:rsidR="0067054B" w:rsidRDefault="0067054B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79BA6AC6" w14:textId="77777777" w:rsidR="0067054B" w:rsidRDefault="0067054B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14F3CB8E" w14:textId="03FE3D00" w:rsidR="0067054B" w:rsidRDefault="0067054B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4B76D4AF" w14:textId="28CA1372" w:rsidR="003E1EC8" w:rsidRDefault="003E1EC8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6B58B608" w14:textId="454C44E5" w:rsidR="003E1EC8" w:rsidRDefault="003E1EC8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19FBE5ED" w14:textId="6FB07BAD" w:rsidR="003E1EC8" w:rsidRDefault="003E1EC8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6085A018" w14:textId="015BA97D" w:rsidR="003E1EC8" w:rsidRDefault="003E1EC8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3481E20C" w14:textId="77777777" w:rsidR="003E1EC8" w:rsidRDefault="003E1EC8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6879B7E5" w14:textId="77777777" w:rsidR="0067054B" w:rsidRDefault="0067054B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6A6BF97D" w14:textId="77777777" w:rsidR="0067054B" w:rsidRDefault="0067054B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33238118" w14:textId="77777777" w:rsidR="0067054B" w:rsidRDefault="0067054B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77BF5919" w14:textId="77777777" w:rsidR="0067054B" w:rsidRDefault="0067054B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1BDB18E4" w14:textId="77777777" w:rsidR="003E1EC8" w:rsidRDefault="003E1EC8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7B7D0CB8" w14:textId="77777777" w:rsidR="003E1EC8" w:rsidRDefault="003E1EC8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378089F0" w14:textId="77777777" w:rsidR="003E1EC8" w:rsidRDefault="003E1EC8" w:rsidP="00183C5A">
      <w:pPr>
        <w:pStyle w:val="IndexHeading1"/>
        <w:spacing w:after="0" w:line="240" w:lineRule="atLeast"/>
        <w:ind w:left="0" w:firstLine="0"/>
        <w:outlineLvl w:val="0"/>
        <w:rPr>
          <w:rFonts w:cs="Times New Roman"/>
        </w:rPr>
      </w:pPr>
    </w:p>
    <w:p w14:paraId="59388E28" w14:textId="77777777" w:rsidR="003E1EC8" w:rsidRPr="00655F8C" w:rsidRDefault="003E1EC8" w:rsidP="003E1EC8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  <w:r w:rsidRPr="00655F8C">
        <w:rPr>
          <w:rFonts w:cs="Times New Roman"/>
          <w:b/>
          <w:bCs/>
          <w:color w:val="auto"/>
          <w:sz w:val="40"/>
          <w:szCs w:val="40"/>
        </w:rPr>
        <w:t>M.C.S. Steel Public Company Limited</w:t>
      </w:r>
    </w:p>
    <w:p w14:paraId="69B289CB" w14:textId="77777777" w:rsidR="003E1EC8" w:rsidRPr="00655F8C" w:rsidRDefault="003E1EC8" w:rsidP="003E1EC8">
      <w:pPr>
        <w:pStyle w:val="BodyText"/>
        <w:ind w:right="3"/>
        <w:jc w:val="center"/>
        <w:rPr>
          <w:rFonts w:cs="Times New Roman"/>
          <w:b/>
          <w:bCs/>
          <w:color w:val="auto"/>
          <w:sz w:val="40"/>
          <w:szCs w:val="40"/>
        </w:rPr>
      </w:pPr>
      <w:r w:rsidRPr="00655F8C">
        <w:rPr>
          <w:rFonts w:cs="Times New Roman"/>
          <w:b/>
          <w:bCs/>
          <w:color w:val="auto"/>
          <w:sz w:val="40"/>
          <w:szCs w:val="40"/>
        </w:rPr>
        <w:t>and its Subsidiaries</w:t>
      </w:r>
    </w:p>
    <w:p w14:paraId="015D14DB" w14:textId="77777777" w:rsidR="003E1EC8" w:rsidRPr="00655F8C" w:rsidRDefault="003E1EC8" w:rsidP="003E1EC8">
      <w:pPr>
        <w:pStyle w:val="BodyText"/>
        <w:jc w:val="center"/>
        <w:rPr>
          <w:rFonts w:cs="Times New Roman"/>
          <w:color w:val="auto"/>
          <w:sz w:val="40"/>
          <w:szCs w:val="40"/>
        </w:rPr>
      </w:pPr>
    </w:p>
    <w:p w14:paraId="31729AFE" w14:textId="77777777" w:rsidR="003E1EC8" w:rsidRPr="005F6939" w:rsidRDefault="003E1EC8" w:rsidP="003E1EC8">
      <w:pPr>
        <w:overflowPunct w:val="0"/>
        <w:autoSpaceDE w:val="0"/>
        <w:autoSpaceDN w:val="0"/>
        <w:adjustRightInd w:val="0"/>
        <w:jc w:val="center"/>
        <w:textAlignment w:val="baseline"/>
        <w:rPr>
          <w:spacing w:val="-3"/>
          <w:sz w:val="36"/>
          <w:szCs w:val="36"/>
          <w:lang w:val="en-GB" w:bidi="ar-SA"/>
        </w:rPr>
      </w:pPr>
      <w:r w:rsidRPr="005F6939">
        <w:rPr>
          <w:spacing w:val="-3"/>
          <w:sz w:val="36"/>
          <w:szCs w:val="36"/>
          <w:lang w:val="en-GB" w:bidi="ar-SA"/>
        </w:rPr>
        <w:t xml:space="preserve">Condensed interim financial statements </w:t>
      </w:r>
    </w:p>
    <w:p w14:paraId="14B0BD3F" w14:textId="77777777" w:rsidR="003E1EC8" w:rsidRPr="005F6939" w:rsidRDefault="003E1EC8" w:rsidP="003E1EC8">
      <w:pPr>
        <w:overflowPunct w:val="0"/>
        <w:autoSpaceDE w:val="0"/>
        <w:autoSpaceDN w:val="0"/>
        <w:adjustRightInd w:val="0"/>
        <w:jc w:val="center"/>
        <w:textAlignment w:val="baseline"/>
        <w:rPr>
          <w:spacing w:val="-3"/>
          <w:sz w:val="36"/>
          <w:szCs w:val="36"/>
          <w:lang w:val="en-GB" w:bidi="ar-SA"/>
        </w:rPr>
      </w:pPr>
      <w:r w:rsidRPr="005F6939">
        <w:rPr>
          <w:spacing w:val="-3"/>
          <w:sz w:val="36"/>
          <w:szCs w:val="36"/>
          <w:lang w:val="en-GB" w:bidi="ar-SA"/>
        </w:rPr>
        <w:t xml:space="preserve">for the three-month </w:t>
      </w:r>
      <w:r w:rsidRPr="005F6939">
        <w:rPr>
          <w:spacing w:val="-3"/>
          <w:sz w:val="36"/>
          <w:szCs w:val="36"/>
        </w:rPr>
        <w:t xml:space="preserve">and six-month </w:t>
      </w:r>
      <w:r w:rsidRPr="005F6939">
        <w:rPr>
          <w:spacing w:val="-3"/>
          <w:sz w:val="36"/>
          <w:szCs w:val="36"/>
          <w:lang w:val="en-GB" w:bidi="ar-SA"/>
        </w:rPr>
        <w:t xml:space="preserve">periods ended </w:t>
      </w:r>
    </w:p>
    <w:p w14:paraId="5B58CB7D" w14:textId="5431EE78" w:rsidR="003E1EC8" w:rsidRPr="00523DE2" w:rsidRDefault="003E1EC8" w:rsidP="003E1EC8">
      <w:pPr>
        <w:overflowPunct w:val="0"/>
        <w:autoSpaceDE w:val="0"/>
        <w:autoSpaceDN w:val="0"/>
        <w:adjustRightInd w:val="0"/>
        <w:jc w:val="center"/>
        <w:textAlignment w:val="baseline"/>
        <w:rPr>
          <w:rFonts w:cs="Cordia New"/>
          <w:spacing w:val="-3"/>
          <w:sz w:val="36"/>
          <w:szCs w:val="45"/>
        </w:rPr>
      </w:pPr>
      <w:r w:rsidRPr="006E59F8">
        <w:rPr>
          <w:spacing w:val="-3"/>
          <w:sz w:val="36"/>
          <w:szCs w:val="36"/>
          <w:lang w:bidi="ar-SA"/>
        </w:rPr>
        <w:t>30</w:t>
      </w:r>
      <w:r w:rsidRPr="005F6939">
        <w:rPr>
          <w:spacing w:val="-3"/>
          <w:sz w:val="36"/>
          <w:szCs w:val="36"/>
          <w:lang w:val="en-GB" w:bidi="ar-SA"/>
        </w:rPr>
        <w:t xml:space="preserve"> June </w:t>
      </w:r>
      <w:r w:rsidRPr="006E59F8">
        <w:rPr>
          <w:spacing w:val="-3"/>
          <w:sz w:val="36"/>
          <w:szCs w:val="36"/>
          <w:lang w:bidi="ar-SA"/>
        </w:rPr>
        <w:t>202</w:t>
      </w:r>
      <w:r w:rsidRPr="00523DE2">
        <w:rPr>
          <w:rFonts w:cs="Cordia New"/>
          <w:spacing w:val="-3"/>
          <w:sz w:val="36"/>
          <w:szCs w:val="45"/>
        </w:rPr>
        <w:t>2</w:t>
      </w:r>
    </w:p>
    <w:p w14:paraId="78835DB0" w14:textId="77777777" w:rsidR="003E1EC8" w:rsidRPr="005F6939" w:rsidRDefault="003E1EC8" w:rsidP="003E1EC8">
      <w:pPr>
        <w:overflowPunct w:val="0"/>
        <w:autoSpaceDE w:val="0"/>
        <w:autoSpaceDN w:val="0"/>
        <w:adjustRightInd w:val="0"/>
        <w:jc w:val="center"/>
        <w:textAlignment w:val="baseline"/>
        <w:rPr>
          <w:spacing w:val="-3"/>
          <w:sz w:val="36"/>
          <w:szCs w:val="36"/>
        </w:rPr>
      </w:pPr>
      <w:r w:rsidRPr="005F6939">
        <w:rPr>
          <w:spacing w:val="-3"/>
          <w:sz w:val="36"/>
          <w:szCs w:val="36"/>
        </w:rPr>
        <w:t>and</w:t>
      </w:r>
    </w:p>
    <w:p w14:paraId="62AE1CA0" w14:textId="77777777" w:rsidR="003E1EC8" w:rsidRPr="005F6939" w:rsidRDefault="003E1EC8" w:rsidP="003E1EC8">
      <w:pPr>
        <w:jc w:val="center"/>
        <w:rPr>
          <w:spacing w:val="-3"/>
          <w:sz w:val="36"/>
          <w:szCs w:val="36"/>
        </w:rPr>
      </w:pPr>
      <w:r w:rsidRPr="005F6939">
        <w:rPr>
          <w:spacing w:val="-3"/>
          <w:sz w:val="36"/>
          <w:szCs w:val="36"/>
        </w:rPr>
        <w:t>Independent auditor’s review report</w:t>
      </w:r>
    </w:p>
    <w:p w14:paraId="1914E2B8" w14:textId="77777777" w:rsidR="003E1EC8" w:rsidRPr="00523DE2" w:rsidRDefault="003E1EC8" w:rsidP="003E1EC8">
      <w:pPr>
        <w:jc w:val="center"/>
        <w:rPr>
          <w:rFonts w:cs="Cordia New"/>
          <w:spacing w:val="-3"/>
          <w:sz w:val="36"/>
          <w:szCs w:val="36"/>
          <w:cs/>
        </w:rPr>
        <w:sectPr w:rsidR="003E1EC8" w:rsidRPr="00523DE2" w:rsidSect="00E55B11">
          <w:headerReference w:type="default" r:id="rId8"/>
          <w:footerReference w:type="default" r:id="rId9"/>
          <w:pgSz w:w="11909" w:h="16834" w:code="9"/>
          <w:pgMar w:top="1152" w:right="1109" w:bottom="1152" w:left="1170" w:header="706" w:footer="734" w:gutter="0"/>
          <w:pgNumType w:start="0"/>
          <w:cols w:space="720"/>
          <w:docGrid w:linePitch="272"/>
        </w:sectPr>
      </w:pPr>
    </w:p>
    <w:p w14:paraId="6757AA4B" w14:textId="77777777" w:rsidR="003E1EC8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bCs/>
          <w:spacing w:val="-3"/>
          <w:szCs w:val="28"/>
        </w:rPr>
      </w:pPr>
    </w:p>
    <w:p w14:paraId="3903ED7E" w14:textId="77777777" w:rsidR="003E1EC8" w:rsidRPr="00523DE2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="Cordia New"/>
          <w:bCs/>
          <w:spacing w:val="-3"/>
          <w:szCs w:val="28"/>
          <w:lang w:bidi="th-TH"/>
        </w:rPr>
      </w:pPr>
    </w:p>
    <w:p w14:paraId="08A4310E" w14:textId="77777777" w:rsidR="003E1EC8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="Cordia New"/>
          <w:bCs/>
          <w:spacing w:val="-3"/>
          <w:szCs w:val="28"/>
          <w:lang w:bidi="th-TH"/>
        </w:rPr>
      </w:pPr>
    </w:p>
    <w:p w14:paraId="44A3571A" w14:textId="77777777" w:rsidR="00871252" w:rsidRPr="00523DE2" w:rsidRDefault="00871252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="Cordia New"/>
          <w:bCs/>
          <w:spacing w:val="-3"/>
          <w:szCs w:val="28"/>
          <w:lang w:bidi="th-TH"/>
        </w:rPr>
      </w:pPr>
    </w:p>
    <w:p w14:paraId="30748F6D" w14:textId="77777777" w:rsidR="003E1EC8" w:rsidRPr="00523DE2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="Cordia New"/>
          <w:bCs/>
          <w:spacing w:val="-3"/>
          <w:szCs w:val="28"/>
          <w:lang w:bidi="th-TH"/>
        </w:rPr>
      </w:pPr>
    </w:p>
    <w:p w14:paraId="1275C39F" w14:textId="77777777" w:rsidR="003E1EC8" w:rsidRPr="00523DE2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="Cordia New"/>
          <w:bCs/>
          <w:spacing w:val="-3"/>
          <w:szCs w:val="28"/>
          <w:lang w:bidi="th-TH"/>
        </w:rPr>
      </w:pPr>
    </w:p>
    <w:p w14:paraId="53A386DD" w14:textId="77777777" w:rsidR="003E1EC8" w:rsidRPr="00523DE2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="Cordia New"/>
          <w:bCs/>
          <w:spacing w:val="-3"/>
          <w:szCs w:val="28"/>
          <w:lang w:bidi="th-TH"/>
        </w:rPr>
      </w:pPr>
    </w:p>
    <w:p w14:paraId="2E373C2B" w14:textId="77777777" w:rsidR="003E1EC8" w:rsidRPr="00523DE2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="Cordia New"/>
          <w:bCs/>
          <w:spacing w:val="-3"/>
          <w:szCs w:val="28"/>
          <w:lang w:bidi="th-TH"/>
        </w:rPr>
      </w:pPr>
    </w:p>
    <w:p w14:paraId="1F9721F3" w14:textId="77777777" w:rsidR="003E1EC8" w:rsidRPr="00523DE2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rFonts w:cs="Cordia New"/>
          <w:bCs/>
          <w:spacing w:val="-3"/>
          <w:szCs w:val="28"/>
          <w:lang w:bidi="th-TH"/>
        </w:rPr>
      </w:pPr>
    </w:p>
    <w:p w14:paraId="248BDC7A" w14:textId="180C0136" w:rsidR="003E1EC8" w:rsidRPr="00F30496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Cs w:val="28"/>
        </w:rPr>
      </w:pPr>
      <w:r w:rsidRPr="00F30496">
        <w:rPr>
          <w:bCs/>
          <w:spacing w:val="-3"/>
          <w:szCs w:val="28"/>
        </w:rPr>
        <w:t>Independent Auditor’s Report on Review of Interim Financial Information</w:t>
      </w:r>
    </w:p>
    <w:p w14:paraId="2495E8EC" w14:textId="77777777" w:rsidR="003E1EC8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16"/>
          <w:szCs w:val="16"/>
        </w:rPr>
      </w:pPr>
    </w:p>
    <w:p w14:paraId="26156CD8" w14:textId="77777777" w:rsidR="003E1EC8" w:rsidRPr="00DF5B95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16"/>
          <w:szCs w:val="16"/>
        </w:rPr>
      </w:pPr>
    </w:p>
    <w:p w14:paraId="1EFD5C68" w14:textId="77777777" w:rsidR="003E1EC8" w:rsidRPr="009B2256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FD590D">
        <w:rPr>
          <w:sz w:val="24"/>
          <w:szCs w:val="24"/>
        </w:rPr>
        <w:t xml:space="preserve">To the Board of Directors of </w:t>
      </w:r>
      <w:r>
        <w:rPr>
          <w:sz w:val="24"/>
          <w:szCs w:val="24"/>
        </w:rPr>
        <w:t>M.C.S. Steel</w:t>
      </w:r>
      <w:r w:rsidRPr="00FD590D">
        <w:rPr>
          <w:sz w:val="24"/>
          <w:szCs w:val="24"/>
        </w:rPr>
        <w:t xml:space="preserve"> Public Company Limited</w:t>
      </w:r>
    </w:p>
    <w:p w14:paraId="78CED59F" w14:textId="77777777" w:rsidR="003E1EC8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24"/>
          <w:szCs w:val="24"/>
        </w:rPr>
      </w:pPr>
    </w:p>
    <w:p w14:paraId="31E63EC8" w14:textId="77777777" w:rsidR="003E1EC8" w:rsidRDefault="003E1EC8" w:rsidP="003E1EC8">
      <w:pPr>
        <w:pStyle w:val="acctmainheading"/>
        <w:tabs>
          <w:tab w:val="left" w:pos="7810"/>
        </w:tabs>
        <w:spacing w:after="0" w:line="240" w:lineRule="atLeast"/>
        <w:outlineLvl w:val="0"/>
        <w:rPr>
          <w:b w:val="0"/>
          <w:bCs/>
          <w:sz w:val="16"/>
          <w:szCs w:val="16"/>
        </w:rPr>
      </w:pPr>
    </w:p>
    <w:p w14:paraId="50FF5A82" w14:textId="2115DBB9" w:rsidR="003E1EC8" w:rsidRPr="005F6939" w:rsidRDefault="003E1EC8" w:rsidP="003E1EC8">
      <w:pPr>
        <w:jc w:val="both"/>
        <w:rPr>
          <w:sz w:val="22"/>
          <w:szCs w:val="22"/>
          <w:lang w:bidi="ar-SA"/>
        </w:rPr>
      </w:pPr>
      <w:r w:rsidRPr="005F6939">
        <w:rPr>
          <w:sz w:val="22"/>
          <w:szCs w:val="22"/>
          <w:lang w:bidi="ar-SA"/>
        </w:rPr>
        <w:t xml:space="preserve">I have reviewed the accompanying consolidated and separate statements of financial position of </w:t>
      </w:r>
      <w:r w:rsidRPr="00F30496">
        <w:rPr>
          <w:sz w:val="22"/>
          <w:szCs w:val="22"/>
        </w:rPr>
        <w:t>M.C.S. Steel Public Company Limited and its subsidiaries, and of M.C.S. Steel Public Company Limited</w:t>
      </w:r>
      <w:r w:rsidRPr="005F6939">
        <w:rPr>
          <w:sz w:val="22"/>
          <w:szCs w:val="22"/>
          <w:lang w:bidi="ar-SA"/>
        </w:rPr>
        <w:t xml:space="preserve"> respectively, as at </w:t>
      </w:r>
      <w:r w:rsidRPr="006E59F8">
        <w:rPr>
          <w:sz w:val="22"/>
          <w:szCs w:val="22"/>
          <w:lang w:bidi="ar-SA"/>
        </w:rPr>
        <w:t>30</w:t>
      </w:r>
      <w:r w:rsidRPr="005F6939">
        <w:rPr>
          <w:sz w:val="22"/>
          <w:szCs w:val="22"/>
          <w:lang w:bidi="ar-SA"/>
        </w:rPr>
        <w:t xml:space="preserve"> June</w:t>
      </w:r>
      <w:r w:rsidRPr="003E1EC8">
        <w:rPr>
          <w:rFonts w:cs="Cordia New" w:hint="cs"/>
          <w:sz w:val="22"/>
          <w:szCs w:val="28"/>
          <w:cs/>
        </w:rPr>
        <w:t xml:space="preserve"> </w:t>
      </w:r>
      <w:r w:rsidRPr="006E59F8">
        <w:rPr>
          <w:sz w:val="22"/>
          <w:szCs w:val="22"/>
          <w:lang w:bidi="ar-SA"/>
        </w:rPr>
        <w:t>202</w:t>
      </w:r>
      <w:r>
        <w:rPr>
          <w:sz w:val="22"/>
          <w:szCs w:val="22"/>
          <w:lang w:bidi="ar-SA"/>
        </w:rPr>
        <w:t>2</w:t>
      </w:r>
      <w:r w:rsidRPr="005F6939">
        <w:rPr>
          <w:sz w:val="22"/>
          <w:szCs w:val="22"/>
          <w:lang w:bidi="ar-SA"/>
        </w:rPr>
        <w:t xml:space="preserve">; the consolidated and separate statements of comprehensive income for the three-month and six-month periods ended </w:t>
      </w:r>
      <w:r w:rsidRPr="006E59F8">
        <w:rPr>
          <w:sz w:val="22"/>
          <w:szCs w:val="22"/>
          <w:lang w:bidi="ar-SA"/>
        </w:rPr>
        <w:t>30</w:t>
      </w:r>
      <w:r w:rsidRPr="005F6939">
        <w:rPr>
          <w:sz w:val="22"/>
          <w:szCs w:val="22"/>
          <w:lang w:bidi="ar-SA"/>
        </w:rPr>
        <w:t xml:space="preserve"> June </w:t>
      </w:r>
      <w:r w:rsidRPr="006E59F8">
        <w:rPr>
          <w:sz w:val="22"/>
          <w:szCs w:val="22"/>
          <w:lang w:bidi="ar-SA"/>
        </w:rPr>
        <w:t>202</w:t>
      </w:r>
      <w:r>
        <w:rPr>
          <w:sz w:val="22"/>
          <w:szCs w:val="22"/>
          <w:lang w:bidi="ar-SA"/>
        </w:rPr>
        <w:t>2</w:t>
      </w:r>
      <w:r w:rsidRPr="005F6939">
        <w:rPr>
          <w:sz w:val="22"/>
          <w:szCs w:val="22"/>
          <w:lang w:bidi="ar-SA"/>
        </w:rPr>
        <w:t xml:space="preserve">; the consolidated and separate statements of changes in equity and cash flows for the six-month period ended </w:t>
      </w:r>
      <w:r w:rsidRPr="006E59F8">
        <w:rPr>
          <w:sz w:val="22"/>
          <w:szCs w:val="22"/>
          <w:lang w:bidi="ar-SA"/>
        </w:rPr>
        <w:t>30</w:t>
      </w:r>
      <w:r w:rsidRPr="005F6939">
        <w:rPr>
          <w:sz w:val="22"/>
          <w:szCs w:val="22"/>
          <w:lang w:bidi="ar-SA"/>
        </w:rPr>
        <w:t xml:space="preserve"> June </w:t>
      </w:r>
      <w:r w:rsidRPr="006E59F8">
        <w:rPr>
          <w:sz w:val="22"/>
          <w:szCs w:val="22"/>
          <w:lang w:bidi="ar-SA"/>
        </w:rPr>
        <w:t>202</w:t>
      </w:r>
      <w:r>
        <w:rPr>
          <w:sz w:val="22"/>
          <w:szCs w:val="22"/>
          <w:lang w:bidi="ar-SA"/>
        </w:rPr>
        <w:t>2</w:t>
      </w:r>
      <w:r w:rsidRPr="005F6939">
        <w:rPr>
          <w:sz w:val="22"/>
          <w:szCs w:val="22"/>
          <w:lang w:bidi="ar-SA"/>
        </w:rPr>
        <w:t xml:space="preserve">; </w:t>
      </w:r>
      <w:r w:rsidRPr="005F6939">
        <w:rPr>
          <w:sz w:val="22"/>
        </w:rPr>
        <w:t>and condensed notes (“interim financial information”)</w:t>
      </w:r>
      <w:r w:rsidRPr="005F6939">
        <w:rPr>
          <w:sz w:val="22"/>
          <w:szCs w:val="22"/>
          <w:lang w:bidi="ar-SA"/>
        </w:rPr>
        <w:t xml:space="preserve">. Management is responsible for the preparation and presentation of this interim financial information in accordance with </w:t>
      </w:r>
      <w:r w:rsidRPr="005F6939">
        <w:rPr>
          <w:sz w:val="22"/>
          <w:szCs w:val="22"/>
        </w:rPr>
        <w:t xml:space="preserve">Thai Accounting Standard </w:t>
      </w:r>
      <w:r w:rsidRPr="006E59F8">
        <w:rPr>
          <w:sz w:val="22"/>
          <w:szCs w:val="22"/>
        </w:rPr>
        <w:t>34</w:t>
      </w:r>
      <w:r w:rsidRPr="005F6939">
        <w:rPr>
          <w:sz w:val="22"/>
          <w:szCs w:val="22"/>
        </w:rPr>
        <w:t>, “Interim Financial Reporting”. My responsibility is to express a conclusion on this interim financial information based on my review.</w:t>
      </w:r>
    </w:p>
    <w:p w14:paraId="3E056D3A" w14:textId="77777777" w:rsidR="003E1EC8" w:rsidRPr="00F30496" w:rsidRDefault="003E1EC8" w:rsidP="003E1EC8">
      <w:pPr>
        <w:pStyle w:val="RNormal"/>
        <w:rPr>
          <w:szCs w:val="22"/>
        </w:rPr>
      </w:pPr>
    </w:p>
    <w:p w14:paraId="713C1AC4" w14:textId="77777777" w:rsidR="003E1EC8" w:rsidRPr="00A324F6" w:rsidRDefault="003E1EC8" w:rsidP="003E1EC8">
      <w:pPr>
        <w:jc w:val="both"/>
        <w:rPr>
          <w:rFonts w:cs="Cordia New"/>
          <w:i/>
          <w:sz w:val="22"/>
          <w:szCs w:val="22"/>
        </w:rPr>
      </w:pPr>
      <w:r w:rsidRPr="00F30496">
        <w:rPr>
          <w:i/>
          <w:sz w:val="22"/>
          <w:szCs w:val="22"/>
        </w:rPr>
        <w:t>Scope of Review</w:t>
      </w:r>
    </w:p>
    <w:p w14:paraId="29DBC319" w14:textId="77777777" w:rsidR="003E1EC8" w:rsidRPr="00F30496" w:rsidRDefault="003E1EC8" w:rsidP="003E1EC8">
      <w:pPr>
        <w:jc w:val="both"/>
        <w:rPr>
          <w:sz w:val="22"/>
          <w:szCs w:val="22"/>
        </w:rPr>
      </w:pPr>
    </w:p>
    <w:p w14:paraId="6ED84D27" w14:textId="77777777" w:rsidR="003E1EC8" w:rsidRPr="00F30496" w:rsidRDefault="003E1EC8" w:rsidP="003E1EC8">
      <w:pPr>
        <w:jc w:val="both"/>
        <w:rPr>
          <w:sz w:val="22"/>
          <w:szCs w:val="22"/>
        </w:rPr>
      </w:pPr>
      <w:r w:rsidRPr="00F30496">
        <w:rPr>
          <w:sz w:val="22"/>
          <w:szCs w:val="22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me to obtain assurance that I would become aware of all significant matters that might be identified in an audit. Accordingly, </w:t>
      </w:r>
      <w:r w:rsidRPr="00F30496">
        <w:rPr>
          <w:rFonts w:cs="Cordia New"/>
          <w:sz w:val="22"/>
          <w:szCs w:val="22"/>
        </w:rPr>
        <w:t>I</w:t>
      </w:r>
      <w:r w:rsidRPr="00F30496">
        <w:rPr>
          <w:sz w:val="22"/>
          <w:szCs w:val="22"/>
        </w:rPr>
        <w:t xml:space="preserve"> do not express an audit opinion.</w:t>
      </w:r>
    </w:p>
    <w:p w14:paraId="7B14BE69" w14:textId="77777777" w:rsidR="003E1EC8" w:rsidRPr="00A324F6" w:rsidRDefault="003E1EC8" w:rsidP="003E1EC8">
      <w:pPr>
        <w:jc w:val="both"/>
        <w:rPr>
          <w:rFonts w:cs="Cordia New"/>
          <w:i/>
          <w:sz w:val="22"/>
          <w:szCs w:val="22"/>
        </w:rPr>
      </w:pPr>
    </w:p>
    <w:p w14:paraId="65D9BC0D" w14:textId="77777777" w:rsidR="003E1EC8" w:rsidRPr="00F30496" w:rsidRDefault="003E1EC8" w:rsidP="003E1EC8">
      <w:pPr>
        <w:jc w:val="both"/>
        <w:rPr>
          <w:sz w:val="22"/>
          <w:szCs w:val="22"/>
        </w:rPr>
      </w:pPr>
      <w:r w:rsidRPr="00F30496">
        <w:rPr>
          <w:i/>
          <w:sz w:val="22"/>
          <w:szCs w:val="22"/>
        </w:rPr>
        <w:t>Conclusion</w:t>
      </w:r>
    </w:p>
    <w:p w14:paraId="6D102CF1" w14:textId="77777777" w:rsidR="003E1EC8" w:rsidRPr="00A324F6" w:rsidRDefault="003E1EC8" w:rsidP="003E1EC8">
      <w:pPr>
        <w:jc w:val="both"/>
        <w:rPr>
          <w:rFonts w:cs="Cordia New"/>
          <w:sz w:val="22"/>
          <w:szCs w:val="22"/>
        </w:rPr>
      </w:pPr>
    </w:p>
    <w:p w14:paraId="2098FACF" w14:textId="77777777" w:rsidR="003E1EC8" w:rsidRPr="00F30496" w:rsidRDefault="003E1EC8" w:rsidP="003E1EC8">
      <w:pPr>
        <w:jc w:val="both"/>
        <w:rPr>
          <w:sz w:val="22"/>
          <w:szCs w:val="22"/>
        </w:rPr>
      </w:pPr>
      <w:r w:rsidRPr="00F30496">
        <w:rPr>
          <w:sz w:val="22"/>
          <w:szCs w:val="22"/>
        </w:rPr>
        <w:t>Based on my review, nothing has come to my attention that causes me to believe that the accompanying interim financial information</w:t>
      </w:r>
      <w:r w:rsidRPr="00F30496">
        <w:rPr>
          <w:rFonts w:cs="Cordia New"/>
          <w:sz w:val="22"/>
          <w:szCs w:val="22"/>
        </w:rPr>
        <w:t xml:space="preserve"> </w:t>
      </w:r>
      <w:r w:rsidRPr="00F30496">
        <w:rPr>
          <w:sz w:val="22"/>
          <w:szCs w:val="22"/>
        </w:rPr>
        <w:t>is not prepared, in all material respects, in accordance with Thai Accounting             Standard 34, “Interim Financial Reporting”.</w:t>
      </w:r>
    </w:p>
    <w:p w14:paraId="27DAA859" w14:textId="77777777" w:rsidR="003E1EC8" w:rsidRDefault="003E1EC8" w:rsidP="003E1EC8">
      <w:pPr>
        <w:rPr>
          <w:i/>
          <w:iCs/>
          <w:sz w:val="22"/>
          <w:szCs w:val="22"/>
        </w:rPr>
      </w:pPr>
    </w:p>
    <w:p w14:paraId="0A792D4F" w14:textId="77777777" w:rsidR="003E1EC8" w:rsidRPr="00F30496" w:rsidRDefault="003E1EC8" w:rsidP="003E1EC8">
      <w:pPr>
        <w:jc w:val="both"/>
        <w:rPr>
          <w:sz w:val="22"/>
          <w:szCs w:val="22"/>
        </w:rPr>
      </w:pPr>
    </w:p>
    <w:p w14:paraId="65CBF468" w14:textId="77777777" w:rsidR="003E1EC8" w:rsidRDefault="003E1EC8" w:rsidP="003E1EC8">
      <w:pPr>
        <w:spacing w:line="240" w:lineRule="atLeast"/>
        <w:ind w:right="47"/>
        <w:jc w:val="both"/>
        <w:rPr>
          <w:sz w:val="22"/>
          <w:szCs w:val="22"/>
        </w:rPr>
      </w:pPr>
    </w:p>
    <w:p w14:paraId="5C6C2946" w14:textId="77777777" w:rsidR="003E1EC8" w:rsidRDefault="003E1EC8" w:rsidP="003E1EC8">
      <w:pPr>
        <w:spacing w:line="240" w:lineRule="atLeast"/>
        <w:ind w:right="47"/>
        <w:jc w:val="both"/>
        <w:rPr>
          <w:sz w:val="22"/>
          <w:szCs w:val="22"/>
        </w:rPr>
      </w:pPr>
    </w:p>
    <w:p w14:paraId="3C78470F" w14:textId="77777777" w:rsidR="003E1EC8" w:rsidRPr="00F30496" w:rsidRDefault="003E1EC8" w:rsidP="003E1EC8">
      <w:pPr>
        <w:spacing w:line="240" w:lineRule="atLeast"/>
        <w:ind w:right="47"/>
        <w:jc w:val="both"/>
        <w:rPr>
          <w:sz w:val="22"/>
          <w:szCs w:val="22"/>
        </w:rPr>
      </w:pPr>
    </w:p>
    <w:p w14:paraId="6D4AE21D" w14:textId="77777777" w:rsidR="003E1EC8" w:rsidRPr="00C75C6C" w:rsidRDefault="003E1EC8" w:rsidP="003E1EC8">
      <w:pPr>
        <w:spacing w:line="240" w:lineRule="atLeast"/>
        <w:ind w:right="47"/>
        <w:jc w:val="both"/>
        <w:rPr>
          <w:rFonts w:cs="Cordia New"/>
          <w:sz w:val="16"/>
          <w:szCs w:val="16"/>
        </w:rPr>
      </w:pPr>
    </w:p>
    <w:p w14:paraId="6CD1604D" w14:textId="77777777" w:rsidR="003E1EC8" w:rsidRPr="00F30496" w:rsidRDefault="003E1EC8" w:rsidP="003E1EC8">
      <w:pPr>
        <w:spacing w:line="240" w:lineRule="atLeast"/>
        <w:ind w:right="-45"/>
        <w:rPr>
          <w:sz w:val="22"/>
          <w:szCs w:val="22"/>
        </w:rPr>
      </w:pPr>
      <w:r w:rsidRPr="00F30496">
        <w:rPr>
          <w:sz w:val="22"/>
          <w:szCs w:val="22"/>
        </w:rPr>
        <w:t>(Banthit Tangpakorn)</w:t>
      </w:r>
    </w:p>
    <w:p w14:paraId="37686E39" w14:textId="77777777" w:rsidR="003E1EC8" w:rsidRPr="00F30496" w:rsidRDefault="003E1EC8" w:rsidP="003E1EC8">
      <w:pPr>
        <w:spacing w:line="240" w:lineRule="atLeast"/>
        <w:ind w:right="-45"/>
        <w:rPr>
          <w:sz w:val="22"/>
          <w:szCs w:val="22"/>
        </w:rPr>
      </w:pPr>
      <w:r w:rsidRPr="00F30496">
        <w:rPr>
          <w:sz w:val="22"/>
          <w:szCs w:val="22"/>
        </w:rPr>
        <w:t>Certified Public Accountant</w:t>
      </w:r>
    </w:p>
    <w:p w14:paraId="3C594B1D" w14:textId="77777777" w:rsidR="003E1EC8" w:rsidRPr="00F30496" w:rsidRDefault="003E1EC8" w:rsidP="003E1EC8">
      <w:pPr>
        <w:spacing w:line="240" w:lineRule="atLeast"/>
        <w:ind w:right="-45"/>
        <w:rPr>
          <w:sz w:val="22"/>
          <w:szCs w:val="22"/>
        </w:rPr>
      </w:pPr>
      <w:r w:rsidRPr="00F30496">
        <w:rPr>
          <w:sz w:val="22"/>
          <w:szCs w:val="22"/>
        </w:rPr>
        <w:t>Registration No. 8509</w:t>
      </w:r>
    </w:p>
    <w:p w14:paraId="48A3592C" w14:textId="77777777" w:rsidR="003E1EC8" w:rsidRPr="00A324F6" w:rsidRDefault="003E1EC8" w:rsidP="003E1EC8">
      <w:pPr>
        <w:tabs>
          <w:tab w:val="left" w:pos="5760"/>
        </w:tabs>
        <w:spacing w:line="240" w:lineRule="atLeast"/>
        <w:ind w:right="-45"/>
        <w:jc w:val="both"/>
        <w:rPr>
          <w:rFonts w:cs="Cordia New"/>
          <w:sz w:val="22"/>
          <w:szCs w:val="22"/>
        </w:rPr>
      </w:pPr>
    </w:p>
    <w:p w14:paraId="3DA0CB52" w14:textId="77777777" w:rsidR="003E1EC8" w:rsidRPr="00F30496" w:rsidRDefault="003E1EC8" w:rsidP="003E1EC8">
      <w:pPr>
        <w:tabs>
          <w:tab w:val="left" w:pos="5760"/>
        </w:tabs>
        <w:spacing w:line="240" w:lineRule="atLeast"/>
        <w:ind w:right="-45"/>
        <w:jc w:val="both"/>
        <w:rPr>
          <w:sz w:val="22"/>
          <w:szCs w:val="22"/>
        </w:rPr>
      </w:pPr>
      <w:r w:rsidRPr="00F30496">
        <w:rPr>
          <w:sz w:val="22"/>
          <w:szCs w:val="22"/>
        </w:rPr>
        <w:t xml:space="preserve">KPMG </w:t>
      </w:r>
      <w:proofErr w:type="spellStart"/>
      <w:r w:rsidRPr="00F30496">
        <w:rPr>
          <w:sz w:val="22"/>
          <w:szCs w:val="22"/>
        </w:rPr>
        <w:t>Phoomchai</w:t>
      </w:r>
      <w:proofErr w:type="spellEnd"/>
      <w:r w:rsidRPr="00F30496">
        <w:rPr>
          <w:sz w:val="22"/>
          <w:szCs w:val="22"/>
        </w:rPr>
        <w:t xml:space="preserve"> Audit Ltd.</w:t>
      </w:r>
    </w:p>
    <w:p w14:paraId="5CA4D690" w14:textId="77777777" w:rsidR="003E1EC8" w:rsidRPr="00F30496" w:rsidRDefault="003E1EC8" w:rsidP="003E1EC8">
      <w:pPr>
        <w:tabs>
          <w:tab w:val="left" w:pos="5760"/>
        </w:tabs>
        <w:spacing w:line="240" w:lineRule="atLeast"/>
        <w:ind w:right="-45"/>
        <w:jc w:val="both"/>
        <w:rPr>
          <w:sz w:val="22"/>
          <w:szCs w:val="22"/>
        </w:rPr>
      </w:pPr>
      <w:r w:rsidRPr="00F30496">
        <w:rPr>
          <w:sz w:val="22"/>
          <w:szCs w:val="22"/>
        </w:rPr>
        <w:t>Bangkok</w:t>
      </w:r>
    </w:p>
    <w:p w14:paraId="3AC840FB" w14:textId="21AAB0E4" w:rsidR="003E1EC8" w:rsidRPr="00F30496" w:rsidRDefault="00D3075C" w:rsidP="003E1EC8">
      <w:pPr>
        <w:tabs>
          <w:tab w:val="left" w:pos="5760"/>
        </w:tabs>
        <w:spacing w:line="240" w:lineRule="atLeast"/>
        <w:ind w:right="-45"/>
        <w:jc w:val="both"/>
        <w:rPr>
          <w:sz w:val="22"/>
          <w:szCs w:val="22"/>
        </w:rPr>
      </w:pPr>
      <w:r>
        <w:rPr>
          <w:rFonts w:cs="Angsana New"/>
          <w:sz w:val="22"/>
          <w:szCs w:val="28"/>
        </w:rPr>
        <w:t>1</w:t>
      </w:r>
      <w:r w:rsidR="009F0DFC">
        <w:rPr>
          <w:rFonts w:cs="Angsana New"/>
          <w:sz w:val="22"/>
          <w:szCs w:val="28"/>
        </w:rPr>
        <w:t>3</w:t>
      </w:r>
      <w:r>
        <w:rPr>
          <w:rFonts w:cs="Angsana New"/>
          <w:sz w:val="22"/>
          <w:szCs w:val="28"/>
        </w:rPr>
        <w:t xml:space="preserve"> August</w:t>
      </w:r>
      <w:r w:rsidR="003E1EC8" w:rsidRPr="004049E1">
        <w:rPr>
          <w:sz w:val="22"/>
          <w:szCs w:val="22"/>
        </w:rPr>
        <w:t xml:space="preserve"> 2022</w:t>
      </w:r>
    </w:p>
    <w:p w14:paraId="5629D971" w14:textId="77777777" w:rsidR="00872DD2" w:rsidRPr="00872DD2" w:rsidRDefault="00872DD2" w:rsidP="00EF4495">
      <w:pPr>
        <w:tabs>
          <w:tab w:val="left" w:pos="90"/>
          <w:tab w:val="left" w:pos="450"/>
          <w:tab w:val="left" w:pos="540"/>
          <w:tab w:val="left" w:pos="630"/>
        </w:tabs>
        <w:spacing w:line="240" w:lineRule="atLeast"/>
        <w:rPr>
          <w:rFonts w:eastAsia="Arial Unicode MS" w:cs="Cordia New"/>
          <w:sz w:val="2"/>
          <w:szCs w:val="2"/>
          <w:cs/>
        </w:rPr>
      </w:pPr>
    </w:p>
    <w:sectPr w:rsidR="00872DD2" w:rsidRPr="00872DD2" w:rsidSect="00632C39">
      <w:headerReference w:type="default" r:id="rId10"/>
      <w:footerReference w:type="default" r:id="rId11"/>
      <w:pgSz w:w="11909" w:h="16834" w:code="9"/>
      <w:pgMar w:top="1152" w:right="1195" w:bottom="1152" w:left="1166" w:header="706" w:footer="70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F3747A" w14:textId="77777777" w:rsidR="00F30525" w:rsidRDefault="00F30525" w:rsidP="00117C6A">
      <w:pPr>
        <w:pStyle w:val="Header"/>
      </w:pPr>
      <w:r>
        <w:separator/>
      </w:r>
    </w:p>
  </w:endnote>
  <w:endnote w:type="continuationSeparator" w:id="0">
    <w:p w14:paraId="4726205B" w14:textId="77777777" w:rsidR="00F30525" w:rsidRDefault="00F30525" w:rsidP="00117C6A">
      <w:pPr>
        <w:pStyle w:val="Header"/>
      </w:pPr>
      <w:r>
        <w:continuationSeparator/>
      </w:r>
    </w:p>
  </w:endnote>
  <w:endnote w:type="continuationNotice" w:id="1">
    <w:p w14:paraId="47605739" w14:textId="77777777" w:rsidR="00F30525" w:rsidRDefault="00F305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1697E3" w14:textId="77777777" w:rsidR="00B64767" w:rsidRPr="00950EAE" w:rsidRDefault="00B64767">
    <w:pPr>
      <w:pStyle w:val="Footer"/>
      <w:ind w:right="360"/>
      <w:rPr>
        <w:i/>
        <w:iCs/>
        <w:sz w:val="22"/>
        <w:szCs w:val="2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0F1502" w14:textId="4C495D48" w:rsidR="00B64767" w:rsidRDefault="00B64767" w:rsidP="00C0454D">
    <w:pPr>
      <w:pStyle w:val="Footer"/>
      <w:framePr w:w="402" w:h="376" w:hRule="exact" w:wrap="around" w:vAnchor="text" w:hAnchor="margin" w:xAlign="center" w:y="4"/>
      <w:rPr>
        <w:rStyle w:val="PageNumber"/>
      </w:rPr>
    </w:pPr>
  </w:p>
  <w:p w14:paraId="73A5AC24" w14:textId="26CED601" w:rsidR="00B64767" w:rsidRPr="003957A2" w:rsidRDefault="007645FE">
    <w:pPr>
      <w:pStyle w:val="Footer"/>
      <w:ind w:right="360"/>
      <w:rPr>
        <w:i/>
        <w:iCs/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2DBBBF39" wp14:editId="769E0265">
              <wp:simplePos x="0" y="0"/>
              <wp:positionH relativeFrom="column">
                <wp:posOffset>4448175</wp:posOffset>
              </wp:positionH>
              <wp:positionV relativeFrom="paragraph">
                <wp:posOffset>1983105</wp:posOffset>
              </wp:positionV>
              <wp:extent cx="1905000" cy="766445"/>
              <wp:effectExtent l="9525" t="11430" r="9525" b="12700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5000" cy="766445"/>
                      </a:xfrm>
                      <a:prstGeom prst="rect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14:paraId="1FBE8A7D" w14:textId="77777777" w:rsidR="00B64767" w:rsidRDefault="00B64767">
                          <w:pPr>
                            <w:pStyle w:val="Footer"/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>Agreed and accepted by directors</w:t>
                          </w:r>
                        </w:p>
                        <w:p w14:paraId="6BD39CDF" w14:textId="77777777" w:rsidR="00B64767" w:rsidRDefault="00B64767">
                          <w:pPr>
                            <w:pStyle w:val="Footer"/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</w:p>
                        <w:p w14:paraId="30361172" w14:textId="77777777" w:rsidR="00B64767" w:rsidRDefault="00B64767">
                          <w:pPr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 xml:space="preserve"> ..……………………….…………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DBBBF39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350.25pt;margin-top:156.15pt;width:150pt;height:60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" filled="f">
              <v:textbox>
                <w:txbxContent>
                  <w:p w14:paraId="1FBE8A7D" w14:textId="77777777" w:rsidR="00B64767" w:rsidRDefault="00B64767">
                    <w:pPr>
                      <w:pStyle w:val="Footer"/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>
                      <w:rPr>
                        <w:rFonts w:ascii="Angsana New" w:hAnsi="Angsana New"/>
                        <w:sz w:val="28"/>
                        <w:szCs w:val="28"/>
                      </w:rPr>
                      <w:t>Agreed and accepted by directors</w:t>
                    </w:r>
                  </w:p>
                  <w:p w14:paraId="6BD39CDF" w14:textId="77777777" w:rsidR="00B64767" w:rsidRDefault="00B64767">
                    <w:pPr>
                      <w:pStyle w:val="Footer"/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</w:p>
                  <w:p w14:paraId="30361172" w14:textId="77777777" w:rsidR="00B64767" w:rsidRDefault="00B64767">
                    <w:pPr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>
                      <w:rPr>
                        <w:rFonts w:ascii="Angsana New" w:hAnsi="Angsana New"/>
                        <w:sz w:val="28"/>
                        <w:szCs w:val="28"/>
                      </w:rPr>
                      <w:t xml:space="preserve"> ..……………………….…………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6A3AA07" wp14:editId="77122916">
              <wp:simplePos x="0" y="0"/>
              <wp:positionH relativeFrom="column">
                <wp:posOffset>4448175</wp:posOffset>
              </wp:positionH>
              <wp:positionV relativeFrom="paragraph">
                <wp:posOffset>1983105</wp:posOffset>
              </wp:positionV>
              <wp:extent cx="1905000" cy="766445"/>
              <wp:effectExtent l="0" t="1905" r="0" b="3175"/>
              <wp:wrapNone/>
              <wp:docPr id="1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05000" cy="766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514837" w14:textId="77777777" w:rsidR="00B64767" w:rsidRDefault="00B64767">
                          <w:pPr>
                            <w:pStyle w:val="Footer"/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>Agreed and accepted by directors</w:t>
                          </w:r>
                        </w:p>
                        <w:p w14:paraId="1E4C5BD8" w14:textId="77777777" w:rsidR="00B64767" w:rsidRDefault="00B64767">
                          <w:pPr>
                            <w:pStyle w:val="Footer"/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</w:p>
                        <w:p w14:paraId="726C3C97" w14:textId="77777777" w:rsidR="00B64767" w:rsidRDefault="00B64767">
                          <w:pPr>
                            <w:spacing w:line="300" w:lineRule="exact"/>
                            <w:jc w:val="right"/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Angsana New" w:hAnsi="Angsana New"/>
                              <w:sz w:val="28"/>
                              <w:szCs w:val="28"/>
                            </w:rPr>
                            <w:t xml:space="preserve"> ..……………………….…………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6A3AA07" id="Text Box 4" o:spid="_x0000_s1027" type="#_x0000_t202" style="position:absolute;margin-left:350.25pt;margin-top:156.15pt;width:150pt;height:60.3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" filled="f" stroked="f">
              <v:textbox>
                <w:txbxContent>
                  <w:p w14:paraId="59514837" w14:textId="77777777" w:rsidR="00B64767" w:rsidRDefault="00B64767">
                    <w:pPr>
                      <w:pStyle w:val="Footer"/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>
                      <w:rPr>
                        <w:rFonts w:ascii="Angsana New" w:hAnsi="Angsana New"/>
                        <w:sz w:val="28"/>
                        <w:szCs w:val="28"/>
                      </w:rPr>
                      <w:t>Agreed and accepted by directors</w:t>
                    </w:r>
                  </w:p>
                  <w:p w14:paraId="1E4C5BD8" w14:textId="77777777" w:rsidR="00B64767" w:rsidRDefault="00B64767">
                    <w:pPr>
                      <w:pStyle w:val="Footer"/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</w:p>
                  <w:p w14:paraId="726C3C97" w14:textId="77777777" w:rsidR="00B64767" w:rsidRDefault="00B64767">
                    <w:pPr>
                      <w:spacing w:line="300" w:lineRule="exact"/>
                      <w:jc w:val="right"/>
                      <w:rPr>
                        <w:rFonts w:ascii="Angsana New" w:hAnsi="Angsana New"/>
                        <w:sz w:val="28"/>
                        <w:szCs w:val="28"/>
                      </w:rPr>
                    </w:pPr>
                    <w:r>
                      <w:rPr>
                        <w:rFonts w:ascii="Angsana New" w:hAnsi="Angsana New"/>
                        <w:sz w:val="28"/>
                        <w:szCs w:val="28"/>
                      </w:rPr>
                      <w:t xml:space="preserve"> ..……………………….…………</w:t>
                    </w:r>
                  </w:p>
                </w:txbxContent>
              </v:textbox>
            </v:shape>
          </w:pict>
        </mc:Fallback>
      </mc:AlternateContent>
    </w:r>
    <w:r w:rsidR="00B64767" w:rsidRPr="003957A2">
      <w:rPr>
        <w:i/>
        <w:iCs/>
        <w:sz w:val="22"/>
        <w:szCs w:val="2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47BB6E" w14:textId="77777777" w:rsidR="00F30525" w:rsidRDefault="00F30525" w:rsidP="00117C6A">
      <w:pPr>
        <w:pStyle w:val="Header"/>
      </w:pPr>
      <w:r>
        <w:separator/>
      </w:r>
    </w:p>
  </w:footnote>
  <w:footnote w:type="continuationSeparator" w:id="0">
    <w:p w14:paraId="30A850A8" w14:textId="77777777" w:rsidR="00F30525" w:rsidRDefault="00F30525" w:rsidP="00117C6A">
      <w:pPr>
        <w:pStyle w:val="Header"/>
      </w:pPr>
      <w:r>
        <w:continuationSeparator/>
      </w:r>
    </w:p>
  </w:footnote>
  <w:footnote w:type="continuationNotice" w:id="1">
    <w:p w14:paraId="415BDA3D" w14:textId="77777777" w:rsidR="00F30525" w:rsidRDefault="00F3052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D456FC" w14:textId="77777777" w:rsidR="00B64767" w:rsidRPr="00050A53" w:rsidRDefault="00B64767" w:rsidP="00050A53">
    <w:pPr>
      <w:pStyle w:val="Header"/>
      <w:spacing w:line="240" w:lineRule="atLeast"/>
      <w:rPr>
        <w:b/>
        <w:bCs/>
        <w:sz w:val="24"/>
        <w:szCs w:val="24"/>
      </w:rPr>
    </w:pPr>
  </w:p>
  <w:p w14:paraId="4019E49A" w14:textId="77777777" w:rsidR="00B64767" w:rsidRPr="00050A53" w:rsidRDefault="00B64767">
    <w:pPr>
      <w:pStyle w:val="Header"/>
      <w:rPr>
        <w:sz w:val="24"/>
        <w:szCs w:val="24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3DADD" w14:textId="77777777" w:rsidR="00B64767" w:rsidRDefault="00B64767" w:rsidP="00BD73D0">
    <w:pPr>
      <w:pStyle w:val="Header"/>
      <w:spacing w:line="240" w:lineRule="atLeast"/>
      <w:rPr>
        <w:b/>
        <w:bCs/>
        <w:sz w:val="24"/>
        <w:szCs w:val="24"/>
      </w:rPr>
    </w:pPr>
  </w:p>
  <w:p w14:paraId="3090179E" w14:textId="77777777" w:rsidR="00B64767" w:rsidRDefault="00B64767" w:rsidP="00BD73D0">
    <w:pPr>
      <w:pStyle w:val="Header"/>
      <w:spacing w:line="240" w:lineRule="atLeast"/>
      <w:rPr>
        <w:b/>
        <w:bCs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" w15:restartNumberingAfterBreak="0">
    <w:nsid w:val="1E834113"/>
    <w:multiLevelType w:val="hybridMultilevel"/>
    <w:tmpl w:val="34E46EAC"/>
    <w:lvl w:ilvl="0" w:tplc="9782E750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hint="default"/>
      </w:rPr>
    </w:lvl>
    <w:lvl w:ilvl="1" w:tplc="7886308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C7768B3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190D4D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EFC593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2CECAE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B890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7AEBB4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5AE9C9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" w15:restartNumberingAfterBreak="0">
    <w:nsid w:val="296530FA"/>
    <w:multiLevelType w:val="multilevel"/>
    <w:tmpl w:val="F4C81ED2"/>
    <w:lvl w:ilvl="0">
      <w:start w:val="9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4" w15:restartNumberingAfterBreak="0">
    <w:nsid w:val="2E582BE0"/>
    <w:multiLevelType w:val="hybridMultilevel"/>
    <w:tmpl w:val="B86EC3DE"/>
    <w:lvl w:ilvl="0" w:tplc="E020D402">
      <w:start w:val="13"/>
      <w:numFmt w:val="decimal"/>
      <w:pStyle w:val="index"/>
      <w:lvlText w:val="%1."/>
      <w:lvlJc w:val="left"/>
      <w:pPr>
        <w:tabs>
          <w:tab w:val="num" w:pos="900"/>
        </w:tabs>
        <w:ind w:left="900" w:hanging="540"/>
      </w:pPr>
      <w:rPr>
        <w:rFonts w:cs="Times New Roman" w:hint="default"/>
      </w:rPr>
    </w:lvl>
    <w:lvl w:ilvl="1" w:tplc="C73E2FB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9184F4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5AC6B9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F96D7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0D6EFA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982760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D401B7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842047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37481466"/>
    <w:multiLevelType w:val="multilevel"/>
    <w:tmpl w:val="D07CB7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6" w15:restartNumberingAfterBreak="0">
    <w:nsid w:val="384E4D89"/>
    <w:multiLevelType w:val="singleLevel"/>
    <w:tmpl w:val="8A0A33D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7" w15:restartNumberingAfterBreak="0">
    <w:nsid w:val="3A2149BE"/>
    <w:multiLevelType w:val="multilevel"/>
    <w:tmpl w:val="99A86306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8" w15:restartNumberingAfterBreak="0">
    <w:nsid w:val="3D1B6D6F"/>
    <w:multiLevelType w:val="hybridMultilevel"/>
    <w:tmpl w:val="88C0A17A"/>
    <w:lvl w:ilvl="0" w:tplc="4EA47CDC">
      <w:start w:val="1"/>
      <w:numFmt w:val="lowerLetter"/>
      <w:lvlText w:val="(%1)"/>
      <w:lvlJc w:val="left"/>
      <w:pPr>
        <w:ind w:left="990" w:hanging="360"/>
      </w:pPr>
      <w:rPr>
        <w:rFonts w:hint="default"/>
        <w:b w:val="0"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366508"/>
    <w:multiLevelType w:val="singleLevel"/>
    <w:tmpl w:val="820EB29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0" w15:restartNumberingAfterBreak="0">
    <w:nsid w:val="4B942126"/>
    <w:multiLevelType w:val="singleLevel"/>
    <w:tmpl w:val="80F6C5A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F1811C1"/>
    <w:multiLevelType w:val="multilevel"/>
    <w:tmpl w:val="D07CB7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5076724D"/>
    <w:multiLevelType w:val="hybridMultilevel"/>
    <w:tmpl w:val="FC1696A0"/>
    <w:lvl w:ilvl="0" w:tplc="19B45D8A">
      <w:start w:val="2"/>
      <w:numFmt w:val="bullet"/>
      <w:lvlText w:val="-"/>
      <w:lvlJc w:val="left"/>
      <w:pPr>
        <w:ind w:left="1620" w:hanging="360"/>
      </w:pPr>
      <w:rPr>
        <w:rFonts w:ascii="Times New Roman" w:eastAsia="Calibri" w:hAnsi="Times New Roman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3" w15:restartNumberingAfterBreak="0">
    <w:nsid w:val="509E1313"/>
    <w:multiLevelType w:val="hybridMultilevel"/>
    <w:tmpl w:val="D4125206"/>
    <w:lvl w:ilvl="0" w:tplc="ABC659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5" w15:restartNumberingAfterBreak="0">
    <w:nsid w:val="555F715F"/>
    <w:multiLevelType w:val="hybridMultilevel"/>
    <w:tmpl w:val="02F60CC4"/>
    <w:lvl w:ilvl="0" w:tplc="DF625206">
      <w:start w:val="1"/>
      <w:numFmt w:val="upperLetter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6" w15:restartNumberingAfterBreak="0">
    <w:nsid w:val="5AD01CFF"/>
    <w:multiLevelType w:val="multilevel"/>
    <w:tmpl w:val="BDC22CFC"/>
    <w:lvl w:ilvl="0">
      <w:start w:val="10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7" w15:restartNumberingAfterBreak="0">
    <w:nsid w:val="5DB70768"/>
    <w:multiLevelType w:val="hybridMultilevel"/>
    <w:tmpl w:val="9CD2B9E0"/>
    <w:lvl w:ilvl="0" w:tplc="8A0A33D2">
      <w:start w:val="1"/>
      <w:numFmt w:val="bullet"/>
      <w:lvlText w:val=""/>
      <w:lvlJc w:val="left"/>
      <w:pPr>
        <w:ind w:left="678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18" w15:restartNumberingAfterBreak="0">
    <w:nsid w:val="688202B1"/>
    <w:multiLevelType w:val="multilevel"/>
    <w:tmpl w:val="420671FE"/>
    <w:lvl w:ilvl="0">
      <w:start w:val="1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9" w15:restartNumberingAfterBreak="0">
    <w:nsid w:val="68AD0043"/>
    <w:multiLevelType w:val="singleLevel"/>
    <w:tmpl w:val="5612578A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0" w15:restartNumberingAfterBreak="0">
    <w:nsid w:val="6F561602"/>
    <w:multiLevelType w:val="hybridMultilevel"/>
    <w:tmpl w:val="F73EB9F2"/>
    <w:lvl w:ilvl="0" w:tplc="8A0A33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43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23" w15:restartNumberingAfterBreak="0">
    <w:nsid w:val="766970CE"/>
    <w:multiLevelType w:val="hybridMultilevel"/>
    <w:tmpl w:val="9E3E29BA"/>
    <w:lvl w:ilvl="0" w:tplc="E6841DC8">
      <w:start w:val="1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C65C30"/>
    <w:multiLevelType w:val="hybridMultilevel"/>
    <w:tmpl w:val="20304DDE"/>
    <w:lvl w:ilvl="0" w:tplc="F7E49CDA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DD00012A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1E40C13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4CE8BFA0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117C279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EDA682E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5E4C022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340C274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6C86D2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B954DE5"/>
    <w:multiLevelType w:val="hybridMultilevel"/>
    <w:tmpl w:val="C2BC3C62"/>
    <w:lvl w:ilvl="0" w:tplc="996EAB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BE6671"/>
    <w:multiLevelType w:val="multilevel"/>
    <w:tmpl w:val="1C368D7A"/>
    <w:lvl w:ilvl="0">
      <w:start w:val="8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27" w15:restartNumberingAfterBreak="0">
    <w:nsid w:val="7EE02359"/>
    <w:multiLevelType w:val="multilevel"/>
    <w:tmpl w:val="FB78E31E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num w:numId="1">
    <w:abstractNumId w:val="4"/>
  </w:num>
  <w:num w:numId="2">
    <w:abstractNumId w:val="2"/>
  </w:num>
  <w:num w:numId="3">
    <w:abstractNumId w:val="22"/>
  </w:num>
  <w:num w:numId="4">
    <w:abstractNumId w:val="1"/>
  </w:num>
  <w:num w:numId="5">
    <w:abstractNumId w:val="24"/>
  </w:num>
  <w:num w:numId="6">
    <w:abstractNumId w:val="23"/>
  </w:num>
  <w:num w:numId="7">
    <w:abstractNumId w:val="8"/>
  </w:num>
  <w:num w:numId="8">
    <w:abstractNumId w:val="5"/>
  </w:num>
  <w:num w:numId="9">
    <w:abstractNumId w:val="21"/>
  </w:num>
  <w:num w:numId="10">
    <w:abstractNumId w:val="25"/>
  </w:num>
  <w:num w:numId="11">
    <w:abstractNumId w:val="12"/>
  </w:num>
  <w:num w:numId="12">
    <w:abstractNumId w:val="15"/>
  </w:num>
  <w:num w:numId="13">
    <w:abstractNumId w:val="6"/>
  </w:num>
  <w:num w:numId="14">
    <w:abstractNumId w:val="3"/>
  </w:num>
  <w:num w:numId="15">
    <w:abstractNumId w:val="16"/>
  </w:num>
  <w:num w:numId="16">
    <w:abstractNumId w:val="19"/>
  </w:num>
  <w:num w:numId="17">
    <w:abstractNumId w:val="17"/>
  </w:num>
  <w:num w:numId="18">
    <w:abstractNumId w:val="20"/>
  </w:num>
  <w:num w:numId="19">
    <w:abstractNumId w:val="27"/>
  </w:num>
  <w:num w:numId="20">
    <w:abstractNumId w:val="0"/>
  </w:num>
  <w:num w:numId="21">
    <w:abstractNumId w:val="13"/>
  </w:num>
  <w:num w:numId="22">
    <w:abstractNumId w:val="18"/>
  </w:num>
  <w:num w:numId="23">
    <w:abstractNumId w:val="10"/>
  </w:num>
  <w:num w:numId="24">
    <w:abstractNumId w:val="9"/>
  </w:num>
  <w:num w:numId="25">
    <w:abstractNumId w:val="14"/>
  </w:num>
  <w:num w:numId="26">
    <w:abstractNumId w:val="11"/>
  </w:num>
  <w:num w:numId="27">
    <w:abstractNumId w:val="7"/>
  </w:num>
  <w:num w:numId="28">
    <w:abstractNumId w:val="26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992"/>
    <w:rsid w:val="0000039E"/>
    <w:rsid w:val="00000CB6"/>
    <w:rsid w:val="00000CE2"/>
    <w:rsid w:val="000012BB"/>
    <w:rsid w:val="0000147D"/>
    <w:rsid w:val="000016F2"/>
    <w:rsid w:val="000017ED"/>
    <w:rsid w:val="00001971"/>
    <w:rsid w:val="0000217E"/>
    <w:rsid w:val="00002206"/>
    <w:rsid w:val="00002E55"/>
    <w:rsid w:val="000031F7"/>
    <w:rsid w:val="00003614"/>
    <w:rsid w:val="00003FC1"/>
    <w:rsid w:val="0000443E"/>
    <w:rsid w:val="0000501E"/>
    <w:rsid w:val="00005BF1"/>
    <w:rsid w:val="00005EDF"/>
    <w:rsid w:val="00006463"/>
    <w:rsid w:val="0000659B"/>
    <w:rsid w:val="00006BC9"/>
    <w:rsid w:val="00006DB4"/>
    <w:rsid w:val="00006F70"/>
    <w:rsid w:val="000072DD"/>
    <w:rsid w:val="000075F9"/>
    <w:rsid w:val="000076C9"/>
    <w:rsid w:val="00007850"/>
    <w:rsid w:val="00007861"/>
    <w:rsid w:val="00007C0F"/>
    <w:rsid w:val="00007C16"/>
    <w:rsid w:val="000103C0"/>
    <w:rsid w:val="0001098B"/>
    <w:rsid w:val="00010A18"/>
    <w:rsid w:val="0001125E"/>
    <w:rsid w:val="000114CE"/>
    <w:rsid w:val="000116A6"/>
    <w:rsid w:val="00011E84"/>
    <w:rsid w:val="00012179"/>
    <w:rsid w:val="000124BC"/>
    <w:rsid w:val="00012634"/>
    <w:rsid w:val="00012988"/>
    <w:rsid w:val="00012A7F"/>
    <w:rsid w:val="00012F46"/>
    <w:rsid w:val="00013404"/>
    <w:rsid w:val="00013685"/>
    <w:rsid w:val="00013F4D"/>
    <w:rsid w:val="00014065"/>
    <w:rsid w:val="0001408A"/>
    <w:rsid w:val="0001423A"/>
    <w:rsid w:val="000145B2"/>
    <w:rsid w:val="000148E7"/>
    <w:rsid w:val="00014C0D"/>
    <w:rsid w:val="00014F9F"/>
    <w:rsid w:val="00014FDC"/>
    <w:rsid w:val="000152ED"/>
    <w:rsid w:val="00015423"/>
    <w:rsid w:val="000154F0"/>
    <w:rsid w:val="00015A8E"/>
    <w:rsid w:val="00015AFC"/>
    <w:rsid w:val="00015C17"/>
    <w:rsid w:val="00015C97"/>
    <w:rsid w:val="000164A7"/>
    <w:rsid w:val="00016621"/>
    <w:rsid w:val="000168AC"/>
    <w:rsid w:val="00017AF0"/>
    <w:rsid w:val="00017E17"/>
    <w:rsid w:val="00020133"/>
    <w:rsid w:val="00020B6D"/>
    <w:rsid w:val="0002113C"/>
    <w:rsid w:val="00021C08"/>
    <w:rsid w:val="00021E08"/>
    <w:rsid w:val="00022447"/>
    <w:rsid w:val="00022747"/>
    <w:rsid w:val="000229FA"/>
    <w:rsid w:val="00022B5E"/>
    <w:rsid w:val="00023CFE"/>
    <w:rsid w:val="00024052"/>
    <w:rsid w:val="0002417A"/>
    <w:rsid w:val="0002426C"/>
    <w:rsid w:val="000243C4"/>
    <w:rsid w:val="00025BCF"/>
    <w:rsid w:val="00026D98"/>
    <w:rsid w:val="00027188"/>
    <w:rsid w:val="000273BF"/>
    <w:rsid w:val="0002781E"/>
    <w:rsid w:val="0002786C"/>
    <w:rsid w:val="00027E84"/>
    <w:rsid w:val="00027FD7"/>
    <w:rsid w:val="00030392"/>
    <w:rsid w:val="00030552"/>
    <w:rsid w:val="0003079F"/>
    <w:rsid w:val="00030875"/>
    <w:rsid w:val="00030984"/>
    <w:rsid w:val="00030D24"/>
    <w:rsid w:val="00030D90"/>
    <w:rsid w:val="000315E2"/>
    <w:rsid w:val="000319C5"/>
    <w:rsid w:val="000319D1"/>
    <w:rsid w:val="000319F0"/>
    <w:rsid w:val="00031FD9"/>
    <w:rsid w:val="000324C0"/>
    <w:rsid w:val="00032A64"/>
    <w:rsid w:val="00033126"/>
    <w:rsid w:val="00033A46"/>
    <w:rsid w:val="00033E52"/>
    <w:rsid w:val="00033FFB"/>
    <w:rsid w:val="00034006"/>
    <w:rsid w:val="00034270"/>
    <w:rsid w:val="000344BC"/>
    <w:rsid w:val="0003483D"/>
    <w:rsid w:val="00034AA5"/>
    <w:rsid w:val="00034F69"/>
    <w:rsid w:val="0003519C"/>
    <w:rsid w:val="00035696"/>
    <w:rsid w:val="000357B7"/>
    <w:rsid w:val="00035D50"/>
    <w:rsid w:val="000361BD"/>
    <w:rsid w:val="00036430"/>
    <w:rsid w:val="00036605"/>
    <w:rsid w:val="0003668F"/>
    <w:rsid w:val="00036791"/>
    <w:rsid w:val="00036823"/>
    <w:rsid w:val="00036CC5"/>
    <w:rsid w:val="00036D0A"/>
    <w:rsid w:val="00036E8C"/>
    <w:rsid w:val="00037079"/>
    <w:rsid w:val="000370B0"/>
    <w:rsid w:val="00037438"/>
    <w:rsid w:val="00037799"/>
    <w:rsid w:val="00037EE7"/>
    <w:rsid w:val="00040148"/>
    <w:rsid w:val="0004032B"/>
    <w:rsid w:val="000406DA"/>
    <w:rsid w:val="0004099A"/>
    <w:rsid w:val="00040A51"/>
    <w:rsid w:val="00041732"/>
    <w:rsid w:val="00041F95"/>
    <w:rsid w:val="000426CC"/>
    <w:rsid w:val="00042998"/>
    <w:rsid w:val="00042C1B"/>
    <w:rsid w:val="000432F6"/>
    <w:rsid w:val="0004344F"/>
    <w:rsid w:val="00043C1F"/>
    <w:rsid w:val="00043EFD"/>
    <w:rsid w:val="00044123"/>
    <w:rsid w:val="00044790"/>
    <w:rsid w:val="00044D55"/>
    <w:rsid w:val="00044FA4"/>
    <w:rsid w:val="00045800"/>
    <w:rsid w:val="000459C1"/>
    <w:rsid w:val="00045A38"/>
    <w:rsid w:val="00045B2C"/>
    <w:rsid w:val="00045CA3"/>
    <w:rsid w:val="00045F06"/>
    <w:rsid w:val="0004619A"/>
    <w:rsid w:val="0004626C"/>
    <w:rsid w:val="000462AB"/>
    <w:rsid w:val="00046D90"/>
    <w:rsid w:val="00047E2A"/>
    <w:rsid w:val="000500D9"/>
    <w:rsid w:val="00050A53"/>
    <w:rsid w:val="00051198"/>
    <w:rsid w:val="00051A83"/>
    <w:rsid w:val="00051D60"/>
    <w:rsid w:val="00051E64"/>
    <w:rsid w:val="000521E5"/>
    <w:rsid w:val="00052601"/>
    <w:rsid w:val="00052900"/>
    <w:rsid w:val="000537F6"/>
    <w:rsid w:val="00053C66"/>
    <w:rsid w:val="00053E06"/>
    <w:rsid w:val="00053E3D"/>
    <w:rsid w:val="00053E7B"/>
    <w:rsid w:val="0005409A"/>
    <w:rsid w:val="000540B4"/>
    <w:rsid w:val="0005424A"/>
    <w:rsid w:val="00054478"/>
    <w:rsid w:val="0005521E"/>
    <w:rsid w:val="0005582C"/>
    <w:rsid w:val="000563FE"/>
    <w:rsid w:val="00056447"/>
    <w:rsid w:val="00056611"/>
    <w:rsid w:val="00056A4F"/>
    <w:rsid w:val="00056DFD"/>
    <w:rsid w:val="00057460"/>
    <w:rsid w:val="00057694"/>
    <w:rsid w:val="00057E8D"/>
    <w:rsid w:val="00057EC7"/>
    <w:rsid w:val="00060068"/>
    <w:rsid w:val="000600B0"/>
    <w:rsid w:val="0006044D"/>
    <w:rsid w:val="0006078F"/>
    <w:rsid w:val="00060D51"/>
    <w:rsid w:val="00060EA3"/>
    <w:rsid w:val="00060FC2"/>
    <w:rsid w:val="0006104F"/>
    <w:rsid w:val="00061380"/>
    <w:rsid w:val="00061447"/>
    <w:rsid w:val="000616D2"/>
    <w:rsid w:val="00061806"/>
    <w:rsid w:val="00061CC1"/>
    <w:rsid w:val="0006219F"/>
    <w:rsid w:val="00063321"/>
    <w:rsid w:val="00063330"/>
    <w:rsid w:val="00063D1E"/>
    <w:rsid w:val="000641D4"/>
    <w:rsid w:val="000648DE"/>
    <w:rsid w:val="00064E1D"/>
    <w:rsid w:val="00065BAB"/>
    <w:rsid w:val="00066345"/>
    <w:rsid w:val="00066E23"/>
    <w:rsid w:val="00067346"/>
    <w:rsid w:val="000677A8"/>
    <w:rsid w:val="000679AA"/>
    <w:rsid w:val="00067DF3"/>
    <w:rsid w:val="00067DFA"/>
    <w:rsid w:val="000701D6"/>
    <w:rsid w:val="000704ED"/>
    <w:rsid w:val="000706B5"/>
    <w:rsid w:val="00070B9F"/>
    <w:rsid w:val="00070F66"/>
    <w:rsid w:val="00071835"/>
    <w:rsid w:val="000718F9"/>
    <w:rsid w:val="00071DD1"/>
    <w:rsid w:val="000730C6"/>
    <w:rsid w:val="0007311E"/>
    <w:rsid w:val="0007330B"/>
    <w:rsid w:val="00073477"/>
    <w:rsid w:val="00073487"/>
    <w:rsid w:val="000740C0"/>
    <w:rsid w:val="000743A4"/>
    <w:rsid w:val="000746E5"/>
    <w:rsid w:val="00074DAB"/>
    <w:rsid w:val="00075805"/>
    <w:rsid w:val="000759B6"/>
    <w:rsid w:val="00075F6C"/>
    <w:rsid w:val="0007654E"/>
    <w:rsid w:val="00076A30"/>
    <w:rsid w:val="00077898"/>
    <w:rsid w:val="000779FE"/>
    <w:rsid w:val="00077E96"/>
    <w:rsid w:val="000801DE"/>
    <w:rsid w:val="000805B4"/>
    <w:rsid w:val="00080E9A"/>
    <w:rsid w:val="00080F29"/>
    <w:rsid w:val="00081003"/>
    <w:rsid w:val="00081175"/>
    <w:rsid w:val="00081199"/>
    <w:rsid w:val="00081202"/>
    <w:rsid w:val="000813BB"/>
    <w:rsid w:val="000817E1"/>
    <w:rsid w:val="0008286A"/>
    <w:rsid w:val="00082E94"/>
    <w:rsid w:val="0008327A"/>
    <w:rsid w:val="0008328F"/>
    <w:rsid w:val="000832D4"/>
    <w:rsid w:val="00083852"/>
    <w:rsid w:val="00083EF5"/>
    <w:rsid w:val="00084620"/>
    <w:rsid w:val="000846E5"/>
    <w:rsid w:val="0008501D"/>
    <w:rsid w:val="00085390"/>
    <w:rsid w:val="00085607"/>
    <w:rsid w:val="000858D0"/>
    <w:rsid w:val="00085954"/>
    <w:rsid w:val="00085A5A"/>
    <w:rsid w:val="00085B25"/>
    <w:rsid w:val="00086059"/>
    <w:rsid w:val="0008647B"/>
    <w:rsid w:val="00086BCD"/>
    <w:rsid w:val="00086CDF"/>
    <w:rsid w:val="00086E6A"/>
    <w:rsid w:val="0008704F"/>
    <w:rsid w:val="00087876"/>
    <w:rsid w:val="00087AAD"/>
    <w:rsid w:val="00087EE9"/>
    <w:rsid w:val="00090552"/>
    <w:rsid w:val="00090630"/>
    <w:rsid w:val="00090B6E"/>
    <w:rsid w:val="00091162"/>
    <w:rsid w:val="000918B9"/>
    <w:rsid w:val="00091BCF"/>
    <w:rsid w:val="0009205C"/>
    <w:rsid w:val="000929C8"/>
    <w:rsid w:val="00092C7F"/>
    <w:rsid w:val="00092E61"/>
    <w:rsid w:val="00092F71"/>
    <w:rsid w:val="00093E99"/>
    <w:rsid w:val="00093F40"/>
    <w:rsid w:val="0009402B"/>
    <w:rsid w:val="0009449B"/>
    <w:rsid w:val="00094E34"/>
    <w:rsid w:val="00095645"/>
    <w:rsid w:val="00095ABA"/>
    <w:rsid w:val="00095C16"/>
    <w:rsid w:val="00096150"/>
    <w:rsid w:val="000963F9"/>
    <w:rsid w:val="000966A6"/>
    <w:rsid w:val="0009690B"/>
    <w:rsid w:val="00096BF5"/>
    <w:rsid w:val="0009740C"/>
    <w:rsid w:val="0009762E"/>
    <w:rsid w:val="00097D82"/>
    <w:rsid w:val="000A04FD"/>
    <w:rsid w:val="000A0CAC"/>
    <w:rsid w:val="000A0E85"/>
    <w:rsid w:val="000A1323"/>
    <w:rsid w:val="000A1E3D"/>
    <w:rsid w:val="000A221A"/>
    <w:rsid w:val="000A2C9A"/>
    <w:rsid w:val="000A2DBF"/>
    <w:rsid w:val="000A3027"/>
    <w:rsid w:val="000A357C"/>
    <w:rsid w:val="000A375B"/>
    <w:rsid w:val="000A410E"/>
    <w:rsid w:val="000A4464"/>
    <w:rsid w:val="000A4774"/>
    <w:rsid w:val="000A4A0B"/>
    <w:rsid w:val="000A4E1F"/>
    <w:rsid w:val="000A4ECD"/>
    <w:rsid w:val="000A54CE"/>
    <w:rsid w:val="000A5A3D"/>
    <w:rsid w:val="000A5C68"/>
    <w:rsid w:val="000A5ED6"/>
    <w:rsid w:val="000A6397"/>
    <w:rsid w:val="000A68C4"/>
    <w:rsid w:val="000A7646"/>
    <w:rsid w:val="000A7739"/>
    <w:rsid w:val="000A7D0D"/>
    <w:rsid w:val="000A7F19"/>
    <w:rsid w:val="000B0318"/>
    <w:rsid w:val="000B046A"/>
    <w:rsid w:val="000B05BC"/>
    <w:rsid w:val="000B080B"/>
    <w:rsid w:val="000B09DC"/>
    <w:rsid w:val="000B0DA3"/>
    <w:rsid w:val="000B1028"/>
    <w:rsid w:val="000B1205"/>
    <w:rsid w:val="000B18AB"/>
    <w:rsid w:val="000B1937"/>
    <w:rsid w:val="000B1CB9"/>
    <w:rsid w:val="000B2462"/>
    <w:rsid w:val="000B2831"/>
    <w:rsid w:val="000B2CC2"/>
    <w:rsid w:val="000B34B4"/>
    <w:rsid w:val="000B37AB"/>
    <w:rsid w:val="000B3842"/>
    <w:rsid w:val="000B39BA"/>
    <w:rsid w:val="000B3BAB"/>
    <w:rsid w:val="000B3C7D"/>
    <w:rsid w:val="000B460B"/>
    <w:rsid w:val="000B5209"/>
    <w:rsid w:val="000B530E"/>
    <w:rsid w:val="000B597F"/>
    <w:rsid w:val="000B5A0C"/>
    <w:rsid w:val="000B758D"/>
    <w:rsid w:val="000B7782"/>
    <w:rsid w:val="000C0904"/>
    <w:rsid w:val="000C0940"/>
    <w:rsid w:val="000C094A"/>
    <w:rsid w:val="000C0AED"/>
    <w:rsid w:val="000C0D1E"/>
    <w:rsid w:val="000C1299"/>
    <w:rsid w:val="000C2333"/>
    <w:rsid w:val="000C2615"/>
    <w:rsid w:val="000C2735"/>
    <w:rsid w:val="000C2A25"/>
    <w:rsid w:val="000C2FD9"/>
    <w:rsid w:val="000C34BD"/>
    <w:rsid w:val="000C3845"/>
    <w:rsid w:val="000C408D"/>
    <w:rsid w:val="000C41FD"/>
    <w:rsid w:val="000C4402"/>
    <w:rsid w:val="000C48A8"/>
    <w:rsid w:val="000C48F5"/>
    <w:rsid w:val="000C4D74"/>
    <w:rsid w:val="000C4F1B"/>
    <w:rsid w:val="000C56CB"/>
    <w:rsid w:val="000C57B0"/>
    <w:rsid w:val="000C58CB"/>
    <w:rsid w:val="000C5CE7"/>
    <w:rsid w:val="000C6196"/>
    <w:rsid w:val="000C6576"/>
    <w:rsid w:val="000C696D"/>
    <w:rsid w:val="000C70D6"/>
    <w:rsid w:val="000C7171"/>
    <w:rsid w:val="000C7915"/>
    <w:rsid w:val="000C7B99"/>
    <w:rsid w:val="000C7CC7"/>
    <w:rsid w:val="000D0261"/>
    <w:rsid w:val="000D0BA9"/>
    <w:rsid w:val="000D1010"/>
    <w:rsid w:val="000D130D"/>
    <w:rsid w:val="000D1857"/>
    <w:rsid w:val="000D24E3"/>
    <w:rsid w:val="000D24E5"/>
    <w:rsid w:val="000D251D"/>
    <w:rsid w:val="000D2AE6"/>
    <w:rsid w:val="000D2D0A"/>
    <w:rsid w:val="000D3847"/>
    <w:rsid w:val="000D3962"/>
    <w:rsid w:val="000D39BA"/>
    <w:rsid w:val="000D4005"/>
    <w:rsid w:val="000D4077"/>
    <w:rsid w:val="000D48F4"/>
    <w:rsid w:val="000D4AA5"/>
    <w:rsid w:val="000D5A10"/>
    <w:rsid w:val="000D5D89"/>
    <w:rsid w:val="000D612F"/>
    <w:rsid w:val="000D6383"/>
    <w:rsid w:val="000D65C6"/>
    <w:rsid w:val="000D689F"/>
    <w:rsid w:val="000D69F3"/>
    <w:rsid w:val="000D6B00"/>
    <w:rsid w:val="000D7097"/>
    <w:rsid w:val="000D711E"/>
    <w:rsid w:val="000D730C"/>
    <w:rsid w:val="000D7640"/>
    <w:rsid w:val="000D7F80"/>
    <w:rsid w:val="000E0CC6"/>
    <w:rsid w:val="000E0E1B"/>
    <w:rsid w:val="000E0F97"/>
    <w:rsid w:val="000E11BF"/>
    <w:rsid w:val="000E125F"/>
    <w:rsid w:val="000E194C"/>
    <w:rsid w:val="000E1B7E"/>
    <w:rsid w:val="000E24A6"/>
    <w:rsid w:val="000E252A"/>
    <w:rsid w:val="000E2545"/>
    <w:rsid w:val="000E2662"/>
    <w:rsid w:val="000E2796"/>
    <w:rsid w:val="000E2813"/>
    <w:rsid w:val="000E2A73"/>
    <w:rsid w:val="000E2AAD"/>
    <w:rsid w:val="000E2D50"/>
    <w:rsid w:val="000E2EA1"/>
    <w:rsid w:val="000E3530"/>
    <w:rsid w:val="000E3661"/>
    <w:rsid w:val="000E390A"/>
    <w:rsid w:val="000E3D05"/>
    <w:rsid w:val="000E4216"/>
    <w:rsid w:val="000E428E"/>
    <w:rsid w:val="000E43C0"/>
    <w:rsid w:val="000E45C2"/>
    <w:rsid w:val="000E50EF"/>
    <w:rsid w:val="000E58E8"/>
    <w:rsid w:val="000E5C96"/>
    <w:rsid w:val="000E5E37"/>
    <w:rsid w:val="000E5FAC"/>
    <w:rsid w:val="000E61FB"/>
    <w:rsid w:val="000E6F07"/>
    <w:rsid w:val="000E7253"/>
    <w:rsid w:val="000E7614"/>
    <w:rsid w:val="000E76B4"/>
    <w:rsid w:val="000E781C"/>
    <w:rsid w:val="000E7990"/>
    <w:rsid w:val="000F01A1"/>
    <w:rsid w:val="000F06FF"/>
    <w:rsid w:val="000F0757"/>
    <w:rsid w:val="000F0BED"/>
    <w:rsid w:val="000F0C26"/>
    <w:rsid w:val="000F0E00"/>
    <w:rsid w:val="000F1285"/>
    <w:rsid w:val="000F15FC"/>
    <w:rsid w:val="000F1646"/>
    <w:rsid w:val="000F167C"/>
    <w:rsid w:val="000F1725"/>
    <w:rsid w:val="000F1C11"/>
    <w:rsid w:val="000F237D"/>
    <w:rsid w:val="000F23B7"/>
    <w:rsid w:val="000F242E"/>
    <w:rsid w:val="000F26CB"/>
    <w:rsid w:val="000F2C94"/>
    <w:rsid w:val="000F2D27"/>
    <w:rsid w:val="000F2E1F"/>
    <w:rsid w:val="000F3554"/>
    <w:rsid w:val="000F37CD"/>
    <w:rsid w:val="000F3EDE"/>
    <w:rsid w:val="000F3FC6"/>
    <w:rsid w:val="000F45CD"/>
    <w:rsid w:val="000F471F"/>
    <w:rsid w:val="000F47D5"/>
    <w:rsid w:val="000F4CED"/>
    <w:rsid w:val="000F4D23"/>
    <w:rsid w:val="000F5A7D"/>
    <w:rsid w:val="000F5C9C"/>
    <w:rsid w:val="000F745C"/>
    <w:rsid w:val="000F7F8A"/>
    <w:rsid w:val="001001B2"/>
    <w:rsid w:val="00100D09"/>
    <w:rsid w:val="00101CD8"/>
    <w:rsid w:val="0010250E"/>
    <w:rsid w:val="001026E5"/>
    <w:rsid w:val="00102B6B"/>
    <w:rsid w:val="00103050"/>
    <w:rsid w:val="00103216"/>
    <w:rsid w:val="0010322A"/>
    <w:rsid w:val="00103252"/>
    <w:rsid w:val="001035D4"/>
    <w:rsid w:val="001037B1"/>
    <w:rsid w:val="001042A5"/>
    <w:rsid w:val="001048AE"/>
    <w:rsid w:val="001056F9"/>
    <w:rsid w:val="00106396"/>
    <w:rsid w:val="00106C55"/>
    <w:rsid w:val="00106F1F"/>
    <w:rsid w:val="001072D1"/>
    <w:rsid w:val="001075BD"/>
    <w:rsid w:val="001078C2"/>
    <w:rsid w:val="00107FE2"/>
    <w:rsid w:val="001104C2"/>
    <w:rsid w:val="00110856"/>
    <w:rsid w:val="001108D5"/>
    <w:rsid w:val="00110F2E"/>
    <w:rsid w:val="00111161"/>
    <w:rsid w:val="00111725"/>
    <w:rsid w:val="00111767"/>
    <w:rsid w:val="001117C6"/>
    <w:rsid w:val="00111851"/>
    <w:rsid w:val="00111F21"/>
    <w:rsid w:val="00112075"/>
    <w:rsid w:val="001128DF"/>
    <w:rsid w:val="00112A67"/>
    <w:rsid w:val="00112FFD"/>
    <w:rsid w:val="00113158"/>
    <w:rsid w:val="00113537"/>
    <w:rsid w:val="00113603"/>
    <w:rsid w:val="0011380A"/>
    <w:rsid w:val="001138C6"/>
    <w:rsid w:val="00113998"/>
    <w:rsid w:val="00113A69"/>
    <w:rsid w:val="00113E37"/>
    <w:rsid w:val="0011407B"/>
    <w:rsid w:val="001142B5"/>
    <w:rsid w:val="001142E6"/>
    <w:rsid w:val="00114898"/>
    <w:rsid w:val="0011493B"/>
    <w:rsid w:val="00114CBB"/>
    <w:rsid w:val="00114D55"/>
    <w:rsid w:val="00114EB8"/>
    <w:rsid w:val="001150A7"/>
    <w:rsid w:val="00115241"/>
    <w:rsid w:val="00115857"/>
    <w:rsid w:val="00115C62"/>
    <w:rsid w:val="00115FD4"/>
    <w:rsid w:val="0011622D"/>
    <w:rsid w:val="00116547"/>
    <w:rsid w:val="00116C12"/>
    <w:rsid w:val="00116C89"/>
    <w:rsid w:val="0011785D"/>
    <w:rsid w:val="00117977"/>
    <w:rsid w:val="00117C6A"/>
    <w:rsid w:val="00117CE1"/>
    <w:rsid w:val="00117F8C"/>
    <w:rsid w:val="0012026E"/>
    <w:rsid w:val="0012058B"/>
    <w:rsid w:val="00120916"/>
    <w:rsid w:val="00120984"/>
    <w:rsid w:val="00120A43"/>
    <w:rsid w:val="00121581"/>
    <w:rsid w:val="00121855"/>
    <w:rsid w:val="00121BA9"/>
    <w:rsid w:val="00121C8C"/>
    <w:rsid w:val="00121D8A"/>
    <w:rsid w:val="00121DB4"/>
    <w:rsid w:val="00121E09"/>
    <w:rsid w:val="001224E7"/>
    <w:rsid w:val="00122762"/>
    <w:rsid w:val="00122794"/>
    <w:rsid w:val="001227AA"/>
    <w:rsid w:val="0012366B"/>
    <w:rsid w:val="00123B20"/>
    <w:rsid w:val="00123F7B"/>
    <w:rsid w:val="001241BC"/>
    <w:rsid w:val="00124334"/>
    <w:rsid w:val="00124B2F"/>
    <w:rsid w:val="00124BEA"/>
    <w:rsid w:val="00125E46"/>
    <w:rsid w:val="00126663"/>
    <w:rsid w:val="00126872"/>
    <w:rsid w:val="001268D6"/>
    <w:rsid w:val="00126C9E"/>
    <w:rsid w:val="0012705A"/>
    <w:rsid w:val="001271C3"/>
    <w:rsid w:val="001276B3"/>
    <w:rsid w:val="00127C68"/>
    <w:rsid w:val="00127F61"/>
    <w:rsid w:val="00130504"/>
    <w:rsid w:val="0013065F"/>
    <w:rsid w:val="001309FF"/>
    <w:rsid w:val="00130B13"/>
    <w:rsid w:val="00130CBC"/>
    <w:rsid w:val="00130DEA"/>
    <w:rsid w:val="00131183"/>
    <w:rsid w:val="0013133D"/>
    <w:rsid w:val="0013143A"/>
    <w:rsid w:val="001315AC"/>
    <w:rsid w:val="001319B0"/>
    <w:rsid w:val="00131C0A"/>
    <w:rsid w:val="00132ED4"/>
    <w:rsid w:val="001337A1"/>
    <w:rsid w:val="00133CC9"/>
    <w:rsid w:val="001342B6"/>
    <w:rsid w:val="001342F3"/>
    <w:rsid w:val="00134D86"/>
    <w:rsid w:val="0013548A"/>
    <w:rsid w:val="00135EBD"/>
    <w:rsid w:val="00135EF6"/>
    <w:rsid w:val="001360D2"/>
    <w:rsid w:val="0013635D"/>
    <w:rsid w:val="00136548"/>
    <w:rsid w:val="0013676A"/>
    <w:rsid w:val="00136DD5"/>
    <w:rsid w:val="0013727B"/>
    <w:rsid w:val="0013729B"/>
    <w:rsid w:val="001375A6"/>
    <w:rsid w:val="00137774"/>
    <w:rsid w:val="00137AE8"/>
    <w:rsid w:val="0014009C"/>
    <w:rsid w:val="00140149"/>
    <w:rsid w:val="00140234"/>
    <w:rsid w:val="001402F3"/>
    <w:rsid w:val="00140E84"/>
    <w:rsid w:val="001412EC"/>
    <w:rsid w:val="001416FD"/>
    <w:rsid w:val="0014170B"/>
    <w:rsid w:val="001424B8"/>
    <w:rsid w:val="001428EE"/>
    <w:rsid w:val="00142A2A"/>
    <w:rsid w:val="00142D45"/>
    <w:rsid w:val="00143784"/>
    <w:rsid w:val="001437EE"/>
    <w:rsid w:val="001440D2"/>
    <w:rsid w:val="00144216"/>
    <w:rsid w:val="001444BF"/>
    <w:rsid w:val="00144E88"/>
    <w:rsid w:val="00144FCD"/>
    <w:rsid w:val="0014513C"/>
    <w:rsid w:val="001451E1"/>
    <w:rsid w:val="00145559"/>
    <w:rsid w:val="001457A1"/>
    <w:rsid w:val="00145D0F"/>
    <w:rsid w:val="0014649C"/>
    <w:rsid w:val="0014649D"/>
    <w:rsid w:val="00146938"/>
    <w:rsid w:val="00146A44"/>
    <w:rsid w:val="00146C4F"/>
    <w:rsid w:val="00146D9A"/>
    <w:rsid w:val="00146E21"/>
    <w:rsid w:val="00147CED"/>
    <w:rsid w:val="00150196"/>
    <w:rsid w:val="00150257"/>
    <w:rsid w:val="00150587"/>
    <w:rsid w:val="00150D80"/>
    <w:rsid w:val="00151DCF"/>
    <w:rsid w:val="00151EB9"/>
    <w:rsid w:val="00152B41"/>
    <w:rsid w:val="00152D53"/>
    <w:rsid w:val="00152DAF"/>
    <w:rsid w:val="00153C44"/>
    <w:rsid w:val="00153E06"/>
    <w:rsid w:val="00153F78"/>
    <w:rsid w:val="0015493E"/>
    <w:rsid w:val="00155801"/>
    <w:rsid w:val="001562DF"/>
    <w:rsid w:val="00156526"/>
    <w:rsid w:val="00156953"/>
    <w:rsid w:val="001576D7"/>
    <w:rsid w:val="0015778F"/>
    <w:rsid w:val="00157AA9"/>
    <w:rsid w:val="00157BF9"/>
    <w:rsid w:val="00160019"/>
    <w:rsid w:val="001604D2"/>
    <w:rsid w:val="00160649"/>
    <w:rsid w:val="00160716"/>
    <w:rsid w:val="00160976"/>
    <w:rsid w:val="00160C37"/>
    <w:rsid w:val="0016109D"/>
    <w:rsid w:val="00161304"/>
    <w:rsid w:val="00161AA0"/>
    <w:rsid w:val="00161D6D"/>
    <w:rsid w:val="00161D8C"/>
    <w:rsid w:val="0016225E"/>
    <w:rsid w:val="001629CA"/>
    <w:rsid w:val="00163446"/>
    <w:rsid w:val="00163587"/>
    <w:rsid w:val="00163873"/>
    <w:rsid w:val="00163A7D"/>
    <w:rsid w:val="00163F4B"/>
    <w:rsid w:val="00164926"/>
    <w:rsid w:val="00164950"/>
    <w:rsid w:val="00164DE9"/>
    <w:rsid w:val="00165363"/>
    <w:rsid w:val="001656C2"/>
    <w:rsid w:val="00165823"/>
    <w:rsid w:val="001658E4"/>
    <w:rsid w:val="00165D32"/>
    <w:rsid w:val="001660D2"/>
    <w:rsid w:val="001663FD"/>
    <w:rsid w:val="001667C3"/>
    <w:rsid w:val="001671A6"/>
    <w:rsid w:val="00167798"/>
    <w:rsid w:val="001679E5"/>
    <w:rsid w:val="00167D5D"/>
    <w:rsid w:val="00167EA6"/>
    <w:rsid w:val="001701ED"/>
    <w:rsid w:val="0017051C"/>
    <w:rsid w:val="00170A9D"/>
    <w:rsid w:val="00171253"/>
    <w:rsid w:val="00171A2C"/>
    <w:rsid w:val="00171D67"/>
    <w:rsid w:val="00171E10"/>
    <w:rsid w:val="001721A8"/>
    <w:rsid w:val="0017298E"/>
    <w:rsid w:val="001737A8"/>
    <w:rsid w:val="0017397F"/>
    <w:rsid w:val="00173B62"/>
    <w:rsid w:val="00173C56"/>
    <w:rsid w:val="00173FA6"/>
    <w:rsid w:val="00174103"/>
    <w:rsid w:val="00174156"/>
    <w:rsid w:val="00174349"/>
    <w:rsid w:val="001744F3"/>
    <w:rsid w:val="0017450A"/>
    <w:rsid w:val="00174B56"/>
    <w:rsid w:val="00174C9F"/>
    <w:rsid w:val="00175772"/>
    <w:rsid w:val="00175B30"/>
    <w:rsid w:val="001760B9"/>
    <w:rsid w:val="00176215"/>
    <w:rsid w:val="00176227"/>
    <w:rsid w:val="0017634C"/>
    <w:rsid w:val="00176414"/>
    <w:rsid w:val="001765CA"/>
    <w:rsid w:val="00176B63"/>
    <w:rsid w:val="00176E48"/>
    <w:rsid w:val="00177017"/>
    <w:rsid w:val="001771D2"/>
    <w:rsid w:val="00177B63"/>
    <w:rsid w:val="00177F93"/>
    <w:rsid w:val="001801A8"/>
    <w:rsid w:val="0018051E"/>
    <w:rsid w:val="00180973"/>
    <w:rsid w:val="00180A92"/>
    <w:rsid w:val="00180E7E"/>
    <w:rsid w:val="00180FB1"/>
    <w:rsid w:val="00181685"/>
    <w:rsid w:val="001816CF"/>
    <w:rsid w:val="00181790"/>
    <w:rsid w:val="0018201F"/>
    <w:rsid w:val="001822AB"/>
    <w:rsid w:val="001826CA"/>
    <w:rsid w:val="00182CD6"/>
    <w:rsid w:val="0018350C"/>
    <w:rsid w:val="00183943"/>
    <w:rsid w:val="00183AA3"/>
    <w:rsid w:val="00183BD1"/>
    <w:rsid w:val="00183C5A"/>
    <w:rsid w:val="00183EFC"/>
    <w:rsid w:val="00183F10"/>
    <w:rsid w:val="0018411C"/>
    <w:rsid w:val="001842A9"/>
    <w:rsid w:val="00184307"/>
    <w:rsid w:val="00184CA5"/>
    <w:rsid w:val="0018517F"/>
    <w:rsid w:val="00186E3F"/>
    <w:rsid w:val="0018715D"/>
    <w:rsid w:val="001874BF"/>
    <w:rsid w:val="001876F2"/>
    <w:rsid w:val="00187CEA"/>
    <w:rsid w:val="00187CEC"/>
    <w:rsid w:val="0019058C"/>
    <w:rsid w:val="00190E24"/>
    <w:rsid w:val="0019169E"/>
    <w:rsid w:val="00191901"/>
    <w:rsid w:val="00191EC5"/>
    <w:rsid w:val="00192643"/>
    <w:rsid w:val="00192686"/>
    <w:rsid w:val="0019293F"/>
    <w:rsid w:val="00192A71"/>
    <w:rsid w:val="00192A8F"/>
    <w:rsid w:val="00192E9B"/>
    <w:rsid w:val="00193095"/>
    <w:rsid w:val="00193A5B"/>
    <w:rsid w:val="00193A79"/>
    <w:rsid w:val="00193ABB"/>
    <w:rsid w:val="001940C5"/>
    <w:rsid w:val="00194317"/>
    <w:rsid w:val="0019482A"/>
    <w:rsid w:val="00194C8F"/>
    <w:rsid w:val="00194CAA"/>
    <w:rsid w:val="00194FF2"/>
    <w:rsid w:val="00195205"/>
    <w:rsid w:val="00195488"/>
    <w:rsid w:val="001958AA"/>
    <w:rsid w:val="0019627C"/>
    <w:rsid w:val="00196457"/>
    <w:rsid w:val="00196853"/>
    <w:rsid w:val="00197279"/>
    <w:rsid w:val="001972EB"/>
    <w:rsid w:val="00197699"/>
    <w:rsid w:val="00197AD1"/>
    <w:rsid w:val="00197F67"/>
    <w:rsid w:val="001A0188"/>
    <w:rsid w:val="001A02E2"/>
    <w:rsid w:val="001A04ED"/>
    <w:rsid w:val="001A0606"/>
    <w:rsid w:val="001A081D"/>
    <w:rsid w:val="001A0879"/>
    <w:rsid w:val="001A158C"/>
    <w:rsid w:val="001A1842"/>
    <w:rsid w:val="001A19A6"/>
    <w:rsid w:val="001A1E04"/>
    <w:rsid w:val="001A1EFA"/>
    <w:rsid w:val="001A23B0"/>
    <w:rsid w:val="001A2656"/>
    <w:rsid w:val="001A2B12"/>
    <w:rsid w:val="001A2CB7"/>
    <w:rsid w:val="001A3045"/>
    <w:rsid w:val="001A3592"/>
    <w:rsid w:val="001A3AB0"/>
    <w:rsid w:val="001A3D42"/>
    <w:rsid w:val="001A3FA5"/>
    <w:rsid w:val="001A59A3"/>
    <w:rsid w:val="001A5D82"/>
    <w:rsid w:val="001A5FD4"/>
    <w:rsid w:val="001A6438"/>
    <w:rsid w:val="001A6B6A"/>
    <w:rsid w:val="001A7400"/>
    <w:rsid w:val="001A7980"/>
    <w:rsid w:val="001A7C37"/>
    <w:rsid w:val="001B0C83"/>
    <w:rsid w:val="001B0E69"/>
    <w:rsid w:val="001B1388"/>
    <w:rsid w:val="001B15F5"/>
    <w:rsid w:val="001B1AFC"/>
    <w:rsid w:val="001B1C19"/>
    <w:rsid w:val="001B1D26"/>
    <w:rsid w:val="001B2207"/>
    <w:rsid w:val="001B2F40"/>
    <w:rsid w:val="001B30DE"/>
    <w:rsid w:val="001B3748"/>
    <w:rsid w:val="001B3E60"/>
    <w:rsid w:val="001B4045"/>
    <w:rsid w:val="001B4450"/>
    <w:rsid w:val="001B466C"/>
    <w:rsid w:val="001B479B"/>
    <w:rsid w:val="001B4C05"/>
    <w:rsid w:val="001B55C9"/>
    <w:rsid w:val="001B5B39"/>
    <w:rsid w:val="001B5DEF"/>
    <w:rsid w:val="001B6CBB"/>
    <w:rsid w:val="001B6F4A"/>
    <w:rsid w:val="001B71D0"/>
    <w:rsid w:val="001B7244"/>
    <w:rsid w:val="001B77C4"/>
    <w:rsid w:val="001B79C7"/>
    <w:rsid w:val="001B7B30"/>
    <w:rsid w:val="001B7CAF"/>
    <w:rsid w:val="001C010B"/>
    <w:rsid w:val="001C0537"/>
    <w:rsid w:val="001C0807"/>
    <w:rsid w:val="001C08FD"/>
    <w:rsid w:val="001C119B"/>
    <w:rsid w:val="001C143B"/>
    <w:rsid w:val="001C177F"/>
    <w:rsid w:val="001C2017"/>
    <w:rsid w:val="001C236E"/>
    <w:rsid w:val="001C29BE"/>
    <w:rsid w:val="001C29D6"/>
    <w:rsid w:val="001C29E5"/>
    <w:rsid w:val="001C2A8F"/>
    <w:rsid w:val="001C2BDC"/>
    <w:rsid w:val="001C3889"/>
    <w:rsid w:val="001C3E8D"/>
    <w:rsid w:val="001C416B"/>
    <w:rsid w:val="001C42F9"/>
    <w:rsid w:val="001C5088"/>
    <w:rsid w:val="001C54A7"/>
    <w:rsid w:val="001C55EE"/>
    <w:rsid w:val="001C5870"/>
    <w:rsid w:val="001C59B9"/>
    <w:rsid w:val="001C5A9F"/>
    <w:rsid w:val="001C63E8"/>
    <w:rsid w:val="001C6F95"/>
    <w:rsid w:val="001C7146"/>
    <w:rsid w:val="001C781D"/>
    <w:rsid w:val="001C7B0D"/>
    <w:rsid w:val="001C7BE9"/>
    <w:rsid w:val="001C7F48"/>
    <w:rsid w:val="001C7FC2"/>
    <w:rsid w:val="001D06B3"/>
    <w:rsid w:val="001D0BC0"/>
    <w:rsid w:val="001D0F62"/>
    <w:rsid w:val="001D1506"/>
    <w:rsid w:val="001D16B9"/>
    <w:rsid w:val="001D1891"/>
    <w:rsid w:val="001D1F0B"/>
    <w:rsid w:val="001D2404"/>
    <w:rsid w:val="001D303B"/>
    <w:rsid w:val="001D35BB"/>
    <w:rsid w:val="001D35F7"/>
    <w:rsid w:val="001D3A39"/>
    <w:rsid w:val="001D3D49"/>
    <w:rsid w:val="001D420A"/>
    <w:rsid w:val="001D43C4"/>
    <w:rsid w:val="001D4841"/>
    <w:rsid w:val="001D48A5"/>
    <w:rsid w:val="001D48F0"/>
    <w:rsid w:val="001D4988"/>
    <w:rsid w:val="001D4A4D"/>
    <w:rsid w:val="001D4C19"/>
    <w:rsid w:val="001D4D65"/>
    <w:rsid w:val="001D4F6D"/>
    <w:rsid w:val="001D5004"/>
    <w:rsid w:val="001D546C"/>
    <w:rsid w:val="001D5731"/>
    <w:rsid w:val="001D576F"/>
    <w:rsid w:val="001D5ACF"/>
    <w:rsid w:val="001D5D3E"/>
    <w:rsid w:val="001D5F76"/>
    <w:rsid w:val="001D6122"/>
    <w:rsid w:val="001D62D1"/>
    <w:rsid w:val="001D648A"/>
    <w:rsid w:val="001D6F46"/>
    <w:rsid w:val="001D6F6D"/>
    <w:rsid w:val="001D745F"/>
    <w:rsid w:val="001D7534"/>
    <w:rsid w:val="001D77C2"/>
    <w:rsid w:val="001D7A1B"/>
    <w:rsid w:val="001D7F89"/>
    <w:rsid w:val="001D7FA5"/>
    <w:rsid w:val="001E0250"/>
    <w:rsid w:val="001E0604"/>
    <w:rsid w:val="001E09B3"/>
    <w:rsid w:val="001E09F5"/>
    <w:rsid w:val="001E09FE"/>
    <w:rsid w:val="001E0B44"/>
    <w:rsid w:val="001E0C2C"/>
    <w:rsid w:val="001E15B0"/>
    <w:rsid w:val="001E15E4"/>
    <w:rsid w:val="001E1A39"/>
    <w:rsid w:val="001E1E93"/>
    <w:rsid w:val="001E25B9"/>
    <w:rsid w:val="001E2720"/>
    <w:rsid w:val="001E28EF"/>
    <w:rsid w:val="001E2A4C"/>
    <w:rsid w:val="001E2ACB"/>
    <w:rsid w:val="001E2B84"/>
    <w:rsid w:val="001E2F9D"/>
    <w:rsid w:val="001E3043"/>
    <w:rsid w:val="001E33A4"/>
    <w:rsid w:val="001E3577"/>
    <w:rsid w:val="001E389A"/>
    <w:rsid w:val="001E3BEE"/>
    <w:rsid w:val="001E3E75"/>
    <w:rsid w:val="001E4873"/>
    <w:rsid w:val="001E4926"/>
    <w:rsid w:val="001E4B29"/>
    <w:rsid w:val="001E4E42"/>
    <w:rsid w:val="001E50B5"/>
    <w:rsid w:val="001E511C"/>
    <w:rsid w:val="001E65DB"/>
    <w:rsid w:val="001E66FC"/>
    <w:rsid w:val="001E6D24"/>
    <w:rsid w:val="001E722B"/>
    <w:rsid w:val="001E747E"/>
    <w:rsid w:val="001E77BB"/>
    <w:rsid w:val="001E790C"/>
    <w:rsid w:val="001E7B34"/>
    <w:rsid w:val="001E7DBE"/>
    <w:rsid w:val="001E7F8E"/>
    <w:rsid w:val="001F02EF"/>
    <w:rsid w:val="001F0546"/>
    <w:rsid w:val="001F0790"/>
    <w:rsid w:val="001F0B2F"/>
    <w:rsid w:val="001F1206"/>
    <w:rsid w:val="001F1492"/>
    <w:rsid w:val="001F156D"/>
    <w:rsid w:val="001F15FA"/>
    <w:rsid w:val="001F1CA3"/>
    <w:rsid w:val="001F1F4B"/>
    <w:rsid w:val="001F20E4"/>
    <w:rsid w:val="001F21C8"/>
    <w:rsid w:val="001F2980"/>
    <w:rsid w:val="001F333D"/>
    <w:rsid w:val="001F38BB"/>
    <w:rsid w:val="001F3CF0"/>
    <w:rsid w:val="001F3DA4"/>
    <w:rsid w:val="001F4855"/>
    <w:rsid w:val="001F4A9A"/>
    <w:rsid w:val="001F4AEF"/>
    <w:rsid w:val="001F4D6B"/>
    <w:rsid w:val="001F50A9"/>
    <w:rsid w:val="001F5961"/>
    <w:rsid w:val="001F5BF6"/>
    <w:rsid w:val="001F5C74"/>
    <w:rsid w:val="001F6571"/>
    <w:rsid w:val="001F6BB6"/>
    <w:rsid w:val="001F6BCA"/>
    <w:rsid w:val="001F72DE"/>
    <w:rsid w:val="001F75F3"/>
    <w:rsid w:val="0020018A"/>
    <w:rsid w:val="0020057C"/>
    <w:rsid w:val="0020060A"/>
    <w:rsid w:val="0020071F"/>
    <w:rsid w:val="00200BD9"/>
    <w:rsid w:val="002013F2"/>
    <w:rsid w:val="002017D4"/>
    <w:rsid w:val="00201901"/>
    <w:rsid w:val="00201A26"/>
    <w:rsid w:val="00201A68"/>
    <w:rsid w:val="00201CD1"/>
    <w:rsid w:val="002027C0"/>
    <w:rsid w:val="00202DAF"/>
    <w:rsid w:val="00202F3F"/>
    <w:rsid w:val="0020328E"/>
    <w:rsid w:val="0020390D"/>
    <w:rsid w:val="00203BE6"/>
    <w:rsid w:val="00203E1D"/>
    <w:rsid w:val="00204F43"/>
    <w:rsid w:val="002050BF"/>
    <w:rsid w:val="0020526C"/>
    <w:rsid w:val="00205A32"/>
    <w:rsid w:val="00205E2C"/>
    <w:rsid w:val="002062E6"/>
    <w:rsid w:val="002066C2"/>
    <w:rsid w:val="002066CB"/>
    <w:rsid w:val="00206762"/>
    <w:rsid w:val="0020684C"/>
    <w:rsid w:val="00206CC3"/>
    <w:rsid w:val="002071F5"/>
    <w:rsid w:val="002071FE"/>
    <w:rsid w:val="00207423"/>
    <w:rsid w:val="00207692"/>
    <w:rsid w:val="002076CE"/>
    <w:rsid w:val="0020795A"/>
    <w:rsid w:val="002109E7"/>
    <w:rsid w:val="00210F24"/>
    <w:rsid w:val="00211121"/>
    <w:rsid w:val="002115C5"/>
    <w:rsid w:val="002118D6"/>
    <w:rsid w:val="00211E50"/>
    <w:rsid w:val="0021200F"/>
    <w:rsid w:val="00212429"/>
    <w:rsid w:val="00213128"/>
    <w:rsid w:val="00213965"/>
    <w:rsid w:val="00213C4F"/>
    <w:rsid w:val="0021464E"/>
    <w:rsid w:val="00215486"/>
    <w:rsid w:val="00215572"/>
    <w:rsid w:val="002156C1"/>
    <w:rsid w:val="0021578C"/>
    <w:rsid w:val="00215930"/>
    <w:rsid w:val="00215EF7"/>
    <w:rsid w:val="00216614"/>
    <w:rsid w:val="0021665A"/>
    <w:rsid w:val="00216D1C"/>
    <w:rsid w:val="00216E6C"/>
    <w:rsid w:val="002177AF"/>
    <w:rsid w:val="00217FC1"/>
    <w:rsid w:val="0022036E"/>
    <w:rsid w:val="0022040F"/>
    <w:rsid w:val="0022081A"/>
    <w:rsid w:val="002209A2"/>
    <w:rsid w:val="00220C1F"/>
    <w:rsid w:val="00220C85"/>
    <w:rsid w:val="00220DBD"/>
    <w:rsid w:val="00220F17"/>
    <w:rsid w:val="00221196"/>
    <w:rsid w:val="00221599"/>
    <w:rsid w:val="00221953"/>
    <w:rsid w:val="00222008"/>
    <w:rsid w:val="002221CF"/>
    <w:rsid w:val="00222208"/>
    <w:rsid w:val="00222475"/>
    <w:rsid w:val="002227BC"/>
    <w:rsid w:val="00222906"/>
    <w:rsid w:val="00222DDB"/>
    <w:rsid w:val="0022391F"/>
    <w:rsid w:val="00223BF5"/>
    <w:rsid w:val="002243AB"/>
    <w:rsid w:val="002252C1"/>
    <w:rsid w:val="00225796"/>
    <w:rsid w:val="00225987"/>
    <w:rsid w:val="00226397"/>
    <w:rsid w:val="0022749B"/>
    <w:rsid w:val="002301D4"/>
    <w:rsid w:val="002303BA"/>
    <w:rsid w:val="002309B7"/>
    <w:rsid w:val="00230A3F"/>
    <w:rsid w:val="00230FBF"/>
    <w:rsid w:val="0023174A"/>
    <w:rsid w:val="00231A70"/>
    <w:rsid w:val="00231C30"/>
    <w:rsid w:val="00231C99"/>
    <w:rsid w:val="00231E41"/>
    <w:rsid w:val="00231EDD"/>
    <w:rsid w:val="00232ACD"/>
    <w:rsid w:val="00232BED"/>
    <w:rsid w:val="00232D51"/>
    <w:rsid w:val="00232E52"/>
    <w:rsid w:val="00233243"/>
    <w:rsid w:val="00233587"/>
    <w:rsid w:val="002336EF"/>
    <w:rsid w:val="002348C7"/>
    <w:rsid w:val="0023543E"/>
    <w:rsid w:val="00235895"/>
    <w:rsid w:val="00235EB0"/>
    <w:rsid w:val="00236FAC"/>
    <w:rsid w:val="00237419"/>
    <w:rsid w:val="00237487"/>
    <w:rsid w:val="00237A3D"/>
    <w:rsid w:val="00237CF3"/>
    <w:rsid w:val="00237F93"/>
    <w:rsid w:val="0024039F"/>
    <w:rsid w:val="002404A5"/>
    <w:rsid w:val="00240A77"/>
    <w:rsid w:val="00240C91"/>
    <w:rsid w:val="00241313"/>
    <w:rsid w:val="0024144A"/>
    <w:rsid w:val="002419DB"/>
    <w:rsid w:val="002424B5"/>
    <w:rsid w:val="00242787"/>
    <w:rsid w:val="0024355C"/>
    <w:rsid w:val="002435F9"/>
    <w:rsid w:val="00243E9A"/>
    <w:rsid w:val="0024423F"/>
    <w:rsid w:val="00244286"/>
    <w:rsid w:val="00244293"/>
    <w:rsid w:val="00244630"/>
    <w:rsid w:val="002446F2"/>
    <w:rsid w:val="002448F8"/>
    <w:rsid w:val="0024491D"/>
    <w:rsid w:val="00244B46"/>
    <w:rsid w:val="00244B4A"/>
    <w:rsid w:val="00244C0E"/>
    <w:rsid w:val="0024509C"/>
    <w:rsid w:val="002454C9"/>
    <w:rsid w:val="0024590B"/>
    <w:rsid w:val="00245A85"/>
    <w:rsid w:val="0024629B"/>
    <w:rsid w:val="002462C3"/>
    <w:rsid w:val="002468C8"/>
    <w:rsid w:val="0024703F"/>
    <w:rsid w:val="002476F5"/>
    <w:rsid w:val="00247A7D"/>
    <w:rsid w:val="00247D3F"/>
    <w:rsid w:val="0025047B"/>
    <w:rsid w:val="00250481"/>
    <w:rsid w:val="002504A0"/>
    <w:rsid w:val="002508DB"/>
    <w:rsid w:val="00251055"/>
    <w:rsid w:val="002510FA"/>
    <w:rsid w:val="0025113C"/>
    <w:rsid w:val="00251201"/>
    <w:rsid w:val="00251410"/>
    <w:rsid w:val="00251554"/>
    <w:rsid w:val="0025191E"/>
    <w:rsid w:val="00251CCF"/>
    <w:rsid w:val="00251DB6"/>
    <w:rsid w:val="00251F70"/>
    <w:rsid w:val="0025218C"/>
    <w:rsid w:val="002529FB"/>
    <w:rsid w:val="0025300E"/>
    <w:rsid w:val="00253278"/>
    <w:rsid w:val="00253453"/>
    <w:rsid w:val="002538C4"/>
    <w:rsid w:val="00253AEB"/>
    <w:rsid w:val="00253CAA"/>
    <w:rsid w:val="00253CD5"/>
    <w:rsid w:val="002553D2"/>
    <w:rsid w:val="00256010"/>
    <w:rsid w:val="00256061"/>
    <w:rsid w:val="0025636C"/>
    <w:rsid w:val="002566A3"/>
    <w:rsid w:val="002568FD"/>
    <w:rsid w:val="00256911"/>
    <w:rsid w:val="00257378"/>
    <w:rsid w:val="0025756D"/>
    <w:rsid w:val="002578D1"/>
    <w:rsid w:val="00257967"/>
    <w:rsid w:val="00257983"/>
    <w:rsid w:val="00260172"/>
    <w:rsid w:val="00260460"/>
    <w:rsid w:val="00260540"/>
    <w:rsid w:val="00260DCF"/>
    <w:rsid w:val="0026145E"/>
    <w:rsid w:val="00261652"/>
    <w:rsid w:val="00261BDA"/>
    <w:rsid w:val="00262055"/>
    <w:rsid w:val="00262361"/>
    <w:rsid w:val="002625AB"/>
    <w:rsid w:val="002626CB"/>
    <w:rsid w:val="002639BF"/>
    <w:rsid w:val="00263A68"/>
    <w:rsid w:val="002644A3"/>
    <w:rsid w:val="00265278"/>
    <w:rsid w:val="00265620"/>
    <w:rsid w:val="002656FD"/>
    <w:rsid w:val="002657A6"/>
    <w:rsid w:val="00266B8D"/>
    <w:rsid w:val="00267307"/>
    <w:rsid w:val="00267604"/>
    <w:rsid w:val="0027062F"/>
    <w:rsid w:val="00270663"/>
    <w:rsid w:val="0027132D"/>
    <w:rsid w:val="0027135C"/>
    <w:rsid w:val="00271517"/>
    <w:rsid w:val="002716AE"/>
    <w:rsid w:val="00271775"/>
    <w:rsid w:val="00271874"/>
    <w:rsid w:val="00272353"/>
    <w:rsid w:val="0027291B"/>
    <w:rsid w:val="00272D23"/>
    <w:rsid w:val="00272DD5"/>
    <w:rsid w:val="002730B2"/>
    <w:rsid w:val="0027357C"/>
    <w:rsid w:val="00273B3C"/>
    <w:rsid w:val="00273FAE"/>
    <w:rsid w:val="00274442"/>
    <w:rsid w:val="002751FC"/>
    <w:rsid w:val="00275671"/>
    <w:rsid w:val="00275D4F"/>
    <w:rsid w:val="0027616A"/>
    <w:rsid w:val="00276255"/>
    <w:rsid w:val="00276832"/>
    <w:rsid w:val="00276E53"/>
    <w:rsid w:val="00276EAF"/>
    <w:rsid w:val="00276FDC"/>
    <w:rsid w:val="00277157"/>
    <w:rsid w:val="00277323"/>
    <w:rsid w:val="0027743F"/>
    <w:rsid w:val="0027759B"/>
    <w:rsid w:val="0027792B"/>
    <w:rsid w:val="00277EF6"/>
    <w:rsid w:val="0028005D"/>
    <w:rsid w:val="0028018A"/>
    <w:rsid w:val="00280998"/>
    <w:rsid w:val="002813DF"/>
    <w:rsid w:val="002818B1"/>
    <w:rsid w:val="00281A91"/>
    <w:rsid w:val="00281F97"/>
    <w:rsid w:val="0028207F"/>
    <w:rsid w:val="002821DF"/>
    <w:rsid w:val="00282424"/>
    <w:rsid w:val="002824B5"/>
    <w:rsid w:val="00282553"/>
    <w:rsid w:val="00283B81"/>
    <w:rsid w:val="00283C2D"/>
    <w:rsid w:val="00284416"/>
    <w:rsid w:val="0028472E"/>
    <w:rsid w:val="002849CB"/>
    <w:rsid w:val="0028548A"/>
    <w:rsid w:val="0028618F"/>
    <w:rsid w:val="00286985"/>
    <w:rsid w:val="00286B26"/>
    <w:rsid w:val="00286D5B"/>
    <w:rsid w:val="00287025"/>
    <w:rsid w:val="00287858"/>
    <w:rsid w:val="002901C7"/>
    <w:rsid w:val="002909DF"/>
    <w:rsid w:val="00290F2A"/>
    <w:rsid w:val="002916E4"/>
    <w:rsid w:val="002920AF"/>
    <w:rsid w:val="002921C2"/>
    <w:rsid w:val="002923A1"/>
    <w:rsid w:val="00292887"/>
    <w:rsid w:val="00292F55"/>
    <w:rsid w:val="0029311A"/>
    <w:rsid w:val="002938D0"/>
    <w:rsid w:val="00293F53"/>
    <w:rsid w:val="002940C3"/>
    <w:rsid w:val="002940C9"/>
    <w:rsid w:val="00294105"/>
    <w:rsid w:val="002962D6"/>
    <w:rsid w:val="0029667C"/>
    <w:rsid w:val="0029678D"/>
    <w:rsid w:val="00296BB6"/>
    <w:rsid w:val="002970A3"/>
    <w:rsid w:val="0029771C"/>
    <w:rsid w:val="0029784E"/>
    <w:rsid w:val="002979CB"/>
    <w:rsid w:val="00297AC7"/>
    <w:rsid w:val="00297C1A"/>
    <w:rsid w:val="002A0557"/>
    <w:rsid w:val="002A0623"/>
    <w:rsid w:val="002A18D0"/>
    <w:rsid w:val="002A19DB"/>
    <w:rsid w:val="002A1B07"/>
    <w:rsid w:val="002A1C73"/>
    <w:rsid w:val="002A1DC1"/>
    <w:rsid w:val="002A286E"/>
    <w:rsid w:val="002A2907"/>
    <w:rsid w:val="002A2B7D"/>
    <w:rsid w:val="002A2D67"/>
    <w:rsid w:val="002A2FED"/>
    <w:rsid w:val="002A321C"/>
    <w:rsid w:val="002A3279"/>
    <w:rsid w:val="002A33FC"/>
    <w:rsid w:val="002A341D"/>
    <w:rsid w:val="002A37D2"/>
    <w:rsid w:val="002A4434"/>
    <w:rsid w:val="002A52B3"/>
    <w:rsid w:val="002A535D"/>
    <w:rsid w:val="002A5F73"/>
    <w:rsid w:val="002A65CF"/>
    <w:rsid w:val="002A6662"/>
    <w:rsid w:val="002A6749"/>
    <w:rsid w:val="002A67C2"/>
    <w:rsid w:val="002A6BDA"/>
    <w:rsid w:val="002A6CA2"/>
    <w:rsid w:val="002A7264"/>
    <w:rsid w:val="002A7490"/>
    <w:rsid w:val="002A75A1"/>
    <w:rsid w:val="002A77E7"/>
    <w:rsid w:val="002B013B"/>
    <w:rsid w:val="002B03F8"/>
    <w:rsid w:val="002B0BEE"/>
    <w:rsid w:val="002B0D68"/>
    <w:rsid w:val="002B0F4C"/>
    <w:rsid w:val="002B14DD"/>
    <w:rsid w:val="002B16C1"/>
    <w:rsid w:val="002B178D"/>
    <w:rsid w:val="002B1C8F"/>
    <w:rsid w:val="002B1DD5"/>
    <w:rsid w:val="002B2059"/>
    <w:rsid w:val="002B2729"/>
    <w:rsid w:val="002B2AA4"/>
    <w:rsid w:val="002B3136"/>
    <w:rsid w:val="002B3459"/>
    <w:rsid w:val="002B3E08"/>
    <w:rsid w:val="002B3E3B"/>
    <w:rsid w:val="002B41F1"/>
    <w:rsid w:val="002B4568"/>
    <w:rsid w:val="002B46D7"/>
    <w:rsid w:val="002B4A2A"/>
    <w:rsid w:val="002B4EAC"/>
    <w:rsid w:val="002B4F68"/>
    <w:rsid w:val="002B53ED"/>
    <w:rsid w:val="002B5405"/>
    <w:rsid w:val="002B599C"/>
    <w:rsid w:val="002B5D85"/>
    <w:rsid w:val="002B6AF8"/>
    <w:rsid w:val="002B6EF5"/>
    <w:rsid w:val="002B7255"/>
    <w:rsid w:val="002B7336"/>
    <w:rsid w:val="002B788E"/>
    <w:rsid w:val="002B7D56"/>
    <w:rsid w:val="002C0104"/>
    <w:rsid w:val="002C01F1"/>
    <w:rsid w:val="002C0302"/>
    <w:rsid w:val="002C0673"/>
    <w:rsid w:val="002C070F"/>
    <w:rsid w:val="002C0AE4"/>
    <w:rsid w:val="002C15D5"/>
    <w:rsid w:val="002C1D32"/>
    <w:rsid w:val="002C22F0"/>
    <w:rsid w:val="002C28CB"/>
    <w:rsid w:val="002C3177"/>
    <w:rsid w:val="002C31AC"/>
    <w:rsid w:val="002C32D5"/>
    <w:rsid w:val="002C3637"/>
    <w:rsid w:val="002C3C0B"/>
    <w:rsid w:val="002C3CF9"/>
    <w:rsid w:val="002C4084"/>
    <w:rsid w:val="002C42DB"/>
    <w:rsid w:val="002C4349"/>
    <w:rsid w:val="002C4596"/>
    <w:rsid w:val="002C4C94"/>
    <w:rsid w:val="002C4DDE"/>
    <w:rsid w:val="002C4F07"/>
    <w:rsid w:val="002C52B5"/>
    <w:rsid w:val="002C6071"/>
    <w:rsid w:val="002C65CC"/>
    <w:rsid w:val="002C6895"/>
    <w:rsid w:val="002C6C82"/>
    <w:rsid w:val="002C6DF2"/>
    <w:rsid w:val="002C6DF4"/>
    <w:rsid w:val="002C730B"/>
    <w:rsid w:val="002C74CD"/>
    <w:rsid w:val="002C7767"/>
    <w:rsid w:val="002D012D"/>
    <w:rsid w:val="002D03E1"/>
    <w:rsid w:val="002D09A2"/>
    <w:rsid w:val="002D0AB5"/>
    <w:rsid w:val="002D0CF9"/>
    <w:rsid w:val="002D1734"/>
    <w:rsid w:val="002D1C71"/>
    <w:rsid w:val="002D203F"/>
    <w:rsid w:val="002D2B54"/>
    <w:rsid w:val="002D2D86"/>
    <w:rsid w:val="002D3066"/>
    <w:rsid w:val="002D406D"/>
    <w:rsid w:val="002D41BC"/>
    <w:rsid w:val="002D49DF"/>
    <w:rsid w:val="002D4D9C"/>
    <w:rsid w:val="002D5403"/>
    <w:rsid w:val="002D5502"/>
    <w:rsid w:val="002D5939"/>
    <w:rsid w:val="002D59EA"/>
    <w:rsid w:val="002D5A4E"/>
    <w:rsid w:val="002D5DCA"/>
    <w:rsid w:val="002D5E99"/>
    <w:rsid w:val="002D611E"/>
    <w:rsid w:val="002D63A7"/>
    <w:rsid w:val="002D6507"/>
    <w:rsid w:val="002D66D9"/>
    <w:rsid w:val="002D689F"/>
    <w:rsid w:val="002D6B62"/>
    <w:rsid w:val="002D78BA"/>
    <w:rsid w:val="002E056A"/>
    <w:rsid w:val="002E08B4"/>
    <w:rsid w:val="002E0F27"/>
    <w:rsid w:val="002E12CE"/>
    <w:rsid w:val="002E136E"/>
    <w:rsid w:val="002E14CA"/>
    <w:rsid w:val="002E1C16"/>
    <w:rsid w:val="002E25C3"/>
    <w:rsid w:val="002E2BB7"/>
    <w:rsid w:val="002E2E92"/>
    <w:rsid w:val="002E2FCB"/>
    <w:rsid w:val="002E32FC"/>
    <w:rsid w:val="002E3370"/>
    <w:rsid w:val="002E3B51"/>
    <w:rsid w:val="002E3BE8"/>
    <w:rsid w:val="002E4003"/>
    <w:rsid w:val="002E42BE"/>
    <w:rsid w:val="002E49D2"/>
    <w:rsid w:val="002E4B2E"/>
    <w:rsid w:val="002E4B41"/>
    <w:rsid w:val="002E4F49"/>
    <w:rsid w:val="002E4FBD"/>
    <w:rsid w:val="002E4FBF"/>
    <w:rsid w:val="002E5404"/>
    <w:rsid w:val="002E568E"/>
    <w:rsid w:val="002E5F67"/>
    <w:rsid w:val="002E6503"/>
    <w:rsid w:val="002E6E22"/>
    <w:rsid w:val="002E6ED9"/>
    <w:rsid w:val="002E754A"/>
    <w:rsid w:val="002E7695"/>
    <w:rsid w:val="002F02F9"/>
    <w:rsid w:val="002F0C22"/>
    <w:rsid w:val="002F0E65"/>
    <w:rsid w:val="002F13C1"/>
    <w:rsid w:val="002F14E3"/>
    <w:rsid w:val="002F18DF"/>
    <w:rsid w:val="002F1F5A"/>
    <w:rsid w:val="002F202D"/>
    <w:rsid w:val="002F2259"/>
    <w:rsid w:val="002F230F"/>
    <w:rsid w:val="002F29B8"/>
    <w:rsid w:val="002F2B9E"/>
    <w:rsid w:val="002F3033"/>
    <w:rsid w:val="002F3D59"/>
    <w:rsid w:val="002F3D6D"/>
    <w:rsid w:val="002F3E13"/>
    <w:rsid w:val="002F41AF"/>
    <w:rsid w:val="002F478F"/>
    <w:rsid w:val="002F49DB"/>
    <w:rsid w:val="002F4CD1"/>
    <w:rsid w:val="002F524F"/>
    <w:rsid w:val="002F555F"/>
    <w:rsid w:val="002F5F56"/>
    <w:rsid w:val="002F5F5F"/>
    <w:rsid w:val="002F6102"/>
    <w:rsid w:val="002F6697"/>
    <w:rsid w:val="002F674A"/>
    <w:rsid w:val="002F68E0"/>
    <w:rsid w:val="002F6A11"/>
    <w:rsid w:val="002F6BAD"/>
    <w:rsid w:val="002F6E7B"/>
    <w:rsid w:val="002F72D3"/>
    <w:rsid w:val="002F7B39"/>
    <w:rsid w:val="00300834"/>
    <w:rsid w:val="00300DB1"/>
    <w:rsid w:val="00301748"/>
    <w:rsid w:val="0030216E"/>
    <w:rsid w:val="003021DA"/>
    <w:rsid w:val="0030226E"/>
    <w:rsid w:val="00302676"/>
    <w:rsid w:val="0030270A"/>
    <w:rsid w:val="00302DA2"/>
    <w:rsid w:val="00302E62"/>
    <w:rsid w:val="0030352A"/>
    <w:rsid w:val="00303AE1"/>
    <w:rsid w:val="00303B69"/>
    <w:rsid w:val="00303CC0"/>
    <w:rsid w:val="00304105"/>
    <w:rsid w:val="00304726"/>
    <w:rsid w:val="003048A0"/>
    <w:rsid w:val="0030548C"/>
    <w:rsid w:val="00305FAE"/>
    <w:rsid w:val="003060E9"/>
    <w:rsid w:val="00306755"/>
    <w:rsid w:val="0030675F"/>
    <w:rsid w:val="00306D21"/>
    <w:rsid w:val="00307143"/>
    <w:rsid w:val="00310481"/>
    <w:rsid w:val="003108B3"/>
    <w:rsid w:val="00310B30"/>
    <w:rsid w:val="00310D98"/>
    <w:rsid w:val="00310E05"/>
    <w:rsid w:val="00310F06"/>
    <w:rsid w:val="00311CC3"/>
    <w:rsid w:val="00311E01"/>
    <w:rsid w:val="00312153"/>
    <w:rsid w:val="0031217F"/>
    <w:rsid w:val="00312859"/>
    <w:rsid w:val="00312E87"/>
    <w:rsid w:val="00312FCD"/>
    <w:rsid w:val="00313676"/>
    <w:rsid w:val="00313808"/>
    <w:rsid w:val="00313918"/>
    <w:rsid w:val="00313C77"/>
    <w:rsid w:val="00313D76"/>
    <w:rsid w:val="003143CF"/>
    <w:rsid w:val="003145B2"/>
    <w:rsid w:val="003147D8"/>
    <w:rsid w:val="003149BE"/>
    <w:rsid w:val="00314AA0"/>
    <w:rsid w:val="00314B11"/>
    <w:rsid w:val="00315100"/>
    <w:rsid w:val="0031668F"/>
    <w:rsid w:val="003168CF"/>
    <w:rsid w:val="00316903"/>
    <w:rsid w:val="0031725A"/>
    <w:rsid w:val="003174FA"/>
    <w:rsid w:val="00317634"/>
    <w:rsid w:val="00317967"/>
    <w:rsid w:val="00317D64"/>
    <w:rsid w:val="003204F8"/>
    <w:rsid w:val="003205C6"/>
    <w:rsid w:val="00320F99"/>
    <w:rsid w:val="0032104F"/>
    <w:rsid w:val="00321238"/>
    <w:rsid w:val="00321517"/>
    <w:rsid w:val="00321F3A"/>
    <w:rsid w:val="00322B36"/>
    <w:rsid w:val="00323520"/>
    <w:rsid w:val="00323B7B"/>
    <w:rsid w:val="003241CD"/>
    <w:rsid w:val="003242D5"/>
    <w:rsid w:val="00324FC1"/>
    <w:rsid w:val="003251AC"/>
    <w:rsid w:val="0032562E"/>
    <w:rsid w:val="00325942"/>
    <w:rsid w:val="00325D10"/>
    <w:rsid w:val="00326082"/>
    <w:rsid w:val="0032674F"/>
    <w:rsid w:val="00326AB9"/>
    <w:rsid w:val="00326AFF"/>
    <w:rsid w:val="00326C06"/>
    <w:rsid w:val="003270D6"/>
    <w:rsid w:val="00327C92"/>
    <w:rsid w:val="003300C1"/>
    <w:rsid w:val="003306CF"/>
    <w:rsid w:val="00331361"/>
    <w:rsid w:val="00331CC6"/>
    <w:rsid w:val="00331F62"/>
    <w:rsid w:val="00331F73"/>
    <w:rsid w:val="0033215E"/>
    <w:rsid w:val="00332270"/>
    <w:rsid w:val="00332E6C"/>
    <w:rsid w:val="00333923"/>
    <w:rsid w:val="00333B37"/>
    <w:rsid w:val="00333DB8"/>
    <w:rsid w:val="0033408B"/>
    <w:rsid w:val="0033424C"/>
    <w:rsid w:val="00334657"/>
    <w:rsid w:val="003353F7"/>
    <w:rsid w:val="003354C5"/>
    <w:rsid w:val="00335939"/>
    <w:rsid w:val="00335FAA"/>
    <w:rsid w:val="003377E9"/>
    <w:rsid w:val="00337B10"/>
    <w:rsid w:val="00340679"/>
    <w:rsid w:val="00340AC0"/>
    <w:rsid w:val="00340B7E"/>
    <w:rsid w:val="00341875"/>
    <w:rsid w:val="00341C7B"/>
    <w:rsid w:val="00342072"/>
    <w:rsid w:val="00342220"/>
    <w:rsid w:val="003424A0"/>
    <w:rsid w:val="00342A7F"/>
    <w:rsid w:val="00342B59"/>
    <w:rsid w:val="00343263"/>
    <w:rsid w:val="00343363"/>
    <w:rsid w:val="003436E4"/>
    <w:rsid w:val="0034394E"/>
    <w:rsid w:val="003439C8"/>
    <w:rsid w:val="003440C9"/>
    <w:rsid w:val="00344135"/>
    <w:rsid w:val="0034446A"/>
    <w:rsid w:val="0034477D"/>
    <w:rsid w:val="00344A6F"/>
    <w:rsid w:val="00344E28"/>
    <w:rsid w:val="00345047"/>
    <w:rsid w:val="00345996"/>
    <w:rsid w:val="0034625D"/>
    <w:rsid w:val="003473F0"/>
    <w:rsid w:val="00347B20"/>
    <w:rsid w:val="00350B2F"/>
    <w:rsid w:val="00351231"/>
    <w:rsid w:val="00351535"/>
    <w:rsid w:val="0035174E"/>
    <w:rsid w:val="00351829"/>
    <w:rsid w:val="00351A2E"/>
    <w:rsid w:val="00351B56"/>
    <w:rsid w:val="00351C4D"/>
    <w:rsid w:val="00352255"/>
    <w:rsid w:val="003522CB"/>
    <w:rsid w:val="00353266"/>
    <w:rsid w:val="00353669"/>
    <w:rsid w:val="00353CB2"/>
    <w:rsid w:val="00354592"/>
    <w:rsid w:val="003547AE"/>
    <w:rsid w:val="003548F4"/>
    <w:rsid w:val="003554E0"/>
    <w:rsid w:val="003556BE"/>
    <w:rsid w:val="0035570F"/>
    <w:rsid w:val="00355A77"/>
    <w:rsid w:val="00356694"/>
    <w:rsid w:val="0035671A"/>
    <w:rsid w:val="00356CAB"/>
    <w:rsid w:val="00357481"/>
    <w:rsid w:val="00357613"/>
    <w:rsid w:val="003577B2"/>
    <w:rsid w:val="003577EF"/>
    <w:rsid w:val="00357D58"/>
    <w:rsid w:val="00360215"/>
    <w:rsid w:val="003607B3"/>
    <w:rsid w:val="0036122C"/>
    <w:rsid w:val="003622CE"/>
    <w:rsid w:val="003627CB"/>
    <w:rsid w:val="00362A88"/>
    <w:rsid w:val="00362C46"/>
    <w:rsid w:val="00362F29"/>
    <w:rsid w:val="0036341B"/>
    <w:rsid w:val="00363AE3"/>
    <w:rsid w:val="00364556"/>
    <w:rsid w:val="0036474E"/>
    <w:rsid w:val="00364BBB"/>
    <w:rsid w:val="003656D6"/>
    <w:rsid w:val="00365724"/>
    <w:rsid w:val="0036623B"/>
    <w:rsid w:val="003663CC"/>
    <w:rsid w:val="00366974"/>
    <w:rsid w:val="00367D30"/>
    <w:rsid w:val="00367F94"/>
    <w:rsid w:val="00370065"/>
    <w:rsid w:val="003706D8"/>
    <w:rsid w:val="0037074A"/>
    <w:rsid w:val="003709F4"/>
    <w:rsid w:val="00370B18"/>
    <w:rsid w:val="00370E4B"/>
    <w:rsid w:val="00371368"/>
    <w:rsid w:val="00371683"/>
    <w:rsid w:val="00371814"/>
    <w:rsid w:val="00371D51"/>
    <w:rsid w:val="00372020"/>
    <w:rsid w:val="00372022"/>
    <w:rsid w:val="00372329"/>
    <w:rsid w:val="00372CBE"/>
    <w:rsid w:val="0037352E"/>
    <w:rsid w:val="00373911"/>
    <w:rsid w:val="00373914"/>
    <w:rsid w:val="00373CF5"/>
    <w:rsid w:val="00374C53"/>
    <w:rsid w:val="00375A02"/>
    <w:rsid w:val="00376226"/>
    <w:rsid w:val="00376BD3"/>
    <w:rsid w:val="00377074"/>
    <w:rsid w:val="003773F2"/>
    <w:rsid w:val="00377A9B"/>
    <w:rsid w:val="00377B2E"/>
    <w:rsid w:val="00377CD6"/>
    <w:rsid w:val="00377E85"/>
    <w:rsid w:val="00377FA0"/>
    <w:rsid w:val="0038048E"/>
    <w:rsid w:val="00380515"/>
    <w:rsid w:val="00380A22"/>
    <w:rsid w:val="00380B70"/>
    <w:rsid w:val="00380C12"/>
    <w:rsid w:val="00380C5E"/>
    <w:rsid w:val="0038181C"/>
    <w:rsid w:val="00381A43"/>
    <w:rsid w:val="00381B58"/>
    <w:rsid w:val="00381C9E"/>
    <w:rsid w:val="00381FA0"/>
    <w:rsid w:val="003820BB"/>
    <w:rsid w:val="00382880"/>
    <w:rsid w:val="003831A3"/>
    <w:rsid w:val="0038331F"/>
    <w:rsid w:val="00383714"/>
    <w:rsid w:val="0038379F"/>
    <w:rsid w:val="00383B2D"/>
    <w:rsid w:val="00383C69"/>
    <w:rsid w:val="00383DDA"/>
    <w:rsid w:val="00383ECF"/>
    <w:rsid w:val="003846E3"/>
    <w:rsid w:val="00384A61"/>
    <w:rsid w:val="00384A98"/>
    <w:rsid w:val="00384EE2"/>
    <w:rsid w:val="0038592F"/>
    <w:rsid w:val="0038620E"/>
    <w:rsid w:val="00386AF9"/>
    <w:rsid w:val="0038786A"/>
    <w:rsid w:val="0039036B"/>
    <w:rsid w:val="0039091F"/>
    <w:rsid w:val="00391101"/>
    <w:rsid w:val="003912C9"/>
    <w:rsid w:val="00391305"/>
    <w:rsid w:val="00391525"/>
    <w:rsid w:val="00391C3A"/>
    <w:rsid w:val="003921B0"/>
    <w:rsid w:val="00392573"/>
    <w:rsid w:val="00393563"/>
    <w:rsid w:val="003935D7"/>
    <w:rsid w:val="003948BD"/>
    <w:rsid w:val="003948F8"/>
    <w:rsid w:val="00394E06"/>
    <w:rsid w:val="00394E3C"/>
    <w:rsid w:val="00395495"/>
    <w:rsid w:val="003957A2"/>
    <w:rsid w:val="00396025"/>
    <w:rsid w:val="003964C4"/>
    <w:rsid w:val="00396515"/>
    <w:rsid w:val="00396614"/>
    <w:rsid w:val="0039675B"/>
    <w:rsid w:val="003968F7"/>
    <w:rsid w:val="00396FA6"/>
    <w:rsid w:val="0039703F"/>
    <w:rsid w:val="0039725F"/>
    <w:rsid w:val="00397FFC"/>
    <w:rsid w:val="003A0AA1"/>
    <w:rsid w:val="003A0E2B"/>
    <w:rsid w:val="003A1116"/>
    <w:rsid w:val="003A113C"/>
    <w:rsid w:val="003A116A"/>
    <w:rsid w:val="003A1915"/>
    <w:rsid w:val="003A2541"/>
    <w:rsid w:val="003A2977"/>
    <w:rsid w:val="003A2989"/>
    <w:rsid w:val="003A2A27"/>
    <w:rsid w:val="003A2ACA"/>
    <w:rsid w:val="003A2BD8"/>
    <w:rsid w:val="003A2C13"/>
    <w:rsid w:val="003A37A3"/>
    <w:rsid w:val="003A394F"/>
    <w:rsid w:val="003A3EC7"/>
    <w:rsid w:val="003A409E"/>
    <w:rsid w:val="003A45E3"/>
    <w:rsid w:val="003A4636"/>
    <w:rsid w:val="003A4B1A"/>
    <w:rsid w:val="003A5170"/>
    <w:rsid w:val="003A51D8"/>
    <w:rsid w:val="003A5344"/>
    <w:rsid w:val="003A54AC"/>
    <w:rsid w:val="003A57D1"/>
    <w:rsid w:val="003A5927"/>
    <w:rsid w:val="003A5D6E"/>
    <w:rsid w:val="003A5D8E"/>
    <w:rsid w:val="003A607E"/>
    <w:rsid w:val="003A6354"/>
    <w:rsid w:val="003A6BED"/>
    <w:rsid w:val="003A7215"/>
    <w:rsid w:val="003A79A7"/>
    <w:rsid w:val="003A7CB7"/>
    <w:rsid w:val="003B01A3"/>
    <w:rsid w:val="003B08CB"/>
    <w:rsid w:val="003B2206"/>
    <w:rsid w:val="003B273D"/>
    <w:rsid w:val="003B288A"/>
    <w:rsid w:val="003B2C2D"/>
    <w:rsid w:val="003B2DBE"/>
    <w:rsid w:val="003B310A"/>
    <w:rsid w:val="003B311D"/>
    <w:rsid w:val="003B312F"/>
    <w:rsid w:val="003B3476"/>
    <w:rsid w:val="003B37D8"/>
    <w:rsid w:val="003B3A86"/>
    <w:rsid w:val="003B3C37"/>
    <w:rsid w:val="003B3DB4"/>
    <w:rsid w:val="003B3E55"/>
    <w:rsid w:val="003B434F"/>
    <w:rsid w:val="003B44FD"/>
    <w:rsid w:val="003B45AB"/>
    <w:rsid w:val="003B45E2"/>
    <w:rsid w:val="003B4831"/>
    <w:rsid w:val="003B48A0"/>
    <w:rsid w:val="003B4A66"/>
    <w:rsid w:val="003B4BD8"/>
    <w:rsid w:val="003B4CF2"/>
    <w:rsid w:val="003B561D"/>
    <w:rsid w:val="003B5A69"/>
    <w:rsid w:val="003B5DCC"/>
    <w:rsid w:val="003B60F8"/>
    <w:rsid w:val="003B63CD"/>
    <w:rsid w:val="003B7206"/>
    <w:rsid w:val="003B7301"/>
    <w:rsid w:val="003B772F"/>
    <w:rsid w:val="003C020E"/>
    <w:rsid w:val="003C1513"/>
    <w:rsid w:val="003C178A"/>
    <w:rsid w:val="003C1A4B"/>
    <w:rsid w:val="003C1CA1"/>
    <w:rsid w:val="003C1D10"/>
    <w:rsid w:val="003C1D80"/>
    <w:rsid w:val="003C27A9"/>
    <w:rsid w:val="003C2915"/>
    <w:rsid w:val="003C295E"/>
    <w:rsid w:val="003C2BFB"/>
    <w:rsid w:val="003C2D59"/>
    <w:rsid w:val="003C3396"/>
    <w:rsid w:val="003C398D"/>
    <w:rsid w:val="003C3C2B"/>
    <w:rsid w:val="003C3C49"/>
    <w:rsid w:val="003C3DE1"/>
    <w:rsid w:val="003C4257"/>
    <w:rsid w:val="003C454A"/>
    <w:rsid w:val="003C4BC3"/>
    <w:rsid w:val="003C4DFA"/>
    <w:rsid w:val="003C50AA"/>
    <w:rsid w:val="003C53F4"/>
    <w:rsid w:val="003C58C2"/>
    <w:rsid w:val="003C611E"/>
    <w:rsid w:val="003C642A"/>
    <w:rsid w:val="003C6438"/>
    <w:rsid w:val="003C6901"/>
    <w:rsid w:val="003C73A5"/>
    <w:rsid w:val="003C74DE"/>
    <w:rsid w:val="003C755C"/>
    <w:rsid w:val="003C7BE1"/>
    <w:rsid w:val="003C7FCA"/>
    <w:rsid w:val="003D0A90"/>
    <w:rsid w:val="003D11B1"/>
    <w:rsid w:val="003D11CD"/>
    <w:rsid w:val="003D1BF4"/>
    <w:rsid w:val="003D1D9E"/>
    <w:rsid w:val="003D21F4"/>
    <w:rsid w:val="003D235F"/>
    <w:rsid w:val="003D2BD6"/>
    <w:rsid w:val="003D2C45"/>
    <w:rsid w:val="003D2C95"/>
    <w:rsid w:val="003D3044"/>
    <w:rsid w:val="003D32A1"/>
    <w:rsid w:val="003D32F3"/>
    <w:rsid w:val="003D3C7A"/>
    <w:rsid w:val="003D3D3F"/>
    <w:rsid w:val="003D42EA"/>
    <w:rsid w:val="003D5521"/>
    <w:rsid w:val="003D56E2"/>
    <w:rsid w:val="003D59D1"/>
    <w:rsid w:val="003D5FA9"/>
    <w:rsid w:val="003D660D"/>
    <w:rsid w:val="003D6992"/>
    <w:rsid w:val="003D6E96"/>
    <w:rsid w:val="003D6EE1"/>
    <w:rsid w:val="003D70EB"/>
    <w:rsid w:val="003D73AE"/>
    <w:rsid w:val="003D7674"/>
    <w:rsid w:val="003D7B29"/>
    <w:rsid w:val="003D7D14"/>
    <w:rsid w:val="003E0269"/>
    <w:rsid w:val="003E0986"/>
    <w:rsid w:val="003E0E07"/>
    <w:rsid w:val="003E1263"/>
    <w:rsid w:val="003E1705"/>
    <w:rsid w:val="003E1D56"/>
    <w:rsid w:val="003E1EC8"/>
    <w:rsid w:val="003E2132"/>
    <w:rsid w:val="003E221C"/>
    <w:rsid w:val="003E237B"/>
    <w:rsid w:val="003E248C"/>
    <w:rsid w:val="003E2687"/>
    <w:rsid w:val="003E2736"/>
    <w:rsid w:val="003E2B82"/>
    <w:rsid w:val="003E2D8D"/>
    <w:rsid w:val="003E2FF7"/>
    <w:rsid w:val="003E3891"/>
    <w:rsid w:val="003E4848"/>
    <w:rsid w:val="003E4AD0"/>
    <w:rsid w:val="003E4EDE"/>
    <w:rsid w:val="003E5AD8"/>
    <w:rsid w:val="003E5C0D"/>
    <w:rsid w:val="003E5CAD"/>
    <w:rsid w:val="003E762C"/>
    <w:rsid w:val="003E7DEF"/>
    <w:rsid w:val="003F0078"/>
    <w:rsid w:val="003F0281"/>
    <w:rsid w:val="003F041D"/>
    <w:rsid w:val="003F0C9A"/>
    <w:rsid w:val="003F0E7F"/>
    <w:rsid w:val="003F2066"/>
    <w:rsid w:val="003F2F60"/>
    <w:rsid w:val="003F3076"/>
    <w:rsid w:val="003F36FF"/>
    <w:rsid w:val="003F389B"/>
    <w:rsid w:val="003F3C07"/>
    <w:rsid w:val="003F435D"/>
    <w:rsid w:val="003F4575"/>
    <w:rsid w:val="003F4AD5"/>
    <w:rsid w:val="003F4CBB"/>
    <w:rsid w:val="003F5013"/>
    <w:rsid w:val="003F50D1"/>
    <w:rsid w:val="003F5143"/>
    <w:rsid w:val="003F5220"/>
    <w:rsid w:val="003F55F6"/>
    <w:rsid w:val="003F56C7"/>
    <w:rsid w:val="003F5835"/>
    <w:rsid w:val="003F5B39"/>
    <w:rsid w:val="003F5BAC"/>
    <w:rsid w:val="003F5D3B"/>
    <w:rsid w:val="003F60C8"/>
    <w:rsid w:val="003F6571"/>
    <w:rsid w:val="003F6748"/>
    <w:rsid w:val="003F6931"/>
    <w:rsid w:val="003F6A74"/>
    <w:rsid w:val="003F6C44"/>
    <w:rsid w:val="003F6C53"/>
    <w:rsid w:val="003F6FAF"/>
    <w:rsid w:val="003F7575"/>
    <w:rsid w:val="003F7664"/>
    <w:rsid w:val="003F7DBB"/>
    <w:rsid w:val="00400051"/>
    <w:rsid w:val="004004A6"/>
    <w:rsid w:val="004007E8"/>
    <w:rsid w:val="004007F5"/>
    <w:rsid w:val="00400AB9"/>
    <w:rsid w:val="004015DA"/>
    <w:rsid w:val="00401623"/>
    <w:rsid w:val="004017C9"/>
    <w:rsid w:val="00401830"/>
    <w:rsid w:val="004018D3"/>
    <w:rsid w:val="00401C62"/>
    <w:rsid w:val="0040205C"/>
    <w:rsid w:val="004021D4"/>
    <w:rsid w:val="004023B6"/>
    <w:rsid w:val="004023FD"/>
    <w:rsid w:val="00402542"/>
    <w:rsid w:val="0040263B"/>
    <w:rsid w:val="00402754"/>
    <w:rsid w:val="0040279D"/>
    <w:rsid w:val="00402D5B"/>
    <w:rsid w:val="004031F8"/>
    <w:rsid w:val="00403350"/>
    <w:rsid w:val="004033AA"/>
    <w:rsid w:val="00403C91"/>
    <w:rsid w:val="00403D25"/>
    <w:rsid w:val="004042B1"/>
    <w:rsid w:val="00404816"/>
    <w:rsid w:val="00404E02"/>
    <w:rsid w:val="00405511"/>
    <w:rsid w:val="00406E64"/>
    <w:rsid w:val="004072BD"/>
    <w:rsid w:val="0040785B"/>
    <w:rsid w:val="00407DAC"/>
    <w:rsid w:val="00410368"/>
    <w:rsid w:val="004106C8"/>
    <w:rsid w:val="00410716"/>
    <w:rsid w:val="0041075B"/>
    <w:rsid w:val="004112DE"/>
    <w:rsid w:val="0041137F"/>
    <w:rsid w:val="0041160A"/>
    <w:rsid w:val="00411F73"/>
    <w:rsid w:val="004131B7"/>
    <w:rsid w:val="004131BC"/>
    <w:rsid w:val="004133FB"/>
    <w:rsid w:val="0041343B"/>
    <w:rsid w:val="00413B59"/>
    <w:rsid w:val="00414554"/>
    <w:rsid w:val="004148CC"/>
    <w:rsid w:val="004148CF"/>
    <w:rsid w:val="004149A2"/>
    <w:rsid w:val="00414C91"/>
    <w:rsid w:val="004152AA"/>
    <w:rsid w:val="0041537A"/>
    <w:rsid w:val="004156AA"/>
    <w:rsid w:val="0041590D"/>
    <w:rsid w:val="00415F44"/>
    <w:rsid w:val="00416027"/>
    <w:rsid w:val="004161A6"/>
    <w:rsid w:val="004164F7"/>
    <w:rsid w:val="00416D95"/>
    <w:rsid w:val="004171C3"/>
    <w:rsid w:val="00417413"/>
    <w:rsid w:val="004174F4"/>
    <w:rsid w:val="0041773D"/>
    <w:rsid w:val="00417CDE"/>
    <w:rsid w:val="0042048F"/>
    <w:rsid w:val="0042063E"/>
    <w:rsid w:val="004206D9"/>
    <w:rsid w:val="00420BBA"/>
    <w:rsid w:val="004212B1"/>
    <w:rsid w:val="0042134A"/>
    <w:rsid w:val="00421497"/>
    <w:rsid w:val="00421559"/>
    <w:rsid w:val="004217C1"/>
    <w:rsid w:val="00421952"/>
    <w:rsid w:val="00421E73"/>
    <w:rsid w:val="00422368"/>
    <w:rsid w:val="0042275D"/>
    <w:rsid w:val="00422881"/>
    <w:rsid w:val="00422D48"/>
    <w:rsid w:val="00422FD7"/>
    <w:rsid w:val="00423C0A"/>
    <w:rsid w:val="004241B0"/>
    <w:rsid w:val="00424448"/>
    <w:rsid w:val="00424720"/>
    <w:rsid w:val="004248DC"/>
    <w:rsid w:val="0042495A"/>
    <w:rsid w:val="00424D86"/>
    <w:rsid w:val="004250AC"/>
    <w:rsid w:val="004252B1"/>
    <w:rsid w:val="0042586F"/>
    <w:rsid w:val="00425A83"/>
    <w:rsid w:val="00425C3A"/>
    <w:rsid w:val="00425CEF"/>
    <w:rsid w:val="00425D1B"/>
    <w:rsid w:val="00425E7E"/>
    <w:rsid w:val="00425EDC"/>
    <w:rsid w:val="00425FC0"/>
    <w:rsid w:val="00426D9E"/>
    <w:rsid w:val="00426F0D"/>
    <w:rsid w:val="00426FDC"/>
    <w:rsid w:val="004271AD"/>
    <w:rsid w:val="004272BE"/>
    <w:rsid w:val="00427389"/>
    <w:rsid w:val="004274C6"/>
    <w:rsid w:val="0042767E"/>
    <w:rsid w:val="0043057A"/>
    <w:rsid w:val="0043073A"/>
    <w:rsid w:val="0043076A"/>
    <w:rsid w:val="0043084C"/>
    <w:rsid w:val="004310AF"/>
    <w:rsid w:val="00431AEE"/>
    <w:rsid w:val="00431C9E"/>
    <w:rsid w:val="0043203A"/>
    <w:rsid w:val="004321AB"/>
    <w:rsid w:val="0043238D"/>
    <w:rsid w:val="00432421"/>
    <w:rsid w:val="0043248E"/>
    <w:rsid w:val="00432B4E"/>
    <w:rsid w:val="004330CE"/>
    <w:rsid w:val="00433394"/>
    <w:rsid w:val="004334A5"/>
    <w:rsid w:val="00433803"/>
    <w:rsid w:val="00433B9C"/>
    <w:rsid w:val="00433FB1"/>
    <w:rsid w:val="00434B71"/>
    <w:rsid w:val="00434E03"/>
    <w:rsid w:val="00434EDA"/>
    <w:rsid w:val="0043566E"/>
    <w:rsid w:val="00435832"/>
    <w:rsid w:val="00435AB9"/>
    <w:rsid w:val="00435C74"/>
    <w:rsid w:val="00435E56"/>
    <w:rsid w:val="00435ED0"/>
    <w:rsid w:val="00435F94"/>
    <w:rsid w:val="004361E6"/>
    <w:rsid w:val="004365DF"/>
    <w:rsid w:val="00436BCF"/>
    <w:rsid w:val="00436FEB"/>
    <w:rsid w:val="004370C4"/>
    <w:rsid w:val="004370C8"/>
    <w:rsid w:val="004371D6"/>
    <w:rsid w:val="004374B6"/>
    <w:rsid w:val="00437516"/>
    <w:rsid w:val="00437B81"/>
    <w:rsid w:val="00437BE1"/>
    <w:rsid w:val="004402D9"/>
    <w:rsid w:val="00440E87"/>
    <w:rsid w:val="00440FCA"/>
    <w:rsid w:val="00440FDB"/>
    <w:rsid w:val="00441251"/>
    <w:rsid w:val="004415AD"/>
    <w:rsid w:val="00441EE8"/>
    <w:rsid w:val="00442460"/>
    <w:rsid w:val="004430B3"/>
    <w:rsid w:val="004433A8"/>
    <w:rsid w:val="0044343F"/>
    <w:rsid w:val="00443EA5"/>
    <w:rsid w:val="0044451D"/>
    <w:rsid w:val="0044477A"/>
    <w:rsid w:val="00444A24"/>
    <w:rsid w:val="00444E60"/>
    <w:rsid w:val="004457B6"/>
    <w:rsid w:val="0044589A"/>
    <w:rsid w:val="004459EB"/>
    <w:rsid w:val="00446242"/>
    <w:rsid w:val="0044645D"/>
    <w:rsid w:val="0044666C"/>
    <w:rsid w:val="00446F10"/>
    <w:rsid w:val="0044786F"/>
    <w:rsid w:val="004478D2"/>
    <w:rsid w:val="004502D5"/>
    <w:rsid w:val="00451305"/>
    <w:rsid w:val="00451426"/>
    <w:rsid w:val="00451697"/>
    <w:rsid w:val="004517A6"/>
    <w:rsid w:val="00451A9A"/>
    <w:rsid w:val="00451F23"/>
    <w:rsid w:val="004523E3"/>
    <w:rsid w:val="0045294C"/>
    <w:rsid w:val="004529C6"/>
    <w:rsid w:val="00452F76"/>
    <w:rsid w:val="0045300A"/>
    <w:rsid w:val="004530CB"/>
    <w:rsid w:val="00453637"/>
    <w:rsid w:val="00453B51"/>
    <w:rsid w:val="0045403D"/>
    <w:rsid w:val="00454939"/>
    <w:rsid w:val="00454B70"/>
    <w:rsid w:val="004556F6"/>
    <w:rsid w:val="00456244"/>
    <w:rsid w:val="004562DA"/>
    <w:rsid w:val="004569B6"/>
    <w:rsid w:val="00456CD2"/>
    <w:rsid w:val="00456F8F"/>
    <w:rsid w:val="00457461"/>
    <w:rsid w:val="00457A7B"/>
    <w:rsid w:val="00457C93"/>
    <w:rsid w:val="00457FB8"/>
    <w:rsid w:val="00460190"/>
    <w:rsid w:val="00460244"/>
    <w:rsid w:val="0046036F"/>
    <w:rsid w:val="0046047C"/>
    <w:rsid w:val="0046081C"/>
    <w:rsid w:val="004609C9"/>
    <w:rsid w:val="00460A73"/>
    <w:rsid w:val="00460EB8"/>
    <w:rsid w:val="0046116C"/>
    <w:rsid w:val="00461379"/>
    <w:rsid w:val="00461553"/>
    <w:rsid w:val="004615AE"/>
    <w:rsid w:val="004616E4"/>
    <w:rsid w:val="00461C3F"/>
    <w:rsid w:val="004620D7"/>
    <w:rsid w:val="0046252D"/>
    <w:rsid w:val="004630DF"/>
    <w:rsid w:val="004630FC"/>
    <w:rsid w:val="004636BC"/>
    <w:rsid w:val="0046380E"/>
    <w:rsid w:val="004646C6"/>
    <w:rsid w:val="004647C9"/>
    <w:rsid w:val="00464E95"/>
    <w:rsid w:val="00465299"/>
    <w:rsid w:val="00465311"/>
    <w:rsid w:val="004653C9"/>
    <w:rsid w:val="004653EC"/>
    <w:rsid w:val="00465509"/>
    <w:rsid w:val="004658C3"/>
    <w:rsid w:val="004659A0"/>
    <w:rsid w:val="00465C32"/>
    <w:rsid w:val="004666A6"/>
    <w:rsid w:val="00466A86"/>
    <w:rsid w:val="00466C79"/>
    <w:rsid w:val="0046706B"/>
    <w:rsid w:val="00467697"/>
    <w:rsid w:val="004678A4"/>
    <w:rsid w:val="00470250"/>
    <w:rsid w:val="00470A47"/>
    <w:rsid w:val="00470BAC"/>
    <w:rsid w:val="004712AB"/>
    <w:rsid w:val="00471610"/>
    <w:rsid w:val="00471EB0"/>
    <w:rsid w:val="00471F03"/>
    <w:rsid w:val="00471F20"/>
    <w:rsid w:val="0047279D"/>
    <w:rsid w:val="0047321A"/>
    <w:rsid w:val="004733E0"/>
    <w:rsid w:val="00473494"/>
    <w:rsid w:val="004735BA"/>
    <w:rsid w:val="00473910"/>
    <w:rsid w:val="004741F3"/>
    <w:rsid w:val="00474339"/>
    <w:rsid w:val="004745BA"/>
    <w:rsid w:val="004749C2"/>
    <w:rsid w:val="00474F8F"/>
    <w:rsid w:val="004752CA"/>
    <w:rsid w:val="0047534D"/>
    <w:rsid w:val="00475501"/>
    <w:rsid w:val="00475A3A"/>
    <w:rsid w:val="00475ADD"/>
    <w:rsid w:val="00475DA8"/>
    <w:rsid w:val="00476378"/>
    <w:rsid w:val="0047652E"/>
    <w:rsid w:val="0047718F"/>
    <w:rsid w:val="004775CD"/>
    <w:rsid w:val="0047770D"/>
    <w:rsid w:val="004777EB"/>
    <w:rsid w:val="00477A41"/>
    <w:rsid w:val="004801E3"/>
    <w:rsid w:val="00480348"/>
    <w:rsid w:val="0048057B"/>
    <w:rsid w:val="00480678"/>
    <w:rsid w:val="004807B4"/>
    <w:rsid w:val="00480FB2"/>
    <w:rsid w:val="00480FEF"/>
    <w:rsid w:val="004811D1"/>
    <w:rsid w:val="00481A9B"/>
    <w:rsid w:val="00481B41"/>
    <w:rsid w:val="00481FAF"/>
    <w:rsid w:val="004828C7"/>
    <w:rsid w:val="0048294D"/>
    <w:rsid w:val="00482968"/>
    <w:rsid w:val="00482F3D"/>
    <w:rsid w:val="00483071"/>
    <w:rsid w:val="00483D07"/>
    <w:rsid w:val="00483F2D"/>
    <w:rsid w:val="0048406F"/>
    <w:rsid w:val="004840EE"/>
    <w:rsid w:val="00484AB5"/>
    <w:rsid w:val="00484B63"/>
    <w:rsid w:val="00485AA2"/>
    <w:rsid w:val="00485D2E"/>
    <w:rsid w:val="00485E1A"/>
    <w:rsid w:val="004860AB"/>
    <w:rsid w:val="004864B0"/>
    <w:rsid w:val="00486787"/>
    <w:rsid w:val="00486DD6"/>
    <w:rsid w:val="00487565"/>
    <w:rsid w:val="004879B1"/>
    <w:rsid w:val="00487B72"/>
    <w:rsid w:val="00487D47"/>
    <w:rsid w:val="004900C2"/>
    <w:rsid w:val="004905D5"/>
    <w:rsid w:val="00490AF5"/>
    <w:rsid w:val="00490BFC"/>
    <w:rsid w:val="00490FD2"/>
    <w:rsid w:val="0049142F"/>
    <w:rsid w:val="004916D7"/>
    <w:rsid w:val="00491A1F"/>
    <w:rsid w:val="00491EE1"/>
    <w:rsid w:val="0049219E"/>
    <w:rsid w:val="00492503"/>
    <w:rsid w:val="004929E8"/>
    <w:rsid w:val="00492D0A"/>
    <w:rsid w:val="00492EAE"/>
    <w:rsid w:val="0049300C"/>
    <w:rsid w:val="00493557"/>
    <w:rsid w:val="00493E35"/>
    <w:rsid w:val="004946B6"/>
    <w:rsid w:val="00494DD0"/>
    <w:rsid w:val="00494FEC"/>
    <w:rsid w:val="0049508B"/>
    <w:rsid w:val="00495548"/>
    <w:rsid w:val="004959B9"/>
    <w:rsid w:val="004959D1"/>
    <w:rsid w:val="00495C33"/>
    <w:rsid w:val="00495D2B"/>
    <w:rsid w:val="00495E44"/>
    <w:rsid w:val="0049630C"/>
    <w:rsid w:val="00496A39"/>
    <w:rsid w:val="00496A88"/>
    <w:rsid w:val="00497049"/>
    <w:rsid w:val="0049726D"/>
    <w:rsid w:val="0049754E"/>
    <w:rsid w:val="0049767B"/>
    <w:rsid w:val="004979D8"/>
    <w:rsid w:val="00497D6C"/>
    <w:rsid w:val="004A06D4"/>
    <w:rsid w:val="004A088D"/>
    <w:rsid w:val="004A0987"/>
    <w:rsid w:val="004A1087"/>
    <w:rsid w:val="004A1159"/>
    <w:rsid w:val="004A2233"/>
    <w:rsid w:val="004A251D"/>
    <w:rsid w:val="004A2E0A"/>
    <w:rsid w:val="004A342D"/>
    <w:rsid w:val="004A3A7D"/>
    <w:rsid w:val="004A3D5C"/>
    <w:rsid w:val="004A41D6"/>
    <w:rsid w:val="004A45FC"/>
    <w:rsid w:val="004A4E17"/>
    <w:rsid w:val="004A4F3C"/>
    <w:rsid w:val="004A5A6B"/>
    <w:rsid w:val="004A5E12"/>
    <w:rsid w:val="004A5FD2"/>
    <w:rsid w:val="004A60F5"/>
    <w:rsid w:val="004A620B"/>
    <w:rsid w:val="004A68BF"/>
    <w:rsid w:val="004A6B1C"/>
    <w:rsid w:val="004A6B1F"/>
    <w:rsid w:val="004A7BFD"/>
    <w:rsid w:val="004B07B8"/>
    <w:rsid w:val="004B0807"/>
    <w:rsid w:val="004B0B5C"/>
    <w:rsid w:val="004B0F06"/>
    <w:rsid w:val="004B1711"/>
    <w:rsid w:val="004B17E5"/>
    <w:rsid w:val="004B1C4A"/>
    <w:rsid w:val="004B1F09"/>
    <w:rsid w:val="004B30C8"/>
    <w:rsid w:val="004B3997"/>
    <w:rsid w:val="004B3E98"/>
    <w:rsid w:val="004B4052"/>
    <w:rsid w:val="004B55DE"/>
    <w:rsid w:val="004B55FA"/>
    <w:rsid w:val="004B5998"/>
    <w:rsid w:val="004B5A65"/>
    <w:rsid w:val="004B5AC3"/>
    <w:rsid w:val="004B5AE5"/>
    <w:rsid w:val="004B5DE0"/>
    <w:rsid w:val="004B611D"/>
    <w:rsid w:val="004B617B"/>
    <w:rsid w:val="004B67EF"/>
    <w:rsid w:val="004B7340"/>
    <w:rsid w:val="004B7516"/>
    <w:rsid w:val="004B77CC"/>
    <w:rsid w:val="004B7F50"/>
    <w:rsid w:val="004C0613"/>
    <w:rsid w:val="004C0C31"/>
    <w:rsid w:val="004C0CCE"/>
    <w:rsid w:val="004C0E5D"/>
    <w:rsid w:val="004C12A4"/>
    <w:rsid w:val="004C152B"/>
    <w:rsid w:val="004C15E7"/>
    <w:rsid w:val="004C174F"/>
    <w:rsid w:val="004C1AD3"/>
    <w:rsid w:val="004C1F1C"/>
    <w:rsid w:val="004C23E7"/>
    <w:rsid w:val="004C28F1"/>
    <w:rsid w:val="004C2B50"/>
    <w:rsid w:val="004C2B67"/>
    <w:rsid w:val="004C2C15"/>
    <w:rsid w:val="004C2D4F"/>
    <w:rsid w:val="004C3358"/>
    <w:rsid w:val="004C3368"/>
    <w:rsid w:val="004C349C"/>
    <w:rsid w:val="004C35B6"/>
    <w:rsid w:val="004C38A7"/>
    <w:rsid w:val="004C4349"/>
    <w:rsid w:val="004C49DD"/>
    <w:rsid w:val="004C4F2B"/>
    <w:rsid w:val="004C562D"/>
    <w:rsid w:val="004C5689"/>
    <w:rsid w:val="004C5950"/>
    <w:rsid w:val="004C5EE7"/>
    <w:rsid w:val="004C5F76"/>
    <w:rsid w:val="004C67AC"/>
    <w:rsid w:val="004C6B34"/>
    <w:rsid w:val="004C7115"/>
    <w:rsid w:val="004C7117"/>
    <w:rsid w:val="004C72EF"/>
    <w:rsid w:val="004C739D"/>
    <w:rsid w:val="004C755D"/>
    <w:rsid w:val="004C7851"/>
    <w:rsid w:val="004C7D39"/>
    <w:rsid w:val="004C7F4F"/>
    <w:rsid w:val="004D02D0"/>
    <w:rsid w:val="004D0509"/>
    <w:rsid w:val="004D0A03"/>
    <w:rsid w:val="004D0C09"/>
    <w:rsid w:val="004D13A5"/>
    <w:rsid w:val="004D1605"/>
    <w:rsid w:val="004D18F7"/>
    <w:rsid w:val="004D1B4A"/>
    <w:rsid w:val="004D1BA7"/>
    <w:rsid w:val="004D1C13"/>
    <w:rsid w:val="004D1CB6"/>
    <w:rsid w:val="004D25EF"/>
    <w:rsid w:val="004D2819"/>
    <w:rsid w:val="004D2A48"/>
    <w:rsid w:val="004D2E4E"/>
    <w:rsid w:val="004D346B"/>
    <w:rsid w:val="004D363D"/>
    <w:rsid w:val="004D3741"/>
    <w:rsid w:val="004D4037"/>
    <w:rsid w:val="004D4185"/>
    <w:rsid w:val="004D47CE"/>
    <w:rsid w:val="004D4949"/>
    <w:rsid w:val="004D4A06"/>
    <w:rsid w:val="004D4D4B"/>
    <w:rsid w:val="004D4EF1"/>
    <w:rsid w:val="004D4F33"/>
    <w:rsid w:val="004D523A"/>
    <w:rsid w:val="004D5852"/>
    <w:rsid w:val="004D59CD"/>
    <w:rsid w:val="004D5A00"/>
    <w:rsid w:val="004D5CDB"/>
    <w:rsid w:val="004D60CC"/>
    <w:rsid w:val="004D6146"/>
    <w:rsid w:val="004D63BE"/>
    <w:rsid w:val="004D6C80"/>
    <w:rsid w:val="004D6F55"/>
    <w:rsid w:val="004D7394"/>
    <w:rsid w:val="004D7522"/>
    <w:rsid w:val="004D76BE"/>
    <w:rsid w:val="004D7895"/>
    <w:rsid w:val="004D7B03"/>
    <w:rsid w:val="004D7BE9"/>
    <w:rsid w:val="004D7EFC"/>
    <w:rsid w:val="004D7F49"/>
    <w:rsid w:val="004E0240"/>
    <w:rsid w:val="004E092F"/>
    <w:rsid w:val="004E0B53"/>
    <w:rsid w:val="004E0C28"/>
    <w:rsid w:val="004E1299"/>
    <w:rsid w:val="004E14A8"/>
    <w:rsid w:val="004E16D5"/>
    <w:rsid w:val="004E19B3"/>
    <w:rsid w:val="004E26C7"/>
    <w:rsid w:val="004E2730"/>
    <w:rsid w:val="004E289F"/>
    <w:rsid w:val="004E297A"/>
    <w:rsid w:val="004E2A16"/>
    <w:rsid w:val="004E2E3D"/>
    <w:rsid w:val="004E33A6"/>
    <w:rsid w:val="004E353F"/>
    <w:rsid w:val="004E37DE"/>
    <w:rsid w:val="004E39F9"/>
    <w:rsid w:val="004E433D"/>
    <w:rsid w:val="004E4457"/>
    <w:rsid w:val="004E4BB5"/>
    <w:rsid w:val="004E4D4E"/>
    <w:rsid w:val="004E513A"/>
    <w:rsid w:val="004E5395"/>
    <w:rsid w:val="004E5BE2"/>
    <w:rsid w:val="004E5FC6"/>
    <w:rsid w:val="004E5FED"/>
    <w:rsid w:val="004E6699"/>
    <w:rsid w:val="004E68AA"/>
    <w:rsid w:val="004E6ABB"/>
    <w:rsid w:val="004E6B4D"/>
    <w:rsid w:val="004E6BFF"/>
    <w:rsid w:val="004E6EA8"/>
    <w:rsid w:val="004E712A"/>
    <w:rsid w:val="004E73FA"/>
    <w:rsid w:val="004E7556"/>
    <w:rsid w:val="004E7D17"/>
    <w:rsid w:val="004E7E9C"/>
    <w:rsid w:val="004F019A"/>
    <w:rsid w:val="004F063E"/>
    <w:rsid w:val="004F0952"/>
    <w:rsid w:val="004F0BEB"/>
    <w:rsid w:val="004F0DAD"/>
    <w:rsid w:val="004F1ACF"/>
    <w:rsid w:val="004F1F24"/>
    <w:rsid w:val="004F28CA"/>
    <w:rsid w:val="004F28EC"/>
    <w:rsid w:val="004F3413"/>
    <w:rsid w:val="004F36EA"/>
    <w:rsid w:val="004F3A9F"/>
    <w:rsid w:val="004F3BF4"/>
    <w:rsid w:val="004F4137"/>
    <w:rsid w:val="004F4623"/>
    <w:rsid w:val="004F49F4"/>
    <w:rsid w:val="004F55E0"/>
    <w:rsid w:val="004F5610"/>
    <w:rsid w:val="004F6014"/>
    <w:rsid w:val="004F62C1"/>
    <w:rsid w:val="004F6677"/>
    <w:rsid w:val="004F68FC"/>
    <w:rsid w:val="004F6F7A"/>
    <w:rsid w:val="004F731D"/>
    <w:rsid w:val="004F7B63"/>
    <w:rsid w:val="004F7FB5"/>
    <w:rsid w:val="005000D4"/>
    <w:rsid w:val="005008B1"/>
    <w:rsid w:val="00501852"/>
    <w:rsid w:val="00501C51"/>
    <w:rsid w:val="00501C6E"/>
    <w:rsid w:val="00501D94"/>
    <w:rsid w:val="00501E8E"/>
    <w:rsid w:val="005035B7"/>
    <w:rsid w:val="00503715"/>
    <w:rsid w:val="00503780"/>
    <w:rsid w:val="005037A4"/>
    <w:rsid w:val="00503872"/>
    <w:rsid w:val="00503988"/>
    <w:rsid w:val="00503995"/>
    <w:rsid w:val="005048E5"/>
    <w:rsid w:val="00504AC4"/>
    <w:rsid w:val="00504B4A"/>
    <w:rsid w:val="0050562D"/>
    <w:rsid w:val="005058D2"/>
    <w:rsid w:val="00505BE8"/>
    <w:rsid w:val="00505C81"/>
    <w:rsid w:val="005067B9"/>
    <w:rsid w:val="00506946"/>
    <w:rsid w:val="00506C3B"/>
    <w:rsid w:val="00507070"/>
    <w:rsid w:val="00507AE2"/>
    <w:rsid w:val="00507CAD"/>
    <w:rsid w:val="00510226"/>
    <w:rsid w:val="00510417"/>
    <w:rsid w:val="00510513"/>
    <w:rsid w:val="00510514"/>
    <w:rsid w:val="005106EA"/>
    <w:rsid w:val="00510FB0"/>
    <w:rsid w:val="00511433"/>
    <w:rsid w:val="00511C96"/>
    <w:rsid w:val="00511E4B"/>
    <w:rsid w:val="00511FA3"/>
    <w:rsid w:val="0051213A"/>
    <w:rsid w:val="00512642"/>
    <w:rsid w:val="005127CD"/>
    <w:rsid w:val="00512ECB"/>
    <w:rsid w:val="00512ED5"/>
    <w:rsid w:val="00512FFC"/>
    <w:rsid w:val="00513C7F"/>
    <w:rsid w:val="00514834"/>
    <w:rsid w:val="00516C02"/>
    <w:rsid w:val="005171B4"/>
    <w:rsid w:val="005173D0"/>
    <w:rsid w:val="005177FB"/>
    <w:rsid w:val="005178E9"/>
    <w:rsid w:val="00517C2A"/>
    <w:rsid w:val="005202FA"/>
    <w:rsid w:val="005206B0"/>
    <w:rsid w:val="00520852"/>
    <w:rsid w:val="00520DC5"/>
    <w:rsid w:val="00520ECB"/>
    <w:rsid w:val="0052122E"/>
    <w:rsid w:val="00521300"/>
    <w:rsid w:val="00521E2E"/>
    <w:rsid w:val="00522236"/>
    <w:rsid w:val="005225A2"/>
    <w:rsid w:val="00522F63"/>
    <w:rsid w:val="00523592"/>
    <w:rsid w:val="00523B48"/>
    <w:rsid w:val="00523C2B"/>
    <w:rsid w:val="00523DE2"/>
    <w:rsid w:val="00523F1D"/>
    <w:rsid w:val="005241A9"/>
    <w:rsid w:val="005246CD"/>
    <w:rsid w:val="005248BC"/>
    <w:rsid w:val="00525665"/>
    <w:rsid w:val="0052586F"/>
    <w:rsid w:val="00525B98"/>
    <w:rsid w:val="0052683C"/>
    <w:rsid w:val="00526BE4"/>
    <w:rsid w:val="00526E99"/>
    <w:rsid w:val="005271E3"/>
    <w:rsid w:val="005271E9"/>
    <w:rsid w:val="00527300"/>
    <w:rsid w:val="00527539"/>
    <w:rsid w:val="005303ED"/>
    <w:rsid w:val="00530514"/>
    <w:rsid w:val="00530720"/>
    <w:rsid w:val="0053082D"/>
    <w:rsid w:val="00530EA8"/>
    <w:rsid w:val="00531156"/>
    <w:rsid w:val="00531533"/>
    <w:rsid w:val="005319EE"/>
    <w:rsid w:val="00531A4A"/>
    <w:rsid w:val="00531A6F"/>
    <w:rsid w:val="00531F14"/>
    <w:rsid w:val="005321D8"/>
    <w:rsid w:val="0053223A"/>
    <w:rsid w:val="005322F1"/>
    <w:rsid w:val="0053244E"/>
    <w:rsid w:val="0053255A"/>
    <w:rsid w:val="005325A6"/>
    <w:rsid w:val="00532892"/>
    <w:rsid w:val="00532D92"/>
    <w:rsid w:val="0053304F"/>
    <w:rsid w:val="005330CB"/>
    <w:rsid w:val="00533A0A"/>
    <w:rsid w:val="00533D45"/>
    <w:rsid w:val="00533F1C"/>
    <w:rsid w:val="005343E4"/>
    <w:rsid w:val="005343F1"/>
    <w:rsid w:val="00534556"/>
    <w:rsid w:val="00534C4A"/>
    <w:rsid w:val="0053508B"/>
    <w:rsid w:val="005356E4"/>
    <w:rsid w:val="00535A82"/>
    <w:rsid w:val="005360CE"/>
    <w:rsid w:val="005363C9"/>
    <w:rsid w:val="00536737"/>
    <w:rsid w:val="005367F9"/>
    <w:rsid w:val="005369E6"/>
    <w:rsid w:val="00536BA8"/>
    <w:rsid w:val="00537AB8"/>
    <w:rsid w:val="00537BB1"/>
    <w:rsid w:val="005400E8"/>
    <w:rsid w:val="00540B88"/>
    <w:rsid w:val="00540C7B"/>
    <w:rsid w:val="00540E80"/>
    <w:rsid w:val="00541EB9"/>
    <w:rsid w:val="00541F42"/>
    <w:rsid w:val="005421C5"/>
    <w:rsid w:val="00542253"/>
    <w:rsid w:val="00542F3B"/>
    <w:rsid w:val="00542FC2"/>
    <w:rsid w:val="005431DE"/>
    <w:rsid w:val="00543871"/>
    <w:rsid w:val="00544064"/>
    <w:rsid w:val="0054444E"/>
    <w:rsid w:val="00544517"/>
    <w:rsid w:val="00544794"/>
    <w:rsid w:val="00544A03"/>
    <w:rsid w:val="00545895"/>
    <w:rsid w:val="00545A7B"/>
    <w:rsid w:val="005467ED"/>
    <w:rsid w:val="0054691D"/>
    <w:rsid w:val="00546A3A"/>
    <w:rsid w:val="00546A70"/>
    <w:rsid w:val="00546D12"/>
    <w:rsid w:val="005471B4"/>
    <w:rsid w:val="005473D2"/>
    <w:rsid w:val="00547BEB"/>
    <w:rsid w:val="005500E2"/>
    <w:rsid w:val="00550A1A"/>
    <w:rsid w:val="00550EA0"/>
    <w:rsid w:val="00551131"/>
    <w:rsid w:val="00551933"/>
    <w:rsid w:val="005519AF"/>
    <w:rsid w:val="00551E1E"/>
    <w:rsid w:val="00551E42"/>
    <w:rsid w:val="005520D3"/>
    <w:rsid w:val="005527ED"/>
    <w:rsid w:val="005527F6"/>
    <w:rsid w:val="00552AF2"/>
    <w:rsid w:val="00552B6A"/>
    <w:rsid w:val="00552DF6"/>
    <w:rsid w:val="00553680"/>
    <w:rsid w:val="005536B6"/>
    <w:rsid w:val="005537C5"/>
    <w:rsid w:val="00553CC5"/>
    <w:rsid w:val="005540BF"/>
    <w:rsid w:val="00554224"/>
    <w:rsid w:val="00555621"/>
    <w:rsid w:val="00555B12"/>
    <w:rsid w:val="00555DA6"/>
    <w:rsid w:val="00556030"/>
    <w:rsid w:val="0055629F"/>
    <w:rsid w:val="005567C3"/>
    <w:rsid w:val="00556C68"/>
    <w:rsid w:val="0055767D"/>
    <w:rsid w:val="00560873"/>
    <w:rsid w:val="00560E0B"/>
    <w:rsid w:val="0056153E"/>
    <w:rsid w:val="00561D82"/>
    <w:rsid w:val="00561E0B"/>
    <w:rsid w:val="005622AC"/>
    <w:rsid w:val="0056258D"/>
    <w:rsid w:val="00563255"/>
    <w:rsid w:val="005638B4"/>
    <w:rsid w:val="005639D3"/>
    <w:rsid w:val="00563AE9"/>
    <w:rsid w:val="00563E9E"/>
    <w:rsid w:val="0056418F"/>
    <w:rsid w:val="0056436A"/>
    <w:rsid w:val="0056463E"/>
    <w:rsid w:val="0056469E"/>
    <w:rsid w:val="0056479F"/>
    <w:rsid w:val="00565166"/>
    <w:rsid w:val="005652AE"/>
    <w:rsid w:val="00565847"/>
    <w:rsid w:val="005658DC"/>
    <w:rsid w:val="00565A1C"/>
    <w:rsid w:val="00565D28"/>
    <w:rsid w:val="005660CC"/>
    <w:rsid w:val="00566111"/>
    <w:rsid w:val="00566163"/>
    <w:rsid w:val="005665D0"/>
    <w:rsid w:val="005665D8"/>
    <w:rsid w:val="005669DC"/>
    <w:rsid w:val="00566F23"/>
    <w:rsid w:val="00566F2B"/>
    <w:rsid w:val="0056729A"/>
    <w:rsid w:val="005672A2"/>
    <w:rsid w:val="00567A5E"/>
    <w:rsid w:val="0057038D"/>
    <w:rsid w:val="005704A3"/>
    <w:rsid w:val="0057077B"/>
    <w:rsid w:val="00570899"/>
    <w:rsid w:val="005715AA"/>
    <w:rsid w:val="00571735"/>
    <w:rsid w:val="00571871"/>
    <w:rsid w:val="00571D1D"/>
    <w:rsid w:val="00572166"/>
    <w:rsid w:val="00573E21"/>
    <w:rsid w:val="005741E6"/>
    <w:rsid w:val="0057450C"/>
    <w:rsid w:val="00574531"/>
    <w:rsid w:val="005747F1"/>
    <w:rsid w:val="00574B8E"/>
    <w:rsid w:val="00574E79"/>
    <w:rsid w:val="00576143"/>
    <w:rsid w:val="0057688E"/>
    <w:rsid w:val="00576B58"/>
    <w:rsid w:val="00577074"/>
    <w:rsid w:val="0057776B"/>
    <w:rsid w:val="00577B4E"/>
    <w:rsid w:val="00580479"/>
    <w:rsid w:val="005805FE"/>
    <w:rsid w:val="00580647"/>
    <w:rsid w:val="0058069D"/>
    <w:rsid w:val="00580B8F"/>
    <w:rsid w:val="00580CF1"/>
    <w:rsid w:val="00580D89"/>
    <w:rsid w:val="005810FF"/>
    <w:rsid w:val="00581921"/>
    <w:rsid w:val="00582A53"/>
    <w:rsid w:val="00582B02"/>
    <w:rsid w:val="00582C78"/>
    <w:rsid w:val="00582F6C"/>
    <w:rsid w:val="00583A22"/>
    <w:rsid w:val="00583CDC"/>
    <w:rsid w:val="00583E3E"/>
    <w:rsid w:val="00584718"/>
    <w:rsid w:val="00584A51"/>
    <w:rsid w:val="00584D2D"/>
    <w:rsid w:val="0058559C"/>
    <w:rsid w:val="0058578E"/>
    <w:rsid w:val="005863B3"/>
    <w:rsid w:val="005863DF"/>
    <w:rsid w:val="00586539"/>
    <w:rsid w:val="0058670F"/>
    <w:rsid w:val="00586C45"/>
    <w:rsid w:val="00586D59"/>
    <w:rsid w:val="00586FDB"/>
    <w:rsid w:val="0058717E"/>
    <w:rsid w:val="0058778F"/>
    <w:rsid w:val="00587BC7"/>
    <w:rsid w:val="00587CAE"/>
    <w:rsid w:val="00587DCC"/>
    <w:rsid w:val="0059025A"/>
    <w:rsid w:val="005904EF"/>
    <w:rsid w:val="0059060B"/>
    <w:rsid w:val="0059074C"/>
    <w:rsid w:val="005909B2"/>
    <w:rsid w:val="00591458"/>
    <w:rsid w:val="0059163D"/>
    <w:rsid w:val="005919A0"/>
    <w:rsid w:val="00591B16"/>
    <w:rsid w:val="00591C6B"/>
    <w:rsid w:val="00592824"/>
    <w:rsid w:val="005929E8"/>
    <w:rsid w:val="00592BCE"/>
    <w:rsid w:val="00592BF4"/>
    <w:rsid w:val="00592D9A"/>
    <w:rsid w:val="00593CB4"/>
    <w:rsid w:val="0059500B"/>
    <w:rsid w:val="005950E6"/>
    <w:rsid w:val="00595497"/>
    <w:rsid w:val="00595736"/>
    <w:rsid w:val="0059574A"/>
    <w:rsid w:val="005957DC"/>
    <w:rsid w:val="00595905"/>
    <w:rsid w:val="005963DD"/>
    <w:rsid w:val="0059654E"/>
    <w:rsid w:val="00596640"/>
    <w:rsid w:val="005967DB"/>
    <w:rsid w:val="00597EE7"/>
    <w:rsid w:val="005A025C"/>
    <w:rsid w:val="005A06CA"/>
    <w:rsid w:val="005A0901"/>
    <w:rsid w:val="005A0E9E"/>
    <w:rsid w:val="005A0F0C"/>
    <w:rsid w:val="005A13F4"/>
    <w:rsid w:val="005A188B"/>
    <w:rsid w:val="005A1E9A"/>
    <w:rsid w:val="005A238A"/>
    <w:rsid w:val="005A3842"/>
    <w:rsid w:val="005A3C46"/>
    <w:rsid w:val="005A3CCA"/>
    <w:rsid w:val="005A3E4B"/>
    <w:rsid w:val="005A4733"/>
    <w:rsid w:val="005A4B93"/>
    <w:rsid w:val="005A4C17"/>
    <w:rsid w:val="005A5746"/>
    <w:rsid w:val="005A5D3C"/>
    <w:rsid w:val="005A6856"/>
    <w:rsid w:val="005A6A49"/>
    <w:rsid w:val="005A7225"/>
    <w:rsid w:val="005A74AB"/>
    <w:rsid w:val="005A7C1F"/>
    <w:rsid w:val="005A7F61"/>
    <w:rsid w:val="005B009A"/>
    <w:rsid w:val="005B116B"/>
    <w:rsid w:val="005B11EA"/>
    <w:rsid w:val="005B12C3"/>
    <w:rsid w:val="005B19D4"/>
    <w:rsid w:val="005B2433"/>
    <w:rsid w:val="005B2808"/>
    <w:rsid w:val="005B3075"/>
    <w:rsid w:val="005B30AB"/>
    <w:rsid w:val="005B336C"/>
    <w:rsid w:val="005B3529"/>
    <w:rsid w:val="005B3772"/>
    <w:rsid w:val="005B4456"/>
    <w:rsid w:val="005B4CDA"/>
    <w:rsid w:val="005B5296"/>
    <w:rsid w:val="005B5938"/>
    <w:rsid w:val="005B5C60"/>
    <w:rsid w:val="005B665B"/>
    <w:rsid w:val="005B6793"/>
    <w:rsid w:val="005B6A7E"/>
    <w:rsid w:val="005B6E55"/>
    <w:rsid w:val="005B6EA4"/>
    <w:rsid w:val="005B75C6"/>
    <w:rsid w:val="005B7752"/>
    <w:rsid w:val="005C00F0"/>
    <w:rsid w:val="005C0E2C"/>
    <w:rsid w:val="005C0EAE"/>
    <w:rsid w:val="005C1155"/>
    <w:rsid w:val="005C1673"/>
    <w:rsid w:val="005C1814"/>
    <w:rsid w:val="005C1E9E"/>
    <w:rsid w:val="005C24A4"/>
    <w:rsid w:val="005C2567"/>
    <w:rsid w:val="005C26BF"/>
    <w:rsid w:val="005C2B74"/>
    <w:rsid w:val="005C2C19"/>
    <w:rsid w:val="005C3052"/>
    <w:rsid w:val="005C3132"/>
    <w:rsid w:val="005C35CA"/>
    <w:rsid w:val="005C41D9"/>
    <w:rsid w:val="005C4776"/>
    <w:rsid w:val="005C47E6"/>
    <w:rsid w:val="005C4B6C"/>
    <w:rsid w:val="005C4C24"/>
    <w:rsid w:val="005C5918"/>
    <w:rsid w:val="005C5A6E"/>
    <w:rsid w:val="005C5CF4"/>
    <w:rsid w:val="005C61C0"/>
    <w:rsid w:val="005C65F7"/>
    <w:rsid w:val="005C6A72"/>
    <w:rsid w:val="005C706A"/>
    <w:rsid w:val="005C71EA"/>
    <w:rsid w:val="005C7888"/>
    <w:rsid w:val="005C794A"/>
    <w:rsid w:val="005D062D"/>
    <w:rsid w:val="005D0782"/>
    <w:rsid w:val="005D0820"/>
    <w:rsid w:val="005D0C3C"/>
    <w:rsid w:val="005D138A"/>
    <w:rsid w:val="005D1C00"/>
    <w:rsid w:val="005D1DB9"/>
    <w:rsid w:val="005D2642"/>
    <w:rsid w:val="005D2B6A"/>
    <w:rsid w:val="005D2DED"/>
    <w:rsid w:val="005D35D7"/>
    <w:rsid w:val="005D37D8"/>
    <w:rsid w:val="005D3E27"/>
    <w:rsid w:val="005D426C"/>
    <w:rsid w:val="005D5202"/>
    <w:rsid w:val="005D5C60"/>
    <w:rsid w:val="005D5F6B"/>
    <w:rsid w:val="005D6477"/>
    <w:rsid w:val="005D698E"/>
    <w:rsid w:val="005D6C1B"/>
    <w:rsid w:val="005D6F57"/>
    <w:rsid w:val="005D701B"/>
    <w:rsid w:val="005D7967"/>
    <w:rsid w:val="005D7CAF"/>
    <w:rsid w:val="005E0224"/>
    <w:rsid w:val="005E0358"/>
    <w:rsid w:val="005E0CA9"/>
    <w:rsid w:val="005E1A75"/>
    <w:rsid w:val="005E1E5F"/>
    <w:rsid w:val="005E1E6D"/>
    <w:rsid w:val="005E2263"/>
    <w:rsid w:val="005E2DB7"/>
    <w:rsid w:val="005E3BF1"/>
    <w:rsid w:val="005E3FD5"/>
    <w:rsid w:val="005E4409"/>
    <w:rsid w:val="005E4EA6"/>
    <w:rsid w:val="005E522F"/>
    <w:rsid w:val="005E578E"/>
    <w:rsid w:val="005E5A74"/>
    <w:rsid w:val="005E5B94"/>
    <w:rsid w:val="005E6244"/>
    <w:rsid w:val="005E6491"/>
    <w:rsid w:val="005E6768"/>
    <w:rsid w:val="005E6796"/>
    <w:rsid w:val="005E67D8"/>
    <w:rsid w:val="005E6AAF"/>
    <w:rsid w:val="005E6AD1"/>
    <w:rsid w:val="005E7724"/>
    <w:rsid w:val="005E7942"/>
    <w:rsid w:val="005F0099"/>
    <w:rsid w:val="005F0B2A"/>
    <w:rsid w:val="005F10E8"/>
    <w:rsid w:val="005F1211"/>
    <w:rsid w:val="005F1265"/>
    <w:rsid w:val="005F1343"/>
    <w:rsid w:val="005F1605"/>
    <w:rsid w:val="005F16D4"/>
    <w:rsid w:val="005F1826"/>
    <w:rsid w:val="005F1941"/>
    <w:rsid w:val="005F19A2"/>
    <w:rsid w:val="005F1CF1"/>
    <w:rsid w:val="005F1FFB"/>
    <w:rsid w:val="005F294E"/>
    <w:rsid w:val="005F376E"/>
    <w:rsid w:val="005F434B"/>
    <w:rsid w:val="005F5779"/>
    <w:rsid w:val="005F5B15"/>
    <w:rsid w:val="005F5C73"/>
    <w:rsid w:val="005F5FE6"/>
    <w:rsid w:val="005F63F1"/>
    <w:rsid w:val="005F6E51"/>
    <w:rsid w:val="005F7171"/>
    <w:rsid w:val="005F73DE"/>
    <w:rsid w:val="005F76DF"/>
    <w:rsid w:val="005F78B0"/>
    <w:rsid w:val="005F7C57"/>
    <w:rsid w:val="0060047B"/>
    <w:rsid w:val="00600658"/>
    <w:rsid w:val="00600AB9"/>
    <w:rsid w:val="00600D51"/>
    <w:rsid w:val="006010D9"/>
    <w:rsid w:val="00601553"/>
    <w:rsid w:val="00601980"/>
    <w:rsid w:val="00601CCE"/>
    <w:rsid w:val="00601F07"/>
    <w:rsid w:val="00601F79"/>
    <w:rsid w:val="006025F2"/>
    <w:rsid w:val="00602A7C"/>
    <w:rsid w:val="006031A6"/>
    <w:rsid w:val="006037B3"/>
    <w:rsid w:val="00603A97"/>
    <w:rsid w:val="006046A2"/>
    <w:rsid w:val="006046E6"/>
    <w:rsid w:val="006057C6"/>
    <w:rsid w:val="00605834"/>
    <w:rsid w:val="00605844"/>
    <w:rsid w:val="006063FA"/>
    <w:rsid w:val="00606A82"/>
    <w:rsid w:val="00606B53"/>
    <w:rsid w:val="00606D3A"/>
    <w:rsid w:val="00607D1D"/>
    <w:rsid w:val="00607F2F"/>
    <w:rsid w:val="0061003C"/>
    <w:rsid w:val="00610347"/>
    <w:rsid w:val="00610D61"/>
    <w:rsid w:val="00610D6B"/>
    <w:rsid w:val="006115BD"/>
    <w:rsid w:val="0061170D"/>
    <w:rsid w:val="0061186E"/>
    <w:rsid w:val="00611947"/>
    <w:rsid w:val="00612451"/>
    <w:rsid w:val="006127D0"/>
    <w:rsid w:val="006129B4"/>
    <w:rsid w:val="00612AD5"/>
    <w:rsid w:val="00612B67"/>
    <w:rsid w:val="00612FDE"/>
    <w:rsid w:val="006130C0"/>
    <w:rsid w:val="006132B3"/>
    <w:rsid w:val="006139F4"/>
    <w:rsid w:val="00613B64"/>
    <w:rsid w:val="006140C5"/>
    <w:rsid w:val="00614EEE"/>
    <w:rsid w:val="006150AC"/>
    <w:rsid w:val="00615117"/>
    <w:rsid w:val="00615CB5"/>
    <w:rsid w:val="00615FC0"/>
    <w:rsid w:val="00616102"/>
    <w:rsid w:val="00616161"/>
    <w:rsid w:val="006161AA"/>
    <w:rsid w:val="00616393"/>
    <w:rsid w:val="006167BD"/>
    <w:rsid w:val="00616886"/>
    <w:rsid w:val="006170B4"/>
    <w:rsid w:val="006171AB"/>
    <w:rsid w:val="00617442"/>
    <w:rsid w:val="00617A26"/>
    <w:rsid w:val="00620032"/>
    <w:rsid w:val="00620842"/>
    <w:rsid w:val="00620B50"/>
    <w:rsid w:val="00620B8B"/>
    <w:rsid w:val="00620E7E"/>
    <w:rsid w:val="00621A3B"/>
    <w:rsid w:val="00621B28"/>
    <w:rsid w:val="00621BB8"/>
    <w:rsid w:val="00621CA5"/>
    <w:rsid w:val="00621DBE"/>
    <w:rsid w:val="006228AF"/>
    <w:rsid w:val="00622C67"/>
    <w:rsid w:val="00622EC3"/>
    <w:rsid w:val="00622FD3"/>
    <w:rsid w:val="006230F5"/>
    <w:rsid w:val="00623633"/>
    <w:rsid w:val="00623810"/>
    <w:rsid w:val="00624E24"/>
    <w:rsid w:val="00624FAA"/>
    <w:rsid w:val="00624FE7"/>
    <w:rsid w:val="00625096"/>
    <w:rsid w:val="006260E7"/>
    <w:rsid w:val="00626238"/>
    <w:rsid w:val="00626320"/>
    <w:rsid w:val="0062687F"/>
    <w:rsid w:val="006269CB"/>
    <w:rsid w:val="00626C56"/>
    <w:rsid w:val="00626CB0"/>
    <w:rsid w:val="00626DD9"/>
    <w:rsid w:val="006270FB"/>
    <w:rsid w:val="0062724C"/>
    <w:rsid w:val="00630BA2"/>
    <w:rsid w:val="00631A80"/>
    <w:rsid w:val="00632361"/>
    <w:rsid w:val="006326C7"/>
    <w:rsid w:val="00632C39"/>
    <w:rsid w:val="00633951"/>
    <w:rsid w:val="00633A2D"/>
    <w:rsid w:val="00633AF9"/>
    <w:rsid w:val="00633C67"/>
    <w:rsid w:val="00634328"/>
    <w:rsid w:val="00634562"/>
    <w:rsid w:val="00634966"/>
    <w:rsid w:val="00634BAB"/>
    <w:rsid w:val="00635841"/>
    <w:rsid w:val="006358F0"/>
    <w:rsid w:val="00635AAD"/>
    <w:rsid w:val="00635C5A"/>
    <w:rsid w:val="00636130"/>
    <w:rsid w:val="006362BD"/>
    <w:rsid w:val="00636D63"/>
    <w:rsid w:val="00637220"/>
    <w:rsid w:val="006373A7"/>
    <w:rsid w:val="006376F6"/>
    <w:rsid w:val="006379E0"/>
    <w:rsid w:val="00637A0F"/>
    <w:rsid w:val="00637FB7"/>
    <w:rsid w:val="006406D4"/>
    <w:rsid w:val="00640D1D"/>
    <w:rsid w:val="00641035"/>
    <w:rsid w:val="00641265"/>
    <w:rsid w:val="00641443"/>
    <w:rsid w:val="00641519"/>
    <w:rsid w:val="006417C3"/>
    <w:rsid w:val="00641D51"/>
    <w:rsid w:val="00641DA1"/>
    <w:rsid w:val="006421E7"/>
    <w:rsid w:val="00642234"/>
    <w:rsid w:val="006426D8"/>
    <w:rsid w:val="00642959"/>
    <w:rsid w:val="00642E09"/>
    <w:rsid w:val="006437B1"/>
    <w:rsid w:val="00643828"/>
    <w:rsid w:val="00643839"/>
    <w:rsid w:val="00643971"/>
    <w:rsid w:val="00643A0A"/>
    <w:rsid w:val="00643B11"/>
    <w:rsid w:val="00643E6C"/>
    <w:rsid w:val="00644061"/>
    <w:rsid w:val="0064414F"/>
    <w:rsid w:val="0064466E"/>
    <w:rsid w:val="00644728"/>
    <w:rsid w:val="00645A5C"/>
    <w:rsid w:val="00646B95"/>
    <w:rsid w:val="00646CE1"/>
    <w:rsid w:val="00647651"/>
    <w:rsid w:val="00647BD3"/>
    <w:rsid w:val="00647ED4"/>
    <w:rsid w:val="006500A4"/>
    <w:rsid w:val="006507EA"/>
    <w:rsid w:val="00650807"/>
    <w:rsid w:val="00650912"/>
    <w:rsid w:val="00650ED4"/>
    <w:rsid w:val="00650F6C"/>
    <w:rsid w:val="00651B06"/>
    <w:rsid w:val="0065200A"/>
    <w:rsid w:val="006520DA"/>
    <w:rsid w:val="006525EF"/>
    <w:rsid w:val="00652636"/>
    <w:rsid w:val="006526E8"/>
    <w:rsid w:val="0065282D"/>
    <w:rsid w:val="00652DD7"/>
    <w:rsid w:val="006531C6"/>
    <w:rsid w:val="0065323C"/>
    <w:rsid w:val="00653497"/>
    <w:rsid w:val="006537C7"/>
    <w:rsid w:val="00653C00"/>
    <w:rsid w:val="00653C71"/>
    <w:rsid w:val="006540E9"/>
    <w:rsid w:val="00654764"/>
    <w:rsid w:val="00654E61"/>
    <w:rsid w:val="00654FFE"/>
    <w:rsid w:val="00655392"/>
    <w:rsid w:val="00655ACE"/>
    <w:rsid w:val="00655CDF"/>
    <w:rsid w:val="00655DA8"/>
    <w:rsid w:val="00655F0B"/>
    <w:rsid w:val="00655F8C"/>
    <w:rsid w:val="00655F96"/>
    <w:rsid w:val="00656031"/>
    <w:rsid w:val="0065617C"/>
    <w:rsid w:val="0065642D"/>
    <w:rsid w:val="0065690A"/>
    <w:rsid w:val="0065696B"/>
    <w:rsid w:val="00656A63"/>
    <w:rsid w:val="00656AF0"/>
    <w:rsid w:val="00656D09"/>
    <w:rsid w:val="0065731A"/>
    <w:rsid w:val="00657958"/>
    <w:rsid w:val="00660358"/>
    <w:rsid w:val="006603E5"/>
    <w:rsid w:val="00660447"/>
    <w:rsid w:val="00660DD9"/>
    <w:rsid w:val="00661168"/>
    <w:rsid w:val="006616A9"/>
    <w:rsid w:val="00662218"/>
    <w:rsid w:val="006624CA"/>
    <w:rsid w:val="00662533"/>
    <w:rsid w:val="0066276A"/>
    <w:rsid w:val="006628BF"/>
    <w:rsid w:val="00662A44"/>
    <w:rsid w:val="00662B03"/>
    <w:rsid w:val="00663477"/>
    <w:rsid w:val="006636FF"/>
    <w:rsid w:val="006639A8"/>
    <w:rsid w:val="00663E03"/>
    <w:rsid w:val="00663FBC"/>
    <w:rsid w:val="0066431A"/>
    <w:rsid w:val="006643A9"/>
    <w:rsid w:val="006645AC"/>
    <w:rsid w:val="00664A23"/>
    <w:rsid w:val="00664E36"/>
    <w:rsid w:val="00665352"/>
    <w:rsid w:val="00665395"/>
    <w:rsid w:val="006653A4"/>
    <w:rsid w:val="0066552B"/>
    <w:rsid w:val="00665B4C"/>
    <w:rsid w:val="00665ECA"/>
    <w:rsid w:val="00665F5A"/>
    <w:rsid w:val="00666992"/>
    <w:rsid w:val="00666C28"/>
    <w:rsid w:val="00666ED3"/>
    <w:rsid w:val="0066705F"/>
    <w:rsid w:val="00667620"/>
    <w:rsid w:val="0066795E"/>
    <w:rsid w:val="00667C25"/>
    <w:rsid w:val="00667DDB"/>
    <w:rsid w:val="006703D9"/>
    <w:rsid w:val="0067054B"/>
    <w:rsid w:val="00670572"/>
    <w:rsid w:val="00670796"/>
    <w:rsid w:val="00671B68"/>
    <w:rsid w:val="00671C03"/>
    <w:rsid w:val="0067253D"/>
    <w:rsid w:val="00672CF1"/>
    <w:rsid w:val="006730EB"/>
    <w:rsid w:val="0067337C"/>
    <w:rsid w:val="00673912"/>
    <w:rsid w:val="0067397A"/>
    <w:rsid w:val="00673C6F"/>
    <w:rsid w:val="00673F12"/>
    <w:rsid w:val="006743D5"/>
    <w:rsid w:val="0067445D"/>
    <w:rsid w:val="0067536E"/>
    <w:rsid w:val="006754CA"/>
    <w:rsid w:val="0067578A"/>
    <w:rsid w:val="00675B25"/>
    <w:rsid w:val="00675CB7"/>
    <w:rsid w:val="00675EB0"/>
    <w:rsid w:val="00676337"/>
    <w:rsid w:val="006766BF"/>
    <w:rsid w:val="00676875"/>
    <w:rsid w:val="00676AE0"/>
    <w:rsid w:val="00676D52"/>
    <w:rsid w:val="00676F47"/>
    <w:rsid w:val="00676F49"/>
    <w:rsid w:val="006772A4"/>
    <w:rsid w:val="00677300"/>
    <w:rsid w:val="00677545"/>
    <w:rsid w:val="006777C3"/>
    <w:rsid w:val="0067791B"/>
    <w:rsid w:val="00677C9F"/>
    <w:rsid w:val="00677E1B"/>
    <w:rsid w:val="00680168"/>
    <w:rsid w:val="00680BA1"/>
    <w:rsid w:val="00680EF5"/>
    <w:rsid w:val="00681936"/>
    <w:rsid w:val="00681A2D"/>
    <w:rsid w:val="00681D17"/>
    <w:rsid w:val="00681E43"/>
    <w:rsid w:val="0068200E"/>
    <w:rsid w:val="006822AF"/>
    <w:rsid w:val="006822C1"/>
    <w:rsid w:val="00683448"/>
    <w:rsid w:val="006836FE"/>
    <w:rsid w:val="00683FA3"/>
    <w:rsid w:val="00684180"/>
    <w:rsid w:val="0068469C"/>
    <w:rsid w:val="0068507C"/>
    <w:rsid w:val="00685292"/>
    <w:rsid w:val="00685328"/>
    <w:rsid w:val="0068572C"/>
    <w:rsid w:val="00685AC3"/>
    <w:rsid w:val="00685B93"/>
    <w:rsid w:val="00685CFF"/>
    <w:rsid w:val="00685DAE"/>
    <w:rsid w:val="00685EE2"/>
    <w:rsid w:val="00686060"/>
    <w:rsid w:val="006860FB"/>
    <w:rsid w:val="00686463"/>
    <w:rsid w:val="006866BD"/>
    <w:rsid w:val="00686C34"/>
    <w:rsid w:val="00687542"/>
    <w:rsid w:val="00690055"/>
    <w:rsid w:val="00690094"/>
    <w:rsid w:val="00690198"/>
    <w:rsid w:val="00690297"/>
    <w:rsid w:val="00690BAD"/>
    <w:rsid w:val="00691351"/>
    <w:rsid w:val="00691854"/>
    <w:rsid w:val="00692071"/>
    <w:rsid w:val="00692683"/>
    <w:rsid w:val="00692786"/>
    <w:rsid w:val="00692C9A"/>
    <w:rsid w:val="006933E7"/>
    <w:rsid w:val="006939B6"/>
    <w:rsid w:val="00693A42"/>
    <w:rsid w:val="00693B3B"/>
    <w:rsid w:val="0069439B"/>
    <w:rsid w:val="006946FA"/>
    <w:rsid w:val="00695544"/>
    <w:rsid w:val="006959FD"/>
    <w:rsid w:val="00695DE7"/>
    <w:rsid w:val="00696696"/>
    <w:rsid w:val="00696E93"/>
    <w:rsid w:val="006971DA"/>
    <w:rsid w:val="00697A11"/>
    <w:rsid w:val="00697AF3"/>
    <w:rsid w:val="006A057D"/>
    <w:rsid w:val="006A0734"/>
    <w:rsid w:val="006A07B9"/>
    <w:rsid w:val="006A080E"/>
    <w:rsid w:val="006A0A51"/>
    <w:rsid w:val="006A0D4A"/>
    <w:rsid w:val="006A0E4E"/>
    <w:rsid w:val="006A10A4"/>
    <w:rsid w:val="006A12F4"/>
    <w:rsid w:val="006A1711"/>
    <w:rsid w:val="006A18C5"/>
    <w:rsid w:val="006A1989"/>
    <w:rsid w:val="006A1DD7"/>
    <w:rsid w:val="006A1EF6"/>
    <w:rsid w:val="006A259A"/>
    <w:rsid w:val="006A2F02"/>
    <w:rsid w:val="006A3030"/>
    <w:rsid w:val="006A36A7"/>
    <w:rsid w:val="006A4564"/>
    <w:rsid w:val="006A4811"/>
    <w:rsid w:val="006A4A25"/>
    <w:rsid w:val="006A4A78"/>
    <w:rsid w:val="006A4B5C"/>
    <w:rsid w:val="006A4E56"/>
    <w:rsid w:val="006A4EF3"/>
    <w:rsid w:val="006A532B"/>
    <w:rsid w:val="006A5827"/>
    <w:rsid w:val="006A5B01"/>
    <w:rsid w:val="006A5E66"/>
    <w:rsid w:val="006A6131"/>
    <w:rsid w:val="006A672A"/>
    <w:rsid w:val="006A6B92"/>
    <w:rsid w:val="006A763B"/>
    <w:rsid w:val="006A7C2E"/>
    <w:rsid w:val="006A7C45"/>
    <w:rsid w:val="006B02E6"/>
    <w:rsid w:val="006B1361"/>
    <w:rsid w:val="006B1C7E"/>
    <w:rsid w:val="006B1D9A"/>
    <w:rsid w:val="006B1DF2"/>
    <w:rsid w:val="006B35A3"/>
    <w:rsid w:val="006B37B7"/>
    <w:rsid w:val="006B3EA0"/>
    <w:rsid w:val="006B45C9"/>
    <w:rsid w:val="006B4750"/>
    <w:rsid w:val="006B4B8F"/>
    <w:rsid w:val="006B4D95"/>
    <w:rsid w:val="006B5279"/>
    <w:rsid w:val="006B562E"/>
    <w:rsid w:val="006B5E65"/>
    <w:rsid w:val="006B60E7"/>
    <w:rsid w:val="006B6872"/>
    <w:rsid w:val="006B6BE5"/>
    <w:rsid w:val="006B78D4"/>
    <w:rsid w:val="006B79AB"/>
    <w:rsid w:val="006B7DA8"/>
    <w:rsid w:val="006C0949"/>
    <w:rsid w:val="006C181B"/>
    <w:rsid w:val="006C2A94"/>
    <w:rsid w:val="006C2E0D"/>
    <w:rsid w:val="006C2EF5"/>
    <w:rsid w:val="006C3B9A"/>
    <w:rsid w:val="006C41A2"/>
    <w:rsid w:val="006C43C2"/>
    <w:rsid w:val="006C47B1"/>
    <w:rsid w:val="006C4CD1"/>
    <w:rsid w:val="006C5193"/>
    <w:rsid w:val="006C57BD"/>
    <w:rsid w:val="006C5D6E"/>
    <w:rsid w:val="006C5F5C"/>
    <w:rsid w:val="006C640D"/>
    <w:rsid w:val="006C6B96"/>
    <w:rsid w:val="006C7820"/>
    <w:rsid w:val="006D00CA"/>
    <w:rsid w:val="006D014C"/>
    <w:rsid w:val="006D1A87"/>
    <w:rsid w:val="006D1C5F"/>
    <w:rsid w:val="006D237E"/>
    <w:rsid w:val="006D2899"/>
    <w:rsid w:val="006D3572"/>
    <w:rsid w:val="006D3B43"/>
    <w:rsid w:val="006D4231"/>
    <w:rsid w:val="006D4505"/>
    <w:rsid w:val="006D4F22"/>
    <w:rsid w:val="006D542B"/>
    <w:rsid w:val="006D57D2"/>
    <w:rsid w:val="006D608C"/>
    <w:rsid w:val="006D621A"/>
    <w:rsid w:val="006D64FA"/>
    <w:rsid w:val="006D6B2E"/>
    <w:rsid w:val="006D6CDF"/>
    <w:rsid w:val="006D7488"/>
    <w:rsid w:val="006D77E2"/>
    <w:rsid w:val="006D79F5"/>
    <w:rsid w:val="006D7BA0"/>
    <w:rsid w:val="006E04C3"/>
    <w:rsid w:val="006E0EB1"/>
    <w:rsid w:val="006E158A"/>
    <w:rsid w:val="006E25ED"/>
    <w:rsid w:val="006E269E"/>
    <w:rsid w:val="006E28E0"/>
    <w:rsid w:val="006E2B2C"/>
    <w:rsid w:val="006E38E4"/>
    <w:rsid w:val="006E3D76"/>
    <w:rsid w:val="006E3E29"/>
    <w:rsid w:val="006E3F9D"/>
    <w:rsid w:val="006E4225"/>
    <w:rsid w:val="006E426C"/>
    <w:rsid w:val="006E449B"/>
    <w:rsid w:val="006E48BB"/>
    <w:rsid w:val="006E49A5"/>
    <w:rsid w:val="006E4E1F"/>
    <w:rsid w:val="006E5068"/>
    <w:rsid w:val="006E5249"/>
    <w:rsid w:val="006E540E"/>
    <w:rsid w:val="006E55BC"/>
    <w:rsid w:val="006E5A47"/>
    <w:rsid w:val="006E6095"/>
    <w:rsid w:val="006E620A"/>
    <w:rsid w:val="006E652A"/>
    <w:rsid w:val="006E65B7"/>
    <w:rsid w:val="006E6D88"/>
    <w:rsid w:val="006E6D94"/>
    <w:rsid w:val="006E7137"/>
    <w:rsid w:val="006E77D5"/>
    <w:rsid w:val="006E78AD"/>
    <w:rsid w:val="006E7E07"/>
    <w:rsid w:val="006F012C"/>
    <w:rsid w:val="006F08A0"/>
    <w:rsid w:val="006F08DB"/>
    <w:rsid w:val="006F0E24"/>
    <w:rsid w:val="006F0E91"/>
    <w:rsid w:val="006F0FDD"/>
    <w:rsid w:val="006F104B"/>
    <w:rsid w:val="006F10CF"/>
    <w:rsid w:val="006F174E"/>
    <w:rsid w:val="006F1FEA"/>
    <w:rsid w:val="006F206A"/>
    <w:rsid w:val="006F2129"/>
    <w:rsid w:val="006F234E"/>
    <w:rsid w:val="006F287A"/>
    <w:rsid w:val="006F2880"/>
    <w:rsid w:val="006F3CDA"/>
    <w:rsid w:val="006F40A4"/>
    <w:rsid w:val="006F437A"/>
    <w:rsid w:val="006F43C5"/>
    <w:rsid w:val="006F4647"/>
    <w:rsid w:val="006F4CDA"/>
    <w:rsid w:val="006F4E48"/>
    <w:rsid w:val="006F5427"/>
    <w:rsid w:val="006F5D49"/>
    <w:rsid w:val="006F608F"/>
    <w:rsid w:val="006F62FC"/>
    <w:rsid w:val="006F67F0"/>
    <w:rsid w:val="006F6BAC"/>
    <w:rsid w:val="006F6F2C"/>
    <w:rsid w:val="006F733E"/>
    <w:rsid w:val="006F7A81"/>
    <w:rsid w:val="006F7D26"/>
    <w:rsid w:val="006F7FB8"/>
    <w:rsid w:val="00700415"/>
    <w:rsid w:val="007009CE"/>
    <w:rsid w:val="00700ADE"/>
    <w:rsid w:val="00700C77"/>
    <w:rsid w:val="00700E1D"/>
    <w:rsid w:val="00700F9C"/>
    <w:rsid w:val="007010A4"/>
    <w:rsid w:val="007016BF"/>
    <w:rsid w:val="00701C6F"/>
    <w:rsid w:val="00702B98"/>
    <w:rsid w:val="0070387F"/>
    <w:rsid w:val="007039B7"/>
    <w:rsid w:val="00703B69"/>
    <w:rsid w:val="00703E3C"/>
    <w:rsid w:val="00703E40"/>
    <w:rsid w:val="00703F81"/>
    <w:rsid w:val="00703FF6"/>
    <w:rsid w:val="0070403C"/>
    <w:rsid w:val="00704869"/>
    <w:rsid w:val="00705166"/>
    <w:rsid w:val="00705DDF"/>
    <w:rsid w:val="0070604E"/>
    <w:rsid w:val="007060E1"/>
    <w:rsid w:val="00706757"/>
    <w:rsid w:val="007069BC"/>
    <w:rsid w:val="00707254"/>
    <w:rsid w:val="007076D5"/>
    <w:rsid w:val="007077D2"/>
    <w:rsid w:val="0070782C"/>
    <w:rsid w:val="00707D23"/>
    <w:rsid w:val="00707EFD"/>
    <w:rsid w:val="00710767"/>
    <w:rsid w:val="0071076E"/>
    <w:rsid w:val="00710FF1"/>
    <w:rsid w:val="00711295"/>
    <w:rsid w:val="00711449"/>
    <w:rsid w:val="0071183B"/>
    <w:rsid w:val="00712262"/>
    <w:rsid w:val="007122B3"/>
    <w:rsid w:val="00712646"/>
    <w:rsid w:val="00712EDA"/>
    <w:rsid w:val="00712F30"/>
    <w:rsid w:val="007130BA"/>
    <w:rsid w:val="007130CE"/>
    <w:rsid w:val="007130D0"/>
    <w:rsid w:val="00713398"/>
    <w:rsid w:val="007133A4"/>
    <w:rsid w:val="007136EC"/>
    <w:rsid w:val="0071386D"/>
    <w:rsid w:val="00714DA1"/>
    <w:rsid w:val="00715221"/>
    <w:rsid w:val="00715836"/>
    <w:rsid w:val="00715A26"/>
    <w:rsid w:val="00715DE3"/>
    <w:rsid w:val="00715F11"/>
    <w:rsid w:val="00716862"/>
    <w:rsid w:val="00716C63"/>
    <w:rsid w:val="00717126"/>
    <w:rsid w:val="0071732D"/>
    <w:rsid w:val="00717A29"/>
    <w:rsid w:val="00717CF5"/>
    <w:rsid w:val="00720330"/>
    <w:rsid w:val="00720898"/>
    <w:rsid w:val="00720C78"/>
    <w:rsid w:val="0072166A"/>
    <w:rsid w:val="00721CF7"/>
    <w:rsid w:val="00721D44"/>
    <w:rsid w:val="00721DA7"/>
    <w:rsid w:val="0072206D"/>
    <w:rsid w:val="007228F8"/>
    <w:rsid w:val="007229A3"/>
    <w:rsid w:val="00722D15"/>
    <w:rsid w:val="007235E4"/>
    <w:rsid w:val="00723657"/>
    <w:rsid w:val="00723865"/>
    <w:rsid w:val="0072387F"/>
    <w:rsid w:val="00723FD6"/>
    <w:rsid w:val="00724148"/>
    <w:rsid w:val="00724D22"/>
    <w:rsid w:val="00724F92"/>
    <w:rsid w:val="00725378"/>
    <w:rsid w:val="007254BD"/>
    <w:rsid w:val="00725CDD"/>
    <w:rsid w:val="00725DE6"/>
    <w:rsid w:val="00725E41"/>
    <w:rsid w:val="0072609E"/>
    <w:rsid w:val="0072619F"/>
    <w:rsid w:val="00726FFC"/>
    <w:rsid w:val="007271AD"/>
    <w:rsid w:val="00727866"/>
    <w:rsid w:val="00730720"/>
    <w:rsid w:val="00732002"/>
    <w:rsid w:val="00732D50"/>
    <w:rsid w:val="007332AE"/>
    <w:rsid w:val="0073336E"/>
    <w:rsid w:val="007334F7"/>
    <w:rsid w:val="007336BA"/>
    <w:rsid w:val="007337BA"/>
    <w:rsid w:val="00733FCC"/>
    <w:rsid w:val="007340C4"/>
    <w:rsid w:val="00734116"/>
    <w:rsid w:val="00734715"/>
    <w:rsid w:val="00734C66"/>
    <w:rsid w:val="00735458"/>
    <w:rsid w:val="00735684"/>
    <w:rsid w:val="00735701"/>
    <w:rsid w:val="0073593C"/>
    <w:rsid w:val="00735FD0"/>
    <w:rsid w:val="00735FF2"/>
    <w:rsid w:val="00736479"/>
    <w:rsid w:val="00736622"/>
    <w:rsid w:val="00736713"/>
    <w:rsid w:val="00736D1B"/>
    <w:rsid w:val="00736D1D"/>
    <w:rsid w:val="00737598"/>
    <w:rsid w:val="0073771A"/>
    <w:rsid w:val="00737A00"/>
    <w:rsid w:val="00737B96"/>
    <w:rsid w:val="007404C9"/>
    <w:rsid w:val="0074067D"/>
    <w:rsid w:val="007407D3"/>
    <w:rsid w:val="00740844"/>
    <w:rsid w:val="00740857"/>
    <w:rsid w:val="0074099D"/>
    <w:rsid w:val="00740AC2"/>
    <w:rsid w:val="00740FC5"/>
    <w:rsid w:val="007413AF"/>
    <w:rsid w:val="00741742"/>
    <w:rsid w:val="00741D41"/>
    <w:rsid w:val="00741E6A"/>
    <w:rsid w:val="00741EE1"/>
    <w:rsid w:val="0074226C"/>
    <w:rsid w:val="00742273"/>
    <w:rsid w:val="00742446"/>
    <w:rsid w:val="007431C1"/>
    <w:rsid w:val="007433D3"/>
    <w:rsid w:val="00743618"/>
    <w:rsid w:val="00743A37"/>
    <w:rsid w:val="0074447D"/>
    <w:rsid w:val="00744A36"/>
    <w:rsid w:val="0074538E"/>
    <w:rsid w:val="007456D2"/>
    <w:rsid w:val="00745DF7"/>
    <w:rsid w:val="00746330"/>
    <w:rsid w:val="0074674B"/>
    <w:rsid w:val="00746917"/>
    <w:rsid w:val="00746AD2"/>
    <w:rsid w:val="00746DA6"/>
    <w:rsid w:val="00746E68"/>
    <w:rsid w:val="00746FB0"/>
    <w:rsid w:val="0074726B"/>
    <w:rsid w:val="00747F3C"/>
    <w:rsid w:val="007502E9"/>
    <w:rsid w:val="007503FE"/>
    <w:rsid w:val="00750416"/>
    <w:rsid w:val="00750DF9"/>
    <w:rsid w:val="00751FD6"/>
    <w:rsid w:val="00752208"/>
    <w:rsid w:val="00752936"/>
    <w:rsid w:val="00752C9F"/>
    <w:rsid w:val="00752F10"/>
    <w:rsid w:val="00753101"/>
    <w:rsid w:val="00753381"/>
    <w:rsid w:val="00753844"/>
    <w:rsid w:val="00754286"/>
    <w:rsid w:val="007547F1"/>
    <w:rsid w:val="00754800"/>
    <w:rsid w:val="00754864"/>
    <w:rsid w:val="00754889"/>
    <w:rsid w:val="00754A16"/>
    <w:rsid w:val="00754F90"/>
    <w:rsid w:val="0075520F"/>
    <w:rsid w:val="00755F10"/>
    <w:rsid w:val="007560A9"/>
    <w:rsid w:val="00756C66"/>
    <w:rsid w:val="00756D07"/>
    <w:rsid w:val="00756FEC"/>
    <w:rsid w:val="0075753F"/>
    <w:rsid w:val="0075759D"/>
    <w:rsid w:val="00757DD6"/>
    <w:rsid w:val="00760EDF"/>
    <w:rsid w:val="00760F08"/>
    <w:rsid w:val="00760FCD"/>
    <w:rsid w:val="007617B4"/>
    <w:rsid w:val="007618DF"/>
    <w:rsid w:val="00761A03"/>
    <w:rsid w:val="00761A85"/>
    <w:rsid w:val="00761DA3"/>
    <w:rsid w:val="00761F7A"/>
    <w:rsid w:val="00762215"/>
    <w:rsid w:val="00762363"/>
    <w:rsid w:val="007628A1"/>
    <w:rsid w:val="007628A3"/>
    <w:rsid w:val="00762916"/>
    <w:rsid w:val="007645FE"/>
    <w:rsid w:val="007648CB"/>
    <w:rsid w:val="00764A50"/>
    <w:rsid w:val="007651B9"/>
    <w:rsid w:val="00765384"/>
    <w:rsid w:val="007656BB"/>
    <w:rsid w:val="00765963"/>
    <w:rsid w:val="00765B99"/>
    <w:rsid w:val="00765CDA"/>
    <w:rsid w:val="00766508"/>
    <w:rsid w:val="00766841"/>
    <w:rsid w:val="0076709D"/>
    <w:rsid w:val="0076737E"/>
    <w:rsid w:val="00767C8D"/>
    <w:rsid w:val="007708BC"/>
    <w:rsid w:val="007709D6"/>
    <w:rsid w:val="00770BEF"/>
    <w:rsid w:val="00770C01"/>
    <w:rsid w:val="00771197"/>
    <w:rsid w:val="00771EA3"/>
    <w:rsid w:val="007725AD"/>
    <w:rsid w:val="00772E00"/>
    <w:rsid w:val="0077344F"/>
    <w:rsid w:val="00773790"/>
    <w:rsid w:val="0077380F"/>
    <w:rsid w:val="007739FB"/>
    <w:rsid w:val="00773A83"/>
    <w:rsid w:val="00774547"/>
    <w:rsid w:val="00774733"/>
    <w:rsid w:val="0077486B"/>
    <w:rsid w:val="007748A7"/>
    <w:rsid w:val="007749F0"/>
    <w:rsid w:val="00774A11"/>
    <w:rsid w:val="00775764"/>
    <w:rsid w:val="00776582"/>
    <w:rsid w:val="00776A4B"/>
    <w:rsid w:val="00776E58"/>
    <w:rsid w:val="0077711F"/>
    <w:rsid w:val="007800FA"/>
    <w:rsid w:val="0078015C"/>
    <w:rsid w:val="0078087D"/>
    <w:rsid w:val="007809A1"/>
    <w:rsid w:val="00780B87"/>
    <w:rsid w:val="00780F8B"/>
    <w:rsid w:val="007814AB"/>
    <w:rsid w:val="007815EC"/>
    <w:rsid w:val="0078184F"/>
    <w:rsid w:val="00782006"/>
    <w:rsid w:val="0078264D"/>
    <w:rsid w:val="00782DCD"/>
    <w:rsid w:val="00783293"/>
    <w:rsid w:val="007832A4"/>
    <w:rsid w:val="00784231"/>
    <w:rsid w:val="007842D8"/>
    <w:rsid w:val="007842E8"/>
    <w:rsid w:val="0078443C"/>
    <w:rsid w:val="00784602"/>
    <w:rsid w:val="007848B8"/>
    <w:rsid w:val="007849CD"/>
    <w:rsid w:val="00784F45"/>
    <w:rsid w:val="00784F7E"/>
    <w:rsid w:val="00784FE0"/>
    <w:rsid w:val="00784FE5"/>
    <w:rsid w:val="007851F0"/>
    <w:rsid w:val="007855AD"/>
    <w:rsid w:val="00785623"/>
    <w:rsid w:val="00785B28"/>
    <w:rsid w:val="00785C17"/>
    <w:rsid w:val="00785C53"/>
    <w:rsid w:val="00785D01"/>
    <w:rsid w:val="0078676A"/>
    <w:rsid w:val="0078693F"/>
    <w:rsid w:val="00787239"/>
    <w:rsid w:val="00787597"/>
    <w:rsid w:val="007877EE"/>
    <w:rsid w:val="00787CEE"/>
    <w:rsid w:val="0079085D"/>
    <w:rsid w:val="00791902"/>
    <w:rsid w:val="00791FF7"/>
    <w:rsid w:val="00792066"/>
    <w:rsid w:val="00792E4D"/>
    <w:rsid w:val="0079323A"/>
    <w:rsid w:val="0079355B"/>
    <w:rsid w:val="0079399D"/>
    <w:rsid w:val="00793FED"/>
    <w:rsid w:val="0079405B"/>
    <w:rsid w:val="007943EC"/>
    <w:rsid w:val="00794976"/>
    <w:rsid w:val="00794A17"/>
    <w:rsid w:val="00794FF2"/>
    <w:rsid w:val="00795543"/>
    <w:rsid w:val="007956B9"/>
    <w:rsid w:val="00795867"/>
    <w:rsid w:val="0079589D"/>
    <w:rsid w:val="00795A32"/>
    <w:rsid w:val="007960C0"/>
    <w:rsid w:val="00796172"/>
    <w:rsid w:val="007969C5"/>
    <w:rsid w:val="0079754D"/>
    <w:rsid w:val="00797850"/>
    <w:rsid w:val="00797B33"/>
    <w:rsid w:val="00797CB6"/>
    <w:rsid w:val="007A019F"/>
    <w:rsid w:val="007A06BE"/>
    <w:rsid w:val="007A06FC"/>
    <w:rsid w:val="007A1874"/>
    <w:rsid w:val="007A1B25"/>
    <w:rsid w:val="007A2107"/>
    <w:rsid w:val="007A274D"/>
    <w:rsid w:val="007A2848"/>
    <w:rsid w:val="007A385E"/>
    <w:rsid w:val="007A3BFC"/>
    <w:rsid w:val="007A3D02"/>
    <w:rsid w:val="007A4046"/>
    <w:rsid w:val="007A42B8"/>
    <w:rsid w:val="007A4674"/>
    <w:rsid w:val="007A5A10"/>
    <w:rsid w:val="007A5E72"/>
    <w:rsid w:val="007A605C"/>
    <w:rsid w:val="007A65E4"/>
    <w:rsid w:val="007A6F67"/>
    <w:rsid w:val="007A7734"/>
    <w:rsid w:val="007A7EBC"/>
    <w:rsid w:val="007B0165"/>
    <w:rsid w:val="007B01A5"/>
    <w:rsid w:val="007B04CC"/>
    <w:rsid w:val="007B0F18"/>
    <w:rsid w:val="007B0F1E"/>
    <w:rsid w:val="007B1470"/>
    <w:rsid w:val="007B1BE4"/>
    <w:rsid w:val="007B1C14"/>
    <w:rsid w:val="007B1EF9"/>
    <w:rsid w:val="007B208A"/>
    <w:rsid w:val="007B280F"/>
    <w:rsid w:val="007B2A99"/>
    <w:rsid w:val="007B2FF9"/>
    <w:rsid w:val="007B3502"/>
    <w:rsid w:val="007B375A"/>
    <w:rsid w:val="007B3D4C"/>
    <w:rsid w:val="007B4382"/>
    <w:rsid w:val="007B4922"/>
    <w:rsid w:val="007B5553"/>
    <w:rsid w:val="007B596E"/>
    <w:rsid w:val="007B6AAD"/>
    <w:rsid w:val="007B6CFA"/>
    <w:rsid w:val="007B7226"/>
    <w:rsid w:val="007B7726"/>
    <w:rsid w:val="007B7B77"/>
    <w:rsid w:val="007B7EF9"/>
    <w:rsid w:val="007B7F2D"/>
    <w:rsid w:val="007C001C"/>
    <w:rsid w:val="007C0658"/>
    <w:rsid w:val="007C094F"/>
    <w:rsid w:val="007C0B49"/>
    <w:rsid w:val="007C0F17"/>
    <w:rsid w:val="007C116D"/>
    <w:rsid w:val="007C1B8B"/>
    <w:rsid w:val="007C1D98"/>
    <w:rsid w:val="007C2A54"/>
    <w:rsid w:val="007C30AD"/>
    <w:rsid w:val="007C33B1"/>
    <w:rsid w:val="007C3980"/>
    <w:rsid w:val="007C3D44"/>
    <w:rsid w:val="007C3EFC"/>
    <w:rsid w:val="007C42BE"/>
    <w:rsid w:val="007C439E"/>
    <w:rsid w:val="007C44DC"/>
    <w:rsid w:val="007C458A"/>
    <w:rsid w:val="007C56E6"/>
    <w:rsid w:val="007C5AB1"/>
    <w:rsid w:val="007C6534"/>
    <w:rsid w:val="007C6DA4"/>
    <w:rsid w:val="007C6E1C"/>
    <w:rsid w:val="007C6F38"/>
    <w:rsid w:val="007C7427"/>
    <w:rsid w:val="007C768E"/>
    <w:rsid w:val="007C7D61"/>
    <w:rsid w:val="007C7D66"/>
    <w:rsid w:val="007D010B"/>
    <w:rsid w:val="007D0264"/>
    <w:rsid w:val="007D08F5"/>
    <w:rsid w:val="007D0991"/>
    <w:rsid w:val="007D09C4"/>
    <w:rsid w:val="007D0D40"/>
    <w:rsid w:val="007D1530"/>
    <w:rsid w:val="007D1AE5"/>
    <w:rsid w:val="007D1BE1"/>
    <w:rsid w:val="007D2059"/>
    <w:rsid w:val="007D2827"/>
    <w:rsid w:val="007D2C6B"/>
    <w:rsid w:val="007D30CB"/>
    <w:rsid w:val="007D3629"/>
    <w:rsid w:val="007D3C02"/>
    <w:rsid w:val="007D4426"/>
    <w:rsid w:val="007D460B"/>
    <w:rsid w:val="007D4CF0"/>
    <w:rsid w:val="007D50C8"/>
    <w:rsid w:val="007D5309"/>
    <w:rsid w:val="007D53AE"/>
    <w:rsid w:val="007D5657"/>
    <w:rsid w:val="007D5724"/>
    <w:rsid w:val="007D5942"/>
    <w:rsid w:val="007D5D48"/>
    <w:rsid w:val="007D5DC1"/>
    <w:rsid w:val="007D5F36"/>
    <w:rsid w:val="007D5F47"/>
    <w:rsid w:val="007D709C"/>
    <w:rsid w:val="007D70FB"/>
    <w:rsid w:val="007D7198"/>
    <w:rsid w:val="007E0033"/>
    <w:rsid w:val="007E00DA"/>
    <w:rsid w:val="007E03DB"/>
    <w:rsid w:val="007E0C79"/>
    <w:rsid w:val="007E1542"/>
    <w:rsid w:val="007E1572"/>
    <w:rsid w:val="007E1910"/>
    <w:rsid w:val="007E1A0C"/>
    <w:rsid w:val="007E2274"/>
    <w:rsid w:val="007E242C"/>
    <w:rsid w:val="007E2F33"/>
    <w:rsid w:val="007E2F85"/>
    <w:rsid w:val="007E32A1"/>
    <w:rsid w:val="007E35E1"/>
    <w:rsid w:val="007E39AE"/>
    <w:rsid w:val="007E4126"/>
    <w:rsid w:val="007E4C52"/>
    <w:rsid w:val="007E4FA2"/>
    <w:rsid w:val="007E5039"/>
    <w:rsid w:val="007E52EA"/>
    <w:rsid w:val="007E589E"/>
    <w:rsid w:val="007E5931"/>
    <w:rsid w:val="007E6878"/>
    <w:rsid w:val="007E6A1A"/>
    <w:rsid w:val="007E71A5"/>
    <w:rsid w:val="007E754C"/>
    <w:rsid w:val="007E7913"/>
    <w:rsid w:val="007E7BD0"/>
    <w:rsid w:val="007F02D2"/>
    <w:rsid w:val="007F031E"/>
    <w:rsid w:val="007F04CF"/>
    <w:rsid w:val="007F071C"/>
    <w:rsid w:val="007F0903"/>
    <w:rsid w:val="007F0AFD"/>
    <w:rsid w:val="007F0F70"/>
    <w:rsid w:val="007F18E5"/>
    <w:rsid w:val="007F1BC7"/>
    <w:rsid w:val="007F1D38"/>
    <w:rsid w:val="007F20BC"/>
    <w:rsid w:val="007F2217"/>
    <w:rsid w:val="007F2540"/>
    <w:rsid w:val="007F262A"/>
    <w:rsid w:val="007F2B69"/>
    <w:rsid w:val="007F2DAC"/>
    <w:rsid w:val="007F2EC9"/>
    <w:rsid w:val="007F30F1"/>
    <w:rsid w:val="007F3556"/>
    <w:rsid w:val="007F3F2C"/>
    <w:rsid w:val="007F4276"/>
    <w:rsid w:val="007F43EB"/>
    <w:rsid w:val="007F470E"/>
    <w:rsid w:val="007F49E8"/>
    <w:rsid w:val="007F4B6D"/>
    <w:rsid w:val="007F4ED9"/>
    <w:rsid w:val="007F571E"/>
    <w:rsid w:val="007F5825"/>
    <w:rsid w:val="007F5E49"/>
    <w:rsid w:val="007F631E"/>
    <w:rsid w:val="007F6B63"/>
    <w:rsid w:val="007F6F8A"/>
    <w:rsid w:val="007F793E"/>
    <w:rsid w:val="007F7DDB"/>
    <w:rsid w:val="0080064A"/>
    <w:rsid w:val="00800658"/>
    <w:rsid w:val="008007DC"/>
    <w:rsid w:val="00800A93"/>
    <w:rsid w:val="00801465"/>
    <w:rsid w:val="00801B9E"/>
    <w:rsid w:val="00801BE7"/>
    <w:rsid w:val="00801C01"/>
    <w:rsid w:val="00801CEC"/>
    <w:rsid w:val="00801CFD"/>
    <w:rsid w:val="00802444"/>
    <w:rsid w:val="00802A25"/>
    <w:rsid w:val="00803328"/>
    <w:rsid w:val="00803547"/>
    <w:rsid w:val="0080380C"/>
    <w:rsid w:val="00803859"/>
    <w:rsid w:val="00803B62"/>
    <w:rsid w:val="00804724"/>
    <w:rsid w:val="0080496B"/>
    <w:rsid w:val="00804E05"/>
    <w:rsid w:val="0080597E"/>
    <w:rsid w:val="0080609A"/>
    <w:rsid w:val="0080612A"/>
    <w:rsid w:val="008061A4"/>
    <w:rsid w:val="00806442"/>
    <w:rsid w:val="00806BC0"/>
    <w:rsid w:val="00806C9B"/>
    <w:rsid w:val="00806DB5"/>
    <w:rsid w:val="0080709B"/>
    <w:rsid w:val="00807295"/>
    <w:rsid w:val="008073B8"/>
    <w:rsid w:val="00807D6A"/>
    <w:rsid w:val="00807E76"/>
    <w:rsid w:val="0081036A"/>
    <w:rsid w:val="00810828"/>
    <w:rsid w:val="00810DA2"/>
    <w:rsid w:val="00810DD7"/>
    <w:rsid w:val="00810E75"/>
    <w:rsid w:val="0081137C"/>
    <w:rsid w:val="0081160F"/>
    <w:rsid w:val="008117D2"/>
    <w:rsid w:val="0081193F"/>
    <w:rsid w:val="008128F7"/>
    <w:rsid w:val="00812976"/>
    <w:rsid w:val="0081322A"/>
    <w:rsid w:val="0081356B"/>
    <w:rsid w:val="00813727"/>
    <w:rsid w:val="00813A44"/>
    <w:rsid w:val="00813C8D"/>
    <w:rsid w:val="00813CAA"/>
    <w:rsid w:val="0081422D"/>
    <w:rsid w:val="008145E3"/>
    <w:rsid w:val="00814673"/>
    <w:rsid w:val="00814D63"/>
    <w:rsid w:val="00814E25"/>
    <w:rsid w:val="00814F08"/>
    <w:rsid w:val="00814F1C"/>
    <w:rsid w:val="00815A28"/>
    <w:rsid w:val="00815AF7"/>
    <w:rsid w:val="00815B42"/>
    <w:rsid w:val="00815FED"/>
    <w:rsid w:val="0081619A"/>
    <w:rsid w:val="00816431"/>
    <w:rsid w:val="00816F53"/>
    <w:rsid w:val="008173FF"/>
    <w:rsid w:val="0081777E"/>
    <w:rsid w:val="00817E5D"/>
    <w:rsid w:val="00817E82"/>
    <w:rsid w:val="0082014B"/>
    <w:rsid w:val="0082030C"/>
    <w:rsid w:val="00820B7C"/>
    <w:rsid w:val="00820F4C"/>
    <w:rsid w:val="008215F6"/>
    <w:rsid w:val="00821A57"/>
    <w:rsid w:val="00822059"/>
    <w:rsid w:val="00822E02"/>
    <w:rsid w:val="00822E52"/>
    <w:rsid w:val="0082319F"/>
    <w:rsid w:val="008231B7"/>
    <w:rsid w:val="00823542"/>
    <w:rsid w:val="008235E2"/>
    <w:rsid w:val="008236FD"/>
    <w:rsid w:val="008238AD"/>
    <w:rsid w:val="00823971"/>
    <w:rsid w:val="00823FC8"/>
    <w:rsid w:val="00823FF8"/>
    <w:rsid w:val="00824304"/>
    <w:rsid w:val="0082479A"/>
    <w:rsid w:val="00824E34"/>
    <w:rsid w:val="00825EFB"/>
    <w:rsid w:val="00827372"/>
    <w:rsid w:val="0082743E"/>
    <w:rsid w:val="0083063A"/>
    <w:rsid w:val="008307AA"/>
    <w:rsid w:val="0083120D"/>
    <w:rsid w:val="00831CA8"/>
    <w:rsid w:val="008320CE"/>
    <w:rsid w:val="008321CB"/>
    <w:rsid w:val="0083287D"/>
    <w:rsid w:val="00832A58"/>
    <w:rsid w:val="00832A6D"/>
    <w:rsid w:val="00833A7A"/>
    <w:rsid w:val="00833DD9"/>
    <w:rsid w:val="008344B6"/>
    <w:rsid w:val="00834912"/>
    <w:rsid w:val="00835BAB"/>
    <w:rsid w:val="00835C7E"/>
    <w:rsid w:val="00835F19"/>
    <w:rsid w:val="00835F75"/>
    <w:rsid w:val="0083652D"/>
    <w:rsid w:val="008368EB"/>
    <w:rsid w:val="00836FE9"/>
    <w:rsid w:val="008370E0"/>
    <w:rsid w:val="0083714B"/>
    <w:rsid w:val="008378C7"/>
    <w:rsid w:val="00837AB7"/>
    <w:rsid w:val="008403A0"/>
    <w:rsid w:val="0084043B"/>
    <w:rsid w:val="0084048F"/>
    <w:rsid w:val="00840633"/>
    <w:rsid w:val="008412BC"/>
    <w:rsid w:val="0084136B"/>
    <w:rsid w:val="00841526"/>
    <w:rsid w:val="00841B8C"/>
    <w:rsid w:val="008423DB"/>
    <w:rsid w:val="008435F2"/>
    <w:rsid w:val="008446BF"/>
    <w:rsid w:val="00844734"/>
    <w:rsid w:val="00844D47"/>
    <w:rsid w:val="00844DA0"/>
    <w:rsid w:val="00844EDD"/>
    <w:rsid w:val="00845305"/>
    <w:rsid w:val="00845423"/>
    <w:rsid w:val="0084635A"/>
    <w:rsid w:val="0084643A"/>
    <w:rsid w:val="00846B41"/>
    <w:rsid w:val="00846B9D"/>
    <w:rsid w:val="00846CF9"/>
    <w:rsid w:val="008478D5"/>
    <w:rsid w:val="00847E10"/>
    <w:rsid w:val="008506ED"/>
    <w:rsid w:val="00850B88"/>
    <w:rsid w:val="00850D4D"/>
    <w:rsid w:val="00851A95"/>
    <w:rsid w:val="00851BC3"/>
    <w:rsid w:val="00852732"/>
    <w:rsid w:val="008530E3"/>
    <w:rsid w:val="008537CF"/>
    <w:rsid w:val="00853DDC"/>
    <w:rsid w:val="00853E7F"/>
    <w:rsid w:val="00853F41"/>
    <w:rsid w:val="00853F4A"/>
    <w:rsid w:val="00853F8F"/>
    <w:rsid w:val="00854270"/>
    <w:rsid w:val="00854531"/>
    <w:rsid w:val="008547F3"/>
    <w:rsid w:val="00854C88"/>
    <w:rsid w:val="00854E11"/>
    <w:rsid w:val="00854F9E"/>
    <w:rsid w:val="008556E1"/>
    <w:rsid w:val="008556E8"/>
    <w:rsid w:val="00855E93"/>
    <w:rsid w:val="00856266"/>
    <w:rsid w:val="008563B8"/>
    <w:rsid w:val="008569F4"/>
    <w:rsid w:val="00856FF8"/>
    <w:rsid w:val="008575EC"/>
    <w:rsid w:val="00857FE6"/>
    <w:rsid w:val="008606B2"/>
    <w:rsid w:val="00860C12"/>
    <w:rsid w:val="00860F9E"/>
    <w:rsid w:val="00861111"/>
    <w:rsid w:val="00861962"/>
    <w:rsid w:val="00861D59"/>
    <w:rsid w:val="00861E53"/>
    <w:rsid w:val="0086237E"/>
    <w:rsid w:val="0086239B"/>
    <w:rsid w:val="008625B8"/>
    <w:rsid w:val="0086262F"/>
    <w:rsid w:val="00862634"/>
    <w:rsid w:val="0086263A"/>
    <w:rsid w:val="00863074"/>
    <w:rsid w:val="0086338F"/>
    <w:rsid w:val="008637C7"/>
    <w:rsid w:val="008639F2"/>
    <w:rsid w:val="00863AF1"/>
    <w:rsid w:val="0086453C"/>
    <w:rsid w:val="00864B6C"/>
    <w:rsid w:val="00864B9B"/>
    <w:rsid w:val="00864C19"/>
    <w:rsid w:val="008652BC"/>
    <w:rsid w:val="0086544A"/>
    <w:rsid w:val="00865708"/>
    <w:rsid w:val="008658C8"/>
    <w:rsid w:val="00865C27"/>
    <w:rsid w:val="00865DB7"/>
    <w:rsid w:val="00866197"/>
    <w:rsid w:val="00866F30"/>
    <w:rsid w:val="008701EE"/>
    <w:rsid w:val="00870719"/>
    <w:rsid w:val="00870C9A"/>
    <w:rsid w:val="00870CF9"/>
    <w:rsid w:val="00871252"/>
    <w:rsid w:val="00871530"/>
    <w:rsid w:val="00871CDF"/>
    <w:rsid w:val="00871DDC"/>
    <w:rsid w:val="00872068"/>
    <w:rsid w:val="008724E2"/>
    <w:rsid w:val="00872A53"/>
    <w:rsid w:val="00872A89"/>
    <w:rsid w:val="00872DD2"/>
    <w:rsid w:val="00873758"/>
    <w:rsid w:val="00873897"/>
    <w:rsid w:val="00873D06"/>
    <w:rsid w:val="00874292"/>
    <w:rsid w:val="008746A9"/>
    <w:rsid w:val="00875277"/>
    <w:rsid w:val="008753CB"/>
    <w:rsid w:val="0087557F"/>
    <w:rsid w:val="00875C71"/>
    <w:rsid w:val="00876157"/>
    <w:rsid w:val="00876251"/>
    <w:rsid w:val="00876353"/>
    <w:rsid w:val="00876843"/>
    <w:rsid w:val="00876BF3"/>
    <w:rsid w:val="008770D4"/>
    <w:rsid w:val="00877B79"/>
    <w:rsid w:val="00877C3F"/>
    <w:rsid w:val="00877F12"/>
    <w:rsid w:val="0088037F"/>
    <w:rsid w:val="008815C2"/>
    <w:rsid w:val="00881E95"/>
    <w:rsid w:val="00881F2C"/>
    <w:rsid w:val="008823EA"/>
    <w:rsid w:val="00882451"/>
    <w:rsid w:val="00882664"/>
    <w:rsid w:val="00882F8C"/>
    <w:rsid w:val="00883098"/>
    <w:rsid w:val="008831A9"/>
    <w:rsid w:val="00883848"/>
    <w:rsid w:val="0088391D"/>
    <w:rsid w:val="00884079"/>
    <w:rsid w:val="008841C7"/>
    <w:rsid w:val="00884736"/>
    <w:rsid w:val="008851AD"/>
    <w:rsid w:val="008853FA"/>
    <w:rsid w:val="00885521"/>
    <w:rsid w:val="00885776"/>
    <w:rsid w:val="008864AB"/>
    <w:rsid w:val="008865B4"/>
    <w:rsid w:val="008868BF"/>
    <w:rsid w:val="00886AD7"/>
    <w:rsid w:val="00886C48"/>
    <w:rsid w:val="00886EC4"/>
    <w:rsid w:val="00886F57"/>
    <w:rsid w:val="0088729F"/>
    <w:rsid w:val="0088735C"/>
    <w:rsid w:val="00887547"/>
    <w:rsid w:val="00887740"/>
    <w:rsid w:val="00887C5E"/>
    <w:rsid w:val="008909D3"/>
    <w:rsid w:val="00890C9F"/>
    <w:rsid w:val="008913D3"/>
    <w:rsid w:val="00891418"/>
    <w:rsid w:val="0089150E"/>
    <w:rsid w:val="008917B2"/>
    <w:rsid w:val="008917E1"/>
    <w:rsid w:val="008918E1"/>
    <w:rsid w:val="0089227C"/>
    <w:rsid w:val="00892316"/>
    <w:rsid w:val="00892AE9"/>
    <w:rsid w:val="00892B2D"/>
    <w:rsid w:val="00892C44"/>
    <w:rsid w:val="00892DB4"/>
    <w:rsid w:val="008936E7"/>
    <w:rsid w:val="00893B41"/>
    <w:rsid w:val="008943B6"/>
    <w:rsid w:val="008943B7"/>
    <w:rsid w:val="00894BDD"/>
    <w:rsid w:val="00895050"/>
    <w:rsid w:val="008952BC"/>
    <w:rsid w:val="0089565F"/>
    <w:rsid w:val="008959ED"/>
    <w:rsid w:val="0089681C"/>
    <w:rsid w:val="00897022"/>
    <w:rsid w:val="0089723E"/>
    <w:rsid w:val="00897584"/>
    <w:rsid w:val="008978AE"/>
    <w:rsid w:val="00897E6D"/>
    <w:rsid w:val="008A0390"/>
    <w:rsid w:val="008A0B7F"/>
    <w:rsid w:val="008A0FE7"/>
    <w:rsid w:val="008A1B41"/>
    <w:rsid w:val="008A1F7F"/>
    <w:rsid w:val="008A2081"/>
    <w:rsid w:val="008A2346"/>
    <w:rsid w:val="008A340B"/>
    <w:rsid w:val="008A371E"/>
    <w:rsid w:val="008A3B88"/>
    <w:rsid w:val="008A3E05"/>
    <w:rsid w:val="008A3E54"/>
    <w:rsid w:val="008A43D4"/>
    <w:rsid w:val="008A4B3F"/>
    <w:rsid w:val="008A59BA"/>
    <w:rsid w:val="008A5DEF"/>
    <w:rsid w:val="008A66B4"/>
    <w:rsid w:val="008A6C90"/>
    <w:rsid w:val="008A6F87"/>
    <w:rsid w:val="008A700B"/>
    <w:rsid w:val="008A7FC6"/>
    <w:rsid w:val="008B031E"/>
    <w:rsid w:val="008B1D93"/>
    <w:rsid w:val="008B1ED3"/>
    <w:rsid w:val="008B2B03"/>
    <w:rsid w:val="008B36F7"/>
    <w:rsid w:val="008B3D9E"/>
    <w:rsid w:val="008B46A8"/>
    <w:rsid w:val="008B5011"/>
    <w:rsid w:val="008B518D"/>
    <w:rsid w:val="008B63FC"/>
    <w:rsid w:val="008B6889"/>
    <w:rsid w:val="008B6F23"/>
    <w:rsid w:val="008B77EF"/>
    <w:rsid w:val="008B7B7E"/>
    <w:rsid w:val="008B7BC5"/>
    <w:rsid w:val="008B7D91"/>
    <w:rsid w:val="008C0627"/>
    <w:rsid w:val="008C0827"/>
    <w:rsid w:val="008C0FA9"/>
    <w:rsid w:val="008C1078"/>
    <w:rsid w:val="008C16B9"/>
    <w:rsid w:val="008C1B8E"/>
    <w:rsid w:val="008C1F3A"/>
    <w:rsid w:val="008C2364"/>
    <w:rsid w:val="008C23B7"/>
    <w:rsid w:val="008C29CA"/>
    <w:rsid w:val="008C2C7D"/>
    <w:rsid w:val="008C306D"/>
    <w:rsid w:val="008C32DC"/>
    <w:rsid w:val="008C32F1"/>
    <w:rsid w:val="008C3908"/>
    <w:rsid w:val="008C3957"/>
    <w:rsid w:val="008C3D07"/>
    <w:rsid w:val="008C4652"/>
    <w:rsid w:val="008C555C"/>
    <w:rsid w:val="008C57B2"/>
    <w:rsid w:val="008C5E29"/>
    <w:rsid w:val="008C63AD"/>
    <w:rsid w:val="008C689A"/>
    <w:rsid w:val="008C6D4E"/>
    <w:rsid w:val="008C6FDC"/>
    <w:rsid w:val="008C784A"/>
    <w:rsid w:val="008C7B22"/>
    <w:rsid w:val="008C7DBB"/>
    <w:rsid w:val="008D0E1E"/>
    <w:rsid w:val="008D1228"/>
    <w:rsid w:val="008D1A0A"/>
    <w:rsid w:val="008D1CE9"/>
    <w:rsid w:val="008D1CF9"/>
    <w:rsid w:val="008D1E68"/>
    <w:rsid w:val="008D2526"/>
    <w:rsid w:val="008D28CB"/>
    <w:rsid w:val="008D2DB4"/>
    <w:rsid w:val="008D2DEC"/>
    <w:rsid w:val="008D2F4A"/>
    <w:rsid w:val="008D2F89"/>
    <w:rsid w:val="008D355B"/>
    <w:rsid w:val="008D3691"/>
    <w:rsid w:val="008D3BAE"/>
    <w:rsid w:val="008D482A"/>
    <w:rsid w:val="008D50FF"/>
    <w:rsid w:val="008D5692"/>
    <w:rsid w:val="008D5ACB"/>
    <w:rsid w:val="008D5EC4"/>
    <w:rsid w:val="008D629A"/>
    <w:rsid w:val="008D6553"/>
    <w:rsid w:val="008D69A1"/>
    <w:rsid w:val="008D6DE2"/>
    <w:rsid w:val="008D7280"/>
    <w:rsid w:val="008D747F"/>
    <w:rsid w:val="008E0067"/>
    <w:rsid w:val="008E041E"/>
    <w:rsid w:val="008E06FF"/>
    <w:rsid w:val="008E0F75"/>
    <w:rsid w:val="008E132A"/>
    <w:rsid w:val="008E137D"/>
    <w:rsid w:val="008E152D"/>
    <w:rsid w:val="008E18A5"/>
    <w:rsid w:val="008E2CF0"/>
    <w:rsid w:val="008E344F"/>
    <w:rsid w:val="008E3AE2"/>
    <w:rsid w:val="008E3EF0"/>
    <w:rsid w:val="008E4B7E"/>
    <w:rsid w:val="008E569A"/>
    <w:rsid w:val="008E57AC"/>
    <w:rsid w:val="008E585D"/>
    <w:rsid w:val="008E5935"/>
    <w:rsid w:val="008E5940"/>
    <w:rsid w:val="008E5FDE"/>
    <w:rsid w:val="008E61B0"/>
    <w:rsid w:val="008E6453"/>
    <w:rsid w:val="008E649F"/>
    <w:rsid w:val="008E6885"/>
    <w:rsid w:val="008E6890"/>
    <w:rsid w:val="008E689F"/>
    <w:rsid w:val="008E69D9"/>
    <w:rsid w:val="008E6D6C"/>
    <w:rsid w:val="008E71C1"/>
    <w:rsid w:val="008E71E2"/>
    <w:rsid w:val="008E7301"/>
    <w:rsid w:val="008E7391"/>
    <w:rsid w:val="008E73B1"/>
    <w:rsid w:val="008E7541"/>
    <w:rsid w:val="008E768B"/>
    <w:rsid w:val="008E78D6"/>
    <w:rsid w:val="008E799B"/>
    <w:rsid w:val="008E7C79"/>
    <w:rsid w:val="008E7F89"/>
    <w:rsid w:val="008F0265"/>
    <w:rsid w:val="008F02E1"/>
    <w:rsid w:val="008F055F"/>
    <w:rsid w:val="008F0599"/>
    <w:rsid w:val="008F081A"/>
    <w:rsid w:val="008F0D2A"/>
    <w:rsid w:val="008F0E97"/>
    <w:rsid w:val="008F11E6"/>
    <w:rsid w:val="008F15B9"/>
    <w:rsid w:val="008F188E"/>
    <w:rsid w:val="008F1F5A"/>
    <w:rsid w:val="008F2021"/>
    <w:rsid w:val="008F236A"/>
    <w:rsid w:val="008F2709"/>
    <w:rsid w:val="008F2E37"/>
    <w:rsid w:val="008F2E3D"/>
    <w:rsid w:val="008F2F6C"/>
    <w:rsid w:val="008F2FD4"/>
    <w:rsid w:val="008F33A5"/>
    <w:rsid w:val="008F3649"/>
    <w:rsid w:val="008F3B1E"/>
    <w:rsid w:val="008F3D97"/>
    <w:rsid w:val="008F40B7"/>
    <w:rsid w:val="008F4771"/>
    <w:rsid w:val="008F4A3F"/>
    <w:rsid w:val="008F4DB3"/>
    <w:rsid w:val="008F5563"/>
    <w:rsid w:val="008F577A"/>
    <w:rsid w:val="008F5DA5"/>
    <w:rsid w:val="008F66D1"/>
    <w:rsid w:val="008F67BD"/>
    <w:rsid w:val="008F6AF0"/>
    <w:rsid w:val="008F7E71"/>
    <w:rsid w:val="009007D1"/>
    <w:rsid w:val="00900936"/>
    <w:rsid w:val="00900A2C"/>
    <w:rsid w:val="00901C72"/>
    <w:rsid w:val="00902230"/>
    <w:rsid w:val="00902708"/>
    <w:rsid w:val="00902A3E"/>
    <w:rsid w:val="00902ADC"/>
    <w:rsid w:val="00902F9B"/>
    <w:rsid w:val="00902FAD"/>
    <w:rsid w:val="00903340"/>
    <w:rsid w:val="00903408"/>
    <w:rsid w:val="00903501"/>
    <w:rsid w:val="00903624"/>
    <w:rsid w:val="00903767"/>
    <w:rsid w:val="00903CCC"/>
    <w:rsid w:val="00903FF8"/>
    <w:rsid w:val="009047A0"/>
    <w:rsid w:val="00905066"/>
    <w:rsid w:val="00905A0B"/>
    <w:rsid w:val="00905FB7"/>
    <w:rsid w:val="009062AC"/>
    <w:rsid w:val="00906F05"/>
    <w:rsid w:val="0090711A"/>
    <w:rsid w:val="009076F4"/>
    <w:rsid w:val="00907889"/>
    <w:rsid w:val="00907D35"/>
    <w:rsid w:val="00907EAA"/>
    <w:rsid w:val="00907EDD"/>
    <w:rsid w:val="00910332"/>
    <w:rsid w:val="00910B42"/>
    <w:rsid w:val="00910C8E"/>
    <w:rsid w:val="00910F56"/>
    <w:rsid w:val="009111C7"/>
    <w:rsid w:val="00911B3A"/>
    <w:rsid w:val="00912488"/>
    <w:rsid w:val="00912497"/>
    <w:rsid w:val="00912746"/>
    <w:rsid w:val="00912DC6"/>
    <w:rsid w:val="00912E7A"/>
    <w:rsid w:val="00913022"/>
    <w:rsid w:val="009139DE"/>
    <w:rsid w:val="00914036"/>
    <w:rsid w:val="00914658"/>
    <w:rsid w:val="009148A5"/>
    <w:rsid w:val="00914AD1"/>
    <w:rsid w:val="00915257"/>
    <w:rsid w:val="0091562F"/>
    <w:rsid w:val="00915D03"/>
    <w:rsid w:val="00915E63"/>
    <w:rsid w:val="00916502"/>
    <w:rsid w:val="00916E72"/>
    <w:rsid w:val="00916FB3"/>
    <w:rsid w:val="0091783A"/>
    <w:rsid w:val="00917CCE"/>
    <w:rsid w:val="00920B54"/>
    <w:rsid w:val="00920D93"/>
    <w:rsid w:val="00921084"/>
    <w:rsid w:val="00921F1D"/>
    <w:rsid w:val="00922049"/>
    <w:rsid w:val="009232F5"/>
    <w:rsid w:val="009233AA"/>
    <w:rsid w:val="00923ABD"/>
    <w:rsid w:val="00923C8F"/>
    <w:rsid w:val="00923FCE"/>
    <w:rsid w:val="00924223"/>
    <w:rsid w:val="009244D5"/>
    <w:rsid w:val="00924918"/>
    <w:rsid w:val="00924C31"/>
    <w:rsid w:val="009255CF"/>
    <w:rsid w:val="00925614"/>
    <w:rsid w:val="00925977"/>
    <w:rsid w:val="00925A2F"/>
    <w:rsid w:val="0092604E"/>
    <w:rsid w:val="00926770"/>
    <w:rsid w:val="00926BA7"/>
    <w:rsid w:val="00926BDF"/>
    <w:rsid w:val="00926DAD"/>
    <w:rsid w:val="009270A6"/>
    <w:rsid w:val="0092728C"/>
    <w:rsid w:val="00927992"/>
    <w:rsid w:val="00927B5B"/>
    <w:rsid w:val="00927E7F"/>
    <w:rsid w:val="009301DA"/>
    <w:rsid w:val="00930558"/>
    <w:rsid w:val="00930A0A"/>
    <w:rsid w:val="00930CD5"/>
    <w:rsid w:val="00930E7D"/>
    <w:rsid w:val="009310D1"/>
    <w:rsid w:val="009316C0"/>
    <w:rsid w:val="009316C3"/>
    <w:rsid w:val="00931840"/>
    <w:rsid w:val="0093191A"/>
    <w:rsid w:val="0093240C"/>
    <w:rsid w:val="00932549"/>
    <w:rsid w:val="0093319C"/>
    <w:rsid w:val="009335EA"/>
    <w:rsid w:val="00933CF8"/>
    <w:rsid w:val="009344CC"/>
    <w:rsid w:val="00934E6A"/>
    <w:rsid w:val="00934FE5"/>
    <w:rsid w:val="00935146"/>
    <w:rsid w:val="00935400"/>
    <w:rsid w:val="009356F2"/>
    <w:rsid w:val="00935760"/>
    <w:rsid w:val="009359A8"/>
    <w:rsid w:val="00935A1D"/>
    <w:rsid w:val="00935F16"/>
    <w:rsid w:val="00936687"/>
    <w:rsid w:val="00936B4E"/>
    <w:rsid w:val="00936ECA"/>
    <w:rsid w:val="00937069"/>
    <w:rsid w:val="0093715A"/>
    <w:rsid w:val="00937A86"/>
    <w:rsid w:val="00937DA1"/>
    <w:rsid w:val="00940060"/>
    <w:rsid w:val="0094023F"/>
    <w:rsid w:val="009407CB"/>
    <w:rsid w:val="00940928"/>
    <w:rsid w:val="00941231"/>
    <w:rsid w:val="00941308"/>
    <w:rsid w:val="009416C6"/>
    <w:rsid w:val="00941D26"/>
    <w:rsid w:val="00942114"/>
    <w:rsid w:val="00942122"/>
    <w:rsid w:val="0094263A"/>
    <w:rsid w:val="00942814"/>
    <w:rsid w:val="00942DEE"/>
    <w:rsid w:val="00942FD1"/>
    <w:rsid w:val="00943324"/>
    <w:rsid w:val="009434C5"/>
    <w:rsid w:val="00943634"/>
    <w:rsid w:val="00943A6F"/>
    <w:rsid w:val="00944175"/>
    <w:rsid w:val="00944659"/>
    <w:rsid w:val="00944CD3"/>
    <w:rsid w:val="00944E07"/>
    <w:rsid w:val="00945389"/>
    <w:rsid w:val="0094541A"/>
    <w:rsid w:val="00945673"/>
    <w:rsid w:val="009457C8"/>
    <w:rsid w:val="0094583F"/>
    <w:rsid w:val="00945A08"/>
    <w:rsid w:val="00946439"/>
    <w:rsid w:val="00946503"/>
    <w:rsid w:val="00946521"/>
    <w:rsid w:val="00946856"/>
    <w:rsid w:val="00946A20"/>
    <w:rsid w:val="00946B2F"/>
    <w:rsid w:val="0094786D"/>
    <w:rsid w:val="00947ECB"/>
    <w:rsid w:val="0095006F"/>
    <w:rsid w:val="00950108"/>
    <w:rsid w:val="00950189"/>
    <w:rsid w:val="0095043F"/>
    <w:rsid w:val="00950EAE"/>
    <w:rsid w:val="00950F6E"/>
    <w:rsid w:val="00951283"/>
    <w:rsid w:val="0095183A"/>
    <w:rsid w:val="00952053"/>
    <w:rsid w:val="00952681"/>
    <w:rsid w:val="0095365C"/>
    <w:rsid w:val="00953DD4"/>
    <w:rsid w:val="00953E3D"/>
    <w:rsid w:val="00953E56"/>
    <w:rsid w:val="0095476D"/>
    <w:rsid w:val="00954A87"/>
    <w:rsid w:val="00956041"/>
    <w:rsid w:val="00956387"/>
    <w:rsid w:val="00956FD7"/>
    <w:rsid w:val="0095728B"/>
    <w:rsid w:val="00960069"/>
    <w:rsid w:val="00960E10"/>
    <w:rsid w:val="009613E5"/>
    <w:rsid w:val="00961842"/>
    <w:rsid w:val="00961A70"/>
    <w:rsid w:val="00961F33"/>
    <w:rsid w:val="00961F97"/>
    <w:rsid w:val="009626F0"/>
    <w:rsid w:val="0096296B"/>
    <w:rsid w:val="0096310A"/>
    <w:rsid w:val="00963FAE"/>
    <w:rsid w:val="009643AC"/>
    <w:rsid w:val="00964BD3"/>
    <w:rsid w:val="00964E7A"/>
    <w:rsid w:val="00965254"/>
    <w:rsid w:val="00965558"/>
    <w:rsid w:val="009657DE"/>
    <w:rsid w:val="00965F1D"/>
    <w:rsid w:val="009661C2"/>
    <w:rsid w:val="0096633A"/>
    <w:rsid w:val="009664A9"/>
    <w:rsid w:val="0096663E"/>
    <w:rsid w:val="00966B8A"/>
    <w:rsid w:val="00966E63"/>
    <w:rsid w:val="00967461"/>
    <w:rsid w:val="0096761A"/>
    <w:rsid w:val="009679AD"/>
    <w:rsid w:val="00967AF1"/>
    <w:rsid w:val="009705AE"/>
    <w:rsid w:val="00970AA0"/>
    <w:rsid w:val="00970E61"/>
    <w:rsid w:val="009711CF"/>
    <w:rsid w:val="009715CC"/>
    <w:rsid w:val="0097180A"/>
    <w:rsid w:val="0097180E"/>
    <w:rsid w:val="0097188E"/>
    <w:rsid w:val="00972233"/>
    <w:rsid w:val="0097340C"/>
    <w:rsid w:val="00973B13"/>
    <w:rsid w:val="00973BA2"/>
    <w:rsid w:val="0097407C"/>
    <w:rsid w:val="00974799"/>
    <w:rsid w:val="0097489B"/>
    <w:rsid w:val="00974DF0"/>
    <w:rsid w:val="00975496"/>
    <w:rsid w:val="009756D4"/>
    <w:rsid w:val="00976480"/>
    <w:rsid w:val="00976607"/>
    <w:rsid w:val="00976C8D"/>
    <w:rsid w:val="00977868"/>
    <w:rsid w:val="00977B23"/>
    <w:rsid w:val="00977CF7"/>
    <w:rsid w:val="00980144"/>
    <w:rsid w:val="009809BA"/>
    <w:rsid w:val="009810A8"/>
    <w:rsid w:val="009811BD"/>
    <w:rsid w:val="009814FF"/>
    <w:rsid w:val="00981B86"/>
    <w:rsid w:val="00981EDF"/>
    <w:rsid w:val="00981EF8"/>
    <w:rsid w:val="0098230D"/>
    <w:rsid w:val="00982538"/>
    <w:rsid w:val="00982A90"/>
    <w:rsid w:val="00982DED"/>
    <w:rsid w:val="00982EB7"/>
    <w:rsid w:val="00983A0C"/>
    <w:rsid w:val="00983E06"/>
    <w:rsid w:val="00984B29"/>
    <w:rsid w:val="00984F56"/>
    <w:rsid w:val="0098516F"/>
    <w:rsid w:val="00985704"/>
    <w:rsid w:val="00985CD8"/>
    <w:rsid w:val="00985E2F"/>
    <w:rsid w:val="00986172"/>
    <w:rsid w:val="0098650E"/>
    <w:rsid w:val="00986AC4"/>
    <w:rsid w:val="009873D7"/>
    <w:rsid w:val="00987522"/>
    <w:rsid w:val="00987626"/>
    <w:rsid w:val="00987A4B"/>
    <w:rsid w:val="009900EA"/>
    <w:rsid w:val="009902B7"/>
    <w:rsid w:val="00990CFA"/>
    <w:rsid w:val="00990EE8"/>
    <w:rsid w:val="00991245"/>
    <w:rsid w:val="00991330"/>
    <w:rsid w:val="00991715"/>
    <w:rsid w:val="009917F2"/>
    <w:rsid w:val="00991BFB"/>
    <w:rsid w:val="00991E18"/>
    <w:rsid w:val="00992476"/>
    <w:rsid w:val="0099257F"/>
    <w:rsid w:val="00992E8F"/>
    <w:rsid w:val="0099305B"/>
    <w:rsid w:val="00994ACE"/>
    <w:rsid w:val="00994F5A"/>
    <w:rsid w:val="00994FA4"/>
    <w:rsid w:val="00995032"/>
    <w:rsid w:val="009952D8"/>
    <w:rsid w:val="0099550E"/>
    <w:rsid w:val="00995EBF"/>
    <w:rsid w:val="00996442"/>
    <w:rsid w:val="00996629"/>
    <w:rsid w:val="0099688E"/>
    <w:rsid w:val="00996EBB"/>
    <w:rsid w:val="00997229"/>
    <w:rsid w:val="00997364"/>
    <w:rsid w:val="00997662"/>
    <w:rsid w:val="00997779"/>
    <w:rsid w:val="00997803"/>
    <w:rsid w:val="00997D8E"/>
    <w:rsid w:val="00997E7D"/>
    <w:rsid w:val="009A0707"/>
    <w:rsid w:val="009A0786"/>
    <w:rsid w:val="009A0B4D"/>
    <w:rsid w:val="009A0CF0"/>
    <w:rsid w:val="009A0E23"/>
    <w:rsid w:val="009A1984"/>
    <w:rsid w:val="009A1AB8"/>
    <w:rsid w:val="009A1B45"/>
    <w:rsid w:val="009A1F0A"/>
    <w:rsid w:val="009A1F41"/>
    <w:rsid w:val="009A212E"/>
    <w:rsid w:val="009A215B"/>
    <w:rsid w:val="009A2926"/>
    <w:rsid w:val="009A29BF"/>
    <w:rsid w:val="009A2B73"/>
    <w:rsid w:val="009A2CB8"/>
    <w:rsid w:val="009A3315"/>
    <w:rsid w:val="009A3362"/>
    <w:rsid w:val="009A3DFD"/>
    <w:rsid w:val="009A3F1C"/>
    <w:rsid w:val="009A406A"/>
    <w:rsid w:val="009A4149"/>
    <w:rsid w:val="009A4519"/>
    <w:rsid w:val="009A45EC"/>
    <w:rsid w:val="009A4B71"/>
    <w:rsid w:val="009A4BCC"/>
    <w:rsid w:val="009A4C65"/>
    <w:rsid w:val="009A4FBD"/>
    <w:rsid w:val="009A5082"/>
    <w:rsid w:val="009A50BE"/>
    <w:rsid w:val="009A5A46"/>
    <w:rsid w:val="009A5AE3"/>
    <w:rsid w:val="009A5D37"/>
    <w:rsid w:val="009A5D63"/>
    <w:rsid w:val="009A5E7C"/>
    <w:rsid w:val="009A67CD"/>
    <w:rsid w:val="009A67F7"/>
    <w:rsid w:val="009A714E"/>
    <w:rsid w:val="009A71D8"/>
    <w:rsid w:val="009A7292"/>
    <w:rsid w:val="009A758F"/>
    <w:rsid w:val="009B02BF"/>
    <w:rsid w:val="009B07D8"/>
    <w:rsid w:val="009B084B"/>
    <w:rsid w:val="009B09B8"/>
    <w:rsid w:val="009B0C4A"/>
    <w:rsid w:val="009B0FB4"/>
    <w:rsid w:val="009B1027"/>
    <w:rsid w:val="009B14ED"/>
    <w:rsid w:val="009B176D"/>
    <w:rsid w:val="009B286C"/>
    <w:rsid w:val="009B2A48"/>
    <w:rsid w:val="009B3E8D"/>
    <w:rsid w:val="009B495F"/>
    <w:rsid w:val="009B4B89"/>
    <w:rsid w:val="009B514B"/>
    <w:rsid w:val="009B5AB6"/>
    <w:rsid w:val="009B5FBA"/>
    <w:rsid w:val="009B6D81"/>
    <w:rsid w:val="009B72F1"/>
    <w:rsid w:val="009B776E"/>
    <w:rsid w:val="009B7B25"/>
    <w:rsid w:val="009B7C00"/>
    <w:rsid w:val="009B7C17"/>
    <w:rsid w:val="009C03A4"/>
    <w:rsid w:val="009C0400"/>
    <w:rsid w:val="009C0FE6"/>
    <w:rsid w:val="009C12F9"/>
    <w:rsid w:val="009C2556"/>
    <w:rsid w:val="009C3CC9"/>
    <w:rsid w:val="009C4416"/>
    <w:rsid w:val="009C4714"/>
    <w:rsid w:val="009C4A94"/>
    <w:rsid w:val="009C4BC0"/>
    <w:rsid w:val="009C4E10"/>
    <w:rsid w:val="009C5146"/>
    <w:rsid w:val="009C51CD"/>
    <w:rsid w:val="009C530F"/>
    <w:rsid w:val="009C5502"/>
    <w:rsid w:val="009C5F67"/>
    <w:rsid w:val="009C6308"/>
    <w:rsid w:val="009C74AC"/>
    <w:rsid w:val="009C7729"/>
    <w:rsid w:val="009C7EFF"/>
    <w:rsid w:val="009D00E6"/>
    <w:rsid w:val="009D07D4"/>
    <w:rsid w:val="009D0E01"/>
    <w:rsid w:val="009D1023"/>
    <w:rsid w:val="009D13DE"/>
    <w:rsid w:val="009D1436"/>
    <w:rsid w:val="009D1867"/>
    <w:rsid w:val="009D18B2"/>
    <w:rsid w:val="009D19FA"/>
    <w:rsid w:val="009D1E9D"/>
    <w:rsid w:val="009D2029"/>
    <w:rsid w:val="009D2275"/>
    <w:rsid w:val="009D26F2"/>
    <w:rsid w:val="009D2A0D"/>
    <w:rsid w:val="009D2C41"/>
    <w:rsid w:val="009D2C9C"/>
    <w:rsid w:val="009D3B46"/>
    <w:rsid w:val="009D4C28"/>
    <w:rsid w:val="009D54B6"/>
    <w:rsid w:val="009D5C27"/>
    <w:rsid w:val="009D5F9C"/>
    <w:rsid w:val="009D6285"/>
    <w:rsid w:val="009D6532"/>
    <w:rsid w:val="009D6A38"/>
    <w:rsid w:val="009D700D"/>
    <w:rsid w:val="009D799F"/>
    <w:rsid w:val="009D7CB3"/>
    <w:rsid w:val="009D7FE7"/>
    <w:rsid w:val="009E052F"/>
    <w:rsid w:val="009E0638"/>
    <w:rsid w:val="009E0D96"/>
    <w:rsid w:val="009E0E20"/>
    <w:rsid w:val="009E0F89"/>
    <w:rsid w:val="009E1061"/>
    <w:rsid w:val="009E13F3"/>
    <w:rsid w:val="009E1706"/>
    <w:rsid w:val="009E2314"/>
    <w:rsid w:val="009E291A"/>
    <w:rsid w:val="009E29E1"/>
    <w:rsid w:val="009E2BED"/>
    <w:rsid w:val="009E2E33"/>
    <w:rsid w:val="009E2FD4"/>
    <w:rsid w:val="009E30C8"/>
    <w:rsid w:val="009E3750"/>
    <w:rsid w:val="009E4ABD"/>
    <w:rsid w:val="009E4EBE"/>
    <w:rsid w:val="009E50B9"/>
    <w:rsid w:val="009E5AEB"/>
    <w:rsid w:val="009E5DFE"/>
    <w:rsid w:val="009E5FB0"/>
    <w:rsid w:val="009E6665"/>
    <w:rsid w:val="009E6C09"/>
    <w:rsid w:val="009E6D3C"/>
    <w:rsid w:val="009E6DEC"/>
    <w:rsid w:val="009E723D"/>
    <w:rsid w:val="009E7888"/>
    <w:rsid w:val="009E7B80"/>
    <w:rsid w:val="009E7CB0"/>
    <w:rsid w:val="009E7F0F"/>
    <w:rsid w:val="009F0DFC"/>
    <w:rsid w:val="009F0F5B"/>
    <w:rsid w:val="009F16FD"/>
    <w:rsid w:val="009F1FE2"/>
    <w:rsid w:val="009F2141"/>
    <w:rsid w:val="009F2913"/>
    <w:rsid w:val="009F2C10"/>
    <w:rsid w:val="009F2CDC"/>
    <w:rsid w:val="009F2F37"/>
    <w:rsid w:val="009F2FD4"/>
    <w:rsid w:val="009F3071"/>
    <w:rsid w:val="009F31B9"/>
    <w:rsid w:val="009F33A8"/>
    <w:rsid w:val="009F379C"/>
    <w:rsid w:val="009F407F"/>
    <w:rsid w:val="009F4117"/>
    <w:rsid w:val="009F4BFD"/>
    <w:rsid w:val="009F5206"/>
    <w:rsid w:val="009F53B8"/>
    <w:rsid w:val="009F55B9"/>
    <w:rsid w:val="009F5741"/>
    <w:rsid w:val="009F58CC"/>
    <w:rsid w:val="009F69A9"/>
    <w:rsid w:val="009F69DA"/>
    <w:rsid w:val="009F6A69"/>
    <w:rsid w:val="009F707F"/>
    <w:rsid w:val="009F73CE"/>
    <w:rsid w:val="009F77E5"/>
    <w:rsid w:val="009F77FD"/>
    <w:rsid w:val="009F79F2"/>
    <w:rsid w:val="00A00037"/>
    <w:rsid w:val="00A005C6"/>
    <w:rsid w:val="00A0064E"/>
    <w:rsid w:val="00A006A8"/>
    <w:rsid w:val="00A014CD"/>
    <w:rsid w:val="00A0150C"/>
    <w:rsid w:val="00A0170A"/>
    <w:rsid w:val="00A019F5"/>
    <w:rsid w:val="00A01EEF"/>
    <w:rsid w:val="00A01FF1"/>
    <w:rsid w:val="00A02413"/>
    <w:rsid w:val="00A027D2"/>
    <w:rsid w:val="00A02A64"/>
    <w:rsid w:val="00A02B0F"/>
    <w:rsid w:val="00A033E8"/>
    <w:rsid w:val="00A0397D"/>
    <w:rsid w:val="00A03B00"/>
    <w:rsid w:val="00A03D5E"/>
    <w:rsid w:val="00A04D29"/>
    <w:rsid w:val="00A04F79"/>
    <w:rsid w:val="00A05317"/>
    <w:rsid w:val="00A053C8"/>
    <w:rsid w:val="00A05806"/>
    <w:rsid w:val="00A05941"/>
    <w:rsid w:val="00A059F8"/>
    <w:rsid w:val="00A06466"/>
    <w:rsid w:val="00A065C5"/>
    <w:rsid w:val="00A06D46"/>
    <w:rsid w:val="00A06E5F"/>
    <w:rsid w:val="00A070EB"/>
    <w:rsid w:val="00A07117"/>
    <w:rsid w:val="00A07508"/>
    <w:rsid w:val="00A07C90"/>
    <w:rsid w:val="00A1002C"/>
    <w:rsid w:val="00A101A9"/>
    <w:rsid w:val="00A1056F"/>
    <w:rsid w:val="00A1058F"/>
    <w:rsid w:val="00A10617"/>
    <w:rsid w:val="00A10A59"/>
    <w:rsid w:val="00A11190"/>
    <w:rsid w:val="00A1122E"/>
    <w:rsid w:val="00A117B6"/>
    <w:rsid w:val="00A117DD"/>
    <w:rsid w:val="00A11A3F"/>
    <w:rsid w:val="00A11ED2"/>
    <w:rsid w:val="00A12137"/>
    <w:rsid w:val="00A12391"/>
    <w:rsid w:val="00A12EFB"/>
    <w:rsid w:val="00A134FC"/>
    <w:rsid w:val="00A137EB"/>
    <w:rsid w:val="00A13CFF"/>
    <w:rsid w:val="00A14B37"/>
    <w:rsid w:val="00A14CB0"/>
    <w:rsid w:val="00A14E8E"/>
    <w:rsid w:val="00A15012"/>
    <w:rsid w:val="00A151A7"/>
    <w:rsid w:val="00A1576D"/>
    <w:rsid w:val="00A158BE"/>
    <w:rsid w:val="00A15DBC"/>
    <w:rsid w:val="00A1634A"/>
    <w:rsid w:val="00A16716"/>
    <w:rsid w:val="00A16777"/>
    <w:rsid w:val="00A16898"/>
    <w:rsid w:val="00A16BD8"/>
    <w:rsid w:val="00A17F54"/>
    <w:rsid w:val="00A201BE"/>
    <w:rsid w:val="00A20B0A"/>
    <w:rsid w:val="00A20B44"/>
    <w:rsid w:val="00A20F9E"/>
    <w:rsid w:val="00A21446"/>
    <w:rsid w:val="00A21B51"/>
    <w:rsid w:val="00A221D0"/>
    <w:rsid w:val="00A22245"/>
    <w:rsid w:val="00A22A00"/>
    <w:rsid w:val="00A22A22"/>
    <w:rsid w:val="00A233FA"/>
    <w:rsid w:val="00A23419"/>
    <w:rsid w:val="00A234FB"/>
    <w:rsid w:val="00A238A6"/>
    <w:rsid w:val="00A2396D"/>
    <w:rsid w:val="00A24407"/>
    <w:rsid w:val="00A25333"/>
    <w:rsid w:val="00A255A4"/>
    <w:rsid w:val="00A25944"/>
    <w:rsid w:val="00A25C5A"/>
    <w:rsid w:val="00A25CE5"/>
    <w:rsid w:val="00A2668B"/>
    <w:rsid w:val="00A26F30"/>
    <w:rsid w:val="00A27E99"/>
    <w:rsid w:val="00A302E7"/>
    <w:rsid w:val="00A305D9"/>
    <w:rsid w:val="00A30B08"/>
    <w:rsid w:val="00A30CDE"/>
    <w:rsid w:val="00A31286"/>
    <w:rsid w:val="00A3149F"/>
    <w:rsid w:val="00A31907"/>
    <w:rsid w:val="00A31940"/>
    <w:rsid w:val="00A3195A"/>
    <w:rsid w:val="00A31E7A"/>
    <w:rsid w:val="00A31FF7"/>
    <w:rsid w:val="00A32753"/>
    <w:rsid w:val="00A328EC"/>
    <w:rsid w:val="00A33098"/>
    <w:rsid w:val="00A33723"/>
    <w:rsid w:val="00A33F36"/>
    <w:rsid w:val="00A340AF"/>
    <w:rsid w:val="00A34189"/>
    <w:rsid w:val="00A3497F"/>
    <w:rsid w:val="00A34C7B"/>
    <w:rsid w:val="00A352AC"/>
    <w:rsid w:val="00A356A8"/>
    <w:rsid w:val="00A35BB7"/>
    <w:rsid w:val="00A3628B"/>
    <w:rsid w:val="00A3630C"/>
    <w:rsid w:val="00A36461"/>
    <w:rsid w:val="00A371A6"/>
    <w:rsid w:val="00A3720F"/>
    <w:rsid w:val="00A37B09"/>
    <w:rsid w:val="00A404DC"/>
    <w:rsid w:val="00A404E8"/>
    <w:rsid w:val="00A4075E"/>
    <w:rsid w:val="00A40ED0"/>
    <w:rsid w:val="00A40EF0"/>
    <w:rsid w:val="00A41078"/>
    <w:rsid w:val="00A41605"/>
    <w:rsid w:val="00A418B1"/>
    <w:rsid w:val="00A41A46"/>
    <w:rsid w:val="00A41DF5"/>
    <w:rsid w:val="00A41E06"/>
    <w:rsid w:val="00A41EC8"/>
    <w:rsid w:val="00A41F89"/>
    <w:rsid w:val="00A420EB"/>
    <w:rsid w:val="00A422CD"/>
    <w:rsid w:val="00A4265F"/>
    <w:rsid w:val="00A42696"/>
    <w:rsid w:val="00A428EF"/>
    <w:rsid w:val="00A42C64"/>
    <w:rsid w:val="00A43A34"/>
    <w:rsid w:val="00A43D0E"/>
    <w:rsid w:val="00A43F6A"/>
    <w:rsid w:val="00A44487"/>
    <w:rsid w:val="00A4457E"/>
    <w:rsid w:val="00A44BA3"/>
    <w:rsid w:val="00A44D55"/>
    <w:rsid w:val="00A452D3"/>
    <w:rsid w:val="00A46489"/>
    <w:rsid w:val="00A466BE"/>
    <w:rsid w:val="00A475BB"/>
    <w:rsid w:val="00A47F45"/>
    <w:rsid w:val="00A502BA"/>
    <w:rsid w:val="00A50596"/>
    <w:rsid w:val="00A50D51"/>
    <w:rsid w:val="00A51126"/>
    <w:rsid w:val="00A51734"/>
    <w:rsid w:val="00A52278"/>
    <w:rsid w:val="00A52459"/>
    <w:rsid w:val="00A5245A"/>
    <w:rsid w:val="00A52A0E"/>
    <w:rsid w:val="00A52ABA"/>
    <w:rsid w:val="00A52F4D"/>
    <w:rsid w:val="00A5383A"/>
    <w:rsid w:val="00A539CD"/>
    <w:rsid w:val="00A53A89"/>
    <w:rsid w:val="00A5496E"/>
    <w:rsid w:val="00A54B31"/>
    <w:rsid w:val="00A554EF"/>
    <w:rsid w:val="00A55D07"/>
    <w:rsid w:val="00A562D4"/>
    <w:rsid w:val="00A565D3"/>
    <w:rsid w:val="00A56779"/>
    <w:rsid w:val="00A56A14"/>
    <w:rsid w:val="00A5750A"/>
    <w:rsid w:val="00A5758D"/>
    <w:rsid w:val="00A57829"/>
    <w:rsid w:val="00A60910"/>
    <w:rsid w:val="00A60FE4"/>
    <w:rsid w:val="00A61F3A"/>
    <w:rsid w:val="00A61FF4"/>
    <w:rsid w:val="00A622D0"/>
    <w:rsid w:val="00A6278D"/>
    <w:rsid w:val="00A62944"/>
    <w:rsid w:val="00A63352"/>
    <w:rsid w:val="00A637AF"/>
    <w:rsid w:val="00A6437F"/>
    <w:rsid w:val="00A64395"/>
    <w:rsid w:val="00A643A7"/>
    <w:rsid w:val="00A64401"/>
    <w:rsid w:val="00A6446C"/>
    <w:rsid w:val="00A649CF"/>
    <w:rsid w:val="00A64DCC"/>
    <w:rsid w:val="00A65277"/>
    <w:rsid w:val="00A65667"/>
    <w:rsid w:val="00A657DC"/>
    <w:rsid w:val="00A659BE"/>
    <w:rsid w:val="00A65BF1"/>
    <w:rsid w:val="00A65C0C"/>
    <w:rsid w:val="00A65D6E"/>
    <w:rsid w:val="00A662A2"/>
    <w:rsid w:val="00A6660B"/>
    <w:rsid w:val="00A66C02"/>
    <w:rsid w:val="00A66C3A"/>
    <w:rsid w:val="00A670AF"/>
    <w:rsid w:val="00A67332"/>
    <w:rsid w:val="00A673FB"/>
    <w:rsid w:val="00A70798"/>
    <w:rsid w:val="00A70CF2"/>
    <w:rsid w:val="00A70EA5"/>
    <w:rsid w:val="00A713A5"/>
    <w:rsid w:val="00A71A83"/>
    <w:rsid w:val="00A71B2B"/>
    <w:rsid w:val="00A71B9A"/>
    <w:rsid w:val="00A720AE"/>
    <w:rsid w:val="00A72510"/>
    <w:rsid w:val="00A72938"/>
    <w:rsid w:val="00A7293B"/>
    <w:rsid w:val="00A72FD4"/>
    <w:rsid w:val="00A73560"/>
    <w:rsid w:val="00A73B25"/>
    <w:rsid w:val="00A73D59"/>
    <w:rsid w:val="00A74106"/>
    <w:rsid w:val="00A743FA"/>
    <w:rsid w:val="00A745FD"/>
    <w:rsid w:val="00A74651"/>
    <w:rsid w:val="00A746B5"/>
    <w:rsid w:val="00A746E9"/>
    <w:rsid w:val="00A7481E"/>
    <w:rsid w:val="00A7485E"/>
    <w:rsid w:val="00A74C48"/>
    <w:rsid w:val="00A74C96"/>
    <w:rsid w:val="00A75203"/>
    <w:rsid w:val="00A75577"/>
    <w:rsid w:val="00A75C2B"/>
    <w:rsid w:val="00A75C6A"/>
    <w:rsid w:val="00A75D76"/>
    <w:rsid w:val="00A75EAF"/>
    <w:rsid w:val="00A764FE"/>
    <w:rsid w:val="00A765B0"/>
    <w:rsid w:val="00A76704"/>
    <w:rsid w:val="00A7685A"/>
    <w:rsid w:val="00A76E75"/>
    <w:rsid w:val="00A76FC8"/>
    <w:rsid w:val="00A77116"/>
    <w:rsid w:val="00A775BD"/>
    <w:rsid w:val="00A777BD"/>
    <w:rsid w:val="00A77851"/>
    <w:rsid w:val="00A77D1A"/>
    <w:rsid w:val="00A80214"/>
    <w:rsid w:val="00A80339"/>
    <w:rsid w:val="00A8047D"/>
    <w:rsid w:val="00A806CF"/>
    <w:rsid w:val="00A80948"/>
    <w:rsid w:val="00A80AE1"/>
    <w:rsid w:val="00A8121C"/>
    <w:rsid w:val="00A816FF"/>
    <w:rsid w:val="00A821DE"/>
    <w:rsid w:val="00A82BA0"/>
    <w:rsid w:val="00A82CB9"/>
    <w:rsid w:val="00A8343E"/>
    <w:rsid w:val="00A83BFF"/>
    <w:rsid w:val="00A83EBA"/>
    <w:rsid w:val="00A8419A"/>
    <w:rsid w:val="00A84583"/>
    <w:rsid w:val="00A845ED"/>
    <w:rsid w:val="00A846B3"/>
    <w:rsid w:val="00A848FF"/>
    <w:rsid w:val="00A84C57"/>
    <w:rsid w:val="00A851EF"/>
    <w:rsid w:val="00A85439"/>
    <w:rsid w:val="00A8599F"/>
    <w:rsid w:val="00A85AB2"/>
    <w:rsid w:val="00A864A6"/>
    <w:rsid w:val="00A864C0"/>
    <w:rsid w:val="00A864D8"/>
    <w:rsid w:val="00A865A1"/>
    <w:rsid w:val="00A866AD"/>
    <w:rsid w:val="00A87136"/>
    <w:rsid w:val="00A87D08"/>
    <w:rsid w:val="00A900D5"/>
    <w:rsid w:val="00A919E8"/>
    <w:rsid w:val="00A91C37"/>
    <w:rsid w:val="00A927FA"/>
    <w:rsid w:val="00A928D5"/>
    <w:rsid w:val="00A93125"/>
    <w:rsid w:val="00A939AA"/>
    <w:rsid w:val="00A93D08"/>
    <w:rsid w:val="00A94090"/>
    <w:rsid w:val="00A94978"/>
    <w:rsid w:val="00A949D5"/>
    <w:rsid w:val="00A94BE8"/>
    <w:rsid w:val="00A94DA9"/>
    <w:rsid w:val="00A94EB9"/>
    <w:rsid w:val="00A94F3B"/>
    <w:rsid w:val="00A94F75"/>
    <w:rsid w:val="00A953E5"/>
    <w:rsid w:val="00A9632C"/>
    <w:rsid w:val="00A96639"/>
    <w:rsid w:val="00A96CE0"/>
    <w:rsid w:val="00A96DCB"/>
    <w:rsid w:val="00A97459"/>
    <w:rsid w:val="00A97AA7"/>
    <w:rsid w:val="00AA0564"/>
    <w:rsid w:val="00AA1022"/>
    <w:rsid w:val="00AA12DE"/>
    <w:rsid w:val="00AA17A6"/>
    <w:rsid w:val="00AA18D3"/>
    <w:rsid w:val="00AA1AA1"/>
    <w:rsid w:val="00AA21B4"/>
    <w:rsid w:val="00AA2270"/>
    <w:rsid w:val="00AA22F0"/>
    <w:rsid w:val="00AA23A2"/>
    <w:rsid w:val="00AA2706"/>
    <w:rsid w:val="00AA3323"/>
    <w:rsid w:val="00AA3E86"/>
    <w:rsid w:val="00AA4183"/>
    <w:rsid w:val="00AA42E0"/>
    <w:rsid w:val="00AA43CB"/>
    <w:rsid w:val="00AA4789"/>
    <w:rsid w:val="00AA481B"/>
    <w:rsid w:val="00AA4AC1"/>
    <w:rsid w:val="00AA56B7"/>
    <w:rsid w:val="00AA5B4A"/>
    <w:rsid w:val="00AA63FD"/>
    <w:rsid w:val="00AA65F8"/>
    <w:rsid w:val="00AA676C"/>
    <w:rsid w:val="00AA6A25"/>
    <w:rsid w:val="00AA6CC2"/>
    <w:rsid w:val="00AA6DFE"/>
    <w:rsid w:val="00AA6F69"/>
    <w:rsid w:val="00AA791E"/>
    <w:rsid w:val="00AA7E16"/>
    <w:rsid w:val="00AB065E"/>
    <w:rsid w:val="00AB06E2"/>
    <w:rsid w:val="00AB0A16"/>
    <w:rsid w:val="00AB1040"/>
    <w:rsid w:val="00AB1191"/>
    <w:rsid w:val="00AB11E8"/>
    <w:rsid w:val="00AB15E9"/>
    <w:rsid w:val="00AB19E3"/>
    <w:rsid w:val="00AB1B99"/>
    <w:rsid w:val="00AB1E89"/>
    <w:rsid w:val="00AB2B17"/>
    <w:rsid w:val="00AB2E5B"/>
    <w:rsid w:val="00AB2EB4"/>
    <w:rsid w:val="00AB2F55"/>
    <w:rsid w:val="00AB325E"/>
    <w:rsid w:val="00AB358D"/>
    <w:rsid w:val="00AB38F8"/>
    <w:rsid w:val="00AB3AF1"/>
    <w:rsid w:val="00AB469B"/>
    <w:rsid w:val="00AB49AD"/>
    <w:rsid w:val="00AB4E2B"/>
    <w:rsid w:val="00AB4FB6"/>
    <w:rsid w:val="00AB50E3"/>
    <w:rsid w:val="00AB540D"/>
    <w:rsid w:val="00AB57AC"/>
    <w:rsid w:val="00AB5B49"/>
    <w:rsid w:val="00AB5B76"/>
    <w:rsid w:val="00AB6178"/>
    <w:rsid w:val="00AB6777"/>
    <w:rsid w:val="00AB6999"/>
    <w:rsid w:val="00AB6A60"/>
    <w:rsid w:val="00AB76CE"/>
    <w:rsid w:val="00AB7F02"/>
    <w:rsid w:val="00AC013B"/>
    <w:rsid w:val="00AC043E"/>
    <w:rsid w:val="00AC067B"/>
    <w:rsid w:val="00AC0C40"/>
    <w:rsid w:val="00AC0EC8"/>
    <w:rsid w:val="00AC1046"/>
    <w:rsid w:val="00AC146D"/>
    <w:rsid w:val="00AC1963"/>
    <w:rsid w:val="00AC1BB4"/>
    <w:rsid w:val="00AC1F98"/>
    <w:rsid w:val="00AC21BC"/>
    <w:rsid w:val="00AC224C"/>
    <w:rsid w:val="00AC25EC"/>
    <w:rsid w:val="00AC267F"/>
    <w:rsid w:val="00AC2CDD"/>
    <w:rsid w:val="00AC35E3"/>
    <w:rsid w:val="00AC3A23"/>
    <w:rsid w:val="00AC3B5B"/>
    <w:rsid w:val="00AC3DE9"/>
    <w:rsid w:val="00AC42BE"/>
    <w:rsid w:val="00AC463B"/>
    <w:rsid w:val="00AC4902"/>
    <w:rsid w:val="00AC4C9D"/>
    <w:rsid w:val="00AC4CFB"/>
    <w:rsid w:val="00AC5621"/>
    <w:rsid w:val="00AC5E16"/>
    <w:rsid w:val="00AC5E7C"/>
    <w:rsid w:val="00AC6A2B"/>
    <w:rsid w:val="00AC6BC0"/>
    <w:rsid w:val="00AC79FA"/>
    <w:rsid w:val="00AC7D02"/>
    <w:rsid w:val="00AD0626"/>
    <w:rsid w:val="00AD0883"/>
    <w:rsid w:val="00AD0AB0"/>
    <w:rsid w:val="00AD0C01"/>
    <w:rsid w:val="00AD0ED3"/>
    <w:rsid w:val="00AD13B9"/>
    <w:rsid w:val="00AD1C36"/>
    <w:rsid w:val="00AD1D3E"/>
    <w:rsid w:val="00AD1DB5"/>
    <w:rsid w:val="00AD26C9"/>
    <w:rsid w:val="00AD29B5"/>
    <w:rsid w:val="00AD2F89"/>
    <w:rsid w:val="00AD358B"/>
    <w:rsid w:val="00AD4375"/>
    <w:rsid w:val="00AD4ACE"/>
    <w:rsid w:val="00AD513C"/>
    <w:rsid w:val="00AD52F5"/>
    <w:rsid w:val="00AD53A9"/>
    <w:rsid w:val="00AD5452"/>
    <w:rsid w:val="00AD58C6"/>
    <w:rsid w:val="00AD60D8"/>
    <w:rsid w:val="00AD6463"/>
    <w:rsid w:val="00AD6ED7"/>
    <w:rsid w:val="00AD73FE"/>
    <w:rsid w:val="00AD747D"/>
    <w:rsid w:val="00AD7724"/>
    <w:rsid w:val="00AD7C92"/>
    <w:rsid w:val="00AD7C93"/>
    <w:rsid w:val="00AD7CD0"/>
    <w:rsid w:val="00AD7DB5"/>
    <w:rsid w:val="00AD7F83"/>
    <w:rsid w:val="00AE0250"/>
    <w:rsid w:val="00AE0506"/>
    <w:rsid w:val="00AE17D6"/>
    <w:rsid w:val="00AE1AE8"/>
    <w:rsid w:val="00AE1C89"/>
    <w:rsid w:val="00AE21FD"/>
    <w:rsid w:val="00AE22EA"/>
    <w:rsid w:val="00AE2C9F"/>
    <w:rsid w:val="00AE2E2C"/>
    <w:rsid w:val="00AE3436"/>
    <w:rsid w:val="00AE3522"/>
    <w:rsid w:val="00AE3B9C"/>
    <w:rsid w:val="00AE3E61"/>
    <w:rsid w:val="00AE414A"/>
    <w:rsid w:val="00AE524B"/>
    <w:rsid w:val="00AE5434"/>
    <w:rsid w:val="00AE572A"/>
    <w:rsid w:val="00AE5A15"/>
    <w:rsid w:val="00AE5B4A"/>
    <w:rsid w:val="00AE6819"/>
    <w:rsid w:val="00AE6F07"/>
    <w:rsid w:val="00AE754C"/>
    <w:rsid w:val="00AE7575"/>
    <w:rsid w:val="00AE7823"/>
    <w:rsid w:val="00AE7FD0"/>
    <w:rsid w:val="00AF0600"/>
    <w:rsid w:val="00AF0801"/>
    <w:rsid w:val="00AF09DD"/>
    <w:rsid w:val="00AF0AC5"/>
    <w:rsid w:val="00AF0C90"/>
    <w:rsid w:val="00AF16E6"/>
    <w:rsid w:val="00AF1832"/>
    <w:rsid w:val="00AF194F"/>
    <w:rsid w:val="00AF19F7"/>
    <w:rsid w:val="00AF2086"/>
    <w:rsid w:val="00AF2465"/>
    <w:rsid w:val="00AF2902"/>
    <w:rsid w:val="00AF2EA6"/>
    <w:rsid w:val="00AF3338"/>
    <w:rsid w:val="00AF3537"/>
    <w:rsid w:val="00AF3CDB"/>
    <w:rsid w:val="00AF3D75"/>
    <w:rsid w:val="00AF4049"/>
    <w:rsid w:val="00AF43E4"/>
    <w:rsid w:val="00AF49F8"/>
    <w:rsid w:val="00AF4A3A"/>
    <w:rsid w:val="00AF50E6"/>
    <w:rsid w:val="00AF538A"/>
    <w:rsid w:val="00AF5562"/>
    <w:rsid w:val="00AF5649"/>
    <w:rsid w:val="00AF5C43"/>
    <w:rsid w:val="00AF62B0"/>
    <w:rsid w:val="00AF6A52"/>
    <w:rsid w:val="00AF6B7D"/>
    <w:rsid w:val="00AF735C"/>
    <w:rsid w:val="00AF7747"/>
    <w:rsid w:val="00AF780A"/>
    <w:rsid w:val="00B000B5"/>
    <w:rsid w:val="00B00149"/>
    <w:rsid w:val="00B0062A"/>
    <w:rsid w:val="00B00839"/>
    <w:rsid w:val="00B00A3A"/>
    <w:rsid w:val="00B00B76"/>
    <w:rsid w:val="00B00DB0"/>
    <w:rsid w:val="00B010F9"/>
    <w:rsid w:val="00B01112"/>
    <w:rsid w:val="00B01EFD"/>
    <w:rsid w:val="00B01FC8"/>
    <w:rsid w:val="00B0232E"/>
    <w:rsid w:val="00B032B5"/>
    <w:rsid w:val="00B035BD"/>
    <w:rsid w:val="00B04015"/>
    <w:rsid w:val="00B044FA"/>
    <w:rsid w:val="00B046C8"/>
    <w:rsid w:val="00B0512F"/>
    <w:rsid w:val="00B0530D"/>
    <w:rsid w:val="00B05462"/>
    <w:rsid w:val="00B05653"/>
    <w:rsid w:val="00B05749"/>
    <w:rsid w:val="00B0578B"/>
    <w:rsid w:val="00B060F6"/>
    <w:rsid w:val="00B061A8"/>
    <w:rsid w:val="00B0734A"/>
    <w:rsid w:val="00B076DC"/>
    <w:rsid w:val="00B07B69"/>
    <w:rsid w:val="00B1084F"/>
    <w:rsid w:val="00B108D5"/>
    <w:rsid w:val="00B10984"/>
    <w:rsid w:val="00B1099E"/>
    <w:rsid w:val="00B10BC4"/>
    <w:rsid w:val="00B11490"/>
    <w:rsid w:val="00B115DE"/>
    <w:rsid w:val="00B11A6F"/>
    <w:rsid w:val="00B11AAB"/>
    <w:rsid w:val="00B11C41"/>
    <w:rsid w:val="00B12330"/>
    <w:rsid w:val="00B12AEA"/>
    <w:rsid w:val="00B12BC2"/>
    <w:rsid w:val="00B1368B"/>
    <w:rsid w:val="00B13D69"/>
    <w:rsid w:val="00B1415B"/>
    <w:rsid w:val="00B14BDA"/>
    <w:rsid w:val="00B1507F"/>
    <w:rsid w:val="00B1532C"/>
    <w:rsid w:val="00B15354"/>
    <w:rsid w:val="00B153DC"/>
    <w:rsid w:val="00B163D4"/>
    <w:rsid w:val="00B16496"/>
    <w:rsid w:val="00B16824"/>
    <w:rsid w:val="00B175EF"/>
    <w:rsid w:val="00B176A1"/>
    <w:rsid w:val="00B177ED"/>
    <w:rsid w:val="00B17BDD"/>
    <w:rsid w:val="00B17EF4"/>
    <w:rsid w:val="00B20118"/>
    <w:rsid w:val="00B20295"/>
    <w:rsid w:val="00B206D9"/>
    <w:rsid w:val="00B208BF"/>
    <w:rsid w:val="00B2095F"/>
    <w:rsid w:val="00B20A3C"/>
    <w:rsid w:val="00B20B01"/>
    <w:rsid w:val="00B210A8"/>
    <w:rsid w:val="00B210C1"/>
    <w:rsid w:val="00B211F5"/>
    <w:rsid w:val="00B21552"/>
    <w:rsid w:val="00B21BF7"/>
    <w:rsid w:val="00B21FBF"/>
    <w:rsid w:val="00B223E0"/>
    <w:rsid w:val="00B22B7E"/>
    <w:rsid w:val="00B22E96"/>
    <w:rsid w:val="00B23020"/>
    <w:rsid w:val="00B231BB"/>
    <w:rsid w:val="00B2442C"/>
    <w:rsid w:val="00B24B50"/>
    <w:rsid w:val="00B24D4B"/>
    <w:rsid w:val="00B24F4A"/>
    <w:rsid w:val="00B257ED"/>
    <w:rsid w:val="00B25DDB"/>
    <w:rsid w:val="00B25E7D"/>
    <w:rsid w:val="00B25F1D"/>
    <w:rsid w:val="00B267C1"/>
    <w:rsid w:val="00B26C17"/>
    <w:rsid w:val="00B27710"/>
    <w:rsid w:val="00B278D4"/>
    <w:rsid w:val="00B27E4E"/>
    <w:rsid w:val="00B3021A"/>
    <w:rsid w:val="00B307CB"/>
    <w:rsid w:val="00B30D50"/>
    <w:rsid w:val="00B31743"/>
    <w:rsid w:val="00B3195C"/>
    <w:rsid w:val="00B31A74"/>
    <w:rsid w:val="00B31AE2"/>
    <w:rsid w:val="00B31B95"/>
    <w:rsid w:val="00B31BEE"/>
    <w:rsid w:val="00B31C8D"/>
    <w:rsid w:val="00B32562"/>
    <w:rsid w:val="00B32840"/>
    <w:rsid w:val="00B3287C"/>
    <w:rsid w:val="00B3362D"/>
    <w:rsid w:val="00B33CF4"/>
    <w:rsid w:val="00B33E18"/>
    <w:rsid w:val="00B34237"/>
    <w:rsid w:val="00B34385"/>
    <w:rsid w:val="00B347DF"/>
    <w:rsid w:val="00B34FE7"/>
    <w:rsid w:val="00B3512F"/>
    <w:rsid w:val="00B35167"/>
    <w:rsid w:val="00B352D2"/>
    <w:rsid w:val="00B36321"/>
    <w:rsid w:val="00B3699F"/>
    <w:rsid w:val="00B36E4B"/>
    <w:rsid w:val="00B379F2"/>
    <w:rsid w:val="00B37A3F"/>
    <w:rsid w:val="00B37E88"/>
    <w:rsid w:val="00B40D06"/>
    <w:rsid w:val="00B4124B"/>
    <w:rsid w:val="00B4152A"/>
    <w:rsid w:val="00B4176E"/>
    <w:rsid w:val="00B41FD0"/>
    <w:rsid w:val="00B42D3B"/>
    <w:rsid w:val="00B4359F"/>
    <w:rsid w:val="00B4373F"/>
    <w:rsid w:val="00B43F30"/>
    <w:rsid w:val="00B43F9E"/>
    <w:rsid w:val="00B444D3"/>
    <w:rsid w:val="00B445E2"/>
    <w:rsid w:val="00B446C0"/>
    <w:rsid w:val="00B454D8"/>
    <w:rsid w:val="00B458DF"/>
    <w:rsid w:val="00B45A15"/>
    <w:rsid w:val="00B45BE5"/>
    <w:rsid w:val="00B460BD"/>
    <w:rsid w:val="00B46141"/>
    <w:rsid w:val="00B46609"/>
    <w:rsid w:val="00B4714F"/>
    <w:rsid w:val="00B473B0"/>
    <w:rsid w:val="00B4746D"/>
    <w:rsid w:val="00B474E2"/>
    <w:rsid w:val="00B475FD"/>
    <w:rsid w:val="00B4784A"/>
    <w:rsid w:val="00B50866"/>
    <w:rsid w:val="00B50C50"/>
    <w:rsid w:val="00B5118E"/>
    <w:rsid w:val="00B5190B"/>
    <w:rsid w:val="00B5206D"/>
    <w:rsid w:val="00B527F9"/>
    <w:rsid w:val="00B52CFF"/>
    <w:rsid w:val="00B52EAC"/>
    <w:rsid w:val="00B53074"/>
    <w:rsid w:val="00B530C7"/>
    <w:rsid w:val="00B532D6"/>
    <w:rsid w:val="00B5338C"/>
    <w:rsid w:val="00B534BB"/>
    <w:rsid w:val="00B53935"/>
    <w:rsid w:val="00B5398E"/>
    <w:rsid w:val="00B53DF9"/>
    <w:rsid w:val="00B54098"/>
    <w:rsid w:val="00B5415F"/>
    <w:rsid w:val="00B54588"/>
    <w:rsid w:val="00B54925"/>
    <w:rsid w:val="00B54BB3"/>
    <w:rsid w:val="00B54BCE"/>
    <w:rsid w:val="00B54F99"/>
    <w:rsid w:val="00B55129"/>
    <w:rsid w:val="00B55E32"/>
    <w:rsid w:val="00B56757"/>
    <w:rsid w:val="00B5696F"/>
    <w:rsid w:val="00B571E7"/>
    <w:rsid w:val="00B574C5"/>
    <w:rsid w:val="00B575C0"/>
    <w:rsid w:val="00B57ACD"/>
    <w:rsid w:val="00B57D6F"/>
    <w:rsid w:val="00B57F3D"/>
    <w:rsid w:val="00B60135"/>
    <w:rsid w:val="00B6047D"/>
    <w:rsid w:val="00B60D7C"/>
    <w:rsid w:val="00B60DA8"/>
    <w:rsid w:val="00B6103F"/>
    <w:rsid w:val="00B61A49"/>
    <w:rsid w:val="00B621E2"/>
    <w:rsid w:val="00B62480"/>
    <w:rsid w:val="00B627CD"/>
    <w:rsid w:val="00B629CF"/>
    <w:rsid w:val="00B62EDF"/>
    <w:rsid w:val="00B63045"/>
    <w:rsid w:val="00B63AB9"/>
    <w:rsid w:val="00B640C0"/>
    <w:rsid w:val="00B64451"/>
    <w:rsid w:val="00B64767"/>
    <w:rsid w:val="00B65000"/>
    <w:rsid w:val="00B651CB"/>
    <w:rsid w:val="00B6537B"/>
    <w:rsid w:val="00B6546D"/>
    <w:rsid w:val="00B65AD0"/>
    <w:rsid w:val="00B667A8"/>
    <w:rsid w:val="00B66981"/>
    <w:rsid w:val="00B66A1C"/>
    <w:rsid w:val="00B67858"/>
    <w:rsid w:val="00B6798B"/>
    <w:rsid w:val="00B67E32"/>
    <w:rsid w:val="00B70222"/>
    <w:rsid w:val="00B702FB"/>
    <w:rsid w:val="00B703A4"/>
    <w:rsid w:val="00B704F6"/>
    <w:rsid w:val="00B70608"/>
    <w:rsid w:val="00B70847"/>
    <w:rsid w:val="00B70D05"/>
    <w:rsid w:val="00B70D4C"/>
    <w:rsid w:val="00B71320"/>
    <w:rsid w:val="00B71752"/>
    <w:rsid w:val="00B71BF9"/>
    <w:rsid w:val="00B72056"/>
    <w:rsid w:val="00B72623"/>
    <w:rsid w:val="00B72668"/>
    <w:rsid w:val="00B72F33"/>
    <w:rsid w:val="00B7342E"/>
    <w:rsid w:val="00B73571"/>
    <w:rsid w:val="00B740F5"/>
    <w:rsid w:val="00B745E0"/>
    <w:rsid w:val="00B74687"/>
    <w:rsid w:val="00B75397"/>
    <w:rsid w:val="00B75CF7"/>
    <w:rsid w:val="00B75D10"/>
    <w:rsid w:val="00B76070"/>
    <w:rsid w:val="00B76151"/>
    <w:rsid w:val="00B76894"/>
    <w:rsid w:val="00B768B0"/>
    <w:rsid w:val="00B76ABE"/>
    <w:rsid w:val="00B76B2B"/>
    <w:rsid w:val="00B76C82"/>
    <w:rsid w:val="00B76F2B"/>
    <w:rsid w:val="00B77313"/>
    <w:rsid w:val="00B77367"/>
    <w:rsid w:val="00B806E2"/>
    <w:rsid w:val="00B823F3"/>
    <w:rsid w:val="00B8246C"/>
    <w:rsid w:val="00B82AFD"/>
    <w:rsid w:val="00B83212"/>
    <w:rsid w:val="00B83A1B"/>
    <w:rsid w:val="00B83AB4"/>
    <w:rsid w:val="00B83B1C"/>
    <w:rsid w:val="00B844A7"/>
    <w:rsid w:val="00B84692"/>
    <w:rsid w:val="00B84996"/>
    <w:rsid w:val="00B84C75"/>
    <w:rsid w:val="00B85618"/>
    <w:rsid w:val="00B856F9"/>
    <w:rsid w:val="00B8668D"/>
    <w:rsid w:val="00B866D2"/>
    <w:rsid w:val="00B869FB"/>
    <w:rsid w:val="00B8733A"/>
    <w:rsid w:val="00B87512"/>
    <w:rsid w:val="00B87548"/>
    <w:rsid w:val="00B87897"/>
    <w:rsid w:val="00B87909"/>
    <w:rsid w:val="00B87F22"/>
    <w:rsid w:val="00B902BE"/>
    <w:rsid w:val="00B903AD"/>
    <w:rsid w:val="00B9045A"/>
    <w:rsid w:val="00B90A0B"/>
    <w:rsid w:val="00B90D69"/>
    <w:rsid w:val="00B90E7A"/>
    <w:rsid w:val="00B910EA"/>
    <w:rsid w:val="00B91653"/>
    <w:rsid w:val="00B91A56"/>
    <w:rsid w:val="00B91C80"/>
    <w:rsid w:val="00B91D8B"/>
    <w:rsid w:val="00B91FFE"/>
    <w:rsid w:val="00B920BE"/>
    <w:rsid w:val="00B922CA"/>
    <w:rsid w:val="00B924A3"/>
    <w:rsid w:val="00B9335F"/>
    <w:rsid w:val="00B9345B"/>
    <w:rsid w:val="00B9355E"/>
    <w:rsid w:val="00B93744"/>
    <w:rsid w:val="00B93EE9"/>
    <w:rsid w:val="00B9407A"/>
    <w:rsid w:val="00B952AB"/>
    <w:rsid w:val="00B9532F"/>
    <w:rsid w:val="00B95469"/>
    <w:rsid w:val="00B9697B"/>
    <w:rsid w:val="00B96FB8"/>
    <w:rsid w:val="00B97394"/>
    <w:rsid w:val="00B976C3"/>
    <w:rsid w:val="00BA072D"/>
    <w:rsid w:val="00BA0A65"/>
    <w:rsid w:val="00BA1305"/>
    <w:rsid w:val="00BA1D83"/>
    <w:rsid w:val="00BA23BB"/>
    <w:rsid w:val="00BA2A4F"/>
    <w:rsid w:val="00BA2DAD"/>
    <w:rsid w:val="00BA2DFB"/>
    <w:rsid w:val="00BA3182"/>
    <w:rsid w:val="00BA340B"/>
    <w:rsid w:val="00BA3A10"/>
    <w:rsid w:val="00BA4351"/>
    <w:rsid w:val="00BA4604"/>
    <w:rsid w:val="00BA4E83"/>
    <w:rsid w:val="00BA50B7"/>
    <w:rsid w:val="00BA52EE"/>
    <w:rsid w:val="00BA57CB"/>
    <w:rsid w:val="00BA57D5"/>
    <w:rsid w:val="00BA57F5"/>
    <w:rsid w:val="00BA58A9"/>
    <w:rsid w:val="00BA5A70"/>
    <w:rsid w:val="00BA5E42"/>
    <w:rsid w:val="00BA628D"/>
    <w:rsid w:val="00BA67AA"/>
    <w:rsid w:val="00BA7030"/>
    <w:rsid w:val="00BA7104"/>
    <w:rsid w:val="00BA742A"/>
    <w:rsid w:val="00BA7699"/>
    <w:rsid w:val="00BA783C"/>
    <w:rsid w:val="00BA79D2"/>
    <w:rsid w:val="00BB072E"/>
    <w:rsid w:val="00BB0ECE"/>
    <w:rsid w:val="00BB0FF0"/>
    <w:rsid w:val="00BB1559"/>
    <w:rsid w:val="00BB178D"/>
    <w:rsid w:val="00BB1FF7"/>
    <w:rsid w:val="00BB2290"/>
    <w:rsid w:val="00BB2918"/>
    <w:rsid w:val="00BB2FF5"/>
    <w:rsid w:val="00BB36C7"/>
    <w:rsid w:val="00BB3AF8"/>
    <w:rsid w:val="00BB3B2C"/>
    <w:rsid w:val="00BB3E99"/>
    <w:rsid w:val="00BB43A2"/>
    <w:rsid w:val="00BB47F4"/>
    <w:rsid w:val="00BB4821"/>
    <w:rsid w:val="00BB498A"/>
    <w:rsid w:val="00BB4A28"/>
    <w:rsid w:val="00BB5889"/>
    <w:rsid w:val="00BB5A72"/>
    <w:rsid w:val="00BB5C5B"/>
    <w:rsid w:val="00BB5D06"/>
    <w:rsid w:val="00BB6007"/>
    <w:rsid w:val="00BB68E6"/>
    <w:rsid w:val="00BB69BF"/>
    <w:rsid w:val="00BB6D6D"/>
    <w:rsid w:val="00BB6EF7"/>
    <w:rsid w:val="00BB76B9"/>
    <w:rsid w:val="00BB77FB"/>
    <w:rsid w:val="00BB7BD9"/>
    <w:rsid w:val="00BC034A"/>
    <w:rsid w:val="00BC05F2"/>
    <w:rsid w:val="00BC08F1"/>
    <w:rsid w:val="00BC09E9"/>
    <w:rsid w:val="00BC0A08"/>
    <w:rsid w:val="00BC0B5A"/>
    <w:rsid w:val="00BC0F0D"/>
    <w:rsid w:val="00BC1E11"/>
    <w:rsid w:val="00BC2001"/>
    <w:rsid w:val="00BC21F9"/>
    <w:rsid w:val="00BC224B"/>
    <w:rsid w:val="00BC2450"/>
    <w:rsid w:val="00BC24FC"/>
    <w:rsid w:val="00BC2635"/>
    <w:rsid w:val="00BC26C9"/>
    <w:rsid w:val="00BC2872"/>
    <w:rsid w:val="00BC2987"/>
    <w:rsid w:val="00BC2E7A"/>
    <w:rsid w:val="00BC30AE"/>
    <w:rsid w:val="00BC34A5"/>
    <w:rsid w:val="00BC43B0"/>
    <w:rsid w:val="00BC4A70"/>
    <w:rsid w:val="00BC4FE1"/>
    <w:rsid w:val="00BC4FFD"/>
    <w:rsid w:val="00BC52F2"/>
    <w:rsid w:val="00BC56A7"/>
    <w:rsid w:val="00BC5D9F"/>
    <w:rsid w:val="00BC5DD7"/>
    <w:rsid w:val="00BC5F37"/>
    <w:rsid w:val="00BC69A4"/>
    <w:rsid w:val="00BC6B3F"/>
    <w:rsid w:val="00BC6F72"/>
    <w:rsid w:val="00BC7078"/>
    <w:rsid w:val="00BC727E"/>
    <w:rsid w:val="00BC74FB"/>
    <w:rsid w:val="00BC7A96"/>
    <w:rsid w:val="00BC7EAF"/>
    <w:rsid w:val="00BC7FE3"/>
    <w:rsid w:val="00BD0666"/>
    <w:rsid w:val="00BD0947"/>
    <w:rsid w:val="00BD0FCF"/>
    <w:rsid w:val="00BD19FE"/>
    <w:rsid w:val="00BD2810"/>
    <w:rsid w:val="00BD2CCB"/>
    <w:rsid w:val="00BD3C57"/>
    <w:rsid w:val="00BD3C5F"/>
    <w:rsid w:val="00BD3DDC"/>
    <w:rsid w:val="00BD40EE"/>
    <w:rsid w:val="00BD42A2"/>
    <w:rsid w:val="00BD43AA"/>
    <w:rsid w:val="00BD43C9"/>
    <w:rsid w:val="00BD4404"/>
    <w:rsid w:val="00BD440B"/>
    <w:rsid w:val="00BD4436"/>
    <w:rsid w:val="00BD4A67"/>
    <w:rsid w:val="00BD52BC"/>
    <w:rsid w:val="00BD578A"/>
    <w:rsid w:val="00BD5F26"/>
    <w:rsid w:val="00BD62E7"/>
    <w:rsid w:val="00BD66AD"/>
    <w:rsid w:val="00BD73D0"/>
    <w:rsid w:val="00BD7CED"/>
    <w:rsid w:val="00BD7D02"/>
    <w:rsid w:val="00BE0044"/>
    <w:rsid w:val="00BE00F9"/>
    <w:rsid w:val="00BE07D3"/>
    <w:rsid w:val="00BE0878"/>
    <w:rsid w:val="00BE108A"/>
    <w:rsid w:val="00BE171E"/>
    <w:rsid w:val="00BE17EF"/>
    <w:rsid w:val="00BE1DB1"/>
    <w:rsid w:val="00BE1E13"/>
    <w:rsid w:val="00BE2199"/>
    <w:rsid w:val="00BE2504"/>
    <w:rsid w:val="00BE2528"/>
    <w:rsid w:val="00BE27A0"/>
    <w:rsid w:val="00BE2FCA"/>
    <w:rsid w:val="00BE3369"/>
    <w:rsid w:val="00BE37D1"/>
    <w:rsid w:val="00BE3BB7"/>
    <w:rsid w:val="00BE3FDC"/>
    <w:rsid w:val="00BE4337"/>
    <w:rsid w:val="00BE44EB"/>
    <w:rsid w:val="00BE4808"/>
    <w:rsid w:val="00BE480B"/>
    <w:rsid w:val="00BE4839"/>
    <w:rsid w:val="00BE4B41"/>
    <w:rsid w:val="00BE4E5F"/>
    <w:rsid w:val="00BE5E72"/>
    <w:rsid w:val="00BE66D2"/>
    <w:rsid w:val="00BE68C9"/>
    <w:rsid w:val="00BE6B58"/>
    <w:rsid w:val="00BE6D33"/>
    <w:rsid w:val="00BE6EB9"/>
    <w:rsid w:val="00BE7251"/>
    <w:rsid w:val="00BE7632"/>
    <w:rsid w:val="00BE7F65"/>
    <w:rsid w:val="00BF034A"/>
    <w:rsid w:val="00BF0830"/>
    <w:rsid w:val="00BF0C8F"/>
    <w:rsid w:val="00BF0DAF"/>
    <w:rsid w:val="00BF0EDE"/>
    <w:rsid w:val="00BF0F18"/>
    <w:rsid w:val="00BF0F7B"/>
    <w:rsid w:val="00BF156B"/>
    <w:rsid w:val="00BF1642"/>
    <w:rsid w:val="00BF1688"/>
    <w:rsid w:val="00BF1843"/>
    <w:rsid w:val="00BF1C48"/>
    <w:rsid w:val="00BF2910"/>
    <w:rsid w:val="00BF2914"/>
    <w:rsid w:val="00BF3BC8"/>
    <w:rsid w:val="00BF42A7"/>
    <w:rsid w:val="00BF42F7"/>
    <w:rsid w:val="00BF4308"/>
    <w:rsid w:val="00BF463F"/>
    <w:rsid w:val="00BF5787"/>
    <w:rsid w:val="00BF5D73"/>
    <w:rsid w:val="00BF5EEF"/>
    <w:rsid w:val="00BF606B"/>
    <w:rsid w:val="00BF681B"/>
    <w:rsid w:val="00BF6B0B"/>
    <w:rsid w:val="00BF6CCC"/>
    <w:rsid w:val="00BF6FA5"/>
    <w:rsid w:val="00C00110"/>
    <w:rsid w:val="00C001FA"/>
    <w:rsid w:val="00C0023F"/>
    <w:rsid w:val="00C00334"/>
    <w:rsid w:val="00C0075F"/>
    <w:rsid w:val="00C0127D"/>
    <w:rsid w:val="00C013E9"/>
    <w:rsid w:val="00C0192A"/>
    <w:rsid w:val="00C0199E"/>
    <w:rsid w:val="00C02142"/>
    <w:rsid w:val="00C02162"/>
    <w:rsid w:val="00C0237D"/>
    <w:rsid w:val="00C029C2"/>
    <w:rsid w:val="00C02B6C"/>
    <w:rsid w:val="00C02BD2"/>
    <w:rsid w:val="00C03072"/>
    <w:rsid w:val="00C040B4"/>
    <w:rsid w:val="00C04268"/>
    <w:rsid w:val="00C04374"/>
    <w:rsid w:val="00C044BA"/>
    <w:rsid w:val="00C0454D"/>
    <w:rsid w:val="00C05292"/>
    <w:rsid w:val="00C05388"/>
    <w:rsid w:val="00C053BE"/>
    <w:rsid w:val="00C0565B"/>
    <w:rsid w:val="00C0583D"/>
    <w:rsid w:val="00C05D50"/>
    <w:rsid w:val="00C063F0"/>
    <w:rsid w:val="00C064E9"/>
    <w:rsid w:val="00C06598"/>
    <w:rsid w:val="00C06FC5"/>
    <w:rsid w:val="00C075D0"/>
    <w:rsid w:val="00C07C1E"/>
    <w:rsid w:val="00C100B9"/>
    <w:rsid w:val="00C10360"/>
    <w:rsid w:val="00C10733"/>
    <w:rsid w:val="00C10A3F"/>
    <w:rsid w:val="00C113F4"/>
    <w:rsid w:val="00C11609"/>
    <w:rsid w:val="00C11ABF"/>
    <w:rsid w:val="00C11F53"/>
    <w:rsid w:val="00C12B60"/>
    <w:rsid w:val="00C12D0C"/>
    <w:rsid w:val="00C12D66"/>
    <w:rsid w:val="00C13B2F"/>
    <w:rsid w:val="00C142F2"/>
    <w:rsid w:val="00C14627"/>
    <w:rsid w:val="00C15581"/>
    <w:rsid w:val="00C155D7"/>
    <w:rsid w:val="00C15D9A"/>
    <w:rsid w:val="00C169C0"/>
    <w:rsid w:val="00C16C43"/>
    <w:rsid w:val="00C16F2F"/>
    <w:rsid w:val="00C172BC"/>
    <w:rsid w:val="00C175A8"/>
    <w:rsid w:val="00C17957"/>
    <w:rsid w:val="00C17A57"/>
    <w:rsid w:val="00C17E27"/>
    <w:rsid w:val="00C2049E"/>
    <w:rsid w:val="00C20F0E"/>
    <w:rsid w:val="00C21505"/>
    <w:rsid w:val="00C2159E"/>
    <w:rsid w:val="00C2173A"/>
    <w:rsid w:val="00C21784"/>
    <w:rsid w:val="00C21F30"/>
    <w:rsid w:val="00C2250E"/>
    <w:rsid w:val="00C226E1"/>
    <w:rsid w:val="00C22792"/>
    <w:rsid w:val="00C23147"/>
    <w:rsid w:val="00C23494"/>
    <w:rsid w:val="00C235EB"/>
    <w:rsid w:val="00C23997"/>
    <w:rsid w:val="00C23B4D"/>
    <w:rsid w:val="00C23C5E"/>
    <w:rsid w:val="00C23F29"/>
    <w:rsid w:val="00C24292"/>
    <w:rsid w:val="00C242D3"/>
    <w:rsid w:val="00C243AA"/>
    <w:rsid w:val="00C248ED"/>
    <w:rsid w:val="00C24B19"/>
    <w:rsid w:val="00C25068"/>
    <w:rsid w:val="00C25606"/>
    <w:rsid w:val="00C256E5"/>
    <w:rsid w:val="00C25B16"/>
    <w:rsid w:val="00C26930"/>
    <w:rsid w:val="00C26B5C"/>
    <w:rsid w:val="00C26C8A"/>
    <w:rsid w:val="00C271B8"/>
    <w:rsid w:val="00C2723F"/>
    <w:rsid w:val="00C27D57"/>
    <w:rsid w:val="00C300A0"/>
    <w:rsid w:val="00C3018E"/>
    <w:rsid w:val="00C30849"/>
    <w:rsid w:val="00C30A86"/>
    <w:rsid w:val="00C30B5E"/>
    <w:rsid w:val="00C30E26"/>
    <w:rsid w:val="00C311A3"/>
    <w:rsid w:val="00C314BF"/>
    <w:rsid w:val="00C31D3B"/>
    <w:rsid w:val="00C31D8B"/>
    <w:rsid w:val="00C32138"/>
    <w:rsid w:val="00C32D6E"/>
    <w:rsid w:val="00C32EDB"/>
    <w:rsid w:val="00C3308D"/>
    <w:rsid w:val="00C331B3"/>
    <w:rsid w:val="00C33352"/>
    <w:rsid w:val="00C33451"/>
    <w:rsid w:val="00C33A55"/>
    <w:rsid w:val="00C33BCF"/>
    <w:rsid w:val="00C33CBD"/>
    <w:rsid w:val="00C33E75"/>
    <w:rsid w:val="00C348AB"/>
    <w:rsid w:val="00C34D5A"/>
    <w:rsid w:val="00C35481"/>
    <w:rsid w:val="00C35762"/>
    <w:rsid w:val="00C35EB2"/>
    <w:rsid w:val="00C361FA"/>
    <w:rsid w:val="00C36693"/>
    <w:rsid w:val="00C3674E"/>
    <w:rsid w:val="00C3680F"/>
    <w:rsid w:val="00C36D85"/>
    <w:rsid w:val="00C36FDC"/>
    <w:rsid w:val="00C371E9"/>
    <w:rsid w:val="00C37735"/>
    <w:rsid w:val="00C37A1C"/>
    <w:rsid w:val="00C37CE4"/>
    <w:rsid w:val="00C37DC9"/>
    <w:rsid w:val="00C37F13"/>
    <w:rsid w:val="00C401AC"/>
    <w:rsid w:val="00C404E0"/>
    <w:rsid w:val="00C406C1"/>
    <w:rsid w:val="00C407ED"/>
    <w:rsid w:val="00C407F7"/>
    <w:rsid w:val="00C40B18"/>
    <w:rsid w:val="00C410E9"/>
    <w:rsid w:val="00C412B5"/>
    <w:rsid w:val="00C41349"/>
    <w:rsid w:val="00C417E0"/>
    <w:rsid w:val="00C42B20"/>
    <w:rsid w:val="00C4362C"/>
    <w:rsid w:val="00C43A71"/>
    <w:rsid w:val="00C43FAD"/>
    <w:rsid w:val="00C44381"/>
    <w:rsid w:val="00C44620"/>
    <w:rsid w:val="00C44D98"/>
    <w:rsid w:val="00C454C0"/>
    <w:rsid w:val="00C459B8"/>
    <w:rsid w:val="00C46377"/>
    <w:rsid w:val="00C4752F"/>
    <w:rsid w:val="00C47BD9"/>
    <w:rsid w:val="00C5047F"/>
    <w:rsid w:val="00C50AA9"/>
    <w:rsid w:val="00C50E68"/>
    <w:rsid w:val="00C50E6A"/>
    <w:rsid w:val="00C50F1D"/>
    <w:rsid w:val="00C52196"/>
    <w:rsid w:val="00C52796"/>
    <w:rsid w:val="00C528A8"/>
    <w:rsid w:val="00C52E20"/>
    <w:rsid w:val="00C53109"/>
    <w:rsid w:val="00C53190"/>
    <w:rsid w:val="00C5360B"/>
    <w:rsid w:val="00C54059"/>
    <w:rsid w:val="00C54771"/>
    <w:rsid w:val="00C549DF"/>
    <w:rsid w:val="00C550B0"/>
    <w:rsid w:val="00C55130"/>
    <w:rsid w:val="00C55944"/>
    <w:rsid w:val="00C567F9"/>
    <w:rsid w:val="00C56BE6"/>
    <w:rsid w:val="00C56E13"/>
    <w:rsid w:val="00C57091"/>
    <w:rsid w:val="00C570C6"/>
    <w:rsid w:val="00C57E77"/>
    <w:rsid w:val="00C57E94"/>
    <w:rsid w:val="00C57FAC"/>
    <w:rsid w:val="00C604CA"/>
    <w:rsid w:val="00C6093D"/>
    <w:rsid w:val="00C60C60"/>
    <w:rsid w:val="00C6129C"/>
    <w:rsid w:val="00C62148"/>
    <w:rsid w:val="00C62500"/>
    <w:rsid w:val="00C62652"/>
    <w:rsid w:val="00C6267E"/>
    <w:rsid w:val="00C62C67"/>
    <w:rsid w:val="00C630A4"/>
    <w:rsid w:val="00C63252"/>
    <w:rsid w:val="00C63314"/>
    <w:rsid w:val="00C633A6"/>
    <w:rsid w:val="00C63630"/>
    <w:rsid w:val="00C63688"/>
    <w:rsid w:val="00C63CD7"/>
    <w:rsid w:val="00C64308"/>
    <w:rsid w:val="00C64514"/>
    <w:rsid w:val="00C6478B"/>
    <w:rsid w:val="00C64832"/>
    <w:rsid w:val="00C6494F"/>
    <w:rsid w:val="00C64B52"/>
    <w:rsid w:val="00C64B7E"/>
    <w:rsid w:val="00C64D58"/>
    <w:rsid w:val="00C65054"/>
    <w:rsid w:val="00C65319"/>
    <w:rsid w:val="00C65491"/>
    <w:rsid w:val="00C656DF"/>
    <w:rsid w:val="00C65C15"/>
    <w:rsid w:val="00C6611D"/>
    <w:rsid w:val="00C66498"/>
    <w:rsid w:val="00C66A04"/>
    <w:rsid w:val="00C66AB9"/>
    <w:rsid w:val="00C67454"/>
    <w:rsid w:val="00C67919"/>
    <w:rsid w:val="00C704BD"/>
    <w:rsid w:val="00C7074B"/>
    <w:rsid w:val="00C708DF"/>
    <w:rsid w:val="00C70E59"/>
    <w:rsid w:val="00C7112D"/>
    <w:rsid w:val="00C71798"/>
    <w:rsid w:val="00C71860"/>
    <w:rsid w:val="00C718D9"/>
    <w:rsid w:val="00C718DD"/>
    <w:rsid w:val="00C71D21"/>
    <w:rsid w:val="00C72318"/>
    <w:rsid w:val="00C72B69"/>
    <w:rsid w:val="00C73E2B"/>
    <w:rsid w:val="00C74710"/>
    <w:rsid w:val="00C74965"/>
    <w:rsid w:val="00C74B5D"/>
    <w:rsid w:val="00C74C8F"/>
    <w:rsid w:val="00C74CEC"/>
    <w:rsid w:val="00C75414"/>
    <w:rsid w:val="00C759A5"/>
    <w:rsid w:val="00C75CA5"/>
    <w:rsid w:val="00C760B1"/>
    <w:rsid w:val="00C7663C"/>
    <w:rsid w:val="00C76966"/>
    <w:rsid w:val="00C772E6"/>
    <w:rsid w:val="00C77D4C"/>
    <w:rsid w:val="00C80069"/>
    <w:rsid w:val="00C8021F"/>
    <w:rsid w:val="00C804E7"/>
    <w:rsid w:val="00C80501"/>
    <w:rsid w:val="00C80F0D"/>
    <w:rsid w:val="00C81470"/>
    <w:rsid w:val="00C816E3"/>
    <w:rsid w:val="00C81703"/>
    <w:rsid w:val="00C81752"/>
    <w:rsid w:val="00C819BD"/>
    <w:rsid w:val="00C819C9"/>
    <w:rsid w:val="00C82647"/>
    <w:rsid w:val="00C829F0"/>
    <w:rsid w:val="00C8341F"/>
    <w:rsid w:val="00C834C6"/>
    <w:rsid w:val="00C8382B"/>
    <w:rsid w:val="00C83839"/>
    <w:rsid w:val="00C83D54"/>
    <w:rsid w:val="00C83E1F"/>
    <w:rsid w:val="00C83FE1"/>
    <w:rsid w:val="00C841FA"/>
    <w:rsid w:val="00C849ED"/>
    <w:rsid w:val="00C84ECB"/>
    <w:rsid w:val="00C85192"/>
    <w:rsid w:val="00C8611C"/>
    <w:rsid w:val="00C86376"/>
    <w:rsid w:val="00C86F9B"/>
    <w:rsid w:val="00C87023"/>
    <w:rsid w:val="00C87030"/>
    <w:rsid w:val="00C87083"/>
    <w:rsid w:val="00C8751B"/>
    <w:rsid w:val="00C87B7B"/>
    <w:rsid w:val="00C90049"/>
    <w:rsid w:val="00C906F0"/>
    <w:rsid w:val="00C909A4"/>
    <w:rsid w:val="00C90B8B"/>
    <w:rsid w:val="00C90EA6"/>
    <w:rsid w:val="00C912EB"/>
    <w:rsid w:val="00C91534"/>
    <w:rsid w:val="00C91686"/>
    <w:rsid w:val="00C91B34"/>
    <w:rsid w:val="00C92234"/>
    <w:rsid w:val="00C92316"/>
    <w:rsid w:val="00C925C1"/>
    <w:rsid w:val="00C92784"/>
    <w:rsid w:val="00C92853"/>
    <w:rsid w:val="00C931DD"/>
    <w:rsid w:val="00C931FD"/>
    <w:rsid w:val="00C9366F"/>
    <w:rsid w:val="00C93CAC"/>
    <w:rsid w:val="00C94A02"/>
    <w:rsid w:val="00C94A69"/>
    <w:rsid w:val="00C9530C"/>
    <w:rsid w:val="00C957C5"/>
    <w:rsid w:val="00C95821"/>
    <w:rsid w:val="00C95AB1"/>
    <w:rsid w:val="00C95D9D"/>
    <w:rsid w:val="00C96C21"/>
    <w:rsid w:val="00C97131"/>
    <w:rsid w:val="00C9713D"/>
    <w:rsid w:val="00C97327"/>
    <w:rsid w:val="00C97478"/>
    <w:rsid w:val="00C978D5"/>
    <w:rsid w:val="00C97E7E"/>
    <w:rsid w:val="00CA0778"/>
    <w:rsid w:val="00CA08A2"/>
    <w:rsid w:val="00CA112E"/>
    <w:rsid w:val="00CA14FB"/>
    <w:rsid w:val="00CA1709"/>
    <w:rsid w:val="00CA1A69"/>
    <w:rsid w:val="00CA2112"/>
    <w:rsid w:val="00CA2514"/>
    <w:rsid w:val="00CA2911"/>
    <w:rsid w:val="00CA2CE5"/>
    <w:rsid w:val="00CA35E7"/>
    <w:rsid w:val="00CA3736"/>
    <w:rsid w:val="00CA39E9"/>
    <w:rsid w:val="00CA3D5E"/>
    <w:rsid w:val="00CA426F"/>
    <w:rsid w:val="00CA45CF"/>
    <w:rsid w:val="00CA5093"/>
    <w:rsid w:val="00CA5A46"/>
    <w:rsid w:val="00CA5F2C"/>
    <w:rsid w:val="00CA6133"/>
    <w:rsid w:val="00CA62DD"/>
    <w:rsid w:val="00CA63B2"/>
    <w:rsid w:val="00CA64FC"/>
    <w:rsid w:val="00CA679C"/>
    <w:rsid w:val="00CA6956"/>
    <w:rsid w:val="00CA6D0C"/>
    <w:rsid w:val="00CA6E04"/>
    <w:rsid w:val="00CA7049"/>
    <w:rsid w:val="00CA738B"/>
    <w:rsid w:val="00CA7484"/>
    <w:rsid w:val="00CA74AD"/>
    <w:rsid w:val="00CA77CF"/>
    <w:rsid w:val="00CA78F9"/>
    <w:rsid w:val="00CB026C"/>
    <w:rsid w:val="00CB035D"/>
    <w:rsid w:val="00CB05D8"/>
    <w:rsid w:val="00CB09E4"/>
    <w:rsid w:val="00CB0C92"/>
    <w:rsid w:val="00CB0DF5"/>
    <w:rsid w:val="00CB10A3"/>
    <w:rsid w:val="00CB10DD"/>
    <w:rsid w:val="00CB1366"/>
    <w:rsid w:val="00CB14B7"/>
    <w:rsid w:val="00CB15F8"/>
    <w:rsid w:val="00CB191A"/>
    <w:rsid w:val="00CB19A3"/>
    <w:rsid w:val="00CB1A62"/>
    <w:rsid w:val="00CB1D92"/>
    <w:rsid w:val="00CB217E"/>
    <w:rsid w:val="00CB21AD"/>
    <w:rsid w:val="00CB23DE"/>
    <w:rsid w:val="00CB26A9"/>
    <w:rsid w:val="00CB2CE7"/>
    <w:rsid w:val="00CB3076"/>
    <w:rsid w:val="00CB3221"/>
    <w:rsid w:val="00CB32EF"/>
    <w:rsid w:val="00CB3416"/>
    <w:rsid w:val="00CB38D2"/>
    <w:rsid w:val="00CB3915"/>
    <w:rsid w:val="00CB415E"/>
    <w:rsid w:val="00CB4784"/>
    <w:rsid w:val="00CB51BA"/>
    <w:rsid w:val="00CB5475"/>
    <w:rsid w:val="00CB5988"/>
    <w:rsid w:val="00CB5F18"/>
    <w:rsid w:val="00CB663F"/>
    <w:rsid w:val="00CB6AC4"/>
    <w:rsid w:val="00CB6F86"/>
    <w:rsid w:val="00CB7431"/>
    <w:rsid w:val="00CB7BF2"/>
    <w:rsid w:val="00CB7E89"/>
    <w:rsid w:val="00CB7EBE"/>
    <w:rsid w:val="00CC02CB"/>
    <w:rsid w:val="00CC0665"/>
    <w:rsid w:val="00CC074C"/>
    <w:rsid w:val="00CC1346"/>
    <w:rsid w:val="00CC14AB"/>
    <w:rsid w:val="00CC17C1"/>
    <w:rsid w:val="00CC1E9A"/>
    <w:rsid w:val="00CC31A6"/>
    <w:rsid w:val="00CC3576"/>
    <w:rsid w:val="00CC3603"/>
    <w:rsid w:val="00CC36F3"/>
    <w:rsid w:val="00CC378F"/>
    <w:rsid w:val="00CC3AC4"/>
    <w:rsid w:val="00CC3C48"/>
    <w:rsid w:val="00CC434C"/>
    <w:rsid w:val="00CC4712"/>
    <w:rsid w:val="00CC4774"/>
    <w:rsid w:val="00CC4D2D"/>
    <w:rsid w:val="00CC567F"/>
    <w:rsid w:val="00CC5D34"/>
    <w:rsid w:val="00CC6544"/>
    <w:rsid w:val="00CC6ABB"/>
    <w:rsid w:val="00CC789A"/>
    <w:rsid w:val="00CC7A6B"/>
    <w:rsid w:val="00CD045E"/>
    <w:rsid w:val="00CD18DE"/>
    <w:rsid w:val="00CD2035"/>
    <w:rsid w:val="00CD29C6"/>
    <w:rsid w:val="00CD2A06"/>
    <w:rsid w:val="00CD2D68"/>
    <w:rsid w:val="00CD35D3"/>
    <w:rsid w:val="00CD3C76"/>
    <w:rsid w:val="00CD3E56"/>
    <w:rsid w:val="00CD43DF"/>
    <w:rsid w:val="00CD61B8"/>
    <w:rsid w:val="00CD63B7"/>
    <w:rsid w:val="00CD6552"/>
    <w:rsid w:val="00CD6D18"/>
    <w:rsid w:val="00CD7099"/>
    <w:rsid w:val="00CD7191"/>
    <w:rsid w:val="00CD7242"/>
    <w:rsid w:val="00CD7F96"/>
    <w:rsid w:val="00CE00B6"/>
    <w:rsid w:val="00CE06B9"/>
    <w:rsid w:val="00CE0760"/>
    <w:rsid w:val="00CE08C4"/>
    <w:rsid w:val="00CE144B"/>
    <w:rsid w:val="00CE19ED"/>
    <w:rsid w:val="00CE1B05"/>
    <w:rsid w:val="00CE2467"/>
    <w:rsid w:val="00CE2DEF"/>
    <w:rsid w:val="00CE3855"/>
    <w:rsid w:val="00CE3ABA"/>
    <w:rsid w:val="00CE3EE6"/>
    <w:rsid w:val="00CE3FB3"/>
    <w:rsid w:val="00CE416F"/>
    <w:rsid w:val="00CE431F"/>
    <w:rsid w:val="00CE5093"/>
    <w:rsid w:val="00CE5B2B"/>
    <w:rsid w:val="00CE5F9C"/>
    <w:rsid w:val="00CE675B"/>
    <w:rsid w:val="00CE726B"/>
    <w:rsid w:val="00CE7308"/>
    <w:rsid w:val="00CF059B"/>
    <w:rsid w:val="00CF0689"/>
    <w:rsid w:val="00CF0878"/>
    <w:rsid w:val="00CF0A21"/>
    <w:rsid w:val="00CF0EA9"/>
    <w:rsid w:val="00CF1286"/>
    <w:rsid w:val="00CF1353"/>
    <w:rsid w:val="00CF1559"/>
    <w:rsid w:val="00CF15BD"/>
    <w:rsid w:val="00CF1C1B"/>
    <w:rsid w:val="00CF20E1"/>
    <w:rsid w:val="00CF247D"/>
    <w:rsid w:val="00CF2936"/>
    <w:rsid w:val="00CF2A37"/>
    <w:rsid w:val="00CF2D5C"/>
    <w:rsid w:val="00CF33CC"/>
    <w:rsid w:val="00CF392A"/>
    <w:rsid w:val="00CF41FF"/>
    <w:rsid w:val="00CF4A2A"/>
    <w:rsid w:val="00CF4AD9"/>
    <w:rsid w:val="00CF510B"/>
    <w:rsid w:val="00CF53A2"/>
    <w:rsid w:val="00CF540E"/>
    <w:rsid w:val="00CF56A7"/>
    <w:rsid w:val="00CF5AAA"/>
    <w:rsid w:val="00CF5B2B"/>
    <w:rsid w:val="00CF5C6B"/>
    <w:rsid w:val="00CF601C"/>
    <w:rsid w:val="00CF639F"/>
    <w:rsid w:val="00CF6D6B"/>
    <w:rsid w:val="00CF708C"/>
    <w:rsid w:val="00CF72A2"/>
    <w:rsid w:val="00CF7657"/>
    <w:rsid w:val="00CF76F7"/>
    <w:rsid w:val="00CF7B8F"/>
    <w:rsid w:val="00D007D8"/>
    <w:rsid w:val="00D00C6E"/>
    <w:rsid w:val="00D01128"/>
    <w:rsid w:val="00D0123A"/>
    <w:rsid w:val="00D02717"/>
    <w:rsid w:val="00D02AC4"/>
    <w:rsid w:val="00D02BA3"/>
    <w:rsid w:val="00D02FBE"/>
    <w:rsid w:val="00D03110"/>
    <w:rsid w:val="00D033E0"/>
    <w:rsid w:val="00D038A7"/>
    <w:rsid w:val="00D04939"/>
    <w:rsid w:val="00D049BE"/>
    <w:rsid w:val="00D04A97"/>
    <w:rsid w:val="00D05011"/>
    <w:rsid w:val="00D050D0"/>
    <w:rsid w:val="00D05278"/>
    <w:rsid w:val="00D056A8"/>
    <w:rsid w:val="00D0596B"/>
    <w:rsid w:val="00D06212"/>
    <w:rsid w:val="00D063E9"/>
    <w:rsid w:val="00D06559"/>
    <w:rsid w:val="00D06A61"/>
    <w:rsid w:val="00D06E8C"/>
    <w:rsid w:val="00D07578"/>
    <w:rsid w:val="00D076D3"/>
    <w:rsid w:val="00D0775A"/>
    <w:rsid w:val="00D0794E"/>
    <w:rsid w:val="00D07CB6"/>
    <w:rsid w:val="00D07F9A"/>
    <w:rsid w:val="00D102C7"/>
    <w:rsid w:val="00D115B5"/>
    <w:rsid w:val="00D11F02"/>
    <w:rsid w:val="00D124CB"/>
    <w:rsid w:val="00D127A5"/>
    <w:rsid w:val="00D129C2"/>
    <w:rsid w:val="00D12F08"/>
    <w:rsid w:val="00D13116"/>
    <w:rsid w:val="00D13376"/>
    <w:rsid w:val="00D134F2"/>
    <w:rsid w:val="00D136D0"/>
    <w:rsid w:val="00D13A8A"/>
    <w:rsid w:val="00D1423B"/>
    <w:rsid w:val="00D14F15"/>
    <w:rsid w:val="00D155B3"/>
    <w:rsid w:val="00D16183"/>
    <w:rsid w:val="00D162EB"/>
    <w:rsid w:val="00D17421"/>
    <w:rsid w:val="00D176CF"/>
    <w:rsid w:val="00D179DB"/>
    <w:rsid w:val="00D17ADD"/>
    <w:rsid w:val="00D2045C"/>
    <w:rsid w:val="00D20642"/>
    <w:rsid w:val="00D20801"/>
    <w:rsid w:val="00D21030"/>
    <w:rsid w:val="00D21095"/>
    <w:rsid w:val="00D2110B"/>
    <w:rsid w:val="00D21535"/>
    <w:rsid w:val="00D2159A"/>
    <w:rsid w:val="00D216C5"/>
    <w:rsid w:val="00D21B2D"/>
    <w:rsid w:val="00D24016"/>
    <w:rsid w:val="00D242C3"/>
    <w:rsid w:val="00D242FD"/>
    <w:rsid w:val="00D24312"/>
    <w:rsid w:val="00D24814"/>
    <w:rsid w:val="00D24A3B"/>
    <w:rsid w:val="00D251AC"/>
    <w:rsid w:val="00D2551C"/>
    <w:rsid w:val="00D25C70"/>
    <w:rsid w:val="00D25E97"/>
    <w:rsid w:val="00D2637B"/>
    <w:rsid w:val="00D2675F"/>
    <w:rsid w:val="00D26F61"/>
    <w:rsid w:val="00D2707F"/>
    <w:rsid w:val="00D271A9"/>
    <w:rsid w:val="00D27B1F"/>
    <w:rsid w:val="00D27CDF"/>
    <w:rsid w:val="00D30170"/>
    <w:rsid w:val="00D3034A"/>
    <w:rsid w:val="00D30622"/>
    <w:rsid w:val="00D3075C"/>
    <w:rsid w:val="00D30A91"/>
    <w:rsid w:val="00D31988"/>
    <w:rsid w:val="00D31BC5"/>
    <w:rsid w:val="00D329C6"/>
    <w:rsid w:val="00D32AE7"/>
    <w:rsid w:val="00D32BDF"/>
    <w:rsid w:val="00D3349C"/>
    <w:rsid w:val="00D33A77"/>
    <w:rsid w:val="00D3442A"/>
    <w:rsid w:val="00D34761"/>
    <w:rsid w:val="00D34804"/>
    <w:rsid w:val="00D34814"/>
    <w:rsid w:val="00D34815"/>
    <w:rsid w:val="00D34AE4"/>
    <w:rsid w:val="00D34D7F"/>
    <w:rsid w:val="00D358A2"/>
    <w:rsid w:val="00D3622F"/>
    <w:rsid w:val="00D36363"/>
    <w:rsid w:val="00D36867"/>
    <w:rsid w:val="00D368D5"/>
    <w:rsid w:val="00D3694A"/>
    <w:rsid w:val="00D379EF"/>
    <w:rsid w:val="00D37BEF"/>
    <w:rsid w:val="00D37D29"/>
    <w:rsid w:val="00D4032F"/>
    <w:rsid w:val="00D40470"/>
    <w:rsid w:val="00D405DE"/>
    <w:rsid w:val="00D407AB"/>
    <w:rsid w:val="00D408FB"/>
    <w:rsid w:val="00D40AB9"/>
    <w:rsid w:val="00D40AFB"/>
    <w:rsid w:val="00D4129F"/>
    <w:rsid w:val="00D41668"/>
    <w:rsid w:val="00D41809"/>
    <w:rsid w:val="00D41A0A"/>
    <w:rsid w:val="00D41A13"/>
    <w:rsid w:val="00D4212A"/>
    <w:rsid w:val="00D42CF9"/>
    <w:rsid w:val="00D42DFC"/>
    <w:rsid w:val="00D435F2"/>
    <w:rsid w:val="00D43AFA"/>
    <w:rsid w:val="00D43E17"/>
    <w:rsid w:val="00D43E2F"/>
    <w:rsid w:val="00D44151"/>
    <w:rsid w:val="00D446A6"/>
    <w:rsid w:val="00D4475B"/>
    <w:rsid w:val="00D45496"/>
    <w:rsid w:val="00D454CA"/>
    <w:rsid w:val="00D459C2"/>
    <w:rsid w:val="00D45E87"/>
    <w:rsid w:val="00D46904"/>
    <w:rsid w:val="00D46933"/>
    <w:rsid w:val="00D469E7"/>
    <w:rsid w:val="00D46ED0"/>
    <w:rsid w:val="00D46F52"/>
    <w:rsid w:val="00D4709F"/>
    <w:rsid w:val="00D47307"/>
    <w:rsid w:val="00D47B29"/>
    <w:rsid w:val="00D47CF2"/>
    <w:rsid w:val="00D47FEA"/>
    <w:rsid w:val="00D504C7"/>
    <w:rsid w:val="00D50A55"/>
    <w:rsid w:val="00D50DE0"/>
    <w:rsid w:val="00D50F05"/>
    <w:rsid w:val="00D5146C"/>
    <w:rsid w:val="00D51F32"/>
    <w:rsid w:val="00D523AF"/>
    <w:rsid w:val="00D52769"/>
    <w:rsid w:val="00D528B3"/>
    <w:rsid w:val="00D52959"/>
    <w:rsid w:val="00D52C50"/>
    <w:rsid w:val="00D53789"/>
    <w:rsid w:val="00D53D03"/>
    <w:rsid w:val="00D53FDD"/>
    <w:rsid w:val="00D54338"/>
    <w:rsid w:val="00D543FC"/>
    <w:rsid w:val="00D54887"/>
    <w:rsid w:val="00D54E79"/>
    <w:rsid w:val="00D55021"/>
    <w:rsid w:val="00D55295"/>
    <w:rsid w:val="00D5593C"/>
    <w:rsid w:val="00D55DC1"/>
    <w:rsid w:val="00D55F94"/>
    <w:rsid w:val="00D562CD"/>
    <w:rsid w:val="00D562FA"/>
    <w:rsid w:val="00D571A7"/>
    <w:rsid w:val="00D57446"/>
    <w:rsid w:val="00D57915"/>
    <w:rsid w:val="00D602B8"/>
    <w:rsid w:val="00D60CED"/>
    <w:rsid w:val="00D60DA0"/>
    <w:rsid w:val="00D60E8C"/>
    <w:rsid w:val="00D61103"/>
    <w:rsid w:val="00D6110A"/>
    <w:rsid w:val="00D6121E"/>
    <w:rsid w:val="00D61235"/>
    <w:rsid w:val="00D6131A"/>
    <w:rsid w:val="00D61D4E"/>
    <w:rsid w:val="00D61D58"/>
    <w:rsid w:val="00D6334D"/>
    <w:rsid w:val="00D633AB"/>
    <w:rsid w:val="00D63898"/>
    <w:rsid w:val="00D63C0C"/>
    <w:rsid w:val="00D64290"/>
    <w:rsid w:val="00D6443B"/>
    <w:rsid w:val="00D64441"/>
    <w:rsid w:val="00D645E3"/>
    <w:rsid w:val="00D64A0A"/>
    <w:rsid w:val="00D64E8E"/>
    <w:rsid w:val="00D65E0B"/>
    <w:rsid w:val="00D660EA"/>
    <w:rsid w:val="00D66274"/>
    <w:rsid w:val="00D663E7"/>
    <w:rsid w:val="00D66420"/>
    <w:rsid w:val="00D66C58"/>
    <w:rsid w:val="00D67529"/>
    <w:rsid w:val="00D67DFC"/>
    <w:rsid w:val="00D7004F"/>
    <w:rsid w:val="00D701A5"/>
    <w:rsid w:val="00D703FD"/>
    <w:rsid w:val="00D71885"/>
    <w:rsid w:val="00D72784"/>
    <w:rsid w:val="00D72803"/>
    <w:rsid w:val="00D72ACE"/>
    <w:rsid w:val="00D72BF5"/>
    <w:rsid w:val="00D72E66"/>
    <w:rsid w:val="00D72EFB"/>
    <w:rsid w:val="00D73849"/>
    <w:rsid w:val="00D73BB0"/>
    <w:rsid w:val="00D74A0B"/>
    <w:rsid w:val="00D75AF8"/>
    <w:rsid w:val="00D76D04"/>
    <w:rsid w:val="00D772C0"/>
    <w:rsid w:val="00D77476"/>
    <w:rsid w:val="00D7765C"/>
    <w:rsid w:val="00D77662"/>
    <w:rsid w:val="00D802BF"/>
    <w:rsid w:val="00D80416"/>
    <w:rsid w:val="00D8055F"/>
    <w:rsid w:val="00D80F4F"/>
    <w:rsid w:val="00D811D0"/>
    <w:rsid w:val="00D81460"/>
    <w:rsid w:val="00D81ABE"/>
    <w:rsid w:val="00D82155"/>
    <w:rsid w:val="00D821F5"/>
    <w:rsid w:val="00D833A0"/>
    <w:rsid w:val="00D8344A"/>
    <w:rsid w:val="00D8435D"/>
    <w:rsid w:val="00D84362"/>
    <w:rsid w:val="00D84466"/>
    <w:rsid w:val="00D85155"/>
    <w:rsid w:val="00D851A6"/>
    <w:rsid w:val="00D854D9"/>
    <w:rsid w:val="00D859D5"/>
    <w:rsid w:val="00D85B22"/>
    <w:rsid w:val="00D85BC7"/>
    <w:rsid w:val="00D862E3"/>
    <w:rsid w:val="00D864D1"/>
    <w:rsid w:val="00D8691B"/>
    <w:rsid w:val="00D870FF"/>
    <w:rsid w:val="00D87DFC"/>
    <w:rsid w:val="00D87E98"/>
    <w:rsid w:val="00D900E1"/>
    <w:rsid w:val="00D908A1"/>
    <w:rsid w:val="00D91332"/>
    <w:rsid w:val="00D92295"/>
    <w:rsid w:val="00D92568"/>
    <w:rsid w:val="00D92844"/>
    <w:rsid w:val="00D92AF3"/>
    <w:rsid w:val="00D92AF9"/>
    <w:rsid w:val="00D92BDD"/>
    <w:rsid w:val="00D92C75"/>
    <w:rsid w:val="00D92E56"/>
    <w:rsid w:val="00D9327F"/>
    <w:rsid w:val="00D935E0"/>
    <w:rsid w:val="00D93635"/>
    <w:rsid w:val="00D93691"/>
    <w:rsid w:val="00D93996"/>
    <w:rsid w:val="00D93C97"/>
    <w:rsid w:val="00D93E2A"/>
    <w:rsid w:val="00D93E90"/>
    <w:rsid w:val="00D9445F"/>
    <w:rsid w:val="00D94879"/>
    <w:rsid w:val="00D94CAF"/>
    <w:rsid w:val="00D94CC1"/>
    <w:rsid w:val="00D94E54"/>
    <w:rsid w:val="00D9501B"/>
    <w:rsid w:val="00D95561"/>
    <w:rsid w:val="00D95912"/>
    <w:rsid w:val="00D95E9F"/>
    <w:rsid w:val="00D961EA"/>
    <w:rsid w:val="00D96DB6"/>
    <w:rsid w:val="00D979E9"/>
    <w:rsid w:val="00D97E54"/>
    <w:rsid w:val="00DA0C53"/>
    <w:rsid w:val="00DA1673"/>
    <w:rsid w:val="00DA178A"/>
    <w:rsid w:val="00DA194B"/>
    <w:rsid w:val="00DA25D8"/>
    <w:rsid w:val="00DA291B"/>
    <w:rsid w:val="00DA2D42"/>
    <w:rsid w:val="00DA30FA"/>
    <w:rsid w:val="00DA3233"/>
    <w:rsid w:val="00DA34E1"/>
    <w:rsid w:val="00DA3E7E"/>
    <w:rsid w:val="00DA406A"/>
    <w:rsid w:val="00DA4644"/>
    <w:rsid w:val="00DA4A11"/>
    <w:rsid w:val="00DA4DC0"/>
    <w:rsid w:val="00DA5087"/>
    <w:rsid w:val="00DA5409"/>
    <w:rsid w:val="00DA545A"/>
    <w:rsid w:val="00DA5487"/>
    <w:rsid w:val="00DA5FFE"/>
    <w:rsid w:val="00DA6928"/>
    <w:rsid w:val="00DA6C3B"/>
    <w:rsid w:val="00DA7711"/>
    <w:rsid w:val="00DA7A13"/>
    <w:rsid w:val="00DB040D"/>
    <w:rsid w:val="00DB10CC"/>
    <w:rsid w:val="00DB1680"/>
    <w:rsid w:val="00DB173F"/>
    <w:rsid w:val="00DB1862"/>
    <w:rsid w:val="00DB2047"/>
    <w:rsid w:val="00DB25E7"/>
    <w:rsid w:val="00DB2755"/>
    <w:rsid w:val="00DB278C"/>
    <w:rsid w:val="00DB2855"/>
    <w:rsid w:val="00DB2BF2"/>
    <w:rsid w:val="00DB2CC3"/>
    <w:rsid w:val="00DB2F25"/>
    <w:rsid w:val="00DB2FC7"/>
    <w:rsid w:val="00DB3521"/>
    <w:rsid w:val="00DB3A8F"/>
    <w:rsid w:val="00DB47D4"/>
    <w:rsid w:val="00DB4BC2"/>
    <w:rsid w:val="00DB541F"/>
    <w:rsid w:val="00DB555A"/>
    <w:rsid w:val="00DB569D"/>
    <w:rsid w:val="00DB5AB3"/>
    <w:rsid w:val="00DB5B72"/>
    <w:rsid w:val="00DB5E1D"/>
    <w:rsid w:val="00DB5F5A"/>
    <w:rsid w:val="00DB5F67"/>
    <w:rsid w:val="00DB69BC"/>
    <w:rsid w:val="00DB6C84"/>
    <w:rsid w:val="00DB720D"/>
    <w:rsid w:val="00DB77B2"/>
    <w:rsid w:val="00DB7A26"/>
    <w:rsid w:val="00DB7CFE"/>
    <w:rsid w:val="00DC07D3"/>
    <w:rsid w:val="00DC08A6"/>
    <w:rsid w:val="00DC0E27"/>
    <w:rsid w:val="00DC0F3D"/>
    <w:rsid w:val="00DC1A1E"/>
    <w:rsid w:val="00DC1E4E"/>
    <w:rsid w:val="00DC250B"/>
    <w:rsid w:val="00DC33AB"/>
    <w:rsid w:val="00DC3520"/>
    <w:rsid w:val="00DC3AC9"/>
    <w:rsid w:val="00DC4120"/>
    <w:rsid w:val="00DC41C2"/>
    <w:rsid w:val="00DC4567"/>
    <w:rsid w:val="00DC481A"/>
    <w:rsid w:val="00DC4856"/>
    <w:rsid w:val="00DC4B7D"/>
    <w:rsid w:val="00DC545A"/>
    <w:rsid w:val="00DC55CF"/>
    <w:rsid w:val="00DC5622"/>
    <w:rsid w:val="00DC56D9"/>
    <w:rsid w:val="00DC5766"/>
    <w:rsid w:val="00DC57F6"/>
    <w:rsid w:val="00DC612E"/>
    <w:rsid w:val="00DC645C"/>
    <w:rsid w:val="00DC64E9"/>
    <w:rsid w:val="00DC6AB3"/>
    <w:rsid w:val="00DC70D0"/>
    <w:rsid w:val="00DC7816"/>
    <w:rsid w:val="00DC7924"/>
    <w:rsid w:val="00DC7CA9"/>
    <w:rsid w:val="00DC7F2B"/>
    <w:rsid w:val="00DD0034"/>
    <w:rsid w:val="00DD017B"/>
    <w:rsid w:val="00DD0680"/>
    <w:rsid w:val="00DD0B84"/>
    <w:rsid w:val="00DD17AE"/>
    <w:rsid w:val="00DD1AA4"/>
    <w:rsid w:val="00DD1B1D"/>
    <w:rsid w:val="00DD1B82"/>
    <w:rsid w:val="00DD1E0F"/>
    <w:rsid w:val="00DD1F45"/>
    <w:rsid w:val="00DD2269"/>
    <w:rsid w:val="00DD22C0"/>
    <w:rsid w:val="00DD25D5"/>
    <w:rsid w:val="00DD2655"/>
    <w:rsid w:val="00DD310D"/>
    <w:rsid w:val="00DD3379"/>
    <w:rsid w:val="00DD3643"/>
    <w:rsid w:val="00DD3820"/>
    <w:rsid w:val="00DD3822"/>
    <w:rsid w:val="00DD3A59"/>
    <w:rsid w:val="00DD3FCB"/>
    <w:rsid w:val="00DD48A9"/>
    <w:rsid w:val="00DD4B54"/>
    <w:rsid w:val="00DD4C4C"/>
    <w:rsid w:val="00DD5057"/>
    <w:rsid w:val="00DD5330"/>
    <w:rsid w:val="00DD549B"/>
    <w:rsid w:val="00DD54B0"/>
    <w:rsid w:val="00DD5681"/>
    <w:rsid w:val="00DD587C"/>
    <w:rsid w:val="00DD599C"/>
    <w:rsid w:val="00DD5CBD"/>
    <w:rsid w:val="00DD69A2"/>
    <w:rsid w:val="00DD6CEC"/>
    <w:rsid w:val="00DD6E8A"/>
    <w:rsid w:val="00DD776C"/>
    <w:rsid w:val="00DD7967"/>
    <w:rsid w:val="00DE1395"/>
    <w:rsid w:val="00DE1631"/>
    <w:rsid w:val="00DE1B8D"/>
    <w:rsid w:val="00DE23F8"/>
    <w:rsid w:val="00DE2410"/>
    <w:rsid w:val="00DE2541"/>
    <w:rsid w:val="00DE2925"/>
    <w:rsid w:val="00DE3159"/>
    <w:rsid w:val="00DE37C7"/>
    <w:rsid w:val="00DE3BF9"/>
    <w:rsid w:val="00DE3D03"/>
    <w:rsid w:val="00DE4620"/>
    <w:rsid w:val="00DE48DB"/>
    <w:rsid w:val="00DE4D47"/>
    <w:rsid w:val="00DE4DED"/>
    <w:rsid w:val="00DE53DD"/>
    <w:rsid w:val="00DE54BE"/>
    <w:rsid w:val="00DE556C"/>
    <w:rsid w:val="00DE576D"/>
    <w:rsid w:val="00DE5D5E"/>
    <w:rsid w:val="00DE5D86"/>
    <w:rsid w:val="00DE63A0"/>
    <w:rsid w:val="00DE694D"/>
    <w:rsid w:val="00DE6D34"/>
    <w:rsid w:val="00DE71A5"/>
    <w:rsid w:val="00DE7D10"/>
    <w:rsid w:val="00DF01BA"/>
    <w:rsid w:val="00DF05BA"/>
    <w:rsid w:val="00DF090F"/>
    <w:rsid w:val="00DF1063"/>
    <w:rsid w:val="00DF1262"/>
    <w:rsid w:val="00DF1684"/>
    <w:rsid w:val="00DF16F5"/>
    <w:rsid w:val="00DF2499"/>
    <w:rsid w:val="00DF269E"/>
    <w:rsid w:val="00DF2A23"/>
    <w:rsid w:val="00DF2B05"/>
    <w:rsid w:val="00DF2DC3"/>
    <w:rsid w:val="00DF3533"/>
    <w:rsid w:val="00DF36A1"/>
    <w:rsid w:val="00DF37AD"/>
    <w:rsid w:val="00DF3850"/>
    <w:rsid w:val="00DF3C83"/>
    <w:rsid w:val="00DF40F6"/>
    <w:rsid w:val="00DF41F7"/>
    <w:rsid w:val="00DF4E5B"/>
    <w:rsid w:val="00DF534A"/>
    <w:rsid w:val="00DF55CE"/>
    <w:rsid w:val="00DF5AD2"/>
    <w:rsid w:val="00DF5D7A"/>
    <w:rsid w:val="00DF6064"/>
    <w:rsid w:val="00DF6476"/>
    <w:rsid w:val="00DF7267"/>
    <w:rsid w:val="00DF7B11"/>
    <w:rsid w:val="00E003E6"/>
    <w:rsid w:val="00E016B2"/>
    <w:rsid w:val="00E01958"/>
    <w:rsid w:val="00E019DF"/>
    <w:rsid w:val="00E01B51"/>
    <w:rsid w:val="00E01C73"/>
    <w:rsid w:val="00E01E20"/>
    <w:rsid w:val="00E02ECC"/>
    <w:rsid w:val="00E04099"/>
    <w:rsid w:val="00E040E9"/>
    <w:rsid w:val="00E043D5"/>
    <w:rsid w:val="00E05D9A"/>
    <w:rsid w:val="00E066B1"/>
    <w:rsid w:val="00E06B61"/>
    <w:rsid w:val="00E07521"/>
    <w:rsid w:val="00E0759B"/>
    <w:rsid w:val="00E07918"/>
    <w:rsid w:val="00E079F1"/>
    <w:rsid w:val="00E07C31"/>
    <w:rsid w:val="00E07C5B"/>
    <w:rsid w:val="00E100C9"/>
    <w:rsid w:val="00E104C3"/>
    <w:rsid w:val="00E1063D"/>
    <w:rsid w:val="00E107F4"/>
    <w:rsid w:val="00E1092F"/>
    <w:rsid w:val="00E109A0"/>
    <w:rsid w:val="00E10C16"/>
    <w:rsid w:val="00E10C59"/>
    <w:rsid w:val="00E112A0"/>
    <w:rsid w:val="00E11309"/>
    <w:rsid w:val="00E1152A"/>
    <w:rsid w:val="00E11C04"/>
    <w:rsid w:val="00E11F00"/>
    <w:rsid w:val="00E12559"/>
    <w:rsid w:val="00E1340E"/>
    <w:rsid w:val="00E13AE2"/>
    <w:rsid w:val="00E1403D"/>
    <w:rsid w:val="00E142E6"/>
    <w:rsid w:val="00E14ACC"/>
    <w:rsid w:val="00E14D38"/>
    <w:rsid w:val="00E153CB"/>
    <w:rsid w:val="00E1558B"/>
    <w:rsid w:val="00E15952"/>
    <w:rsid w:val="00E16E8E"/>
    <w:rsid w:val="00E16EF3"/>
    <w:rsid w:val="00E171B8"/>
    <w:rsid w:val="00E1779A"/>
    <w:rsid w:val="00E17A8B"/>
    <w:rsid w:val="00E17FE7"/>
    <w:rsid w:val="00E20C06"/>
    <w:rsid w:val="00E20D32"/>
    <w:rsid w:val="00E20D97"/>
    <w:rsid w:val="00E20ED1"/>
    <w:rsid w:val="00E2116A"/>
    <w:rsid w:val="00E214D5"/>
    <w:rsid w:val="00E21C24"/>
    <w:rsid w:val="00E228FE"/>
    <w:rsid w:val="00E2293D"/>
    <w:rsid w:val="00E22B38"/>
    <w:rsid w:val="00E234F9"/>
    <w:rsid w:val="00E23A17"/>
    <w:rsid w:val="00E23E7E"/>
    <w:rsid w:val="00E23EDC"/>
    <w:rsid w:val="00E240F7"/>
    <w:rsid w:val="00E244CA"/>
    <w:rsid w:val="00E25719"/>
    <w:rsid w:val="00E25871"/>
    <w:rsid w:val="00E25B14"/>
    <w:rsid w:val="00E25D28"/>
    <w:rsid w:val="00E25D9C"/>
    <w:rsid w:val="00E268A3"/>
    <w:rsid w:val="00E2692B"/>
    <w:rsid w:val="00E26C8A"/>
    <w:rsid w:val="00E27A33"/>
    <w:rsid w:val="00E27B6C"/>
    <w:rsid w:val="00E27C39"/>
    <w:rsid w:val="00E30296"/>
    <w:rsid w:val="00E31844"/>
    <w:rsid w:val="00E319DE"/>
    <w:rsid w:val="00E31E64"/>
    <w:rsid w:val="00E32381"/>
    <w:rsid w:val="00E32909"/>
    <w:rsid w:val="00E32A9D"/>
    <w:rsid w:val="00E32EA7"/>
    <w:rsid w:val="00E33168"/>
    <w:rsid w:val="00E331FD"/>
    <w:rsid w:val="00E33A08"/>
    <w:rsid w:val="00E33B58"/>
    <w:rsid w:val="00E33BCD"/>
    <w:rsid w:val="00E34164"/>
    <w:rsid w:val="00E342E3"/>
    <w:rsid w:val="00E34473"/>
    <w:rsid w:val="00E349F7"/>
    <w:rsid w:val="00E34C39"/>
    <w:rsid w:val="00E34D32"/>
    <w:rsid w:val="00E35F5A"/>
    <w:rsid w:val="00E36988"/>
    <w:rsid w:val="00E36AE2"/>
    <w:rsid w:val="00E36FB3"/>
    <w:rsid w:val="00E37970"/>
    <w:rsid w:val="00E37B1B"/>
    <w:rsid w:val="00E37B82"/>
    <w:rsid w:val="00E37BAE"/>
    <w:rsid w:val="00E37C28"/>
    <w:rsid w:val="00E37C6C"/>
    <w:rsid w:val="00E37DB2"/>
    <w:rsid w:val="00E37EA2"/>
    <w:rsid w:val="00E400B9"/>
    <w:rsid w:val="00E402D9"/>
    <w:rsid w:val="00E40383"/>
    <w:rsid w:val="00E408E0"/>
    <w:rsid w:val="00E40C43"/>
    <w:rsid w:val="00E413C9"/>
    <w:rsid w:val="00E41607"/>
    <w:rsid w:val="00E418A1"/>
    <w:rsid w:val="00E41BE6"/>
    <w:rsid w:val="00E41C17"/>
    <w:rsid w:val="00E41C4F"/>
    <w:rsid w:val="00E421CB"/>
    <w:rsid w:val="00E422BC"/>
    <w:rsid w:val="00E424B8"/>
    <w:rsid w:val="00E4276C"/>
    <w:rsid w:val="00E428C1"/>
    <w:rsid w:val="00E431BE"/>
    <w:rsid w:val="00E43557"/>
    <w:rsid w:val="00E43A48"/>
    <w:rsid w:val="00E43C86"/>
    <w:rsid w:val="00E43E37"/>
    <w:rsid w:val="00E442A0"/>
    <w:rsid w:val="00E445BB"/>
    <w:rsid w:val="00E44B76"/>
    <w:rsid w:val="00E44D5E"/>
    <w:rsid w:val="00E452D0"/>
    <w:rsid w:val="00E453FD"/>
    <w:rsid w:val="00E4592A"/>
    <w:rsid w:val="00E45C3D"/>
    <w:rsid w:val="00E45E02"/>
    <w:rsid w:val="00E45FE6"/>
    <w:rsid w:val="00E46303"/>
    <w:rsid w:val="00E46B3F"/>
    <w:rsid w:val="00E46E8C"/>
    <w:rsid w:val="00E47108"/>
    <w:rsid w:val="00E475F0"/>
    <w:rsid w:val="00E4778B"/>
    <w:rsid w:val="00E5003C"/>
    <w:rsid w:val="00E500B2"/>
    <w:rsid w:val="00E50317"/>
    <w:rsid w:val="00E50527"/>
    <w:rsid w:val="00E50BC7"/>
    <w:rsid w:val="00E50C8A"/>
    <w:rsid w:val="00E51229"/>
    <w:rsid w:val="00E51F6C"/>
    <w:rsid w:val="00E527F7"/>
    <w:rsid w:val="00E52A15"/>
    <w:rsid w:val="00E52F42"/>
    <w:rsid w:val="00E52FA3"/>
    <w:rsid w:val="00E53127"/>
    <w:rsid w:val="00E533CC"/>
    <w:rsid w:val="00E53412"/>
    <w:rsid w:val="00E5351D"/>
    <w:rsid w:val="00E535E5"/>
    <w:rsid w:val="00E5371E"/>
    <w:rsid w:val="00E53A89"/>
    <w:rsid w:val="00E53D4B"/>
    <w:rsid w:val="00E53DE0"/>
    <w:rsid w:val="00E53F19"/>
    <w:rsid w:val="00E54148"/>
    <w:rsid w:val="00E557B0"/>
    <w:rsid w:val="00E55B0F"/>
    <w:rsid w:val="00E55B11"/>
    <w:rsid w:val="00E55FF3"/>
    <w:rsid w:val="00E568F6"/>
    <w:rsid w:val="00E56D31"/>
    <w:rsid w:val="00E5760C"/>
    <w:rsid w:val="00E5773F"/>
    <w:rsid w:val="00E578C4"/>
    <w:rsid w:val="00E57B84"/>
    <w:rsid w:val="00E60438"/>
    <w:rsid w:val="00E604C1"/>
    <w:rsid w:val="00E60B81"/>
    <w:rsid w:val="00E60D1D"/>
    <w:rsid w:val="00E60E30"/>
    <w:rsid w:val="00E60E4B"/>
    <w:rsid w:val="00E617BD"/>
    <w:rsid w:val="00E618C5"/>
    <w:rsid w:val="00E61A6B"/>
    <w:rsid w:val="00E61BAD"/>
    <w:rsid w:val="00E624EE"/>
    <w:rsid w:val="00E627BA"/>
    <w:rsid w:val="00E628FE"/>
    <w:rsid w:val="00E62CCF"/>
    <w:rsid w:val="00E62E0E"/>
    <w:rsid w:val="00E631AA"/>
    <w:rsid w:val="00E63B66"/>
    <w:rsid w:val="00E64F4E"/>
    <w:rsid w:val="00E65162"/>
    <w:rsid w:val="00E65B60"/>
    <w:rsid w:val="00E66024"/>
    <w:rsid w:val="00E66201"/>
    <w:rsid w:val="00E662D9"/>
    <w:rsid w:val="00E666BA"/>
    <w:rsid w:val="00E66A73"/>
    <w:rsid w:val="00E6703E"/>
    <w:rsid w:val="00E670B6"/>
    <w:rsid w:val="00E670DA"/>
    <w:rsid w:val="00E67911"/>
    <w:rsid w:val="00E67BC1"/>
    <w:rsid w:val="00E67FC7"/>
    <w:rsid w:val="00E70146"/>
    <w:rsid w:val="00E70BB8"/>
    <w:rsid w:val="00E70C22"/>
    <w:rsid w:val="00E70EB5"/>
    <w:rsid w:val="00E70FDE"/>
    <w:rsid w:val="00E7158C"/>
    <w:rsid w:val="00E71A62"/>
    <w:rsid w:val="00E72193"/>
    <w:rsid w:val="00E72A1B"/>
    <w:rsid w:val="00E72B87"/>
    <w:rsid w:val="00E72C87"/>
    <w:rsid w:val="00E72D6D"/>
    <w:rsid w:val="00E72D86"/>
    <w:rsid w:val="00E72ED1"/>
    <w:rsid w:val="00E739DE"/>
    <w:rsid w:val="00E73A84"/>
    <w:rsid w:val="00E7417F"/>
    <w:rsid w:val="00E7491D"/>
    <w:rsid w:val="00E749B7"/>
    <w:rsid w:val="00E749FC"/>
    <w:rsid w:val="00E753D4"/>
    <w:rsid w:val="00E755D9"/>
    <w:rsid w:val="00E75B04"/>
    <w:rsid w:val="00E76971"/>
    <w:rsid w:val="00E77448"/>
    <w:rsid w:val="00E7755E"/>
    <w:rsid w:val="00E778F6"/>
    <w:rsid w:val="00E77B0C"/>
    <w:rsid w:val="00E801B0"/>
    <w:rsid w:val="00E8035C"/>
    <w:rsid w:val="00E806E1"/>
    <w:rsid w:val="00E80840"/>
    <w:rsid w:val="00E80BA8"/>
    <w:rsid w:val="00E80BE9"/>
    <w:rsid w:val="00E80DD1"/>
    <w:rsid w:val="00E813A0"/>
    <w:rsid w:val="00E81468"/>
    <w:rsid w:val="00E815CE"/>
    <w:rsid w:val="00E81797"/>
    <w:rsid w:val="00E81DDA"/>
    <w:rsid w:val="00E82E6C"/>
    <w:rsid w:val="00E82ECB"/>
    <w:rsid w:val="00E83418"/>
    <w:rsid w:val="00E83FF7"/>
    <w:rsid w:val="00E843EE"/>
    <w:rsid w:val="00E8441A"/>
    <w:rsid w:val="00E84CA7"/>
    <w:rsid w:val="00E8593D"/>
    <w:rsid w:val="00E8615F"/>
    <w:rsid w:val="00E86ECA"/>
    <w:rsid w:val="00E86F98"/>
    <w:rsid w:val="00E871A1"/>
    <w:rsid w:val="00E871CD"/>
    <w:rsid w:val="00E87320"/>
    <w:rsid w:val="00E87A5C"/>
    <w:rsid w:val="00E87ED8"/>
    <w:rsid w:val="00E87F97"/>
    <w:rsid w:val="00E87FD8"/>
    <w:rsid w:val="00E91AAC"/>
    <w:rsid w:val="00E91EB6"/>
    <w:rsid w:val="00E9209C"/>
    <w:rsid w:val="00E92221"/>
    <w:rsid w:val="00E92272"/>
    <w:rsid w:val="00E9237F"/>
    <w:rsid w:val="00E924F8"/>
    <w:rsid w:val="00E93B4C"/>
    <w:rsid w:val="00E93F66"/>
    <w:rsid w:val="00E94511"/>
    <w:rsid w:val="00E9453E"/>
    <w:rsid w:val="00E945A4"/>
    <w:rsid w:val="00E946A2"/>
    <w:rsid w:val="00E946C4"/>
    <w:rsid w:val="00E94CFF"/>
    <w:rsid w:val="00E94DB3"/>
    <w:rsid w:val="00E95003"/>
    <w:rsid w:val="00E95643"/>
    <w:rsid w:val="00E95A3F"/>
    <w:rsid w:val="00E9685C"/>
    <w:rsid w:val="00E96D1F"/>
    <w:rsid w:val="00E9719E"/>
    <w:rsid w:val="00E97962"/>
    <w:rsid w:val="00E97BA3"/>
    <w:rsid w:val="00E97D66"/>
    <w:rsid w:val="00EA015A"/>
    <w:rsid w:val="00EA04BF"/>
    <w:rsid w:val="00EA08CE"/>
    <w:rsid w:val="00EA18AE"/>
    <w:rsid w:val="00EA18CC"/>
    <w:rsid w:val="00EA1B1E"/>
    <w:rsid w:val="00EA2A03"/>
    <w:rsid w:val="00EA2ABC"/>
    <w:rsid w:val="00EA327C"/>
    <w:rsid w:val="00EA39B0"/>
    <w:rsid w:val="00EA3AFF"/>
    <w:rsid w:val="00EA3B88"/>
    <w:rsid w:val="00EA3E89"/>
    <w:rsid w:val="00EA4C41"/>
    <w:rsid w:val="00EA4E8D"/>
    <w:rsid w:val="00EA5166"/>
    <w:rsid w:val="00EA51C6"/>
    <w:rsid w:val="00EA5314"/>
    <w:rsid w:val="00EA5C77"/>
    <w:rsid w:val="00EA5EEB"/>
    <w:rsid w:val="00EA6157"/>
    <w:rsid w:val="00EA6446"/>
    <w:rsid w:val="00EA6B9A"/>
    <w:rsid w:val="00EA72E9"/>
    <w:rsid w:val="00EA7522"/>
    <w:rsid w:val="00EA7EAE"/>
    <w:rsid w:val="00EB0141"/>
    <w:rsid w:val="00EB169B"/>
    <w:rsid w:val="00EB1855"/>
    <w:rsid w:val="00EB1944"/>
    <w:rsid w:val="00EB1DAE"/>
    <w:rsid w:val="00EB25F0"/>
    <w:rsid w:val="00EB290F"/>
    <w:rsid w:val="00EB2B80"/>
    <w:rsid w:val="00EB2C70"/>
    <w:rsid w:val="00EB31D2"/>
    <w:rsid w:val="00EB3420"/>
    <w:rsid w:val="00EB37AB"/>
    <w:rsid w:val="00EB3C90"/>
    <w:rsid w:val="00EB3D1F"/>
    <w:rsid w:val="00EB3D6A"/>
    <w:rsid w:val="00EB481C"/>
    <w:rsid w:val="00EB4AEF"/>
    <w:rsid w:val="00EB4C20"/>
    <w:rsid w:val="00EB5380"/>
    <w:rsid w:val="00EB5637"/>
    <w:rsid w:val="00EB5D2E"/>
    <w:rsid w:val="00EB5F6B"/>
    <w:rsid w:val="00EB6407"/>
    <w:rsid w:val="00EB6682"/>
    <w:rsid w:val="00EB68AD"/>
    <w:rsid w:val="00EB732B"/>
    <w:rsid w:val="00EB7384"/>
    <w:rsid w:val="00EB75BC"/>
    <w:rsid w:val="00EB7609"/>
    <w:rsid w:val="00EB7ABB"/>
    <w:rsid w:val="00EB7E26"/>
    <w:rsid w:val="00EC0281"/>
    <w:rsid w:val="00EC079C"/>
    <w:rsid w:val="00EC0C94"/>
    <w:rsid w:val="00EC0E99"/>
    <w:rsid w:val="00EC0EE7"/>
    <w:rsid w:val="00EC10BE"/>
    <w:rsid w:val="00EC1164"/>
    <w:rsid w:val="00EC195A"/>
    <w:rsid w:val="00EC1A88"/>
    <w:rsid w:val="00EC1ED2"/>
    <w:rsid w:val="00EC1FD4"/>
    <w:rsid w:val="00EC2663"/>
    <w:rsid w:val="00EC2E3D"/>
    <w:rsid w:val="00EC3590"/>
    <w:rsid w:val="00EC386B"/>
    <w:rsid w:val="00EC3CAE"/>
    <w:rsid w:val="00EC4316"/>
    <w:rsid w:val="00EC4591"/>
    <w:rsid w:val="00EC483C"/>
    <w:rsid w:val="00EC4B11"/>
    <w:rsid w:val="00EC517A"/>
    <w:rsid w:val="00EC5379"/>
    <w:rsid w:val="00EC5450"/>
    <w:rsid w:val="00EC547B"/>
    <w:rsid w:val="00EC5BBC"/>
    <w:rsid w:val="00EC5E6B"/>
    <w:rsid w:val="00EC60E4"/>
    <w:rsid w:val="00EC677E"/>
    <w:rsid w:val="00EC688C"/>
    <w:rsid w:val="00EC689E"/>
    <w:rsid w:val="00EC70E9"/>
    <w:rsid w:val="00EC7496"/>
    <w:rsid w:val="00EC7A3C"/>
    <w:rsid w:val="00EC7B44"/>
    <w:rsid w:val="00ED0339"/>
    <w:rsid w:val="00ED056A"/>
    <w:rsid w:val="00ED089E"/>
    <w:rsid w:val="00ED09AA"/>
    <w:rsid w:val="00ED0BAD"/>
    <w:rsid w:val="00ED11C5"/>
    <w:rsid w:val="00ED126A"/>
    <w:rsid w:val="00ED1357"/>
    <w:rsid w:val="00ED1386"/>
    <w:rsid w:val="00ED1B56"/>
    <w:rsid w:val="00ED1DF5"/>
    <w:rsid w:val="00ED1F00"/>
    <w:rsid w:val="00ED2094"/>
    <w:rsid w:val="00ED2501"/>
    <w:rsid w:val="00ED27F0"/>
    <w:rsid w:val="00ED2984"/>
    <w:rsid w:val="00ED29A2"/>
    <w:rsid w:val="00ED2C83"/>
    <w:rsid w:val="00ED2D3E"/>
    <w:rsid w:val="00ED3363"/>
    <w:rsid w:val="00ED3B7B"/>
    <w:rsid w:val="00ED4116"/>
    <w:rsid w:val="00ED44F9"/>
    <w:rsid w:val="00ED549D"/>
    <w:rsid w:val="00ED5AF5"/>
    <w:rsid w:val="00ED616B"/>
    <w:rsid w:val="00ED6267"/>
    <w:rsid w:val="00ED657C"/>
    <w:rsid w:val="00ED67B4"/>
    <w:rsid w:val="00ED6C85"/>
    <w:rsid w:val="00ED75DC"/>
    <w:rsid w:val="00ED7AA7"/>
    <w:rsid w:val="00ED7F9C"/>
    <w:rsid w:val="00ED7FCE"/>
    <w:rsid w:val="00EE0533"/>
    <w:rsid w:val="00EE0816"/>
    <w:rsid w:val="00EE0ED6"/>
    <w:rsid w:val="00EE0F31"/>
    <w:rsid w:val="00EE0F34"/>
    <w:rsid w:val="00EE1047"/>
    <w:rsid w:val="00EE11F4"/>
    <w:rsid w:val="00EE19B1"/>
    <w:rsid w:val="00EE1F88"/>
    <w:rsid w:val="00EE22AD"/>
    <w:rsid w:val="00EE23A9"/>
    <w:rsid w:val="00EE2855"/>
    <w:rsid w:val="00EE33E1"/>
    <w:rsid w:val="00EE35A5"/>
    <w:rsid w:val="00EE367D"/>
    <w:rsid w:val="00EE3D39"/>
    <w:rsid w:val="00EE3FCE"/>
    <w:rsid w:val="00EE4052"/>
    <w:rsid w:val="00EE466E"/>
    <w:rsid w:val="00EE4693"/>
    <w:rsid w:val="00EE4D31"/>
    <w:rsid w:val="00EE56FD"/>
    <w:rsid w:val="00EE59E5"/>
    <w:rsid w:val="00EE5B6D"/>
    <w:rsid w:val="00EE5DA1"/>
    <w:rsid w:val="00EE60AC"/>
    <w:rsid w:val="00EE648E"/>
    <w:rsid w:val="00EE67C5"/>
    <w:rsid w:val="00EE694F"/>
    <w:rsid w:val="00EE6A4D"/>
    <w:rsid w:val="00EE7419"/>
    <w:rsid w:val="00EE748F"/>
    <w:rsid w:val="00EE74A0"/>
    <w:rsid w:val="00EF04BC"/>
    <w:rsid w:val="00EF08D4"/>
    <w:rsid w:val="00EF0DBC"/>
    <w:rsid w:val="00EF1332"/>
    <w:rsid w:val="00EF13C3"/>
    <w:rsid w:val="00EF158E"/>
    <w:rsid w:val="00EF16D7"/>
    <w:rsid w:val="00EF19F6"/>
    <w:rsid w:val="00EF1AC9"/>
    <w:rsid w:val="00EF1CFD"/>
    <w:rsid w:val="00EF1D84"/>
    <w:rsid w:val="00EF2474"/>
    <w:rsid w:val="00EF28F7"/>
    <w:rsid w:val="00EF297B"/>
    <w:rsid w:val="00EF2AF9"/>
    <w:rsid w:val="00EF2C1D"/>
    <w:rsid w:val="00EF3C68"/>
    <w:rsid w:val="00EF3CCF"/>
    <w:rsid w:val="00EF3E7D"/>
    <w:rsid w:val="00EF43E6"/>
    <w:rsid w:val="00EF4495"/>
    <w:rsid w:val="00EF4516"/>
    <w:rsid w:val="00EF45CE"/>
    <w:rsid w:val="00EF4694"/>
    <w:rsid w:val="00EF4E13"/>
    <w:rsid w:val="00EF4E82"/>
    <w:rsid w:val="00EF54DA"/>
    <w:rsid w:val="00EF5D1F"/>
    <w:rsid w:val="00EF5F31"/>
    <w:rsid w:val="00EF6096"/>
    <w:rsid w:val="00EF624C"/>
    <w:rsid w:val="00EF647D"/>
    <w:rsid w:val="00EF7022"/>
    <w:rsid w:val="00EF7102"/>
    <w:rsid w:val="00EF724C"/>
    <w:rsid w:val="00EF7355"/>
    <w:rsid w:val="00EF7F7C"/>
    <w:rsid w:val="00F00538"/>
    <w:rsid w:val="00F00701"/>
    <w:rsid w:val="00F00B02"/>
    <w:rsid w:val="00F00E16"/>
    <w:rsid w:val="00F01284"/>
    <w:rsid w:val="00F0254E"/>
    <w:rsid w:val="00F026B5"/>
    <w:rsid w:val="00F02758"/>
    <w:rsid w:val="00F03317"/>
    <w:rsid w:val="00F03CB9"/>
    <w:rsid w:val="00F03CC4"/>
    <w:rsid w:val="00F03FC4"/>
    <w:rsid w:val="00F04044"/>
    <w:rsid w:val="00F04486"/>
    <w:rsid w:val="00F045EA"/>
    <w:rsid w:val="00F04601"/>
    <w:rsid w:val="00F04776"/>
    <w:rsid w:val="00F04C21"/>
    <w:rsid w:val="00F04CE9"/>
    <w:rsid w:val="00F04EB9"/>
    <w:rsid w:val="00F05559"/>
    <w:rsid w:val="00F068ED"/>
    <w:rsid w:val="00F06A7E"/>
    <w:rsid w:val="00F06D4A"/>
    <w:rsid w:val="00F0747F"/>
    <w:rsid w:val="00F07782"/>
    <w:rsid w:val="00F07DCC"/>
    <w:rsid w:val="00F10361"/>
    <w:rsid w:val="00F107A3"/>
    <w:rsid w:val="00F10B22"/>
    <w:rsid w:val="00F10FCE"/>
    <w:rsid w:val="00F115E8"/>
    <w:rsid w:val="00F116A9"/>
    <w:rsid w:val="00F1201F"/>
    <w:rsid w:val="00F12461"/>
    <w:rsid w:val="00F1257D"/>
    <w:rsid w:val="00F12701"/>
    <w:rsid w:val="00F12873"/>
    <w:rsid w:val="00F12C9D"/>
    <w:rsid w:val="00F12D0F"/>
    <w:rsid w:val="00F13022"/>
    <w:rsid w:val="00F13D4F"/>
    <w:rsid w:val="00F13F52"/>
    <w:rsid w:val="00F14926"/>
    <w:rsid w:val="00F14AFB"/>
    <w:rsid w:val="00F14CFC"/>
    <w:rsid w:val="00F14DE2"/>
    <w:rsid w:val="00F15607"/>
    <w:rsid w:val="00F15831"/>
    <w:rsid w:val="00F15835"/>
    <w:rsid w:val="00F158AD"/>
    <w:rsid w:val="00F15ED4"/>
    <w:rsid w:val="00F15F52"/>
    <w:rsid w:val="00F160AE"/>
    <w:rsid w:val="00F16B54"/>
    <w:rsid w:val="00F16BC3"/>
    <w:rsid w:val="00F17067"/>
    <w:rsid w:val="00F17070"/>
    <w:rsid w:val="00F17431"/>
    <w:rsid w:val="00F17467"/>
    <w:rsid w:val="00F179D5"/>
    <w:rsid w:val="00F17C58"/>
    <w:rsid w:val="00F205D0"/>
    <w:rsid w:val="00F21BB3"/>
    <w:rsid w:val="00F22255"/>
    <w:rsid w:val="00F222A8"/>
    <w:rsid w:val="00F2286D"/>
    <w:rsid w:val="00F22A8A"/>
    <w:rsid w:val="00F22BEE"/>
    <w:rsid w:val="00F22F63"/>
    <w:rsid w:val="00F22F6E"/>
    <w:rsid w:val="00F23303"/>
    <w:rsid w:val="00F2395F"/>
    <w:rsid w:val="00F23D53"/>
    <w:rsid w:val="00F23EDF"/>
    <w:rsid w:val="00F24494"/>
    <w:rsid w:val="00F251C2"/>
    <w:rsid w:val="00F25B77"/>
    <w:rsid w:val="00F25F1E"/>
    <w:rsid w:val="00F265A1"/>
    <w:rsid w:val="00F2699A"/>
    <w:rsid w:val="00F2727E"/>
    <w:rsid w:val="00F2750D"/>
    <w:rsid w:val="00F27638"/>
    <w:rsid w:val="00F27742"/>
    <w:rsid w:val="00F27876"/>
    <w:rsid w:val="00F27A27"/>
    <w:rsid w:val="00F27AF7"/>
    <w:rsid w:val="00F30496"/>
    <w:rsid w:val="00F30525"/>
    <w:rsid w:val="00F30768"/>
    <w:rsid w:val="00F311ED"/>
    <w:rsid w:val="00F313D0"/>
    <w:rsid w:val="00F31572"/>
    <w:rsid w:val="00F3164F"/>
    <w:rsid w:val="00F317DA"/>
    <w:rsid w:val="00F31A97"/>
    <w:rsid w:val="00F32772"/>
    <w:rsid w:val="00F32908"/>
    <w:rsid w:val="00F32B66"/>
    <w:rsid w:val="00F32BD2"/>
    <w:rsid w:val="00F3344A"/>
    <w:rsid w:val="00F334FC"/>
    <w:rsid w:val="00F33936"/>
    <w:rsid w:val="00F339A5"/>
    <w:rsid w:val="00F33B1D"/>
    <w:rsid w:val="00F3445D"/>
    <w:rsid w:val="00F3447C"/>
    <w:rsid w:val="00F3472A"/>
    <w:rsid w:val="00F34D00"/>
    <w:rsid w:val="00F34EF6"/>
    <w:rsid w:val="00F350DA"/>
    <w:rsid w:val="00F355EA"/>
    <w:rsid w:val="00F35FB6"/>
    <w:rsid w:val="00F36377"/>
    <w:rsid w:val="00F36609"/>
    <w:rsid w:val="00F366B8"/>
    <w:rsid w:val="00F3690F"/>
    <w:rsid w:val="00F36A20"/>
    <w:rsid w:val="00F37890"/>
    <w:rsid w:val="00F378CC"/>
    <w:rsid w:val="00F37AAC"/>
    <w:rsid w:val="00F37C0E"/>
    <w:rsid w:val="00F40023"/>
    <w:rsid w:val="00F4009E"/>
    <w:rsid w:val="00F401B9"/>
    <w:rsid w:val="00F40622"/>
    <w:rsid w:val="00F4099E"/>
    <w:rsid w:val="00F40A00"/>
    <w:rsid w:val="00F410D2"/>
    <w:rsid w:val="00F415A0"/>
    <w:rsid w:val="00F41C0E"/>
    <w:rsid w:val="00F428FB"/>
    <w:rsid w:val="00F43357"/>
    <w:rsid w:val="00F435BA"/>
    <w:rsid w:val="00F435C1"/>
    <w:rsid w:val="00F4388B"/>
    <w:rsid w:val="00F43F77"/>
    <w:rsid w:val="00F44610"/>
    <w:rsid w:val="00F4483F"/>
    <w:rsid w:val="00F4487B"/>
    <w:rsid w:val="00F4542E"/>
    <w:rsid w:val="00F455E4"/>
    <w:rsid w:val="00F45719"/>
    <w:rsid w:val="00F463AD"/>
    <w:rsid w:val="00F464E1"/>
    <w:rsid w:val="00F46B29"/>
    <w:rsid w:val="00F46B42"/>
    <w:rsid w:val="00F46BCF"/>
    <w:rsid w:val="00F46FED"/>
    <w:rsid w:val="00F47097"/>
    <w:rsid w:val="00F470FC"/>
    <w:rsid w:val="00F47568"/>
    <w:rsid w:val="00F47D34"/>
    <w:rsid w:val="00F500A7"/>
    <w:rsid w:val="00F503A4"/>
    <w:rsid w:val="00F50401"/>
    <w:rsid w:val="00F506AF"/>
    <w:rsid w:val="00F50B90"/>
    <w:rsid w:val="00F50EDE"/>
    <w:rsid w:val="00F50F4F"/>
    <w:rsid w:val="00F510FF"/>
    <w:rsid w:val="00F51F12"/>
    <w:rsid w:val="00F51FF2"/>
    <w:rsid w:val="00F5219F"/>
    <w:rsid w:val="00F52666"/>
    <w:rsid w:val="00F52ED8"/>
    <w:rsid w:val="00F531A3"/>
    <w:rsid w:val="00F53285"/>
    <w:rsid w:val="00F53322"/>
    <w:rsid w:val="00F539B8"/>
    <w:rsid w:val="00F544BB"/>
    <w:rsid w:val="00F54B4F"/>
    <w:rsid w:val="00F55318"/>
    <w:rsid w:val="00F553B7"/>
    <w:rsid w:val="00F555F5"/>
    <w:rsid w:val="00F55DD1"/>
    <w:rsid w:val="00F55E72"/>
    <w:rsid w:val="00F5668E"/>
    <w:rsid w:val="00F56747"/>
    <w:rsid w:val="00F56AA3"/>
    <w:rsid w:val="00F57281"/>
    <w:rsid w:val="00F57369"/>
    <w:rsid w:val="00F57452"/>
    <w:rsid w:val="00F57549"/>
    <w:rsid w:val="00F57CEF"/>
    <w:rsid w:val="00F602E1"/>
    <w:rsid w:val="00F60352"/>
    <w:rsid w:val="00F60533"/>
    <w:rsid w:val="00F60690"/>
    <w:rsid w:val="00F608C9"/>
    <w:rsid w:val="00F60BC3"/>
    <w:rsid w:val="00F60F21"/>
    <w:rsid w:val="00F623AA"/>
    <w:rsid w:val="00F62532"/>
    <w:rsid w:val="00F62670"/>
    <w:rsid w:val="00F62A55"/>
    <w:rsid w:val="00F62EC2"/>
    <w:rsid w:val="00F6314B"/>
    <w:rsid w:val="00F631EB"/>
    <w:rsid w:val="00F6334E"/>
    <w:rsid w:val="00F63C99"/>
    <w:rsid w:val="00F63D49"/>
    <w:rsid w:val="00F642CC"/>
    <w:rsid w:val="00F64B86"/>
    <w:rsid w:val="00F64D3A"/>
    <w:rsid w:val="00F64D98"/>
    <w:rsid w:val="00F65804"/>
    <w:rsid w:val="00F65C84"/>
    <w:rsid w:val="00F66058"/>
    <w:rsid w:val="00F66208"/>
    <w:rsid w:val="00F66A3B"/>
    <w:rsid w:val="00F66D49"/>
    <w:rsid w:val="00F66E73"/>
    <w:rsid w:val="00F67700"/>
    <w:rsid w:val="00F67A32"/>
    <w:rsid w:val="00F67AFC"/>
    <w:rsid w:val="00F67B25"/>
    <w:rsid w:val="00F67CEF"/>
    <w:rsid w:val="00F70BDA"/>
    <w:rsid w:val="00F7105F"/>
    <w:rsid w:val="00F711AD"/>
    <w:rsid w:val="00F71AF9"/>
    <w:rsid w:val="00F71CA1"/>
    <w:rsid w:val="00F71D59"/>
    <w:rsid w:val="00F71D81"/>
    <w:rsid w:val="00F7242D"/>
    <w:rsid w:val="00F72748"/>
    <w:rsid w:val="00F72968"/>
    <w:rsid w:val="00F7296F"/>
    <w:rsid w:val="00F72FBF"/>
    <w:rsid w:val="00F73175"/>
    <w:rsid w:val="00F7321A"/>
    <w:rsid w:val="00F758BB"/>
    <w:rsid w:val="00F764C4"/>
    <w:rsid w:val="00F765C7"/>
    <w:rsid w:val="00F76A5E"/>
    <w:rsid w:val="00F76ABD"/>
    <w:rsid w:val="00F76EB5"/>
    <w:rsid w:val="00F7772B"/>
    <w:rsid w:val="00F77892"/>
    <w:rsid w:val="00F77A18"/>
    <w:rsid w:val="00F77A7D"/>
    <w:rsid w:val="00F77DC7"/>
    <w:rsid w:val="00F80375"/>
    <w:rsid w:val="00F8038B"/>
    <w:rsid w:val="00F8073E"/>
    <w:rsid w:val="00F808E7"/>
    <w:rsid w:val="00F8117D"/>
    <w:rsid w:val="00F81DB1"/>
    <w:rsid w:val="00F82415"/>
    <w:rsid w:val="00F8253E"/>
    <w:rsid w:val="00F8391F"/>
    <w:rsid w:val="00F83E99"/>
    <w:rsid w:val="00F84A67"/>
    <w:rsid w:val="00F84D8D"/>
    <w:rsid w:val="00F853F2"/>
    <w:rsid w:val="00F85589"/>
    <w:rsid w:val="00F85ACE"/>
    <w:rsid w:val="00F85D69"/>
    <w:rsid w:val="00F85E20"/>
    <w:rsid w:val="00F862A8"/>
    <w:rsid w:val="00F868F3"/>
    <w:rsid w:val="00F86D51"/>
    <w:rsid w:val="00F87115"/>
    <w:rsid w:val="00F87206"/>
    <w:rsid w:val="00F875EF"/>
    <w:rsid w:val="00F87689"/>
    <w:rsid w:val="00F87843"/>
    <w:rsid w:val="00F87D08"/>
    <w:rsid w:val="00F90104"/>
    <w:rsid w:val="00F904FF"/>
    <w:rsid w:val="00F90C41"/>
    <w:rsid w:val="00F90DEE"/>
    <w:rsid w:val="00F90E9F"/>
    <w:rsid w:val="00F91219"/>
    <w:rsid w:val="00F91272"/>
    <w:rsid w:val="00F9164B"/>
    <w:rsid w:val="00F91913"/>
    <w:rsid w:val="00F91B95"/>
    <w:rsid w:val="00F91C89"/>
    <w:rsid w:val="00F91E99"/>
    <w:rsid w:val="00F91F1A"/>
    <w:rsid w:val="00F921D5"/>
    <w:rsid w:val="00F93C96"/>
    <w:rsid w:val="00F94045"/>
    <w:rsid w:val="00F94279"/>
    <w:rsid w:val="00F942DA"/>
    <w:rsid w:val="00F949B1"/>
    <w:rsid w:val="00F949EC"/>
    <w:rsid w:val="00F95847"/>
    <w:rsid w:val="00F95C18"/>
    <w:rsid w:val="00F95C48"/>
    <w:rsid w:val="00F96767"/>
    <w:rsid w:val="00F96AAA"/>
    <w:rsid w:val="00F96ABD"/>
    <w:rsid w:val="00F97494"/>
    <w:rsid w:val="00F97709"/>
    <w:rsid w:val="00F97C7A"/>
    <w:rsid w:val="00FA04D6"/>
    <w:rsid w:val="00FA0849"/>
    <w:rsid w:val="00FA0987"/>
    <w:rsid w:val="00FA0A7D"/>
    <w:rsid w:val="00FA13DA"/>
    <w:rsid w:val="00FA1713"/>
    <w:rsid w:val="00FA1F5F"/>
    <w:rsid w:val="00FA260E"/>
    <w:rsid w:val="00FA2892"/>
    <w:rsid w:val="00FA28AD"/>
    <w:rsid w:val="00FA28D2"/>
    <w:rsid w:val="00FA2C73"/>
    <w:rsid w:val="00FA2FC5"/>
    <w:rsid w:val="00FA2FE0"/>
    <w:rsid w:val="00FA33FC"/>
    <w:rsid w:val="00FA3694"/>
    <w:rsid w:val="00FA36F8"/>
    <w:rsid w:val="00FA417C"/>
    <w:rsid w:val="00FA4710"/>
    <w:rsid w:val="00FA52BE"/>
    <w:rsid w:val="00FA5894"/>
    <w:rsid w:val="00FA58E7"/>
    <w:rsid w:val="00FA61C1"/>
    <w:rsid w:val="00FA6430"/>
    <w:rsid w:val="00FA68DD"/>
    <w:rsid w:val="00FA7212"/>
    <w:rsid w:val="00FA771E"/>
    <w:rsid w:val="00FA7DE3"/>
    <w:rsid w:val="00FB01FF"/>
    <w:rsid w:val="00FB063E"/>
    <w:rsid w:val="00FB0D26"/>
    <w:rsid w:val="00FB0D73"/>
    <w:rsid w:val="00FB171A"/>
    <w:rsid w:val="00FB1CE7"/>
    <w:rsid w:val="00FB20E1"/>
    <w:rsid w:val="00FB26F6"/>
    <w:rsid w:val="00FB2F40"/>
    <w:rsid w:val="00FB32DD"/>
    <w:rsid w:val="00FB3436"/>
    <w:rsid w:val="00FB360D"/>
    <w:rsid w:val="00FB3FB0"/>
    <w:rsid w:val="00FB4416"/>
    <w:rsid w:val="00FB45EC"/>
    <w:rsid w:val="00FB4703"/>
    <w:rsid w:val="00FB4E46"/>
    <w:rsid w:val="00FB57C8"/>
    <w:rsid w:val="00FB5B58"/>
    <w:rsid w:val="00FB5C4A"/>
    <w:rsid w:val="00FB5CB7"/>
    <w:rsid w:val="00FB60D1"/>
    <w:rsid w:val="00FB6459"/>
    <w:rsid w:val="00FB6B3C"/>
    <w:rsid w:val="00FB6CC0"/>
    <w:rsid w:val="00FB6D41"/>
    <w:rsid w:val="00FB6F14"/>
    <w:rsid w:val="00FB7D68"/>
    <w:rsid w:val="00FB7F34"/>
    <w:rsid w:val="00FC0400"/>
    <w:rsid w:val="00FC05A1"/>
    <w:rsid w:val="00FC060B"/>
    <w:rsid w:val="00FC0998"/>
    <w:rsid w:val="00FC0F00"/>
    <w:rsid w:val="00FC1185"/>
    <w:rsid w:val="00FC1678"/>
    <w:rsid w:val="00FC1D5A"/>
    <w:rsid w:val="00FC2365"/>
    <w:rsid w:val="00FC2399"/>
    <w:rsid w:val="00FC27C0"/>
    <w:rsid w:val="00FC2A58"/>
    <w:rsid w:val="00FC3889"/>
    <w:rsid w:val="00FC38DE"/>
    <w:rsid w:val="00FC39BB"/>
    <w:rsid w:val="00FC3FA1"/>
    <w:rsid w:val="00FC4036"/>
    <w:rsid w:val="00FC43BD"/>
    <w:rsid w:val="00FC4BAE"/>
    <w:rsid w:val="00FC5172"/>
    <w:rsid w:val="00FC565A"/>
    <w:rsid w:val="00FC579D"/>
    <w:rsid w:val="00FC5C9B"/>
    <w:rsid w:val="00FC5FB5"/>
    <w:rsid w:val="00FC622D"/>
    <w:rsid w:val="00FC657D"/>
    <w:rsid w:val="00FC67A3"/>
    <w:rsid w:val="00FC7739"/>
    <w:rsid w:val="00FD003B"/>
    <w:rsid w:val="00FD06A5"/>
    <w:rsid w:val="00FD06B6"/>
    <w:rsid w:val="00FD08D6"/>
    <w:rsid w:val="00FD09FB"/>
    <w:rsid w:val="00FD0A08"/>
    <w:rsid w:val="00FD21B4"/>
    <w:rsid w:val="00FD225D"/>
    <w:rsid w:val="00FD22BC"/>
    <w:rsid w:val="00FD2BC7"/>
    <w:rsid w:val="00FD342D"/>
    <w:rsid w:val="00FD392B"/>
    <w:rsid w:val="00FD39DD"/>
    <w:rsid w:val="00FD3B5C"/>
    <w:rsid w:val="00FD3F45"/>
    <w:rsid w:val="00FD3F5C"/>
    <w:rsid w:val="00FD4614"/>
    <w:rsid w:val="00FD5016"/>
    <w:rsid w:val="00FD5327"/>
    <w:rsid w:val="00FD5389"/>
    <w:rsid w:val="00FD678E"/>
    <w:rsid w:val="00FD6E3F"/>
    <w:rsid w:val="00FD6E6F"/>
    <w:rsid w:val="00FD7269"/>
    <w:rsid w:val="00FD78A3"/>
    <w:rsid w:val="00FD7BC9"/>
    <w:rsid w:val="00FD7E04"/>
    <w:rsid w:val="00FE0213"/>
    <w:rsid w:val="00FE02E2"/>
    <w:rsid w:val="00FE0F72"/>
    <w:rsid w:val="00FE1E61"/>
    <w:rsid w:val="00FE27CE"/>
    <w:rsid w:val="00FE2872"/>
    <w:rsid w:val="00FE2F31"/>
    <w:rsid w:val="00FE317B"/>
    <w:rsid w:val="00FE31C3"/>
    <w:rsid w:val="00FE326F"/>
    <w:rsid w:val="00FE3337"/>
    <w:rsid w:val="00FE3C37"/>
    <w:rsid w:val="00FE4665"/>
    <w:rsid w:val="00FE4A92"/>
    <w:rsid w:val="00FE4B50"/>
    <w:rsid w:val="00FE4D83"/>
    <w:rsid w:val="00FE5041"/>
    <w:rsid w:val="00FE5383"/>
    <w:rsid w:val="00FE59BB"/>
    <w:rsid w:val="00FE6017"/>
    <w:rsid w:val="00FE607B"/>
    <w:rsid w:val="00FE6407"/>
    <w:rsid w:val="00FE6445"/>
    <w:rsid w:val="00FE6489"/>
    <w:rsid w:val="00FE64CE"/>
    <w:rsid w:val="00FE653F"/>
    <w:rsid w:val="00FE6835"/>
    <w:rsid w:val="00FE68A6"/>
    <w:rsid w:val="00FE68DD"/>
    <w:rsid w:val="00FE69AB"/>
    <w:rsid w:val="00FE7E3C"/>
    <w:rsid w:val="00FF013D"/>
    <w:rsid w:val="00FF0A5D"/>
    <w:rsid w:val="00FF100D"/>
    <w:rsid w:val="00FF120E"/>
    <w:rsid w:val="00FF1337"/>
    <w:rsid w:val="00FF140E"/>
    <w:rsid w:val="00FF1827"/>
    <w:rsid w:val="00FF1F1F"/>
    <w:rsid w:val="00FF2168"/>
    <w:rsid w:val="00FF2684"/>
    <w:rsid w:val="00FF27C9"/>
    <w:rsid w:val="00FF2879"/>
    <w:rsid w:val="00FF2A57"/>
    <w:rsid w:val="00FF2E73"/>
    <w:rsid w:val="00FF2F21"/>
    <w:rsid w:val="00FF3446"/>
    <w:rsid w:val="00FF3475"/>
    <w:rsid w:val="00FF3496"/>
    <w:rsid w:val="00FF34F4"/>
    <w:rsid w:val="00FF3970"/>
    <w:rsid w:val="00FF3CAC"/>
    <w:rsid w:val="00FF446E"/>
    <w:rsid w:val="00FF45FF"/>
    <w:rsid w:val="00FF4730"/>
    <w:rsid w:val="00FF4B79"/>
    <w:rsid w:val="00FF536A"/>
    <w:rsid w:val="00FF5E35"/>
    <w:rsid w:val="00FF611D"/>
    <w:rsid w:val="00FF63AC"/>
    <w:rsid w:val="00FF66F3"/>
    <w:rsid w:val="00FF6DBF"/>
    <w:rsid w:val="00FF7006"/>
    <w:rsid w:val="00FF71CF"/>
    <w:rsid w:val="00FF7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4F396B51"/>
  <w15:docId w15:val="{49248191-86BD-42BA-AA58-665387210C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iPriority="0" w:unhideWhenUsed="1"/>
    <w:lsdException w:name="Default Paragraph Font" w:uiPriority="0"/>
    <w:lsdException w:name="Body Text" w:uiPriority="1" w:qFormat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20" w:qFormat="1"/>
    <w:lsdException w:name="Document Map" w:locked="1" w:semiHidden="1" w:uiPriority="0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iPriority="0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A62DD"/>
    <w:rPr>
      <w:rFonts w:cs="Times New Roman"/>
    </w:rPr>
  </w:style>
  <w:style w:type="paragraph" w:styleId="Heading1">
    <w:name w:val="heading 1"/>
    <w:basedOn w:val="Normal"/>
    <w:next w:val="Normal"/>
    <w:link w:val="Heading1Char"/>
    <w:qFormat/>
    <w:rsid w:val="00C55944"/>
    <w:pPr>
      <w:keepNext/>
      <w:ind w:left="-126" w:right="-102"/>
      <w:jc w:val="center"/>
      <w:outlineLvl w:val="0"/>
    </w:pPr>
    <w:rPr>
      <w:b/>
      <w:bCs/>
      <w:color w:val="000000"/>
      <w:sz w:val="22"/>
      <w:szCs w:val="22"/>
    </w:rPr>
  </w:style>
  <w:style w:type="paragraph" w:styleId="Heading2">
    <w:name w:val="heading 2"/>
    <w:basedOn w:val="Normal"/>
    <w:next w:val="Normal"/>
    <w:link w:val="Heading2Char"/>
    <w:qFormat/>
    <w:rsid w:val="00C55944"/>
    <w:pPr>
      <w:keepNext/>
      <w:ind w:left="-204" w:right="-162"/>
      <w:jc w:val="right"/>
      <w:outlineLvl w:val="1"/>
    </w:pPr>
    <w:rPr>
      <w:b/>
      <w:bCs/>
      <w:color w:val="000000"/>
      <w:sz w:val="22"/>
      <w:szCs w:val="22"/>
    </w:rPr>
  </w:style>
  <w:style w:type="paragraph" w:styleId="Heading3">
    <w:name w:val="heading 3"/>
    <w:basedOn w:val="Normal"/>
    <w:next w:val="Normal"/>
    <w:link w:val="Heading3Char"/>
    <w:qFormat/>
    <w:rsid w:val="00C55944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qFormat/>
    <w:rsid w:val="00C55944"/>
    <w:pPr>
      <w:keepNext/>
      <w:tabs>
        <w:tab w:val="right" w:pos="3780"/>
      </w:tabs>
      <w:jc w:val="both"/>
      <w:outlineLvl w:val="3"/>
    </w:pPr>
    <w:rPr>
      <w:b/>
      <w:bCs/>
      <w:color w:val="000000"/>
    </w:rPr>
  </w:style>
  <w:style w:type="paragraph" w:styleId="Heading5">
    <w:name w:val="heading 5"/>
    <w:basedOn w:val="Normal"/>
    <w:next w:val="Normal"/>
    <w:link w:val="Heading5Char"/>
    <w:qFormat/>
    <w:rsid w:val="00C55944"/>
    <w:pPr>
      <w:keepNext/>
      <w:ind w:left="-108" w:right="-90"/>
      <w:jc w:val="center"/>
      <w:outlineLvl w:val="4"/>
    </w:pPr>
    <w:rPr>
      <w:b/>
      <w:bCs/>
      <w:color w:val="000000"/>
    </w:rPr>
  </w:style>
  <w:style w:type="paragraph" w:styleId="Heading6">
    <w:name w:val="heading 6"/>
    <w:basedOn w:val="Normal"/>
    <w:next w:val="Normal"/>
    <w:link w:val="Heading6Char"/>
    <w:qFormat/>
    <w:rsid w:val="00C55944"/>
    <w:pPr>
      <w:keepNext/>
      <w:ind w:left="-134"/>
      <w:jc w:val="center"/>
      <w:outlineLvl w:val="5"/>
    </w:pPr>
    <w:rPr>
      <w:b/>
      <w:bCs/>
      <w:color w:val="000000"/>
    </w:rPr>
  </w:style>
  <w:style w:type="paragraph" w:styleId="Heading7">
    <w:name w:val="heading 7"/>
    <w:basedOn w:val="Normal"/>
    <w:next w:val="Normal"/>
    <w:link w:val="Heading7Char"/>
    <w:qFormat/>
    <w:rsid w:val="00C55944"/>
    <w:pPr>
      <w:keepNext/>
      <w:ind w:left="-108" w:right="-108"/>
      <w:jc w:val="center"/>
      <w:outlineLvl w:val="6"/>
    </w:pPr>
    <w:rPr>
      <w:b/>
      <w:bCs/>
      <w:color w:val="000000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C55944"/>
    <w:pPr>
      <w:keepNext/>
      <w:ind w:left="72" w:right="-108"/>
      <w:jc w:val="center"/>
      <w:outlineLvl w:val="7"/>
    </w:pPr>
    <w:rPr>
      <w:b/>
      <w:bCs/>
      <w:color w:val="000000"/>
      <w:sz w:val="18"/>
      <w:szCs w:val="18"/>
    </w:rPr>
  </w:style>
  <w:style w:type="paragraph" w:styleId="Heading9">
    <w:name w:val="heading 9"/>
    <w:basedOn w:val="Normal"/>
    <w:next w:val="Normal"/>
    <w:link w:val="Heading9Char"/>
    <w:qFormat/>
    <w:rsid w:val="00C55944"/>
    <w:pPr>
      <w:keepNext/>
      <w:ind w:left="-108" w:right="-18"/>
      <w:jc w:val="center"/>
      <w:outlineLvl w:val="8"/>
    </w:pPr>
    <w:rPr>
      <w:b/>
      <w:bCs/>
      <w:color w:val="00000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0D612F"/>
    <w:rPr>
      <w:rFonts w:cs="Times New Roman"/>
      <w:b/>
      <w:bCs/>
      <w:color w:val="000000"/>
      <w:sz w:val="22"/>
      <w:szCs w:val="22"/>
    </w:rPr>
  </w:style>
  <w:style w:type="character" w:customStyle="1" w:styleId="Heading2Char">
    <w:name w:val="Heading 2 Char"/>
    <w:link w:val="Heading2"/>
    <w:locked/>
    <w:rsid w:val="000D612F"/>
    <w:rPr>
      <w:rFonts w:cs="Times New Roman"/>
      <w:b/>
      <w:bCs/>
      <w:color w:val="000000"/>
      <w:sz w:val="22"/>
      <w:szCs w:val="22"/>
    </w:rPr>
  </w:style>
  <w:style w:type="character" w:customStyle="1" w:styleId="Heading3Char">
    <w:name w:val="Heading 3 Char"/>
    <w:link w:val="Heading3"/>
    <w:locked/>
    <w:rsid w:val="000D612F"/>
    <w:rPr>
      <w:rFonts w:cs="Times New Roman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47F3C"/>
    <w:rPr>
      <w:color w:val="000000"/>
      <w:sz w:val="24"/>
    </w:rPr>
  </w:style>
  <w:style w:type="character" w:customStyle="1" w:styleId="Heading4Char">
    <w:name w:val="Heading 4 Char"/>
    <w:link w:val="Heading4"/>
    <w:uiPriority w:val="99"/>
    <w:semiHidden/>
    <w:locked/>
    <w:rsid w:val="00F87D08"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uiPriority w:val="99"/>
    <w:semiHidden/>
    <w:locked/>
    <w:rsid w:val="00F87D08"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uiPriority w:val="99"/>
    <w:semiHidden/>
    <w:locked/>
    <w:rsid w:val="00F87D08"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uiPriority w:val="99"/>
    <w:semiHidden/>
    <w:locked/>
    <w:rsid w:val="00F87D08"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uiPriority w:val="99"/>
    <w:semiHidden/>
    <w:locked/>
    <w:rsid w:val="00F87D08"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uiPriority w:val="99"/>
    <w:semiHidden/>
    <w:locked/>
    <w:rsid w:val="00F87D08"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1"/>
    <w:uiPriority w:val="1"/>
    <w:qFormat/>
    <w:rsid w:val="00C55944"/>
    <w:pPr>
      <w:spacing w:line="240" w:lineRule="atLeast"/>
      <w:jc w:val="both"/>
    </w:pPr>
    <w:rPr>
      <w:rFonts w:cs="Angsana New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link w:val="BodyText"/>
    <w:uiPriority w:val="1"/>
    <w:locked/>
    <w:rsid w:val="00F87D08"/>
    <w:rPr>
      <w:rFonts w:cs="Times New Roman"/>
      <w:sz w:val="25"/>
      <w:szCs w:val="25"/>
    </w:rPr>
  </w:style>
  <w:style w:type="paragraph" w:styleId="BlockText">
    <w:name w:val="Block Text"/>
    <w:basedOn w:val="Normal"/>
    <w:rsid w:val="00C55944"/>
    <w:pPr>
      <w:ind w:left="360" w:right="126" w:hanging="360"/>
      <w:jc w:val="both"/>
    </w:pPr>
    <w:rPr>
      <w:color w:val="000000"/>
      <w:sz w:val="24"/>
      <w:szCs w:val="24"/>
    </w:rPr>
  </w:style>
  <w:style w:type="paragraph" w:styleId="Title">
    <w:name w:val="Title"/>
    <w:basedOn w:val="Normal"/>
    <w:link w:val="TitleChar"/>
    <w:qFormat/>
    <w:rsid w:val="00C55944"/>
    <w:pPr>
      <w:spacing w:line="240" w:lineRule="atLeast"/>
      <w:ind w:left="810" w:hanging="810"/>
      <w:jc w:val="center"/>
    </w:pPr>
    <w:rPr>
      <w:b/>
      <w:bCs/>
      <w:color w:val="0000FF"/>
    </w:rPr>
  </w:style>
  <w:style w:type="character" w:customStyle="1" w:styleId="TitleChar">
    <w:name w:val="Title Char"/>
    <w:link w:val="Title"/>
    <w:uiPriority w:val="99"/>
    <w:locked/>
    <w:rsid w:val="00F87D08"/>
    <w:rPr>
      <w:rFonts w:ascii="Cambria" w:hAnsi="Cambria" w:cs="Angsana New"/>
      <w:b/>
      <w:bCs/>
      <w:kern w:val="28"/>
      <w:sz w:val="40"/>
      <w:szCs w:val="40"/>
    </w:rPr>
  </w:style>
  <w:style w:type="paragraph" w:styleId="BodyText2">
    <w:name w:val="Body Text 2"/>
    <w:basedOn w:val="Normal"/>
    <w:link w:val="BodyText2Char"/>
    <w:rsid w:val="00C55944"/>
    <w:pPr>
      <w:spacing w:line="240" w:lineRule="atLeast"/>
      <w:ind w:left="432"/>
      <w:jc w:val="both"/>
    </w:pPr>
    <w:rPr>
      <w:color w:val="000000"/>
      <w:sz w:val="24"/>
      <w:szCs w:val="24"/>
    </w:rPr>
  </w:style>
  <w:style w:type="character" w:customStyle="1" w:styleId="BodyText2Char">
    <w:name w:val="Body Text 2 Char"/>
    <w:link w:val="BodyText2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Indent2">
    <w:name w:val="Body Text Indent 2"/>
    <w:basedOn w:val="Normal"/>
    <w:link w:val="BodyTextIndent2Char"/>
    <w:uiPriority w:val="99"/>
    <w:rsid w:val="00C55944"/>
    <w:pPr>
      <w:ind w:left="900" w:hanging="540"/>
      <w:jc w:val="both"/>
    </w:pPr>
    <w:rPr>
      <w:color w:val="000000"/>
      <w:sz w:val="24"/>
      <w:szCs w:val="24"/>
    </w:rPr>
  </w:style>
  <w:style w:type="character" w:customStyle="1" w:styleId="BodyTextIndent2Char">
    <w:name w:val="Body Text Indent 2 Char"/>
    <w:link w:val="BodyTextIndent2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Indent3">
    <w:name w:val="Body Text Indent 3"/>
    <w:basedOn w:val="Normal"/>
    <w:link w:val="BodyTextIndent3Char"/>
    <w:uiPriority w:val="99"/>
    <w:rsid w:val="00C55944"/>
    <w:pPr>
      <w:ind w:left="900"/>
      <w:jc w:val="both"/>
    </w:pPr>
    <w:rPr>
      <w:color w:val="000000"/>
      <w:sz w:val="24"/>
      <w:szCs w:val="24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F87D08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C55944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locked/>
    <w:rsid w:val="00F87D08"/>
    <w:rPr>
      <w:rFonts w:cs="Times New Roman"/>
      <w:sz w:val="25"/>
      <w:szCs w:val="25"/>
    </w:rPr>
  </w:style>
  <w:style w:type="paragraph" w:styleId="Footer">
    <w:name w:val="footer"/>
    <w:basedOn w:val="Normal"/>
    <w:link w:val="FooterChar"/>
    <w:uiPriority w:val="99"/>
    <w:rsid w:val="00C55944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locked/>
    <w:rsid w:val="00087876"/>
    <w:rPr>
      <w:rFonts w:cs="Times New Roman"/>
    </w:rPr>
  </w:style>
  <w:style w:type="character" w:styleId="PageNumber">
    <w:name w:val="page number"/>
    <w:rsid w:val="00C55944"/>
    <w:rPr>
      <w:rFonts w:cs="Times New Roman"/>
    </w:rPr>
  </w:style>
  <w:style w:type="paragraph" w:customStyle="1" w:styleId="Sub-Section">
    <w:name w:val="Sub-Section"/>
    <w:uiPriority w:val="99"/>
    <w:rsid w:val="00C55944"/>
    <w:pPr>
      <w:widowControl w:val="0"/>
      <w:spacing w:before="144" w:after="144"/>
    </w:pPr>
    <w:rPr>
      <w:rFonts w:ascii="Arial" w:hAnsi="Arial"/>
      <w:b/>
      <w:bCs/>
      <w:sz w:val="24"/>
      <w:szCs w:val="24"/>
      <w:lang w:val="en-AU"/>
    </w:rPr>
  </w:style>
  <w:style w:type="paragraph" w:customStyle="1" w:styleId="IndentParagraph">
    <w:name w:val="Indent Paragraph"/>
    <w:uiPriority w:val="99"/>
    <w:rsid w:val="00C55944"/>
    <w:pPr>
      <w:widowControl w:val="0"/>
      <w:ind w:left="1440"/>
    </w:pPr>
    <w:rPr>
      <w:rFonts w:cs="Times New Roman"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C55944"/>
    <w:pPr>
      <w:jc w:val="both"/>
    </w:pPr>
    <w:rPr>
      <w:color w:val="000000"/>
      <w:sz w:val="24"/>
      <w:szCs w:val="24"/>
    </w:rPr>
  </w:style>
  <w:style w:type="paragraph" w:styleId="BodyTextIndent">
    <w:name w:val="Body Text Indent"/>
    <w:aliases w:val="i"/>
    <w:basedOn w:val="Normal"/>
    <w:link w:val="BodyTextIndentChar"/>
    <w:rsid w:val="00C55944"/>
    <w:pPr>
      <w:spacing w:line="240" w:lineRule="atLeast"/>
      <w:ind w:left="432"/>
      <w:jc w:val="both"/>
    </w:pPr>
    <w:rPr>
      <w:sz w:val="24"/>
      <w:szCs w:val="24"/>
    </w:rPr>
  </w:style>
  <w:style w:type="character" w:customStyle="1" w:styleId="BodyTextIndentChar">
    <w:name w:val="Body Text Indent Char"/>
    <w:aliases w:val="i Char"/>
    <w:link w:val="BodyTextIndent"/>
    <w:uiPriority w:val="99"/>
    <w:semiHidden/>
    <w:locked/>
    <w:rsid w:val="00F87D08"/>
    <w:rPr>
      <w:rFonts w:cs="Times New Roman"/>
      <w:sz w:val="25"/>
      <w:szCs w:val="25"/>
    </w:rPr>
  </w:style>
  <w:style w:type="paragraph" w:styleId="BodyText3">
    <w:name w:val="Body Text 3"/>
    <w:basedOn w:val="Normal"/>
    <w:link w:val="BodyText3Char"/>
    <w:rsid w:val="00C55944"/>
    <w:pPr>
      <w:tabs>
        <w:tab w:val="center" w:pos="6480"/>
      </w:tabs>
      <w:spacing w:line="260" w:lineRule="exact"/>
      <w:jc w:val="both"/>
    </w:pPr>
    <w:rPr>
      <w:rFonts w:ascii="Angsana New" w:cs="Angsana New"/>
      <w:sz w:val="32"/>
      <w:szCs w:val="32"/>
    </w:rPr>
  </w:style>
  <w:style w:type="character" w:customStyle="1" w:styleId="BodyText3Char">
    <w:name w:val="Body Text 3 Char"/>
    <w:link w:val="BodyText3"/>
    <w:uiPriority w:val="99"/>
    <w:semiHidden/>
    <w:locked/>
    <w:rsid w:val="00F87D08"/>
    <w:rPr>
      <w:rFonts w:cs="Times New Roman"/>
      <w:sz w:val="20"/>
      <w:szCs w:val="20"/>
    </w:rPr>
  </w:style>
  <w:style w:type="paragraph" w:styleId="Subtitle">
    <w:name w:val="Subtitle"/>
    <w:basedOn w:val="Normal"/>
    <w:link w:val="SubtitleChar"/>
    <w:uiPriority w:val="99"/>
    <w:qFormat/>
    <w:rsid w:val="00C55944"/>
    <w:pPr>
      <w:spacing w:line="260" w:lineRule="exact"/>
    </w:pPr>
    <w:rPr>
      <w:rFonts w:ascii="Angsana New" w:cs="Angsana New"/>
      <w:b/>
      <w:bCs/>
      <w:color w:val="000000"/>
      <w:sz w:val="32"/>
      <w:szCs w:val="32"/>
    </w:rPr>
  </w:style>
  <w:style w:type="character" w:customStyle="1" w:styleId="SubtitleChar">
    <w:name w:val="Subtitle Char"/>
    <w:link w:val="Subtitle"/>
    <w:uiPriority w:val="99"/>
    <w:locked/>
    <w:rsid w:val="00F87D08"/>
    <w:rPr>
      <w:rFonts w:ascii="Cambria" w:hAnsi="Cambria" w:cs="Angsana New"/>
      <w:sz w:val="30"/>
      <w:szCs w:val="30"/>
    </w:rPr>
  </w:style>
  <w:style w:type="paragraph" w:customStyle="1" w:styleId="Indent">
    <w:name w:val="Indent"/>
    <w:uiPriority w:val="99"/>
    <w:rsid w:val="00C55944"/>
    <w:pPr>
      <w:widowControl w:val="0"/>
      <w:ind w:left="720"/>
    </w:pPr>
    <w:rPr>
      <w:color w:val="000000"/>
      <w:sz w:val="24"/>
      <w:szCs w:val="24"/>
    </w:rPr>
  </w:style>
  <w:style w:type="paragraph" w:customStyle="1" w:styleId="Table2">
    <w:name w:val="Table2"/>
    <w:uiPriority w:val="99"/>
    <w:rsid w:val="00C55944"/>
    <w:pPr>
      <w:widowControl w:val="0"/>
      <w:tabs>
        <w:tab w:val="left" w:pos="4320"/>
      </w:tabs>
    </w:pPr>
    <w:rPr>
      <w:color w:val="000000"/>
    </w:rPr>
  </w:style>
  <w:style w:type="table" w:styleId="TableGrid">
    <w:name w:val="Table Grid"/>
    <w:basedOn w:val="TableNormal"/>
    <w:uiPriority w:val="39"/>
    <w:rsid w:val="00C23494"/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881E95"/>
    <w:pPr>
      <w:spacing w:after="160" w:line="240" w:lineRule="exact"/>
    </w:pPr>
    <w:rPr>
      <w:rFonts w:ascii="Verdana" w:hAnsi="Verdana" w:cs="Angsana New"/>
      <w:lang w:bidi="ar-SA"/>
    </w:rPr>
  </w:style>
  <w:style w:type="paragraph" w:styleId="Index1">
    <w:name w:val="index 1"/>
    <w:basedOn w:val="Normal"/>
    <w:next w:val="Normal"/>
    <w:autoRedefine/>
    <w:uiPriority w:val="99"/>
    <w:semiHidden/>
    <w:rsid w:val="000D48F4"/>
    <w:pPr>
      <w:ind w:left="-18" w:right="-18" w:firstLine="52"/>
      <w:jc w:val="center"/>
    </w:pPr>
  </w:style>
  <w:style w:type="paragraph" w:styleId="IndexHeading">
    <w:name w:val="index heading"/>
    <w:basedOn w:val="Normal"/>
    <w:next w:val="Index1"/>
    <w:uiPriority w:val="99"/>
    <w:semiHidden/>
    <w:rsid w:val="00680BA1"/>
    <w:pPr>
      <w:jc w:val="both"/>
    </w:pPr>
    <w:rPr>
      <w:rFonts w:cs="Monotype Sorts"/>
      <w:b/>
      <w:bCs/>
      <w:sz w:val="24"/>
      <w:szCs w:val="24"/>
    </w:rPr>
  </w:style>
  <w:style w:type="paragraph" w:customStyle="1" w:styleId="Char1">
    <w:name w:val="Char1"/>
    <w:basedOn w:val="Normal"/>
    <w:uiPriority w:val="99"/>
    <w:rsid w:val="0081619A"/>
    <w:pPr>
      <w:spacing w:after="160" w:line="240" w:lineRule="exact"/>
    </w:pPr>
    <w:rPr>
      <w:rFonts w:ascii="Verdana" w:hAnsi="Verdana" w:cs="Angsana New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B45EC"/>
    <w:pPr>
      <w:overflowPunct w:val="0"/>
      <w:autoSpaceDE w:val="0"/>
      <w:autoSpaceDN w:val="0"/>
      <w:adjustRightInd w:val="0"/>
      <w:ind w:left="720"/>
      <w:textAlignment w:val="baseline"/>
    </w:pPr>
    <w:rPr>
      <w:rFonts w:hAnsi="Tms Rmn" w:cs="Angsana New"/>
      <w:sz w:val="24"/>
      <w:szCs w:val="30"/>
    </w:rPr>
  </w:style>
  <w:style w:type="paragraph" w:customStyle="1" w:styleId="RNormal">
    <w:name w:val="RNormal"/>
    <w:basedOn w:val="Normal"/>
    <w:rsid w:val="00AF0801"/>
    <w:pPr>
      <w:jc w:val="both"/>
    </w:pPr>
    <w:rPr>
      <w:sz w:val="22"/>
      <w:szCs w:val="24"/>
      <w:lang w:bidi="ar-SA"/>
    </w:rPr>
  </w:style>
  <w:style w:type="paragraph" w:customStyle="1" w:styleId="index">
    <w:name w:val="index"/>
    <w:aliases w:val="ix"/>
    <w:basedOn w:val="BodyText"/>
    <w:rsid w:val="008E7391"/>
    <w:pPr>
      <w:numPr>
        <w:numId w:val="1"/>
      </w:numPr>
      <w:spacing w:after="2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E7391"/>
    <w:pPr>
      <w:spacing w:after="130" w:line="260" w:lineRule="atLeast"/>
      <w:ind w:left="1134" w:hanging="1134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642E09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642E09"/>
    <w:pPr>
      <w:spacing w:line="260" w:lineRule="atLeast"/>
      <w:jc w:val="center"/>
    </w:pPr>
    <w:rPr>
      <w:b/>
      <w:sz w:val="22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1E3043"/>
    <w:pPr>
      <w:spacing w:after="260" w:line="260" w:lineRule="atLeast"/>
      <w:ind w:left="567"/>
      <w:jc w:val="left"/>
    </w:pPr>
    <w:rPr>
      <w:color w:val="auto"/>
      <w:sz w:val="22"/>
      <w:szCs w:val="20"/>
      <w:lang w:val="en-GB" w:bidi="ar-SA"/>
    </w:rPr>
  </w:style>
  <w:style w:type="paragraph" w:styleId="ListBullet">
    <w:name w:val="List Bullet"/>
    <w:basedOn w:val="BodyText"/>
    <w:rsid w:val="000D612F"/>
    <w:pPr>
      <w:numPr>
        <w:numId w:val="2"/>
      </w:numPr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0D612F"/>
    <w:pPr>
      <w:spacing w:line="260" w:lineRule="atLeast"/>
    </w:pPr>
    <w:rPr>
      <w:sz w:val="18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locked/>
    <w:rsid w:val="000D612F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0D612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0D612F"/>
    <w:rPr>
      <w:sz w:val="22"/>
      <w:lang w:val="en-GB" w:bidi="ar-SA"/>
    </w:rPr>
  </w:style>
  <w:style w:type="character" w:customStyle="1" w:styleId="SignatureChar">
    <w:name w:val="Signature Char"/>
    <w:link w:val="Signature"/>
    <w:uiPriority w:val="99"/>
    <w:locked/>
    <w:rsid w:val="000D612F"/>
    <w:rPr>
      <w:rFonts w:cs="Times New Roman"/>
      <w:sz w:val="22"/>
      <w:lang w:val="en-GB" w:bidi="ar-SA"/>
    </w:rPr>
  </w:style>
  <w:style w:type="paragraph" w:styleId="ListBullet2">
    <w:name w:val="List Bullet 2"/>
    <w:basedOn w:val="ListBullet"/>
    <w:rsid w:val="000D612F"/>
    <w:pPr>
      <w:numPr>
        <w:numId w:val="4"/>
      </w:numPr>
      <w:tabs>
        <w:tab w:val="clear" w:pos="700"/>
        <w:tab w:val="num" w:pos="680"/>
        <w:tab w:val="num" w:pos="926"/>
      </w:tabs>
      <w:ind w:hanging="360"/>
    </w:pPr>
  </w:style>
  <w:style w:type="paragraph" w:styleId="ListBullet3">
    <w:name w:val="List Bullet 3"/>
    <w:basedOn w:val="ListBullet"/>
    <w:autoRedefine/>
    <w:rsid w:val="000D612F"/>
    <w:pPr>
      <w:numPr>
        <w:numId w:val="0"/>
      </w:numPr>
      <w:tabs>
        <w:tab w:val="left" w:pos="227"/>
        <w:tab w:val="num" w:pos="720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0D612F"/>
    <w:pPr>
      <w:numPr>
        <w:numId w:val="0"/>
      </w:numPr>
      <w:tabs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0D612F"/>
    <w:pPr>
      <w:spacing w:after="260" w:line="260" w:lineRule="atLeast"/>
      <w:jc w:val="center"/>
    </w:pPr>
    <w:rPr>
      <w:sz w:val="22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D612F"/>
    <w:pPr>
      <w:spacing w:after="0"/>
    </w:pPr>
  </w:style>
  <w:style w:type="paragraph" w:customStyle="1" w:styleId="acctdividends">
    <w:name w:val="acct dividends"/>
    <w:aliases w:val="ad"/>
    <w:basedOn w:val="Normal"/>
    <w:rsid w:val="000D612F"/>
    <w:pPr>
      <w:tabs>
        <w:tab w:val="decimal" w:pos="8505"/>
      </w:tabs>
      <w:spacing w:after="240" w:line="260" w:lineRule="atLeast"/>
      <w:ind w:left="709" w:right="1701" w:hanging="709"/>
    </w:pPr>
    <w:rPr>
      <w:sz w:val="22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D612F"/>
    <w:pPr>
      <w:spacing w:after="0"/>
    </w:pPr>
  </w:style>
  <w:style w:type="paragraph" w:customStyle="1" w:styleId="acctindent">
    <w:name w:val="acct indent"/>
    <w:aliases w:val="ai"/>
    <w:basedOn w:val="BodyText"/>
    <w:rsid w:val="000D612F"/>
    <w:pPr>
      <w:spacing w:after="260" w:line="260" w:lineRule="atLeast"/>
      <w:ind w:left="284"/>
      <w:jc w:val="left"/>
    </w:pPr>
    <w:rPr>
      <w:color w:val="auto"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D612F"/>
    <w:pPr>
      <w:keepNext/>
      <w:spacing w:after="140" w:line="320" w:lineRule="atLeast"/>
    </w:pPr>
    <w:rPr>
      <w:b/>
      <w:sz w:val="28"/>
      <w:lang w:val="en-GB" w:bidi="ar-SA"/>
    </w:rPr>
  </w:style>
  <w:style w:type="paragraph" w:customStyle="1" w:styleId="acctnotecolumn">
    <w:name w:val="acct note column"/>
    <w:aliases w:val="an"/>
    <w:basedOn w:val="Normal"/>
    <w:rsid w:val="000D612F"/>
    <w:pPr>
      <w:spacing w:line="260" w:lineRule="atLeast"/>
      <w:jc w:val="center"/>
    </w:pPr>
    <w:rPr>
      <w:sz w:val="22"/>
      <w:lang w:val="en-GB" w:bidi="ar-SA"/>
    </w:rPr>
  </w:style>
  <w:style w:type="paragraph" w:customStyle="1" w:styleId="acctreadnote">
    <w:name w:val="acct read note"/>
    <w:aliases w:val="ar"/>
    <w:basedOn w:val="BodyText"/>
    <w:rsid w:val="000D612F"/>
    <w:pPr>
      <w:framePr w:hSpace="180" w:vSpace="180" w:wrap="auto" w:hAnchor="margin" w:yAlign="bottom"/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D612F"/>
    <w:pPr>
      <w:tabs>
        <w:tab w:val="left" w:pos="5103"/>
      </w:tabs>
      <w:spacing w:before="130" w:after="13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D612F"/>
    <w:pPr>
      <w:numPr>
        <w:ilvl w:val="1"/>
      </w:numPr>
      <w:tabs>
        <w:tab w:val="num" w:pos="600"/>
      </w:tabs>
      <w:spacing w:before="130" w:after="130" w:line="280" w:lineRule="atLeast"/>
      <w:ind w:left="567" w:right="0" w:hanging="567"/>
      <w:jc w:val="left"/>
    </w:pPr>
    <w:rPr>
      <w:bCs w:val="0"/>
      <w:color w:val="auto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D612F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D612F"/>
    <w:pPr>
      <w:keepNext/>
      <w:keepLines/>
      <w:spacing w:before="130" w:after="130" w:line="260" w:lineRule="atLeast"/>
      <w:ind w:left="567"/>
    </w:pPr>
    <w:rPr>
      <w:b/>
      <w:bCs/>
      <w:i/>
      <w:sz w:val="22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D612F"/>
    <w:pPr>
      <w:keepNext/>
      <w:keepLines/>
      <w:spacing w:before="130" w:after="130" w:line="260" w:lineRule="atLeast"/>
      <w:ind w:left="567"/>
    </w:pPr>
    <w:rPr>
      <w:bCs/>
      <w:i/>
      <w:sz w:val="22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D612F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D612F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D612F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D612F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D612F"/>
    <w:pPr>
      <w:tabs>
        <w:tab w:val="decimal" w:pos="1247"/>
      </w:tabs>
      <w:spacing w:line="260" w:lineRule="atLeast"/>
    </w:pPr>
    <w:rPr>
      <w:sz w:val="22"/>
      <w:lang w:val="en-GB" w:bidi="ar-SA"/>
    </w:rPr>
  </w:style>
  <w:style w:type="paragraph" w:customStyle="1" w:styleId="accttwofigures">
    <w:name w:val="acct two figures"/>
    <w:aliases w:val="a2"/>
    <w:basedOn w:val="Normal"/>
    <w:rsid w:val="000D612F"/>
    <w:pPr>
      <w:tabs>
        <w:tab w:val="decimal" w:pos="1021"/>
      </w:tabs>
      <w:spacing w:line="260" w:lineRule="atLeast"/>
    </w:pPr>
    <w:rPr>
      <w:sz w:val="22"/>
      <w:lang w:val="en-GB" w:bidi="ar-SA"/>
    </w:rPr>
  </w:style>
  <w:style w:type="paragraph" w:customStyle="1" w:styleId="accttwolines">
    <w:name w:val="acct two lines"/>
    <w:aliases w:val="a2l"/>
    <w:basedOn w:val="Normal"/>
    <w:rsid w:val="000D612F"/>
    <w:pPr>
      <w:spacing w:after="240" w:line="260" w:lineRule="atLeast"/>
      <w:ind w:left="142" w:hanging="142"/>
    </w:pPr>
    <w:rPr>
      <w:sz w:val="22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D612F"/>
    <w:pPr>
      <w:spacing w:line="260" w:lineRule="atLeast"/>
      <w:ind w:left="142" w:hanging="142"/>
    </w:pPr>
    <w:rPr>
      <w:sz w:val="22"/>
      <w:lang w:val="en-GB" w:bidi="ar-SA"/>
    </w:rPr>
  </w:style>
  <w:style w:type="paragraph" w:customStyle="1" w:styleId="blocknospaceafter">
    <w:name w:val="block no space after"/>
    <w:aliases w:val="bn"/>
    <w:basedOn w:val="block"/>
    <w:rsid w:val="000D612F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0D612F"/>
    <w:pPr>
      <w:spacing w:after="0"/>
    </w:pPr>
  </w:style>
  <w:style w:type="paragraph" w:customStyle="1" w:styleId="List1a">
    <w:name w:val="List 1a"/>
    <w:aliases w:val="1a"/>
    <w:basedOn w:val="Normal"/>
    <w:rsid w:val="000D612F"/>
    <w:pPr>
      <w:spacing w:after="260" w:line="260" w:lineRule="atLeast"/>
      <w:ind w:left="567" w:hanging="567"/>
    </w:pPr>
    <w:rPr>
      <w:sz w:val="22"/>
      <w:lang w:val="en-GB" w:bidi="ar-SA"/>
    </w:rPr>
  </w:style>
  <w:style w:type="paragraph" w:customStyle="1" w:styleId="List2i">
    <w:name w:val="List 2i"/>
    <w:aliases w:val="2i"/>
    <w:basedOn w:val="Normal"/>
    <w:rsid w:val="000D612F"/>
    <w:pPr>
      <w:spacing w:after="260" w:line="260" w:lineRule="atLeast"/>
      <w:ind w:left="1134" w:hanging="567"/>
    </w:pPr>
    <w:rPr>
      <w:sz w:val="22"/>
      <w:lang w:val="en-GB" w:bidi="ar-SA"/>
    </w:rPr>
  </w:style>
  <w:style w:type="paragraph" w:styleId="MacroText">
    <w:name w:val="macro"/>
    <w:link w:val="MacroTextChar"/>
    <w:uiPriority w:val="99"/>
    <w:semiHidden/>
    <w:rsid w:val="000D61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uiPriority w:val="99"/>
    <w:semiHidden/>
    <w:locked/>
    <w:rsid w:val="000D612F"/>
    <w:rPr>
      <w:rFonts w:ascii="Courier New" w:hAnsi="Courier New" w:cs="Times New Roman"/>
      <w:lang w:val="en-AU" w:eastAsia="en-US" w:bidi="ar-SA"/>
    </w:rPr>
  </w:style>
  <w:style w:type="paragraph" w:styleId="TOC1">
    <w:name w:val="toc 1"/>
    <w:basedOn w:val="Normal"/>
    <w:autoRedefine/>
    <w:semiHidden/>
    <w:rsid w:val="000D612F"/>
    <w:pPr>
      <w:tabs>
        <w:tab w:val="right" w:pos="8221"/>
      </w:tabs>
      <w:spacing w:before="260"/>
      <w:ind w:left="851" w:right="567" w:hanging="851"/>
    </w:pPr>
    <w:rPr>
      <w:sz w:val="28"/>
      <w:lang w:val="en-GB" w:bidi="ar-SA"/>
    </w:rPr>
  </w:style>
  <w:style w:type="paragraph" w:styleId="TOC2">
    <w:name w:val="toc 2"/>
    <w:basedOn w:val="TOC1"/>
    <w:autoRedefine/>
    <w:semiHidden/>
    <w:rsid w:val="000D612F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0D612F"/>
    <w:pPr>
      <w:ind w:left="1418" w:hanging="1418"/>
    </w:pPr>
  </w:style>
  <w:style w:type="paragraph" w:styleId="TOC4">
    <w:name w:val="toc 4"/>
    <w:basedOn w:val="TOC3"/>
    <w:autoRedefine/>
    <w:semiHidden/>
    <w:rsid w:val="000D612F"/>
  </w:style>
  <w:style w:type="paragraph" w:customStyle="1" w:styleId="zcompanyname">
    <w:name w:val="zcompany name"/>
    <w:aliases w:val="cn"/>
    <w:basedOn w:val="Normal"/>
    <w:rsid w:val="000D612F"/>
    <w:pPr>
      <w:framePr w:w="4536" w:wrap="around" w:vAnchor="page" w:hAnchor="page" w:xAlign="center" w:y="3993"/>
      <w:spacing w:after="400"/>
      <w:jc w:val="center"/>
    </w:pPr>
    <w:rPr>
      <w:b/>
      <w:sz w:val="26"/>
      <w:lang w:val="en-GB" w:bidi="ar-SA"/>
    </w:rPr>
  </w:style>
  <w:style w:type="paragraph" w:customStyle="1" w:styleId="zcontents">
    <w:name w:val="zcontents"/>
    <w:basedOn w:val="acctmainheading"/>
    <w:rsid w:val="000D612F"/>
  </w:style>
  <w:style w:type="paragraph" w:customStyle="1" w:styleId="zreportaddinfo">
    <w:name w:val="zreport addinfo"/>
    <w:basedOn w:val="Normal"/>
    <w:rsid w:val="000D612F"/>
    <w:pPr>
      <w:framePr w:wrap="around" w:hAnchor="page" w:xAlign="center" w:yAlign="bottom"/>
      <w:spacing w:line="260" w:lineRule="atLeast"/>
      <w:jc w:val="center"/>
    </w:pPr>
    <w:rPr>
      <w:noProof/>
      <w:lang w:val="en-GB" w:bidi="ar-SA"/>
    </w:rPr>
  </w:style>
  <w:style w:type="paragraph" w:customStyle="1" w:styleId="zreportaddinfoit">
    <w:name w:val="zreport addinfoit"/>
    <w:basedOn w:val="Normal"/>
    <w:rsid w:val="000D612F"/>
    <w:pPr>
      <w:framePr w:wrap="around" w:hAnchor="page" w:xAlign="center" w:yAlign="bottom"/>
      <w:spacing w:line="260" w:lineRule="atLeast"/>
      <w:jc w:val="center"/>
    </w:pPr>
    <w:rPr>
      <w:i/>
      <w:lang w:val="en-GB" w:bidi="ar-SA"/>
    </w:rPr>
  </w:style>
  <w:style w:type="paragraph" w:customStyle="1" w:styleId="zreportname">
    <w:name w:val="zreport name"/>
    <w:aliases w:val="rn"/>
    <w:basedOn w:val="Normal"/>
    <w:rsid w:val="000D612F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  <w:lang w:val="en-GB" w:bidi="ar-SA"/>
    </w:rPr>
  </w:style>
  <w:style w:type="paragraph" w:customStyle="1" w:styleId="zreportsubtitle">
    <w:name w:val="zreport subtitle"/>
    <w:basedOn w:val="zreportname"/>
    <w:rsid w:val="000D612F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D612F"/>
    <w:pPr>
      <w:spacing w:after="13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ind">
    <w:name w:val="*ind"/>
    <w:basedOn w:val="BodyText"/>
    <w:rsid w:val="000D612F"/>
    <w:pPr>
      <w:spacing w:after="260" w:line="260" w:lineRule="atLeast"/>
      <w:ind w:left="340" w:hanging="340"/>
      <w:jc w:val="left"/>
    </w:pPr>
    <w:rPr>
      <w:color w:val="auto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D612F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D612F"/>
    <w:pPr>
      <w:keepNext/>
      <w:keepLines/>
      <w:spacing w:line="260" w:lineRule="atLeast"/>
    </w:pPr>
    <w:rPr>
      <w:sz w:val="22"/>
      <w:lang w:val="en-GB" w:bidi="ar-SA"/>
    </w:rPr>
  </w:style>
  <w:style w:type="paragraph" w:customStyle="1" w:styleId="nineptheading">
    <w:name w:val="nine pt heading"/>
    <w:aliases w:val="9h"/>
    <w:basedOn w:val="nineptbodytext"/>
    <w:rsid w:val="000D612F"/>
    <w:rPr>
      <w:b/>
      <w:bCs/>
    </w:rPr>
  </w:style>
  <w:style w:type="paragraph" w:customStyle="1" w:styleId="nineptbodytext">
    <w:name w:val="nine pt body text"/>
    <w:aliases w:val="9bt"/>
    <w:basedOn w:val="nineptnormal"/>
    <w:rsid w:val="000D612F"/>
    <w:pPr>
      <w:spacing w:after="220"/>
    </w:pPr>
  </w:style>
  <w:style w:type="paragraph" w:customStyle="1" w:styleId="nineptnormal">
    <w:name w:val="nine pt normal"/>
    <w:aliases w:val="9n"/>
    <w:basedOn w:val="Normal"/>
    <w:rsid w:val="000D612F"/>
    <w:pPr>
      <w:spacing w:line="220" w:lineRule="atLeast"/>
    </w:pPr>
    <w:rPr>
      <w:sz w:val="18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D612F"/>
    <w:pPr>
      <w:jc w:val="center"/>
    </w:pPr>
  </w:style>
  <w:style w:type="paragraph" w:customStyle="1" w:styleId="heading">
    <w:name w:val="heading"/>
    <w:aliases w:val="h"/>
    <w:basedOn w:val="BodyText"/>
    <w:rsid w:val="000D612F"/>
    <w:pPr>
      <w:spacing w:after="260" w:line="260" w:lineRule="atLeast"/>
      <w:jc w:val="left"/>
    </w:pPr>
    <w:rPr>
      <w:b/>
      <w:color w:val="auto"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D612F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D612F"/>
  </w:style>
  <w:style w:type="paragraph" w:customStyle="1" w:styleId="nineptheadingcentredbold">
    <w:name w:val="nine pt heading centred bold"/>
    <w:aliases w:val="9hcb"/>
    <w:basedOn w:val="Normal"/>
    <w:rsid w:val="000D612F"/>
    <w:pPr>
      <w:spacing w:line="220" w:lineRule="atLeast"/>
      <w:jc w:val="center"/>
    </w:pPr>
    <w:rPr>
      <w:b/>
      <w:bCs/>
      <w:sz w:val="18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D612F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D612F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D612F"/>
    <w:rPr>
      <w:b/>
    </w:rPr>
  </w:style>
  <w:style w:type="paragraph" w:customStyle="1" w:styleId="nineptcolumntab1">
    <w:name w:val="nine pt column tab1"/>
    <w:aliases w:val="a91"/>
    <w:basedOn w:val="nineptnormal"/>
    <w:rsid w:val="000D612F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D612F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D612F"/>
    <w:pPr>
      <w:jc w:val="center"/>
    </w:pPr>
  </w:style>
  <w:style w:type="paragraph" w:customStyle="1" w:styleId="Normalheading">
    <w:name w:val="Normal heading"/>
    <w:aliases w:val="nh"/>
    <w:basedOn w:val="Normal"/>
    <w:rsid w:val="000D612F"/>
    <w:pPr>
      <w:spacing w:line="260" w:lineRule="atLeast"/>
    </w:pPr>
    <w:rPr>
      <w:b/>
      <w:bCs/>
      <w:sz w:val="22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D612F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0D612F"/>
    <w:pPr>
      <w:tabs>
        <w:tab w:val="decimal" w:pos="284"/>
      </w:tabs>
      <w:spacing w:line="260" w:lineRule="atLeast"/>
    </w:pPr>
    <w:rPr>
      <w:sz w:val="22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D612F"/>
    <w:pPr>
      <w:tabs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NormalIndent1">
    <w:name w:val="Normal Indent1"/>
    <w:basedOn w:val="Normal"/>
    <w:rsid w:val="000D612F"/>
    <w:pPr>
      <w:spacing w:line="260" w:lineRule="atLeast"/>
      <w:ind w:left="142"/>
    </w:pPr>
    <w:rPr>
      <w:sz w:val="22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D612F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0D612F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0D612F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D612F"/>
    <w:pPr>
      <w:spacing w:after="260" w:line="260" w:lineRule="atLeast"/>
      <w:ind w:left="340"/>
      <w:jc w:val="left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D612F"/>
    <w:pPr>
      <w:spacing w:after="130"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D612F"/>
    <w:pPr>
      <w:spacing w:after="2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D612F"/>
    <w:pPr>
      <w:keepNext/>
      <w:keepLines/>
      <w:spacing w:after="260" w:line="260" w:lineRule="atLeast"/>
      <w:jc w:val="left"/>
    </w:pPr>
    <w:rPr>
      <w:color w:val="auto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D612F"/>
    <w:pPr>
      <w:tabs>
        <w:tab w:val="decimal" w:pos="1361"/>
      </w:tabs>
      <w:spacing w:line="260" w:lineRule="atLeast"/>
    </w:pPr>
    <w:rPr>
      <w:sz w:val="22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D612F"/>
    <w:pPr>
      <w:tabs>
        <w:tab w:val="decimal" w:pos="1021"/>
      </w:tabs>
      <w:spacing w:line="260" w:lineRule="atLeast"/>
    </w:pPr>
    <w:rPr>
      <w:sz w:val="22"/>
      <w:lang w:val="en-GB" w:bidi="ar-SA"/>
    </w:rPr>
  </w:style>
  <w:style w:type="character" w:styleId="FootnoteReference">
    <w:name w:val="footnote reference"/>
    <w:aliases w:val="fr"/>
    <w:semiHidden/>
    <w:rsid w:val="000D612F"/>
    <w:rPr>
      <w:rFonts w:cs="Times New Roman"/>
      <w:position w:val="6"/>
      <w:sz w:val="14"/>
    </w:rPr>
  </w:style>
  <w:style w:type="paragraph" w:customStyle="1" w:styleId="tabletext">
    <w:name w:val="table text"/>
    <w:aliases w:val="tt"/>
    <w:basedOn w:val="Normal"/>
    <w:rsid w:val="000D612F"/>
    <w:pPr>
      <w:spacing w:before="130" w:after="130" w:line="260" w:lineRule="atLeast"/>
    </w:pPr>
    <w:rPr>
      <w:sz w:val="22"/>
      <w:lang w:val="en-GB" w:bidi="ar-SA"/>
    </w:rPr>
  </w:style>
  <w:style w:type="paragraph" w:customStyle="1" w:styleId="BodyTextitalic">
    <w:name w:val="Body Text italic"/>
    <w:basedOn w:val="BodyText"/>
    <w:rsid w:val="000D612F"/>
    <w:pPr>
      <w:spacing w:after="260" w:line="260" w:lineRule="atLeast"/>
      <w:jc w:val="left"/>
    </w:pPr>
    <w:rPr>
      <w:i/>
      <w:iCs/>
      <w:color w:val="auto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D612F"/>
    <w:pPr>
      <w:spacing w:line="260" w:lineRule="atLeast"/>
      <w:ind w:left="340"/>
      <w:jc w:val="left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D612F"/>
    <w:pPr>
      <w:tabs>
        <w:tab w:val="decimal" w:pos="383"/>
      </w:tabs>
      <w:spacing w:line="260" w:lineRule="atLeast"/>
    </w:pPr>
    <w:rPr>
      <w:sz w:val="22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D612F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D612F"/>
    <w:pPr>
      <w:tabs>
        <w:tab w:val="decimal" w:pos="425"/>
      </w:tabs>
      <w:spacing w:line="260" w:lineRule="atLeast"/>
    </w:pPr>
    <w:rPr>
      <w:sz w:val="22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D612F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D612F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D612F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D612F"/>
    <w:pPr>
      <w:spacing w:after="60" w:line="220" w:lineRule="atLeast"/>
      <w:ind w:left="425"/>
    </w:pPr>
    <w:rPr>
      <w:sz w:val="18"/>
      <w:lang w:val="en-GB" w:bidi="ar-SA"/>
    </w:rPr>
  </w:style>
  <w:style w:type="paragraph" w:customStyle="1" w:styleId="block2bullet">
    <w:name w:val="block2bullet"/>
    <w:aliases w:val="b2b"/>
    <w:basedOn w:val="block2"/>
    <w:rsid w:val="000D612F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D612F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D612F"/>
    <w:pPr>
      <w:tabs>
        <w:tab w:val="decimal" w:pos="227"/>
        <w:tab w:val="num" w:pos="567"/>
      </w:tabs>
      <w:spacing w:line="260" w:lineRule="atLeast"/>
      <w:ind w:left="567" w:hanging="567"/>
    </w:pPr>
    <w:rPr>
      <w:sz w:val="22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D612F"/>
    <w:pPr>
      <w:tabs>
        <w:tab w:val="decimal" w:pos="482"/>
      </w:tabs>
      <w:spacing w:line="260" w:lineRule="atLeast"/>
    </w:pPr>
    <w:rPr>
      <w:sz w:val="22"/>
      <w:lang w:val="en-GB" w:bidi="ar-SA"/>
    </w:rPr>
  </w:style>
  <w:style w:type="paragraph" w:customStyle="1" w:styleId="Foreigncurrencytable">
    <w:name w:val="Foreign currency table"/>
    <w:basedOn w:val="Normal"/>
    <w:rsid w:val="000D612F"/>
    <w:pPr>
      <w:tabs>
        <w:tab w:val="decimal" w:pos="567"/>
      </w:tabs>
      <w:spacing w:line="260" w:lineRule="atLeast"/>
    </w:pPr>
    <w:rPr>
      <w:sz w:val="22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D612F"/>
    <w:pPr>
      <w:spacing w:line="260" w:lineRule="atLeast"/>
    </w:pPr>
    <w:rPr>
      <w:i/>
      <w:iCs/>
      <w:sz w:val="22"/>
      <w:lang w:val="en-GB" w:bidi="ar-SA"/>
    </w:rPr>
  </w:style>
  <w:style w:type="paragraph" w:customStyle="1" w:styleId="accttwofigures0">
    <w:name w:val="acct two figures %"/>
    <w:aliases w:val="a2%"/>
    <w:basedOn w:val="Normal"/>
    <w:rsid w:val="000D612F"/>
    <w:pPr>
      <w:tabs>
        <w:tab w:val="decimal" w:pos="794"/>
      </w:tabs>
      <w:spacing w:line="260" w:lineRule="atLeast"/>
    </w:pPr>
    <w:rPr>
      <w:sz w:val="22"/>
      <w:lang w:val="en-GB" w:bidi="ar-SA"/>
    </w:rPr>
  </w:style>
  <w:style w:type="paragraph" w:customStyle="1" w:styleId="accttwofigures2a22">
    <w:name w:val="acct two figures %2.a2%2"/>
    <w:basedOn w:val="Normal"/>
    <w:rsid w:val="000D612F"/>
    <w:pPr>
      <w:tabs>
        <w:tab w:val="decimal" w:pos="510"/>
      </w:tabs>
      <w:spacing w:line="260" w:lineRule="atLeast"/>
    </w:pPr>
    <w:rPr>
      <w:sz w:val="22"/>
      <w:lang w:val="en-GB" w:bidi="ar-SA"/>
    </w:rPr>
  </w:style>
  <w:style w:type="paragraph" w:customStyle="1" w:styleId="blocklist">
    <w:name w:val="block list"/>
    <w:aliases w:val="blist"/>
    <w:basedOn w:val="block"/>
    <w:rsid w:val="000D612F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D612F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D612F"/>
    <w:pPr>
      <w:tabs>
        <w:tab w:val="decimal" w:pos="851"/>
      </w:tabs>
      <w:spacing w:line="260" w:lineRule="atLeast"/>
    </w:pPr>
    <w:rPr>
      <w:sz w:val="22"/>
      <w:lang w:val="en-GB" w:bidi="ar-SA"/>
    </w:rPr>
  </w:style>
  <w:style w:type="paragraph" w:customStyle="1" w:styleId="blockheading">
    <w:name w:val="block heading"/>
    <w:aliases w:val="bh"/>
    <w:basedOn w:val="block"/>
    <w:rsid w:val="000D612F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D612F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D612F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D612F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D612F"/>
    <w:pPr>
      <w:spacing w:after="0"/>
    </w:pPr>
  </w:style>
  <w:style w:type="paragraph" w:customStyle="1" w:styleId="smallreturn">
    <w:name w:val="small return"/>
    <w:aliases w:val="sr"/>
    <w:basedOn w:val="Normal"/>
    <w:rsid w:val="000D612F"/>
    <w:pPr>
      <w:spacing w:line="130" w:lineRule="exact"/>
    </w:pPr>
    <w:rPr>
      <w:sz w:val="22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D612F"/>
    <w:pPr>
      <w:spacing w:after="0"/>
    </w:pPr>
  </w:style>
  <w:style w:type="paragraph" w:customStyle="1" w:styleId="headingbolditalic">
    <w:name w:val="heading bold italic"/>
    <w:aliases w:val="hbi"/>
    <w:basedOn w:val="heading"/>
    <w:rsid w:val="000D612F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D612F"/>
    <w:pPr>
      <w:keepNext/>
      <w:spacing w:before="140" w:after="140" w:line="260" w:lineRule="atLeast"/>
      <w:ind w:left="567" w:right="4252" w:hanging="567"/>
      <w:outlineLvl w:val="1"/>
    </w:pPr>
    <w:rPr>
      <w:b/>
      <w:sz w:val="22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D612F"/>
    <w:pPr>
      <w:keepNext/>
      <w:spacing w:before="140" w:after="140" w:line="280" w:lineRule="atLeast"/>
      <w:ind w:left="567" w:right="4252" w:hanging="567"/>
      <w:outlineLvl w:val="1"/>
    </w:pPr>
    <w:rPr>
      <w:b/>
      <w:sz w:val="24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D612F"/>
    <w:pPr>
      <w:spacing w:line="260" w:lineRule="atLeast"/>
      <w:ind w:left="568" w:hanging="284"/>
    </w:pPr>
    <w:rPr>
      <w:sz w:val="22"/>
      <w:lang w:val="en-GB" w:bidi="ar-SA"/>
    </w:rPr>
  </w:style>
  <w:style w:type="paragraph" w:customStyle="1" w:styleId="acctindenttabs">
    <w:name w:val="acct indent+tabs"/>
    <w:aliases w:val="ait"/>
    <w:basedOn w:val="acctindent"/>
    <w:rsid w:val="000D612F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D612F"/>
    <w:pPr>
      <w:spacing w:after="0"/>
    </w:pPr>
  </w:style>
  <w:style w:type="paragraph" w:customStyle="1" w:styleId="blockbullet">
    <w:name w:val="block bullet"/>
    <w:aliases w:val="bb"/>
    <w:basedOn w:val="block"/>
    <w:rsid w:val="000D612F"/>
    <w:pPr>
      <w:numPr>
        <w:numId w:val="3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D612F"/>
    <w:pPr>
      <w:tabs>
        <w:tab w:val="decimal" w:pos="964"/>
      </w:tabs>
      <w:spacing w:line="260" w:lineRule="atLeast"/>
    </w:pPr>
    <w:rPr>
      <w:sz w:val="22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D612F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D612F"/>
    <w:pPr>
      <w:spacing w:after="0"/>
    </w:pPr>
  </w:style>
  <w:style w:type="paragraph" w:customStyle="1" w:styleId="eightptnormal">
    <w:name w:val="eight pt normal"/>
    <w:aliases w:val="8n"/>
    <w:basedOn w:val="Normal"/>
    <w:rsid w:val="000D612F"/>
    <w:pPr>
      <w:spacing w:line="200" w:lineRule="atLeast"/>
    </w:pPr>
    <w:rPr>
      <w:sz w:val="16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D612F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D612F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D612F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D612F"/>
    <w:rPr>
      <w:b/>
      <w:bCs/>
    </w:rPr>
  </w:style>
  <w:style w:type="paragraph" w:customStyle="1" w:styleId="eightptbodytext">
    <w:name w:val="eight pt body text"/>
    <w:aliases w:val="8bt"/>
    <w:basedOn w:val="eightptnormal"/>
    <w:rsid w:val="000D612F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D612F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D612F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D612F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D612F"/>
    <w:pPr>
      <w:spacing w:after="0"/>
    </w:pPr>
  </w:style>
  <w:style w:type="paragraph" w:customStyle="1" w:styleId="eightptblock">
    <w:name w:val="eight pt block"/>
    <w:aliases w:val="8b"/>
    <w:basedOn w:val="Normal"/>
    <w:rsid w:val="000D612F"/>
    <w:pPr>
      <w:spacing w:after="160" w:line="200" w:lineRule="atLeast"/>
      <w:ind w:left="567"/>
    </w:pPr>
    <w:rPr>
      <w:sz w:val="16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D612F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D612F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D612F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D612F"/>
    <w:pPr>
      <w:tabs>
        <w:tab w:val="decimal" w:pos="1332"/>
      </w:tabs>
      <w:spacing w:line="260" w:lineRule="atLeast"/>
    </w:pPr>
    <w:rPr>
      <w:sz w:val="22"/>
      <w:lang w:val="en-GB" w:bidi="ar-SA"/>
    </w:rPr>
  </w:style>
  <w:style w:type="paragraph" w:customStyle="1" w:styleId="Normalbullet">
    <w:name w:val="Normal bullet"/>
    <w:aliases w:val="nb"/>
    <w:basedOn w:val="Normal"/>
    <w:rsid w:val="000D612F"/>
    <w:pPr>
      <w:tabs>
        <w:tab w:val="num" w:pos="340"/>
      </w:tabs>
      <w:spacing w:line="260" w:lineRule="atLeast"/>
      <w:ind w:left="340" w:hanging="340"/>
    </w:pPr>
    <w:rPr>
      <w:sz w:val="22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D612F"/>
    <w:pPr>
      <w:spacing w:after="0"/>
    </w:pPr>
  </w:style>
  <w:style w:type="paragraph" w:customStyle="1" w:styleId="blockindent">
    <w:name w:val="block indent"/>
    <w:aliases w:val="bi"/>
    <w:basedOn w:val="block"/>
    <w:rsid w:val="000D612F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D612F"/>
    <w:pPr>
      <w:jc w:val="center"/>
    </w:pPr>
  </w:style>
  <w:style w:type="paragraph" w:customStyle="1" w:styleId="nineptcol">
    <w:name w:val="nine pt %col"/>
    <w:aliases w:val="9%"/>
    <w:basedOn w:val="nineptnormal"/>
    <w:rsid w:val="000D612F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D612F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D612F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D612F"/>
    <w:pPr>
      <w:spacing w:after="0"/>
    </w:pPr>
  </w:style>
  <w:style w:type="paragraph" w:customStyle="1" w:styleId="nineptblocklist">
    <w:name w:val="nine pt block list"/>
    <w:aliases w:val="9bl"/>
    <w:basedOn w:val="nineptblock"/>
    <w:rsid w:val="000D612F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D612F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D612F"/>
    <w:pPr>
      <w:tabs>
        <w:tab w:val="decimal" w:pos="624"/>
      </w:tabs>
      <w:spacing w:line="260" w:lineRule="atLeast"/>
    </w:pPr>
    <w:rPr>
      <w:sz w:val="22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D612F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D612F"/>
    <w:pPr>
      <w:spacing w:after="180" w:line="220" w:lineRule="atLeast"/>
      <w:jc w:val="center"/>
    </w:pPr>
    <w:rPr>
      <w:sz w:val="18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D612F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D612F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D612F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D612F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D612F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D612F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D612F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D612F"/>
    <w:pPr>
      <w:spacing w:line="220" w:lineRule="atLeast"/>
      <w:ind w:left="567"/>
    </w:pPr>
    <w:rPr>
      <w:sz w:val="18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D612F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D612F"/>
    <w:pPr>
      <w:spacing w:after="80"/>
    </w:pPr>
  </w:style>
  <w:style w:type="paragraph" w:customStyle="1" w:styleId="nineptratecol">
    <w:name w:val="nine pt rate col"/>
    <w:aliases w:val="a9r"/>
    <w:basedOn w:val="nineptnormal"/>
    <w:rsid w:val="000D612F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D612F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D612F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D612F"/>
    <w:pPr>
      <w:tabs>
        <w:tab w:val="clear" w:pos="4153"/>
        <w:tab w:val="clear" w:pos="8306"/>
      </w:tabs>
      <w:spacing w:after="180" w:line="220" w:lineRule="atLeast"/>
    </w:pPr>
    <w:rPr>
      <w:b/>
      <w:bCs/>
      <w:sz w:val="18"/>
      <w:lang w:val="en-GB" w:bidi="ar-SA"/>
    </w:rPr>
  </w:style>
  <w:style w:type="paragraph" w:customStyle="1" w:styleId="nineptbodytextheadingcentred">
    <w:name w:val="nine pt body text heading centred"/>
    <w:aliases w:val="9bthc"/>
    <w:rsid w:val="000D612F"/>
    <w:pPr>
      <w:spacing w:after="180" w:line="220" w:lineRule="atLeast"/>
      <w:jc w:val="center"/>
    </w:pPr>
    <w:rPr>
      <w:rFonts w:cs="Times New Roman"/>
      <w:b/>
      <w:bCs/>
      <w:sz w:val="18"/>
      <w:lang w:val="en-GB" w:bidi="ar-SA"/>
    </w:rPr>
  </w:style>
  <w:style w:type="paragraph" w:customStyle="1" w:styleId="nineptnormalheadingcentredwider">
    <w:name w:val="nine pt normal heading centred wider"/>
    <w:aliases w:val="9nhcw"/>
    <w:basedOn w:val="nineptnormalheadingcentred"/>
    <w:rsid w:val="000D612F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D612F"/>
    <w:pPr>
      <w:tabs>
        <w:tab w:val="decimal" w:pos="794"/>
      </w:tabs>
      <w:spacing w:line="220" w:lineRule="atLeast"/>
    </w:pPr>
    <w:rPr>
      <w:sz w:val="18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D612F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D612F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D612F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D612F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D612F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D612F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D612F"/>
    <w:pPr>
      <w:ind w:left="907" w:hanging="340"/>
    </w:pPr>
  </w:style>
  <w:style w:type="paragraph" w:customStyle="1" w:styleId="List3i">
    <w:name w:val="List 3i"/>
    <w:aliases w:val="3i"/>
    <w:basedOn w:val="List2i"/>
    <w:rsid w:val="000D612F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D612F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D612F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D612F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D612F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rsid w:val="000D612F"/>
    <w:pPr>
      <w:spacing w:before="80" w:after="80" w:line="200" w:lineRule="atLeast"/>
      <w:jc w:val="center"/>
    </w:pPr>
    <w:rPr>
      <w:rFonts w:cs="Times New Roman"/>
      <w:b/>
      <w:bCs/>
      <w:sz w:val="16"/>
      <w:lang w:val="en-GB" w:bidi="ar-SA"/>
    </w:rPr>
  </w:style>
  <w:style w:type="paragraph" w:customStyle="1" w:styleId="eightpt4ptspacebefore">
    <w:name w:val="eight pt 4pt space before"/>
    <w:aliases w:val="8n4sp"/>
    <w:basedOn w:val="eightptnormal"/>
    <w:rsid w:val="000D612F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D612F"/>
    <w:pPr>
      <w:spacing w:after="80"/>
    </w:pPr>
  </w:style>
  <w:style w:type="paragraph" w:customStyle="1" w:styleId="blockbullet2">
    <w:name w:val="block bullet 2"/>
    <w:aliases w:val="bb2"/>
    <w:basedOn w:val="BodyText"/>
    <w:rsid w:val="000D612F"/>
    <w:pPr>
      <w:tabs>
        <w:tab w:val="num" w:pos="1247"/>
      </w:tabs>
      <w:spacing w:after="260" w:line="260" w:lineRule="atLeast"/>
      <w:ind w:left="1247" w:hanging="340"/>
      <w:jc w:val="left"/>
    </w:pPr>
    <w:rPr>
      <w:color w:val="auto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D612F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D612F"/>
    <w:pPr>
      <w:tabs>
        <w:tab w:val="decimal" w:pos="907"/>
      </w:tabs>
      <w:spacing w:line="260" w:lineRule="atLeast"/>
    </w:pPr>
    <w:rPr>
      <w:sz w:val="22"/>
      <w:lang w:val="en-GB" w:bidi="ar-SA"/>
    </w:rPr>
  </w:style>
  <w:style w:type="paragraph" w:customStyle="1" w:styleId="AccPolicyHeading">
    <w:name w:val="Acc Policy Heading"/>
    <w:basedOn w:val="BodyText"/>
    <w:link w:val="AccPolicyHeadingCharChar"/>
    <w:autoRedefine/>
    <w:rsid w:val="000D612F"/>
    <w:pPr>
      <w:tabs>
        <w:tab w:val="num" w:pos="720"/>
        <w:tab w:val="num" w:pos="2925"/>
      </w:tabs>
      <w:spacing w:after="120" w:line="260" w:lineRule="atLeast"/>
      <w:ind w:left="720" w:hanging="720"/>
    </w:pPr>
    <w:rPr>
      <w:bCs/>
      <w:color w:val="auto"/>
      <w:sz w:val="22"/>
      <w:szCs w:val="22"/>
      <w:lang w:eastAsia="en-GB"/>
    </w:rPr>
  </w:style>
  <w:style w:type="character" w:customStyle="1" w:styleId="AccPolicyHeadingCharChar">
    <w:name w:val="Acc Policy Heading Char Char"/>
    <w:link w:val="AccPolicyHeading"/>
    <w:locked/>
    <w:rsid w:val="000D612F"/>
    <w:rPr>
      <w:rFonts w:cs="Times New Roman"/>
      <w:b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B597F"/>
    <w:pPr>
      <w:ind w:firstLine="540"/>
      <w:jc w:val="thaiDistribute"/>
    </w:pPr>
    <w:rPr>
      <w:rFonts w:cs="Univers 45 Light"/>
      <w:i/>
      <w:iCs/>
      <w:sz w:val="22"/>
      <w:szCs w:val="22"/>
    </w:rPr>
  </w:style>
  <w:style w:type="character" w:customStyle="1" w:styleId="AccPolicysubheadChar">
    <w:name w:val="Acc Policy sub head Char"/>
    <w:link w:val="AccPolicysubhead"/>
    <w:locked/>
    <w:rsid w:val="000B597F"/>
    <w:rPr>
      <w:rFonts w:cs="Univers 45 Light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D612F"/>
    <w:pPr>
      <w:numPr>
        <w:numId w:val="5"/>
      </w:numPr>
      <w:spacing w:after="120" w:line="260" w:lineRule="atLeast"/>
    </w:pPr>
    <w:rPr>
      <w:bCs/>
      <w:color w:val="auto"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0D612F"/>
    <w:pPr>
      <w:tabs>
        <w:tab w:val="num" w:pos="360"/>
      </w:tabs>
      <w:spacing w:before="130" w:after="130" w:line="260" w:lineRule="atLeast"/>
      <w:ind w:left="360" w:hanging="360"/>
    </w:pPr>
    <w:rPr>
      <w:b/>
      <w:bCs/>
      <w:color w:val="auto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1340E"/>
    <w:pPr>
      <w:ind w:left="540" w:firstLine="0"/>
    </w:pPr>
    <w:rPr>
      <w:i w:val="0"/>
      <w:iCs w:val="0"/>
      <w:color w:val="auto"/>
      <w:lang w:val="en-GB" w:bidi="ar-SA"/>
    </w:rPr>
  </w:style>
  <w:style w:type="character" w:customStyle="1" w:styleId="AccPolicyalternativeChar">
    <w:name w:val="Acc Policy alternative Char"/>
    <w:link w:val="AccPolicyalternative"/>
    <w:locked/>
    <w:rsid w:val="00E1340E"/>
    <w:rPr>
      <w:rFonts w:cs="Univers 45 Light"/>
      <w:i/>
      <w:iCs/>
      <w:color w:val="000000"/>
      <w:sz w:val="22"/>
      <w:szCs w:val="22"/>
      <w:lang w:val="en-GB" w:bidi="ar-SA"/>
    </w:rPr>
  </w:style>
  <w:style w:type="paragraph" w:customStyle="1" w:styleId="CoverTitle">
    <w:name w:val="Cover Title"/>
    <w:basedOn w:val="Normal"/>
    <w:rsid w:val="000D612F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lang w:val="en-GB" w:bidi="ar-SA"/>
    </w:rPr>
  </w:style>
  <w:style w:type="paragraph" w:customStyle="1" w:styleId="Single">
    <w:name w:val="Single"/>
    <w:basedOn w:val="Normal"/>
    <w:rsid w:val="000D612F"/>
    <w:pPr>
      <w:overflowPunct w:val="0"/>
      <w:autoSpaceDE w:val="0"/>
      <w:autoSpaceDN w:val="0"/>
      <w:adjustRightInd w:val="0"/>
      <w:spacing w:after="130"/>
      <w:jc w:val="both"/>
      <w:textAlignment w:val="baseline"/>
    </w:pPr>
    <w:rPr>
      <w:sz w:val="18"/>
      <w:u w:val="single"/>
      <w:lang w:val="en-GB" w:bidi="ar-SA"/>
    </w:rPr>
  </w:style>
  <w:style w:type="paragraph" w:customStyle="1" w:styleId="CoverClientName">
    <w:name w:val="Cover Client Name"/>
    <w:basedOn w:val="Normal"/>
    <w:rsid w:val="000D612F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jc w:val="both"/>
      <w:textAlignment w:val="baseline"/>
    </w:pPr>
    <w:rPr>
      <w:b/>
      <w:sz w:val="26"/>
      <w:lang w:val="en-GB" w:bidi="ar-SA"/>
    </w:rPr>
  </w:style>
  <w:style w:type="paragraph" w:customStyle="1" w:styleId="CoverSubTitle">
    <w:name w:val="Cover SubTitle"/>
    <w:basedOn w:val="Single"/>
    <w:rsid w:val="000D612F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D612F"/>
    <w:pPr>
      <w:spacing w:after="0" w:line="440" w:lineRule="exact"/>
      <w:jc w:val="center"/>
    </w:pPr>
    <w:rPr>
      <w:sz w:val="32"/>
      <w:u w:val="none"/>
    </w:rPr>
  </w:style>
  <w:style w:type="paragraph" w:styleId="BalloonText">
    <w:name w:val="Balloon Text"/>
    <w:basedOn w:val="Normal"/>
    <w:link w:val="BalloonTextChar"/>
    <w:semiHidden/>
    <w:rsid w:val="000D612F"/>
    <w:pPr>
      <w:spacing w:line="260" w:lineRule="atLeast"/>
    </w:pPr>
    <w:rPr>
      <w:rFonts w:ascii="Tahoma" w:hAnsi="Tahoma" w:cs="Tahoma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locked/>
    <w:rsid w:val="000D612F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link w:val="DocumentMapChar"/>
    <w:semiHidden/>
    <w:rsid w:val="000D612F"/>
    <w:pPr>
      <w:shd w:val="clear" w:color="auto" w:fill="000080"/>
      <w:spacing w:line="260" w:lineRule="atLeast"/>
    </w:pPr>
    <w:rPr>
      <w:rFonts w:ascii="Tahoma" w:hAnsi="Tahoma" w:cs="Tahoma"/>
      <w:lang w:val="en-GB" w:bidi="ar-SA"/>
    </w:rPr>
  </w:style>
  <w:style w:type="character" w:customStyle="1" w:styleId="DocumentMapChar">
    <w:name w:val="Document Map Char"/>
    <w:link w:val="DocumentMap"/>
    <w:uiPriority w:val="99"/>
    <w:locked/>
    <w:rsid w:val="000D612F"/>
    <w:rPr>
      <w:rFonts w:ascii="Tahoma" w:hAnsi="Tahoma" w:cs="Tahoma"/>
      <w:shd w:val="clear" w:color="auto" w:fill="000080"/>
      <w:lang w:val="en-GB" w:bidi="ar-SA"/>
    </w:rPr>
  </w:style>
  <w:style w:type="paragraph" w:customStyle="1" w:styleId="Default">
    <w:name w:val="Default"/>
    <w:uiPriority w:val="99"/>
    <w:rsid w:val="000D612F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0D612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0D612F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0D612F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Subhead3Char">
    <w:name w:val="Subhead 3 Char"/>
    <w:link w:val="Subhead3"/>
    <w:locked/>
    <w:rsid w:val="000D612F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0D612F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Reference">
    <w:name w:val="Reference"/>
    <w:rsid w:val="000D612F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D612F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D612F"/>
    <w:rPr>
      <w:rFonts w:ascii="ZapfDingbats BT" w:hAnsi="ZapfDingbats BT"/>
      <w:color w:val="0C2D83"/>
      <w:position w:val="2"/>
      <w:sz w:val="10"/>
      <w:lang w:bidi="th-TH"/>
    </w:rPr>
  </w:style>
  <w:style w:type="paragraph" w:customStyle="1" w:styleId="CM32">
    <w:name w:val="CM32"/>
    <w:basedOn w:val="Default"/>
    <w:next w:val="Default"/>
    <w:rsid w:val="000D612F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0D612F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0D612F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0D612F"/>
    <w:rPr>
      <w:rFonts w:eastAsia="Times New Roman" w:cs="Angsana New"/>
      <w:color w:val="auto"/>
      <w:lang w:eastAsia="en-US"/>
    </w:rPr>
  </w:style>
  <w:style w:type="character" w:styleId="CommentReference">
    <w:name w:val="annotation reference"/>
    <w:semiHidden/>
    <w:rsid w:val="000D612F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D612F"/>
    <w:pPr>
      <w:spacing w:line="260" w:lineRule="atLeast"/>
    </w:pPr>
    <w:rPr>
      <w:lang w:val="en-GB" w:bidi="ar-SA"/>
    </w:rPr>
  </w:style>
  <w:style w:type="character" w:customStyle="1" w:styleId="CommentTextChar">
    <w:name w:val="Comment Text Char"/>
    <w:link w:val="CommentText"/>
    <w:uiPriority w:val="99"/>
    <w:locked/>
    <w:rsid w:val="000D612F"/>
    <w:rPr>
      <w:rFonts w:cs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D612F"/>
    <w:rPr>
      <w:b/>
      <w:bCs/>
    </w:rPr>
  </w:style>
  <w:style w:type="character" w:customStyle="1" w:styleId="CommentSubjectChar">
    <w:name w:val="Comment Subject Char"/>
    <w:link w:val="CommentSubject"/>
    <w:uiPriority w:val="99"/>
    <w:locked/>
    <w:rsid w:val="000D612F"/>
    <w:rPr>
      <w:rFonts w:cs="Times New Roman"/>
      <w:b/>
      <w:bCs/>
      <w:lang w:val="en-GB" w:bidi="ar-SA"/>
    </w:rPr>
  </w:style>
  <w:style w:type="table" w:styleId="TableSimple2">
    <w:name w:val="Table Simple 2"/>
    <w:basedOn w:val="TableNormal"/>
    <w:rsid w:val="000D612F"/>
    <w:pPr>
      <w:spacing w:line="260" w:lineRule="atLeast"/>
    </w:pPr>
    <w:rPr>
      <w:rFonts w:cs="Times New Roman"/>
    </w:rPr>
    <w:tblPr/>
    <w:tblStylePr w:type="firstRow">
      <w:rPr>
        <w:rFonts w:cs="Times New Roman"/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rFonts w:cs="Times New Roman"/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rFonts w:cs="Times New Roman"/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rFonts w:cs="Times New Roman"/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rFonts w:cs="Times New Roman"/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0D612F"/>
    <w:rPr>
      <w:rFonts w:cs="Times New Roman"/>
      <w:sz w:val="22"/>
      <w:lang w:val="en-GB" w:bidi="ar-SA"/>
    </w:rPr>
  </w:style>
  <w:style w:type="character" w:styleId="Emphasis">
    <w:name w:val="Emphasis"/>
    <w:uiPriority w:val="20"/>
    <w:qFormat/>
    <w:rsid w:val="008D3BAE"/>
    <w:rPr>
      <w:b w:val="0"/>
      <w:bCs w:val="0"/>
      <w:i w:val="0"/>
      <w:iCs w:val="0"/>
      <w:color w:val="DD4B39"/>
    </w:rPr>
  </w:style>
  <w:style w:type="character" w:customStyle="1" w:styleId="st1">
    <w:name w:val="st1"/>
    <w:basedOn w:val="DefaultParagraphFont"/>
    <w:rsid w:val="008D3BAE"/>
  </w:style>
  <w:style w:type="character" w:customStyle="1" w:styleId="hps">
    <w:name w:val="hps"/>
    <w:basedOn w:val="DefaultParagraphFont"/>
    <w:rsid w:val="00E52FA3"/>
  </w:style>
  <w:style w:type="character" w:customStyle="1" w:styleId="shorttext">
    <w:name w:val="short_text"/>
    <w:basedOn w:val="DefaultParagraphFont"/>
    <w:rsid w:val="007B0F18"/>
  </w:style>
  <w:style w:type="paragraph" w:customStyle="1" w:styleId="3">
    <w:name w:val="µÒÃÒ§3ªèÍ§"/>
    <w:basedOn w:val="Normal"/>
    <w:uiPriority w:val="99"/>
    <w:rsid w:val="00637FB7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th-TH"/>
    </w:rPr>
  </w:style>
  <w:style w:type="character" w:customStyle="1" w:styleId="Heading1Char1">
    <w:name w:val="Heading 1 Char1"/>
    <w:rsid w:val="001C5A9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1">
    <w:name w:val="Header Char1"/>
    <w:rsid w:val="00750DF9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750DF9"/>
    <w:rPr>
      <w:rFonts w:ascii="Arial" w:eastAsia="Times New Roman" w:hAnsi="Arial" w:cs="Times New Roman"/>
      <w:sz w:val="18"/>
      <w:szCs w:val="18"/>
    </w:rPr>
  </w:style>
  <w:style w:type="paragraph" w:customStyle="1" w:styleId="a">
    <w:name w:val="¢éÍ¤ÇÒÁ"/>
    <w:basedOn w:val="Normal"/>
    <w:link w:val="Char0"/>
    <w:rsid w:val="00750DF9"/>
    <w:pPr>
      <w:tabs>
        <w:tab w:val="left" w:pos="1080"/>
      </w:tabs>
    </w:pPr>
    <w:rPr>
      <w:rFonts w:cs="Angsana New"/>
      <w:sz w:val="30"/>
      <w:szCs w:val="30"/>
      <w:lang w:val="th-TH"/>
    </w:rPr>
  </w:style>
  <w:style w:type="character" w:customStyle="1" w:styleId="Char0">
    <w:name w:val="¢éÍ¤ÇÒÁ Char"/>
    <w:link w:val="a"/>
    <w:rsid w:val="00750DF9"/>
    <w:rPr>
      <w:sz w:val="30"/>
      <w:szCs w:val="30"/>
      <w:lang w:val="th-TH"/>
    </w:rPr>
  </w:style>
  <w:style w:type="paragraph" w:customStyle="1" w:styleId="StandaardOpinion">
    <w:name w:val="StandaardOpinion"/>
    <w:basedOn w:val="Normal"/>
    <w:rsid w:val="001D5F7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eastAsia="MS Mincho" w:cs="Angsana New"/>
      <w:sz w:val="22"/>
      <w:szCs w:val="22"/>
    </w:rPr>
  </w:style>
  <w:style w:type="character" w:styleId="LineNumber">
    <w:name w:val="line number"/>
    <w:basedOn w:val="DefaultParagraphFont"/>
    <w:uiPriority w:val="99"/>
    <w:semiHidden/>
    <w:unhideWhenUsed/>
    <w:locked/>
    <w:rsid w:val="009E0F89"/>
  </w:style>
  <w:style w:type="paragraph" w:styleId="NormalWeb">
    <w:name w:val="Normal (Web)"/>
    <w:basedOn w:val="Normal"/>
    <w:uiPriority w:val="99"/>
    <w:semiHidden/>
    <w:unhideWhenUsed/>
    <w:locked/>
    <w:rsid w:val="00A765B0"/>
    <w:pPr>
      <w:spacing w:before="100" w:beforeAutospacing="1" w:after="100" w:afterAutospacing="1"/>
    </w:pPr>
    <w:rPr>
      <w:sz w:val="24"/>
      <w:szCs w:val="24"/>
    </w:rPr>
  </w:style>
  <w:style w:type="paragraph" w:customStyle="1" w:styleId="30">
    <w:name w:val="?????3????"/>
    <w:basedOn w:val="Normal"/>
    <w:uiPriority w:val="99"/>
    <w:rsid w:val="001402F3"/>
    <w:pPr>
      <w:tabs>
        <w:tab w:val="left" w:pos="360"/>
        <w:tab w:val="left" w:pos="720"/>
      </w:tabs>
    </w:pPr>
    <w:rPr>
      <w:rFonts w:ascii="Book Antiqua" w:eastAsia="MS Mincho" w:hAnsi="Book Antiqua" w:cs="Angsana New"/>
      <w:sz w:val="22"/>
      <w:szCs w:val="22"/>
      <w:lang w:val="th-TH"/>
    </w:rPr>
  </w:style>
  <w:style w:type="character" w:customStyle="1" w:styleId="blockChar">
    <w:name w:val="block Char"/>
    <w:aliases w:val="b Char"/>
    <w:link w:val="block"/>
    <w:rsid w:val="00851A95"/>
    <w:rPr>
      <w:sz w:val="22"/>
      <w:lang w:val="en-GB" w:bidi="ar-SA"/>
    </w:rPr>
  </w:style>
  <w:style w:type="paragraph" w:customStyle="1" w:styleId="Pa17">
    <w:name w:val="Pa17"/>
    <w:basedOn w:val="Default"/>
    <w:next w:val="Default"/>
    <w:uiPriority w:val="99"/>
    <w:rsid w:val="00EF1D8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EF1D84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B74687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styleId="TOC9">
    <w:name w:val="toc 9"/>
    <w:basedOn w:val="Normal"/>
    <w:next w:val="Normal"/>
    <w:autoRedefine/>
    <w:rsid w:val="002C6DF2"/>
    <w:pPr>
      <w:ind w:left="1600"/>
    </w:pPr>
    <w:rPr>
      <w:rFonts w:cs="Angsana New"/>
      <w:szCs w:val="25"/>
    </w:rPr>
  </w:style>
  <w:style w:type="paragraph" w:styleId="NoSpacing">
    <w:name w:val="No Spacing"/>
    <w:uiPriority w:val="1"/>
    <w:qFormat/>
    <w:rsid w:val="0073662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736622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E9685C"/>
    <w:rPr>
      <w:rFonts w:hAnsi="Tms Rmn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64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49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79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909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5907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04708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52517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064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69442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53473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2427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21261196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43421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0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20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6192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167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760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9515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7775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50280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0187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5408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22809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14201013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940209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76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621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9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31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0297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07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08716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47313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931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41690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2448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31066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25035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73759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23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3900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80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748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608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7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1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3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34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02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667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590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9009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614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990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9016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9825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991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9031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68244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9591474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23529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028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560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701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6099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9175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8275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202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5819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177087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679675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1471199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671764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53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1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716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0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8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30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7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5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3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2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3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075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738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7731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01031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292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76281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97973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9713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F5F5F5"/>
                                                <w:left w:val="single" w:sz="4" w:space="0" w:color="F5F5F5"/>
                                                <w:bottom w:val="single" w:sz="4" w:space="0" w:color="F5F5F5"/>
                                                <w:right w:val="single" w:sz="4" w:space="0" w:color="F5F5F5"/>
                                              </w:divBdr>
                                              <w:divsChild>
                                                <w:div w:id="204875218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800565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224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81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2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2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2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57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45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6794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547202">
                      <w:marLeft w:val="0"/>
                      <w:marRight w:val="0"/>
                      <w:marTop w:val="4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98597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7865578">
                              <w:marLeft w:val="2070"/>
                              <w:marRight w:val="396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2991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42332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8430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3127558">
                                              <w:marLeft w:val="0"/>
                                              <w:marRight w:val="0"/>
                                              <w:marTop w:val="9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274943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24054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671703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39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33848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94260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4366038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49047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798034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10699369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73096142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209257730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375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42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982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2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0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462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0225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33144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473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736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52864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88679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8" w:space="0" w:color="F5F5F5"/>
                                                <w:left w:val="single" w:sz="8" w:space="0" w:color="F5F5F5"/>
                                                <w:bottom w:val="single" w:sz="8" w:space="0" w:color="F5F5F5"/>
                                                <w:right w:val="single" w:sz="8" w:space="0" w:color="F5F5F5"/>
                                              </w:divBdr>
                                              <w:divsChild>
                                                <w:div w:id="14804891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163383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653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boonjai\Desktop\Draft%20KCE\KCE%20Electronics-a121a-03e-1%20Rev%202%20(27Apr12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6B96A2-FA18-4119-9BCC-D47F7B975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KCE Electronics-a121a-03e-1 Rev 2 (27Apr12)</Template>
  <TotalTime>1</TotalTime>
  <Pages>2</Pages>
  <Words>325</Words>
  <Characters>1962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REPORT  OF  THE  AUDITORS</vt:lpstr>
    </vt:vector>
  </TitlesOfParts>
  <Company>DELOITTE TOUCHE TOHMATSU</Company>
  <LinksUpToDate>false</LinksUpToDate>
  <CharactersWithSpaces>2283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  OF  THE  AUDITORS</dc:title>
  <dc:subject/>
  <dc:creator>pboonjai</dc:creator>
  <cp:keywords/>
  <dc:description/>
  <cp:lastModifiedBy>Somjai, Nigonyanont</cp:lastModifiedBy>
  <cp:revision>3</cp:revision>
  <cp:lastPrinted>2022-08-10T06:25:00Z</cp:lastPrinted>
  <dcterms:created xsi:type="dcterms:W3CDTF">2022-08-11T17:23:00Z</dcterms:created>
  <dcterms:modified xsi:type="dcterms:W3CDTF">2022-08-11T17:27:00Z</dcterms:modified>
</cp:coreProperties>
</file>