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B77CFCF" w:rsidR="00804175" w:rsidRPr="007A7410" w:rsidRDefault="00804175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val="en-US" w:bidi="th-TH"/>
        </w:rPr>
      </w:pP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709A6F6" w14:textId="34C53DBD" w:rsidR="002F00F7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0F7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7CA99976" w14:textId="56C01B1E" w:rsidR="00825B05" w:rsidRPr="00825B05" w:rsidRDefault="00825B05" w:rsidP="00825B0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A706D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49E5694" w14:textId="119F2A98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2B540051" w:rsidR="00804175" w:rsidRPr="00E914EA" w:rsidRDefault="00F55BAA" w:rsidP="00E914E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804175" w:rsidRPr="00E914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437C7E3C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D01ECF">
        <w:rPr>
          <w:rFonts w:ascii="Angsana New" w:hAnsi="Angsana New" w:cs="Angsana New"/>
          <w:sz w:val="28"/>
          <w:szCs w:val="28"/>
          <w:cs/>
        </w:rPr>
        <w:t>วันที่</w:t>
      </w:r>
      <w:r w:rsidR="00951DB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13</w:t>
      </w:r>
      <w:r w:rsidR="00951DBE">
        <w:rPr>
          <w:rFonts w:ascii="Angsana New" w:hAnsi="Angsana New" w:cs="Angsana New"/>
          <w:sz w:val="28"/>
          <w:szCs w:val="28"/>
        </w:rPr>
        <w:t xml:space="preserve"> </w:t>
      </w:r>
      <w:r w:rsidR="006C0ED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261DAB" w:rsidRPr="00D01ECF">
        <w:rPr>
          <w:rFonts w:ascii="Angsana New" w:hAnsi="Angsana New" w:cs="Angsana New"/>
          <w:sz w:val="28"/>
          <w:szCs w:val="28"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2565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277D04" w14:textId="2517C744" w:rsidR="00731238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ซี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เอส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. </w:t>
      </w:r>
      <w:r w:rsidRPr="00C15377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C15377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C15377">
        <w:rPr>
          <w:rFonts w:ascii="Angsana New" w:hAnsi="Angsana New" w:cs="Angsana New"/>
          <w:sz w:val="28"/>
          <w:szCs w:val="28"/>
          <w:cs/>
        </w:rPr>
        <w:t>) “</w:t>
      </w: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เป็นนิติบุคคลที่จัดตั้งขึ้นในประเทศไทยตั้งแต่ปี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2535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และจดทะเบียนในตลาดหลักทรัพย์แห่งประเทศไทยตั้งแต่เดือน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2548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70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หมู่ที่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5F27D3">
        <w:rPr>
          <w:rFonts w:ascii="Angsana New" w:hAnsi="Angsana New" w:cs="Angsana New"/>
          <w:sz w:val="28"/>
          <w:szCs w:val="28"/>
          <w:cs/>
        </w:rPr>
        <w:br/>
      </w:r>
      <w:r w:rsidRPr="00D1496E">
        <w:rPr>
          <w:rFonts w:ascii="Angsana New" w:hAnsi="Angsana New" w:cs="Angsana New" w:hint="cs"/>
          <w:sz w:val="28"/>
          <w:szCs w:val="28"/>
          <w:cs/>
        </w:rPr>
        <w:t>ตำบลช้างใหญ่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อำเภอบางไทร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จังหวัดพระนครศรีอยุธยา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ผู้ถือหุ้นรายใหญ่ของบริษัท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ณ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30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="00951DBE" w:rsidRPr="00D1496E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2565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ไทยเอ็นวิดีอาร์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496E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1496E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11</w:t>
      </w:r>
      <w:r w:rsidR="00D1496E" w:rsidRPr="00D1496E">
        <w:rPr>
          <w:rFonts w:ascii="Angsana New" w:hAnsi="Angsana New" w:cs="Angsana New"/>
          <w:sz w:val="28"/>
          <w:szCs w:val="28"/>
        </w:rPr>
        <w:t>.</w:t>
      </w:r>
      <w:r w:rsidR="00676F80" w:rsidRPr="00676F80">
        <w:rPr>
          <w:rFonts w:ascii="Angsana New" w:hAnsi="Angsana New" w:cs="Angsana New"/>
          <w:sz w:val="28"/>
          <w:szCs w:val="28"/>
        </w:rPr>
        <w:t>79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) </w:t>
      </w:r>
      <w:r w:rsidRPr="00D1496E">
        <w:rPr>
          <w:rFonts w:ascii="Angsana New" w:hAnsi="Angsana New" w:cs="Angsana New" w:hint="cs"/>
          <w:sz w:val="28"/>
          <w:szCs w:val="28"/>
          <w:cs/>
        </w:rPr>
        <w:t>ซึ่งเป็นบริษัทจดทะเบียนในประเทศไทยและ</w:t>
      </w:r>
      <w:r w:rsidR="00D1496E" w:rsidRPr="00D1496E">
        <w:t xml:space="preserve"> </w:t>
      </w:r>
      <w:r w:rsidR="00D1496E" w:rsidRPr="00D1496E">
        <w:rPr>
          <w:rFonts w:ascii="Angsana New" w:hAnsi="Angsana New" w:cs="Angsana New"/>
          <w:sz w:val="28"/>
          <w:szCs w:val="28"/>
        </w:rPr>
        <w:t xml:space="preserve">Nomura Securities Company Limited </w:t>
      </w:r>
      <w:r w:rsidRPr="00D1496E">
        <w:rPr>
          <w:rFonts w:ascii="Angsana New" w:hAnsi="Angsana New" w:cs="Angsana New"/>
          <w:sz w:val="28"/>
          <w:szCs w:val="28"/>
          <w:cs/>
        </w:rPr>
        <w:t>(</w:t>
      </w:r>
      <w:r w:rsidRPr="00D1496E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4</w:t>
      </w:r>
      <w:r w:rsidR="00D1496E" w:rsidRPr="00D1496E">
        <w:rPr>
          <w:rFonts w:ascii="Angsana New" w:hAnsi="Angsana New" w:cs="Angsana New"/>
          <w:sz w:val="28"/>
          <w:szCs w:val="28"/>
        </w:rPr>
        <w:t>.</w:t>
      </w:r>
      <w:r w:rsidR="00676F80" w:rsidRPr="00676F80">
        <w:rPr>
          <w:rFonts w:ascii="Angsana New" w:hAnsi="Angsana New" w:cs="Angsana New"/>
          <w:sz w:val="28"/>
          <w:szCs w:val="28"/>
        </w:rPr>
        <w:t>72</w:t>
      </w:r>
      <w:r w:rsidRPr="00D1496E">
        <w:rPr>
          <w:rFonts w:ascii="Angsana New" w:hAnsi="Angsana New" w:cs="Angsana New"/>
          <w:sz w:val="28"/>
          <w:szCs w:val="28"/>
          <w:cs/>
        </w:rPr>
        <w:t xml:space="preserve">) </w:t>
      </w:r>
      <w:r w:rsidRPr="00D1496E">
        <w:rPr>
          <w:rFonts w:ascii="Angsana New" w:hAnsi="Angsana New" w:cs="Angsana New" w:hint="cs"/>
          <w:sz w:val="28"/>
          <w:szCs w:val="28"/>
          <w:cs/>
        </w:rPr>
        <w:t>ซึ่งเป็น</w:t>
      </w:r>
      <w:r w:rsidR="00D1496E" w:rsidRPr="00D1496E">
        <w:rPr>
          <w:rFonts w:ascii="Angsana New" w:hAnsi="Angsana New" w:cs="Angsana New" w:hint="cs"/>
          <w:sz w:val="28"/>
          <w:szCs w:val="28"/>
          <w:cs/>
        </w:rPr>
        <w:t>บริษัทจดทะเบียนในประเทศ</w:t>
      </w:r>
      <w:r w:rsidR="00D1496E">
        <w:rPr>
          <w:rFonts w:ascii="Angsana New" w:hAnsi="Angsana New" w:cs="Angsana New" w:hint="cs"/>
          <w:sz w:val="28"/>
          <w:szCs w:val="28"/>
          <w:cs/>
        </w:rPr>
        <w:t>ญี่ปุ่น</w:t>
      </w:r>
    </w:p>
    <w:p w14:paraId="5B25DF52" w14:textId="77777777" w:rsidR="00C15377" w:rsidRDefault="00C15377" w:rsidP="00C15377">
      <w:pPr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257BF5" w14:textId="77777777" w:rsidR="006015CA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บริษัทและบริษัทย่อย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C15377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C15377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ารผลิตและจำหน่ายสินค้าประเภทโครงเหล็กสำหรับงานก่อสร้างอาคารและพัฒนาโครงการบ้านพักอาศัยเพื่อขาย</w:t>
      </w:r>
    </w:p>
    <w:p w14:paraId="6CF698CE" w14:textId="77777777" w:rsidR="00880BB9" w:rsidRPr="00266E75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21895DE6" w14:textId="0AA6BCD7" w:rsidR="00266E75" w:rsidRPr="00266E75" w:rsidRDefault="0026063D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0" w:name="_Hlk66464858"/>
      <w:r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76F80" w:rsidRPr="00676F80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bookmarkEnd w:id="0"/>
      <w:r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Pr="0026063D">
        <w:rPr>
          <w:rFonts w:ascii="Angsana New" w:hAnsi="Angsana New" w:cs="Angsana New"/>
          <w:sz w:val="28"/>
          <w:szCs w:val="28"/>
          <w:cs/>
        </w:rPr>
        <w:t>บริษัท</w:t>
      </w:r>
      <w:r w:rsidRPr="0026063D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26063D">
        <w:rPr>
          <w:rFonts w:ascii="Angsana New" w:hAnsi="Angsana New" w:cs="Angsana New"/>
          <w:sz w:val="28"/>
          <w:szCs w:val="28"/>
          <w:cs/>
        </w:rPr>
        <w:t>สำหรับ</w:t>
      </w:r>
      <w:r>
        <w:rPr>
          <w:rFonts w:ascii="Angsana New" w:hAnsi="Angsana New" w:cs="Angsana New"/>
          <w:sz w:val="28"/>
          <w:szCs w:val="28"/>
          <w:cs/>
        </w:rPr>
        <w:t>ปีสิ้นสุดวันที่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2564</w:t>
      </w:r>
    </w:p>
    <w:p w14:paraId="2DE3F6F4" w14:textId="77777777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B37D12B" w14:textId="6C6589F9" w:rsidR="00804175" w:rsidRPr="009D66AF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5CB63BB3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676F80" w:rsidRPr="00676F80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76F80" w:rsidRPr="00676F80">
        <w:rPr>
          <w:rFonts w:asciiTheme="majorBidi" w:hAnsiTheme="majorBidi" w:cstheme="majorBidi"/>
          <w:sz w:val="28"/>
          <w:szCs w:val="28"/>
        </w:rPr>
        <w:t>2564</w:t>
      </w:r>
    </w:p>
    <w:p w14:paraId="1235D74A" w14:textId="0288BA83" w:rsidR="00B8752F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5267DC93" w14:textId="7585DAF4" w:rsidR="0026063D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3056ED7E" w14:textId="77777777" w:rsidR="008C7996" w:rsidRDefault="008C7996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2B2DB489" w14:textId="77777777" w:rsidR="0026063D" w:rsidRPr="00633E47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Pr="00612CE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5629D6">
        <w:rPr>
          <w:rFonts w:ascii="Angsana New" w:hAnsi="Angsana New" w:hint="cs"/>
          <w:i/>
          <w:iCs/>
          <w:sz w:val="30"/>
          <w:szCs w:val="30"/>
          <w:cs/>
        </w:rPr>
        <w:lastRenderedPageBreak/>
        <w:t>(ค)</w:t>
      </w:r>
      <w:r w:rsidRPr="00612CE4">
        <w:rPr>
          <w:rFonts w:ascii="Angsana New" w:hAnsi="Angsana New" w:hint="cs"/>
          <w:i/>
          <w:iCs/>
          <w:sz w:val="28"/>
          <w:szCs w:val="28"/>
        </w:rPr>
        <w:tab/>
      </w:r>
      <w:r w:rsidRPr="00612CE4">
        <w:rPr>
          <w:rFonts w:ascii="Angsana New" w:hAnsi="Angsana New" w:hint="cs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47AA9943" w14:textId="76C67581" w:rsidR="00B8752F" w:rsidRPr="00612CE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5D73D6A7" w14:textId="6A11CE2E" w:rsidR="00633E47" w:rsidRPr="00612CE4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12CE4">
        <w:rPr>
          <w:rFonts w:ascii="Angsana New" w:hAnsi="Angsana New" w:hint="cs"/>
          <w:i/>
          <w:iCs/>
          <w:sz w:val="28"/>
          <w:szCs w:val="28"/>
          <w:cs/>
        </w:rPr>
        <w:tab/>
      </w:r>
      <w:r w:rsidRPr="00612CE4">
        <w:rPr>
          <w:rFonts w:ascii="Angsana New" w:hAnsi="Angsana New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</w:t>
      </w:r>
      <w:r w:rsidR="009D1381" w:rsidRPr="00612CE4">
        <w:rPr>
          <w:rFonts w:ascii="Angsana New" w:hAnsi="Angsana New" w:hint="cs"/>
          <w:sz w:val="28"/>
          <w:szCs w:val="28"/>
          <w:cs/>
        </w:rPr>
        <w:t>ยู่</w:t>
      </w:r>
      <w:r w:rsidRPr="00612CE4">
        <w:rPr>
          <w:rFonts w:ascii="Angsana New" w:hAnsi="Angsana New" w:hint="cs"/>
          <w:sz w:val="28"/>
          <w:szCs w:val="28"/>
          <w:cs/>
        </w:rPr>
        <w:t xml:space="preserve"> (“สกุลที่ใช้ในการดำเนินงาน”) งบการเงินระหว่างกาลนี้แสดงหน่วยเงินตราเป็นสกุลเงินบาทซึ่งต่างจากสกุลเงินที่ใช้ในการดำเนินงานของบริษัท คือ สกุลเงินเยนญี่ปุ่น ซึ่งการ</w:t>
      </w:r>
      <w:r w:rsidR="00536C20" w:rsidRPr="00612CE4">
        <w:rPr>
          <w:rFonts w:ascii="Angsana New" w:hAnsi="Angsana New" w:hint="cs"/>
          <w:sz w:val="28"/>
          <w:szCs w:val="28"/>
          <w:cs/>
        </w:rPr>
        <w:t>นำเสนองบการเงินเป็น</w:t>
      </w:r>
      <w:r w:rsidRPr="00612CE4">
        <w:rPr>
          <w:rFonts w:ascii="Angsana New" w:hAnsi="Angsana New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 w:rsidRPr="00612CE4">
        <w:rPr>
          <w:rFonts w:ascii="Angsana New" w:hAnsi="Angsana New" w:hint="cs"/>
          <w:sz w:val="28"/>
          <w:szCs w:val="28"/>
          <w:cs/>
        </w:rPr>
        <w:t xml:space="preserve"> </w:t>
      </w:r>
      <w:r w:rsidRPr="00612CE4">
        <w:rPr>
          <w:rFonts w:ascii="Angsana New" w:hAnsi="Angsana New" w:hint="cs"/>
          <w:sz w:val="28"/>
          <w:szCs w:val="28"/>
          <w:cs/>
        </w:rPr>
        <w:t xml:space="preserve">ข้อมูลทางการเงินทั้งหมดที่แสดงด้วย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676F80" w:rsidRPr="00676F80">
        <w:rPr>
          <w:rFonts w:ascii="Angsana New" w:hAnsi="Angsana New" w:hint="cs"/>
          <w:sz w:val="28"/>
          <w:szCs w:val="28"/>
        </w:rPr>
        <w:t>1</w:t>
      </w:r>
      <w:r w:rsidR="00676F80" w:rsidRPr="00676F80">
        <w:rPr>
          <w:rFonts w:ascii="Angsana New" w:hAnsi="Angsana New"/>
          <w:sz w:val="28"/>
          <w:szCs w:val="28"/>
        </w:rPr>
        <w:t>1</w:t>
      </w:r>
    </w:p>
    <w:p w14:paraId="7A4C2A00" w14:textId="56F42F18" w:rsidR="00C95D55" w:rsidRPr="005629D6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5629D6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5629D6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612CE4" w:rsidRDefault="004B492A" w:rsidP="00883072">
      <w:pPr>
        <w:spacing w:line="0" w:lineRule="atLeast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523BFA68" w14:textId="263269B8" w:rsidR="005629D6" w:rsidRPr="00612CE4" w:rsidRDefault="005629D6" w:rsidP="0056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12CE4">
        <w:rPr>
          <w:rFonts w:ascii="Angsana New" w:hAnsi="Angsana New" w:cs="Angsana New" w:hint="cs"/>
          <w:spacing w:val="-4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="005A6016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Pr="00612C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หกเดือนสิ้นสุดวันที่ </w:t>
      </w:r>
      <w:r w:rsidR="00676F80" w:rsidRPr="00676F80">
        <w:rPr>
          <w:rFonts w:ascii="Angsana New" w:hAnsi="Angsana New" w:cs="Angsana New" w:hint="cs"/>
          <w:spacing w:val="-4"/>
          <w:sz w:val="28"/>
          <w:szCs w:val="28"/>
        </w:rPr>
        <w:t>30</w:t>
      </w:r>
      <w:r w:rsidRPr="00612CE4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2C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มิถุนายน สรุปได้ดังนี้   </w:t>
      </w:r>
    </w:p>
    <w:p w14:paraId="12EF9B09" w14:textId="659207A3" w:rsidR="005629D6" w:rsidRDefault="005629D6"/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5629D6" w:rsidRPr="00E67EE6" w14:paraId="7A36E4BB" w14:textId="77777777" w:rsidTr="00920854">
        <w:tc>
          <w:tcPr>
            <w:tcW w:w="2168" w:type="pct"/>
          </w:tcPr>
          <w:p w14:paraId="6E454EE6" w14:textId="3B38F3D9" w:rsidR="005629D6" w:rsidRPr="00E67EE6" w:rsidRDefault="005629D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73F0C5D0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6E1AAEE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32" w:type="pct"/>
            <w:gridSpan w:val="3"/>
          </w:tcPr>
          <w:p w14:paraId="4A675BBB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EE6" w:rsidRPr="00E67EE6" w14:paraId="274C4B05" w14:textId="77777777" w:rsidTr="00920854">
        <w:tc>
          <w:tcPr>
            <w:tcW w:w="2168" w:type="pct"/>
          </w:tcPr>
          <w:p w14:paraId="26F1C4EF" w14:textId="229F4DD3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676F80" w:rsidRPr="00676F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241CC6FD" w14:textId="37AB8F56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7F0A9A4B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54CE2CE6" w14:textId="532B7968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049D64ED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53584C2" w14:textId="5992379F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7" w:type="pct"/>
          </w:tcPr>
          <w:p w14:paraId="1132C3D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390063D" w14:textId="3B55CD8C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5629D6" w:rsidRPr="00E67EE6" w14:paraId="3673CB8C" w14:textId="77777777" w:rsidTr="00920854">
        <w:tc>
          <w:tcPr>
            <w:tcW w:w="2168" w:type="pct"/>
          </w:tcPr>
          <w:p w14:paraId="34E6D822" w14:textId="77777777" w:rsidR="005629D6" w:rsidRPr="00E67EE6" w:rsidRDefault="005629D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</w:tcPr>
          <w:p w14:paraId="16FE579C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29D6" w:rsidRPr="00E67EE6" w14:paraId="676F729D" w14:textId="77777777" w:rsidTr="00920854">
        <w:tc>
          <w:tcPr>
            <w:tcW w:w="2168" w:type="pct"/>
          </w:tcPr>
          <w:p w14:paraId="13548577" w14:textId="77777777" w:rsidR="005629D6" w:rsidRPr="00E67EE6" w:rsidRDefault="005629D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C90E446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D921431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81D6F91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C4E10BA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79E47D91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4DB22740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46989A97" w14:textId="77777777" w:rsidR="005629D6" w:rsidRPr="00E67EE6" w:rsidRDefault="005629D6" w:rsidP="00920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E67EE6" w:rsidRPr="00E67EE6" w14:paraId="3C0A3126" w14:textId="77777777" w:rsidTr="00920854">
        <w:tc>
          <w:tcPr>
            <w:tcW w:w="2168" w:type="pct"/>
          </w:tcPr>
          <w:p w14:paraId="398CD01F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A18FBFE" w14:textId="065B22C2" w:rsidR="00E67EE6" w:rsidRPr="00E67EE6" w:rsidRDefault="00237ED2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B882B18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1EA202C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DE0F367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19E691D5" w14:textId="3C9347A3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3648E" w:rsidRPr="001364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  <w:tc>
          <w:tcPr>
            <w:tcW w:w="137" w:type="pct"/>
          </w:tcPr>
          <w:p w14:paraId="3D7562EF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B613A66" w14:textId="4F9C9C1F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</w:p>
        </w:tc>
      </w:tr>
      <w:tr w:rsidR="00E67EE6" w:rsidRPr="00E67EE6" w14:paraId="7A8C4113" w14:textId="77777777" w:rsidTr="00920854">
        <w:tc>
          <w:tcPr>
            <w:tcW w:w="2168" w:type="pct"/>
            <w:vAlign w:val="bottom"/>
          </w:tcPr>
          <w:p w14:paraId="6E0C4D54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607" w:type="pct"/>
          </w:tcPr>
          <w:p w14:paraId="68FF7724" w14:textId="71513382" w:rsidR="00E67EE6" w:rsidRPr="00E67EE6" w:rsidRDefault="00237ED2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8A820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BAA701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49A7194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4040B2A" w14:textId="0E45D7AC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="001364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37" w:type="pct"/>
          </w:tcPr>
          <w:p w14:paraId="6A2D2046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03C0B59" w14:textId="7AFA1352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826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298</w:t>
            </w:r>
          </w:p>
        </w:tc>
      </w:tr>
      <w:tr w:rsidR="00E67EE6" w:rsidRPr="00E67EE6" w14:paraId="34CFCFDD" w14:textId="77777777" w:rsidTr="00920854">
        <w:tc>
          <w:tcPr>
            <w:tcW w:w="2168" w:type="pct"/>
            <w:vAlign w:val="bottom"/>
          </w:tcPr>
          <w:p w14:paraId="71A97DBF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0E49EE5E" w14:textId="5331E38F" w:rsidR="00E67EE6" w:rsidRPr="00E67EE6" w:rsidRDefault="00237ED2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54A47DE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DB3E092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8BB217A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DFFF008" w14:textId="40E32424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364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137" w:type="pct"/>
          </w:tcPr>
          <w:p w14:paraId="2EA82AEA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04831BD8" w14:textId="52CC658C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434</w:t>
            </w:r>
          </w:p>
        </w:tc>
      </w:tr>
      <w:tr w:rsidR="00E67EE6" w:rsidRPr="00E67EE6" w14:paraId="3752BE72" w14:textId="77777777" w:rsidTr="00920854">
        <w:tc>
          <w:tcPr>
            <w:tcW w:w="2168" w:type="pct"/>
            <w:vAlign w:val="bottom"/>
          </w:tcPr>
          <w:p w14:paraId="23661313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1DF685D0" w14:textId="3BF3BCFE" w:rsidR="00E67EE6" w:rsidRPr="00E67EE6" w:rsidRDefault="00237ED2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578421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18C822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6695660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2237CA9" w14:textId="42295C5A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37" w:type="pct"/>
          </w:tcPr>
          <w:p w14:paraId="36724CCA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9F8C2B7" w14:textId="5D4AA0AC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801</w:t>
            </w:r>
          </w:p>
        </w:tc>
      </w:tr>
      <w:tr w:rsidR="00E67EE6" w:rsidRPr="00E67EE6" w14:paraId="1645F4D5" w14:textId="77777777" w:rsidTr="00920854">
        <w:tc>
          <w:tcPr>
            <w:tcW w:w="2168" w:type="pct"/>
            <w:vAlign w:val="bottom"/>
          </w:tcPr>
          <w:p w14:paraId="7C60FEB1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3017BFFE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A2D382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53CF476B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F3B042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CBDAC65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38B5F0E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74CA770C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67EE6" w:rsidRPr="00E67EE6" w14:paraId="45B4D3F0" w14:textId="77777777" w:rsidTr="00920854">
        <w:tc>
          <w:tcPr>
            <w:tcW w:w="2168" w:type="pct"/>
            <w:vAlign w:val="bottom"/>
          </w:tcPr>
          <w:p w14:paraId="14CE5165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4A154424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CE3F89D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0C56937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62361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2C1619B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FCA1D9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7DE4975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67EE6" w:rsidRPr="00E67EE6" w14:paraId="6783FBB7" w14:textId="77777777" w:rsidTr="00920854">
        <w:tc>
          <w:tcPr>
            <w:tcW w:w="2168" w:type="pct"/>
            <w:vAlign w:val="bottom"/>
          </w:tcPr>
          <w:p w14:paraId="45336E23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6115074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EC55BCD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45FB0F8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1510B5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12EB7E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8523C6A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45E46F05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67EE6" w:rsidRPr="00E67EE6" w14:paraId="15DF488B" w14:textId="77777777" w:rsidTr="00920854">
        <w:tc>
          <w:tcPr>
            <w:tcW w:w="2168" w:type="pct"/>
            <w:vAlign w:val="bottom"/>
          </w:tcPr>
          <w:p w14:paraId="4D5C80B5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70C288CD" w14:textId="247A23DB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7B0A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  <w:tc>
          <w:tcPr>
            <w:tcW w:w="147" w:type="pct"/>
          </w:tcPr>
          <w:p w14:paraId="720713A2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489351A" w14:textId="2E8CB7D5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894</w:t>
            </w:r>
          </w:p>
        </w:tc>
        <w:tc>
          <w:tcPr>
            <w:tcW w:w="147" w:type="pct"/>
          </w:tcPr>
          <w:p w14:paraId="6EC6D4AC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CD9CD75" w14:textId="15B51278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EA4B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137" w:type="pct"/>
          </w:tcPr>
          <w:p w14:paraId="2AABEED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0F5EF05" w14:textId="757C49A0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838</w:t>
            </w:r>
          </w:p>
        </w:tc>
      </w:tr>
      <w:tr w:rsidR="00E67EE6" w:rsidRPr="00E67EE6" w14:paraId="1220E54E" w14:textId="77777777" w:rsidTr="00920854">
        <w:tc>
          <w:tcPr>
            <w:tcW w:w="2168" w:type="pct"/>
            <w:vAlign w:val="bottom"/>
          </w:tcPr>
          <w:p w14:paraId="31EEB90A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E3D857B" w14:textId="6FD1D132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47" w:type="pct"/>
          </w:tcPr>
          <w:p w14:paraId="09369927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E9E1C00" w14:textId="1BFAA18A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105</w:t>
            </w:r>
          </w:p>
        </w:tc>
        <w:tc>
          <w:tcPr>
            <w:tcW w:w="147" w:type="pct"/>
          </w:tcPr>
          <w:p w14:paraId="62A4F3A1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235A33" w14:textId="0C07A48F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37" w:type="pct"/>
          </w:tcPr>
          <w:p w14:paraId="00485A41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2BB2FAD" w14:textId="7CAD438A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105</w:t>
            </w:r>
          </w:p>
        </w:tc>
      </w:tr>
      <w:tr w:rsidR="00E67EE6" w:rsidRPr="00E67EE6" w14:paraId="1C208965" w14:textId="77777777" w:rsidTr="00920854">
        <w:tc>
          <w:tcPr>
            <w:tcW w:w="2168" w:type="pct"/>
            <w:vAlign w:val="bottom"/>
          </w:tcPr>
          <w:p w14:paraId="1309A0F4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3706C48" w14:textId="6A2D41B5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7B0A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147" w:type="pct"/>
          </w:tcPr>
          <w:p w14:paraId="3AF6F67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F5A6496" w14:textId="0C816776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999</w:t>
            </w:r>
          </w:p>
        </w:tc>
        <w:tc>
          <w:tcPr>
            <w:tcW w:w="147" w:type="pct"/>
          </w:tcPr>
          <w:p w14:paraId="39D1A62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AE03A4D" w14:textId="3EADE864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EA4B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301</w:t>
            </w:r>
          </w:p>
        </w:tc>
        <w:tc>
          <w:tcPr>
            <w:tcW w:w="137" w:type="pct"/>
          </w:tcPr>
          <w:p w14:paraId="472979C8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D31D762" w14:textId="2D2625B1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943</w:t>
            </w:r>
          </w:p>
        </w:tc>
      </w:tr>
    </w:tbl>
    <w:p w14:paraId="3A71437D" w14:textId="77777777" w:rsidR="005629D6" w:rsidRPr="00E67EE6" w:rsidRDefault="005629D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  <w:highlight w:val="cyan"/>
        </w:rPr>
      </w:pPr>
    </w:p>
    <w:p w14:paraId="1EC4CBAA" w14:textId="77777777" w:rsidR="00960A43" w:rsidRDefault="00960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7EC67F" w14:textId="474E9A3C" w:rsidR="00FF7403" w:rsidRPr="00E67EE6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E67EE6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76F80" w:rsidRPr="00676F80">
        <w:rPr>
          <w:rFonts w:ascii="Angsana New" w:hAnsi="Angsana New" w:cs="Angsana New" w:hint="cs"/>
          <w:sz w:val="28"/>
          <w:szCs w:val="28"/>
        </w:rPr>
        <w:t>30</w:t>
      </w:r>
      <w:r w:rsidR="00E67EE6" w:rsidRPr="00E67EE6">
        <w:rPr>
          <w:rFonts w:ascii="Angsana New" w:hAnsi="Angsana New" w:cs="Angsana New" w:hint="cs"/>
          <w:sz w:val="28"/>
          <w:szCs w:val="28"/>
        </w:rPr>
        <w:t xml:space="preserve"> </w:t>
      </w:r>
      <w:r w:rsidR="00E67EE6" w:rsidRPr="00E67EE6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 w:hint="cs"/>
          <w:sz w:val="28"/>
          <w:szCs w:val="28"/>
        </w:rPr>
        <w:t>2565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676F80" w:rsidRPr="00676F80">
        <w:rPr>
          <w:rFonts w:ascii="Angsana New" w:hAnsi="Angsana New" w:cs="Angsana New" w:hint="cs"/>
          <w:sz w:val="28"/>
          <w:szCs w:val="28"/>
        </w:rPr>
        <w:t>31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676F80" w:rsidRPr="00676F80">
        <w:rPr>
          <w:rFonts w:ascii="Angsana New" w:hAnsi="Angsana New" w:cs="Angsana New" w:hint="cs"/>
          <w:sz w:val="28"/>
          <w:szCs w:val="28"/>
        </w:rPr>
        <w:t>2564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p w14:paraId="422166F2" w14:textId="77777777" w:rsidR="00FF7403" w:rsidRPr="00E67EE6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28"/>
          <w:szCs w:val="28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804175" w:rsidRPr="00E67EE6" w14:paraId="6FB865DF" w14:textId="77777777" w:rsidTr="00E67EE6">
        <w:trPr>
          <w:tblHeader/>
        </w:trPr>
        <w:tc>
          <w:tcPr>
            <w:tcW w:w="2212" w:type="pct"/>
          </w:tcPr>
          <w:p w14:paraId="37AB88B4" w14:textId="0B5ACE3E" w:rsidR="00804175" w:rsidRPr="00E67EE6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AA8390E" w14:textId="142887C8" w:rsidR="00804175" w:rsidRPr="00E67EE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E67EE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pct"/>
            <w:gridSpan w:val="3"/>
          </w:tcPr>
          <w:p w14:paraId="01B09E5F" w14:textId="6635201C" w:rsidR="00804175" w:rsidRPr="00E67EE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EE6" w:rsidRPr="00E67EE6" w14:paraId="28331891" w14:textId="77777777" w:rsidTr="00E67EE6">
        <w:trPr>
          <w:tblHeader/>
        </w:trPr>
        <w:tc>
          <w:tcPr>
            <w:tcW w:w="2212" w:type="pct"/>
          </w:tcPr>
          <w:p w14:paraId="1029012C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01EA16C" w14:textId="1AC05FE1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67EE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67EE6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022354B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20750DCD" w14:textId="76A4C7F8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9D4535B" w14:textId="4ACA3A12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67EE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67EE6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318E7957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1D1C9AF" w14:textId="1244C987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67EE6" w:rsidRPr="00E67EE6" w14:paraId="6355C962" w14:textId="77777777" w:rsidTr="00E67EE6">
        <w:trPr>
          <w:tblHeader/>
        </w:trPr>
        <w:tc>
          <w:tcPr>
            <w:tcW w:w="2212" w:type="pct"/>
          </w:tcPr>
          <w:p w14:paraId="4B422BEC" w14:textId="43D05376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0" w:type="pct"/>
          </w:tcPr>
          <w:p w14:paraId="449BCDE2" w14:textId="14D88F42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8362614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405F91FA" w14:textId="3DAE91EF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2D6FECF4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9E20AE8" w14:textId="31D3F5F3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2FC93DF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65A5AAF" w14:textId="31AEE955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E67EE6" w:rsidRPr="00E67EE6" w14:paraId="263F8192" w14:textId="77777777" w:rsidTr="00E67EE6">
        <w:trPr>
          <w:tblHeader/>
        </w:trPr>
        <w:tc>
          <w:tcPr>
            <w:tcW w:w="2212" w:type="pct"/>
          </w:tcPr>
          <w:p w14:paraId="6D1B9E53" w14:textId="13ED073E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1" w:name="_Hlk35959253"/>
          </w:p>
        </w:tc>
        <w:tc>
          <w:tcPr>
            <w:tcW w:w="2788" w:type="pct"/>
            <w:gridSpan w:val="7"/>
          </w:tcPr>
          <w:p w14:paraId="5795BB4E" w14:textId="32337CD6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bookmarkEnd w:id="1"/>
      <w:tr w:rsidR="00E67EE6" w:rsidRPr="00E67EE6" w14:paraId="10E70A39" w14:textId="77777777" w:rsidTr="00E67EE6">
        <w:tc>
          <w:tcPr>
            <w:tcW w:w="2212" w:type="pct"/>
          </w:tcPr>
          <w:p w14:paraId="5BF052E7" w14:textId="77777777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DA95730" w14:textId="622D5223" w:rsidR="00E67EE6" w:rsidRPr="00E67EE6" w:rsidRDefault="00EA4B53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829C29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31ADB4ED" w14:textId="0C37BF30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1E8A79D" w14:textId="3284F8F2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875</w:t>
            </w:r>
            <w:r w:rsidR="00366C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511</w:t>
            </w:r>
          </w:p>
        </w:tc>
        <w:tc>
          <w:tcPr>
            <w:tcW w:w="140" w:type="pct"/>
          </w:tcPr>
          <w:p w14:paraId="45730CEC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9C3A03C" w14:textId="0582BF2C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629</w:t>
            </w:r>
            <w:r w:rsidR="00E67EE6"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771</w:t>
            </w:r>
          </w:p>
        </w:tc>
      </w:tr>
      <w:tr w:rsidR="00E67EE6" w:rsidRPr="00E67EE6" w14:paraId="6B1EEB3C" w14:textId="77777777" w:rsidTr="00E67EE6">
        <w:tc>
          <w:tcPr>
            <w:tcW w:w="2212" w:type="pct"/>
          </w:tcPr>
          <w:p w14:paraId="5AE988E6" w14:textId="492A90E6" w:rsidR="00E67EE6" w:rsidRPr="00E67EE6" w:rsidRDefault="00E67EE6" w:rsidP="00E67EE6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E67EE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 w:eastAsia="en-GB"/>
              </w:rPr>
              <w:t>หัก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0" w:type="pct"/>
          </w:tcPr>
          <w:p w14:paraId="4C35D32B" w14:textId="7FB4E5D9" w:rsidR="00E67EE6" w:rsidRPr="00E67EE6" w:rsidRDefault="00EA4B53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7F2FCE0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4FDBF890" w14:textId="4E94E24E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DB885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509B417" w14:textId="08E96F03" w:rsidR="00E67EE6" w:rsidRPr="00E67EE6" w:rsidRDefault="00770C33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640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0" w:type="pct"/>
          </w:tcPr>
          <w:p w14:paraId="504EAB53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50F683D" w14:textId="080AF566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(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18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707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)</w:t>
            </w:r>
          </w:p>
        </w:tc>
      </w:tr>
      <w:tr w:rsidR="00E67EE6" w:rsidRPr="00E67EE6" w14:paraId="46BC4FFD" w14:textId="77777777" w:rsidTr="00E67EE6">
        <w:tc>
          <w:tcPr>
            <w:tcW w:w="2212" w:type="pct"/>
          </w:tcPr>
          <w:p w14:paraId="7D9E1CF0" w14:textId="3A567D21" w:rsidR="00E67EE6" w:rsidRPr="00E67EE6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59E2AD91" w:rsidR="00E67EE6" w:rsidRPr="00E67EE6" w:rsidRDefault="00EA4B53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2876C40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21E3B49E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858</w:t>
            </w:r>
            <w:r w:rsidR="00B518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871</w:t>
            </w:r>
          </w:p>
        </w:tc>
        <w:tc>
          <w:tcPr>
            <w:tcW w:w="140" w:type="pct"/>
          </w:tcPr>
          <w:p w14:paraId="274CA64A" w14:textId="77777777" w:rsidR="00E67EE6" w:rsidRPr="00E67EE6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4C1E33E0" w:rsidR="00E67EE6" w:rsidRPr="00E67EE6" w:rsidRDefault="00676F8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611</w:t>
            </w:r>
            <w:r w:rsidR="00E67EE6"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064</w:t>
            </w:r>
          </w:p>
        </w:tc>
      </w:tr>
    </w:tbl>
    <w:p w14:paraId="45732059" w14:textId="0BC2176D" w:rsidR="00E67EE6" w:rsidRDefault="00E67EE6"/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7"/>
        <w:gridCol w:w="912"/>
        <w:gridCol w:w="233"/>
        <w:gridCol w:w="859"/>
        <w:gridCol w:w="232"/>
        <w:gridCol w:w="1078"/>
        <w:gridCol w:w="233"/>
        <w:gridCol w:w="784"/>
        <w:gridCol w:w="234"/>
        <w:gridCol w:w="651"/>
        <w:gridCol w:w="233"/>
        <w:gridCol w:w="1075"/>
        <w:gridCol w:w="233"/>
        <w:gridCol w:w="976"/>
      </w:tblGrid>
      <w:tr w:rsidR="00740453" w:rsidRPr="00F5065B" w14:paraId="1E8877BA" w14:textId="77777777" w:rsidTr="00162CF1">
        <w:trPr>
          <w:tblHeader/>
        </w:trPr>
        <w:tc>
          <w:tcPr>
            <w:tcW w:w="1717" w:type="dxa"/>
            <w:vAlign w:val="bottom"/>
          </w:tcPr>
          <w:p w14:paraId="3A671843" w14:textId="10B68759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dxa"/>
            <w:gridSpan w:val="3"/>
            <w:vAlign w:val="bottom"/>
          </w:tcPr>
          <w:p w14:paraId="201AA7B8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2" w:type="dxa"/>
            <w:vAlign w:val="bottom"/>
          </w:tcPr>
          <w:p w14:paraId="39A10E78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7" w:type="dxa"/>
            <w:gridSpan w:val="9"/>
            <w:vAlign w:val="bottom"/>
          </w:tcPr>
          <w:p w14:paraId="72B4D626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65B" w:rsidRPr="00F5065B" w14:paraId="22EBC35A" w14:textId="77777777" w:rsidTr="00162CF1">
        <w:trPr>
          <w:tblHeader/>
        </w:trPr>
        <w:tc>
          <w:tcPr>
            <w:tcW w:w="1717" w:type="dxa"/>
            <w:vAlign w:val="bottom"/>
          </w:tcPr>
          <w:p w14:paraId="7465E13A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12" w:type="dxa"/>
            <w:vAlign w:val="bottom"/>
          </w:tcPr>
          <w:p w14:paraId="037E52EE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11C91AD" w14:textId="714221F1" w:rsidR="00F5065B" w:rsidRPr="00F5065B" w:rsidRDefault="00676F80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  <w:p w14:paraId="20401475" w14:textId="2F89FEF0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33" w:type="dxa"/>
            <w:vAlign w:val="bottom"/>
          </w:tcPr>
          <w:p w14:paraId="555D957C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23C8CBE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67F00E91" w14:textId="79C6C9F2" w:rsidR="00F5065B" w:rsidRPr="00F5065B" w:rsidRDefault="00676F80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="00F5065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32" w:type="dxa"/>
            <w:vAlign w:val="bottom"/>
          </w:tcPr>
          <w:p w14:paraId="7F6BBDB2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3595185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7C40D30" w14:textId="1F96FE95" w:rsidR="00F5065B" w:rsidRPr="00F5065B" w:rsidRDefault="00676F80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  <w:p w14:paraId="47A4E5A4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74993EE5" w14:textId="2DE12EE3" w:rsidR="00F5065B" w:rsidRPr="00F5065B" w:rsidRDefault="00676F80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33" w:type="dxa"/>
            <w:vAlign w:val="bottom"/>
          </w:tcPr>
          <w:p w14:paraId="360EC064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6EF79710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2B6B3FBE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  <w:vAlign w:val="bottom"/>
          </w:tcPr>
          <w:p w14:paraId="4C792A79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5F5F449D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D82103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3" w:type="dxa"/>
            <w:vAlign w:val="bottom"/>
          </w:tcPr>
          <w:p w14:paraId="52775218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1B25587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699F64D2" w14:textId="1FCA7534" w:rsidR="00F5065B" w:rsidRPr="00F5065B" w:rsidRDefault="00676F80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="00F5065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740453" w:rsidRPr="00F5065B" w14:paraId="56BCEB11" w14:textId="77777777" w:rsidTr="00162CF1">
        <w:trPr>
          <w:tblHeader/>
        </w:trPr>
        <w:tc>
          <w:tcPr>
            <w:tcW w:w="1717" w:type="dxa"/>
          </w:tcPr>
          <w:p w14:paraId="49B21F39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4" w:type="dxa"/>
            <w:gridSpan w:val="3"/>
          </w:tcPr>
          <w:p w14:paraId="5164AB2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" w:type="dxa"/>
          </w:tcPr>
          <w:p w14:paraId="1E067153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7" w:type="dxa"/>
            <w:gridSpan w:val="9"/>
          </w:tcPr>
          <w:p w14:paraId="7836508B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F5065B" w14:paraId="4DC88490" w14:textId="77777777" w:rsidTr="00162CF1">
        <w:tc>
          <w:tcPr>
            <w:tcW w:w="1717" w:type="dxa"/>
          </w:tcPr>
          <w:p w14:paraId="2892CDB5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22EA6D20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6692C56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5BD68C33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50CD59C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F99ADA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32B6978E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21E0EDE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4D130C5C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</w:tcPr>
          <w:p w14:paraId="6ECDF8AA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6EC98A6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CF0940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A2BDE1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</w:tcPr>
          <w:p w14:paraId="5F5B5493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7720" w:rsidRPr="00F5065B" w14:paraId="19EE815A" w14:textId="77777777" w:rsidTr="00162CF1">
        <w:tc>
          <w:tcPr>
            <w:tcW w:w="1717" w:type="dxa"/>
          </w:tcPr>
          <w:p w14:paraId="20925724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2" w:type="dxa"/>
          </w:tcPr>
          <w:p w14:paraId="2925B6DA" w14:textId="658D464A" w:rsidR="00187720" w:rsidRPr="00F5065B" w:rsidRDefault="00676F8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87720" w:rsidRPr="00F5065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83</w:t>
            </w:r>
          </w:p>
        </w:tc>
        <w:tc>
          <w:tcPr>
            <w:tcW w:w="233" w:type="dxa"/>
          </w:tcPr>
          <w:p w14:paraId="26E49A92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2B0A908F" w14:textId="7C44BFF9" w:rsidR="00187720" w:rsidRPr="00F5065B" w:rsidRDefault="00676F8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B46B1" w:rsidRPr="00FB46B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2" w:type="dxa"/>
          </w:tcPr>
          <w:p w14:paraId="4F58764B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BF0BDE" w14:textId="78397DF0" w:rsidR="00187720" w:rsidRPr="00F5065B" w:rsidRDefault="00676F8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454</w:t>
            </w:r>
            <w:r w:rsidR="00187720"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754</w:t>
            </w:r>
          </w:p>
        </w:tc>
        <w:tc>
          <w:tcPr>
            <w:tcW w:w="233" w:type="dxa"/>
          </w:tcPr>
          <w:p w14:paraId="2F36F75A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6ABBF7E8" w14:textId="61861FFA" w:rsidR="00187720" w:rsidRPr="00F5065B" w:rsidRDefault="00676F8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18" w:right="-12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7605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  <w:tc>
          <w:tcPr>
            <w:tcW w:w="234" w:type="dxa"/>
          </w:tcPr>
          <w:p w14:paraId="482272A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</w:tcPr>
          <w:p w14:paraId="6C95FFD5" w14:textId="67D2A5F1" w:rsidR="00187720" w:rsidRPr="00F5065B" w:rsidRDefault="00514FF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518475EE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AD067F" w14:textId="46C05DEF" w:rsidR="00187720" w:rsidRPr="00F5065B" w:rsidRDefault="00E669AF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247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5DF2A93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</w:tcPr>
          <w:p w14:paraId="1D712D95" w14:textId="3B6397EE" w:rsidR="00187720" w:rsidRPr="00F5065B" w:rsidRDefault="00676F8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442</w:t>
            </w:r>
            <w:r w:rsidR="005F483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788</w:t>
            </w:r>
          </w:p>
        </w:tc>
      </w:tr>
      <w:tr w:rsidR="00187720" w:rsidRPr="00F5065B" w14:paraId="1D14BB95" w14:textId="77777777" w:rsidTr="005F4832">
        <w:tc>
          <w:tcPr>
            <w:tcW w:w="1717" w:type="dxa"/>
          </w:tcPr>
          <w:p w14:paraId="6DE51376" w14:textId="05C5CFA1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eastAsia="Calibri" w:hAnsi="Angsana New" w:cs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 w:rsidRPr="00F5065B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12" w:type="dxa"/>
          </w:tcPr>
          <w:p w14:paraId="082897C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18541F64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6E44EE3B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2" w:type="dxa"/>
          </w:tcPr>
          <w:p w14:paraId="65744265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23103D6" w14:textId="77777777" w:rsidR="00187720" w:rsidRPr="00F5065B" w:rsidRDefault="00187720" w:rsidP="00187720">
            <w:pPr>
              <w:tabs>
                <w:tab w:val="clear" w:pos="680"/>
                <w:tab w:val="decimal" w:pos="698"/>
              </w:tabs>
              <w:ind w:left="-95" w:right="-120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  <w:p w14:paraId="2D6CE61C" w14:textId="77777777" w:rsidR="00187720" w:rsidRPr="00F5065B" w:rsidRDefault="00187720" w:rsidP="00187720">
            <w:pPr>
              <w:tabs>
                <w:tab w:val="clear" w:pos="680"/>
                <w:tab w:val="decimal" w:pos="698"/>
              </w:tabs>
              <w:ind w:left="-95" w:right="-120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  <w:p w14:paraId="59D4AD20" w14:textId="2A298DC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(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24</w:t>
            </w:r>
            <w:r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502</w:t>
            </w:r>
            <w:r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33" w:type="dxa"/>
          </w:tcPr>
          <w:p w14:paraId="4F028342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758B2C4F" w14:textId="16E045C1" w:rsidR="00187720" w:rsidRPr="00F5065B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  <w:t>-</w:t>
            </w:r>
          </w:p>
        </w:tc>
        <w:tc>
          <w:tcPr>
            <w:tcW w:w="234" w:type="dxa"/>
          </w:tcPr>
          <w:p w14:paraId="772FB8E6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</w:tcPr>
          <w:p w14:paraId="1CFD2743" w14:textId="405323DE" w:rsidR="00187720" w:rsidRPr="00F5065B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  <w:t>-</w:t>
            </w:r>
          </w:p>
        </w:tc>
        <w:tc>
          <w:tcPr>
            <w:tcW w:w="233" w:type="dxa"/>
          </w:tcPr>
          <w:p w14:paraId="36D7FBB3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7BE26C" w14:textId="44C59538" w:rsidR="00187720" w:rsidRPr="00F5065B" w:rsidRDefault="00676F80" w:rsidP="0012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239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707</w:t>
            </w:r>
          </w:p>
        </w:tc>
        <w:tc>
          <w:tcPr>
            <w:tcW w:w="233" w:type="dxa"/>
          </w:tcPr>
          <w:p w14:paraId="05AA02C8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5EFD6EA" w14:textId="288F0652" w:rsidR="00187720" w:rsidRPr="00F5065B" w:rsidRDefault="005F4832" w:rsidP="005F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795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87720" w:rsidRPr="00F5065B" w14:paraId="0176D6F4" w14:textId="77777777" w:rsidTr="00162CF1">
        <w:tc>
          <w:tcPr>
            <w:tcW w:w="1717" w:type="dxa"/>
          </w:tcPr>
          <w:p w14:paraId="3F6CFE2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dxa"/>
          </w:tcPr>
          <w:p w14:paraId="535FBCEB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ADF6288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06D3C91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5D6F883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087C0E" w14:textId="24054A05" w:rsidR="00187720" w:rsidRPr="00F5065B" w:rsidRDefault="00676F8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  <w:lang w:eastAsia="en-GB"/>
              </w:rPr>
              <w:t>430</w:t>
            </w:r>
            <w:r w:rsidR="00187720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  <w:lang w:eastAsia="en-GB"/>
              </w:rPr>
              <w:t>252</w:t>
            </w:r>
          </w:p>
        </w:tc>
        <w:tc>
          <w:tcPr>
            <w:tcW w:w="233" w:type="dxa"/>
          </w:tcPr>
          <w:p w14:paraId="178BDCF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</w:tcPr>
          <w:p w14:paraId="6BA9765A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F2E4D7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</w:tcPr>
          <w:p w14:paraId="0E5F7261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7EB3AF07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4E9DC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908777F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4DD1B8E" w14:textId="59453153" w:rsidR="00187720" w:rsidRPr="00F5065B" w:rsidRDefault="00676F8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420</w:t>
            </w:r>
            <w:r w:rsidR="005F48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993</w:t>
            </w:r>
          </w:p>
        </w:tc>
      </w:tr>
    </w:tbl>
    <w:p w14:paraId="5D143E9A" w14:textId="77777777" w:rsidR="002367F7" w:rsidRPr="00F5065B" w:rsidRDefault="002367F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BF03CC" w:rsidRPr="00F5065B" w14:paraId="1018B978" w14:textId="77777777" w:rsidTr="00297667">
        <w:tc>
          <w:tcPr>
            <w:tcW w:w="2196" w:type="pct"/>
          </w:tcPr>
          <w:p w14:paraId="2F1B00B5" w14:textId="77777777" w:rsidR="00BF03CC" w:rsidRPr="00F5065B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39F6E12B" w14:textId="77777777" w:rsidR="00BF03CC" w:rsidRPr="00F5065B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F28F80D" w14:textId="77777777" w:rsidR="00BF03CC" w:rsidRPr="00F5065B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71C0E4DC" w14:textId="77777777" w:rsidR="00BF03CC" w:rsidRPr="00F5065B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65B" w:rsidRPr="00F5065B" w14:paraId="5FC403CB" w14:textId="77777777" w:rsidTr="00297667">
        <w:tc>
          <w:tcPr>
            <w:tcW w:w="2196" w:type="pct"/>
            <w:shd w:val="clear" w:color="auto" w:fill="auto"/>
          </w:tcPr>
          <w:p w14:paraId="1F8FF9A7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716932F6" w14:textId="6FB8DFF1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5065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5065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6BD50984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DAFA6C" w14:textId="47425111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9C5E99B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FE07C" w14:textId="5C081EA2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5065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5065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</w:tcPr>
          <w:p w14:paraId="6873D494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3EAF224F" w14:textId="0EA94A05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65B" w:rsidRPr="00F5065B" w14:paraId="4C59274C" w14:textId="77777777" w:rsidTr="00297667">
        <w:tc>
          <w:tcPr>
            <w:tcW w:w="2196" w:type="pct"/>
            <w:shd w:val="clear" w:color="auto" w:fill="auto"/>
          </w:tcPr>
          <w:p w14:paraId="7DD26D71" w14:textId="288DDC7B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</w:tcPr>
          <w:p w14:paraId="0CBD7B12" w14:textId="57725C6C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5C270E1F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559805" w14:textId="00181B06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2BB5F313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7E3AF205" w14:textId="790776EC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7" w:type="pct"/>
          </w:tcPr>
          <w:p w14:paraId="3663AD04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28F14E64" w14:textId="3DE8E828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F5065B" w:rsidRPr="00F5065B" w14:paraId="137D5343" w14:textId="77777777" w:rsidTr="00297667">
        <w:tc>
          <w:tcPr>
            <w:tcW w:w="2196" w:type="pct"/>
          </w:tcPr>
          <w:p w14:paraId="134567B4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68A816BE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065B" w:rsidRPr="00F5065B" w14:paraId="6A0A97CC" w14:textId="77777777" w:rsidTr="00297667">
        <w:tc>
          <w:tcPr>
            <w:tcW w:w="2196" w:type="pct"/>
          </w:tcPr>
          <w:p w14:paraId="49EFFBD1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69C6FE6" w14:textId="708A21D7" w:rsidR="00F5065B" w:rsidRPr="00C36A01" w:rsidRDefault="00C36A01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6A0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A7D7E69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6729EF" w14:textId="63B77C41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07A9D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2C82C5" w14:textId="2198300C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720</w:t>
            </w:r>
            <w:r w:rsidR="003F180E" w:rsidRPr="003F18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265</w:t>
            </w:r>
          </w:p>
        </w:tc>
        <w:tc>
          <w:tcPr>
            <w:tcW w:w="137" w:type="pct"/>
          </w:tcPr>
          <w:p w14:paraId="54A1A013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5786D0F1" w14:textId="11B87E78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647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695</w:t>
            </w:r>
          </w:p>
        </w:tc>
      </w:tr>
      <w:tr w:rsidR="00F5065B" w:rsidRPr="00F5065B" w14:paraId="62835742" w14:textId="77777777" w:rsidTr="00297667">
        <w:tc>
          <w:tcPr>
            <w:tcW w:w="2196" w:type="pct"/>
          </w:tcPr>
          <w:p w14:paraId="37C7D299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7E411D67" w:rsidR="00F5065B" w:rsidRPr="00C36A01" w:rsidRDefault="00C36A01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36A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4F92066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7B025B7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2355499D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720</w:t>
            </w:r>
            <w:r w:rsidR="003F180E" w:rsidRPr="003F180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137" w:type="pct"/>
          </w:tcPr>
          <w:p w14:paraId="315B065F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2718224B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647</w:t>
            </w:r>
            <w:r w:rsidR="00F5065B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695</w:t>
            </w:r>
          </w:p>
        </w:tc>
      </w:tr>
      <w:tr w:rsidR="00F5065B" w:rsidRPr="00F5065B" w14:paraId="5AC9099B" w14:textId="77777777" w:rsidTr="009C0002">
        <w:tc>
          <w:tcPr>
            <w:tcW w:w="2196" w:type="pct"/>
            <w:shd w:val="clear" w:color="auto" w:fill="auto"/>
          </w:tcPr>
          <w:p w14:paraId="457E4BFC" w14:textId="2BE5E828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1935E12F" w14:textId="6B7B8B5F" w:rsidR="00F5065B" w:rsidRPr="00C36A01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430C8B5C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4B269B" w14:textId="4B2BD44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0514EE84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F0EE824" w14:textId="0C704C4D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9EC6AAB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0DC507CD" w14:textId="645E3050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065B" w:rsidRPr="00F5065B" w14:paraId="408AE8FC" w14:textId="77777777" w:rsidTr="009C0002">
        <w:tc>
          <w:tcPr>
            <w:tcW w:w="2196" w:type="pct"/>
          </w:tcPr>
          <w:p w14:paraId="6D8259BF" w14:textId="2E0819DA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804" w:type="pct"/>
            <w:gridSpan w:val="7"/>
          </w:tcPr>
          <w:p w14:paraId="3CB9D771" w14:textId="7D9EA4B5" w:rsidR="00F5065B" w:rsidRPr="00C36A01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065B" w:rsidRPr="00F5065B" w14:paraId="22A97244" w14:textId="77777777" w:rsidTr="009C0002">
        <w:tc>
          <w:tcPr>
            <w:tcW w:w="2196" w:type="pct"/>
          </w:tcPr>
          <w:p w14:paraId="2C18EAB5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52F0EF74" w14:textId="2311F2A1" w:rsidR="00F5065B" w:rsidRPr="00C36A01" w:rsidRDefault="00C36A01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6A0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01F1CD8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4A24CEE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16E24B9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983A267" w14:textId="7DFD35A9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90280D" w:rsidRPr="009028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216</w:t>
            </w:r>
          </w:p>
        </w:tc>
        <w:tc>
          <w:tcPr>
            <w:tcW w:w="137" w:type="pct"/>
          </w:tcPr>
          <w:p w14:paraId="69FA110C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396CEC13" w14:textId="0E1A4E71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151</w:t>
            </w:r>
          </w:p>
        </w:tc>
      </w:tr>
      <w:tr w:rsidR="00F5065B" w:rsidRPr="00F5065B" w14:paraId="689EC1CB" w14:textId="77777777" w:rsidTr="009C0002">
        <w:tc>
          <w:tcPr>
            <w:tcW w:w="2196" w:type="pct"/>
          </w:tcPr>
          <w:p w14:paraId="59915A9E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84E36EA" w14:textId="0295C7DC" w:rsidR="00F5065B" w:rsidRPr="00C36A01" w:rsidRDefault="00C36A01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36A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B9D8ED8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67DB428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2F754B82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1DE800F" w14:textId="0FF27C17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</w:t>
            </w:r>
            <w:r w:rsidR="0090280D" w:rsidRPr="00902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37" w:type="pct"/>
          </w:tcPr>
          <w:p w14:paraId="0FE3A462" w14:textId="77777777" w:rsidR="00F5065B" w:rsidRPr="00F5065B" w:rsidRDefault="00F5065B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25EA6B" w14:textId="0B8A2094" w:rsidR="00F5065B" w:rsidRPr="00F5065B" w:rsidRDefault="00676F80" w:rsidP="00F50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43</w:t>
            </w:r>
            <w:r w:rsidR="00F5065B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151</w:t>
            </w:r>
          </w:p>
        </w:tc>
      </w:tr>
    </w:tbl>
    <w:p w14:paraId="360AA137" w14:textId="2D7D680E" w:rsidR="00187720" w:rsidRPr="00F5065B" w:rsidRDefault="001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620"/>
        <w:gridCol w:w="180"/>
        <w:gridCol w:w="1440"/>
      </w:tblGrid>
      <w:tr w:rsidR="00676F80" w:rsidRPr="00676F80" w14:paraId="0798E025" w14:textId="77777777" w:rsidTr="00676F80">
        <w:trPr>
          <w:cantSplit/>
          <w:trHeight w:val="70"/>
          <w:tblHeader/>
        </w:trPr>
        <w:tc>
          <w:tcPr>
            <w:tcW w:w="6030" w:type="dxa"/>
            <w:vAlign w:val="bottom"/>
          </w:tcPr>
          <w:p w14:paraId="35D9467C" w14:textId="77777777" w:rsidR="00676F80" w:rsidRPr="00676F80" w:rsidRDefault="00676F80" w:rsidP="00A872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B71CB80" w14:textId="77777777" w:rsidR="00676F80" w:rsidRPr="00676F80" w:rsidRDefault="00676F80" w:rsidP="00A872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6F80" w:rsidRPr="00676F80" w14:paraId="58D29F32" w14:textId="77777777" w:rsidTr="00676F80">
        <w:trPr>
          <w:cantSplit/>
          <w:trHeight w:val="198"/>
          <w:tblHeader/>
        </w:trPr>
        <w:tc>
          <w:tcPr>
            <w:tcW w:w="6030" w:type="dxa"/>
            <w:shd w:val="clear" w:color="auto" w:fill="auto"/>
            <w:vAlign w:val="bottom"/>
          </w:tcPr>
          <w:p w14:paraId="0EDB9BA0" w14:textId="77777777" w:rsidR="00676F80" w:rsidRPr="00676F80" w:rsidRDefault="00676F80" w:rsidP="00A872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เงินกู้ยืม</w:t>
            </w:r>
            <w:r w:rsidRPr="00676F80" w:rsidDel="005411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gridSpan w:val="3"/>
            <w:vAlign w:val="bottom"/>
          </w:tcPr>
          <w:p w14:paraId="19EDF4BC" w14:textId="6D5638B0" w:rsidR="00676F80" w:rsidRPr="00052FFB" w:rsidRDefault="00676F80" w:rsidP="00A8725E">
            <w:pPr>
              <w:pStyle w:val="acctmergecolhdg"/>
              <w:spacing w:line="240" w:lineRule="auto"/>
              <w:ind w:left="-83" w:right="-82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2FF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52F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052F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052FF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052F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  <w:r w:rsidRPr="00052F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52F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</w:t>
            </w:r>
            <w:r w:rsidRPr="00052FF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052F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052F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052F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052FF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052F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676F80" w:rsidRPr="00676F80" w14:paraId="09CD0312" w14:textId="77777777" w:rsidTr="00676F80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23322545" w14:textId="77777777" w:rsidR="00676F80" w:rsidRPr="00676F80" w:rsidRDefault="00676F80" w:rsidP="00A872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  <w:vAlign w:val="bottom"/>
          </w:tcPr>
          <w:p w14:paraId="55CC9551" w14:textId="6697A474" w:rsidR="00676F80" w:rsidRPr="00676F80" w:rsidRDefault="00676F80" w:rsidP="00A8725E">
            <w:pPr>
              <w:pStyle w:val="acctmergecolhdg"/>
              <w:spacing w:line="240" w:lineRule="auto"/>
              <w:ind w:left="-83" w:right="-82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6F8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</w:tcPr>
          <w:p w14:paraId="248928AF" w14:textId="77777777" w:rsidR="00676F80" w:rsidRPr="00676F80" w:rsidRDefault="00676F80" w:rsidP="00A872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3CEA7666" w14:textId="0A0B28A4" w:rsidR="00676F80" w:rsidRPr="00676F80" w:rsidRDefault="00676F80" w:rsidP="00A872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676F80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676F80" w:rsidRPr="00676F80" w14:paraId="7109A049" w14:textId="77777777" w:rsidTr="00676F80">
        <w:trPr>
          <w:cantSplit/>
          <w:tblHeader/>
        </w:trPr>
        <w:tc>
          <w:tcPr>
            <w:tcW w:w="6030" w:type="dxa"/>
            <w:vAlign w:val="bottom"/>
          </w:tcPr>
          <w:p w14:paraId="18FB7F1E" w14:textId="77777777" w:rsidR="00676F80" w:rsidRPr="00676F80" w:rsidRDefault="00676F80" w:rsidP="00A872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3485082" w14:textId="5BBE09DE" w:rsidR="00676F80" w:rsidRPr="00676F80" w:rsidRDefault="00676F80" w:rsidP="00A872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08453DF5" w14:textId="77777777" w:rsidR="00676F80" w:rsidRPr="00676F80" w:rsidRDefault="00676F80" w:rsidP="00A872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6366925B" w14:textId="77777777" w:rsidR="00676F80" w:rsidRPr="00676F80" w:rsidRDefault="00676F80" w:rsidP="00A872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</w:tr>
      <w:tr w:rsidR="00676F80" w:rsidRPr="00676F80" w14:paraId="2FC0904C" w14:textId="77777777" w:rsidTr="00676F80">
        <w:trPr>
          <w:cantSplit/>
          <w:trHeight w:val="189"/>
        </w:trPr>
        <w:tc>
          <w:tcPr>
            <w:tcW w:w="6030" w:type="dxa"/>
          </w:tcPr>
          <w:p w14:paraId="19570F60" w14:textId="77777777" w:rsidR="00676F80" w:rsidRPr="00676F80" w:rsidRDefault="00676F80" w:rsidP="00A8725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3BF59D48" w14:textId="5EBDC8D7" w:rsidR="00676F80" w:rsidRPr="00676F80" w:rsidRDefault="00676F80" w:rsidP="00A8725E">
            <w:pPr>
              <w:pStyle w:val="acctfourfigures"/>
              <w:tabs>
                <w:tab w:val="clear" w:pos="765"/>
              </w:tabs>
              <w:spacing w:line="240" w:lineRule="auto"/>
              <w:ind w:left="629" w:right="11" w:hanging="7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589FB0F7" w14:textId="77777777" w:rsidR="00676F80" w:rsidRPr="00676F80" w:rsidRDefault="00676F80" w:rsidP="00A87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4DD75" w14:textId="62FF87BD" w:rsidR="00676F80" w:rsidRPr="00676F80" w:rsidRDefault="00676F80" w:rsidP="00A8725E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</w:tr>
      <w:tr w:rsidR="00676F80" w:rsidRPr="00676F80" w14:paraId="006CF36A" w14:textId="77777777" w:rsidTr="00676F80">
        <w:trPr>
          <w:cantSplit/>
        </w:trPr>
        <w:tc>
          <w:tcPr>
            <w:tcW w:w="6030" w:type="dxa"/>
          </w:tcPr>
          <w:p w14:paraId="096C6F55" w14:textId="77777777" w:rsidR="00676F80" w:rsidRPr="00676F80" w:rsidRDefault="00676F80" w:rsidP="00A87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1FF7C5F1" w14:textId="77777777" w:rsidR="00676F80" w:rsidRPr="00676F80" w:rsidRDefault="00676F80" w:rsidP="00A87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F717744" w14:textId="77777777" w:rsidR="00676F80" w:rsidRPr="00676F80" w:rsidRDefault="00676F80" w:rsidP="00A87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EF9638D" w14:textId="3380D1CA" w:rsidR="00676F80" w:rsidRPr="00676F80" w:rsidRDefault="00676F80" w:rsidP="00A8725E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809</w:t>
            </w:r>
          </w:p>
        </w:tc>
      </w:tr>
    </w:tbl>
    <w:p w14:paraId="2FB1D64C" w14:textId="77777777" w:rsidR="00676F80" w:rsidRDefault="0067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553040B6" w14:textId="77777777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2CFDE1D" w:rsidR="00BB102D" w:rsidRPr="00584616" w:rsidRDefault="00BB102D" w:rsidP="0098238C">
      <w:pPr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93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783"/>
        <w:gridCol w:w="990"/>
        <w:gridCol w:w="236"/>
        <w:gridCol w:w="983"/>
        <w:gridCol w:w="6"/>
        <w:gridCol w:w="260"/>
        <w:gridCol w:w="6"/>
        <w:gridCol w:w="990"/>
        <w:gridCol w:w="280"/>
        <w:gridCol w:w="974"/>
        <w:gridCol w:w="6"/>
      </w:tblGrid>
      <w:tr w:rsidR="00BB102D" w:rsidRPr="00BB102D" w14:paraId="36C49647" w14:textId="77777777" w:rsidTr="002C00E3">
        <w:trPr>
          <w:gridAfter w:val="1"/>
          <w:wAfter w:w="6" w:type="dxa"/>
          <w:trHeight w:val="385"/>
          <w:tblHeader/>
        </w:trPr>
        <w:tc>
          <w:tcPr>
            <w:tcW w:w="3807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  <w:gridSpan w:val="2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E43" w:rsidRPr="00BB102D" w14:paraId="5A44E003" w14:textId="77777777" w:rsidTr="002C00E3">
        <w:trPr>
          <w:trHeight w:val="385"/>
          <w:tblHeader/>
        </w:trPr>
        <w:tc>
          <w:tcPr>
            <w:tcW w:w="3807" w:type="dxa"/>
          </w:tcPr>
          <w:p w14:paraId="2EC5FD0F" w14:textId="77777777" w:rsidR="004B2E43" w:rsidRPr="00BB102D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7C89E510" w14:textId="62E37DBF" w:rsidR="004B2E43" w:rsidRPr="00BB102D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594FE" w14:textId="57919F9F" w:rsidR="004B2E43" w:rsidRPr="0026063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9D1A99E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B64E7F7" w14:textId="3C86F8CB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  <w:gridSpan w:val="2"/>
          </w:tcPr>
          <w:p w14:paraId="1923D935" w14:textId="77777777" w:rsidR="004B2E43" w:rsidRPr="00BB102D" w:rsidRDefault="004B2E43" w:rsidP="004B2E43">
            <w:pPr>
              <w:pStyle w:val="BodyText"/>
              <w:tabs>
                <w:tab w:val="clear" w:pos="227"/>
                <w:tab w:val="left" w:pos="106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507E14" w14:textId="4FB50068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0" w:type="dxa"/>
          </w:tcPr>
          <w:p w14:paraId="1E01851B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3B5C2D5B" w14:textId="52EE1086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B2E43" w:rsidRPr="00BB102D" w14:paraId="74418479" w14:textId="77777777" w:rsidTr="002C00E3">
        <w:trPr>
          <w:trHeight w:val="385"/>
          <w:tblHeader/>
        </w:trPr>
        <w:tc>
          <w:tcPr>
            <w:tcW w:w="3807" w:type="dxa"/>
          </w:tcPr>
          <w:p w14:paraId="45F99B0E" w14:textId="28C47FD2" w:rsidR="004B2E43" w:rsidRPr="00D85A54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3" w:type="dxa"/>
          </w:tcPr>
          <w:p w14:paraId="13BE36EA" w14:textId="069A0DEB" w:rsidR="004B2E43" w:rsidRPr="004D7893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034D65C9" w14:textId="73B1CA82" w:rsidR="004B2E43" w:rsidRPr="0026063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B467B07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EA9F6C" w14:textId="1710B4D8" w:rsidR="004B2E43" w:rsidRPr="00BB102D" w:rsidRDefault="00676F80" w:rsidP="004B2E43">
            <w:pPr>
              <w:pStyle w:val="BodyText"/>
              <w:spacing w:after="0" w:line="240" w:lineRule="auto"/>
              <w:ind w:left="-167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gridSpan w:val="2"/>
          </w:tcPr>
          <w:p w14:paraId="68F2E7F2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B91677" w14:textId="6C590592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80" w:type="dxa"/>
          </w:tcPr>
          <w:p w14:paraId="5C9FAE1E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74E79B66" w14:textId="2596361F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30C51" w:rsidRPr="00BB102D" w14:paraId="43280C49" w14:textId="77777777" w:rsidTr="002C00E3">
        <w:trPr>
          <w:gridAfter w:val="1"/>
          <w:wAfter w:w="6" w:type="dxa"/>
          <w:trHeight w:val="209"/>
          <w:tblHeader/>
        </w:trPr>
        <w:tc>
          <w:tcPr>
            <w:tcW w:w="3807" w:type="dxa"/>
          </w:tcPr>
          <w:p w14:paraId="1F52B8C5" w14:textId="77777777" w:rsidR="00B30C51" w:rsidRPr="00BB102D" w:rsidRDefault="00B30C51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38723B3" w14:textId="77777777" w:rsidR="00B30C51" w:rsidRPr="00BB102D" w:rsidRDefault="00B30C51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hideMark/>
          </w:tcPr>
          <w:p w14:paraId="32716478" w14:textId="77777777" w:rsidR="00B30C51" w:rsidRPr="00BB102D" w:rsidRDefault="00B30C51" w:rsidP="009823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00E3" w:rsidRPr="00BB102D" w14:paraId="1BE5F349" w14:textId="77777777" w:rsidTr="002C00E3">
        <w:trPr>
          <w:gridAfter w:val="1"/>
          <w:wAfter w:w="6" w:type="dxa"/>
          <w:trHeight w:val="353"/>
        </w:trPr>
        <w:tc>
          <w:tcPr>
            <w:tcW w:w="3807" w:type="dxa"/>
          </w:tcPr>
          <w:p w14:paraId="4F98790E" w14:textId="15686924" w:rsidR="002C00E3" w:rsidRPr="00BB102D" w:rsidRDefault="002C00E3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83" w:type="dxa"/>
          </w:tcPr>
          <w:p w14:paraId="2768F172" w14:textId="77777777" w:rsidR="002C00E3" w:rsidRPr="00BB102D" w:rsidRDefault="002C00E3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035BD0" w14:textId="77777777" w:rsidR="002C00E3" w:rsidRPr="00BB102D" w:rsidRDefault="002C00E3" w:rsidP="009823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7627" w:rsidRPr="00BB102D" w14:paraId="4C4E8B45" w14:textId="77777777" w:rsidTr="00584616">
        <w:trPr>
          <w:gridAfter w:val="1"/>
          <w:wAfter w:w="6" w:type="dxa"/>
          <w:trHeight w:val="60"/>
        </w:trPr>
        <w:tc>
          <w:tcPr>
            <w:tcW w:w="3807" w:type="dxa"/>
          </w:tcPr>
          <w:p w14:paraId="498084B6" w14:textId="353E5CE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6270154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EE2D5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1297D" w:rsidRPr="00BB102D" w14:paraId="695266F9" w14:textId="77777777" w:rsidTr="0026063D">
        <w:trPr>
          <w:trHeight w:val="399"/>
        </w:trPr>
        <w:tc>
          <w:tcPr>
            <w:tcW w:w="3807" w:type="dxa"/>
          </w:tcPr>
          <w:p w14:paraId="726C2B4D" w14:textId="225538E6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3AC6208F" w14:textId="15F45908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BE3E4" w14:textId="65321FDC" w:rsidR="0061297D" w:rsidRPr="00B41FC3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765</w:t>
            </w:r>
            <w:r w:rsidR="00234000" w:rsidRPr="002340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236" w:type="dxa"/>
          </w:tcPr>
          <w:p w14:paraId="57C288C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D062A29" w14:textId="2589E507" w:rsidR="0061297D" w:rsidRPr="00DE5448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66" w:type="dxa"/>
            <w:gridSpan w:val="2"/>
          </w:tcPr>
          <w:p w14:paraId="508C480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3116D" w14:textId="028B3283" w:rsidR="0061297D" w:rsidRPr="00F515F5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573</w:t>
            </w:r>
            <w:r w:rsidR="00234000" w:rsidRPr="002340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280" w:type="dxa"/>
          </w:tcPr>
          <w:p w14:paraId="60B04BE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65BC2F0" w14:textId="152B4353" w:rsidR="0061297D" w:rsidRPr="00DE5448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61297D" w:rsidRPr="00BB102D" w14:paraId="7012C8D5" w14:textId="77777777" w:rsidTr="0026063D">
        <w:trPr>
          <w:trHeight w:val="399"/>
        </w:trPr>
        <w:tc>
          <w:tcPr>
            <w:tcW w:w="3807" w:type="dxa"/>
          </w:tcPr>
          <w:p w14:paraId="3E8653BA" w14:textId="1D135634" w:rsidR="0061297D" w:rsidRPr="00C4261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83" w:type="dxa"/>
          </w:tcPr>
          <w:p w14:paraId="4246DA5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184B" w14:textId="6A52B10F" w:rsidR="0061297D" w:rsidRPr="000B6CF1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7C32C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847453A" w14:textId="44541FBF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1379E88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9A6CB" w14:textId="5C13D878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C1075F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E8B463F" w14:textId="2BAD502D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57DE46F8" w14:textId="77777777" w:rsidTr="0026063D">
        <w:trPr>
          <w:trHeight w:val="399"/>
        </w:trPr>
        <w:tc>
          <w:tcPr>
            <w:tcW w:w="3807" w:type="dxa"/>
          </w:tcPr>
          <w:p w14:paraId="31F23538" w14:textId="41497342" w:rsidR="0061297D" w:rsidRPr="00F250B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33F0869A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892F2" w14:textId="407A2EDB" w:rsidR="0061297D" w:rsidRPr="0003217F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234000" w:rsidRPr="002340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1FDA0EF4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B7C7398" w14:textId="000728C4" w:rsidR="0061297D" w:rsidRPr="003C1D64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66" w:type="dxa"/>
            <w:gridSpan w:val="2"/>
          </w:tcPr>
          <w:p w14:paraId="406B569A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61740" w14:textId="6A12DF8A" w:rsidR="0061297D" w:rsidRPr="0003217F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742</w:t>
            </w:r>
          </w:p>
        </w:tc>
        <w:tc>
          <w:tcPr>
            <w:tcW w:w="280" w:type="dxa"/>
          </w:tcPr>
          <w:p w14:paraId="4616F32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979FCA5" w14:textId="361D7100" w:rsidR="0061297D" w:rsidRPr="003C1D64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</w:tr>
      <w:tr w:rsidR="00867868" w:rsidRPr="00BB102D" w14:paraId="369DE2E6" w14:textId="77777777" w:rsidTr="0026063D">
        <w:trPr>
          <w:trHeight w:val="399"/>
        </w:trPr>
        <w:tc>
          <w:tcPr>
            <w:tcW w:w="3807" w:type="dxa"/>
          </w:tcPr>
          <w:p w14:paraId="332B4062" w14:textId="61868666" w:rsidR="00867868" w:rsidRPr="00F250B5" w:rsidRDefault="00867868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1D51B0CB" w14:textId="77777777" w:rsidR="00867868" w:rsidRPr="00BB102D" w:rsidRDefault="00867868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F81045" w14:textId="006242F6" w:rsidR="00867868" w:rsidRPr="00234000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8D4365" w:rsidRPr="008D43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236" w:type="dxa"/>
          </w:tcPr>
          <w:p w14:paraId="04950D92" w14:textId="77777777" w:rsidR="00867868" w:rsidRPr="00BB102D" w:rsidRDefault="00867868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5366018" w14:textId="122D2B02" w:rsidR="00867868" w:rsidRPr="00E922C3" w:rsidRDefault="008D4365" w:rsidP="008D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142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7211728D" w14:textId="77777777" w:rsidR="00867868" w:rsidRPr="00BB102D" w:rsidRDefault="00867868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647267" w14:textId="6C23CC83" w:rsidR="00867868" w:rsidRPr="0030002E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E801FB" w:rsidRPr="00E801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280" w:type="dxa"/>
          </w:tcPr>
          <w:p w14:paraId="0285918B" w14:textId="77777777" w:rsidR="00867868" w:rsidRPr="00BB102D" w:rsidRDefault="00867868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92D36D8" w14:textId="0161EC9D" w:rsidR="00867868" w:rsidRPr="00E922C3" w:rsidRDefault="00E801FB" w:rsidP="008D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005BF134" w14:textId="77777777" w:rsidTr="0026063D">
        <w:trPr>
          <w:trHeight w:val="399"/>
        </w:trPr>
        <w:tc>
          <w:tcPr>
            <w:tcW w:w="3807" w:type="dxa"/>
          </w:tcPr>
          <w:p w14:paraId="528762E7" w14:textId="53085B84" w:rsidR="0061297D" w:rsidRPr="00F250B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2EEA077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E42DD" w14:textId="125C2489" w:rsidR="0061297D" w:rsidRPr="0003217F" w:rsidRDefault="008D4365" w:rsidP="00444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C80D2D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5AE389D" w14:textId="20546B47" w:rsidR="0061297D" w:rsidRPr="003C1D64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66" w:type="dxa"/>
            <w:gridSpan w:val="2"/>
          </w:tcPr>
          <w:p w14:paraId="57BE9A8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B1AED" w14:textId="34ED71FF" w:rsidR="0061297D" w:rsidRPr="0003217F" w:rsidRDefault="008D4365" w:rsidP="008D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484CB3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574E402" w14:textId="7657E8FE" w:rsidR="0061297D" w:rsidRPr="003C1D64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61297D" w:rsidRPr="00BB102D" w14:paraId="6F805595" w14:textId="77777777" w:rsidTr="0026063D">
        <w:trPr>
          <w:trHeight w:val="399"/>
        </w:trPr>
        <w:tc>
          <w:tcPr>
            <w:tcW w:w="3807" w:type="dxa"/>
          </w:tcPr>
          <w:p w14:paraId="35AD7544" w14:textId="092051E3" w:rsidR="0061297D" w:rsidRPr="00F250B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A78880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0B3F" w14:textId="2A4CB76E" w:rsidR="0061297D" w:rsidRPr="0003217F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109</w:t>
            </w:r>
            <w:r w:rsidR="00234000" w:rsidRPr="002340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021</w:t>
            </w:r>
          </w:p>
        </w:tc>
        <w:tc>
          <w:tcPr>
            <w:tcW w:w="236" w:type="dxa"/>
          </w:tcPr>
          <w:p w14:paraId="72474B26" w14:textId="77777777" w:rsidR="0061297D" w:rsidRPr="00CB06C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341AD3C9" w14:textId="2EAEC957" w:rsidR="0061297D" w:rsidRPr="003C1D64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66" w:type="dxa"/>
            <w:gridSpan w:val="2"/>
          </w:tcPr>
          <w:p w14:paraId="043B9DEA" w14:textId="77777777" w:rsidR="0061297D" w:rsidRPr="003C1D64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FF4" w14:textId="170A98EF" w:rsidR="0061297D" w:rsidRPr="0003217F" w:rsidRDefault="00676F80" w:rsidP="00D16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0BA7BB74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3CCF15B3" w14:textId="7FE5EAC5" w:rsidR="0061297D" w:rsidRPr="003C1D64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05E511A2" w14:textId="77777777" w:rsidTr="0026063D">
        <w:trPr>
          <w:trHeight w:val="399"/>
        </w:trPr>
        <w:tc>
          <w:tcPr>
            <w:tcW w:w="3807" w:type="dxa"/>
          </w:tcPr>
          <w:p w14:paraId="5C729EBE" w14:textId="7D63DC58" w:rsidR="0061297D" w:rsidRPr="00C4261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3440D67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34E0" w14:textId="73F20DEB" w:rsidR="0061297D" w:rsidRPr="00913FE7" w:rsidRDefault="00676F80" w:rsidP="0023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960</w:t>
            </w:r>
            <w:r w:rsidR="00234000" w:rsidRPr="002340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236" w:type="dxa"/>
          </w:tcPr>
          <w:p w14:paraId="09A93E3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3CC44003" w14:textId="4AF5EC58" w:rsidR="0061297D" w:rsidRPr="003C1D64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6" w:type="dxa"/>
            <w:gridSpan w:val="2"/>
          </w:tcPr>
          <w:p w14:paraId="4FD874E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A1A6" w14:textId="515A5013" w:rsidR="0061297D" w:rsidRPr="00913FE7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659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280" w:type="dxa"/>
          </w:tcPr>
          <w:p w14:paraId="6C2E22D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40FB5B29" w14:textId="1395BEBC" w:rsidR="0061297D" w:rsidRPr="00913FE7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tr w:rsidR="0061297D" w:rsidRPr="00BB102D" w14:paraId="5E353C5E" w14:textId="77777777" w:rsidTr="0026063D">
        <w:trPr>
          <w:trHeight w:val="399"/>
        </w:trPr>
        <w:tc>
          <w:tcPr>
            <w:tcW w:w="3807" w:type="dxa"/>
          </w:tcPr>
          <w:p w14:paraId="19454CFB" w14:textId="21B1E447" w:rsidR="0061297D" w:rsidRPr="00F74F1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hanging="70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12A6E99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5ED77E96" w:rsidR="0061297D" w:rsidRPr="000B6CF1" w:rsidRDefault="0023400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0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109</w:t>
            </w:r>
            <w:r w:rsidRPr="002340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018</w:t>
            </w:r>
            <w:r w:rsidRPr="0023400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6D2D0C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10660A97" w14:textId="47B2F423" w:rsidR="0061297D" w:rsidRPr="00DE544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35B1059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0A2C3D06" w:rsidR="0061297D" w:rsidRPr="00B41FC3" w:rsidRDefault="0030002E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05D2C2A6" w:rsidR="0061297D" w:rsidRPr="00DE544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29D99F8D" w14:textId="77777777" w:rsidTr="0026063D">
        <w:trPr>
          <w:trHeight w:val="399"/>
        </w:trPr>
        <w:tc>
          <w:tcPr>
            <w:tcW w:w="3807" w:type="dxa"/>
          </w:tcPr>
          <w:p w14:paraId="38D1986D" w14:textId="03DEB6C3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5BD1558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0BEAF389" w:rsidR="0061297D" w:rsidRPr="000B6CF1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851</w:t>
            </w:r>
            <w:r w:rsidR="00234000" w:rsidRPr="002340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36" w:type="dxa"/>
          </w:tcPr>
          <w:p w14:paraId="6F6F97F1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140D3ABB" w:rsidR="0061297D" w:rsidRPr="00BB102D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66" w:type="dxa"/>
            <w:gridSpan w:val="2"/>
          </w:tcPr>
          <w:p w14:paraId="4CBEC00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497A48AD" w:rsidR="0061297D" w:rsidRPr="00BB102D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659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280" w:type="dxa"/>
          </w:tcPr>
          <w:p w14:paraId="4A682728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4B89D8B7" w:rsidR="0061297D" w:rsidRPr="00BB102D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tr w:rsidR="00035A25" w:rsidRPr="00584616" w14:paraId="0F9AFFCD" w14:textId="77777777" w:rsidTr="009C0002">
        <w:trPr>
          <w:gridAfter w:val="1"/>
          <w:wAfter w:w="6" w:type="dxa"/>
          <w:trHeight w:val="352"/>
        </w:trPr>
        <w:tc>
          <w:tcPr>
            <w:tcW w:w="3807" w:type="dxa"/>
          </w:tcPr>
          <w:p w14:paraId="5AE97A0E" w14:textId="77777777" w:rsidR="00035A25" w:rsidRPr="009C0002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9FC5F13" w14:textId="77777777" w:rsidR="00035A25" w:rsidRPr="00584616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725" w:type="dxa"/>
            <w:gridSpan w:val="9"/>
          </w:tcPr>
          <w:p w14:paraId="71D83CA2" w14:textId="77777777" w:rsidR="00035A25" w:rsidRPr="00584616" w:rsidRDefault="00035A25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</w:tr>
      <w:tr w:rsidR="007406BC" w:rsidRPr="00BB102D" w14:paraId="5488D904" w14:textId="77777777" w:rsidTr="009C0002">
        <w:trPr>
          <w:gridAfter w:val="1"/>
          <w:wAfter w:w="6" w:type="dxa"/>
          <w:trHeight w:val="399"/>
        </w:trPr>
        <w:tc>
          <w:tcPr>
            <w:tcW w:w="3807" w:type="dxa"/>
          </w:tcPr>
          <w:p w14:paraId="2AB867D8" w14:textId="77777777" w:rsidR="007406BC" w:rsidRPr="00D85A54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7F7496F1" w14:textId="77777777" w:rsidR="007406BC" w:rsidRPr="005F27D3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shd w:val="clear" w:color="auto" w:fill="auto"/>
            <w:vAlign w:val="bottom"/>
          </w:tcPr>
          <w:p w14:paraId="36CF94B6" w14:textId="77777777" w:rsidR="007406BC" w:rsidRPr="0071485A" w:rsidRDefault="007406BC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06BC" w:rsidRPr="00BB102D" w14:paraId="2130D5C5" w14:textId="77777777" w:rsidTr="00584616">
        <w:trPr>
          <w:trHeight w:val="20"/>
        </w:trPr>
        <w:tc>
          <w:tcPr>
            <w:tcW w:w="3807" w:type="dxa"/>
          </w:tcPr>
          <w:p w14:paraId="20FA528F" w14:textId="77777777" w:rsidR="007406BC" w:rsidRPr="00E06A61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3E3E0533" w14:textId="0AB22722" w:rsidR="007406BC" w:rsidRPr="004D7893" w:rsidRDefault="00676F80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5A59C7" w14:textId="77777777" w:rsidR="007406BC" w:rsidRPr="00BB102D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3328D8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2B2C28F" w14:textId="77777777" w:rsidR="007406BC" w:rsidRPr="00BB102D" w:rsidRDefault="007406BC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EDEA47E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9469F" w14:textId="77777777" w:rsidR="007406BC" w:rsidRPr="00BB102D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1F7323B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4ECD90" w14:textId="77777777" w:rsidR="007406BC" w:rsidRPr="00BB102D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2AF95B4A" w14:textId="77777777" w:rsidTr="00584616">
        <w:trPr>
          <w:trHeight w:val="399"/>
        </w:trPr>
        <w:tc>
          <w:tcPr>
            <w:tcW w:w="3807" w:type="dxa"/>
          </w:tcPr>
          <w:p w14:paraId="66DA6945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783" w:type="dxa"/>
          </w:tcPr>
          <w:p w14:paraId="64056C3B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6106A" w14:textId="0EDF0C2D" w:rsidR="0061297D" w:rsidRPr="0003217F" w:rsidRDefault="0030002E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808B72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A72858D" w14:textId="77777777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167A7D11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1CBEFA" w14:textId="20A3170C" w:rsidR="0061297D" w:rsidRPr="0003217F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872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327</w:t>
            </w:r>
          </w:p>
        </w:tc>
        <w:tc>
          <w:tcPr>
            <w:tcW w:w="280" w:type="dxa"/>
          </w:tcPr>
          <w:p w14:paraId="0DD779C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E68866A" w14:textId="2E1369FF" w:rsidR="0061297D" w:rsidRPr="00BB102D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61297D" w:rsidRPr="00633E47" w14:paraId="3969821B" w14:textId="77777777" w:rsidTr="00584616">
        <w:trPr>
          <w:trHeight w:val="399"/>
        </w:trPr>
        <w:tc>
          <w:tcPr>
            <w:tcW w:w="3807" w:type="dxa"/>
          </w:tcPr>
          <w:p w14:paraId="3B2FE400" w14:textId="77777777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783" w:type="dxa"/>
          </w:tcPr>
          <w:p w14:paraId="374A9DBB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1DE95" w14:textId="1DE2E667" w:rsidR="0061297D" w:rsidRPr="0030002E" w:rsidRDefault="0030002E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3000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14D731" w14:textId="77777777" w:rsidR="0061297D" w:rsidRPr="009D1381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903D34" w14:textId="77777777" w:rsidR="0061297D" w:rsidRPr="009D1381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D88DBE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89829" w14:textId="485B8984" w:rsidR="0061297D" w:rsidRPr="00633E47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280" w:type="dxa"/>
          </w:tcPr>
          <w:p w14:paraId="05A2510A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F0B8E93" w14:textId="5F0F1B87" w:rsidR="0061297D" w:rsidRPr="00633E47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61297D" w:rsidRPr="00633E47" w14:paraId="50D25208" w14:textId="77777777" w:rsidTr="00515F99">
        <w:trPr>
          <w:trHeight w:val="399"/>
        </w:trPr>
        <w:tc>
          <w:tcPr>
            <w:tcW w:w="3807" w:type="dxa"/>
          </w:tcPr>
          <w:p w14:paraId="6E1FBA7B" w14:textId="7E02EC12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242035C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B1DE" w14:textId="24ADBEE8" w:rsidR="0061297D" w:rsidRPr="0030002E" w:rsidRDefault="0030002E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3000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BF7C7E" w14:textId="77777777" w:rsidR="0061297D" w:rsidRPr="009D1381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4E17EEB9" w14:textId="0D9F265A" w:rsidR="0061297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72E204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FAF2" w14:textId="4DBCA95C" w:rsidR="0061297D" w:rsidRPr="00633E47" w:rsidRDefault="0030002E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002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640</w:t>
            </w:r>
            <w:r w:rsidRPr="0030002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7ADFBD6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7471E7B0" w14:textId="51A4FAF5" w:rsidR="0061297D" w:rsidRPr="00633E47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297D" w:rsidRPr="00633E47" w14:paraId="57FA7728" w14:textId="77777777" w:rsidTr="00515F99">
        <w:trPr>
          <w:trHeight w:val="50"/>
        </w:trPr>
        <w:tc>
          <w:tcPr>
            <w:tcW w:w="3807" w:type="dxa"/>
          </w:tcPr>
          <w:p w14:paraId="1FB12472" w14:textId="77777777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9CFECB3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86D36" w14:textId="38819AAE" w:rsidR="0061297D" w:rsidRPr="0030002E" w:rsidRDefault="0030002E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3000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4296D3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0C6D6" w14:textId="77777777" w:rsidR="0061297D" w:rsidRPr="004D7893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9F8E3B3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0958" w14:textId="7FF3B756" w:rsidR="0061297D" w:rsidRPr="004D7893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858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871</w:t>
            </w:r>
          </w:p>
        </w:tc>
        <w:tc>
          <w:tcPr>
            <w:tcW w:w="280" w:type="dxa"/>
          </w:tcPr>
          <w:p w14:paraId="49273B1A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32EE3" w14:textId="475AAB1A" w:rsidR="0061297D" w:rsidRPr="004D7893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2C00E3" w:rsidRPr="00633E47" w14:paraId="7B46BB66" w14:textId="77777777" w:rsidTr="00F574EE">
        <w:trPr>
          <w:trHeight w:val="50"/>
        </w:trPr>
        <w:tc>
          <w:tcPr>
            <w:tcW w:w="3807" w:type="dxa"/>
          </w:tcPr>
          <w:p w14:paraId="45541EC1" w14:textId="77777777" w:rsidR="002C00E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72CBBC3" w14:textId="77777777" w:rsidR="002C00E3" w:rsidRPr="00BB102D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C0607" w14:textId="77777777" w:rsidR="002C00E3" w:rsidRPr="003D3C62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FFA62" w14:textId="77777777" w:rsidR="002C00E3" w:rsidRPr="004D789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02655227" w14:textId="77777777" w:rsidR="002C00E3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40D5FC3" w14:textId="77777777" w:rsidR="002C00E3" w:rsidRPr="004D789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F7B29" w14:textId="77777777" w:rsidR="002C00E3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2C48AA9" w14:textId="77777777" w:rsidR="002C00E3" w:rsidRPr="004D789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69083784" w14:textId="77777777" w:rsidR="002C00E3" w:rsidRPr="004D7893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74EE" w:rsidRPr="00633E47" w14:paraId="5F1596D7" w14:textId="77777777" w:rsidTr="00F574EE">
        <w:trPr>
          <w:trHeight w:val="50"/>
        </w:trPr>
        <w:tc>
          <w:tcPr>
            <w:tcW w:w="3807" w:type="dxa"/>
          </w:tcPr>
          <w:p w14:paraId="473C167E" w14:textId="77777777" w:rsidR="00F574EE" w:rsidRDefault="00F574EE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737A90D" w14:textId="77777777" w:rsidR="00F574EE" w:rsidRPr="00BB102D" w:rsidRDefault="00F574EE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5D4A49" w14:textId="77777777" w:rsidR="00F574EE" w:rsidRPr="003D3C62" w:rsidRDefault="00F574EE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C84E" w14:textId="77777777" w:rsidR="00F574EE" w:rsidRPr="004D7893" w:rsidRDefault="00F574EE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2CC46DA" w14:textId="77777777" w:rsidR="00F574EE" w:rsidRDefault="00F574EE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51C71653" w14:textId="77777777" w:rsidR="00F574EE" w:rsidRPr="004D7893" w:rsidRDefault="00F574EE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B05507" w14:textId="77777777" w:rsidR="00F574EE" w:rsidRDefault="00F574EE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0BAD671" w14:textId="77777777" w:rsidR="00F574EE" w:rsidRPr="004D7893" w:rsidRDefault="00F574EE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AC19248" w14:textId="77777777" w:rsidR="00F574EE" w:rsidRPr="004D7893" w:rsidRDefault="00F574EE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06BC" w:rsidRPr="00BB102D" w14:paraId="1BFF4083" w14:textId="77777777" w:rsidTr="009C0002">
        <w:trPr>
          <w:trHeight w:val="399"/>
        </w:trPr>
        <w:tc>
          <w:tcPr>
            <w:tcW w:w="3807" w:type="dxa"/>
          </w:tcPr>
          <w:p w14:paraId="3EBA1851" w14:textId="77777777" w:rsidR="007406BC" w:rsidRPr="00F74F15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กิจการอื่น</w:t>
            </w:r>
          </w:p>
        </w:tc>
        <w:tc>
          <w:tcPr>
            <w:tcW w:w="783" w:type="dxa"/>
          </w:tcPr>
          <w:p w14:paraId="0443B81E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AFE76" w14:textId="77777777" w:rsidR="007406BC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0CB1D" w14:textId="77777777" w:rsidR="007406BC" w:rsidRPr="008308DC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57CCDA2" w14:textId="77777777" w:rsidR="007406BC" w:rsidRDefault="007406BC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7FE99F3B" w14:textId="77777777" w:rsidR="007406BC" w:rsidRPr="008308DC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EA367" w14:textId="77777777" w:rsidR="007406BC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3B1F81C2" w14:textId="77777777" w:rsidR="007406BC" w:rsidRPr="008308DC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2C1B310" w14:textId="77777777" w:rsidR="007406BC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00E3" w:rsidRPr="00BB102D" w14:paraId="6793186A" w14:textId="77777777" w:rsidTr="009C0002">
        <w:trPr>
          <w:trHeight w:val="399"/>
        </w:trPr>
        <w:tc>
          <w:tcPr>
            <w:tcW w:w="3807" w:type="dxa"/>
          </w:tcPr>
          <w:p w14:paraId="2A5A90F2" w14:textId="77777777" w:rsidR="002C00E3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83" w:type="dxa"/>
          </w:tcPr>
          <w:p w14:paraId="6F7765F5" w14:textId="77777777" w:rsidR="002C00E3" w:rsidRPr="00BB102D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8F643C" w14:textId="27ED4E13" w:rsidR="002C00E3" w:rsidRDefault="00676F80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314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317</w:t>
            </w:r>
          </w:p>
        </w:tc>
        <w:tc>
          <w:tcPr>
            <w:tcW w:w="236" w:type="dxa"/>
          </w:tcPr>
          <w:p w14:paraId="620531EE" w14:textId="77777777" w:rsidR="002C00E3" w:rsidRPr="008308DC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595305" w14:textId="79271A7B" w:rsidR="002C00E3" w:rsidRDefault="00676F8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2C00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66" w:type="dxa"/>
            <w:gridSpan w:val="2"/>
          </w:tcPr>
          <w:p w14:paraId="09D2E5AC" w14:textId="77777777" w:rsidR="002C00E3" w:rsidRPr="008308DC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1BEE3" w14:textId="7F9C1070" w:rsidR="002C00E3" w:rsidRDefault="00676F80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314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317</w:t>
            </w:r>
          </w:p>
        </w:tc>
        <w:tc>
          <w:tcPr>
            <w:tcW w:w="280" w:type="dxa"/>
          </w:tcPr>
          <w:p w14:paraId="75C50EA3" w14:textId="77777777" w:rsidR="002C00E3" w:rsidRPr="008308DC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CF6CF1" w14:textId="0188D099" w:rsidR="002C00E3" w:rsidRDefault="00676F80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2C00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D86D5E" w:rsidRPr="00BB102D" w14:paraId="70F90096" w14:textId="77777777" w:rsidTr="009C0002">
        <w:trPr>
          <w:trHeight w:val="399"/>
        </w:trPr>
        <w:tc>
          <w:tcPr>
            <w:tcW w:w="3807" w:type="dxa"/>
          </w:tcPr>
          <w:p w14:paraId="111C838F" w14:textId="77777777" w:rsidR="00D86D5E" w:rsidRPr="00DE5448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292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83" w:type="dxa"/>
          </w:tcPr>
          <w:p w14:paraId="0DEFD1C1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E938F" w14:textId="2760586F" w:rsidR="00D86D5E" w:rsidRPr="000B6CF1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157FA281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C89E243" w14:textId="064A5DE7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66" w:type="dxa"/>
            <w:gridSpan w:val="2"/>
          </w:tcPr>
          <w:p w14:paraId="30BA156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D4144A" w14:textId="3BA92300" w:rsidR="00D86D5E" w:rsidRPr="000B6CF1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80" w:type="dxa"/>
          </w:tcPr>
          <w:p w14:paraId="7C1B4F1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EB6416E" w14:textId="2BD0CCD9" w:rsidR="00D86D5E" w:rsidRPr="00DE5448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D86D5E" w:rsidRPr="00BB102D" w14:paraId="701E106C" w14:textId="77777777" w:rsidTr="009C0002">
        <w:trPr>
          <w:trHeight w:val="399"/>
        </w:trPr>
        <w:tc>
          <w:tcPr>
            <w:tcW w:w="3807" w:type="dxa"/>
          </w:tcPr>
          <w:p w14:paraId="1B985C5A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783" w:type="dxa"/>
          </w:tcPr>
          <w:p w14:paraId="3F1BA4D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086A8" w14:textId="29D96091" w:rsidR="00D86D5E" w:rsidRPr="000B6CF1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1D8AA2B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A91FFFA" w14:textId="73CC5C13" w:rsidR="00D86D5E" w:rsidRPr="00DE5448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66" w:type="dxa"/>
            <w:gridSpan w:val="2"/>
          </w:tcPr>
          <w:p w14:paraId="7E16196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A2AE3" w14:textId="044A6C09" w:rsidR="00D86D5E" w:rsidRPr="000B6CF1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280" w:type="dxa"/>
          </w:tcPr>
          <w:p w14:paraId="3CAC1A9C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85ABD6" w14:textId="1D589E7D" w:rsidR="00D86D5E" w:rsidRPr="00DE5448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D86D5E" w:rsidRPr="00BB102D" w14:paraId="1047AFE4" w14:textId="77777777" w:rsidTr="009C0002">
        <w:trPr>
          <w:trHeight w:val="399"/>
        </w:trPr>
        <w:tc>
          <w:tcPr>
            <w:tcW w:w="3807" w:type="dxa"/>
          </w:tcPr>
          <w:p w14:paraId="4C68FDB7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783" w:type="dxa"/>
            <w:hideMark/>
          </w:tcPr>
          <w:p w14:paraId="72DA2055" w14:textId="77777777" w:rsidR="00D86D5E" w:rsidRPr="00AE707F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174854" w14:textId="5375A387" w:rsidR="00D86D5E" w:rsidRPr="00AE707F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30002E" w:rsidRPr="003000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593E8446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E654F64" w14:textId="364412C4" w:rsidR="00D86D5E" w:rsidRPr="00DE5448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66" w:type="dxa"/>
            <w:gridSpan w:val="2"/>
          </w:tcPr>
          <w:p w14:paraId="1FA380A1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A5709" w14:textId="0A047540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280" w:type="dxa"/>
          </w:tcPr>
          <w:p w14:paraId="7C39D719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1FDCA53" w14:textId="5DE0333C" w:rsidR="00D86D5E" w:rsidRPr="00DE5448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D86D5E" w:rsidRPr="00BB102D" w14:paraId="01EF473F" w14:textId="77777777" w:rsidTr="009C0002">
        <w:trPr>
          <w:trHeight w:val="399"/>
        </w:trPr>
        <w:tc>
          <w:tcPr>
            <w:tcW w:w="3807" w:type="dxa"/>
          </w:tcPr>
          <w:p w14:paraId="29337A39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83" w:type="dxa"/>
            <w:hideMark/>
          </w:tcPr>
          <w:p w14:paraId="36E49F9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C521A" w14:textId="5C011B42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  <w:tc>
          <w:tcPr>
            <w:tcW w:w="236" w:type="dxa"/>
          </w:tcPr>
          <w:p w14:paraId="6876AA40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2B6E4E5D" w14:textId="640D0AB6" w:rsidR="00D86D5E" w:rsidRPr="00DE5448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66" w:type="dxa"/>
            <w:gridSpan w:val="2"/>
          </w:tcPr>
          <w:p w14:paraId="41C11BF4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A3523" w14:textId="09FB898B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  <w:tc>
          <w:tcPr>
            <w:tcW w:w="280" w:type="dxa"/>
          </w:tcPr>
          <w:p w14:paraId="27B53CDC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6EEC7FC9" w14:textId="34BF6900" w:rsidR="00D86D5E" w:rsidRPr="00DE5448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D86D5E" w:rsidRPr="00BB102D" w14:paraId="6FAF81B5" w14:textId="77777777" w:rsidTr="00584616">
        <w:trPr>
          <w:trHeight w:val="20"/>
        </w:trPr>
        <w:tc>
          <w:tcPr>
            <w:tcW w:w="3807" w:type="dxa"/>
          </w:tcPr>
          <w:p w14:paraId="538CEDD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08E170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16F715" w14:textId="7A59861B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539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236" w:type="dxa"/>
          </w:tcPr>
          <w:p w14:paraId="7A11C4A8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6B24DAE" w14:textId="161F7616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66" w:type="dxa"/>
            <w:gridSpan w:val="2"/>
          </w:tcPr>
          <w:p w14:paraId="515ACE5F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BFB43" w14:textId="328C3871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437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824</w:t>
            </w:r>
          </w:p>
        </w:tc>
        <w:tc>
          <w:tcPr>
            <w:tcW w:w="280" w:type="dxa"/>
          </w:tcPr>
          <w:p w14:paraId="17D310A2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731E1C8" w14:textId="68B41196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D86D5E" w:rsidRPr="00BB102D" w14:paraId="38D39FAA" w14:textId="77777777" w:rsidTr="009C0002">
        <w:trPr>
          <w:trHeight w:val="399"/>
        </w:trPr>
        <w:tc>
          <w:tcPr>
            <w:tcW w:w="3807" w:type="dxa"/>
          </w:tcPr>
          <w:p w14:paraId="3B0FE49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83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6BC1DED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F5B84" w14:textId="36F39369" w:rsidR="00D86D5E" w:rsidRPr="00BB102D" w:rsidRDefault="0030002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0002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685</w:t>
            </w:r>
            <w:r w:rsidRPr="0030002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1B6966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74B55AF0" w14:textId="7F67E387" w:rsidR="00D86D5E" w:rsidRPr="00BB102D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6C6EA1BF" w14:textId="77777777" w:rsidR="00D86D5E" w:rsidRPr="00DE5448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00044" w14:textId="0D29CAF7" w:rsidR="00D86D5E" w:rsidRPr="00BB102D" w:rsidRDefault="0030002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002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Pr="0030002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11570F7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53F9FFB5" w14:textId="42C71D5C" w:rsidR="00D86D5E" w:rsidRPr="00BB102D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0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6D5E" w:rsidRPr="00BB102D" w14:paraId="792A6EA7" w14:textId="77777777" w:rsidTr="009C0002">
        <w:trPr>
          <w:trHeight w:val="399"/>
        </w:trPr>
        <w:tc>
          <w:tcPr>
            <w:tcW w:w="3807" w:type="dxa"/>
          </w:tcPr>
          <w:p w14:paraId="29A11F97" w14:textId="77777777" w:rsidR="00D86D5E" w:rsidRPr="00101B91" w:rsidRDefault="00D86D5E" w:rsidP="00D86D5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  <w:hideMark/>
          </w:tcPr>
          <w:p w14:paraId="2545ADB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6E2E1" w14:textId="76D4F91E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236" w:type="dxa"/>
          </w:tcPr>
          <w:p w14:paraId="57DACCEB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444E2" w14:textId="17AF78B5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66" w:type="dxa"/>
            <w:gridSpan w:val="2"/>
          </w:tcPr>
          <w:p w14:paraId="5903996C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19FDE" w14:textId="5666FCD1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430</w:t>
            </w:r>
            <w:r w:rsidR="0030002E" w:rsidRPr="003000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280" w:type="dxa"/>
          </w:tcPr>
          <w:p w14:paraId="76FF0D78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49E52" w14:textId="0F9B3855" w:rsidR="00D86D5E" w:rsidRPr="004D7893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D86D5E" w:rsidRPr="00BB102D" w14:paraId="19E5DF2F" w14:textId="77777777" w:rsidTr="009C0002">
        <w:trPr>
          <w:trHeight w:val="404"/>
        </w:trPr>
        <w:tc>
          <w:tcPr>
            <w:tcW w:w="3807" w:type="dxa"/>
          </w:tcPr>
          <w:p w14:paraId="6BE3E5B7" w14:textId="77777777" w:rsidR="00D86D5E" w:rsidRPr="00101B91" w:rsidRDefault="00D86D5E" w:rsidP="00D86D5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20F090CC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FAA91" w14:textId="6C124547" w:rsidR="00D86D5E" w:rsidRPr="000E50C7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480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236" w:type="dxa"/>
          </w:tcPr>
          <w:p w14:paraId="506F48F4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8F08" w14:textId="07D27137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66" w:type="dxa"/>
            <w:gridSpan w:val="2"/>
          </w:tcPr>
          <w:p w14:paraId="58D2104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8577B" w14:textId="601D837E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289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215</w:t>
            </w:r>
          </w:p>
        </w:tc>
        <w:tc>
          <w:tcPr>
            <w:tcW w:w="280" w:type="dxa"/>
          </w:tcPr>
          <w:p w14:paraId="59D0C6A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AF25" w14:textId="29A37EF5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</w:tr>
      <w:tr w:rsidR="00D86D5E" w:rsidRPr="00BB102D" w14:paraId="5D30FF4F" w14:textId="77777777" w:rsidTr="009C0002">
        <w:trPr>
          <w:trHeight w:val="399"/>
        </w:trPr>
        <w:tc>
          <w:tcPr>
            <w:tcW w:w="3807" w:type="dxa"/>
          </w:tcPr>
          <w:p w14:paraId="22AFBF28" w14:textId="77777777" w:rsidR="00D86D5E" w:rsidRPr="000B6CF1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4B45140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E6115" w14:textId="4472ECC5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332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0C7F24D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62202" w14:textId="6DCA59AF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66" w:type="dxa"/>
            <w:gridSpan w:val="2"/>
          </w:tcPr>
          <w:p w14:paraId="5A43538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87A12" w14:textId="3E37968C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948</w:t>
            </w:r>
            <w:r w:rsidR="0030002E" w:rsidRPr="003000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80" w:type="dxa"/>
          </w:tcPr>
          <w:p w14:paraId="689FF36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ABC91" w14:textId="00D4354A" w:rsidR="00D86D5E" w:rsidRPr="00BB102D" w:rsidRDefault="00676F80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75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</w:tr>
    </w:tbl>
    <w:p w14:paraId="63FB44A3" w14:textId="318462D7" w:rsidR="0025290A" w:rsidRDefault="0025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ED0A401" w14:textId="77777777" w:rsidR="0025290A" w:rsidRDefault="0025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5ADCA7" w14:textId="7F721B51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สินค้าคงเหลือ</w:t>
      </w:r>
    </w:p>
    <w:p w14:paraId="32CEB68C" w14:textId="77777777" w:rsidR="00B30C51" w:rsidRPr="006A7568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639"/>
        <w:gridCol w:w="1115"/>
        <w:gridCol w:w="236"/>
        <w:gridCol w:w="1083"/>
        <w:gridCol w:w="266"/>
        <w:gridCol w:w="1081"/>
        <w:gridCol w:w="280"/>
        <w:gridCol w:w="1069"/>
      </w:tblGrid>
      <w:tr w:rsidR="00B30C51" w:rsidRPr="00BB102D" w14:paraId="7BE09911" w14:textId="77777777" w:rsidTr="00E95019">
        <w:trPr>
          <w:trHeight w:val="385"/>
          <w:tblHeader/>
        </w:trPr>
        <w:tc>
          <w:tcPr>
            <w:tcW w:w="3510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E43" w:rsidRPr="00BB102D" w14:paraId="443486DB" w14:textId="77777777" w:rsidTr="00E95019">
        <w:trPr>
          <w:trHeight w:val="385"/>
          <w:tblHeader/>
        </w:trPr>
        <w:tc>
          <w:tcPr>
            <w:tcW w:w="3510" w:type="dxa"/>
          </w:tcPr>
          <w:p w14:paraId="725D1756" w14:textId="77777777" w:rsidR="004B2E43" w:rsidRPr="00BB102D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78552950" w14:textId="77777777" w:rsidR="004B2E43" w:rsidRPr="00BB102D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47952F90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75CF92A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3D52D90A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7B532B9F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0" w:type="dxa"/>
          </w:tcPr>
          <w:p w14:paraId="3594804D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0AD906" w14:textId="3D5A6F3A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B2E43" w:rsidRPr="00BB102D" w14:paraId="5CB772BA" w14:textId="77777777" w:rsidTr="00E95019">
        <w:trPr>
          <w:trHeight w:val="385"/>
          <w:tblHeader/>
        </w:trPr>
        <w:tc>
          <w:tcPr>
            <w:tcW w:w="3510" w:type="dxa"/>
          </w:tcPr>
          <w:p w14:paraId="2E266AEF" w14:textId="77777777" w:rsidR="004B2E43" w:rsidRPr="00BB102D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12E11178" w14:textId="75CFC22F" w:rsidR="004B2E43" w:rsidRPr="00BB102D" w:rsidRDefault="004B2E43" w:rsidP="004B2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2B5DDAA0" w:rsidR="004B2E43" w:rsidRPr="007406BC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D97FA0B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68FA23C2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1750C88B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69BD3365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80" w:type="dxa"/>
          </w:tcPr>
          <w:p w14:paraId="1E000CC8" w14:textId="77777777" w:rsidR="004B2E43" w:rsidRPr="00BB102D" w:rsidRDefault="004B2E43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2F71A45" w14:textId="5F9C8AE9" w:rsidR="004B2E43" w:rsidRPr="00BB102D" w:rsidRDefault="00676F80" w:rsidP="004B2E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30C51" w:rsidRPr="00BB102D" w14:paraId="5E3FB046" w14:textId="77777777" w:rsidTr="00E95019">
        <w:trPr>
          <w:trHeight w:val="399"/>
          <w:tblHeader/>
        </w:trPr>
        <w:tc>
          <w:tcPr>
            <w:tcW w:w="3510" w:type="dxa"/>
          </w:tcPr>
          <w:p w14:paraId="04B9231E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14:paraId="4D84DC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7D05B00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0002" w:rsidRPr="00BB102D" w14:paraId="713B195D" w14:textId="77777777" w:rsidTr="009E4CDF">
        <w:trPr>
          <w:trHeight w:val="399"/>
        </w:trPr>
        <w:tc>
          <w:tcPr>
            <w:tcW w:w="3510" w:type="dxa"/>
          </w:tcPr>
          <w:p w14:paraId="4C5A4745" w14:textId="583FEA8B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39" w:type="dxa"/>
          </w:tcPr>
          <w:p w14:paraId="3E6CF3BD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74CF730C" w14:textId="3EB9A1DC" w:rsidR="009C0002" w:rsidRPr="009E4CDF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D91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36" w:type="dxa"/>
          </w:tcPr>
          <w:p w14:paraId="557D87F2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329C7E93" w:rsidR="009C0002" w:rsidRPr="00DE5448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750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625</w:t>
            </w:r>
          </w:p>
        </w:tc>
        <w:tc>
          <w:tcPr>
            <w:tcW w:w="266" w:type="dxa"/>
          </w:tcPr>
          <w:p w14:paraId="4F2C9BE2" w14:textId="77777777" w:rsidR="009C0002" w:rsidRPr="00BB102D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687AB052" w:rsidR="009C0002" w:rsidRPr="00FB4BB3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FC1A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80" w:type="dxa"/>
          </w:tcPr>
          <w:p w14:paraId="28D65111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F0CED2" w14:textId="6BA048EE" w:rsidR="009C0002" w:rsidRPr="00DE5448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532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692</w:t>
            </w:r>
          </w:p>
        </w:tc>
      </w:tr>
      <w:tr w:rsidR="009C0002" w:rsidRPr="00BB102D" w14:paraId="55985445" w14:textId="77777777" w:rsidTr="009E4CDF">
        <w:trPr>
          <w:trHeight w:val="399"/>
        </w:trPr>
        <w:tc>
          <w:tcPr>
            <w:tcW w:w="3510" w:type="dxa"/>
          </w:tcPr>
          <w:p w14:paraId="03490524" w14:textId="04FE52BB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9" w:type="dxa"/>
          </w:tcPr>
          <w:p w14:paraId="2356EF66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92AF42C" w14:textId="1B974F55" w:rsidR="009C0002" w:rsidRPr="009E4CDF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1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D91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5FE61DD7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61D530A0" w:rsidR="009C0002" w:rsidRPr="00B30C51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945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473</w:t>
            </w:r>
          </w:p>
        </w:tc>
        <w:tc>
          <w:tcPr>
            <w:tcW w:w="266" w:type="dxa"/>
          </w:tcPr>
          <w:p w14:paraId="7E73B8D7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50B1EA89" w:rsidR="009C0002" w:rsidRPr="00FB4BB3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="007E33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280" w:type="dxa"/>
          </w:tcPr>
          <w:p w14:paraId="2F0E0985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88FF434" w14:textId="73A5ED2D" w:rsidR="009C0002" w:rsidRPr="00B30C51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792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124</w:t>
            </w:r>
          </w:p>
        </w:tc>
      </w:tr>
      <w:tr w:rsidR="009C0002" w:rsidRPr="00BB102D" w14:paraId="3D1550F6" w14:textId="77777777" w:rsidTr="009E4CDF">
        <w:trPr>
          <w:trHeight w:val="399"/>
        </w:trPr>
        <w:tc>
          <w:tcPr>
            <w:tcW w:w="3510" w:type="dxa"/>
          </w:tcPr>
          <w:p w14:paraId="0EE65B68" w14:textId="5C14C76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9" w:type="dxa"/>
          </w:tcPr>
          <w:p w14:paraId="364D6AEA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30B6D72" w14:textId="7DA5A647" w:rsidR="009C0002" w:rsidRPr="009E4CDF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375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36" w:type="dxa"/>
          </w:tcPr>
          <w:p w14:paraId="78729177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0ED53529" w:rsidR="009C0002" w:rsidRPr="008C7880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210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513</w:t>
            </w:r>
          </w:p>
        </w:tc>
        <w:tc>
          <w:tcPr>
            <w:tcW w:w="266" w:type="dxa"/>
          </w:tcPr>
          <w:p w14:paraId="5FAD6589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539139F2" w:rsidR="009C0002" w:rsidRPr="00FB4BB3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D54D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80" w:type="dxa"/>
          </w:tcPr>
          <w:p w14:paraId="68D5970A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5104AE0" w14:textId="20CECEC5" w:rsidR="009C0002" w:rsidRPr="00A92CFF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170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178</w:t>
            </w:r>
          </w:p>
        </w:tc>
      </w:tr>
      <w:tr w:rsidR="009C0002" w:rsidRPr="00BB102D" w14:paraId="6D5AF6CA" w14:textId="77777777" w:rsidTr="009E4CDF">
        <w:trPr>
          <w:trHeight w:val="399"/>
        </w:trPr>
        <w:tc>
          <w:tcPr>
            <w:tcW w:w="3510" w:type="dxa"/>
          </w:tcPr>
          <w:p w14:paraId="741F9591" w14:textId="49E89462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9" w:type="dxa"/>
          </w:tcPr>
          <w:p w14:paraId="7AB9D9B4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6E1BC4F" w14:textId="64DA366B" w:rsidR="009C0002" w:rsidRPr="009E4CDF" w:rsidRDefault="00676F80" w:rsidP="00375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375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36" w:type="dxa"/>
          </w:tcPr>
          <w:p w14:paraId="5D020E85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0F01D053" w:rsidR="009C0002" w:rsidRPr="00B30C51" w:rsidRDefault="00676F80" w:rsidP="002C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689</w:t>
            </w:r>
          </w:p>
        </w:tc>
        <w:tc>
          <w:tcPr>
            <w:tcW w:w="266" w:type="dxa"/>
          </w:tcPr>
          <w:p w14:paraId="52CEFCFC" w14:textId="77777777" w:rsidR="009C0002" w:rsidRPr="00E7209B" w:rsidRDefault="009C0002" w:rsidP="00E7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54C8B0BB" w:rsidR="009C0002" w:rsidRPr="00FB4BB3" w:rsidRDefault="00676F80" w:rsidP="00E7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E720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80" w:type="dxa"/>
          </w:tcPr>
          <w:p w14:paraId="5898E9EB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D52D24E" w14:textId="4B89A2B2" w:rsidR="009C0002" w:rsidRPr="00B30C51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689</w:t>
            </w:r>
          </w:p>
        </w:tc>
      </w:tr>
      <w:tr w:rsidR="009C0002" w:rsidRPr="00BB102D" w14:paraId="580761C6" w14:textId="77777777" w:rsidTr="009E4CDF">
        <w:trPr>
          <w:trHeight w:val="399"/>
        </w:trPr>
        <w:tc>
          <w:tcPr>
            <w:tcW w:w="3510" w:type="dxa"/>
          </w:tcPr>
          <w:p w14:paraId="5807939C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9" w:type="dxa"/>
          </w:tcPr>
          <w:p w14:paraId="35B6B9F0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3E08061A" w14:textId="74768233" w:rsidR="009C0002" w:rsidRPr="009E4CDF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75A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  <w:r w:rsidR="00375A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236" w:type="dxa"/>
          </w:tcPr>
          <w:p w14:paraId="54DEEC16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3A34751E" w:rsidR="009C0002" w:rsidRPr="008C7880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002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300</w:t>
            </w:r>
          </w:p>
        </w:tc>
        <w:tc>
          <w:tcPr>
            <w:tcW w:w="266" w:type="dxa"/>
          </w:tcPr>
          <w:p w14:paraId="201C21F1" w14:textId="77777777" w:rsidR="009C0002" w:rsidRPr="00DE5448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233798F1" w:rsidR="009C0002" w:rsidRPr="00FB4BB3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7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  <w:r w:rsidR="00E7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80" w:type="dxa"/>
          </w:tcPr>
          <w:p w14:paraId="575EF064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0390F28" w14:textId="3BBAFD79" w:rsidR="009C0002" w:rsidRPr="00BB102D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590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683</w:t>
            </w:r>
          </w:p>
        </w:tc>
      </w:tr>
      <w:tr w:rsidR="009C0002" w:rsidRPr="00BB102D" w14:paraId="1E44EF97" w14:textId="77777777" w:rsidTr="009E4CDF">
        <w:trPr>
          <w:trHeight w:val="399"/>
        </w:trPr>
        <w:tc>
          <w:tcPr>
            <w:tcW w:w="3510" w:type="dxa"/>
          </w:tcPr>
          <w:p w14:paraId="2E3EC6AB" w14:textId="1852CCE8" w:rsidR="009C0002" w:rsidRPr="00BB102D" w:rsidRDefault="009C0002" w:rsidP="009C000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การลดมูลค่าสินค้าคงเหลือ</w:t>
            </w:r>
          </w:p>
        </w:tc>
        <w:tc>
          <w:tcPr>
            <w:tcW w:w="639" w:type="dxa"/>
          </w:tcPr>
          <w:p w14:paraId="39584A84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B2F6CDE" w14:textId="40FB1DCE" w:rsidR="009C0002" w:rsidRPr="009E4CDF" w:rsidRDefault="00375AD4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703BFE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51F5BC64" w:rsidR="009C0002" w:rsidRPr="00BB102D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6" w:type="dxa"/>
          </w:tcPr>
          <w:p w14:paraId="602A8884" w14:textId="77777777" w:rsidR="009C0002" w:rsidRPr="00DE5448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0172F7FA" w:rsidR="009C0002" w:rsidRPr="00BB102D" w:rsidRDefault="0017414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</w:rPr>
              <w:t>118</w:t>
            </w:r>
            <w:r w:rsidR="004656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31E01292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C3527CD" w14:textId="1FFE39CE" w:rsidR="009C0002" w:rsidRPr="00BB102D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9C0002" w:rsidRPr="00BB102D" w14:paraId="2555C4B9" w14:textId="77777777" w:rsidTr="009E4CDF">
        <w:trPr>
          <w:trHeight w:val="399"/>
        </w:trPr>
        <w:tc>
          <w:tcPr>
            <w:tcW w:w="3510" w:type="dxa"/>
          </w:tcPr>
          <w:p w14:paraId="55A8411B" w14:textId="77777777" w:rsidR="009C0002" w:rsidRPr="00BB102D" w:rsidRDefault="009C0002" w:rsidP="009C000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9" w:type="dxa"/>
            <w:hideMark/>
          </w:tcPr>
          <w:p w14:paraId="32D68D10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79FF" w14:textId="47C9F3EA" w:rsidR="009C0002" w:rsidRPr="009E4CDF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75A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="00375A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</w:t>
            </w:r>
          </w:p>
        </w:tc>
        <w:tc>
          <w:tcPr>
            <w:tcW w:w="236" w:type="dxa"/>
          </w:tcPr>
          <w:p w14:paraId="36CB2E03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39047F1D" w:rsidR="009C0002" w:rsidRPr="008C7880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990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925</w:t>
            </w:r>
          </w:p>
        </w:tc>
        <w:tc>
          <w:tcPr>
            <w:tcW w:w="266" w:type="dxa"/>
          </w:tcPr>
          <w:p w14:paraId="411AB283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54912B57" w:rsidR="009C0002" w:rsidRPr="00FB4BB3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656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</w:t>
            </w:r>
            <w:r w:rsidR="004656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80" w:type="dxa"/>
          </w:tcPr>
          <w:p w14:paraId="696EFFED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72222A65" w:rsidR="009C0002" w:rsidRPr="00BB102D" w:rsidRDefault="00676F80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579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308</w:t>
            </w:r>
          </w:p>
        </w:tc>
      </w:tr>
    </w:tbl>
    <w:p w14:paraId="7BF68B09" w14:textId="497271D5" w:rsidR="008D5A77" w:rsidRPr="0025290A" w:rsidRDefault="008D5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4"/>
          <w:szCs w:val="24"/>
          <w:lang w:val="th-TH"/>
        </w:rPr>
      </w:pPr>
    </w:p>
    <w:p w14:paraId="4ED8F703" w14:textId="0D60BDF1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</w:p>
    <w:p w14:paraId="53638C9C" w14:textId="32C2419A" w:rsidR="002F00F7" w:rsidRPr="001C5BDD" w:rsidRDefault="00127418" w:rsidP="00127418">
      <w:pPr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cstheme="minorBidi"/>
          <w:cs/>
          <w:lang w:val="th-TH"/>
        </w:rPr>
        <w:tab/>
      </w:r>
    </w:p>
    <w:p w14:paraId="0CD0BB86" w14:textId="4BB0494D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FC48B1">
        <w:rPr>
          <w:rFonts w:ascii="Angsana New" w:hAnsi="Angsana New" w:cs="Angsana New" w:hint="cs"/>
          <w:sz w:val="28"/>
          <w:szCs w:val="28"/>
          <w:cs/>
        </w:rPr>
        <w:t>ณ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30</w:t>
      </w:r>
      <w:r w:rsidR="00200F80">
        <w:rPr>
          <w:rFonts w:ascii="Angsana New" w:hAnsi="Angsana New" w:cs="Angsana New"/>
          <w:sz w:val="28"/>
          <w:szCs w:val="28"/>
        </w:rPr>
        <w:t xml:space="preserve"> </w:t>
      </w:r>
      <w:r w:rsidR="00200F80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FC48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2565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บริษัทย่อยมี</w:t>
      </w:r>
      <w:r w:rsidR="00A611B2" w:rsidRPr="00FC48B1">
        <w:rPr>
          <w:rFonts w:ascii="Angsana New" w:hAnsi="Angsana New" w:cs="Angsana New" w:hint="cs"/>
          <w:sz w:val="28"/>
          <w:szCs w:val="28"/>
          <w:cs/>
        </w:rPr>
        <w:t>ยอดคงเหลือ</w:t>
      </w:r>
      <w:r w:rsidRPr="00FC48B1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เงินกู้ยืมระยะสั้นจากสถาบันการเงินแห่งหนึ่งจำนวน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15</w:t>
      </w:r>
      <w:r w:rsidR="001525C7">
        <w:rPr>
          <w:rFonts w:ascii="Angsana New" w:hAnsi="Angsana New" w:cs="Angsana New"/>
          <w:sz w:val="28"/>
          <w:szCs w:val="28"/>
        </w:rPr>
        <w:t>.</w:t>
      </w:r>
      <w:r w:rsidR="00676F80" w:rsidRPr="00676F80">
        <w:rPr>
          <w:rFonts w:ascii="Angsana New" w:hAnsi="Angsana New" w:cs="Angsana New"/>
          <w:sz w:val="28"/>
          <w:szCs w:val="28"/>
        </w:rPr>
        <w:t>17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C48B1">
        <w:rPr>
          <w:rFonts w:ascii="Angsana New" w:hAnsi="Angsana New" w:cs="Angsana New"/>
          <w:sz w:val="28"/>
          <w:szCs w:val="28"/>
          <w:highlight w:val="yellow"/>
        </w:rPr>
        <w:br/>
      </w:r>
      <w:r w:rsidRPr="00EA6268">
        <w:rPr>
          <w:rFonts w:ascii="Angsana New" w:hAnsi="Angsana New" w:cs="Angsana New" w:hint="cs"/>
          <w:sz w:val="28"/>
          <w:szCs w:val="28"/>
          <w:cs/>
        </w:rPr>
        <w:t xml:space="preserve">โดยมีอัตราดอกเบี้ยร้อยละ </w:t>
      </w:r>
      <w:r w:rsidR="00676F80" w:rsidRPr="00676F80">
        <w:rPr>
          <w:rFonts w:ascii="Angsana New" w:hAnsi="Angsana New" w:cs="Angsana New"/>
          <w:sz w:val="28"/>
          <w:szCs w:val="28"/>
        </w:rPr>
        <w:t>4</w:t>
      </w:r>
      <w:r w:rsidR="0058425B" w:rsidRPr="00EA6268">
        <w:rPr>
          <w:rFonts w:ascii="Angsana New" w:hAnsi="Angsana New" w:cs="Angsana New"/>
          <w:sz w:val="28"/>
          <w:szCs w:val="28"/>
        </w:rPr>
        <w:t>.</w:t>
      </w:r>
      <w:r w:rsidR="00676F80" w:rsidRPr="00676F80">
        <w:rPr>
          <w:rFonts w:ascii="Angsana New" w:hAnsi="Angsana New" w:cs="Angsana New"/>
          <w:sz w:val="28"/>
          <w:szCs w:val="28"/>
        </w:rPr>
        <w:t>55</w:t>
      </w:r>
      <w:r w:rsidRPr="00EA6268">
        <w:rPr>
          <w:rFonts w:ascii="Angsana New" w:hAnsi="Angsana New" w:cs="Angsana New"/>
          <w:sz w:val="28"/>
          <w:szCs w:val="28"/>
        </w:rPr>
        <w:t xml:space="preserve"> </w:t>
      </w:r>
      <w:r w:rsidR="0025290A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Pr="00EA6268">
        <w:rPr>
          <w:rFonts w:ascii="Angsana New" w:hAnsi="Angsana New" w:cs="Angsana New" w:hint="cs"/>
          <w:sz w:val="28"/>
          <w:szCs w:val="28"/>
          <w:cs/>
        </w:rPr>
        <w:t>และจะถึงกำหนดชำระภายในเดือน</w:t>
      </w:r>
      <w:r w:rsidR="00FF4320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EA626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2566</w:t>
      </w:r>
      <w:r w:rsidRPr="00EA626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A6268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เงินกู้ยืมดังกล่าวค้ำประกันโดย</w:t>
      </w:r>
      <w:r w:rsidR="00A611B2" w:rsidRPr="00EA6268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 w:rsidRPr="00EA6268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3B47D551" w14:textId="6C6D57AE" w:rsidR="007406BC" w:rsidRPr="006A7568" w:rsidRDefault="0074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th-TH"/>
        </w:rPr>
      </w:pPr>
    </w:p>
    <w:p w14:paraId="426B5688" w14:textId="6F8ACF83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5743435F" w14:textId="357D0F0C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6A7568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sz w:val="24"/>
          <w:szCs w:val="24"/>
          <w:cs/>
        </w:rPr>
      </w:pPr>
    </w:p>
    <w:p w14:paraId="4A7C6628" w14:textId="02D72609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676F80" w:rsidRPr="00676F80">
        <w:rPr>
          <w:rFonts w:ascii="Angsana New" w:hAnsi="Angsana New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67498CF4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676F80" w:rsidRPr="00676F80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1D940AA1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676F80" w:rsidRPr="00676F80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6A7568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 w:val="24"/>
          <w:szCs w:val="24"/>
        </w:rPr>
      </w:pPr>
    </w:p>
    <w:p w14:paraId="4BD807C0" w14:textId="77777777" w:rsidR="007C72F0" w:rsidRPr="00031D0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2" w:name="_Hlk69322219"/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2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695B4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0046F20B" w14:textId="77777777" w:rsidR="00EF4876" w:rsidRPr="001522E2" w:rsidRDefault="00EF4876" w:rsidP="00E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EF4876" w:rsidRPr="00B97268" w14:paraId="0DD1168A" w14:textId="77777777" w:rsidTr="00920854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3CC032D7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346B2757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4876" w:rsidRPr="00B97268" w14:paraId="1D3B659D" w14:textId="77777777" w:rsidTr="00920854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295A6F1F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0D65BA94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369BB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07EBD3A0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24670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26F52210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87E88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1D8ADC28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2CBF92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16BE4A77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2265" w:rsidRPr="00B97268" w14:paraId="1C133C73" w14:textId="77777777" w:rsidTr="00920854">
        <w:trPr>
          <w:trHeight w:val="144"/>
          <w:tblHeader/>
        </w:trPr>
        <w:tc>
          <w:tcPr>
            <w:tcW w:w="3870" w:type="dxa"/>
            <w:vAlign w:val="bottom"/>
          </w:tcPr>
          <w:p w14:paraId="0AB5FC39" w14:textId="140C43AA" w:rsidR="00A92265" w:rsidRPr="00F93720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76F80" w:rsidRPr="00676F8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3" w:type="dxa"/>
            <w:vAlign w:val="bottom"/>
          </w:tcPr>
          <w:p w14:paraId="0299D56D" w14:textId="1648BB72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vAlign w:val="bottom"/>
          </w:tcPr>
          <w:p w14:paraId="629D6B58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C2C0A61" w14:textId="168FBADE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096FBEF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B4BF1B7" w14:textId="657DCDC8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3B84D6EB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235BC40" w14:textId="5815D784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283DD03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7C27602" w14:textId="7F4E0F1B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2A36143A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7B2C551" w14:textId="3CBFBAB8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048A2DF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D9D14F6" w14:textId="7CE49AD0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2E39F3F1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0501E79" w14:textId="436ABE17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CADCB18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25527F8" w14:textId="581B53D4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9" w:type="dxa"/>
            <w:vAlign w:val="bottom"/>
          </w:tcPr>
          <w:p w14:paraId="27EB2B90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03F2FE52" w14:textId="63EACDB1" w:rsidR="00A92265" w:rsidRPr="00B97268" w:rsidRDefault="00676F80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F4876" w:rsidRPr="00B97268" w14:paraId="6406297A" w14:textId="77777777" w:rsidTr="00920854">
        <w:trPr>
          <w:trHeight w:val="216"/>
          <w:tblHeader/>
        </w:trPr>
        <w:tc>
          <w:tcPr>
            <w:tcW w:w="3870" w:type="dxa"/>
            <w:vAlign w:val="bottom"/>
          </w:tcPr>
          <w:p w14:paraId="2902C525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6A51ED36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4876" w:rsidRPr="00B97268" w14:paraId="22D5CEC2" w14:textId="77777777" w:rsidTr="00920854">
        <w:trPr>
          <w:trHeight w:val="144"/>
        </w:trPr>
        <w:tc>
          <w:tcPr>
            <w:tcW w:w="3870" w:type="dxa"/>
          </w:tcPr>
          <w:p w14:paraId="5B7206A2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40756279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4F8BD4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0B435FB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87C2A9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F43BD91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C13EE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4256A67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6FBC31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B93AEA5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FB9BF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9A5AB02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9E1E4F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FD611D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37A05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ECB52E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F9BB9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A35E557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AC3257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914177C" w14:textId="77777777" w:rsidR="00EF4876" w:rsidRPr="00B97268" w:rsidRDefault="00EF4876" w:rsidP="0092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36E4" w:rsidRPr="00B97268" w14:paraId="3C969FCA" w14:textId="77777777" w:rsidTr="00920854">
        <w:trPr>
          <w:trHeight w:val="144"/>
        </w:trPr>
        <w:tc>
          <w:tcPr>
            <w:tcW w:w="3870" w:type="dxa"/>
          </w:tcPr>
          <w:p w14:paraId="7F69B2B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14FA8A00" w14:textId="6ED5D422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238" w:type="dxa"/>
          </w:tcPr>
          <w:p w14:paraId="6A8CE25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9D4E4C0" w14:textId="2DC95B10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236" w:type="dxa"/>
          </w:tcPr>
          <w:p w14:paraId="375860D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48899DC" w14:textId="78D8DBB2" w:rsidR="009936E4" w:rsidRPr="00B97268" w:rsidRDefault="009936E4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8360C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62422DC" w14:textId="5A2265EB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9936E4" w:rsidRPr="003B34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824</w:t>
            </w:r>
          </w:p>
        </w:tc>
        <w:tc>
          <w:tcPr>
            <w:tcW w:w="236" w:type="dxa"/>
          </w:tcPr>
          <w:p w14:paraId="535A1BB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2E68530" w14:textId="2363FAA0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20905B6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D0E6304" w14:textId="0CC5141D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236" w:type="dxa"/>
          </w:tcPr>
          <w:p w14:paraId="0BF974E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C07BE8D" w14:textId="25489CB0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261D3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13C63EE" w14:textId="2014CC51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D29932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E4BF70A" w14:textId="6A910A67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239" w:type="dxa"/>
          </w:tcPr>
          <w:p w14:paraId="43513FB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F05CD03" w14:textId="2C4F9B8E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936E4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 w:rsidR="009936E4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</w:tr>
      <w:tr w:rsidR="009936E4" w:rsidRPr="00B97268" w14:paraId="24BD7E12" w14:textId="77777777" w:rsidTr="00920854">
        <w:trPr>
          <w:trHeight w:val="144"/>
        </w:trPr>
        <w:tc>
          <w:tcPr>
            <w:tcW w:w="3870" w:type="dxa"/>
          </w:tcPr>
          <w:p w14:paraId="797CEEF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48E82065" w14:textId="773DC778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2F920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8027130" w14:textId="1238263C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BCF2F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BC1ADDE" w14:textId="39259C21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30380A12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0E72802" w14:textId="19314BF1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529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  <w:tc>
          <w:tcPr>
            <w:tcW w:w="236" w:type="dxa"/>
          </w:tcPr>
          <w:p w14:paraId="6EF6BBE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A936B68" w14:textId="60777973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548C2A3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03BFA4A" w14:textId="6B363F9B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36" w:type="dxa"/>
          </w:tcPr>
          <w:p w14:paraId="37FDA3D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883BA2A" w14:textId="1E83A8CF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936E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0899A2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9EC7DAD" w14:textId="0E543224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9E1AB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C7368D2" w14:textId="76D60156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2891CA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11DF143" w14:textId="4820C201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36E4" w:rsidRPr="00B97268" w14:paraId="7C88E400" w14:textId="77777777" w:rsidTr="00920854">
        <w:trPr>
          <w:trHeight w:val="144"/>
        </w:trPr>
        <w:tc>
          <w:tcPr>
            <w:tcW w:w="3870" w:type="dxa"/>
          </w:tcPr>
          <w:p w14:paraId="149A2D3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5650D" w14:textId="56783CB3" w:rsidR="009936E4" w:rsidRPr="00BB1880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8" w:type="dxa"/>
          </w:tcPr>
          <w:p w14:paraId="24C2AE4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43AFF" w14:textId="47D89992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936E4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9936E4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6" w:type="dxa"/>
          </w:tcPr>
          <w:p w14:paraId="46782FB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BCC3D1B" w14:textId="1958C64C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3550E75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BC6ABDF" w14:textId="1BB4742A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531</w:t>
            </w:r>
            <w:r w:rsidR="009936E4" w:rsidRPr="003B34F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0FBC729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B85BA64" w14:textId="4B2FDFC9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644C617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614536CD" w14:textId="234FD1D3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9936E4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3754455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6F5FA65" w14:textId="1B433F10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93C6F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144B623" w14:textId="34AB25AB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40C56B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866DFC8" w14:textId="4FA691FD" w:rsidR="009936E4" w:rsidRPr="00BB1880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  <w:tc>
          <w:tcPr>
            <w:tcW w:w="239" w:type="dxa"/>
          </w:tcPr>
          <w:p w14:paraId="6DA3AB7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AF5A35C" w14:textId="0D09FBFF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936E4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9936E4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</w:tr>
      <w:tr w:rsidR="009936E4" w:rsidRPr="00B97268" w14:paraId="2846A6DB" w14:textId="77777777" w:rsidTr="00920854">
        <w:trPr>
          <w:trHeight w:val="177"/>
        </w:trPr>
        <w:tc>
          <w:tcPr>
            <w:tcW w:w="3870" w:type="dxa"/>
          </w:tcPr>
          <w:p w14:paraId="2A9FBD3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D2A284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57914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B6CD25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CF32D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FDF5CD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FA91E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5BC424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47853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CCD9C1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EAF35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E86B65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0DD7A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B164C5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AEA4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5379EB9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4F3B1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059A051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0C3391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C724ED2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36E4" w:rsidRPr="00B97268" w14:paraId="67DD7BFA" w14:textId="77777777" w:rsidTr="00920854">
        <w:trPr>
          <w:trHeight w:val="144"/>
        </w:trPr>
        <w:tc>
          <w:tcPr>
            <w:tcW w:w="3870" w:type="dxa"/>
            <w:vAlign w:val="bottom"/>
          </w:tcPr>
          <w:p w14:paraId="397BF95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6418AFD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1F4212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4367A6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021D9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1367D8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7A830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1026FD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89C7C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1C1DF02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50EA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2607FC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12BE0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911BA9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2FD97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B5B2C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9016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7D8406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E2AD9A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CEBA9C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36E4" w:rsidRPr="00B97268" w14:paraId="16A7871C" w14:textId="77777777" w:rsidTr="00920854">
        <w:trPr>
          <w:trHeight w:val="144"/>
        </w:trPr>
        <w:tc>
          <w:tcPr>
            <w:tcW w:w="3870" w:type="dxa"/>
          </w:tcPr>
          <w:p w14:paraId="36EA1E9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4EA4F2A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FDE269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EE3A5A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67A1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695B0D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AD4F9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ED4266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D14A1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714B2B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A010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0A774B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35694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3145F4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97C6C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CB1FC5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2B697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37A6A8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A55848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DC9ED7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36E4" w:rsidRPr="00B97268" w14:paraId="7877A2D0" w14:textId="77777777" w:rsidTr="00920854">
        <w:trPr>
          <w:trHeight w:val="144"/>
        </w:trPr>
        <w:tc>
          <w:tcPr>
            <w:tcW w:w="3870" w:type="dxa"/>
          </w:tcPr>
          <w:p w14:paraId="33F6FC5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253B4DCE" w14:textId="7BB91F5F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F24942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9547E79" w14:textId="3DAA5CC2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236" w:type="dxa"/>
          </w:tcPr>
          <w:p w14:paraId="6984CDC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6D76C17" w14:textId="6A042FA1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315A808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8028506" w14:textId="5D40976A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529</w:t>
            </w:r>
            <w:r w:rsidR="009936E4" w:rsidRPr="003B34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  <w:tc>
          <w:tcPr>
            <w:tcW w:w="236" w:type="dxa"/>
          </w:tcPr>
          <w:p w14:paraId="13B63549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26FFF8" w14:textId="4A504FBC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0336ADC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3B484BA" w14:textId="3311B440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36" w:type="dxa"/>
          </w:tcPr>
          <w:p w14:paraId="1F54B59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FC6CFBA" w14:textId="2AABC622" w:rsidR="009936E4" w:rsidRPr="00B97268" w:rsidRDefault="00934B23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91BC7B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9C8C930" w14:textId="3C4F15F8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6DB01E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AE45E4B" w14:textId="378AEF7E" w:rsidR="009936E4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602549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274DE0F" w14:textId="22EE3360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</w:tr>
      <w:tr w:rsidR="009936E4" w:rsidRPr="00B97268" w14:paraId="6E137194" w14:textId="77777777" w:rsidTr="00920854">
        <w:trPr>
          <w:trHeight w:val="144"/>
        </w:trPr>
        <w:tc>
          <w:tcPr>
            <w:tcW w:w="3870" w:type="dxa"/>
          </w:tcPr>
          <w:p w14:paraId="20ADFCB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4DC431AC" w14:textId="07F57E12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AB27AB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C1B63AD" w14:textId="48F03681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CBB48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EDA2A62" w14:textId="4082E20F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98F56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10B3761" w14:textId="0AE8EC99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9936E4" w:rsidRPr="003B34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824</w:t>
            </w:r>
          </w:p>
        </w:tc>
        <w:tc>
          <w:tcPr>
            <w:tcW w:w="236" w:type="dxa"/>
          </w:tcPr>
          <w:p w14:paraId="2658383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1725840" w14:textId="3AB4C290" w:rsidR="009936E4" w:rsidRPr="00B97268" w:rsidRDefault="00934B23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0574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A11B7BF" w14:textId="481799F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C2CDF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06348D4" w14:textId="69BE0B85" w:rsidR="009936E4" w:rsidRPr="00B97268" w:rsidRDefault="00934B23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EDC24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B43391F" w14:textId="54243A20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F3229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681F962" w14:textId="149E7D24" w:rsidR="009936E4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348DCE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4E40A8" w14:textId="5D2ECCAB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36E4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</w:tr>
      <w:tr w:rsidR="009936E4" w:rsidRPr="00B97268" w14:paraId="715A93B7" w14:textId="77777777" w:rsidTr="00920854">
        <w:trPr>
          <w:trHeight w:val="144"/>
        </w:trPr>
        <w:tc>
          <w:tcPr>
            <w:tcW w:w="3870" w:type="dxa"/>
          </w:tcPr>
          <w:p w14:paraId="7AF9210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42757A96" w14:textId="50BF527C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9936E4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238" w:type="dxa"/>
          </w:tcPr>
          <w:p w14:paraId="2FECB35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6AA060D" w14:textId="7777E28D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236" w:type="dxa"/>
          </w:tcPr>
          <w:p w14:paraId="63B6DF9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9AC668A" w14:textId="78273801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E6AF4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DDFD77D" w14:textId="247AB938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5AD14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A1BFFE5" w14:textId="6F107061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6F3498F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FDDB624" w14:textId="6D7A5EEC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236" w:type="dxa"/>
          </w:tcPr>
          <w:p w14:paraId="07A15EB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4BB71F0" w14:textId="3ACCEC8C" w:rsidR="009936E4" w:rsidRPr="00B97268" w:rsidRDefault="00934B23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0EEDC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5C4290E" w14:textId="286252B3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67E86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A4BD465" w14:textId="45CBD9BD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239" w:type="dxa"/>
          </w:tcPr>
          <w:p w14:paraId="1A1FEEC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617FD3B" w14:textId="732A4483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021</w:t>
            </w:r>
            <w:r w:rsidR="009936E4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</w:tr>
      <w:tr w:rsidR="009936E4" w:rsidRPr="00B97268" w14:paraId="2EB81EDF" w14:textId="77777777" w:rsidTr="00920854">
        <w:trPr>
          <w:trHeight w:val="144"/>
        </w:trPr>
        <w:tc>
          <w:tcPr>
            <w:tcW w:w="3870" w:type="dxa"/>
          </w:tcPr>
          <w:p w14:paraId="3AE1BC6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4BA78" w14:textId="2AA83A8F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8" w:type="dxa"/>
          </w:tcPr>
          <w:p w14:paraId="2D72504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EA6F6" w14:textId="04300AA3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936E4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9936E4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6" w:type="dxa"/>
          </w:tcPr>
          <w:p w14:paraId="36D7F15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5516644" w14:textId="30613EC7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="009936E4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6ECCF28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781FFBC" w14:textId="28E6D557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="009936E4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613CBA8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1CC5761" w14:textId="3EC12612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474126F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9819067" w14:textId="3EB6984E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9936E4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6A8D86B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2774A97" w14:textId="76E4F0EB" w:rsidR="009936E4" w:rsidRPr="00B97268" w:rsidRDefault="00934B23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57570B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457167CE" w14:textId="560F4CFB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A82F7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130C138" w14:textId="3A25530C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  <w:tc>
          <w:tcPr>
            <w:tcW w:w="239" w:type="dxa"/>
          </w:tcPr>
          <w:p w14:paraId="1671398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0B945D1" w14:textId="5828E589" w:rsidR="009936E4" w:rsidRPr="00B97268" w:rsidRDefault="00676F80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936E4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9936E4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</w:tr>
      <w:tr w:rsidR="009936E4" w:rsidRPr="00B97268" w14:paraId="4A98EA3F" w14:textId="77777777" w:rsidTr="00920854">
        <w:trPr>
          <w:trHeight w:val="144"/>
        </w:trPr>
        <w:tc>
          <w:tcPr>
            <w:tcW w:w="3870" w:type="dxa"/>
          </w:tcPr>
          <w:p w14:paraId="68851079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3D5EC6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0DA8A8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B011A7B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61DEC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9ACB9D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620109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4CE9C4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4CFEE4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5DB612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AACF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1C3B8356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2A45C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AC3740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6113F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3610714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D6B75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5B454D5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CB3F0C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6E2989D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36E4" w:rsidRPr="00B97268" w14:paraId="74955DD6" w14:textId="77777777" w:rsidTr="00920854">
        <w:trPr>
          <w:trHeight w:val="144"/>
        </w:trPr>
        <w:tc>
          <w:tcPr>
            <w:tcW w:w="3870" w:type="dxa"/>
          </w:tcPr>
          <w:p w14:paraId="675F4C20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4DF84E47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DFCDC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9E6899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3A0D9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A287DF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74A52C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BF1774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79C70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FD4D7B1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63891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C8E8DB3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DEBFCE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3710905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73CDBA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FA801E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5EEB7D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37D0722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E876C68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C56AF72" w14:textId="77777777" w:rsidR="009936E4" w:rsidRPr="00B97268" w:rsidRDefault="009936E4" w:rsidP="0099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0D1B69" w14:paraId="42DA7A12" w14:textId="77777777" w:rsidTr="00920854">
        <w:trPr>
          <w:trHeight w:val="144"/>
        </w:trPr>
        <w:tc>
          <w:tcPr>
            <w:tcW w:w="3870" w:type="dxa"/>
          </w:tcPr>
          <w:p w14:paraId="213DC82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5A33C80C" w14:textId="33356A09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38" w:type="dxa"/>
          </w:tcPr>
          <w:p w14:paraId="0F8E4C5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112EF6E" w14:textId="4AE1A72B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236" w:type="dxa"/>
          </w:tcPr>
          <w:p w14:paraId="2E7842A7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6A1C587" w14:textId="4625D786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1723A31D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D35458F" w14:textId="33ED447C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0FBA575E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AB67182" w14:textId="4CD0CB9C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442D898E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02D3D8" w14:textId="7324F63C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6185D557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6565C92" w14:textId="44043921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A2A3172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FB7A52C" w14:textId="456BEA08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48831F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FDAF296" w14:textId="498E1B4A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239" w:type="dxa"/>
          </w:tcPr>
          <w:p w14:paraId="7D99326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930091C" w14:textId="51363FC8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</w:tr>
      <w:tr w:rsidR="00934B23" w:rsidRPr="000D1B69" w14:paraId="5B96C5E5" w14:textId="77777777" w:rsidTr="00920854">
        <w:trPr>
          <w:trHeight w:val="144"/>
        </w:trPr>
        <w:tc>
          <w:tcPr>
            <w:tcW w:w="3870" w:type="dxa"/>
          </w:tcPr>
          <w:p w14:paraId="5289EAF7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1007EB30" w14:textId="4C19AF09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AD641AB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8A1FD90" w14:textId="56F27204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236" w:type="dxa"/>
          </w:tcPr>
          <w:p w14:paraId="698938E1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057F916" w14:textId="6E325556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FBA9A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6A8D572" w14:textId="4FF4A742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14577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FA2B1E8" w14:textId="2CDCC894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8FFCA8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1DC77AC" w14:textId="229F8513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E7D5A1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5FB5AA6" w14:textId="0195CFB8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D1985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1CE8CE2" w14:textId="7A048019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FFB24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B6781D9" w14:textId="3844FDE8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CED27D2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11D496F" w14:textId="4069C2B5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</w:tr>
      <w:tr w:rsidR="00934B23" w:rsidRPr="000D1B69" w14:paraId="3E72B962" w14:textId="77777777" w:rsidTr="00920854">
        <w:trPr>
          <w:trHeight w:val="144"/>
        </w:trPr>
        <w:tc>
          <w:tcPr>
            <w:tcW w:w="3870" w:type="dxa"/>
          </w:tcPr>
          <w:p w14:paraId="4232C03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300554CD" w14:textId="27928830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238" w:type="dxa"/>
          </w:tcPr>
          <w:p w14:paraId="57930D3F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F6FFC62" w14:textId="57E0CBF2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236" w:type="dxa"/>
          </w:tcPr>
          <w:p w14:paraId="463214EB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A5942A2" w14:textId="1C00A880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5DEA5D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6F4BD64" w14:textId="53321C56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2635E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A7AF645" w14:textId="2D07B334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6AF3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54BC1436" w14:textId="6F865210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604FE8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FE64D86" w14:textId="6B4E6CBB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38EA25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F7B4677" w14:textId="0AA43263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4AFF79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337A04B" w14:textId="20B31C48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239" w:type="dxa"/>
          </w:tcPr>
          <w:p w14:paraId="380D4732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0711D02" w14:textId="6187FB17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</w:tr>
      <w:tr w:rsidR="00934B23" w:rsidRPr="00B97268" w14:paraId="5BAAFAD8" w14:textId="77777777" w:rsidTr="00920854">
        <w:trPr>
          <w:trHeight w:val="144"/>
        </w:trPr>
        <w:tc>
          <w:tcPr>
            <w:tcW w:w="3870" w:type="dxa"/>
          </w:tcPr>
          <w:p w14:paraId="523EAE8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B6224" w14:textId="3DE9E21B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34B23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34B23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8" w:type="dxa"/>
          </w:tcPr>
          <w:p w14:paraId="34B0CFC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D0D1" w14:textId="59FF86C0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34B23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934B23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6" w:type="dxa"/>
          </w:tcPr>
          <w:p w14:paraId="259AE5B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26BD787" w14:textId="71676025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="00934B23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3E38306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CA5E1DF" w14:textId="7AAB88AB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="00934B23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52D6E48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90AEC70" w14:textId="1CD24E1D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531D37C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2F21594" w14:textId="186C35AA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934B23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3C329666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BC09367" w14:textId="1028EE5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5E3DA2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1347D82" w14:textId="2AE24978" w:rsidR="00934B23" w:rsidRPr="006847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5BFA351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3E93204" w14:textId="6D0FB393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  <w:tc>
          <w:tcPr>
            <w:tcW w:w="239" w:type="dxa"/>
          </w:tcPr>
          <w:p w14:paraId="0430AA4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5A00618B" w14:textId="03E16C66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34B23" w:rsidRPr="00B32A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934B23" w:rsidRPr="00B32A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</w:tr>
      <w:tr w:rsidR="00934B23" w:rsidRPr="00B97268" w14:paraId="01F9BD4E" w14:textId="77777777" w:rsidTr="00920854">
        <w:trPr>
          <w:trHeight w:val="144"/>
        </w:trPr>
        <w:tc>
          <w:tcPr>
            <w:tcW w:w="3870" w:type="dxa"/>
          </w:tcPr>
          <w:p w14:paraId="4966192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6CDF70C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2F5DE40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D5C2F5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91F521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E75AD8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E28B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FBDFD0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A0E6FB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5CA2B8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F5067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E056841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7D76D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8448E7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1A30D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CD07821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9D638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5000E3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E2DCAC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DC88DE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16325155" w14:textId="77777777" w:rsidTr="00920854">
        <w:trPr>
          <w:trHeight w:val="144"/>
        </w:trPr>
        <w:tc>
          <w:tcPr>
            <w:tcW w:w="3870" w:type="dxa"/>
          </w:tcPr>
          <w:p w14:paraId="64E004A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11F0756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E692D1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3F44DD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5BC93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2437F3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3AC2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AA05246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8115C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A2E598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2D53C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8F3DAE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22839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D1E7159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F401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C7AAD9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3322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D88055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42C31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A42F80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5A2823DD" w14:textId="77777777" w:rsidTr="00920854">
        <w:trPr>
          <w:trHeight w:val="144"/>
        </w:trPr>
        <w:tc>
          <w:tcPr>
            <w:tcW w:w="3870" w:type="dxa"/>
          </w:tcPr>
          <w:p w14:paraId="421A5D7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87FBEB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C39C2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64AC78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48E4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E643C7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1BF2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4BE63E1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0A7120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6A2AFEB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3954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DC3770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BA090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F9484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7AE6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5CB808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0FDC8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A8C9E3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F9F204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6A59A9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1FC220B0" w14:textId="77777777" w:rsidTr="00920854">
        <w:trPr>
          <w:trHeight w:val="144"/>
        </w:trPr>
        <w:tc>
          <w:tcPr>
            <w:tcW w:w="3870" w:type="dxa"/>
          </w:tcPr>
          <w:p w14:paraId="2366D81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3B7D86C9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9A893F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341B82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3BF2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1096AC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30B5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9E6225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BFCCA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51BF2B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B6FE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F41FDA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AD346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CC1395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C1FFE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C83CC7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8A36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8B0EDD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A1725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AACBC5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101CCCBF" w14:textId="77777777" w:rsidTr="00920854">
        <w:trPr>
          <w:trHeight w:val="144"/>
        </w:trPr>
        <w:tc>
          <w:tcPr>
            <w:tcW w:w="3870" w:type="dxa"/>
          </w:tcPr>
          <w:p w14:paraId="756CB38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66317AEB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4580E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C6E2D1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C41CF9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3986C06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50DC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A9E5ED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A925E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C1F4FC1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43743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ECEE27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D2995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7517BB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04F96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5E07B9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F16ED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C3565E0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792185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ABBC260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3592A742" w14:textId="77777777" w:rsidTr="00920854">
        <w:trPr>
          <w:trHeight w:val="144"/>
        </w:trPr>
        <w:tc>
          <w:tcPr>
            <w:tcW w:w="3870" w:type="dxa"/>
          </w:tcPr>
          <w:p w14:paraId="3BE7763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9AE9949" w14:textId="2895C945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38" w:type="dxa"/>
          </w:tcPr>
          <w:p w14:paraId="7A3B4AA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FACC1C9" w14:textId="1F225103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756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541</w:t>
            </w:r>
          </w:p>
        </w:tc>
        <w:tc>
          <w:tcPr>
            <w:tcW w:w="236" w:type="dxa"/>
          </w:tcPr>
          <w:p w14:paraId="31932E70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669402C" w14:textId="4AC4F918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3ECFCEBF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53B4B7B" w14:textId="3E64EDE3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0ECB7C36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F68E4E2" w14:textId="424A6885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66216D98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B76429A" w14:textId="65E2DB09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72E5D460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6115D2F" w14:textId="64471E13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330CD16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23885F4" w14:textId="4A83D39A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D77CDFC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8262F69" w14:textId="0CEA48F4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239" w:type="dxa"/>
          </w:tcPr>
          <w:p w14:paraId="4BF5BA71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CFE5F16" w14:textId="1FA52703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</w:tr>
      <w:tr w:rsidR="00934B23" w:rsidRPr="00B97268" w14:paraId="153D9F1F" w14:textId="77777777" w:rsidTr="00920854">
        <w:trPr>
          <w:trHeight w:val="144"/>
        </w:trPr>
        <w:tc>
          <w:tcPr>
            <w:tcW w:w="3870" w:type="dxa"/>
          </w:tcPr>
          <w:p w14:paraId="562767C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40C4AD69" w14:textId="442340E8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238" w:type="dxa"/>
          </w:tcPr>
          <w:p w14:paraId="543D5B80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0EC2CD8" w14:textId="15B95990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316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010</w:t>
            </w:r>
          </w:p>
        </w:tc>
        <w:tc>
          <w:tcPr>
            <w:tcW w:w="236" w:type="dxa"/>
          </w:tcPr>
          <w:p w14:paraId="0F81312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A47D1CD" w14:textId="1AD0ED48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48927E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B28D0A0" w14:textId="4414A005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D876B2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64E6C12" w14:textId="0F94139A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94CD7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7C9B7A1D" w14:textId="7E7F171D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A89E99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6D93B5C" w14:textId="74488D01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C701EC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BA1C234" w14:textId="62C7DDE6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A42E51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091A2B5" w14:textId="5BC347C4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239" w:type="dxa"/>
          </w:tcPr>
          <w:p w14:paraId="3E1BC5F5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A86176D" w14:textId="1D465586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</w:tr>
      <w:tr w:rsidR="00934B23" w:rsidRPr="00B97268" w14:paraId="60C99A3C" w14:textId="77777777" w:rsidTr="00920854">
        <w:trPr>
          <w:trHeight w:val="144"/>
        </w:trPr>
        <w:tc>
          <w:tcPr>
            <w:tcW w:w="3870" w:type="dxa"/>
          </w:tcPr>
          <w:p w14:paraId="780E18A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518A2" w14:textId="2A3D3755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34B23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34B23"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8" w:type="dxa"/>
          </w:tcPr>
          <w:p w14:paraId="3D1EE7D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75D9" w14:textId="1FA32839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34B23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934B23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6" w:type="dxa"/>
          </w:tcPr>
          <w:p w14:paraId="3DA5EAC3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12C0805" w14:textId="3F174E6D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313C5EBD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40B57F7" w14:textId="6C0F4E14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="00934B23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723AA0B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E350577" w14:textId="22CAD7BA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631F96D9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DEADCE5" w14:textId="7AA591C4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934B23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462923C5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34E0998" w14:textId="7CBDCFF2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3D2DB91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B3E313A" w14:textId="367D6EED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BF358F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1A89582" w14:textId="02272951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934B23"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  <w:tc>
          <w:tcPr>
            <w:tcW w:w="239" w:type="dxa"/>
          </w:tcPr>
          <w:p w14:paraId="7B7C6248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DD35DFD" w14:textId="70702E9F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34B23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934B23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</w:tr>
      <w:tr w:rsidR="00934B23" w:rsidRPr="00B97268" w14:paraId="43A0FC2B" w14:textId="77777777" w:rsidTr="00920854">
        <w:trPr>
          <w:trHeight w:val="144"/>
        </w:trPr>
        <w:tc>
          <w:tcPr>
            <w:tcW w:w="3870" w:type="dxa"/>
          </w:tcPr>
          <w:p w14:paraId="312EDC3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6DC323D0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241C9B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0E53625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5B053A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2E46F77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950990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09CB148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49D413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959AA3B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E469CB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8BB7677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BC69B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92FFA40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A05D9C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3342D3F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B8A23B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D346AD5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EF32619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61097A2D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19E01853" w14:textId="77777777" w:rsidTr="00920854">
        <w:trPr>
          <w:trHeight w:val="144"/>
        </w:trPr>
        <w:tc>
          <w:tcPr>
            <w:tcW w:w="3870" w:type="dxa"/>
          </w:tcPr>
          <w:p w14:paraId="11F6E613" w14:textId="3A800090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47E52252" w14:textId="79F71C8F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238" w:type="dxa"/>
            <w:vAlign w:val="bottom"/>
          </w:tcPr>
          <w:p w14:paraId="3C627F3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9B6B872" w14:textId="59003C42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607</w:t>
            </w:r>
            <w:r w:rsidR="00934B23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552</w:t>
            </w:r>
          </w:p>
        </w:tc>
        <w:tc>
          <w:tcPr>
            <w:tcW w:w="236" w:type="dxa"/>
            <w:vAlign w:val="bottom"/>
          </w:tcPr>
          <w:p w14:paraId="61CEBCFC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53350C00" w14:textId="2A79D1D4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236" w:type="dxa"/>
            <w:vAlign w:val="bottom"/>
          </w:tcPr>
          <w:p w14:paraId="351A50E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4D9DFC17" w14:textId="1FF68648" w:rsidR="00934B23" w:rsidRPr="00DD0290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236" w:type="dxa"/>
            <w:vAlign w:val="bottom"/>
          </w:tcPr>
          <w:p w14:paraId="40DCE036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49259FF" w14:textId="648158CC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236" w:type="dxa"/>
            <w:vAlign w:val="bottom"/>
          </w:tcPr>
          <w:p w14:paraId="2D93786F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0D800A47" w14:textId="380464D5" w:rsidR="00934B23" w:rsidRPr="00DD0290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236" w:type="dxa"/>
            <w:vAlign w:val="bottom"/>
          </w:tcPr>
          <w:p w14:paraId="0416F201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F4ECA48" w14:textId="50254BC3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236" w:type="dxa"/>
            <w:vAlign w:val="bottom"/>
          </w:tcPr>
          <w:p w14:paraId="0CB315A9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4D529E47" w14:textId="71903109" w:rsidR="00934B23" w:rsidRPr="00DD0290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236" w:type="dxa"/>
            <w:vAlign w:val="bottom"/>
          </w:tcPr>
          <w:p w14:paraId="758EF83C" w14:textId="77777777" w:rsidR="00934B23" w:rsidRPr="00DD0290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08D60BF6" w14:textId="50036A68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239" w:type="dxa"/>
            <w:vAlign w:val="bottom"/>
          </w:tcPr>
          <w:p w14:paraId="1695A11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05514566" w14:textId="1FB39DF0" w:rsidR="00934B23" w:rsidRPr="000D1B69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</w:tr>
      <w:tr w:rsidR="00934B23" w:rsidRPr="00B97268" w14:paraId="6F769084" w14:textId="77777777" w:rsidTr="00920854">
        <w:trPr>
          <w:trHeight w:val="144"/>
        </w:trPr>
        <w:tc>
          <w:tcPr>
            <w:tcW w:w="3870" w:type="dxa"/>
          </w:tcPr>
          <w:p w14:paraId="4511D97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8D024E9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24DC7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552A37DD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ADFE70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106F0C4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4F867D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FE749D8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08B48C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4030080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371DB2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077AFE6C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7F3706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6F6EA716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0CE2E5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0690DE3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4674C3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EFA4FA2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3CDB7D2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0611AF16" w14:textId="77777777" w:rsidR="00934B23" w:rsidRPr="000D1B69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049D640D" w14:textId="77777777" w:rsidTr="00920854">
        <w:trPr>
          <w:trHeight w:val="144"/>
        </w:trPr>
        <w:tc>
          <w:tcPr>
            <w:tcW w:w="3870" w:type="dxa"/>
          </w:tcPr>
          <w:p w14:paraId="32931AA1" w14:textId="3B765E28" w:rsidR="00934B23" w:rsidRPr="00976FEE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76F80" w:rsidRPr="00676F80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มิถุนายน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676F80" w:rsidRPr="00676F80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507163EF" w14:textId="7137013E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238" w:type="dxa"/>
            <w:vAlign w:val="bottom"/>
          </w:tcPr>
          <w:p w14:paraId="2913B2A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73BA4B12" w14:textId="7F3BC6F9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934B23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447</w:t>
            </w:r>
            <w:r w:rsidR="00934B23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043</w:t>
            </w:r>
          </w:p>
        </w:tc>
        <w:tc>
          <w:tcPr>
            <w:tcW w:w="236" w:type="dxa"/>
            <w:vAlign w:val="bottom"/>
          </w:tcPr>
          <w:p w14:paraId="4CDEE28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1DA551F3" w14:textId="5A94492C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  <w:tc>
          <w:tcPr>
            <w:tcW w:w="236" w:type="dxa"/>
            <w:vAlign w:val="bottom"/>
          </w:tcPr>
          <w:p w14:paraId="6A45A93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0D7ACB27" w14:textId="67797E9A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236" w:type="dxa"/>
            <w:vAlign w:val="bottom"/>
          </w:tcPr>
          <w:p w14:paraId="3AD054E9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5563BE5" w14:textId="34DCD18E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236" w:type="dxa"/>
            <w:vAlign w:val="bottom"/>
          </w:tcPr>
          <w:p w14:paraId="3844A47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3C65849A" w14:textId="428EDAD2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982</w:t>
            </w:r>
          </w:p>
        </w:tc>
        <w:tc>
          <w:tcPr>
            <w:tcW w:w="236" w:type="dxa"/>
            <w:vAlign w:val="bottom"/>
          </w:tcPr>
          <w:p w14:paraId="1D9CE3F6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26E209F1" w14:textId="7BDFF6BE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8A4378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5EF2C268" w14:textId="6345DF58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B34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218E880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309C2C60" w14:textId="69F3D313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239" w:type="dxa"/>
            <w:vAlign w:val="bottom"/>
          </w:tcPr>
          <w:p w14:paraId="725F295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47C250AA" w14:textId="66078E1B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</w:tr>
      <w:tr w:rsidR="00934B23" w:rsidRPr="00B97268" w14:paraId="0E3515AE" w14:textId="77777777" w:rsidTr="00920854">
        <w:trPr>
          <w:trHeight w:val="144"/>
        </w:trPr>
        <w:tc>
          <w:tcPr>
            <w:tcW w:w="3870" w:type="dxa"/>
          </w:tcPr>
          <w:p w14:paraId="2513F57B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9BD305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9F496C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774A39D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991716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D17931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739D9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A70C24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DB0321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713C5D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9942B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EA215A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250B6C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733F5B8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665242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536E9394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207A4B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7D006DC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4815A85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417A5C56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B23" w:rsidRPr="00B97268" w14:paraId="16ECB51E" w14:textId="77777777" w:rsidTr="00920854">
        <w:trPr>
          <w:trHeight w:val="144"/>
        </w:trPr>
        <w:tc>
          <w:tcPr>
            <w:tcW w:w="3870" w:type="dxa"/>
          </w:tcPr>
          <w:p w14:paraId="258D5DCC" w14:textId="3CB4ED7F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76F80" w:rsidRPr="00676F80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3C3AAC">
              <w:rPr>
                <w:rFonts w:asciiTheme="majorBidi" w:hAnsiTheme="majorBidi" w:cs="Angsana New" w:hint="cs"/>
                <w:sz w:val="24"/>
                <w:szCs w:val="24"/>
                <w:cs/>
              </w:rPr>
              <w:t>มิถุนายน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676F80" w:rsidRPr="00676F80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3B542DAE" w14:textId="40E0BE3E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958</w:t>
            </w:r>
            <w:r w:rsidR="00934B23"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238" w:type="dxa"/>
            <w:vAlign w:val="bottom"/>
          </w:tcPr>
          <w:p w14:paraId="27694C7F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0DA86747" w14:textId="36DF1D2E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934B23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474</w:t>
            </w:r>
            <w:r w:rsidR="00934B23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387</w:t>
            </w:r>
          </w:p>
        </w:tc>
        <w:tc>
          <w:tcPr>
            <w:tcW w:w="236" w:type="dxa"/>
            <w:vAlign w:val="bottom"/>
          </w:tcPr>
          <w:p w14:paraId="108EB8AE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4E4FB34B" w14:textId="5AD15C9A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236" w:type="dxa"/>
            <w:vAlign w:val="bottom"/>
          </w:tcPr>
          <w:p w14:paraId="629E140B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6573D4FE" w14:textId="2AED2904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36" w:type="dxa"/>
            <w:vAlign w:val="bottom"/>
          </w:tcPr>
          <w:p w14:paraId="27BEFCCD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4F506DB" w14:textId="5165522A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236" w:type="dxa"/>
            <w:vAlign w:val="bottom"/>
          </w:tcPr>
          <w:p w14:paraId="2714FD3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6B42F1E8" w14:textId="2B445325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="00934B23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36" w:type="dxa"/>
            <w:vAlign w:val="bottom"/>
          </w:tcPr>
          <w:p w14:paraId="024743B3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02FCEB98" w14:textId="45507128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BE6D73A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21DB8E9B" w14:textId="40FE3A7B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6F80"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EFA8787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C2E4139" w14:textId="59183C06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="00934B23"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239" w:type="dxa"/>
            <w:vAlign w:val="bottom"/>
          </w:tcPr>
          <w:p w14:paraId="45891939" w14:textId="77777777" w:rsidR="00934B23" w:rsidRPr="00B97268" w:rsidRDefault="00934B23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379980BD" w14:textId="072B7913" w:rsidR="00934B23" w:rsidRPr="00B97268" w:rsidRDefault="00676F80" w:rsidP="009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934B23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</w:tr>
    </w:tbl>
    <w:p w14:paraId="6731D50F" w14:textId="77777777" w:rsidR="00775174" w:rsidRDefault="0077517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6D6B23D9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8B5D4C3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7ADCB08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EF7E03A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22524DC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8D27DBB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E4C20E4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13E1C8F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F3DE741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163C7FF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67180FE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D8642BF" w14:textId="6BFC3B08" w:rsidR="00EF4876" w:rsidRPr="00775174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EF4876" w:rsidRPr="00775174" w:rsidSect="00556CD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9A691F9" w14:textId="7B852875" w:rsidR="003D788E" w:rsidRDefault="00180230" w:rsidP="003D788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18023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3E6E18CD" w14:textId="77777777" w:rsidR="003D788E" w:rsidRPr="003D788E" w:rsidRDefault="003D788E" w:rsidP="003D788E">
      <w:pPr>
        <w:rPr>
          <w:rFonts w:cstheme="minorBidi"/>
          <w:lang w:val="th-TH"/>
        </w:rPr>
      </w:pPr>
    </w:p>
    <w:p w14:paraId="40E97300" w14:textId="158C113E" w:rsidR="00F613D4" w:rsidRPr="00A54BF8" w:rsidRDefault="00F613D4" w:rsidP="00F61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820C48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28"/>
          <w:szCs w:val="28"/>
        </w:rPr>
        <w:br/>
      </w:r>
      <w:r w:rsidRPr="00820C48">
        <w:rPr>
          <w:rFonts w:ascii="Angsana New" w:hAnsi="Angsana New" w:cs="Angsana New"/>
          <w:sz w:val="28"/>
          <w:szCs w:val="28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อัตราภาษีเงินได้</w:t>
      </w:r>
      <w:r>
        <w:rPr>
          <w:rFonts w:ascii="Angsana New" w:hAnsi="Angsana New" w:cs="Angsana New"/>
          <w:sz w:val="28"/>
          <w:szCs w:val="28"/>
        </w:rPr>
        <w:br/>
      </w:r>
      <w:r w:rsidRPr="005038CE">
        <w:rPr>
          <w:rFonts w:ascii="Angsana New" w:hAnsi="Angsana New" w:cs="Angsana New"/>
          <w:sz w:val="28"/>
          <w:szCs w:val="28"/>
          <w:cs/>
        </w:rPr>
        <w:t>ที่</w:t>
      </w:r>
      <w:r w:rsidRPr="003C3AAC">
        <w:rPr>
          <w:rFonts w:ascii="Angsana New" w:hAnsi="Angsana New" w:cs="Angsana New"/>
          <w:sz w:val="28"/>
          <w:szCs w:val="28"/>
          <w:cs/>
        </w:rPr>
        <w:t>แท้จริงรวมของกลุ่มบริษัทในการดำเนินงานต่อเนื่องเป็นระยะเวลา</w:t>
      </w:r>
      <w:r w:rsidRPr="003C3AAC">
        <w:rPr>
          <w:rFonts w:ascii="Angsana New" w:hAnsi="Angsana New" w:cs="Angsana New" w:hint="cs"/>
          <w:sz w:val="28"/>
          <w:szCs w:val="28"/>
          <w:cs/>
        </w:rPr>
        <w:t>หก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676F80" w:rsidRPr="00676F80">
        <w:rPr>
          <w:rFonts w:ascii="Angsana New" w:hAnsi="Angsana New" w:cs="Angsana New"/>
          <w:sz w:val="28"/>
          <w:szCs w:val="28"/>
        </w:rPr>
        <w:t>30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Pr="003C3AAC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="00676F80" w:rsidRPr="00676F80">
        <w:rPr>
          <w:rFonts w:ascii="Angsana New" w:hAnsi="Angsana New" w:cs="Angsana New"/>
          <w:sz w:val="28"/>
          <w:szCs w:val="28"/>
        </w:rPr>
        <w:t>2565</w:t>
      </w:r>
      <w:r w:rsidRPr="003C3AAC">
        <w:rPr>
          <w:rFonts w:ascii="Angsana New" w:hAnsi="Angsana New" w:cs="Angsana New"/>
          <w:sz w:val="28"/>
          <w:szCs w:val="28"/>
        </w:rPr>
        <w:t xml:space="preserve"> </w:t>
      </w:r>
      <w:r w:rsidRPr="003C3AAC">
        <w:rPr>
          <w:rFonts w:ascii="Angsana New" w:hAnsi="Angsana New" w:cs="Angsana New"/>
          <w:sz w:val="28"/>
          <w:szCs w:val="28"/>
          <w:cs/>
        </w:rPr>
        <w:t>คือ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3AAC">
        <w:rPr>
          <w:rFonts w:ascii="Angsana New" w:hAnsi="Angsana New" w:cs="Angsana New"/>
          <w:sz w:val="28"/>
          <w:szCs w:val="28"/>
          <w:cs/>
        </w:rPr>
        <w:t xml:space="preserve">ร้อยละ </w:t>
      </w:r>
      <w:r w:rsidR="00676F80" w:rsidRPr="00676F80">
        <w:rPr>
          <w:rFonts w:ascii="Angsana New" w:hAnsi="Angsana New" w:cs="Angsana New"/>
          <w:sz w:val="28"/>
          <w:szCs w:val="28"/>
        </w:rPr>
        <w:t>15</w:t>
      </w:r>
      <w:r w:rsidRPr="003C3AAC">
        <w:rPr>
          <w:rFonts w:ascii="Angsana New" w:hAnsi="Angsana New" w:cs="Angsana New"/>
          <w:sz w:val="28"/>
          <w:szCs w:val="28"/>
        </w:rPr>
        <w:t xml:space="preserve"> (</w:t>
      </w:r>
      <w:r w:rsidR="00676F80" w:rsidRPr="00676F80">
        <w:rPr>
          <w:rFonts w:ascii="Angsana New" w:hAnsi="Angsana New" w:cs="Angsana New"/>
          <w:i/>
          <w:iCs/>
          <w:sz w:val="28"/>
          <w:szCs w:val="28"/>
        </w:rPr>
        <w:t>2564</w:t>
      </w:r>
      <w:r w:rsidRPr="003C3AAC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Pr="003C3AAC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676F80" w:rsidRPr="00676F80">
        <w:rPr>
          <w:rFonts w:ascii="Angsana New" w:hAnsi="Angsana New" w:cs="Angsana New"/>
          <w:i/>
          <w:iCs/>
          <w:sz w:val="28"/>
          <w:szCs w:val="28"/>
        </w:rPr>
        <w:t>14</w:t>
      </w:r>
      <w:r w:rsidRPr="003C3AAC">
        <w:rPr>
          <w:rFonts w:ascii="Angsana New" w:hAnsi="Angsana New" w:cs="Angsana New"/>
          <w:i/>
          <w:iCs/>
          <w:sz w:val="28"/>
          <w:szCs w:val="28"/>
        </w:rPr>
        <w:t xml:space="preserve">) </w:t>
      </w:r>
      <w:r w:rsidRPr="003C3AAC">
        <w:rPr>
          <w:rFonts w:ascii="Angsana New" w:hAnsi="Angsana New" w:cs="Angsana New" w:hint="cs"/>
          <w:sz w:val="28"/>
          <w:szCs w:val="28"/>
          <w:cs/>
        </w:rPr>
        <w:t>ผลแตกต่างระหว่างภาษีเงินได้ตามกฏหมายกับ</w:t>
      </w:r>
      <w:r w:rsidRPr="003C3AAC">
        <w:rPr>
          <w:rFonts w:ascii="Angsana New" w:hAnsi="Angsana New" w:cs="Angsana New"/>
          <w:sz w:val="28"/>
          <w:szCs w:val="28"/>
          <w:cs/>
        </w:rPr>
        <w:t>อัตราภาษีเงินได้ที่แท้จริงมีสาเหตุหลักจาก</w:t>
      </w:r>
      <w:r w:rsidRPr="003C3AAC">
        <w:rPr>
          <w:rFonts w:ascii="Angsana New" w:hAnsi="Angsana New" w:cs="Angsana New" w:hint="cs"/>
          <w:sz w:val="28"/>
          <w:szCs w:val="28"/>
          <w:cs/>
        </w:rPr>
        <w:t>การที่บริษัทรับสิทธิประโยชน์จากคณะกรรมการส่งเสริมการลงทุนให้ได้รับยกเว้นภาษีเงินได้นิติบุคคลสำหรับ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3AAC">
        <w:rPr>
          <w:rFonts w:ascii="Angsana New" w:hAnsi="Angsana New" w:cs="Angsana New" w:hint="cs"/>
          <w:sz w:val="28"/>
          <w:szCs w:val="28"/>
          <w:cs/>
        </w:rPr>
        <w:t>กำไรสุทธิที่ได้รับการส่งเสริม</w:t>
      </w:r>
    </w:p>
    <w:p w14:paraId="33279A16" w14:textId="77777777" w:rsidR="00180230" w:rsidRPr="00180230" w:rsidRDefault="00180230" w:rsidP="00180230">
      <w:pPr>
        <w:rPr>
          <w:rFonts w:cstheme="minorBidi"/>
          <w:cs/>
          <w:lang w:val="th-TH"/>
        </w:rPr>
      </w:pPr>
    </w:p>
    <w:p w14:paraId="1158C248" w14:textId="2C507CCC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927AEC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F376D9" w:rsidRPr="00C17D33" w14:paraId="26AD01CA" w14:textId="77777777" w:rsidTr="002A58ED">
        <w:trPr>
          <w:tblHeader/>
        </w:trPr>
        <w:tc>
          <w:tcPr>
            <w:tcW w:w="2520" w:type="dxa"/>
            <w:vAlign w:val="bottom"/>
          </w:tcPr>
          <w:p w14:paraId="733A8B04" w14:textId="114048F6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8453E4" w14:textId="3E44DF62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6C04B7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E4C8D41" w14:textId="7C8E529D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F376D9"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7561F511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C17D33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C17D33" w14:paraId="1E64C67A" w14:textId="77777777" w:rsidTr="005B2E49">
        <w:trPr>
          <w:tblHeader/>
        </w:trPr>
        <w:tc>
          <w:tcPr>
            <w:tcW w:w="2520" w:type="dxa"/>
          </w:tcPr>
          <w:p w14:paraId="76205715" w14:textId="1E703BAA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B9CA5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948CC6" w14:textId="74CF2DCB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E97CF7" w14:textId="4A369B6C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536D548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241F0" w:rsidRPr="00C17D33" w14:paraId="47B6B969" w14:textId="77777777" w:rsidTr="00115A06">
        <w:trPr>
          <w:tblHeader/>
        </w:trPr>
        <w:tc>
          <w:tcPr>
            <w:tcW w:w="2520" w:type="dxa"/>
          </w:tcPr>
          <w:p w14:paraId="6E8F6850" w14:textId="70B5BDD8" w:rsidR="009241F0" w:rsidRPr="009241F0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241F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676F80" w:rsidRPr="00676F80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</w:t>
            </w:r>
            <w:r w:rsidR="00676F80" w:rsidRPr="00676F80">
              <w:rPr>
                <w:rFonts w:ascii="Angsana New" w:hAnsi="Angsana New" w:cs="Angsana New"/>
                <w:i/>
                <w:iCs/>
                <w:sz w:val="28"/>
                <w:szCs w:val="28"/>
              </w:rPr>
              <w:t>65</w:t>
            </w:r>
          </w:p>
        </w:tc>
        <w:tc>
          <w:tcPr>
            <w:tcW w:w="1800" w:type="dxa"/>
          </w:tcPr>
          <w:p w14:paraId="0EA1B7B5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D114AEE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7484CC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175528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2AD193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241F0" w:rsidRPr="00C17D33" w14:paraId="071B1343" w14:textId="77777777" w:rsidTr="00115A06">
        <w:trPr>
          <w:tblHeader/>
        </w:trPr>
        <w:tc>
          <w:tcPr>
            <w:tcW w:w="2520" w:type="dxa"/>
          </w:tcPr>
          <w:p w14:paraId="7A098328" w14:textId="565EFC99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59F985D9" w14:textId="028F9855" w:rsidR="009241F0" w:rsidRPr="00C17D33" w:rsidRDefault="00676F8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9241F0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241F0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5490BA76" w14:textId="511BEAC6" w:rsidR="009241F0" w:rsidRPr="00C17D33" w:rsidRDefault="00676F8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241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241F0">
              <w:rPr>
                <w:rFonts w:ascii="Angsana New" w:hAnsi="Angsana New" w:cs="Angsana New" w:hint="cs"/>
                <w:sz w:val="28"/>
                <w:szCs w:val="28"/>
                <w:cs/>
              </w:rPr>
              <w:t>พฤษภาคม</w:t>
            </w:r>
            <w:r w:rsidR="009241F0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F4E1888" w14:textId="2708AD59" w:rsidR="009241F0" w:rsidRPr="00C17D33" w:rsidRDefault="00676F8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9241F0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210072E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F02729" w14:textId="68A07B54" w:rsidR="009241F0" w:rsidRPr="00C17D33" w:rsidRDefault="00676F8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9241F0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</w:tr>
      <w:tr w:rsidR="009241F0" w:rsidRPr="00C17D33" w14:paraId="5E7BB17A" w14:textId="77777777" w:rsidTr="00115A06">
        <w:trPr>
          <w:tblHeader/>
        </w:trPr>
        <w:tc>
          <w:tcPr>
            <w:tcW w:w="2520" w:type="dxa"/>
          </w:tcPr>
          <w:p w14:paraId="0A868A16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66C16C0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B1BCC2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A345BA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B6D5F3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3A9BE7" w14:textId="225FB9DC" w:rsidR="009241F0" w:rsidRPr="00C17D33" w:rsidRDefault="00676F8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  <w:r w:rsidR="009241F0" w:rsidRPr="00977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</w:tr>
      <w:tr w:rsidR="009241F0" w:rsidRPr="00C17D33" w14:paraId="3E585299" w14:textId="77777777" w:rsidTr="00115A06">
        <w:trPr>
          <w:tblHeader/>
        </w:trPr>
        <w:tc>
          <w:tcPr>
            <w:tcW w:w="2520" w:type="dxa"/>
          </w:tcPr>
          <w:p w14:paraId="2466D0AE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76062FA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C1DA66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E46322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BBCE4A" w14:textId="77777777" w:rsidR="009241F0" w:rsidRPr="00C17D33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E5DCE6" w14:textId="77777777" w:rsidR="009241F0" w:rsidRPr="00977CDB" w:rsidRDefault="009241F0" w:rsidP="009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06BC" w:rsidRPr="005B2E49" w14:paraId="6CFF9553" w14:textId="77777777" w:rsidTr="005B2E49">
        <w:tc>
          <w:tcPr>
            <w:tcW w:w="2520" w:type="dxa"/>
          </w:tcPr>
          <w:p w14:paraId="58CDB4A6" w14:textId="4659C40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676F80" w:rsidRPr="00676F80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676F80" w:rsidRPr="00676F80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669832D2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E29F6B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AB2BF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8325C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0DF9F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06BC" w:rsidRPr="005B2E49" w14:paraId="4D1B4E1D" w14:textId="77777777" w:rsidTr="005B2E49">
        <w:tc>
          <w:tcPr>
            <w:tcW w:w="2520" w:type="dxa"/>
          </w:tcPr>
          <w:p w14:paraId="73934ABF" w14:textId="38A830E4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4A77453" w14:textId="2A21E363" w:rsidR="007406BC" w:rsidRPr="009655D7" w:rsidRDefault="00676F80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7406BC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7406BC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57268691" w14:textId="72D52F16" w:rsidR="007406BC" w:rsidRPr="009655D7" w:rsidRDefault="00676F80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406BC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C055099" w14:textId="0ACD817C" w:rsidR="007406BC" w:rsidRPr="009655D7" w:rsidRDefault="00676F80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7406BC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2F1FB4F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42FE1C" w14:textId="3F07D9F1" w:rsidR="007406BC" w:rsidRPr="009655D7" w:rsidRDefault="00676F80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7406BC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</w:tr>
      <w:tr w:rsidR="007406BC" w:rsidRPr="005B2E49" w14:paraId="4F30B27B" w14:textId="77777777" w:rsidTr="004279C6">
        <w:tc>
          <w:tcPr>
            <w:tcW w:w="2520" w:type="dxa"/>
          </w:tcPr>
          <w:p w14:paraId="37971BD3" w14:textId="1B805053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B134385" w14:textId="0C4F7CA8" w:rsidR="007406BC" w:rsidRPr="009655D7" w:rsidRDefault="00676F80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D12254C" w14:textId="4D24CCCC" w:rsidR="007406BC" w:rsidRPr="009655D7" w:rsidRDefault="00676F80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C2DC899" w14:textId="3729630C" w:rsidR="007406BC" w:rsidRPr="009655D7" w:rsidRDefault="00676F80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33757651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48C815" w14:textId="5402BD55" w:rsidR="007406BC" w:rsidRPr="009655D7" w:rsidRDefault="00676F80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  <w:tr w:rsidR="004279C6" w:rsidRPr="005B2E49" w14:paraId="53604047" w14:textId="77777777" w:rsidTr="002B6F97">
        <w:tc>
          <w:tcPr>
            <w:tcW w:w="2520" w:type="dxa"/>
          </w:tcPr>
          <w:p w14:paraId="10C00792" w14:textId="38A38AFA" w:rsidR="004279C6" w:rsidRPr="000140C4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1EF25A9" w14:textId="5FAC20AB" w:rsidR="004279C6" w:rsidRPr="00D72D43" w:rsidRDefault="00676F80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4279C6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พฤศจิกายน 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00" w:type="dxa"/>
          </w:tcPr>
          <w:p w14:paraId="3E849205" w14:textId="5D4828C3" w:rsidR="004279C6" w:rsidRPr="00D72D43" w:rsidRDefault="00676F80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4279C6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260" w:type="dxa"/>
          </w:tcPr>
          <w:p w14:paraId="7EE2AA8C" w14:textId="3E81265A" w:rsidR="004279C6" w:rsidRPr="00D72D43" w:rsidRDefault="00676F80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.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</w:t>
            </w:r>
          </w:p>
        </w:tc>
        <w:tc>
          <w:tcPr>
            <w:tcW w:w="270" w:type="dxa"/>
          </w:tcPr>
          <w:p w14:paraId="58B5A9CE" w14:textId="77777777" w:rsidR="004279C6" w:rsidRPr="009655D7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4021DF" w14:textId="3A11D798" w:rsidR="004279C6" w:rsidRPr="004279C6" w:rsidRDefault="00676F80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176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476</w:t>
            </w:r>
          </w:p>
        </w:tc>
      </w:tr>
      <w:tr w:rsidR="004279C6" w:rsidRPr="005B2E49" w14:paraId="5EEB2722" w14:textId="77777777" w:rsidTr="002B6F97">
        <w:tc>
          <w:tcPr>
            <w:tcW w:w="2520" w:type="dxa"/>
          </w:tcPr>
          <w:p w14:paraId="64DE7A82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460EADF5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</w:tcPr>
          <w:p w14:paraId="3C347CF3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44AA542A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556B9996" w14:textId="77777777" w:rsidR="004279C6" w:rsidRPr="009655D7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EFF087" w14:textId="6B0B5AFE" w:rsidR="004279C6" w:rsidRDefault="00676F80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  <w:r w:rsidR="00427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</w:tr>
    </w:tbl>
    <w:p w14:paraId="5D005560" w14:textId="77777777" w:rsidR="00B76D09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5AFD58C1" w14:textId="16D74F0D" w:rsidR="00180230" w:rsidRDefault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6842F74" w14:textId="3F41D10B" w:rsidR="00804175" w:rsidRPr="00DB6D39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6"/>
        <w:gridCol w:w="1531"/>
        <w:gridCol w:w="244"/>
        <w:gridCol w:w="1529"/>
      </w:tblGrid>
      <w:tr w:rsidR="00A75C8E" w:rsidRPr="00DB6D39" w14:paraId="1884D884" w14:textId="77777777" w:rsidTr="4DE948BB">
        <w:trPr>
          <w:trHeight w:val="659"/>
          <w:tblHeader/>
        </w:trPr>
        <w:tc>
          <w:tcPr>
            <w:tcW w:w="3146" w:type="pct"/>
            <w:vAlign w:val="bottom"/>
          </w:tcPr>
          <w:p w14:paraId="4F0EC937" w14:textId="230B0C05" w:rsidR="00A75C8E" w:rsidRPr="00187720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76F80" w:rsidRPr="00676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F613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613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76F80" w:rsidRPr="00676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59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4DE948BB">
        <w:trPr>
          <w:tblHeader/>
        </w:trPr>
        <w:tc>
          <w:tcPr>
            <w:tcW w:w="3146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4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4DE948BB">
        <w:tc>
          <w:tcPr>
            <w:tcW w:w="3146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E472F6B" w14:textId="70A0EFEC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011781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67B0BA7E" w14:textId="77777777" w:rsidTr="4DE948BB">
        <w:tc>
          <w:tcPr>
            <w:tcW w:w="3146" w:type="pct"/>
          </w:tcPr>
          <w:p w14:paraId="133818A3" w14:textId="17596DE6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59" w:type="pct"/>
          </w:tcPr>
          <w:p w14:paraId="62BC35A3" w14:textId="123B4C61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800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137" w:type="pct"/>
          </w:tcPr>
          <w:p w14:paraId="69628FD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5354550" w14:textId="4D969403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800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</w:tr>
      <w:tr w:rsidR="00E914EA" w:rsidRPr="00DB6D39" w14:paraId="744EC643" w14:textId="77777777" w:rsidTr="4DE948BB">
        <w:tc>
          <w:tcPr>
            <w:tcW w:w="3146" w:type="pct"/>
          </w:tcPr>
          <w:p w14:paraId="3C067089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59" w:type="pct"/>
            <w:tcBorders>
              <w:top w:val="double" w:sz="4" w:space="0" w:color="auto"/>
            </w:tcBorders>
          </w:tcPr>
          <w:p w14:paraId="5E180CA9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37" w:type="pct"/>
          </w:tcPr>
          <w:p w14:paraId="5BAAA7E1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858" w:type="pct"/>
            <w:tcBorders>
              <w:top w:val="double" w:sz="4" w:space="0" w:color="auto"/>
            </w:tcBorders>
          </w:tcPr>
          <w:p w14:paraId="3CF73F93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</w:tr>
      <w:tr w:rsidR="00E914EA" w:rsidRPr="00DB6D39" w14:paraId="510201CA" w14:textId="77777777" w:rsidTr="4DE948BB">
        <w:tc>
          <w:tcPr>
            <w:tcW w:w="3146" w:type="pct"/>
          </w:tcPr>
          <w:p w14:paraId="61DDA8A6" w14:textId="536BE45E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59" w:type="pct"/>
          </w:tcPr>
          <w:p w14:paraId="0F9BC957" w14:textId="0270EA62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87CAB2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278026F" w14:textId="40DC739D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0AB1B42E" w14:textId="77777777" w:rsidTr="4DE948BB">
        <w:tc>
          <w:tcPr>
            <w:tcW w:w="3146" w:type="pct"/>
          </w:tcPr>
          <w:p w14:paraId="146C9E5C" w14:textId="4049137B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9" w:type="pct"/>
          </w:tcPr>
          <w:p w14:paraId="2603E692" w14:textId="68A924B4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="00C800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137" w:type="pct"/>
          </w:tcPr>
          <w:p w14:paraId="7EB13CE3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7079C61A" w14:textId="4C8AF9B9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="00C800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</w:tr>
      <w:tr w:rsidR="00E914EA" w:rsidRPr="00DB6D39" w14:paraId="55928E8D" w14:textId="77777777" w:rsidTr="4DE948BB">
        <w:tc>
          <w:tcPr>
            <w:tcW w:w="3146" w:type="pct"/>
          </w:tcPr>
          <w:p w14:paraId="5D0D712C" w14:textId="3D004F64" w:rsidR="00E914EA" w:rsidRPr="00A9655B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9" w:type="pct"/>
          </w:tcPr>
          <w:p w14:paraId="67BB850A" w14:textId="24CCE124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37" w:type="pct"/>
          </w:tcPr>
          <w:p w14:paraId="1FEBCB9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3EE3C78" w14:textId="27440E7E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</w:tr>
      <w:tr w:rsidR="00E914EA" w:rsidRPr="00DB6D39" w14:paraId="33A771D2" w14:textId="77777777" w:rsidTr="4DE948BB">
        <w:tc>
          <w:tcPr>
            <w:tcW w:w="3146" w:type="pct"/>
          </w:tcPr>
          <w:p w14:paraId="4AC0957E" w14:textId="474E2724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59" w:type="pct"/>
          </w:tcPr>
          <w:p w14:paraId="5933D079" w14:textId="78FDC11D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47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="00247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137" w:type="pct"/>
          </w:tcPr>
          <w:p w14:paraId="33D199A9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0B00AADC" w14:textId="58B5AB9D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47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="00247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</w:tr>
      <w:tr w:rsidR="00E914EA" w:rsidRPr="00DB6D39" w14:paraId="3A59B2EE" w14:textId="77777777" w:rsidTr="4DE948BB">
        <w:tc>
          <w:tcPr>
            <w:tcW w:w="3146" w:type="pct"/>
          </w:tcPr>
          <w:p w14:paraId="1B60CC28" w14:textId="7E41DDFA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สัญญาอื่น</w:t>
            </w:r>
            <w:r w:rsidRPr="009652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59" w:type="pct"/>
          </w:tcPr>
          <w:p w14:paraId="6B84E622" w14:textId="29DDDEC5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47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137" w:type="pct"/>
          </w:tcPr>
          <w:p w14:paraId="647D8AC1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F40F73D" w14:textId="1038C987" w:rsidR="00E914EA" w:rsidRPr="00EE4EB3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47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</w:tr>
      <w:tr w:rsidR="00E914EA" w:rsidRPr="00DB6D39" w14:paraId="608C7F08" w14:textId="77777777" w:rsidTr="4DE948BB">
        <w:tc>
          <w:tcPr>
            <w:tcW w:w="3146" w:type="pct"/>
          </w:tcPr>
          <w:p w14:paraId="3BD5E052" w14:textId="08F252D1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2BABD9D4" w:rsidR="00E914EA" w:rsidRPr="003203C5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477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637</w:t>
            </w:r>
            <w:r w:rsidR="002477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37" w:type="pct"/>
            <w:vAlign w:val="bottom"/>
          </w:tcPr>
          <w:p w14:paraId="2E8397A5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5D799D3" w:rsidR="00E914EA" w:rsidRPr="00AC32F2" w:rsidRDefault="00676F80" w:rsidP="00A67C39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477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637</w:t>
            </w:r>
            <w:r w:rsidR="002477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563</w:t>
            </w:r>
          </w:p>
        </w:tc>
      </w:tr>
    </w:tbl>
    <w:p w14:paraId="1144178A" w14:textId="7FAC03E6" w:rsidR="00350F0A" w:rsidRPr="00180230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DA2B976" w14:textId="7B72DA2F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6B1ED49" w14:textId="7777777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2E8E874" w14:textId="725CF755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676F80" w:rsidRPr="00676F80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51E7CB4" w14:textId="77777777" w:rsidR="00180230" w:rsidRDefault="00180230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792FEDA3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3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76F80" w:rsidRPr="00676F80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76F80" w:rsidRPr="00676F80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76F80" w:rsidRPr="00676F80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76F80" w:rsidRPr="00676F80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bookmarkEnd w:id="3"/>
    <w:p w14:paraId="5E699F62" w14:textId="24CCAF70" w:rsidR="005F4FCD" w:rsidRDefault="005F4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294D91CD" w14:textId="33F67FA2" w:rsidR="00CE0B52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2D180CD7" w:rsidR="000D542A" w:rsidRPr="005F4FC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งบแสดงฐานะการเงิน ณ วันที่ </w:t>
      </w:r>
      <w:r w:rsidR="00676F80" w:rsidRPr="00676F80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F613D4" w:rsidRPr="005F4FC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613D4"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676F80" w:rsidRPr="00676F80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5F4FC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676F80" w:rsidRPr="00676F80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5F4FC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ธันวาคม </w:t>
      </w:r>
      <w:r w:rsidR="00676F80" w:rsidRPr="00676F80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5F4FC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>และงบกำไรขาดทุนเบ็ดเสร็จสำหรับงวด</w:t>
      </w:r>
      <w:r w:rsidRPr="005F4FCD">
        <w:rPr>
          <w:rFonts w:asciiTheme="majorBidi" w:hAnsiTheme="majorBidi" w:cstheme="majorBidi"/>
          <w:spacing w:val="-2"/>
          <w:sz w:val="28"/>
          <w:szCs w:val="28"/>
          <w:cs/>
        </w:rPr>
        <w:t>สามเดือน</w:t>
      </w:r>
      <w:r w:rsidR="00186BF8"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>และหก</w:t>
      </w:r>
      <w:r w:rsidRPr="005F4FCD">
        <w:rPr>
          <w:rFonts w:asciiTheme="majorBidi" w:hAnsiTheme="majorBidi" w:cstheme="majorBidi"/>
          <w:spacing w:val="-2"/>
          <w:sz w:val="28"/>
          <w:szCs w:val="28"/>
          <w:cs/>
        </w:rPr>
        <w:t>เดือนสิ้นสุดวันที่</w:t>
      </w:r>
      <w:r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676F80" w:rsidRPr="00676F80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F613D4" w:rsidRPr="005F4FC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613D4"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มิถุนายน </w:t>
      </w:r>
      <w:r w:rsidR="00676F80" w:rsidRPr="00676F80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5F4FC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676F80" w:rsidRPr="00676F80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5F4F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41E9736E" w14:textId="77777777" w:rsidR="003203C5" w:rsidRPr="00675076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B36339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B36339" w:rsidRPr="000D542A" w:rsidRDefault="00B36339" w:rsidP="00B3633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43D17CC1" w:rsidR="00B36339" w:rsidRPr="00187720" w:rsidRDefault="00676F80" w:rsidP="00B3633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</w:t>
            </w:r>
            <w:r w:rsidR="00B36339" w:rsidRPr="00B3633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B36339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5" w:type="dxa"/>
          </w:tcPr>
          <w:p w14:paraId="37A3022C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240CBC3B" w:rsidR="00B36339" w:rsidRPr="000D542A" w:rsidRDefault="00676F80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B36339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B36339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B36339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5" w:type="dxa"/>
          </w:tcPr>
          <w:p w14:paraId="5617D640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1A9398F1" w:rsidR="00B36339" w:rsidRPr="000D542A" w:rsidRDefault="00676F80" w:rsidP="00B3633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</w:t>
            </w:r>
            <w:r w:rsidR="00B36339" w:rsidRPr="00B3633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B36339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248CA1B1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69273095" w:rsidR="00B36339" w:rsidRPr="000D542A" w:rsidRDefault="00676F80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B36339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B36339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B36339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36339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B36339" w:rsidRPr="000D542A" w:rsidRDefault="00B36339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36339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B36339" w:rsidRPr="000D542A" w:rsidRDefault="00B36339" w:rsidP="00B3633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B36339" w:rsidRPr="000D542A" w:rsidRDefault="00B36339" w:rsidP="00B3633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B36339" w:rsidRPr="000D542A" w:rsidRDefault="00B36339" w:rsidP="00B3633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B36339" w:rsidRPr="000D542A" w:rsidRDefault="00B36339" w:rsidP="00B3633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494599E2" w14:textId="77777777" w:rsidTr="009F2EE1">
        <w:trPr>
          <w:cantSplit/>
        </w:trPr>
        <w:tc>
          <w:tcPr>
            <w:tcW w:w="3586" w:type="dxa"/>
            <w:vAlign w:val="bottom"/>
          </w:tcPr>
          <w:p w14:paraId="4F758885" w14:textId="6D304EF7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  <w:vAlign w:val="bottom"/>
          </w:tcPr>
          <w:p w14:paraId="6B033061" w14:textId="7A3D2871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376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195" w:type="dxa"/>
            <w:vAlign w:val="bottom"/>
          </w:tcPr>
          <w:p w14:paraId="7463DFD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8E2207" w14:textId="5D8FBAB5" w:rsidR="00B36339" w:rsidRPr="00097EF9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974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044</w:t>
            </w:r>
          </w:p>
        </w:tc>
        <w:tc>
          <w:tcPr>
            <w:tcW w:w="195" w:type="dxa"/>
            <w:vAlign w:val="bottom"/>
          </w:tcPr>
          <w:p w14:paraId="05BC3CF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7A8739" w14:textId="3EA6D6B6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975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181" w:type="dxa"/>
            <w:vAlign w:val="bottom"/>
          </w:tcPr>
          <w:p w14:paraId="74A26CD9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36A431" w14:textId="436A8E1E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084</w:t>
            </w:r>
          </w:p>
        </w:tc>
      </w:tr>
      <w:tr w:rsidR="00B36339" w:rsidRPr="000D542A" w14:paraId="51AB7670" w14:textId="77777777" w:rsidTr="009F2EE1">
        <w:trPr>
          <w:cantSplit/>
        </w:trPr>
        <w:tc>
          <w:tcPr>
            <w:tcW w:w="3586" w:type="dxa"/>
            <w:vAlign w:val="bottom"/>
          </w:tcPr>
          <w:p w14:paraId="749A771D" w14:textId="0222FBD2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  <w:vAlign w:val="bottom"/>
          </w:tcPr>
          <w:p w14:paraId="64D87B02" w14:textId="73E4F6FA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219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195" w:type="dxa"/>
            <w:vAlign w:val="bottom"/>
          </w:tcPr>
          <w:p w14:paraId="5FF3F615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347539" w14:textId="46BAD697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234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164</w:t>
            </w:r>
          </w:p>
        </w:tc>
        <w:tc>
          <w:tcPr>
            <w:tcW w:w="195" w:type="dxa"/>
            <w:vAlign w:val="bottom"/>
          </w:tcPr>
          <w:p w14:paraId="5081CD45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EACA76F" w14:textId="7791413F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634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868</w:t>
            </w:r>
          </w:p>
        </w:tc>
        <w:tc>
          <w:tcPr>
            <w:tcW w:w="181" w:type="dxa"/>
            <w:vAlign w:val="bottom"/>
          </w:tcPr>
          <w:p w14:paraId="60A01F38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A95A3" w14:textId="02758BB6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906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044</w:t>
            </w:r>
          </w:p>
        </w:tc>
      </w:tr>
      <w:tr w:rsidR="00B36339" w:rsidRPr="000D542A" w14:paraId="4F15A7C6" w14:textId="77777777" w:rsidTr="00EA42D0">
        <w:trPr>
          <w:cantSplit/>
        </w:trPr>
        <w:tc>
          <w:tcPr>
            <w:tcW w:w="3586" w:type="dxa"/>
            <w:vAlign w:val="bottom"/>
          </w:tcPr>
          <w:p w14:paraId="11A43BB1" w14:textId="7A889B98" w:rsidR="00B36339" w:rsidRPr="00AC68DA" w:rsidRDefault="00B36339" w:rsidP="00B3633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B36339" w:rsidRDefault="00B36339" w:rsidP="00B3633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452AD9A3" w14:textId="51BF10F1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686</w:t>
            </w:r>
          </w:p>
        </w:tc>
        <w:tc>
          <w:tcPr>
            <w:tcW w:w="195" w:type="dxa"/>
            <w:vAlign w:val="bottom"/>
          </w:tcPr>
          <w:p w14:paraId="17EC1D1B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2554F2" w14:textId="2849A5A9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27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295</w:t>
            </w:r>
          </w:p>
        </w:tc>
        <w:tc>
          <w:tcPr>
            <w:tcW w:w="195" w:type="dxa"/>
            <w:vAlign w:val="bottom"/>
          </w:tcPr>
          <w:p w14:paraId="2B38B456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96B1AB7" w14:textId="6ED05415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686</w:t>
            </w:r>
          </w:p>
        </w:tc>
        <w:tc>
          <w:tcPr>
            <w:tcW w:w="181" w:type="dxa"/>
            <w:vAlign w:val="bottom"/>
          </w:tcPr>
          <w:p w14:paraId="5CEC9F4B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CA7DEA7" w14:textId="39914BA8" w:rsidR="00B36339" w:rsidRPr="00EA42D0" w:rsidRDefault="00676F80" w:rsidP="00B36339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27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295</w:t>
            </w:r>
          </w:p>
        </w:tc>
      </w:tr>
      <w:tr w:rsidR="00B36339" w:rsidRPr="000D542A" w14:paraId="3F39BDF7" w14:textId="77777777" w:rsidTr="009F2EE1">
        <w:trPr>
          <w:cantSplit/>
        </w:trPr>
        <w:tc>
          <w:tcPr>
            <w:tcW w:w="3586" w:type="dxa"/>
            <w:vAlign w:val="bottom"/>
          </w:tcPr>
          <w:p w14:paraId="31AC18A0" w14:textId="29D855E7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396E72" w14:textId="21BA01E4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517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195" w:type="dxa"/>
            <w:vAlign w:val="bottom"/>
          </w:tcPr>
          <w:p w14:paraId="604EC75B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42D3E3" w14:textId="029580C2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172</w:t>
            </w:r>
          </w:p>
        </w:tc>
        <w:tc>
          <w:tcPr>
            <w:tcW w:w="195" w:type="dxa"/>
            <w:vAlign w:val="bottom"/>
          </w:tcPr>
          <w:p w14:paraId="23C77F89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7747CF7" w14:textId="50942855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880</w:t>
            </w:r>
          </w:p>
        </w:tc>
        <w:tc>
          <w:tcPr>
            <w:tcW w:w="181" w:type="dxa"/>
            <w:vAlign w:val="bottom"/>
          </w:tcPr>
          <w:p w14:paraId="0AEAF38A" w14:textId="77777777" w:rsidR="00B36339" w:rsidRPr="00EA42D0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8DA682" w14:textId="3F7354EB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504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523</w:t>
            </w:r>
          </w:p>
        </w:tc>
      </w:tr>
      <w:tr w:rsidR="00B36339" w:rsidRPr="000D542A" w14:paraId="564B04CA" w14:textId="77777777" w:rsidTr="009F2EE1">
        <w:trPr>
          <w:cantSplit/>
        </w:trPr>
        <w:tc>
          <w:tcPr>
            <w:tcW w:w="3586" w:type="dxa"/>
          </w:tcPr>
          <w:p w14:paraId="714CF95B" w14:textId="7561B064" w:rsidR="00B36339" w:rsidRPr="00C50C6C" w:rsidRDefault="00B36339" w:rsidP="00B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B73" w14:textId="40E9E70E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</w:p>
        </w:tc>
        <w:tc>
          <w:tcPr>
            <w:tcW w:w="195" w:type="dxa"/>
            <w:vAlign w:val="bottom"/>
          </w:tcPr>
          <w:p w14:paraId="764F0A2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144552D" w14:textId="1D944471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174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675</w:t>
            </w:r>
          </w:p>
        </w:tc>
        <w:tc>
          <w:tcPr>
            <w:tcW w:w="195" w:type="dxa"/>
            <w:vAlign w:val="bottom"/>
          </w:tcPr>
          <w:p w14:paraId="45847A63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F60B" w14:textId="29792ABA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81" w:type="dxa"/>
            <w:vAlign w:val="bottom"/>
          </w:tcPr>
          <w:p w14:paraId="7786C1CF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7C61CC9" w14:textId="4579349E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15</w:t>
            </w:r>
            <w:r w:rsidR="00B36339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211</w:t>
            </w:r>
            <w:r w:rsidR="00B36339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946</w:t>
            </w:r>
          </w:p>
        </w:tc>
      </w:tr>
      <w:tr w:rsidR="00B36339" w:rsidRPr="000D542A" w14:paraId="135A0207" w14:textId="77777777" w:rsidTr="009F2EE1">
        <w:trPr>
          <w:cantSplit/>
        </w:trPr>
        <w:tc>
          <w:tcPr>
            <w:tcW w:w="3586" w:type="dxa"/>
          </w:tcPr>
          <w:p w14:paraId="5508B007" w14:textId="77777777" w:rsidR="00B36339" w:rsidRPr="00C50C6C" w:rsidRDefault="00B36339" w:rsidP="00B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955CDC4" w14:textId="77777777" w:rsidR="00B36339" w:rsidRPr="00BE6156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BC3AE24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FCA865" w14:textId="77777777" w:rsidR="00B36339" w:rsidRPr="00BE6156" w:rsidRDefault="00B36339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3D4F459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BAEC303" w14:textId="77777777" w:rsidR="00B36339" w:rsidRPr="00BE6156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7C2B46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894E675" w14:textId="77777777" w:rsidR="00B36339" w:rsidRPr="00BE6156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B36339" w:rsidRPr="000D542A" w14:paraId="476E97B8" w14:textId="77777777" w:rsidTr="00D90507">
        <w:trPr>
          <w:cantSplit/>
        </w:trPr>
        <w:tc>
          <w:tcPr>
            <w:tcW w:w="3586" w:type="dxa"/>
            <w:vAlign w:val="bottom"/>
          </w:tcPr>
          <w:p w14:paraId="577DF626" w14:textId="323EDE3E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B36339" w:rsidRPr="00AB4775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B36339" w:rsidRPr="00AB4775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B36339" w:rsidRPr="00AB4775" w:rsidRDefault="00B36339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B36339" w:rsidRPr="00AB4775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B36339" w:rsidRPr="00AB4775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B36339" w:rsidRPr="00AB4775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B36339" w:rsidRPr="00AB4775" w:rsidRDefault="00B36339" w:rsidP="00B36339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2FC4B5FD" w14:textId="77777777" w:rsidTr="009F2EE1">
        <w:trPr>
          <w:cantSplit/>
        </w:trPr>
        <w:tc>
          <w:tcPr>
            <w:tcW w:w="3586" w:type="dxa"/>
            <w:vAlign w:val="bottom"/>
          </w:tcPr>
          <w:p w14:paraId="1E31009E" w14:textId="6437890E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  <w:vAlign w:val="bottom"/>
          </w:tcPr>
          <w:p w14:paraId="58F177F3" w14:textId="77A315F8" w:rsidR="00B36339" w:rsidRPr="00EA42D0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939B37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B66313" w14:textId="41B34B58" w:rsidR="00B36339" w:rsidRPr="00EA42D0" w:rsidRDefault="00FF5AB6" w:rsidP="00B36339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77039E6D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0E1A339" w14:textId="4284CC6C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238</w:t>
            </w:r>
          </w:p>
        </w:tc>
        <w:tc>
          <w:tcPr>
            <w:tcW w:w="181" w:type="dxa"/>
            <w:vAlign w:val="bottom"/>
          </w:tcPr>
          <w:p w14:paraId="4B3FA3A3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3758D90" w14:textId="3A933571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711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238</w:t>
            </w:r>
          </w:p>
        </w:tc>
      </w:tr>
      <w:tr w:rsidR="00B36339" w:rsidRPr="000D542A" w14:paraId="77E29455" w14:textId="77777777" w:rsidTr="009F2EE1">
        <w:trPr>
          <w:cantSplit/>
        </w:trPr>
        <w:tc>
          <w:tcPr>
            <w:tcW w:w="3586" w:type="dxa"/>
            <w:vAlign w:val="bottom"/>
          </w:tcPr>
          <w:p w14:paraId="16FC1FCC" w14:textId="09EEA685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15CA14F" w14:textId="468ECB39" w:rsidR="00B36339" w:rsidRPr="00EA42D0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9A5497D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010892" w14:textId="378F7C3B" w:rsidR="00B36339" w:rsidRPr="00EA42D0" w:rsidRDefault="00FF5AB6" w:rsidP="00B36339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63B27971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0E9CAED" w14:textId="6A20F7E9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649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  <w:vAlign w:val="bottom"/>
          </w:tcPr>
          <w:p w14:paraId="341ACF0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83F1DE" w14:textId="2FE03717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499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600</w:t>
            </w:r>
          </w:p>
        </w:tc>
      </w:tr>
      <w:tr w:rsidR="00B36339" w:rsidRPr="000D542A" w14:paraId="6E335539" w14:textId="77777777" w:rsidTr="009F2EE1">
        <w:trPr>
          <w:cantSplit/>
        </w:trPr>
        <w:tc>
          <w:tcPr>
            <w:tcW w:w="3586" w:type="dxa"/>
            <w:vAlign w:val="bottom"/>
          </w:tcPr>
          <w:p w14:paraId="0EE9E923" w14:textId="51D48C7C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  <w:vAlign w:val="bottom"/>
          </w:tcPr>
          <w:p w14:paraId="3EA1ABCC" w14:textId="3D33F61F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283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030</w:t>
            </w:r>
          </w:p>
        </w:tc>
        <w:tc>
          <w:tcPr>
            <w:tcW w:w="195" w:type="dxa"/>
            <w:vAlign w:val="bottom"/>
          </w:tcPr>
          <w:p w14:paraId="5B4880E8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862F48" w14:textId="424792B7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254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</w:p>
        </w:tc>
        <w:tc>
          <w:tcPr>
            <w:tcW w:w="195" w:type="dxa"/>
            <w:vAlign w:val="bottom"/>
          </w:tcPr>
          <w:p w14:paraId="41D09F51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B7CCF2C" w14:textId="7AACEAAA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283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030</w:t>
            </w:r>
          </w:p>
        </w:tc>
        <w:tc>
          <w:tcPr>
            <w:tcW w:w="181" w:type="dxa"/>
            <w:vAlign w:val="bottom"/>
          </w:tcPr>
          <w:p w14:paraId="7E24C8A3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320694" w14:textId="45F0E485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254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</w:p>
        </w:tc>
      </w:tr>
      <w:tr w:rsidR="00B36339" w:rsidRPr="000D542A" w14:paraId="43505ADD" w14:textId="77777777" w:rsidTr="009F2EE1">
        <w:trPr>
          <w:cantSplit/>
        </w:trPr>
        <w:tc>
          <w:tcPr>
            <w:tcW w:w="3586" w:type="dxa"/>
            <w:vAlign w:val="bottom"/>
          </w:tcPr>
          <w:p w14:paraId="4FDF3908" w14:textId="59EC8D6A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19BBC80" w14:textId="6EA28E40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473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965</w:t>
            </w:r>
          </w:p>
        </w:tc>
        <w:tc>
          <w:tcPr>
            <w:tcW w:w="195" w:type="dxa"/>
            <w:vAlign w:val="bottom"/>
          </w:tcPr>
          <w:p w14:paraId="0E9B571D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869BA7D" w14:textId="3DCA0826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079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315</w:t>
            </w:r>
          </w:p>
        </w:tc>
        <w:tc>
          <w:tcPr>
            <w:tcW w:w="195" w:type="dxa"/>
            <w:vAlign w:val="bottom"/>
          </w:tcPr>
          <w:p w14:paraId="0B244E24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D670F5" w14:textId="57D08228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481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81" w:type="dxa"/>
            <w:vAlign w:val="bottom"/>
          </w:tcPr>
          <w:p w14:paraId="5FB80B1E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8F6CDE" w14:textId="52E18B93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180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417</w:t>
            </w:r>
          </w:p>
        </w:tc>
      </w:tr>
      <w:tr w:rsidR="00B36339" w:rsidRPr="000D542A" w14:paraId="68559CE9" w14:textId="77777777" w:rsidTr="009F2EE1">
        <w:trPr>
          <w:cantSplit/>
        </w:trPr>
        <w:tc>
          <w:tcPr>
            <w:tcW w:w="3586" w:type="dxa"/>
            <w:vAlign w:val="bottom"/>
          </w:tcPr>
          <w:p w14:paraId="5A94EF81" w14:textId="1C60E594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EB501B4" w14:textId="2BB0B416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569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513</w:t>
            </w:r>
          </w:p>
        </w:tc>
        <w:tc>
          <w:tcPr>
            <w:tcW w:w="195" w:type="dxa"/>
            <w:vAlign w:val="bottom"/>
          </w:tcPr>
          <w:p w14:paraId="210F2811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80C733" w14:textId="6E41EEB0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517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701</w:t>
            </w:r>
          </w:p>
        </w:tc>
        <w:tc>
          <w:tcPr>
            <w:tcW w:w="195" w:type="dxa"/>
            <w:vAlign w:val="bottom"/>
          </w:tcPr>
          <w:p w14:paraId="3066E41E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64A1EA6" w14:textId="61AB5EC2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81" w:type="dxa"/>
            <w:vAlign w:val="bottom"/>
          </w:tcPr>
          <w:p w14:paraId="1486B8A6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6672FA" w14:textId="1F3BCC47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28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348</w:t>
            </w:r>
          </w:p>
        </w:tc>
      </w:tr>
      <w:tr w:rsidR="00B36339" w:rsidRPr="000D542A" w14:paraId="34B15C99" w14:textId="77777777" w:rsidTr="009F2EE1">
        <w:trPr>
          <w:cantSplit/>
        </w:trPr>
        <w:tc>
          <w:tcPr>
            <w:tcW w:w="3586" w:type="dxa"/>
            <w:vAlign w:val="bottom"/>
          </w:tcPr>
          <w:p w14:paraId="50793858" w14:textId="254C6A2C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  <w:vAlign w:val="bottom"/>
          </w:tcPr>
          <w:p w14:paraId="55737836" w14:textId="3B1AC062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  <w:vAlign w:val="bottom"/>
          </w:tcPr>
          <w:p w14:paraId="49D78D34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50D8B5" w14:textId="6F63C62E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523</w:t>
            </w:r>
          </w:p>
        </w:tc>
        <w:tc>
          <w:tcPr>
            <w:tcW w:w="195" w:type="dxa"/>
            <w:vAlign w:val="bottom"/>
          </w:tcPr>
          <w:p w14:paraId="51968945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71CFD1A" w14:textId="5557D308" w:rsidR="00B36339" w:rsidRPr="00EA42D0" w:rsidRDefault="00FF5AB6" w:rsidP="00B36339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E268A8A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9D9D89" w14:textId="4FD28756" w:rsidR="00B36339" w:rsidRPr="00EA42D0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B36339" w:rsidRPr="000D542A" w14:paraId="286967CB" w14:textId="77777777" w:rsidTr="009F2EE1">
        <w:trPr>
          <w:cantSplit/>
        </w:trPr>
        <w:tc>
          <w:tcPr>
            <w:tcW w:w="3586" w:type="dxa"/>
            <w:vAlign w:val="bottom"/>
          </w:tcPr>
          <w:p w14:paraId="0D6F32DE" w14:textId="791E1D56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7DFF353A" w14:textId="1D5CBFF8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093</w:t>
            </w:r>
          </w:p>
        </w:tc>
        <w:tc>
          <w:tcPr>
            <w:tcW w:w="195" w:type="dxa"/>
            <w:vAlign w:val="bottom"/>
          </w:tcPr>
          <w:p w14:paraId="42A9F652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5B7232" w14:textId="75CBA5AA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515</w:t>
            </w:r>
          </w:p>
        </w:tc>
        <w:tc>
          <w:tcPr>
            <w:tcW w:w="195" w:type="dxa"/>
            <w:vAlign w:val="bottom"/>
          </w:tcPr>
          <w:p w14:paraId="0838A9CE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0D6FBD0" w14:textId="473B9B81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070</w:t>
            </w:r>
          </w:p>
        </w:tc>
        <w:tc>
          <w:tcPr>
            <w:tcW w:w="181" w:type="dxa"/>
            <w:vAlign w:val="bottom"/>
          </w:tcPr>
          <w:p w14:paraId="528701F9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639C21" w14:textId="23D941F4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28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369</w:t>
            </w:r>
          </w:p>
        </w:tc>
      </w:tr>
      <w:tr w:rsidR="00B36339" w:rsidRPr="000D542A" w14:paraId="0BFB536A" w14:textId="77777777" w:rsidTr="009F2EE1">
        <w:trPr>
          <w:cantSplit/>
        </w:trPr>
        <w:tc>
          <w:tcPr>
            <w:tcW w:w="3586" w:type="dxa"/>
            <w:vAlign w:val="bottom"/>
          </w:tcPr>
          <w:p w14:paraId="3A1D814F" w14:textId="6027E7AD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18F67677" w14:textId="71F8A4D5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855</w:t>
            </w:r>
          </w:p>
        </w:tc>
        <w:tc>
          <w:tcPr>
            <w:tcW w:w="195" w:type="dxa"/>
            <w:vAlign w:val="bottom"/>
          </w:tcPr>
          <w:p w14:paraId="422B60A3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2729E7" w14:textId="60D77116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12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611</w:t>
            </w:r>
          </w:p>
        </w:tc>
        <w:tc>
          <w:tcPr>
            <w:tcW w:w="195" w:type="dxa"/>
            <w:vAlign w:val="bottom"/>
          </w:tcPr>
          <w:p w14:paraId="1A7F50D9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4D44B7" w14:textId="508F1812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181" w:type="dxa"/>
            <w:vAlign w:val="bottom"/>
          </w:tcPr>
          <w:p w14:paraId="2C51D695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A1CB26" w14:textId="4D305FD9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691</w:t>
            </w:r>
          </w:p>
        </w:tc>
      </w:tr>
      <w:tr w:rsidR="00B36339" w:rsidRPr="000D542A" w14:paraId="48CA0AFD" w14:textId="77777777" w:rsidTr="009F2EE1">
        <w:trPr>
          <w:cantSplit/>
        </w:trPr>
        <w:tc>
          <w:tcPr>
            <w:tcW w:w="3586" w:type="dxa"/>
            <w:vAlign w:val="bottom"/>
          </w:tcPr>
          <w:p w14:paraId="294B15F7" w14:textId="63B12BFC" w:rsidR="00B36339" w:rsidRDefault="00B36339" w:rsidP="00B36339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  <w:vAlign w:val="bottom"/>
          </w:tcPr>
          <w:p w14:paraId="40966B8A" w14:textId="6C7D28E1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754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512</w:t>
            </w:r>
          </w:p>
        </w:tc>
        <w:tc>
          <w:tcPr>
            <w:tcW w:w="195" w:type="dxa"/>
            <w:vAlign w:val="bottom"/>
          </w:tcPr>
          <w:p w14:paraId="65A8598F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80A748" w14:textId="4E469C4A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459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933</w:t>
            </w:r>
          </w:p>
        </w:tc>
        <w:tc>
          <w:tcPr>
            <w:tcW w:w="195" w:type="dxa"/>
            <w:vAlign w:val="bottom"/>
          </w:tcPr>
          <w:p w14:paraId="109E30F4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C8B22C" w14:textId="56D235B7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754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512</w:t>
            </w:r>
          </w:p>
        </w:tc>
        <w:tc>
          <w:tcPr>
            <w:tcW w:w="181" w:type="dxa"/>
            <w:vAlign w:val="bottom"/>
          </w:tcPr>
          <w:p w14:paraId="7167F7EE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9F5D46" w14:textId="08CCD35E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459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933</w:t>
            </w:r>
          </w:p>
        </w:tc>
      </w:tr>
      <w:tr w:rsidR="00B36339" w:rsidRPr="000D542A" w14:paraId="33DDAD69" w14:textId="77777777" w:rsidTr="009F2EE1">
        <w:trPr>
          <w:cantSplit/>
        </w:trPr>
        <w:tc>
          <w:tcPr>
            <w:tcW w:w="3586" w:type="dxa"/>
            <w:vAlign w:val="bottom"/>
          </w:tcPr>
          <w:p w14:paraId="40814A5C" w14:textId="0ABAF238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B0E765A" w14:textId="0A5EFA06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118</w:t>
            </w:r>
          </w:p>
        </w:tc>
        <w:tc>
          <w:tcPr>
            <w:tcW w:w="195" w:type="dxa"/>
            <w:vAlign w:val="bottom"/>
          </w:tcPr>
          <w:p w14:paraId="34DF26C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DE553C" w14:textId="0D6F99D5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10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161</w:t>
            </w:r>
          </w:p>
        </w:tc>
        <w:tc>
          <w:tcPr>
            <w:tcW w:w="195" w:type="dxa"/>
            <w:vAlign w:val="bottom"/>
          </w:tcPr>
          <w:p w14:paraId="3F78D58F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9A5A50B" w14:textId="54978CC0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136</w:t>
            </w:r>
          </w:p>
        </w:tc>
        <w:tc>
          <w:tcPr>
            <w:tcW w:w="181" w:type="dxa"/>
            <w:vAlign w:val="bottom"/>
          </w:tcPr>
          <w:p w14:paraId="02B96586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7886F2" w14:textId="7CD4AE0B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121</w:t>
            </w:r>
          </w:p>
        </w:tc>
      </w:tr>
      <w:tr w:rsidR="00B36339" w:rsidRPr="000D542A" w14:paraId="2A63CB32" w14:textId="77777777" w:rsidTr="009F2EE1">
        <w:trPr>
          <w:cantSplit/>
        </w:trPr>
        <w:tc>
          <w:tcPr>
            <w:tcW w:w="3586" w:type="dxa"/>
            <w:vAlign w:val="bottom"/>
          </w:tcPr>
          <w:p w14:paraId="0FA2D2AE" w14:textId="2ED1825E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926DD" w14:textId="342B6A8C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95" w:type="dxa"/>
            <w:vAlign w:val="bottom"/>
          </w:tcPr>
          <w:p w14:paraId="66D4DB54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EEF06DA" w14:textId="7B6F14A4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473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533</w:t>
            </w:r>
          </w:p>
        </w:tc>
        <w:tc>
          <w:tcPr>
            <w:tcW w:w="195" w:type="dxa"/>
            <w:vAlign w:val="bottom"/>
          </w:tcPr>
          <w:p w14:paraId="02E68ACD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9763" w14:textId="036879C2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181" w:type="dxa"/>
            <w:vAlign w:val="bottom"/>
          </w:tcPr>
          <w:p w14:paraId="5E27A4A8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1E49CE5" w14:textId="4156D692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192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491</w:t>
            </w:r>
          </w:p>
        </w:tc>
      </w:tr>
      <w:tr w:rsidR="00B36339" w:rsidRPr="000D542A" w14:paraId="2DAA9ABC" w14:textId="77777777" w:rsidTr="009F2EE1">
        <w:trPr>
          <w:cantSplit/>
        </w:trPr>
        <w:tc>
          <w:tcPr>
            <w:tcW w:w="3586" w:type="dxa"/>
          </w:tcPr>
          <w:p w14:paraId="20C732B7" w14:textId="3FE92504" w:rsidR="00B36339" w:rsidRPr="002D7A15" w:rsidRDefault="00B36339" w:rsidP="00B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4AB5" w14:textId="2141DE55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95" w:type="dxa"/>
            <w:vAlign w:val="bottom"/>
          </w:tcPr>
          <w:p w14:paraId="07CBCC63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6CA225" w14:textId="1CA06FB0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21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648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208</w:t>
            </w:r>
          </w:p>
        </w:tc>
        <w:tc>
          <w:tcPr>
            <w:tcW w:w="195" w:type="dxa"/>
            <w:vAlign w:val="bottom"/>
          </w:tcPr>
          <w:p w14:paraId="5295376A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AC68" w14:textId="01588A34" w:rsidR="00B36339" w:rsidRPr="00010A0D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81" w:type="dxa"/>
            <w:vAlign w:val="bottom"/>
          </w:tcPr>
          <w:p w14:paraId="4091F5E3" w14:textId="77777777" w:rsidR="00B36339" w:rsidRPr="00010A0D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A92D2B7" w14:textId="5CA19F19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404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437</w:t>
            </w:r>
          </w:p>
        </w:tc>
      </w:tr>
      <w:tr w:rsidR="00B36339" w:rsidRPr="000D542A" w14:paraId="3C2A528E" w14:textId="77777777" w:rsidTr="00A73194">
        <w:trPr>
          <w:cantSplit/>
          <w:trHeight w:val="144"/>
        </w:trPr>
        <w:tc>
          <w:tcPr>
            <w:tcW w:w="3586" w:type="dxa"/>
          </w:tcPr>
          <w:p w14:paraId="52806AF1" w14:textId="77777777" w:rsidR="00B36339" w:rsidRPr="00A9655B" w:rsidRDefault="00B36339" w:rsidP="00B3633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3938E86" w14:textId="77777777" w:rsidR="00B36339" w:rsidRPr="000D542A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CF69FE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2221C6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6765D02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DAD26C" w14:textId="77777777" w:rsidR="00B36339" w:rsidRPr="000D542A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6C731A8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C8CB42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06B73" w:rsidRPr="000D542A" w14:paraId="5F8A4519" w14:textId="77777777" w:rsidTr="00A73194">
        <w:trPr>
          <w:cantSplit/>
          <w:trHeight w:val="144"/>
        </w:trPr>
        <w:tc>
          <w:tcPr>
            <w:tcW w:w="3586" w:type="dxa"/>
          </w:tcPr>
          <w:p w14:paraId="24BAFA82" w14:textId="77777777" w:rsidR="00D06B73" w:rsidRPr="00A9655B" w:rsidRDefault="00D06B73" w:rsidP="00B3633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4290A85" w14:textId="77777777" w:rsidR="00D06B73" w:rsidRPr="000D542A" w:rsidRDefault="00D06B73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5855A1F" w14:textId="77777777" w:rsidR="00D06B73" w:rsidRPr="000D542A" w:rsidRDefault="00D06B73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DF2DE2" w14:textId="77777777" w:rsidR="00D06B73" w:rsidRPr="000D542A" w:rsidRDefault="00D06B73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EFE9AE" w14:textId="77777777" w:rsidR="00D06B73" w:rsidRPr="000D542A" w:rsidRDefault="00D06B73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9E482FD" w14:textId="77777777" w:rsidR="00D06B73" w:rsidRPr="000D542A" w:rsidRDefault="00D06B73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E820863" w14:textId="77777777" w:rsidR="00D06B73" w:rsidRPr="000D542A" w:rsidRDefault="00D06B73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88AE0E" w14:textId="77777777" w:rsidR="00D06B73" w:rsidRPr="000D542A" w:rsidRDefault="00D06B73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F7182" w:rsidRPr="000D542A" w14:paraId="3111C778" w14:textId="77777777" w:rsidTr="00A73194">
        <w:trPr>
          <w:cantSplit/>
          <w:trHeight w:val="144"/>
        </w:trPr>
        <w:tc>
          <w:tcPr>
            <w:tcW w:w="3586" w:type="dxa"/>
          </w:tcPr>
          <w:p w14:paraId="620BA771" w14:textId="77777777" w:rsidR="008F7182" w:rsidRPr="00A9655B" w:rsidRDefault="008F7182" w:rsidP="00B3633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4237F20" w14:textId="77777777" w:rsidR="008F7182" w:rsidRPr="000D542A" w:rsidRDefault="008F7182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0D0F01B" w14:textId="77777777" w:rsidR="008F7182" w:rsidRPr="000D542A" w:rsidRDefault="008F7182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A97EA7D" w14:textId="77777777" w:rsidR="008F7182" w:rsidRPr="000D542A" w:rsidRDefault="008F7182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10B9D77" w14:textId="77777777" w:rsidR="008F7182" w:rsidRPr="000D542A" w:rsidRDefault="008F7182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5A4D930" w14:textId="77777777" w:rsidR="008F7182" w:rsidRPr="000D542A" w:rsidRDefault="008F7182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02CE321" w14:textId="77777777" w:rsidR="008F7182" w:rsidRPr="000D542A" w:rsidRDefault="008F7182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12108D" w14:textId="77777777" w:rsidR="008F7182" w:rsidRPr="000D542A" w:rsidRDefault="008F7182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B36339" w:rsidRPr="00AB4775" w:rsidRDefault="00B36339" w:rsidP="00B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B36339" w:rsidRPr="00A9655B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B36339" w:rsidRPr="000D542A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B36339" w:rsidRPr="000D542A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B36339" w:rsidRPr="00794392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B36339" w:rsidRPr="00AB4775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1A3B1817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479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95" w:type="dxa"/>
          </w:tcPr>
          <w:p w14:paraId="79C96506" w14:textId="77777777" w:rsidR="00B36339" w:rsidRPr="00EA42D0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18A53527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624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909</w:t>
            </w:r>
          </w:p>
        </w:tc>
        <w:tc>
          <w:tcPr>
            <w:tcW w:w="195" w:type="dxa"/>
          </w:tcPr>
          <w:p w14:paraId="25516691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128057E5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096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569</w:t>
            </w:r>
          </w:p>
        </w:tc>
        <w:tc>
          <w:tcPr>
            <w:tcW w:w="181" w:type="dxa"/>
          </w:tcPr>
          <w:p w14:paraId="12C94E36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27D4BDA5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190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244</w:t>
            </w:r>
          </w:p>
        </w:tc>
      </w:tr>
      <w:tr w:rsidR="00B36339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B36339" w:rsidRPr="00AB4775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B36339" w:rsidRPr="00FF170F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B36339" w:rsidRPr="00FF170F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B36339" w:rsidRPr="00FF170F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B36339" w:rsidRPr="00FF170F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114DE3E4" w:rsidR="00B36339" w:rsidRPr="00AC1475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72C8027" w14:textId="77777777" w:rsidR="00B36339" w:rsidRPr="00FF170F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B36339" w:rsidRPr="00FF170F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62D3063C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676</w:t>
            </w:r>
          </w:p>
        </w:tc>
        <w:tc>
          <w:tcPr>
            <w:tcW w:w="195" w:type="dxa"/>
          </w:tcPr>
          <w:p w14:paraId="7D553B0E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36A7C874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626</w:t>
            </w:r>
          </w:p>
        </w:tc>
        <w:tc>
          <w:tcPr>
            <w:tcW w:w="195" w:type="dxa"/>
          </w:tcPr>
          <w:p w14:paraId="0382B623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0E442292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147</w:t>
            </w:r>
          </w:p>
        </w:tc>
        <w:tc>
          <w:tcPr>
            <w:tcW w:w="181" w:type="dxa"/>
          </w:tcPr>
          <w:p w14:paraId="285E4423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76D0F4AA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097</w:t>
            </w:r>
          </w:p>
        </w:tc>
      </w:tr>
      <w:tr w:rsidR="00B36339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65DC8467" w:rsidR="00B36339" w:rsidRPr="00EA42D0" w:rsidRDefault="00FF5AB6" w:rsidP="00B36339">
            <w:pPr>
              <w:pStyle w:val="acctmergecolhdg"/>
              <w:tabs>
                <w:tab w:val="decimal" w:pos="72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95" w:type="dxa"/>
          </w:tcPr>
          <w:p w14:paraId="7A2AB32D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1A509986" w:rsidR="00B36339" w:rsidRPr="00EA42D0" w:rsidRDefault="00FF5AB6" w:rsidP="00B36339">
            <w:pPr>
              <w:pStyle w:val="acctmergecolhdg"/>
              <w:tabs>
                <w:tab w:val="decimal" w:pos="79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5" w:type="dxa"/>
          </w:tcPr>
          <w:p w14:paraId="5EDEDC01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1597F6B2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155</w:t>
            </w:r>
          </w:p>
        </w:tc>
        <w:tc>
          <w:tcPr>
            <w:tcW w:w="181" w:type="dxa"/>
          </w:tcPr>
          <w:p w14:paraId="08B55BBA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65C5E334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735</w:t>
            </w:r>
          </w:p>
        </w:tc>
      </w:tr>
      <w:tr w:rsidR="00B36339" w:rsidRPr="000D542A" w14:paraId="40375F0F" w14:textId="77777777" w:rsidTr="00C3054C">
        <w:trPr>
          <w:cantSplit/>
        </w:trPr>
        <w:tc>
          <w:tcPr>
            <w:tcW w:w="3586" w:type="dxa"/>
            <w:vAlign w:val="bottom"/>
          </w:tcPr>
          <w:p w14:paraId="4B71A6EC" w14:textId="1ADE44EA" w:rsidR="00B36339" w:rsidRDefault="00B36339" w:rsidP="00B3633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621D92D5" w14:textId="5FFF4637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849</w:t>
            </w:r>
          </w:p>
        </w:tc>
        <w:tc>
          <w:tcPr>
            <w:tcW w:w="195" w:type="dxa"/>
          </w:tcPr>
          <w:p w14:paraId="2396F33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FC2AF0" w14:textId="5E568ADE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135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354</w:t>
            </w:r>
          </w:p>
        </w:tc>
        <w:tc>
          <w:tcPr>
            <w:tcW w:w="195" w:type="dxa"/>
          </w:tcPr>
          <w:p w14:paraId="1508235D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416918" w14:textId="6A057C5C" w:rsidR="00B36339" w:rsidRPr="00EA42D0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69B469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3AC8D4" w14:textId="776A2B55" w:rsidR="00B36339" w:rsidRPr="00EA42D0" w:rsidRDefault="00FF5AB6" w:rsidP="00B36339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-</w:t>
            </w:r>
          </w:p>
        </w:tc>
      </w:tr>
      <w:tr w:rsidR="00B36339" w:rsidRPr="000D542A" w14:paraId="7D948BFD" w14:textId="77777777" w:rsidTr="001B33CB">
        <w:trPr>
          <w:cantSplit/>
        </w:trPr>
        <w:tc>
          <w:tcPr>
            <w:tcW w:w="3586" w:type="dxa"/>
            <w:vAlign w:val="bottom"/>
          </w:tcPr>
          <w:p w14:paraId="53740C51" w14:textId="2948EBB2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7CB17358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186</w:t>
            </w:r>
          </w:p>
        </w:tc>
        <w:tc>
          <w:tcPr>
            <w:tcW w:w="195" w:type="dxa"/>
          </w:tcPr>
          <w:p w14:paraId="5252F91D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0ECE0E0D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187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949</w:t>
            </w:r>
          </w:p>
        </w:tc>
        <w:tc>
          <w:tcPr>
            <w:tcW w:w="195" w:type="dxa"/>
          </w:tcPr>
          <w:p w14:paraId="28E66961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6F80D6BF" w:rsidR="00B36339" w:rsidRPr="00EA42D0" w:rsidRDefault="00FF5AB6" w:rsidP="00074D9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F42B111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4F88726C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96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752</w:t>
            </w:r>
          </w:p>
        </w:tc>
      </w:tr>
      <w:tr w:rsidR="00B36339" w:rsidRPr="000D542A" w14:paraId="3DA2379F" w14:textId="77777777" w:rsidTr="001B33CB">
        <w:trPr>
          <w:cantSplit/>
        </w:trPr>
        <w:tc>
          <w:tcPr>
            <w:tcW w:w="3586" w:type="dxa"/>
            <w:vAlign w:val="bottom"/>
          </w:tcPr>
          <w:p w14:paraId="45E67833" w14:textId="3E84AB84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495ACC6C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195" w:type="dxa"/>
          </w:tcPr>
          <w:p w14:paraId="0B4037AC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39DE86E2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957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838</w:t>
            </w:r>
          </w:p>
        </w:tc>
        <w:tc>
          <w:tcPr>
            <w:tcW w:w="195" w:type="dxa"/>
          </w:tcPr>
          <w:p w14:paraId="7413DF74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67927170" w:rsidR="00B36339" w:rsidRPr="000140C4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074D9E" w:rsidRPr="00074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181" w:type="dxa"/>
          </w:tcPr>
          <w:p w14:paraId="23E7A104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68EF1FB9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6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315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828</w:t>
            </w:r>
          </w:p>
        </w:tc>
      </w:tr>
      <w:tr w:rsidR="00B36339" w:rsidRPr="000D542A" w14:paraId="4F94B39E" w14:textId="77777777" w:rsidTr="001B33CB">
        <w:trPr>
          <w:cantSplit/>
        </w:trPr>
        <w:tc>
          <w:tcPr>
            <w:tcW w:w="3586" w:type="dxa"/>
            <w:vAlign w:val="bottom"/>
          </w:tcPr>
          <w:p w14:paraId="54441A68" w14:textId="77777777" w:rsidR="00B36339" w:rsidRPr="001B33CB" w:rsidRDefault="00B36339" w:rsidP="00B36339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3B5DCD3" w14:textId="77777777" w:rsidR="00B36339" w:rsidRPr="000D542A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E56AB7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3B9CB6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F7CEBC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8C2B9E4" w14:textId="77777777" w:rsidR="00B36339" w:rsidRPr="000D542A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62577E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C33353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50F59054" w14:textId="77777777" w:rsidTr="001B33CB">
        <w:trPr>
          <w:cantSplit/>
        </w:trPr>
        <w:tc>
          <w:tcPr>
            <w:tcW w:w="3586" w:type="dxa"/>
            <w:vAlign w:val="bottom"/>
          </w:tcPr>
          <w:p w14:paraId="52D88732" w14:textId="3EBC5C93" w:rsidR="00B36339" w:rsidRPr="001B33CB" w:rsidRDefault="00B36339" w:rsidP="00B36339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57C765D9" w14:textId="77777777" w:rsidR="00B36339" w:rsidRPr="000D542A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9B2A20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ABBD81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91DA52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7718188" w14:textId="77777777" w:rsidR="00B36339" w:rsidRPr="000D542A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8834773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58E929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047D21B3" w14:textId="77777777" w:rsidTr="009F2EE1">
        <w:trPr>
          <w:cantSplit/>
        </w:trPr>
        <w:tc>
          <w:tcPr>
            <w:tcW w:w="3586" w:type="dxa"/>
            <w:vAlign w:val="bottom"/>
          </w:tcPr>
          <w:p w14:paraId="1AC2A542" w14:textId="0CC957C1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54EFAE0A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195" w:type="dxa"/>
          </w:tcPr>
          <w:p w14:paraId="207563E4" w14:textId="77777777" w:rsidR="00B36339" w:rsidRPr="00EA42D0" w:rsidRDefault="00B36339" w:rsidP="00B3633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85D9B9" w14:textId="44E9A33B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993</w:t>
            </w:r>
          </w:p>
        </w:tc>
        <w:tc>
          <w:tcPr>
            <w:tcW w:w="195" w:type="dxa"/>
          </w:tcPr>
          <w:p w14:paraId="73FE7B6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166857A4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074D9E" w:rsidRPr="00074D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039</w:t>
            </w:r>
          </w:p>
        </w:tc>
        <w:tc>
          <w:tcPr>
            <w:tcW w:w="181" w:type="dxa"/>
          </w:tcPr>
          <w:p w14:paraId="3B4FD216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3B7827" w14:textId="55715CAC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341</w:t>
            </w:r>
          </w:p>
        </w:tc>
      </w:tr>
      <w:tr w:rsidR="00B36339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0B02D0F9" w:rsidR="00B36339" w:rsidRPr="00EA42D0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148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195" w:type="dxa"/>
          </w:tcPr>
          <w:p w14:paraId="633FE178" w14:textId="77777777" w:rsidR="00B36339" w:rsidRPr="00EA42D0" w:rsidRDefault="00B36339" w:rsidP="00B36339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3404E46F" w:rsidR="00B36339" w:rsidRPr="00EA42D0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136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764</w:t>
            </w:r>
          </w:p>
        </w:tc>
        <w:tc>
          <w:tcPr>
            <w:tcW w:w="195" w:type="dxa"/>
          </w:tcPr>
          <w:p w14:paraId="015B39A9" w14:textId="77777777" w:rsidR="00B36339" w:rsidRPr="00EA42D0" w:rsidRDefault="00B36339" w:rsidP="00B36339">
            <w:pPr>
              <w:pStyle w:val="acctmergecolhdg"/>
              <w:spacing w:line="240" w:lineRule="atLeast"/>
              <w:ind w:left="-88" w:right="-3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75B21EDC" w:rsidR="00B36339" w:rsidRPr="00EA42D0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74D8C0" w14:textId="77777777" w:rsidR="00B36339" w:rsidRPr="00EA42D0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36EE347A" w:rsidR="00B36339" w:rsidRPr="00EA42D0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-</w:t>
            </w:r>
          </w:p>
        </w:tc>
      </w:tr>
      <w:tr w:rsidR="00B36339" w:rsidRPr="000D542A" w14:paraId="7D9FF81A" w14:textId="77777777" w:rsidTr="00B36339">
        <w:trPr>
          <w:cantSplit/>
          <w:trHeight w:val="64"/>
        </w:trPr>
        <w:tc>
          <w:tcPr>
            <w:tcW w:w="3586" w:type="dxa"/>
            <w:vAlign w:val="bottom"/>
          </w:tcPr>
          <w:p w14:paraId="72C3E514" w14:textId="7967538A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B36339" w:rsidRPr="00506E99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65A588FA" w14:textId="77777777" w:rsidR="00B36339" w:rsidRPr="00FF170F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B36339" w:rsidRPr="00FF170F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B36339" w:rsidRPr="00FF170F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B36339" w:rsidRPr="00AC1475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136460A" w14:textId="77777777" w:rsidR="00B36339" w:rsidRPr="00FF170F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B36339" w:rsidRPr="00FF170F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278F80A7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110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195" w:type="dxa"/>
          </w:tcPr>
          <w:p w14:paraId="66C16831" w14:textId="77777777" w:rsidR="00B36339" w:rsidRPr="00542A7E" w:rsidRDefault="00B36339" w:rsidP="00B3633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65378039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521</w:t>
            </w:r>
          </w:p>
        </w:tc>
        <w:tc>
          <w:tcPr>
            <w:tcW w:w="195" w:type="dxa"/>
          </w:tcPr>
          <w:p w14:paraId="037496F3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5CA68A73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110</w:t>
            </w:r>
            <w:r w:rsidR="00395F78" w:rsidRPr="00395F7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181" w:type="dxa"/>
          </w:tcPr>
          <w:p w14:paraId="77A5C328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15A6A8ED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521</w:t>
            </w:r>
          </w:p>
        </w:tc>
      </w:tr>
      <w:tr w:rsidR="00B36339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0487C987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217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95" w:type="dxa"/>
          </w:tcPr>
          <w:p w14:paraId="7398AD3C" w14:textId="77777777" w:rsidR="00B36339" w:rsidRPr="00542A7E" w:rsidRDefault="00B36339" w:rsidP="00B3633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00014CB7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184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817</w:t>
            </w:r>
          </w:p>
        </w:tc>
        <w:tc>
          <w:tcPr>
            <w:tcW w:w="195" w:type="dxa"/>
          </w:tcPr>
          <w:p w14:paraId="3F8B5876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195DC5D3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202</w:t>
            </w:r>
            <w:r w:rsidR="00395F78" w:rsidRPr="00395F7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181" w:type="dxa"/>
          </w:tcPr>
          <w:p w14:paraId="66CFF3F4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1F58BC63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24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</w:tr>
      <w:tr w:rsidR="00B36339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2F794912" w:rsidR="00B36339" w:rsidRPr="001B33CB" w:rsidRDefault="00B36339" w:rsidP="00B36339">
            <w:pPr>
              <w:tabs>
                <w:tab w:val="left" w:pos="3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6EF495D2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95" w:type="dxa"/>
          </w:tcPr>
          <w:p w14:paraId="348329F5" w14:textId="77777777" w:rsidR="00B36339" w:rsidRPr="00542A7E" w:rsidRDefault="00B36339" w:rsidP="00B3633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31D21359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435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095</w:t>
            </w:r>
          </w:p>
        </w:tc>
        <w:tc>
          <w:tcPr>
            <w:tcW w:w="195" w:type="dxa"/>
          </w:tcPr>
          <w:p w14:paraId="7BB834B4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465FD559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81" w:type="dxa"/>
          </w:tcPr>
          <w:p w14:paraId="52EF2135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35D7B0E3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282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110</w:t>
            </w:r>
          </w:p>
        </w:tc>
      </w:tr>
      <w:tr w:rsidR="00B36339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1207FFE7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195" w:type="dxa"/>
          </w:tcPr>
          <w:p w14:paraId="669748C5" w14:textId="77777777" w:rsidR="00B36339" w:rsidRPr="00542A7E" w:rsidRDefault="00B36339" w:rsidP="00B3633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7DB1E0BE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392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933</w:t>
            </w:r>
          </w:p>
        </w:tc>
        <w:tc>
          <w:tcPr>
            <w:tcW w:w="195" w:type="dxa"/>
          </w:tcPr>
          <w:p w14:paraId="3BB22E1D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779DF10D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81" w:type="dxa"/>
          </w:tcPr>
          <w:p w14:paraId="3980299C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12AA507C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597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938</w:t>
            </w:r>
          </w:p>
        </w:tc>
      </w:tr>
      <w:tr w:rsidR="00B36339" w:rsidRPr="000D542A" w14:paraId="53E38D71" w14:textId="77777777" w:rsidTr="006B563D">
        <w:trPr>
          <w:cantSplit/>
          <w:trHeight w:val="343"/>
        </w:trPr>
        <w:tc>
          <w:tcPr>
            <w:tcW w:w="3586" w:type="dxa"/>
          </w:tcPr>
          <w:p w14:paraId="59770FF0" w14:textId="77777777" w:rsidR="00B36339" w:rsidRPr="003D64FD" w:rsidRDefault="00B36339" w:rsidP="00B3633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7AB496C" w14:textId="77777777" w:rsidR="00B36339" w:rsidRPr="003D64FD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112C88E8" w14:textId="77777777" w:rsidR="00B36339" w:rsidRPr="003D64FD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48CE97F" w14:textId="77777777" w:rsidR="00B36339" w:rsidRPr="003D64FD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CE69656" w14:textId="77777777" w:rsidR="00B36339" w:rsidRPr="003D64FD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15223BFC" w14:textId="77777777" w:rsidR="00B36339" w:rsidRPr="003D64FD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5D63E4BF" w14:textId="77777777" w:rsidR="00B36339" w:rsidRPr="003D64FD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5C4B680C" w14:textId="77777777" w:rsidR="00B36339" w:rsidRPr="003D64FD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B36339" w:rsidRPr="000D542A" w14:paraId="73E94918" w14:textId="77777777" w:rsidTr="006B563D">
        <w:trPr>
          <w:cantSplit/>
        </w:trPr>
        <w:tc>
          <w:tcPr>
            <w:tcW w:w="3586" w:type="dxa"/>
          </w:tcPr>
          <w:p w14:paraId="5E27D709" w14:textId="01761080" w:rsidR="00B36339" w:rsidRPr="00FF170F" w:rsidRDefault="00B36339" w:rsidP="00B36339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5" w:type="dxa"/>
          </w:tcPr>
          <w:p w14:paraId="39716AF5" w14:textId="77777777" w:rsidR="00B36339" w:rsidRPr="00506E99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F21080D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B36339" w:rsidRPr="000D542A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317B9F6C" w14:textId="77777777" w:rsidTr="001B33CB">
        <w:trPr>
          <w:cantSplit/>
        </w:trPr>
        <w:tc>
          <w:tcPr>
            <w:tcW w:w="3586" w:type="dxa"/>
            <w:vAlign w:val="bottom"/>
          </w:tcPr>
          <w:p w14:paraId="072490A2" w14:textId="5AD6A5CA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B36339" w:rsidRPr="00506E99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7E616D6B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B36339" w:rsidRPr="000D542A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B36339" w:rsidRPr="000D542A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B36339" w:rsidRPr="000D542A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1C2926E8" w14:textId="77777777" w:rsidTr="001B33CB">
        <w:trPr>
          <w:cantSplit/>
        </w:trPr>
        <w:tc>
          <w:tcPr>
            <w:tcW w:w="3586" w:type="dxa"/>
            <w:vAlign w:val="bottom"/>
          </w:tcPr>
          <w:p w14:paraId="0FE100E6" w14:textId="2DB1DEBC" w:rsidR="00B36339" w:rsidRDefault="00B36339" w:rsidP="00B36339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5EC1F7E" w14:textId="3097AB9A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269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95" w:type="dxa"/>
          </w:tcPr>
          <w:p w14:paraId="0E80F77F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A38AFF" w14:textId="7E59139D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11181389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3B21967" w14:textId="0936367F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42856BD2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386243E" w14:textId="385FBC40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</w:tr>
      <w:tr w:rsidR="00B36339" w:rsidRPr="000D542A" w14:paraId="65338463" w14:textId="77777777" w:rsidTr="001B33CB">
        <w:trPr>
          <w:cantSplit/>
        </w:trPr>
        <w:tc>
          <w:tcPr>
            <w:tcW w:w="3586" w:type="dxa"/>
            <w:vAlign w:val="bottom"/>
          </w:tcPr>
          <w:p w14:paraId="146E42E6" w14:textId="699DFB26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5091E49" w14:textId="7902CEE8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269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95" w:type="dxa"/>
          </w:tcPr>
          <w:p w14:paraId="29DBC138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904DFE" w14:textId="5A9ED000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310D0282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B260B2B" w14:textId="6C8BB792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5D875792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C376BE9" w14:textId="08E4F717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</w:tr>
      <w:tr w:rsidR="00B36339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5" w:type="dxa"/>
          </w:tcPr>
          <w:p w14:paraId="5FC625FE" w14:textId="4D3956BC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195" w:type="dxa"/>
          </w:tcPr>
          <w:p w14:paraId="4FAC612E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2CF59A92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  <w:tc>
          <w:tcPr>
            <w:tcW w:w="195" w:type="dxa"/>
          </w:tcPr>
          <w:p w14:paraId="135700CA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78811634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</w:tcPr>
          <w:p w14:paraId="47B78143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4D7745FB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</w:tr>
      <w:tr w:rsidR="00B36339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6D3ADBC0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4D8A1B45" w14:textId="77777777" w:rsidR="00B36339" w:rsidRPr="00542A7E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644FDF5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B36339" w:rsidRPr="00542A7E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B36339" w:rsidRPr="00542A7E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4649B383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B36339" w:rsidRPr="00542A7E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B36339" w:rsidRPr="00542A7E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146E3631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B36339" w:rsidRPr="00542A7E" w:rsidRDefault="00B36339" w:rsidP="00B3633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B36339" w:rsidRPr="00542A7E" w:rsidRDefault="00B36339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CB7CAE8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B36339" w:rsidRPr="00542A7E" w:rsidRDefault="00B36339" w:rsidP="00B3633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36339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24FC794D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153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195" w:type="dxa"/>
          </w:tcPr>
          <w:p w14:paraId="44A19794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478F1DA4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  <w:tc>
          <w:tcPr>
            <w:tcW w:w="195" w:type="dxa"/>
          </w:tcPr>
          <w:p w14:paraId="7FA1843D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007F1A7D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2C7A7142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3D9DF0A6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</w:tr>
      <w:tr w:rsidR="00B36339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1E5BFA94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</w:t>
            </w:r>
            <w:r w:rsidR="000F17A6" w:rsidRPr="000F17A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289</w:t>
            </w:r>
            <w:r w:rsidR="000F17A6" w:rsidRPr="000F17A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195" w:type="dxa"/>
          </w:tcPr>
          <w:p w14:paraId="09ABBE0F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7C2786B9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619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793</w:t>
            </w:r>
          </w:p>
        </w:tc>
        <w:tc>
          <w:tcPr>
            <w:tcW w:w="195" w:type="dxa"/>
          </w:tcPr>
          <w:p w14:paraId="4D8E636C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589CDD94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395F78" w:rsidRPr="00395F7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650</w:t>
            </w:r>
            <w:r w:rsidR="00395F78" w:rsidRPr="00395F7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181" w:type="dxa"/>
          </w:tcPr>
          <w:p w14:paraId="27195074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723C7952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012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569</w:t>
            </w:r>
          </w:p>
        </w:tc>
      </w:tr>
      <w:tr w:rsidR="00B36339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4D6DDD0B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503</w:t>
            </w:r>
            <w:r w:rsidR="000F17A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195" w:type="dxa"/>
          </w:tcPr>
          <w:p w14:paraId="7869953B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61EFDD51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302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121</w:t>
            </w:r>
          </w:p>
        </w:tc>
        <w:tc>
          <w:tcPr>
            <w:tcW w:w="195" w:type="dxa"/>
          </w:tcPr>
          <w:p w14:paraId="592D33A7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6A746601" w:rsidR="00B36339" w:rsidRPr="00542A7E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90443DB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0BDDE658" w:rsidR="00B36339" w:rsidRPr="00542A7E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-</w:t>
            </w:r>
          </w:p>
        </w:tc>
      </w:tr>
      <w:tr w:rsidR="00B36339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08D17DE3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F1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587</w:t>
            </w:r>
            <w:r w:rsidR="000F1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195" w:type="dxa"/>
          </w:tcPr>
          <w:p w14:paraId="198CB7B5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7FAFEF41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15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715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844</w:t>
            </w:r>
          </w:p>
        </w:tc>
        <w:tc>
          <w:tcPr>
            <w:tcW w:w="195" w:type="dxa"/>
          </w:tcPr>
          <w:p w14:paraId="613EB385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459CFB75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181" w:type="dxa"/>
          </w:tcPr>
          <w:p w14:paraId="09936F17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40F287ED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14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806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499</w:t>
            </w:r>
          </w:p>
        </w:tc>
      </w:tr>
      <w:tr w:rsidR="00B36339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388B5359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683</w:t>
            </w:r>
            <w:r w:rsidR="008F3FFA" w:rsidRPr="008F3F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818</w:t>
            </w:r>
          </w:p>
        </w:tc>
        <w:tc>
          <w:tcPr>
            <w:tcW w:w="195" w:type="dxa"/>
          </w:tcPr>
          <w:p w14:paraId="1E2DEFF1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236E6DD2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539</w:t>
            </w:r>
            <w:r w:rsidR="00B3633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431</w:t>
            </w:r>
          </w:p>
        </w:tc>
        <w:tc>
          <w:tcPr>
            <w:tcW w:w="195" w:type="dxa"/>
          </w:tcPr>
          <w:p w14:paraId="2A30713D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244F6C53" w:rsidR="00B36339" w:rsidRPr="00542A7E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65E0CB71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0875BD24" w:rsidR="00B36339" w:rsidRPr="00542A7E" w:rsidRDefault="00FF5AB6" w:rsidP="00B3633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-</w:t>
            </w:r>
          </w:p>
        </w:tc>
      </w:tr>
      <w:tr w:rsidR="00B36339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B36339" w:rsidRPr="001B33CB" w:rsidRDefault="00B36339" w:rsidP="00B363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6BD05194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F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000F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195" w:type="dxa"/>
          </w:tcPr>
          <w:p w14:paraId="70EAFA2A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4A053378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255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275</w:t>
            </w:r>
          </w:p>
        </w:tc>
        <w:tc>
          <w:tcPr>
            <w:tcW w:w="195" w:type="dxa"/>
          </w:tcPr>
          <w:p w14:paraId="7467AB3C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05DABF3A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181" w:type="dxa"/>
          </w:tcPr>
          <w:p w14:paraId="39F4FF9E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0C3884FE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14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806</w:t>
            </w:r>
            <w:r w:rsidR="00B36339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499</w:t>
            </w:r>
          </w:p>
        </w:tc>
      </w:tr>
      <w:tr w:rsidR="00B36339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B36339" w:rsidRPr="000D542A" w:rsidRDefault="00B36339" w:rsidP="00B3633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24D8D36C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="008F3FFA" w:rsidRPr="008F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195" w:type="dxa"/>
          </w:tcPr>
          <w:p w14:paraId="1062FED3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2E844DCA" w:rsidR="00B36339" w:rsidRPr="00542A7E" w:rsidRDefault="00676F80" w:rsidP="00B36339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648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208</w:t>
            </w:r>
          </w:p>
        </w:tc>
        <w:tc>
          <w:tcPr>
            <w:tcW w:w="195" w:type="dxa"/>
          </w:tcPr>
          <w:p w14:paraId="06CA36CE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035B73AE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="00395F78" w:rsidRPr="00395F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81" w:type="dxa"/>
          </w:tcPr>
          <w:p w14:paraId="5C604608" w14:textId="77777777" w:rsidR="00B36339" w:rsidRPr="00542A7E" w:rsidRDefault="00B36339" w:rsidP="00B3633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2D3E6BA5" w:rsidR="00B36339" w:rsidRPr="00542A7E" w:rsidRDefault="00676F80" w:rsidP="00B3633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404</w:t>
            </w:r>
            <w:r w:rsidR="00B3633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437</w:t>
            </w:r>
          </w:p>
        </w:tc>
      </w:tr>
    </w:tbl>
    <w:p w14:paraId="36502161" w14:textId="40DAF080" w:rsidR="007B1B08" w:rsidRDefault="007B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88"/>
        <w:gridCol w:w="270"/>
        <w:gridCol w:w="1161"/>
        <w:gridCol w:w="243"/>
        <w:gridCol w:w="1197"/>
      </w:tblGrid>
      <w:tr w:rsidR="003120D9" w:rsidRPr="00BB102D" w14:paraId="669377BB" w14:textId="77777777" w:rsidTr="00DF1C50">
        <w:trPr>
          <w:trHeight w:val="385"/>
          <w:tblHeader/>
        </w:trPr>
        <w:tc>
          <w:tcPr>
            <w:tcW w:w="3627" w:type="dxa"/>
          </w:tcPr>
          <w:p w14:paraId="31ABAE89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2253822E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8B5F254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771E75A0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D9" w:rsidRPr="00BB102D" w14:paraId="3D031DA1" w14:textId="77777777" w:rsidTr="00DF1C50">
        <w:trPr>
          <w:trHeight w:val="385"/>
          <w:tblHeader/>
        </w:trPr>
        <w:tc>
          <w:tcPr>
            <w:tcW w:w="3627" w:type="dxa"/>
          </w:tcPr>
          <w:p w14:paraId="42651D78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3C286AF2" w14:textId="7AC3FE6A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9BA465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EFEB8C4" w14:textId="52F749C4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120D9" w:rsidRPr="00BB102D" w14:paraId="621044B6" w14:textId="77777777" w:rsidTr="00DF1C50">
        <w:trPr>
          <w:trHeight w:val="385"/>
          <w:tblHeader/>
        </w:trPr>
        <w:tc>
          <w:tcPr>
            <w:tcW w:w="3627" w:type="dxa"/>
          </w:tcPr>
          <w:p w14:paraId="3B948F04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4D3F6B03" w14:textId="294766D0" w:rsidR="003120D9" w:rsidRPr="003120D9" w:rsidRDefault="00676F80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F934C6" w14:textId="77777777" w:rsidR="003120D9" w:rsidRPr="003120D9" w:rsidRDefault="003120D9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76A4BE0" w14:textId="37725EED" w:rsidR="003120D9" w:rsidRPr="003120D9" w:rsidRDefault="00676F80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3ED8FD8" w14:textId="77777777" w:rsidR="003120D9" w:rsidRPr="003120D9" w:rsidRDefault="003120D9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BB3FF2D" w14:textId="41163EA4" w:rsidR="003120D9" w:rsidRPr="003120D9" w:rsidRDefault="00676F80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5351338B" w14:textId="77777777" w:rsidR="003120D9" w:rsidRPr="003120D9" w:rsidRDefault="003120D9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333F4C" w14:textId="4B90BF07" w:rsidR="003120D9" w:rsidRPr="003120D9" w:rsidRDefault="00676F80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3120D9" w:rsidRPr="00BB102D" w14:paraId="272EC1E1" w14:textId="77777777" w:rsidTr="00DF1C50">
        <w:trPr>
          <w:trHeight w:val="399"/>
          <w:tblHeader/>
        </w:trPr>
        <w:tc>
          <w:tcPr>
            <w:tcW w:w="3627" w:type="dxa"/>
          </w:tcPr>
          <w:p w14:paraId="2528EEEF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9" w:type="dxa"/>
            <w:gridSpan w:val="7"/>
            <w:hideMark/>
          </w:tcPr>
          <w:p w14:paraId="2E63011F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3120D9" w:rsidRPr="00BB102D" w14:paraId="6ECBAEFA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7D09062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FC98F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43124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87E02C6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D57D2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D5EF0B9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45D674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840F388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896" w:rsidRPr="00BB102D" w14:paraId="5D0BB18C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17048F5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C4424" w14:textId="1206570E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B41FFB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507</w:t>
            </w:r>
            <w:r w:rsidR="00B41FFB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70" w:type="dxa"/>
            <w:vAlign w:val="bottom"/>
          </w:tcPr>
          <w:p w14:paraId="7CCEE7C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9DA650" w14:textId="5E61E39B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554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224C0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448C3D9" w14:textId="44F1F2CA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 w:rsidR="004C3B1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505</w:t>
            </w:r>
            <w:r w:rsidR="004C3B1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704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8E3D7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9D8CBB6" w14:textId="30DAD74B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6</w:t>
            </w:r>
            <w:r w:rsidR="00E81896" w:rsidRPr="003120D9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539</w:t>
            </w:r>
            <w:r w:rsidR="00E81896" w:rsidRPr="003120D9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303</w:t>
            </w:r>
          </w:p>
        </w:tc>
      </w:tr>
      <w:tr w:rsidR="00E81896" w:rsidRPr="00BB102D" w14:paraId="2044A235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24A73D0D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DD27F" w14:textId="7F7F36CC" w:rsidR="00E81896" w:rsidRPr="003120D9" w:rsidRDefault="00FF5AB6" w:rsidP="00A9405B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E1238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1C161A" w14:textId="2F52FBF7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111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8E88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D4D0093" w14:textId="46F61074" w:rsidR="00E81896" w:rsidRPr="003120D9" w:rsidRDefault="00FF5AB6" w:rsidP="004C3B1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1BBB1B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8E5BB05" w14:textId="27390A6B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111</w:t>
            </w:r>
            <w:r w:rsidR="00E81896" w:rsidRPr="003120D9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771</w:t>
            </w:r>
          </w:p>
        </w:tc>
      </w:tr>
      <w:tr w:rsidR="00E81896" w:rsidRPr="00BB102D" w14:paraId="29B82CD3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040F9A9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AED7F" w14:textId="142A7400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  <w:r w:rsidR="00B41FF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975</w:t>
            </w:r>
          </w:p>
        </w:tc>
        <w:tc>
          <w:tcPr>
            <w:tcW w:w="270" w:type="dxa"/>
            <w:vAlign w:val="bottom"/>
          </w:tcPr>
          <w:p w14:paraId="6965FC0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88258AF" w14:textId="67A90A9D" w:rsidR="00E81896" w:rsidRPr="003120D9" w:rsidRDefault="00FF5AB6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F7A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378D552" w14:textId="6C1F8C04" w:rsidR="00E81896" w:rsidRPr="003120D9" w:rsidRDefault="00FF5AB6" w:rsidP="00177001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9C91F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A988F24" w14:textId="2B9A77CC" w:rsidR="00E81896" w:rsidRPr="003120D9" w:rsidRDefault="00FF5AB6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1896" w:rsidRPr="00BB102D" w14:paraId="4CA8EC18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199C5ED7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CD3" w14:textId="59896187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20</w:t>
            </w:r>
            <w:r w:rsidR="00B41FF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235</w:t>
            </w:r>
          </w:p>
        </w:tc>
        <w:tc>
          <w:tcPr>
            <w:tcW w:w="270" w:type="dxa"/>
            <w:vAlign w:val="bottom"/>
          </w:tcPr>
          <w:p w14:paraId="56317F6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16776" w14:textId="0D12F4CB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28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AF9E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2CDB1" w14:textId="6E6C9B87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13</w:t>
            </w:r>
            <w:r w:rsidR="0018734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665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C9DBE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666F6" w14:textId="58B41CA7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59</w:t>
            </w:r>
            <w:r w:rsidR="00E81896" w:rsidRPr="003120D9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>289</w:t>
            </w:r>
          </w:p>
        </w:tc>
      </w:tr>
      <w:tr w:rsidR="00E81896" w:rsidRPr="00BB102D" w14:paraId="62FA6DE3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077630F6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F17B" w14:textId="7A5CBD79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B41F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535</w:t>
            </w:r>
            <w:r w:rsidR="00B41F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270" w:type="dxa"/>
            <w:vAlign w:val="bottom"/>
          </w:tcPr>
          <w:p w14:paraId="427CEAA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2E2E2" w14:textId="1B2FB245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695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6C64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07067" w14:textId="74E6BDFB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="00187349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519</w:t>
            </w:r>
            <w:r w:rsidR="007A4BFA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14C92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5BDAC" w14:textId="21BC3629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6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710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363</w:t>
            </w:r>
          </w:p>
        </w:tc>
      </w:tr>
      <w:tr w:rsidR="00E81896" w:rsidRPr="00E81896" w14:paraId="31091801" w14:textId="77777777" w:rsidTr="00DF1C50">
        <w:trPr>
          <w:trHeight w:val="244"/>
        </w:trPr>
        <w:tc>
          <w:tcPr>
            <w:tcW w:w="3627" w:type="dxa"/>
            <w:vAlign w:val="bottom"/>
          </w:tcPr>
          <w:p w14:paraId="3C5687CA" w14:textId="77777777" w:rsidR="00E81896" w:rsidRPr="00E81896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A4208E" w14:textId="77777777" w:rsidR="00E81896" w:rsidRPr="00E81896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81CF10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3F16CBB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FE52C8F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5EB2FA2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3A8F30D8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251A3E4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81896" w:rsidRPr="00BB102D" w14:paraId="51F6CCE0" w14:textId="77777777" w:rsidTr="00DF1C50">
        <w:trPr>
          <w:trHeight w:val="218"/>
        </w:trPr>
        <w:tc>
          <w:tcPr>
            <w:tcW w:w="3627" w:type="dxa"/>
            <w:vAlign w:val="bottom"/>
          </w:tcPr>
          <w:p w14:paraId="44EA9E5A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C9C12D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4DD6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AF5EA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CF5ED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F76826C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076500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E94B34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896" w:rsidRPr="00BB102D" w14:paraId="4A4FD1DB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041E960E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246F410C" w14:textId="23F36790" w:rsidR="00E81896" w:rsidRPr="009A7517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</w:t>
            </w:r>
            <w:r w:rsidR="00185255"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135</w:t>
            </w:r>
            <w:r w:rsidR="00185255"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270" w:type="dxa"/>
          </w:tcPr>
          <w:p w14:paraId="5B1F386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7C3DFD2" w14:textId="5306C516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663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257</w:t>
            </w:r>
          </w:p>
        </w:tc>
        <w:tc>
          <w:tcPr>
            <w:tcW w:w="270" w:type="dxa"/>
            <w:shd w:val="clear" w:color="auto" w:fill="auto"/>
          </w:tcPr>
          <w:p w14:paraId="106E66A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6654665" w14:textId="5CBDB706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 w:rsidR="009E5AE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232</w:t>
            </w:r>
            <w:r w:rsidR="009E5AE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578</w:t>
            </w:r>
          </w:p>
        </w:tc>
        <w:tc>
          <w:tcPr>
            <w:tcW w:w="243" w:type="dxa"/>
            <w:shd w:val="clear" w:color="auto" w:fill="auto"/>
          </w:tcPr>
          <w:p w14:paraId="264A8B3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4CAFCC5" w14:textId="2DB843C5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4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287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138</w:t>
            </w:r>
          </w:p>
        </w:tc>
      </w:tr>
      <w:tr w:rsidR="00E81896" w:rsidRPr="00BB102D" w14:paraId="2910336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7332928D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762D1CD0" w14:textId="64E322B2" w:rsidR="00E81896" w:rsidRPr="009A7517" w:rsidRDefault="00FF5AB6" w:rsidP="00A9405B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B73F7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00B75DB" w14:textId="53472171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115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270" w:type="dxa"/>
            <w:shd w:val="clear" w:color="auto" w:fill="auto"/>
          </w:tcPr>
          <w:p w14:paraId="52B5050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58FFAA1" w14:textId="2617D87D" w:rsidR="00E81896" w:rsidRPr="003120D9" w:rsidRDefault="00FF5AB6" w:rsidP="00A9405B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8E9BF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D03779B" w14:textId="67AF98EF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115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925</w:t>
            </w:r>
          </w:p>
        </w:tc>
      </w:tr>
      <w:tr w:rsidR="00E81896" w:rsidRPr="00BB102D" w14:paraId="4A9FA26E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6D91A653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07A6B42B" w14:textId="2E61E92A" w:rsidR="00E81896" w:rsidRPr="009A7517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44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="00185255"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938</w:t>
            </w:r>
          </w:p>
        </w:tc>
        <w:tc>
          <w:tcPr>
            <w:tcW w:w="270" w:type="dxa"/>
          </w:tcPr>
          <w:p w14:paraId="215A8C6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9C8D011" w14:textId="53007769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823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988</w:t>
            </w:r>
          </w:p>
        </w:tc>
        <w:tc>
          <w:tcPr>
            <w:tcW w:w="270" w:type="dxa"/>
          </w:tcPr>
          <w:p w14:paraId="17E2D9B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4C63A02" w14:textId="7E1C2E87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448</w:t>
            </w:r>
            <w:r w:rsidR="00DE677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938</w:t>
            </w:r>
          </w:p>
        </w:tc>
        <w:tc>
          <w:tcPr>
            <w:tcW w:w="243" w:type="dxa"/>
          </w:tcPr>
          <w:p w14:paraId="73AC4F5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46CBD1C" w14:textId="0768A200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823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988</w:t>
            </w:r>
          </w:p>
        </w:tc>
      </w:tr>
      <w:tr w:rsidR="00E81896" w:rsidRPr="00BB102D" w14:paraId="6906693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692725D5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DE34E59" w14:textId="207C4AFC" w:rsidR="00E81896" w:rsidRPr="009A7517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259</w:t>
            </w:r>
            <w:r w:rsidR="00185255"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39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4416A6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C9AA7A3" w14:textId="282502E1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295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198</w:t>
            </w:r>
          </w:p>
        </w:tc>
        <w:tc>
          <w:tcPr>
            <w:tcW w:w="270" w:type="dxa"/>
          </w:tcPr>
          <w:p w14:paraId="641DEBF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AF2FF3B" w14:textId="7B1A647A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187</w:t>
            </w:r>
            <w:r w:rsidR="00DE677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690</w:t>
            </w:r>
          </w:p>
        </w:tc>
        <w:tc>
          <w:tcPr>
            <w:tcW w:w="243" w:type="dxa"/>
          </w:tcPr>
          <w:p w14:paraId="07366EB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428573" w14:textId="69E373E0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222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362</w:t>
            </w:r>
          </w:p>
        </w:tc>
      </w:tr>
      <w:tr w:rsidR="00E81896" w:rsidRPr="00BB102D" w14:paraId="37833477" w14:textId="77777777" w:rsidTr="00307466">
        <w:trPr>
          <w:trHeight w:val="399"/>
        </w:trPr>
        <w:tc>
          <w:tcPr>
            <w:tcW w:w="3627" w:type="dxa"/>
            <w:vAlign w:val="bottom"/>
          </w:tcPr>
          <w:p w14:paraId="3600288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03F1A" w14:textId="0430523D" w:rsidR="00E81896" w:rsidRPr="009A7517" w:rsidRDefault="00FF5AB6" w:rsidP="00A9405B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321A3C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C95199B" w14:textId="3A049092" w:rsidR="00E81896" w:rsidRPr="003120D9" w:rsidRDefault="00676F80" w:rsidP="0030746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59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</w:tcPr>
          <w:p w14:paraId="0F04230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BFB315" w14:textId="77F7464F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26</w:t>
            </w:r>
            <w:r w:rsidR="002D45A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976</w:t>
            </w:r>
          </w:p>
        </w:tc>
        <w:tc>
          <w:tcPr>
            <w:tcW w:w="243" w:type="dxa"/>
          </w:tcPr>
          <w:p w14:paraId="5145FEA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54808B8" w14:textId="2C1BA01F" w:rsidR="00E81896" w:rsidRPr="003120D9" w:rsidRDefault="00676F80" w:rsidP="0030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54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627</w:t>
            </w:r>
          </w:p>
        </w:tc>
      </w:tr>
      <w:tr w:rsidR="00E81896" w:rsidRPr="00C50C6C" w14:paraId="30076046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3F8086D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2604B" w14:textId="36F7E13A" w:rsidR="00E81896" w:rsidRPr="009A7517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B1D9D" w:rsidRPr="009A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843</w:t>
            </w:r>
            <w:r w:rsidR="00EB1D9D" w:rsidRPr="009A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588</w:t>
            </w:r>
          </w:p>
        </w:tc>
        <w:tc>
          <w:tcPr>
            <w:tcW w:w="270" w:type="dxa"/>
          </w:tcPr>
          <w:p w14:paraId="7BF4E3D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CD519E6" w14:textId="6E5050A7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957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931</w:t>
            </w:r>
          </w:p>
        </w:tc>
        <w:tc>
          <w:tcPr>
            <w:tcW w:w="270" w:type="dxa"/>
          </w:tcPr>
          <w:p w14:paraId="164F7D5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79ADE" w14:textId="3537D861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="00DE6773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896</w:t>
            </w:r>
            <w:r w:rsidR="000E0BF6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182</w:t>
            </w:r>
          </w:p>
        </w:tc>
        <w:tc>
          <w:tcPr>
            <w:tcW w:w="243" w:type="dxa"/>
          </w:tcPr>
          <w:p w14:paraId="274CF59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E766B83" w14:textId="187B9398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5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504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040</w:t>
            </w:r>
          </w:p>
        </w:tc>
      </w:tr>
      <w:tr w:rsidR="00E81896" w:rsidRPr="00C50C6C" w14:paraId="1F9ED936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2605358C" w14:textId="266F22C0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E14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30E406B7" w14:textId="5F29BF03" w:rsidR="00E81896" w:rsidRPr="003120D9" w:rsidRDefault="00DB3D3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307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E25F9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25790349" w14:textId="0ED7CB9A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737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246</w:t>
            </w:r>
          </w:p>
        </w:tc>
        <w:tc>
          <w:tcPr>
            <w:tcW w:w="270" w:type="dxa"/>
          </w:tcPr>
          <w:p w14:paraId="2E7FD78B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97CC908" w14:textId="7280F3A4" w:rsidR="00E81896" w:rsidRPr="003120D9" w:rsidRDefault="0004632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376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813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43393A6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058377FD" w14:textId="75C0507B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1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206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323</w:t>
            </w:r>
          </w:p>
        </w:tc>
      </w:tr>
      <w:tr w:rsidR="00E81896" w:rsidRPr="00C50C6C" w14:paraId="1B1E6E1E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2BFFBE37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311668" w14:textId="3C47DB74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  <w:r w:rsidR="00DB3D3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054</w:t>
            </w:r>
          </w:p>
        </w:tc>
        <w:tc>
          <w:tcPr>
            <w:tcW w:w="270" w:type="dxa"/>
          </w:tcPr>
          <w:p w14:paraId="2F353FC4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DC0D95" w14:textId="3ADE8B6A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19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589</w:t>
            </w:r>
          </w:p>
        </w:tc>
        <w:tc>
          <w:tcPr>
            <w:tcW w:w="270" w:type="dxa"/>
          </w:tcPr>
          <w:p w14:paraId="1D01DCA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79DB9C" w14:textId="396E40D2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  <w:r w:rsidR="0004632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505</w:t>
            </w:r>
          </w:p>
        </w:tc>
        <w:tc>
          <w:tcPr>
            <w:tcW w:w="243" w:type="dxa"/>
          </w:tcPr>
          <w:p w14:paraId="3CEAE8A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ED428A" w14:textId="493F23A5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20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361</w:t>
            </w:r>
          </w:p>
        </w:tc>
      </w:tr>
      <w:tr w:rsidR="00E81896" w:rsidRPr="00C50C6C" w14:paraId="6C1BF946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79734166" w14:textId="21F7B704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3518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55A0D15A" w14:textId="7303348B" w:rsidR="00E81896" w:rsidRPr="003120D9" w:rsidRDefault="00DB3D3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313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922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58C47B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41A8A933" w14:textId="65DF4579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717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</w:tcPr>
          <w:p w14:paraId="7E6FE25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54A20A2" w14:textId="619A3ABF" w:rsidR="00E81896" w:rsidRPr="003120D9" w:rsidRDefault="0004632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382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318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27D2AD3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584BB999" w14:textId="7283E030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1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185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962</w:t>
            </w:r>
          </w:p>
        </w:tc>
      </w:tr>
      <w:tr w:rsidR="00E81896" w:rsidRPr="00BB102D" w14:paraId="6942E92F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0836D257" w14:textId="26874D56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="009D46A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(รายได้)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301A43" w14:textId="20FE0B76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40</w:t>
            </w:r>
            <w:r w:rsidR="003F321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270" w:type="dxa"/>
          </w:tcPr>
          <w:p w14:paraId="626C613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2D9815E" w14:textId="21B37DF9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204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670</w:t>
            </w:r>
          </w:p>
        </w:tc>
        <w:tc>
          <w:tcPr>
            <w:tcW w:w="270" w:type="dxa"/>
          </w:tcPr>
          <w:p w14:paraId="1D44FAE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A5AE84D" w14:textId="2B87629C" w:rsidR="00E81896" w:rsidRPr="003120D9" w:rsidRDefault="0004632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Cs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Cs/>
                <w:sz w:val="28"/>
                <w:szCs w:val="28"/>
              </w:rPr>
              <w:t>070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0C8ED78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EEDF0FC" w14:textId="560839C5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129</w:t>
            </w:r>
            <w:r w:rsidR="00E81896" w:rsidRPr="003120D9">
              <w:rPr>
                <w:rFonts w:ascii="Angsana New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Cs/>
                <w:sz w:val="28"/>
                <w:szCs w:val="28"/>
              </w:rPr>
              <w:t>766</w:t>
            </w:r>
          </w:p>
        </w:tc>
      </w:tr>
      <w:tr w:rsidR="00E81896" w:rsidRPr="00BB102D" w14:paraId="1DB9BA8C" w14:textId="77777777" w:rsidTr="00DF1C50">
        <w:trPr>
          <w:trHeight w:val="145"/>
        </w:trPr>
        <w:tc>
          <w:tcPr>
            <w:tcW w:w="3627" w:type="dxa"/>
            <w:vAlign w:val="bottom"/>
          </w:tcPr>
          <w:p w14:paraId="46F890A8" w14:textId="503FFA02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3518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5C0A" w14:textId="6BDF2C06" w:rsidR="00E81896" w:rsidRPr="003120D9" w:rsidRDefault="003F321E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353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921D1C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178EF6C" w14:textId="485802E7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512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987</w:t>
            </w:r>
          </w:p>
        </w:tc>
        <w:tc>
          <w:tcPr>
            <w:tcW w:w="270" w:type="dxa"/>
          </w:tcPr>
          <w:p w14:paraId="0785C3F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0038" w14:textId="3C3998D8" w:rsidR="00E81896" w:rsidRPr="003120D9" w:rsidRDefault="00472372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 w:rsidRPr="00472372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 w:rsidRPr="00472372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 w:rsidRPr="00472372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6E042DF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1657EAF" w14:textId="1571C3F0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1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056</w:t>
            </w:r>
            <w:r w:rsidR="00E81896"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/>
                <w:sz w:val="28"/>
                <w:szCs w:val="28"/>
              </w:rPr>
              <w:t>196</w:t>
            </w:r>
          </w:p>
        </w:tc>
      </w:tr>
      <w:tr w:rsidR="00E81896" w:rsidRPr="00E81896" w14:paraId="2DE9CD5F" w14:textId="77777777" w:rsidTr="007F0165">
        <w:trPr>
          <w:trHeight w:val="145"/>
        </w:trPr>
        <w:tc>
          <w:tcPr>
            <w:tcW w:w="3627" w:type="dxa"/>
            <w:vAlign w:val="bottom"/>
          </w:tcPr>
          <w:p w14:paraId="79363E75" w14:textId="77777777" w:rsidR="00E81896" w:rsidRPr="00E81896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071826" w14:textId="77777777" w:rsidR="00E81896" w:rsidRPr="00E81896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363734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2F0B815" w14:textId="77777777" w:rsidR="00E81896" w:rsidRPr="00E81896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D2D092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D987429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0CAD444E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E221E1A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7F0165" w:rsidRPr="00E81896" w14:paraId="7EE277B7" w14:textId="77777777" w:rsidTr="007F0165">
        <w:trPr>
          <w:trHeight w:val="145"/>
        </w:trPr>
        <w:tc>
          <w:tcPr>
            <w:tcW w:w="3627" w:type="dxa"/>
            <w:vAlign w:val="bottom"/>
          </w:tcPr>
          <w:p w14:paraId="5F0145A4" w14:textId="77777777" w:rsidR="007F0165" w:rsidRPr="00E81896" w:rsidRDefault="007F0165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D99E69" w14:textId="77777777" w:rsidR="007F0165" w:rsidRPr="00E81896" w:rsidRDefault="007F0165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9F0953" w14:textId="77777777" w:rsidR="007F0165" w:rsidRPr="00E81896" w:rsidRDefault="007F0165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</w:tcPr>
          <w:p w14:paraId="29356D33" w14:textId="77777777" w:rsidR="007F0165" w:rsidRPr="00E81896" w:rsidRDefault="007F0165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AB1246" w14:textId="77777777" w:rsidR="007F0165" w:rsidRPr="00E81896" w:rsidRDefault="007F0165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1AE8CB9E" w14:textId="77777777" w:rsidR="007F0165" w:rsidRPr="00E81896" w:rsidRDefault="007F0165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6FD82B1D" w14:textId="77777777" w:rsidR="007F0165" w:rsidRPr="00E81896" w:rsidRDefault="007F0165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7" w:type="dxa"/>
          </w:tcPr>
          <w:p w14:paraId="52FAE9A6" w14:textId="77777777" w:rsidR="007F0165" w:rsidRPr="00E81896" w:rsidRDefault="007F0165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E81896" w:rsidRPr="00BB102D" w14:paraId="3C75FFB8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7D788E26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F24370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1EE7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F514DB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2DEB0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9F353A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EC9D44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FE26CD5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6D4AD3F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15E0159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A99407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A0BDA4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598020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92FBB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8CFA3C7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0CACC4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F0BA878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26FCB80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6AB38D4A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03DCE" w14:textId="65E7A826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83</w:t>
            </w:r>
            <w:r w:rsidR="00A132B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751</w:t>
            </w:r>
          </w:p>
        </w:tc>
        <w:tc>
          <w:tcPr>
            <w:tcW w:w="270" w:type="dxa"/>
            <w:vAlign w:val="bottom"/>
          </w:tcPr>
          <w:p w14:paraId="0C8FCD3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3C0BED4" w14:textId="13F8EC69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</w:t>
            </w:r>
            <w:r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282</w:t>
            </w:r>
            <w:r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658A8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144A0" w14:textId="0EF472DA" w:rsidR="00E81896" w:rsidRPr="00A132B7" w:rsidRDefault="00FF5AB6" w:rsidP="00A132B7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8327C3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3D394B5" w14:textId="197EF317" w:rsidR="00E81896" w:rsidRPr="00DF1C50" w:rsidRDefault="00FF5AB6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1896" w:rsidRPr="00BB102D" w14:paraId="2405345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82D8B76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C0550" w14:textId="34A9268F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  <w:r w:rsidR="00A132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270" w:type="dxa"/>
            <w:vAlign w:val="bottom"/>
          </w:tcPr>
          <w:p w14:paraId="7D74809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4FE7C" w14:textId="20F758B4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282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853C3B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609A" w14:textId="52E6BFC1" w:rsidR="00E81896" w:rsidRPr="004779BE" w:rsidRDefault="00FF5AB6" w:rsidP="00A132B7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4779BE">
              <w:rPr>
                <w:rFonts w:ascii="Angsana New" w:eastAsia="Calibri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AEEF05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68E12" w14:textId="5FBBC323" w:rsidR="00E81896" w:rsidRPr="004779BE" w:rsidRDefault="00FF5AB6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4779BE">
              <w:rPr>
                <w:rFonts w:ascii="Angsana New" w:eastAsia="Calibri" w:hAnsi="Angsana New" w:cs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E81896" w:rsidRPr="00BB102D" w14:paraId="7AE5ABB4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DE3953B" w14:textId="3583FA54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D577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0CF6D" w14:textId="0850064B" w:rsidR="00E81896" w:rsidRPr="003120D9" w:rsidRDefault="00A132B7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1825E0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D9BFE" w14:textId="6F4BE230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508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705</w:t>
            </w:r>
          </w:p>
        </w:tc>
        <w:tc>
          <w:tcPr>
            <w:tcW w:w="270" w:type="dxa"/>
            <w:vAlign w:val="bottom"/>
          </w:tcPr>
          <w:p w14:paraId="7F361F4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A3753" w14:textId="25822A7B" w:rsidR="00E81896" w:rsidRPr="003120D9" w:rsidRDefault="0006315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52093E8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16111" w14:textId="740DA854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1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056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196</w:t>
            </w:r>
          </w:p>
        </w:tc>
      </w:tr>
      <w:tr w:rsidR="00E81896" w:rsidRPr="00BB102D" w14:paraId="5E6BE51C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505654D2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00CD5D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D330C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903A494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CD8A8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47F877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F13D98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478BEF66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</w:tr>
      <w:tr w:rsidR="00E81896" w:rsidRPr="00BB102D" w14:paraId="75369862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57F9131F" w14:textId="473B25F0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="002A2E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5F7A7C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AA1F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A536B8C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51C14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46FF44A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5FBA9B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2AA2ABF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79724B38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A80CDE1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670854" w14:textId="3209064C" w:rsidR="00E81896" w:rsidRPr="003120D9" w:rsidRDefault="008D3064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363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944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DB7655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B6B65C" w14:textId="154E8E8C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427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14:paraId="0F7EAA7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95F2055" w14:textId="7C09EC5B" w:rsidR="00E81896" w:rsidRPr="003120D9" w:rsidRDefault="00335AC8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Cs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Cs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216802B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E3D1C45" w14:textId="4B3C6D62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1</w:t>
            </w:r>
            <w:r w:rsidR="00E81896" w:rsidRPr="003120D9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056</w:t>
            </w:r>
            <w:r w:rsidR="00E81896" w:rsidRPr="003120D9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196</w:t>
            </w:r>
          </w:p>
        </w:tc>
      </w:tr>
      <w:tr w:rsidR="00E81896" w:rsidRPr="00BB102D" w14:paraId="443722FA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30BCA07A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528FC" w14:textId="1824AA89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</w:t>
            </w:r>
            <w:r w:rsidR="008D30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958</w:t>
            </w:r>
          </w:p>
        </w:tc>
        <w:tc>
          <w:tcPr>
            <w:tcW w:w="270" w:type="dxa"/>
            <w:vAlign w:val="bottom"/>
          </w:tcPr>
          <w:p w14:paraId="76E21C04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59C8CD" w14:textId="19A954BE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85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562</w:t>
            </w:r>
          </w:p>
        </w:tc>
        <w:tc>
          <w:tcPr>
            <w:tcW w:w="270" w:type="dxa"/>
            <w:vAlign w:val="bottom"/>
          </w:tcPr>
          <w:p w14:paraId="1E794A5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050F" w14:textId="26EAF828" w:rsidR="00E81896" w:rsidRPr="003120D9" w:rsidRDefault="00FF5AB6" w:rsidP="00335AC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Arial Unicode MS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39CEA4B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5D4EA8E" w14:textId="578825E0" w:rsidR="00E81896" w:rsidRPr="003120D9" w:rsidRDefault="00FF5AB6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Arial Unicode MS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1896" w:rsidRPr="00BB102D" w14:paraId="45FC7C6B" w14:textId="77777777" w:rsidTr="00DF1C50">
        <w:trPr>
          <w:trHeight w:val="404"/>
        </w:trPr>
        <w:tc>
          <w:tcPr>
            <w:tcW w:w="3627" w:type="dxa"/>
            <w:vAlign w:val="center"/>
          </w:tcPr>
          <w:p w14:paraId="12459F0C" w14:textId="45E00E9C" w:rsidR="00E81896" w:rsidRPr="003120D9" w:rsidRDefault="00E81896" w:rsidP="00E81896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828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35B1D" w14:textId="42C5B995" w:rsidR="00E81896" w:rsidRPr="003120D9" w:rsidRDefault="00075674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353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9FB338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40979" w14:textId="1DCDF204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512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987</w:t>
            </w:r>
          </w:p>
        </w:tc>
        <w:tc>
          <w:tcPr>
            <w:tcW w:w="270" w:type="dxa"/>
            <w:vAlign w:val="bottom"/>
          </w:tcPr>
          <w:p w14:paraId="111C3B8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56CD7" w14:textId="69807142" w:rsidR="00E81896" w:rsidRPr="003120D9" w:rsidRDefault="00335AC8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4DCD14B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FF165" w14:textId="0A1D54B9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1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056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196</w:t>
            </w:r>
          </w:p>
        </w:tc>
      </w:tr>
      <w:tr w:rsidR="00E81896" w:rsidRPr="00BB102D" w14:paraId="78F08887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023DEEB7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8DCB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B57C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BE32C2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1E3A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02777CE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2BD02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CDD82D3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62E01B8E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3EB2A5DE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92152E" w14:textId="3A7F370D" w:rsidR="00E81896" w:rsidRPr="003120D9" w:rsidRDefault="007E0E2D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370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494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D43764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01C6EB5" w14:textId="3FB5C2F6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422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213</w:t>
            </w:r>
          </w:p>
        </w:tc>
        <w:tc>
          <w:tcPr>
            <w:tcW w:w="270" w:type="dxa"/>
            <w:vAlign w:val="bottom"/>
          </w:tcPr>
          <w:p w14:paraId="0DD00075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FAE2ECA" w14:textId="4D494880" w:rsidR="00E81896" w:rsidRPr="003120D9" w:rsidRDefault="00335AC8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Cs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Cs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5845F49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EC62758" w14:textId="04C34B6D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1</w:t>
            </w:r>
            <w:r w:rsidR="00E81896" w:rsidRPr="003120D9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056</w:t>
            </w:r>
            <w:r w:rsidR="00E81896" w:rsidRPr="003120D9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eastAsia="Arial Unicode MS" w:hAnsi="Angsana New" w:cs="Angsana New" w:hint="cs"/>
                <w:bCs/>
                <w:sz w:val="28"/>
                <w:szCs w:val="28"/>
              </w:rPr>
              <w:t>196</w:t>
            </w:r>
          </w:p>
        </w:tc>
      </w:tr>
      <w:tr w:rsidR="00E81896" w:rsidRPr="00BB102D" w14:paraId="57BFD989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4A8E0674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13F" w14:textId="3172B24C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100</w:t>
            </w:r>
            <w:r w:rsidR="007E0E2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270" w:type="dxa"/>
            <w:vAlign w:val="bottom"/>
          </w:tcPr>
          <w:p w14:paraId="50F7674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E433158" w14:textId="1DDE5A2A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86</w:t>
            </w:r>
            <w:r w:rsidR="00E81896" w:rsidRPr="003120D9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  <w:vAlign w:val="bottom"/>
          </w:tcPr>
          <w:p w14:paraId="32C8C92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A6C68" w14:textId="7A280D12" w:rsidR="00E81896" w:rsidRPr="003120D9" w:rsidRDefault="00FF5AB6" w:rsidP="00335AC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57DC04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44720BE" w14:textId="721BD485" w:rsidR="00E81896" w:rsidRPr="003120D9" w:rsidRDefault="00FF5AB6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1896" w:rsidRPr="00BB102D" w14:paraId="6C2DC9EC" w14:textId="77777777" w:rsidTr="00DF1C50">
        <w:trPr>
          <w:trHeight w:val="404"/>
        </w:trPr>
        <w:tc>
          <w:tcPr>
            <w:tcW w:w="3627" w:type="dxa"/>
            <w:vAlign w:val="center"/>
          </w:tcPr>
          <w:p w14:paraId="760945AB" w14:textId="7072B8B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618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29659" w14:textId="565307E9" w:rsidR="00E81896" w:rsidRPr="003120D9" w:rsidRDefault="000D7687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00EBD7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70546" w14:textId="6B50C3CE" w:rsidR="00E81896" w:rsidRPr="003120D9" w:rsidRDefault="00676F80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508</w:t>
            </w:r>
            <w:r w:rsidR="00E81896" w:rsidRPr="003120D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705</w:t>
            </w:r>
          </w:p>
        </w:tc>
        <w:tc>
          <w:tcPr>
            <w:tcW w:w="270" w:type="dxa"/>
            <w:vAlign w:val="bottom"/>
          </w:tcPr>
          <w:p w14:paraId="16E22B1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CEBD2" w14:textId="3C2D8E28" w:rsidR="00E81896" w:rsidRPr="003120D9" w:rsidRDefault="00335AC8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676F80"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080FD3E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0D4BA" w14:textId="583CC036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1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056</w:t>
            </w:r>
            <w:r w:rsidR="00E81896" w:rsidRPr="003120D9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,</w:t>
            </w:r>
            <w:r w:rsidRPr="00676F80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196</w:t>
            </w:r>
          </w:p>
        </w:tc>
      </w:tr>
      <w:tr w:rsidR="00E81896" w:rsidRPr="00CE2716" w14:paraId="6B9F3942" w14:textId="77777777" w:rsidTr="00DF1C50">
        <w:trPr>
          <w:trHeight w:val="224"/>
        </w:trPr>
        <w:tc>
          <w:tcPr>
            <w:tcW w:w="3627" w:type="dxa"/>
            <w:vAlign w:val="bottom"/>
          </w:tcPr>
          <w:p w14:paraId="33A84138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DADD21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62286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3B418EF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D60C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4AE708AA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C442F1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ECF23D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47110E38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56649BE0" w14:textId="7EDDABC6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27C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ต่อหุ้นขั้นพื้นฐาน 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CBCC6CD" w14:textId="6E155122" w:rsidR="00E81896" w:rsidRPr="003120D9" w:rsidRDefault="000D7687" w:rsidP="00E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676F80"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238BEE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BBBDAD6" w14:textId="755563BA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E81896"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0C7387C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15CEA087" w14:textId="368CFB46" w:rsidR="00E81896" w:rsidRPr="003120D9" w:rsidRDefault="00335AC8" w:rsidP="00E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76F80"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676F80"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32F1065A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38D8415" w14:textId="4A546C6F" w:rsidR="00E81896" w:rsidRPr="003120D9" w:rsidRDefault="00676F80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E81896"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</w:t>
            </w:r>
          </w:p>
        </w:tc>
      </w:tr>
    </w:tbl>
    <w:p w14:paraId="1313A6E2" w14:textId="73F5ED49" w:rsidR="003120D9" w:rsidRDefault="00312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</w:p>
    <w:p w14:paraId="23FCEBCF" w14:textId="77777777" w:rsidR="00C5155F" w:rsidRDefault="00C51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  <w:sectPr w:rsidR="00C5155F" w:rsidSect="009777AF">
          <w:headerReference w:type="default" r:id="rId10"/>
          <w:pgSz w:w="11909" w:h="16834" w:code="9"/>
          <w:pgMar w:top="691" w:right="1109" w:bottom="576" w:left="1440" w:header="720" w:footer="720" w:gutter="0"/>
          <w:cols w:space="720"/>
          <w:docGrid w:linePitch="360"/>
        </w:sect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88"/>
        <w:gridCol w:w="270"/>
        <w:gridCol w:w="1161"/>
        <w:gridCol w:w="243"/>
        <w:gridCol w:w="1197"/>
      </w:tblGrid>
      <w:tr w:rsidR="008C1162" w:rsidRPr="003120D9" w14:paraId="28E4FCA6" w14:textId="77777777" w:rsidTr="00A167C6">
        <w:trPr>
          <w:trHeight w:val="385"/>
          <w:tblHeader/>
        </w:trPr>
        <w:tc>
          <w:tcPr>
            <w:tcW w:w="3627" w:type="dxa"/>
          </w:tcPr>
          <w:p w14:paraId="2F1AA074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2B8A550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4EC29E1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230F9C1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1162" w:rsidRPr="003120D9" w14:paraId="017453FA" w14:textId="77777777" w:rsidTr="00A167C6">
        <w:trPr>
          <w:trHeight w:val="385"/>
          <w:tblHeader/>
        </w:trPr>
        <w:tc>
          <w:tcPr>
            <w:tcW w:w="3627" w:type="dxa"/>
          </w:tcPr>
          <w:p w14:paraId="73BD264C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3A732214" w14:textId="16C40A8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8326E8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หก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EF2577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0A7D3C05" w14:textId="6D28D3EC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8326E8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หก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676F80"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C1162" w:rsidRPr="003120D9" w14:paraId="054E0F25" w14:textId="77777777" w:rsidTr="00A167C6">
        <w:trPr>
          <w:trHeight w:val="385"/>
          <w:tblHeader/>
        </w:trPr>
        <w:tc>
          <w:tcPr>
            <w:tcW w:w="3627" w:type="dxa"/>
          </w:tcPr>
          <w:p w14:paraId="66C64E39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60B3C795" w14:textId="5C53F399" w:rsidR="008C1162" w:rsidRPr="003120D9" w:rsidRDefault="00676F80" w:rsidP="00A167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BFC937D" w14:textId="77777777" w:rsidR="008C1162" w:rsidRPr="003120D9" w:rsidRDefault="008C1162" w:rsidP="00A167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3B325FC" w14:textId="0C16B57D" w:rsidR="008C1162" w:rsidRPr="003120D9" w:rsidRDefault="00676F80" w:rsidP="00A167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AC50CE4" w14:textId="77777777" w:rsidR="008C1162" w:rsidRPr="003120D9" w:rsidRDefault="008C1162" w:rsidP="00A167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48C403A" w14:textId="6B4655F0" w:rsidR="008C1162" w:rsidRPr="003120D9" w:rsidRDefault="00676F80" w:rsidP="00A167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6388A9CA" w14:textId="77777777" w:rsidR="008C1162" w:rsidRPr="003120D9" w:rsidRDefault="008C1162" w:rsidP="00A167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E6977B" w14:textId="505E7F1C" w:rsidR="008C1162" w:rsidRPr="003120D9" w:rsidRDefault="00676F80" w:rsidP="00A167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8C1162" w:rsidRPr="003120D9" w14:paraId="0AD16612" w14:textId="77777777" w:rsidTr="00A167C6">
        <w:trPr>
          <w:trHeight w:val="399"/>
          <w:tblHeader/>
        </w:trPr>
        <w:tc>
          <w:tcPr>
            <w:tcW w:w="3627" w:type="dxa"/>
          </w:tcPr>
          <w:p w14:paraId="1EA7C088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9" w:type="dxa"/>
            <w:gridSpan w:val="7"/>
            <w:hideMark/>
          </w:tcPr>
          <w:p w14:paraId="2491DCD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8C1162" w:rsidRPr="003120D9" w14:paraId="78F8FC2E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1E4564B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62981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3365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EA7B650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0A02B0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15FBCC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0697D20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9F2216C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1162" w:rsidRPr="003120D9" w14:paraId="12D19B32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02EF69A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B4BF60" w14:textId="6D8DD224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204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70" w:type="dxa"/>
            <w:vAlign w:val="bottom"/>
          </w:tcPr>
          <w:p w14:paraId="721E96F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A91C74A" w14:textId="4C59758E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930AC1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559</w:t>
            </w:r>
            <w:r w:rsidR="00930AC1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721A5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1F2A6E2" w14:textId="53319CCC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202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817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9142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287E7B9" w14:textId="1F091389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10</w:t>
            </w:r>
            <w:r w:rsidR="00930AC1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519</w:t>
            </w:r>
            <w:r w:rsidR="00930AC1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087</w:t>
            </w:r>
          </w:p>
        </w:tc>
      </w:tr>
      <w:tr w:rsidR="008C1162" w:rsidRPr="003120D9" w14:paraId="5DC1B578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0E3B91B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5247C4" w14:textId="291A21F8" w:rsidR="008C1162" w:rsidRPr="00FF5AB6" w:rsidRDefault="00F90242" w:rsidP="00360CB4">
            <w:pPr>
              <w:pStyle w:val="acctmergecolhdg"/>
              <w:tabs>
                <w:tab w:val="decimal" w:pos="674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97F0B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0FA4D09" w14:textId="22CC9FAA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207</w:t>
            </w:r>
            <w:r w:rsidR="00930AC1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A20B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B761380" w14:textId="04EC83EF" w:rsidR="008C1162" w:rsidRPr="00FF5AB6" w:rsidRDefault="00395F78" w:rsidP="00395F7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D6FB7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17A5953" w14:textId="2AEF99F7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207</w:t>
            </w:r>
            <w:r w:rsidR="00930AC1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275</w:t>
            </w:r>
          </w:p>
        </w:tc>
      </w:tr>
      <w:tr w:rsidR="008C1162" w:rsidRPr="003120D9" w14:paraId="0E22257B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6B5BA12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1FF81" w14:textId="38A188BF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83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884</w:t>
            </w:r>
          </w:p>
        </w:tc>
        <w:tc>
          <w:tcPr>
            <w:tcW w:w="270" w:type="dxa"/>
            <w:vAlign w:val="bottom"/>
          </w:tcPr>
          <w:p w14:paraId="3FF3C377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59E90A3" w14:textId="5F7061CF" w:rsidR="008C1162" w:rsidRPr="00FF5AB6" w:rsidRDefault="008C1162" w:rsidP="00A167C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F7FF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67D6D97" w14:textId="640375D4" w:rsidR="008C1162" w:rsidRPr="00360CB4" w:rsidRDefault="00395F78" w:rsidP="00395F7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60CB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E2168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087A06C" w14:textId="50BCCAE7" w:rsidR="008C1162" w:rsidRPr="00443021" w:rsidRDefault="008C1162" w:rsidP="00A167C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FF5AB6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8C1162" w:rsidRPr="003120D9" w14:paraId="77AB2B80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4F0495C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2F909" w14:textId="50811E65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51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345</w:t>
            </w:r>
          </w:p>
        </w:tc>
        <w:tc>
          <w:tcPr>
            <w:tcW w:w="270" w:type="dxa"/>
            <w:vAlign w:val="bottom"/>
          </w:tcPr>
          <w:p w14:paraId="6D48D73C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1A80" w14:textId="4FC0121B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</w:t>
            </w:r>
            <w:r w:rsidR="00930AC1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36429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6538F" w14:textId="7216797E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41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349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40668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ADB48" w14:textId="2330A794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87</w:t>
            </w:r>
            <w:r w:rsidR="00930AC1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032</w:t>
            </w:r>
          </w:p>
        </w:tc>
      </w:tr>
      <w:tr w:rsidR="008C1162" w:rsidRPr="003120D9" w14:paraId="098ADDA7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7CB0BF3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57D2D" w14:textId="49B7376B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F90242"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  <w:r w:rsidR="00F90242"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270" w:type="dxa"/>
            <w:vAlign w:val="bottom"/>
          </w:tcPr>
          <w:p w14:paraId="1EBFDE1F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91CA2" w14:textId="6DA14A06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30AC1" w:rsidRPr="00CA5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  <w:r w:rsidR="00930AC1" w:rsidRPr="00CA5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C56B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822A5" w14:textId="0D1C7B6B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8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244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166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85DE3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9FE3A" w14:textId="5D09E3EA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10</w:t>
            </w:r>
            <w:r w:rsidR="00930AC1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813</w:t>
            </w:r>
            <w:r w:rsidR="00930AC1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394</w:t>
            </w:r>
          </w:p>
        </w:tc>
      </w:tr>
      <w:tr w:rsidR="008C1162" w:rsidRPr="00E81896" w14:paraId="7D6C9FF7" w14:textId="77777777" w:rsidTr="00A167C6">
        <w:trPr>
          <w:trHeight w:val="244"/>
        </w:trPr>
        <w:tc>
          <w:tcPr>
            <w:tcW w:w="3627" w:type="dxa"/>
            <w:vAlign w:val="bottom"/>
          </w:tcPr>
          <w:p w14:paraId="2F65F668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5AACA18" w14:textId="77777777" w:rsidR="008C1162" w:rsidRPr="00E81896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4180483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871F0EE" w14:textId="77777777" w:rsidR="008C1162" w:rsidRPr="00E81896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6349E0B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BA0060F" w14:textId="77777777" w:rsidR="008C1162" w:rsidRPr="00E81896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15151CCF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5FEDCE1" w14:textId="77777777" w:rsidR="008C1162" w:rsidRPr="00E81896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8C1162" w:rsidRPr="003120D9" w14:paraId="752AD126" w14:textId="77777777" w:rsidTr="00A167C6">
        <w:trPr>
          <w:trHeight w:val="218"/>
        </w:trPr>
        <w:tc>
          <w:tcPr>
            <w:tcW w:w="3627" w:type="dxa"/>
            <w:vAlign w:val="bottom"/>
          </w:tcPr>
          <w:p w14:paraId="4B41CD1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545F8" w14:textId="77777777" w:rsidR="008C1162" w:rsidRPr="003120D9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39FC6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995F0C9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432D47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42CE9F6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A187527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75363DD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1162" w:rsidRPr="003120D9" w14:paraId="1D693CBF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06A6A40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1EF78E2" w14:textId="527447EC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762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520</w:t>
            </w:r>
          </w:p>
        </w:tc>
        <w:tc>
          <w:tcPr>
            <w:tcW w:w="270" w:type="dxa"/>
          </w:tcPr>
          <w:p w14:paraId="1AFD55D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3D3B803" w14:textId="60CD254C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2928BA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991</w:t>
            </w:r>
            <w:r w:rsidR="002928BA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14:paraId="6C46EB7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7C3D353" w14:textId="1F3482BB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951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254</w:t>
            </w:r>
          </w:p>
        </w:tc>
        <w:tc>
          <w:tcPr>
            <w:tcW w:w="243" w:type="dxa"/>
            <w:shd w:val="clear" w:color="auto" w:fill="auto"/>
          </w:tcPr>
          <w:p w14:paraId="2E8EFFA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EF378AC" w14:textId="0FE21C13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6</w:t>
            </w:r>
            <w:r w:rsidR="002928BA" w:rsidRPr="00FA4DAA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754</w:t>
            </w:r>
            <w:r w:rsidR="002928BA" w:rsidRPr="00FA4DAA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544</w:t>
            </w:r>
          </w:p>
        </w:tc>
      </w:tr>
      <w:tr w:rsidR="008C1162" w:rsidRPr="003120D9" w14:paraId="6FB58D87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694C3231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2B2E7498" w14:textId="06BF54E2" w:rsidR="008C1162" w:rsidRPr="003120D9" w:rsidRDefault="00F90242" w:rsidP="00360CB4">
            <w:pPr>
              <w:pStyle w:val="acctmergecolhdg"/>
              <w:tabs>
                <w:tab w:val="decimal" w:pos="674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3BA930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BD6523A" w14:textId="2139CE4B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179</w:t>
            </w:r>
            <w:r w:rsidR="002928BA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81D795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DC4418A" w14:textId="4213DEC1" w:rsidR="008C1162" w:rsidRPr="00FF5AB6" w:rsidRDefault="00FF5AB6" w:rsidP="00395F7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13238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2479896" w14:textId="6EC6DFF1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179</w:t>
            </w:r>
            <w:r w:rsidR="002928BA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000</w:t>
            </w:r>
          </w:p>
        </w:tc>
      </w:tr>
      <w:tr w:rsidR="008C1162" w:rsidRPr="003120D9" w14:paraId="0D5F3361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2303687C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54CC1B03" w14:textId="4AE77F67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247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146</w:t>
            </w:r>
          </w:p>
        </w:tc>
        <w:tc>
          <w:tcPr>
            <w:tcW w:w="270" w:type="dxa"/>
          </w:tcPr>
          <w:p w14:paraId="3535243F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2BC5CC7" w14:textId="0BBE503B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2928BA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176</w:t>
            </w:r>
            <w:r w:rsidR="002928BA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</w:tcPr>
          <w:p w14:paraId="1F401A9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9497DC1" w14:textId="5BFE8477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247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146</w:t>
            </w:r>
          </w:p>
        </w:tc>
        <w:tc>
          <w:tcPr>
            <w:tcW w:w="243" w:type="dxa"/>
          </w:tcPr>
          <w:p w14:paraId="136A3FF7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E249B1A" w14:textId="1031F4D8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</w:t>
            </w:r>
            <w:r w:rsidR="002928BA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176</w:t>
            </w:r>
            <w:r w:rsidR="002928BA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558</w:t>
            </w:r>
          </w:p>
        </w:tc>
      </w:tr>
      <w:tr w:rsidR="008C1162" w:rsidRPr="003120D9" w14:paraId="41A0D13F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1842B85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52A628CF" w14:textId="042AB5FF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614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264</w:t>
            </w:r>
          </w:p>
        </w:tc>
        <w:tc>
          <w:tcPr>
            <w:tcW w:w="270" w:type="dxa"/>
          </w:tcPr>
          <w:p w14:paraId="4B78732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6E7675A" w14:textId="1A2A6378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566</w:t>
            </w:r>
            <w:r w:rsidR="002928BA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656</w:t>
            </w:r>
          </w:p>
        </w:tc>
        <w:tc>
          <w:tcPr>
            <w:tcW w:w="270" w:type="dxa"/>
          </w:tcPr>
          <w:p w14:paraId="5674D80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B8FCFA4" w14:textId="74A9F756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432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092</w:t>
            </w:r>
          </w:p>
        </w:tc>
        <w:tc>
          <w:tcPr>
            <w:tcW w:w="243" w:type="dxa"/>
          </w:tcPr>
          <w:p w14:paraId="371DBDA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B01081C" w14:textId="4E730218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416</w:t>
            </w:r>
            <w:r w:rsidR="002928BA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582</w:t>
            </w:r>
          </w:p>
        </w:tc>
      </w:tr>
      <w:tr w:rsidR="008C1162" w:rsidRPr="003120D9" w14:paraId="7595A58C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518824C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76CF6" w14:textId="5F676EA9" w:rsidR="008C1162" w:rsidRPr="003120D9" w:rsidRDefault="00FF5AB6" w:rsidP="00360CB4">
            <w:pPr>
              <w:pStyle w:val="acctmergecolhdg"/>
              <w:tabs>
                <w:tab w:val="decimal" w:pos="674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1BF99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D425EEF" w14:textId="284A75A5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127</w:t>
            </w:r>
            <w:r w:rsidR="002928BA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048</w:t>
            </w:r>
          </w:p>
        </w:tc>
        <w:tc>
          <w:tcPr>
            <w:tcW w:w="270" w:type="dxa"/>
          </w:tcPr>
          <w:p w14:paraId="3640CB3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C004DE" w14:textId="7EE65084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19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429</w:t>
            </w:r>
          </w:p>
        </w:tc>
        <w:tc>
          <w:tcPr>
            <w:tcW w:w="243" w:type="dxa"/>
          </w:tcPr>
          <w:p w14:paraId="5787B25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BD1401F" w14:textId="0181D79A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121</w:t>
            </w:r>
            <w:r w:rsidR="002928BA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152</w:t>
            </w:r>
          </w:p>
        </w:tc>
      </w:tr>
      <w:tr w:rsidR="008C1162" w:rsidRPr="003120D9" w14:paraId="633B3A8C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08FCE639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8BDA5" w14:textId="6DA5DA6D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  <w:r w:rsid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270" w:type="dxa"/>
          </w:tcPr>
          <w:p w14:paraId="753051D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051FC" w14:textId="18BAF338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270" w:type="dxa"/>
          </w:tcPr>
          <w:p w14:paraId="4216294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9945A" w14:textId="60498FA0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7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649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921</w:t>
            </w:r>
          </w:p>
        </w:tc>
        <w:tc>
          <w:tcPr>
            <w:tcW w:w="243" w:type="dxa"/>
          </w:tcPr>
          <w:p w14:paraId="26FD368F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2DB12" w14:textId="3BE57017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647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836</w:t>
            </w:r>
          </w:p>
        </w:tc>
      </w:tr>
      <w:tr w:rsidR="008C1162" w:rsidRPr="003120D9" w14:paraId="25F804B1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7241F41C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673EBB8C" w14:textId="56DD732C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716</w:t>
            </w:r>
            <w:r w:rsid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</w:tcPr>
          <w:p w14:paraId="6CADE0E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59A8943" w14:textId="4FD716D1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</w:tcPr>
          <w:p w14:paraId="7490ACC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41152C" w14:textId="09835489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594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245</w:t>
            </w:r>
          </w:p>
        </w:tc>
        <w:tc>
          <w:tcPr>
            <w:tcW w:w="243" w:type="dxa"/>
          </w:tcPr>
          <w:p w14:paraId="74D632E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86B430C" w14:textId="49DAFA3A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165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558</w:t>
            </w:r>
          </w:p>
        </w:tc>
      </w:tr>
      <w:tr w:rsidR="008C1162" w:rsidRPr="003120D9" w14:paraId="091E8803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36D8D24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075DFC" w14:textId="6BE18AF4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10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</w:tcPr>
          <w:p w14:paraId="30AD59E0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55DAB3D" w14:textId="5E521981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</w:t>
            </w:r>
            <w:r w:rsidR="002928BA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270" w:type="dxa"/>
          </w:tcPr>
          <w:p w14:paraId="757EF3DC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25E41AD" w14:textId="5415D043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724</w:t>
            </w:r>
          </w:p>
        </w:tc>
        <w:tc>
          <w:tcPr>
            <w:tcW w:w="243" w:type="dxa"/>
          </w:tcPr>
          <w:p w14:paraId="150A3BF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4ABAD27" w14:textId="01A31B88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46</w:t>
            </w:r>
            <w:r w:rsidR="002928BA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330</w:t>
            </w:r>
          </w:p>
        </w:tc>
      </w:tr>
      <w:tr w:rsidR="008C1162" w:rsidRPr="003120D9" w14:paraId="51E711A9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7354A29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10ED9FD2" w14:textId="16E476F9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705</w:t>
            </w:r>
            <w:r w:rsidR="00F90242"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270" w:type="dxa"/>
          </w:tcPr>
          <w:p w14:paraId="0718FA9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452D271" w14:textId="7BF2293E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270" w:type="dxa"/>
          </w:tcPr>
          <w:p w14:paraId="5860137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8D88576" w14:textId="27F859DE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585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521</w:t>
            </w:r>
          </w:p>
        </w:tc>
        <w:tc>
          <w:tcPr>
            <w:tcW w:w="243" w:type="dxa"/>
          </w:tcPr>
          <w:p w14:paraId="2585050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B1E3BBF" w14:textId="6E87182A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119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228</w:t>
            </w:r>
          </w:p>
        </w:tc>
      </w:tr>
      <w:tr w:rsidR="008C1162" w:rsidRPr="003120D9" w14:paraId="4B8ADBE6" w14:textId="77777777" w:rsidTr="00854310">
        <w:trPr>
          <w:trHeight w:val="399"/>
        </w:trPr>
        <w:tc>
          <w:tcPr>
            <w:tcW w:w="3627" w:type="dxa"/>
            <w:vAlign w:val="bottom"/>
          </w:tcPr>
          <w:p w14:paraId="289D633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F471F3" w14:textId="1314FE22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133</w:t>
            </w:r>
            <w:r w:rsidR="00F90242"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271</w:t>
            </w:r>
          </w:p>
        </w:tc>
        <w:tc>
          <w:tcPr>
            <w:tcW w:w="270" w:type="dxa"/>
          </w:tcPr>
          <w:p w14:paraId="14C454D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AF8771B" w14:textId="18045739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375</w:t>
            </w:r>
            <w:r w:rsidR="002928BA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960</w:t>
            </w:r>
          </w:p>
        </w:tc>
        <w:tc>
          <w:tcPr>
            <w:tcW w:w="270" w:type="dxa"/>
          </w:tcPr>
          <w:p w14:paraId="38FE11F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603EB54" w14:textId="12496A40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57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059</w:t>
            </w:r>
          </w:p>
        </w:tc>
        <w:tc>
          <w:tcPr>
            <w:tcW w:w="243" w:type="dxa"/>
          </w:tcPr>
          <w:p w14:paraId="5F67AAA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70A271A" w14:textId="4F059A51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265</w:t>
            </w:r>
            <w:r w:rsidR="002928BA" w:rsidRPr="00FA4DAA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479</w:t>
            </w:r>
          </w:p>
        </w:tc>
      </w:tr>
      <w:tr w:rsidR="008C1162" w:rsidRPr="003120D9" w14:paraId="36B61744" w14:textId="77777777" w:rsidTr="00854310">
        <w:trPr>
          <w:trHeight w:val="145"/>
        </w:trPr>
        <w:tc>
          <w:tcPr>
            <w:tcW w:w="3627" w:type="dxa"/>
            <w:vAlign w:val="bottom"/>
          </w:tcPr>
          <w:p w14:paraId="2922DD0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5FA2F" w14:textId="3EB0DFC7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  <w:r w:rsidR="00F90242"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</w:tcPr>
          <w:p w14:paraId="63DBB01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F6C72" w14:textId="64BF5D47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2928BA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</w:tcPr>
          <w:p w14:paraId="4AF0488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C1BDD" w14:textId="4BF804C3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  <w:tc>
          <w:tcPr>
            <w:tcW w:w="243" w:type="dxa"/>
          </w:tcPr>
          <w:p w14:paraId="7465FAE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72F16" w14:textId="37160C7C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2928B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</w:tr>
      <w:tr w:rsidR="008C1162" w:rsidRPr="00E81896" w14:paraId="2A06442D" w14:textId="77777777" w:rsidTr="00A167C6">
        <w:trPr>
          <w:trHeight w:val="145"/>
        </w:trPr>
        <w:tc>
          <w:tcPr>
            <w:tcW w:w="3627" w:type="dxa"/>
            <w:vAlign w:val="bottom"/>
          </w:tcPr>
          <w:p w14:paraId="02A74EFE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8E1E18" w14:textId="77777777" w:rsidR="008C1162" w:rsidRPr="00E81896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22564EC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F9D9948" w14:textId="77777777" w:rsidR="008C1162" w:rsidRPr="00E81896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0E6068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E955C5C" w14:textId="77777777" w:rsidR="008C1162" w:rsidRPr="00E81896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33050273" w14:textId="77777777" w:rsidR="008C1162" w:rsidRPr="00E81896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23BC520" w14:textId="77777777" w:rsidR="008C1162" w:rsidRPr="00E81896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8C1162" w:rsidRPr="003120D9" w14:paraId="34FC9FA7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4D724D3C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9DD4D" w14:textId="77777777" w:rsidR="008C1162" w:rsidRPr="003120D9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7B990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EAA9B60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17990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E576621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9F5FB19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CAEB257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1162" w:rsidRPr="003120D9" w14:paraId="16742CDE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5A85A0A9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148D0" w14:textId="77777777" w:rsidR="008C1162" w:rsidRPr="003120D9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033019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159156F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9821CF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455DDEA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2F1A1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30809FD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1162" w:rsidRPr="00DF1C50" w14:paraId="5D85A085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01EA012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B6ACC" w14:textId="04A732BB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333</w:t>
            </w:r>
            <w:r w:rsidR="0024355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477CD2F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AB69A81" w14:textId="243E2D93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  <w:r w:rsidR="00C22A0F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270" w:type="dxa"/>
            <w:vAlign w:val="bottom"/>
          </w:tcPr>
          <w:p w14:paraId="6A51FB50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30B98" w14:textId="25E217DC" w:rsidR="008C1162" w:rsidRPr="00FF5AB6" w:rsidRDefault="00FF5AB6" w:rsidP="00395F7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980B6C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9F029F0" w14:textId="179A4099" w:rsidR="008C1162" w:rsidRPr="00FF5AB6" w:rsidRDefault="00FF5AB6" w:rsidP="00A167C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eastAsia="Arial Unicode MS" w:hAnsiTheme="majorBidi" w:cstheme="majorBidi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C1162" w:rsidRPr="00DF1C50" w14:paraId="4C2BF56F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6A6C015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BECC0" w14:textId="724BB8A6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  <w:r w:rsidR="002435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4936578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94883" w14:textId="10AE4B2B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C22A0F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270" w:type="dxa"/>
            <w:vAlign w:val="bottom"/>
          </w:tcPr>
          <w:p w14:paraId="78EF9B5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7129A" w14:textId="6DBA0BCA" w:rsidR="008C1162" w:rsidRPr="003120D9" w:rsidRDefault="00FF5AB6" w:rsidP="00360CB4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501683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74697" w14:textId="6A318EE5" w:rsidR="008C1162" w:rsidRPr="00DF1C50" w:rsidRDefault="00FF5AB6" w:rsidP="00A167C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FF5AB6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C1162" w:rsidRPr="003120D9" w14:paraId="0EAF31EF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4D73705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9FC0B" w14:textId="440EACCD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  <w:r w:rsidR="002435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012</w:t>
            </w:r>
          </w:p>
        </w:tc>
        <w:tc>
          <w:tcPr>
            <w:tcW w:w="270" w:type="dxa"/>
            <w:vAlign w:val="bottom"/>
          </w:tcPr>
          <w:p w14:paraId="7437198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EAC0" w14:textId="0AD79C34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22A0F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C22A0F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270" w:type="dxa"/>
            <w:vAlign w:val="bottom"/>
          </w:tcPr>
          <w:p w14:paraId="0FC987F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1DBC2" w14:textId="0405AFC3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  <w:tc>
          <w:tcPr>
            <w:tcW w:w="243" w:type="dxa"/>
            <w:vAlign w:val="bottom"/>
          </w:tcPr>
          <w:p w14:paraId="48087C5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67265" w14:textId="54BC9B02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C22A0F" w:rsidRPr="00096AD4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C22A0F" w:rsidRPr="00096AD4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</w:tr>
      <w:tr w:rsidR="008C1162" w:rsidRPr="003120D9" w14:paraId="4817DE3C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721B5BD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A01669" w14:textId="77777777" w:rsidR="008C1162" w:rsidRPr="003120D9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E888DFC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7BC0690" w14:textId="77777777" w:rsidR="008C1162" w:rsidRPr="003120D9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54B2A1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55AF0B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92909B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4665BD31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</w:tr>
      <w:tr w:rsidR="008C1162" w:rsidRPr="003120D9" w14:paraId="17211756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56B5910B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A2665" w14:textId="77777777" w:rsidR="008C1162" w:rsidRPr="003120D9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FAA89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96E2C4D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65A57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E4A9AC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94E253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5F79BCE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1162" w:rsidRPr="003120D9" w14:paraId="6D983BD1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6B890E7D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DBFDC" w14:textId="1120C78B" w:rsidR="008C1162" w:rsidRPr="009A7517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560</w:t>
            </w:r>
            <w:r w:rsidR="00F90242"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8B6048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9D7C1CC" w14:textId="51F78079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904834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249</w:t>
            </w:r>
            <w:r w:rsidR="00904834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  <w:vAlign w:val="bottom"/>
          </w:tcPr>
          <w:p w14:paraId="25328F6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FB3D8D4" w14:textId="198FAC21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528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462</w:t>
            </w:r>
          </w:p>
        </w:tc>
        <w:tc>
          <w:tcPr>
            <w:tcW w:w="243" w:type="dxa"/>
            <w:vAlign w:val="bottom"/>
          </w:tcPr>
          <w:p w14:paraId="51920D4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B13B1C8" w14:textId="21DB85CB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904834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853</w:t>
            </w:r>
            <w:r w:rsidR="00904834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749</w:t>
            </w:r>
          </w:p>
        </w:tc>
      </w:tr>
      <w:tr w:rsidR="008C1162" w:rsidRPr="003120D9" w14:paraId="02FD9212" w14:textId="77777777" w:rsidTr="00A167C6">
        <w:trPr>
          <w:trHeight w:val="399"/>
        </w:trPr>
        <w:tc>
          <w:tcPr>
            <w:tcW w:w="3627" w:type="dxa"/>
            <w:vAlign w:val="bottom"/>
          </w:tcPr>
          <w:p w14:paraId="043BAC01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24536" w14:textId="0EB9641A" w:rsidR="008C1162" w:rsidRPr="009A7517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12</w:t>
            </w:r>
            <w:r w:rsidR="00F90242"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021</w:t>
            </w:r>
          </w:p>
        </w:tc>
        <w:tc>
          <w:tcPr>
            <w:tcW w:w="270" w:type="dxa"/>
            <w:vAlign w:val="bottom"/>
          </w:tcPr>
          <w:p w14:paraId="0965C77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0A2D9F5" w14:textId="72E5977D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110</w:t>
            </w:r>
            <w:r w:rsidR="00904834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  <w:vAlign w:val="bottom"/>
          </w:tcPr>
          <w:p w14:paraId="2290622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2AB81" w14:textId="5914E1AD" w:rsidR="008C1162" w:rsidRPr="003120D9" w:rsidRDefault="00FF5AB6" w:rsidP="00395F7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F4A459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F5BE217" w14:textId="732F9741" w:rsidR="008C1162" w:rsidRPr="003120D9" w:rsidRDefault="00FF5AB6" w:rsidP="00A167C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eastAsia="Arial Unicode MS" w:hAnsiTheme="majorBidi" w:cstheme="majorBidi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C1162" w:rsidRPr="003120D9" w14:paraId="45CEDBA2" w14:textId="77777777" w:rsidTr="00A167C6">
        <w:trPr>
          <w:trHeight w:val="404"/>
        </w:trPr>
        <w:tc>
          <w:tcPr>
            <w:tcW w:w="3627" w:type="dxa"/>
            <w:vAlign w:val="center"/>
          </w:tcPr>
          <w:p w14:paraId="54D9623A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A32ED" w14:textId="4660F8C7" w:rsidR="008C1162" w:rsidRPr="009A7517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  <w:r w:rsidR="00F90242" w:rsidRPr="009A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  <w:vAlign w:val="bottom"/>
          </w:tcPr>
          <w:p w14:paraId="60A06F22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45EAC" w14:textId="07FB7B84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04834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904834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  <w:vAlign w:val="bottom"/>
          </w:tcPr>
          <w:p w14:paraId="3F408E81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7B02C" w14:textId="652FED25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  <w:tc>
          <w:tcPr>
            <w:tcW w:w="243" w:type="dxa"/>
            <w:vAlign w:val="bottom"/>
          </w:tcPr>
          <w:p w14:paraId="7E1E627F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58C28" w14:textId="7F224DA5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904834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904834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</w:tr>
      <w:tr w:rsidR="008C1162" w:rsidRPr="003120D9" w14:paraId="13D28740" w14:textId="77777777" w:rsidTr="00A167C6">
        <w:trPr>
          <w:trHeight w:val="404"/>
        </w:trPr>
        <w:tc>
          <w:tcPr>
            <w:tcW w:w="3627" w:type="dxa"/>
            <w:vAlign w:val="bottom"/>
          </w:tcPr>
          <w:p w14:paraId="2BCCAE7E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EED0A" w14:textId="77777777" w:rsidR="008C1162" w:rsidRPr="003120D9" w:rsidRDefault="008C1162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88D9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08CEED1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27F4C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FCA695F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39098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E2F335F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1162" w:rsidRPr="003120D9" w14:paraId="2FDE3C48" w14:textId="77777777" w:rsidTr="00A167C6">
        <w:trPr>
          <w:trHeight w:val="404"/>
        </w:trPr>
        <w:tc>
          <w:tcPr>
            <w:tcW w:w="3627" w:type="dxa"/>
            <w:vAlign w:val="bottom"/>
          </w:tcPr>
          <w:p w14:paraId="0E9B5D86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5F84CA" w14:textId="576C1C4D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761</w:t>
            </w:r>
            <w:r w:rsidR="0024355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  <w:vAlign w:val="bottom"/>
          </w:tcPr>
          <w:p w14:paraId="6076328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17DCD66" w14:textId="056DAFDA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904834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314</w:t>
            </w:r>
            <w:r w:rsidR="00904834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  <w:vAlign w:val="bottom"/>
          </w:tcPr>
          <w:p w14:paraId="423D7FCC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C5C825C" w14:textId="167168DF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528</w:t>
            </w:r>
            <w:r w:rsidR="00395F78"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462</w:t>
            </w:r>
          </w:p>
        </w:tc>
        <w:tc>
          <w:tcPr>
            <w:tcW w:w="243" w:type="dxa"/>
            <w:vAlign w:val="bottom"/>
          </w:tcPr>
          <w:p w14:paraId="1401E7A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821B30A" w14:textId="26B7C062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904834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853</w:t>
            </w:r>
            <w:r w:rsidR="00904834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749</w:t>
            </w:r>
          </w:p>
        </w:tc>
      </w:tr>
      <w:tr w:rsidR="008C1162" w:rsidRPr="003120D9" w14:paraId="63A6AD2E" w14:textId="77777777" w:rsidTr="00A167C6">
        <w:trPr>
          <w:trHeight w:val="404"/>
        </w:trPr>
        <w:tc>
          <w:tcPr>
            <w:tcW w:w="3627" w:type="dxa"/>
            <w:vAlign w:val="bottom"/>
          </w:tcPr>
          <w:p w14:paraId="7BBB7217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4D7B0" w14:textId="2802C88B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144</w:t>
            </w:r>
            <w:r w:rsidR="0024355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387</w:t>
            </w:r>
          </w:p>
        </w:tc>
        <w:tc>
          <w:tcPr>
            <w:tcW w:w="270" w:type="dxa"/>
            <w:vAlign w:val="bottom"/>
          </w:tcPr>
          <w:p w14:paraId="77A3542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FE12900" w14:textId="479AB7E5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131</w:t>
            </w:r>
            <w:r w:rsidR="00904834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270" w:type="dxa"/>
            <w:vAlign w:val="bottom"/>
          </w:tcPr>
          <w:p w14:paraId="0BEEB926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1999B" w14:textId="1122A1E3" w:rsidR="008C1162" w:rsidRPr="003120D9" w:rsidRDefault="00FF5AB6" w:rsidP="00395F7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FAEAEF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B7C1E63" w14:textId="6AB24DD6" w:rsidR="008C1162" w:rsidRPr="00FF5AB6" w:rsidRDefault="00FF5AB6" w:rsidP="00A167C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eastAsia="Calibri" w:hAnsiTheme="majorBidi" w:cstheme="majorBidi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C1162" w:rsidRPr="003120D9" w14:paraId="371EC691" w14:textId="77777777" w:rsidTr="00A167C6">
        <w:trPr>
          <w:trHeight w:val="404"/>
        </w:trPr>
        <w:tc>
          <w:tcPr>
            <w:tcW w:w="3627" w:type="dxa"/>
            <w:vAlign w:val="center"/>
          </w:tcPr>
          <w:p w14:paraId="0C4EA93D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F2F60" w14:textId="17D09E93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  <w:r w:rsidR="002435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012</w:t>
            </w:r>
          </w:p>
        </w:tc>
        <w:tc>
          <w:tcPr>
            <w:tcW w:w="270" w:type="dxa"/>
            <w:vAlign w:val="bottom"/>
          </w:tcPr>
          <w:p w14:paraId="018941C8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D4936" w14:textId="37199213" w:rsidR="008C1162" w:rsidRPr="003120D9" w:rsidRDefault="00676F80" w:rsidP="00A167C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04834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904834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F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270" w:type="dxa"/>
            <w:vAlign w:val="bottom"/>
          </w:tcPr>
          <w:p w14:paraId="57DE4EE5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587F7" w14:textId="4FB93ED1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="00395F78"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  <w:tc>
          <w:tcPr>
            <w:tcW w:w="243" w:type="dxa"/>
            <w:vAlign w:val="bottom"/>
          </w:tcPr>
          <w:p w14:paraId="4BBDC59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1971B" w14:textId="7226CEE1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904834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904834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676F80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</w:tr>
      <w:tr w:rsidR="008C1162" w:rsidRPr="003120D9" w14:paraId="636C0BCB" w14:textId="77777777" w:rsidTr="00A167C6">
        <w:trPr>
          <w:trHeight w:val="224"/>
        </w:trPr>
        <w:tc>
          <w:tcPr>
            <w:tcW w:w="3627" w:type="dxa"/>
            <w:vAlign w:val="bottom"/>
          </w:tcPr>
          <w:p w14:paraId="32B487C3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C90A92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76EDD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354D660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0DC4A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640004A9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FBFA8F3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6C15F26" w14:textId="77777777" w:rsidR="008C1162" w:rsidRPr="003120D9" w:rsidRDefault="008C1162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1162" w:rsidRPr="003120D9" w14:paraId="7A969F10" w14:textId="77777777" w:rsidTr="00854310">
        <w:trPr>
          <w:trHeight w:val="404"/>
        </w:trPr>
        <w:tc>
          <w:tcPr>
            <w:tcW w:w="3627" w:type="dxa"/>
            <w:vAlign w:val="bottom"/>
          </w:tcPr>
          <w:p w14:paraId="430D6687" w14:textId="77777777" w:rsidR="008C1162" w:rsidRPr="003120D9" w:rsidRDefault="008C1162" w:rsidP="00A167C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232594" w14:textId="1178D676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B1B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0365851F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8B0AE88" w14:textId="136D5507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04834" w:rsidRPr="00060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5D24810E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5C77D445" w14:textId="1E450D58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95F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3" w:type="dxa"/>
          </w:tcPr>
          <w:p w14:paraId="7C174144" w14:textId="77777777" w:rsidR="008C1162" w:rsidRPr="003120D9" w:rsidRDefault="008C1162" w:rsidP="00A1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32FC49E" w14:textId="6190D780" w:rsidR="008C1162" w:rsidRPr="003120D9" w:rsidRDefault="00676F80" w:rsidP="00A16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04834" w:rsidRPr="00060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43326E78" w14:textId="00C4C0F2" w:rsidR="003120D9" w:rsidRDefault="00312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</w:p>
    <w:p w14:paraId="172AC51B" w14:textId="77777777" w:rsidR="003120D9" w:rsidRDefault="00312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sectPr w:rsidR="003120D9" w:rsidSect="009777AF"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7028" w14:textId="77777777" w:rsidR="00FE5D6C" w:rsidRDefault="00FE5D6C">
      <w:r>
        <w:separator/>
      </w:r>
    </w:p>
  </w:endnote>
  <w:endnote w:type="continuationSeparator" w:id="0">
    <w:p w14:paraId="013486BE" w14:textId="77777777" w:rsidR="00FE5D6C" w:rsidRDefault="00FE5D6C">
      <w:r>
        <w:continuationSeparator/>
      </w:r>
    </w:p>
  </w:endnote>
  <w:endnote w:type="continuationNotice" w:id="1">
    <w:p w14:paraId="47470381" w14:textId="77777777" w:rsidR="00FE5D6C" w:rsidRDefault="00FE5D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002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3BFBB" w14:textId="34BB9546" w:rsidR="0033775F" w:rsidRDefault="0033775F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76F80" w:rsidRPr="00676F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75EB6" w14:textId="77777777" w:rsidR="00FE5D6C" w:rsidRDefault="00FE5D6C">
      <w:r>
        <w:separator/>
      </w:r>
    </w:p>
  </w:footnote>
  <w:footnote w:type="continuationSeparator" w:id="0">
    <w:p w14:paraId="3F054AEF" w14:textId="77777777" w:rsidR="00FE5D6C" w:rsidRDefault="00FE5D6C">
      <w:r>
        <w:continuationSeparator/>
      </w:r>
    </w:p>
  </w:footnote>
  <w:footnote w:type="continuationNotice" w:id="1">
    <w:p w14:paraId="4C5DB880" w14:textId="77777777" w:rsidR="00FE5D6C" w:rsidRDefault="00FE5D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5F0" w14:textId="77777777" w:rsidR="0033775F" w:rsidRPr="00DC0DD7" w:rsidRDefault="0033775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4D0D4C88" w14:textId="77777777" w:rsidR="00B800DD" w:rsidRPr="0025022B" w:rsidRDefault="00B800DD" w:rsidP="00B80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23DEC9A" w14:textId="74D3085E" w:rsidR="00B800DD" w:rsidRPr="00F55BAA" w:rsidRDefault="00B800DD" w:rsidP="00B800DD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="00676F80"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676F80" w:rsidRPr="00676F80">
      <w:rPr>
        <w:rFonts w:asciiTheme="majorBidi" w:hAnsiTheme="majorBidi" w:cstheme="majorBidi"/>
        <w:sz w:val="30"/>
        <w:szCs w:val="30"/>
        <w:lang w:val="en-US" w:bidi="th-TH"/>
      </w:rPr>
      <w:t>2565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A3B75" w14:textId="77777777" w:rsidR="009C0002" w:rsidRPr="00F55BAA" w:rsidRDefault="009C000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33233F79" w14:textId="77777777" w:rsidR="00B800DD" w:rsidRPr="0025022B" w:rsidRDefault="00B800DD" w:rsidP="00B80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A46E503" w14:textId="74E8F5CE" w:rsidR="00B800DD" w:rsidRPr="00F55BAA" w:rsidRDefault="00B800DD" w:rsidP="00B800DD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="00676F80"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676F80" w:rsidRPr="00676F80">
      <w:rPr>
        <w:rFonts w:asciiTheme="majorBidi" w:hAnsiTheme="majorBidi" w:cstheme="majorBidi"/>
        <w:sz w:val="30"/>
        <w:szCs w:val="30"/>
        <w:lang w:val="en-US" w:bidi="th-TH"/>
      </w:rPr>
      <w:t>2565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EAED60C" w14:textId="77777777" w:rsidR="009C0002" w:rsidRPr="00410770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AD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8F7"/>
    <w:rsid w:val="00014A12"/>
    <w:rsid w:val="00014A4A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2C"/>
    <w:rsid w:val="00022BB4"/>
    <w:rsid w:val="00022CE8"/>
    <w:rsid w:val="00023CE6"/>
    <w:rsid w:val="00023DFC"/>
    <w:rsid w:val="00024304"/>
    <w:rsid w:val="000243CE"/>
    <w:rsid w:val="000247B0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2C06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A2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60B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D61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20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2FFB"/>
    <w:rsid w:val="00053483"/>
    <w:rsid w:val="00054433"/>
    <w:rsid w:val="00054528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A0E"/>
    <w:rsid w:val="00057AD1"/>
    <w:rsid w:val="000602A0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156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D9E"/>
    <w:rsid w:val="00074F14"/>
    <w:rsid w:val="00074F69"/>
    <w:rsid w:val="00075041"/>
    <w:rsid w:val="00075674"/>
    <w:rsid w:val="00075730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3D2"/>
    <w:rsid w:val="00080A5F"/>
    <w:rsid w:val="0008106E"/>
    <w:rsid w:val="0008157C"/>
    <w:rsid w:val="0008190A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99D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CA7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FD4"/>
    <w:rsid w:val="000B33FE"/>
    <w:rsid w:val="000B3CE4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BB3"/>
    <w:rsid w:val="000C2074"/>
    <w:rsid w:val="000C21DB"/>
    <w:rsid w:val="000C2252"/>
    <w:rsid w:val="000C25AF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580"/>
    <w:rsid w:val="000D165D"/>
    <w:rsid w:val="000D16F5"/>
    <w:rsid w:val="000D17C3"/>
    <w:rsid w:val="000D1837"/>
    <w:rsid w:val="000D1929"/>
    <w:rsid w:val="000D1947"/>
    <w:rsid w:val="000D1979"/>
    <w:rsid w:val="000D19FC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241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5B8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D7687"/>
    <w:rsid w:val="000E015E"/>
    <w:rsid w:val="000E0629"/>
    <w:rsid w:val="000E069E"/>
    <w:rsid w:val="000E0BB8"/>
    <w:rsid w:val="000E0BF6"/>
    <w:rsid w:val="000E0E1E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BE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C7"/>
    <w:rsid w:val="000F1462"/>
    <w:rsid w:val="000F16A3"/>
    <w:rsid w:val="000F172B"/>
    <w:rsid w:val="000F173C"/>
    <w:rsid w:val="000F17A6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4DDD"/>
    <w:rsid w:val="000F4E29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0D0B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A06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9E9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98"/>
    <w:rsid w:val="00130BCE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4EB8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48E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37F4B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C7"/>
    <w:rsid w:val="001525FB"/>
    <w:rsid w:val="0015288D"/>
    <w:rsid w:val="00152942"/>
    <w:rsid w:val="001529D7"/>
    <w:rsid w:val="00152E00"/>
    <w:rsid w:val="00152E38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8A0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DB8"/>
    <w:rsid w:val="0016760F"/>
    <w:rsid w:val="00167728"/>
    <w:rsid w:val="00167EB5"/>
    <w:rsid w:val="00170371"/>
    <w:rsid w:val="00170380"/>
    <w:rsid w:val="00170451"/>
    <w:rsid w:val="0017045E"/>
    <w:rsid w:val="001704F4"/>
    <w:rsid w:val="0017053B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1BB"/>
    <w:rsid w:val="00173659"/>
    <w:rsid w:val="00173786"/>
    <w:rsid w:val="00173D47"/>
    <w:rsid w:val="00174060"/>
    <w:rsid w:val="0017414C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001"/>
    <w:rsid w:val="0017765D"/>
    <w:rsid w:val="00177EE2"/>
    <w:rsid w:val="00180230"/>
    <w:rsid w:val="001804E5"/>
    <w:rsid w:val="00180699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2E29"/>
    <w:rsid w:val="00183341"/>
    <w:rsid w:val="001835BA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D7"/>
    <w:rsid w:val="00185255"/>
    <w:rsid w:val="00185324"/>
    <w:rsid w:val="001854C0"/>
    <w:rsid w:val="0018561C"/>
    <w:rsid w:val="00185764"/>
    <w:rsid w:val="00185851"/>
    <w:rsid w:val="00185888"/>
    <w:rsid w:val="001858AC"/>
    <w:rsid w:val="00185959"/>
    <w:rsid w:val="00185FDB"/>
    <w:rsid w:val="001865C5"/>
    <w:rsid w:val="0018681D"/>
    <w:rsid w:val="00186AC3"/>
    <w:rsid w:val="00186BF8"/>
    <w:rsid w:val="00186E89"/>
    <w:rsid w:val="00187057"/>
    <w:rsid w:val="00187349"/>
    <w:rsid w:val="00187423"/>
    <w:rsid w:val="00187720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C1B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3FD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53D"/>
    <w:rsid w:val="001D1638"/>
    <w:rsid w:val="001D174E"/>
    <w:rsid w:val="001D17BF"/>
    <w:rsid w:val="001D1889"/>
    <w:rsid w:val="001D2824"/>
    <w:rsid w:val="001D2C80"/>
    <w:rsid w:val="001D2FEC"/>
    <w:rsid w:val="001D38AB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86E"/>
    <w:rsid w:val="001D6F41"/>
    <w:rsid w:val="001D73E2"/>
    <w:rsid w:val="001D792D"/>
    <w:rsid w:val="001D7DA1"/>
    <w:rsid w:val="001E0976"/>
    <w:rsid w:val="001E0CE4"/>
    <w:rsid w:val="001E14D9"/>
    <w:rsid w:val="001E152F"/>
    <w:rsid w:val="001E16E3"/>
    <w:rsid w:val="001E185E"/>
    <w:rsid w:val="001E19D1"/>
    <w:rsid w:val="001E1C32"/>
    <w:rsid w:val="001E1CD2"/>
    <w:rsid w:val="001E1F36"/>
    <w:rsid w:val="001E20AB"/>
    <w:rsid w:val="001E221E"/>
    <w:rsid w:val="001E24EC"/>
    <w:rsid w:val="001E2593"/>
    <w:rsid w:val="001E2AE6"/>
    <w:rsid w:val="001E2BA3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E84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1C8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F80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477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32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3F2C"/>
    <w:rsid w:val="00234000"/>
    <w:rsid w:val="00234014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7122"/>
    <w:rsid w:val="00237317"/>
    <w:rsid w:val="002374A7"/>
    <w:rsid w:val="00237580"/>
    <w:rsid w:val="00237DA6"/>
    <w:rsid w:val="00237ED2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555"/>
    <w:rsid w:val="002435ED"/>
    <w:rsid w:val="00243648"/>
    <w:rsid w:val="0024399A"/>
    <w:rsid w:val="00243C61"/>
    <w:rsid w:val="002442ED"/>
    <w:rsid w:val="002443B7"/>
    <w:rsid w:val="002447E4"/>
    <w:rsid w:val="00244B90"/>
    <w:rsid w:val="0024512A"/>
    <w:rsid w:val="00245271"/>
    <w:rsid w:val="00245379"/>
    <w:rsid w:val="00245472"/>
    <w:rsid w:val="00245AA3"/>
    <w:rsid w:val="002465FC"/>
    <w:rsid w:val="002469A7"/>
    <w:rsid w:val="00246C27"/>
    <w:rsid w:val="00246C64"/>
    <w:rsid w:val="00246CE7"/>
    <w:rsid w:val="00246EB1"/>
    <w:rsid w:val="0024704D"/>
    <w:rsid w:val="002470E8"/>
    <w:rsid w:val="002477E9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90A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8B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73A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2BB1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FA0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8BA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2E2A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F97"/>
    <w:rsid w:val="002B7001"/>
    <w:rsid w:val="002B71F8"/>
    <w:rsid w:val="002B749D"/>
    <w:rsid w:val="002B750B"/>
    <w:rsid w:val="002B75DA"/>
    <w:rsid w:val="002B7858"/>
    <w:rsid w:val="002B7981"/>
    <w:rsid w:val="002B7C5A"/>
    <w:rsid w:val="002C00E3"/>
    <w:rsid w:val="002C03D9"/>
    <w:rsid w:val="002C0607"/>
    <w:rsid w:val="002C08A2"/>
    <w:rsid w:val="002C0E74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DF"/>
    <w:rsid w:val="002D19F2"/>
    <w:rsid w:val="002D1C3F"/>
    <w:rsid w:val="002D262D"/>
    <w:rsid w:val="002D27BD"/>
    <w:rsid w:val="002D2979"/>
    <w:rsid w:val="002D304C"/>
    <w:rsid w:val="002D3165"/>
    <w:rsid w:val="002D369B"/>
    <w:rsid w:val="002D3C70"/>
    <w:rsid w:val="002D456F"/>
    <w:rsid w:val="002D45A1"/>
    <w:rsid w:val="002D45AE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0F15"/>
    <w:rsid w:val="002E101D"/>
    <w:rsid w:val="002E1088"/>
    <w:rsid w:val="002E10A1"/>
    <w:rsid w:val="002E10F4"/>
    <w:rsid w:val="002E1140"/>
    <w:rsid w:val="002E1150"/>
    <w:rsid w:val="002E12CB"/>
    <w:rsid w:val="002E15C5"/>
    <w:rsid w:val="002E1DAB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5AC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DD3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02E"/>
    <w:rsid w:val="00300750"/>
    <w:rsid w:val="0030077F"/>
    <w:rsid w:val="00300904"/>
    <w:rsid w:val="00300CAF"/>
    <w:rsid w:val="00300E71"/>
    <w:rsid w:val="0030159E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466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029"/>
    <w:rsid w:val="00322774"/>
    <w:rsid w:val="0032287A"/>
    <w:rsid w:val="003228CC"/>
    <w:rsid w:val="00322CC6"/>
    <w:rsid w:val="003230CE"/>
    <w:rsid w:val="00323554"/>
    <w:rsid w:val="0032361C"/>
    <w:rsid w:val="00324055"/>
    <w:rsid w:val="0032405B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444"/>
    <w:rsid w:val="003267BF"/>
    <w:rsid w:val="00326801"/>
    <w:rsid w:val="00327557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E4"/>
    <w:rsid w:val="00335AC8"/>
    <w:rsid w:val="00335D0D"/>
    <w:rsid w:val="003363E9"/>
    <w:rsid w:val="003365E6"/>
    <w:rsid w:val="003367A9"/>
    <w:rsid w:val="00336A5E"/>
    <w:rsid w:val="00336CE6"/>
    <w:rsid w:val="0033705D"/>
    <w:rsid w:val="003373F4"/>
    <w:rsid w:val="0033775F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02"/>
    <w:rsid w:val="00345374"/>
    <w:rsid w:val="0034567E"/>
    <w:rsid w:val="0034571E"/>
    <w:rsid w:val="0034576D"/>
    <w:rsid w:val="00345D2B"/>
    <w:rsid w:val="00345FDC"/>
    <w:rsid w:val="00346051"/>
    <w:rsid w:val="003463C0"/>
    <w:rsid w:val="0034681F"/>
    <w:rsid w:val="003468CF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47F97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40"/>
    <w:rsid w:val="00351862"/>
    <w:rsid w:val="0035188E"/>
    <w:rsid w:val="00351B23"/>
    <w:rsid w:val="00351D9F"/>
    <w:rsid w:val="00351E44"/>
    <w:rsid w:val="0035226E"/>
    <w:rsid w:val="00352377"/>
    <w:rsid w:val="0035281F"/>
    <w:rsid w:val="00352F27"/>
    <w:rsid w:val="003533B9"/>
    <w:rsid w:val="00353442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1AB"/>
    <w:rsid w:val="00356539"/>
    <w:rsid w:val="00357151"/>
    <w:rsid w:val="003573C0"/>
    <w:rsid w:val="003573DD"/>
    <w:rsid w:val="003574C6"/>
    <w:rsid w:val="00357553"/>
    <w:rsid w:val="00357890"/>
    <w:rsid w:val="00357985"/>
    <w:rsid w:val="00357C5A"/>
    <w:rsid w:val="00357CEB"/>
    <w:rsid w:val="0036011A"/>
    <w:rsid w:val="00360161"/>
    <w:rsid w:val="0036067A"/>
    <w:rsid w:val="00360B28"/>
    <w:rsid w:val="00360CB4"/>
    <w:rsid w:val="00360CFD"/>
    <w:rsid w:val="003610A2"/>
    <w:rsid w:val="00361401"/>
    <w:rsid w:val="003614E0"/>
    <w:rsid w:val="00361530"/>
    <w:rsid w:val="00361892"/>
    <w:rsid w:val="00361B11"/>
    <w:rsid w:val="00361BA2"/>
    <w:rsid w:val="003620A1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1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E4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B66"/>
    <w:rsid w:val="00370CD5"/>
    <w:rsid w:val="00370EEC"/>
    <w:rsid w:val="00371225"/>
    <w:rsid w:val="00371360"/>
    <w:rsid w:val="00371AC8"/>
    <w:rsid w:val="00371BBF"/>
    <w:rsid w:val="00371C96"/>
    <w:rsid w:val="0037226D"/>
    <w:rsid w:val="003723E4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98"/>
    <w:rsid w:val="003744FD"/>
    <w:rsid w:val="003748AA"/>
    <w:rsid w:val="00374C40"/>
    <w:rsid w:val="003752ED"/>
    <w:rsid w:val="0037559B"/>
    <w:rsid w:val="00375AD4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61E"/>
    <w:rsid w:val="00382906"/>
    <w:rsid w:val="00382C43"/>
    <w:rsid w:val="003830F0"/>
    <w:rsid w:val="00383184"/>
    <w:rsid w:val="003832E4"/>
    <w:rsid w:val="00383390"/>
    <w:rsid w:val="00383457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2EA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178"/>
    <w:rsid w:val="00394291"/>
    <w:rsid w:val="0039456C"/>
    <w:rsid w:val="00394C1B"/>
    <w:rsid w:val="00394C4C"/>
    <w:rsid w:val="0039558C"/>
    <w:rsid w:val="003955B1"/>
    <w:rsid w:val="003959E1"/>
    <w:rsid w:val="00395D09"/>
    <w:rsid w:val="00395F78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8C"/>
    <w:rsid w:val="003A5CFF"/>
    <w:rsid w:val="003A61C3"/>
    <w:rsid w:val="003A6754"/>
    <w:rsid w:val="003A699A"/>
    <w:rsid w:val="003A6F0C"/>
    <w:rsid w:val="003A7479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0C95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AA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2"/>
    <w:rsid w:val="003D5B91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1DD4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BB9"/>
    <w:rsid w:val="003E7D98"/>
    <w:rsid w:val="003F0524"/>
    <w:rsid w:val="003F06E0"/>
    <w:rsid w:val="003F0C1C"/>
    <w:rsid w:val="003F0CE8"/>
    <w:rsid w:val="003F148A"/>
    <w:rsid w:val="003F180E"/>
    <w:rsid w:val="003F1F48"/>
    <w:rsid w:val="003F1F53"/>
    <w:rsid w:val="003F226E"/>
    <w:rsid w:val="003F2371"/>
    <w:rsid w:val="003F2751"/>
    <w:rsid w:val="003F2DC4"/>
    <w:rsid w:val="003F2FB0"/>
    <w:rsid w:val="003F2FB2"/>
    <w:rsid w:val="003F31F5"/>
    <w:rsid w:val="003F321E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4E8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07D9A"/>
    <w:rsid w:val="00410770"/>
    <w:rsid w:val="0041089C"/>
    <w:rsid w:val="00410966"/>
    <w:rsid w:val="00410E02"/>
    <w:rsid w:val="0041106F"/>
    <w:rsid w:val="00411269"/>
    <w:rsid w:val="004119BC"/>
    <w:rsid w:val="004123F4"/>
    <w:rsid w:val="0041251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50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90F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508A"/>
    <w:rsid w:val="004350AE"/>
    <w:rsid w:val="0043526D"/>
    <w:rsid w:val="0043571E"/>
    <w:rsid w:val="00435C4D"/>
    <w:rsid w:val="00435DC0"/>
    <w:rsid w:val="00436BA2"/>
    <w:rsid w:val="00436D2E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021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196"/>
    <w:rsid w:val="0044723A"/>
    <w:rsid w:val="004474F9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5F33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1C6D"/>
    <w:rsid w:val="00462322"/>
    <w:rsid w:val="0046260A"/>
    <w:rsid w:val="00462970"/>
    <w:rsid w:val="00462B95"/>
    <w:rsid w:val="00462D2C"/>
    <w:rsid w:val="00462FA9"/>
    <w:rsid w:val="0046326D"/>
    <w:rsid w:val="0046377C"/>
    <w:rsid w:val="004638AA"/>
    <w:rsid w:val="0046397B"/>
    <w:rsid w:val="00463DFC"/>
    <w:rsid w:val="004647C4"/>
    <w:rsid w:val="004648C8"/>
    <w:rsid w:val="00464CBA"/>
    <w:rsid w:val="00464EC3"/>
    <w:rsid w:val="00464FDC"/>
    <w:rsid w:val="00465258"/>
    <w:rsid w:val="004655B7"/>
    <w:rsid w:val="004655C7"/>
    <w:rsid w:val="00465611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372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779BE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2D75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7EB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BDF"/>
    <w:rsid w:val="004A7D06"/>
    <w:rsid w:val="004A7EC2"/>
    <w:rsid w:val="004B076E"/>
    <w:rsid w:val="004B0A87"/>
    <w:rsid w:val="004B0CFB"/>
    <w:rsid w:val="004B0F6F"/>
    <w:rsid w:val="004B1A85"/>
    <w:rsid w:val="004B1A95"/>
    <w:rsid w:val="004B1BBD"/>
    <w:rsid w:val="004B226C"/>
    <w:rsid w:val="004B234C"/>
    <w:rsid w:val="004B2C1F"/>
    <w:rsid w:val="004B2E43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07C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D05"/>
    <w:rsid w:val="004C218D"/>
    <w:rsid w:val="004C21DA"/>
    <w:rsid w:val="004C25C6"/>
    <w:rsid w:val="004C2742"/>
    <w:rsid w:val="004C2890"/>
    <w:rsid w:val="004C2936"/>
    <w:rsid w:val="004C2997"/>
    <w:rsid w:val="004C2BB0"/>
    <w:rsid w:val="004C31F5"/>
    <w:rsid w:val="004C331E"/>
    <w:rsid w:val="004C3578"/>
    <w:rsid w:val="004C3B1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6A77"/>
    <w:rsid w:val="004C7020"/>
    <w:rsid w:val="004C712C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2A4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73A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63C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4FF3"/>
    <w:rsid w:val="00515595"/>
    <w:rsid w:val="00515A9C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B4"/>
    <w:rsid w:val="005240BF"/>
    <w:rsid w:val="005245C2"/>
    <w:rsid w:val="0052466E"/>
    <w:rsid w:val="00524B6E"/>
    <w:rsid w:val="00524CC1"/>
    <w:rsid w:val="005250BE"/>
    <w:rsid w:val="0052527F"/>
    <w:rsid w:val="00525BB3"/>
    <w:rsid w:val="0052643A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876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B9E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29D6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BEB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24D"/>
    <w:rsid w:val="005734D5"/>
    <w:rsid w:val="00573AC4"/>
    <w:rsid w:val="00573F6D"/>
    <w:rsid w:val="00574447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DB"/>
    <w:rsid w:val="0058234C"/>
    <w:rsid w:val="00582C2C"/>
    <w:rsid w:val="00583BFA"/>
    <w:rsid w:val="00583C2E"/>
    <w:rsid w:val="00583C71"/>
    <w:rsid w:val="00583CF9"/>
    <w:rsid w:val="00583D32"/>
    <w:rsid w:val="0058425B"/>
    <w:rsid w:val="0058435E"/>
    <w:rsid w:val="005843DB"/>
    <w:rsid w:val="00584474"/>
    <w:rsid w:val="00584616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016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636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3B7"/>
    <w:rsid w:val="005D03D3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1EEB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E19"/>
    <w:rsid w:val="005F1278"/>
    <w:rsid w:val="005F14D2"/>
    <w:rsid w:val="005F14E1"/>
    <w:rsid w:val="005F17FF"/>
    <w:rsid w:val="005F1A71"/>
    <w:rsid w:val="005F1B80"/>
    <w:rsid w:val="005F1CC2"/>
    <w:rsid w:val="005F1E8D"/>
    <w:rsid w:val="005F243E"/>
    <w:rsid w:val="005F266C"/>
    <w:rsid w:val="005F27D3"/>
    <w:rsid w:val="005F2FB8"/>
    <w:rsid w:val="005F347B"/>
    <w:rsid w:val="005F3533"/>
    <w:rsid w:val="005F3E86"/>
    <w:rsid w:val="005F4495"/>
    <w:rsid w:val="005F47CA"/>
    <w:rsid w:val="005F4832"/>
    <w:rsid w:val="005F4870"/>
    <w:rsid w:val="005F4AEB"/>
    <w:rsid w:val="005F4C47"/>
    <w:rsid w:val="005F4D0A"/>
    <w:rsid w:val="005F4FCD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9F3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6EE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CE4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A60"/>
    <w:rsid w:val="00617B41"/>
    <w:rsid w:val="00617B4D"/>
    <w:rsid w:val="00617C0C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FCE"/>
    <w:rsid w:val="006230F8"/>
    <w:rsid w:val="00623B3F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C4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37EC1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B56"/>
    <w:rsid w:val="00652C79"/>
    <w:rsid w:val="0065301E"/>
    <w:rsid w:val="0065304C"/>
    <w:rsid w:val="006530AB"/>
    <w:rsid w:val="00653284"/>
    <w:rsid w:val="006535BC"/>
    <w:rsid w:val="00653930"/>
    <w:rsid w:val="00653948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FB"/>
    <w:rsid w:val="00657D2D"/>
    <w:rsid w:val="00657E1E"/>
    <w:rsid w:val="00657E2A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3F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1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6F80"/>
    <w:rsid w:val="00677171"/>
    <w:rsid w:val="006776B0"/>
    <w:rsid w:val="0067782D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B4E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5A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8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736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5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DE"/>
    <w:rsid w:val="006C3F9D"/>
    <w:rsid w:val="006C41D3"/>
    <w:rsid w:val="006C47B3"/>
    <w:rsid w:val="006C4F56"/>
    <w:rsid w:val="006C56F6"/>
    <w:rsid w:val="006C5943"/>
    <w:rsid w:val="006C5D8A"/>
    <w:rsid w:val="006C6387"/>
    <w:rsid w:val="006C6B9A"/>
    <w:rsid w:val="006C6BD5"/>
    <w:rsid w:val="006C6E4C"/>
    <w:rsid w:val="006C6FE5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AE"/>
    <w:rsid w:val="006D1BA6"/>
    <w:rsid w:val="006D1D2F"/>
    <w:rsid w:val="006D25B9"/>
    <w:rsid w:val="006D2602"/>
    <w:rsid w:val="006D279C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70F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3E8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720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6FA1"/>
    <w:rsid w:val="007471AB"/>
    <w:rsid w:val="00747354"/>
    <w:rsid w:val="0074786B"/>
    <w:rsid w:val="0074797D"/>
    <w:rsid w:val="00747D90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B01"/>
    <w:rsid w:val="00756FCA"/>
    <w:rsid w:val="00757032"/>
    <w:rsid w:val="007574C2"/>
    <w:rsid w:val="0075760D"/>
    <w:rsid w:val="00757E1B"/>
    <w:rsid w:val="007601A2"/>
    <w:rsid w:val="00760501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015"/>
    <w:rsid w:val="007644B1"/>
    <w:rsid w:val="00764726"/>
    <w:rsid w:val="007649DC"/>
    <w:rsid w:val="00765145"/>
    <w:rsid w:val="007658F3"/>
    <w:rsid w:val="00765B1C"/>
    <w:rsid w:val="00765D64"/>
    <w:rsid w:val="00765FCF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C33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CC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DA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BFA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410"/>
    <w:rsid w:val="007A7602"/>
    <w:rsid w:val="007B0348"/>
    <w:rsid w:val="007B0A5A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9B1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DCF"/>
    <w:rsid w:val="007D0E05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AD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A5"/>
    <w:rsid w:val="007E0CD3"/>
    <w:rsid w:val="007E0E2D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3E5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F010C"/>
    <w:rsid w:val="007F0165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7B4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6D79"/>
    <w:rsid w:val="0080707E"/>
    <w:rsid w:val="00807431"/>
    <w:rsid w:val="008074E9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5DAD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BC"/>
    <w:rsid w:val="008212D5"/>
    <w:rsid w:val="0082143C"/>
    <w:rsid w:val="00821527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26E8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4E1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8F7"/>
    <w:rsid w:val="00847170"/>
    <w:rsid w:val="00847836"/>
    <w:rsid w:val="00847EA7"/>
    <w:rsid w:val="00847F5D"/>
    <w:rsid w:val="00850030"/>
    <w:rsid w:val="00850177"/>
    <w:rsid w:val="008501C9"/>
    <w:rsid w:val="00850982"/>
    <w:rsid w:val="00850A14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2F6"/>
    <w:rsid w:val="00854310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60A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67868"/>
    <w:rsid w:val="0087099E"/>
    <w:rsid w:val="00870DA6"/>
    <w:rsid w:val="008710EC"/>
    <w:rsid w:val="0087113A"/>
    <w:rsid w:val="00871184"/>
    <w:rsid w:val="008714D3"/>
    <w:rsid w:val="008715CA"/>
    <w:rsid w:val="0087181A"/>
    <w:rsid w:val="00871879"/>
    <w:rsid w:val="008719F2"/>
    <w:rsid w:val="00871C01"/>
    <w:rsid w:val="00871F4D"/>
    <w:rsid w:val="0087241D"/>
    <w:rsid w:val="008727F9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2861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52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6BE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82C"/>
    <w:rsid w:val="008B5002"/>
    <w:rsid w:val="008B51DA"/>
    <w:rsid w:val="008B5468"/>
    <w:rsid w:val="008B575F"/>
    <w:rsid w:val="008B57FC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162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064"/>
    <w:rsid w:val="008D3706"/>
    <w:rsid w:val="008D3806"/>
    <w:rsid w:val="008D3D3C"/>
    <w:rsid w:val="008D41DA"/>
    <w:rsid w:val="008D42DF"/>
    <w:rsid w:val="008D4365"/>
    <w:rsid w:val="008D4409"/>
    <w:rsid w:val="008D4A3D"/>
    <w:rsid w:val="008D4E0F"/>
    <w:rsid w:val="008D51DB"/>
    <w:rsid w:val="008D5693"/>
    <w:rsid w:val="008D5A77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7D7"/>
    <w:rsid w:val="008E1887"/>
    <w:rsid w:val="008E1C50"/>
    <w:rsid w:val="008E1E2D"/>
    <w:rsid w:val="008E1F7A"/>
    <w:rsid w:val="008E2151"/>
    <w:rsid w:val="008E245D"/>
    <w:rsid w:val="008E2A44"/>
    <w:rsid w:val="008E2EF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BC9"/>
    <w:rsid w:val="008F0ED8"/>
    <w:rsid w:val="008F1006"/>
    <w:rsid w:val="008F1833"/>
    <w:rsid w:val="008F1D2E"/>
    <w:rsid w:val="008F22A0"/>
    <w:rsid w:val="008F25D5"/>
    <w:rsid w:val="008F26C0"/>
    <w:rsid w:val="008F27FF"/>
    <w:rsid w:val="008F2985"/>
    <w:rsid w:val="008F2A87"/>
    <w:rsid w:val="008F2E65"/>
    <w:rsid w:val="008F3135"/>
    <w:rsid w:val="008F32D5"/>
    <w:rsid w:val="008F3F48"/>
    <w:rsid w:val="008F3FFA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919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182"/>
    <w:rsid w:val="008F71D1"/>
    <w:rsid w:val="0090022D"/>
    <w:rsid w:val="009003EB"/>
    <w:rsid w:val="009005EB"/>
    <w:rsid w:val="009009EF"/>
    <w:rsid w:val="00900F40"/>
    <w:rsid w:val="009010EC"/>
    <w:rsid w:val="00902538"/>
    <w:rsid w:val="00902541"/>
    <w:rsid w:val="009025FD"/>
    <w:rsid w:val="009027DB"/>
    <w:rsid w:val="0090280D"/>
    <w:rsid w:val="00902D76"/>
    <w:rsid w:val="00903001"/>
    <w:rsid w:val="0090324A"/>
    <w:rsid w:val="00903518"/>
    <w:rsid w:val="00903A54"/>
    <w:rsid w:val="00903DEC"/>
    <w:rsid w:val="00903EC7"/>
    <w:rsid w:val="00903FE6"/>
    <w:rsid w:val="009041B6"/>
    <w:rsid w:val="009045F2"/>
    <w:rsid w:val="009047C1"/>
    <w:rsid w:val="00904834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4ED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854"/>
    <w:rsid w:val="00920BC0"/>
    <w:rsid w:val="00921065"/>
    <w:rsid w:val="0092178F"/>
    <w:rsid w:val="009217CE"/>
    <w:rsid w:val="00921858"/>
    <w:rsid w:val="00921981"/>
    <w:rsid w:val="00921C74"/>
    <w:rsid w:val="00921D7D"/>
    <w:rsid w:val="00922576"/>
    <w:rsid w:val="009225F7"/>
    <w:rsid w:val="009229CD"/>
    <w:rsid w:val="00922A13"/>
    <w:rsid w:val="009230E7"/>
    <w:rsid w:val="009234A9"/>
    <w:rsid w:val="009241F0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985"/>
    <w:rsid w:val="00926A39"/>
    <w:rsid w:val="00926AFC"/>
    <w:rsid w:val="00926FFB"/>
    <w:rsid w:val="0092719E"/>
    <w:rsid w:val="00927635"/>
    <w:rsid w:val="009278C3"/>
    <w:rsid w:val="00927A55"/>
    <w:rsid w:val="00927AEC"/>
    <w:rsid w:val="00927CB9"/>
    <w:rsid w:val="00927F84"/>
    <w:rsid w:val="009301E8"/>
    <w:rsid w:val="00930459"/>
    <w:rsid w:val="00930746"/>
    <w:rsid w:val="00930AC1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44B"/>
    <w:rsid w:val="009347B1"/>
    <w:rsid w:val="00934B23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16C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7B2"/>
    <w:rsid w:val="00945DE1"/>
    <w:rsid w:val="00945E72"/>
    <w:rsid w:val="009460FB"/>
    <w:rsid w:val="00946364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9FE"/>
    <w:rsid w:val="00950A4B"/>
    <w:rsid w:val="00951236"/>
    <w:rsid w:val="0095133C"/>
    <w:rsid w:val="00951492"/>
    <w:rsid w:val="00951844"/>
    <w:rsid w:val="00951A7E"/>
    <w:rsid w:val="00951DBE"/>
    <w:rsid w:val="00952372"/>
    <w:rsid w:val="009526A7"/>
    <w:rsid w:val="009527FE"/>
    <w:rsid w:val="0095280E"/>
    <w:rsid w:val="009529E5"/>
    <w:rsid w:val="00952E16"/>
    <w:rsid w:val="0095302A"/>
    <w:rsid w:val="0095338C"/>
    <w:rsid w:val="009533D1"/>
    <w:rsid w:val="00953613"/>
    <w:rsid w:val="00953716"/>
    <w:rsid w:val="0095389F"/>
    <w:rsid w:val="00953A9A"/>
    <w:rsid w:val="00953AA9"/>
    <w:rsid w:val="00953F4F"/>
    <w:rsid w:val="009543AF"/>
    <w:rsid w:val="00954737"/>
    <w:rsid w:val="00954970"/>
    <w:rsid w:val="00954A37"/>
    <w:rsid w:val="00954C49"/>
    <w:rsid w:val="00954E28"/>
    <w:rsid w:val="0095522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0A43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4F5"/>
    <w:rsid w:val="009709AD"/>
    <w:rsid w:val="00970BB9"/>
    <w:rsid w:val="00971042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57AC"/>
    <w:rsid w:val="00976947"/>
    <w:rsid w:val="00976DF4"/>
    <w:rsid w:val="00976ED2"/>
    <w:rsid w:val="00977017"/>
    <w:rsid w:val="009777AF"/>
    <w:rsid w:val="0097788C"/>
    <w:rsid w:val="009778DF"/>
    <w:rsid w:val="00977AEC"/>
    <w:rsid w:val="00977CDB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7F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E4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517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2DD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6AF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CDF"/>
    <w:rsid w:val="009E4F0F"/>
    <w:rsid w:val="009E5328"/>
    <w:rsid w:val="009E573D"/>
    <w:rsid w:val="009E5AE0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6A4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2B7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7C6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675C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536E"/>
    <w:rsid w:val="00A553BB"/>
    <w:rsid w:val="00A557C1"/>
    <w:rsid w:val="00A56306"/>
    <w:rsid w:val="00A56776"/>
    <w:rsid w:val="00A56875"/>
    <w:rsid w:val="00A57118"/>
    <w:rsid w:val="00A57189"/>
    <w:rsid w:val="00A57579"/>
    <w:rsid w:val="00A575B9"/>
    <w:rsid w:val="00A576AE"/>
    <w:rsid w:val="00A60138"/>
    <w:rsid w:val="00A6058B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2D88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C39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7CE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25"/>
    <w:rsid w:val="00A8674C"/>
    <w:rsid w:val="00A86A05"/>
    <w:rsid w:val="00A86B46"/>
    <w:rsid w:val="00A86C1B"/>
    <w:rsid w:val="00A86D37"/>
    <w:rsid w:val="00A86E27"/>
    <w:rsid w:val="00A871CA"/>
    <w:rsid w:val="00A8725E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265"/>
    <w:rsid w:val="00A92715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05B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1DF3"/>
    <w:rsid w:val="00AA26F6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690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3E9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7F1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1E8"/>
    <w:rsid w:val="00AE3254"/>
    <w:rsid w:val="00AE3321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C33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26B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A4B"/>
    <w:rsid w:val="00B24D16"/>
    <w:rsid w:val="00B25118"/>
    <w:rsid w:val="00B2562E"/>
    <w:rsid w:val="00B259A4"/>
    <w:rsid w:val="00B25D2C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6CB"/>
    <w:rsid w:val="00B357DF"/>
    <w:rsid w:val="00B35ACC"/>
    <w:rsid w:val="00B36135"/>
    <w:rsid w:val="00B36339"/>
    <w:rsid w:val="00B36382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1FFB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1883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439"/>
    <w:rsid w:val="00B61540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B46"/>
    <w:rsid w:val="00B84C53"/>
    <w:rsid w:val="00B84D43"/>
    <w:rsid w:val="00B851C3"/>
    <w:rsid w:val="00B85757"/>
    <w:rsid w:val="00B85792"/>
    <w:rsid w:val="00B85924"/>
    <w:rsid w:val="00B85A37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41F"/>
    <w:rsid w:val="00B918E7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2F6"/>
    <w:rsid w:val="00B966B7"/>
    <w:rsid w:val="00B9685A"/>
    <w:rsid w:val="00B96A52"/>
    <w:rsid w:val="00B96B92"/>
    <w:rsid w:val="00B96E6D"/>
    <w:rsid w:val="00B9736E"/>
    <w:rsid w:val="00B97568"/>
    <w:rsid w:val="00B97B34"/>
    <w:rsid w:val="00B97B47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BD3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97B"/>
    <w:rsid w:val="00BB29AF"/>
    <w:rsid w:val="00BB2F31"/>
    <w:rsid w:val="00BB310A"/>
    <w:rsid w:val="00BB32E1"/>
    <w:rsid w:val="00BB386C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029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B34"/>
    <w:rsid w:val="00C0736D"/>
    <w:rsid w:val="00C073B5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33E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0F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01"/>
    <w:rsid w:val="00C261A2"/>
    <w:rsid w:val="00C26470"/>
    <w:rsid w:val="00C266C7"/>
    <w:rsid w:val="00C267CB"/>
    <w:rsid w:val="00C2716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A01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3D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55F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8B4"/>
    <w:rsid w:val="00C75B95"/>
    <w:rsid w:val="00C75CD3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093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59E"/>
    <w:rsid w:val="00C919E3"/>
    <w:rsid w:val="00C91A08"/>
    <w:rsid w:val="00C91AFB"/>
    <w:rsid w:val="00C91DBA"/>
    <w:rsid w:val="00C92358"/>
    <w:rsid w:val="00C92638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E63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3"/>
    <w:rsid w:val="00CD0FDE"/>
    <w:rsid w:val="00CD129C"/>
    <w:rsid w:val="00CD15AF"/>
    <w:rsid w:val="00CD1935"/>
    <w:rsid w:val="00CD1B66"/>
    <w:rsid w:val="00CD1E43"/>
    <w:rsid w:val="00CD2A23"/>
    <w:rsid w:val="00CD2ECE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3DF7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EFD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6B73"/>
    <w:rsid w:val="00D074C6"/>
    <w:rsid w:val="00D07705"/>
    <w:rsid w:val="00D0770B"/>
    <w:rsid w:val="00D07975"/>
    <w:rsid w:val="00D07D5D"/>
    <w:rsid w:val="00D07E34"/>
    <w:rsid w:val="00D07F4F"/>
    <w:rsid w:val="00D10245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6E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805"/>
    <w:rsid w:val="00D35A0C"/>
    <w:rsid w:val="00D35A3E"/>
    <w:rsid w:val="00D35DF0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5CB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B7E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DF"/>
    <w:rsid w:val="00D54AEB"/>
    <w:rsid w:val="00D54B18"/>
    <w:rsid w:val="00D54D1C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81"/>
    <w:rsid w:val="00D562E3"/>
    <w:rsid w:val="00D5644C"/>
    <w:rsid w:val="00D564CA"/>
    <w:rsid w:val="00D568F6"/>
    <w:rsid w:val="00D56AFC"/>
    <w:rsid w:val="00D57427"/>
    <w:rsid w:val="00D57701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1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7D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739E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A47"/>
    <w:rsid w:val="00D82F80"/>
    <w:rsid w:val="00D835B0"/>
    <w:rsid w:val="00D8369B"/>
    <w:rsid w:val="00D836E3"/>
    <w:rsid w:val="00D83768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5E"/>
    <w:rsid w:val="00D871C9"/>
    <w:rsid w:val="00D871D9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D71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83A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A8C"/>
    <w:rsid w:val="00DA3025"/>
    <w:rsid w:val="00DA32EE"/>
    <w:rsid w:val="00DA369F"/>
    <w:rsid w:val="00DA37F2"/>
    <w:rsid w:val="00DA395C"/>
    <w:rsid w:val="00DA3A53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74A"/>
    <w:rsid w:val="00DB09F2"/>
    <w:rsid w:val="00DB10A0"/>
    <w:rsid w:val="00DB215F"/>
    <w:rsid w:val="00DB2227"/>
    <w:rsid w:val="00DB242C"/>
    <w:rsid w:val="00DB2BFB"/>
    <w:rsid w:val="00DB2E88"/>
    <w:rsid w:val="00DB2EA9"/>
    <w:rsid w:val="00DB3D30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4F3E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773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0FDB"/>
    <w:rsid w:val="00DF1350"/>
    <w:rsid w:val="00DF138A"/>
    <w:rsid w:val="00DF153A"/>
    <w:rsid w:val="00DF173B"/>
    <w:rsid w:val="00DF176F"/>
    <w:rsid w:val="00DF1AF1"/>
    <w:rsid w:val="00DF1C50"/>
    <w:rsid w:val="00DF203D"/>
    <w:rsid w:val="00DF21BC"/>
    <w:rsid w:val="00DF22A0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404"/>
    <w:rsid w:val="00DF459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A0B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3A4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47F"/>
    <w:rsid w:val="00E456FB"/>
    <w:rsid w:val="00E45796"/>
    <w:rsid w:val="00E45BD5"/>
    <w:rsid w:val="00E45C2E"/>
    <w:rsid w:val="00E45F70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315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9AF"/>
    <w:rsid w:val="00E66F07"/>
    <w:rsid w:val="00E67276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09B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1FB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F1"/>
    <w:rsid w:val="00E82227"/>
    <w:rsid w:val="00E827A7"/>
    <w:rsid w:val="00E827F4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96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7C2"/>
    <w:rsid w:val="00E929E0"/>
    <w:rsid w:val="00E92A27"/>
    <w:rsid w:val="00E92B66"/>
    <w:rsid w:val="00E930DC"/>
    <w:rsid w:val="00E932BC"/>
    <w:rsid w:val="00E936CE"/>
    <w:rsid w:val="00E936FA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A02"/>
    <w:rsid w:val="00E97B0D"/>
    <w:rsid w:val="00E97B86"/>
    <w:rsid w:val="00EA04D1"/>
    <w:rsid w:val="00EA0C4C"/>
    <w:rsid w:val="00EA0E32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53"/>
    <w:rsid w:val="00EA4BB7"/>
    <w:rsid w:val="00EA5072"/>
    <w:rsid w:val="00EA5348"/>
    <w:rsid w:val="00EA557B"/>
    <w:rsid w:val="00EA5745"/>
    <w:rsid w:val="00EA58D2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518"/>
    <w:rsid w:val="00EB160B"/>
    <w:rsid w:val="00EB1D9D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B7706"/>
    <w:rsid w:val="00EC0303"/>
    <w:rsid w:val="00EC0B83"/>
    <w:rsid w:val="00EC0FA4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398"/>
    <w:rsid w:val="00EE47CE"/>
    <w:rsid w:val="00EE4AEC"/>
    <w:rsid w:val="00EE4C20"/>
    <w:rsid w:val="00EE4EB3"/>
    <w:rsid w:val="00EE51F4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4"/>
    <w:rsid w:val="00F01085"/>
    <w:rsid w:val="00F016BD"/>
    <w:rsid w:val="00F01F6B"/>
    <w:rsid w:val="00F0233B"/>
    <w:rsid w:val="00F0245D"/>
    <w:rsid w:val="00F02BD3"/>
    <w:rsid w:val="00F02C5A"/>
    <w:rsid w:val="00F02E74"/>
    <w:rsid w:val="00F03063"/>
    <w:rsid w:val="00F03162"/>
    <w:rsid w:val="00F0321D"/>
    <w:rsid w:val="00F036C6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165"/>
    <w:rsid w:val="00F2662B"/>
    <w:rsid w:val="00F266E4"/>
    <w:rsid w:val="00F2684E"/>
    <w:rsid w:val="00F2685E"/>
    <w:rsid w:val="00F26A48"/>
    <w:rsid w:val="00F27072"/>
    <w:rsid w:val="00F273CA"/>
    <w:rsid w:val="00F276B0"/>
    <w:rsid w:val="00F276FB"/>
    <w:rsid w:val="00F2798C"/>
    <w:rsid w:val="00F27E39"/>
    <w:rsid w:val="00F312CE"/>
    <w:rsid w:val="00F3162F"/>
    <w:rsid w:val="00F31B96"/>
    <w:rsid w:val="00F32038"/>
    <w:rsid w:val="00F3216B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A1C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4EE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BE5"/>
    <w:rsid w:val="00F621DF"/>
    <w:rsid w:val="00F623BE"/>
    <w:rsid w:val="00F6242C"/>
    <w:rsid w:val="00F625FD"/>
    <w:rsid w:val="00F62A4E"/>
    <w:rsid w:val="00F6304A"/>
    <w:rsid w:val="00F63615"/>
    <w:rsid w:val="00F63B36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0DCC"/>
    <w:rsid w:val="00F713A1"/>
    <w:rsid w:val="00F71596"/>
    <w:rsid w:val="00F7167A"/>
    <w:rsid w:val="00F71F5A"/>
    <w:rsid w:val="00F72998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77B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98D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3B"/>
    <w:rsid w:val="00F878AE"/>
    <w:rsid w:val="00F8792E"/>
    <w:rsid w:val="00F90242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1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6B1"/>
    <w:rsid w:val="00FB4BB3"/>
    <w:rsid w:val="00FB5020"/>
    <w:rsid w:val="00FB5252"/>
    <w:rsid w:val="00FB59A8"/>
    <w:rsid w:val="00FB5A28"/>
    <w:rsid w:val="00FB5D89"/>
    <w:rsid w:val="00FB5F60"/>
    <w:rsid w:val="00FB5F83"/>
    <w:rsid w:val="00FB624F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A2C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98"/>
    <w:rsid w:val="00FC4BA9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39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62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75"/>
    <w:rsid w:val="00FE52EA"/>
    <w:rsid w:val="00FE5D6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972"/>
    <w:rsid w:val="00FF53AD"/>
    <w:rsid w:val="00FF54F3"/>
    <w:rsid w:val="00FF599F"/>
    <w:rsid w:val="00FF5AB6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4DE948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956B92"/>
  <w15:docId w15:val="{59284843-770A-4ADA-8017-35A14181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3493</Words>
  <Characters>17190</Characters>
  <Application>Microsoft Office Word</Application>
  <DocSecurity>0</DocSecurity>
  <Lines>143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2022-08-08T02:54:00Z</cp:lastPrinted>
  <dcterms:created xsi:type="dcterms:W3CDTF">2022-08-11T17:44:00Z</dcterms:created>
  <dcterms:modified xsi:type="dcterms:W3CDTF">2022-08-11T17:45:00Z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