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C18A3" w14:textId="321C5002" w:rsidR="00F35645" w:rsidRPr="00C63028" w:rsidRDefault="00CD5816" w:rsidP="00EB36A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 w:hanging="425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th-TH"/>
        </w:rPr>
        <w:t>หลัก</w:t>
      </w:r>
      <w:r w:rsidR="006E7D43" w:rsidRPr="00C63028">
        <w:rPr>
          <w:rFonts w:ascii="Angsana New" w:hAnsi="Angsana New"/>
          <w:b/>
          <w:bCs/>
          <w:sz w:val="28"/>
          <w:szCs w:val="28"/>
          <w:cs/>
          <w:lang w:val="th-TH"/>
        </w:rPr>
        <w:t>เกณฑ์</w:t>
      </w:r>
      <w:r>
        <w:rPr>
          <w:rFonts w:ascii="Angsana New" w:hAnsi="Angsana New" w:hint="cs"/>
          <w:b/>
          <w:bCs/>
          <w:sz w:val="28"/>
          <w:szCs w:val="28"/>
          <w:cs/>
          <w:lang w:val="th-TH"/>
        </w:rPr>
        <w:t>ใน</w:t>
      </w:r>
      <w:r w:rsidR="006E7D43" w:rsidRPr="00C63028">
        <w:rPr>
          <w:rFonts w:ascii="Angsana New" w:hAnsi="Angsana New"/>
          <w:b/>
          <w:bCs/>
          <w:sz w:val="28"/>
          <w:szCs w:val="28"/>
          <w:cs/>
          <w:lang w:val="th-TH"/>
        </w:rPr>
        <w:t>การจัดทำ</w:t>
      </w:r>
      <w:r w:rsidR="009048CC" w:rsidRPr="00C63028">
        <w:rPr>
          <w:rFonts w:ascii="Angsana New" w:hAnsi="Angsana New" w:hint="cs"/>
          <w:b/>
          <w:bCs/>
          <w:sz w:val="28"/>
          <w:szCs w:val="28"/>
          <w:cs/>
          <w:lang w:val="th-TH"/>
        </w:rPr>
        <w:t>ข้อมูลทาง</w:t>
      </w:r>
      <w:r w:rsidR="006E7D43" w:rsidRPr="00C63028">
        <w:rPr>
          <w:rFonts w:ascii="Angsana New" w:hAnsi="Angsana New"/>
          <w:b/>
          <w:bCs/>
          <w:sz w:val="28"/>
          <w:szCs w:val="28"/>
          <w:cs/>
          <w:lang w:val="th-TH"/>
        </w:rPr>
        <w:t>การเงิน</w:t>
      </w:r>
      <w:r w:rsidR="00060F62" w:rsidRPr="00C63028">
        <w:rPr>
          <w:rFonts w:ascii="Angsana New" w:hAnsi="Angsana New" w:hint="cs"/>
          <w:b/>
          <w:bCs/>
          <w:sz w:val="28"/>
          <w:szCs w:val="28"/>
          <w:cs/>
          <w:lang w:val="th-TH"/>
        </w:rPr>
        <w:t>ระหว่างกาล</w:t>
      </w:r>
    </w:p>
    <w:p w14:paraId="4F688D65" w14:textId="209FFE24" w:rsidR="00CD5816" w:rsidRPr="00CD5816" w:rsidRDefault="00CD5816" w:rsidP="00CD5816">
      <w:pPr>
        <w:tabs>
          <w:tab w:val="clear" w:pos="454"/>
          <w:tab w:val="clear" w:pos="680"/>
          <w:tab w:val="clear" w:pos="907"/>
        </w:tabs>
        <w:spacing w:before="120" w:after="120" w:line="240" w:lineRule="auto"/>
        <w:ind w:left="426" w:right="-45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CD5816">
        <w:rPr>
          <w:rFonts w:ascii="Angsana New" w:hAnsi="Angsana New" w:hint="cs"/>
          <w:spacing w:val="-4"/>
          <w:sz w:val="28"/>
          <w:szCs w:val="28"/>
          <w:cs/>
        </w:rPr>
        <w:t>ข้อมูลทางการเงินระหว่างกาลนี้จัดทำขึ้นตามมาตรฐานการบัญชีฉบับที่</w:t>
      </w:r>
      <w:r w:rsidRPr="00CD581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A14A57" w:rsidRPr="00A14A57">
        <w:rPr>
          <w:rFonts w:ascii="Angsana New" w:hAnsi="Angsana New"/>
          <w:spacing w:val="-4"/>
          <w:sz w:val="28"/>
          <w:szCs w:val="28"/>
        </w:rPr>
        <w:t>34</w:t>
      </w:r>
      <w:r w:rsidRPr="00CD581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CD5816">
        <w:rPr>
          <w:rFonts w:ascii="Angsana New" w:hAnsi="Angsana New" w:hint="cs"/>
          <w:spacing w:val="-4"/>
          <w:sz w:val="28"/>
          <w:szCs w:val="28"/>
          <w:cs/>
        </w:rPr>
        <w:t>เรื่อง</w:t>
      </w:r>
      <w:r w:rsidRPr="00CD581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CD5816">
        <w:rPr>
          <w:rFonts w:ascii="Angsana New" w:hAnsi="Angsana New" w:hint="cs"/>
          <w:spacing w:val="-4"/>
          <w:sz w:val="28"/>
          <w:szCs w:val="28"/>
          <w:cs/>
        </w:rPr>
        <w:t>การรายงานทางการเงินระหว่างกาล</w:t>
      </w:r>
      <w:r w:rsidRPr="00CD581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CD5816">
        <w:rPr>
          <w:rFonts w:ascii="Angsana New" w:hAnsi="Angsana New" w:hint="cs"/>
          <w:spacing w:val="-4"/>
          <w:sz w:val="28"/>
          <w:szCs w:val="28"/>
          <w:cs/>
        </w:rPr>
        <w:t>โดยบริษัทเลือกเสนอข้อมูลทางการเงินระหว่างกาลแบบย่อ</w:t>
      </w:r>
      <w:r w:rsidRPr="00CD581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CD5816">
        <w:rPr>
          <w:rFonts w:ascii="Angsana New" w:hAnsi="Angsana New" w:hint="cs"/>
          <w:spacing w:val="-4"/>
          <w:sz w:val="28"/>
          <w:szCs w:val="28"/>
          <w:cs/>
        </w:rPr>
        <w:t>อย่างไรก็ตาม</w:t>
      </w:r>
      <w:r w:rsidRPr="00CD581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873570">
        <w:rPr>
          <w:rFonts w:ascii="Angsana New" w:hAnsi="Angsana New" w:hint="cs"/>
          <w:spacing w:val="-4"/>
          <w:sz w:val="28"/>
          <w:szCs w:val="28"/>
          <w:cs/>
        </w:rPr>
        <w:t>กลุ่มบริษัท</w:t>
      </w:r>
      <w:r w:rsidRPr="00CD5816">
        <w:rPr>
          <w:rFonts w:ascii="Angsana New" w:hAnsi="Angsana New" w:hint="cs"/>
          <w:spacing w:val="-4"/>
          <w:sz w:val="28"/>
          <w:szCs w:val="28"/>
          <w:cs/>
        </w:rPr>
        <w:t>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79054629" w14:textId="37B5073C" w:rsidR="00CD5816" w:rsidRPr="00CD5816" w:rsidRDefault="00CD5816" w:rsidP="00CD5816">
      <w:pPr>
        <w:tabs>
          <w:tab w:val="clear" w:pos="454"/>
          <w:tab w:val="clear" w:pos="680"/>
          <w:tab w:val="clear" w:pos="907"/>
        </w:tabs>
        <w:spacing w:before="120" w:after="120" w:line="240" w:lineRule="auto"/>
        <w:ind w:left="426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CD5816">
        <w:rPr>
          <w:rFonts w:ascii="Angsana New" w:hAnsi="Angsana New" w:hint="cs"/>
          <w:spacing w:val="-4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Pr="00CD581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CD5816">
        <w:rPr>
          <w:rFonts w:ascii="Angsana New" w:hAnsi="Angsana New" w:hint="cs"/>
          <w:spacing w:val="-4"/>
          <w:sz w:val="28"/>
          <w:szCs w:val="28"/>
          <w:cs/>
        </w:rPr>
        <w:t>ดังนั้น</w:t>
      </w:r>
      <w:r w:rsidR="00EC73EE">
        <w:rPr>
          <w:rFonts w:ascii="Angsana New" w:hAnsi="Angsana New"/>
          <w:spacing w:val="-4"/>
          <w:sz w:val="28"/>
          <w:szCs w:val="28"/>
        </w:rPr>
        <w:t xml:space="preserve"> </w:t>
      </w:r>
      <w:r w:rsidRPr="00CD5816">
        <w:rPr>
          <w:rFonts w:ascii="Angsana New" w:hAnsi="Angsana New" w:hint="cs"/>
          <w:spacing w:val="-4"/>
          <w:sz w:val="28"/>
          <w:szCs w:val="28"/>
          <w:cs/>
        </w:rPr>
        <w:t>จึงเน้นการให้ข้อมูลเกี่ยวกับบริษัท</w:t>
      </w:r>
      <w:r w:rsidRPr="00CD581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CD5816">
        <w:rPr>
          <w:rFonts w:ascii="Angsana New" w:hAnsi="Angsana New" w:hint="cs"/>
          <w:spacing w:val="-4"/>
          <w:sz w:val="28"/>
          <w:szCs w:val="28"/>
          <w:cs/>
        </w:rPr>
        <w:t>เหตุการณ์</w:t>
      </w:r>
      <w:r w:rsidRPr="00CD581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CD5816">
        <w:rPr>
          <w:rFonts w:ascii="Angsana New" w:hAnsi="Angsana New" w:hint="cs"/>
          <w:spacing w:val="-4"/>
          <w:sz w:val="28"/>
          <w:szCs w:val="28"/>
          <w:cs/>
        </w:rPr>
        <w:t>และสถานการณ์ใหม่</w:t>
      </w:r>
      <w:r w:rsidRPr="00CD581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CD5816">
        <w:rPr>
          <w:rFonts w:ascii="Angsana New" w:hAnsi="Angsana New" w:hint="cs"/>
          <w:spacing w:val="-4"/>
          <w:sz w:val="28"/>
          <w:szCs w:val="28"/>
          <w:cs/>
        </w:rPr>
        <w:t>ๆ</w:t>
      </w:r>
      <w:r w:rsidRPr="00CD581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CD5816">
        <w:rPr>
          <w:rFonts w:ascii="Angsana New" w:hAnsi="Angsana New" w:hint="cs"/>
          <w:spacing w:val="-4"/>
          <w:sz w:val="28"/>
          <w:szCs w:val="28"/>
          <w:cs/>
        </w:rPr>
        <w:t>เพื่อไม่ให้ข้อมูลที่นำเสนอซ้ำซ้อนกับข้อมูลที่ได้รายงานไปแล้ว</w:t>
      </w:r>
      <w:r w:rsidRPr="00CD581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CD5816">
        <w:rPr>
          <w:rFonts w:ascii="Angsana New" w:hAnsi="Angsana New" w:hint="cs"/>
          <w:spacing w:val="-4"/>
          <w:sz w:val="28"/>
          <w:szCs w:val="28"/>
          <w:cs/>
        </w:rPr>
        <w:t>ผู้ใช้งบการเงินควรใช้ข้อมูลทางการเงินระหว่างกาลนี้ควบคู่ไปกับงบการเงินสำหรับปีสิ้นสุดวันที่</w:t>
      </w:r>
      <w:r w:rsidRPr="00CD581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A14A57" w:rsidRPr="00A14A57">
        <w:rPr>
          <w:rFonts w:ascii="Angsana New" w:hAnsi="Angsana New"/>
          <w:spacing w:val="-4"/>
          <w:sz w:val="28"/>
          <w:szCs w:val="28"/>
        </w:rPr>
        <w:t>31</w:t>
      </w:r>
      <w:r w:rsidRPr="00CD581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CD5816">
        <w:rPr>
          <w:rFonts w:ascii="Angsana New" w:hAnsi="Angsana New" w:hint="cs"/>
          <w:spacing w:val="-4"/>
          <w:sz w:val="28"/>
          <w:szCs w:val="28"/>
          <w:cs/>
        </w:rPr>
        <w:t>ธันวาคม</w:t>
      </w:r>
      <w:r w:rsidRPr="00CD581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A14A57" w:rsidRPr="00A14A57">
        <w:rPr>
          <w:rFonts w:ascii="Angsana New" w:hAnsi="Angsana New"/>
          <w:spacing w:val="-4"/>
          <w:sz w:val="28"/>
          <w:szCs w:val="28"/>
        </w:rPr>
        <w:t>2564</w:t>
      </w:r>
    </w:p>
    <w:p w14:paraId="0807276E" w14:textId="5A61975E" w:rsidR="00EF5F6B" w:rsidRDefault="00CD5816" w:rsidP="00CD5816">
      <w:pPr>
        <w:tabs>
          <w:tab w:val="clear" w:pos="454"/>
          <w:tab w:val="clear" w:pos="680"/>
          <w:tab w:val="clear" w:pos="907"/>
        </w:tabs>
        <w:spacing w:before="120" w:after="120" w:line="240" w:lineRule="auto"/>
        <w:ind w:left="426" w:right="-45"/>
        <w:jc w:val="thaiDistribute"/>
        <w:rPr>
          <w:rFonts w:ascii="Angsana New" w:hAnsi="Angsana New"/>
          <w:spacing w:val="4"/>
          <w:sz w:val="28"/>
          <w:szCs w:val="28"/>
        </w:rPr>
      </w:pPr>
      <w:r w:rsidRPr="00CD5816">
        <w:rPr>
          <w:rFonts w:ascii="Angsana New" w:hAnsi="Angsana New" w:hint="cs"/>
          <w:spacing w:val="-4"/>
          <w:sz w:val="28"/>
          <w:szCs w:val="28"/>
          <w:cs/>
        </w:rPr>
        <w:t>ข้อมูลทางการเงินระหว่างกาลฉบับนี้จัดทำขึ้นเป็นภาษาไทย</w:t>
      </w:r>
      <w:r w:rsidRPr="00CD581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CD5816">
        <w:rPr>
          <w:rFonts w:ascii="Angsana New" w:hAnsi="Angsana New" w:hint="cs"/>
          <w:spacing w:val="-4"/>
          <w:sz w:val="28"/>
          <w:szCs w:val="28"/>
          <w:cs/>
        </w:rPr>
        <w:t>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2D5E5A93" w14:textId="77777777" w:rsidR="00F76D59" w:rsidRPr="00C63028" w:rsidRDefault="00F76D59" w:rsidP="008C3689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 w:hanging="425"/>
        <w:contextualSpacing w:val="0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C63028">
        <w:rPr>
          <w:rFonts w:ascii="Angsana New" w:hAnsi="Angsana New" w:hint="cs"/>
          <w:b/>
          <w:bCs/>
          <w:spacing w:val="-4"/>
          <w:sz w:val="28"/>
          <w:szCs w:val="28"/>
          <w:cs/>
        </w:rPr>
        <w:t>นโยบายการบัญชี</w:t>
      </w:r>
      <w:r>
        <w:rPr>
          <w:rFonts w:ascii="Angsana New" w:hAnsi="Angsana New" w:hint="cs"/>
          <w:b/>
          <w:bCs/>
          <w:spacing w:val="-4"/>
          <w:sz w:val="28"/>
          <w:szCs w:val="28"/>
          <w:cs/>
        </w:rPr>
        <w:t>ที่สำคัญ</w:t>
      </w:r>
    </w:p>
    <w:p w14:paraId="17C59617" w14:textId="4A7FED94" w:rsidR="00F76D59" w:rsidRPr="00C63028" w:rsidRDefault="00F76D59" w:rsidP="00EC73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after="120" w:line="240" w:lineRule="auto"/>
        <w:ind w:left="851"/>
        <w:jc w:val="thaiDistribute"/>
        <w:rPr>
          <w:rFonts w:ascii="Angsana New" w:eastAsia="Times New Roman" w:hAnsi="Angsana New"/>
          <w:sz w:val="28"/>
          <w:szCs w:val="28"/>
        </w:rPr>
      </w:pPr>
      <w:r w:rsidRPr="005C702B">
        <w:rPr>
          <w:rFonts w:ascii="Angsana New" w:eastAsia="Times New Roman" w:hAnsi="Angsana New" w:hint="cs"/>
          <w:sz w:val="28"/>
          <w:szCs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</w:t>
      </w:r>
      <w:proofErr w:type="spellStart"/>
      <w:r w:rsidRPr="005C702B">
        <w:rPr>
          <w:rFonts w:ascii="Angsana New" w:eastAsia="Times New Roman" w:hAnsi="Angsana New" w:hint="cs"/>
          <w:sz w:val="28"/>
          <w:szCs w:val="28"/>
          <w:cs/>
        </w:rPr>
        <w:t>เช่นเดียวกับที่</w:t>
      </w:r>
      <w:proofErr w:type="spellEnd"/>
      <w:r w:rsidRPr="005C702B">
        <w:rPr>
          <w:rFonts w:ascii="Angsana New" w:eastAsia="Times New Roman" w:hAnsi="Angsana New" w:hint="cs"/>
          <w:sz w:val="28"/>
          <w:szCs w:val="28"/>
          <w:cs/>
        </w:rPr>
        <w:t>ใช้ในงบการเงินสำหรับ</w:t>
      </w:r>
      <w:r w:rsidR="00EC73EE">
        <w:rPr>
          <w:rFonts w:ascii="Angsana New" w:eastAsia="Times New Roman" w:hAnsi="Angsana New"/>
          <w:sz w:val="28"/>
          <w:szCs w:val="28"/>
        </w:rPr>
        <w:t xml:space="preserve"> </w:t>
      </w:r>
      <w:r w:rsidRPr="005C702B">
        <w:rPr>
          <w:rFonts w:ascii="Angsana New" w:eastAsia="Times New Roman" w:hAnsi="Angsana New" w:hint="cs"/>
          <w:sz w:val="28"/>
          <w:szCs w:val="28"/>
          <w:cs/>
        </w:rPr>
        <w:t>ปีสิ้นสุดวันที่</w:t>
      </w:r>
      <w:r w:rsidRPr="005C702B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A14A57" w:rsidRPr="00A14A57">
        <w:rPr>
          <w:rFonts w:ascii="Angsana New" w:eastAsia="Times New Roman" w:hAnsi="Angsana New"/>
          <w:sz w:val="28"/>
          <w:szCs w:val="28"/>
        </w:rPr>
        <w:t>31</w:t>
      </w:r>
      <w:r w:rsidRPr="005C702B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5C702B">
        <w:rPr>
          <w:rFonts w:ascii="Angsana New" w:eastAsia="Times New Roman" w:hAnsi="Angsana New" w:hint="cs"/>
          <w:sz w:val="28"/>
          <w:szCs w:val="28"/>
          <w:cs/>
        </w:rPr>
        <w:t>ธันวาคม</w:t>
      </w:r>
      <w:r w:rsidRPr="005C702B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A14A57" w:rsidRPr="00A14A57">
        <w:rPr>
          <w:rFonts w:ascii="Angsana New" w:eastAsia="Times New Roman" w:hAnsi="Angsana New"/>
          <w:sz w:val="28"/>
          <w:szCs w:val="28"/>
        </w:rPr>
        <w:t>2564</w:t>
      </w:r>
    </w:p>
    <w:p w14:paraId="46F32470" w14:textId="77777777" w:rsidR="00F76D59" w:rsidRPr="00196240" w:rsidRDefault="00F76D59" w:rsidP="008C3689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 w:hanging="425"/>
        <w:contextualSpacing w:val="0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196240">
        <w:rPr>
          <w:rFonts w:ascii="Angsana New" w:hAnsi="Angsana New" w:hint="cs"/>
          <w:b/>
          <w:bCs/>
          <w:spacing w:val="-4"/>
          <w:sz w:val="28"/>
          <w:szCs w:val="28"/>
          <w:cs/>
        </w:rPr>
        <w:t>มาตรฐานการรายงานทางการเงินใหม่</w:t>
      </w:r>
    </w:p>
    <w:p w14:paraId="78C9C2F6" w14:textId="7701E7F8" w:rsidR="00F76D59" w:rsidRPr="00AE19AD" w:rsidRDefault="00F76D59" w:rsidP="00F76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after="120" w:line="240" w:lineRule="auto"/>
        <w:ind w:left="851"/>
        <w:jc w:val="thaiDistribute"/>
        <w:rPr>
          <w:rFonts w:ascii="Angsana New" w:eastAsia="Times New Roman" w:hAnsi="Angsana New"/>
          <w:sz w:val="28"/>
          <w:szCs w:val="28"/>
          <w:cs/>
        </w:rPr>
      </w:pPr>
      <w:r w:rsidRPr="00196240">
        <w:rPr>
          <w:rFonts w:ascii="Angsana New" w:eastAsia="Times New Roman" w:hAnsi="Angsana New" w:hint="cs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A14A57" w:rsidRPr="00A14A57">
        <w:rPr>
          <w:rFonts w:ascii="Angsana New" w:eastAsia="Times New Roman" w:hAnsi="Angsana New"/>
          <w:sz w:val="28"/>
          <w:szCs w:val="28"/>
        </w:rPr>
        <w:t>1</w:t>
      </w:r>
      <w:r w:rsidRPr="00196240">
        <w:rPr>
          <w:rFonts w:ascii="Angsana New" w:eastAsia="Times New Roman" w:hAnsi="Angsana New"/>
          <w:sz w:val="28"/>
          <w:szCs w:val="28"/>
        </w:rPr>
        <w:t xml:space="preserve"> </w:t>
      </w:r>
      <w:r w:rsidRPr="00196240">
        <w:rPr>
          <w:rFonts w:ascii="Angsana New" w:eastAsia="Times New Roman" w:hAnsi="Angsana New" w:hint="cs"/>
          <w:sz w:val="28"/>
          <w:szCs w:val="28"/>
          <w:cs/>
        </w:rPr>
        <w:t xml:space="preserve">มกราคม </w:t>
      </w:r>
      <w:r w:rsidR="00A14A57" w:rsidRPr="00A14A57">
        <w:rPr>
          <w:rFonts w:ascii="Angsana New" w:eastAsia="Times New Roman" w:hAnsi="Angsana New"/>
          <w:sz w:val="28"/>
          <w:szCs w:val="28"/>
        </w:rPr>
        <w:t>2565</w:t>
      </w:r>
      <w:r w:rsidRPr="00196240">
        <w:rPr>
          <w:rFonts w:ascii="Angsana New" w:eastAsia="Times New Roman" w:hAnsi="Angsana New"/>
          <w:sz w:val="28"/>
          <w:szCs w:val="28"/>
        </w:rPr>
        <w:t xml:space="preserve"> </w:t>
      </w:r>
      <w:r w:rsidRPr="00196240">
        <w:rPr>
          <w:rFonts w:ascii="Angsana New" w:eastAsia="Times New Roman" w:hAnsi="Angsana New" w:hint="cs"/>
          <w:sz w:val="28"/>
          <w:szCs w:val="28"/>
          <w:cs/>
        </w:rPr>
        <w:t xml:space="preserve">และวันที่ </w:t>
      </w:r>
      <w:r w:rsidR="00A14A57" w:rsidRPr="00A14A57">
        <w:rPr>
          <w:rFonts w:ascii="Angsana New" w:eastAsia="Times New Roman" w:hAnsi="Angsana New"/>
          <w:sz w:val="28"/>
          <w:szCs w:val="28"/>
        </w:rPr>
        <w:t>1</w:t>
      </w:r>
      <w:r w:rsidRPr="00196240">
        <w:rPr>
          <w:rFonts w:ascii="Angsana New" w:eastAsia="Times New Roman" w:hAnsi="Angsana New"/>
          <w:sz w:val="28"/>
          <w:szCs w:val="28"/>
        </w:rPr>
        <w:t xml:space="preserve"> </w:t>
      </w:r>
      <w:r w:rsidRPr="00196240">
        <w:rPr>
          <w:rFonts w:ascii="Angsana New" w:eastAsia="Times New Roman" w:hAnsi="Angsana New" w:hint="cs"/>
          <w:sz w:val="28"/>
          <w:szCs w:val="28"/>
          <w:cs/>
        </w:rPr>
        <w:t xml:space="preserve">มกราคม </w:t>
      </w:r>
      <w:r w:rsidR="00A14A57" w:rsidRPr="00A14A57">
        <w:rPr>
          <w:rFonts w:ascii="Angsana New" w:eastAsia="Times New Roman" w:hAnsi="Angsana New"/>
          <w:sz w:val="28"/>
          <w:szCs w:val="28"/>
        </w:rPr>
        <w:t>2566</w:t>
      </w:r>
      <w:r w:rsidRPr="00196240">
        <w:rPr>
          <w:rFonts w:ascii="Angsana New" w:eastAsia="Times New Roman" w:hAnsi="Angsana New"/>
          <w:sz w:val="28"/>
          <w:szCs w:val="28"/>
        </w:rPr>
        <w:t xml:space="preserve"> </w:t>
      </w:r>
      <w:r w:rsidRPr="00196240">
        <w:rPr>
          <w:rFonts w:ascii="Angsana New" w:eastAsia="Times New Roman" w:hAnsi="Angsana New" w:hint="cs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04FBD7DE" w14:textId="426D64F0" w:rsidR="006E7D43" w:rsidRPr="00C63028" w:rsidRDefault="005C702B" w:rsidP="008C3689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 w:hanging="425"/>
        <w:contextualSpacing w:val="0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974AF8">
        <w:rPr>
          <w:rFonts w:ascii="Angsana New" w:hAnsi="Angsana New"/>
          <w:b/>
          <w:bCs/>
          <w:sz w:val="28"/>
          <w:szCs w:val="28"/>
          <w:cs/>
        </w:rPr>
        <w:t>การประมาณการ</w:t>
      </w:r>
    </w:p>
    <w:p w14:paraId="1F2BDAA8" w14:textId="7152A5DF" w:rsidR="005C702B" w:rsidRPr="005C702B" w:rsidRDefault="005C702B" w:rsidP="00275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51"/>
        <w:jc w:val="thaiDistribute"/>
        <w:rPr>
          <w:rFonts w:ascii="Angsana New" w:hAnsi="Angsana New"/>
          <w:sz w:val="28"/>
          <w:szCs w:val="28"/>
        </w:rPr>
      </w:pPr>
      <w:r w:rsidRPr="005C702B">
        <w:rPr>
          <w:rFonts w:ascii="Angsana New" w:hAnsi="Angsana New" w:hint="cs"/>
          <w:sz w:val="28"/>
          <w:szCs w:val="28"/>
          <w:cs/>
        </w:rPr>
        <w:t>ในการจัดทำข้อมูลทางการเงินระหว่างกาล</w:t>
      </w:r>
      <w:r w:rsidRPr="005C702B">
        <w:rPr>
          <w:rFonts w:ascii="Angsana New" w:hAnsi="Angsana New"/>
          <w:sz w:val="28"/>
          <w:szCs w:val="28"/>
          <w:cs/>
        </w:rPr>
        <w:t xml:space="preserve"> </w:t>
      </w:r>
      <w:r w:rsidRPr="005C702B">
        <w:rPr>
          <w:rFonts w:ascii="Angsana New" w:hAnsi="Angsana New" w:hint="cs"/>
          <w:sz w:val="28"/>
          <w:szCs w:val="28"/>
          <w:cs/>
        </w:rPr>
        <w:t>ฝ่ายบริหารใช้</w:t>
      </w:r>
      <w:proofErr w:type="spellStart"/>
      <w:r w:rsidRPr="005C702B">
        <w:rPr>
          <w:rFonts w:ascii="Angsana New" w:hAnsi="Angsana New" w:hint="cs"/>
          <w:sz w:val="28"/>
          <w:szCs w:val="28"/>
          <w:cs/>
        </w:rPr>
        <w:t>ดุลย</w:t>
      </w:r>
      <w:proofErr w:type="spellEnd"/>
      <w:r w:rsidRPr="005C702B">
        <w:rPr>
          <w:rFonts w:ascii="Angsana New" w:hAnsi="Angsana New" w:hint="cs"/>
          <w:sz w:val="28"/>
          <w:szCs w:val="28"/>
          <w:cs/>
        </w:rPr>
        <w:t>พินิจ</w:t>
      </w:r>
      <w:r w:rsidRPr="005C702B">
        <w:rPr>
          <w:rFonts w:ascii="Angsana New" w:hAnsi="Angsana New"/>
          <w:sz w:val="28"/>
          <w:szCs w:val="28"/>
          <w:cs/>
        </w:rPr>
        <w:t xml:space="preserve"> </w:t>
      </w:r>
      <w:r w:rsidRPr="005C702B">
        <w:rPr>
          <w:rFonts w:ascii="Angsana New" w:hAnsi="Angsana New" w:hint="cs"/>
          <w:sz w:val="28"/>
          <w:szCs w:val="28"/>
          <w:cs/>
        </w:rPr>
        <w:t>การประมาณการ</w:t>
      </w:r>
      <w:r w:rsidRPr="005C702B">
        <w:rPr>
          <w:rFonts w:ascii="Angsana New" w:hAnsi="Angsana New"/>
          <w:sz w:val="28"/>
          <w:szCs w:val="28"/>
          <w:cs/>
        </w:rPr>
        <w:t xml:space="preserve"> </w:t>
      </w:r>
      <w:r w:rsidRPr="005C702B">
        <w:rPr>
          <w:rFonts w:ascii="Angsana New" w:hAnsi="Angsana New" w:hint="cs"/>
          <w:sz w:val="28"/>
          <w:szCs w:val="28"/>
          <w:cs/>
        </w:rPr>
        <w:t>และข้อสมมติฐานเกี่ยวกับการรับรู้</w:t>
      </w:r>
      <w:r w:rsidRPr="005C702B">
        <w:rPr>
          <w:rFonts w:ascii="Angsana New" w:hAnsi="Angsana New"/>
          <w:sz w:val="28"/>
          <w:szCs w:val="28"/>
          <w:cs/>
        </w:rPr>
        <w:t xml:space="preserve"> </w:t>
      </w:r>
      <w:r w:rsidRPr="005C702B">
        <w:rPr>
          <w:rFonts w:ascii="Angsana New" w:hAnsi="Angsana New" w:hint="cs"/>
          <w:sz w:val="28"/>
          <w:szCs w:val="28"/>
          <w:cs/>
        </w:rPr>
        <w:t>และการวัดมูลค่าของสินทรัพย์</w:t>
      </w:r>
      <w:r w:rsidRPr="005C702B">
        <w:rPr>
          <w:rFonts w:ascii="Angsana New" w:hAnsi="Angsana New"/>
          <w:sz w:val="28"/>
          <w:szCs w:val="28"/>
          <w:cs/>
        </w:rPr>
        <w:t xml:space="preserve"> </w:t>
      </w:r>
      <w:r w:rsidRPr="005C702B">
        <w:rPr>
          <w:rFonts w:ascii="Angsana New" w:hAnsi="Angsana New" w:hint="cs"/>
          <w:sz w:val="28"/>
          <w:szCs w:val="28"/>
          <w:cs/>
        </w:rPr>
        <w:t>หนี้สิน</w:t>
      </w:r>
      <w:r w:rsidRPr="005C702B">
        <w:rPr>
          <w:rFonts w:ascii="Angsana New" w:hAnsi="Angsana New"/>
          <w:sz w:val="28"/>
          <w:szCs w:val="28"/>
          <w:cs/>
        </w:rPr>
        <w:t xml:space="preserve"> </w:t>
      </w:r>
      <w:r w:rsidRPr="005C702B">
        <w:rPr>
          <w:rFonts w:ascii="Angsana New" w:hAnsi="Angsana New" w:hint="cs"/>
          <w:sz w:val="28"/>
          <w:szCs w:val="28"/>
          <w:cs/>
        </w:rPr>
        <w:t>รายได้</w:t>
      </w:r>
      <w:r w:rsidRPr="005C702B">
        <w:rPr>
          <w:rFonts w:ascii="Angsana New" w:hAnsi="Angsana New"/>
          <w:sz w:val="28"/>
          <w:szCs w:val="28"/>
          <w:cs/>
        </w:rPr>
        <w:t xml:space="preserve"> </w:t>
      </w:r>
      <w:r w:rsidRPr="005C702B">
        <w:rPr>
          <w:rFonts w:ascii="Angsana New" w:hAnsi="Angsana New" w:hint="cs"/>
          <w:sz w:val="28"/>
          <w:szCs w:val="28"/>
          <w:cs/>
        </w:rPr>
        <w:t>และค่าใช้จ่าย</w:t>
      </w:r>
      <w:r w:rsidRPr="005C702B">
        <w:rPr>
          <w:rFonts w:ascii="Angsana New" w:hAnsi="Angsana New"/>
          <w:sz w:val="28"/>
          <w:szCs w:val="28"/>
          <w:cs/>
        </w:rPr>
        <w:t xml:space="preserve"> </w:t>
      </w:r>
      <w:r w:rsidRPr="005C702B">
        <w:rPr>
          <w:rFonts w:ascii="Angsana New" w:hAnsi="Angsana New" w:hint="cs"/>
          <w:sz w:val="28"/>
          <w:szCs w:val="28"/>
          <w:cs/>
        </w:rPr>
        <w:t>ผลที่เกิดขึ้นจริงอาจจะแตกต่างจากการใช้</w:t>
      </w:r>
      <w:proofErr w:type="spellStart"/>
      <w:r w:rsidRPr="005C702B">
        <w:rPr>
          <w:rFonts w:ascii="Angsana New" w:hAnsi="Angsana New" w:hint="cs"/>
          <w:sz w:val="28"/>
          <w:szCs w:val="28"/>
          <w:cs/>
        </w:rPr>
        <w:t>ดุลย</w:t>
      </w:r>
      <w:proofErr w:type="spellEnd"/>
      <w:r w:rsidRPr="005C702B">
        <w:rPr>
          <w:rFonts w:ascii="Angsana New" w:hAnsi="Angsana New" w:hint="cs"/>
          <w:sz w:val="28"/>
          <w:szCs w:val="28"/>
          <w:cs/>
        </w:rPr>
        <w:t>พินิจการประมาณการ</w:t>
      </w:r>
      <w:r w:rsidRPr="005C702B">
        <w:rPr>
          <w:rFonts w:ascii="Angsana New" w:hAnsi="Angsana New"/>
          <w:sz w:val="28"/>
          <w:szCs w:val="28"/>
          <w:cs/>
        </w:rPr>
        <w:t xml:space="preserve"> </w:t>
      </w:r>
      <w:r w:rsidRPr="005C702B">
        <w:rPr>
          <w:rFonts w:ascii="Angsana New" w:hAnsi="Angsana New" w:hint="cs"/>
          <w:sz w:val="28"/>
          <w:szCs w:val="28"/>
          <w:cs/>
        </w:rPr>
        <w:t>และข้อสมมติฐานที่จัดทำโดยฝ่ายบริหาร</w:t>
      </w:r>
      <w:r w:rsidRPr="005C702B">
        <w:rPr>
          <w:rFonts w:ascii="Angsana New" w:hAnsi="Angsana New"/>
          <w:sz w:val="28"/>
          <w:szCs w:val="28"/>
          <w:cs/>
        </w:rPr>
        <w:t xml:space="preserve"> </w:t>
      </w:r>
    </w:p>
    <w:p w14:paraId="211594E5" w14:textId="1D3B3184" w:rsidR="005A5F33" w:rsidRDefault="005C702B" w:rsidP="00275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51"/>
        <w:jc w:val="thaiDistribute"/>
        <w:rPr>
          <w:rFonts w:ascii="Angsana New" w:hAnsi="Angsana New"/>
          <w:sz w:val="28"/>
          <w:szCs w:val="28"/>
        </w:rPr>
      </w:pPr>
      <w:r w:rsidRPr="005C702B">
        <w:rPr>
          <w:rFonts w:ascii="Angsana New" w:hAnsi="Angsana New" w:hint="cs"/>
          <w:sz w:val="28"/>
          <w:szCs w:val="28"/>
          <w:cs/>
        </w:rPr>
        <w:t>การใช้</w:t>
      </w:r>
      <w:proofErr w:type="spellStart"/>
      <w:r w:rsidRPr="005C702B">
        <w:rPr>
          <w:rFonts w:ascii="Angsana New" w:hAnsi="Angsana New" w:hint="cs"/>
          <w:sz w:val="28"/>
          <w:szCs w:val="28"/>
          <w:cs/>
        </w:rPr>
        <w:t>ดุลย</w:t>
      </w:r>
      <w:proofErr w:type="spellEnd"/>
      <w:r w:rsidRPr="005C702B">
        <w:rPr>
          <w:rFonts w:ascii="Angsana New" w:hAnsi="Angsana New" w:hint="cs"/>
          <w:sz w:val="28"/>
          <w:szCs w:val="28"/>
          <w:cs/>
        </w:rPr>
        <w:t>พินิจ</w:t>
      </w:r>
      <w:r w:rsidRPr="005C702B">
        <w:rPr>
          <w:rFonts w:ascii="Angsana New" w:hAnsi="Angsana New"/>
          <w:sz w:val="28"/>
          <w:szCs w:val="28"/>
          <w:cs/>
        </w:rPr>
        <w:t xml:space="preserve"> </w:t>
      </w:r>
      <w:r w:rsidRPr="005C702B">
        <w:rPr>
          <w:rFonts w:ascii="Angsana New" w:hAnsi="Angsana New" w:hint="cs"/>
          <w:sz w:val="28"/>
          <w:szCs w:val="28"/>
          <w:cs/>
        </w:rPr>
        <w:t>การประมาณการ</w:t>
      </w:r>
      <w:r w:rsidRPr="005C702B">
        <w:rPr>
          <w:rFonts w:ascii="Angsana New" w:hAnsi="Angsana New"/>
          <w:sz w:val="28"/>
          <w:szCs w:val="28"/>
          <w:cs/>
        </w:rPr>
        <w:t xml:space="preserve"> </w:t>
      </w:r>
      <w:r w:rsidRPr="005C702B">
        <w:rPr>
          <w:rFonts w:ascii="Angsana New" w:hAnsi="Angsana New" w:hint="cs"/>
          <w:sz w:val="28"/>
          <w:szCs w:val="28"/>
          <w:cs/>
        </w:rPr>
        <w:t>และข้อสมมติฐาน</w:t>
      </w:r>
      <w:r w:rsidRPr="005C702B">
        <w:rPr>
          <w:rFonts w:ascii="Angsana New" w:hAnsi="Angsana New"/>
          <w:sz w:val="28"/>
          <w:szCs w:val="28"/>
          <w:cs/>
        </w:rPr>
        <w:t xml:space="preserve"> </w:t>
      </w:r>
      <w:r w:rsidRPr="005C702B">
        <w:rPr>
          <w:rFonts w:ascii="Angsana New" w:hAnsi="Angsana New" w:hint="cs"/>
          <w:sz w:val="28"/>
          <w:szCs w:val="28"/>
          <w:cs/>
        </w:rPr>
        <w:t>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</w:t>
      </w:r>
      <w:r w:rsidRPr="005C702B">
        <w:rPr>
          <w:rFonts w:ascii="Angsana New" w:hAnsi="Angsana New"/>
          <w:sz w:val="28"/>
          <w:szCs w:val="28"/>
          <w:cs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31</w:t>
      </w:r>
      <w:r w:rsidRPr="005C702B">
        <w:rPr>
          <w:rFonts w:ascii="Angsana New" w:hAnsi="Angsana New"/>
          <w:sz w:val="28"/>
          <w:szCs w:val="28"/>
          <w:cs/>
        </w:rPr>
        <w:t xml:space="preserve"> </w:t>
      </w:r>
      <w:r w:rsidRPr="005C702B">
        <w:rPr>
          <w:rFonts w:ascii="Angsana New" w:hAnsi="Angsana New" w:hint="cs"/>
          <w:sz w:val="28"/>
          <w:szCs w:val="28"/>
          <w:cs/>
        </w:rPr>
        <w:t>ธันวาคม</w:t>
      </w:r>
      <w:r w:rsidRPr="005C702B">
        <w:rPr>
          <w:rFonts w:ascii="Angsana New" w:hAnsi="Angsana New"/>
          <w:sz w:val="28"/>
          <w:szCs w:val="28"/>
          <w:cs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2564</w:t>
      </w:r>
    </w:p>
    <w:p w14:paraId="3D1CE546" w14:textId="189474B7" w:rsidR="001D339A" w:rsidRDefault="001D339A" w:rsidP="00CD5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10"/>
        <w:jc w:val="thaiDistribute"/>
        <w:rPr>
          <w:rFonts w:ascii="Angsana New" w:hAnsi="Angsana New"/>
          <w:sz w:val="28"/>
          <w:szCs w:val="28"/>
        </w:rPr>
      </w:pPr>
    </w:p>
    <w:p w14:paraId="124E527F" w14:textId="61BF8696" w:rsidR="001D339A" w:rsidRDefault="001D339A" w:rsidP="00CD5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10"/>
        <w:jc w:val="thaiDistribute"/>
        <w:rPr>
          <w:rFonts w:ascii="Angsana New" w:hAnsi="Angsana New"/>
          <w:sz w:val="28"/>
          <w:szCs w:val="28"/>
        </w:rPr>
      </w:pPr>
    </w:p>
    <w:p w14:paraId="0B9B0807" w14:textId="558FBEB9" w:rsidR="001D339A" w:rsidRDefault="001D339A" w:rsidP="00CD5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10"/>
        <w:jc w:val="thaiDistribute"/>
        <w:rPr>
          <w:rFonts w:ascii="Angsana New" w:hAnsi="Angsana New"/>
          <w:sz w:val="28"/>
          <w:szCs w:val="28"/>
        </w:rPr>
      </w:pPr>
    </w:p>
    <w:p w14:paraId="0694924E" w14:textId="0CBD7EAD" w:rsidR="001D339A" w:rsidRDefault="001D339A" w:rsidP="00CD5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10"/>
        <w:jc w:val="thaiDistribute"/>
        <w:rPr>
          <w:rFonts w:ascii="Angsana New" w:hAnsi="Angsana New"/>
          <w:sz w:val="28"/>
          <w:szCs w:val="28"/>
        </w:rPr>
      </w:pPr>
    </w:p>
    <w:p w14:paraId="5CB15922" w14:textId="1AB56697" w:rsidR="001D339A" w:rsidRDefault="001D339A" w:rsidP="00CD5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10"/>
        <w:jc w:val="thaiDistribute"/>
        <w:rPr>
          <w:rFonts w:ascii="Angsana New" w:hAnsi="Angsana New"/>
          <w:sz w:val="28"/>
          <w:szCs w:val="28"/>
        </w:rPr>
      </w:pPr>
    </w:p>
    <w:p w14:paraId="3C2D5E49" w14:textId="3386EF89" w:rsidR="001D339A" w:rsidRDefault="001D339A" w:rsidP="00CD5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10"/>
        <w:jc w:val="thaiDistribute"/>
        <w:rPr>
          <w:rFonts w:ascii="Angsana New" w:hAnsi="Angsana New"/>
          <w:sz w:val="28"/>
          <w:szCs w:val="28"/>
        </w:rPr>
      </w:pPr>
    </w:p>
    <w:p w14:paraId="5AA02C84" w14:textId="4DD8A44F" w:rsidR="001D339A" w:rsidRDefault="001D339A" w:rsidP="00CD5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10"/>
        <w:jc w:val="thaiDistribute"/>
        <w:rPr>
          <w:rFonts w:ascii="Angsana New" w:hAnsi="Angsana New"/>
          <w:sz w:val="28"/>
          <w:szCs w:val="28"/>
        </w:rPr>
      </w:pPr>
    </w:p>
    <w:p w14:paraId="101F4C60" w14:textId="6E1F09B5" w:rsidR="003F2A68" w:rsidRPr="00C63028" w:rsidRDefault="003F2A68" w:rsidP="008C3689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 w:hanging="425"/>
        <w:contextualSpacing w:val="0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C63028">
        <w:rPr>
          <w:rFonts w:ascii="Angsana New" w:hAnsi="Angsana New"/>
          <w:b/>
          <w:bCs/>
          <w:spacing w:val="-4"/>
          <w:sz w:val="28"/>
          <w:szCs w:val="28"/>
          <w:cs/>
        </w:rPr>
        <w:lastRenderedPageBreak/>
        <w:t>การ</w:t>
      </w:r>
      <w:r w:rsidRPr="00C63028">
        <w:rPr>
          <w:rFonts w:ascii="Angsana New" w:hAnsi="Angsana New" w:hint="cs"/>
          <w:b/>
          <w:bCs/>
          <w:spacing w:val="-4"/>
          <w:sz w:val="28"/>
          <w:szCs w:val="28"/>
          <w:cs/>
        </w:rPr>
        <w:t>ใช้เกณฑ์ในการดำเนินงานต่อเนื่อง</w:t>
      </w:r>
    </w:p>
    <w:p w14:paraId="530F882E" w14:textId="75E3944C" w:rsidR="0097294F" w:rsidRPr="00C63028" w:rsidRDefault="0097294F" w:rsidP="00275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C63028">
        <w:rPr>
          <w:rFonts w:ascii="Angsana New" w:hAnsi="Angsana New"/>
          <w:sz w:val="28"/>
          <w:szCs w:val="28"/>
          <w:cs/>
        </w:rPr>
        <w:t>สำหรับ</w:t>
      </w:r>
      <w:r w:rsidRPr="00C63028">
        <w:rPr>
          <w:rFonts w:ascii="Angsana New" w:hAnsi="Angsana New" w:hint="cs"/>
          <w:sz w:val="28"/>
          <w:szCs w:val="28"/>
          <w:cs/>
        </w:rPr>
        <w:t>งวด</w:t>
      </w:r>
      <w:r w:rsidR="003F7390">
        <w:rPr>
          <w:rFonts w:ascii="Angsana New" w:hAnsi="Angsana New" w:hint="cs"/>
          <w:sz w:val="28"/>
          <w:szCs w:val="28"/>
          <w:cs/>
        </w:rPr>
        <w:t>หก</w:t>
      </w:r>
      <w:r w:rsidRPr="00C63028">
        <w:rPr>
          <w:rFonts w:ascii="Angsana New" w:hAnsi="Angsana New" w:hint="cs"/>
          <w:sz w:val="28"/>
          <w:szCs w:val="28"/>
          <w:cs/>
        </w:rPr>
        <w:t>เดือน</w:t>
      </w:r>
      <w:r w:rsidRPr="00C63028">
        <w:rPr>
          <w:rFonts w:ascii="Angsana New" w:hAnsi="Angsana New"/>
          <w:sz w:val="28"/>
          <w:szCs w:val="28"/>
          <w:cs/>
        </w:rPr>
        <w:t>สิ้นสุดวันที่</w:t>
      </w:r>
      <w:r w:rsidRPr="00C63028">
        <w:rPr>
          <w:rFonts w:ascii="Angsana New" w:hAnsi="Angsana New"/>
          <w:sz w:val="28"/>
          <w:szCs w:val="28"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30</w:t>
      </w:r>
      <w:r w:rsidRPr="00C63028">
        <w:rPr>
          <w:rFonts w:ascii="Angsana New" w:hAnsi="Angsana New" w:hint="cs"/>
          <w:sz w:val="28"/>
          <w:szCs w:val="28"/>
          <w:cs/>
        </w:rPr>
        <w:t xml:space="preserve"> ม</w:t>
      </w:r>
      <w:r w:rsidR="003F7390">
        <w:rPr>
          <w:rFonts w:ascii="Angsana New" w:hAnsi="Angsana New" w:hint="cs"/>
          <w:sz w:val="28"/>
          <w:szCs w:val="28"/>
          <w:cs/>
        </w:rPr>
        <w:t>ิถุนายน</w:t>
      </w:r>
      <w:r w:rsidRPr="00C63028">
        <w:rPr>
          <w:rFonts w:ascii="Angsana New" w:hAnsi="Angsana New"/>
          <w:sz w:val="28"/>
          <w:szCs w:val="28"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2565</w:t>
      </w:r>
      <w:r w:rsidRPr="00C63028">
        <w:rPr>
          <w:rFonts w:ascii="Angsana New" w:hAnsi="Angsana New"/>
          <w:sz w:val="28"/>
          <w:szCs w:val="28"/>
          <w:cs/>
        </w:rPr>
        <w:t xml:space="preserve"> </w:t>
      </w:r>
      <w:r w:rsidRPr="00C63028">
        <w:rPr>
          <w:rFonts w:ascii="Angsana New" w:hAnsi="Angsana New" w:hint="cs"/>
          <w:sz w:val="28"/>
          <w:szCs w:val="28"/>
          <w:cs/>
        </w:rPr>
        <w:t>กลุ่ม</w:t>
      </w:r>
      <w:r w:rsidRPr="009238D5">
        <w:rPr>
          <w:rFonts w:ascii="Angsana New" w:hAnsi="Angsana New" w:hint="cs"/>
          <w:sz w:val="28"/>
          <w:szCs w:val="28"/>
          <w:cs/>
        </w:rPr>
        <w:t>บริษัท</w:t>
      </w:r>
      <w:r w:rsidR="00F95874">
        <w:rPr>
          <w:rFonts w:ascii="Angsana New" w:hAnsi="Angsana New" w:hint="cs"/>
          <w:sz w:val="28"/>
          <w:szCs w:val="28"/>
          <w:cs/>
        </w:rPr>
        <w:t>และบริษัท</w:t>
      </w:r>
      <w:r w:rsidR="00424B13" w:rsidRPr="009238D5">
        <w:rPr>
          <w:rFonts w:ascii="Angsana New" w:hAnsi="Angsana New"/>
          <w:sz w:val="28"/>
          <w:szCs w:val="28"/>
          <w:cs/>
        </w:rPr>
        <w:t>มี</w:t>
      </w:r>
      <w:r w:rsidR="00424B13" w:rsidRPr="009238D5">
        <w:rPr>
          <w:rFonts w:ascii="Angsana New" w:hAnsi="Angsana New" w:hint="cs"/>
          <w:sz w:val="28"/>
          <w:szCs w:val="28"/>
          <w:cs/>
        </w:rPr>
        <w:t>กำไร</w:t>
      </w:r>
      <w:r w:rsidR="00424B13" w:rsidRPr="009238D5">
        <w:rPr>
          <w:rFonts w:ascii="Angsana New" w:hAnsi="Angsana New"/>
          <w:sz w:val="28"/>
          <w:szCs w:val="28"/>
          <w:cs/>
        </w:rPr>
        <w:t>สุทธิ</w:t>
      </w:r>
      <w:r w:rsidR="00424B13" w:rsidRPr="009238D5">
        <w:rPr>
          <w:rFonts w:ascii="Angsana New" w:hAnsi="Angsana New" w:hint="cs"/>
          <w:sz w:val="28"/>
          <w:szCs w:val="28"/>
          <w:cs/>
        </w:rPr>
        <w:t>ใน</w:t>
      </w:r>
      <w:r w:rsidR="00424B13" w:rsidRPr="00C63028">
        <w:rPr>
          <w:rFonts w:ascii="Angsana New" w:hAnsi="Angsana New" w:hint="cs"/>
          <w:sz w:val="28"/>
          <w:szCs w:val="28"/>
          <w:cs/>
        </w:rPr>
        <w:t>งบกำไรขาดทุนรวม</w:t>
      </w:r>
      <w:r w:rsidR="00424B13">
        <w:rPr>
          <w:rFonts w:ascii="Angsana New" w:hAnsi="Angsana New" w:hint="cs"/>
          <w:sz w:val="28"/>
          <w:szCs w:val="28"/>
          <w:cs/>
        </w:rPr>
        <w:t xml:space="preserve">จำนวนเงิน </w:t>
      </w:r>
      <w:r w:rsidR="00A14A57" w:rsidRPr="00A14A57">
        <w:rPr>
          <w:rFonts w:ascii="Angsana New" w:hAnsi="Angsana New" w:hint="cs"/>
          <w:sz w:val="28"/>
          <w:szCs w:val="28"/>
        </w:rPr>
        <w:t>5</w:t>
      </w:r>
      <w:r w:rsidR="00A14A57" w:rsidRPr="00A14A57">
        <w:rPr>
          <w:rFonts w:ascii="Angsana New" w:hAnsi="Angsana New"/>
          <w:sz w:val="28"/>
          <w:szCs w:val="28"/>
        </w:rPr>
        <w:t>2</w:t>
      </w:r>
      <w:r w:rsidR="00BE1996">
        <w:rPr>
          <w:rFonts w:ascii="Angsana New" w:hAnsi="Angsana New"/>
          <w:sz w:val="28"/>
          <w:szCs w:val="28"/>
        </w:rPr>
        <w:t>.</w:t>
      </w:r>
      <w:r w:rsidR="00A14A57" w:rsidRPr="00A14A57">
        <w:rPr>
          <w:rFonts w:ascii="Angsana New" w:hAnsi="Angsana New"/>
          <w:sz w:val="28"/>
          <w:szCs w:val="28"/>
        </w:rPr>
        <w:t>93</w:t>
      </w:r>
      <w:r w:rsidR="00424B13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Pr="00C63028">
        <w:rPr>
          <w:rFonts w:ascii="Angsana New" w:hAnsi="Angsana New" w:hint="cs"/>
          <w:sz w:val="28"/>
          <w:szCs w:val="28"/>
          <w:cs/>
        </w:rPr>
        <w:t>และ</w:t>
      </w:r>
      <w:r w:rsidRPr="004104D3">
        <w:rPr>
          <w:rFonts w:ascii="Angsana New" w:hAnsi="Angsana New"/>
          <w:sz w:val="28"/>
          <w:szCs w:val="28"/>
          <w:cs/>
        </w:rPr>
        <w:t>จำนวน</w:t>
      </w:r>
      <w:r w:rsidRPr="004104D3">
        <w:rPr>
          <w:rFonts w:ascii="Angsana New" w:hAnsi="Angsana New" w:hint="cs"/>
          <w:sz w:val="28"/>
          <w:szCs w:val="28"/>
          <w:cs/>
        </w:rPr>
        <w:t>เงิน</w:t>
      </w:r>
      <w:r w:rsidRPr="004104D3">
        <w:rPr>
          <w:rFonts w:ascii="Angsana New" w:hAnsi="Angsana New"/>
          <w:sz w:val="28"/>
          <w:szCs w:val="28"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7</w:t>
      </w:r>
      <w:r w:rsidR="00BE1996">
        <w:rPr>
          <w:rFonts w:ascii="Angsana New" w:hAnsi="Angsana New"/>
          <w:sz w:val="28"/>
          <w:szCs w:val="28"/>
        </w:rPr>
        <w:t>.</w:t>
      </w:r>
      <w:r w:rsidR="00A14A57" w:rsidRPr="00A14A57">
        <w:rPr>
          <w:rFonts w:ascii="Angsana New" w:hAnsi="Angsana New"/>
          <w:sz w:val="28"/>
          <w:szCs w:val="28"/>
        </w:rPr>
        <w:t>7</w:t>
      </w:r>
      <w:r w:rsidR="00A14A57" w:rsidRPr="00A14A57">
        <w:rPr>
          <w:rFonts w:ascii="Angsana New" w:hAnsi="Angsana New" w:hint="cs"/>
          <w:sz w:val="28"/>
          <w:szCs w:val="28"/>
        </w:rPr>
        <w:t>8</w:t>
      </w:r>
      <w:r w:rsidRPr="005F06D2">
        <w:rPr>
          <w:rFonts w:ascii="Angsana New" w:hAnsi="Angsana New"/>
          <w:sz w:val="28"/>
          <w:szCs w:val="28"/>
        </w:rPr>
        <w:t xml:space="preserve"> </w:t>
      </w:r>
      <w:r w:rsidRPr="005F06D2">
        <w:rPr>
          <w:rFonts w:ascii="Angsana New" w:hAnsi="Angsana New"/>
          <w:sz w:val="28"/>
          <w:szCs w:val="28"/>
          <w:cs/>
        </w:rPr>
        <w:t>ล้านบาท</w:t>
      </w:r>
      <w:r w:rsidRPr="00C63028">
        <w:rPr>
          <w:rFonts w:ascii="Angsana New" w:hAnsi="Angsana New"/>
          <w:sz w:val="28"/>
          <w:szCs w:val="28"/>
        </w:rPr>
        <w:t xml:space="preserve"> </w:t>
      </w:r>
      <w:r w:rsidR="00066914">
        <w:rPr>
          <w:rFonts w:ascii="Angsana New" w:hAnsi="Angsana New" w:hint="cs"/>
          <w:sz w:val="28"/>
          <w:szCs w:val="28"/>
          <w:cs/>
        </w:rPr>
        <w:t xml:space="preserve">ตามลำดับ </w:t>
      </w:r>
      <w:r w:rsidRPr="00C63028">
        <w:rPr>
          <w:rFonts w:ascii="Angsana New" w:hAnsi="Angsana New" w:hint="cs"/>
          <w:sz w:val="28"/>
          <w:szCs w:val="28"/>
          <w:cs/>
        </w:rPr>
        <w:t>(สำหรับงวด</w:t>
      </w:r>
      <w:r w:rsidR="003F7390">
        <w:rPr>
          <w:rFonts w:ascii="Angsana New" w:hAnsi="Angsana New" w:hint="cs"/>
          <w:sz w:val="28"/>
          <w:szCs w:val="28"/>
          <w:cs/>
        </w:rPr>
        <w:t>หก</w:t>
      </w:r>
      <w:r w:rsidRPr="00C63028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A14A57" w:rsidRPr="00A14A57">
        <w:rPr>
          <w:rFonts w:ascii="Angsana New" w:hAnsi="Angsana New"/>
          <w:sz w:val="28"/>
          <w:szCs w:val="28"/>
        </w:rPr>
        <w:t>30</w:t>
      </w:r>
      <w:r w:rsidRPr="00C63028">
        <w:rPr>
          <w:rFonts w:ascii="Angsana New" w:hAnsi="Angsana New"/>
          <w:sz w:val="28"/>
          <w:szCs w:val="28"/>
        </w:rPr>
        <w:t xml:space="preserve"> </w:t>
      </w:r>
      <w:r w:rsidRPr="00C63028">
        <w:rPr>
          <w:rFonts w:ascii="Angsana New" w:hAnsi="Angsana New" w:hint="cs"/>
          <w:sz w:val="28"/>
          <w:szCs w:val="28"/>
          <w:cs/>
        </w:rPr>
        <w:t>ม</w:t>
      </w:r>
      <w:r w:rsidR="003F7390">
        <w:rPr>
          <w:rFonts w:ascii="Angsana New" w:hAnsi="Angsana New" w:hint="cs"/>
          <w:sz w:val="28"/>
          <w:szCs w:val="28"/>
          <w:cs/>
        </w:rPr>
        <w:t>ิถุนายน</w:t>
      </w:r>
      <w:r w:rsidRPr="00C63028">
        <w:rPr>
          <w:rFonts w:ascii="Angsana New" w:hAnsi="Angsana New"/>
          <w:sz w:val="28"/>
          <w:szCs w:val="28"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2564</w:t>
      </w:r>
      <w:r w:rsidRPr="00C63028">
        <w:rPr>
          <w:rFonts w:ascii="Angsana New" w:hAnsi="Angsana New"/>
          <w:sz w:val="28"/>
          <w:szCs w:val="28"/>
        </w:rPr>
        <w:t xml:space="preserve"> </w:t>
      </w:r>
      <w:r w:rsidRPr="00C63028">
        <w:rPr>
          <w:rFonts w:ascii="Angsana New" w:hAnsi="Angsana New"/>
          <w:sz w:val="28"/>
          <w:szCs w:val="28"/>
          <w:cs/>
        </w:rPr>
        <w:t xml:space="preserve">: </w:t>
      </w:r>
      <w:r w:rsidRPr="00C63028">
        <w:rPr>
          <w:rFonts w:ascii="Angsana New" w:hAnsi="Angsana New" w:hint="cs"/>
          <w:sz w:val="28"/>
          <w:szCs w:val="28"/>
          <w:cs/>
        </w:rPr>
        <w:t>ขาดทุนสุทธิจำนวนเงิน</w:t>
      </w:r>
      <w:r w:rsidRPr="00C63028">
        <w:rPr>
          <w:rFonts w:ascii="Angsana New" w:hAnsi="Angsana New"/>
          <w:sz w:val="28"/>
          <w:szCs w:val="28"/>
          <w:cs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31</w:t>
      </w:r>
      <w:r w:rsidR="00206DFE">
        <w:rPr>
          <w:rFonts w:ascii="Angsana New" w:hAnsi="Angsana New"/>
          <w:sz w:val="28"/>
          <w:szCs w:val="28"/>
        </w:rPr>
        <w:t>.</w:t>
      </w:r>
      <w:r w:rsidR="00A14A57" w:rsidRPr="00A14A57">
        <w:rPr>
          <w:rFonts w:ascii="Angsana New" w:hAnsi="Angsana New" w:hint="cs"/>
          <w:sz w:val="28"/>
          <w:szCs w:val="28"/>
        </w:rPr>
        <w:t>77</w:t>
      </w:r>
      <w:r w:rsidR="00F53DCD" w:rsidRPr="00C63028">
        <w:rPr>
          <w:rFonts w:ascii="Angsana New" w:hAnsi="Angsana New"/>
          <w:sz w:val="28"/>
          <w:szCs w:val="28"/>
        </w:rPr>
        <w:t xml:space="preserve"> </w:t>
      </w:r>
      <w:r w:rsidR="00F53DCD" w:rsidRPr="00C63028">
        <w:rPr>
          <w:rFonts w:ascii="Angsana New" w:hAnsi="Angsana New"/>
          <w:sz w:val="28"/>
          <w:szCs w:val="28"/>
          <w:cs/>
        </w:rPr>
        <w:t>ล้านบาท</w:t>
      </w:r>
      <w:r w:rsidR="00F53DCD" w:rsidRPr="00C63028">
        <w:rPr>
          <w:rFonts w:ascii="Angsana New" w:hAnsi="Angsana New" w:hint="cs"/>
          <w:sz w:val="28"/>
          <w:szCs w:val="28"/>
          <w:cs/>
        </w:rPr>
        <w:t>และ</w:t>
      </w:r>
      <w:r w:rsidR="00F53DCD" w:rsidRPr="00C63028">
        <w:rPr>
          <w:rFonts w:ascii="Angsana New" w:hAnsi="Angsana New"/>
          <w:sz w:val="28"/>
          <w:szCs w:val="28"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22</w:t>
      </w:r>
      <w:r w:rsidR="00206DFE">
        <w:rPr>
          <w:rFonts w:ascii="Angsana New" w:hAnsi="Angsana New"/>
          <w:sz w:val="28"/>
          <w:szCs w:val="28"/>
        </w:rPr>
        <w:t>.</w:t>
      </w:r>
      <w:r w:rsidR="00A14A57" w:rsidRPr="00A14A57">
        <w:rPr>
          <w:rFonts w:ascii="Angsana New" w:hAnsi="Angsana New"/>
          <w:sz w:val="28"/>
          <w:szCs w:val="28"/>
        </w:rPr>
        <w:t>2</w:t>
      </w:r>
      <w:r w:rsidR="00A14A57" w:rsidRPr="00A14A57">
        <w:rPr>
          <w:rFonts w:ascii="Angsana New" w:hAnsi="Angsana New" w:hint="cs"/>
          <w:sz w:val="28"/>
          <w:szCs w:val="28"/>
        </w:rPr>
        <w:t>5</w:t>
      </w:r>
      <w:r w:rsidR="00F53DCD" w:rsidRPr="00C63028">
        <w:rPr>
          <w:rFonts w:ascii="Angsana New" w:hAnsi="Angsana New"/>
          <w:sz w:val="28"/>
          <w:szCs w:val="28"/>
        </w:rPr>
        <w:t xml:space="preserve"> </w:t>
      </w:r>
      <w:r w:rsidR="00F53DCD" w:rsidRPr="00C63028">
        <w:rPr>
          <w:rFonts w:ascii="Angsana New" w:hAnsi="Angsana New"/>
          <w:sz w:val="28"/>
          <w:szCs w:val="28"/>
          <w:cs/>
        </w:rPr>
        <w:t>ล้านบาท</w:t>
      </w:r>
      <w:r w:rsidR="005F1596">
        <w:rPr>
          <w:rFonts w:ascii="Angsana New" w:hAnsi="Angsana New" w:hint="cs"/>
          <w:sz w:val="28"/>
          <w:szCs w:val="28"/>
          <w:cs/>
        </w:rPr>
        <w:t xml:space="preserve"> </w:t>
      </w:r>
      <w:r w:rsidR="00F53DCD" w:rsidRPr="00C63028">
        <w:rPr>
          <w:rFonts w:ascii="Angsana New" w:hAnsi="Angsana New"/>
          <w:sz w:val="28"/>
          <w:szCs w:val="28"/>
          <w:cs/>
        </w:rPr>
        <w:t>ตามลำดับ</w:t>
      </w:r>
      <w:r w:rsidRPr="00C63028">
        <w:rPr>
          <w:rFonts w:ascii="Angsana New" w:hAnsi="Angsana New" w:hint="cs"/>
          <w:sz w:val="28"/>
          <w:szCs w:val="28"/>
          <w:cs/>
        </w:rPr>
        <w:t>) และ</w:t>
      </w:r>
      <w:r w:rsidRPr="00C63028">
        <w:rPr>
          <w:rFonts w:ascii="Angsana New" w:hAnsi="Angsana New"/>
          <w:sz w:val="28"/>
          <w:szCs w:val="28"/>
          <w:cs/>
        </w:rPr>
        <w:t xml:space="preserve"> ณ</w:t>
      </w:r>
      <w:r w:rsidRPr="00C63028">
        <w:rPr>
          <w:rFonts w:ascii="Angsana New" w:hAnsi="Angsana New"/>
          <w:sz w:val="28"/>
          <w:szCs w:val="28"/>
        </w:rPr>
        <w:t xml:space="preserve"> </w:t>
      </w:r>
      <w:r w:rsidRPr="00C63028">
        <w:rPr>
          <w:rFonts w:ascii="Angsana New" w:hAnsi="Angsana New"/>
          <w:sz w:val="28"/>
          <w:szCs w:val="28"/>
          <w:cs/>
        </w:rPr>
        <w:t>วันเดียวกัน</w:t>
      </w:r>
      <w:r w:rsidRPr="00C63028">
        <w:rPr>
          <w:rFonts w:ascii="Angsana New" w:hAnsi="Angsana New" w:hint="cs"/>
          <w:sz w:val="28"/>
          <w:szCs w:val="28"/>
          <w:cs/>
        </w:rPr>
        <w:t xml:space="preserve"> งบการเงินรวมมีหนี้สินหมุนเวียนสูงกว่าสินทรัพย์หมุนเวียน</w:t>
      </w:r>
      <w:r w:rsidRPr="004104D3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A14A57" w:rsidRPr="00A14A57">
        <w:rPr>
          <w:rFonts w:ascii="Angsana New" w:hAnsi="Angsana New"/>
          <w:sz w:val="28"/>
          <w:szCs w:val="28"/>
        </w:rPr>
        <w:t>80</w:t>
      </w:r>
      <w:r w:rsidR="00BE1996">
        <w:rPr>
          <w:rFonts w:ascii="Angsana New" w:hAnsi="Angsana New"/>
          <w:sz w:val="28"/>
          <w:szCs w:val="28"/>
        </w:rPr>
        <w:t>.</w:t>
      </w:r>
      <w:r w:rsidR="00A14A57" w:rsidRPr="00A14A57">
        <w:rPr>
          <w:rFonts w:ascii="Angsana New" w:hAnsi="Angsana New"/>
          <w:sz w:val="28"/>
          <w:szCs w:val="28"/>
        </w:rPr>
        <w:t>51</w:t>
      </w:r>
      <w:r w:rsidRPr="004104D3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Pr="00C63028">
        <w:rPr>
          <w:rFonts w:ascii="Angsana New" w:hAnsi="Angsana New"/>
          <w:sz w:val="28"/>
          <w:szCs w:val="28"/>
        </w:rPr>
        <w:t xml:space="preserve"> </w:t>
      </w:r>
      <w:r w:rsidRPr="00C63028">
        <w:rPr>
          <w:rFonts w:ascii="Angsana New" w:hAnsi="Angsana New" w:hint="cs"/>
          <w:sz w:val="28"/>
          <w:szCs w:val="28"/>
          <w:cs/>
        </w:rPr>
        <w:t>กลุ่มบริษัทและบริษัทมีขาดทุนสะสม</w:t>
      </w:r>
      <w:r w:rsidRPr="004104D3">
        <w:rPr>
          <w:rFonts w:ascii="Angsana New" w:hAnsi="Angsana New" w:hint="cs"/>
          <w:sz w:val="28"/>
          <w:szCs w:val="28"/>
          <w:cs/>
        </w:rPr>
        <w:t>จำนวนเงิน</w:t>
      </w:r>
      <w:r w:rsidR="004104D3" w:rsidRPr="004104D3">
        <w:rPr>
          <w:rFonts w:ascii="Angsana New" w:hAnsi="Angsana New"/>
          <w:sz w:val="28"/>
          <w:szCs w:val="28"/>
          <w:cs/>
        </w:rPr>
        <w:t xml:space="preserve"> </w:t>
      </w:r>
      <w:bookmarkStart w:id="0" w:name="_Hlk103005404"/>
      <w:r w:rsidR="00A14A57" w:rsidRPr="00A14A57">
        <w:rPr>
          <w:rFonts w:ascii="Angsana New" w:hAnsi="Angsana New"/>
          <w:sz w:val="28"/>
          <w:szCs w:val="28"/>
        </w:rPr>
        <w:t>10</w:t>
      </w:r>
      <w:r w:rsidR="00BE1996">
        <w:rPr>
          <w:rFonts w:ascii="Angsana New" w:hAnsi="Angsana New"/>
          <w:sz w:val="28"/>
          <w:szCs w:val="28"/>
        </w:rPr>
        <w:t>.</w:t>
      </w:r>
      <w:r w:rsidR="00A14A57" w:rsidRPr="00A14A57">
        <w:rPr>
          <w:rFonts w:ascii="Angsana New" w:hAnsi="Angsana New"/>
          <w:sz w:val="28"/>
          <w:szCs w:val="28"/>
        </w:rPr>
        <w:t>24</w:t>
      </w:r>
      <w:r w:rsidRPr="004104D3">
        <w:rPr>
          <w:rFonts w:ascii="Angsana New" w:hAnsi="Angsana New"/>
          <w:sz w:val="28"/>
          <w:szCs w:val="28"/>
        </w:rPr>
        <w:t xml:space="preserve"> </w:t>
      </w:r>
      <w:bookmarkEnd w:id="0"/>
      <w:r w:rsidRPr="004104D3">
        <w:rPr>
          <w:rFonts w:ascii="Angsana New" w:hAnsi="Angsana New" w:hint="cs"/>
          <w:sz w:val="28"/>
          <w:szCs w:val="28"/>
          <w:cs/>
        </w:rPr>
        <w:t>ล้านบาทและ</w:t>
      </w:r>
      <w:r w:rsidR="004104D3" w:rsidRPr="004104D3">
        <w:rPr>
          <w:rFonts w:ascii="Angsana New" w:hAnsi="Angsana New"/>
          <w:sz w:val="28"/>
          <w:szCs w:val="28"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25</w:t>
      </w:r>
      <w:r w:rsidR="00BE1996">
        <w:rPr>
          <w:rFonts w:ascii="Angsana New" w:hAnsi="Angsana New"/>
          <w:sz w:val="28"/>
          <w:szCs w:val="28"/>
        </w:rPr>
        <w:t>.</w:t>
      </w:r>
      <w:r w:rsidR="00A14A57" w:rsidRPr="00A14A57">
        <w:rPr>
          <w:rFonts w:ascii="Angsana New" w:hAnsi="Angsana New"/>
          <w:sz w:val="28"/>
          <w:szCs w:val="28"/>
        </w:rPr>
        <w:t>09</w:t>
      </w:r>
      <w:r w:rsidRPr="004104D3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5F1596">
        <w:rPr>
          <w:rFonts w:ascii="Angsana New" w:hAnsi="Angsana New" w:hint="cs"/>
          <w:sz w:val="28"/>
          <w:szCs w:val="28"/>
          <w:cs/>
        </w:rPr>
        <w:t xml:space="preserve"> </w:t>
      </w:r>
      <w:r w:rsidRPr="004104D3">
        <w:rPr>
          <w:rFonts w:ascii="Angsana New" w:hAnsi="Angsana New" w:hint="cs"/>
          <w:sz w:val="28"/>
          <w:szCs w:val="28"/>
          <w:cs/>
        </w:rPr>
        <w:t>ตามลำดับ</w:t>
      </w:r>
      <w:r w:rsidRPr="00C63028">
        <w:rPr>
          <w:rFonts w:ascii="Angsana New" w:hAnsi="Angsana New" w:hint="cs"/>
          <w:sz w:val="28"/>
          <w:szCs w:val="28"/>
          <w:cs/>
        </w:rPr>
        <w:t xml:space="preserve"> (</w:t>
      </w:r>
      <w:r w:rsidR="00A14A57" w:rsidRPr="00A14A57">
        <w:rPr>
          <w:rFonts w:ascii="Angsana New" w:hAnsi="Angsana New"/>
          <w:sz w:val="28"/>
          <w:szCs w:val="28"/>
        </w:rPr>
        <w:t>31</w:t>
      </w:r>
      <w:r w:rsidRPr="004104D3">
        <w:rPr>
          <w:rFonts w:ascii="Angsana New" w:hAnsi="Angsana New"/>
          <w:sz w:val="28"/>
          <w:szCs w:val="28"/>
        </w:rPr>
        <w:t xml:space="preserve"> </w:t>
      </w:r>
      <w:r w:rsidRPr="004104D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A14A57" w:rsidRPr="00A14A57">
        <w:rPr>
          <w:rFonts w:ascii="Angsana New" w:hAnsi="Angsana New"/>
          <w:sz w:val="28"/>
          <w:szCs w:val="28"/>
        </w:rPr>
        <w:t>2564</w:t>
      </w:r>
      <w:r w:rsidRPr="004104D3">
        <w:rPr>
          <w:rFonts w:ascii="Angsana New" w:hAnsi="Angsana New"/>
          <w:sz w:val="28"/>
          <w:szCs w:val="28"/>
        </w:rPr>
        <w:t xml:space="preserve"> : </w:t>
      </w:r>
      <w:r w:rsidR="00A14A57" w:rsidRPr="00A14A57">
        <w:rPr>
          <w:rFonts w:ascii="Angsana New" w:hAnsi="Angsana New"/>
          <w:sz w:val="28"/>
          <w:szCs w:val="28"/>
        </w:rPr>
        <w:t>64</w:t>
      </w:r>
      <w:r w:rsidR="00445EF4">
        <w:rPr>
          <w:rFonts w:ascii="Angsana New" w:hAnsi="Angsana New"/>
          <w:sz w:val="28"/>
          <w:szCs w:val="28"/>
        </w:rPr>
        <w:t>.</w:t>
      </w:r>
      <w:r w:rsidR="00A14A57" w:rsidRPr="00A14A57">
        <w:rPr>
          <w:rFonts w:ascii="Angsana New" w:hAnsi="Angsana New"/>
          <w:sz w:val="28"/>
          <w:szCs w:val="28"/>
        </w:rPr>
        <w:t>01</w:t>
      </w:r>
      <w:r w:rsidRPr="004104D3">
        <w:rPr>
          <w:rFonts w:ascii="Angsana New" w:hAnsi="Angsana New"/>
          <w:sz w:val="28"/>
          <w:szCs w:val="28"/>
        </w:rPr>
        <w:t xml:space="preserve"> </w:t>
      </w:r>
      <w:r w:rsidRPr="004104D3">
        <w:rPr>
          <w:rFonts w:ascii="Angsana New" w:hAnsi="Angsana New" w:hint="cs"/>
          <w:sz w:val="28"/>
          <w:szCs w:val="28"/>
          <w:cs/>
        </w:rPr>
        <w:t xml:space="preserve">ล้านบาทและ </w:t>
      </w:r>
      <w:r w:rsidR="00A14A57" w:rsidRPr="00A14A57">
        <w:rPr>
          <w:rFonts w:ascii="Angsana New" w:hAnsi="Angsana New"/>
          <w:sz w:val="28"/>
          <w:szCs w:val="28"/>
        </w:rPr>
        <w:t>32</w:t>
      </w:r>
      <w:r w:rsidR="00445EF4">
        <w:rPr>
          <w:rFonts w:ascii="Angsana New" w:hAnsi="Angsana New"/>
          <w:sz w:val="28"/>
          <w:szCs w:val="28"/>
        </w:rPr>
        <w:t>.</w:t>
      </w:r>
      <w:r w:rsidR="00A14A57" w:rsidRPr="00A14A57">
        <w:rPr>
          <w:rFonts w:ascii="Angsana New" w:hAnsi="Angsana New"/>
          <w:sz w:val="28"/>
          <w:szCs w:val="28"/>
        </w:rPr>
        <w:t>88</w:t>
      </w:r>
      <w:r w:rsidRPr="004104D3">
        <w:rPr>
          <w:rFonts w:ascii="Angsana New" w:hAnsi="Angsana New"/>
          <w:sz w:val="28"/>
          <w:szCs w:val="28"/>
        </w:rPr>
        <w:t xml:space="preserve"> </w:t>
      </w:r>
      <w:r w:rsidRPr="004104D3">
        <w:rPr>
          <w:rFonts w:ascii="Angsana New" w:hAnsi="Angsana New" w:hint="cs"/>
          <w:sz w:val="28"/>
          <w:szCs w:val="28"/>
          <w:cs/>
        </w:rPr>
        <w:t>ล้านบาท</w:t>
      </w:r>
      <w:r w:rsidR="005F1596">
        <w:rPr>
          <w:rFonts w:ascii="Angsana New" w:hAnsi="Angsana New" w:hint="cs"/>
          <w:sz w:val="28"/>
          <w:szCs w:val="28"/>
          <w:cs/>
        </w:rPr>
        <w:t xml:space="preserve"> </w:t>
      </w:r>
      <w:r w:rsidRPr="004104D3">
        <w:rPr>
          <w:rFonts w:ascii="Angsana New" w:hAnsi="Angsana New" w:hint="cs"/>
          <w:sz w:val="28"/>
          <w:szCs w:val="28"/>
          <w:cs/>
        </w:rPr>
        <w:t>ตามลำดับ)</w:t>
      </w:r>
      <w:r w:rsidRPr="00C63028">
        <w:rPr>
          <w:rFonts w:ascii="Angsana New" w:hAnsi="Angsana New" w:hint="cs"/>
          <w:sz w:val="28"/>
          <w:szCs w:val="28"/>
          <w:cs/>
        </w:rPr>
        <w:t xml:space="preserve"> </w:t>
      </w:r>
      <w:r w:rsidRPr="00C63028">
        <w:rPr>
          <w:rFonts w:ascii="Angsana New" w:hAnsi="Angsana New"/>
          <w:sz w:val="28"/>
          <w:szCs w:val="28"/>
          <w:cs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</w:t>
      </w:r>
      <w:r w:rsidRPr="00C63028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C63028">
        <w:rPr>
          <w:rFonts w:ascii="Angsana New" w:hAnsi="Angsana New"/>
          <w:sz w:val="28"/>
          <w:szCs w:val="28"/>
          <w:cs/>
        </w:rPr>
        <w:t xml:space="preserve"> </w:t>
      </w:r>
      <w:r w:rsidRPr="00C63028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102A29">
        <w:rPr>
          <w:rFonts w:ascii="Angsana New" w:hAnsi="Angsana New" w:hint="cs"/>
          <w:sz w:val="28"/>
          <w:szCs w:val="28"/>
          <w:cs/>
        </w:rPr>
        <w:t>ได้</w:t>
      </w:r>
      <w:r w:rsidRPr="00C63028">
        <w:rPr>
          <w:rFonts w:ascii="Angsana New" w:hAnsi="Angsana New"/>
          <w:sz w:val="28"/>
          <w:szCs w:val="28"/>
          <w:cs/>
        </w:rPr>
        <w:t>ใช้นโยบายและวิธีการเพื่อจัดการความเสี่ยงด้านสภาพคล่องและ</w:t>
      </w:r>
      <w:r w:rsidRPr="00102A29">
        <w:rPr>
          <w:rFonts w:ascii="Angsana New" w:hAnsi="Angsana New"/>
          <w:spacing w:val="-4"/>
          <w:sz w:val="28"/>
          <w:szCs w:val="28"/>
          <w:cs/>
        </w:rPr>
        <w:t xml:space="preserve">สถานการณ์อื่นๆ </w:t>
      </w:r>
      <w:r w:rsidR="00102A29" w:rsidRPr="00102A29">
        <w:rPr>
          <w:rFonts w:ascii="Angsana New" w:hAnsi="Angsana New" w:hint="cs"/>
          <w:spacing w:val="-4"/>
          <w:sz w:val="28"/>
          <w:szCs w:val="28"/>
          <w:cs/>
        </w:rPr>
        <w:t>และฝ่ายบริหารของบริษัทและบริษัทย่อยมีแผนการดำเนินการอันจะทำให้เกิดประโยชน์สูงสุดต่อกลุ่มบริษัท</w:t>
      </w:r>
    </w:p>
    <w:p w14:paraId="718D90BC" w14:textId="7B26875E" w:rsidR="00233859" w:rsidRDefault="00683F9C" w:rsidP="00275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51"/>
        <w:jc w:val="thaiDistribute"/>
        <w:rPr>
          <w:rFonts w:ascii="Angsana New" w:hAnsi="Angsana New"/>
          <w:sz w:val="28"/>
          <w:szCs w:val="28"/>
        </w:rPr>
      </w:pPr>
      <w:r w:rsidRPr="00C63028">
        <w:rPr>
          <w:rFonts w:ascii="Angsana New" w:hAnsi="Angsana New"/>
          <w:sz w:val="28"/>
          <w:szCs w:val="28"/>
          <w:cs/>
        </w:rPr>
        <w:t>ผู้บริหารของกลุ่มบริษัทเชื่อมั่นว่า</w:t>
      </w:r>
      <w:r w:rsidRPr="00C63028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C63028">
        <w:rPr>
          <w:rFonts w:ascii="Angsana New" w:hAnsi="Angsana New"/>
          <w:sz w:val="28"/>
          <w:szCs w:val="28"/>
          <w:cs/>
        </w:rPr>
        <w:t>และบริษัทจะสามารถหาแหล่งเงินทุนได้ในอนาคต</w:t>
      </w:r>
      <w:r w:rsidRPr="00C63028">
        <w:rPr>
          <w:rFonts w:ascii="Angsana New" w:hAnsi="Angsana New" w:hint="cs"/>
          <w:sz w:val="28"/>
          <w:szCs w:val="28"/>
          <w:cs/>
        </w:rPr>
        <w:t>อันใกล้</w:t>
      </w:r>
      <w:r w:rsidRPr="00C63028">
        <w:rPr>
          <w:rFonts w:ascii="Angsana New" w:hAnsi="Angsana New"/>
          <w:sz w:val="28"/>
          <w:szCs w:val="28"/>
          <w:cs/>
        </w:rPr>
        <w:t xml:space="preserve"> งบการเงินรวมและงบการเงินเฉพาะกิจการได้จัดทำขึ้นโดยฝ่ายบริหารของกลุ่มบริษัทและบริษัทโดยใช้หลัก</w:t>
      </w:r>
      <w:r w:rsidRPr="00C63028">
        <w:rPr>
          <w:rFonts w:ascii="Angsana New" w:hAnsi="Angsana New" w:hint="cs"/>
          <w:sz w:val="28"/>
          <w:szCs w:val="28"/>
          <w:cs/>
        </w:rPr>
        <w:t>เกณฑ์</w:t>
      </w:r>
      <w:r w:rsidRPr="00C63028">
        <w:rPr>
          <w:rFonts w:ascii="Angsana New" w:hAnsi="Angsana New"/>
          <w:sz w:val="28"/>
          <w:szCs w:val="28"/>
          <w:cs/>
        </w:rPr>
        <w:t>การดำเนินงานต่อเนื่อง โดยมีข้อสมมติว่ากิจการมีเงินทุนหมุนเวียนและวงเงินสินเชื่อเพียงพอสำหรับการดำเนินธุรกิจ</w:t>
      </w:r>
      <w:r w:rsidRPr="00C63028">
        <w:rPr>
          <w:rFonts w:ascii="Angsana New" w:hAnsi="Angsana New" w:hint="cs"/>
          <w:sz w:val="28"/>
          <w:szCs w:val="28"/>
          <w:cs/>
        </w:rPr>
        <w:t>ตาม</w:t>
      </w:r>
      <w:r w:rsidRPr="00C63028">
        <w:rPr>
          <w:rFonts w:ascii="Angsana New" w:hAnsi="Angsana New"/>
          <w:sz w:val="28"/>
          <w:szCs w:val="28"/>
          <w:cs/>
        </w:rPr>
        <w:t>ที่กลุ่</w:t>
      </w:r>
      <w:r w:rsidR="00E560F0" w:rsidRPr="00C63028">
        <w:rPr>
          <w:rFonts w:ascii="Angsana New" w:hAnsi="Angsana New"/>
          <w:sz w:val="28"/>
          <w:szCs w:val="28"/>
          <w:cs/>
        </w:rPr>
        <w:t>มบริษัทและบริษัทต้องการ ดังนั้น</w:t>
      </w:r>
      <w:r w:rsidR="00EC73EE">
        <w:rPr>
          <w:rFonts w:ascii="Angsana New" w:hAnsi="Angsana New"/>
          <w:sz w:val="28"/>
          <w:szCs w:val="28"/>
        </w:rPr>
        <w:t xml:space="preserve"> </w:t>
      </w:r>
      <w:r w:rsidRPr="00C63028">
        <w:rPr>
          <w:rFonts w:ascii="Angsana New" w:hAnsi="Angsana New"/>
          <w:sz w:val="28"/>
          <w:szCs w:val="28"/>
          <w:cs/>
        </w:rPr>
        <w:t>งบการเงินรวมและงบการเงินเฉพาะกิจการ</w:t>
      </w:r>
      <w:r w:rsidRPr="00C63028">
        <w:rPr>
          <w:rFonts w:ascii="Angsana New" w:hAnsi="Angsana New" w:hint="cs"/>
          <w:sz w:val="28"/>
          <w:szCs w:val="28"/>
          <w:cs/>
        </w:rPr>
        <w:t>จึง</w:t>
      </w:r>
      <w:r w:rsidRPr="00C63028">
        <w:rPr>
          <w:rFonts w:ascii="Angsana New" w:hAnsi="Angsana New"/>
          <w:sz w:val="28"/>
          <w:szCs w:val="28"/>
          <w:cs/>
        </w:rPr>
        <w:t>ไม่ได้รวมรายการปรับปรุง</w:t>
      </w:r>
      <w:r w:rsidRPr="00C63028">
        <w:rPr>
          <w:rFonts w:ascii="Angsana New" w:hAnsi="Angsana New" w:hint="cs"/>
          <w:sz w:val="28"/>
          <w:szCs w:val="28"/>
          <w:cs/>
        </w:rPr>
        <w:t>มูลค่า</w:t>
      </w:r>
      <w:r w:rsidRPr="00C63028">
        <w:rPr>
          <w:rFonts w:ascii="Angsana New" w:hAnsi="Angsana New"/>
          <w:sz w:val="28"/>
          <w:szCs w:val="28"/>
          <w:cs/>
        </w:rPr>
        <w:t>สินทรัพย์</w:t>
      </w:r>
      <w:r w:rsidRPr="00C63028">
        <w:rPr>
          <w:rFonts w:ascii="Angsana New" w:hAnsi="Angsana New" w:hint="cs"/>
          <w:sz w:val="28"/>
          <w:szCs w:val="28"/>
          <w:cs/>
        </w:rPr>
        <w:t>และ</w:t>
      </w:r>
      <w:r w:rsidRPr="00C63028">
        <w:rPr>
          <w:rFonts w:ascii="Angsana New" w:hAnsi="Angsana New"/>
          <w:sz w:val="28"/>
          <w:szCs w:val="28"/>
          <w:cs/>
        </w:rPr>
        <w:t>การ</w:t>
      </w:r>
      <w:r w:rsidRPr="00275267">
        <w:rPr>
          <w:rFonts w:ascii="Angsana New" w:hAnsi="Angsana New"/>
          <w:spacing w:val="-2"/>
          <w:sz w:val="28"/>
          <w:szCs w:val="28"/>
          <w:cs/>
        </w:rPr>
        <w:t>จัดประเภทรายการ</w:t>
      </w:r>
      <w:r w:rsidRPr="00275267">
        <w:rPr>
          <w:rFonts w:ascii="Angsana New" w:hAnsi="Angsana New" w:hint="cs"/>
          <w:spacing w:val="-2"/>
          <w:sz w:val="28"/>
          <w:szCs w:val="28"/>
          <w:cs/>
        </w:rPr>
        <w:t>สินทรัพย์</w:t>
      </w:r>
      <w:r w:rsidRPr="00275267">
        <w:rPr>
          <w:rFonts w:ascii="Angsana New" w:hAnsi="Angsana New"/>
          <w:spacing w:val="-2"/>
          <w:sz w:val="28"/>
          <w:szCs w:val="28"/>
          <w:cs/>
        </w:rPr>
        <w:t>และหนี้สินใหม่</w:t>
      </w:r>
      <w:r w:rsidRPr="0027526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275267">
        <w:rPr>
          <w:rFonts w:ascii="Angsana New" w:hAnsi="Angsana New"/>
          <w:spacing w:val="-2"/>
          <w:sz w:val="28"/>
          <w:szCs w:val="28"/>
          <w:cs/>
        </w:rPr>
        <w:t>ซึ่งอาจจำเป็นหากกลุ่มบริษัทและบริษัทไม่สามารถดำเนินงานต่อเนื่องต่อไปได้</w:t>
      </w:r>
    </w:p>
    <w:p w14:paraId="0F51D9DE" w14:textId="3B0FF440" w:rsidR="006E7D43" w:rsidRDefault="00060F62" w:rsidP="00F76D5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 w:hanging="357"/>
        <w:contextualSpacing w:val="0"/>
        <w:jc w:val="thaiDistribute"/>
        <w:rPr>
          <w:rFonts w:ascii="Angsana New" w:hAnsi="Angsana New"/>
          <w:b/>
          <w:bCs/>
          <w:sz w:val="28"/>
          <w:szCs w:val="28"/>
          <w:lang w:val="th-TH"/>
        </w:rPr>
      </w:pPr>
      <w:r w:rsidRPr="00F76D59">
        <w:rPr>
          <w:rFonts w:ascii="Angsana New" w:hAnsi="Angsana New" w:hint="cs"/>
          <w:b/>
          <w:bCs/>
          <w:sz w:val="28"/>
          <w:szCs w:val="28"/>
          <w:cs/>
          <w:lang w:val="th-TH"/>
        </w:rPr>
        <w:t>รายการธุรกิจระหว่าง</w:t>
      </w:r>
      <w:r w:rsidR="006E7D43" w:rsidRPr="00F76D59">
        <w:rPr>
          <w:rFonts w:ascii="Angsana New" w:hAnsi="Angsana New"/>
          <w:b/>
          <w:bCs/>
          <w:sz w:val="28"/>
          <w:szCs w:val="28"/>
          <w:cs/>
          <w:lang w:val="th-TH"/>
        </w:rPr>
        <w:t>บุคคลหรือกิจการที่เกี่ยวข้องกัน</w:t>
      </w:r>
    </w:p>
    <w:p w14:paraId="521FD48B" w14:textId="0D2CA653" w:rsidR="006E7D43" w:rsidRDefault="00F76D59" w:rsidP="00C44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F76D59">
        <w:rPr>
          <w:rFonts w:ascii="Angsana New" w:hAnsi="Angsana New" w:hint="cs"/>
          <w:sz w:val="28"/>
          <w:szCs w:val="28"/>
          <w:cs/>
        </w:rPr>
        <w:t>บุคคลและบริษัทที่เกี่ยวข้องกัน</w:t>
      </w:r>
      <w:r w:rsidR="00982851">
        <w:rPr>
          <w:rFonts w:ascii="Angsana New" w:hAnsi="Angsana New"/>
          <w:sz w:val="28"/>
          <w:szCs w:val="28"/>
        </w:rPr>
        <w:t xml:space="preserve"> </w:t>
      </w:r>
      <w:r w:rsidRPr="00F76D59">
        <w:rPr>
          <w:rFonts w:ascii="Angsana New" w:hAnsi="Angsana New" w:hint="cs"/>
          <w:sz w:val="28"/>
          <w:szCs w:val="28"/>
          <w:cs/>
        </w:rPr>
        <w:t>ได้แก่</w:t>
      </w:r>
      <w:r w:rsidR="00982851">
        <w:rPr>
          <w:rFonts w:ascii="Angsana New" w:hAnsi="Angsana New"/>
          <w:sz w:val="28"/>
          <w:szCs w:val="28"/>
        </w:rPr>
        <w:t xml:space="preserve"> </w:t>
      </w:r>
      <w:r w:rsidRPr="00F76D59">
        <w:rPr>
          <w:rFonts w:ascii="Angsana New" w:hAnsi="Angsana New" w:hint="cs"/>
          <w:sz w:val="28"/>
          <w:szCs w:val="28"/>
          <w:cs/>
        </w:rPr>
        <w:t>บุคคลหรือบริษัทต่าง</w:t>
      </w:r>
      <w:r w:rsidRPr="00F76D59">
        <w:rPr>
          <w:rFonts w:ascii="Angsana New" w:hAnsi="Angsana New"/>
          <w:sz w:val="28"/>
          <w:szCs w:val="28"/>
          <w:cs/>
        </w:rPr>
        <w:t xml:space="preserve"> </w:t>
      </w:r>
      <w:r w:rsidRPr="00F76D59">
        <w:rPr>
          <w:rFonts w:ascii="Angsana New" w:hAnsi="Angsana New" w:hint="cs"/>
          <w:sz w:val="28"/>
          <w:szCs w:val="28"/>
          <w:cs/>
        </w:rPr>
        <w:t>ๆ</w:t>
      </w:r>
      <w:r w:rsidRPr="00F76D59">
        <w:rPr>
          <w:rFonts w:ascii="Angsana New" w:hAnsi="Angsana New"/>
          <w:sz w:val="28"/>
          <w:szCs w:val="28"/>
          <w:cs/>
        </w:rPr>
        <w:t xml:space="preserve"> </w:t>
      </w:r>
      <w:r w:rsidRPr="00F76D59">
        <w:rPr>
          <w:rFonts w:ascii="Angsana New" w:hAnsi="Angsana New" w:hint="cs"/>
          <w:sz w:val="28"/>
          <w:szCs w:val="28"/>
          <w:cs/>
        </w:rPr>
        <w:t>ที่มีความเกี่ยวข้องกับบริษัทโดยการเป็นผู้ถือหุ้นหรือมีผู้ถือหุ้นร่วมกันหรือมีกรรมการร่วมกัน</w:t>
      </w:r>
      <w:r w:rsidRPr="00F76D59">
        <w:rPr>
          <w:rFonts w:ascii="Angsana New" w:hAnsi="Angsana New"/>
          <w:sz w:val="28"/>
          <w:szCs w:val="28"/>
          <w:cs/>
        </w:rPr>
        <w:t xml:space="preserve"> </w:t>
      </w:r>
      <w:r w:rsidRPr="00F76D59">
        <w:rPr>
          <w:rFonts w:ascii="Angsana New" w:hAnsi="Angsana New" w:hint="cs"/>
          <w:sz w:val="28"/>
          <w:szCs w:val="28"/>
          <w:cs/>
        </w:rPr>
        <w:t>ในระหว่างงวดปี</w:t>
      </w:r>
      <w:r w:rsidRPr="00F76D59">
        <w:rPr>
          <w:rFonts w:ascii="Angsana New" w:hAnsi="Angsana New"/>
          <w:sz w:val="28"/>
          <w:szCs w:val="28"/>
          <w:cs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2565</w:t>
      </w:r>
      <w:r w:rsidRPr="00F76D59">
        <w:rPr>
          <w:rFonts w:ascii="Angsana New" w:hAnsi="Angsana New"/>
          <w:sz w:val="28"/>
          <w:szCs w:val="28"/>
          <w:cs/>
        </w:rPr>
        <w:t xml:space="preserve"> </w:t>
      </w:r>
      <w:r w:rsidRPr="00F76D59">
        <w:rPr>
          <w:rFonts w:ascii="Angsana New" w:hAnsi="Angsana New" w:hint="cs"/>
          <w:sz w:val="28"/>
          <w:szCs w:val="28"/>
          <w:cs/>
        </w:rPr>
        <w:t>ไม่มีการเปลี่ยนแปลงอย่างเป็นสาระสำคัญ</w:t>
      </w:r>
      <w:r w:rsidRPr="00F76D59">
        <w:rPr>
          <w:rFonts w:ascii="Angsana New" w:hAnsi="Angsana New"/>
          <w:sz w:val="28"/>
          <w:szCs w:val="28"/>
          <w:cs/>
        </w:rPr>
        <w:t xml:space="preserve"> </w:t>
      </w:r>
    </w:p>
    <w:p w14:paraId="00E0552F" w14:textId="15665D53" w:rsidR="00471CA1" w:rsidRDefault="00EB4E48" w:rsidP="00C44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/>
        <w:jc w:val="thaiDistribute"/>
        <w:rPr>
          <w:rFonts w:ascii="Angsana New" w:eastAsia="Times New Roman" w:hAnsi="Angsana New"/>
          <w:spacing w:val="-2"/>
          <w:sz w:val="28"/>
          <w:szCs w:val="28"/>
          <w:cs/>
        </w:rPr>
      </w:pPr>
      <w:r w:rsidRPr="00873570">
        <w:rPr>
          <w:rFonts w:ascii="Angsana New" w:eastAsia="Times New Roman" w:hAnsi="Angsana New" w:hint="cs"/>
          <w:spacing w:val="4"/>
          <w:sz w:val="28"/>
          <w:szCs w:val="28"/>
          <w:cs/>
        </w:rPr>
        <w:t xml:space="preserve">ในระหว่างงวดสามเดือนและหกเดือนสิ้นสุดวันที่ </w:t>
      </w:r>
      <w:r w:rsidR="00A14A57" w:rsidRPr="00A14A57">
        <w:rPr>
          <w:rFonts w:ascii="Angsana New" w:eastAsia="Times New Roman" w:hAnsi="Angsana New"/>
          <w:spacing w:val="4"/>
          <w:sz w:val="28"/>
          <w:szCs w:val="28"/>
        </w:rPr>
        <w:t>30</w:t>
      </w:r>
      <w:r w:rsidRPr="00873570">
        <w:rPr>
          <w:rFonts w:ascii="Angsana New" w:eastAsia="Times New Roman" w:hAnsi="Angsana New"/>
          <w:spacing w:val="4"/>
          <w:sz w:val="28"/>
          <w:szCs w:val="28"/>
        </w:rPr>
        <w:t xml:space="preserve"> </w:t>
      </w:r>
      <w:r w:rsidRPr="00873570">
        <w:rPr>
          <w:rFonts w:ascii="Angsana New" w:eastAsia="Times New Roman" w:hAnsi="Angsana New" w:hint="cs"/>
          <w:spacing w:val="4"/>
          <w:sz w:val="28"/>
          <w:szCs w:val="28"/>
          <w:cs/>
        </w:rPr>
        <w:t xml:space="preserve">มิถุนายน </w:t>
      </w:r>
      <w:r w:rsidR="00A14A57" w:rsidRPr="00A14A57">
        <w:rPr>
          <w:rFonts w:ascii="Angsana New" w:eastAsia="Times New Roman" w:hAnsi="Angsana New"/>
          <w:spacing w:val="4"/>
          <w:sz w:val="28"/>
          <w:szCs w:val="28"/>
        </w:rPr>
        <w:t>2565</w:t>
      </w:r>
      <w:r w:rsidRPr="00873570">
        <w:rPr>
          <w:rFonts w:ascii="Angsana New" w:eastAsia="Times New Roman" w:hAnsi="Angsana New"/>
          <w:spacing w:val="4"/>
          <w:sz w:val="28"/>
          <w:szCs w:val="28"/>
        </w:rPr>
        <w:t xml:space="preserve"> </w:t>
      </w:r>
      <w:r w:rsidRPr="00873570">
        <w:rPr>
          <w:rFonts w:ascii="Angsana New" w:eastAsia="Times New Roman" w:hAnsi="Angsana New" w:hint="cs"/>
          <w:spacing w:val="4"/>
          <w:sz w:val="28"/>
          <w:szCs w:val="28"/>
          <w:cs/>
        </w:rPr>
        <w:t xml:space="preserve">และ </w:t>
      </w:r>
      <w:r w:rsidR="00A14A57" w:rsidRPr="00A14A57">
        <w:rPr>
          <w:rFonts w:ascii="Angsana New" w:eastAsia="Times New Roman" w:hAnsi="Angsana New"/>
          <w:spacing w:val="4"/>
          <w:sz w:val="28"/>
          <w:szCs w:val="28"/>
        </w:rPr>
        <w:t>2564</w:t>
      </w:r>
      <w:r w:rsidRPr="00873570">
        <w:rPr>
          <w:rFonts w:ascii="Angsana New" w:eastAsia="Times New Roman" w:hAnsi="Angsana New"/>
          <w:spacing w:val="4"/>
          <w:sz w:val="28"/>
          <w:szCs w:val="28"/>
        </w:rPr>
        <w:t xml:space="preserve"> </w:t>
      </w:r>
      <w:r w:rsidRPr="00873570">
        <w:rPr>
          <w:rFonts w:ascii="Angsana New" w:eastAsia="Times New Roman" w:hAnsi="Angsana New" w:hint="cs"/>
          <w:spacing w:val="4"/>
          <w:sz w:val="28"/>
          <w:szCs w:val="28"/>
          <w:cs/>
        </w:rPr>
        <w:t>บริษัทมีรายการธุรกิจที่สำคัญกับ</w:t>
      </w:r>
      <w:r w:rsidRPr="00873570">
        <w:rPr>
          <w:rFonts w:ascii="Angsana New" w:eastAsia="Times New Roman" w:hAnsi="Angsana New" w:hint="cs"/>
          <w:sz w:val="28"/>
          <w:szCs w:val="28"/>
          <w:cs/>
        </w:rPr>
        <w:t>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</w:t>
      </w:r>
      <w:r w:rsidRPr="00873570">
        <w:rPr>
          <w:rFonts w:ascii="Angsana New" w:eastAsia="Times New Roman" w:hAnsi="Angsana New" w:hint="cs"/>
          <w:spacing w:val="-2"/>
          <w:sz w:val="28"/>
          <w:szCs w:val="28"/>
          <w:cs/>
        </w:rPr>
        <w:t>ระหว่างบริษัทกับบุคคลและบริษัทที่เกี่ยวข้องกันเหล่านั้น</w:t>
      </w:r>
      <w:r w:rsidR="004C45B0">
        <w:rPr>
          <w:rFonts w:ascii="Angsana New" w:eastAsia="Times New Roman" w:hAnsi="Angsana New" w:hint="cs"/>
          <w:spacing w:val="-2"/>
          <w:sz w:val="28"/>
          <w:szCs w:val="28"/>
          <w:cs/>
        </w:rPr>
        <w:t xml:space="preserve"> </w:t>
      </w:r>
      <w:r w:rsidR="00471CA1">
        <w:rPr>
          <w:rFonts w:ascii="Angsana New" w:eastAsia="Times New Roman" w:hAnsi="Angsana New" w:hint="cs"/>
          <w:spacing w:val="-2"/>
          <w:sz w:val="28"/>
          <w:szCs w:val="28"/>
          <w:cs/>
        </w:rPr>
        <w:t>โดยไม่มีรายการธุรกิจที่มีสาระสำคัญ</w:t>
      </w:r>
    </w:p>
    <w:p w14:paraId="7F5C1DCA" w14:textId="7C148199" w:rsidR="00471CA1" w:rsidRDefault="00471CA1" w:rsidP="00EA0DA3">
      <w:pPr>
        <w:tabs>
          <w:tab w:val="clear" w:pos="454"/>
          <w:tab w:val="left" w:pos="360"/>
        </w:tabs>
        <w:spacing w:before="120" w:after="120" w:line="240" w:lineRule="auto"/>
        <w:ind w:left="357" w:right="-17"/>
        <w:jc w:val="thaiDistribute"/>
        <w:rPr>
          <w:rFonts w:ascii="Angsana New" w:eastAsia="Times New Roman" w:hAnsi="Angsana New"/>
          <w:spacing w:val="-2"/>
          <w:sz w:val="28"/>
          <w:szCs w:val="28"/>
        </w:rPr>
      </w:pPr>
    </w:p>
    <w:p w14:paraId="39BCC983" w14:textId="77777777" w:rsidR="00C44FDA" w:rsidRDefault="00C44FDA" w:rsidP="00EA0DA3">
      <w:pPr>
        <w:tabs>
          <w:tab w:val="clear" w:pos="454"/>
          <w:tab w:val="left" w:pos="360"/>
        </w:tabs>
        <w:spacing w:before="120" w:after="120" w:line="240" w:lineRule="auto"/>
        <w:ind w:left="357" w:right="-17"/>
        <w:jc w:val="thaiDistribute"/>
        <w:rPr>
          <w:rFonts w:ascii="Angsana New" w:eastAsia="Times New Roman" w:hAnsi="Angsana New"/>
          <w:spacing w:val="-2"/>
          <w:sz w:val="28"/>
          <w:szCs w:val="28"/>
        </w:rPr>
      </w:pPr>
    </w:p>
    <w:p w14:paraId="075F9E7D" w14:textId="7A4FE897" w:rsidR="00471CA1" w:rsidRDefault="00471CA1" w:rsidP="00EA0DA3">
      <w:pPr>
        <w:tabs>
          <w:tab w:val="clear" w:pos="454"/>
          <w:tab w:val="left" w:pos="360"/>
        </w:tabs>
        <w:spacing w:before="120" w:after="120" w:line="240" w:lineRule="auto"/>
        <w:ind w:left="357" w:right="-17"/>
        <w:jc w:val="thaiDistribute"/>
        <w:rPr>
          <w:rFonts w:ascii="Angsana New" w:eastAsia="Times New Roman" w:hAnsi="Angsana New"/>
          <w:spacing w:val="-2"/>
          <w:sz w:val="28"/>
          <w:szCs w:val="28"/>
        </w:rPr>
      </w:pPr>
    </w:p>
    <w:p w14:paraId="669AD81F" w14:textId="5D62136C" w:rsidR="00471CA1" w:rsidRDefault="00471CA1" w:rsidP="00EA0DA3">
      <w:pPr>
        <w:tabs>
          <w:tab w:val="clear" w:pos="454"/>
          <w:tab w:val="left" w:pos="360"/>
        </w:tabs>
        <w:spacing w:before="120" w:after="120" w:line="240" w:lineRule="auto"/>
        <w:ind w:left="357" w:right="-17"/>
        <w:jc w:val="thaiDistribute"/>
        <w:rPr>
          <w:rFonts w:ascii="Angsana New" w:eastAsia="Times New Roman" w:hAnsi="Angsana New"/>
          <w:spacing w:val="-2"/>
          <w:sz w:val="28"/>
          <w:szCs w:val="28"/>
        </w:rPr>
      </w:pPr>
    </w:p>
    <w:p w14:paraId="1690013C" w14:textId="2D8C1CF6" w:rsidR="00471CA1" w:rsidRDefault="00471CA1" w:rsidP="00EA0DA3">
      <w:pPr>
        <w:tabs>
          <w:tab w:val="clear" w:pos="454"/>
          <w:tab w:val="left" w:pos="360"/>
        </w:tabs>
        <w:spacing w:before="120" w:after="120" w:line="240" w:lineRule="auto"/>
        <w:ind w:left="357" w:right="-17"/>
        <w:jc w:val="thaiDistribute"/>
        <w:rPr>
          <w:rFonts w:ascii="Angsana New" w:eastAsia="Times New Roman" w:hAnsi="Angsana New"/>
          <w:spacing w:val="-2"/>
          <w:sz w:val="28"/>
          <w:szCs w:val="28"/>
        </w:rPr>
      </w:pPr>
    </w:p>
    <w:p w14:paraId="733FCBC0" w14:textId="71788267" w:rsidR="00471CA1" w:rsidRDefault="00471CA1" w:rsidP="00EA0DA3">
      <w:pPr>
        <w:tabs>
          <w:tab w:val="clear" w:pos="454"/>
          <w:tab w:val="left" w:pos="360"/>
        </w:tabs>
        <w:spacing w:before="120" w:after="120" w:line="240" w:lineRule="auto"/>
        <w:ind w:left="357" w:right="-17"/>
        <w:jc w:val="thaiDistribute"/>
        <w:rPr>
          <w:rFonts w:ascii="Angsana New" w:eastAsia="Times New Roman" w:hAnsi="Angsana New"/>
          <w:spacing w:val="-2"/>
          <w:sz w:val="28"/>
          <w:szCs w:val="28"/>
        </w:rPr>
      </w:pPr>
    </w:p>
    <w:p w14:paraId="372F9AC9" w14:textId="3851E41E" w:rsidR="00471CA1" w:rsidRDefault="00471CA1" w:rsidP="00EA0DA3">
      <w:pPr>
        <w:tabs>
          <w:tab w:val="clear" w:pos="454"/>
          <w:tab w:val="left" w:pos="360"/>
        </w:tabs>
        <w:spacing w:before="120" w:after="120" w:line="240" w:lineRule="auto"/>
        <w:ind w:left="357" w:right="-17"/>
        <w:jc w:val="thaiDistribute"/>
        <w:rPr>
          <w:rFonts w:ascii="Angsana New" w:eastAsia="Times New Roman" w:hAnsi="Angsana New"/>
          <w:spacing w:val="-2"/>
          <w:sz w:val="28"/>
          <w:szCs w:val="28"/>
        </w:rPr>
      </w:pPr>
    </w:p>
    <w:p w14:paraId="38A9173C" w14:textId="77777777" w:rsidR="00471CA1" w:rsidRDefault="00471CA1" w:rsidP="00EA0DA3">
      <w:pPr>
        <w:tabs>
          <w:tab w:val="clear" w:pos="454"/>
          <w:tab w:val="left" w:pos="360"/>
        </w:tabs>
        <w:spacing w:before="120" w:after="120" w:line="240" w:lineRule="auto"/>
        <w:ind w:left="357" w:right="-17"/>
        <w:jc w:val="thaiDistribute"/>
        <w:rPr>
          <w:rFonts w:ascii="Angsana New" w:eastAsia="Times New Roman" w:hAnsi="Angsana New"/>
          <w:spacing w:val="-2"/>
          <w:sz w:val="28"/>
          <w:szCs w:val="28"/>
        </w:rPr>
      </w:pPr>
    </w:p>
    <w:p w14:paraId="453C0334" w14:textId="74972A98" w:rsidR="00471CA1" w:rsidRDefault="00471CA1" w:rsidP="00C44FDA">
      <w:pPr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426" w:right="-17"/>
        <w:jc w:val="thaiDistribute"/>
        <w:rPr>
          <w:rFonts w:ascii="Angsana New" w:eastAsia="Times New Roman" w:hAnsi="Angsana New"/>
          <w:spacing w:val="4"/>
          <w:sz w:val="28"/>
          <w:szCs w:val="28"/>
        </w:rPr>
      </w:pPr>
      <w:r w:rsidRPr="0025781E">
        <w:rPr>
          <w:rFonts w:ascii="Angsana New" w:eastAsia="Times New Roman" w:hAnsi="Angsana New" w:hint="cs"/>
          <w:spacing w:val="4"/>
          <w:sz w:val="28"/>
          <w:szCs w:val="28"/>
          <w:cs/>
        </w:rPr>
        <w:lastRenderedPageBreak/>
        <w:t>ยอดคงเหลือ</w:t>
      </w:r>
      <w:r w:rsidRPr="0025781E">
        <w:rPr>
          <w:rFonts w:ascii="Angsana New" w:eastAsia="Times New Roman" w:hAnsi="Angsana New"/>
          <w:spacing w:val="4"/>
          <w:sz w:val="28"/>
          <w:szCs w:val="28"/>
          <w:cs/>
        </w:rPr>
        <w:t>ที่มีสาระสำคัญ</w:t>
      </w:r>
      <w:r w:rsidRPr="0025781E">
        <w:rPr>
          <w:rFonts w:ascii="Angsana New" w:eastAsia="Times New Roman" w:hAnsi="Angsana New" w:hint="cs"/>
          <w:spacing w:val="4"/>
          <w:sz w:val="28"/>
          <w:szCs w:val="28"/>
          <w:cs/>
        </w:rPr>
        <w:t>กับ</w:t>
      </w:r>
      <w:r w:rsidRPr="0025781E">
        <w:rPr>
          <w:rFonts w:ascii="Angsana New" w:eastAsia="Times New Roman" w:hAnsi="Angsana New"/>
          <w:spacing w:val="4"/>
          <w:sz w:val="28"/>
          <w:szCs w:val="28"/>
          <w:cs/>
        </w:rPr>
        <w:t>บริษัทและบุคคลที่เกี่ยวข้องกัน ซึ่งได้รวมไว้ในงบการเงิน</w:t>
      </w:r>
      <w:r w:rsidRPr="0025781E">
        <w:rPr>
          <w:rFonts w:ascii="Angsana New" w:eastAsia="Times New Roman" w:hAnsi="Angsana New"/>
          <w:spacing w:val="4"/>
          <w:sz w:val="28"/>
          <w:szCs w:val="28"/>
        </w:rPr>
        <w:t xml:space="preserve"> </w:t>
      </w:r>
      <w:r w:rsidRPr="0025781E">
        <w:rPr>
          <w:rFonts w:ascii="Angsana New" w:eastAsia="Times New Roman" w:hAnsi="Angsana New"/>
          <w:spacing w:val="4"/>
          <w:sz w:val="28"/>
          <w:szCs w:val="28"/>
          <w:cs/>
        </w:rPr>
        <w:t xml:space="preserve">ณ วันที่ </w:t>
      </w:r>
      <w:r w:rsidR="00A14A57" w:rsidRPr="00A14A57">
        <w:rPr>
          <w:rFonts w:ascii="Angsana New" w:eastAsia="Times New Roman" w:hAnsi="Angsana New"/>
          <w:spacing w:val="4"/>
          <w:sz w:val="28"/>
          <w:szCs w:val="28"/>
        </w:rPr>
        <w:t>30</w:t>
      </w:r>
      <w:r w:rsidRPr="0025781E">
        <w:rPr>
          <w:rFonts w:ascii="Angsana New" w:eastAsia="Times New Roman" w:hAnsi="Angsana New"/>
          <w:spacing w:val="4"/>
          <w:sz w:val="28"/>
          <w:szCs w:val="28"/>
          <w:cs/>
        </w:rPr>
        <w:t xml:space="preserve"> </w:t>
      </w:r>
      <w:r w:rsidRPr="0025781E">
        <w:rPr>
          <w:rFonts w:ascii="Angsana New" w:eastAsia="Times New Roman" w:hAnsi="Angsana New" w:hint="cs"/>
          <w:spacing w:val="4"/>
          <w:sz w:val="28"/>
          <w:szCs w:val="28"/>
          <w:cs/>
        </w:rPr>
        <w:t>มิถุนายน</w:t>
      </w:r>
      <w:r w:rsidRPr="0025781E">
        <w:rPr>
          <w:rFonts w:ascii="Angsana New" w:eastAsia="Times New Roman" w:hAnsi="Angsana New"/>
          <w:spacing w:val="4"/>
          <w:sz w:val="28"/>
          <w:szCs w:val="28"/>
          <w:cs/>
        </w:rPr>
        <w:t xml:space="preserve"> </w:t>
      </w:r>
      <w:r w:rsidR="00A14A57" w:rsidRPr="00A14A57">
        <w:rPr>
          <w:rFonts w:ascii="Angsana New" w:eastAsia="Times New Roman" w:hAnsi="Angsana New"/>
          <w:spacing w:val="4"/>
          <w:sz w:val="28"/>
          <w:szCs w:val="28"/>
        </w:rPr>
        <w:t>2565</w:t>
      </w:r>
      <w:r>
        <w:rPr>
          <w:rFonts w:ascii="Angsana New" w:eastAsia="Times New Roman" w:hAnsi="Angsana New" w:hint="cs"/>
          <w:spacing w:val="4"/>
          <w:sz w:val="28"/>
          <w:szCs w:val="28"/>
          <w:cs/>
        </w:rPr>
        <w:t xml:space="preserve"> </w:t>
      </w:r>
      <w:r w:rsidRPr="0025781E">
        <w:rPr>
          <w:rFonts w:ascii="Angsana New" w:eastAsia="Times New Roman" w:hAnsi="Angsana New"/>
          <w:spacing w:val="4"/>
          <w:sz w:val="28"/>
          <w:szCs w:val="28"/>
          <w:cs/>
        </w:rPr>
        <w:t xml:space="preserve">และ </w:t>
      </w:r>
      <w:r>
        <w:rPr>
          <w:rFonts w:ascii="Angsana New" w:eastAsia="Times New Roman" w:hAnsi="Angsana New" w:hint="cs"/>
          <w:spacing w:val="4"/>
          <w:sz w:val="28"/>
          <w:szCs w:val="28"/>
          <w:cs/>
        </w:rPr>
        <w:t xml:space="preserve">วันที่ </w:t>
      </w:r>
      <w:r w:rsidR="00A14A57" w:rsidRPr="00A14A57">
        <w:rPr>
          <w:rFonts w:ascii="Angsana New" w:eastAsia="Times New Roman" w:hAnsi="Angsana New"/>
          <w:spacing w:val="4"/>
          <w:sz w:val="28"/>
          <w:szCs w:val="28"/>
        </w:rPr>
        <w:t>31</w:t>
      </w:r>
      <w:r w:rsidRPr="0025781E">
        <w:rPr>
          <w:rFonts w:ascii="Angsana New" w:eastAsia="Times New Roman" w:hAnsi="Angsana New"/>
          <w:spacing w:val="4"/>
          <w:sz w:val="28"/>
          <w:szCs w:val="28"/>
          <w:cs/>
        </w:rPr>
        <w:t xml:space="preserve"> ธันวาคม </w:t>
      </w:r>
      <w:r w:rsidR="00A14A57" w:rsidRPr="00A14A57">
        <w:rPr>
          <w:rFonts w:ascii="Angsana New" w:eastAsia="Times New Roman" w:hAnsi="Angsana New"/>
          <w:spacing w:val="4"/>
          <w:sz w:val="28"/>
          <w:szCs w:val="28"/>
        </w:rPr>
        <w:t>2564</w:t>
      </w:r>
      <w:r w:rsidRPr="0025781E">
        <w:rPr>
          <w:rFonts w:ascii="Angsana New" w:eastAsia="Times New Roman" w:hAnsi="Angsana New" w:hint="cs"/>
          <w:spacing w:val="4"/>
          <w:sz w:val="28"/>
          <w:szCs w:val="28"/>
          <w:cs/>
        </w:rPr>
        <w:t xml:space="preserve"> </w:t>
      </w:r>
      <w:r w:rsidRPr="0025781E">
        <w:rPr>
          <w:rFonts w:ascii="Angsana New" w:eastAsia="Times New Roman" w:hAnsi="Angsana New"/>
          <w:spacing w:val="4"/>
          <w:sz w:val="28"/>
          <w:szCs w:val="28"/>
          <w:cs/>
        </w:rPr>
        <w:t>ดังนี้</w:t>
      </w:r>
    </w:p>
    <w:tbl>
      <w:tblPr>
        <w:tblW w:w="949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969"/>
        <w:gridCol w:w="1275"/>
        <w:gridCol w:w="283"/>
        <w:gridCol w:w="1134"/>
        <w:gridCol w:w="283"/>
        <w:gridCol w:w="1135"/>
        <w:gridCol w:w="283"/>
        <w:gridCol w:w="1134"/>
      </w:tblGrid>
      <w:tr w:rsidR="00471CA1" w:rsidRPr="00C63028" w14:paraId="0B339B11" w14:textId="77777777" w:rsidTr="00C44FDA">
        <w:trPr>
          <w:tblHeader/>
        </w:trPr>
        <w:tc>
          <w:tcPr>
            <w:tcW w:w="3969" w:type="dxa"/>
            <w:shd w:val="clear" w:color="auto" w:fill="auto"/>
          </w:tcPr>
          <w:p w14:paraId="469AD2EB" w14:textId="77777777" w:rsidR="00471CA1" w:rsidRPr="00C63028" w:rsidRDefault="00471CA1" w:rsidP="00CA7BB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2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C9A6C25" w14:textId="77777777" w:rsidR="00471CA1" w:rsidRPr="00C63028" w:rsidRDefault="00471CA1" w:rsidP="00CA7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471CA1" w:rsidRPr="00C63028" w14:paraId="1461736E" w14:textId="77777777" w:rsidTr="00C44FDA">
        <w:trPr>
          <w:tblHeader/>
        </w:trPr>
        <w:tc>
          <w:tcPr>
            <w:tcW w:w="3969" w:type="dxa"/>
            <w:shd w:val="clear" w:color="auto" w:fill="auto"/>
          </w:tcPr>
          <w:p w14:paraId="55D08390" w14:textId="77777777" w:rsidR="00471CA1" w:rsidRPr="00C63028" w:rsidRDefault="00471CA1" w:rsidP="00CA7BB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6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4017B" w14:textId="77777777" w:rsidR="00471CA1" w:rsidRPr="00C63028" w:rsidRDefault="00471CA1" w:rsidP="00CA7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20C9A12E" w14:textId="77777777" w:rsidR="00471CA1" w:rsidRPr="00C63028" w:rsidRDefault="00471CA1" w:rsidP="00CA7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91EDA" w14:textId="77777777" w:rsidR="00471CA1" w:rsidRPr="00C63028" w:rsidRDefault="00471CA1" w:rsidP="00CA7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1CA1" w:rsidRPr="00C63028" w14:paraId="190FCB6D" w14:textId="77777777" w:rsidTr="00C44FDA">
        <w:trPr>
          <w:tblHeader/>
        </w:trPr>
        <w:tc>
          <w:tcPr>
            <w:tcW w:w="3969" w:type="dxa"/>
            <w:shd w:val="clear" w:color="auto" w:fill="auto"/>
          </w:tcPr>
          <w:p w14:paraId="7995FB87" w14:textId="77777777" w:rsidR="00471CA1" w:rsidRPr="00C63028" w:rsidRDefault="00471CA1" w:rsidP="00CA7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9DF6F92" w14:textId="3E2ACA82" w:rsidR="00471CA1" w:rsidRPr="00C63028" w:rsidRDefault="00A14A57" w:rsidP="00CA7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30</w:t>
            </w:r>
            <w:r w:rsidR="00471CA1" w:rsidRPr="00C6302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71CA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5BC7DB86" w14:textId="77777777" w:rsidR="00471CA1" w:rsidRPr="00C63028" w:rsidRDefault="00471CA1" w:rsidP="00CA7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D3D9952" w14:textId="599F18CD" w:rsidR="00471CA1" w:rsidRPr="00C63028" w:rsidRDefault="00A14A57" w:rsidP="00CA7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31</w:t>
            </w:r>
            <w:r w:rsidR="00471CA1" w:rsidRPr="00C6302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3" w:type="dxa"/>
            <w:shd w:val="clear" w:color="auto" w:fill="auto"/>
          </w:tcPr>
          <w:p w14:paraId="5F2F9902" w14:textId="77777777" w:rsidR="00471CA1" w:rsidRPr="00C63028" w:rsidRDefault="00471CA1" w:rsidP="00CA7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400DC0BC" w14:textId="5BA32153" w:rsidR="00471CA1" w:rsidRPr="00C63028" w:rsidRDefault="00A14A57" w:rsidP="00CA7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30</w:t>
            </w:r>
            <w:r w:rsidR="00471CA1" w:rsidRPr="00C6302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71CA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3" w:type="dxa"/>
            <w:shd w:val="clear" w:color="auto" w:fill="auto"/>
          </w:tcPr>
          <w:p w14:paraId="6AA7D26C" w14:textId="77777777" w:rsidR="00471CA1" w:rsidRPr="00C63028" w:rsidRDefault="00471CA1" w:rsidP="00CA7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340692D" w14:textId="2581FC8C" w:rsidR="00471CA1" w:rsidRPr="00C63028" w:rsidRDefault="00A14A57" w:rsidP="00CA7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31</w:t>
            </w:r>
            <w:r w:rsidR="00471CA1" w:rsidRPr="00C6302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71CA1" w:rsidRPr="00C63028" w14:paraId="1553F772" w14:textId="77777777" w:rsidTr="00C44FDA">
        <w:trPr>
          <w:tblHeader/>
        </w:trPr>
        <w:tc>
          <w:tcPr>
            <w:tcW w:w="3969" w:type="dxa"/>
            <w:shd w:val="clear" w:color="auto" w:fill="auto"/>
          </w:tcPr>
          <w:p w14:paraId="0DFBD38A" w14:textId="77777777" w:rsidR="00471CA1" w:rsidRPr="00C63028" w:rsidRDefault="00471CA1" w:rsidP="00CA7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0EF1ECA" w14:textId="38C2065C" w:rsidR="00471CA1" w:rsidRPr="00C63028" w:rsidRDefault="00A14A57" w:rsidP="00CA7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83" w:type="dxa"/>
            <w:shd w:val="clear" w:color="auto" w:fill="auto"/>
          </w:tcPr>
          <w:p w14:paraId="407CF410" w14:textId="77777777" w:rsidR="00471CA1" w:rsidRPr="00C63028" w:rsidRDefault="00471CA1" w:rsidP="00CA7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4ABEAFF" w14:textId="2F17275C" w:rsidR="00471CA1" w:rsidRPr="00C63028" w:rsidRDefault="00A14A57" w:rsidP="00CA7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3" w:type="dxa"/>
            <w:shd w:val="clear" w:color="auto" w:fill="auto"/>
          </w:tcPr>
          <w:p w14:paraId="226302AB" w14:textId="77777777" w:rsidR="00471CA1" w:rsidRPr="00C63028" w:rsidRDefault="00471CA1" w:rsidP="00CA7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4B6A1F48" w14:textId="0ED83594" w:rsidR="00471CA1" w:rsidRPr="00C63028" w:rsidRDefault="00A14A57" w:rsidP="00CA7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83" w:type="dxa"/>
            <w:shd w:val="clear" w:color="auto" w:fill="auto"/>
          </w:tcPr>
          <w:p w14:paraId="413ED9BC" w14:textId="77777777" w:rsidR="00471CA1" w:rsidRPr="00C63028" w:rsidRDefault="00471CA1" w:rsidP="00CA7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333CD34" w14:textId="79157325" w:rsidR="00471CA1" w:rsidRPr="00C63028" w:rsidRDefault="00A14A57" w:rsidP="00CA7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471CA1" w:rsidRPr="00C63028" w14:paraId="2C63BA0D" w14:textId="77777777" w:rsidTr="00C44FDA">
        <w:tc>
          <w:tcPr>
            <w:tcW w:w="3969" w:type="dxa"/>
            <w:shd w:val="clear" w:color="auto" w:fill="auto"/>
          </w:tcPr>
          <w:p w14:paraId="514882B1" w14:textId="77777777" w:rsidR="00471CA1" w:rsidRPr="00C63028" w:rsidRDefault="00471CA1" w:rsidP="002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Pr="00C630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การค้า</w:t>
            </w:r>
          </w:p>
        </w:tc>
        <w:tc>
          <w:tcPr>
            <w:tcW w:w="1275" w:type="dxa"/>
            <w:shd w:val="clear" w:color="auto" w:fill="auto"/>
          </w:tcPr>
          <w:p w14:paraId="65CA9591" w14:textId="77777777" w:rsidR="00471CA1" w:rsidRPr="00C63028" w:rsidRDefault="00471CA1" w:rsidP="00CA7BB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7D8D0A4" w14:textId="77777777" w:rsidR="00471CA1" w:rsidRPr="00C63028" w:rsidRDefault="00471CA1" w:rsidP="00CA7BB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3C8EBCF" w14:textId="77777777" w:rsidR="00471CA1" w:rsidRPr="00C63028" w:rsidRDefault="00471CA1" w:rsidP="00CA7BB7">
            <w:pPr>
              <w:pStyle w:val="acctfourfigures"/>
              <w:tabs>
                <w:tab w:val="clear" w:pos="765"/>
              </w:tabs>
              <w:spacing w:line="240" w:lineRule="atLeast"/>
              <w:ind w:left="-108" w:right="2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0E0B41F0" w14:textId="77777777" w:rsidR="00471CA1" w:rsidRPr="00C63028" w:rsidRDefault="00471CA1" w:rsidP="00CA7BB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60ED5094" w14:textId="77777777" w:rsidR="00471CA1" w:rsidRPr="00C63028" w:rsidRDefault="00471CA1" w:rsidP="00CA7BB7">
            <w:pPr>
              <w:pStyle w:val="acctfourfigures"/>
              <w:tabs>
                <w:tab w:val="clear" w:pos="765"/>
              </w:tabs>
              <w:spacing w:line="240" w:lineRule="atLeast"/>
              <w:ind w:left="-108" w:right="3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B39270B" w14:textId="77777777" w:rsidR="00471CA1" w:rsidRPr="00C63028" w:rsidRDefault="00471CA1" w:rsidP="00CA7BB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A9B8C57" w14:textId="77777777" w:rsidR="00471CA1" w:rsidRPr="00C63028" w:rsidRDefault="00471CA1" w:rsidP="00CA7BB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1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471CA1" w:rsidRPr="00C63028" w14:paraId="24F20769" w14:textId="77777777" w:rsidTr="00C44FDA">
        <w:tc>
          <w:tcPr>
            <w:tcW w:w="3969" w:type="dxa"/>
            <w:shd w:val="clear" w:color="auto" w:fill="auto"/>
          </w:tcPr>
          <w:p w14:paraId="08E55367" w14:textId="77777777" w:rsidR="00471CA1" w:rsidRPr="00C63028" w:rsidRDefault="00471CA1" w:rsidP="002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08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</w:tcPr>
          <w:p w14:paraId="60BD3F41" w14:textId="77777777" w:rsidR="00471CA1" w:rsidRPr="00C63028" w:rsidRDefault="00471CA1" w:rsidP="00CA7BB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7307A3A" w14:textId="77777777" w:rsidR="00471CA1" w:rsidRPr="00C63028" w:rsidRDefault="00471CA1" w:rsidP="00CA7BB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9CDE632" w14:textId="77777777" w:rsidR="00471CA1" w:rsidRPr="00C63028" w:rsidRDefault="00471CA1" w:rsidP="00CA7BB7">
            <w:pPr>
              <w:pStyle w:val="acctfourfigures"/>
              <w:tabs>
                <w:tab w:val="clear" w:pos="765"/>
              </w:tabs>
              <w:spacing w:line="240" w:lineRule="atLeast"/>
              <w:ind w:left="-108" w:right="2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B051847" w14:textId="77777777" w:rsidR="00471CA1" w:rsidRPr="00C63028" w:rsidRDefault="00471CA1" w:rsidP="00CA7BB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3D814F68" w14:textId="77777777" w:rsidR="00471CA1" w:rsidRPr="00C63028" w:rsidRDefault="00471CA1" w:rsidP="00CA7BB7">
            <w:pPr>
              <w:pStyle w:val="acctfourfigures"/>
              <w:tabs>
                <w:tab w:val="clear" w:pos="765"/>
              </w:tabs>
              <w:spacing w:line="240" w:lineRule="atLeast"/>
              <w:ind w:left="-108" w:right="3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4D02D1D" w14:textId="77777777" w:rsidR="00471CA1" w:rsidRPr="00C63028" w:rsidRDefault="00471CA1" w:rsidP="00CA7BB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15F6D54" w14:textId="22FE37D0" w:rsidR="00471CA1" w:rsidRPr="00C63028" w:rsidRDefault="00A14A57" w:rsidP="00CA7BB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108" w:right="1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/>
              </w:rPr>
              <w:t>414</w:t>
            </w:r>
          </w:p>
        </w:tc>
      </w:tr>
      <w:tr w:rsidR="00471CA1" w:rsidRPr="00C63028" w14:paraId="4757F51E" w14:textId="77777777" w:rsidTr="00C44FDA">
        <w:tc>
          <w:tcPr>
            <w:tcW w:w="3969" w:type="dxa"/>
            <w:shd w:val="clear" w:color="auto" w:fill="auto"/>
          </w:tcPr>
          <w:p w14:paraId="2DAB2500" w14:textId="77777777" w:rsidR="00471CA1" w:rsidRPr="00C63028" w:rsidRDefault="00471CA1" w:rsidP="002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7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5" w:type="dxa"/>
            <w:shd w:val="clear" w:color="auto" w:fill="auto"/>
          </w:tcPr>
          <w:p w14:paraId="19B74200" w14:textId="77777777" w:rsidR="00471CA1" w:rsidRPr="00C63028" w:rsidRDefault="00471CA1" w:rsidP="00CA7BB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66BBB0A" w14:textId="77777777" w:rsidR="00471CA1" w:rsidRPr="00C63028" w:rsidRDefault="00471CA1" w:rsidP="00CA7BB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DF33B96" w14:textId="77777777" w:rsidR="00471CA1" w:rsidRPr="00C63028" w:rsidRDefault="00471CA1" w:rsidP="00CA7BB7">
            <w:pPr>
              <w:pStyle w:val="acctfourfigures"/>
              <w:tabs>
                <w:tab w:val="clear" w:pos="765"/>
              </w:tabs>
              <w:spacing w:line="240" w:lineRule="atLeast"/>
              <w:ind w:left="-108" w:right="2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4741B1DF" w14:textId="77777777" w:rsidR="00471CA1" w:rsidRPr="00C63028" w:rsidRDefault="00471CA1" w:rsidP="00CA7BB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3E51A3AF" w14:textId="77777777" w:rsidR="00471CA1" w:rsidRPr="00FC01DA" w:rsidRDefault="00471CA1" w:rsidP="00CA7BB7">
            <w:pPr>
              <w:pStyle w:val="acctfourfigures"/>
              <w:tabs>
                <w:tab w:val="clear" w:pos="765"/>
              </w:tabs>
              <w:spacing w:line="240" w:lineRule="atLeast"/>
              <w:ind w:left="-108" w:right="3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D014B16" w14:textId="77777777" w:rsidR="00471CA1" w:rsidRPr="00C63028" w:rsidRDefault="00471CA1" w:rsidP="00CA7BB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5AA7505" w14:textId="77777777" w:rsidR="00471CA1" w:rsidRPr="00C63028" w:rsidRDefault="00471CA1" w:rsidP="00CA7BB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1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471CA1" w:rsidRPr="00C63028" w14:paraId="3F499D44" w14:textId="77777777" w:rsidTr="00C44FDA">
        <w:tc>
          <w:tcPr>
            <w:tcW w:w="3969" w:type="dxa"/>
            <w:shd w:val="clear" w:color="auto" w:fill="auto"/>
          </w:tcPr>
          <w:p w14:paraId="14635180" w14:textId="77777777" w:rsidR="00471CA1" w:rsidRPr="00C63028" w:rsidRDefault="00471CA1" w:rsidP="002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08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</w:tcPr>
          <w:p w14:paraId="413A478F" w14:textId="77777777" w:rsidR="00471CA1" w:rsidRPr="00C63028" w:rsidRDefault="00471CA1" w:rsidP="00CA7BB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3D80B4B" w14:textId="77777777" w:rsidR="00471CA1" w:rsidRPr="00C63028" w:rsidRDefault="00471CA1" w:rsidP="00CA7BB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2362DFD" w14:textId="77777777" w:rsidR="00471CA1" w:rsidRPr="00C63028" w:rsidRDefault="00471CA1" w:rsidP="00CA7BB7">
            <w:pPr>
              <w:pStyle w:val="acctfourfigures"/>
              <w:tabs>
                <w:tab w:val="clear" w:pos="765"/>
              </w:tabs>
              <w:spacing w:line="240" w:lineRule="atLeast"/>
              <w:ind w:left="-108" w:right="2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38F128F" w14:textId="77777777" w:rsidR="00471CA1" w:rsidRPr="00C63028" w:rsidRDefault="00471CA1" w:rsidP="00CA7BB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12C7D503" w14:textId="392E0778" w:rsidR="00471CA1" w:rsidRPr="00C63028" w:rsidRDefault="00A14A57" w:rsidP="00CA7BB7">
            <w:pPr>
              <w:pStyle w:val="acctfourfigures"/>
              <w:tabs>
                <w:tab w:val="clear" w:pos="765"/>
              </w:tabs>
              <w:spacing w:line="240" w:lineRule="atLeast"/>
              <w:ind w:left="-108" w:right="38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471CA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026</w:t>
            </w:r>
          </w:p>
        </w:tc>
        <w:tc>
          <w:tcPr>
            <w:tcW w:w="283" w:type="dxa"/>
            <w:shd w:val="clear" w:color="auto" w:fill="auto"/>
          </w:tcPr>
          <w:p w14:paraId="17439E7F" w14:textId="77777777" w:rsidR="00471CA1" w:rsidRPr="00C63028" w:rsidRDefault="00471CA1" w:rsidP="00CA7BB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8242FC7" w14:textId="7954975B" w:rsidR="00471CA1" w:rsidRPr="00C63028" w:rsidRDefault="00A14A57" w:rsidP="00CA7BB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108" w:right="1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471CA1" w:rsidRPr="00C63028">
              <w:rPr>
                <w:rFonts w:ascii="Angsana New" w:hAnsi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  <w:lang w:val="en-US"/>
              </w:rPr>
              <w:t>128</w:t>
            </w:r>
          </w:p>
        </w:tc>
      </w:tr>
      <w:tr w:rsidR="00471CA1" w:rsidRPr="00C63028" w14:paraId="354ABF66" w14:textId="77777777" w:rsidTr="00C44FDA">
        <w:tc>
          <w:tcPr>
            <w:tcW w:w="3969" w:type="dxa"/>
            <w:shd w:val="clear" w:color="auto" w:fill="auto"/>
          </w:tcPr>
          <w:p w14:paraId="2E3D11EA" w14:textId="77777777" w:rsidR="00471CA1" w:rsidRPr="00C63028" w:rsidRDefault="00471CA1" w:rsidP="002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54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275" w:type="dxa"/>
            <w:shd w:val="clear" w:color="auto" w:fill="auto"/>
          </w:tcPr>
          <w:p w14:paraId="77E50603" w14:textId="77777777" w:rsidR="00471CA1" w:rsidRPr="00C63028" w:rsidRDefault="00471CA1" w:rsidP="00CA7BB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8249049" w14:textId="77777777" w:rsidR="00471CA1" w:rsidRPr="00C63028" w:rsidRDefault="00471CA1" w:rsidP="00CA7BB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DC00947" w14:textId="77777777" w:rsidR="00471CA1" w:rsidRPr="00C63028" w:rsidRDefault="00471CA1" w:rsidP="00CA7BB7">
            <w:pPr>
              <w:pStyle w:val="acctfourfigures"/>
              <w:tabs>
                <w:tab w:val="clear" w:pos="765"/>
              </w:tabs>
              <w:spacing w:line="240" w:lineRule="atLeast"/>
              <w:ind w:left="-108" w:right="2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B30AA94" w14:textId="77777777" w:rsidR="00471CA1" w:rsidRPr="00C63028" w:rsidRDefault="00471CA1" w:rsidP="00CA7BB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450CDC09" w14:textId="77777777" w:rsidR="00471CA1" w:rsidRPr="00C63028" w:rsidRDefault="00471CA1" w:rsidP="00CA7BB7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3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962313E" w14:textId="77777777" w:rsidR="00471CA1" w:rsidRPr="00C63028" w:rsidRDefault="00471CA1" w:rsidP="00CA7BB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707E78B" w14:textId="77777777" w:rsidR="00471CA1" w:rsidRPr="00C63028" w:rsidRDefault="00471CA1" w:rsidP="00CA7BB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1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71CA1" w:rsidRPr="00C63028" w14:paraId="63F2052D" w14:textId="77777777" w:rsidTr="00C44FDA">
        <w:tc>
          <w:tcPr>
            <w:tcW w:w="3969" w:type="dxa"/>
            <w:shd w:val="clear" w:color="auto" w:fill="auto"/>
          </w:tcPr>
          <w:p w14:paraId="0F9D8838" w14:textId="77777777" w:rsidR="00471CA1" w:rsidRPr="00C63028" w:rsidRDefault="00471CA1" w:rsidP="002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08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275" w:type="dxa"/>
            <w:shd w:val="clear" w:color="auto" w:fill="auto"/>
          </w:tcPr>
          <w:p w14:paraId="297F8FDB" w14:textId="77777777" w:rsidR="00471CA1" w:rsidRPr="00C63028" w:rsidRDefault="00471CA1" w:rsidP="00CA7BB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DBE914A" w14:textId="77777777" w:rsidR="00471CA1" w:rsidRPr="00C63028" w:rsidRDefault="00471CA1" w:rsidP="00CA7BB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2D8775C" w14:textId="77777777" w:rsidR="00471CA1" w:rsidRPr="00C63028" w:rsidRDefault="00471CA1" w:rsidP="00CA7BB7">
            <w:pPr>
              <w:pStyle w:val="acctfourfigures"/>
              <w:tabs>
                <w:tab w:val="clear" w:pos="765"/>
              </w:tabs>
              <w:spacing w:line="240" w:lineRule="atLeast"/>
              <w:ind w:left="-108" w:right="2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567D618" w14:textId="77777777" w:rsidR="00471CA1" w:rsidRPr="00C63028" w:rsidRDefault="00471CA1" w:rsidP="00CA7BB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6B8D301B" w14:textId="48D2D6F7" w:rsidR="00471CA1" w:rsidRPr="00C63028" w:rsidRDefault="00A14A57" w:rsidP="00CA7BB7">
            <w:pPr>
              <w:pStyle w:val="acctfourfigures"/>
              <w:tabs>
                <w:tab w:val="clear" w:pos="765"/>
              </w:tabs>
              <w:spacing w:line="240" w:lineRule="atLeast"/>
              <w:ind w:left="-108" w:right="3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154</w:t>
            </w:r>
            <w:r w:rsidR="00471CA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185</w:t>
            </w:r>
          </w:p>
        </w:tc>
        <w:tc>
          <w:tcPr>
            <w:tcW w:w="283" w:type="dxa"/>
            <w:shd w:val="clear" w:color="auto" w:fill="auto"/>
          </w:tcPr>
          <w:p w14:paraId="227B7066" w14:textId="77777777" w:rsidR="00471CA1" w:rsidRPr="00C63028" w:rsidRDefault="00471CA1" w:rsidP="00CA7BB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493C4CE" w14:textId="1E971E08" w:rsidR="00471CA1" w:rsidRPr="00C63028" w:rsidRDefault="00A14A57" w:rsidP="00CA7BB7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/>
              </w:rPr>
              <w:t>120</w:t>
            </w:r>
            <w:r w:rsidR="00471CA1" w:rsidRPr="001054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  <w:lang w:val="en-US"/>
              </w:rPr>
              <w:t>915</w:t>
            </w:r>
          </w:p>
        </w:tc>
      </w:tr>
      <w:tr w:rsidR="00471CA1" w:rsidRPr="00C63028" w14:paraId="77BC106E" w14:textId="77777777" w:rsidTr="00C44FDA">
        <w:tc>
          <w:tcPr>
            <w:tcW w:w="3969" w:type="dxa"/>
            <w:shd w:val="clear" w:color="auto" w:fill="auto"/>
          </w:tcPr>
          <w:p w14:paraId="52EFCBD3" w14:textId="77777777" w:rsidR="00471CA1" w:rsidRPr="00A4562E" w:rsidRDefault="00471CA1" w:rsidP="002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56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275" w:type="dxa"/>
            <w:shd w:val="clear" w:color="auto" w:fill="auto"/>
          </w:tcPr>
          <w:p w14:paraId="546B2FFF" w14:textId="77777777" w:rsidR="00471CA1" w:rsidRPr="00C63028" w:rsidRDefault="00471CA1" w:rsidP="00CA7BB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F1D3B61" w14:textId="77777777" w:rsidR="00471CA1" w:rsidRPr="00C63028" w:rsidRDefault="00471CA1" w:rsidP="00CA7BB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F7BC7BE" w14:textId="77777777" w:rsidR="00471CA1" w:rsidRPr="00C63028" w:rsidRDefault="00471CA1" w:rsidP="00CA7BB7">
            <w:pPr>
              <w:pStyle w:val="acctfourfigures"/>
              <w:tabs>
                <w:tab w:val="clear" w:pos="765"/>
              </w:tabs>
              <w:spacing w:line="240" w:lineRule="atLeast"/>
              <w:ind w:left="-108" w:right="28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AAA6CC9" w14:textId="77777777" w:rsidR="00471CA1" w:rsidRPr="00C63028" w:rsidRDefault="00471CA1" w:rsidP="00CA7BB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171C2DAB" w14:textId="77777777" w:rsidR="00471CA1" w:rsidRPr="00C63028" w:rsidRDefault="00471CA1" w:rsidP="00CA7BB7">
            <w:pPr>
              <w:pStyle w:val="acctfourfigures"/>
              <w:tabs>
                <w:tab w:val="clear" w:pos="765"/>
              </w:tabs>
              <w:spacing w:line="240" w:lineRule="atLeast"/>
              <w:ind w:left="-108" w:right="3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F10BA03" w14:textId="77777777" w:rsidR="00471CA1" w:rsidRPr="00C63028" w:rsidRDefault="00471CA1" w:rsidP="00CA7BB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FBCC41B" w14:textId="77777777" w:rsidR="00471CA1" w:rsidRPr="00105499" w:rsidRDefault="00471CA1" w:rsidP="00CA7BB7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71CA1" w:rsidRPr="00C63028" w14:paraId="37E8B08C" w14:textId="77777777" w:rsidTr="00C44FDA">
        <w:tc>
          <w:tcPr>
            <w:tcW w:w="3969" w:type="dxa"/>
            <w:shd w:val="clear" w:color="auto" w:fill="auto"/>
          </w:tcPr>
          <w:p w14:paraId="04CF36E3" w14:textId="77777777" w:rsidR="00471CA1" w:rsidRPr="00A4562E" w:rsidRDefault="00471CA1" w:rsidP="002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08"/>
              <w:rPr>
                <w:rFonts w:ascii="Angsana New" w:hAnsi="Angsana New"/>
                <w:sz w:val="28"/>
                <w:szCs w:val="28"/>
                <w:cs/>
              </w:rPr>
            </w:pPr>
            <w:r w:rsidRPr="00A4562E">
              <w:rPr>
                <w:rFonts w:ascii="Angsana New" w:hAnsi="Angsana New" w:hint="cs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275" w:type="dxa"/>
            <w:shd w:val="clear" w:color="auto" w:fill="auto"/>
          </w:tcPr>
          <w:p w14:paraId="1C795DBC" w14:textId="77777777" w:rsidR="00471CA1" w:rsidRPr="00C63028" w:rsidRDefault="00471CA1" w:rsidP="00CA7BB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70DC2C5" w14:textId="77777777" w:rsidR="00471CA1" w:rsidRPr="00C63028" w:rsidRDefault="00471CA1" w:rsidP="00CA7BB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5F5F8B9" w14:textId="1272CF53" w:rsidR="00471CA1" w:rsidRPr="00C63028" w:rsidRDefault="00A14A57" w:rsidP="00CA7BB7">
            <w:pPr>
              <w:pStyle w:val="acctfourfigures"/>
              <w:tabs>
                <w:tab w:val="clear" w:pos="765"/>
              </w:tabs>
              <w:spacing w:line="240" w:lineRule="atLeast"/>
              <w:ind w:left="-108" w:right="28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471CA1">
              <w:rPr>
                <w:rFonts w:ascii="Angsana New" w:hAnsi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  <w:lang w:val="en-US"/>
              </w:rPr>
              <w:t>500</w:t>
            </w:r>
          </w:p>
        </w:tc>
        <w:tc>
          <w:tcPr>
            <w:tcW w:w="283" w:type="dxa"/>
            <w:shd w:val="clear" w:color="auto" w:fill="auto"/>
          </w:tcPr>
          <w:p w14:paraId="2853C679" w14:textId="77777777" w:rsidR="00471CA1" w:rsidRPr="00C63028" w:rsidRDefault="00471CA1" w:rsidP="00CA7BB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30F1CDB3" w14:textId="77777777" w:rsidR="00471CA1" w:rsidRPr="00C63028" w:rsidRDefault="00471CA1" w:rsidP="00CA7BB7">
            <w:pPr>
              <w:pStyle w:val="acctfourfigures"/>
              <w:tabs>
                <w:tab w:val="clear" w:pos="765"/>
              </w:tabs>
              <w:spacing w:line="240" w:lineRule="atLeast"/>
              <w:ind w:left="-108" w:right="3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76D1947" w14:textId="77777777" w:rsidR="00471CA1" w:rsidRPr="00C63028" w:rsidRDefault="00471CA1" w:rsidP="00CA7BB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F6F9D0C" w14:textId="04A86B1C" w:rsidR="00471CA1" w:rsidRPr="00105499" w:rsidRDefault="00A14A57" w:rsidP="00CA7BB7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471CA1">
              <w:rPr>
                <w:rFonts w:ascii="Angsana New" w:hAnsi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  <w:lang w:val="en-US"/>
              </w:rPr>
              <w:t>500</w:t>
            </w:r>
          </w:p>
        </w:tc>
      </w:tr>
      <w:tr w:rsidR="00471CA1" w:rsidRPr="00C63028" w14:paraId="74D40C64" w14:textId="77777777" w:rsidTr="00C44FDA">
        <w:tc>
          <w:tcPr>
            <w:tcW w:w="3969" w:type="dxa"/>
            <w:shd w:val="clear" w:color="auto" w:fill="auto"/>
          </w:tcPr>
          <w:p w14:paraId="3D88AE64" w14:textId="77777777" w:rsidR="00471CA1" w:rsidRPr="00A4562E" w:rsidRDefault="00471CA1" w:rsidP="002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275" w:type="dxa"/>
            <w:shd w:val="clear" w:color="auto" w:fill="auto"/>
          </w:tcPr>
          <w:p w14:paraId="3F9708CC" w14:textId="77777777" w:rsidR="00471CA1" w:rsidRPr="00C63028" w:rsidRDefault="00471CA1" w:rsidP="00CA7BB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039451D" w14:textId="77777777" w:rsidR="00471CA1" w:rsidRPr="00C63028" w:rsidRDefault="00471CA1" w:rsidP="00CA7BB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01D3C8E" w14:textId="77777777" w:rsidR="00471CA1" w:rsidRDefault="00471CA1" w:rsidP="00CA7BB7">
            <w:pPr>
              <w:pStyle w:val="acctfourfigures"/>
              <w:tabs>
                <w:tab w:val="clear" w:pos="765"/>
              </w:tabs>
              <w:spacing w:line="240" w:lineRule="atLeast"/>
              <w:ind w:left="-108"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CA8F752" w14:textId="77777777" w:rsidR="00471CA1" w:rsidRPr="00C63028" w:rsidRDefault="00471CA1" w:rsidP="00CA7BB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4924AF33" w14:textId="77777777" w:rsidR="00471CA1" w:rsidRPr="00C63028" w:rsidRDefault="00471CA1" w:rsidP="00CA7BB7">
            <w:pPr>
              <w:pStyle w:val="acctfourfigures"/>
              <w:tabs>
                <w:tab w:val="clear" w:pos="765"/>
              </w:tabs>
              <w:spacing w:line="240" w:lineRule="atLeast"/>
              <w:ind w:left="-108" w:right="3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F620A07" w14:textId="77777777" w:rsidR="00471CA1" w:rsidRPr="00C63028" w:rsidRDefault="00471CA1" w:rsidP="00CA7BB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F27617F" w14:textId="77777777" w:rsidR="00471CA1" w:rsidRDefault="00471CA1" w:rsidP="00CA7BB7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1CA1" w:rsidRPr="00C63028" w14:paraId="3F8528B1" w14:textId="77777777" w:rsidTr="00C44FDA">
        <w:tc>
          <w:tcPr>
            <w:tcW w:w="3969" w:type="dxa"/>
            <w:shd w:val="clear" w:color="auto" w:fill="auto"/>
          </w:tcPr>
          <w:p w14:paraId="05EC4E92" w14:textId="77777777" w:rsidR="00471CA1" w:rsidRPr="00A4562E" w:rsidRDefault="00471CA1" w:rsidP="002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08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275" w:type="dxa"/>
            <w:shd w:val="clear" w:color="auto" w:fill="auto"/>
          </w:tcPr>
          <w:p w14:paraId="558EDC6D" w14:textId="77777777" w:rsidR="00471CA1" w:rsidRPr="00C63028" w:rsidRDefault="00471CA1" w:rsidP="00CA7BB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4AB33F0" w14:textId="77777777" w:rsidR="00471CA1" w:rsidRPr="00C63028" w:rsidRDefault="00471CA1" w:rsidP="00CA7BB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6F45F13" w14:textId="453D1497" w:rsidR="00471CA1" w:rsidRDefault="00A14A57" w:rsidP="00CA7BB7">
            <w:pPr>
              <w:pStyle w:val="acctfourfigures"/>
              <w:tabs>
                <w:tab w:val="clear" w:pos="765"/>
              </w:tabs>
              <w:spacing w:line="240" w:lineRule="atLeast"/>
              <w:ind w:left="-108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/>
              </w:rPr>
              <w:t>70</w:t>
            </w:r>
          </w:p>
        </w:tc>
        <w:tc>
          <w:tcPr>
            <w:tcW w:w="283" w:type="dxa"/>
            <w:shd w:val="clear" w:color="auto" w:fill="auto"/>
          </w:tcPr>
          <w:p w14:paraId="37F00A0F" w14:textId="77777777" w:rsidR="00471CA1" w:rsidRPr="00C63028" w:rsidRDefault="00471CA1" w:rsidP="00CA7BB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0EBEB718" w14:textId="77777777" w:rsidR="00471CA1" w:rsidRPr="00C63028" w:rsidRDefault="00471CA1" w:rsidP="00CA7BB7">
            <w:pPr>
              <w:pStyle w:val="acctfourfigures"/>
              <w:tabs>
                <w:tab w:val="clear" w:pos="765"/>
              </w:tabs>
              <w:spacing w:line="240" w:lineRule="atLeast"/>
              <w:ind w:left="-108" w:right="3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582DECC" w14:textId="77777777" w:rsidR="00471CA1" w:rsidRPr="00C63028" w:rsidRDefault="00471CA1" w:rsidP="00CA7BB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8AA1219" w14:textId="1C9A5BEF" w:rsidR="00471CA1" w:rsidRDefault="00A14A57" w:rsidP="00CA7BB7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/>
              </w:rPr>
              <w:t>70</w:t>
            </w:r>
          </w:p>
        </w:tc>
      </w:tr>
    </w:tbl>
    <w:p w14:paraId="655EC5BA" w14:textId="12276A4A" w:rsidR="004C45B0" w:rsidRDefault="00C44FDA" w:rsidP="00C44F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851"/>
        <w:contextualSpacing w:val="0"/>
        <w:rPr>
          <w:rFonts w:ascii="Angsana New" w:hAnsi="Angsana New"/>
          <w:spacing w:val="-2"/>
          <w:sz w:val="28"/>
          <w:szCs w:val="28"/>
        </w:rPr>
      </w:pPr>
      <w:r>
        <w:rPr>
          <w:rFonts w:ascii="Angsana New" w:hAnsi="Angsana New"/>
          <w:spacing w:val="-2"/>
          <w:sz w:val="28"/>
          <w:szCs w:val="28"/>
        </w:rPr>
        <w:t xml:space="preserve"> </w:t>
      </w:r>
    </w:p>
    <w:p w14:paraId="6B843EB3" w14:textId="4B6644C6" w:rsidR="00AA7DB0" w:rsidRDefault="00AA7DB0" w:rsidP="00294FA8">
      <w:pPr>
        <w:tabs>
          <w:tab w:val="clear" w:pos="454"/>
          <w:tab w:val="left" w:pos="360"/>
        </w:tabs>
        <w:spacing w:line="240" w:lineRule="auto"/>
        <w:ind w:left="357" w:right="-17"/>
        <w:jc w:val="thaiDistribute"/>
        <w:rPr>
          <w:rFonts w:ascii="Angsana New" w:eastAsia="Times New Roman" w:hAnsi="Angsana New"/>
          <w:spacing w:val="-2"/>
          <w:sz w:val="28"/>
          <w:szCs w:val="28"/>
        </w:rPr>
      </w:pPr>
    </w:p>
    <w:p w14:paraId="2D694190" w14:textId="3A04FECA" w:rsidR="00AA7DB0" w:rsidRDefault="00AA7DB0" w:rsidP="00294FA8">
      <w:pPr>
        <w:tabs>
          <w:tab w:val="clear" w:pos="454"/>
          <w:tab w:val="left" w:pos="360"/>
        </w:tabs>
        <w:spacing w:line="240" w:lineRule="auto"/>
        <w:ind w:left="357" w:right="-17"/>
        <w:jc w:val="thaiDistribute"/>
        <w:rPr>
          <w:rFonts w:ascii="Angsana New" w:eastAsia="Times New Roman" w:hAnsi="Angsana New"/>
          <w:spacing w:val="-2"/>
          <w:sz w:val="28"/>
          <w:szCs w:val="28"/>
        </w:rPr>
      </w:pPr>
    </w:p>
    <w:p w14:paraId="34FCFC30" w14:textId="77777777" w:rsidR="00AA7DB0" w:rsidRDefault="00AA7DB0" w:rsidP="0025781E">
      <w:pPr>
        <w:tabs>
          <w:tab w:val="clear" w:pos="454"/>
          <w:tab w:val="left" w:pos="360"/>
        </w:tabs>
        <w:spacing w:before="120" w:after="120" w:line="240" w:lineRule="auto"/>
        <w:ind w:left="357" w:right="-17"/>
        <w:jc w:val="thaiDistribute"/>
        <w:rPr>
          <w:rFonts w:ascii="Angsana New" w:eastAsia="Times New Roman" w:hAnsi="Angsana New"/>
          <w:spacing w:val="4"/>
          <w:sz w:val="28"/>
          <w:szCs w:val="28"/>
        </w:rPr>
      </w:pPr>
    </w:p>
    <w:p w14:paraId="4A5582D6" w14:textId="00EC9FD7" w:rsidR="006E7D43" w:rsidRDefault="006E7D43" w:rsidP="002E2B96">
      <w:pPr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851" w:right="-17"/>
        <w:jc w:val="thaiDistribute"/>
        <w:rPr>
          <w:rFonts w:ascii="Angsana New" w:eastAsia="Times New Roman" w:hAnsi="Angsana New"/>
          <w:spacing w:val="4"/>
          <w:sz w:val="28"/>
          <w:szCs w:val="28"/>
        </w:rPr>
      </w:pPr>
    </w:p>
    <w:p w14:paraId="10BC9B1A" w14:textId="2E96FD6E" w:rsidR="00C44FDA" w:rsidRDefault="00C44FDA" w:rsidP="002E2B96">
      <w:pPr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851" w:right="-17"/>
        <w:jc w:val="thaiDistribute"/>
        <w:rPr>
          <w:rFonts w:ascii="Angsana New" w:eastAsia="Times New Roman" w:hAnsi="Angsana New"/>
          <w:spacing w:val="4"/>
          <w:sz w:val="28"/>
          <w:szCs w:val="28"/>
        </w:rPr>
      </w:pPr>
    </w:p>
    <w:p w14:paraId="718520CA" w14:textId="1B47D3F1" w:rsidR="00C44FDA" w:rsidRDefault="00C44FDA" w:rsidP="002E2B96">
      <w:pPr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851" w:right="-17"/>
        <w:jc w:val="thaiDistribute"/>
        <w:rPr>
          <w:rFonts w:ascii="Angsana New" w:eastAsia="Times New Roman" w:hAnsi="Angsana New"/>
          <w:spacing w:val="4"/>
          <w:sz w:val="28"/>
          <w:szCs w:val="28"/>
        </w:rPr>
      </w:pPr>
    </w:p>
    <w:p w14:paraId="2D9A8BA9" w14:textId="1CEC9455" w:rsidR="00C44FDA" w:rsidRDefault="00C44FDA" w:rsidP="002E2B96">
      <w:pPr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851" w:right="-17"/>
        <w:jc w:val="thaiDistribute"/>
        <w:rPr>
          <w:rFonts w:ascii="Angsana New" w:eastAsia="Times New Roman" w:hAnsi="Angsana New"/>
          <w:spacing w:val="4"/>
          <w:sz w:val="28"/>
          <w:szCs w:val="28"/>
        </w:rPr>
      </w:pPr>
    </w:p>
    <w:p w14:paraId="3B0354B9" w14:textId="09D620DE" w:rsidR="00C44FDA" w:rsidRDefault="00C44FDA" w:rsidP="002E2B96">
      <w:pPr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851" w:right="-17"/>
        <w:jc w:val="thaiDistribute"/>
        <w:rPr>
          <w:rFonts w:ascii="Angsana New" w:eastAsia="Times New Roman" w:hAnsi="Angsana New"/>
          <w:spacing w:val="4"/>
          <w:sz w:val="28"/>
          <w:szCs w:val="28"/>
        </w:rPr>
      </w:pPr>
    </w:p>
    <w:p w14:paraId="76B78816" w14:textId="79ECB0F8" w:rsidR="00C44FDA" w:rsidRDefault="00C44FDA" w:rsidP="002E2B96">
      <w:pPr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851" w:right="-17"/>
        <w:jc w:val="thaiDistribute"/>
        <w:rPr>
          <w:rFonts w:ascii="Angsana New" w:eastAsia="Times New Roman" w:hAnsi="Angsana New"/>
          <w:spacing w:val="4"/>
          <w:sz w:val="28"/>
          <w:szCs w:val="28"/>
        </w:rPr>
      </w:pPr>
    </w:p>
    <w:p w14:paraId="084E1967" w14:textId="373128E9" w:rsidR="00C44FDA" w:rsidRDefault="00C44FDA" w:rsidP="002E2B96">
      <w:pPr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851" w:right="-17"/>
        <w:jc w:val="thaiDistribute"/>
        <w:rPr>
          <w:rFonts w:ascii="Angsana New" w:eastAsia="Times New Roman" w:hAnsi="Angsana New"/>
          <w:spacing w:val="4"/>
          <w:sz w:val="28"/>
          <w:szCs w:val="28"/>
        </w:rPr>
      </w:pPr>
    </w:p>
    <w:p w14:paraId="73FB37BA" w14:textId="0795C68C" w:rsidR="00C44FDA" w:rsidRDefault="00C44FDA" w:rsidP="002E2B96">
      <w:pPr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851" w:right="-17"/>
        <w:jc w:val="thaiDistribute"/>
        <w:rPr>
          <w:rFonts w:ascii="Angsana New" w:eastAsia="Times New Roman" w:hAnsi="Angsana New"/>
          <w:spacing w:val="4"/>
          <w:sz w:val="28"/>
          <w:szCs w:val="28"/>
        </w:rPr>
      </w:pPr>
    </w:p>
    <w:p w14:paraId="17EE9299" w14:textId="77777777" w:rsidR="00C44FDA" w:rsidRPr="0025781E" w:rsidRDefault="00C44FDA" w:rsidP="002E2B96">
      <w:pPr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851" w:right="-17"/>
        <w:jc w:val="thaiDistribute"/>
        <w:rPr>
          <w:rFonts w:ascii="Angsana New" w:eastAsia="Times New Roman" w:hAnsi="Angsana New"/>
          <w:spacing w:val="4"/>
          <w:sz w:val="28"/>
          <w:szCs w:val="28"/>
          <w:cs/>
        </w:rPr>
      </w:pPr>
    </w:p>
    <w:p w14:paraId="46989434" w14:textId="111E1E9D" w:rsidR="006E7D43" w:rsidRPr="00C63028" w:rsidRDefault="006E7D43" w:rsidP="00B950F5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 w:hanging="357"/>
        <w:jc w:val="thaiDistribute"/>
        <w:rPr>
          <w:rFonts w:ascii="Angsana New" w:hAnsi="Angsana New"/>
          <w:bCs/>
          <w:sz w:val="28"/>
          <w:szCs w:val="28"/>
        </w:rPr>
      </w:pPr>
      <w:r w:rsidRPr="00C63028">
        <w:rPr>
          <w:rFonts w:ascii="Angsana New" w:hAnsi="Angsana New"/>
          <w:bCs/>
          <w:sz w:val="28"/>
          <w:szCs w:val="28"/>
          <w:cs/>
        </w:rPr>
        <w:lastRenderedPageBreak/>
        <w:t>ลูกหนี้การค้า</w:t>
      </w:r>
      <w:r w:rsidR="00EE5763" w:rsidRPr="00C63028">
        <w:rPr>
          <w:rFonts w:ascii="Angsana New" w:hAnsi="Angsana New" w:hint="cs"/>
          <w:bCs/>
          <w:sz w:val="28"/>
          <w:szCs w:val="28"/>
          <w:cs/>
        </w:rPr>
        <w:t>และลูกหนี้หมุนเวียนอื่น</w:t>
      </w:r>
      <w:r w:rsidR="00E95267" w:rsidRPr="00C63028">
        <w:rPr>
          <w:rFonts w:ascii="Angsana New" w:hAnsi="Angsana New"/>
          <w:bCs/>
          <w:sz w:val="28"/>
          <w:szCs w:val="28"/>
        </w:rPr>
        <w:t xml:space="preserve"> - </w:t>
      </w:r>
      <w:r w:rsidR="00E95267" w:rsidRPr="00C63028">
        <w:rPr>
          <w:rFonts w:ascii="Angsana New" w:hAnsi="Angsana New" w:hint="cs"/>
          <w:bCs/>
          <w:sz w:val="28"/>
          <w:szCs w:val="28"/>
          <w:cs/>
        </w:rPr>
        <w:t>สุทธ</w:t>
      </w:r>
      <w:r w:rsidR="00B950F5" w:rsidRPr="00C63028">
        <w:rPr>
          <w:rFonts w:ascii="Angsana New" w:hAnsi="Angsana New" w:hint="cs"/>
          <w:bCs/>
          <w:sz w:val="28"/>
          <w:szCs w:val="28"/>
          <w:cs/>
        </w:rPr>
        <w:t>ิ</w:t>
      </w:r>
    </w:p>
    <w:tbl>
      <w:tblPr>
        <w:tblW w:w="960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085"/>
        <w:gridCol w:w="849"/>
        <w:gridCol w:w="287"/>
        <w:gridCol w:w="1134"/>
        <w:gridCol w:w="283"/>
        <w:gridCol w:w="1134"/>
        <w:gridCol w:w="284"/>
        <w:gridCol w:w="1134"/>
        <w:gridCol w:w="283"/>
        <w:gridCol w:w="1134"/>
      </w:tblGrid>
      <w:tr w:rsidR="00101C74" w:rsidRPr="00C63028" w14:paraId="178A56B5" w14:textId="77777777" w:rsidTr="00982851">
        <w:trPr>
          <w:trHeight w:hRule="exact" w:val="403"/>
        </w:trPr>
        <w:tc>
          <w:tcPr>
            <w:tcW w:w="3085" w:type="dxa"/>
            <w:shd w:val="clear" w:color="auto" w:fill="auto"/>
          </w:tcPr>
          <w:p w14:paraId="5DB543EB" w14:textId="77777777" w:rsidR="00101C74" w:rsidRPr="00C63028" w:rsidRDefault="00101C74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auto"/>
          </w:tcPr>
          <w:p w14:paraId="0DFB6EE2" w14:textId="77777777" w:rsidR="00101C74" w:rsidRPr="00C63028" w:rsidRDefault="00101C74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7" w:type="dxa"/>
            <w:shd w:val="clear" w:color="auto" w:fill="auto"/>
          </w:tcPr>
          <w:p w14:paraId="01D985C8" w14:textId="77777777" w:rsidR="00101C74" w:rsidRPr="00C63028" w:rsidRDefault="00101C74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0EE0D8B" w14:textId="77777777" w:rsidR="00101C74" w:rsidRPr="00C63028" w:rsidRDefault="00101C74" w:rsidP="0098285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01C74" w:rsidRPr="00C63028" w14:paraId="74EB243E" w14:textId="77777777" w:rsidTr="00982851">
        <w:trPr>
          <w:trHeight w:hRule="exact" w:val="403"/>
        </w:trPr>
        <w:tc>
          <w:tcPr>
            <w:tcW w:w="3085" w:type="dxa"/>
            <w:shd w:val="clear" w:color="auto" w:fill="auto"/>
          </w:tcPr>
          <w:p w14:paraId="312D13A1" w14:textId="77777777" w:rsidR="00101C74" w:rsidRPr="00C63028" w:rsidRDefault="00101C74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auto"/>
          </w:tcPr>
          <w:p w14:paraId="2956D1F8" w14:textId="77777777" w:rsidR="00101C74" w:rsidRPr="00C63028" w:rsidRDefault="00101C74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7" w:type="dxa"/>
            <w:shd w:val="clear" w:color="auto" w:fill="auto"/>
          </w:tcPr>
          <w:p w14:paraId="02C1DFB4" w14:textId="77777777" w:rsidR="00101C74" w:rsidRPr="00C63028" w:rsidRDefault="00101C74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FB03D" w14:textId="77777777" w:rsidR="00101C74" w:rsidRPr="00C63028" w:rsidRDefault="00101C74" w:rsidP="0098285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090908AE" w14:textId="77777777" w:rsidR="00101C74" w:rsidRPr="00C63028" w:rsidRDefault="00101C74" w:rsidP="0098285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EB0A3" w14:textId="77777777" w:rsidR="00101C74" w:rsidRPr="00C63028" w:rsidRDefault="00101C74" w:rsidP="0098285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1C74" w:rsidRPr="00C63028" w14:paraId="3548A250" w14:textId="77777777" w:rsidTr="00982851">
        <w:trPr>
          <w:trHeight w:hRule="exact" w:val="403"/>
        </w:trPr>
        <w:tc>
          <w:tcPr>
            <w:tcW w:w="3085" w:type="dxa"/>
            <w:shd w:val="clear" w:color="auto" w:fill="auto"/>
          </w:tcPr>
          <w:p w14:paraId="7BDA6637" w14:textId="77777777" w:rsidR="00101C74" w:rsidRPr="00C63028" w:rsidRDefault="00101C74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auto"/>
          </w:tcPr>
          <w:p w14:paraId="04904A63" w14:textId="77777777" w:rsidR="00101C74" w:rsidRPr="00C63028" w:rsidRDefault="00101C74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7" w:type="dxa"/>
            <w:shd w:val="clear" w:color="auto" w:fill="auto"/>
          </w:tcPr>
          <w:p w14:paraId="2E827BED" w14:textId="77777777" w:rsidR="00101C74" w:rsidRPr="00C63028" w:rsidRDefault="00101C74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ED90345" w14:textId="5C9C5EE7" w:rsidR="00101C74" w:rsidRPr="00C63028" w:rsidRDefault="00A14A57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30</w:t>
            </w:r>
            <w:r w:rsidR="00101C74" w:rsidRPr="00C6302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01C7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465F558B" w14:textId="77777777" w:rsidR="00101C74" w:rsidRPr="00C63028" w:rsidRDefault="00101C74" w:rsidP="0098285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261896A" w14:textId="0068461C" w:rsidR="00101C74" w:rsidRPr="00C63028" w:rsidRDefault="00A14A57" w:rsidP="0098285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31</w:t>
            </w:r>
            <w:r w:rsidR="00101C74" w:rsidRPr="00C6302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4" w:type="dxa"/>
            <w:shd w:val="clear" w:color="auto" w:fill="auto"/>
          </w:tcPr>
          <w:p w14:paraId="02E19223" w14:textId="77777777" w:rsidR="00101C74" w:rsidRPr="00C63028" w:rsidRDefault="00101C74" w:rsidP="0098285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2AFE809" w14:textId="53AAD137" w:rsidR="00101C74" w:rsidRPr="00C63028" w:rsidRDefault="00A14A57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30</w:t>
            </w:r>
            <w:r w:rsidR="00101C74" w:rsidRPr="00C6302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01C7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3" w:type="dxa"/>
            <w:shd w:val="clear" w:color="auto" w:fill="auto"/>
          </w:tcPr>
          <w:p w14:paraId="51657843" w14:textId="77777777" w:rsidR="00101C74" w:rsidRPr="00C63028" w:rsidRDefault="00101C74" w:rsidP="0098285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CC38EC3" w14:textId="55D017D5" w:rsidR="00101C74" w:rsidRPr="00C63028" w:rsidRDefault="00A14A57" w:rsidP="0098285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31</w:t>
            </w:r>
            <w:r w:rsidR="00101C74" w:rsidRPr="00C6302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01C74" w:rsidRPr="00C63028" w14:paraId="0DB61559" w14:textId="77777777" w:rsidTr="00982851">
        <w:trPr>
          <w:trHeight w:hRule="exact" w:val="403"/>
        </w:trPr>
        <w:tc>
          <w:tcPr>
            <w:tcW w:w="3085" w:type="dxa"/>
            <w:shd w:val="clear" w:color="auto" w:fill="auto"/>
          </w:tcPr>
          <w:p w14:paraId="3E8797E0" w14:textId="77777777" w:rsidR="00101C74" w:rsidRPr="00C63028" w:rsidRDefault="00101C74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</w:tcPr>
          <w:p w14:paraId="72DA4AC8" w14:textId="77777777" w:rsidR="00101C74" w:rsidRPr="00C63028" w:rsidRDefault="00101C74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87" w:type="dxa"/>
            <w:shd w:val="clear" w:color="auto" w:fill="auto"/>
          </w:tcPr>
          <w:p w14:paraId="3B73D5C4" w14:textId="77777777" w:rsidR="00101C74" w:rsidRPr="00C63028" w:rsidRDefault="00101C74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5DC8476" w14:textId="1DF83A82" w:rsidR="00101C74" w:rsidRPr="00C63028" w:rsidRDefault="00A14A57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83" w:type="dxa"/>
            <w:shd w:val="clear" w:color="auto" w:fill="auto"/>
          </w:tcPr>
          <w:p w14:paraId="57D28EEA" w14:textId="77777777" w:rsidR="00101C74" w:rsidRPr="00C63028" w:rsidRDefault="00101C74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3C17E00" w14:textId="50B6E4C8" w:rsidR="00101C74" w:rsidRPr="00C63028" w:rsidRDefault="00A14A57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  <w:shd w:val="clear" w:color="auto" w:fill="auto"/>
          </w:tcPr>
          <w:p w14:paraId="710B9B6A" w14:textId="77777777" w:rsidR="00101C74" w:rsidRPr="00C63028" w:rsidRDefault="00101C74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5563468" w14:textId="57E0DB22" w:rsidR="00101C74" w:rsidRPr="00C63028" w:rsidRDefault="00A14A57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83" w:type="dxa"/>
            <w:shd w:val="clear" w:color="auto" w:fill="auto"/>
          </w:tcPr>
          <w:p w14:paraId="37256036" w14:textId="77777777" w:rsidR="00101C74" w:rsidRPr="00C63028" w:rsidRDefault="00101C74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FE8B6B5" w14:textId="036667F5" w:rsidR="00101C74" w:rsidRPr="00C63028" w:rsidRDefault="00A14A57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01C74" w:rsidRPr="00C63028" w14:paraId="402E7C8B" w14:textId="77777777" w:rsidTr="00982851">
        <w:trPr>
          <w:trHeight w:hRule="exact" w:val="403"/>
        </w:trPr>
        <w:tc>
          <w:tcPr>
            <w:tcW w:w="3085" w:type="dxa"/>
            <w:shd w:val="clear" w:color="auto" w:fill="auto"/>
          </w:tcPr>
          <w:p w14:paraId="1D5DB7C6" w14:textId="77777777" w:rsidR="00101C74" w:rsidRPr="00C63028" w:rsidRDefault="00101C74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</w:tcPr>
          <w:p w14:paraId="2F5FE280" w14:textId="77777777" w:rsidR="00101C74" w:rsidRPr="00C63028" w:rsidRDefault="00101C74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7" w:type="dxa"/>
            <w:shd w:val="clear" w:color="auto" w:fill="auto"/>
          </w:tcPr>
          <w:p w14:paraId="0C810B7D" w14:textId="77777777" w:rsidR="00101C74" w:rsidRPr="00C63028" w:rsidRDefault="00101C74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DA27CB9" w14:textId="77777777" w:rsidR="00101C74" w:rsidRPr="00C63028" w:rsidRDefault="00101C74" w:rsidP="0098285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33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D979587" w14:textId="77777777" w:rsidR="00101C74" w:rsidRPr="00C63028" w:rsidRDefault="00101C74" w:rsidP="0098285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17"/>
              </w:tabs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B505174" w14:textId="77777777" w:rsidR="00101C74" w:rsidRPr="00C63028" w:rsidRDefault="00101C74" w:rsidP="0098285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33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0351C143" w14:textId="77777777" w:rsidR="00101C74" w:rsidRPr="00C63028" w:rsidRDefault="00101C74" w:rsidP="0098285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26FCD07" w14:textId="77777777" w:rsidR="00101C74" w:rsidRPr="00C63028" w:rsidRDefault="00101C74" w:rsidP="0098285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46196D65" w14:textId="77777777" w:rsidR="00101C74" w:rsidRPr="00C63028" w:rsidRDefault="00101C74" w:rsidP="0098285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886A32B" w14:textId="77777777" w:rsidR="00101C74" w:rsidRPr="00C63028" w:rsidRDefault="00101C74" w:rsidP="0098285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01C74" w:rsidRPr="00C63028" w14:paraId="63673857" w14:textId="77777777" w:rsidTr="00232AE4">
        <w:trPr>
          <w:trHeight w:hRule="exact" w:val="403"/>
        </w:trPr>
        <w:tc>
          <w:tcPr>
            <w:tcW w:w="3085" w:type="dxa"/>
            <w:shd w:val="clear" w:color="auto" w:fill="auto"/>
          </w:tcPr>
          <w:p w14:paraId="526CA4C1" w14:textId="38373841" w:rsidR="00101C74" w:rsidRPr="00C63028" w:rsidRDefault="0018674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101C74" w:rsidRPr="00C63028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849" w:type="dxa"/>
            <w:shd w:val="clear" w:color="auto" w:fill="auto"/>
          </w:tcPr>
          <w:p w14:paraId="2CF96C29" w14:textId="7B877C02" w:rsidR="00101C74" w:rsidRPr="00C63028" w:rsidRDefault="00A14A57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7" w:type="dxa"/>
            <w:shd w:val="clear" w:color="auto" w:fill="auto"/>
          </w:tcPr>
          <w:p w14:paraId="77B737E2" w14:textId="77777777" w:rsidR="00101C74" w:rsidRPr="00C63028" w:rsidRDefault="00101C74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AE7D4E2" w14:textId="313E8472" w:rsidR="00101C74" w:rsidRPr="00C63028" w:rsidRDefault="00232AE4" w:rsidP="0098285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ADEBEA3" w14:textId="77777777" w:rsidR="00101C74" w:rsidRPr="00C63028" w:rsidRDefault="00101C74" w:rsidP="0098285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1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E445992" w14:textId="77777777" w:rsidR="00101C74" w:rsidRPr="00C63028" w:rsidRDefault="00101C74" w:rsidP="0098285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F2CEE28" w14:textId="77777777" w:rsidR="00101C74" w:rsidRPr="00C63028" w:rsidRDefault="00101C74" w:rsidP="0098285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9B9769C" w14:textId="72AC30A6" w:rsidR="00101C74" w:rsidRPr="00C63028" w:rsidRDefault="004A7B36" w:rsidP="0098285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B07FEBC" w14:textId="77777777" w:rsidR="00101C74" w:rsidRPr="00C63028" w:rsidRDefault="00101C74" w:rsidP="0098285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CC457C1" w14:textId="7DFA6391" w:rsidR="00101C74" w:rsidRPr="00C63028" w:rsidRDefault="00A14A57" w:rsidP="00982851">
            <w:pPr>
              <w:pStyle w:val="acctfourfigures"/>
              <w:tabs>
                <w:tab w:val="clear" w:pos="765"/>
                <w:tab w:val="left" w:pos="52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414</w:t>
            </w:r>
          </w:p>
        </w:tc>
      </w:tr>
      <w:tr w:rsidR="004A7B36" w:rsidRPr="00C63028" w14:paraId="181D08A9" w14:textId="77777777" w:rsidTr="00232AE4">
        <w:trPr>
          <w:trHeight w:hRule="exact" w:val="403"/>
        </w:trPr>
        <w:tc>
          <w:tcPr>
            <w:tcW w:w="3085" w:type="dxa"/>
            <w:shd w:val="clear" w:color="auto" w:fill="auto"/>
          </w:tcPr>
          <w:p w14:paraId="09E94869" w14:textId="0543423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849" w:type="dxa"/>
            <w:shd w:val="clear" w:color="auto" w:fill="auto"/>
          </w:tcPr>
          <w:p w14:paraId="558B9FB6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7" w:type="dxa"/>
            <w:shd w:val="clear" w:color="auto" w:fill="auto"/>
          </w:tcPr>
          <w:p w14:paraId="687AF277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FB4A7E8" w14:textId="5A56B7E6" w:rsidR="004A7B36" w:rsidRPr="00C63028" w:rsidRDefault="00A14A57" w:rsidP="004A7B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14A57">
              <w:rPr>
                <w:rFonts w:ascii="Angsana New" w:hAnsi="Angsana New" w:hint="cs"/>
                <w:sz w:val="28"/>
                <w:szCs w:val="28"/>
                <w:lang w:val="en-US" w:bidi="th-TH"/>
              </w:rPr>
              <w:t>86</w:t>
            </w:r>
            <w:r w:rsidR="00232AE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14A57">
              <w:rPr>
                <w:rFonts w:ascii="Angsana New" w:hAnsi="Angsana New" w:hint="cs"/>
                <w:sz w:val="28"/>
                <w:szCs w:val="28"/>
                <w:lang w:val="en-US" w:bidi="th-TH"/>
              </w:rPr>
              <w:t>9</w:t>
            </w: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283" w:type="dxa"/>
            <w:shd w:val="clear" w:color="auto" w:fill="auto"/>
          </w:tcPr>
          <w:p w14:paraId="609A3F9A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886EC5C" w14:textId="5B0C40A4" w:rsidR="004A7B36" w:rsidRPr="00C63028" w:rsidRDefault="00A14A57" w:rsidP="004A7B36">
            <w:pPr>
              <w:pStyle w:val="acctfourfigures"/>
              <w:tabs>
                <w:tab w:val="clear" w:pos="765"/>
                <w:tab w:val="decimal" w:pos="252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71</w:t>
            </w:r>
            <w:r w:rsidR="004A7B36"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776</w:t>
            </w:r>
          </w:p>
        </w:tc>
        <w:tc>
          <w:tcPr>
            <w:tcW w:w="284" w:type="dxa"/>
            <w:shd w:val="clear" w:color="auto" w:fill="auto"/>
          </w:tcPr>
          <w:p w14:paraId="0B26511A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8021774" w14:textId="4D68978D" w:rsidR="004A7B36" w:rsidRPr="00C63028" w:rsidRDefault="00A14A57" w:rsidP="004A7B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22</w:t>
            </w:r>
            <w:r w:rsidR="00DD00D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176</w:t>
            </w:r>
          </w:p>
        </w:tc>
        <w:tc>
          <w:tcPr>
            <w:tcW w:w="283" w:type="dxa"/>
            <w:shd w:val="clear" w:color="auto" w:fill="auto"/>
          </w:tcPr>
          <w:p w14:paraId="634AA224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13B3996" w14:textId="7872ACF2" w:rsidR="004A7B36" w:rsidRPr="00C63028" w:rsidRDefault="00A14A57" w:rsidP="004A7B36">
            <w:pPr>
              <w:pStyle w:val="acctfourfigures"/>
              <w:tabs>
                <w:tab w:val="clear" w:pos="765"/>
                <w:tab w:val="left" w:pos="52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12</w:t>
            </w:r>
            <w:r w:rsidR="004A7B36"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165</w:t>
            </w:r>
          </w:p>
        </w:tc>
      </w:tr>
      <w:tr w:rsidR="004A7B36" w:rsidRPr="00C63028" w14:paraId="236F2699" w14:textId="77777777" w:rsidTr="00232AE4">
        <w:trPr>
          <w:trHeight w:hRule="exact" w:val="403"/>
        </w:trPr>
        <w:tc>
          <w:tcPr>
            <w:tcW w:w="3085" w:type="dxa"/>
            <w:shd w:val="clear" w:color="auto" w:fill="auto"/>
          </w:tcPr>
          <w:p w14:paraId="2CE1F4B7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63028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849" w:type="dxa"/>
            <w:shd w:val="clear" w:color="auto" w:fill="auto"/>
          </w:tcPr>
          <w:p w14:paraId="7375E898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7" w:type="dxa"/>
            <w:shd w:val="clear" w:color="auto" w:fill="auto"/>
          </w:tcPr>
          <w:p w14:paraId="0D690070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0428DD9" w14:textId="00D5EA16" w:rsidR="004A7B36" w:rsidRPr="00C63028" w:rsidRDefault="00232AE4" w:rsidP="004A7B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14A57"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8D0FD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14A57"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197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64488A68" w14:textId="77777777" w:rsidR="004A7B36" w:rsidRPr="00C63028" w:rsidRDefault="004A7B36" w:rsidP="004A7B3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DF2AA0C" w14:textId="05040DDF" w:rsidR="004A7B36" w:rsidRPr="00C63028" w:rsidRDefault="004A7B36" w:rsidP="004A7B36">
            <w:pPr>
              <w:pStyle w:val="acctfourfigures"/>
              <w:tabs>
                <w:tab w:val="clear" w:pos="765"/>
                <w:tab w:val="decimal" w:pos="252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14A57"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14A57"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511</w:t>
            </w: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71726845" w14:textId="77777777" w:rsidR="004A7B36" w:rsidRPr="00C63028" w:rsidRDefault="004A7B36" w:rsidP="004A7B3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D171E12" w14:textId="7C98DD97" w:rsidR="004A7B36" w:rsidRPr="00C63028" w:rsidRDefault="004A7B36" w:rsidP="004A7B3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14A57"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E2325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14A57"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197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0AE96DE3" w14:textId="77777777" w:rsidR="004A7B36" w:rsidRPr="00C63028" w:rsidRDefault="004A7B36" w:rsidP="004A7B3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8294CAC" w14:textId="538C4A76" w:rsidR="004A7B36" w:rsidRPr="00C63028" w:rsidRDefault="004A7B36" w:rsidP="004A7B3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14A57"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14A57"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511</w:t>
            </w: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4A7B36" w:rsidRPr="00C63028" w14:paraId="510E944E" w14:textId="77777777" w:rsidTr="00232AE4">
        <w:trPr>
          <w:trHeight w:hRule="exact" w:val="403"/>
        </w:trPr>
        <w:tc>
          <w:tcPr>
            <w:tcW w:w="3085" w:type="dxa"/>
            <w:shd w:val="clear" w:color="auto" w:fill="auto"/>
          </w:tcPr>
          <w:p w14:paraId="7A287353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</w:t>
            </w:r>
            <w:r w:rsidRPr="00C630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630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 สุทธิ</w:t>
            </w:r>
          </w:p>
        </w:tc>
        <w:tc>
          <w:tcPr>
            <w:tcW w:w="849" w:type="dxa"/>
            <w:shd w:val="clear" w:color="auto" w:fill="auto"/>
          </w:tcPr>
          <w:p w14:paraId="7CDD3CBF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7" w:type="dxa"/>
            <w:shd w:val="clear" w:color="auto" w:fill="auto"/>
          </w:tcPr>
          <w:p w14:paraId="4E70667E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8DA65" w14:textId="51B4F313" w:rsidR="004A7B36" w:rsidRPr="00C63028" w:rsidRDefault="00A14A57" w:rsidP="004A7B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79</w:t>
            </w:r>
            <w:r w:rsidR="008D0FD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14A5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742</w:t>
            </w:r>
          </w:p>
        </w:tc>
        <w:tc>
          <w:tcPr>
            <w:tcW w:w="283" w:type="dxa"/>
            <w:shd w:val="clear" w:color="auto" w:fill="auto"/>
          </w:tcPr>
          <w:p w14:paraId="597F40BD" w14:textId="77777777" w:rsidR="004A7B36" w:rsidRPr="00C63028" w:rsidRDefault="004A7B36" w:rsidP="004A7B3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369A8" w14:textId="3DC36D4C" w:rsidR="004A7B36" w:rsidRPr="00C63028" w:rsidDel="00113267" w:rsidRDefault="00A14A57" w:rsidP="004A7B3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66</w:t>
            </w:r>
            <w:r w:rsidR="004A7B36" w:rsidRPr="00C630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14A5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265</w:t>
            </w:r>
          </w:p>
        </w:tc>
        <w:tc>
          <w:tcPr>
            <w:tcW w:w="284" w:type="dxa"/>
            <w:shd w:val="clear" w:color="auto" w:fill="auto"/>
          </w:tcPr>
          <w:p w14:paraId="0C590117" w14:textId="77777777" w:rsidR="004A7B36" w:rsidRPr="00C63028" w:rsidRDefault="004A7B36" w:rsidP="004A7B3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B8588" w14:textId="0350E7E9" w:rsidR="004A7B36" w:rsidRPr="00C63028" w:rsidRDefault="00A14A57" w:rsidP="004A7B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</w:t>
            </w:r>
            <w:r w:rsidR="00E2325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14A5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979</w:t>
            </w:r>
          </w:p>
        </w:tc>
        <w:tc>
          <w:tcPr>
            <w:tcW w:w="283" w:type="dxa"/>
            <w:shd w:val="clear" w:color="auto" w:fill="auto"/>
          </w:tcPr>
          <w:p w14:paraId="7C8E8963" w14:textId="77777777" w:rsidR="004A7B36" w:rsidRPr="00C63028" w:rsidRDefault="004A7B36" w:rsidP="004A7B3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98777" w14:textId="4E744BED" w:rsidR="004A7B36" w:rsidRPr="00C63028" w:rsidDel="00113267" w:rsidRDefault="00A14A57" w:rsidP="004A7B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="004A7B36" w:rsidRPr="00C630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14A5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068</w:t>
            </w:r>
          </w:p>
        </w:tc>
      </w:tr>
      <w:tr w:rsidR="004A7B36" w:rsidRPr="00C63028" w14:paraId="66BDB8EC" w14:textId="77777777" w:rsidTr="00982851">
        <w:trPr>
          <w:trHeight w:hRule="exact" w:val="403"/>
        </w:trPr>
        <w:tc>
          <w:tcPr>
            <w:tcW w:w="3085" w:type="dxa"/>
            <w:shd w:val="clear" w:color="auto" w:fill="auto"/>
          </w:tcPr>
          <w:p w14:paraId="375C5765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firstLine="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auto"/>
          </w:tcPr>
          <w:p w14:paraId="6C918D1D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7" w:type="dxa"/>
            <w:shd w:val="clear" w:color="auto" w:fill="auto"/>
          </w:tcPr>
          <w:p w14:paraId="26DF800E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7406FED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E12C4F2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11A3655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05A31A1F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D2DD66D" w14:textId="77777777" w:rsidR="004A7B36" w:rsidRPr="00C63028" w:rsidRDefault="004A7B36" w:rsidP="004A7B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4287F228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461CB35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A7B36" w:rsidRPr="00C63028" w14:paraId="553E8F91" w14:textId="77777777" w:rsidTr="00982851">
        <w:trPr>
          <w:trHeight w:hRule="exact" w:val="403"/>
        </w:trPr>
        <w:tc>
          <w:tcPr>
            <w:tcW w:w="3085" w:type="dxa"/>
            <w:shd w:val="clear" w:color="auto" w:fill="auto"/>
          </w:tcPr>
          <w:p w14:paraId="176C1B91" w14:textId="0D6A28D6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="007045A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C630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849" w:type="dxa"/>
            <w:shd w:val="clear" w:color="auto" w:fill="auto"/>
          </w:tcPr>
          <w:p w14:paraId="296A3762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7" w:type="dxa"/>
            <w:shd w:val="clear" w:color="auto" w:fill="auto"/>
          </w:tcPr>
          <w:p w14:paraId="6ADB7CCC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14F81EB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6237C5BF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0AA2521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6A5F21C7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E9FB15F" w14:textId="77777777" w:rsidR="004A7B36" w:rsidRPr="00C63028" w:rsidRDefault="004A7B36" w:rsidP="004A7B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2F6480CD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DADF28B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A7B36" w:rsidRPr="00C63028" w14:paraId="4201EFF8" w14:textId="77777777" w:rsidTr="00232AE4">
        <w:trPr>
          <w:trHeight w:hRule="exact" w:val="403"/>
        </w:trPr>
        <w:tc>
          <w:tcPr>
            <w:tcW w:w="3085" w:type="dxa"/>
            <w:shd w:val="clear" w:color="auto" w:fill="auto"/>
          </w:tcPr>
          <w:p w14:paraId="5C169C0B" w14:textId="19D87B0F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C63028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849" w:type="dxa"/>
            <w:shd w:val="clear" w:color="auto" w:fill="auto"/>
          </w:tcPr>
          <w:p w14:paraId="6A6D4130" w14:textId="6E3AFC4F" w:rsidR="004A7B36" w:rsidRPr="00C63028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7" w:type="dxa"/>
            <w:shd w:val="clear" w:color="auto" w:fill="auto"/>
          </w:tcPr>
          <w:p w14:paraId="7C6ABD8E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5F6D8BD" w14:textId="6C9A8967" w:rsidR="004A7B36" w:rsidRPr="00C63028" w:rsidRDefault="00232AE4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9E590B9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6EDB650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878023E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EFABC92" w14:textId="16A28DCE" w:rsidR="004A7B36" w:rsidRPr="00C63028" w:rsidRDefault="00A14A57" w:rsidP="004A7B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4A7B3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026</w:t>
            </w:r>
          </w:p>
        </w:tc>
        <w:tc>
          <w:tcPr>
            <w:tcW w:w="283" w:type="dxa"/>
            <w:shd w:val="clear" w:color="auto" w:fill="auto"/>
          </w:tcPr>
          <w:p w14:paraId="142101C9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14E4034" w14:textId="1A646545" w:rsidR="004A7B36" w:rsidRPr="00C63028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4</w:t>
            </w:r>
            <w:r w:rsidR="004A7B36" w:rsidRPr="00C63028">
              <w:rPr>
                <w:rFonts w:ascii="Angsana New" w:hAnsi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</w:rPr>
              <w:t>128</w:t>
            </w:r>
          </w:p>
        </w:tc>
      </w:tr>
      <w:tr w:rsidR="004A7B36" w:rsidRPr="00C63028" w14:paraId="1B6792D1" w14:textId="77777777" w:rsidTr="00232AE4">
        <w:trPr>
          <w:trHeight w:hRule="exact" w:val="403"/>
        </w:trPr>
        <w:tc>
          <w:tcPr>
            <w:tcW w:w="3085" w:type="dxa"/>
            <w:shd w:val="clear" w:color="auto" w:fill="auto"/>
          </w:tcPr>
          <w:p w14:paraId="5F5FD834" w14:textId="2588D659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849" w:type="dxa"/>
            <w:shd w:val="clear" w:color="auto" w:fill="auto"/>
          </w:tcPr>
          <w:p w14:paraId="7AF63E4B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7" w:type="dxa"/>
            <w:shd w:val="clear" w:color="auto" w:fill="auto"/>
          </w:tcPr>
          <w:p w14:paraId="53C0C9AB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60579DE" w14:textId="0853C473" w:rsidR="004A7B36" w:rsidRPr="00C63028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41</w:t>
            </w:r>
            <w:r w:rsidR="002116C7">
              <w:rPr>
                <w:rFonts w:ascii="Angsana New" w:hAnsi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</w:rPr>
              <w:t>714</w:t>
            </w:r>
          </w:p>
        </w:tc>
        <w:tc>
          <w:tcPr>
            <w:tcW w:w="283" w:type="dxa"/>
            <w:shd w:val="clear" w:color="auto" w:fill="auto"/>
          </w:tcPr>
          <w:p w14:paraId="3B20FDD5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BB6B974" w14:textId="12B0BA88" w:rsidR="004A7B36" w:rsidRPr="00C63028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28</w:t>
            </w:r>
            <w:r w:rsidR="004A7B36" w:rsidRPr="00C63028">
              <w:rPr>
                <w:rFonts w:ascii="Angsana New" w:hAnsi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</w:rPr>
              <w:t>424</w:t>
            </w:r>
          </w:p>
        </w:tc>
        <w:tc>
          <w:tcPr>
            <w:tcW w:w="284" w:type="dxa"/>
            <w:shd w:val="clear" w:color="auto" w:fill="auto"/>
          </w:tcPr>
          <w:p w14:paraId="2BF5989E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7ECBA72" w14:textId="3A49E2CA" w:rsidR="004A7B36" w:rsidRPr="00C63028" w:rsidRDefault="00A14A57" w:rsidP="004A7B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="00E2325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932</w:t>
            </w:r>
          </w:p>
        </w:tc>
        <w:tc>
          <w:tcPr>
            <w:tcW w:w="283" w:type="dxa"/>
            <w:shd w:val="clear" w:color="auto" w:fill="auto"/>
          </w:tcPr>
          <w:p w14:paraId="1FB9611C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5CF43C5" w14:textId="4A700716" w:rsidR="004A7B36" w:rsidRPr="00C63028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4</w:t>
            </w:r>
            <w:r w:rsidR="004A7B36" w:rsidRPr="00C63028">
              <w:rPr>
                <w:rFonts w:ascii="Angsana New" w:hAnsi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</w:rPr>
              <w:t>681</w:t>
            </w:r>
          </w:p>
        </w:tc>
      </w:tr>
      <w:tr w:rsidR="004A7B36" w:rsidRPr="00C63028" w14:paraId="18ACFF5B" w14:textId="77777777" w:rsidTr="00232AE4">
        <w:trPr>
          <w:trHeight w:hRule="exact" w:val="403"/>
        </w:trPr>
        <w:tc>
          <w:tcPr>
            <w:tcW w:w="3085" w:type="dxa"/>
            <w:shd w:val="clear" w:color="auto" w:fill="auto"/>
          </w:tcPr>
          <w:p w14:paraId="6F7822E1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849" w:type="dxa"/>
            <w:shd w:val="clear" w:color="auto" w:fill="auto"/>
          </w:tcPr>
          <w:p w14:paraId="6EDF1276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7" w:type="dxa"/>
            <w:shd w:val="clear" w:color="auto" w:fill="auto"/>
          </w:tcPr>
          <w:p w14:paraId="7ED43B77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A3526" w14:textId="06396BA6" w:rsidR="004A7B36" w:rsidRPr="00C63028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4A57">
              <w:rPr>
                <w:rFonts w:ascii="Angsana New" w:hAnsi="Angsana New"/>
                <w:b/>
                <w:bCs/>
                <w:sz w:val="28"/>
                <w:szCs w:val="28"/>
              </w:rPr>
              <w:t>41</w:t>
            </w:r>
            <w:r w:rsidR="002116C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14A57">
              <w:rPr>
                <w:rFonts w:ascii="Angsana New" w:hAnsi="Angsana New"/>
                <w:b/>
                <w:bCs/>
                <w:sz w:val="28"/>
                <w:szCs w:val="28"/>
              </w:rPr>
              <w:t>714</w:t>
            </w:r>
          </w:p>
        </w:tc>
        <w:tc>
          <w:tcPr>
            <w:tcW w:w="283" w:type="dxa"/>
            <w:shd w:val="clear" w:color="auto" w:fill="auto"/>
          </w:tcPr>
          <w:p w14:paraId="4FD5C274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1B933" w14:textId="34107F6B" w:rsidR="004A7B36" w:rsidRPr="00C63028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4A57">
              <w:rPr>
                <w:rFonts w:ascii="Angsana New" w:hAnsi="Angsana New"/>
                <w:b/>
                <w:bCs/>
                <w:sz w:val="28"/>
                <w:szCs w:val="28"/>
              </w:rPr>
              <w:t>28</w:t>
            </w:r>
            <w:r w:rsidR="004A7B36" w:rsidRPr="00C630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14A57">
              <w:rPr>
                <w:rFonts w:ascii="Angsana New" w:hAnsi="Angsana New"/>
                <w:b/>
                <w:bCs/>
                <w:sz w:val="28"/>
                <w:szCs w:val="28"/>
              </w:rPr>
              <w:t>424</w:t>
            </w:r>
          </w:p>
        </w:tc>
        <w:tc>
          <w:tcPr>
            <w:tcW w:w="284" w:type="dxa"/>
            <w:shd w:val="clear" w:color="auto" w:fill="auto"/>
          </w:tcPr>
          <w:p w14:paraId="2F7ACA4C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F8740" w14:textId="6F776985" w:rsidR="004A7B36" w:rsidRPr="00C63028" w:rsidRDefault="00A14A57" w:rsidP="004A7B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A14A5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</w:t>
            </w:r>
            <w:r w:rsidR="00E2325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14A5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958</w:t>
            </w:r>
          </w:p>
        </w:tc>
        <w:tc>
          <w:tcPr>
            <w:tcW w:w="283" w:type="dxa"/>
            <w:shd w:val="clear" w:color="auto" w:fill="auto"/>
          </w:tcPr>
          <w:p w14:paraId="2CE45A39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60A7B" w14:textId="5D332CC1" w:rsidR="004A7B36" w:rsidRPr="00C63028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4A57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4A7B36" w:rsidRPr="00C630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14A57">
              <w:rPr>
                <w:rFonts w:ascii="Angsana New" w:hAnsi="Angsana New"/>
                <w:b/>
                <w:bCs/>
                <w:sz w:val="28"/>
                <w:szCs w:val="28"/>
              </w:rPr>
              <w:t>809</w:t>
            </w:r>
          </w:p>
        </w:tc>
      </w:tr>
      <w:tr w:rsidR="00E2325C" w:rsidRPr="00C63028" w14:paraId="582CAD3A" w14:textId="77777777" w:rsidTr="00E2325C">
        <w:trPr>
          <w:trHeight w:hRule="exact" w:val="403"/>
        </w:trPr>
        <w:tc>
          <w:tcPr>
            <w:tcW w:w="3085" w:type="dxa"/>
            <w:shd w:val="clear" w:color="auto" w:fill="auto"/>
          </w:tcPr>
          <w:p w14:paraId="39C6CDCB" w14:textId="77777777" w:rsidR="00E2325C" w:rsidRPr="00C63028" w:rsidRDefault="00E2325C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firstLine="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auto"/>
          </w:tcPr>
          <w:p w14:paraId="1AD1C329" w14:textId="77777777" w:rsidR="00E2325C" w:rsidRPr="00C63028" w:rsidRDefault="00E2325C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7" w:type="dxa"/>
            <w:shd w:val="clear" w:color="auto" w:fill="auto"/>
          </w:tcPr>
          <w:p w14:paraId="7C38AA46" w14:textId="77777777" w:rsidR="00E2325C" w:rsidRPr="00C63028" w:rsidRDefault="00E2325C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4E929FB" w14:textId="77777777" w:rsidR="00E2325C" w:rsidRPr="00C63028" w:rsidRDefault="00E2325C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1FFC410D" w14:textId="77777777" w:rsidR="00E2325C" w:rsidRPr="00C63028" w:rsidRDefault="00E2325C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B585269" w14:textId="77777777" w:rsidR="00E2325C" w:rsidRPr="00C63028" w:rsidRDefault="00E2325C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765E52F1" w14:textId="77777777" w:rsidR="00E2325C" w:rsidRPr="00C63028" w:rsidRDefault="00E2325C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BA0EEB9" w14:textId="77777777" w:rsidR="00E2325C" w:rsidRPr="00C63028" w:rsidRDefault="00E2325C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07F2FCC3" w14:textId="77777777" w:rsidR="00E2325C" w:rsidRPr="00C63028" w:rsidRDefault="00E2325C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FD7783E" w14:textId="77777777" w:rsidR="00E2325C" w:rsidRPr="00C63028" w:rsidRDefault="00E2325C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2325C" w:rsidRPr="00C63028" w14:paraId="121DAE92" w14:textId="77777777" w:rsidTr="00E2325C">
        <w:trPr>
          <w:trHeight w:hRule="exact" w:val="403"/>
        </w:trPr>
        <w:tc>
          <w:tcPr>
            <w:tcW w:w="3085" w:type="dxa"/>
            <w:shd w:val="clear" w:color="auto" w:fill="auto"/>
          </w:tcPr>
          <w:p w14:paraId="75A02E29" w14:textId="77777777" w:rsidR="00E2325C" w:rsidRPr="00B21DDD" w:rsidRDefault="00E2325C" w:rsidP="00E23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firstLine="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1D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รายได้ค้างรับ</w:t>
            </w:r>
          </w:p>
          <w:p w14:paraId="7A330344" w14:textId="77777777" w:rsidR="00E2325C" w:rsidRPr="00C63028" w:rsidRDefault="00E2325C" w:rsidP="00E23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firstLine="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9" w:type="dxa"/>
            <w:shd w:val="clear" w:color="auto" w:fill="auto"/>
          </w:tcPr>
          <w:p w14:paraId="12115326" w14:textId="77777777" w:rsidR="00E2325C" w:rsidRPr="00C63028" w:rsidRDefault="00E2325C" w:rsidP="00E23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7" w:type="dxa"/>
            <w:shd w:val="clear" w:color="auto" w:fill="auto"/>
          </w:tcPr>
          <w:p w14:paraId="3DAF8DA1" w14:textId="77777777" w:rsidR="00E2325C" w:rsidRPr="00C63028" w:rsidRDefault="00E2325C" w:rsidP="00E23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2D93581" w14:textId="77777777" w:rsidR="00E2325C" w:rsidRPr="00C63028" w:rsidRDefault="00E2325C" w:rsidP="00E23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31E64B70" w14:textId="77777777" w:rsidR="00E2325C" w:rsidRPr="00C63028" w:rsidRDefault="00E2325C" w:rsidP="00E23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AE8DCA7" w14:textId="77777777" w:rsidR="00E2325C" w:rsidRPr="00C63028" w:rsidRDefault="00E2325C" w:rsidP="00E23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0265F220" w14:textId="77777777" w:rsidR="00E2325C" w:rsidRPr="00C63028" w:rsidRDefault="00E2325C" w:rsidP="00E23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C06680E" w14:textId="77777777" w:rsidR="00E2325C" w:rsidRPr="00C63028" w:rsidRDefault="00E2325C" w:rsidP="00E23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3CD29DEE" w14:textId="77777777" w:rsidR="00E2325C" w:rsidRPr="00C63028" w:rsidRDefault="00E2325C" w:rsidP="00E23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70190D2" w14:textId="77777777" w:rsidR="00E2325C" w:rsidRPr="00C63028" w:rsidRDefault="00E2325C" w:rsidP="00E23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2325C" w:rsidRPr="00C63028" w14:paraId="5FB612FA" w14:textId="77777777" w:rsidTr="00E2325C">
        <w:trPr>
          <w:trHeight w:hRule="exact" w:val="403"/>
        </w:trPr>
        <w:tc>
          <w:tcPr>
            <w:tcW w:w="3085" w:type="dxa"/>
            <w:shd w:val="clear" w:color="auto" w:fill="auto"/>
          </w:tcPr>
          <w:p w14:paraId="283D1DC0" w14:textId="1D17D76E" w:rsidR="00E2325C" w:rsidRPr="00C63028" w:rsidRDefault="00E2325C" w:rsidP="00E23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firstLine="3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849" w:type="dxa"/>
            <w:shd w:val="clear" w:color="auto" w:fill="auto"/>
          </w:tcPr>
          <w:p w14:paraId="4BAB0CF1" w14:textId="77777777" w:rsidR="00E2325C" w:rsidRPr="00C63028" w:rsidRDefault="00E2325C" w:rsidP="00E23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7" w:type="dxa"/>
            <w:shd w:val="clear" w:color="auto" w:fill="auto"/>
          </w:tcPr>
          <w:p w14:paraId="7C1C4A3F" w14:textId="77777777" w:rsidR="00E2325C" w:rsidRPr="00C63028" w:rsidRDefault="00E2325C" w:rsidP="00E23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45944C7" w14:textId="26E83DA4" w:rsidR="00E2325C" w:rsidRPr="00C63028" w:rsidRDefault="00A14A57" w:rsidP="00E23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7</w:t>
            </w:r>
            <w:r w:rsidR="00E2325C">
              <w:rPr>
                <w:rFonts w:ascii="Angsana New" w:hAnsi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</w:rPr>
              <w:t>634</w:t>
            </w:r>
          </w:p>
        </w:tc>
        <w:tc>
          <w:tcPr>
            <w:tcW w:w="283" w:type="dxa"/>
            <w:shd w:val="clear" w:color="auto" w:fill="auto"/>
          </w:tcPr>
          <w:p w14:paraId="4FB063BA" w14:textId="77777777" w:rsidR="00E2325C" w:rsidRPr="00C63028" w:rsidRDefault="00E2325C" w:rsidP="00E23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CEEC3D1" w14:textId="067B5FAD" w:rsidR="00E2325C" w:rsidRPr="00C63028" w:rsidRDefault="00A14A57" w:rsidP="00E23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1</w:t>
            </w:r>
            <w:r w:rsidR="00E2325C">
              <w:rPr>
                <w:rFonts w:ascii="Angsana New" w:hAnsi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</w:rPr>
              <w:t>838</w:t>
            </w:r>
          </w:p>
        </w:tc>
        <w:tc>
          <w:tcPr>
            <w:tcW w:w="284" w:type="dxa"/>
            <w:shd w:val="clear" w:color="auto" w:fill="auto"/>
          </w:tcPr>
          <w:p w14:paraId="2EDAFC53" w14:textId="77777777" w:rsidR="00E2325C" w:rsidRPr="00C63028" w:rsidRDefault="00E2325C" w:rsidP="00E23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20EB600" w14:textId="42C27ABC" w:rsidR="00E2325C" w:rsidRPr="00C63028" w:rsidRDefault="00E2325C" w:rsidP="00E23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968DA2B" w14:textId="77777777" w:rsidR="00E2325C" w:rsidRPr="00C63028" w:rsidRDefault="00E2325C" w:rsidP="00E23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68677FE" w14:textId="39EB5A29" w:rsidR="00E2325C" w:rsidRPr="00C63028" w:rsidRDefault="00E2325C" w:rsidP="00E23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325C" w:rsidRPr="00C63028" w14:paraId="7023C0C0" w14:textId="77777777" w:rsidTr="00E2325C">
        <w:trPr>
          <w:trHeight w:hRule="exact" w:val="403"/>
        </w:trPr>
        <w:tc>
          <w:tcPr>
            <w:tcW w:w="3085" w:type="dxa"/>
            <w:shd w:val="clear" w:color="auto" w:fill="auto"/>
          </w:tcPr>
          <w:p w14:paraId="1A1BD38D" w14:textId="36B0463E" w:rsidR="00E2325C" w:rsidRPr="00C63028" w:rsidRDefault="00E2325C" w:rsidP="00E23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firstLine="30"/>
              <w:rPr>
                <w:rFonts w:ascii="Angsana New" w:hAnsi="Angsana New"/>
                <w:sz w:val="28"/>
                <w:szCs w:val="28"/>
              </w:rPr>
            </w:pPr>
            <w:r w:rsidRPr="00B21D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รวมรายได้ค้างรับ</w:t>
            </w:r>
          </w:p>
        </w:tc>
        <w:tc>
          <w:tcPr>
            <w:tcW w:w="849" w:type="dxa"/>
            <w:shd w:val="clear" w:color="auto" w:fill="auto"/>
          </w:tcPr>
          <w:p w14:paraId="388F9B2B" w14:textId="77777777" w:rsidR="00E2325C" w:rsidRPr="00C63028" w:rsidRDefault="00E2325C" w:rsidP="00E23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7" w:type="dxa"/>
            <w:shd w:val="clear" w:color="auto" w:fill="auto"/>
          </w:tcPr>
          <w:p w14:paraId="78409D61" w14:textId="77777777" w:rsidR="00E2325C" w:rsidRPr="00C63028" w:rsidRDefault="00E2325C" w:rsidP="00E23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28D7E" w14:textId="08AC2AE9" w:rsidR="00E2325C" w:rsidRPr="00C63028" w:rsidRDefault="00A14A57" w:rsidP="00E23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14A5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E2325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14A57">
              <w:rPr>
                <w:rFonts w:ascii="Angsana New" w:hAnsi="Angsana New"/>
                <w:b/>
                <w:bCs/>
                <w:sz w:val="28"/>
                <w:szCs w:val="28"/>
              </w:rPr>
              <w:t>634</w:t>
            </w:r>
          </w:p>
        </w:tc>
        <w:tc>
          <w:tcPr>
            <w:tcW w:w="283" w:type="dxa"/>
            <w:shd w:val="clear" w:color="auto" w:fill="auto"/>
          </w:tcPr>
          <w:p w14:paraId="4B5B1355" w14:textId="77777777" w:rsidR="00E2325C" w:rsidRPr="00C63028" w:rsidRDefault="00E2325C" w:rsidP="00E23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187B0" w14:textId="60495467" w:rsidR="00E2325C" w:rsidRPr="00C63028" w:rsidRDefault="00A14A57" w:rsidP="00E23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14A57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E2325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14A57">
              <w:rPr>
                <w:rFonts w:ascii="Angsana New" w:hAnsi="Angsana New"/>
                <w:b/>
                <w:bCs/>
                <w:sz w:val="28"/>
                <w:szCs w:val="28"/>
              </w:rPr>
              <w:t>838</w:t>
            </w:r>
          </w:p>
        </w:tc>
        <w:tc>
          <w:tcPr>
            <w:tcW w:w="284" w:type="dxa"/>
            <w:shd w:val="clear" w:color="auto" w:fill="auto"/>
          </w:tcPr>
          <w:p w14:paraId="55BF1C50" w14:textId="77777777" w:rsidR="00E2325C" w:rsidRPr="00C63028" w:rsidRDefault="00E2325C" w:rsidP="00E23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AE1DCE" w14:textId="7686C1C1" w:rsidR="00E2325C" w:rsidRPr="00C63028" w:rsidRDefault="00E2325C" w:rsidP="00E23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5BA2905" w14:textId="77777777" w:rsidR="00E2325C" w:rsidRPr="00C63028" w:rsidRDefault="00E2325C" w:rsidP="00E23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4A612" w14:textId="2AC40F3D" w:rsidR="00E2325C" w:rsidRPr="00C63028" w:rsidRDefault="00E2325C" w:rsidP="00E23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E2325C" w:rsidRPr="00C63028" w14:paraId="534682CF" w14:textId="77777777" w:rsidTr="00E2325C">
        <w:trPr>
          <w:trHeight w:hRule="exact" w:val="403"/>
        </w:trPr>
        <w:tc>
          <w:tcPr>
            <w:tcW w:w="3085" w:type="dxa"/>
            <w:shd w:val="clear" w:color="auto" w:fill="auto"/>
          </w:tcPr>
          <w:p w14:paraId="3FCD0466" w14:textId="77777777" w:rsidR="00E2325C" w:rsidRPr="00C63028" w:rsidRDefault="00E2325C" w:rsidP="00E23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firstLine="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auto"/>
          </w:tcPr>
          <w:p w14:paraId="372E9BB1" w14:textId="77777777" w:rsidR="00E2325C" w:rsidRPr="00C63028" w:rsidRDefault="00E2325C" w:rsidP="00E23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7" w:type="dxa"/>
            <w:shd w:val="clear" w:color="auto" w:fill="auto"/>
          </w:tcPr>
          <w:p w14:paraId="12179897" w14:textId="77777777" w:rsidR="00E2325C" w:rsidRPr="00C63028" w:rsidRDefault="00E2325C" w:rsidP="00E23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E4590AE" w14:textId="77777777" w:rsidR="00E2325C" w:rsidRPr="00C63028" w:rsidRDefault="00E2325C" w:rsidP="00E23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3DCC230D" w14:textId="77777777" w:rsidR="00E2325C" w:rsidRPr="00C63028" w:rsidRDefault="00E2325C" w:rsidP="00E23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B697A45" w14:textId="77777777" w:rsidR="00E2325C" w:rsidRPr="00C63028" w:rsidRDefault="00E2325C" w:rsidP="00E23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78848D05" w14:textId="77777777" w:rsidR="00E2325C" w:rsidRPr="00C63028" w:rsidRDefault="00E2325C" w:rsidP="00E23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022DE7F" w14:textId="77777777" w:rsidR="00E2325C" w:rsidRPr="00C63028" w:rsidRDefault="00E2325C" w:rsidP="00E23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4BE7459" w14:textId="77777777" w:rsidR="00E2325C" w:rsidRPr="00C63028" w:rsidRDefault="00E2325C" w:rsidP="00E23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9823560" w14:textId="77777777" w:rsidR="00E2325C" w:rsidRPr="00C63028" w:rsidRDefault="00E2325C" w:rsidP="00E23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2325C" w:rsidRPr="00C63028" w14:paraId="5637CED6" w14:textId="77777777" w:rsidTr="00232AE4">
        <w:trPr>
          <w:trHeight w:hRule="exact" w:val="403"/>
        </w:trPr>
        <w:tc>
          <w:tcPr>
            <w:tcW w:w="4221" w:type="dxa"/>
            <w:gridSpan w:val="3"/>
            <w:shd w:val="clear" w:color="auto" w:fill="auto"/>
          </w:tcPr>
          <w:p w14:paraId="17C058D9" w14:textId="77777777" w:rsidR="00E2325C" w:rsidRPr="00C63028" w:rsidRDefault="00E2325C" w:rsidP="00E23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C630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C630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491D4510" w14:textId="176F0A9F" w:rsidR="00E2325C" w:rsidRPr="00C63028" w:rsidRDefault="00A14A57" w:rsidP="00E2325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4A57">
              <w:rPr>
                <w:rFonts w:ascii="Angsana New" w:hAnsi="Angsana New"/>
                <w:b/>
                <w:bCs/>
                <w:sz w:val="28"/>
                <w:szCs w:val="28"/>
              </w:rPr>
              <w:t>129</w:t>
            </w:r>
            <w:r w:rsidR="00BF7DF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14A57">
              <w:rPr>
                <w:rFonts w:ascii="Angsana New" w:hAnsi="Angsana New"/>
                <w:b/>
                <w:bCs/>
                <w:sz w:val="28"/>
                <w:szCs w:val="28"/>
              </w:rPr>
              <w:t>090</w:t>
            </w:r>
          </w:p>
        </w:tc>
        <w:tc>
          <w:tcPr>
            <w:tcW w:w="283" w:type="dxa"/>
            <w:shd w:val="clear" w:color="auto" w:fill="auto"/>
          </w:tcPr>
          <w:p w14:paraId="02EF548D" w14:textId="77777777" w:rsidR="00E2325C" w:rsidRPr="00C63028" w:rsidRDefault="00E2325C" w:rsidP="00E2325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328B619E" w14:textId="656021F7" w:rsidR="00E2325C" w:rsidRPr="00C63028" w:rsidRDefault="00A14A57" w:rsidP="00E2325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96</w:t>
            </w:r>
            <w:r w:rsidR="008D0FD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14A5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527</w:t>
            </w:r>
          </w:p>
        </w:tc>
        <w:tc>
          <w:tcPr>
            <w:tcW w:w="284" w:type="dxa"/>
            <w:shd w:val="clear" w:color="auto" w:fill="auto"/>
          </w:tcPr>
          <w:p w14:paraId="282CAD50" w14:textId="77777777" w:rsidR="00E2325C" w:rsidRPr="00C63028" w:rsidRDefault="00E2325C" w:rsidP="00E2325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3114FD25" w14:textId="15F88147" w:rsidR="00E2325C" w:rsidRDefault="00A14A57" w:rsidP="00E2325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35</w:t>
            </w:r>
            <w:r w:rsidR="00E2325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14A5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937</w:t>
            </w:r>
          </w:p>
          <w:p w14:paraId="5501A868" w14:textId="42863110" w:rsidR="00E2325C" w:rsidRPr="00C63028" w:rsidRDefault="00E2325C" w:rsidP="00E2325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3BA68F86" w14:textId="77777777" w:rsidR="00E2325C" w:rsidRPr="00C63028" w:rsidRDefault="00E2325C" w:rsidP="00E2325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7FDCD72D" w14:textId="14593A25" w:rsidR="00E2325C" w:rsidRPr="00C63028" w:rsidRDefault="00A14A57" w:rsidP="00E2325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14A5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</w:t>
            </w:r>
            <w:r w:rsidR="00E2325C" w:rsidRPr="00C63028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A14A5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877</w:t>
            </w:r>
          </w:p>
        </w:tc>
      </w:tr>
      <w:tr w:rsidR="00E2325C" w:rsidRPr="00C63028" w14:paraId="64C85706" w14:textId="77777777" w:rsidTr="00982851">
        <w:trPr>
          <w:trHeight w:hRule="exact" w:val="403"/>
        </w:trPr>
        <w:tc>
          <w:tcPr>
            <w:tcW w:w="4221" w:type="dxa"/>
            <w:gridSpan w:val="3"/>
            <w:shd w:val="clear" w:color="auto" w:fill="auto"/>
          </w:tcPr>
          <w:p w14:paraId="3606BA64" w14:textId="77777777" w:rsidR="00E2325C" w:rsidRPr="00C63028" w:rsidRDefault="00E2325C" w:rsidP="00E23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0" w:right="-108" w:firstLine="14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B294F37" w14:textId="77777777" w:rsidR="00E2325C" w:rsidRPr="00C63028" w:rsidRDefault="00E2325C" w:rsidP="00E23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0" w:right="-108" w:firstLine="14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AD0D65C" w14:textId="77777777" w:rsidR="00E2325C" w:rsidRPr="00C63028" w:rsidRDefault="00E2325C" w:rsidP="00E23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0" w:right="-108" w:firstLine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8BC580B" w14:textId="77777777" w:rsidR="00E2325C" w:rsidRPr="00C63028" w:rsidRDefault="00E2325C" w:rsidP="00E2325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C8A88EB" w14:textId="77777777" w:rsidR="00E2325C" w:rsidRPr="00C63028" w:rsidRDefault="00E2325C" w:rsidP="00E2325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9B38101" w14:textId="77777777" w:rsidR="00E2325C" w:rsidRPr="00C63028" w:rsidRDefault="00E2325C" w:rsidP="00E2325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668D0EB" w14:textId="77777777" w:rsidR="00E2325C" w:rsidRPr="00C63028" w:rsidRDefault="00E2325C" w:rsidP="00E2325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4E237AC5" w14:textId="77777777" w:rsidR="00E2325C" w:rsidRPr="00C63028" w:rsidRDefault="00E2325C" w:rsidP="00E2325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229C8A2" w14:textId="77777777" w:rsidR="00E2325C" w:rsidRPr="00C63028" w:rsidRDefault="00E2325C" w:rsidP="00E2325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5802CC5C" w14:textId="77777777" w:rsidR="00E2325C" w:rsidRPr="00C63028" w:rsidRDefault="00E2325C" w:rsidP="00E2325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E66D9A2" w14:textId="77777777" w:rsidR="00E2325C" w:rsidRPr="00C63028" w:rsidRDefault="00E2325C" w:rsidP="00E2325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4AB8117D" w14:textId="77777777" w:rsidR="00E2325C" w:rsidRPr="00C63028" w:rsidRDefault="00E2325C" w:rsidP="00E2325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283C925" w14:textId="77777777" w:rsidR="00E2325C" w:rsidRPr="00C63028" w:rsidRDefault="00E2325C" w:rsidP="00E2325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071842CA" w14:textId="79A8BC3B" w:rsidR="00082EEA" w:rsidRDefault="00082EEA" w:rsidP="00AE1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Lines="100" w:before="240" w:afterLines="100" w:after="240" w:line="240" w:lineRule="auto"/>
        <w:ind w:left="357"/>
        <w:jc w:val="thaiDistribute"/>
        <w:rPr>
          <w:rFonts w:ascii="Angsana New" w:hAnsi="Angsana New"/>
          <w:sz w:val="28"/>
          <w:szCs w:val="28"/>
        </w:rPr>
      </w:pPr>
    </w:p>
    <w:p w14:paraId="594A1C37" w14:textId="0B2962B2" w:rsidR="00C44FDA" w:rsidRDefault="00C44FDA" w:rsidP="00AE1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Lines="100" w:before="240" w:afterLines="100" w:after="240" w:line="240" w:lineRule="auto"/>
        <w:ind w:left="357"/>
        <w:jc w:val="thaiDistribute"/>
        <w:rPr>
          <w:rFonts w:ascii="Angsana New" w:hAnsi="Angsana New"/>
          <w:sz w:val="28"/>
          <w:szCs w:val="28"/>
        </w:rPr>
      </w:pPr>
    </w:p>
    <w:p w14:paraId="4DBBEBAE" w14:textId="3D4D41B6" w:rsidR="00C44FDA" w:rsidRDefault="00C44FDA" w:rsidP="00AE1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Lines="100" w:before="240" w:afterLines="100" w:after="240" w:line="240" w:lineRule="auto"/>
        <w:ind w:left="357"/>
        <w:jc w:val="thaiDistribute"/>
        <w:rPr>
          <w:rFonts w:ascii="Angsana New" w:hAnsi="Angsana New"/>
          <w:sz w:val="28"/>
          <w:szCs w:val="28"/>
        </w:rPr>
      </w:pPr>
    </w:p>
    <w:p w14:paraId="57DEB23E" w14:textId="1568C72C" w:rsidR="00C44FDA" w:rsidRDefault="00C44FDA" w:rsidP="00AE1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Lines="100" w:before="240" w:afterLines="100" w:after="240" w:line="240" w:lineRule="auto"/>
        <w:ind w:left="357"/>
        <w:jc w:val="thaiDistribute"/>
        <w:rPr>
          <w:rFonts w:ascii="Angsana New" w:hAnsi="Angsana New"/>
          <w:sz w:val="28"/>
          <w:szCs w:val="28"/>
        </w:rPr>
      </w:pPr>
    </w:p>
    <w:p w14:paraId="6FADA3DF" w14:textId="73748763" w:rsidR="00C44FDA" w:rsidRDefault="00C44FDA" w:rsidP="00AE1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Lines="100" w:before="240" w:afterLines="100" w:after="240" w:line="240" w:lineRule="auto"/>
        <w:ind w:left="357"/>
        <w:jc w:val="thaiDistribute"/>
        <w:rPr>
          <w:rFonts w:ascii="Angsana New" w:hAnsi="Angsana New"/>
          <w:sz w:val="28"/>
          <w:szCs w:val="28"/>
        </w:rPr>
      </w:pPr>
    </w:p>
    <w:p w14:paraId="587AD806" w14:textId="7BBE5024" w:rsidR="00C44FDA" w:rsidRDefault="00C44FDA" w:rsidP="00AE1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Lines="100" w:before="240" w:afterLines="100" w:after="240" w:line="240" w:lineRule="auto"/>
        <w:ind w:left="357"/>
        <w:jc w:val="thaiDistribute"/>
        <w:rPr>
          <w:rFonts w:ascii="Angsana New" w:hAnsi="Angsana New"/>
          <w:sz w:val="28"/>
          <w:szCs w:val="28"/>
        </w:rPr>
      </w:pPr>
    </w:p>
    <w:p w14:paraId="4F157FD8" w14:textId="06D66A99" w:rsidR="00C44FDA" w:rsidRDefault="00C44FDA" w:rsidP="00AE1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Lines="100" w:before="240" w:afterLines="100" w:after="240" w:line="240" w:lineRule="auto"/>
        <w:ind w:left="357"/>
        <w:jc w:val="thaiDistribute"/>
        <w:rPr>
          <w:rFonts w:ascii="Angsana New" w:hAnsi="Angsana New"/>
          <w:sz w:val="28"/>
          <w:szCs w:val="28"/>
        </w:rPr>
      </w:pPr>
    </w:p>
    <w:p w14:paraId="6AC41CFC" w14:textId="0098F29A" w:rsidR="00C44FDA" w:rsidRDefault="00C44FDA" w:rsidP="00AE1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Lines="100" w:before="240" w:afterLines="100" w:after="240" w:line="240" w:lineRule="auto"/>
        <w:ind w:left="357"/>
        <w:jc w:val="thaiDistribute"/>
        <w:rPr>
          <w:rFonts w:ascii="Angsana New" w:hAnsi="Angsana New"/>
          <w:sz w:val="28"/>
          <w:szCs w:val="28"/>
        </w:rPr>
      </w:pPr>
    </w:p>
    <w:p w14:paraId="069FA596" w14:textId="77777777" w:rsidR="00C44FDA" w:rsidRDefault="00C44FDA" w:rsidP="00AE1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Lines="100" w:before="240" w:afterLines="100" w:after="240" w:line="240" w:lineRule="auto"/>
        <w:ind w:left="357"/>
        <w:jc w:val="thaiDistribute"/>
        <w:rPr>
          <w:rFonts w:ascii="Angsana New" w:hAnsi="Angsana New"/>
          <w:sz w:val="28"/>
          <w:szCs w:val="28"/>
        </w:rPr>
      </w:pPr>
    </w:p>
    <w:p w14:paraId="033B445D" w14:textId="5E26870F" w:rsidR="006E7D43" w:rsidRPr="00C63028" w:rsidRDefault="00312D88" w:rsidP="00AE1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Lines="100" w:before="240" w:afterLines="100" w:after="240" w:line="240" w:lineRule="auto"/>
        <w:ind w:left="357"/>
        <w:jc w:val="thaiDistribute"/>
        <w:rPr>
          <w:rFonts w:ascii="Angsana New" w:hAnsi="Angsana New"/>
          <w:sz w:val="28"/>
          <w:szCs w:val="28"/>
        </w:rPr>
      </w:pPr>
      <w:r w:rsidRPr="00312D88">
        <w:rPr>
          <w:rFonts w:ascii="Angsana New" w:hAnsi="Angsana New" w:hint="cs"/>
          <w:sz w:val="28"/>
          <w:szCs w:val="28"/>
          <w:cs/>
        </w:rPr>
        <w:lastRenderedPageBreak/>
        <w:t>ลูกหนี้การค้าแยกตามอายุที่ค้างชำระ</w:t>
      </w:r>
      <w:r w:rsidRPr="00312D88">
        <w:rPr>
          <w:rFonts w:ascii="Angsana New" w:hAnsi="Angsana New"/>
          <w:sz w:val="28"/>
          <w:szCs w:val="28"/>
          <w:cs/>
        </w:rPr>
        <w:t xml:space="preserve"> </w:t>
      </w:r>
      <w:r w:rsidRPr="00312D88">
        <w:rPr>
          <w:rFonts w:ascii="Angsana New" w:hAnsi="Angsana New" w:hint="cs"/>
          <w:sz w:val="28"/>
          <w:szCs w:val="28"/>
          <w:cs/>
        </w:rPr>
        <w:t>ได้ดังนี้</w:t>
      </w:r>
    </w:p>
    <w:tbl>
      <w:tblPr>
        <w:tblW w:w="960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219"/>
        <w:gridCol w:w="1134"/>
        <w:gridCol w:w="283"/>
        <w:gridCol w:w="1134"/>
        <w:gridCol w:w="284"/>
        <w:gridCol w:w="1134"/>
        <w:gridCol w:w="283"/>
        <w:gridCol w:w="1134"/>
      </w:tblGrid>
      <w:tr w:rsidR="00866335" w:rsidRPr="00C63028" w14:paraId="5D1D6DCB" w14:textId="77777777" w:rsidTr="00D25FE5">
        <w:tc>
          <w:tcPr>
            <w:tcW w:w="4219" w:type="dxa"/>
          </w:tcPr>
          <w:p w14:paraId="2443A1F5" w14:textId="77777777" w:rsidR="00866335" w:rsidRPr="00C63028" w:rsidRDefault="00866335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51A90B25" w14:textId="77777777" w:rsidR="00866335" w:rsidRPr="00C63028" w:rsidRDefault="00866335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66335" w:rsidRPr="00C63028" w14:paraId="02E1DCC8" w14:textId="77777777" w:rsidTr="00D25FE5">
        <w:tc>
          <w:tcPr>
            <w:tcW w:w="4219" w:type="dxa"/>
          </w:tcPr>
          <w:p w14:paraId="4D09FF67" w14:textId="77777777" w:rsidR="00866335" w:rsidRPr="00C63028" w:rsidRDefault="00866335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97F986" w14:textId="77777777" w:rsidR="00866335" w:rsidRPr="00C63028" w:rsidRDefault="00866335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84C3AC2" w14:textId="77777777" w:rsidR="00866335" w:rsidRPr="00C63028" w:rsidRDefault="00866335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76FD58" w14:textId="77777777" w:rsidR="00866335" w:rsidRPr="00C63028" w:rsidRDefault="00866335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1EE7" w:rsidRPr="00C63028" w14:paraId="1D8AD1E1" w14:textId="77777777" w:rsidTr="00D25FE5">
        <w:tc>
          <w:tcPr>
            <w:tcW w:w="4219" w:type="dxa"/>
          </w:tcPr>
          <w:p w14:paraId="2DDFA6E5" w14:textId="77777777" w:rsidR="008F1EE7" w:rsidRPr="00C63028" w:rsidRDefault="008F1EE7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812688C" w14:textId="3CD2D9DB" w:rsidR="008F1EE7" w:rsidRPr="00C63028" w:rsidRDefault="00A14A57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30</w:t>
            </w:r>
            <w:r w:rsidR="00085B95" w:rsidRPr="00C6302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85B9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541AD08" w14:textId="77777777" w:rsidR="008F1EE7" w:rsidRPr="00C63028" w:rsidRDefault="008F1EE7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397F494" w14:textId="60A67B43" w:rsidR="008F1EE7" w:rsidRPr="00C63028" w:rsidRDefault="00A14A57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31</w:t>
            </w:r>
            <w:r w:rsidR="008F1EE7" w:rsidRPr="00C6302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4" w:type="dxa"/>
          </w:tcPr>
          <w:p w14:paraId="278EC887" w14:textId="77777777" w:rsidR="008F1EE7" w:rsidRPr="00C63028" w:rsidRDefault="008F1EE7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BAFB923" w14:textId="12839580" w:rsidR="008F1EE7" w:rsidRPr="00C63028" w:rsidRDefault="00A14A57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30</w:t>
            </w:r>
            <w:r w:rsidR="00085B95" w:rsidRPr="00C6302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85B9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3" w:type="dxa"/>
          </w:tcPr>
          <w:p w14:paraId="0F5E423E" w14:textId="77777777" w:rsidR="008F1EE7" w:rsidRPr="00C63028" w:rsidRDefault="008F1EE7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E2005CA" w14:textId="09EF5FD8" w:rsidR="008F1EE7" w:rsidRPr="00C63028" w:rsidRDefault="00A14A57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31</w:t>
            </w:r>
            <w:r w:rsidR="008F1EE7" w:rsidRPr="00C6302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F1EE7" w:rsidRPr="00C63028" w14:paraId="43BCA8C4" w14:textId="77777777" w:rsidTr="00D25FE5">
        <w:tc>
          <w:tcPr>
            <w:tcW w:w="4219" w:type="dxa"/>
          </w:tcPr>
          <w:p w14:paraId="71A260C1" w14:textId="77777777" w:rsidR="008F1EE7" w:rsidRPr="00C63028" w:rsidRDefault="008F1EE7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D66B8E8" w14:textId="677A4244" w:rsidR="008F1EE7" w:rsidRPr="00C63028" w:rsidRDefault="00A14A57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83" w:type="dxa"/>
          </w:tcPr>
          <w:p w14:paraId="68D09297" w14:textId="77777777" w:rsidR="008F1EE7" w:rsidRPr="00C63028" w:rsidRDefault="008F1EE7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494A3DE" w14:textId="22E6FE4B" w:rsidR="008F1EE7" w:rsidRPr="00C63028" w:rsidRDefault="00A14A57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</w:tcPr>
          <w:p w14:paraId="755F3C89" w14:textId="77777777" w:rsidR="008F1EE7" w:rsidRPr="00C63028" w:rsidRDefault="008F1EE7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1A23925" w14:textId="74D0F831" w:rsidR="008F1EE7" w:rsidRPr="00C63028" w:rsidRDefault="00A14A57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83" w:type="dxa"/>
          </w:tcPr>
          <w:p w14:paraId="27773781" w14:textId="77777777" w:rsidR="008F1EE7" w:rsidRPr="00C63028" w:rsidRDefault="008F1EE7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3991B65" w14:textId="7E6C3F84" w:rsidR="008F1EE7" w:rsidRPr="00C63028" w:rsidRDefault="00A14A57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F1EE7" w:rsidRPr="00C63028" w14:paraId="089BD97F" w14:textId="77777777" w:rsidTr="00844B03">
        <w:tc>
          <w:tcPr>
            <w:tcW w:w="4219" w:type="dxa"/>
          </w:tcPr>
          <w:p w14:paraId="37A32E16" w14:textId="479A6653" w:rsidR="008F1EE7" w:rsidRPr="00C63028" w:rsidRDefault="0018674A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 w:firstLine="1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="008F1EE7" w:rsidRPr="00C630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0A2BD564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4EA6172C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4D3D584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5DB2FD52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6AD20DC" w14:textId="77777777" w:rsidR="008F1EE7" w:rsidRPr="00C63028" w:rsidRDefault="008F1EE7" w:rsidP="008F1EE7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2AD26B3E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56902C3" w14:textId="77777777" w:rsidR="008F1EE7" w:rsidRPr="00C63028" w:rsidRDefault="008F1EE7" w:rsidP="008F1EE7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A7B36" w:rsidRPr="00C63028" w14:paraId="4B997447" w14:textId="77777777" w:rsidTr="00232AE4">
        <w:tc>
          <w:tcPr>
            <w:tcW w:w="4219" w:type="dxa"/>
          </w:tcPr>
          <w:p w14:paraId="5DF38AC4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 w:firstLine="112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ยังไม่</w:t>
            </w:r>
            <w:r w:rsidRPr="00C63028">
              <w:rPr>
                <w:rFonts w:ascii="Angsana New" w:hAnsi="Angsana New"/>
                <w:sz w:val="28"/>
                <w:szCs w:val="28"/>
                <w:cs/>
              </w:rPr>
              <w:t>ครบ</w:t>
            </w:r>
            <w:r w:rsidRPr="00C6302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กำหนดชำระ </w:t>
            </w:r>
          </w:p>
        </w:tc>
        <w:tc>
          <w:tcPr>
            <w:tcW w:w="1134" w:type="dxa"/>
            <w:shd w:val="clear" w:color="auto" w:fill="auto"/>
          </w:tcPr>
          <w:p w14:paraId="631F72CB" w14:textId="60F15472" w:rsidR="004A7B36" w:rsidRPr="00C63028" w:rsidRDefault="00232AE4" w:rsidP="004A7B3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883BDAC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11046DB" w14:textId="58C99174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9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687AEB17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E99BFA7" w14:textId="6B7BE75B" w:rsidR="004A7B36" w:rsidRPr="00C63028" w:rsidRDefault="004A7B36" w:rsidP="004A7B3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7B5A36FE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EFC997F" w14:textId="261FDF5F" w:rsidR="004A7B36" w:rsidRPr="00C63028" w:rsidRDefault="004A7B36" w:rsidP="004A7B36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4A7B36" w:rsidRPr="00C63028" w14:paraId="34A57BC7" w14:textId="77777777" w:rsidTr="00232AE4">
        <w:tc>
          <w:tcPr>
            <w:tcW w:w="4219" w:type="dxa"/>
          </w:tcPr>
          <w:p w14:paraId="590EAB26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 w:firstLine="112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เกินกำหนดชำระ</w:t>
            </w:r>
            <w:r w:rsidRPr="00C63028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14:paraId="22C8A51A" w14:textId="77777777" w:rsidR="004A7B36" w:rsidRPr="00C63028" w:rsidRDefault="004A7B36" w:rsidP="004A7B3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06729730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51EBD83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75949D2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771C13F" w14:textId="77777777" w:rsidR="004A7B36" w:rsidRPr="00C63028" w:rsidRDefault="004A7B36" w:rsidP="004A7B3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20F846C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8580ADD" w14:textId="77777777" w:rsidR="004A7B36" w:rsidRPr="00C63028" w:rsidRDefault="004A7B36" w:rsidP="004A7B36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A7B36" w:rsidRPr="00C63028" w14:paraId="532319C2" w14:textId="77777777" w:rsidTr="00232AE4">
        <w:tc>
          <w:tcPr>
            <w:tcW w:w="4219" w:type="dxa"/>
            <w:shd w:val="clear" w:color="auto" w:fill="auto"/>
          </w:tcPr>
          <w:p w14:paraId="4B8A63AC" w14:textId="144A2125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 w:firstLine="283"/>
              <w:rPr>
                <w:rFonts w:ascii="Angsana New" w:hAnsi="Angsana New"/>
                <w:sz w:val="28"/>
                <w:szCs w:val="28"/>
                <w:cs/>
              </w:rPr>
            </w:pPr>
            <w:r w:rsidRPr="00D542C1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D542C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14A57" w:rsidRPr="00A14A57">
              <w:rPr>
                <w:rFonts w:ascii="Angsana New" w:hAnsi="Angsana New"/>
                <w:sz w:val="28"/>
                <w:szCs w:val="28"/>
              </w:rPr>
              <w:t>3</w:t>
            </w:r>
            <w:r w:rsidRPr="00D542C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542C1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</w:tcPr>
          <w:p w14:paraId="171EAA48" w14:textId="25417DE5" w:rsidR="004A7B36" w:rsidRPr="00C63028" w:rsidRDefault="00232AE4" w:rsidP="004A7B3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E775C1C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4154A62" w14:textId="2AC92E1F" w:rsidR="004A7B36" w:rsidRPr="00C63028" w:rsidRDefault="004A7B36" w:rsidP="004A7B36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FD34B86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80516D1" w14:textId="0B677D8E" w:rsidR="004A7B36" w:rsidRPr="00C63028" w:rsidRDefault="004A7B36" w:rsidP="004A7B3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649202D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E64266E" w14:textId="480D0036" w:rsidR="004A7B36" w:rsidRPr="00C63028" w:rsidRDefault="00A14A57" w:rsidP="004A7B36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38</w:t>
            </w:r>
          </w:p>
        </w:tc>
      </w:tr>
      <w:tr w:rsidR="004A7B36" w:rsidRPr="00C63028" w14:paraId="670A8024" w14:textId="77777777" w:rsidTr="00232AE4">
        <w:tc>
          <w:tcPr>
            <w:tcW w:w="4219" w:type="dxa"/>
            <w:shd w:val="clear" w:color="auto" w:fill="auto"/>
          </w:tcPr>
          <w:p w14:paraId="04A0127A" w14:textId="030F0524" w:rsidR="004A7B36" w:rsidRPr="00C63028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 w:firstLine="283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3</w:t>
            </w:r>
            <w:r w:rsidR="004A7B36" w:rsidRPr="00D542C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14A57">
              <w:rPr>
                <w:rFonts w:ascii="Angsana New" w:hAnsi="Angsana New"/>
                <w:sz w:val="28"/>
                <w:szCs w:val="28"/>
              </w:rPr>
              <w:t>6</w:t>
            </w:r>
            <w:r w:rsidR="004A7B36" w:rsidRPr="00D542C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A7B36" w:rsidRPr="00D542C1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</w:tcPr>
          <w:p w14:paraId="0BF1947C" w14:textId="5C8783EB" w:rsidR="004A7B36" w:rsidRPr="00C63028" w:rsidRDefault="00232AE4" w:rsidP="004A7B3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DDA1B6F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35B489E" w14:textId="754E905F" w:rsidR="004A7B36" w:rsidRPr="00C63028" w:rsidRDefault="004A7B36" w:rsidP="004A7B36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FFDA054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FFC8291" w14:textId="1C486EDB" w:rsidR="004A7B36" w:rsidRPr="00C63028" w:rsidRDefault="004A7B36" w:rsidP="004A7B3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529DC86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1FDF770" w14:textId="41A74136" w:rsidR="004A7B36" w:rsidRPr="00C63028" w:rsidRDefault="00A14A57" w:rsidP="004A7B36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376</w:t>
            </w:r>
          </w:p>
        </w:tc>
      </w:tr>
      <w:tr w:rsidR="004A7B36" w:rsidRPr="00C63028" w14:paraId="1573EAFA" w14:textId="77777777" w:rsidTr="00232AE4">
        <w:tc>
          <w:tcPr>
            <w:tcW w:w="4219" w:type="dxa"/>
            <w:shd w:val="clear" w:color="auto" w:fill="auto"/>
          </w:tcPr>
          <w:p w14:paraId="18E2D9F8" w14:textId="32CFF27D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 w:firstLine="1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D0C05B" w14:textId="55DCC462" w:rsidR="004A7B36" w:rsidRPr="00C63028" w:rsidRDefault="00232AE4" w:rsidP="004A7B3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07044EA" w14:textId="77777777" w:rsidR="004A7B36" w:rsidRPr="00C63028" w:rsidRDefault="004A7B36" w:rsidP="004A7B36">
            <w:pPr>
              <w:tabs>
                <w:tab w:val="clear" w:pos="907"/>
                <w:tab w:val="decimal" w:pos="9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10A763" w14:textId="085363FC" w:rsidR="004A7B36" w:rsidRPr="00C63028" w:rsidRDefault="004A7B36" w:rsidP="004A7B36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302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FF26DC2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9A1C9" w14:textId="21D178DD" w:rsidR="004A7B36" w:rsidRPr="00C63028" w:rsidRDefault="004A7B36" w:rsidP="004A7B3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97094F4" w14:textId="77777777" w:rsidR="004A7B36" w:rsidRPr="00C63028" w:rsidRDefault="004A7B36" w:rsidP="004A7B36">
            <w:pPr>
              <w:pStyle w:val="acctfourfigures"/>
              <w:tabs>
                <w:tab w:val="clear" w:pos="765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F3513" w14:textId="41F03AA1" w:rsidR="004A7B36" w:rsidRPr="00C63028" w:rsidRDefault="00A14A57" w:rsidP="004A7B36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4A5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414</w:t>
            </w:r>
          </w:p>
        </w:tc>
      </w:tr>
      <w:tr w:rsidR="004A7B36" w:rsidRPr="00C63028" w14:paraId="7B10F7BB" w14:textId="77777777" w:rsidTr="00844B03">
        <w:trPr>
          <w:trHeight w:val="57"/>
        </w:trPr>
        <w:tc>
          <w:tcPr>
            <w:tcW w:w="4219" w:type="dxa"/>
          </w:tcPr>
          <w:p w14:paraId="1B0A40D4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365CDD8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396C697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A4D50B7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31E6FB9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1B0CD9F" w14:textId="77777777" w:rsidR="004A7B36" w:rsidRPr="00C63028" w:rsidRDefault="004A7B36" w:rsidP="004A7B3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66CD1630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4D92FF0" w14:textId="77777777" w:rsidR="004A7B36" w:rsidRPr="00C63028" w:rsidRDefault="004A7B36" w:rsidP="004A7B3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A7B36" w:rsidRPr="00C63028" w14:paraId="4F2D920D" w14:textId="77777777" w:rsidTr="00844B03">
        <w:tc>
          <w:tcPr>
            <w:tcW w:w="4219" w:type="dxa"/>
          </w:tcPr>
          <w:p w14:paraId="54FCB033" w14:textId="57449B94" w:rsidR="004A7B36" w:rsidRPr="001A4C7F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 w:firstLine="1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4C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1A4C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- </w:t>
            </w:r>
            <w:r w:rsidRPr="001A4C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134" w:type="dxa"/>
            <w:shd w:val="clear" w:color="auto" w:fill="auto"/>
          </w:tcPr>
          <w:p w14:paraId="7D008AB0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8D56CF0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EC0F559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5B914015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E543CEB" w14:textId="77777777" w:rsidR="004A7B36" w:rsidRPr="00C63028" w:rsidRDefault="004A7B36" w:rsidP="004A7B3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30B1F4AA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603E9D0" w14:textId="77777777" w:rsidR="004A7B36" w:rsidRPr="00C63028" w:rsidRDefault="004A7B36" w:rsidP="004A7B3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A7B36" w:rsidRPr="00C63028" w14:paraId="7D3A1A75" w14:textId="77777777" w:rsidTr="001258C5">
        <w:tc>
          <w:tcPr>
            <w:tcW w:w="4219" w:type="dxa"/>
          </w:tcPr>
          <w:p w14:paraId="2248CD1F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 w:firstLine="112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1134" w:type="dxa"/>
            <w:shd w:val="clear" w:color="auto" w:fill="auto"/>
          </w:tcPr>
          <w:p w14:paraId="5DF1F447" w14:textId="3ACB8F1F" w:rsidR="004A7B36" w:rsidRPr="002713E7" w:rsidRDefault="00A14A57" w:rsidP="004A7B3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41</w:t>
            </w:r>
            <w:r w:rsidR="00232AE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678</w:t>
            </w:r>
          </w:p>
        </w:tc>
        <w:tc>
          <w:tcPr>
            <w:tcW w:w="283" w:type="dxa"/>
          </w:tcPr>
          <w:p w14:paraId="263535B7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25A72DD" w14:textId="7825E246" w:rsidR="004A7B36" w:rsidRPr="00C63028" w:rsidRDefault="00A14A57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9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35</w:t>
            </w:r>
            <w:r w:rsidR="004A7B36" w:rsidRPr="00C63028">
              <w:rPr>
                <w:rFonts w:ascii="Angsana New" w:hAnsi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</w:rPr>
              <w:t>996</w:t>
            </w:r>
          </w:p>
        </w:tc>
        <w:tc>
          <w:tcPr>
            <w:tcW w:w="284" w:type="dxa"/>
          </w:tcPr>
          <w:p w14:paraId="42F569C4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BE76A1B" w14:textId="5713DECB" w:rsidR="004A7B36" w:rsidRPr="00C63028" w:rsidRDefault="00A14A57" w:rsidP="004A7B3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="00DD00D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951</w:t>
            </w:r>
          </w:p>
        </w:tc>
        <w:tc>
          <w:tcPr>
            <w:tcW w:w="283" w:type="dxa"/>
          </w:tcPr>
          <w:p w14:paraId="57DE68D8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A691AE9" w14:textId="0C8FEA52" w:rsidR="004A7B36" w:rsidRPr="00C63028" w:rsidRDefault="004A7B36" w:rsidP="004A7B36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4A7B36" w:rsidRPr="00C63028" w14:paraId="511BE0EC" w14:textId="77777777" w:rsidTr="001258C5">
        <w:tc>
          <w:tcPr>
            <w:tcW w:w="4219" w:type="dxa"/>
          </w:tcPr>
          <w:p w14:paraId="3915F516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 w:firstLine="112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เกินกำหนดชำระ</w:t>
            </w:r>
            <w:r w:rsidRPr="00C63028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14:paraId="1A682D21" w14:textId="77777777" w:rsidR="004A7B36" w:rsidRPr="002713E7" w:rsidRDefault="004A7B36" w:rsidP="004A7B3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9980030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74C09ED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B25B6CB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0E26098" w14:textId="77777777" w:rsidR="004A7B36" w:rsidRPr="00C63028" w:rsidRDefault="004A7B36" w:rsidP="004A7B3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07A04857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B03F006" w14:textId="77777777" w:rsidR="004A7B36" w:rsidRPr="00C63028" w:rsidRDefault="004A7B36" w:rsidP="004A7B36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A7B36" w:rsidRPr="00C63028" w14:paraId="49849285" w14:textId="77777777" w:rsidTr="001258C5">
        <w:tc>
          <w:tcPr>
            <w:tcW w:w="4219" w:type="dxa"/>
            <w:shd w:val="clear" w:color="auto" w:fill="auto"/>
          </w:tcPr>
          <w:p w14:paraId="35908B8C" w14:textId="2AFAC63E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 w:firstLine="283"/>
              <w:rPr>
                <w:rFonts w:ascii="Angsana New" w:hAnsi="Angsana New"/>
                <w:sz w:val="28"/>
                <w:szCs w:val="28"/>
                <w:cs/>
              </w:rPr>
            </w:pPr>
            <w:r w:rsidRPr="00D542C1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D542C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14A57" w:rsidRPr="00A14A57">
              <w:rPr>
                <w:rFonts w:ascii="Angsana New" w:hAnsi="Angsana New"/>
                <w:sz w:val="28"/>
                <w:szCs w:val="28"/>
              </w:rPr>
              <w:t>3</w:t>
            </w:r>
            <w:r w:rsidRPr="00D542C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542C1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</w:tcPr>
          <w:p w14:paraId="054658DF" w14:textId="11E087EF" w:rsidR="004A7B36" w:rsidRPr="002713E7" w:rsidRDefault="00A14A57" w:rsidP="004A7B3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19</w:t>
            </w:r>
            <w:r w:rsidR="001258C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758</w:t>
            </w:r>
          </w:p>
        </w:tc>
        <w:tc>
          <w:tcPr>
            <w:tcW w:w="283" w:type="dxa"/>
            <w:shd w:val="clear" w:color="auto" w:fill="auto"/>
          </w:tcPr>
          <w:p w14:paraId="76CC22C6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05EF5E0" w14:textId="0BCB737E" w:rsidR="004A7B36" w:rsidRPr="00C63028" w:rsidRDefault="00A14A57" w:rsidP="004A7B36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16</w:t>
            </w:r>
            <w:r w:rsidR="004A7B36"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027</w:t>
            </w:r>
          </w:p>
        </w:tc>
        <w:tc>
          <w:tcPr>
            <w:tcW w:w="284" w:type="dxa"/>
            <w:shd w:val="clear" w:color="auto" w:fill="auto"/>
          </w:tcPr>
          <w:p w14:paraId="260B543D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BAB750A" w14:textId="59AAA40B" w:rsidR="004A7B36" w:rsidRPr="00C63028" w:rsidRDefault="00DD00D3" w:rsidP="004A7B3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BB5C20C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6E20FCA" w14:textId="5EF1DD69" w:rsidR="004A7B36" w:rsidRPr="00C63028" w:rsidRDefault="004A7B36" w:rsidP="004A7B36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4A7B36" w:rsidRPr="00C63028" w14:paraId="79628490" w14:textId="77777777" w:rsidTr="001258C5">
        <w:tc>
          <w:tcPr>
            <w:tcW w:w="4219" w:type="dxa"/>
            <w:shd w:val="clear" w:color="auto" w:fill="auto"/>
          </w:tcPr>
          <w:p w14:paraId="7DF5E5DC" w14:textId="11C020CE" w:rsidR="004A7B36" w:rsidRPr="00C63028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 w:firstLine="283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3</w:t>
            </w:r>
            <w:r w:rsidR="004A7B36" w:rsidRPr="00D542C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14A57">
              <w:rPr>
                <w:rFonts w:ascii="Angsana New" w:hAnsi="Angsana New"/>
                <w:sz w:val="28"/>
                <w:szCs w:val="28"/>
              </w:rPr>
              <w:t>6</w:t>
            </w:r>
            <w:r w:rsidR="004A7B36" w:rsidRPr="00D542C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A7B36" w:rsidRPr="00D542C1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</w:tcPr>
          <w:p w14:paraId="5D801830" w14:textId="572906EB" w:rsidR="004A7B36" w:rsidRPr="002713E7" w:rsidRDefault="00A14A57" w:rsidP="004A7B3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1258C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811</w:t>
            </w:r>
          </w:p>
        </w:tc>
        <w:tc>
          <w:tcPr>
            <w:tcW w:w="283" w:type="dxa"/>
            <w:shd w:val="clear" w:color="auto" w:fill="auto"/>
          </w:tcPr>
          <w:p w14:paraId="162CDF9A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28ADB94" w14:textId="5F76EBA8" w:rsidR="004A7B36" w:rsidRPr="00C63028" w:rsidRDefault="00A14A57" w:rsidP="004A7B36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12</w:t>
            </w:r>
            <w:r w:rsidR="004A7B36"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343</w:t>
            </w:r>
          </w:p>
        </w:tc>
        <w:tc>
          <w:tcPr>
            <w:tcW w:w="284" w:type="dxa"/>
            <w:shd w:val="clear" w:color="auto" w:fill="auto"/>
          </w:tcPr>
          <w:p w14:paraId="3416A54B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3CFF0A1" w14:textId="618D5141" w:rsidR="004A7B36" w:rsidRPr="00C63028" w:rsidRDefault="00DD00D3" w:rsidP="004A7B3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B4F4E25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C75AC5E" w14:textId="6BE199D8" w:rsidR="004A7B36" w:rsidRPr="00C63028" w:rsidRDefault="00A14A57" w:rsidP="004A7B36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4A7B36"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756</w:t>
            </w:r>
          </w:p>
        </w:tc>
      </w:tr>
      <w:tr w:rsidR="004A7B36" w:rsidRPr="00C63028" w14:paraId="1D3B3FC2" w14:textId="77777777" w:rsidTr="001258C5">
        <w:tc>
          <w:tcPr>
            <w:tcW w:w="4219" w:type="dxa"/>
            <w:shd w:val="clear" w:color="auto" w:fill="auto"/>
          </w:tcPr>
          <w:p w14:paraId="5384703D" w14:textId="1FDECF89" w:rsidR="004A7B36" w:rsidRPr="00C63028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 w:firstLine="283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6</w:t>
            </w:r>
            <w:r w:rsidR="004A7B36" w:rsidRPr="00D542C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14A57">
              <w:rPr>
                <w:rFonts w:ascii="Angsana New" w:hAnsi="Angsana New"/>
                <w:sz w:val="28"/>
                <w:szCs w:val="28"/>
              </w:rPr>
              <w:t>12</w:t>
            </w:r>
            <w:r w:rsidR="004A7B36" w:rsidRPr="00D542C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A7B36" w:rsidRPr="00D542C1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</w:tcPr>
          <w:p w14:paraId="1AD2AB9B" w14:textId="3702DA9A" w:rsidR="004A7B36" w:rsidRPr="002713E7" w:rsidRDefault="00A14A57" w:rsidP="004A7B3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="001258C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495</w:t>
            </w:r>
          </w:p>
        </w:tc>
        <w:tc>
          <w:tcPr>
            <w:tcW w:w="283" w:type="dxa"/>
            <w:shd w:val="clear" w:color="auto" w:fill="auto"/>
          </w:tcPr>
          <w:p w14:paraId="1F0E0BD0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8E7EE5F" w14:textId="1B143434" w:rsidR="004A7B36" w:rsidRPr="00C63028" w:rsidRDefault="00A14A57" w:rsidP="004A7B36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4A7B36"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471</w:t>
            </w:r>
          </w:p>
        </w:tc>
        <w:tc>
          <w:tcPr>
            <w:tcW w:w="284" w:type="dxa"/>
            <w:shd w:val="clear" w:color="auto" w:fill="auto"/>
          </w:tcPr>
          <w:p w14:paraId="74B09B1C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63B70E4" w14:textId="523BBAB3" w:rsidR="004A7B36" w:rsidRPr="00C63028" w:rsidRDefault="00A14A57" w:rsidP="004A7B3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83" w:type="dxa"/>
            <w:shd w:val="clear" w:color="auto" w:fill="auto"/>
          </w:tcPr>
          <w:p w14:paraId="2166AE13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B30E12C" w14:textId="6C59F200" w:rsidR="004A7B36" w:rsidRPr="00C63028" w:rsidRDefault="00A14A57" w:rsidP="004A7B36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4A7B36"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470</w:t>
            </w:r>
          </w:p>
        </w:tc>
      </w:tr>
      <w:tr w:rsidR="004A7B36" w:rsidRPr="00C63028" w14:paraId="01CB91B0" w14:textId="77777777" w:rsidTr="001258C5">
        <w:tc>
          <w:tcPr>
            <w:tcW w:w="4219" w:type="dxa"/>
            <w:shd w:val="clear" w:color="auto" w:fill="auto"/>
          </w:tcPr>
          <w:p w14:paraId="0509C92D" w14:textId="498B925B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 w:firstLine="283"/>
              <w:rPr>
                <w:rFonts w:ascii="Angsana New" w:hAnsi="Angsana New"/>
                <w:sz w:val="28"/>
                <w:szCs w:val="28"/>
                <w:cs/>
              </w:rPr>
            </w:pPr>
            <w:r w:rsidRPr="00D542C1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D542C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14A57" w:rsidRPr="00A14A57">
              <w:rPr>
                <w:rFonts w:ascii="Angsana New" w:hAnsi="Angsana New"/>
                <w:sz w:val="28"/>
                <w:szCs w:val="28"/>
              </w:rPr>
              <w:t>12</w:t>
            </w:r>
            <w:r w:rsidRPr="00D542C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542C1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D542C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542C1">
              <w:rPr>
                <w:rFonts w:ascii="Angsana New" w:hAnsi="Angsana New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1134" w:type="dxa"/>
            <w:shd w:val="clear" w:color="auto" w:fill="auto"/>
          </w:tcPr>
          <w:p w14:paraId="637772B3" w14:textId="3AC99F67" w:rsidR="004A7B36" w:rsidRPr="002713E7" w:rsidDel="00CF3381" w:rsidRDefault="00A14A57" w:rsidP="004A7B3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1258C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197</w:t>
            </w:r>
          </w:p>
        </w:tc>
        <w:tc>
          <w:tcPr>
            <w:tcW w:w="283" w:type="dxa"/>
            <w:shd w:val="clear" w:color="auto" w:fill="auto"/>
          </w:tcPr>
          <w:p w14:paraId="7878356F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6A6DF8E" w14:textId="633FA7B5" w:rsidR="004A7B36" w:rsidRPr="00C63028" w:rsidDel="00CF3381" w:rsidRDefault="00A14A57" w:rsidP="004A7B36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4A7B36"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939</w:t>
            </w:r>
          </w:p>
        </w:tc>
        <w:tc>
          <w:tcPr>
            <w:tcW w:w="284" w:type="dxa"/>
            <w:shd w:val="clear" w:color="auto" w:fill="auto"/>
          </w:tcPr>
          <w:p w14:paraId="3ADB2AB8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502B069" w14:textId="6FCC7FE2" w:rsidR="004A7B36" w:rsidRPr="00C63028" w:rsidDel="00CF3381" w:rsidRDefault="00A14A57" w:rsidP="004A7B3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7C1CB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197</w:t>
            </w:r>
          </w:p>
        </w:tc>
        <w:tc>
          <w:tcPr>
            <w:tcW w:w="283" w:type="dxa"/>
            <w:shd w:val="clear" w:color="auto" w:fill="auto"/>
          </w:tcPr>
          <w:p w14:paraId="53365E45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7CB6AC2" w14:textId="1F2A530F" w:rsidR="004A7B36" w:rsidRPr="00C63028" w:rsidDel="00CF3381" w:rsidRDefault="00A14A57" w:rsidP="004A7B36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4A7B36"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939</w:t>
            </w:r>
          </w:p>
        </w:tc>
      </w:tr>
      <w:tr w:rsidR="004A7B36" w:rsidRPr="00C63028" w14:paraId="1251BA0B" w14:textId="77777777" w:rsidTr="001258C5">
        <w:tc>
          <w:tcPr>
            <w:tcW w:w="4219" w:type="dxa"/>
            <w:shd w:val="clear" w:color="auto" w:fill="auto"/>
          </w:tcPr>
          <w:p w14:paraId="79A0AE0D" w14:textId="5194E034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 w:firstLine="14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44233DE" w14:textId="72DCA87D" w:rsidR="004A7B36" w:rsidRPr="002713E7" w:rsidRDefault="00A14A57" w:rsidP="004A7B3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86</w:t>
            </w:r>
            <w:r w:rsidR="001258C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939</w:t>
            </w:r>
          </w:p>
        </w:tc>
        <w:tc>
          <w:tcPr>
            <w:tcW w:w="283" w:type="dxa"/>
            <w:shd w:val="clear" w:color="auto" w:fill="auto"/>
          </w:tcPr>
          <w:p w14:paraId="1ACCA1E5" w14:textId="77777777" w:rsidR="004A7B36" w:rsidRPr="00C63028" w:rsidRDefault="004A7B36" w:rsidP="004A7B36">
            <w:pPr>
              <w:pStyle w:val="acctfourfigures"/>
              <w:tabs>
                <w:tab w:val="clear" w:pos="765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76B844A" w14:textId="1F41DE59" w:rsidR="004A7B36" w:rsidRPr="00C63028" w:rsidRDefault="00A14A57" w:rsidP="004A7B36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71</w:t>
            </w:r>
            <w:r w:rsidR="004A7B36"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776</w:t>
            </w:r>
          </w:p>
        </w:tc>
        <w:tc>
          <w:tcPr>
            <w:tcW w:w="284" w:type="dxa"/>
            <w:shd w:val="clear" w:color="auto" w:fill="auto"/>
          </w:tcPr>
          <w:p w14:paraId="32BEEA45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12E154F" w14:textId="1FB0FD12" w:rsidR="004A7B36" w:rsidRPr="00C63028" w:rsidRDefault="00A14A57" w:rsidP="004A7B3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22</w:t>
            </w:r>
            <w:r w:rsidR="00DD00D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176</w:t>
            </w:r>
          </w:p>
        </w:tc>
        <w:tc>
          <w:tcPr>
            <w:tcW w:w="283" w:type="dxa"/>
            <w:shd w:val="clear" w:color="auto" w:fill="auto"/>
          </w:tcPr>
          <w:p w14:paraId="3FF4530A" w14:textId="77777777" w:rsidR="004A7B36" w:rsidRPr="00C63028" w:rsidRDefault="004A7B36" w:rsidP="004A7B36">
            <w:pPr>
              <w:pStyle w:val="acctfourfigures"/>
              <w:tabs>
                <w:tab w:val="clear" w:pos="765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B226A39" w14:textId="0DC7D71E" w:rsidR="004A7B36" w:rsidRPr="00C63028" w:rsidRDefault="00A14A57" w:rsidP="004A7B36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12</w:t>
            </w:r>
            <w:r w:rsidR="004A7B36"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165</w:t>
            </w:r>
          </w:p>
        </w:tc>
      </w:tr>
      <w:tr w:rsidR="004A7B36" w:rsidRPr="00C63028" w14:paraId="0A0294A5" w14:textId="77777777" w:rsidTr="001258C5">
        <w:tc>
          <w:tcPr>
            <w:tcW w:w="4219" w:type="dxa"/>
            <w:shd w:val="clear" w:color="auto" w:fill="auto"/>
          </w:tcPr>
          <w:p w14:paraId="645AE759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 w:firstLine="112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63028">
              <w:rPr>
                <w:rFonts w:ascii="Angsana New" w:hAnsi="Angsana New"/>
                <w:sz w:val="28"/>
                <w:szCs w:val="28"/>
                <w:cs/>
              </w:rPr>
              <w:t xml:space="preserve"> ค่า</w:t>
            </w:r>
            <w:r w:rsidRPr="00C63028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เผื่อ</w:t>
            </w:r>
            <w:r w:rsidRPr="00C63028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E6A39BF" w14:textId="1A36B57A" w:rsidR="004A7B36" w:rsidRPr="002713E7" w:rsidRDefault="001258C5" w:rsidP="004A7B3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14A57"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A25EB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14A57"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197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1C3603E5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F4021CF" w14:textId="70FC0DD0" w:rsidR="004A7B36" w:rsidRPr="00C63028" w:rsidRDefault="004A7B36" w:rsidP="004A7B36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14A57"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14A57"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511</w:t>
            </w: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3A5DF630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1BA702C" w14:textId="11AB56A3" w:rsidR="004A7B36" w:rsidRPr="00C63028" w:rsidRDefault="004A7B36" w:rsidP="004A7B3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14A57"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A25EB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14A57"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197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286E0E92" w14:textId="77777777" w:rsidR="004A7B36" w:rsidRPr="00C63028" w:rsidRDefault="004A7B36" w:rsidP="004A7B36">
            <w:pPr>
              <w:pStyle w:val="acctfourfigures"/>
              <w:tabs>
                <w:tab w:val="clear" w:pos="765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131AE90" w14:textId="48618799" w:rsidR="004A7B36" w:rsidRPr="00C63028" w:rsidRDefault="004A7B36" w:rsidP="004A7B36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14A57"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14A57"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511</w:t>
            </w: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4A7B36" w:rsidRPr="00C63028" w14:paraId="7FCB8974" w14:textId="77777777" w:rsidTr="001258C5">
        <w:tc>
          <w:tcPr>
            <w:tcW w:w="4219" w:type="dxa"/>
            <w:shd w:val="clear" w:color="auto" w:fill="auto"/>
          </w:tcPr>
          <w:p w14:paraId="200D389D" w14:textId="47C63CDC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 w:firstLine="1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42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รวมลูกหนี้การค้า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419B21" w14:textId="0653B0D7" w:rsidR="004A7B36" w:rsidRPr="002713E7" w:rsidRDefault="00A14A57" w:rsidP="004A7B3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4A5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79</w:t>
            </w:r>
            <w:r w:rsidR="00A25EB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14A5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742</w:t>
            </w:r>
          </w:p>
        </w:tc>
        <w:tc>
          <w:tcPr>
            <w:tcW w:w="283" w:type="dxa"/>
            <w:shd w:val="clear" w:color="auto" w:fill="auto"/>
          </w:tcPr>
          <w:p w14:paraId="0DE90E65" w14:textId="77777777" w:rsidR="004A7B36" w:rsidRPr="00C63028" w:rsidRDefault="004A7B36" w:rsidP="004A7B36">
            <w:pPr>
              <w:tabs>
                <w:tab w:val="clear" w:pos="907"/>
                <w:tab w:val="decimal" w:pos="9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D9DE28" w14:textId="3F1756B5" w:rsidR="004A7B36" w:rsidRPr="00C63028" w:rsidRDefault="00A14A57" w:rsidP="004A7B36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4A5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66</w:t>
            </w:r>
            <w:r w:rsidR="004A7B36" w:rsidRPr="00C630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14A5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265</w:t>
            </w:r>
          </w:p>
        </w:tc>
        <w:tc>
          <w:tcPr>
            <w:tcW w:w="284" w:type="dxa"/>
            <w:shd w:val="clear" w:color="auto" w:fill="auto"/>
          </w:tcPr>
          <w:p w14:paraId="012C777B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F06015" w14:textId="405C216B" w:rsidR="004A7B36" w:rsidRPr="00C63028" w:rsidRDefault="00A14A57" w:rsidP="004A7B3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4A5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</w:t>
            </w:r>
            <w:r w:rsidR="00A25EB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14A5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979</w:t>
            </w:r>
          </w:p>
        </w:tc>
        <w:tc>
          <w:tcPr>
            <w:tcW w:w="283" w:type="dxa"/>
            <w:shd w:val="clear" w:color="auto" w:fill="auto"/>
          </w:tcPr>
          <w:p w14:paraId="1DA2DA87" w14:textId="77777777" w:rsidR="004A7B36" w:rsidRPr="00C63028" w:rsidRDefault="004A7B36" w:rsidP="004A7B36">
            <w:pPr>
              <w:pStyle w:val="acctfourfigures"/>
              <w:tabs>
                <w:tab w:val="clear" w:pos="765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6244E" w14:textId="2C4993AC" w:rsidR="004A7B36" w:rsidRPr="00C63028" w:rsidRDefault="00A14A57" w:rsidP="004A7B36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4A5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 w:rsidR="004A7B36" w:rsidRPr="00C630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14A5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654</w:t>
            </w:r>
          </w:p>
        </w:tc>
      </w:tr>
    </w:tbl>
    <w:p w14:paraId="34B9FB06" w14:textId="5A2356E2" w:rsidR="00A73D01" w:rsidRDefault="00282ECA" w:rsidP="008F1E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35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63028">
        <w:rPr>
          <w:rFonts w:ascii="Angsana New" w:hAnsi="Angsana New" w:hint="cs"/>
          <w:sz w:val="28"/>
          <w:szCs w:val="28"/>
          <w:cs/>
        </w:rPr>
        <w:t>โดยปกติระยะเวลาการให้สินเชื่อแก่ลูกค้าของกลุ่ม</w:t>
      </w:r>
      <w:r w:rsidRPr="002713E7">
        <w:rPr>
          <w:rFonts w:ascii="Angsana New" w:hAnsi="Angsana New" w:hint="cs"/>
          <w:sz w:val="28"/>
          <w:szCs w:val="28"/>
          <w:cs/>
        </w:rPr>
        <w:t>บริษัท</w:t>
      </w:r>
      <w:r w:rsidRPr="002713E7">
        <w:rPr>
          <w:rFonts w:ascii="Angsana New" w:hAnsi="Angsana New"/>
          <w:sz w:val="28"/>
          <w:szCs w:val="28"/>
          <w:cs/>
        </w:rPr>
        <w:t xml:space="preserve"> </w:t>
      </w:r>
      <w:r w:rsidRPr="002713E7">
        <w:rPr>
          <w:rFonts w:ascii="Angsana New" w:hAnsi="Angsana New" w:hint="cs"/>
          <w:sz w:val="28"/>
          <w:szCs w:val="28"/>
          <w:cs/>
        </w:rPr>
        <w:t>มีระยะเวลา</w:t>
      </w:r>
      <w:r w:rsidRPr="007C1CBF">
        <w:rPr>
          <w:rFonts w:ascii="Angsana New" w:hAnsi="Angsana New" w:hint="cs"/>
          <w:sz w:val="28"/>
          <w:szCs w:val="28"/>
          <w:cs/>
        </w:rPr>
        <w:t>ตั้งแต่</w:t>
      </w:r>
      <w:r w:rsidRPr="007C1CBF">
        <w:rPr>
          <w:rFonts w:ascii="Angsana New" w:hAnsi="Angsana New"/>
          <w:sz w:val="28"/>
          <w:szCs w:val="28"/>
          <w:cs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0</w:t>
      </w:r>
      <w:r w:rsidRPr="007C1CBF">
        <w:rPr>
          <w:rFonts w:ascii="Angsana New" w:hAnsi="Angsana New"/>
          <w:sz w:val="28"/>
          <w:szCs w:val="28"/>
          <w:cs/>
        </w:rPr>
        <w:t xml:space="preserve"> </w:t>
      </w:r>
      <w:r w:rsidRPr="007C1CBF">
        <w:rPr>
          <w:rFonts w:ascii="Angsana New" w:hAnsi="Angsana New" w:hint="cs"/>
          <w:sz w:val="28"/>
          <w:szCs w:val="28"/>
          <w:cs/>
        </w:rPr>
        <w:t>วันถึง</w:t>
      </w:r>
      <w:r w:rsidRPr="007C1CBF">
        <w:rPr>
          <w:rFonts w:ascii="Angsana New" w:hAnsi="Angsana New"/>
          <w:sz w:val="28"/>
          <w:szCs w:val="28"/>
          <w:cs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90</w:t>
      </w:r>
      <w:r w:rsidRPr="007C1CBF">
        <w:rPr>
          <w:rFonts w:ascii="Angsana New" w:hAnsi="Angsana New"/>
          <w:sz w:val="28"/>
          <w:szCs w:val="28"/>
          <w:cs/>
        </w:rPr>
        <w:t xml:space="preserve"> </w:t>
      </w:r>
      <w:r w:rsidRPr="007C1CBF">
        <w:rPr>
          <w:rFonts w:ascii="Angsana New" w:hAnsi="Angsana New" w:hint="cs"/>
          <w:sz w:val="28"/>
          <w:szCs w:val="28"/>
          <w:cs/>
        </w:rPr>
        <w:t>วัน</w:t>
      </w:r>
    </w:p>
    <w:p w14:paraId="4BAE09CD" w14:textId="72BAB743" w:rsidR="00EF5F6B" w:rsidRPr="00C63028" w:rsidRDefault="00EF5F6B" w:rsidP="00EF5F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357"/>
        <w:jc w:val="thaiDistribute"/>
        <w:rPr>
          <w:rFonts w:ascii="Angsana New" w:hAnsi="Angsana New"/>
          <w:sz w:val="28"/>
          <w:szCs w:val="28"/>
        </w:rPr>
      </w:pPr>
      <w:r w:rsidRPr="00C63028">
        <w:rPr>
          <w:rFonts w:ascii="Angsana New" w:hAnsi="Angsana New" w:hint="cs"/>
          <w:sz w:val="28"/>
          <w:szCs w:val="28"/>
          <w:cs/>
          <w:lang w:val="th-TH"/>
        </w:rPr>
        <w:t>ค่าเผื่อผลขาดทุนด้าน</w:t>
      </w:r>
      <w:r w:rsidRPr="00C63028">
        <w:rPr>
          <w:rFonts w:ascii="Angsana New" w:hAnsi="Angsana New" w:hint="cs"/>
          <w:sz w:val="28"/>
          <w:szCs w:val="28"/>
          <w:cs/>
        </w:rPr>
        <w:t>เครดิต</w:t>
      </w:r>
      <w:r>
        <w:rPr>
          <w:rFonts w:ascii="Angsana New" w:hAnsi="Angsana New" w:hint="cs"/>
          <w:sz w:val="28"/>
          <w:szCs w:val="28"/>
          <w:cs/>
          <w:lang w:val="th-TH"/>
        </w:rPr>
        <w:t xml:space="preserve">มีการเปลี่ยนแปลงในระหว่างวดหกเดือนสิ้นสุดวันที่ </w:t>
      </w:r>
      <w:r w:rsidR="00A14A57" w:rsidRPr="00A14A57">
        <w:rPr>
          <w:rFonts w:ascii="Angsana New" w:hAnsi="Angsana New"/>
          <w:sz w:val="28"/>
          <w:szCs w:val="28"/>
        </w:rPr>
        <w:t>30</w:t>
      </w:r>
      <w:r w:rsidRPr="00C63028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A14A57" w:rsidRPr="00A14A57">
        <w:rPr>
          <w:rFonts w:ascii="Angsana New" w:hAnsi="Angsana New"/>
          <w:sz w:val="28"/>
          <w:szCs w:val="28"/>
        </w:rPr>
        <w:t>2565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และ </w:t>
      </w:r>
      <w:r w:rsidR="00A14A57" w:rsidRPr="00A14A57">
        <w:rPr>
          <w:rFonts w:ascii="Angsana New" w:hAnsi="Angsana New"/>
          <w:sz w:val="28"/>
          <w:szCs w:val="28"/>
        </w:rPr>
        <w:t>2564</w:t>
      </w:r>
      <w:r w:rsidRPr="00C63028">
        <w:rPr>
          <w:rFonts w:ascii="Angsana New" w:hAnsi="Angsana New" w:hint="cs"/>
          <w:sz w:val="28"/>
          <w:szCs w:val="28"/>
          <w:cs/>
          <w:lang w:val="th-TH"/>
        </w:rPr>
        <w:t xml:space="preserve"> ดังนี้</w:t>
      </w:r>
    </w:p>
    <w:tbl>
      <w:tblPr>
        <w:tblW w:w="960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219"/>
        <w:gridCol w:w="1134"/>
        <w:gridCol w:w="283"/>
        <w:gridCol w:w="1134"/>
        <w:gridCol w:w="284"/>
        <w:gridCol w:w="1134"/>
        <w:gridCol w:w="283"/>
        <w:gridCol w:w="1134"/>
      </w:tblGrid>
      <w:tr w:rsidR="00EF5F6B" w:rsidRPr="00C63028" w14:paraId="037CD009" w14:textId="77777777" w:rsidTr="00982851">
        <w:trPr>
          <w:trHeight w:hRule="exact" w:val="403"/>
        </w:trPr>
        <w:tc>
          <w:tcPr>
            <w:tcW w:w="4219" w:type="dxa"/>
            <w:shd w:val="clear" w:color="auto" w:fill="auto"/>
          </w:tcPr>
          <w:p w14:paraId="6EBAE432" w14:textId="77777777" w:rsidR="00EF5F6B" w:rsidRPr="00C63028" w:rsidRDefault="00EF5F6B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2D1537E" w14:textId="77777777" w:rsidR="00EF5F6B" w:rsidRPr="00C63028" w:rsidRDefault="00EF5F6B" w:rsidP="0098285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EF5F6B" w:rsidRPr="00C63028" w14:paraId="0F0A3B8F" w14:textId="77777777" w:rsidTr="00982851">
        <w:trPr>
          <w:trHeight w:hRule="exact" w:val="403"/>
        </w:trPr>
        <w:tc>
          <w:tcPr>
            <w:tcW w:w="4219" w:type="dxa"/>
            <w:shd w:val="clear" w:color="auto" w:fill="auto"/>
          </w:tcPr>
          <w:p w14:paraId="664592C7" w14:textId="77777777" w:rsidR="00EF5F6B" w:rsidRPr="00C63028" w:rsidRDefault="00EF5F6B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1CCE43" w14:textId="77777777" w:rsidR="00EF5F6B" w:rsidRPr="00C63028" w:rsidRDefault="00EF5F6B" w:rsidP="0098285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A219E61" w14:textId="77777777" w:rsidR="00EF5F6B" w:rsidRPr="00C63028" w:rsidRDefault="00EF5F6B" w:rsidP="0098285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5D85D" w14:textId="77777777" w:rsidR="00EF5F6B" w:rsidRPr="00C63028" w:rsidRDefault="00EF5F6B" w:rsidP="0098285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5F6B" w:rsidRPr="00C63028" w14:paraId="71B7FD91" w14:textId="77777777" w:rsidTr="00982851">
        <w:trPr>
          <w:trHeight w:hRule="exact" w:val="403"/>
        </w:trPr>
        <w:tc>
          <w:tcPr>
            <w:tcW w:w="4219" w:type="dxa"/>
            <w:shd w:val="clear" w:color="auto" w:fill="auto"/>
          </w:tcPr>
          <w:p w14:paraId="169B9346" w14:textId="77777777" w:rsidR="00EF5F6B" w:rsidRPr="00C63028" w:rsidRDefault="00EF5F6B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96DB25A" w14:textId="76F4AD1B" w:rsidR="00EF5F6B" w:rsidRPr="00C63028" w:rsidRDefault="00A14A57" w:rsidP="0098285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A14A57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3060234D" w14:textId="77777777" w:rsidR="00EF5F6B" w:rsidRPr="00C63028" w:rsidRDefault="00EF5F6B" w:rsidP="0098285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3371D6E" w14:textId="10D38431" w:rsidR="00EF5F6B" w:rsidRPr="00651B71" w:rsidRDefault="00A14A57" w:rsidP="0098285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14A57">
              <w:rPr>
                <w:rFonts w:ascii="Angsana New" w:hAnsi="Angsana New" w:hint="cs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84" w:type="dxa"/>
            <w:shd w:val="clear" w:color="auto" w:fill="auto"/>
          </w:tcPr>
          <w:p w14:paraId="24710AB6" w14:textId="77777777" w:rsidR="00EF5F6B" w:rsidRPr="00C63028" w:rsidRDefault="00EF5F6B" w:rsidP="0098285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FB4A470" w14:textId="48B593DE" w:rsidR="00EF5F6B" w:rsidRPr="00C63028" w:rsidRDefault="00A14A57" w:rsidP="0098285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A14A57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701518A1" w14:textId="77777777" w:rsidR="00EF5F6B" w:rsidRPr="00C63028" w:rsidRDefault="00EF5F6B" w:rsidP="0098285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45EBE50" w14:textId="220D595F" w:rsidR="00EF5F6B" w:rsidRPr="00651B71" w:rsidRDefault="00A14A57" w:rsidP="0098285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1258C5" w:rsidRPr="00C63028" w14:paraId="732B853C" w14:textId="77777777" w:rsidTr="001258C5">
        <w:tblPrEx>
          <w:tblLook w:val="01E0" w:firstRow="1" w:lastRow="1" w:firstColumn="1" w:lastColumn="1" w:noHBand="0" w:noVBand="0"/>
        </w:tblPrEx>
        <w:tc>
          <w:tcPr>
            <w:tcW w:w="4219" w:type="dxa"/>
          </w:tcPr>
          <w:p w14:paraId="25D78FE1" w14:textId="77777777" w:rsidR="001258C5" w:rsidRPr="00C63028" w:rsidRDefault="001258C5" w:rsidP="0012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134" w:type="dxa"/>
            <w:shd w:val="clear" w:color="auto" w:fill="auto"/>
          </w:tcPr>
          <w:p w14:paraId="59B78001" w14:textId="6924DCB0" w:rsidR="001258C5" w:rsidRPr="00C63028" w:rsidRDefault="001258C5" w:rsidP="001258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14A57"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14A57"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511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6FB69B53" w14:textId="77777777" w:rsidR="001258C5" w:rsidRPr="00C63028" w:rsidRDefault="001258C5" w:rsidP="001258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B71ADBF" w14:textId="756B4420" w:rsidR="001258C5" w:rsidRPr="00651B71" w:rsidRDefault="001258C5" w:rsidP="001258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A6A9B">
              <w:rPr>
                <w:rFonts w:ascii="Angsana New" w:hAnsi="Angsana New" w:hint="cs"/>
                <w:sz w:val="28"/>
                <w:szCs w:val="28"/>
                <w:lang w:val="en-US" w:bidi="th-TH"/>
              </w:rPr>
              <w:t>(</w:t>
            </w:r>
            <w:r w:rsidR="00A14A57" w:rsidRPr="00A14A57">
              <w:rPr>
                <w:rFonts w:ascii="Angsana New" w:hAnsi="Angsana New" w:hint="cs"/>
                <w:sz w:val="28"/>
                <w:szCs w:val="28"/>
                <w:lang w:val="en-US" w:bidi="th-TH"/>
              </w:rPr>
              <w:t>11</w:t>
            </w:r>
            <w:r w:rsidRPr="000A6A9B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="00A14A57" w:rsidRPr="00A14A57">
              <w:rPr>
                <w:rFonts w:ascii="Angsana New" w:hAnsi="Angsana New" w:hint="cs"/>
                <w:sz w:val="28"/>
                <w:szCs w:val="28"/>
                <w:lang w:val="en-US" w:bidi="th-TH"/>
              </w:rPr>
              <w:t>565</w:t>
            </w:r>
            <w:r w:rsidRPr="000A6A9B">
              <w:rPr>
                <w:rFonts w:ascii="Angsana New" w:hAnsi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6323561F" w14:textId="77777777" w:rsidR="001258C5" w:rsidRPr="00C63028" w:rsidRDefault="001258C5" w:rsidP="0012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DABC604" w14:textId="7D369B6E" w:rsidR="001258C5" w:rsidRPr="00C63028" w:rsidRDefault="001258C5" w:rsidP="001258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14A57"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14A57"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511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21D870BB" w14:textId="77777777" w:rsidR="001258C5" w:rsidRPr="00C63028" w:rsidRDefault="001258C5" w:rsidP="001258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7697148" w14:textId="329C407D" w:rsidR="001258C5" w:rsidRPr="00651B71" w:rsidRDefault="001258C5" w:rsidP="001258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A6A9B">
              <w:rPr>
                <w:rFonts w:ascii="Angsana New" w:hAnsi="Angsana New" w:hint="cs"/>
                <w:sz w:val="28"/>
                <w:szCs w:val="28"/>
                <w:lang w:val="en-US" w:bidi="th-TH"/>
              </w:rPr>
              <w:t>(</w:t>
            </w:r>
            <w:r w:rsidR="00A14A57" w:rsidRPr="00A14A57">
              <w:rPr>
                <w:rFonts w:ascii="Angsana New" w:hAnsi="Angsana New" w:hint="cs"/>
                <w:sz w:val="28"/>
                <w:szCs w:val="28"/>
                <w:lang w:val="en-US" w:bidi="th-TH"/>
              </w:rPr>
              <w:t>11</w:t>
            </w:r>
            <w:r w:rsidRPr="000A6A9B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="00A14A57" w:rsidRPr="00A14A57">
              <w:rPr>
                <w:rFonts w:ascii="Angsana New" w:hAnsi="Angsana New" w:hint="cs"/>
                <w:sz w:val="28"/>
                <w:szCs w:val="28"/>
                <w:lang w:val="en-US" w:bidi="th-TH"/>
              </w:rPr>
              <w:t>565</w:t>
            </w:r>
            <w:r w:rsidRPr="000A6A9B">
              <w:rPr>
                <w:rFonts w:ascii="Angsana New" w:hAnsi="Angsana New" w:hint="cs"/>
                <w:sz w:val="28"/>
                <w:szCs w:val="28"/>
                <w:lang w:val="en-US" w:bidi="th-TH"/>
              </w:rPr>
              <w:t>)</w:t>
            </w:r>
          </w:p>
        </w:tc>
      </w:tr>
      <w:tr w:rsidR="001258C5" w:rsidRPr="00C63028" w14:paraId="7957681A" w14:textId="77777777" w:rsidTr="001258C5">
        <w:tblPrEx>
          <w:tblLook w:val="01E0" w:firstRow="1" w:lastRow="1" w:firstColumn="1" w:lastColumn="1" w:noHBand="0" w:noVBand="0"/>
        </w:tblPrEx>
        <w:tc>
          <w:tcPr>
            <w:tcW w:w="4219" w:type="dxa"/>
          </w:tcPr>
          <w:p w14:paraId="67A343D5" w14:textId="77777777" w:rsidR="001258C5" w:rsidRPr="00C63028" w:rsidRDefault="001258C5" w:rsidP="0012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 xml:space="preserve">(เพิ่มขึ้น)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6E3816" w14:textId="1ED47C1B" w:rsidR="001258C5" w:rsidRPr="00C63028" w:rsidRDefault="001258C5" w:rsidP="001258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14A57"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1D13E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14A57"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756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086AB1E9" w14:textId="77777777" w:rsidR="001258C5" w:rsidRPr="00C63028" w:rsidRDefault="001258C5" w:rsidP="001258C5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37EC53" w14:textId="5069C897" w:rsidR="001258C5" w:rsidRPr="00651B71" w:rsidRDefault="001258C5" w:rsidP="001258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6A9B">
              <w:rPr>
                <w:rFonts w:ascii="Angsana New" w:hAnsi="Angsana New" w:hint="cs"/>
                <w:sz w:val="28"/>
                <w:szCs w:val="28"/>
              </w:rPr>
              <w:t>(</w:t>
            </w:r>
            <w:r w:rsidR="00A14A57" w:rsidRPr="00A14A5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A14A57" w:rsidRPr="00A14A57">
              <w:rPr>
                <w:rFonts w:ascii="Angsana New" w:hAnsi="Angsana New"/>
                <w:sz w:val="28"/>
                <w:szCs w:val="28"/>
                <w:lang w:val="en-US"/>
              </w:rPr>
              <w:t>430</w:t>
            </w:r>
            <w:r w:rsidRPr="000A6A9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7C71D3DC" w14:textId="77777777" w:rsidR="001258C5" w:rsidRPr="00C63028" w:rsidRDefault="001258C5" w:rsidP="001258C5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D9A977" w14:textId="0A0A2618" w:rsidR="001258C5" w:rsidRPr="00C63028" w:rsidRDefault="001258C5" w:rsidP="001258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14A57"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1D13E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14A57"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756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7A471CE8" w14:textId="77777777" w:rsidR="001258C5" w:rsidRPr="00C63028" w:rsidRDefault="001258C5" w:rsidP="001258C5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52CF8F4" w14:textId="3077F37B" w:rsidR="001258C5" w:rsidRPr="00651B71" w:rsidRDefault="001258C5" w:rsidP="001258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A6A9B">
              <w:rPr>
                <w:rFonts w:ascii="Angsana New" w:hAnsi="Angsana New" w:hint="cs"/>
                <w:sz w:val="28"/>
                <w:szCs w:val="28"/>
              </w:rPr>
              <w:t>(</w:t>
            </w:r>
            <w:r w:rsidR="00A14A57" w:rsidRPr="00A14A5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A14A57" w:rsidRPr="00A14A57">
              <w:rPr>
                <w:rFonts w:ascii="Angsana New" w:hAnsi="Angsana New"/>
                <w:sz w:val="28"/>
                <w:szCs w:val="28"/>
                <w:lang w:val="en-US"/>
              </w:rPr>
              <w:t>430</w:t>
            </w:r>
            <w:r w:rsidRPr="000A6A9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258C5" w:rsidRPr="00C63028" w14:paraId="05C1453D" w14:textId="77777777" w:rsidTr="001258C5">
        <w:tblPrEx>
          <w:tblLook w:val="01E0" w:firstRow="1" w:lastRow="1" w:firstColumn="1" w:lastColumn="1" w:noHBand="0" w:noVBand="0"/>
        </w:tblPrEx>
        <w:tc>
          <w:tcPr>
            <w:tcW w:w="4219" w:type="dxa"/>
          </w:tcPr>
          <w:p w14:paraId="2941A7E1" w14:textId="77777777" w:rsidR="001258C5" w:rsidRPr="00C63028" w:rsidRDefault="001258C5" w:rsidP="0012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23515" w14:textId="01F40E2D" w:rsidR="001258C5" w:rsidRPr="00C63028" w:rsidRDefault="00A14A57" w:rsidP="001258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283" w:type="dxa"/>
          </w:tcPr>
          <w:p w14:paraId="594B585E" w14:textId="77777777" w:rsidR="001258C5" w:rsidRPr="00C63028" w:rsidRDefault="001258C5" w:rsidP="001258C5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A0403" w14:textId="77777777" w:rsidR="001258C5" w:rsidRPr="00651B71" w:rsidRDefault="001258C5" w:rsidP="001258C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6A9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5BC8B636" w14:textId="77777777" w:rsidR="001258C5" w:rsidRPr="00C63028" w:rsidRDefault="001258C5" w:rsidP="001258C5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32EA0" w14:textId="7E984892" w:rsidR="001258C5" w:rsidRPr="00C63028" w:rsidRDefault="00A14A57" w:rsidP="001258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283" w:type="dxa"/>
          </w:tcPr>
          <w:p w14:paraId="1B209761" w14:textId="77777777" w:rsidR="001258C5" w:rsidRPr="00C63028" w:rsidRDefault="001258C5" w:rsidP="001258C5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C5C2341" w14:textId="77777777" w:rsidR="001258C5" w:rsidRPr="00651B71" w:rsidRDefault="001258C5" w:rsidP="001258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A6A9B">
              <w:rPr>
                <w:rFonts w:ascii="Angsana New" w:hAnsi="Angsana New" w:hint="cs"/>
                <w:sz w:val="28"/>
                <w:szCs w:val="28"/>
                <w:rtl/>
                <w:cs/>
              </w:rPr>
              <w:t>-</w:t>
            </w:r>
          </w:p>
        </w:tc>
      </w:tr>
      <w:tr w:rsidR="001258C5" w:rsidRPr="00C63028" w14:paraId="137744D8" w14:textId="77777777" w:rsidTr="001258C5">
        <w:tblPrEx>
          <w:tblLook w:val="01E0" w:firstRow="1" w:lastRow="1" w:firstColumn="1" w:lastColumn="1" w:noHBand="0" w:noVBand="0"/>
        </w:tblPrEx>
        <w:tc>
          <w:tcPr>
            <w:tcW w:w="4219" w:type="dxa"/>
          </w:tcPr>
          <w:p w14:paraId="6289F9B8" w14:textId="77777777" w:rsidR="001258C5" w:rsidRPr="00C63028" w:rsidRDefault="001258C5" w:rsidP="0012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ยอดยกไปปลายงวด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3DE966" w14:textId="6FA117F1" w:rsidR="001258C5" w:rsidRPr="00C63028" w:rsidRDefault="001D13EB" w:rsidP="001258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14A57"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14A57"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197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7C2FDAEC" w14:textId="77777777" w:rsidR="001258C5" w:rsidRPr="00C63028" w:rsidRDefault="001258C5" w:rsidP="001258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E8D03" w14:textId="0B7E0A27" w:rsidR="001258C5" w:rsidRPr="00651B71" w:rsidRDefault="001258C5" w:rsidP="001258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A6A9B">
              <w:rPr>
                <w:rFonts w:ascii="Angsana New" w:hAnsi="Angsana New" w:hint="cs"/>
                <w:sz w:val="28"/>
                <w:szCs w:val="28"/>
                <w:lang w:val="en-US" w:bidi="th-TH"/>
              </w:rPr>
              <w:t>(</w:t>
            </w:r>
            <w:r w:rsidR="00A14A57" w:rsidRPr="00A14A57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="00A14A57"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14A57"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995</w:t>
            </w:r>
            <w:r w:rsidRPr="000A6A9B">
              <w:rPr>
                <w:rFonts w:ascii="Angsana New" w:hAnsi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24A4A0E8" w14:textId="77777777" w:rsidR="001258C5" w:rsidRPr="00C63028" w:rsidRDefault="001258C5" w:rsidP="001258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BD9E93" w14:textId="38D3B304" w:rsidR="001258C5" w:rsidRPr="00C63028" w:rsidRDefault="001D13EB" w:rsidP="001258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14A57"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14A57"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197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37795361" w14:textId="77777777" w:rsidR="001258C5" w:rsidRPr="00C63028" w:rsidRDefault="001258C5" w:rsidP="001258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480923F" w14:textId="0BC64263" w:rsidR="001258C5" w:rsidRPr="00651B71" w:rsidRDefault="001258C5" w:rsidP="001258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A6A9B">
              <w:rPr>
                <w:rFonts w:ascii="Angsana New" w:hAnsi="Angsana New" w:hint="cs"/>
                <w:sz w:val="28"/>
                <w:szCs w:val="28"/>
                <w:lang w:val="en-US" w:bidi="th-TH"/>
              </w:rPr>
              <w:t>(</w:t>
            </w:r>
            <w:r w:rsidR="00A14A57" w:rsidRPr="00A14A57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="00A14A57"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14A57"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995</w:t>
            </w:r>
            <w:r w:rsidRPr="000A6A9B">
              <w:rPr>
                <w:rFonts w:ascii="Angsana New" w:hAnsi="Angsana New" w:hint="cs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2B05E5B5" w14:textId="7B307148" w:rsidR="00920DB9" w:rsidRPr="00C63028" w:rsidRDefault="00920DB9" w:rsidP="00AB64A0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357" w:hanging="35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C63028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เงินให้กู้ยืมระยะสั้น - กิจการอื่น</w:t>
      </w:r>
    </w:p>
    <w:tbl>
      <w:tblPr>
        <w:tblW w:w="949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111"/>
        <w:gridCol w:w="1134"/>
        <w:gridCol w:w="283"/>
        <w:gridCol w:w="1134"/>
        <w:gridCol w:w="284"/>
        <w:gridCol w:w="1134"/>
        <w:gridCol w:w="283"/>
        <w:gridCol w:w="1134"/>
      </w:tblGrid>
      <w:tr w:rsidR="00D25FE5" w:rsidRPr="00C63028" w14:paraId="0937852A" w14:textId="77777777" w:rsidTr="005536C8">
        <w:trPr>
          <w:trHeight w:hRule="exact" w:val="403"/>
          <w:tblHeader/>
        </w:trPr>
        <w:tc>
          <w:tcPr>
            <w:tcW w:w="4111" w:type="dxa"/>
            <w:shd w:val="clear" w:color="auto" w:fill="auto"/>
          </w:tcPr>
          <w:p w14:paraId="05F72915" w14:textId="77777777" w:rsidR="00D25FE5" w:rsidRPr="00A71A6A" w:rsidRDefault="00D25FE5" w:rsidP="0019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5EFBD21" w14:textId="77777777" w:rsidR="00D25FE5" w:rsidRPr="00A71A6A" w:rsidRDefault="00D25FE5" w:rsidP="0019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1A6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25FE5" w:rsidRPr="00C63028" w14:paraId="094C9E3F" w14:textId="77777777" w:rsidTr="005536C8">
        <w:trPr>
          <w:trHeight w:hRule="exact" w:val="403"/>
          <w:tblHeader/>
        </w:trPr>
        <w:tc>
          <w:tcPr>
            <w:tcW w:w="4111" w:type="dxa"/>
            <w:shd w:val="clear" w:color="auto" w:fill="auto"/>
          </w:tcPr>
          <w:p w14:paraId="31FC5E92" w14:textId="77777777" w:rsidR="00D25FE5" w:rsidRPr="00A71A6A" w:rsidRDefault="00D25FE5" w:rsidP="0019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4D75D" w14:textId="77777777" w:rsidR="00D25FE5" w:rsidRPr="00A71A6A" w:rsidRDefault="00D25FE5" w:rsidP="0019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1A6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4F86D9D5" w14:textId="77777777" w:rsidR="00D25FE5" w:rsidRPr="00A71A6A" w:rsidRDefault="00D25FE5" w:rsidP="0019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FB26C" w14:textId="77777777" w:rsidR="00D25FE5" w:rsidRPr="00A71A6A" w:rsidRDefault="00D25FE5" w:rsidP="0019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1A6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5FE5" w:rsidRPr="00C63028" w14:paraId="1E12869B" w14:textId="77777777" w:rsidTr="005536C8">
        <w:trPr>
          <w:trHeight w:hRule="exact" w:val="403"/>
          <w:tblHeader/>
        </w:trPr>
        <w:tc>
          <w:tcPr>
            <w:tcW w:w="4111" w:type="dxa"/>
            <w:shd w:val="clear" w:color="auto" w:fill="auto"/>
          </w:tcPr>
          <w:p w14:paraId="5B5F9587" w14:textId="77777777" w:rsidR="00D25FE5" w:rsidRPr="00A71A6A" w:rsidRDefault="00D25FE5" w:rsidP="0019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CF8302F" w14:textId="2EF1447C" w:rsidR="00D25FE5" w:rsidRPr="00A71A6A" w:rsidRDefault="00A14A57" w:rsidP="0019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30</w:t>
            </w:r>
            <w:r w:rsidR="00085B95" w:rsidRPr="00C6302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85B9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585D7A9A" w14:textId="77777777" w:rsidR="00D25FE5" w:rsidRPr="00A71A6A" w:rsidRDefault="00D25FE5" w:rsidP="0019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53545C8" w14:textId="6D917421" w:rsidR="00D25FE5" w:rsidRPr="00A71A6A" w:rsidRDefault="00A14A57" w:rsidP="0019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31</w:t>
            </w:r>
            <w:r w:rsidR="00D25FE5" w:rsidRPr="00A71A6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25FE5" w:rsidRPr="00A71A6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4" w:type="dxa"/>
            <w:shd w:val="clear" w:color="auto" w:fill="auto"/>
          </w:tcPr>
          <w:p w14:paraId="37C2C959" w14:textId="77777777" w:rsidR="00D25FE5" w:rsidRPr="00A71A6A" w:rsidRDefault="00D25FE5" w:rsidP="0019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6B31DF1" w14:textId="5385332F" w:rsidR="00D25FE5" w:rsidRPr="00A71A6A" w:rsidRDefault="00A14A57" w:rsidP="0019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30</w:t>
            </w:r>
            <w:r w:rsidR="00085B95" w:rsidRPr="00C6302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85B9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3" w:type="dxa"/>
            <w:shd w:val="clear" w:color="auto" w:fill="auto"/>
          </w:tcPr>
          <w:p w14:paraId="609092BF" w14:textId="77777777" w:rsidR="00D25FE5" w:rsidRPr="00A71A6A" w:rsidRDefault="00D25FE5" w:rsidP="0019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55A8E51" w14:textId="55CD8CD8" w:rsidR="00D25FE5" w:rsidRPr="00A71A6A" w:rsidRDefault="00A14A57" w:rsidP="0019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31</w:t>
            </w:r>
            <w:r w:rsidR="00D25FE5" w:rsidRPr="00A71A6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25FE5" w:rsidRPr="00A71A6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D25FE5" w:rsidRPr="00C63028" w14:paraId="2372A089" w14:textId="77777777" w:rsidTr="005536C8">
        <w:trPr>
          <w:trHeight w:hRule="exact" w:val="403"/>
          <w:tblHeader/>
        </w:trPr>
        <w:tc>
          <w:tcPr>
            <w:tcW w:w="4111" w:type="dxa"/>
            <w:shd w:val="clear" w:color="auto" w:fill="auto"/>
          </w:tcPr>
          <w:p w14:paraId="47C29F3B" w14:textId="77777777" w:rsidR="00D25FE5" w:rsidRPr="00A71A6A" w:rsidRDefault="00D25FE5" w:rsidP="0019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06379BF" w14:textId="2807B5F4" w:rsidR="00D25FE5" w:rsidRPr="00A71A6A" w:rsidRDefault="00A14A57" w:rsidP="0019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256</w:t>
            </w:r>
            <w:r w:rsidRPr="00A14A57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534249A9" w14:textId="77777777" w:rsidR="00D25FE5" w:rsidRPr="00A71A6A" w:rsidRDefault="00D25FE5" w:rsidP="0019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110B7DB" w14:textId="7632FC44" w:rsidR="00D25FE5" w:rsidRPr="00A71A6A" w:rsidRDefault="00A14A57" w:rsidP="0019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  <w:shd w:val="clear" w:color="auto" w:fill="auto"/>
          </w:tcPr>
          <w:p w14:paraId="696A0FC4" w14:textId="77777777" w:rsidR="00D25FE5" w:rsidRPr="00A71A6A" w:rsidRDefault="00D25FE5" w:rsidP="0019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4EBCFC9" w14:textId="576B9DA6" w:rsidR="00D25FE5" w:rsidRPr="00A71A6A" w:rsidRDefault="00A14A57" w:rsidP="0019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256</w:t>
            </w:r>
            <w:r w:rsidRPr="00A14A57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058F15FC" w14:textId="77777777" w:rsidR="00D25FE5" w:rsidRPr="00A71A6A" w:rsidRDefault="00D25FE5" w:rsidP="0019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D4B0E5B" w14:textId="4C2044B9" w:rsidR="00D25FE5" w:rsidRPr="00A71A6A" w:rsidRDefault="00A14A57" w:rsidP="0019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25FE5" w:rsidRPr="00C63028" w14:paraId="5DB1C15F" w14:textId="77777777" w:rsidTr="001258C5">
        <w:trPr>
          <w:trHeight w:hRule="exact" w:val="403"/>
        </w:trPr>
        <w:tc>
          <w:tcPr>
            <w:tcW w:w="4111" w:type="dxa"/>
            <w:shd w:val="clear" w:color="auto" w:fill="auto"/>
          </w:tcPr>
          <w:p w14:paraId="7432D149" w14:textId="79743D0A" w:rsidR="00D25FE5" w:rsidRPr="00A71A6A" w:rsidRDefault="00D25FE5" w:rsidP="00A7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71A6A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 - กิจการอื่น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93D601" w14:textId="2A68AD46" w:rsidR="00D25FE5" w:rsidRPr="00A71A6A" w:rsidRDefault="00A14A57" w:rsidP="0019624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="001258C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836</w:t>
            </w:r>
          </w:p>
        </w:tc>
        <w:tc>
          <w:tcPr>
            <w:tcW w:w="283" w:type="dxa"/>
            <w:shd w:val="clear" w:color="auto" w:fill="auto"/>
          </w:tcPr>
          <w:p w14:paraId="2E85C133" w14:textId="77777777" w:rsidR="00D25FE5" w:rsidRPr="00A71A6A" w:rsidRDefault="00D25FE5" w:rsidP="001962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519D63" w14:textId="0F61E462" w:rsidR="00D25FE5" w:rsidRPr="00A71A6A" w:rsidRDefault="00A14A57" w:rsidP="0019624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="00D25FE5" w:rsidRPr="00A71A6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836</w:t>
            </w:r>
          </w:p>
        </w:tc>
        <w:tc>
          <w:tcPr>
            <w:tcW w:w="284" w:type="dxa"/>
            <w:shd w:val="clear" w:color="auto" w:fill="auto"/>
          </w:tcPr>
          <w:p w14:paraId="420FD354" w14:textId="77777777" w:rsidR="00D25FE5" w:rsidRPr="00A71A6A" w:rsidRDefault="00D25FE5" w:rsidP="001962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B1AB9" w14:textId="77EAE2B2" w:rsidR="00D25FE5" w:rsidRPr="00A71A6A" w:rsidRDefault="00A14A57" w:rsidP="0019624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="004A7B3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836</w:t>
            </w:r>
          </w:p>
        </w:tc>
        <w:tc>
          <w:tcPr>
            <w:tcW w:w="283" w:type="dxa"/>
            <w:shd w:val="clear" w:color="auto" w:fill="auto"/>
          </w:tcPr>
          <w:p w14:paraId="34AD29E9" w14:textId="77777777" w:rsidR="00D25FE5" w:rsidRPr="00A71A6A" w:rsidRDefault="00D25FE5" w:rsidP="001962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2DAF7A" w14:textId="09C9CB62" w:rsidR="00D25FE5" w:rsidRPr="00A71A6A" w:rsidRDefault="00A14A57" w:rsidP="0019624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="00D25FE5" w:rsidRPr="00A71A6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836</w:t>
            </w:r>
          </w:p>
        </w:tc>
      </w:tr>
    </w:tbl>
    <w:p w14:paraId="737C582C" w14:textId="65D297FB" w:rsidR="00920DB9" w:rsidRPr="005536C8" w:rsidRDefault="00920DB9" w:rsidP="00920D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35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85B95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A14A57" w:rsidRPr="00A14A57">
        <w:rPr>
          <w:rFonts w:ascii="Angsana New" w:hAnsi="Angsana New"/>
          <w:sz w:val="28"/>
          <w:szCs w:val="28"/>
        </w:rPr>
        <w:t>31</w:t>
      </w:r>
      <w:r w:rsidR="00F95874">
        <w:rPr>
          <w:rFonts w:ascii="Angsana New" w:hAnsi="Angsana New"/>
          <w:sz w:val="28"/>
          <w:szCs w:val="28"/>
        </w:rPr>
        <w:t xml:space="preserve"> </w:t>
      </w:r>
      <w:r w:rsidR="00F9587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A14A57" w:rsidRPr="00A14A57">
        <w:rPr>
          <w:rFonts w:ascii="Angsana New" w:hAnsi="Angsana New" w:hint="cs"/>
          <w:sz w:val="28"/>
          <w:szCs w:val="28"/>
        </w:rPr>
        <w:t>2564</w:t>
      </w:r>
      <w:r w:rsidR="00F95874">
        <w:rPr>
          <w:rFonts w:ascii="Angsana New" w:hAnsi="Angsana New" w:hint="cs"/>
          <w:sz w:val="28"/>
          <w:szCs w:val="28"/>
          <w:cs/>
        </w:rPr>
        <w:t xml:space="preserve"> </w:t>
      </w:r>
      <w:r w:rsidRPr="00085B95">
        <w:rPr>
          <w:rFonts w:ascii="Angsana New" w:hAnsi="Angsana New" w:hint="cs"/>
          <w:sz w:val="28"/>
          <w:szCs w:val="28"/>
          <w:cs/>
        </w:rPr>
        <w:t xml:space="preserve">บริษัทได้รวบรวมตั๋วสัญญาเงินกู้ทั้งหมด รวมทั้งภาระผูกพันหนี้สินที่มีกับอดีตบริษัทย่อย (บริษัท บีเอส มายโค </w:t>
      </w:r>
      <w:proofErr w:type="spellStart"/>
      <w:r w:rsidRPr="00085B95">
        <w:rPr>
          <w:rFonts w:ascii="Angsana New" w:hAnsi="Angsana New" w:hint="cs"/>
          <w:sz w:val="28"/>
          <w:szCs w:val="28"/>
          <w:cs/>
        </w:rPr>
        <w:t>ไบ</w:t>
      </w:r>
      <w:proofErr w:type="spellEnd"/>
      <w:r w:rsidRPr="00085B95">
        <w:rPr>
          <w:rFonts w:ascii="Angsana New" w:hAnsi="Angsana New" w:hint="cs"/>
          <w:sz w:val="28"/>
          <w:szCs w:val="28"/>
          <w:cs/>
        </w:rPr>
        <w:t>โอ</w:t>
      </w:r>
      <w:proofErr w:type="spellStart"/>
      <w:r w:rsidRPr="00085B95">
        <w:rPr>
          <w:rFonts w:ascii="Angsana New" w:hAnsi="Angsana New" w:hint="cs"/>
          <w:sz w:val="28"/>
          <w:szCs w:val="28"/>
          <w:cs/>
        </w:rPr>
        <w:t>เทค</w:t>
      </w:r>
      <w:proofErr w:type="spellEnd"/>
      <w:r w:rsidRPr="00085B95">
        <w:rPr>
          <w:rFonts w:ascii="Angsana New" w:hAnsi="Angsana New" w:hint="cs"/>
          <w:sz w:val="28"/>
          <w:szCs w:val="28"/>
          <w:cs/>
        </w:rPr>
        <w:t xml:space="preserve"> จำกัด) และออกตั๋วสัญญาใช้เงินฉบับใหม่ โดยคิดอัตราดอกเบี้ยถัวเฉลี่ยของตั๋วสัญญาเงินกู้ทั้งหมด โดยผู้กู้จะต้องชำระค่าดอกเบี้ยให้กับผู้ให้กู้เป็นรายเดือน ตั๋วสัญญามีอายุ </w:t>
      </w:r>
      <w:r w:rsidR="00A14A57" w:rsidRPr="00A14A57">
        <w:rPr>
          <w:rFonts w:ascii="Angsana New" w:hAnsi="Angsana New" w:hint="cs"/>
          <w:sz w:val="28"/>
          <w:szCs w:val="28"/>
        </w:rPr>
        <w:t>1</w:t>
      </w:r>
      <w:r w:rsidRPr="00085B95">
        <w:rPr>
          <w:rFonts w:ascii="Angsana New" w:hAnsi="Angsana New" w:hint="cs"/>
          <w:sz w:val="28"/>
          <w:szCs w:val="28"/>
        </w:rPr>
        <w:t xml:space="preserve"> </w:t>
      </w:r>
      <w:r w:rsidRPr="00085B95">
        <w:rPr>
          <w:rFonts w:ascii="Angsana New" w:hAnsi="Angsana New" w:hint="cs"/>
          <w:sz w:val="28"/>
          <w:szCs w:val="28"/>
          <w:cs/>
        </w:rPr>
        <w:t>ปี</w:t>
      </w:r>
      <w:r w:rsidR="005536C8" w:rsidRPr="00085B95">
        <w:rPr>
          <w:rFonts w:ascii="Angsana New" w:hAnsi="Angsana New"/>
          <w:sz w:val="28"/>
          <w:szCs w:val="28"/>
        </w:rPr>
        <w:t xml:space="preserve"> </w:t>
      </w:r>
      <w:r w:rsidR="005536C8" w:rsidRPr="00085B95">
        <w:rPr>
          <w:rFonts w:ascii="Angsana New" w:hAnsi="Angsana New" w:hint="cs"/>
          <w:sz w:val="28"/>
          <w:szCs w:val="28"/>
          <w:cs/>
        </w:rPr>
        <w:t>ครบกำหนด</w:t>
      </w:r>
      <w:r w:rsidR="00E6161D" w:rsidRPr="00085B95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A14A57" w:rsidRPr="00A14A57">
        <w:rPr>
          <w:rFonts w:ascii="Angsana New" w:hAnsi="Angsana New"/>
          <w:sz w:val="28"/>
          <w:szCs w:val="28"/>
        </w:rPr>
        <w:t>29</w:t>
      </w:r>
      <w:r w:rsidR="00E6161D" w:rsidRPr="00085B95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E6161D" w:rsidRPr="003D6C6C">
        <w:rPr>
          <w:rFonts w:ascii="Angsana New" w:hAnsi="Angsana New" w:hint="cs"/>
          <w:sz w:val="28"/>
          <w:szCs w:val="28"/>
          <w:cs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2565</w:t>
      </w:r>
    </w:p>
    <w:p w14:paraId="7F69FFFD" w14:textId="44AB6B67" w:rsidR="00920DB9" w:rsidRDefault="00920DB9" w:rsidP="00920DB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 w:hanging="35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C63028">
        <w:rPr>
          <w:rFonts w:ascii="Angsana New" w:hAnsi="Angsana New" w:hint="cs"/>
          <w:bCs/>
          <w:sz w:val="28"/>
          <w:szCs w:val="28"/>
          <w:cs/>
        </w:rPr>
        <w:t>สินค้าคงเหลือ</w:t>
      </w:r>
      <w:r w:rsidRPr="00C63028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101C74">
        <w:rPr>
          <w:rFonts w:ascii="Angsana New" w:hAnsi="Angsana New"/>
          <w:b/>
          <w:bCs/>
          <w:sz w:val="28"/>
          <w:szCs w:val="28"/>
        </w:rPr>
        <w:t>-</w:t>
      </w:r>
      <w:r w:rsidRPr="00C63028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tbl>
      <w:tblPr>
        <w:tblW w:w="96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253"/>
        <w:gridCol w:w="1134"/>
        <w:gridCol w:w="270"/>
        <w:gridCol w:w="1147"/>
        <w:gridCol w:w="270"/>
        <w:gridCol w:w="1148"/>
        <w:gridCol w:w="270"/>
        <w:gridCol w:w="1147"/>
      </w:tblGrid>
      <w:tr w:rsidR="00920DB9" w:rsidRPr="00C63028" w14:paraId="66247F57" w14:textId="77777777" w:rsidTr="00AE19AD">
        <w:trPr>
          <w:trHeight w:hRule="exact" w:val="403"/>
          <w:tblHeader/>
        </w:trPr>
        <w:tc>
          <w:tcPr>
            <w:tcW w:w="4253" w:type="dxa"/>
            <w:shd w:val="clear" w:color="auto" w:fill="auto"/>
          </w:tcPr>
          <w:p w14:paraId="208E8519" w14:textId="77777777" w:rsidR="00920DB9" w:rsidRPr="00C63028" w:rsidRDefault="00920DB9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694D10C" w14:textId="77777777" w:rsidR="00920DB9" w:rsidRPr="00C63028" w:rsidRDefault="00920DB9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920DB9" w:rsidRPr="00C63028" w14:paraId="57206D03" w14:textId="77777777" w:rsidTr="00AE19AD">
        <w:trPr>
          <w:trHeight w:hRule="exact" w:val="403"/>
          <w:tblHeader/>
        </w:trPr>
        <w:tc>
          <w:tcPr>
            <w:tcW w:w="4253" w:type="dxa"/>
            <w:shd w:val="clear" w:color="auto" w:fill="auto"/>
          </w:tcPr>
          <w:p w14:paraId="21361F79" w14:textId="77777777" w:rsidR="00920DB9" w:rsidRPr="00C63028" w:rsidRDefault="00920DB9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229E4" w14:textId="77777777" w:rsidR="00920DB9" w:rsidRPr="00C63028" w:rsidRDefault="00920DB9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4EDEDDD" w14:textId="77777777" w:rsidR="00920DB9" w:rsidRPr="00C63028" w:rsidRDefault="00920DB9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B0F8D" w14:textId="77777777" w:rsidR="00920DB9" w:rsidRPr="00C63028" w:rsidRDefault="00920DB9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0DB9" w:rsidRPr="00C63028" w14:paraId="5AF863E8" w14:textId="77777777" w:rsidTr="00AE19AD">
        <w:trPr>
          <w:trHeight w:hRule="exact" w:val="403"/>
          <w:tblHeader/>
        </w:trPr>
        <w:tc>
          <w:tcPr>
            <w:tcW w:w="4253" w:type="dxa"/>
            <w:shd w:val="clear" w:color="auto" w:fill="auto"/>
          </w:tcPr>
          <w:p w14:paraId="1202EF4C" w14:textId="77777777" w:rsidR="00920DB9" w:rsidRPr="00C63028" w:rsidRDefault="00920DB9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5A2FCF8" w14:textId="5D133AF4" w:rsidR="00920DB9" w:rsidRPr="00C63028" w:rsidRDefault="00A14A57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30</w:t>
            </w:r>
            <w:r w:rsidR="001A4C7F" w:rsidRPr="00C6302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A4C7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8CF7F13" w14:textId="77777777" w:rsidR="00920DB9" w:rsidRPr="00C63028" w:rsidRDefault="00920DB9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3B4AD298" w14:textId="5231CFF6" w:rsidR="00920DB9" w:rsidRPr="00C63028" w:rsidRDefault="00A14A57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31</w:t>
            </w:r>
            <w:r w:rsidR="00920DB9" w:rsidRPr="00C6302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407DF121" w14:textId="77777777" w:rsidR="00920DB9" w:rsidRPr="00C63028" w:rsidRDefault="00920DB9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3A9845A5" w14:textId="600971B6" w:rsidR="00920DB9" w:rsidRPr="00C63028" w:rsidRDefault="00A14A57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30</w:t>
            </w:r>
            <w:r w:rsidR="001A4C7F" w:rsidRPr="00C6302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A4C7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7EB4AFCB" w14:textId="77777777" w:rsidR="00920DB9" w:rsidRPr="00C63028" w:rsidRDefault="00920DB9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74C8EB50" w14:textId="60FDD8B3" w:rsidR="00920DB9" w:rsidRPr="00C63028" w:rsidRDefault="00A14A57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31</w:t>
            </w:r>
            <w:r w:rsidR="00920DB9" w:rsidRPr="00C6302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20DB9" w:rsidRPr="00C63028" w14:paraId="4008202B" w14:textId="77777777" w:rsidTr="00AE19AD">
        <w:trPr>
          <w:trHeight w:hRule="exact" w:val="403"/>
          <w:tblHeader/>
        </w:trPr>
        <w:tc>
          <w:tcPr>
            <w:tcW w:w="4253" w:type="dxa"/>
            <w:shd w:val="clear" w:color="auto" w:fill="auto"/>
          </w:tcPr>
          <w:p w14:paraId="061DA143" w14:textId="77777777" w:rsidR="00920DB9" w:rsidRPr="00C63028" w:rsidRDefault="00920DB9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9C042FC" w14:textId="3BA2A992" w:rsidR="00920DB9" w:rsidRPr="00C63028" w:rsidRDefault="00A14A57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256</w:t>
            </w:r>
            <w:r w:rsidRPr="00A14A57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FD68781" w14:textId="77777777" w:rsidR="00920DB9" w:rsidRPr="00C63028" w:rsidRDefault="00920DB9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04191E0F" w14:textId="1F008B1F" w:rsidR="00920DB9" w:rsidRPr="00C63028" w:rsidRDefault="00A14A57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256</w:t>
            </w:r>
            <w:r w:rsidRPr="00A14A57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2A2CFC8" w14:textId="77777777" w:rsidR="00920DB9" w:rsidRPr="00C63028" w:rsidRDefault="00920DB9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4B0A1D8C" w14:textId="7613C505" w:rsidR="00920DB9" w:rsidRPr="00C63028" w:rsidRDefault="00A14A57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256</w:t>
            </w:r>
            <w:r w:rsidRPr="00A14A57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E1C614B" w14:textId="77777777" w:rsidR="00920DB9" w:rsidRPr="00C63028" w:rsidRDefault="00920DB9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01CD677F" w14:textId="40E51130" w:rsidR="00920DB9" w:rsidRPr="00C63028" w:rsidRDefault="00A14A57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256</w:t>
            </w:r>
            <w:r w:rsidRPr="00A14A57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4A7B36" w:rsidRPr="00C63028" w14:paraId="1CE158C1" w14:textId="77777777" w:rsidTr="001258C5">
        <w:trPr>
          <w:trHeight w:hRule="exact" w:val="403"/>
        </w:trPr>
        <w:tc>
          <w:tcPr>
            <w:tcW w:w="4253" w:type="dxa"/>
            <w:shd w:val="clear" w:color="auto" w:fill="auto"/>
          </w:tcPr>
          <w:p w14:paraId="12C6F1D6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สินค้าสำเร็จรูป</w:t>
            </w:r>
          </w:p>
        </w:tc>
        <w:tc>
          <w:tcPr>
            <w:tcW w:w="1134" w:type="dxa"/>
            <w:shd w:val="clear" w:color="auto" w:fill="auto"/>
          </w:tcPr>
          <w:p w14:paraId="75384B8C" w14:textId="398CD2F3" w:rsidR="004A7B36" w:rsidRPr="00C63028" w:rsidRDefault="00A14A57" w:rsidP="004A7B3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1258C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428</w:t>
            </w:r>
          </w:p>
        </w:tc>
        <w:tc>
          <w:tcPr>
            <w:tcW w:w="270" w:type="dxa"/>
            <w:shd w:val="clear" w:color="auto" w:fill="auto"/>
          </w:tcPr>
          <w:p w14:paraId="0BB72B87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0D0DA2A7" w14:textId="21264BC6" w:rsidR="004A7B36" w:rsidRPr="00C63028" w:rsidRDefault="00A14A57" w:rsidP="004A7B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4A7B36" w:rsidRPr="00C63028">
              <w:rPr>
                <w:rFonts w:ascii="Angsana New" w:hAnsi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  <w:lang w:val="en-US"/>
              </w:rPr>
              <w:t>811</w:t>
            </w:r>
          </w:p>
        </w:tc>
        <w:tc>
          <w:tcPr>
            <w:tcW w:w="270" w:type="dxa"/>
            <w:shd w:val="clear" w:color="auto" w:fill="auto"/>
          </w:tcPr>
          <w:p w14:paraId="5F259484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3FBF8078" w14:textId="17F30276" w:rsidR="004A7B36" w:rsidRPr="00C63028" w:rsidRDefault="00A14A57" w:rsidP="004A7B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30B04061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74A29955" w14:textId="100B7468" w:rsidR="004A7B36" w:rsidRPr="00C63028" w:rsidRDefault="00A14A57" w:rsidP="004A7B36">
            <w:pPr>
              <w:pStyle w:val="acctfourfigures"/>
              <w:tabs>
                <w:tab w:val="clear" w:pos="765"/>
              </w:tabs>
              <w:spacing w:line="240" w:lineRule="atLeast"/>
              <w:ind w:left="-79" w:right="-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4A7B36" w:rsidRPr="00C6302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  <w:lang w:val="en-US"/>
              </w:rPr>
              <w:t>924</w:t>
            </w:r>
          </w:p>
        </w:tc>
      </w:tr>
      <w:tr w:rsidR="004A7B36" w:rsidRPr="00C63028" w14:paraId="4F3D4772" w14:textId="77777777" w:rsidTr="001258C5">
        <w:trPr>
          <w:trHeight w:hRule="exact" w:val="403"/>
        </w:trPr>
        <w:tc>
          <w:tcPr>
            <w:tcW w:w="4253" w:type="dxa"/>
            <w:shd w:val="clear" w:color="auto" w:fill="auto"/>
          </w:tcPr>
          <w:p w14:paraId="0C1695CB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งานระหว่างประกอบและติดตั้ง</w:t>
            </w:r>
            <w:r w:rsidRPr="00C6302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597D50A1" w14:textId="3FC71ACE" w:rsidR="004A7B36" w:rsidRPr="00C63028" w:rsidRDefault="00A14A57" w:rsidP="004A7B3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591</w:t>
            </w:r>
          </w:p>
        </w:tc>
        <w:tc>
          <w:tcPr>
            <w:tcW w:w="270" w:type="dxa"/>
            <w:shd w:val="clear" w:color="auto" w:fill="auto"/>
          </w:tcPr>
          <w:p w14:paraId="378B200F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6F59A4AE" w14:textId="6F5C7AD4" w:rsidR="004A7B36" w:rsidRPr="00C63028" w:rsidRDefault="00A14A57" w:rsidP="004A7B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/>
              </w:rPr>
              <w:t>592</w:t>
            </w:r>
          </w:p>
        </w:tc>
        <w:tc>
          <w:tcPr>
            <w:tcW w:w="270" w:type="dxa"/>
            <w:shd w:val="clear" w:color="auto" w:fill="auto"/>
          </w:tcPr>
          <w:p w14:paraId="5D0FA11E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3BA4EA1E" w14:textId="570601FA" w:rsidR="004A7B36" w:rsidRPr="00C63028" w:rsidRDefault="00A14A57" w:rsidP="004A7B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591</w:t>
            </w:r>
          </w:p>
        </w:tc>
        <w:tc>
          <w:tcPr>
            <w:tcW w:w="270" w:type="dxa"/>
            <w:shd w:val="clear" w:color="auto" w:fill="auto"/>
          </w:tcPr>
          <w:p w14:paraId="40B66228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2FE06988" w14:textId="74766CF0" w:rsidR="004A7B36" w:rsidRPr="00C63028" w:rsidRDefault="00A14A57" w:rsidP="004A7B36">
            <w:pPr>
              <w:pStyle w:val="acctfourfigures"/>
              <w:tabs>
                <w:tab w:val="clear" w:pos="765"/>
              </w:tabs>
              <w:spacing w:line="240" w:lineRule="atLeast"/>
              <w:ind w:left="-79" w:right="-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 w:hint="cs"/>
                <w:sz w:val="28"/>
                <w:szCs w:val="28"/>
                <w:lang w:val="en-US" w:bidi="th-TH"/>
              </w:rPr>
              <w:t>59</w:t>
            </w: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</w:tr>
      <w:tr w:rsidR="004A7B36" w:rsidRPr="00C63028" w14:paraId="18848D8D" w14:textId="77777777" w:rsidTr="001258C5">
        <w:trPr>
          <w:trHeight w:hRule="exact" w:val="403"/>
        </w:trPr>
        <w:tc>
          <w:tcPr>
            <w:tcW w:w="4253" w:type="dxa"/>
            <w:shd w:val="clear" w:color="auto" w:fill="auto"/>
          </w:tcPr>
          <w:p w14:paraId="7CEAAD5D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วัตถุดิบ</w:t>
            </w:r>
          </w:p>
        </w:tc>
        <w:tc>
          <w:tcPr>
            <w:tcW w:w="1134" w:type="dxa"/>
            <w:shd w:val="clear" w:color="auto" w:fill="auto"/>
          </w:tcPr>
          <w:p w14:paraId="5209B787" w14:textId="5D080333" w:rsidR="004A7B36" w:rsidRPr="00C63028" w:rsidRDefault="00A14A57" w:rsidP="004A7B3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178</w:t>
            </w:r>
          </w:p>
        </w:tc>
        <w:tc>
          <w:tcPr>
            <w:tcW w:w="270" w:type="dxa"/>
            <w:shd w:val="clear" w:color="auto" w:fill="auto"/>
          </w:tcPr>
          <w:p w14:paraId="59D2A1DD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009883BD" w14:textId="2957E543" w:rsidR="004A7B36" w:rsidRPr="00C63028" w:rsidRDefault="00A14A57" w:rsidP="004A7B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4A7B36" w:rsidRPr="00C63028">
              <w:rPr>
                <w:rFonts w:ascii="Angsana New" w:hAnsi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  <w:lang w:val="en-US"/>
              </w:rPr>
              <w:t>263</w:t>
            </w:r>
          </w:p>
        </w:tc>
        <w:tc>
          <w:tcPr>
            <w:tcW w:w="270" w:type="dxa"/>
            <w:shd w:val="clear" w:color="auto" w:fill="auto"/>
          </w:tcPr>
          <w:p w14:paraId="7602A513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5E83CBAE" w14:textId="70DB3F28" w:rsidR="004A7B36" w:rsidRPr="00C63028" w:rsidRDefault="004A7B36" w:rsidP="004A7B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29A84F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362A86DD" w14:textId="09325D9B" w:rsidR="004A7B36" w:rsidRPr="00C63028" w:rsidRDefault="00A14A57" w:rsidP="004A7B36">
            <w:pPr>
              <w:pStyle w:val="acctfourfigures"/>
              <w:tabs>
                <w:tab w:val="clear" w:pos="765"/>
              </w:tabs>
              <w:spacing w:line="240" w:lineRule="atLeast"/>
              <w:ind w:left="-79" w:right="-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4A7B36" w:rsidRPr="00C63028">
              <w:rPr>
                <w:rFonts w:ascii="Angsana New" w:hAnsi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  <w:lang w:val="en-US"/>
              </w:rPr>
              <w:t>063</w:t>
            </w:r>
          </w:p>
        </w:tc>
      </w:tr>
      <w:tr w:rsidR="004A7B36" w:rsidRPr="00C63028" w14:paraId="62CDCD6F" w14:textId="77777777" w:rsidTr="001258C5">
        <w:trPr>
          <w:trHeight w:hRule="exact" w:val="403"/>
        </w:trPr>
        <w:tc>
          <w:tcPr>
            <w:tcW w:w="4253" w:type="dxa"/>
            <w:shd w:val="clear" w:color="auto" w:fill="auto"/>
          </w:tcPr>
          <w:p w14:paraId="3037212E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E00BC13" w14:textId="76107BDF" w:rsidR="004A7B36" w:rsidRPr="00C63028" w:rsidRDefault="00A14A57" w:rsidP="004A7B3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="001258C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14A5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197</w:t>
            </w:r>
          </w:p>
        </w:tc>
        <w:tc>
          <w:tcPr>
            <w:tcW w:w="270" w:type="dxa"/>
            <w:shd w:val="clear" w:color="auto" w:fill="auto"/>
          </w:tcPr>
          <w:p w14:paraId="0D3C00FE" w14:textId="77777777" w:rsidR="004A7B36" w:rsidRPr="00C63028" w:rsidRDefault="004A7B36" w:rsidP="004A7B3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51FECCD1" w14:textId="6D02FFDE" w:rsidR="004A7B36" w:rsidRPr="00C63028" w:rsidRDefault="00A14A57" w:rsidP="004A7B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</w:t>
            </w:r>
            <w:r w:rsidR="004A7B36" w:rsidRPr="00C630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14A5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666</w:t>
            </w:r>
          </w:p>
        </w:tc>
        <w:tc>
          <w:tcPr>
            <w:tcW w:w="270" w:type="dxa"/>
            <w:shd w:val="clear" w:color="auto" w:fill="auto"/>
          </w:tcPr>
          <w:p w14:paraId="37043EC6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38E90B65" w14:textId="17FE7EA8" w:rsidR="004A7B36" w:rsidRPr="00C63028" w:rsidRDefault="00A14A57" w:rsidP="004A7B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605</w:t>
            </w:r>
          </w:p>
        </w:tc>
        <w:tc>
          <w:tcPr>
            <w:tcW w:w="270" w:type="dxa"/>
            <w:shd w:val="clear" w:color="auto" w:fill="auto"/>
          </w:tcPr>
          <w:p w14:paraId="5F66F6E2" w14:textId="77777777" w:rsidR="004A7B36" w:rsidRPr="00C63028" w:rsidRDefault="004A7B36" w:rsidP="004A7B3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0C1A2A1A" w14:textId="7E96EFAA" w:rsidR="004A7B36" w:rsidRPr="00C63028" w:rsidRDefault="00A14A57" w:rsidP="004A7B36">
            <w:pPr>
              <w:pStyle w:val="acctfourfigures"/>
              <w:tabs>
                <w:tab w:val="clear" w:pos="765"/>
              </w:tabs>
              <w:spacing w:line="240" w:lineRule="atLeast"/>
              <w:ind w:left="-79" w:right="-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="004A7B36" w:rsidRPr="00C63028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A14A5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579</w:t>
            </w:r>
          </w:p>
        </w:tc>
      </w:tr>
      <w:tr w:rsidR="004A7B36" w:rsidRPr="00C63028" w14:paraId="1536946A" w14:textId="77777777" w:rsidTr="001258C5">
        <w:trPr>
          <w:trHeight w:hRule="exact" w:val="403"/>
        </w:trPr>
        <w:tc>
          <w:tcPr>
            <w:tcW w:w="4253" w:type="dxa"/>
            <w:shd w:val="clear" w:color="auto" w:fill="auto"/>
          </w:tcPr>
          <w:p w14:paraId="0C4EF8B0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หัก</w:t>
            </w:r>
            <w:r w:rsidRPr="00C6302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</w:t>
            </w: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ค่าเผื่อมูลค่าสินค้าลดลง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CA737DA" w14:textId="396254C2" w:rsidR="004A7B36" w:rsidRPr="00C63028" w:rsidRDefault="001258C5" w:rsidP="004A7B3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167DB6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67E18EF3" w14:textId="6FF7EA7A" w:rsidR="004A7B36" w:rsidRPr="00C63028" w:rsidRDefault="004A7B36" w:rsidP="004A7B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3028">
              <w:rPr>
                <w:rFonts w:ascii="Angsana New" w:hAnsi="Angsana New"/>
                <w:sz w:val="28"/>
                <w:szCs w:val="28"/>
              </w:rPr>
              <w:t>(</w:t>
            </w:r>
            <w:r w:rsidR="00A14A57" w:rsidRPr="00A14A5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C63028">
              <w:rPr>
                <w:rFonts w:ascii="Angsana New" w:hAnsi="Angsana New"/>
                <w:sz w:val="28"/>
                <w:szCs w:val="28"/>
              </w:rPr>
              <w:t>,</w:t>
            </w:r>
            <w:r w:rsidR="00A14A57" w:rsidRPr="00A14A57">
              <w:rPr>
                <w:rFonts w:ascii="Angsana New" w:hAnsi="Angsana New"/>
                <w:sz w:val="28"/>
                <w:szCs w:val="28"/>
                <w:lang w:val="en-US"/>
              </w:rPr>
              <w:t>152</w:t>
            </w:r>
            <w:r w:rsidRPr="00C630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335E654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55D20D7D" w14:textId="3AFDD6FB" w:rsidR="004A7B36" w:rsidRPr="00C63028" w:rsidRDefault="004A7B36" w:rsidP="004A7B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5C609B" w14:textId="77777777" w:rsidR="004A7B36" w:rsidRPr="00C63028" w:rsidRDefault="004A7B36" w:rsidP="004A7B3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50F2FF3C" w14:textId="219108B0" w:rsidR="004A7B36" w:rsidRPr="00C63028" w:rsidRDefault="004A7B36" w:rsidP="004A7B36">
            <w:pPr>
              <w:pStyle w:val="acctfourfigures"/>
              <w:tabs>
                <w:tab w:val="clear" w:pos="765"/>
              </w:tabs>
              <w:spacing w:line="240" w:lineRule="atLeast"/>
              <w:ind w:left="-79" w:right="-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3028">
              <w:rPr>
                <w:rFonts w:ascii="Angsana New" w:hAnsi="Angsana New"/>
                <w:sz w:val="28"/>
                <w:szCs w:val="28"/>
              </w:rPr>
              <w:t>(</w:t>
            </w:r>
            <w:r w:rsidR="00A14A57" w:rsidRPr="00A14A5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C63028">
              <w:rPr>
                <w:rFonts w:ascii="Angsana New" w:hAnsi="Angsana New"/>
                <w:sz w:val="28"/>
                <w:szCs w:val="28"/>
              </w:rPr>
              <w:t>,</w:t>
            </w:r>
            <w:r w:rsidR="00A14A57" w:rsidRPr="00A14A57">
              <w:rPr>
                <w:rFonts w:ascii="Angsana New" w:hAnsi="Angsana New" w:hint="cs"/>
                <w:sz w:val="28"/>
                <w:szCs w:val="28"/>
                <w:lang w:val="en-US" w:bidi="th-TH"/>
              </w:rPr>
              <w:t>152</w:t>
            </w:r>
            <w:r w:rsidRPr="00C6302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A7B36" w:rsidRPr="00C63028" w14:paraId="22C5A790" w14:textId="77777777" w:rsidTr="001258C5">
        <w:trPr>
          <w:trHeight w:hRule="exact" w:val="403"/>
        </w:trPr>
        <w:tc>
          <w:tcPr>
            <w:tcW w:w="4253" w:type="dxa"/>
            <w:shd w:val="clear" w:color="auto" w:fill="auto"/>
          </w:tcPr>
          <w:p w14:paraId="69E86465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รวมสินค้าคงเหลือ </w:t>
            </w:r>
            <w:r w:rsidRPr="00C630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  <w:r w:rsidRPr="00C630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60783F" w14:textId="01B618F9" w:rsidR="004A7B36" w:rsidRPr="00C63028" w:rsidRDefault="00A14A57" w:rsidP="004A7B3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="001258C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14A5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197</w:t>
            </w:r>
          </w:p>
        </w:tc>
        <w:tc>
          <w:tcPr>
            <w:tcW w:w="270" w:type="dxa"/>
            <w:shd w:val="clear" w:color="auto" w:fill="auto"/>
          </w:tcPr>
          <w:p w14:paraId="76F1BE88" w14:textId="77777777" w:rsidR="004A7B36" w:rsidRPr="00C63028" w:rsidRDefault="004A7B36" w:rsidP="004A7B3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2769B5" w14:textId="2D1E29B4" w:rsidR="004A7B36" w:rsidRPr="00C63028" w:rsidRDefault="00A14A57" w:rsidP="004A7B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</w:t>
            </w:r>
            <w:r w:rsidR="004A7B36" w:rsidRPr="00C630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14A5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514</w:t>
            </w:r>
          </w:p>
        </w:tc>
        <w:tc>
          <w:tcPr>
            <w:tcW w:w="270" w:type="dxa"/>
            <w:shd w:val="clear" w:color="auto" w:fill="auto"/>
          </w:tcPr>
          <w:p w14:paraId="0A0F19CD" w14:textId="77777777" w:rsidR="004A7B36" w:rsidRPr="00C63028" w:rsidRDefault="004A7B36" w:rsidP="004A7B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5D872C" w14:textId="56D66E69" w:rsidR="004A7B36" w:rsidRPr="00C63028" w:rsidRDefault="00A14A57" w:rsidP="004A7B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A14A5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605</w:t>
            </w:r>
          </w:p>
        </w:tc>
        <w:tc>
          <w:tcPr>
            <w:tcW w:w="270" w:type="dxa"/>
            <w:shd w:val="clear" w:color="auto" w:fill="auto"/>
          </w:tcPr>
          <w:p w14:paraId="1F175138" w14:textId="77777777" w:rsidR="004A7B36" w:rsidRPr="00C63028" w:rsidRDefault="004A7B36" w:rsidP="004A7B3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938798" w14:textId="131696B7" w:rsidR="004A7B36" w:rsidRPr="00C63028" w:rsidRDefault="00A14A57" w:rsidP="004A7B36">
            <w:pPr>
              <w:pStyle w:val="acctfourfigures"/>
              <w:tabs>
                <w:tab w:val="clear" w:pos="765"/>
              </w:tabs>
              <w:spacing w:line="240" w:lineRule="atLeast"/>
              <w:ind w:left="-79" w:right="-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</w:t>
            </w:r>
            <w:r w:rsidR="004A7B36" w:rsidRPr="00C630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14A5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427</w:t>
            </w:r>
          </w:p>
        </w:tc>
      </w:tr>
    </w:tbl>
    <w:p w14:paraId="48C67ECF" w14:textId="4278D1E4" w:rsidR="00913C7F" w:rsidRDefault="00913C7F" w:rsidP="00412F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84"/>
        </w:tabs>
        <w:spacing w:before="120"/>
        <w:ind w:firstLine="426"/>
        <w:rPr>
          <w:sz w:val="28"/>
          <w:szCs w:val="28"/>
        </w:rPr>
      </w:pPr>
      <w:r w:rsidRPr="00913C7F">
        <w:rPr>
          <w:rFonts w:hint="cs"/>
          <w:sz w:val="28"/>
          <w:szCs w:val="28"/>
          <w:cs/>
        </w:rPr>
        <w:t>ค่าเผื่อการลดมูลค่าของสินค้าคงเหลือ</w:t>
      </w:r>
      <w:r w:rsidR="00F066E8">
        <w:rPr>
          <w:rFonts w:ascii="Angsana New" w:hAnsi="Angsana New" w:hint="cs"/>
          <w:sz w:val="28"/>
          <w:szCs w:val="28"/>
          <w:cs/>
          <w:lang w:val="th-TH"/>
        </w:rPr>
        <w:t xml:space="preserve">มีการเปลี่ยนแปลงในระหว่างวดหกเดือนสิ้นสุดวันที่ </w:t>
      </w:r>
      <w:r w:rsidR="00A14A57" w:rsidRPr="00A14A57">
        <w:rPr>
          <w:rFonts w:ascii="Angsana New" w:hAnsi="Angsana New"/>
          <w:sz w:val="28"/>
          <w:szCs w:val="28"/>
        </w:rPr>
        <w:t>30</w:t>
      </w:r>
      <w:r w:rsidR="00F066E8" w:rsidRPr="00C63028">
        <w:rPr>
          <w:rFonts w:ascii="Angsana New" w:hAnsi="Angsana New"/>
          <w:sz w:val="28"/>
          <w:szCs w:val="28"/>
          <w:cs/>
        </w:rPr>
        <w:t xml:space="preserve"> </w:t>
      </w:r>
      <w:r w:rsidR="00F066E8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A14A57" w:rsidRPr="00A14A57">
        <w:rPr>
          <w:rFonts w:ascii="Angsana New" w:hAnsi="Angsana New"/>
          <w:sz w:val="28"/>
          <w:szCs w:val="28"/>
        </w:rPr>
        <w:t>2565</w:t>
      </w:r>
      <w:r w:rsidR="00F066E8">
        <w:rPr>
          <w:rFonts w:ascii="Angsana New" w:hAnsi="Angsana New"/>
          <w:sz w:val="28"/>
          <w:szCs w:val="28"/>
        </w:rPr>
        <w:t xml:space="preserve"> </w:t>
      </w:r>
      <w:r w:rsidR="00F066E8">
        <w:rPr>
          <w:rFonts w:ascii="Angsana New" w:hAnsi="Angsana New" w:hint="cs"/>
          <w:sz w:val="28"/>
          <w:szCs w:val="28"/>
          <w:cs/>
        </w:rPr>
        <w:t xml:space="preserve">และ </w:t>
      </w:r>
      <w:r w:rsidR="00A14A57" w:rsidRPr="00A14A57">
        <w:rPr>
          <w:rFonts w:ascii="Angsana New" w:hAnsi="Angsana New"/>
          <w:sz w:val="28"/>
          <w:szCs w:val="28"/>
        </w:rPr>
        <w:t>2564</w:t>
      </w:r>
      <w:r w:rsidR="00F066E8" w:rsidRPr="00C63028">
        <w:rPr>
          <w:rFonts w:ascii="Angsana New" w:hAnsi="Angsana New" w:hint="cs"/>
          <w:sz w:val="28"/>
          <w:szCs w:val="28"/>
          <w:cs/>
          <w:lang w:val="th-TH"/>
        </w:rPr>
        <w:t xml:space="preserve"> ดังนี้</w:t>
      </w:r>
    </w:p>
    <w:tbl>
      <w:tblPr>
        <w:tblW w:w="960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219"/>
        <w:gridCol w:w="1134"/>
        <w:gridCol w:w="283"/>
        <w:gridCol w:w="1134"/>
        <w:gridCol w:w="284"/>
        <w:gridCol w:w="1134"/>
        <w:gridCol w:w="283"/>
        <w:gridCol w:w="1134"/>
      </w:tblGrid>
      <w:tr w:rsidR="00982851" w:rsidRPr="00C63028" w14:paraId="42CC8A75" w14:textId="77777777" w:rsidTr="00982851">
        <w:trPr>
          <w:trHeight w:hRule="exact" w:val="403"/>
        </w:trPr>
        <w:tc>
          <w:tcPr>
            <w:tcW w:w="4219" w:type="dxa"/>
            <w:shd w:val="clear" w:color="auto" w:fill="auto"/>
          </w:tcPr>
          <w:p w14:paraId="2F39D5D3" w14:textId="77777777" w:rsidR="00982851" w:rsidRPr="00C63028" w:rsidRDefault="00982851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8CCC5C9" w14:textId="77777777" w:rsidR="00982851" w:rsidRPr="00C63028" w:rsidRDefault="00982851" w:rsidP="0098285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982851" w:rsidRPr="00C63028" w14:paraId="3CAF3D01" w14:textId="77777777" w:rsidTr="00982851">
        <w:trPr>
          <w:trHeight w:hRule="exact" w:val="403"/>
        </w:trPr>
        <w:tc>
          <w:tcPr>
            <w:tcW w:w="4219" w:type="dxa"/>
            <w:shd w:val="clear" w:color="auto" w:fill="auto"/>
          </w:tcPr>
          <w:p w14:paraId="3BE88D8F" w14:textId="77777777" w:rsidR="00982851" w:rsidRPr="00C63028" w:rsidRDefault="00982851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B85BB" w14:textId="77777777" w:rsidR="00982851" w:rsidRPr="00C63028" w:rsidRDefault="00982851" w:rsidP="0098285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7A964E84" w14:textId="77777777" w:rsidR="00982851" w:rsidRPr="00C63028" w:rsidRDefault="00982851" w:rsidP="0098285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4F1A42" w14:textId="77777777" w:rsidR="00982851" w:rsidRPr="00C63028" w:rsidRDefault="00982851" w:rsidP="0098285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2851" w:rsidRPr="00651B71" w14:paraId="07413F33" w14:textId="77777777" w:rsidTr="00982851">
        <w:trPr>
          <w:trHeight w:hRule="exact" w:val="403"/>
        </w:trPr>
        <w:tc>
          <w:tcPr>
            <w:tcW w:w="4219" w:type="dxa"/>
            <w:shd w:val="clear" w:color="auto" w:fill="auto"/>
          </w:tcPr>
          <w:p w14:paraId="29C41FEA" w14:textId="77777777" w:rsidR="00982851" w:rsidRPr="00C63028" w:rsidRDefault="00982851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4091199" w14:textId="6B917E33" w:rsidR="00982851" w:rsidRPr="00C63028" w:rsidRDefault="00A14A57" w:rsidP="0098285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A14A57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4AF50042" w14:textId="77777777" w:rsidR="00982851" w:rsidRPr="00C63028" w:rsidRDefault="00982851" w:rsidP="0098285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417D079" w14:textId="610093C0" w:rsidR="00982851" w:rsidRPr="00651B71" w:rsidRDefault="00A14A57" w:rsidP="0098285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14A57">
              <w:rPr>
                <w:rFonts w:ascii="Angsana New" w:hAnsi="Angsana New" w:hint="cs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84" w:type="dxa"/>
            <w:shd w:val="clear" w:color="auto" w:fill="auto"/>
          </w:tcPr>
          <w:p w14:paraId="10A58C66" w14:textId="77777777" w:rsidR="00982851" w:rsidRPr="00C63028" w:rsidRDefault="00982851" w:rsidP="0098285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A07E1BF" w14:textId="69834447" w:rsidR="00982851" w:rsidRPr="00C63028" w:rsidRDefault="00A14A57" w:rsidP="0098285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A14A57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5B6C3B2B" w14:textId="77777777" w:rsidR="00982851" w:rsidRPr="00C63028" w:rsidRDefault="00982851" w:rsidP="0098285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226D834" w14:textId="6D1B1E8A" w:rsidR="00982851" w:rsidRPr="00651B71" w:rsidRDefault="00A14A57" w:rsidP="0098285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1258C5" w:rsidRPr="00651B71" w14:paraId="13D6629D" w14:textId="77777777" w:rsidTr="001258C5">
        <w:tblPrEx>
          <w:tblLook w:val="01E0" w:firstRow="1" w:lastRow="1" w:firstColumn="1" w:lastColumn="1" w:noHBand="0" w:noVBand="0"/>
        </w:tblPrEx>
        <w:tc>
          <w:tcPr>
            <w:tcW w:w="4219" w:type="dxa"/>
          </w:tcPr>
          <w:p w14:paraId="6D22481D" w14:textId="77777777" w:rsidR="001258C5" w:rsidRPr="00C63028" w:rsidRDefault="001258C5" w:rsidP="00F9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8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134" w:type="dxa"/>
            <w:shd w:val="clear" w:color="auto" w:fill="auto"/>
          </w:tcPr>
          <w:p w14:paraId="57357067" w14:textId="29956F8E" w:rsidR="001258C5" w:rsidRPr="00C63028" w:rsidRDefault="001258C5" w:rsidP="001258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A14A57" w:rsidRPr="00A14A57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2</w:t>
            </w:r>
            <w:r w:rsidRPr="00861A4A">
              <w:rPr>
                <w:rFonts w:ascii="Angsana New" w:eastAsia="Times New Roman" w:hAnsi="Angsana New" w:hint="cs"/>
                <w:sz w:val="28"/>
                <w:szCs w:val="28"/>
              </w:rPr>
              <w:t>,</w:t>
            </w:r>
            <w:r w:rsidR="00A14A57" w:rsidRPr="00A14A57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152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3826009A" w14:textId="77777777" w:rsidR="001258C5" w:rsidRPr="00C63028" w:rsidRDefault="001258C5" w:rsidP="001258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4F1DDFA" w14:textId="484C7B2C" w:rsidR="001258C5" w:rsidRPr="00651B71" w:rsidRDefault="001258C5" w:rsidP="001258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14A57"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14A57"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915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6DDD84FA" w14:textId="77777777" w:rsidR="001258C5" w:rsidRPr="00C63028" w:rsidRDefault="001258C5" w:rsidP="0012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6435DC2" w14:textId="35891BE3" w:rsidR="001258C5" w:rsidRPr="00C63028" w:rsidRDefault="001258C5" w:rsidP="001258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A14A57" w:rsidRPr="00A14A57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2</w:t>
            </w:r>
            <w:r w:rsidRPr="00861A4A">
              <w:rPr>
                <w:rFonts w:ascii="Angsana New" w:eastAsia="Times New Roman" w:hAnsi="Angsana New" w:hint="cs"/>
                <w:sz w:val="28"/>
                <w:szCs w:val="28"/>
              </w:rPr>
              <w:t>,</w:t>
            </w:r>
            <w:r w:rsidR="00A14A57" w:rsidRPr="00A14A57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152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4170CDE4" w14:textId="77777777" w:rsidR="001258C5" w:rsidRPr="00C63028" w:rsidRDefault="001258C5" w:rsidP="001258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F978BAE" w14:textId="53C1519E" w:rsidR="001258C5" w:rsidRPr="00651B71" w:rsidRDefault="001258C5" w:rsidP="001258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14A57"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14A57"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915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1258C5" w:rsidRPr="00651B71" w14:paraId="1B192B20" w14:textId="77777777" w:rsidTr="001258C5">
        <w:tblPrEx>
          <w:tblLook w:val="01E0" w:firstRow="1" w:lastRow="1" w:firstColumn="1" w:lastColumn="1" w:noHBand="0" w:noVBand="0"/>
        </w:tblPrEx>
        <w:tc>
          <w:tcPr>
            <w:tcW w:w="4219" w:type="dxa"/>
          </w:tcPr>
          <w:p w14:paraId="2291D0B1" w14:textId="77777777" w:rsidR="001258C5" w:rsidRPr="00C63028" w:rsidRDefault="001258C5" w:rsidP="00F9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8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 xml:space="preserve">(เพิ่มขึ้น)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FFDDDB" w14:textId="3CB60FC3" w:rsidR="001258C5" w:rsidRPr="00C63028" w:rsidRDefault="001258C5" w:rsidP="001258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48EF064E" w14:textId="77777777" w:rsidR="001258C5" w:rsidRPr="00C63028" w:rsidRDefault="001258C5" w:rsidP="001258C5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D1BFD2" w14:textId="4967ACA6" w:rsidR="001258C5" w:rsidRPr="00651B71" w:rsidRDefault="001258C5" w:rsidP="001258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4DB89AD4" w14:textId="77777777" w:rsidR="001258C5" w:rsidRPr="00C63028" w:rsidRDefault="001258C5" w:rsidP="001258C5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18920E" w14:textId="5691C311" w:rsidR="001258C5" w:rsidRPr="00C63028" w:rsidRDefault="001258C5" w:rsidP="001258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4FA7F129" w14:textId="77777777" w:rsidR="001258C5" w:rsidRPr="00C63028" w:rsidRDefault="001258C5" w:rsidP="001258C5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DB9612" w14:textId="7B5F3907" w:rsidR="001258C5" w:rsidRPr="00651B71" w:rsidRDefault="001258C5" w:rsidP="001258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1258C5" w:rsidRPr="00651B71" w14:paraId="1A074CB4" w14:textId="77777777" w:rsidTr="001258C5">
        <w:tblPrEx>
          <w:tblLook w:val="01E0" w:firstRow="1" w:lastRow="1" w:firstColumn="1" w:lastColumn="1" w:noHBand="0" w:noVBand="0"/>
        </w:tblPrEx>
        <w:tc>
          <w:tcPr>
            <w:tcW w:w="4219" w:type="dxa"/>
          </w:tcPr>
          <w:p w14:paraId="2F982465" w14:textId="77777777" w:rsidR="001258C5" w:rsidRPr="00C63028" w:rsidRDefault="001258C5" w:rsidP="00F9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8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91240" w14:textId="2D8357CD" w:rsidR="001258C5" w:rsidRPr="00C63028" w:rsidRDefault="00A14A57" w:rsidP="001258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1258C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152</w:t>
            </w:r>
          </w:p>
        </w:tc>
        <w:tc>
          <w:tcPr>
            <w:tcW w:w="283" w:type="dxa"/>
          </w:tcPr>
          <w:p w14:paraId="28FE201B" w14:textId="77777777" w:rsidR="001258C5" w:rsidRPr="00C63028" w:rsidRDefault="001258C5" w:rsidP="001258C5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27337" w14:textId="29572776" w:rsidR="001258C5" w:rsidRPr="00651B71" w:rsidRDefault="001258C5" w:rsidP="001258C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1CAAE2CB" w14:textId="77777777" w:rsidR="001258C5" w:rsidRPr="00C63028" w:rsidRDefault="001258C5" w:rsidP="001258C5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B491B" w14:textId="0DD948E7" w:rsidR="001258C5" w:rsidRPr="00C63028" w:rsidRDefault="00A14A57" w:rsidP="001258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1258C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152</w:t>
            </w:r>
          </w:p>
        </w:tc>
        <w:tc>
          <w:tcPr>
            <w:tcW w:w="283" w:type="dxa"/>
          </w:tcPr>
          <w:p w14:paraId="2BC075F7" w14:textId="77777777" w:rsidR="001258C5" w:rsidRPr="00C63028" w:rsidRDefault="001258C5" w:rsidP="001258C5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A4074" w14:textId="0F1BBB61" w:rsidR="001258C5" w:rsidRPr="00651B71" w:rsidRDefault="001258C5" w:rsidP="001258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1258C5" w:rsidRPr="00651B71" w14:paraId="275EB28A" w14:textId="77777777" w:rsidTr="001258C5">
        <w:tblPrEx>
          <w:tblLook w:val="01E0" w:firstRow="1" w:lastRow="1" w:firstColumn="1" w:lastColumn="1" w:noHBand="0" w:noVBand="0"/>
        </w:tblPrEx>
        <w:tc>
          <w:tcPr>
            <w:tcW w:w="4219" w:type="dxa"/>
          </w:tcPr>
          <w:p w14:paraId="25164F76" w14:textId="77777777" w:rsidR="001258C5" w:rsidRPr="00C63028" w:rsidRDefault="001258C5" w:rsidP="00F9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8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ยอดยกไปปลายงวด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F332F0" w14:textId="7E67E723" w:rsidR="001258C5" w:rsidRPr="00C63028" w:rsidRDefault="001258C5" w:rsidP="001258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03F60F90" w14:textId="77777777" w:rsidR="001258C5" w:rsidRPr="00C63028" w:rsidRDefault="001258C5" w:rsidP="001258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BFA9C8" w14:textId="4E5695B1" w:rsidR="001258C5" w:rsidRPr="00651B71" w:rsidRDefault="001258C5" w:rsidP="001258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14A57"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14A57"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915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00E1266A" w14:textId="77777777" w:rsidR="001258C5" w:rsidRPr="00C63028" w:rsidRDefault="001258C5" w:rsidP="001258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B724B" w14:textId="7F426989" w:rsidR="001258C5" w:rsidRPr="00C63028" w:rsidRDefault="001258C5" w:rsidP="001258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78AC9384" w14:textId="77777777" w:rsidR="001258C5" w:rsidRPr="00C63028" w:rsidRDefault="001258C5" w:rsidP="001258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A42651" w14:textId="6CC6AF47" w:rsidR="001258C5" w:rsidRPr="00651B71" w:rsidRDefault="001258C5" w:rsidP="001258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A14A57"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A14A57" w:rsidRPr="00A14A57">
              <w:rPr>
                <w:rFonts w:ascii="Angsana New" w:hAnsi="Angsana New"/>
                <w:sz w:val="28"/>
                <w:szCs w:val="28"/>
                <w:lang w:val="en-US" w:bidi="th-TH"/>
              </w:rPr>
              <w:t>915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</w:tr>
    </w:tbl>
    <w:p w14:paraId="3ADD8953" w14:textId="216231D3" w:rsidR="00CD3FB3" w:rsidRDefault="00F95874" w:rsidP="00F95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84"/>
        </w:tabs>
        <w:spacing w:before="120"/>
        <w:ind w:left="426"/>
        <w:jc w:val="thaiDistribute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ค่าเผื่อการลดลงของมูลค่าสินค้าลดลง เนื่องจากบริษัทมีการนำสินค้าสำเร็จรูป และวัตถุดิบที่เคยตั้งค่าเผื่อมูลค่าสินค้าไว้ออกจำหน่าย</w:t>
      </w:r>
    </w:p>
    <w:p w14:paraId="48EFF467" w14:textId="5D4B6129" w:rsidR="00826157" w:rsidRPr="00826157" w:rsidRDefault="00826157" w:rsidP="00AB64A0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6" w:hanging="426"/>
        <w:contextualSpacing w:val="0"/>
        <w:jc w:val="thaiDistribute"/>
        <w:rPr>
          <w:rFonts w:ascii="Angsana New" w:hAnsi="Angsana New"/>
          <w:bCs/>
          <w:sz w:val="28"/>
          <w:szCs w:val="28"/>
        </w:rPr>
      </w:pPr>
      <w:r w:rsidRPr="00826157">
        <w:rPr>
          <w:rFonts w:ascii="Angsana New" w:hAnsi="Angsana New" w:hint="cs"/>
          <w:bCs/>
          <w:sz w:val="28"/>
          <w:szCs w:val="28"/>
          <w:cs/>
        </w:rPr>
        <w:lastRenderedPageBreak/>
        <w:t>เงินลงทุนในบริษัทร่วม</w:t>
      </w:r>
    </w:p>
    <w:p w14:paraId="28D5BB94" w14:textId="59629705" w:rsidR="004B3AB8" w:rsidRDefault="004B3AB8" w:rsidP="004B3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  <w:lang w:val="th-TH"/>
        </w:rPr>
      </w:pPr>
      <w:r w:rsidRPr="004B3AB8">
        <w:rPr>
          <w:rFonts w:ascii="Angsana New" w:hAnsi="Angsana New" w:hint="cs"/>
          <w:sz w:val="28"/>
          <w:szCs w:val="28"/>
          <w:cs/>
          <w:lang w:val="th-TH"/>
        </w:rPr>
        <w:t>ตามมติที่ประชุมคณะกรรมการบริษัท</w:t>
      </w:r>
      <w:r w:rsidRPr="004B3AB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4B3AB8">
        <w:rPr>
          <w:rFonts w:ascii="Angsana New" w:hAnsi="Angsana New" w:hint="cs"/>
          <w:sz w:val="28"/>
          <w:szCs w:val="28"/>
          <w:cs/>
          <w:lang w:val="th-TH"/>
        </w:rPr>
        <w:t>ครั้งที่</w:t>
      </w:r>
      <w:r w:rsidRPr="004B3AB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6</w:t>
      </w:r>
      <w:r w:rsidRPr="004B3AB8">
        <w:rPr>
          <w:rFonts w:ascii="Angsana New" w:hAnsi="Angsana New"/>
          <w:sz w:val="28"/>
          <w:szCs w:val="28"/>
          <w:cs/>
          <w:lang w:val="th-TH"/>
        </w:rPr>
        <w:t>/</w:t>
      </w:r>
      <w:r w:rsidR="00A14A57" w:rsidRPr="00A14A57">
        <w:rPr>
          <w:rFonts w:ascii="Angsana New" w:hAnsi="Angsana New"/>
          <w:sz w:val="28"/>
          <w:szCs w:val="28"/>
        </w:rPr>
        <w:t>2564</w:t>
      </w:r>
      <w:r w:rsidRPr="004B3AB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4B3AB8">
        <w:rPr>
          <w:rFonts w:ascii="Angsana New" w:hAnsi="Angsana New" w:hint="cs"/>
          <w:sz w:val="28"/>
          <w:szCs w:val="28"/>
          <w:cs/>
          <w:lang w:val="th-TH"/>
        </w:rPr>
        <w:t>เมื่อวันที่</w:t>
      </w:r>
      <w:r w:rsidRPr="004B3AB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3</w:t>
      </w:r>
      <w:r w:rsidRPr="004B3AB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4B3AB8">
        <w:rPr>
          <w:rFonts w:ascii="Angsana New" w:hAnsi="Angsana New" w:hint="cs"/>
          <w:sz w:val="28"/>
          <w:szCs w:val="28"/>
          <w:cs/>
          <w:lang w:val="th-TH"/>
        </w:rPr>
        <w:t>กันยายน</w:t>
      </w:r>
      <w:r w:rsidRPr="004B3AB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2564</w:t>
      </w:r>
      <w:r w:rsidRPr="004B3AB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4B3AB8">
        <w:rPr>
          <w:rFonts w:ascii="Angsana New" w:hAnsi="Angsana New" w:hint="cs"/>
          <w:sz w:val="28"/>
          <w:szCs w:val="28"/>
          <w:cs/>
          <w:lang w:val="th-TH"/>
        </w:rPr>
        <w:t>มีมติอนุมัติให้บริษัทร่วมลงทุนกับบริษัท</w:t>
      </w:r>
      <w:r w:rsidRPr="004B3AB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4B3AB8">
        <w:rPr>
          <w:rFonts w:ascii="Angsana New" w:hAnsi="Angsana New" w:hint="cs"/>
          <w:sz w:val="28"/>
          <w:szCs w:val="28"/>
          <w:cs/>
          <w:lang w:val="th-TH"/>
        </w:rPr>
        <w:t>เอ็นซีแอล</w:t>
      </w:r>
      <w:r w:rsidRPr="004B3AB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4B3AB8">
        <w:rPr>
          <w:rFonts w:ascii="Angsana New" w:hAnsi="Angsana New" w:hint="cs"/>
          <w:sz w:val="28"/>
          <w:szCs w:val="28"/>
          <w:cs/>
          <w:lang w:val="th-TH"/>
        </w:rPr>
        <w:t>อินเตอร์เนชั่น</w:t>
      </w:r>
      <w:proofErr w:type="spellStart"/>
      <w:r w:rsidRPr="004B3AB8">
        <w:rPr>
          <w:rFonts w:ascii="Angsana New" w:hAnsi="Angsana New" w:hint="cs"/>
          <w:sz w:val="28"/>
          <w:szCs w:val="28"/>
          <w:cs/>
          <w:lang w:val="th-TH"/>
        </w:rPr>
        <w:t>แนล</w:t>
      </w:r>
      <w:proofErr w:type="spellEnd"/>
      <w:r w:rsidRPr="004B3AB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4B3AB8">
        <w:rPr>
          <w:rFonts w:ascii="Angsana New" w:hAnsi="Angsana New" w:hint="cs"/>
          <w:sz w:val="28"/>
          <w:szCs w:val="28"/>
          <w:cs/>
          <w:lang w:val="th-TH"/>
        </w:rPr>
        <w:t>จำกัด</w:t>
      </w:r>
      <w:r w:rsidRPr="004B3AB8">
        <w:rPr>
          <w:rFonts w:ascii="Angsana New" w:hAnsi="Angsana New"/>
          <w:sz w:val="28"/>
          <w:szCs w:val="28"/>
          <w:cs/>
          <w:lang w:val="th-TH"/>
        </w:rPr>
        <w:t xml:space="preserve"> (</w:t>
      </w:r>
      <w:r w:rsidRPr="004B3AB8">
        <w:rPr>
          <w:rFonts w:ascii="Angsana New" w:hAnsi="Angsana New" w:hint="cs"/>
          <w:sz w:val="28"/>
          <w:szCs w:val="28"/>
          <w:cs/>
          <w:lang w:val="th-TH"/>
        </w:rPr>
        <w:t>มหาชน</w:t>
      </w:r>
      <w:r w:rsidRPr="004B3AB8">
        <w:rPr>
          <w:rFonts w:ascii="Angsana New" w:hAnsi="Angsana New"/>
          <w:sz w:val="28"/>
          <w:szCs w:val="28"/>
          <w:cs/>
          <w:lang w:val="th-TH"/>
        </w:rPr>
        <w:t xml:space="preserve">) </w:t>
      </w:r>
      <w:r w:rsidRPr="004B3AB8">
        <w:rPr>
          <w:rFonts w:ascii="Angsana New" w:hAnsi="Angsana New" w:hint="cs"/>
          <w:sz w:val="28"/>
          <w:szCs w:val="28"/>
          <w:cs/>
          <w:lang w:val="th-TH"/>
        </w:rPr>
        <w:t>เพื่อจัดตั้งบริษัทจำกัด</w:t>
      </w:r>
      <w:r w:rsidRPr="004B3AB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4B3AB8">
        <w:rPr>
          <w:rFonts w:ascii="Angsana New" w:hAnsi="Angsana New" w:hint="cs"/>
          <w:sz w:val="28"/>
          <w:szCs w:val="28"/>
          <w:cs/>
          <w:lang w:val="th-TH"/>
        </w:rPr>
        <w:t>โดยมีทุนจดทะเบียน</w:t>
      </w:r>
      <w:r w:rsidRPr="004B3AB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4B3AB8">
        <w:rPr>
          <w:rFonts w:ascii="Angsana New" w:hAnsi="Angsana New" w:hint="cs"/>
          <w:sz w:val="28"/>
          <w:szCs w:val="28"/>
          <w:cs/>
          <w:lang w:val="th-TH"/>
        </w:rPr>
        <w:t>จำนวน</w:t>
      </w:r>
      <w:r w:rsidRPr="004B3AB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20</w:t>
      </w:r>
      <w:r w:rsidRPr="004B3AB8">
        <w:rPr>
          <w:rFonts w:ascii="Angsana New" w:hAnsi="Angsana New"/>
          <w:sz w:val="28"/>
          <w:szCs w:val="28"/>
          <w:cs/>
          <w:lang w:val="th-TH"/>
        </w:rPr>
        <w:t>,</w:t>
      </w:r>
      <w:r w:rsidR="00A14A57" w:rsidRPr="00A14A57">
        <w:rPr>
          <w:rFonts w:ascii="Angsana New" w:hAnsi="Angsana New"/>
          <w:sz w:val="28"/>
          <w:szCs w:val="28"/>
        </w:rPr>
        <w:t>000</w:t>
      </w:r>
      <w:r w:rsidRPr="004B3AB8">
        <w:rPr>
          <w:rFonts w:ascii="Angsana New" w:hAnsi="Angsana New"/>
          <w:sz w:val="28"/>
          <w:szCs w:val="28"/>
          <w:cs/>
          <w:lang w:val="th-TH"/>
        </w:rPr>
        <w:t>,</w:t>
      </w:r>
      <w:r w:rsidR="00A14A57" w:rsidRPr="00A14A57">
        <w:rPr>
          <w:rFonts w:ascii="Angsana New" w:hAnsi="Angsana New"/>
          <w:sz w:val="28"/>
          <w:szCs w:val="28"/>
        </w:rPr>
        <w:t>000</w:t>
      </w:r>
      <w:r w:rsidRPr="004B3AB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4B3AB8">
        <w:rPr>
          <w:rFonts w:ascii="Angsana New" w:hAnsi="Angsana New" w:hint="cs"/>
          <w:sz w:val="28"/>
          <w:szCs w:val="28"/>
          <w:cs/>
          <w:lang w:val="th-TH"/>
        </w:rPr>
        <w:t>บาท</w:t>
      </w:r>
      <w:r w:rsidRPr="004B3AB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4B3AB8">
        <w:rPr>
          <w:rFonts w:ascii="Angsana New" w:hAnsi="Angsana New" w:hint="cs"/>
          <w:sz w:val="28"/>
          <w:szCs w:val="28"/>
          <w:cs/>
          <w:lang w:val="th-TH"/>
        </w:rPr>
        <w:t>ทั้งนี้</w:t>
      </w:r>
      <w:r w:rsidRPr="004B3AB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4B3AB8">
        <w:rPr>
          <w:rFonts w:ascii="Angsana New" w:hAnsi="Angsana New" w:hint="cs"/>
          <w:sz w:val="28"/>
          <w:szCs w:val="28"/>
          <w:cs/>
          <w:lang w:val="th-TH"/>
        </w:rPr>
        <w:t>บริษัทจะถือหุ้นในสัดส่วนร้อยละ</w:t>
      </w:r>
      <w:r w:rsidRPr="004B3AB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49</w:t>
      </w:r>
      <w:r w:rsidRPr="004B3AB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4B3AB8">
        <w:rPr>
          <w:rFonts w:ascii="Angsana New" w:hAnsi="Angsana New" w:hint="cs"/>
          <w:sz w:val="28"/>
          <w:szCs w:val="28"/>
          <w:cs/>
          <w:lang w:val="th-TH"/>
        </w:rPr>
        <w:t>ของทุนจดทะเบียน</w:t>
      </w:r>
      <w:r w:rsidRPr="004B3AB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4B3AB8">
        <w:rPr>
          <w:rFonts w:ascii="Angsana New" w:hAnsi="Angsana New" w:hint="cs"/>
          <w:sz w:val="28"/>
          <w:szCs w:val="28"/>
          <w:cs/>
          <w:lang w:val="th-TH"/>
        </w:rPr>
        <w:t>คิดเป็นเงินลงทุน</w:t>
      </w:r>
      <w:r w:rsidRPr="004B3AB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9</w:t>
      </w:r>
      <w:r w:rsidRPr="004B3AB8">
        <w:rPr>
          <w:rFonts w:ascii="Angsana New" w:hAnsi="Angsana New"/>
          <w:sz w:val="28"/>
          <w:szCs w:val="28"/>
          <w:cs/>
          <w:lang w:val="th-TH"/>
        </w:rPr>
        <w:t>,</w:t>
      </w:r>
      <w:r w:rsidR="00A14A57" w:rsidRPr="00A14A57">
        <w:rPr>
          <w:rFonts w:ascii="Angsana New" w:hAnsi="Angsana New"/>
          <w:sz w:val="28"/>
          <w:szCs w:val="28"/>
        </w:rPr>
        <w:t>800</w:t>
      </w:r>
      <w:r w:rsidRPr="004B3AB8">
        <w:rPr>
          <w:rFonts w:ascii="Angsana New" w:hAnsi="Angsana New"/>
          <w:sz w:val="28"/>
          <w:szCs w:val="28"/>
          <w:cs/>
          <w:lang w:val="th-TH"/>
        </w:rPr>
        <w:t>,</w:t>
      </w:r>
      <w:r w:rsidR="00A14A57" w:rsidRPr="00A14A57">
        <w:rPr>
          <w:rFonts w:ascii="Angsana New" w:hAnsi="Angsana New"/>
          <w:sz w:val="28"/>
          <w:szCs w:val="28"/>
        </w:rPr>
        <w:t>000</w:t>
      </w:r>
      <w:r w:rsidRPr="004B3AB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4B3AB8">
        <w:rPr>
          <w:rFonts w:ascii="Angsana New" w:hAnsi="Angsana New" w:hint="cs"/>
          <w:sz w:val="28"/>
          <w:szCs w:val="28"/>
          <w:cs/>
          <w:lang w:val="th-TH"/>
        </w:rPr>
        <w:t>บาท</w:t>
      </w:r>
      <w:r w:rsidRPr="004B3AB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4B3AB8">
        <w:rPr>
          <w:rFonts w:ascii="Angsana New" w:hAnsi="Angsana New" w:hint="cs"/>
          <w:sz w:val="28"/>
          <w:szCs w:val="28"/>
          <w:cs/>
          <w:lang w:val="th-TH"/>
        </w:rPr>
        <w:t>เพื่อร่วมกันวิจัยและพัฒนาผลิตภัณฑ์จากกัญชง</w:t>
      </w:r>
      <w:r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4B3AB8">
        <w:rPr>
          <w:rFonts w:ascii="Angsana New" w:hAnsi="Angsana New" w:hint="cs"/>
          <w:sz w:val="28"/>
          <w:szCs w:val="28"/>
          <w:cs/>
          <w:lang w:val="th-TH"/>
        </w:rPr>
        <w:t>เมื่อวันที่</w:t>
      </w:r>
      <w:r w:rsidRPr="004B3AB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4</w:t>
      </w:r>
      <w:r w:rsidRPr="004B3AB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4B3AB8">
        <w:rPr>
          <w:rFonts w:ascii="Angsana New" w:hAnsi="Angsana New" w:hint="cs"/>
          <w:sz w:val="28"/>
          <w:szCs w:val="28"/>
          <w:cs/>
          <w:lang w:val="th-TH"/>
        </w:rPr>
        <w:t>ตุลาคม</w:t>
      </w:r>
      <w:r w:rsidRPr="004B3AB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2564</w:t>
      </w:r>
      <w:r w:rsidRPr="004B3AB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4B3AB8">
        <w:rPr>
          <w:rFonts w:ascii="Angsana New" w:hAnsi="Angsana New" w:hint="cs"/>
          <w:sz w:val="28"/>
          <w:szCs w:val="28"/>
          <w:cs/>
          <w:lang w:val="th-TH"/>
        </w:rPr>
        <w:t>ได้มีการดำเนินการจดทะเบียนจัดตั้ง</w:t>
      </w:r>
      <w:r w:rsidRPr="004B3AB8">
        <w:rPr>
          <w:rFonts w:ascii="Angsana New" w:hAnsi="Angsana New"/>
          <w:sz w:val="28"/>
          <w:szCs w:val="28"/>
          <w:cs/>
          <w:lang w:val="th-TH"/>
        </w:rPr>
        <w:t xml:space="preserve"> “</w:t>
      </w:r>
      <w:r w:rsidRPr="004B3AB8">
        <w:rPr>
          <w:rFonts w:ascii="Angsana New" w:hAnsi="Angsana New" w:hint="cs"/>
          <w:sz w:val="28"/>
          <w:szCs w:val="28"/>
          <w:cs/>
          <w:lang w:val="th-TH"/>
        </w:rPr>
        <w:t>บริษัท</w:t>
      </w:r>
      <w:r w:rsidRPr="004B3AB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4B3AB8">
        <w:rPr>
          <w:rFonts w:ascii="Angsana New" w:hAnsi="Angsana New" w:hint="cs"/>
          <w:sz w:val="28"/>
          <w:szCs w:val="28"/>
          <w:cs/>
          <w:lang w:val="th-TH"/>
        </w:rPr>
        <w:t>สุวรรณ</w:t>
      </w:r>
      <w:r w:rsidRPr="004B3AB8">
        <w:rPr>
          <w:rFonts w:ascii="Angsana New" w:hAnsi="Angsana New"/>
          <w:sz w:val="28"/>
          <w:szCs w:val="28"/>
          <w:cs/>
          <w:lang w:val="th-TH"/>
        </w:rPr>
        <w:t xml:space="preserve"> </w:t>
      </w:r>
      <w:proofErr w:type="spellStart"/>
      <w:r w:rsidRPr="004B3AB8">
        <w:rPr>
          <w:rFonts w:ascii="Angsana New" w:hAnsi="Angsana New" w:hint="cs"/>
          <w:sz w:val="28"/>
          <w:szCs w:val="28"/>
          <w:cs/>
          <w:lang w:val="th-TH"/>
        </w:rPr>
        <w:t>ไบโอ</w:t>
      </w:r>
      <w:proofErr w:type="spellEnd"/>
      <w:r w:rsidRPr="004B3AB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4B3AB8">
        <w:rPr>
          <w:rFonts w:ascii="Angsana New" w:hAnsi="Angsana New" w:hint="cs"/>
          <w:sz w:val="28"/>
          <w:szCs w:val="28"/>
          <w:cs/>
          <w:lang w:val="th-TH"/>
        </w:rPr>
        <w:t>ฟาร์ม</w:t>
      </w:r>
      <w:r w:rsidRPr="004B3AB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4B3AB8">
        <w:rPr>
          <w:rFonts w:ascii="Angsana New" w:hAnsi="Angsana New" w:hint="cs"/>
          <w:sz w:val="28"/>
          <w:szCs w:val="28"/>
          <w:cs/>
          <w:lang w:val="th-TH"/>
        </w:rPr>
        <w:t>จำกัด</w:t>
      </w:r>
      <w:r w:rsidRPr="004B3AB8">
        <w:rPr>
          <w:rFonts w:ascii="Angsana New" w:hAnsi="Angsana New" w:hint="eastAsia"/>
          <w:sz w:val="28"/>
          <w:szCs w:val="28"/>
          <w:cs/>
          <w:lang w:val="th-TH"/>
        </w:rPr>
        <w:t>”</w:t>
      </w:r>
      <w:r w:rsidRPr="004B3AB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4B3AB8">
        <w:rPr>
          <w:rFonts w:ascii="Angsana New" w:hAnsi="Angsana New" w:hint="cs"/>
          <w:sz w:val="28"/>
          <w:szCs w:val="28"/>
          <w:cs/>
          <w:lang w:val="th-TH"/>
        </w:rPr>
        <w:t>และเรียกชำระค่าหุ้นทั้งจำนวน</w:t>
      </w:r>
    </w:p>
    <w:p w14:paraId="2EC6DF92" w14:textId="5D17DA32" w:rsidR="004B3AB8" w:rsidRPr="004B3AB8" w:rsidRDefault="004B3AB8" w:rsidP="004B3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F95874">
        <w:rPr>
          <w:rFonts w:ascii="Angsana New" w:hAnsi="Angsana New" w:hint="cs"/>
          <w:spacing w:val="-4"/>
          <w:sz w:val="28"/>
          <w:szCs w:val="28"/>
          <w:cs/>
        </w:rPr>
        <w:t>ต่อมา</w:t>
      </w:r>
      <w:r w:rsidR="00F95874" w:rsidRPr="00F95874">
        <w:rPr>
          <w:rFonts w:ascii="Angsana New" w:hAnsi="Angsana New" w:hint="cs"/>
          <w:spacing w:val="-4"/>
          <w:sz w:val="28"/>
          <w:szCs w:val="28"/>
          <w:cs/>
        </w:rPr>
        <w:t>เมื่</w:t>
      </w:r>
      <w:r w:rsidR="00F95874">
        <w:rPr>
          <w:rFonts w:ascii="Angsana New" w:hAnsi="Angsana New" w:hint="cs"/>
          <w:spacing w:val="-4"/>
          <w:sz w:val="28"/>
          <w:szCs w:val="28"/>
          <w:cs/>
        </w:rPr>
        <w:t xml:space="preserve">อวันที่ </w:t>
      </w:r>
      <w:r w:rsidR="00A14A57" w:rsidRPr="00A14A57">
        <w:rPr>
          <w:rFonts w:ascii="Angsana New" w:hAnsi="Angsana New" w:hint="cs"/>
          <w:spacing w:val="-4"/>
          <w:sz w:val="28"/>
          <w:szCs w:val="28"/>
        </w:rPr>
        <w:t>16</w:t>
      </w:r>
      <w:r w:rsidR="00F95874">
        <w:rPr>
          <w:rFonts w:ascii="Angsana New" w:hAnsi="Angsana New" w:hint="cs"/>
          <w:spacing w:val="-4"/>
          <w:sz w:val="28"/>
          <w:szCs w:val="28"/>
          <w:cs/>
        </w:rPr>
        <w:t xml:space="preserve"> พฤษภาคม </w:t>
      </w:r>
      <w:r w:rsidR="00A14A57" w:rsidRPr="00A14A57">
        <w:rPr>
          <w:rFonts w:ascii="Angsana New" w:hAnsi="Angsana New" w:hint="cs"/>
          <w:spacing w:val="-4"/>
          <w:sz w:val="28"/>
          <w:szCs w:val="28"/>
        </w:rPr>
        <w:t>2565</w:t>
      </w:r>
      <w:r w:rsidR="00F95874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บริษัทมีมติถอนเงินทุน เนื่องจากการปิดกิจการของบริษัท สุวรรณ </w:t>
      </w:r>
      <w:proofErr w:type="spellStart"/>
      <w:r w:rsidR="00F95874">
        <w:rPr>
          <w:rFonts w:ascii="Angsana New" w:hAnsi="Angsana New" w:hint="cs"/>
          <w:spacing w:val="-4"/>
          <w:sz w:val="28"/>
          <w:szCs w:val="28"/>
          <w:cs/>
        </w:rPr>
        <w:t>ไบโอ</w:t>
      </w:r>
      <w:proofErr w:type="spellEnd"/>
      <w:r w:rsidR="00F95874">
        <w:rPr>
          <w:rFonts w:ascii="Angsana New" w:hAnsi="Angsana New" w:hint="cs"/>
          <w:spacing w:val="-4"/>
          <w:sz w:val="28"/>
          <w:szCs w:val="28"/>
          <w:cs/>
        </w:rPr>
        <w:t xml:space="preserve"> ฟาร์ม จำกัด ปัจจุบันบริษัทได้รับเงินลงทุนคืนครบถ้วนหลังหักค่าใช้จ่ายดำเนินการที่เกี่ยวข้อง</w:t>
      </w:r>
      <w:r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</w:p>
    <w:p w14:paraId="38F12AC0" w14:textId="1D087473" w:rsidR="00276237" w:rsidRPr="00A71A6A" w:rsidRDefault="00276237" w:rsidP="009914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425"/>
        <w:jc w:val="thaiDistribute"/>
        <w:rPr>
          <w:rFonts w:ascii="Angsana New" w:hAnsi="Angsana New"/>
          <w:spacing w:val="-4"/>
          <w:sz w:val="28"/>
          <w:szCs w:val="28"/>
          <w:cs/>
        </w:rPr>
      </w:pPr>
    </w:p>
    <w:p w14:paraId="69AE307C" w14:textId="11CE84ED" w:rsidR="00C8138C" w:rsidRPr="00276237" w:rsidRDefault="00C8138C" w:rsidP="00C81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rPr>
          <w:rFonts w:ascii="Angsana New" w:hAnsi="Angsana New"/>
          <w:sz w:val="28"/>
          <w:szCs w:val="28"/>
        </w:rPr>
        <w:sectPr w:rsidR="00C8138C" w:rsidRPr="00276237" w:rsidSect="00ED423D">
          <w:headerReference w:type="default" r:id="rId8"/>
          <w:footerReference w:type="even" r:id="rId9"/>
          <w:footerReference w:type="default" r:id="rId10"/>
          <w:pgSz w:w="11907" w:h="16840" w:code="9"/>
          <w:pgMar w:top="851" w:right="992" w:bottom="1134" w:left="1134" w:header="1140" w:footer="561" w:gutter="0"/>
          <w:pgNumType w:start="13"/>
          <w:cols w:space="708"/>
          <w:docGrid w:linePitch="360"/>
        </w:sectPr>
      </w:pPr>
    </w:p>
    <w:p w14:paraId="40ECB7B6" w14:textId="321BD538" w:rsidR="001D339A" w:rsidRDefault="001D339A" w:rsidP="00216AFB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 w:hanging="357"/>
        <w:jc w:val="thaiDistribute"/>
        <w:rPr>
          <w:rFonts w:ascii="Angsana New" w:hAnsi="Angsana New"/>
          <w:b/>
          <w:bCs/>
          <w:sz w:val="28"/>
          <w:szCs w:val="28"/>
        </w:rPr>
      </w:pPr>
      <w:r w:rsidRPr="001D339A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77F824BE" w14:textId="77777777" w:rsidR="001D339A" w:rsidRDefault="001D339A" w:rsidP="001D33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pPr w:leftFromText="180" w:rightFromText="180" w:vertAnchor="page" w:horzAnchor="margin" w:tblpX="250" w:tblpY="3041"/>
        <w:tblW w:w="14998" w:type="dxa"/>
        <w:tblLayout w:type="fixed"/>
        <w:tblLook w:val="01E0" w:firstRow="1" w:lastRow="1" w:firstColumn="1" w:lastColumn="1" w:noHBand="0" w:noVBand="0"/>
      </w:tblPr>
      <w:tblGrid>
        <w:gridCol w:w="2814"/>
        <w:gridCol w:w="882"/>
        <w:gridCol w:w="236"/>
        <w:gridCol w:w="898"/>
        <w:gridCol w:w="236"/>
        <w:gridCol w:w="851"/>
        <w:gridCol w:w="283"/>
        <w:gridCol w:w="893"/>
        <w:gridCol w:w="241"/>
        <w:gridCol w:w="1149"/>
        <w:gridCol w:w="236"/>
        <w:gridCol w:w="1172"/>
        <w:gridCol w:w="284"/>
        <w:gridCol w:w="880"/>
        <w:gridCol w:w="254"/>
        <w:gridCol w:w="898"/>
        <w:gridCol w:w="241"/>
        <w:gridCol w:w="1074"/>
        <w:gridCol w:w="266"/>
        <w:gridCol w:w="1210"/>
      </w:tblGrid>
      <w:tr w:rsidR="001D339A" w:rsidRPr="00BE6809" w14:paraId="612C962C" w14:textId="77777777" w:rsidTr="00982851">
        <w:trPr>
          <w:trHeight w:hRule="exact" w:val="403"/>
        </w:trPr>
        <w:tc>
          <w:tcPr>
            <w:tcW w:w="2814" w:type="dxa"/>
            <w:shd w:val="clear" w:color="auto" w:fill="auto"/>
          </w:tcPr>
          <w:p w14:paraId="57378B46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016" w:type="dxa"/>
            <w:gridSpan w:val="3"/>
            <w:shd w:val="clear" w:color="auto" w:fill="auto"/>
          </w:tcPr>
          <w:p w14:paraId="08E6D18D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A01CEE3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2" w:type="dxa"/>
            <w:gridSpan w:val="1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AAAF0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1D339A" w:rsidRPr="00BE6809" w14:paraId="2627F04D" w14:textId="77777777" w:rsidTr="00982851">
        <w:trPr>
          <w:trHeight w:hRule="exact" w:val="403"/>
        </w:trPr>
        <w:tc>
          <w:tcPr>
            <w:tcW w:w="2814" w:type="dxa"/>
            <w:shd w:val="clear" w:color="auto" w:fill="auto"/>
          </w:tcPr>
          <w:p w14:paraId="0689FFC9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016" w:type="dxa"/>
            <w:gridSpan w:val="3"/>
            <w:shd w:val="clear" w:color="auto" w:fill="auto"/>
          </w:tcPr>
          <w:p w14:paraId="772687C6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C33BB41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2" w:type="dxa"/>
            <w:gridSpan w:val="1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37E10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339A" w:rsidRPr="00BE6809" w14:paraId="2CB96E80" w14:textId="77777777" w:rsidTr="00982851">
        <w:trPr>
          <w:trHeight w:hRule="exact" w:val="403"/>
        </w:trPr>
        <w:tc>
          <w:tcPr>
            <w:tcW w:w="2814" w:type="dxa"/>
            <w:shd w:val="clear" w:color="auto" w:fill="auto"/>
          </w:tcPr>
          <w:p w14:paraId="653A6E32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016" w:type="dxa"/>
            <w:gridSpan w:val="3"/>
            <w:shd w:val="clear" w:color="auto" w:fill="auto"/>
          </w:tcPr>
          <w:p w14:paraId="0DA26529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สัดส่วนความเป็น</w:t>
            </w:r>
          </w:p>
        </w:tc>
        <w:tc>
          <w:tcPr>
            <w:tcW w:w="236" w:type="dxa"/>
            <w:shd w:val="clear" w:color="auto" w:fill="auto"/>
          </w:tcPr>
          <w:p w14:paraId="2A0F8613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758E0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95846" w14:textId="77777777" w:rsidR="001D339A" w:rsidRPr="00BE6809" w:rsidRDefault="001D339A" w:rsidP="0098285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67FC5988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703AA05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429E6612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51BE9BBA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14:paraId="18690A96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</w:tcPr>
          <w:p w14:paraId="10C7D212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</w:tcPr>
          <w:p w14:paraId="5CD2AB25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</w:tcPr>
          <w:p w14:paraId="18FC8389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ED11F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D339A" w:rsidRPr="00BE6809" w14:paraId="4451EB43" w14:textId="77777777" w:rsidTr="00982851">
        <w:trPr>
          <w:trHeight w:hRule="exact" w:val="403"/>
        </w:trPr>
        <w:tc>
          <w:tcPr>
            <w:tcW w:w="2814" w:type="dxa"/>
            <w:shd w:val="clear" w:color="auto" w:fill="auto"/>
          </w:tcPr>
          <w:p w14:paraId="60D0EEFA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6CDBCA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เจ้าของ (ร้อยละ)</w:t>
            </w:r>
          </w:p>
        </w:tc>
        <w:tc>
          <w:tcPr>
            <w:tcW w:w="236" w:type="dxa"/>
            <w:shd w:val="clear" w:color="auto" w:fill="auto"/>
          </w:tcPr>
          <w:p w14:paraId="4D38AE99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EF1BC" w14:textId="77777777" w:rsidR="001D339A" w:rsidRPr="00BE6809" w:rsidDel="00685444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0DC7E16" w14:textId="77777777" w:rsidR="001D339A" w:rsidRPr="00BE6809" w:rsidRDefault="001D339A" w:rsidP="0098285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DDBBB9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84" w:type="dxa"/>
            <w:shd w:val="clear" w:color="auto" w:fill="auto"/>
          </w:tcPr>
          <w:p w14:paraId="5677AF14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3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846A4E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41" w:type="dxa"/>
            <w:shd w:val="clear" w:color="auto" w:fill="auto"/>
          </w:tcPr>
          <w:p w14:paraId="1AEF1C96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86FB2" w14:textId="77777777" w:rsidR="001D339A" w:rsidRPr="00BE6809" w:rsidDel="00685444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BE6809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1D339A" w:rsidRPr="00BE6809" w14:paraId="689F03C5" w14:textId="77777777" w:rsidTr="00982851">
        <w:trPr>
          <w:trHeight w:hRule="exact" w:val="403"/>
        </w:trPr>
        <w:tc>
          <w:tcPr>
            <w:tcW w:w="2814" w:type="dxa"/>
            <w:shd w:val="clear" w:color="auto" w:fill="auto"/>
          </w:tcPr>
          <w:p w14:paraId="15BB3CE3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</w:tcPr>
          <w:p w14:paraId="4B1B983F" w14:textId="1667EEEB" w:rsidR="001D339A" w:rsidRPr="00BE6809" w:rsidRDefault="00A14A57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A14A5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CAC832C" w14:textId="77777777" w:rsidR="001D339A" w:rsidRPr="00BE6809" w:rsidRDefault="001D339A" w:rsidP="0098285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</w:tcPr>
          <w:p w14:paraId="01312A78" w14:textId="192DC6C1" w:rsidR="001D339A" w:rsidRPr="00BE6809" w:rsidRDefault="00A14A57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4A57">
              <w:rPr>
                <w:rFonts w:ascii="Angsana New" w:hAnsi="Angsana New" w:hint="cs"/>
                <w:sz w:val="28"/>
                <w:szCs w:val="28"/>
              </w:rPr>
              <w:t>31</w:t>
            </w:r>
          </w:p>
        </w:tc>
        <w:tc>
          <w:tcPr>
            <w:tcW w:w="236" w:type="dxa"/>
            <w:shd w:val="clear" w:color="auto" w:fill="auto"/>
          </w:tcPr>
          <w:p w14:paraId="5636FE41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6C4FA74" w14:textId="7FCEB1E7" w:rsidR="001D339A" w:rsidRPr="00BE6809" w:rsidRDefault="00A14A57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A14A5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1DC8F63B" w14:textId="77777777" w:rsidR="001D339A" w:rsidRPr="00BE6809" w:rsidRDefault="001D339A" w:rsidP="0098285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419AF0DA" w14:textId="51F4981A" w:rsidR="001D339A" w:rsidRPr="00BE6809" w:rsidRDefault="00A14A57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4A57">
              <w:rPr>
                <w:rFonts w:ascii="Angsana New" w:hAnsi="Angsana New" w:hint="cs"/>
                <w:sz w:val="28"/>
                <w:szCs w:val="28"/>
              </w:rPr>
              <w:t>31</w:t>
            </w:r>
          </w:p>
        </w:tc>
        <w:tc>
          <w:tcPr>
            <w:tcW w:w="241" w:type="dxa"/>
            <w:shd w:val="clear" w:color="auto" w:fill="auto"/>
          </w:tcPr>
          <w:p w14:paraId="7016B69B" w14:textId="77777777" w:rsidR="001D339A" w:rsidRPr="00BE6809" w:rsidRDefault="001D339A" w:rsidP="0098285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3268493A" w14:textId="0B69513A" w:rsidR="001D339A" w:rsidRPr="00BE6809" w:rsidRDefault="00A14A57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A14A5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5CE05B8" w14:textId="77777777" w:rsidR="001D339A" w:rsidRPr="00BE6809" w:rsidRDefault="001D339A" w:rsidP="0098285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2BBE40E8" w14:textId="760D08B5" w:rsidR="001D339A" w:rsidRPr="00BE6809" w:rsidRDefault="00A14A57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4A57">
              <w:rPr>
                <w:rFonts w:ascii="Angsana New" w:hAnsi="Angsana New" w:hint="cs"/>
                <w:sz w:val="28"/>
                <w:szCs w:val="28"/>
              </w:rPr>
              <w:t>31</w:t>
            </w:r>
          </w:p>
        </w:tc>
        <w:tc>
          <w:tcPr>
            <w:tcW w:w="284" w:type="dxa"/>
            <w:shd w:val="clear" w:color="auto" w:fill="auto"/>
          </w:tcPr>
          <w:p w14:paraId="3CCCCEB0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0" w:type="dxa"/>
            <w:shd w:val="clear" w:color="auto" w:fill="auto"/>
          </w:tcPr>
          <w:p w14:paraId="1821F794" w14:textId="423FF06C" w:rsidR="001D339A" w:rsidRPr="00BE6809" w:rsidRDefault="00A14A57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A14A5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54" w:type="dxa"/>
            <w:shd w:val="clear" w:color="auto" w:fill="auto"/>
          </w:tcPr>
          <w:p w14:paraId="6A23A0BC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</w:tcPr>
          <w:p w14:paraId="73DA406F" w14:textId="500911D4" w:rsidR="001D339A" w:rsidRPr="00BE6809" w:rsidRDefault="00A14A57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4A57">
              <w:rPr>
                <w:rFonts w:ascii="Angsana New" w:hAnsi="Angsana New" w:hint="cs"/>
                <w:sz w:val="28"/>
                <w:szCs w:val="28"/>
              </w:rPr>
              <w:t>31</w:t>
            </w:r>
          </w:p>
        </w:tc>
        <w:tc>
          <w:tcPr>
            <w:tcW w:w="241" w:type="dxa"/>
            <w:shd w:val="clear" w:color="auto" w:fill="auto"/>
          </w:tcPr>
          <w:p w14:paraId="16E6D0FF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</w:tcPr>
          <w:p w14:paraId="2FEC850E" w14:textId="0C583F73" w:rsidR="001D339A" w:rsidRPr="00BE6809" w:rsidRDefault="00A14A57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A14A5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</w:tcPr>
          <w:p w14:paraId="1FB92954" w14:textId="77777777" w:rsidR="001D339A" w:rsidRPr="00BE6809" w:rsidRDefault="001D339A" w:rsidP="0098285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1D733AAF" w14:textId="2448D080" w:rsidR="001D339A" w:rsidRPr="00BE6809" w:rsidRDefault="00A14A57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4A57">
              <w:rPr>
                <w:rFonts w:ascii="Angsana New" w:hAnsi="Angsana New" w:hint="cs"/>
                <w:sz w:val="28"/>
                <w:szCs w:val="28"/>
              </w:rPr>
              <w:t>31</w:t>
            </w:r>
          </w:p>
        </w:tc>
      </w:tr>
      <w:tr w:rsidR="001D339A" w:rsidRPr="00BE6809" w14:paraId="5DABF92E" w14:textId="77777777" w:rsidTr="00982851">
        <w:trPr>
          <w:trHeight w:hRule="exact" w:val="403"/>
        </w:trPr>
        <w:tc>
          <w:tcPr>
            <w:tcW w:w="2814" w:type="dxa"/>
            <w:shd w:val="clear" w:color="auto" w:fill="auto"/>
          </w:tcPr>
          <w:p w14:paraId="37607F3F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0BFE7632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7E6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3C091BA1" w14:textId="77777777" w:rsidR="001D339A" w:rsidRPr="00BE6809" w:rsidRDefault="001D339A" w:rsidP="0098285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</w:tcPr>
          <w:p w14:paraId="4475C38F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74DC1725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3A70CA3F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7E6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3" w:type="dxa"/>
            <w:shd w:val="clear" w:color="auto" w:fill="auto"/>
          </w:tcPr>
          <w:p w14:paraId="140BAAA1" w14:textId="77777777" w:rsidR="001D339A" w:rsidRPr="00BE6809" w:rsidRDefault="001D339A" w:rsidP="0098285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3" w:type="dxa"/>
            <w:shd w:val="clear" w:color="auto" w:fill="auto"/>
          </w:tcPr>
          <w:p w14:paraId="1E9DB0DE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1" w:type="dxa"/>
            <w:shd w:val="clear" w:color="auto" w:fill="auto"/>
          </w:tcPr>
          <w:p w14:paraId="2296E7FA" w14:textId="77777777" w:rsidR="001D339A" w:rsidRPr="00BE6809" w:rsidRDefault="001D339A" w:rsidP="0098285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124E258F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7E6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5B039A37" w14:textId="77777777" w:rsidR="001D339A" w:rsidRPr="00BE6809" w:rsidRDefault="001D339A" w:rsidP="0098285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344023D2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4" w:type="dxa"/>
            <w:shd w:val="clear" w:color="auto" w:fill="auto"/>
          </w:tcPr>
          <w:p w14:paraId="1BAB0216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0" w:type="dxa"/>
            <w:shd w:val="clear" w:color="auto" w:fill="auto"/>
          </w:tcPr>
          <w:p w14:paraId="0A7BD4D2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7E6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4" w:type="dxa"/>
            <w:shd w:val="clear" w:color="auto" w:fill="auto"/>
          </w:tcPr>
          <w:p w14:paraId="4BA03310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8" w:type="dxa"/>
            <w:shd w:val="clear" w:color="auto" w:fill="auto"/>
          </w:tcPr>
          <w:p w14:paraId="5BD3BE2F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1" w:type="dxa"/>
            <w:shd w:val="clear" w:color="auto" w:fill="auto"/>
          </w:tcPr>
          <w:p w14:paraId="6533F4F4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dxa"/>
            <w:shd w:val="clear" w:color="auto" w:fill="auto"/>
          </w:tcPr>
          <w:p w14:paraId="1549135A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7E6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6" w:type="dxa"/>
            <w:shd w:val="clear" w:color="auto" w:fill="auto"/>
          </w:tcPr>
          <w:p w14:paraId="2F782DF3" w14:textId="77777777" w:rsidR="001D339A" w:rsidRPr="00BE6809" w:rsidRDefault="001D339A" w:rsidP="0098285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30879D58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1D339A" w:rsidRPr="00BE6809" w14:paraId="04095DEC" w14:textId="77777777" w:rsidTr="00982851">
        <w:trPr>
          <w:trHeight w:hRule="exact" w:val="403"/>
        </w:trPr>
        <w:tc>
          <w:tcPr>
            <w:tcW w:w="2814" w:type="dxa"/>
            <w:shd w:val="clear" w:color="auto" w:fill="auto"/>
          </w:tcPr>
          <w:p w14:paraId="29834D1A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14:paraId="2D31ADCC" w14:textId="50949561" w:rsidR="001D339A" w:rsidRPr="00BE6809" w:rsidRDefault="00A14A57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65E52C4C" w14:textId="77777777" w:rsidR="001D339A" w:rsidRPr="00BE6809" w:rsidRDefault="001D339A" w:rsidP="0098285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23E13A80" w14:textId="2716BCAA" w:rsidR="001D339A" w:rsidRPr="00BE6809" w:rsidRDefault="00A14A57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128E00A4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CBB59A2" w14:textId="60F43CB5" w:rsidR="001D339A" w:rsidRPr="00BE6809" w:rsidRDefault="00A14A57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83" w:type="dxa"/>
            <w:shd w:val="clear" w:color="auto" w:fill="auto"/>
          </w:tcPr>
          <w:p w14:paraId="6A6A95AF" w14:textId="77777777" w:rsidR="001D339A" w:rsidRPr="00BE6809" w:rsidRDefault="001D339A" w:rsidP="0098285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15FD41E7" w14:textId="1ECD45F1" w:rsidR="001D339A" w:rsidRPr="00BE6809" w:rsidRDefault="00A14A57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241" w:type="dxa"/>
            <w:shd w:val="clear" w:color="auto" w:fill="auto"/>
          </w:tcPr>
          <w:p w14:paraId="2FD600E7" w14:textId="77777777" w:rsidR="001D339A" w:rsidRPr="00BE6809" w:rsidRDefault="001D339A" w:rsidP="0098285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3FED6A6C" w14:textId="71A3EFEF" w:rsidR="001D339A" w:rsidRPr="00BE6809" w:rsidRDefault="00A14A57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1218762C" w14:textId="77777777" w:rsidR="001D339A" w:rsidRPr="00BE6809" w:rsidRDefault="001D339A" w:rsidP="0098285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4F7A2DA8" w14:textId="4DA02ACA" w:rsidR="001D339A" w:rsidRPr="00BE6809" w:rsidRDefault="00A14A57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284" w:type="dxa"/>
            <w:shd w:val="clear" w:color="auto" w:fill="auto"/>
          </w:tcPr>
          <w:p w14:paraId="1D365E4D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49CC6266" w14:textId="67C37D63" w:rsidR="001D339A" w:rsidRPr="00BE6809" w:rsidRDefault="00A14A57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54" w:type="dxa"/>
            <w:shd w:val="clear" w:color="auto" w:fill="auto"/>
          </w:tcPr>
          <w:p w14:paraId="40E7C643" w14:textId="77777777" w:rsidR="001D339A" w:rsidRPr="00BE6809" w:rsidRDefault="001D339A" w:rsidP="0098285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16ADBEB3" w14:textId="20CEF36E" w:rsidR="001D339A" w:rsidRPr="00BE6809" w:rsidRDefault="00A14A57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241" w:type="dxa"/>
            <w:shd w:val="clear" w:color="auto" w:fill="auto"/>
          </w:tcPr>
          <w:p w14:paraId="2279A202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</w:tcPr>
          <w:p w14:paraId="2F48FD6C" w14:textId="2555B8AD" w:rsidR="001D339A" w:rsidRPr="00BE6809" w:rsidRDefault="00A14A57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66" w:type="dxa"/>
            <w:shd w:val="clear" w:color="auto" w:fill="auto"/>
          </w:tcPr>
          <w:p w14:paraId="1E2ED1C8" w14:textId="77777777" w:rsidR="001D339A" w:rsidRPr="00BE6809" w:rsidRDefault="001D339A" w:rsidP="0098285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0532AC51" w14:textId="18E0CD78" w:rsidR="001D339A" w:rsidRPr="00BE6809" w:rsidRDefault="00A14A57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1D339A" w:rsidRPr="00BE6809" w14:paraId="21076EC6" w14:textId="77777777" w:rsidTr="00982851">
        <w:trPr>
          <w:trHeight w:hRule="exact" w:val="403"/>
        </w:trPr>
        <w:tc>
          <w:tcPr>
            <w:tcW w:w="2814" w:type="dxa"/>
            <w:shd w:val="clear" w:color="auto" w:fill="auto"/>
          </w:tcPr>
          <w:p w14:paraId="7664C693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บริษัท เอ.พี.ดับเบิลยู</w:t>
            </w: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</w:tcPr>
          <w:p w14:paraId="1322FD2D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0575FEB" w14:textId="77777777" w:rsidR="001D339A" w:rsidRPr="00BE6809" w:rsidRDefault="001D339A" w:rsidP="0098285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</w:tcPr>
          <w:p w14:paraId="73079987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599C41C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7052795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BCC6EED" w14:textId="77777777" w:rsidR="001D339A" w:rsidRPr="00BE6809" w:rsidRDefault="001D339A" w:rsidP="0098285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0CC82DE0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7694B18E" w14:textId="77777777" w:rsidR="001D339A" w:rsidRPr="00BE6809" w:rsidRDefault="001D339A" w:rsidP="0098285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416C83DB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B0B385B" w14:textId="77777777" w:rsidR="001D339A" w:rsidRPr="00BE6809" w:rsidRDefault="001D339A" w:rsidP="0098285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787DE60E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10EF8F9D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14:paraId="51653C7F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33CEB266" w14:textId="77777777" w:rsidR="001D339A" w:rsidRPr="00BE6809" w:rsidRDefault="001D339A" w:rsidP="0098285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</w:tcPr>
          <w:p w14:paraId="1B9EB9DD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334D1FB7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</w:tcPr>
          <w:p w14:paraId="30C66D73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47619092" w14:textId="77777777" w:rsidR="001D339A" w:rsidRPr="00BE6809" w:rsidRDefault="001D339A" w:rsidP="0098285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04F408EF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339A" w:rsidRPr="00BE6809" w14:paraId="69EDB87A" w14:textId="77777777" w:rsidTr="002A4075">
        <w:trPr>
          <w:trHeight w:hRule="exact" w:val="403"/>
        </w:trPr>
        <w:tc>
          <w:tcPr>
            <w:tcW w:w="2814" w:type="dxa"/>
            <w:shd w:val="clear" w:color="auto" w:fill="auto"/>
          </w:tcPr>
          <w:p w14:paraId="35317361" w14:textId="77777777" w:rsidR="001D339A" w:rsidRPr="00BE6809" w:rsidRDefault="001D339A" w:rsidP="000D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-3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อินเตอร์เนชั่น</w:t>
            </w:r>
            <w:proofErr w:type="spellStart"/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แนล</w:t>
            </w:r>
            <w:proofErr w:type="spellEnd"/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  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452414B9" w14:textId="16A5476E" w:rsidR="001D339A" w:rsidRPr="00BE6809" w:rsidRDefault="00A14A57" w:rsidP="00AB64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 w:hint="cs"/>
                <w:sz w:val="28"/>
                <w:szCs w:val="28"/>
                <w:lang w:val="en-US" w:bidi="th-TH"/>
              </w:rPr>
              <w:t>100</w:t>
            </w:r>
            <w:r w:rsidR="001D339A" w:rsidRPr="00BE68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A14A57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3BD7CC" w14:textId="77777777" w:rsidR="001D339A" w:rsidRPr="00BE6809" w:rsidRDefault="001D339A" w:rsidP="00AB64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56D277BD" w14:textId="0D0C7BAF" w:rsidR="001D339A" w:rsidRPr="00BE6809" w:rsidRDefault="00A14A57" w:rsidP="00AB64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4A57">
              <w:rPr>
                <w:rFonts w:ascii="Angsana New" w:hAnsi="Angsana New" w:hint="cs"/>
                <w:sz w:val="28"/>
                <w:szCs w:val="28"/>
                <w:lang w:val="en-US" w:bidi="th-TH"/>
              </w:rPr>
              <w:t>100</w:t>
            </w:r>
            <w:r w:rsidR="001D339A" w:rsidRPr="00BE68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.</w:t>
            </w:r>
            <w:r w:rsidRPr="00A14A57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486433" w14:textId="77777777" w:rsidR="001D339A" w:rsidRPr="00BE6809" w:rsidRDefault="001D339A" w:rsidP="00AB64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B38F0DC" w14:textId="4493D303" w:rsidR="001D339A" w:rsidRPr="00BE6809" w:rsidRDefault="00A14A57" w:rsidP="00AB64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A14A57">
              <w:rPr>
                <w:rFonts w:ascii="Angsana New" w:hAnsi="Angsana New" w:hint="cs"/>
                <w:sz w:val="28"/>
                <w:szCs w:val="28"/>
                <w:lang w:val="en-US"/>
              </w:rPr>
              <w:t>130</w:t>
            </w:r>
            <w:r w:rsidR="001D339A" w:rsidRPr="00BE680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14A57">
              <w:rPr>
                <w:rFonts w:ascii="Angsana New" w:hAnsi="Angsana New" w:hint="cs"/>
                <w:sz w:val="28"/>
                <w:szCs w:val="28"/>
                <w:lang w:val="en-US"/>
              </w:rPr>
              <w:t>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27D1D30" w14:textId="77777777" w:rsidR="001D339A" w:rsidRPr="00BE6809" w:rsidRDefault="001D339A" w:rsidP="00AB64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4D57842" w14:textId="04F14925" w:rsidR="001D339A" w:rsidRPr="00BE6809" w:rsidRDefault="00A14A57" w:rsidP="00AB64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4A57">
              <w:rPr>
                <w:rFonts w:ascii="Angsana New" w:hAnsi="Angsana New" w:hint="cs"/>
                <w:sz w:val="28"/>
                <w:szCs w:val="28"/>
                <w:lang w:val="en-US"/>
              </w:rPr>
              <w:t>130</w:t>
            </w:r>
            <w:r w:rsidR="001D339A" w:rsidRPr="00BE6809">
              <w:rPr>
                <w:rFonts w:ascii="Angsana New" w:hAnsi="Angsana New" w:hint="cs"/>
                <w:sz w:val="28"/>
                <w:szCs w:val="28"/>
                <w:rtl/>
                <w:cs/>
              </w:rPr>
              <w:t>,</w:t>
            </w:r>
            <w:r w:rsidRPr="00A14A57">
              <w:rPr>
                <w:rFonts w:ascii="Angsana New" w:hAnsi="Angsana New" w:hint="cs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C7329D5" w14:textId="77777777" w:rsidR="001D339A" w:rsidRPr="00BE6809" w:rsidRDefault="001D339A" w:rsidP="00AB64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4918C784" w14:textId="54B38055" w:rsidR="001D339A" w:rsidRPr="00BE6809" w:rsidRDefault="00A14A57" w:rsidP="00AB64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4A57">
              <w:rPr>
                <w:rFonts w:ascii="Angsana New" w:hAnsi="Angsana New" w:hint="cs"/>
                <w:sz w:val="28"/>
                <w:szCs w:val="28"/>
                <w:lang w:val="en-US" w:eastAsia="ja-JP"/>
              </w:rPr>
              <w:t>382</w:t>
            </w:r>
            <w:r w:rsidR="001D339A">
              <w:rPr>
                <w:rFonts w:ascii="Angsana New" w:hAnsi="Angsana New"/>
                <w:sz w:val="28"/>
                <w:szCs w:val="28"/>
                <w:lang w:eastAsia="ja-JP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  <w:lang w:val="en-US" w:eastAsia="ja-JP"/>
              </w:rPr>
              <w:t>500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AAE573" w14:textId="77777777" w:rsidR="001D339A" w:rsidRPr="00BE6809" w:rsidRDefault="001D339A" w:rsidP="00AB64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5314617" w14:textId="3A488726" w:rsidR="001D339A" w:rsidRPr="00BE6809" w:rsidRDefault="00A14A57" w:rsidP="00AB64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/>
              </w:rPr>
              <w:t>382</w:t>
            </w:r>
            <w:r w:rsidR="001D339A">
              <w:rPr>
                <w:rFonts w:ascii="Angsana New" w:hAnsi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  <w:lang w:val="en-US"/>
              </w:rPr>
              <w:t>500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E5ACDF9" w14:textId="77777777" w:rsidR="001D339A" w:rsidRPr="00BE6809" w:rsidRDefault="001D339A" w:rsidP="00AB64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7C9CBFC4" w14:textId="77777777" w:rsidR="001D339A" w:rsidRPr="00BE6809" w:rsidRDefault="001D339A" w:rsidP="00AB64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680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2475BB37" w14:textId="77777777" w:rsidR="001D339A" w:rsidRPr="00BE6809" w:rsidRDefault="001D339A" w:rsidP="00AB64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539BEDF1" w14:textId="77777777" w:rsidR="001D339A" w:rsidRPr="00BE6809" w:rsidRDefault="001D339A" w:rsidP="00AB64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68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00422E6" w14:textId="77777777" w:rsidR="001D339A" w:rsidRPr="00BE6809" w:rsidRDefault="001D339A" w:rsidP="00AB64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59BB9E0E" w14:textId="0D4648A9" w:rsidR="001D339A" w:rsidRPr="00BE6809" w:rsidRDefault="00A14A57" w:rsidP="00AB64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382</w:t>
            </w:r>
            <w:r w:rsidR="001D339A"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500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DAB6A63" w14:textId="77777777" w:rsidR="001D339A" w:rsidRPr="00BE6809" w:rsidRDefault="001D339A" w:rsidP="00AB64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41D0FA4" w14:textId="3BE5EC8E" w:rsidR="001D339A" w:rsidRPr="00BE6809" w:rsidRDefault="00A14A57" w:rsidP="00AB64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/>
              </w:rPr>
              <w:t>382</w:t>
            </w:r>
            <w:r w:rsidR="001D339A">
              <w:rPr>
                <w:rFonts w:ascii="Angsana New" w:hAnsi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  <w:lang w:val="en-US"/>
              </w:rPr>
              <w:t>500</w:t>
            </w:r>
          </w:p>
        </w:tc>
      </w:tr>
      <w:tr w:rsidR="001D339A" w:rsidRPr="00BE6809" w14:paraId="3E1B3CBE" w14:textId="77777777" w:rsidTr="004A7B36">
        <w:trPr>
          <w:trHeight w:hRule="exact" w:val="403"/>
        </w:trPr>
        <w:tc>
          <w:tcPr>
            <w:tcW w:w="2814" w:type="dxa"/>
            <w:shd w:val="clear" w:color="auto" w:fill="auto"/>
          </w:tcPr>
          <w:p w14:paraId="5FCB1F79" w14:textId="77777777" w:rsidR="001D339A" w:rsidRPr="00BE6809" w:rsidRDefault="001D339A" w:rsidP="000D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9" w:right="-71" w:hanging="285"/>
              <w:rPr>
                <w:rFonts w:ascii="Angsana New" w:hAnsi="Angsana New"/>
                <w:sz w:val="28"/>
                <w:szCs w:val="28"/>
                <w:cs/>
              </w:rPr>
            </w:pPr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บริษัท โม</w:t>
            </w:r>
            <w:proofErr w:type="spellStart"/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เดิร์น</w:t>
            </w:r>
            <w:proofErr w:type="spellEnd"/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 xml:space="preserve"> ซิน</w:t>
            </w:r>
            <w:proofErr w:type="spellStart"/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เนอร์</w:t>
            </w:r>
            <w:proofErr w:type="spellEnd"/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ยี่ จำกัด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0E83482A" w14:textId="791813D0" w:rsidR="001D339A" w:rsidRPr="00BE6809" w:rsidRDefault="00A14A57" w:rsidP="00AB64A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 w:hint="cs"/>
                <w:sz w:val="28"/>
                <w:szCs w:val="28"/>
                <w:lang w:val="en-US"/>
              </w:rPr>
              <w:t>99</w:t>
            </w:r>
            <w:r w:rsidR="004A7B36" w:rsidRPr="00BE6809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A14A57">
              <w:rPr>
                <w:rFonts w:ascii="Angsana New" w:hAnsi="Angsana New"/>
                <w:sz w:val="28"/>
                <w:szCs w:val="28"/>
                <w:lang w:val="en-US"/>
              </w:rPr>
              <w:t>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74399D" w14:textId="77777777" w:rsidR="001D339A" w:rsidRPr="00BE6809" w:rsidRDefault="001D339A" w:rsidP="00AB64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4ED32B61" w14:textId="335F9661" w:rsidR="001D339A" w:rsidRPr="00BE6809" w:rsidRDefault="00A14A57" w:rsidP="00AB64A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4A57">
              <w:rPr>
                <w:rFonts w:ascii="Angsana New" w:hAnsi="Angsana New" w:hint="cs"/>
                <w:sz w:val="28"/>
                <w:szCs w:val="28"/>
                <w:lang w:val="en-US"/>
              </w:rPr>
              <w:t>99</w:t>
            </w:r>
            <w:r w:rsidR="001D339A" w:rsidRPr="00BE6809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A14A57">
              <w:rPr>
                <w:rFonts w:ascii="Angsana New" w:hAnsi="Angsana New" w:hint="cs"/>
                <w:sz w:val="28"/>
                <w:szCs w:val="28"/>
                <w:lang w:val="en-US"/>
              </w:rPr>
              <w:t>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33FEEF" w14:textId="77777777" w:rsidR="001D339A" w:rsidRPr="00BE6809" w:rsidRDefault="001D339A" w:rsidP="00AB64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3C7D05E" w14:textId="222EC233" w:rsidR="001D339A" w:rsidRPr="00BE6809" w:rsidRDefault="00A14A57" w:rsidP="00AB64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325</w:t>
            </w:r>
            <w:r w:rsidR="00C120A2">
              <w:rPr>
                <w:rFonts w:ascii="Angsana New" w:hAnsi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391932C" w14:textId="77777777" w:rsidR="001D339A" w:rsidRPr="00BE6809" w:rsidRDefault="001D339A" w:rsidP="00AB64A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2C7BD7B" w14:textId="5F7AF787" w:rsidR="001D339A" w:rsidRPr="00BE6809" w:rsidRDefault="00A14A57" w:rsidP="00AB64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 w:hint="cs"/>
                <w:sz w:val="28"/>
                <w:szCs w:val="28"/>
              </w:rPr>
              <w:t>120</w:t>
            </w:r>
            <w:r w:rsidR="001D339A" w:rsidRPr="00BE680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14A57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3BCB787" w14:textId="77777777" w:rsidR="001D339A" w:rsidRPr="00BE6809" w:rsidRDefault="001D339A" w:rsidP="00AB64A0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39D99774" w14:textId="6C0B74FD" w:rsidR="001D339A" w:rsidRPr="00BE6809" w:rsidRDefault="00A14A57" w:rsidP="00AB64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  <w:lang w:eastAsia="ja-JP"/>
              </w:rPr>
              <w:t>324</w:t>
            </w:r>
            <w:r w:rsidR="004A7B36">
              <w:rPr>
                <w:rFonts w:ascii="Angsana New" w:hAnsi="Angsana New"/>
                <w:sz w:val="28"/>
                <w:szCs w:val="28"/>
                <w:lang w:eastAsia="ja-JP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  <w:lang w:eastAsia="ja-JP"/>
              </w:rPr>
              <w:t>310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940CB6" w14:textId="77777777" w:rsidR="001D339A" w:rsidRPr="00BE6809" w:rsidRDefault="001D339A" w:rsidP="00AB6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9B89E93" w14:textId="744F5000" w:rsidR="001D339A" w:rsidRPr="00BE6809" w:rsidRDefault="00A14A57" w:rsidP="00AB6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 w:hint="cs"/>
                <w:sz w:val="28"/>
                <w:szCs w:val="28"/>
              </w:rPr>
              <w:t>119</w:t>
            </w:r>
            <w:r w:rsidR="001D339A" w:rsidRPr="00BE680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14A57">
              <w:rPr>
                <w:rFonts w:ascii="Angsana New" w:hAnsi="Angsana New" w:hint="cs"/>
                <w:sz w:val="28"/>
                <w:szCs w:val="28"/>
              </w:rPr>
              <w:t>300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AA83C01" w14:textId="77777777" w:rsidR="001D339A" w:rsidRPr="00BE6809" w:rsidRDefault="001D339A" w:rsidP="00AB6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1312BA99" w14:textId="77777777" w:rsidR="001D339A" w:rsidRPr="00BE6809" w:rsidRDefault="001D339A" w:rsidP="00AB64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0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508D36F4" w14:textId="77777777" w:rsidR="001D339A" w:rsidRPr="00BE6809" w:rsidRDefault="001D339A" w:rsidP="00AB6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54821165" w14:textId="77777777" w:rsidR="001D339A" w:rsidRPr="00BE6809" w:rsidRDefault="001D339A" w:rsidP="00AB64A0">
            <w:pPr>
              <w:pStyle w:val="acctfourfigures"/>
              <w:tabs>
                <w:tab w:val="clear" w:pos="765"/>
                <w:tab w:val="decimal" w:pos="731"/>
                <w:tab w:val="decimal" w:pos="1281"/>
              </w:tabs>
              <w:spacing w:line="240" w:lineRule="atLeast"/>
              <w:ind w:left="-80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0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CE238F8" w14:textId="77777777" w:rsidR="001D339A" w:rsidRPr="00BE6809" w:rsidRDefault="001D339A" w:rsidP="00AB6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2DB03D70" w14:textId="6A23EF17" w:rsidR="001D339A" w:rsidRPr="00BE6809" w:rsidRDefault="00A14A57" w:rsidP="00AB64A0">
            <w:pPr>
              <w:pStyle w:val="acctfourfigures"/>
              <w:tabs>
                <w:tab w:val="clear" w:pos="765"/>
                <w:tab w:val="decimal" w:pos="731"/>
                <w:tab w:val="decimal" w:pos="1281"/>
              </w:tabs>
              <w:spacing w:line="240" w:lineRule="atLeast"/>
              <w:ind w:left="-80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  <w:lang w:val="en-US" w:eastAsia="ja-JP"/>
              </w:rPr>
              <w:t>324</w:t>
            </w:r>
            <w:r w:rsidR="004A7B36">
              <w:rPr>
                <w:rFonts w:ascii="Angsana New" w:hAnsi="Angsana New"/>
                <w:sz w:val="28"/>
                <w:szCs w:val="28"/>
                <w:lang w:val="en-US" w:eastAsia="ja-JP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  <w:lang w:val="en-US" w:eastAsia="ja-JP"/>
              </w:rPr>
              <w:t>310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D31C621" w14:textId="77777777" w:rsidR="001D339A" w:rsidRPr="00BE6809" w:rsidRDefault="001D339A" w:rsidP="00AB64A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98AD506" w14:textId="25FD3D00" w:rsidR="001D339A" w:rsidRPr="00BE6809" w:rsidRDefault="00A14A57" w:rsidP="00AB6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 w:hint="cs"/>
                <w:sz w:val="28"/>
                <w:szCs w:val="28"/>
              </w:rPr>
              <w:t>119</w:t>
            </w:r>
            <w:r w:rsidR="001D339A" w:rsidRPr="00BE680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14A57">
              <w:rPr>
                <w:rFonts w:ascii="Angsana New" w:hAnsi="Angsana New" w:hint="cs"/>
                <w:sz w:val="28"/>
                <w:szCs w:val="28"/>
              </w:rPr>
              <w:t>300</w:t>
            </w:r>
          </w:p>
        </w:tc>
      </w:tr>
      <w:tr w:rsidR="001D339A" w:rsidRPr="00BE6809" w14:paraId="585F5B52" w14:textId="77777777" w:rsidTr="004A7B36">
        <w:trPr>
          <w:trHeight w:hRule="exact" w:val="362"/>
        </w:trPr>
        <w:tc>
          <w:tcPr>
            <w:tcW w:w="2814" w:type="dxa"/>
            <w:shd w:val="clear" w:color="auto" w:fill="auto"/>
          </w:tcPr>
          <w:p w14:paraId="35F61EA3" w14:textId="77777777" w:rsidR="001D339A" w:rsidRPr="00BE6809" w:rsidRDefault="001D339A" w:rsidP="000D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71" w:firstLine="141"/>
              <w:rPr>
                <w:rFonts w:ascii="Angsana New" w:hAnsi="Angsana New"/>
                <w:sz w:val="28"/>
                <w:szCs w:val="28"/>
                <w:cs/>
              </w:rPr>
            </w:pPr>
            <w:r w:rsidRPr="00BE680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 xml:space="preserve">เดิมชื่อ </w:t>
            </w:r>
            <w:proofErr w:type="gramStart"/>
            <w:r w:rsidRPr="00BE6809">
              <w:rPr>
                <w:rFonts w:ascii="Angsana New" w:hAnsi="Angsana New" w:hint="cs"/>
                <w:sz w:val="28"/>
                <w:szCs w:val="28"/>
              </w:rPr>
              <w:t xml:space="preserve">“ </w:t>
            </w:r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proofErr w:type="gramEnd"/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กิจการร่วมค้า 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3E023658" w14:textId="77777777" w:rsidR="001D339A" w:rsidRPr="00BE6809" w:rsidRDefault="001D339A" w:rsidP="00AB64A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EBB3B8" w14:textId="77777777" w:rsidR="001D339A" w:rsidRPr="00BE6809" w:rsidRDefault="001D339A" w:rsidP="00AB64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E5A8D4E" w14:textId="77777777" w:rsidR="001D339A" w:rsidRPr="00BE6809" w:rsidRDefault="001D339A" w:rsidP="00AB64A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2EBE618" w14:textId="77777777" w:rsidR="001D339A" w:rsidRPr="00BE6809" w:rsidRDefault="001D339A" w:rsidP="00AB64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EE6EAD4" w14:textId="77777777" w:rsidR="001D339A" w:rsidRPr="00BE6809" w:rsidRDefault="001D339A" w:rsidP="00AB64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BCBA521" w14:textId="77777777" w:rsidR="001D339A" w:rsidRPr="00BE6809" w:rsidRDefault="001D339A" w:rsidP="00AB64A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E8A9BDC" w14:textId="77777777" w:rsidR="001D339A" w:rsidRPr="00BE6809" w:rsidRDefault="001D339A" w:rsidP="00AB64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6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68A1B97" w14:textId="77777777" w:rsidR="001D339A" w:rsidRPr="00BE6809" w:rsidRDefault="001D339A" w:rsidP="00AB64A0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3B515370" w14:textId="77777777" w:rsidR="001D339A" w:rsidRPr="00BE6809" w:rsidRDefault="001D339A" w:rsidP="00AB64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FAB286" w14:textId="77777777" w:rsidR="001D339A" w:rsidRPr="00BE6809" w:rsidRDefault="001D339A" w:rsidP="00AB6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19F996B" w14:textId="77777777" w:rsidR="001D339A" w:rsidRPr="00BE6809" w:rsidRDefault="001D339A" w:rsidP="00AB6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2CD7670" w14:textId="77777777" w:rsidR="001D339A" w:rsidRPr="00BE6809" w:rsidRDefault="001D339A" w:rsidP="00AB6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5F4574FC" w14:textId="77777777" w:rsidR="001D339A" w:rsidRPr="00BE6809" w:rsidRDefault="001D339A" w:rsidP="00AB64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  <w:vAlign w:val="bottom"/>
          </w:tcPr>
          <w:p w14:paraId="06A5E0A3" w14:textId="77777777" w:rsidR="001D339A" w:rsidRPr="00BE6809" w:rsidRDefault="001D339A" w:rsidP="00AB6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4A76EB6" w14:textId="77777777" w:rsidR="001D339A" w:rsidRPr="00BE6809" w:rsidRDefault="001D339A" w:rsidP="00AB64A0">
            <w:pPr>
              <w:pStyle w:val="acctfourfigures"/>
              <w:tabs>
                <w:tab w:val="clear" w:pos="765"/>
                <w:tab w:val="decimal" w:pos="731"/>
                <w:tab w:val="decimal" w:pos="1281"/>
              </w:tabs>
              <w:spacing w:line="240" w:lineRule="atLeast"/>
              <w:ind w:left="-80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64EF703" w14:textId="77777777" w:rsidR="001D339A" w:rsidRPr="00BE6809" w:rsidRDefault="001D339A" w:rsidP="00AB6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5E66FF16" w14:textId="77777777" w:rsidR="001D339A" w:rsidRPr="00BE6809" w:rsidRDefault="001D339A" w:rsidP="00AB64A0">
            <w:pPr>
              <w:pStyle w:val="acctfourfigures"/>
              <w:tabs>
                <w:tab w:val="clear" w:pos="765"/>
                <w:tab w:val="decimal" w:pos="731"/>
                <w:tab w:val="decimal" w:pos="1281"/>
              </w:tabs>
              <w:spacing w:line="240" w:lineRule="atLeast"/>
              <w:ind w:left="-80" w:right="11"/>
              <w:jc w:val="right"/>
              <w:rPr>
                <w:rFonts w:ascii="Angsana New" w:hAnsi="Angsana New"/>
                <w:sz w:val="28"/>
                <w:szCs w:val="28"/>
                <w:lang w:eastAsia="ja-JP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3054D665" w14:textId="77777777" w:rsidR="001D339A" w:rsidRPr="00BE6809" w:rsidRDefault="001D339A" w:rsidP="00AB64A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1B1ADA5" w14:textId="77777777" w:rsidR="001D339A" w:rsidRPr="00BE6809" w:rsidRDefault="001D339A" w:rsidP="00AB6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339A" w:rsidRPr="00BE6809" w14:paraId="240C0E7E" w14:textId="77777777" w:rsidTr="004A7B36">
        <w:trPr>
          <w:trHeight w:hRule="exact" w:val="403"/>
        </w:trPr>
        <w:tc>
          <w:tcPr>
            <w:tcW w:w="2814" w:type="dxa"/>
            <w:shd w:val="clear" w:color="auto" w:fill="auto"/>
          </w:tcPr>
          <w:p w14:paraId="5D3F4476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319"/>
              <w:rPr>
                <w:rFonts w:ascii="Angsana New" w:hAnsi="Angsana New"/>
                <w:sz w:val="28"/>
                <w:szCs w:val="28"/>
                <w:cs/>
              </w:rPr>
            </w:pPr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ยูเรก้า ยูยู จำกัด</w:t>
            </w:r>
            <w:r w:rsidRPr="00BE6809">
              <w:rPr>
                <w:rFonts w:ascii="Angsana New" w:hAnsi="Angsana New" w:hint="cs"/>
                <w:sz w:val="28"/>
                <w:szCs w:val="28"/>
              </w:rPr>
              <w:t>”)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5F323D61" w14:textId="77777777" w:rsidR="001D339A" w:rsidRPr="00BE6809" w:rsidRDefault="001D339A" w:rsidP="00AB64A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699C44" w14:textId="77777777" w:rsidR="001D339A" w:rsidRPr="00BE6809" w:rsidRDefault="001D339A" w:rsidP="00AB64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5F9C9100" w14:textId="77777777" w:rsidR="001D339A" w:rsidRPr="00BE6809" w:rsidRDefault="001D339A" w:rsidP="00AB64A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73A4F7" w14:textId="77777777" w:rsidR="001D339A" w:rsidRPr="00BE6809" w:rsidRDefault="001D339A" w:rsidP="00AB64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 w:right="-18" w:hanging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38C43CA" w14:textId="77777777" w:rsidR="001D339A" w:rsidRPr="00BE6809" w:rsidRDefault="001D339A" w:rsidP="00AB64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7116EBB" w14:textId="77777777" w:rsidR="001D339A" w:rsidRPr="00BE6809" w:rsidRDefault="001D339A" w:rsidP="00AB64A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2D1C74F" w14:textId="77777777" w:rsidR="001D339A" w:rsidRPr="00BE6809" w:rsidRDefault="001D339A" w:rsidP="00AB64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6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24D81790" w14:textId="77777777" w:rsidR="001D339A" w:rsidRPr="00BE6809" w:rsidRDefault="001D339A" w:rsidP="00AB64A0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10CBE71" w14:textId="77777777" w:rsidR="001D339A" w:rsidRPr="00BE6809" w:rsidRDefault="001D339A" w:rsidP="00AB64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F2A156" w14:textId="77777777" w:rsidR="001D339A" w:rsidRPr="00BE6809" w:rsidRDefault="001D339A" w:rsidP="00AB6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7242121" w14:textId="77777777" w:rsidR="001D339A" w:rsidRPr="00BE6809" w:rsidRDefault="001D339A" w:rsidP="00AB6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017D45D" w14:textId="77777777" w:rsidR="001D339A" w:rsidRPr="00BE6809" w:rsidRDefault="001D339A" w:rsidP="00AB6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5D3AEAC5" w14:textId="77777777" w:rsidR="001D339A" w:rsidRPr="00BE6809" w:rsidRDefault="001D339A" w:rsidP="00AB64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  <w:vAlign w:val="bottom"/>
          </w:tcPr>
          <w:p w14:paraId="384D727D" w14:textId="77777777" w:rsidR="001D339A" w:rsidRPr="00BE6809" w:rsidRDefault="001D339A" w:rsidP="00AB6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0E2E06F8" w14:textId="77777777" w:rsidR="001D339A" w:rsidRPr="00BE6809" w:rsidRDefault="001D339A" w:rsidP="00AB64A0">
            <w:pPr>
              <w:pStyle w:val="acctfourfigures"/>
              <w:tabs>
                <w:tab w:val="clear" w:pos="765"/>
                <w:tab w:val="decimal" w:pos="731"/>
                <w:tab w:val="decimal" w:pos="1281"/>
              </w:tabs>
              <w:spacing w:line="240" w:lineRule="atLeast"/>
              <w:ind w:left="-80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16CE1E9B" w14:textId="77777777" w:rsidR="001D339A" w:rsidRPr="00BE6809" w:rsidRDefault="001D339A" w:rsidP="00AB6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7C78D0DC" w14:textId="77777777" w:rsidR="001D339A" w:rsidRPr="00BE6809" w:rsidRDefault="001D339A" w:rsidP="00AB64A0">
            <w:pPr>
              <w:pStyle w:val="acctfourfigures"/>
              <w:tabs>
                <w:tab w:val="decimal" w:pos="731"/>
              </w:tabs>
              <w:spacing w:line="240" w:lineRule="atLeast"/>
              <w:ind w:right="11" w:hanging="89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41F17CBC" w14:textId="77777777" w:rsidR="001D339A" w:rsidRPr="00BE6809" w:rsidRDefault="001D339A" w:rsidP="00AB64A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84B1907" w14:textId="77777777" w:rsidR="001D339A" w:rsidRPr="00BE6809" w:rsidRDefault="001D339A" w:rsidP="00AB6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339A" w:rsidRPr="00BE6809" w14:paraId="302BA282" w14:textId="77777777" w:rsidTr="004A7B36">
        <w:trPr>
          <w:trHeight w:hRule="exact" w:val="403"/>
        </w:trPr>
        <w:tc>
          <w:tcPr>
            <w:tcW w:w="2814" w:type="dxa"/>
            <w:shd w:val="clear" w:color="auto" w:fill="auto"/>
          </w:tcPr>
          <w:p w14:paraId="7D94AF4B" w14:textId="77777777" w:rsidR="001D339A" w:rsidRPr="00BE6809" w:rsidRDefault="001D339A" w:rsidP="000D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9" w:right="-315" w:hanging="285"/>
              <w:rPr>
                <w:rFonts w:ascii="Angsana New" w:hAnsi="Angsana New"/>
                <w:sz w:val="28"/>
                <w:szCs w:val="28"/>
                <w:cs/>
              </w:rPr>
            </w:pPr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ยูเร</w:t>
            </w:r>
            <w:proofErr w:type="spellEnd"/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กา เอน</w:t>
            </w:r>
            <w:proofErr w:type="spellStart"/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เนอร์</w:t>
            </w:r>
            <w:proofErr w:type="spellEnd"/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จี จำกัด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4C15C0F0" w14:textId="3877DDC8" w:rsidR="001D339A" w:rsidRPr="00BE6809" w:rsidRDefault="00A14A57" w:rsidP="00AB64A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 w:hint="cs"/>
                <w:sz w:val="28"/>
                <w:szCs w:val="28"/>
                <w:lang w:val="en-US"/>
              </w:rPr>
              <w:t>55</w:t>
            </w:r>
            <w:r w:rsidR="001D339A" w:rsidRPr="00BE6809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A14A57">
              <w:rPr>
                <w:rFonts w:ascii="Angsana New" w:hAnsi="Angsana New" w:hint="cs"/>
                <w:sz w:val="28"/>
                <w:szCs w:val="28"/>
                <w:lang w:val="en-US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979837" w14:textId="77777777" w:rsidR="001D339A" w:rsidRPr="00BE6809" w:rsidRDefault="001D339A" w:rsidP="00AB64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47B77ECD" w14:textId="771EF1B0" w:rsidR="001D339A" w:rsidRPr="00BE6809" w:rsidRDefault="00A14A57" w:rsidP="00AB64A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 w:hint="cs"/>
                <w:sz w:val="28"/>
                <w:szCs w:val="28"/>
                <w:lang w:val="en-US"/>
              </w:rPr>
              <w:t>55</w:t>
            </w:r>
            <w:r w:rsidR="001D339A" w:rsidRPr="00BE6809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A14A57">
              <w:rPr>
                <w:rFonts w:ascii="Angsana New" w:hAnsi="Angsana New" w:hint="cs"/>
                <w:sz w:val="28"/>
                <w:szCs w:val="28"/>
                <w:lang w:val="en-US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884C05" w14:textId="77777777" w:rsidR="001D339A" w:rsidRPr="00BE6809" w:rsidRDefault="001D339A" w:rsidP="00AB64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 w:right="-18" w:hanging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8D95BF2" w14:textId="371ECD6A" w:rsidR="001D339A" w:rsidRPr="00BE6809" w:rsidRDefault="00A14A57" w:rsidP="00AB64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 w:hint="cs"/>
                <w:sz w:val="28"/>
                <w:szCs w:val="28"/>
              </w:rPr>
              <w:t>5</w:t>
            </w:r>
            <w:r w:rsidR="001D339A" w:rsidRPr="00BE680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14A57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A91D9F" w14:textId="77777777" w:rsidR="001D339A" w:rsidRPr="00BE6809" w:rsidRDefault="001D339A" w:rsidP="00AB64A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3E213E9" w14:textId="69B16963" w:rsidR="001D339A" w:rsidRPr="00BE6809" w:rsidRDefault="00A14A57" w:rsidP="00AB64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 w:hint="cs"/>
                <w:sz w:val="28"/>
                <w:szCs w:val="28"/>
              </w:rPr>
              <w:t>5</w:t>
            </w:r>
            <w:r w:rsidR="001D339A" w:rsidRPr="00BE680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14A57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3229F7F" w14:textId="77777777" w:rsidR="001D339A" w:rsidRPr="00BE6809" w:rsidRDefault="001D339A" w:rsidP="00AB64A0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D9A68" w14:textId="62182590" w:rsidR="001D339A" w:rsidRPr="00BE6809" w:rsidRDefault="00A14A57" w:rsidP="00AB64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 w:hint="cs"/>
                <w:sz w:val="28"/>
                <w:szCs w:val="28"/>
                <w:lang w:eastAsia="ja-JP"/>
              </w:rPr>
              <w:t>2</w:t>
            </w:r>
            <w:r w:rsidR="001D339A" w:rsidRPr="00BE6809">
              <w:rPr>
                <w:rFonts w:ascii="Angsana New" w:hAnsi="Angsana New" w:hint="cs"/>
                <w:sz w:val="28"/>
                <w:szCs w:val="28"/>
                <w:lang w:eastAsia="ja-JP"/>
              </w:rPr>
              <w:t>,</w:t>
            </w:r>
            <w:r w:rsidRPr="00A14A57">
              <w:rPr>
                <w:rFonts w:ascii="Angsana New" w:hAnsi="Angsana New" w:hint="cs"/>
                <w:sz w:val="28"/>
                <w:szCs w:val="28"/>
                <w:lang w:eastAsia="ja-JP"/>
              </w:rPr>
              <w:t>750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298EBB" w14:textId="77777777" w:rsidR="001D339A" w:rsidRPr="00BE6809" w:rsidRDefault="001D339A" w:rsidP="00AB6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554A8" w14:textId="06260D3B" w:rsidR="001D339A" w:rsidRPr="00BE6809" w:rsidRDefault="00A14A57" w:rsidP="00AB6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 w:hint="cs"/>
                <w:sz w:val="28"/>
                <w:szCs w:val="28"/>
              </w:rPr>
              <w:t>2</w:t>
            </w:r>
            <w:r w:rsidR="001D339A" w:rsidRPr="00BE680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14A57">
              <w:rPr>
                <w:rFonts w:ascii="Angsana New" w:hAnsi="Angsana New" w:hint="cs"/>
                <w:sz w:val="28"/>
                <w:szCs w:val="28"/>
              </w:rPr>
              <w:t>750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B9D77C4" w14:textId="77777777" w:rsidR="001D339A" w:rsidRPr="00BE6809" w:rsidRDefault="001D339A" w:rsidP="00AB6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85FAA" w14:textId="77777777" w:rsidR="001D339A" w:rsidRPr="00BE6809" w:rsidRDefault="001D339A" w:rsidP="00AB64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0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734ABED7" w14:textId="77777777" w:rsidR="001D339A" w:rsidRPr="00BE6809" w:rsidRDefault="001D339A" w:rsidP="00AB6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84641" w14:textId="77777777" w:rsidR="001D339A" w:rsidRPr="00BE6809" w:rsidRDefault="001D339A" w:rsidP="00AB64A0">
            <w:pPr>
              <w:pStyle w:val="acctfourfigures"/>
              <w:tabs>
                <w:tab w:val="clear" w:pos="765"/>
                <w:tab w:val="decimal" w:pos="731"/>
                <w:tab w:val="decimal" w:pos="1281"/>
              </w:tabs>
              <w:spacing w:line="240" w:lineRule="atLeast"/>
              <w:ind w:left="-80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0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7FBF7AB" w14:textId="77777777" w:rsidR="001D339A" w:rsidRPr="00BE6809" w:rsidRDefault="001D339A" w:rsidP="00AB6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91C9D" w14:textId="44C11EC1" w:rsidR="001D339A" w:rsidRPr="00BE6809" w:rsidRDefault="00A14A57" w:rsidP="00AB64A0">
            <w:pPr>
              <w:pStyle w:val="acctfourfigures"/>
              <w:tabs>
                <w:tab w:val="decimal" w:pos="731"/>
              </w:tabs>
              <w:spacing w:line="240" w:lineRule="atLeast"/>
              <w:ind w:right="11" w:hanging="89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A14A57">
              <w:rPr>
                <w:rFonts w:ascii="Angsana New" w:hAnsi="Angsana New" w:hint="cs"/>
                <w:sz w:val="28"/>
                <w:szCs w:val="28"/>
                <w:lang w:val="en-US" w:eastAsia="ja-JP"/>
              </w:rPr>
              <w:t>2</w:t>
            </w:r>
            <w:r w:rsidR="001D339A" w:rsidRPr="00BE6809">
              <w:rPr>
                <w:rFonts w:ascii="Angsana New" w:hAnsi="Angsana New" w:hint="cs"/>
                <w:sz w:val="28"/>
                <w:szCs w:val="28"/>
                <w:lang w:eastAsia="ja-JP"/>
              </w:rPr>
              <w:t>,</w:t>
            </w:r>
            <w:r w:rsidRPr="00A14A57">
              <w:rPr>
                <w:rFonts w:ascii="Angsana New" w:hAnsi="Angsana New" w:hint="cs"/>
                <w:sz w:val="28"/>
                <w:szCs w:val="28"/>
                <w:lang w:val="en-US" w:eastAsia="ja-JP"/>
              </w:rPr>
              <w:t>750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DAB5D12" w14:textId="77777777" w:rsidR="001D339A" w:rsidRPr="00BE6809" w:rsidRDefault="001D339A" w:rsidP="00AB64A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E518F" w14:textId="1CDE4744" w:rsidR="001D339A" w:rsidRPr="00BE6809" w:rsidRDefault="00A14A57" w:rsidP="00AB6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 w:hint="cs"/>
                <w:sz w:val="28"/>
                <w:szCs w:val="28"/>
              </w:rPr>
              <w:t>2</w:t>
            </w:r>
            <w:r w:rsidR="001D339A" w:rsidRPr="00BE680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14A57">
              <w:rPr>
                <w:rFonts w:ascii="Angsana New" w:hAnsi="Angsana New" w:hint="cs"/>
                <w:sz w:val="28"/>
                <w:szCs w:val="28"/>
              </w:rPr>
              <w:t>750</w:t>
            </w:r>
          </w:p>
        </w:tc>
      </w:tr>
      <w:tr w:rsidR="001D339A" w:rsidRPr="00BE6809" w14:paraId="521D19F4" w14:textId="77777777" w:rsidTr="004A7B36">
        <w:trPr>
          <w:trHeight w:hRule="exact" w:val="462"/>
        </w:trPr>
        <w:tc>
          <w:tcPr>
            <w:tcW w:w="2814" w:type="dxa"/>
            <w:shd w:val="clear" w:color="auto" w:fill="auto"/>
            <w:vAlign w:val="bottom"/>
          </w:tcPr>
          <w:p w14:paraId="15061A9D" w14:textId="77777777" w:rsidR="001D339A" w:rsidRPr="00BE6809" w:rsidRDefault="001D339A" w:rsidP="000D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68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2637B428" w14:textId="77777777" w:rsidR="001D339A" w:rsidRPr="00BE6809" w:rsidRDefault="001D339A" w:rsidP="00AB64A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072212" w14:textId="77777777" w:rsidR="001D339A" w:rsidRPr="00BE6809" w:rsidRDefault="001D339A" w:rsidP="00AB64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6B2E794" w14:textId="77777777" w:rsidR="001D339A" w:rsidRPr="00BE6809" w:rsidRDefault="001D339A" w:rsidP="00AB64A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6AE6D7" w14:textId="77777777" w:rsidR="001D339A" w:rsidRPr="00BE6809" w:rsidRDefault="001D339A" w:rsidP="00AB64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 w:right="-18" w:hanging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826AA48" w14:textId="77777777" w:rsidR="001D339A" w:rsidRPr="00BE6809" w:rsidRDefault="001D339A" w:rsidP="00AB64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E5F86BC" w14:textId="77777777" w:rsidR="001D339A" w:rsidRPr="00BE6809" w:rsidRDefault="001D339A" w:rsidP="00AB64A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1C0E0CB" w14:textId="77777777" w:rsidR="001D339A" w:rsidRPr="00BE6809" w:rsidRDefault="001D339A" w:rsidP="00AB64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6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F7CA762" w14:textId="77777777" w:rsidR="001D339A" w:rsidRPr="00BE6809" w:rsidRDefault="001D339A" w:rsidP="00AB64A0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2E3A0F" w14:textId="631B5032" w:rsidR="001D339A" w:rsidRPr="00BE6809" w:rsidRDefault="00A14A57" w:rsidP="00AB64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  <w:t>709</w:t>
            </w:r>
            <w:r w:rsidR="004A7B36"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  <w:t>,</w:t>
            </w:r>
            <w:r w:rsidRPr="00A14A57"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  <w:t>560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763B07" w14:textId="77777777" w:rsidR="001D339A" w:rsidRPr="00BE6809" w:rsidRDefault="001D339A" w:rsidP="00AB6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C32C79" w14:textId="6CB96CF2" w:rsidR="001D339A" w:rsidRPr="00BE6809" w:rsidRDefault="00A14A57" w:rsidP="00AB6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  <w:t>504</w:t>
            </w:r>
            <w:r w:rsidR="001D339A"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  <w:t>,</w:t>
            </w:r>
            <w:r w:rsidRPr="00A14A57"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  <w:t>550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88DE8E2" w14:textId="77777777" w:rsidR="001D339A" w:rsidRPr="00BE6809" w:rsidRDefault="001D339A" w:rsidP="00AB6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2C1884" w14:textId="77777777" w:rsidR="001D339A" w:rsidRPr="00BE6809" w:rsidRDefault="001D339A" w:rsidP="00AB64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09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51B567CE" w14:textId="77777777" w:rsidR="001D339A" w:rsidRPr="00BE6809" w:rsidRDefault="001D339A" w:rsidP="00AB6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5C1A3C" w14:textId="77777777" w:rsidR="001D339A" w:rsidRPr="00BE6809" w:rsidRDefault="001D339A" w:rsidP="00AB64A0">
            <w:pPr>
              <w:pStyle w:val="acctfourfigures"/>
              <w:tabs>
                <w:tab w:val="clear" w:pos="765"/>
                <w:tab w:val="decimal" w:pos="731"/>
                <w:tab w:val="decimal" w:pos="1281"/>
              </w:tabs>
              <w:spacing w:line="240" w:lineRule="atLeast"/>
              <w:ind w:left="-80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0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36745D0" w14:textId="77777777" w:rsidR="001D339A" w:rsidRPr="00BE6809" w:rsidRDefault="001D339A" w:rsidP="00AB6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EE2A7C" w14:textId="5E9BA977" w:rsidR="001D339A" w:rsidRPr="00BE6809" w:rsidRDefault="00A14A57" w:rsidP="00AB64A0">
            <w:pPr>
              <w:pStyle w:val="acctfourfigures"/>
              <w:tabs>
                <w:tab w:val="decimal" w:pos="731"/>
              </w:tabs>
              <w:spacing w:line="240" w:lineRule="atLeast"/>
              <w:ind w:right="11" w:hanging="89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A14A57">
              <w:rPr>
                <w:rFonts w:ascii="Angsana New" w:hAnsi="Angsana New"/>
                <w:b/>
                <w:bCs/>
                <w:sz w:val="28"/>
                <w:szCs w:val="28"/>
                <w:lang w:val="en-US" w:eastAsia="ja-JP"/>
              </w:rPr>
              <w:t>709</w:t>
            </w:r>
            <w:r w:rsidR="004A7B36"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  <w:t>,</w:t>
            </w:r>
            <w:r w:rsidRPr="00A14A57">
              <w:rPr>
                <w:rFonts w:ascii="Angsana New" w:hAnsi="Angsana New"/>
                <w:b/>
                <w:bCs/>
                <w:sz w:val="28"/>
                <w:szCs w:val="28"/>
                <w:lang w:val="en-US" w:eastAsia="ja-JP"/>
              </w:rPr>
              <w:t>560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AE09C6E" w14:textId="77777777" w:rsidR="001D339A" w:rsidRPr="00BE6809" w:rsidRDefault="001D339A" w:rsidP="00AB64A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DE0972" w14:textId="7F5916EF" w:rsidR="001D339A" w:rsidRPr="00BE6809" w:rsidRDefault="00A14A57" w:rsidP="00AB6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  <w:t>504</w:t>
            </w:r>
            <w:r w:rsidR="001D339A"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  <w:t>,</w:t>
            </w:r>
            <w:r w:rsidRPr="00A14A57"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  <w:t>550</w:t>
            </w:r>
          </w:p>
        </w:tc>
      </w:tr>
      <w:tr w:rsidR="001D339A" w:rsidRPr="00BE6809" w14:paraId="31C42FFF" w14:textId="77777777" w:rsidTr="00982851">
        <w:trPr>
          <w:trHeight w:hRule="exact" w:val="403"/>
        </w:trPr>
        <w:tc>
          <w:tcPr>
            <w:tcW w:w="2814" w:type="dxa"/>
            <w:shd w:val="clear" w:color="auto" w:fill="auto"/>
          </w:tcPr>
          <w:p w14:paraId="417980AE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6D4A6149" w14:textId="77777777" w:rsidR="001D339A" w:rsidRPr="00BE6809" w:rsidRDefault="001D339A" w:rsidP="00982851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98311B3" w14:textId="77777777" w:rsidR="001D339A" w:rsidRPr="00BE6809" w:rsidRDefault="001D339A" w:rsidP="0098285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</w:tcPr>
          <w:p w14:paraId="144AD453" w14:textId="77777777" w:rsidR="001D339A" w:rsidRPr="00BE6809" w:rsidRDefault="001D339A" w:rsidP="00982851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5C034E5" w14:textId="77777777" w:rsidR="001D339A" w:rsidRPr="00BE6809" w:rsidRDefault="001D339A" w:rsidP="0098285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09B9E646" w14:textId="77777777" w:rsidR="001D339A" w:rsidRPr="00BE6809" w:rsidRDefault="001D339A" w:rsidP="0098285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BC3BDEF" w14:textId="77777777" w:rsidR="001D339A" w:rsidRPr="00BE6809" w:rsidRDefault="001D339A" w:rsidP="009828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3" w:type="dxa"/>
            <w:shd w:val="clear" w:color="auto" w:fill="auto"/>
          </w:tcPr>
          <w:p w14:paraId="5F5A3DA2" w14:textId="77777777" w:rsidR="001D339A" w:rsidRPr="00BE6809" w:rsidRDefault="001D339A" w:rsidP="0098285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23FB5874" w14:textId="77777777" w:rsidR="001D339A" w:rsidRPr="00BE6809" w:rsidRDefault="001D339A" w:rsidP="00982851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9" w:type="dxa"/>
            <w:tcBorders>
              <w:top w:val="double" w:sz="4" w:space="0" w:color="auto"/>
            </w:tcBorders>
            <w:shd w:val="clear" w:color="auto" w:fill="auto"/>
          </w:tcPr>
          <w:p w14:paraId="7C7D237E" w14:textId="77777777" w:rsidR="001D339A" w:rsidRPr="00BE6809" w:rsidRDefault="001D339A" w:rsidP="0098285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7C7924E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shd w:val="clear" w:color="auto" w:fill="auto"/>
          </w:tcPr>
          <w:p w14:paraId="6E44AC26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5B8D2AA2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shd w:val="clear" w:color="auto" w:fill="auto"/>
          </w:tcPr>
          <w:p w14:paraId="51A97A5E" w14:textId="77777777" w:rsidR="001D339A" w:rsidRPr="00BE6809" w:rsidRDefault="001D339A" w:rsidP="0098285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6DC8491A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shd w:val="clear" w:color="auto" w:fill="auto"/>
          </w:tcPr>
          <w:p w14:paraId="37A96C4C" w14:textId="77777777" w:rsidR="001D339A" w:rsidRPr="00BE6809" w:rsidRDefault="001D339A" w:rsidP="00982851">
            <w:pPr>
              <w:pStyle w:val="acctfourfigures"/>
              <w:tabs>
                <w:tab w:val="clear" w:pos="765"/>
                <w:tab w:val="decimal" w:pos="731"/>
                <w:tab w:val="decimal" w:pos="1281"/>
              </w:tabs>
              <w:spacing w:line="240" w:lineRule="atLeast"/>
              <w:ind w:left="-80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79AC7134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double" w:sz="4" w:space="0" w:color="auto"/>
            </w:tcBorders>
            <w:shd w:val="clear" w:color="auto" w:fill="auto"/>
          </w:tcPr>
          <w:p w14:paraId="677FD0AC" w14:textId="77777777" w:rsidR="001D339A" w:rsidRPr="00BE6809" w:rsidRDefault="001D339A" w:rsidP="00982851">
            <w:pPr>
              <w:pStyle w:val="acctfourfigures"/>
              <w:tabs>
                <w:tab w:val="decimal" w:pos="731"/>
              </w:tabs>
              <w:spacing w:line="240" w:lineRule="atLeast"/>
              <w:ind w:right="11" w:hanging="89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266" w:type="dxa"/>
            <w:shd w:val="clear" w:color="auto" w:fill="auto"/>
          </w:tcPr>
          <w:p w14:paraId="2D754F32" w14:textId="77777777" w:rsidR="001D339A" w:rsidRPr="00BE6809" w:rsidRDefault="001D339A" w:rsidP="0098285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  <w:shd w:val="clear" w:color="auto" w:fill="auto"/>
          </w:tcPr>
          <w:p w14:paraId="086BFC8C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339A" w:rsidRPr="00BE6809" w14:paraId="4EED72D4" w14:textId="77777777" w:rsidTr="00982851">
        <w:trPr>
          <w:trHeight w:hRule="exact" w:val="403"/>
        </w:trPr>
        <w:tc>
          <w:tcPr>
            <w:tcW w:w="2814" w:type="dxa"/>
            <w:shd w:val="clear" w:color="auto" w:fill="auto"/>
          </w:tcPr>
          <w:p w14:paraId="4E7218C3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2" w:type="dxa"/>
            <w:shd w:val="clear" w:color="auto" w:fill="auto"/>
          </w:tcPr>
          <w:p w14:paraId="0A2CC37D" w14:textId="77777777" w:rsidR="001D339A" w:rsidRPr="00BE6809" w:rsidRDefault="001D339A" w:rsidP="0098285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254534C" w14:textId="77777777" w:rsidR="001D339A" w:rsidRPr="00BE6809" w:rsidRDefault="001D339A" w:rsidP="0098285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</w:tcPr>
          <w:p w14:paraId="280C6FFD" w14:textId="77777777" w:rsidR="001D339A" w:rsidRPr="00BE6809" w:rsidRDefault="001D339A" w:rsidP="0098285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0310D9D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74E3E532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5DCB2F6" w14:textId="77777777" w:rsidR="001D339A" w:rsidRPr="00BE6809" w:rsidRDefault="001D339A" w:rsidP="0098285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3" w:type="dxa"/>
            <w:shd w:val="clear" w:color="auto" w:fill="auto"/>
          </w:tcPr>
          <w:p w14:paraId="5ECA8312" w14:textId="77777777" w:rsidR="001D339A" w:rsidRPr="00BE6809" w:rsidRDefault="001D339A" w:rsidP="0098285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79" w:right="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1A134579" w14:textId="77777777" w:rsidR="001D339A" w:rsidRPr="00BE6809" w:rsidRDefault="001D339A" w:rsidP="00982851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9" w:type="dxa"/>
            <w:shd w:val="clear" w:color="auto" w:fill="auto"/>
          </w:tcPr>
          <w:p w14:paraId="705CF710" w14:textId="77777777" w:rsidR="001D339A" w:rsidRPr="00BE6809" w:rsidRDefault="001D339A" w:rsidP="0098285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97F2549" w14:textId="77777777" w:rsidR="001D339A" w:rsidRPr="00BE6809" w:rsidRDefault="001D339A" w:rsidP="0098285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5DC640C0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9AF00C9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0" w:type="dxa"/>
            <w:shd w:val="clear" w:color="auto" w:fill="auto"/>
          </w:tcPr>
          <w:p w14:paraId="69BDDC3C" w14:textId="77777777" w:rsidR="001D339A" w:rsidRPr="00BE6809" w:rsidRDefault="001D339A" w:rsidP="0098285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33B6D2FF" w14:textId="77777777" w:rsidR="001D339A" w:rsidRPr="00BE6809" w:rsidRDefault="001D339A" w:rsidP="0098285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</w:tcPr>
          <w:p w14:paraId="07C95B61" w14:textId="77777777" w:rsidR="001D339A" w:rsidRPr="00BE6809" w:rsidRDefault="001D339A" w:rsidP="00982851">
            <w:pPr>
              <w:pStyle w:val="acctfourfigures"/>
              <w:tabs>
                <w:tab w:val="clear" w:pos="765"/>
                <w:tab w:val="decimal" w:pos="731"/>
                <w:tab w:val="decimal" w:pos="1281"/>
              </w:tabs>
              <w:spacing w:line="240" w:lineRule="atLeast"/>
              <w:ind w:left="-80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52C34A70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290B9F5A" w14:textId="77777777" w:rsidR="001D339A" w:rsidRPr="00BE6809" w:rsidRDefault="001D339A" w:rsidP="00982851">
            <w:pPr>
              <w:pStyle w:val="acctfourfigures"/>
              <w:tabs>
                <w:tab w:val="clear" w:pos="765"/>
                <w:tab w:val="decimal" w:pos="731"/>
                <w:tab w:val="decimal" w:pos="1281"/>
              </w:tabs>
              <w:spacing w:line="240" w:lineRule="atLeast"/>
              <w:ind w:left="-80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</w:pPr>
          </w:p>
        </w:tc>
        <w:tc>
          <w:tcPr>
            <w:tcW w:w="266" w:type="dxa"/>
            <w:shd w:val="clear" w:color="auto" w:fill="auto"/>
          </w:tcPr>
          <w:p w14:paraId="3DED126B" w14:textId="77777777" w:rsidR="001D339A" w:rsidRPr="00BE6809" w:rsidRDefault="001D339A" w:rsidP="0098285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4AE85ABA" w14:textId="77777777" w:rsidR="001D339A" w:rsidRPr="00BE6809" w:rsidRDefault="001D339A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78AC002A" w14:textId="77777777" w:rsidR="00B2003A" w:rsidRDefault="00B2003A" w:rsidP="001D3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1701"/>
          <w:tab w:val="left" w:pos="1985"/>
          <w:tab w:val="left" w:pos="2268"/>
        </w:tabs>
        <w:spacing w:before="120" w:line="240" w:lineRule="auto"/>
        <w:ind w:left="851" w:right="28" w:hanging="425"/>
        <w:jc w:val="both"/>
        <w:rPr>
          <w:rFonts w:ascii="Angsana New" w:hAnsi="Angsana New"/>
          <w:sz w:val="28"/>
          <w:szCs w:val="28"/>
        </w:rPr>
        <w:sectPr w:rsidR="00B2003A" w:rsidSect="00B2003A">
          <w:headerReference w:type="default" r:id="rId11"/>
          <w:type w:val="evenPage"/>
          <w:pgSz w:w="16840" w:h="11907" w:orient="landscape" w:code="9"/>
          <w:pgMar w:top="1077" w:right="851" w:bottom="992" w:left="1134" w:header="720" w:footer="720" w:gutter="0"/>
          <w:cols w:space="708"/>
          <w:docGrid w:linePitch="360"/>
        </w:sectPr>
      </w:pPr>
    </w:p>
    <w:p w14:paraId="3A7C8977" w14:textId="675E720E" w:rsidR="002D5210" w:rsidRPr="002D5210" w:rsidRDefault="00A14A57" w:rsidP="00270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851" w:right="28" w:hanging="425"/>
        <w:jc w:val="thaiDistribute"/>
        <w:rPr>
          <w:rFonts w:ascii="Calibri" w:hAnsi="Calibri" w:cs="Calibri"/>
          <w:color w:val="000000"/>
          <w:sz w:val="22"/>
          <w:szCs w:val="22"/>
          <w:lang w:val="en-TH"/>
        </w:rPr>
      </w:pPr>
      <w:r w:rsidRPr="00A14A57">
        <w:rPr>
          <w:rFonts w:ascii="Angsana New" w:hAnsi="Angsana New" w:hint="cs"/>
          <w:color w:val="000000"/>
          <w:sz w:val="28"/>
          <w:szCs w:val="28"/>
        </w:rPr>
        <w:lastRenderedPageBreak/>
        <w:t>7</w:t>
      </w:r>
      <w:r w:rsidR="002D5210">
        <w:rPr>
          <w:rFonts w:ascii="Angsana New" w:hAnsi="Angsana New" w:hint="cs"/>
          <w:color w:val="000000"/>
          <w:sz w:val="28"/>
          <w:szCs w:val="28"/>
          <w:cs/>
          <w:lang w:val="en-TH"/>
        </w:rPr>
        <w:t>.</w:t>
      </w:r>
      <w:r w:rsidRPr="00A14A57">
        <w:rPr>
          <w:rFonts w:ascii="Angsana New" w:hAnsi="Angsana New" w:hint="cs"/>
          <w:color w:val="000000"/>
          <w:sz w:val="28"/>
          <w:szCs w:val="28"/>
        </w:rPr>
        <w:t>1</w:t>
      </w:r>
      <w:r w:rsidR="002D5210">
        <w:rPr>
          <w:rFonts w:ascii="Angsana New" w:hAnsi="Angsana New" w:hint="cs"/>
          <w:color w:val="000000"/>
          <w:sz w:val="28"/>
          <w:szCs w:val="28"/>
          <w:cs/>
          <w:lang w:val="en-TH"/>
        </w:rPr>
        <w:t xml:space="preserve">.   </w:t>
      </w:r>
      <w:r w:rsidR="002D5210" w:rsidRPr="002D5210">
        <w:rPr>
          <w:rFonts w:ascii="Angsana New" w:hAnsi="Angsana New" w:hint="cs"/>
          <w:color w:val="000000"/>
          <w:sz w:val="28"/>
          <w:szCs w:val="28"/>
          <w:cs/>
          <w:lang w:val="en-TH"/>
        </w:rPr>
        <w:t>ที่ประชุมวิสามัญผู้ถือหุ้นครั้งที่</w:t>
      </w:r>
      <w:r w:rsidR="002D5210" w:rsidRPr="002D5210">
        <w:rPr>
          <w:rFonts w:ascii="Angsana New" w:hAnsi="Angsana New" w:hint="cs"/>
          <w:color w:val="000000"/>
          <w:sz w:val="28"/>
          <w:szCs w:val="28"/>
          <w:lang w:val="en-TH"/>
        </w:rPr>
        <w:t> </w:t>
      </w:r>
      <w:r w:rsidRPr="00A14A57">
        <w:rPr>
          <w:rFonts w:ascii="Angsana New" w:hAnsi="Angsana New" w:hint="cs"/>
          <w:color w:val="000000"/>
          <w:sz w:val="28"/>
          <w:szCs w:val="28"/>
        </w:rPr>
        <w:t>4</w:t>
      </w:r>
      <w:r w:rsidR="002D5210" w:rsidRPr="002D5210">
        <w:rPr>
          <w:rFonts w:ascii="Angsana New" w:hAnsi="Angsana New" w:hint="cs"/>
          <w:color w:val="000000"/>
          <w:sz w:val="28"/>
          <w:szCs w:val="28"/>
          <w:lang w:val="en-TH"/>
        </w:rPr>
        <w:t>/</w:t>
      </w:r>
      <w:r w:rsidRPr="00A14A57">
        <w:rPr>
          <w:rFonts w:ascii="Angsana New" w:hAnsi="Angsana New" w:hint="cs"/>
          <w:color w:val="000000"/>
          <w:sz w:val="28"/>
          <w:szCs w:val="28"/>
        </w:rPr>
        <w:t>2565</w:t>
      </w:r>
      <w:r w:rsidR="002D5210" w:rsidRPr="002D5210">
        <w:rPr>
          <w:rFonts w:ascii="Angsana New" w:hAnsi="Angsana New" w:hint="cs"/>
          <w:color w:val="000000"/>
          <w:sz w:val="28"/>
          <w:szCs w:val="28"/>
          <w:lang w:val="en-TH"/>
        </w:rPr>
        <w:t> </w:t>
      </w:r>
      <w:r w:rsidR="002D5210" w:rsidRPr="002D5210">
        <w:rPr>
          <w:rFonts w:ascii="Angsana New" w:hAnsi="Angsana New" w:hint="cs"/>
          <w:color w:val="000000"/>
          <w:sz w:val="28"/>
          <w:szCs w:val="28"/>
          <w:cs/>
          <w:lang w:val="en-TH"/>
        </w:rPr>
        <w:t>เมื่อวันที่</w:t>
      </w:r>
      <w:r w:rsidR="002D5210" w:rsidRPr="002D5210">
        <w:rPr>
          <w:rFonts w:ascii="Angsana New" w:hAnsi="Angsana New" w:hint="cs"/>
          <w:color w:val="000000"/>
          <w:sz w:val="28"/>
          <w:szCs w:val="28"/>
          <w:lang w:val="en-TH"/>
        </w:rPr>
        <w:t> </w:t>
      </w:r>
      <w:r w:rsidRPr="00A14A57">
        <w:rPr>
          <w:rFonts w:ascii="Angsana New" w:hAnsi="Angsana New" w:hint="cs"/>
          <w:color w:val="000000"/>
          <w:sz w:val="28"/>
          <w:szCs w:val="28"/>
        </w:rPr>
        <w:t>24</w:t>
      </w:r>
      <w:r w:rsidR="002D5210" w:rsidRPr="002D5210">
        <w:rPr>
          <w:rFonts w:ascii="Angsana New" w:hAnsi="Angsana New" w:hint="cs"/>
          <w:color w:val="000000"/>
          <w:sz w:val="28"/>
          <w:szCs w:val="28"/>
          <w:lang w:val="en-TH"/>
        </w:rPr>
        <w:t> </w:t>
      </w:r>
      <w:r w:rsidR="002D5210" w:rsidRPr="002D5210">
        <w:rPr>
          <w:rFonts w:ascii="Angsana New" w:hAnsi="Angsana New" w:hint="cs"/>
          <w:color w:val="000000"/>
          <w:sz w:val="28"/>
          <w:szCs w:val="28"/>
          <w:cs/>
          <w:lang w:val="en-TH"/>
        </w:rPr>
        <w:t>มิถุนายน</w:t>
      </w:r>
      <w:r w:rsidR="002D5210" w:rsidRPr="002D5210">
        <w:rPr>
          <w:rFonts w:ascii="Angsana New" w:hAnsi="Angsana New" w:hint="cs"/>
          <w:color w:val="000000"/>
          <w:sz w:val="28"/>
          <w:szCs w:val="28"/>
          <w:lang w:val="en-TH"/>
        </w:rPr>
        <w:t> </w:t>
      </w:r>
      <w:r w:rsidRPr="00A14A57">
        <w:rPr>
          <w:rFonts w:ascii="Angsana New" w:hAnsi="Angsana New" w:hint="cs"/>
          <w:color w:val="000000"/>
          <w:sz w:val="28"/>
          <w:szCs w:val="28"/>
        </w:rPr>
        <w:t>2565</w:t>
      </w:r>
      <w:r w:rsidR="002D5210" w:rsidRPr="002D5210">
        <w:rPr>
          <w:rFonts w:ascii="Angsana New" w:hAnsi="Angsana New" w:hint="cs"/>
          <w:color w:val="000000"/>
          <w:sz w:val="28"/>
          <w:szCs w:val="28"/>
          <w:lang w:val="en-TH"/>
        </w:rPr>
        <w:t> </w:t>
      </w:r>
      <w:r w:rsidR="002D5210" w:rsidRPr="002D5210">
        <w:rPr>
          <w:rFonts w:ascii="Angsana New" w:hAnsi="Angsana New" w:hint="cs"/>
          <w:color w:val="000000"/>
          <w:sz w:val="28"/>
          <w:szCs w:val="28"/>
          <w:cs/>
          <w:lang w:val="en-TH"/>
        </w:rPr>
        <w:t>ของบริษัทย่อย</w:t>
      </w:r>
      <w:r w:rsidR="002D5210" w:rsidRPr="002D5210">
        <w:rPr>
          <w:rFonts w:ascii="Angsana New" w:hAnsi="Angsana New" w:hint="cs"/>
          <w:color w:val="000000"/>
          <w:sz w:val="28"/>
          <w:szCs w:val="28"/>
          <w:lang w:val="en-TH"/>
        </w:rPr>
        <w:t> – </w:t>
      </w:r>
      <w:r w:rsidR="002D5210" w:rsidRPr="002D5210">
        <w:rPr>
          <w:rFonts w:ascii="Angsana New" w:hAnsi="Angsana New" w:hint="cs"/>
          <w:color w:val="000000"/>
          <w:sz w:val="28"/>
          <w:szCs w:val="28"/>
          <w:cs/>
          <w:lang w:val="en-TH"/>
        </w:rPr>
        <w:t>บริษัท โม</w:t>
      </w:r>
      <w:proofErr w:type="spellStart"/>
      <w:r w:rsidR="002D5210" w:rsidRPr="002D5210">
        <w:rPr>
          <w:rFonts w:ascii="Angsana New" w:hAnsi="Angsana New" w:hint="cs"/>
          <w:color w:val="000000"/>
          <w:sz w:val="28"/>
          <w:szCs w:val="28"/>
          <w:cs/>
          <w:lang w:val="en-TH"/>
        </w:rPr>
        <w:t>เดิร์น</w:t>
      </w:r>
      <w:proofErr w:type="spellEnd"/>
      <w:r w:rsidR="002D5210" w:rsidRPr="002D5210">
        <w:rPr>
          <w:rFonts w:ascii="Angsana New" w:hAnsi="Angsana New" w:hint="cs"/>
          <w:color w:val="000000"/>
          <w:sz w:val="28"/>
          <w:szCs w:val="28"/>
          <w:cs/>
          <w:lang w:val="en-TH"/>
        </w:rPr>
        <w:t xml:space="preserve"> ซิน</w:t>
      </w:r>
      <w:proofErr w:type="spellStart"/>
      <w:r w:rsidR="002D5210" w:rsidRPr="002D5210">
        <w:rPr>
          <w:rFonts w:ascii="Angsana New" w:hAnsi="Angsana New" w:hint="cs"/>
          <w:color w:val="000000"/>
          <w:sz w:val="28"/>
          <w:szCs w:val="28"/>
          <w:cs/>
          <w:lang w:val="en-TH"/>
        </w:rPr>
        <w:t>เนอร์</w:t>
      </w:r>
      <w:proofErr w:type="spellEnd"/>
      <w:r w:rsidR="002D5210" w:rsidRPr="002D5210">
        <w:rPr>
          <w:rFonts w:ascii="Angsana New" w:hAnsi="Angsana New" w:hint="cs"/>
          <w:color w:val="000000"/>
          <w:sz w:val="28"/>
          <w:szCs w:val="28"/>
          <w:cs/>
          <w:lang w:val="en-TH"/>
        </w:rPr>
        <w:t>ยี่ จำกัด มีมติอนุมัติเพิ่มทุนจดทะเบียนของบริษัทจำนวน</w:t>
      </w:r>
      <w:r w:rsidR="002D5210" w:rsidRPr="002D5210">
        <w:rPr>
          <w:rFonts w:ascii="Angsana New" w:hAnsi="Angsana New" w:hint="cs"/>
          <w:color w:val="000000"/>
          <w:sz w:val="28"/>
          <w:szCs w:val="28"/>
          <w:lang w:val="en-TH"/>
        </w:rPr>
        <w:t> </w:t>
      </w:r>
      <w:r w:rsidRPr="00A14A57">
        <w:rPr>
          <w:rFonts w:ascii="Angsana New" w:hAnsi="Angsana New" w:hint="cs"/>
          <w:color w:val="000000"/>
          <w:sz w:val="28"/>
          <w:szCs w:val="28"/>
        </w:rPr>
        <w:t>140</w:t>
      </w:r>
      <w:r w:rsidR="002D5210" w:rsidRPr="002D5210">
        <w:rPr>
          <w:rFonts w:ascii="Angsana New" w:hAnsi="Angsana New" w:hint="cs"/>
          <w:color w:val="000000"/>
          <w:sz w:val="28"/>
          <w:szCs w:val="28"/>
          <w:lang w:val="en-TH"/>
        </w:rPr>
        <w:t> </w:t>
      </w:r>
      <w:r w:rsidR="002D5210" w:rsidRPr="002D5210">
        <w:rPr>
          <w:rFonts w:ascii="Angsana New" w:hAnsi="Angsana New" w:hint="cs"/>
          <w:color w:val="000000"/>
          <w:sz w:val="28"/>
          <w:szCs w:val="28"/>
          <w:cs/>
          <w:lang w:val="en-TH"/>
        </w:rPr>
        <w:t>ล้านบาท โดยการออกหุ้นสามัญเพิ่มทุนจำนวน</w:t>
      </w:r>
      <w:r w:rsidR="002D5210" w:rsidRPr="002D5210">
        <w:rPr>
          <w:rFonts w:ascii="Angsana New" w:hAnsi="Angsana New" w:hint="cs"/>
          <w:color w:val="000000"/>
          <w:sz w:val="28"/>
          <w:szCs w:val="28"/>
          <w:lang w:val="en-TH"/>
        </w:rPr>
        <w:t> </w:t>
      </w:r>
      <w:r w:rsidRPr="00A14A57">
        <w:rPr>
          <w:rFonts w:ascii="Angsana New" w:hAnsi="Angsana New" w:hint="cs"/>
          <w:color w:val="000000"/>
          <w:sz w:val="28"/>
          <w:szCs w:val="28"/>
        </w:rPr>
        <w:t>1</w:t>
      </w:r>
      <w:r w:rsidR="002D5210" w:rsidRPr="002D5210">
        <w:rPr>
          <w:rFonts w:ascii="Angsana New" w:hAnsi="Angsana New" w:hint="cs"/>
          <w:color w:val="000000"/>
          <w:sz w:val="28"/>
          <w:szCs w:val="28"/>
          <w:lang w:val="en-TH"/>
        </w:rPr>
        <w:t>,</w:t>
      </w:r>
      <w:r w:rsidRPr="00A14A57">
        <w:rPr>
          <w:rFonts w:ascii="Angsana New" w:hAnsi="Angsana New" w:hint="cs"/>
          <w:color w:val="000000"/>
          <w:sz w:val="28"/>
          <w:szCs w:val="28"/>
        </w:rPr>
        <w:t>400</w:t>
      </w:r>
      <w:r w:rsidR="002D5210" w:rsidRPr="002D5210">
        <w:rPr>
          <w:rFonts w:ascii="Angsana New" w:hAnsi="Angsana New" w:hint="cs"/>
          <w:color w:val="000000"/>
          <w:sz w:val="28"/>
          <w:szCs w:val="28"/>
          <w:lang w:val="en-TH"/>
        </w:rPr>
        <w:t>,</w:t>
      </w:r>
      <w:r w:rsidRPr="00A14A57">
        <w:rPr>
          <w:rFonts w:ascii="Angsana New" w:hAnsi="Angsana New" w:hint="cs"/>
          <w:color w:val="000000"/>
          <w:sz w:val="28"/>
          <w:szCs w:val="28"/>
        </w:rPr>
        <w:t>000</w:t>
      </w:r>
      <w:r w:rsidR="002D5210" w:rsidRPr="002D5210">
        <w:rPr>
          <w:rFonts w:ascii="Angsana New" w:hAnsi="Angsana New" w:hint="cs"/>
          <w:color w:val="000000"/>
          <w:sz w:val="28"/>
          <w:szCs w:val="28"/>
          <w:lang w:val="en-TH"/>
        </w:rPr>
        <w:t> </w:t>
      </w:r>
      <w:r w:rsidR="002D5210" w:rsidRPr="002D5210">
        <w:rPr>
          <w:rFonts w:ascii="Angsana New" w:hAnsi="Angsana New" w:hint="cs"/>
          <w:color w:val="000000"/>
          <w:sz w:val="28"/>
          <w:szCs w:val="28"/>
          <w:cs/>
          <w:lang w:val="en-TH"/>
        </w:rPr>
        <w:t>หุ้น มูลค่าที่ตราไว้หุ้นละ</w:t>
      </w:r>
      <w:r w:rsidR="002D5210" w:rsidRPr="002D5210">
        <w:rPr>
          <w:rFonts w:ascii="Angsana New" w:hAnsi="Angsana New" w:hint="cs"/>
          <w:color w:val="000000"/>
          <w:sz w:val="28"/>
          <w:szCs w:val="28"/>
          <w:lang w:val="en-TH"/>
        </w:rPr>
        <w:t> </w:t>
      </w:r>
      <w:r w:rsidRPr="00A14A57">
        <w:rPr>
          <w:rFonts w:ascii="Angsana New" w:hAnsi="Angsana New" w:hint="cs"/>
          <w:color w:val="000000"/>
          <w:sz w:val="28"/>
          <w:szCs w:val="28"/>
        </w:rPr>
        <w:t>100</w:t>
      </w:r>
      <w:r w:rsidR="002D5210" w:rsidRPr="002D5210">
        <w:rPr>
          <w:rFonts w:ascii="Angsana New" w:hAnsi="Angsana New" w:hint="cs"/>
          <w:color w:val="000000"/>
          <w:sz w:val="28"/>
          <w:szCs w:val="28"/>
          <w:lang w:val="en-TH"/>
        </w:rPr>
        <w:t> </w:t>
      </w:r>
      <w:r w:rsidR="002D5210" w:rsidRPr="002D5210">
        <w:rPr>
          <w:rFonts w:ascii="Angsana New" w:hAnsi="Angsana New" w:hint="cs"/>
          <w:color w:val="000000"/>
          <w:sz w:val="28"/>
          <w:szCs w:val="28"/>
          <w:cs/>
          <w:lang w:val="en-TH"/>
        </w:rPr>
        <w:t>บาท โดยมีวัตถุประสงค์เพื่อเป็นเงินทุนในการขยาย พัฒนาธุรกิจ หรือเข้าซื้อสินทรัพย์ บริษัทย่อยได้จดทะเบียนเพิ่ม</w:t>
      </w:r>
      <w:r w:rsidR="002D5210" w:rsidRPr="002D5210">
        <w:rPr>
          <w:rFonts w:ascii="Angsana New" w:hAnsi="Angsana New" w:hint="cs"/>
          <w:sz w:val="28"/>
          <w:szCs w:val="28"/>
          <w:cs/>
          <w:lang w:val="en-TH"/>
        </w:rPr>
        <w:t>ทุนเมื่อวันที่</w:t>
      </w:r>
      <w:r w:rsidR="002D5210" w:rsidRPr="002D5210">
        <w:rPr>
          <w:rFonts w:ascii="Angsana New" w:hAnsi="Angsana New" w:hint="cs"/>
          <w:sz w:val="28"/>
          <w:szCs w:val="28"/>
          <w:lang w:val="en-TH"/>
        </w:rPr>
        <w:t> </w:t>
      </w:r>
      <w:r w:rsidRPr="00A14A57">
        <w:rPr>
          <w:rFonts w:ascii="Angsana New" w:hAnsi="Angsana New" w:hint="cs"/>
          <w:sz w:val="28"/>
          <w:szCs w:val="28"/>
        </w:rPr>
        <w:t>29</w:t>
      </w:r>
      <w:r w:rsidR="002D5210" w:rsidRPr="002D5210">
        <w:rPr>
          <w:rFonts w:ascii="Angsana New" w:hAnsi="Angsana New" w:hint="cs"/>
          <w:sz w:val="28"/>
          <w:szCs w:val="28"/>
          <w:cs/>
          <w:lang w:val="en-TH"/>
        </w:rPr>
        <w:t xml:space="preserve"> มิถุนายน </w:t>
      </w:r>
      <w:r w:rsidRPr="00A14A57">
        <w:rPr>
          <w:rFonts w:ascii="Angsana New" w:hAnsi="Angsana New" w:hint="cs"/>
          <w:sz w:val="28"/>
          <w:szCs w:val="28"/>
        </w:rPr>
        <w:t>2565</w:t>
      </w:r>
      <w:r w:rsidR="002D5210" w:rsidRPr="002D5210">
        <w:rPr>
          <w:rFonts w:ascii="Angsana New" w:hAnsi="Angsana New" w:hint="cs"/>
          <w:sz w:val="28"/>
          <w:szCs w:val="28"/>
          <w:cs/>
          <w:lang w:val="en-TH"/>
        </w:rPr>
        <w:t xml:space="preserve"> </w:t>
      </w:r>
      <w:r w:rsidR="002D5210" w:rsidRPr="002D5210">
        <w:rPr>
          <w:rFonts w:ascii="Angsana New" w:hAnsi="Angsana New" w:hint="cs"/>
          <w:sz w:val="28"/>
          <w:szCs w:val="28"/>
          <w:lang w:val="en-TH"/>
        </w:rPr>
        <w:t> </w:t>
      </w:r>
      <w:r w:rsidR="002D5210" w:rsidRPr="002D5210">
        <w:rPr>
          <w:rFonts w:ascii="Angsana New" w:hAnsi="Angsana New" w:hint="cs"/>
          <w:sz w:val="28"/>
          <w:szCs w:val="28"/>
          <w:cs/>
          <w:lang w:val="en-TH"/>
        </w:rPr>
        <w:t>และได้รับชำระ</w:t>
      </w:r>
      <w:r w:rsidR="002D5210" w:rsidRPr="002D5210">
        <w:rPr>
          <w:rFonts w:ascii="Angsana New" w:hAnsi="Angsana New" w:hint="cs"/>
          <w:color w:val="000000"/>
          <w:sz w:val="28"/>
          <w:szCs w:val="28"/>
          <w:cs/>
          <w:lang w:val="en-TH"/>
        </w:rPr>
        <w:t>เงินค่าหุ้นเพิ่มทุนครบทั้งจำนวนแล้ว</w:t>
      </w:r>
    </w:p>
    <w:p w14:paraId="7D4683A8" w14:textId="6679F07D" w:rsidR="002D5210" w:rsidRPr="002D5210" w:rsidRDefault="00A14A57" w:rsidP="002D521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1701"/>
          <w:tab w:val="left" w:pos="1985"/>
          <w:tab w:val="left" w:pos="2268"/>
        </w:tabs>
        <w:spacing w:before="120" w:line="240" w:lineRule="auto"/>
        <w:ind w:left="851" w:right="28" w:hanging="425"/>
        <w:jc w:val="thaiDistribute"/>
        <w:rPr>
          <w:rFonts w:ascii="Angsana New" w:hAnsi="Angsana New"/>
          <w:sz w:val="28"/>
          <w:szCs w:val="28"/>
        </w:rPr>
      </w:pPr>
      <w:r w:rsidRPr="00A14A57">
        <w:rPr>
          <w:rFonts w:ascii="Angsana New" w:hAnsi="Angsana New" w:hint="cs"/>
          <w:sz w:val="28"/>
          <w:szCs w:val="28"/>
        </w:rPr>
        <w:t>7</w:t>
      </w:r>
      <w:r w:rsidR="002D5210">
        <w:rPr>
          <w:rFonts w:ascii="Angsana New" w:hAnsi="Angsana New" w:hint="cs"/>
          <w:sz w:val="28"/>
          <w:szCs w:val="28"/>
          <w:cs/>
        </w:rPr>
        <w:t>.</w:t>
      </w:r>
      <w:r w:rsidRPr="00A14A57">
        <w:rPr>
          <w:rFonts w:ascii="Angsana New" w:hAnsi="Angsana New" w:hint="cs"/>
          <w:sz w:val="28"/>
          <w:szCs w:val="28"/>
        </w:rPr>
        <w:t>2</w:t>
      </w:r>
      <w:r w:rsidR="002D5210">
        <w:rPr>
          <w:rFonts w:ascii="Angsana New" w:hAnsi="Angsana New" w:hint="cs"/>
          <w:sz w:val="28"/>
          <w:szCs w:val="28"/>
          <w:cs/>
        </w:rPr>
        <w:t xml:space="preserve">.   </w:t>
      </w:r>
      <w:r w:rsidR="001D339A" w:rsidRPr="002D5210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Pr="00A14A57">
        <w:rPr>
          <w:rFonts w:ascii="Angsana New" w:hAnsi="Angsana New" w:hint="cs"/>
          <w:sz w:val="28"/>
          <w:szCs w:val="28"/>
        </w:rPr>
        <w:t>1</w:t>
      </w:r>
      <w:r w:rsidR="001D339A" w:rsidRPr="002D5210">
        <w:rPr>
          <w:rFonts w:ascii="Angsana New" w:hAnsi="Angsana New" w:hint="cs"/>
          <w:sz w:val="28"/>
          <w:szCs w:val="28"/>
        </w:rPr>
        <w:t>/</w:t>
      </w:r>
      <w:r w:rsidRPr="00A14A57">
        <w:rPr>
          <w:rFonts w:ascii="Angsana New" w:hAnsi="Angsana New" w:hint="cs"/>
          <w:sz w:val="28"/>
          <w:szCs w:val="28"/>
        </w:rPr>
        <w:t>2565</w:t>
      </w:r>
      <w:r w:rsidR="001D339A" w:rsidRPr="002D5210">
        <w:rPr>
          <w:rFonts w:ascii="Angsana New" w:hAnsi="Angsana New" w:hint="cs"/>
          <w:sz w:val="28"/>
          <w:szCs w:val="28"/>
        </w:rPr>
        <w:t xml:space="preserve"> </w:t>
      </w:r>
      <w:r w:rsidR="001D339A" w:rsidRPr="002D5210">
        <w:rPr>
          <w:rFonts w:ascii="Angsana New" w:hAnsi="Angsana New" w:hint="cs"/>
          <w:sz w:val="28"/>
          <w:szCs w:val="28"/>
          <w:cs/>
        </w:rPr>
        <w:t xml:space="preserve">ของบริษัท เมื่อวันที่ </w:t>
      </w:r>
      <w:r w:rsidRPr="00A14A57">
        <w:rPr>
          <w:rFonts w:ascii="Angsana New" w:hAnsi="Angsana New" w:hint="cs"/>
          <w:sz w:val="28"/>
          <w:szCs w:val="28"/>
        </w:rPr>
        <w:t>26</w:t>
      </w:r>
      <w:r w:rsidR="001D339A" w:rsidRPr="002D5210">
        <w:rPr>
          <w:rFonts w:ascii="Angsana New" w:hAnsi="Angsana New" w:hint="cs"/>
          <w:sz w:val="28"/>
          <w:szCs w:val="28"/>
        </w:rPr>
        <w:t xml:space="preserve"> </w:t>
      </w:r>
      <w:r w:rsidR="001D339A" w:rsidRPr="002D5210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A14A57">
        <w:rPr>
          <w:rFonts w:ascii="Angsana New" w:hAnsi="Angsana New" w:hint="cs"/>
          <w:sz w:val="28"/>
          <w:szCs w:val="28"/>
        </w:rPr>
        <w:t>2565</w:t>
      </w:r>
      <w:r w:rsidR="001D339A" w:rsidRPr="002D5210">
        <w:rPr>
          <w:rFonts w:ascii="Angsana New" w:hAnsi="Angsana New" w:hint="cs"/>
          <w:sz w:val="28"/>
          <w:szCs w:val="28"/>
        </w:rPr>
        <w:t xml:space="preserve"> </w:t>
      </w:r>
      <w:r w:rsidR="001D339A" w:rsidRPr="002D5210">
        <w:rPr>
          <w:rFonts w:ascii="Angsana New" w:hAnsi="Angsana New" w:hint="cs"/>
          <w:sz w:val="28"/>
          <w:szCs w:val="28"/>
          <w:cs/>
        </w:rPr>
        <w:t>ได้มีมติอนุมัติเพิ่มทุนในบริษัท</w:t>
      </w:r>
      <w:r w:rsidR="001D339A" w:rsidRPr="002D5210">
        <w:rPr>
          <w:rFonts w:ascii="Angsana New" w:hAnsi="Angsana New" w:hint="cs"/>
          <w:sz w:val="28"/>
          <w:szCs w:val="28"/>
        </w:rPr>
        <w:t xml:space="preserve"> </w:t>
      </w:r>
      <w:r w:rsidR="001D339A" w:rsidRPr="002D5210">
        <w:rPr>
          <w:rFonts w:ascii="Angsana New" w:hAnsi="Angsana New" w:hint="cs"/>
          <w:sz w:val="28"/>
          <w:szCs w:val="28"/>
          <w:cs/>
        </w:rPr>
        <w:t>โม</w:t>
      </w:r>
      <w:proofErr w:type="spellStart"/>
      <w:r w:rsidR="001D339A" w:rsidRPr="002D5210">
        <w:rPr>
          <w:rFonts w:ascii="Angsana New" w:hAnsi="Angsana New" w:hint="cs"/>
          <w:sz w:val="28"/>
          <w:szCs w:val="28"/>
          <w:cs/>
        </w:rPr>
        <w:t>เดิร์น</w:t>
      </w:r>
      <w:proofErr w:type="spellEnd"/>
      <w:r w:rsidR="001D339A" w:rsidRPr="002D5210">
        <w:rPr>
          <w:rFonts w:ascii="Angsana New" w:hAnsi="Angsana New" w:hint="cs"/>
          <w:sz w:val="28"/>
          <w:szCs w:val="28"/>
          <w:cs/>
        </w:rPr>
        <w:t xml:space="preserve"> ซิน</w:t>
      </w:r>
      <w:proofErr w:type="spellStart"/>
      <w:r w:rsidR="001D339A" w:rsidRPr="002D5210">
        <w:rPr>
          <w:rFonts w:ascii="Angsana New" w:hAnsi="Angsana New" w:hint="cs"/>
          <w:sz w:val="28"/>
          <w:szCs w:val="28"/>
          <w:cs/>
        </w:rPr>
        <w:t>เนอร์</w:t>
      </w:r>
      <w:proofErr w:type="spellEnd"/>
      <w:r w:rsidR="001D339A" w:rsidRPr="002D5210">
        <w:rPr>
          <w:rFonts w:ascii="Angsana New" w:hAnsi="Angsana New" w:hint="cs"/>
          <w:sz w:val="28"/>
          <w:szCs w:val="28"/>
          <w:cs/>
        </w:rPr>
        <w:t>ยี่</w:t>
      </w:r>
      <w:r w:rsidR="001D339A" w:rsidRPr="002D5210">
        <w:rPr>
          <w:rFonts w:ascii="Angsana New" w:hAnsi="Angsana New" w:hint="cs"/>
          <w:sz w:val="28"/>
          <w:szCs w:val="28"/>
        </w:rPr>
        <w:t xml:space="preserve"> </w:t>
      </w:r>
      <w:r w:rsidR="001D339A" w:rsidRPr="002D5210">
        <w:rPr>
          <w:rFonts w:ascii="Angsana New" w:hAnsi="Angsana New" w:hint="cs"/>
          <w:sz w:val="28"/>
          <w:szCs w:val="28"/>
          <w:cs/>
        </w:rPr>
        <w:t xml:space="preserve">จำกัด </w:t>
      </w:r>
      <w:r w:rsidR="001D339A" w:rsidRPr="002D5210">
        <w:rPr>
          <w:rFonts w:ascii="Angsana New" w:hAnsi="Angsana New" w:hint="cs"/>
          <w:sz w:val="28"/>
          <w:szCs w:val="28"/>
        </w:rPr>
        <w:t>“</w:t>
      </w:r>
      <w:r w:rsidR="001D339A" w:rsidRPr="002D5210">
        <w:rPr>
          <w:rFonts w:ascii="Angsana New" w:hAnsi="Angsana New" w:hint="cs"/>
          <w:sz w:val="28"/>
          <w:szCs w:val="28"/>
          <w:cs/>
        </w:rPr>
        <w:t>บริษัทย่อย</w:t>
      </w:r>
      <w:r w:rsidR="001D339A" w:rsidRPr="002D5210">
        <w:rPr>
          <w:rFonts w:ascii="Angsana New" w:hAnsi="Angsana New" w:hint="cs"/>
          <w:sz w:val="28"/>
          <w:szCs w:val="28"/>
        </w:rPr>
        <w:t>”</w:t>
      </w:r>
      <w:r w:rsidR="001D339A" w:rsidRPr="002D5210">
        <w:rPr>
          <w:rFonts w:ascii="Angsana New" w:hAnsi="Angsana New" w:hint="cs"/>
          <w:sz w:val="28"/>
          <w:szCs w:val="28"/>
          <w:cs/>
        </w:rPr>
        <w:t xml:space="preserve"> โดยมีวัตถุประสงค์เพื่อใช้เป็นเงินทุนหมุนเวียนและสนับสนุนการขยายธุรกิจ</w:t>
      </w:r>
      <w:r w:rsidR="001D339A" w:rsidRPr="002D5210">
        <w:rPr>
          <w:rFonts w:ascii="Angsana New" w:hAnsi="Angsana New" w:hint="cs"/>
          <w:sz w:val="28"/>
          <w:szCs w:val="28"/>
        </w:rPr>
        <w:t xml:space="preserve"> </w:t>
      </w:r>
      <w:r w:rsidR="001D339A" w:rsidRPr="002D5210">
        <w:rPr>
          <w:rFonts w:ascii="Angsana New" w:hAnsi="Angsana New" w:hint="cs"/>
          <w:sz w:val="28"/>
          <w:szCs w:val="28"/>
          <w:cs/>
        </w:rPr>
        <w:t xml:space="preserve">เป็นเงินจำนวน </w:t>
      </w:r>
      <w:r w:rsidRPr="00A14A57">
        <w:rPr>
          <w:rFonts w:ascii="Angsana New" w:hAnsi="Angsana New" w:hint="cs"/>
          <w:sz w:val="28"/>
          <w:szCs w:val="28"/>
        </w:rPr>
        <w:t>65</w:t>
      </w:r>
      <w:r w:rsidR="001D339A" w:rsidRPr="002D5210">
        <w:rPr>
          <w:rFonts w:ascii="Angsana New" w:hAnsi="Angsana New" w:hint="cs"/>
          <w:sz w:val="28"/>
          <w:szCs w:val="28"/>
        </w:rPr>
        <w:t xml:space="preserve"> </w:t>
      </w:r>
      <w:r w:rsidR="001D339A" w:rsidRPr="002D5210">
        <w:rPr>
          <w:rFonts w:ascii="Angsana New" w:hAnsi="Angsana New" w:hint="cs"/>
          <w:sz w:val="28"/>
          <w:szCs w:val="28"/>
          <w:cs/>
        </w:rPr>
        <w:t>ล้านบาท บริษัทย่อยได้รับชำระเงินเพิ่มทุน เมื่อวันที่</w:t>
      </w:r>
      <w:r w:rsidR="001D339A" w:rsidRPr="002D5210">
        <w:rPr>
          <w:rFonts w:ascii="Angsana New" w:hAnsi="Angsana New" w:hint="cs"/>
          <w:sz w:val="28"/>
          <w:szCs w:val="28"/>
        </w:rPr>
        <w:t xml:space="preserve"> </w:t>
      </w:r>
      <w:r w:rsidRPr="00A14A57">
        <w:rPr>
          <w:rFonts w:ascii="Angsana New" w:hAnsi="Angsana New" w:hint="cs"/>
          <w:sz w:val="28"/>
          <w:szCs w:val="28"/>
        </w:rPr>
        <w:t>27</w:t>
      </w:r>
      <w:r w:rsidR="001D339A" w:rsidRPr="002D5210">
        <w:rPr>
          <w:rFonts w:ascii="Angsana New" w:hAnsi="Angsana New" w:hint="cs"/>
          <w:sz w:val="28"/>
          <w:szCs w:val="28"/>
        </w:rPr>
        <w:t xml:space="preserve"> </w:t>
      </w:r>
      <w:r w:rsidR="001D339A" w:rsidRPr="002D5210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A14A57">
        <w:rPr>
          <w:rFonts w:ascii="Angsana New" w:hAnsi="Angsana New" w:hint="cs"/>
          <w:sz w:val="28"/>
          <w:szCs w:val="28"/>
        </w:rPr>
        <w:t>2565</w:t>
      </w:r>
      <w:r w:rsidR="001D339A" w:rsidRPr="002D5210">
        <w:rPr>
          <w:rFonts w:ascii="Angsana New" w:hAnsi="Angsana New" w:hint="cs"/>
          <w:sz w:val="28"/>
          <w:szCs w:val="28"/>
        </w:rPr>
        <w:t xml:space="preserve"> </w:t>
      </w:r>
      <w:r w:rsidR="001D339A" w:rsidRPr="002D5210">
        <w:rPr>
          <w:rFonts w:ascii="Angsana New" w:hAnsi="Angsana New" w:hint="cs"/>
          <w:sz w:val="28"/>
          <w:szCs w:val="28"/>
          <w:cs/>
        </w:rPr>
        <w:t xml:space="preserve">และได้จดทะเบียนเพิ่มทุนกับกระทรวงพาณิชย์แล้ว เมื่อวันที่ </w:t>
      </w:r>
      <w:r w:rsidRPr="00A14A57">
        <w:rPr>
          <w:rFonts w:ascii="Angsana New" w:hAnsi="Angsana New" w:hint="cs"/>
          <w:sz w:val="28"/>
          <w:szCs w:val="28"/>
        </w:rPr>
        <w:t>31</w:t>
      </w:r>
      <w:r w:rsidR="001D339A" w:rsidRPr="002D5210">
        <w:rPr>
          <w:rFonts w:ascii="Angsana New" w:hAnsi="Angsana New" w:hint="cs"/>
          <w:sz w:val="28"/>
          <w:szCs w:val="28"/>
        </w:rPr>
        <w:t xml:space="preserve"> </w:t>
      </w:r>
      <w:r w:rsidR="001D339A" w:rsidRPr="002D5210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A14A57">
        <w:rPr>
          <w:rFonts w:ascii="Angsana New" w:hAnsi="Angsana New" w:hint="cs"/>
          <w:sz w:val="28"/>
          <w:szCs w:val="28"/>
        </w:rPr>
        <w:t>2565</w:t>
      </w:r>
    </w:p>
    <w:p w14:paraId="659664BE" w14:textId="324D31E8" w:rsidR="001D339A" w:rsidRPr="002D5210" w:rsidRDefault="00A14A57" w:rsidP="002D5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1701"/>
          <w:tab w:val="left" w:pos="1985"/>
          <w:tab w:val="left" w:pos="2268"/>
        </w:tabs>
        <w:spacing w:before="120" w:line="240" w:lineRule="auto"/>
        <w:ind w:left="851" w:right="28" w:hanging="425"/>
        <w:jc w:val="thaiDistribute"/>
        <w:rPr>
          <w:rFonts w:ascii="Angsana New" w:hAnsi="Angsana New"/>
          <w:sz w:val="28"/>
          <w:szCs w:val="28"/>
        </w:rPr>
      </w:pPr>
      <w:r w:rsidRPr="00A14A57">
        <w:rPr>
          <w:rFonts w:ascii="Angsana New" w:eastAsia="Times New Roman" w:hAnsi="Angsana New" w:hint="cs"/>
          <w:spacing w:val="4"/>
          <w:sz w:val="28"/>
          <w:szCs w:val="28"/>
        </w:rPr>
        <w:t>7</w:t>
      </w:r>
      <w:r w:rsidR="002D5210">
        <w:rPr>
          <w:rFonts w:ascii="Angsana New" w:eastAsia="Times New Roman" w:hAnsi="Angsana New" w:hint="cs"/>
          <w:spacing w:val="4"/>
          <w:sz w:val="28"/>
          <w:szCs w:val="28"/>
          <w:cs/>
        </w:rPr>
        <w:t>.</w:t>
      </w:r>
      <w:r w:rsidRPr="00A14A57">
        <w:rPr>
          <w:rFonts w:ascii="Angsana New" w:eastAsia="Times New Roman" w:hAnsi="Angsana New" w:hint="cs"/>
          <w:spacing w:val="4"/>
          <w:sz w:val="28"/>
          <w:szCs w:val="28"/>
        </w:rPr>
        <w:t>3</w:t>
      </w:r>
      <w:r w:rsidR="002D5210">
        <w:rPr>
          <w:rFonts w:ascii="Angsana New" w:eastAsia="Times New Roman" w:hAnsi="Angsana New" w:hint="cs"/>
          <w:spacing w:val="4"/>
          <w:sz w:val="28"/>
          <w:szCs w:val="28"/>
          <w:cs/>
        </w:rPr>
        <w:t xml:space="preserve">.   </w:t>
      </w:r>
      <w:r w:rsidR="001D339A" w:rsidRPr="002D5210">
        <w:rPr>
          <w:rFonts w:ascii="Angsana New" w:eastAsia="Times New Roman" w:hAnsi="Angsana New" w:hint="cs"/>
          <w:spacing w:val="4"/>
          <w:sz w:val="28"/>
          <w:szCs w:val="28"/>
          <w:cs/>
        </w:rPr>
        <w:t>เงิน</w:t>
      </w:r>
      <w:r w:rsidR="001D339A" w:rsidRPr="002D5210">
        <w:rPr>
          <w:rFonts w:ascii="Angsana New" w:hAnsi="Angsana New" w:hint="cs"/>
          <w:sz w:val="28"/>
          <w:szCs w:val="28"/>
          <w:cs/>
        </w:rPr>
        <w:t>ลงทุนในบริษัทย่อยจากการซื้อธุรกิจ</w:t>
      </w:r>
    </w:p>
    <w:p w14:paraId="55A3BA45" w14:textId="1439AA32" w:rsidR="001D339A" w:rsidRPr="00DC7258" w:rsidRDefault="001D339A" w:rsidP="001D3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1701"/>
          <w:tab w:val="left" w:pos="1985"/>
          <w:tab w:val="left" w:pos="2268"/>
        </w:tabs>
        <w:spacing w:before="120" w:line="240" w:lineRule="auto"/>
        <w:ind w:left="851" w:right="28"/>
        <w:jc w:val="thaiDistribute"/>
        <w:rPr>
          <w:rFonts w:ascii="Angsana New" w:eastAsia="Times New Roman" w:hAnsi="Angsana New"/>
          <w:spacing w:val="4"/>
          <w:sz w:val="28"/>
          <w:szCs w:val="28"/>
          <w:highlight w:val="green"/>
        </w:rPr>
      </w:pPr>
      <w:r>
        <w:rPr>
          <w:rFonts w:ascii="Angsana New" w:eastAsia="Times New Roman" w:hAnsi="Angsana New" w:hint="cs"/>
          <w:spacing w:val="4"/>
          <w:sz w:val="28"/>
          <w:szCs w:val="28"/>
          <w:cs/>
        </w:rPr>
        <w:t xml:space="preserve">ในระหว่างปี </w:t>
      </w:r>
      <w:r w:rsidR="00A14A57" w:rsidRPr="00A14A57">
        <w:rPr>
          <w:rFonts w:ascii="Angsana New" w:eastAsia="Times New Roman" w:hAnsi="Angsana New"/>
          <w:spacing w:val="4"/>
          <w:sz w:val="28"/>
          <w:szCs w:val="28"/>
        </w:rPr>
        <w:t>2564</w:t>
      </w:r>
      <w:r>
        <w:rPr>
          <w:rFonts w:ascii="Angsana New" w:eastAsia="Times New Roman" w:hAnsi="Angsana New"/>
          <w:spacing w:val="4"/>
          <w:sz w:val="28"/>
          <w:szCs w:val="28"/>
        </w:rPr>
        <w:t xml:space="preserve"> </w:t>
      </w:r>
      <w:r w:rsidRPr="00AB335C">
        <w:rPr>
          <w:rFonts w:ascii="Angsana New" w:eastAsia="Times New Roman" w:hAnsi="Angsana New" w:hint="cs"/>
          <w:spacing w:val="4"/>
          <w:sz w:val="28"/>
          <w:szCs w:val="28"/>
          <w:cs/>
        </w:rPr>
        <w:t>บริษัทได้ทำสัญญาจะซื้อจะขายหุ้นของ</w:t>
      </w:r>
      <w:r w:rsidRPr="00AB335C">
        <w:rPr>
          <w:rFonts w:ascii="Angsana New" w:hAnsi="Angsana New" w:hint="cs"/>
          <w:spacing w:val="4"/>
          <w:sz w:val="28"/>
          <w:szCs w:val="28"/>
          <w:cs/>
        </w:rPr>
        <w:t>บริษัท</w:t>
      </w:r>
      <w:r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AB335C">
        <w:rPr>
          <w:rFonts w:ascii="Angsana New" w:hAnsi="Angsana New" w:hint="cs"/>
          <w:spacing w:val="4"/>
          <w:sz w:val="28"/>
          <w:szCs w:val="28"/>
          <w:cs/>
        </w:rPr>
        <w:t>เอ</w:t>
      </w:r>
      <w:r w:rsidRPr="00AB335C">
        <w:rPr>
          <w:rFonts w:ascii="Angsana New" w:hAnsi="Angsana New"/>
          <w:spacing w:val="4"/>
          <w:sz w:val="28"/>
          <w:szCs w:val="28"/>
          <w:cs/>
        </w:rPr>
        <w:t>.</w:t>
      </w:r>
      <w:r w:rsidRPr="00AB335C">
        <w:rPr>
          <w:rFonts w:ascii="Angsana New" w:hAnsi="Angsana New" w:hint="cs"/>
          <w:spacing w:val="4"/>
          <w:sz w:val="28"/>
          <w:szCs w:val="28"/>
          <w:cs/>
        </w:rPr>
        <w:t>พี</w:t>
      </w:r>
      <w:r w:rsidRPr="00AB335C">
        <w:rPr>
          <w:rFonts w:ascii="Angsana New" w:hAnsi="Angsana New"/>
          <w:spacing w:val="4"/>
          <w:sz w:val="28"/>
          <w:szCs w:val="28"/>
          <w:cs/>
        </w:rPr>
        <w:t xml:space="preserve">. </w:t>
      </w:r>
      <w:r w:rsidRPr="00AB335C">
        <w:rPr>
          <w:rFonts w:ascii="Angsana New" w:hAnsi="Angsana New" w:hint="cs"/>
          <w:spacing w:val="4"/>
          <w:sz w:val="28"/>
          <w:szCs w:val="28"/>
          <w:cs/>
        </w:rPr>
        <w:t>ดับเบิลยู</w:t>
      </w:r>
      <w:r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AB335C">
        <w:rPr>
          <w:rFonts w:ascii="Angsana New" w:hAnsi="Angsana New" w:hint="cs"/>
          <w:spacing w:val="4"/>
          <w:sz w:val="28"/>
          <w:szCs w:val="28"/>
          <w:cs/>
        </w:rPr>
        <w:t>อินเตอร์เนชั่น</w:t>
      </w:r>
      <w:proofErr w:type="spellStart"/>
      <w:r w:rsidRPr="00AB335C">
        <w:rPr>
          <w:rFonts w:ascii="Angsana New" w:hAnsi="Angsana New" w:hint="cs"/>
          <w:spacing w:val="4"/>
          <w:sz w:val="28"/>
          <w:szCs w:val="28"/>
          <w:cs/>
        </w:rPr>
        <w:t>แนล</w:t>
      </w:r>
      <w:proofErr w:type="spellEnd"/>
      <w:r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AB335C">
        <w:rPr>
          <w:rFonts w:ascii="Angsana New" w:hAnsi="Angsana New" w:hint="cs"/>
          <w:spacing w:val="4"/>
          <w:sz w:val="28"/>
          <w:szCs w:val="28"/>
          <w:cs/>
        </w:rPr>
        <w:t>จำกัด</w:t>
      </w:r>
      <w:r w:rsidRPr="00AB335C">
        <w:rPr>
          <w:rFonts w:ascii="Angsana New" w:eastAsia="Times New Roman" w:hAnsi="Angsana New"/>
          <w:spacing w:val="4"/>
          <w:sz w:val="28"/>
          <w:szCs w:val="28"/>
        </w:rPr>
        <w:t xml:space="preserve"> </w:t>
      </w:r>
      <w:r>
        <w:rPr>
          <w:rFonts w:ascii="Angsana New" w:eastAsia="Times New Roman" w:hAnsi="Angsana New" w:hint="cs"/>
          <w:spacing w:val="4"/>
          <w:sz w:val="28"/>
          <w:szCs w:val="28"/>
          <w:cs/>
        </w:rPr>
        <w:t>จาก</w:t>
      </w:r>
      <w:r w:rsidRPr="00AB335C">
        <w:rPr>
          <w:rFonts w:ascii="Angsana New" w:hAnsi="Angsana New" w:hint="cs"/>
          <w:spacing w:val="4"/>
          <w:sz w:val="28"/>
          <w:szCs w:val="28"/>
          <w:cs/>
        </w:rPr>
        <w:t>บริษัท</w:t>
      </w:r>
      <w:r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AB335C">
        <w:rPr>
          <w:rFonts w:ascii="Angsana New" w:hAnsi="Angsana New" w:hint="cs"/>
          <w:spacing w:val="4"/>
          <w:sz w:val="28"/>
          <w:szCs w:val="28"/>
          <w:cs/>
        </w:rPr>
        <w:t>แปซิฟิกโก</w:t>
      </w:r>
      <w:proofErr w:type="spellStart"/>
      <w:r w:rsidRPr="00AB335C">
        <w:rPr>
          <w:rFonts w:ascii="Angsana New" w:hAnsi="Angsana New" w:hint="cs"/>
          <w:spacing w:val="4"/>
          <w:sz w:val="28"/>
          <w:szCs w:val="28"/>
          <w:cs/>
        </w:rPr>
        <w:t>ลบอล</w:t>
      </w:r>
      <w:proofErr w:type="spellEnd"/>
      <w:r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AB335C">
        <w:rPr>
          <w:rFonts w:ascii="Angsana New" w:hAnsi="Angsana New" w:hint="cs"/>
          <w:spacing w:val="4"/>
          <w:sz w:val="28"/>
          <w:szCs w:val="28"/>
          <w:cs/>
        </w:rPr>
        <w:t>จำกัด</w:t>
      </w:r>
      <w:r w:rsidRPr="00AB335C">
        <w:rPr>
          <w:rFonts w:ascii="Angsana New" w:eastAsia="Times New Roman" w:hAnsi="Angsana New"/>
          <w:spacing w:val="4"/>
          <w:sz w:val="28"/>
          <w:szCs w:val="28"/>
        </w:rPr>
        <w:t xml:space="preserve"> </w:t>
      </w:r>
      <w:r w:rsidRPr="00AB335C">
        <w:rPr>
          <w:rFonts w:ascii="Angsana New" w:eastAsia="Times New Roman" w:hAnsi="Angsana New" w:hint="cs"/>
          <w:spacing w:val="4"/>
          <w:sz w:val="28"/>
          <w:szCs w:val="28"/>
          <w:cs/>
        </w:rPr>
        <w:t xml:space="preserve">ในราคา </w:t>
      </w:r>
      <w:r w:rsidR="00A14A57" w:rsidRPr="00A14A57">
        <w:rPr>
          <w:rFonts w:ascii="Angsana New" w:hAnsi="Angsana New"/>
          <w:spacing w:val="4"/>
          <w:sz w:val="28"/>
          <w:szCs w:val="28"/>
        </w:rPr>
        <w:t>382</w:t>
      </w:r>
      <w:r w:rsidRPr="00AB335C">
        <w:rPr>
          <w:rFonts w:ascii="Angsana New" w:hAnsi="Angsana New"/>
          <w:spacing w:val="4"/>
          <w:sz w:val="28"/>
          <w:szCs w:val="28"/>
        </w:rPr>
        <w:t>.</w:t>
      </w:r>
      <w:r w:rsidR="00A14A57" w:rsidRPr="00A14A57">
        <w:rPr>
          <w:rFonts w:ascii="Angsana New" w:hAnsi="Angsana New"/>
          <w:spacing w:val="4"/>
          <w:sz w:val="28"/>
          <w:szCs w:val="28"/>
        </w:rPr>
        <w:t>50</w:t>
      </w:r>
      <w:r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AB335C">
        <w:rPr>
          <w:rFonts w:ascii="Angsana New" w:hAnsi="Angsana New" w:hint="cs"/>
          <w:spacing w:val="4"/>
          <w:sz w:val="28"/>
          <w:szCs w:val="28"/>
          <w:cs/>
        </w:rPr>
        <w:t>ล้านบาท</w:t>
      </w:r>
      <w:r w:rsidRPr="00AB335C">
        <w:rPr>
          <w:rFonts w:ascii="Angsana New" w:eastAsia="Times New Roman" w:hAnsi="Angsana New" w:hint="cs"/>
          <w:spacing w:val="4"/>
          <w:sz w:val="28"/>
          <w:szCs w:val="28"/>
          <w:cs/>
        </w:rPr>
        <w:t xml:space="preserve"> </w:t>
      </w:r>
      <w:r w:rsidRPr="00AB335C">
        <w:rPr>
          <w:rFonts w:ascii="Angsana New" w:hAnsi="Angsana New" w:hint="cs"/>
          <w:spacing w:val="4"/>
          <w:sz w:val="28"/>
          <w:szCs w:val="28"/>
          <w:cs/>
        </w:rPr>
        <w:t>บริษัทจะชำระค่าตอบแทนสำหรับธุรกรรมการรับโอนกิจการทั้งหมดให้กับ</w:t>
      </w:r>
      <w:r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AB335C">
        <w:rPr>
          <w:rFonts w:ascii="Angsana New" w:hAnsi="Angsana New" w:hint="cs"/>
          <w:spacing w:val="4"/>
          <w:sz w:val="28"/>
          <w:szCs w:val="28"/>
          <w:cs/>
        </w:rPr>
        <w:t>บริษัท</w:t>
      </w:r>
      <w:r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AB335C">
        <w:rPr>
          <w:rFonts w:ascii="Angsana New" w:hAnsi="Angsana New" w:hint="cs"/>
          <w:spacing w:val="4"/>
          <w:sz w:val="28"/>
          <w:szCs w:val="28"/>
          <w:cs/>
        </w:rPr>
        <w:t>แปซิฟิกโก</w:t>
      </w:r>
      <w:proofErr w:type="spellStart"/>
      <w:r w:rsidRPr="00AB335C">
        <w:rPr>
          <w:rFonts w:ascii="Angsana New" w:hAnsi="Angsana New" w:hint="cs"/>
          <w:spacing w:val="4"/>
          <w:sz w:val="28"/>
          <w:szCs w:val="28"/>
          <w:cs/>
        </w:rPr>
        <w:t>ลบอล</w:t>
      </w:r>
      <w:proofErr w:type="spellEnd"/>
      <w:r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AB335C">
        <w:rPr>
          <w:rFonts w:ascii="Angsana New" w:hAnsi="Angsana New" w:hint="cs"/>
          <w:spacing w:val="4"/>
          <w:sz w:val="28"/>
          <w:szCs w:val="28"/>
          <w:cs/>
        </w:rPr>
        <w:t>จำกัด</w:t>
      </w:r>
      <w:r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AB335C">
        <w:rPr>
          <w:rFonts w:ascii="Angsana New" w:hAnsi="Angsana New" w:hint="cs"/>
          <w:spacing w:val="4"/>
          <w:sz w:val="28"/>
          <w:szCs w:val="28"/>
          <w:cs/>
        </w:rPr>
        <w:t>ด้วยหุ้นสามัญเพิ่มทุนที่ออกใหม่ของบริษัท</w:t>
      </w:r>
      <w:r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AB335C">
        <w:rPr>
          <w:rFonts w:ascii="Angsana New" w:hAnsi="Angsana New" w:hint="cs"/>
          <w:spacing w:val="4"/>
          <w:sz w:val="28"/>
          <w:szCs w:val="28"/>
          <w:cs/>
        </w:rPr>
        <w:t>จำนวน</w:t>
      </w:r>
      <w:r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A14A57" w:rsidRPr="00A14A57">
        <w:rPr>
          <w:rFonts w:ascii="Angsana New" w:hAnsi="Angsana New"/>
          <w:spacing w:val="4"/>
          <w:sz w:val="28"/>
          <w:szCs w:val="28"/>
        </w:rPr>
        <w:t>450</w:t>
      </w:r>
      <w:r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AB335C">
        <w:rPr>
          <w:rFonts w:ascii="Angsana New" w:hAnsi="Angsana New" w:hint="cs"/>
          <w:spacing w:val="4"/>
          <w:sz w:val="28"/>
          <w:szCs w:val="28"/>
          <w:cs/>
        </w:rPr>
        <w:t>ล้านหุ้น</w:t>
      </w:r>
      <w:r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AB335C">
        <w:rPr>
          <w:rFonts w:ascii="Angsana New" w:hAnsi="Angsana New" w:hint="cs"/>
          <w:spacing w:val="4"/>
          <w:sz w:val="28"/>
          <w:szCs w:val="28"/>
          <w:cs/>
        </w:rPr>
        <w:t>มูลค่าที่ตราไว้หุ้นละ</w:t>
      </w:r>
      <w:r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A14A57" w:rsidRPr="00A14A57">
        <w:rPr>
          <w:rFonts w:ascii="Angsana New" w:hAnsi="Angsana New"/>
          <w:spacing w:val="4"/>
          <w:sz w:val="28"/>
          <w:szCs w:val="28"/>
        </w:rPr>
        <w:t>0</w:t>
      </w:r>
      <w:r w:rsidRPr="00AB335C">
        <w:rPr>
          <w:rFonts w:ascii="Angsana New" w:hAnsi="Angsana New"/>
          <w:spacing w:val="4"/>
          <w:sz w:val="28"/>
          <w:szCs w:val="28"/>
        </w:rPr>
        <w:t>.</w:t>
      </w:r>
      <w:r w:rsidR="00A14A57" w:rsidRPr="00A14A57">
        <w:rPr>
          <w:rFonts w:ascii="Angsana New" w:hAnsi="Angsana New"/>
          <w:spacing w:val="4"/>
          <w:sz w:val="28"/>
          <w:szCs w:val="28"/>
        </w:rPr>
        <w:t>25</w:t>
      </w:r>
      <w:r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AB335C">
        <w:rPr>
          <w:rFonts w:ascii="Angsana New" w:hAnsi="Angsana New" w:hint="cs"/>
          <w:spacing w:val="4"/>
          <w:sz w:val="28"/>
          <w:szCs w:val="28"/>
          <w:cs/>
        </w:rPr>
        <w:t>บาท</w:t>
      </w:r>
      <w:r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AB335C">
        <w:rPr>
          <w:rFonts w:ascii="Angsana New" w:hAnsi="Angsana New" w:hint="cs"/>
          <w:spacing w:val="4"/>
          <w:sz w:val="28"/>
          <w:szCs w:val="28"/>
          <w:cs/>
        </w:rPr>
        <w:t>คิดเป็นสัดส่วนร้อยละ</w:t>
      </w:r>
      <w:r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A14A57" w:rsidRPr="00A14A57">
        <w:rPr>
          <w:rFonts w:ascii="Angsana New" w:hAnsi="Angsana New"/>
          <w:spacing w:val="4"/>
          <w:sz w:val="28"/>
          <w:szCs w:val="28"/>
        </w:rPr>
        <w:t>33</w:t>
      </w:r>
      <w:r w:rsidRPr="00AB335C">
        <w:rPr>
          <w:rFonts w:ascii="Angsana New" w:hAnsi="Angsana New"/>
          <w:spacing w:val="4"/>
          <w:sz w:val="28"/>
          <w:szCs w:val="28"/>
        </w:rPr>
        <w:t>.</w:t>
      </w:r>
      <w:r w:rsidR="00A14A57" w:rsidRPr="00A14A57">
        <w:rPr>
          <w:rFonts w:ascii="Angsana New" w:hAnsi="Angsana New"/>
          <w:spacing w:val="4"/>
          <w:sz w:val="28"/>
          <w:szCs w:val="28"/>
        </w:rPr>
        <w:t>59</w:t>
      </w:r>
      <w:r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AB335C">
        <w:rPr>
          <w:rFonts w:ascii="Angsana New" w:hAnsi="Angsana New" w:hint="cs"/>
          <w:spacing w:val="4"/>
          <w:sz w:val="28"/>
          <w:szCs w:val="28"/>
          <w:cs/>
        </w:rPr>
        <w:t>ของจำนวนหุ้นที่ออกและชำระแล้วทั้งหมดของบริษัทภายหลังการเพิ่มทุน</w:t>
      </w:r>
      <w:r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AB335C">
        <w:rPr>
          <w:rFonts w:ascii="Angsana New" w:hAnsi="Angsana New" w:hint="cs"/>
          <w:spacing w:val="4"/>
          <w:sz w:val="28"/>
          <w:szCs w:val="28"/>
          <w:cs/>
        </w:rPr>
        <w:t>โดยกำหนดราคาเสนอขายหุ้นสามัญเพิ่มทุนที่ออกใหม่</w:t>
      </w:r>
      <w:r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AB335C">
        <w:rPr>
          <w:rFonts w:ascii="Angsana New" w:hAnsi="Angsana New" w:hint="cs"/>
          <w:spacing w:val="4"/>
          <w:sz w:val="28"/>
          <w:szCs w:val="28"/>
          <w:cs/>
        </w:rPr>
        <w:t>ราคาหุ้นละ</w:t>
      </w:r>
      <w:r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A14A57" w:rsidRPr="00A14A57">
        <w:rPr>
          <w:rFonts w:ascii="Angsana New" w:hAnsi="Angsana New"/>
          <w:spacing w:val="4"/>
          <w:sz w:val="28"/>
          <w:szCs w:val="28"/>
        </w:rPr>
        <w:t>0</w:t>
      </w:r>
      <w:r w:rsidRPr="00AB335C">
        <w:rPr>
          <w:rFonts w:ascii="Angsana New" w:hAnsi="Angsana New"/>
          <w:spacing w:val="4"/>
          <w:sz w:val="28"/>
          <w:szCs w:val="28"/>
        </w:rPr>
        <w:t>.</w:t>
      </w:r>
      <w:r w:rsidR="00A14A57" w:rsidRPr="00A14A57">
        <w:rPr>
          <w:rFonts w:ascii="Angsana New" w:hAnsi="Angsana New"/>
          <w:spacing w:val="4"/>
          <w:sz w:val="28"/>
          <w:szCs w:val="28"/>
        </w:rPr>
        <w:t>85</w:t>
      </w:r>
      <w:r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AB335C">
        <w:rPr>
          <w:rFonts w:ascii="Angsana New" w:hAnsi="Angsana New" w:hint="cs"/>
          <w:spacing w:val="4"/>
          <w:sz w:val="28"/>
          <w:szCs w:val="28"/>
          <w:cs/>
        </w:rPr>
        <w:t>บาท</w:t>
      </w:r>
      <w:r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AB335C">
        <w:rPr>
          <w:rFonts w:ascii="Angsana New" w:hAnsi="Angsana New" w:hint="cs"/>
          <w:spacing w:val="4"/>
          <w:sz w:val="28"/>
          <w:szCs w:val="28"/>
          <w:cs/>
        </w:rPr>
        <w:t>คิดเป็นมูลค่ารวมทั้งสิ้น</w:t>
      </w:r>
      <w:r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A14A57" w:rsidRPr="00A14A57">
        <w:rPr>
          <w:rFonts w:ascii="Angsana New" w:hAnsi="Angsana New"/>
          <w:spacing w:val="4"/>
          <w:sz w:val="28"/>
          <w:szCs w:val="28"/>
        </w:rPr>
        <w:t>382</w:t>
      </w:r>
      <w:r w:rsidRPr="00AB335C">
        <w:rPr>
          <w:rFonts w:ascii="Angsana New" w:hAnsi="Angsana New"/>
          <w:spacing w:val="4"/>
          <w:sz w:val="28"/>
          <w:szCs w:val="28"/>
        </w:rPr>
        <w:t>.</w:t>
      </w:r>
      <w:r w:rsidR="00A14A57" w:rsidRPr="00A14A57">
        <w:rPr>
          <w:rFonts w:ascii="Angsana New" w:hAnsi="Angsana New"/>
          <w:spacing w:val="4"/>
          <w:sz w:val="28"/>
          <w:szCs w:val="28"/>
        </w:rPr>
        <w:t>50</w:t>
      </w:r>
      <w:r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AB335C">
        <w:rPr>
          <w:rFonts w:ascii="Angsana New" w:hAnsi="Angsana New" w:hint="cs"/>
          <w:spacing w:val="4"/>
          <w:sz w:val="28"/>
          <w:szCs w:val="28"/>
          <w:cs/>
        </w:rPr>
        <w:t>ล้านบาท</w:t>
      </w:r>
      <w:r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AB335C">
        <w:rPr>
          <w:rFonts w:ascii="Angsana New" w:hAnsi="Angsana New" w:hint="cs"/>
          <w:spacing w:val="4"/>
          <w:sz w:val="28"/>
          <w:szCs w:val="28"/>
          <w:cs/>
        </w:rPr>
        <w:t>โดยเสนอขายแบบเฉพาะเจาะจงให้แก่บุคคลในวงจำกัด</w:t>
      </w:r>
      <w:r w:rsidRPr="00AB335C">
        <w:rPr>
          <w:rFonts w:ascii="Angsana New" w:hAnsi="Angsana New"/>
          <w:spacing w:val="4"/>
          <w:sz w:val="28"/>
          <w:szCs w:val="28"/>
          <w:cs/>
        </w:rPr>
        <w:t xml:space="preserve"> (</w:t>
      </w:r>
      <w:r w:rsidRPr="00AB335C">
        <w:rPr>
          <w:rFonts w:ascii="Angsana New" w:hAnsi="Angsana New"/>
          <w:spacing w:val="4"/>
          <w:sz w:val="28"/>
          <w:szCs w:val="28"/>
        </w:rPr>
        <w:t xml:space="preserve">Private Placement) </w:t>
      </w:r>
      <w:r w:rsidRPr="00AB335C">
        <w:rPr>
          <w:rFonts w:ascii="Angsana New" w:hAnsi="Angsana New" w:hint="cs"/>
          <w:spacing w:val="4"/>
          <w:sz w:val="28"/>
          <w:szCs w:val="28"/>
          <w:cs/>
        </w:rPr>
        <w:t>ให้แก่</w:t>
      </w:r>
      <w:r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AB335C">
        <w:rPr>
          <w:rFonts w:ascii="Angsana New" w:hAnsi="Angsana New" w:hint="cs"/>
          <w:spacing w:val="4"/>
          <w:sz w:val="28"/>
          <w:szCs w:val="28"/>
          <w:cs/>
        </w:rPr>
        <w:t>บริษัท</w:t>
      </w:r>
      <w:r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AB335C">
        <w:rPr>
          <w:rFonts w:ascii="Angsana New" w:hAnsi="Angsana New" w:hint="cs"/>
          <w:spacing w:val="4"/>
          <w:sz w:val="28"/>
          <w:szCs w:val="28"/>
          <w:cs/>
        </w:rPr>
        <w:t>แปซิฟิกโก</w:t>
      </w:r>
      <w:proofErr w:type="spellStart"/>
      <w:r w:rsidRPr="00AB335C">
        <w:rPr>
          <w:rFonts w:ascii="Angsana New" w:hAnsi="Angsana New" w:hint="cs"/>
          <w:spacing w:val="4"/>
          <w:sz w:val="28"/>
          <w:szCs w:val="28"/>
          <w:cs/>
        </w:rPr>
        <w:t>ลบอล</w:t>
      </w:r>
      <w:proofErr w:type="spellEnd"/>
      <w:r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AB335C">
        <w:rPr>
          <w:rFonts w:ascii="Angsana New" w:hAnsi="Angsana New" w:hint="cs"/>
          <w:spacing w:val="4"/>
          <w:sz w:val="28"/>
          <w:szCs w:val="28"/>
          <w:cs/>
        </w:rPr>
        <w:t>จำกัด</w:t>
      </w:r>
      <w:r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AB335C">
        <w:rPr>
          <w:rFonts w:ascii="Angsana New" w:hAnsi="Angsana New" w:hint="cs"/>
          <w:spacing w:val="4"/>
          <w:sz w:val="28"/>
          <w:szCs w:val="28"/>
          <w:cs/>
        </w:rPr>
        <w:t>เพื่อเป็นค่าตอบแทนแทนการชำระค่าตอบแทนด้วยเงินสด</w:t>
      </w:r>
      <w:r w:rsidRPr="00AB335C">
        <w:rPr>
          <w:rFonts w:ascii="Angsana New" w:eastAsia="Times New Roman" w:hAnsi="Angsana New"/>
          <w:spacing w:val="4"/>
          <w:sz w:val="28"/>
          <w:szCs w:val="28"/>
        </w:rPr>
        <w:t xml:space="preserve"> </w:t>
      </w:r>
    </w:p>
    <w:p w14:paraId="052DBC77" w14:textId="3D4CCC70" w:rsidR="001D339A" w:rsidRDefault="001D339A" w:rsidP="001D3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line="240" w:lineRule="auto"/>
        <w:ind w:left="850" w:right="142" w:firstLine="1"/>
        <w:jc w:val="thaiDistribute"/>
        <w:rPr>
          <w:rFonts w:ascii="Angsana New" w:eastAsia="Times New Roman" w:hAnsi="Angsana New"/>
          <w:spacing w:val="2"/>
          <w:sz w:val="28"/>
          <w:szCs w:val="28"/>
        </w:rPr>
      </w:pPr>
      <w:r w:rsidRPr="00AB335C">
        <w:rPr>
          <w:rFonts w:ascii="Angsana New" w:eastAsia="Times New Roman" w:hAnsi="Angsana New"/>
          <w:spacing w:val="2"/>
          <w:sz w:val="28"/>
          <w:szCs w:val="28"/>
          <w:cs/>
        </w:rPr>
        <w:t>บริษัทอยู่ระหว่างการจัดหาผู้ประเมินราคาอิสระเพื่อประเมินมูลค่ายุติธรรมของสินทรัพย์ที่ได้มาที่ระบุได้และหนี้สินที่รับมาจากการซื้อธุรกิจ บริษัทจึงได้รับรู้ประมาณการมูลค่าสินทรัพย์สุทธิที่ได้มาด้วยราคาตามบัญชี ณ วันซื้อ ซึ่งประมาณว่ามีมูลค่าใกล้เคียงกับมูลค่ายุติธรรม และบันทึกผลต่างระหว่างราคาซื้อกับประมาณการมูลค่าสินทรัพย์สุทธิที่ได้มาดังกล่าวไว้ในบัญชี “ค่าความนิยม” เป็นจ</w:t>
      </w:r>
      <w:r w:rsidRPr="00AB335C">
        <w:rPr>
          <w:rFonts w:ascii="Angsana New" w:eastAsia="Times New Roman" w:hAnsi="Angsana New" w:hint="cs"/>
          <w:spacing w:val="2"/>
          <w:sz w:val="28"/>
          <w:szCs w:val="28"/>
          <w:cs/>
        </w:rPr>
        <w:t>ำ</w:t>
      </w:r>
      <w:r w:rsidRPr="00AB335C">
        <w:rPr>
          <w:rFonts w:ascii="Angsana New" w:eastAsia="Times New Roman" w:hAnsi="Angsana New"/>
          <w:spacing w:val="2"/>
          <w:sz w:val="28"/>
          <w:szCs w:val="28"/>
          <w:cs/>
        </w:rPr>
        <w:t xml:space="preserve">นวนเงินประมาณ </w:t>
      </w:r>
      <w:r w:rsidR="00A14A57" w:rsidRPr="00A14A57">
        <w:rPr>
          <w:rFonts w:ascii="Angsana New" w:eastAsia="Times New Roman" w:hAnsi="Angsana New"/>
          <w:spacing w:val="2"/>
          <w:sz w:val="28"/>
          <w:szCs w:val="28"/>
        </w:rPr>
        <w:t>270</w:t>
      </w:r>
      <w:r>
        <w:rPr>
          <w:rFonts w:ascii="Angsana New" w:eastAsia="Times New Roman" w:hAnsi="Angsana New"/>
          <w:spacing w:val="2"/>
          <w:sz w:val="28"/>
          <w:szCs w:val="28"/>
        </w:rPr>
        <w:t>.</w:t>
      </w:r>
      <w:r w:rsidR="00A14A57" w:rsidRPr="00A14A57">
        <w:rPr>
          <w:rFonts w:ascii="Angsana New" w:eastAsia="Times New Roman" w:hAnsi="Angsana New"/>
          <w:spacing w:val="2"/>
          <w:sz w:val="28"/>
          <w:szCs w:val="28"/>
        </w:rPr>
        <w:t>41</w:t>
      </w:r>
      <w:r w:rsidRPr="00AB335C">
        <w:rPr>
          <w:rFonts w:ascii="Angsana New" w:eastAsia="Times New Roman" w:hAnsi="Angsana New"/>
          <w:spacing w:val="2"/>
          <w:sz w:val="28"/>
          <w:szCs w:val="28"/>
          <w:cs/>
        </w:rPr>
        <w:t xml:space="preserve"> ล้านบาท</w:t>
      </w:r>
    </w:p>
    <w:p w14:paraId="5BB9180F" w14:textId="66DCE345" w:rsidR="002D5210" w:rsidRDefault="002D5210" w:rsidP="001D3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line="240" w:lineRule="auto"/>
        <w:ind w:left="850" w:right="142" w:firstLine="1"/>
        <w:jc w:val="thaiDistribute"/>
        <w:rPr>
          <w:rFonts w:ascii="Angsana New" w:eastAsia="Times New Roman" w:hAnsi="Angsana New"/>
          <w:spacing w:val="2"/>
          <w:sz w:val="28"/>
          <w:szCs w:val="28"/>
        </w:rPr>
      </w:pPr>
    </w:p>
    <w:p w14:paraId="4307B684" w14:textId="19F1C7BD" w:rsidR="002D5210" w:rsidRDefault="002D5210" w:rsidP="001D3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line="240" w:lineRule="auto"/>
        <w:ind w:left="850" w:right="142" w:firstLine="1"/>
        <w:jc w:val="thaiDistribute"/>
        <w:rPr>
          <w:rFonts w:ascii="Angsana New" w:eastAsia="Times New Roman" w:hAnsi="Angsana New"/>
          <w:spacing w:val="2"/>
          <w:sz w:val="28"/>
          <w:szCs w:val="28"/>
        </w:rPr>
      </w:pPr>
    </w:p>
    <w:p w14:paraId="6B8852B5" w14:textId="67D9DAAB" w:rsidR="002D5210" w:rsidRDefault="002D5210" w:rsidP="001D3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line="240" w:lineRule="auto"/>
        <w:ind w:left="850" w:right="142" w:firstLine="1"/>
        <w:jc w:val="thaiDistribute"/>
        <w:rPr>
          <w:rFonts w:ascii="Angsana New" w:eastAsia="Times New Roman" w:hAnsi="Angsana New"/>
          <w:spacing w:val="2"/>
          <w:sz w:val="28"/>
          <w:szCs w:val="28"/>
        </w:rPr>
      </w:pPr>
    </w:p>
    <w:p w14:paraId="2BA6C822" w14:textId="38589D6A" w:rsidR="002D5210" w:rsidRDefault="002D5210" w:rsidP="001D3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line="240" w:lineRule="auto"/>
        <w:ind w:left="850" w:right="142" w:firstLine="1"/>
        <w:jc w:val="thaiDistribute"/>
        <w:rPr>
          <w:rFonts w:ascii="Angsana New" w:eastAsia="Times New Roman" w:hAnsi="Angsana New"/>
          <w:spacing w:val="2"/>
          <w:sz w:val="28"/>
          <w:szCs w:val="28"/>
        </w:rPr>
      </w:pPr>
    </w:p>
    <w:p w14:paraId="3A9BB5EA" w14:textId="029E93A6" w:rsidR="002D5210" w:rsidRDefault="002D5210" w:rsidP="001D3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line="240" w:lineRule="auto"/>
        <w:ind w:left="850" w:right="142" w:firstLine="1"/>
        <w:jc w:val="thaiDistribute"/>
        <w:rPr>
          <w:rFonts w:ascii="Angsana New" w:eastAsia="Times New Roman" w:hAnsi="Angsana New"/>
          <w:spacing w:val="2"/>
          <w:sz w:val="28"/>
          <w:szCs w:val="28"/>
        </w:rPr>
      </w:pPr>
    </w:p>
    <w:p w14:paraId="1892FF47" w14:textId="5A581492" w:rsidR="002D5210" w:rsidRDefault="002D5210" w:rsidP="001D3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line="240" w:lineRule="auto"/>
        <w:ind w:left="850" w:right="142" w:firstLine="1"/>
        <w:jc w:val="thaiDistribute"/>
        <w:rPr>
          <w:rFonts w:ascii="Angsana New" w:eastAsia="Times New Roman" w:hAnsi="Angsana New"/>
          <w:spacing w:val="2"/>
          <w:sz w:val="28"/>
          <w:szCs w:val="28"/>
        </w:rPr>
      </w:pPr>
    </w:p>
    <w:p w14:paraId="001A045A" w14:textId="0125A5F9" w:rsidR="002D5210" w:rsidRDefault="002D5210" w:rsidP="001D3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line="240" w:lineRule="auto"/>
        <w:ind w:left="850" w:right="142" w:firstLine="1"/>
        <w:jc w:val="thaiDistribute"/>
        <w:rPr>
          <w:rFonts w:ascii="Angsana New" w:eastAsia="Times New Roman" w:hAnsi="Angsana New"/>
          <w:spacing w:val="2"/>
          <w:sz w:val="28"/>
          <w:szCs w:val="28"/>
        </w:rPr>
      </w:pPr>
    </w:p>
    <w:p w14:paraId="1C5CFA8E" w14:textId="3604EB2C" w:rsidR="002D5210" w:rsidRDefault="002D5210" w:rsidP="001D3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line="240" w:lineRule="auto"/>
        <w:ind w:left="850" w:right="142" w:firstLine="1"/>
        <w:jc w:val="thaiDistribute"/>
        <w:rPr>
          <w:rFonts w:ascii="Angsana New" w:eastAsia="Times New Roman" w:hAnsi="Angsana New"/>
          <w:spacing w:val="2"/>
          <w:sz w:val="28"/>
          <w:szCs w:val="28"/>
        </w:rPr>
      </w:pPr>
    </w:p>
    <w:p w14:paraId="75BEBE03" w14:textId="318C80C9" w:rsidR="002D5210" w:rsidRDefault="002D5210" w:rsidP="001D3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line="240" w:lineRule="auto"/>
        <w:ind w:left="850" w:right="142" w:firstLine="1"/>
        <w:jc w:val="thaiDistribute"/>
        <w:rPr>
          <w:rFonts w:ascii="Angsana New" w:eastAsia="Times New Roman" w:hAnsi="Angsana New"/>
          <w:spacing w:val="2"/>
          <w:sz w:val="28"/>
          <w:szCs w:val="28"/>
        </w:rPr>
      </w:pPr>
    </w:p>
    <w:p w14:paraId="0B2747A6" w14:textId="4F969C09" w:rsidR="00566CED" w:rsidRPr="00FF10E7" w:rsidRDefault="00566CED" w:rsidP="00216AFB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 w:hanging="357"/>
        <w:jc w:val="thaiDistribute"/>
        <w:rPr>
          <w:rFonts w:ascii="Angsana New" w:hAnsi="Angsana New"/>
          <w:b/>
          <w:bCs/>
          <w:sz w:val="28"/>
          <w:szCs w:val="28"/>
        </w:rPr>
      </w:pPr>
      <w:r w:rsidRPr="00C63028">
        <w:rPr>
          <w:rFonts w:ascii="Angsana New" w:hAnsi="Angsana New" w:hint="cs"/>
          <w:b/>
          <w:bCs/>
          <w:sz w:val="28"/>
          <w:szCs w:val="28"/>
          <w:cs/>
        </w:rPr>
        <w:lastRenderedPageBreak/>
        <w:t>อสังหาริมทรั</w:t>
      </w:r>
      <w:r w:rsidRPr="00FF10E7">
        <w:rPr>
          <w:rFonts w:ascii="Angsana New" w:hAnsi="Angsana New" w:hint="cs"/>
          <w:b/>
          <w:bCs/>
          <w:sz w:val="28"/>
          <w:szCs w:val="28"/>
          <w:cs/>
        </w:rPr>
        <w:t xml:space="preserve">พย์เพื่อการลงทุน </w:t>
      </w:r>
      <w:r w:rsidRPr="00FF10E7">
        <w:rPr>
          <w:rFonts w:ascii="Angsana New" w:hAnsi="Angsana New"/>
          <w:b/>
          <w:bCs/>
          <w:sz w:val="28"/>
          <w:szCs w:val="28"/>
        </w:rPr>
        <w:t xml:space="preserve">- </w:t>
      </w:r>
      <w:r w:rsidRPr="00FF10E7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7CF451E4" w14:textId="605546AF" w:rsidR="00566CED" w:rsidRPr="00C63028" w:rsidRDefault="00566CED" w:rsidP="00216AFB">
      <w:pPr>
        <w:spacing w:before="120" w:line="240" w:lineRule="auto"/>
        <w:ind w:left="544" w:hanging="119"/>
        <w:jc w:val="both"/>
        <w:rPr>
          <w:rFonts w:ascii="Angsana New" w:hAnsi="Angsana New"/>
          <w:sz w:val="28"/>
          <w:szCs w:val="28"/>
        </w:rPr>
      </w:pPr>
      <w:r w:rsidRPr="00C63028">
        <w:rPr>
          <w:rFonts w:ascii="Angsana New" w:hAnsi="Angsana New" w:hint="cs"/>
          <w:sz w:val="28"/>
          <w:szCs w:val="28"/>
          <w:cs/>
        </w:rPr>
        <w:t>ราย</w:t>
      </w:r>
      <w:r w:rsidR="00083AEA" w:rsidRPr="00C63028">
        <w:rPr>
          <w:rFonts w:ascii="Angsana New" w:hAnsi="Angsana New" w:hint="cs"/>
          <w:sz w:val="28"/>
          <w:szCs w:val="28"/>
          <w:cs/>
        </w:rPr>
        <w:t>การเคลื่อน</w:t>
      </w:r>
      <w:r w:rsidR="00DD464D">
        <w:rPr>
          <w:rFonts w:ascii="Angsana New" w:hAnsi="Angsana New" w:hint="cs"/>
          <w:sz w:val="28"/>
          <w:szCs w:val="28"/>
          <w:cs/>
        </w:rPr>
        <w:t>ไหว</w:t>
      </w:r>
      <w:r w:rsidR="00920020">
        <w:rPr>
          <w:rFonts w:ascii="Angsana New" w:hAnsi="Angsana New" w:hint="cs"/>
          <w:sz w:val="28"/>
          <w:szCs w:val="28"/>
          <w:cs/>
        </w:rPr>
        <w:t>ของบัญชีอสังหาริมทรัพย์เพื่อการลงทุน</w:t>
      </w:r>
      <w:r w:rsidR="00083AEA" w:rsidRPr="00C63028">
        <w:rPr>
          <w:rFonts w:ascii="Angsana New" w:hAnsi="Angsana New" w:hint="cs"/>
          <w:sz w:val="28"/>
          <w:szCs w:val="28"/>
          <w:cs/>
        </w:rPr>
        <w:t>สำหรับงวด</w:t>
      </w:r>
      <w:r w:rsidR="00570328">
        <w:rPr>
          <w:rFonts w:ascii="Angsana New" w:hAnsi="Angsana New" w:hint="cs"/>
          <w:sz w:val="28"/>
          <w:szCs w:val="28"/>
          <w:cs/>
        </w:rPr>
        <w:t>หก</w:t>
      </w:r>
      <w:r w:rsidRPr="00C63028">
        <w:rPr>
          <w:rFonts w:ascii="Angsana New" w:hAnsi="Angsana New" w:hint="cs"/>
          <w:sz w:val="28"/>
          <w:szCs w:val="28"/>
          <w:cs/>
        </w:rPr>
        <w:t>เดือนสิ้นสุดวันที่</w:t>
      </w:r>
      <w:r w:rsidRPr="00C63028">
        <w:rPr>
          <w:rFonts w:ascii="Angsana New" w:hAnsi="Angsana New"/>
          <w:sz w:val="28"/>
          <w:szCs w:val="28"/>
          <w:cs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30</w:t>
      </w:r>
      <w:r w:rsidR="00CE7E61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A14A57" w:rsidRPr="00A14A57">
        <w:rPr>
          <w:rFonts w:ascii="Angsana New" w:hAnsi="Angsana New"/>
          <w:sz w:val="28"/>
          <w:szCs w:val="28"/>
        </w:rPr>
        <w:t>2565</w:t>
      </w:r>
      <w:r w:rsidRPr="00C63028">
        <w:rPr>
          <w:rFonts w:ascii="Angsana New" w:hAnsi="Angsana New"/>
          <w:sz w:val="28"/>
          <w:szCs w:val="28"/>
          <w:cs/>
        </w:rPr>
        <w:t xml:space="preserve"> </w:t>
      </w:r>
      <w:r w:rsidRPr="00C63028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4773" w:type="pct"/>
        <w:tblInd w:w="392" w:type="dxa"/>
        <w:tblLook w:val="0000" w:firstRow="0" w:lastRow="0" w:firstColumn="0" w:lastColumn="0" w:noHBand="0" w:noVBand="0"/>
      </w:tblPr>
      <w:tblGrid>
        <w:gridCol w:w="4961"/>
        <w:gridCol w:w="2019"/>
        <w:gridCol w:w="287"/>
        <w:gridCol w:w="2124"/>
      </w:tblGrid>
      <w:tr w:rsidR="00566CED" w:rsidRPr="00C63028" w14:paraId="7897325E" w14:textId="77777777" w:rsidTr="0029606C">
        <w:trPr>
          <w:trHeight w:hRule="exact" w:val="403"/>
        </w:trPr>
        <w:tc>
          <w:tcPr>
            <w:tcW w:w="2641" w:type="pct"/>
          </w:tcPr>
          <w:p w14:paraId="43F68692" w14:textId="77777777" w:rsidR="00566CED" w:rsidRPr="00C63028" w:rsidRDefault="00566CED" w:rsidP="00444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59" w:type="pct"/>
            <w:gridSpan w:val="3"/>
            <w:tcBorders>
              <w:bottom w:val="single" w:sz="4" w:space="0" w:color="auto"/>
            </w:tcBorders>
          </w:tcPr>
          <w:p w14:paraId="63957ADC" w14:textId="77777777" w:rsidR="00566CED" w:rsidRPr="00C63028" w:rsidRDefault="00566CED" w:rsidP="00444E8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28"/>
                <w:szCs w:val="28"/>
              </w:rPr>
            </w:pPr>
            <w:r w:rsidRPr="00C63028">
              <w:rPr>
                <w:rFonts w:ascii="Angsana New" w:eastAsia="Times New Roman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566CED" w:rsidRPr="00C63028" w14:paraId="7A468B7D" w14:textId="77777777" w:rsidTr="0029606C">
        <w:trPr>
          <w:trHeight w:hRule="exact" w:val="403"/>
        </w:trPr>
        <w:tc>
          <w:tcPr>
            <w:tcW w:w="2641" w:type="pct"/>
          </w:tcPr>
          <w:p w14:paraId="5B74484B" w14:textId="77777777" w:rsidR="00566CED" w:rsidRPr="00C63028" w:rsidRDefault="00566CED" w:rsidP="00444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28"/>
                <w:szCs w:val="28"/>
              </w:rPr>
            </w:pPr>
            <w:r w:rsidRPr="00C63028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640BD" w14:textId="77777777" w:rsidR="00566CED" w:rsidRPr="00C63028" w:rsidRDefault="00566CED" w:rsidP="00444E8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pct"/>
            <w:vAlign w:val="bottom"/>
          </w:tcPr>
          <w:p w14:paraId="65EE3DD1" w14:textId="77777777" w:rsidR="00566CED" w:rsidRPr="00C63028" w:rsidRDefault="00566CED" w:rsidP="00444E8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66CBD" w14:textId="77777777" w:rsidR="00566CED" w:rsidRPr="00C63028" w:rsidRDefault="00566CED" w:rsidP="00444E8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08DD" w:rsidRPr="00C63028" w14:paraId="5DAC0983" w14:textId="77777777" w:rsidTr="0029606C">
        <w:trPr>
          <w:trHeight w:hRule="exact" w:val="403"/>
        </w:trPr>
        <w:tc>
          <w:tcPr>
            <w:tcW w:w="2641" w:type="pct"/>
          </w:tcPr>
          <w:p w14:paraId="7F622BEC" w14:textId="49E9B4CA" w:rsidR="00FF08DD" w:rsidRPr="00C63028" w:rsidRDefault="00412FEC" w:rsidP="0029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142" w:hanging="108"/>
              <w:rPr>
                <w:rFonts w:ascii="Angsana New" w:eastAsia="Calibri" w:hAnsi="Angsana New"/>
                <w:sz w:val="28"/>
                <w:szCs w:val="28"/>
              </w:rPr>
            </w:pPr>
            <w:r w:rsidRPr="00974AF8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14A57" w:rsidRPr="00A14A57">
              <w:rPr>
                <w:rFonts w:ascii="Angsana New" w:hAnsi="Angsana New"/>
                <w:sz w:val="28"/>
                <w:szCs w:val="28"/>
              </w:rPr>
              <w:t>1</w:t>
            </w:r>
            <w:r w:rsidRPr="00974AF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74AF8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A14A57" w:rsidRPr="00A14A5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75" w:type="pct"/>
            <w:shd w:val="clear" w:color="auto" w:fill="auto"/>
            <w:vAlign w:val="bottom"/>
          </w:tcPr>
          <w:p w14:paraId="1832DCE4" w14:textId="6FB785A9" w:rsidR="00FF08DD" w:rsidRPr="00C63028" w:rsidRDefault="00A14A57" w:rsidP="00FF0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A14A57">
              <w:rPr>
                <w:rFonts w:ascii="Angsana New" w:eastAsia="Calibri" w:hAnsi="Angsana New" w:hint="cs"/>
                <w:sz w:val="28"/>
                <w:szCs w:val="28"/>
              </w:rPr>
              <w:t>39</w:t>
            </w:r>
            <w:r w:rsidR="00705CEE" w:rsidRPr="00C63028">
              <w:rPr>
                <w:rFonts w:ascii="Angsana New" w:eastAsia="Calibri" w:hAnsi="Angsana New" w:hint="cs"/>
                <w:sz w:val="28"/>
                <w:szCs w:val="28"/>
                <w:cs/>
              </w:rPr>
              <w:t>,</w:t>
            </w:r>
            <w:r w:rsidRPr="00A14A57">
              <w:rPr>
                <w:rFonts w:ascii="Angsana New" w:eastAsia="Calibri" w:hAnsi="Angsana New" w:hint="cs"/>
                <w:sz w:val="28"/>
                <w:szCs w:val="28"/>
              </w:rPr>
              <w:t>368</w:t>
            </w:r>
          </w:p>
          <w:p w14:paraId="743C0420" w14:textId="47A4CBFF" w:rsidR="00FF08DD" w:rsidRPr="00C63028" w:rsidRDefault="00FF08DD" w:rsidP="00FF0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  <w:vAlign w:val="bottom"/>
          </w:tcPr>
          <w:p w14:paraId="3D774885" w14:textId="77777777" w:rsidR="00FF08DD" w:rsidRPr="00C63028" w:rsidRDefault="00FF08DD" w:rsidP="00FF0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</w:p>
        </w:tc>
        <w:tc>
          <w:tcPr>
            <w:tcW w:w="1131" w:type="pct"/>
            <w:shd w:val="clear" w:color="auto" w:fill="auto"/>
            <w:vAlign w:val="bottom"/>
          </w:tcPr>
          <w:p w14:paraId="5BD4F440" w14:textId="15EFA73F" w:rsidR="00FF08DD" w:rsidRPr="00C63028" w:rsidRDefault="00A14A57" w:rsidP="00FF0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A14A57">
              <w:rPr>
                <w:rFonts w:ascii="Angsana New" w:eastAsia="Calibri" w:hAnsi="Angsana New" w:hint="cs"/>
                <w:sz w:val="28"/>
                <w:szCs w:val="28"/>
              </w:rPr>
              <w:t>39</w:t>
            </w:r>
            <w:r w:rsidR="00705CEE" w:rsidRPr="00C63028">
              <w:rPr>
                <w:rFonts w:ascii="Angsana New" w:eastAsia="Calibri" w:hAnsi="Angsana New" w:hint="cs"/>
                <w:sz w:val="28"/>
                <w:szCs w:val="28"/>
                <w:cs/>
              </w:rPr>
              <w:t>,</w:t>
            </w:r>
            <w:r w:rsidRPr="00A14A57">
              <w:rPr>
                <w:rFonts w:ascii="Angsana New" w:eastAsia="Calibri" w:hAnsi="Angsana New" w:hint="cs"/>
                <w:sz w:val="28"/>
                <w:szCs w:val="28"/>
              </w:rPr>
              <w:t>368</w:t>
            </w:r>
          </w:p>
          <w:p w14:paraId="2425EAC3" w14:textId="76D1707A" w:rsidR="00FF08DD" w:rsidRPr="00C63028" w:rsidRDefault="00FF08DD" w:rsidP="00FF0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FF08DD" w:rsidRPr="00C63028" w14:paraId="0D99F109" w14:textId="77777777" w:rsidTr="007C1CBF">
        <w:trPr>
          <w:trHeight w:hRule="exact" w:val="403"/>
        </w:trPr>
        <w:tc>
          <w:tcPr>
            <w:tcW w:w="2641" w:type="pct"/>
          </w:tcPr>
          <w:p w14:paraId="2BF5DC27" w14:textId="6F25A557" w:rsidR="00FF08DD" w:rsidRPr="00C63028" w:rsidRDefault="00412FEC" w:rsidP="0029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142" w:hanging="108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974AF8">
              <w:rPr>
                <w:rFonts w:ascii="Angsana New" w:hAnsi="Angsana New"/>
                <w:sz w:val="28"/>
                <w:szCs w:val="28"/>
                <w:cs/>
              </w:rPr>
              <w:t xml:space="preserve">ซื้อระหว่างงวด  </w:t>
            </w:r>
          </w:p>
        </w:tc>
        <w:tc>
          <w:tcPr>
            <w:tcW w:w="1075" w:type="pct"/>
            <w:shd w:val="clear" w:color="auto" w:fill="auto"/>
            <w:vAlign w:val="bottom"/>
          </w:tcPr>
          <w:p w14:paraId="120B9DC9" w14:textId="72A2CA27" w:rsidR="00FF08DD" w:rsidRPr="00825DA7" w:rsidRDefault="007C1CBF" w:rsidP="00FF0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62B0E4C9" w14:textId="77777777" w:rsidR="00FF08DD" w:rsidRPr="00C63028" w:rsidRDefault="00FF08DD" w:rsidP="00FF0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31" w:type="pct"/>
            <w:shd w:val="clear" w:color="auto" w:fill="auto"/>
            <w:vAlign w:val="bottom"/>
          </w:tcPr>
          <w:p w14:paraId="3745D8C6" w14:textId="00E65CBA" w:rsidR="00FF08DD" w:rsidRPr="00C63028" w:rsidRDefault="00C120A2" w:rsidP="00FF0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-</w:t>
            </w:r>
          </w:p>
        </w:tc>
      </w:tr>
      <w:tr w:rsidR="008319D2" w:rsidRPr="00C63028" w14:paraId="1EF91683" w14:textId="77777777" w:rsidTr="007C1CBF">
        <w:trPr>
          <w:trHeight w:hRule="exact" w:val="403"/>
        </w:trPr>
        <w:tc>
          <w:tcPr>
            <w:tcW w:w="2641" w:type="pct"/>
          </w:tcPr>
          <w:p w14:paraId="6C80F872" w14:textId="46B662A6" w:rsidR="008319D2" w:rsidRPr="00C120A2" w:rsidRDefault="002D5210" w:rsidP="0029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142" w:hanging="108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จัดประเภทรายการใหม่</w:t>
            </w:r>
          </w:p>
        </w:tc>
        <w:tc>
          <w:tcPr>
            <w:tcW w:w="1075" w:type="pct"/>
            <w:shd w:val="clear" w:color="auto" w:fill="auto"/>
            <w:vAlign w:val="bottom"/>
          </w:tcPr>
          <w:p w14:paraId="2AC82EBE" w14:textId="1B713B41" w:rsidR="008319D2" w:rsidRPr="00825DA7" w:rsidRDefault="007C1CBF" w:rsidP="00FF0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A14A57" w:rsidRPr="00A14A57">
              <w:rPr>
                <w:rFonts w:ascii="Angsana New" w:eastAsia="Calibri" w:hAnsi="Angsana New"/>
                <w:sz w:val="28"/>
                <w:szCs w:val="28"/>
              </w:rPr>
              <w:t>50</w:t>
            </w:r>
            <w:r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5CB5F647" w14:textId="77777777" w:rsidR="008319D2" w:rsidRPr="00C63028" w:rsidRDefault="008319D2" w:rsidP="00FF0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31" w:type="pct"/>
            <w:shd w:val="clear" w:color="auto" w:fill="auto"/>
            <w:vAlign w:val="bottom"/>
          </w:tcPr>
          <w:p w14:paraId="4BB5F808" w14:textId="71903739" w:rsidR="008319D2" w:rsidRDefault="00C120A2" w:rsidP="00FF0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(</w:t>
            </w:r>
            <w:r w:rsidR="00A14A57" w:rsidRPr="00A14A57">
              <w:rPr>
                <w:rFonts w:ascii="Angsana New" w:eastAsia="Calibri" w:hAnsi="Angsana New"/>
                <w:sz w:val="28"/>
                <w:szCs w:val="28"/>
              </w:rPr>
              <w:t>50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)</w:t>
            </w:r>
          </w:p>
        </w:tc>
      </w:tr>
      <w:tr w:rsidR="000B7B5B" w:rsidRPr="00C63028" w14:paraId="7B52A247" w14:textId="77777777" w:rsidTr="007C1CBF">
        <w:trPr>
          <w:trHeight w:hRule="exact" w:val="403"/>
        </w:trPr>
        <w:tc>
          <w:tcPr>
            <w:tcW w:w="2641" w:type="pct"/>
          </w:tcPr>
          <w:p w14:paraId="112E2743" w14:textId="73F5D84C" w:rsidR="000B7B5B" w:rsidRPr="00C63028" w:rsidRDefault="00412FEC" w:rsidP="000B7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142" w:hanging="108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974AF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0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4DDF4" w14:textId="4C9D981F" w:rsidR="000B7B5B" w:rsidRPr="00825DA7" w:rsidRDefault="007C1CBF" w:rsidP="000B7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A14A57" w:rsidRPr="00A14A57">
              <w:rPr>
                <w:rFonts w:ascii="Angsana New" w:eastAsia="Calibri" w:hAnsi="Angsana New"/>
                <w:sz w:val="28"/>
                <w:szCs w:val="28"/>
              </w:rPr>
              <w:t>1</w:t>
            </w:r>
            <w:r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A14A57" w:rsidRPr="00A14A57">
              <w:rPr>
                <w:rFonts w:ascii="Angsana New" w:eastAsia="Calibri" w:hAnsi="Angsana New"/>
                <w:sz w:val="28"/>
                <w:szCs w:val="28"/>
              </w:rPr>
              <w:t>039</w:t>
            </w:r>
            <w:r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79E39E59" w14:textId="77777777" w:rsidR="000B7B5B" w:rsidRPr="00C63028" w:rsidRDefault="000B7B5B" w:rsidP="000B7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EABD4" w14:textId="755C2E08" w:rsidR="000B7B5B" w:rsidRPr="00C63028" w:rsidRDefault="00C120A2" w:rsidP="000B7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(</w:t>
            </w:r>
            <w:r w:rsidR="00A14A57" w:rsidRPr="00A14A57">
              <w:rPr>
                <w:rFonts w:ascii="Angsana New" w:eastAsia="Calibri" w:hAnsi="Angsana New"/>
                <w:sz w:val="28"/>
                <w:szCs w:val="28"/>
              </w:rPr>
              <w:t>1</w:t>
            </w:r>
            <w:r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A14A57" w:rsidRPr="00A14A57">
              <w:rPr>
                <w:rFonts w:ascii="Angsana New" w:eastAsia="Calibri" w:hAnsi="Angsana New"/>
                <w:sz w:val="28"/>
                <w:szCs w:val="28"/>
              </w:rPr>
              <w:t>039</w:t>
            </w:r>
            <w:r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</w:tr>
      <w:tr w:rsidR="000B7B5B" w:rsidRPr="00C63028" w14:paraId="65D4FF96" w14:textId="77777777" w:rsidTr="007C1CBF">
        <w:trPr>
          <w:trHeight w:hRule="exact" w:val="403"/>
        </w:trPr>
        <w:tc>
          <w:tcPr>
            <w:tcW w:w="2641" w:type="pct"/>
          </w:tcPr>
          <w:p w14:paraId="2C287BD3" w14:textId="103B87AF" w:rsidR="000B7B5B" w:rsidRPr="00134922" w:rsidRDefault="00412FEC" w:rsidP="000B7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142" w:hanging="108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1349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14A57" w:rsidRPr="00134922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1349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349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1349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A14A57" w:rsidRPr="0013492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231536" w14:textId="2B1C0A53" w:rsidR="000B7B5B" w:rsidRPr="00825DA7" w:rsidRDefault="00A14A57" w:rsidP="000B7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A14A57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38</w:t>
            </w:r>
            <w:r w:rsidR="007C1CBF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,</w:t>
            </w:r>
            <w:r w:rsidRPr="00A14A57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279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64F17E00" w14:textId="77777777" w:rsidR="000B7B5B" w:rsidRPr="00C63028" w:rsidRDefault="000B7B5B" w:rsidP="000B7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7BA77C" w14:textId="33C421CC" w:rsidR="000B7B5B" w:rsidRPr="00C63028" w:rsidRDefault="00A14A57" w:rsidP="000B7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A14A57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38</w:t>
            </w:r>
            <w:r w:rsidR="00C120A2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,</w:t>
            </w:r>
            <w:r w:rsidRPr="00A14A57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279</w:t>
            </w:r>
          </w:p>
        </w:tc>
      </w:tr>
    </w:tbl>
    <w:p w14:paraId="17FB8719" w14:textId="29EB5AD8" w:rsidR="00E7756E" w:rsidRPr="00C63028" w:rsidRDefault="00E7756E" w:rsidP="00E7756E">
      <w:pPr>
        <w:tabs>
          <w:tab w:val="clear" w:pos="227"/>
          <w:tab w:val="clear" w:pos="454"/>
          <w:tab w:val="clear" w:pos="680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C63028">
        <w:rPr>
          <w:rFonts w:ascii="Angsana New" w:hAnsi="Angsana New"/>
          <w:sz w:val="28"/>
          <w:szCs w:val="28"/>
          <w:cs/>
        </w:rPr>
        <w:t xml:space="preserve">ราคาทรัพย์สินของบริษัทก่อนหักค่าเสื่อมราคาสะสมของอสังหาริมทรัพย์เพื่อการลงทุน ซึ่งได้คิดค่าเสื่อมราคาเต็มจำนวนแล้วแต่ยังคงใช้งานจนถึงวันที่ </w:t>
      </w:r>
      <w:r w:rsidR="00A14A57" w:rsidRPr="00A14A57">
        <w:rPr>
          <w:rFonts w:ascii="Angsana New" w:hAnsi="Angsana New"/>
          <w:sz w:val="28"/>
          <w:szCs w:val="28"/>
        </w:rPr>
        <w:t>30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A14A57" w:rsidRPr="00A14A57">
        <w:rPr>
          <w:rFonts w:ascii="Angsana New" w:hAnsi="Angsana New"/>
          <w:sz w:val="28"/>
          <w:szCs w:val="28"/>
        </w:rPr>
        <w:t>2565</w:t>
      </w:r>
      <w:r w:rsidRPr="008319D2">
        <w:rPr>
          <w:rFonts w:ascii="Angsana New" w:hAnsi="Angsana New" w:hint="cs"/>
          <w:sz w:val="28"/>
          <w:szCs w:val="28"/>
          <w:cs/>
        </w:rPr>
        <w:t xml:space="preserve"> </w:t>
      </w:r>
      <w:r w:rsidRPr="008319D2">
        <w:rPr>
          <w:rFonts w:ascii="Angsana New" w:hAnsi="Angsana New"/>
          <w:sz w:val="28"/>
          <w:szCs w:val="28"/>
          <w:cs/>
        </w:rPr>
        <w:t>มีจำนวน</w:t>
      </w:r>
      <w:r w:rsidRPr="008319D2">
        <w:rPr>
          <w:rFonts w:ascii="Angsana New" w:hAnsi="Angsana New"/>
          <w:sz w:val="28"/>
          <w:szCs w:val="28"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9</w:t>
      </w:r>
      <w:r w:rsidRPr="008319D2">
        <w:rPr>
          <w:rFonts w:ascii="Angsana New" w:hAnsi="Angsana New"/>
          <w:sz w:val="28"/>
          <w:szCs w:val="28"/>
        </w:rPr>
        <w:t>.</w:t>
      </w:r>
      <w:r w:rsidR="00A14A57" w:rsidRPr="00A14A57">
        <w:rPr>
          <w:rFonts w:ascii="Angsana New" w:hAnsi="Angsana New"/>
          <w:sz w:val="28"/>
          <w:szCs w:val="28"/>
        </w:rPr>
        <w:t>4</w:t>
      </w:r>
      <w:r w:rsidR="00A14A57" w:rsidRPr="00A14A57">
        <w:rPr>
          <w:rFonts w:ascii="Angsana New" w:hAnsi="Angsana New" w:hint="cs"/>
          <w:sz w:val="28"/>
          <w:szCs w:val="28"/>
        </w:rPr>
        <w:t>4</w:t>
      </w:r>
      <w:r w:rsidRPr="008319D2">
        <w:rPr>
          <w:rFonts w:ascii="Angsana New" w:hAnsi="Angsana New"/>
          <w:sz w:val="28"/>
          <w:szCs w:val="28"/>
        </w:rPr>
        <w:t xml:space="preserve"> </w:t>
      </w:r>
      <w:r w:rsidRPr="008319D2">
        <w:rPr>
          <w:rFonts w:ascii="Angsana New" w:hAnsi="Angsana New"/>
          <w:sz w:val="28"/>
          <w:szCs w:val="28"/>
          <w:cs/>
        </w:rPr>
        <w:t>ล้านบาท</w:t>
      </w:r>
      <w:r w:rsidRPr="00C63028">
        <w:rPr>
          <w:rFonts w:ascii="Angsana New" w:hAnsi="Angsana New"/>
          <w:sz w:val="28"/>
          <w:szCs w:val="28"/>
          <w:cs/>
        </w:rPr>
        <w:t xml:space="preserve"> (</w:t>
      </w:r>
      <w:r w:rsidR="00A14A57" w:rsidRPr="00A14A57">
        <w:rPr>
          <w:rFonts w:ascii="Angsana New" w:hAnsi="Angsana New"/>
          <w:sz w:val="28"/>
          <w:szCs w:val="28"/>
        </w:rPr>
        <w:t>31</w:t>
      </w:r>
      <w:r w:rsidRPr="00C63028">
        <w:rPr>
          <w:rFonts w:ascii="Angsana New" w:hAnsi="Angsana New"/>
          <w:sz w:val="28"/>
          <w:szCs w:val="28"/>
        </w:rPr>
        <w:t xml:space="preserve"> </w:t>
      </w:r>
      <w:r w:rsidRPr="00C63028">
        <w:rPr>
          <w:rFonts w:ascii="Angsana New" w:hAnsi="Angsana New"/>
          <w:sz w:val="28"/>
          <w:szCs w:val="28"/>
          <w:cs/>
        </w:rPr>
        <w:t xml:space="preserve">ธันวาคม </w:t>
      </w:r>
      <w:r w:rsidR="00A14A57" w:rsidRPr="00A14A57">
        <w:rPr>
          <w:rFonts w:ascii="Angsana New" w:hAnsi="Angsana New"/>
          <w:sz w:val="28"/>
          <w:szCs w:val="28"/>
        </w:rPr>
        <w:t>256</w:t>
      </w:r>
      <w:r w:rsidR="00A14A57" w:rsidRPr="00A14A57">
        <w:rPr>
          <w:rFonts w:ascii="Angsana New" w:hAnsi="Angsana New" w:hint="cs"/>
          <w:sz w:val="28"/>
          <w:szCs w:val="28"/>
        </w:rPr>
        <w:t>4</w:t>
      </w:r>
      <w:r w:rsidRPr="00C63028">
        <w:rPr>
          <w:rFonts w:ascii="Angsana New" w:hAnsi="Angsana New"/>
          <w:sz w:val="28"/>
          <w:szCs w:val="28"/>
        </w:rPr>
        <w:t xml:space="preserve"> : </w:t>
      </w:r>
      <w:r w:rsidR="00A14A57" w:rsidRPr="00A14A57">
        <w:rPr>
          <w:rFonts w:ascii="Angsana New" w:hAnsi="Angsana New"/>
          <w:sz w:val="28"/>
          <w:szCs w:val="28"/>
        </w:rPr>
        <w:t>9</w:t>
      </w:r>
      <w:r w:rsidRPr="00C63028">
        <w:rPr>
          <w:rFonts w:ascii="Angsana New" w:hAnsi="Angsana New"/>
          <w:sz w:val="28"/>
          <w:szCs w:val="28"/>
        </w:rPr>
        <w:t>.</w:t>
      </w:r>
      <w:r w:rsidR="00A14A57" w:rsidRPr="00A14A57">
        <w:rPr>
          <w:rFonts w:ascii="Angsana New" w:hAnsi="Angsana New" w:hint="cs"/>
          <w:sz w:val="28"/>
          <w:szCs w:val="28"/>
        </w:rPr>
        <w:t>42</w:t>
      </w:r>
      <w:r w:rsidRPr="00C63028">
        <w:rPr>
          <w:rFonts w:ascii="Angsana New" w:hAnsi="Angsana New"/>
          <w:sz w:val="28"/>
          <w:szCs w:val="28"/>
        </w:rPr>
        <w:t xml:space="preserve"> </w:t>
      </w:r>
      <w:r w:rsidRPr="00C63028">
        <w:rPr>
          <w:rFonts w:ascii="Angsana New" w:hAnsi="Angsana New"/>
          <w:sz w:val="28"/>
          <w:szCs w:val="28"/>
          <w:cs/>
        </w:rPr>
        <w:t>ล้านบาท</w:t>
      </w:r>
      <w:r w:rsidRPr="00C63028">
        <w:rPr>
          <w:rFonts w:ascii="Angsana New" w:hAnsi="Angsana New"/>
          <w:sz w:val="28"/>
          <w:szCs w:val="28"/>
        </w:rPr>
        <w:t>)</w:t>
      </w:r>
    </w:p>
    <w:p w14:paraId="5C7806FF" w14:textId="60E0D971" w:rsidR="001D339A" w:rsidRDefault="00E7756E" w:rsidP="002D5210">
      <w:pPr>
        <w:tabs>
          <w:tab w:val="clear" w:pos="227"/>
        </w:tabs>
        <w:spacing w:before="240" w:after="120" w:line="240" w:lineRule="auto"/>
        <w:ind w:left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E7756E">
        <w:rPr>
          <w:rFonts w:ascii="Angsana New" w:hAnsi="Angsana New"/>
          <w:sz w:val="28"/>
          <w:szCs w:val="28"/>
          <w:cs/>
        </w:rPr>
        <w:t>อสังหาริมทรัพย์เพื่อการลงทุนแสดงด้วยวิธีราคาทุนหักค่าเสื่อมราคาสะสม และค่าเผื่อการด้อยค่า (ถ้ามี)</w:t>
      </w:r>
    </w:p>
    <w:p w14:paraId="2B14477C" w14:textId="4C3C84C4" w:rsidR="006E7D43" w:rsidRPr="00C63028" w:rsidRDefault="000D2138" w:rsidP="006A2D22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left" w:pos="450"/>
        </w:tabs>
        <w:spacing w:before="240" w:after="120" w:line="240" w:lineRule="auto"/>
        <w:ind w:left="539" w:hanging="539"/>
        <w:jc w:val="thaiDistribute"/>
        <w:rPr>
          <w:rFonts w:ascii="Angsana New" w:hAnsi="Angsana New"/>
          <w:b/>
          <w:bCs/>
          <w:sz w:val="28"/>
          <w:szCs w:val="28"/>
        </w:rPr>
      </w:pPr>
      <w:r w:rsidRPr="00C63028">
        <w:rPr>
          <w:rFonts w:ascii="Angsana New" w:hAnsi="Angsana New"/>
          <w:b/>
          <w:bCs/>
          <w:sz w:val="28"/>
          <w:szCs w:val="28"/>
          <w:cs/>
        </w:rPr>
        <w:t>ที่ดิน อาคารและอุปกรณ์</w:t>
      </w:r>
      <w:r w:rsidR="008563B4" w:rsidRPr="00C63028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4831FB" w:rsidRPr="00C63028">
        <w:rPr>
          <w:rFonts w:ascii="Angsana New" w:hAnsi="Angsana New"/>
          <w:b/>
          <w:bCs/>
          <w:sz w:val="28"/>
          <w:szCs w:val="28"/>
        </w:rPr>
        <w:t>-</w:t>
      </w:r>
      <w:r w:rsidR="008563B4" w:rsidRPr="00C63028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p w14:paraId="44071DDD" w14:textId="0056FE4B" w:rsidR="000D2138" w:rsidRPr="00C63028" w:rsidRDefault="00412FEC" w:rsidP="006A2D22">
      <w:pPr>
        <w:spacing w:before="120" w:after="120" w:line="240" w:lineRule="auto"/>
        <w:ind w:left="544" w:hanging="96"/>
        <w:jc w:val="both"/>
        <w:rPr>
          <w:rFonts w:ascii="Angsana New" w:hAnsi="Angsana New"/>
          <w:sz w:val="28"/>
          <w:szCs w:val="28"/>
        </w:rPr>
      </w:pPr>
      <w:r w:rsidRPr="00412FEC">
        <w:rPr>
          <w:rFonts w:ascii="Angsana New" w:hAnsi="Angsana New" w:hint="cs"/>
          <w:sz w:val="28"/>
          <w:szCs w:val="28"/>
          <w:cs/>
        </w:rPr>
        <w:t>รายการเคลื่อนไหวของบัญชีที่ดิน</w:t>
      </w:r>
      <w:r w:rsidRPr="00412FEC">
        <w:rPr>
          <w:rFonts w:ascii="Angsana New" w:hAnsi="Angsana New"/>
          <w:sz w:val="28"/>
          <w:szCs w:val="28"/>
          <w:cs/>
        </w:rPr>
        <w:t xml:space="preserve"> </w:t>
      </w:r>
      <w:r w:rsidRPr="00412FEC">
        <w:rPr>
          <w:rFonts w:ascii="Angsana New" w:hAnsi="Angsana New" w:hint="cs"/>
          <w:sz w:val="28"/>
          <w:szCs w:val="28"/>
          <w:cs/>
        </w:rPr>
        <w:t>อาคารและอุปกรณ์สำหรับงวดหก</w:t>
      </w:r>
      <w:r w:rsidR="002D5210">
        <w:rPr>
          <w:rFonts w:ascii="Angsana New" w:hAnsi="Angsana New" w:hint="cs"/>
          <w:sz w:val="28"/>
          <w:szCs w:val="28"/>
          <w:cs/>
        </w:rPr>
        <w:t>เ</w:t>
      </w:r>
      <w:r w:rsidRPr="00412FEC">
        <w:rPr>
          <w:rFonts w:ascii="Angsana New" w:hAnsi="Angsana New" w:hint="cs"/>
          <w:sz w:val="28"/>
          <w:szCs w:val="28"/>
          <w:cs/>
        </w:rPr>
        <w:t>ดือนสิ้นสุดวันที่</w:t>
      </w:r>
      <w:r w:rsidRPr="00412FEC">
        <w:rPr>
          <w:rFonts w:ascii="Angsana New" w:hAnsi="Angsana New"/>
          <w:sz w:val="28"/>
          <w:szCs w:val="28"/>
          <w:cs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30</w:t>
      </w:r>
      <w:r w:rsidRPr="00412FEC">
        <w:rPr>
          <w:rFonts w:ascii="Angsana New" w:hAnsi="Angsana New"/>
          <w:sz w:val="28"/>
          <w:szCs w:val="28"/>
          <w:cs/>
        </w:rPr>
        <w:t xml:space="preserve"> </w:t>
      </w:r>
      <w:r w:rsidRPr="00412FEC">
        <w:rPr>
          <w:rFonts w:ascii="Angsana New" w:hAnsi="Angsana New" w:hint="cs"/>
          <w:sz w:val="28"/>
          <w:szCs w:val="28"/>
          <w:cs/>
        </w:rPr>
        <w:t>มิถุนายน</w:t>
      </w:r>
      <w:r w:rsidRPr="00412FEC">
        <w:rPr>
          <w:rFonts w:ascii="Angsana New" w:hAnsi="Angsana New"/>
          <w:sz w:val="28"/>
          <w:szCs w:val="28"/>
          <w:cs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2565</w:t>
      </w:r>
      <w:r w:rsidRPr="00412FEC">
        <w:rPr>
          <w:rFonts w:ascii="Angsana New" w:hAnsi="Angsana New"/>
          <w:sz w:val="28"/>
          <w:szCs w:val="28"/>
          <w:cs/>
        </w:rPr>
        <w:t xml:space="preserve"> </w:t>
      </w:r>
      <w:r w:rsidRPr="00412FEC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4815" w:type="pct"/>
        <w:tblInd w:w="284" w:type="dxa"/>
        <w:tblLook w:val="0000" w:firstRow="0" w:lastRow="0" w:firstColumn="0" w:lastColumn="0" w:noHBand="0" w:noVBand="0"/>
      </w:tblPr>
      <w:tblGrid>
        <w:gridCol w:w="5105"/>
        <w:gridCol w:w="2018"/>
        <w:gridCol w:w="288"/>
        <w:gridCol w:w="2063"/>
      </w:tblGrid>
      <w:tr w:rsidR="009E58A4" w:rsidRPr="00C63028" w14:paraId="58268933" w14:textId="77777777" w:rsidTr="0029606C">
        <w:trPr>
          <w:trHeight w:hRule="exact" w:val="403"/>
        </w:trPr>
        <w:tc>
          <w:tcPr>
            <w:tcW w:w="2694" w:type="pct"/>
          </w:tcPr>
          <w:p w14:paraId="60117B81" w14:textId="77777777" w:rsidR="009E58A4" w:rsidRPr="00C63028" w:rsidRDefault="009E58A4" w:rsidP="009E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06" w:type="pct"/>
            <w:gridSpan w:val="3"/>
            <w:tcBorders>
              <w:bottom w:val="single" w:sz="4" w:space="0" w:color="auto"/>
            </w:tcBorders>
          </w:tcPr>
          <w:p w14:paraId="19BBE400" w14:textId="77777777" w:rsidR="009E58A4" w:rsidRPr="00C63028" w:rsidRDefault="009E58A4" w:rsidP="009E58A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28"/>
                <w:szCs w:val="28"/>
              </w:rPr>
            </w:pPr>
            <w:r w:rsidRPr="00C63028">
              <w:rPr>
                <w:rFonts w:ascii="Angsana New" w:eastAsia="Times New Roman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9E58A4" w:rsidRPr="00C63028" w14:paraId="54A0FBCC" w14:textId="77777777" w:rsidTr="0029606C">
        <w:trPr>
          <w:trHeight w:hRule="exact" w:val="403"/>
        </w:trPr>
        <w:tc>
          <w:tcPr>
            <w:tcW w:w="2694" w:type="pct"/>
          </w:tcPr>
          <w:p w14:paraId="596A4204" w14:textId="77777777" w:rsidR="009E58A4" w:rsidRPr="00C63028" w:rsidRDefault="009B592D" w:rsidP="009E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28"/>
                <w:szCs w:val="28"/>
              </w:rPr>
            </w:pPr>
            <w:r w:rsidRPr="00C63028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38126" w14:textId="77777777" w:rsidR="009E58A4" w:rsidRPr="00C63028" w:rsidRDefault="009E58A4" w:rsidP="009E58A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pct"/>
            <w:vAlign w:val="bottom"/>
          </w:tcPr>
          <w:p w14:paraId="562E65A5" w14:textId="77777777" w:rsidR="009E58A4" w:rsidRPr="00C63028" w:rsidRDefault="009E58A4" w:rsidP="009E58A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0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E58C9" w14:textId="77777777" w:rsidR="009E58A4" w:rsidRPr="00C63028" w:rsidRDefault="009E58A4" w:rsidP="009E58A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414A" w:rsidRPr="00C63028" w14:paraId="431C68D5" w14:textId="77777777" w:rsidTr="0029606C">
        <w:trPr>
          <w:trHeight w:hRule="exact" w:val="403"/>
        </w:trPr>
        <w:tc>
          <w:tcPr>
            <w:tcW w:w="2694" w:type="pct"/>
          </w:tcPr>
          <w:p w14:paraId="3EE8A6B6" w14:textId="31324FAF" w:rsidR="00F5414A" w:rsidRPr="00C63028" w:rsidRDefault="00D3592D" w:rsidP="0029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sz w:val="28"/>
                <w:szCs w:val="28"/>
              </w:rPr>
            </w:pPr>
            <w:r w:rsidRPr="00D3592D">
              <w:rPr>
                <w:rFonts w:ascii="Angsana New" w:eastAsia="Calibri" w:hAnsi="Angsana New" w:hint="cs"/>
                <w:sz w:val="28"/>
                <w:szCs w:val="28"/>
                <w:cs/>
              </w:rPr>
              <w:t>มูลค่าสุทธิตามบัญชี</w:t>
            </w:r>
            <w:r w:rsidRPr="00D3592D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Pr="00D3592D">
              <w:rPr>
                <w:rFonts w:ascii="Angsana New" w:eastAsia="Calibri" w:hAnsi="Angsana New" w:hint="cs"/>
                <w:sz w:val="28"/>
                <w:szCs w:val="28"/>
                <w:cs/>
              </w:rPr>
              <w:t>ณ</w:t>
            </w:r>
            <w:r w:rsidRPr="00D3592D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Pr="00D3592D">
              <w:rPr>
                <w:rFonts w:ascii="Angsana New" w:eastAsia="Calibri" w:hAnsi="Angsana New" w:hint="cs"/>
                <w:sz w:val="28"/>
                <w:szCs w:val="28"/>
                <w:cs/>
              </w:rPr>
              <w:t>วันที่</w:t>
            </w:r>
            <w:r w:rsidRPr="00D3592D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="00A14A57" w:rsidRPr="00A14A57">
              <w:rPr>
                <w:rFonts w:ascii="Angsana New" w:eastAsia="Calibri" w:hAnsi="Angsana New"/>
                <w:sz w:val="28"/>
                <w:szCs w:val="28"/>
              </w:rPr>
              <w:t>1</w:t>
            </w:r>
            <w:r w:rsidRPr="00D3592D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Pr="00D3592D">
              <w:rPr>
                <w:rFonts w:ascii="Angsana New" w:eastAsia="Calibri" w:hAnsi="Angsana New" w:hint="cs"/>
                <w:sz w:val="28"/>
                <w:szCs w:val="28"/>
                <w:cs/>
              </w:rPr>
              <w:t>มกราคม</w:t>
            </w:r>
            <w:r w:rsidRPr="00D3592D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="00A14A57" w:rsidRPr="00A14A57"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  <w:tc>
          <w:tcPr>
            <w:tcW w:w="1065" w:type="pct"/>
            <w:shd w:val="clear" w:color="auto" w:fill="auto"/>
            <w:vAlign w:val="bottom"/>
          </w:tcPr>
          <w:p w14:paraId="7E5079A4" w14:textId="791397C6" w:rsidR="00F5414A" w:rsidRPr="00C63028" w:rsidRDefault="00A14A57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A14A57">
              <w:rPr>
                <w:rFonts w:ascii="Angsana New" w:eastAsia="Calibri" w:hAnsi="Angsana New"/>
                <w:sz w:val="28"/>
                <w:szCs w:val="28"/>
              </w:rPr>
              <w:t>421</w:t>
            </w:r>
            <w:r w:rsidR="0099145B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A14A57">
              <w:rPr>
                <w:rFonts w:ascii="Angsana New" w:eastAsia="Calibri" w:hAnsi="Angsana New"/>
                <w:sz w:val="28"/>
                <w:szCs w:val="28"/>
              </w:rPr>
              <w:t>642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70578D80" w14:textId="77777777" w:rsidR="00F5414A" w:rsidRPr="00C63028" w:rsidRDefault="00F5414A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9" w:type="pct"/>
            <w:shd w:val="clear" w:color="auto" w:fill="auto"/>
            <w:vAlign w:val="bottom"/>
          </w:tcPr>
          <w:p w14:paraId="69DC4A54" w14:textId="46B4A0EC" w:rsidR="00F5414A" w:rsidRPr="00C63028" w:rsidRDefault="00A14A57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A14A57">
              <w:rPr>
                <w:rFonts w:ascii="Angsana New" w:eastAsia="Calibri" w:hAnsi="Angsana New" w:hint="cs"/>
                <w:sz w:val="28"/>
                <w:szCs w:val="28"/>
              </w:rPr>
              <w:t>58</w:t>
            </w:r>
            <w:r w:rsidR="00E57644" w:rsidRPr="00C63028">
              <w:rPr>
                <w:rFonts w:ascii="Angsana New" w:eastAsia="Calibri" w:hAnsi="Angsana New" w:hint="cs"/>
                <w:sz w:val="28"/>
                <w:szCs w:val="28"/>
                <w:cs/>
              </w:rPr>
              <w:t>,</w:t>
            </w:r>
            <w:r w:rsidRPr="00A14A57">
              <w:rPr>
                <w:rFonts w:ascii="Angsana New" w:eastAsia="Calibri" w:hAnsi="Angsana New" w:hint="cs"/>
                <w:sz w:val="28"/>
                <w:szCs w:val="28"/>
              </w:rPr>
              <w:t>313</w:t>
            </w:r>
          </w:p>
        </w:tc>
      </w:tr>
      <w:tr w:rsidR="00F5414A" w:rsidRPr="00C63028" w14:paraId="37BF6F2F" w14:textId="77777777" w:rsidTr="00095299">
        <w:trPr>
          <w:trHeight w:hRule="exact" w:val="403"/>
        </w:trPr>
        <w:tc>
          <w:tcPr>
            <w:tcW w:w="2694" w:type="pct"/>
          </w:tcPr>
          <w:p w14:paraId="33EE97EF" w14:textId="7F11C07A" w:rsidR="00F5414A" w:rsidRPr="00412FEC" w:rsidRDefault="00D3592D" w:rsidP="0029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3592D">
              <w:rPr>
                <w:rFonts w:ascii="Angsana New" w:eastAsia="Calibri" w:hAnsi="Angsana New" w:hint="cs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065" w:type="pct"/>
            <w:shd w:val="clear" w:color="auto" w:fill="auto"/>
            <w:vAlign w:val="bottom"/>
          </w:tcPr>
          <w:p w14:paraId="63477C85" w14:textId="7D9C47EA" w:rsidR="00F5414A" w:rsidRPr="00095299" w:rsidRDefault="00A14A57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A14A57">
              <w:rPr>
                <w:rFonts w:ascii="Angsana New" w:eastAsia="Calibri" w:hAnsi="Angsana New"/>
                <w:sz w:val="28"/>
                <w:szCs w:val="28"/>
              </w:rPr>
              <w:t>2</w:t>
            </w:r>
            <w:r w:rsidRPr="00A14A57">
              <w:rPr>
                <w:rFonts w:ascii="Angsana New" w:eastAsia="Calibri" w:hAnsi="Angsana New" w:hint="cs"/>
                <w:sz w:val="28"/>
                <w:szCs w:val="28"/>
              </w:rPr>
              <w:t>5</w:t>
            </w:r>
            <w:r w:rsidRPr="00A14A57">
              <w:rPr>
                <w:rFonts w:ascii="Angsana New" w:eastAsia="Calibri" w:hAnsi="Angsana New"/>
                <w:sz w:val="28"/>
                <w:szCs w:val="28"/>
              </w:rPr>
              <w:t>7</w:t>
            </w:r>
            <w:r w:rsidR="00FC02D3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A14A57">
              <w:rPr>
                <w:rFonts w:ascii="Angsana New" w:eastAsia="Calibri" w:hAnsi="Angsana New"/>
                <w:sz w:val="28"/>
                <w:szCs w:val="28"/>
              </w:rPr>
              <w:t>703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4880EC35" w14:textId="77777777" w:rsidR="00F5414A" w:rsidRPr="00C63028" w:rsidRDefault="00F5414A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9" w:type="pct"/>
            <w:shd w:val="clear" w:color="auto" w:fill="auto"/>
            <w:vAlign w:val="bottom"/>
          </w:tcPr>
          <w:p w14:paraId="14F28AB1" w14:textId="41A3C2AA" w:rsidR="00F5414A" w:rsidRPr="00C63028" w:rsidRDefault="00A14A57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A14A57">
              <w:rPr>
                <w:rFonts w:ascii="Angsana New" w:eastAsia="Calibri" w:hAnsi="Angsana New"/>
                <w:sz w:val="28"/>
                <w:szCs w:val="28"/>
              </w:rPr>
              <w:t>21</w:t>
            </w:r>
            <w:r w:rsidR="004A7B36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A14A57">
              <w:rPr>
                <w:rFonts w:ascii="Angsana New" w:eastAsia="Calibri" w:hAnsi="Angsana New"/>
                <w:sz w:val="28"/>
                <w:szCs w:val="28"/>
              </w:rPr>
              <w:t>946</w:t>
            </w:r>
          </w:p>
        </w:tc>
      </w:tr>
      <w:tr w:rsidR="00F5414A" w:rsidRPr="00C63028" w14:paraId="4658E10C" w14:textId="77777777" w:rsidTr="00095299">
        <w:trPr>
          <w:trHeight w:hRule="exact" w:val="403"/>
        </w:trPr>
        <w:tc>
          <w:tcPr>
            <w:tcW w:w="2694" w:type="pct"/>
          </w:tcPr>
          <w:p w14:paraId="607616AF" w14:textId="06FC752B" w:rsidR="00F5414A" w:rsidRPr="008C462A" w:rsidRDefault="008C462A" w:rsidP="0029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C462A">
              <w:rPr>
                <w:rFonts w:ascii="Angsana New" w:eastAsia="Calibri" w:hAnsi="Angsana New" w:hint="cs"/>
                <w:sz w:val="28"/>
                <w:szCs w:val="28"/>
                <w:cs/>
              </w:rPr>
              <w:t>จัดประเภทรายการใหม่</w:t>
            </w:r>
          </w:p>
        </w:tc>
        <w:tc>
          <w:tcPr>
            <w:tcW w:w="1065" w:type="pct"/>
            <w:shd w:val="clear" w:color="auto" w:fill="auto"/>
            <w:vAlign w:val="bottom"/>
          </w:tcPr>
          <w:p w14:paraId="2D5110D1" w14:textId="565A5650" w:rsidR="00F5414A" w:rsidRPr="00095299" w:rsidRDefault="00A14A57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A14A57">
              <w:rPr>
                <w:rFonts w:ascii="Angsana New" w:eastAsia="Calibri" w:hAnsi="Angsana New"/>
                <w:sz w:val="28"/>
                <w:szCs w:val="28"/>
              </w:rPr>
              <w:t>93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19FEE238" w14:textId="77777777" w:rsidR="00F5414A" w:rsidRPr="00C63028" w:rsidRDefault="00F5414A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9" w:type="pct"/>
            <w:shd w:val="clear" w:color="auto" w:fill="auto"/>
            <w:vAlign w:val="bottom"/>
          </w:tcPr>
          <w:p w14:paraId="62392BF9" w14:textId="4D8F7AA1" w:rsidR="00F5414A" w:rsidRPr="00C63028" w:rsidRDefault="00A14A57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14A57">
              <w:rPr>
                <w:rFonts w:ascii="Angsana New" w:eastAsia="Calibri" w:hAnsi="Angsana New"/>
                <w:sz w:val="28"/>
                <w:szCs w:val="28"/>
              </w:rPr>
              <w:t>93</w:t>
            </w:r>
          </w:p>
        </w:tc>
      </w:tr>
      <w:tr w:rsidR="00F96E0F" w:rsidRPr="00C63028" w14:paraId="47C8D433" w14:textId="77777777" w:rsidTr="00095299">
        <w:trPr>
          <w:trHeight w:hRule="exact" w:val="403"/>
        </w:trPr>
        <w:tc>
          <w:tcPr>
            <w:tcW w:w="2694" w:type="pct"/>
          </w:tcPr>
          <w:p w14:paraId="42C36939" w14:textId="313670A1" w:rsidR="00F96E0F" w:rsidRPr="000D4FED" w:rsidRDefault="00F96E0F" w:rsidP="0029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96E0F">
              <w:rPr>
                <w:rFonts w:ascii="Angsana New" w:eastAsia="Calibri" w:hAnsi="Angsana New" w:hint="cs"/>
                <w:sz w:val="28"/>
                <w:szCs w:val="28"/>
                <w:cs/>
              </w:rPr>
              <w:t>ขายระหว่างงวด</w:t>
            </w:r>
          </w:p>
        </w:tc>
        <w:tc>
          <w:tcPr>
            <w:tcW w:w="1065" w:type="pct"/>
            <w:shd w:val="clear" w:color="auto" w:fill="auto"/>
            <w:vAlign w:val="bottom"/>
          </w:tcPr>
          <w:p w14:paraId="5DA87B15" w14:textId="2BB91AB3" w:rsidR="00F96E0F" w:rsidRPr="00095299" w:rsidRDefault="003D4065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095299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A14A57" w:rsidRPr="00A14A57">
              <w:rPr>
                <w:rFonts w:ascii="Angsana New" w:eastAsia="Calibri" w:hAnsi="Angsana New"/>
                <w:sz w:val="28"/>
                <w:szCs w:val="28"/>
              </w:rPr>
              <w:t>5</w:t>
            </w:r>
            <w:r w:rsidRPr="00095299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2386CA7E" w14:textId="77777777" w:rsidR="00F96E0F" w:rsidRPr="00C63028" w:rsidRDefault="00F96E0F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9" w:type="pct"/>
            <w:shd w:val="clear" w:color="auto" w:fill="auto"/>
            <w:vAlign w:val="bottom"/>
          </w:tcPr>
          <w:p w14:paraId="051312E7" w14:textId="0E725367" w:rsidR="00F96E0F" w:rsidRDefault="001022A6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F5414A" w:rsidRPr="00C63028" w14:paraId="75AAF9B4" w14:textId="77777777" w:rsidTr="00095299">
        <w:trPr>
          <w:trHeight w:hRule="exact" w:val="403"/>
        </w:trPr>
        <w:tc>
          <w:tcPr>
            <w:tcW w:w="2694" w:type="pct"/>
          </w:tcPr>
          <w:p w14:paraId="5ABE7149" w14:textId="4B3BF490" w:rsidR="00F5414A" w:rsidRPr="00C63028" w:rsidRDefault="00D3592D" w:rsidP="0029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974AF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0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CD4E3" w14:textId="118037B5" w:rsidR="00F96E0F" w:rsidRPr="00095299" w:rsidRDefault="003D4065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095299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A14A57" w:rsidRPr="00A14A57">
              <w:rPr>
                <w:rFonts w:ascii="Angsana New" w:eastAsia="Calibri" w:hAnsi="Angsana New"/>
                <w:sz w:val="28"/>
                <w:szCs w:val="28"/>
              </w:rPr>
              <w:t>8</w:t>
            </w:r>
            <w:r w:rsidRPr="00095299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A14A57" w:rsidRPr="00A14A57">
              <w:rPr>
                <w:rFonts w:ascii="Angsana New" w:eastAsia="Calibri" w:hAnsi="Angsana New"/>
                <w:sz w:val="28"/>
                <w:szCs w:val="28"/>
              </w:rPr>
              <w:t>837</w:t>
            </w:r>
            <w:r w:rsidRPr="00095299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224FDA5D" w14:textId="77777777" w:rsidR="00F5414A" w:rsidRPr="00C63028" w:rsidRDefault="00F5414A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8E9B7" w14:textId="4ED5933F" w:rsidR="00F5414A" w:rsidRPr="00C63028" w:rsidRDefault="001022A6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A14A57" w:rsidRPr="00A14A57">
              <w:rPr>
                <w:rFonts w:ascii="Angsana New" w:eastAsia="Calibri" w:hAnsi="Angsana New"/>
                <w:sz w:val="28"/>
                <w:szCs w:val="28"/>
              </w:rPr>
              <w:t>1</w:t>
            </w:r>
            <w:r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A14A57" w:rsidRPr="00A14A57">
              <w:rPr>
                <w:rFonts w:ascii="Angsana New" w:eastAsia="Calibri" w:hAnsi="Angsana New"/>
                <w:sz w:val="28"/>
                <w:szCs w:val="28"/>
              </w:rPr>
              <w:t>589</w:t>
            </w:r>
            <w:r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</w:tr>
      <w:tr w:rsidR="00F5414A" w:rsidRPr="00C63028" w14:paraId="6BC35D86" w14:textId="77777777" w:rsidTr="00095299">
        <w:trPr>
          <w:trHeight w:hRule="exact" w:val="403"/>
        </w:trPr>
        <w:tc>
          <w:tcPr>
            <w:tcW w:w="2694" w:type="pct"/>
          </w:tcPr>
          <w:p w14:paraId="3B3A61B5" w14:textId="18048BCC" w:rsidR="00F5414A" w:rsidRPr="00134922" w:rsidRDefault="00D3592D" w:rsidP="0029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1349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14A57" w:rsidRPr="00134922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1349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349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1349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A14A57" w:rsidRPr="0013492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C32536" w14:textId="5291316C" w:rsidR="00F5414A" w:rsidRPr="00095299" w:rsidRDefault="00A14A57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A14A57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670</w:t>
            </w:r>
            <w:r w:rsidR="00FC02D3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,</w:t>
            </w:r>
            <w:r w:rsidRPr="00A14A57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596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5E7754E5" w14:textId="77777777" w:rsidR="00F5414A" w:rsidRPr="00C63028" w:rsidRDefault="00F5414A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00AB96" w14:textId="231F7BAD" w:rsidR="00F5414A" w:rsidRPr="00C63028" w:rsidRDefault="00A14A57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A14A57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78</w:t>
            </w:r>
            <w:r w:rsidR="001022A6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,</w:t>
            </w:r>
            <w:r w:rsidRPr="00A14A57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763</w:t>
            </w:r>
          </w:p>
        </w:tc>
      </w:tr>
    </w:tbl>
    <w:p w14:paraId="38C017B1" w14:textId="137A307B" w:rsidR="004306DC" w:rsidRDefault="00A14A57" w:rsidP="00DD464D">
      <w:pPr>
        <w:tabs>
          <w:tab w:val="clear" w:pos="227"/>
          <w:tab w:val="clear" w:pos="454"/>
          <w:tab w:val="clear" w:pos="680"/>
          <w:tab w:val="clear" w:pos="907"/>
        </w:tabs>
        <w:spacing w:before="120" w:line="240" w:lineRule="auto"/>
        <w:ind w:left="992" w:hanging="425"/>
        <w:jc w:val="thaiDistribute"/>
        <w:rPr>
          <w:rFonts w:ascii="Angsana New" w:hAnsi="Angsana New"/>
          <w:sz w:val="28"/>
          <w:szCs w:val="28"/>
        </w:rPr>
      </w:pPr>
      <w:r w:rsidRPr="00A14A57">
        <w:rPr>
          <w:rFonts w:ascii="Angsana New" w:hAnsi="Angsana New"/>
          <w:sz w:val="28"/>
          <w:szCs w:val="28"/>
        </w:rPr>
        <w:t>9</w:t>
      </w:r>
      <w:r w:rsidR="004306DC">
        <w:rPr>
          <w:rFonts w:ascii="Angsana New" w:hAnsi="Angsana New"/>
          <w:sz w:val="28"/>
          <w:szCs w:val="28"/>
        </w:rPr>
        <w:t>.</w:t>
      </w:r>
      <w:r w:rsidRPr="00A14A57">
        <w:rPr>
          <w:rFonts w:ascii="Angsana New" w:hAnsi="Angsana New"/>
          <w:sz w:val="28"/>
          <w:szCs w:val="28"/>
        </w:rPr>
        <w:t>1</w:t>
      </w:r>
      <w:r w:rsidR="00864B58">
        <w:rPr>
          <w:rFonts w:ascii="Angsana New" w:hAnsi="Angsana New"/>
          <w:sz w:val="28"/>
          <w:szCs w:val="28"/>
        </w:rPr>
        <w:t>.</w:t>
      </w:r>
      <w:r w:rsidR="00864B58">
        <w:rPr>
          <w:rFonts w:ascii="Angsana New" w:hAnsi="Angsana New"/>
          <w:sz w:val="28"/>
          <w:szCs w:val="28"/>
        </w:rPr>
        <w:tab/>
      </w:r>
      <w:r w:rsidR="00825FC4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ตามมติที่ประชุมคณะกรรมการบริหารครั้งที่ </w:t>
      </w:r>
      <w:r w:rsidRPr="00A14A57">
        <w:rPr>
          <w:rFonts w:ascii="Angsana New" w:hAnsi="Angsana New" w:hint="cs"/>
          <w:sz w:val="28"/>
          <w:szCs w:val="28"/>
        </w:rPr>
        <w:t>1</w:t>
      </w:r>
      <w:r w:rsidR="00825FC4">
        <w:rPr>
          <w:rFonts w:ascii="Angsana New" w:hAnsi="Angsana New" w:hint="cs"/>
          <w:sz w:val="28"/>
          <w:szCs w:val="28"/>
          <w:cs/>
        </w:rPr>
        <w:t>/</w:t>
      </w:r>
      <w:r w:rsidRPr="00A14A57">
        <w:rPr>
          <w:rFonts w:ascii="Angsana New" w:hAnsi="Angsana New" w:hint="cs"/>
          <w:sz w:val="28"/>
          <w:szCs w:val="28"/>
        </w:rPr>
        <w:t>2565</w:t>
      </w:r>
      <w:r w:rsidR="00825FC4">
        <w:rPr>
          <w:rFonts w:ascii="Angsana New" w:hAnsi="Angsana New" w:hint="cs"/>
          <w:sz w:val="28"/>
          <w:szCs w:val="28"/>
          <w:cs/>
        </w:rPr>
        <w:t xml:space="preserve"> เมื่อวันที่ </w:t>
      </w:r>
      <w:r w:rsidRPr="00A14A57">
        <w:rPr>
          <w:rFonts w:ascii="Angsana New" w:hAnsi="Angsana New" w:hint="cs"/>
          <w:sz w:val="28"/>
          <w:szCs w:val="28"/>
        </w:rPr>
        <w:t>22</w:t>
      </w:r>
      <w:r w:rsidR="00825FC4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Pr="00A14A57">
        <w:rPr>
          <w:rFonts w:ascii="Angsana New" w:hAnsi="Angsana New" w:hint="cs"/>
          <w:sz w:val="28"/>
          <w:szCs w:val="28"/>
        </w:rPr>
        <w:t>2565</w:t>
      </w:r>
      <w:r w:rsidR="00825FC4">
        <w:rPr>
          <w:rFonts w:ascii="Angsana New" w:hAnsi="Angsana New" w:hint="cs"/>
          <w:sz w:val="28"/>
          <w:szCs w:val="28"/>
          <w:cs/>
        </w:rPr>
        <w:t xml:space="preserve"> มีมติให้บริษัทย่อยซื้อที่ดินโดย</w:t>
      </w:r>
      <w:r w:rsidR="00B1787C" w:rsidRPr="002D521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A14A57">
        <w:rPr>
          <w:rFonts w:ascii="Angsana New" w:hAnsi="Angsana New"/>
          <w:sz w:val="28"/>
          <w:szCs w:val="28"/>
        </w:rPr>
        <w:t>8</w:t>
      </w:r>
      <w:r w:rsidR="00B1787C" w:rsidRPr="002D5210">
        <w:rPr>
          <w:rFonts w:ascii="Angsana New" w:hAnsi="Angsana New"/>
          <w:sz w:val="28"/>
          <w:szCs w:val="28"/>
        </w:rPr>
        <w:t xml:space="preserve"> </w:t>
      </w:r>
      <w:r w:rsidR="00B1787C" w:rsidRPr="002D5210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Pr="00A14A57">
        <w:rPr>
          <w:rFonts w:ascii="Angsana New" w:hAnsi="Angsana New"/>
          <w:sz w:val="28"/>
          <w:szCs w:val="28"/>
        </w:rPr>
        <w:t>2565</w:t>
      </w:r>
      <w:r w:rsidR="00B1787C" w:rsidRPr="002D5210">
        <w:rPr>
          <w:rFonts w:ascii="Angsana New" w:hAnsi="Angsana New"/>
          <w:sz w:val="28"/>
          <w:szCs w:val="28"/>
        </w:rPr>
        <w:t xml:space="preserve"> </w:t>
      </w:r>
      <w:r w:rsidR="00B1787C" w:rsidRPr="002D5210">
        <w:rPr>
          <w:rFonts w:ascii="Angsana New" w:hAnsi="Angsana New" w:hint="cs"/>
          <w:sz w:val="28"/>
          <w:szCs w:val="28"/>
          <w:cs/>
        </w:rPr>
        <w:t xml:space="preserve">บริษัทย่อยเข้าทำสัญญาจะซื้อจะขายที่ดินบ่อน้ำกับบุคคลที่ไม่เกี่ยวข้องกันท่านหนึ่ง มูลค่าสัญญารวม </w:t>
      </w:r>
      <w:r w:rsidRPr="00A14A57">
        <w:rPr>
          <w:rFonts w:ascii="Angsana New" w:hAnsi="Angsana New"/>
          <w:sz w:val="28"/>
          <w:szCs w:val="28"/>
        </w:rPr>
        <w:t>149</w:t>
      </w:r>
      <w:r w:rsidR="00B1787C" w:rsidRPr="002D5210">
        <w:rPr>
          <w:rFonts w:ascii="Angsana New" w:hAnsi="Angsana New"/>
          <w:sz w:val="28"/>
          <w:szCs w:val="28"/>
        </w:rPr>
        <w:t>.</w:t>
      </w:r>
      <w:r w:rsidRPr="00A14A57">
        <w:rPr>
          <w:rFonts w:ascii="Angsana New" w:hAnsi="Angsana New"/>
          <w:sz w:val="28"/>
          <w:szCs w:val="28"/>
        </w:rPr>
        <w:t>24</w:t>
      </w:r>
      <w:r w:rsidR="00B1787C" w:rsidRPr="002D5210">
        <w:rPr>
          <w:rFonts w:ascii="Angsana New" w:hAnsi="Angsana New"/>
          <w:sz w:val="28"/>
          <w:szCs w:val="28"/>
        </w:rPr>
        <w:t xml:space="preserve"> </w:t>
      </w:r>
      <w:r w:rsidR="00B1787C" w:rsidRPr="002D5210">
        <w:rPr>
          <w:rFonts w:ascii="Angsana New" w:hAnsi="Angsana New" w:hint="cs"/>
          <w:sz w:val="28"/>
          <w:szCs w:val="28"/>
          <w:cs/>
        </w:rPr>
        <w:t>ล้านบาท บริษัทย่อยและผู้จะขายตกลงนัดชำระเงินแล</w:t>
      </w:r>
      <w:r w:rsidR="002D5210" w:rsidRPr="002D5210">
        <w:rPr>
          <w:rFonts w:ascii="Angsana New" w:hAnsi="Angsana New" w:hint="cs"/>
          <w:sz w:val="28"/>
          <w:szCs w:val="28"/>
          <w:cs/>
        </w:rPr>
        <w:t>ะ</w:t>
      </w:r>
      <w:r w:rsidR="00B1787C" w:rsidRPr="002D5210">
        <w:rPr>
          <w:rFonts w:ascii="Angsana New" w:hAnsi="Angsana New" w:hint="cs"/>
          <w:sz w:val="28"/>
          <w:szCs w:val="28"/>
          <w:cs/>
        </w:rPr>
        <w:t xml:space="preserve">โอนกรรมสิทธิ์ในคราวเดียวให้เสร็จสิ้นภายในวันที่ </w:t>
      </w:r>
      <w:r w:rsidRPr="00A14A57">
        <w:rPr>
          <w:rFonts w:ascii="Angsana New" w:hAnsi="Angsana New"/>
          <w:sz w:val="28"/>
          <w:szCs w:val="28"/>
        </w:rPr>
        <w:t>30</w:t>
      </w:r>
      <w:r w:rsidR="00B1787C" w:rsidRPr="002D5210">
        <w:rPr>
          <w:rFonts w:ascii="Angsana New" w:hAnsi="Angsana New"/>
          <w:sz w:val="28"/>
          <w:szCs w:val="28"/>
        </w:rPr>
        <w:t xml:space="preserve"> </w:t>
      </w:r>
      <w:r w:rsidR="00B1787C" w:rsidRPr="002D5210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Pr="00A14A57">
        <w:rPr>
          <w:rFonts w:ascii="Angsana New" w:hAnsi="Angsana New"/>
          <w:sz w:val="28"/>
          <w:szCs w:val="28"/>
        </w:rPr>
        <w:t>2565</w:t>
      </w:r>
      <w:r w:rsidR="00B1787C" w:rsidRPr="002D5210">
        <w:rPr>
          <w:rFonts w:ascii="Angsana New" w:hAnsi="Angsana New"/>
          <w:sz w:val="28"/>
          <w:szCs w:val="28"/>
        </w:rPr>
        <w:t xml:space="preserve"> </w:t>
      </w:r>
      <w:r w:rsidR="00B1787C" w:rsidRPr="002D5210">
        <w:rPr>
          <w:rFonts w:ascii="Angsana New" w:hAnsi="Angsana New" w:hint="cs"/>
          <w:sz w:val="28"/>
          <w:szCs w:val="28"/>
          <w:cs/>
        </w:rPr>
        <w:t xml:space="preserve">ทั้งนี้ เมื่อวันที่ </w:t>
      </w:r>
      <w:r w:rsidRPr="00A14A57">
        <w:rPr>
          <w:rFonts w:ascii="Angsana New" w:hAnsi="Angsana New"/>
          <w:sz w:val="28"/>
          <w:szCs w:val="28"/>
        </w:rPr>
        <w:t>30</w:t>
      </w:r>
      <w:r w:rsidR="00B1787C" w:rsidRPr="002D5210">
        <w:rPr>
          <w:rFonts w:ascii="Angsana New" w:hAnsi="Angsana New"/>
          <w:sz w:val="28"/>
          <w:szCs w:val="28"/>
        </w:rPr>
        <w:t xml:space="preserve"> </w:t>
      </w:r>
      <w:r w:rsidR="00B1787C" w:rsidRPr="002D5210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Pr="00A14A57">
        <w:rPr>
          <w:rFonts w:ascii="Angsana New" w:hAnsi="Angsana New"/>
          <w:sz w:val="28"/>
          <w:szCs w:val="28"/>
        </w:rPr>
        <w:t>2565</w:t>
      </w:r>
      <w:r w:rsidR="00B1787C" w:rsidRPr="002D5210">
        <w:rPr>
          <w:rFonts w:ascii="Angsana New" w:hAnsi="Angsana New"/>
          <w:sz w:val="28"/>
          <w:szCs w:val="28"/>
        </w:rPr>
        <w:t xml:space="preserve"> </w:t>
      </w:r>
      <w:r w:rsidR="00B1787C" w:rsidRPr="002D5210">
        <w:rPr>
          <w:rFonts w:ascii="Angsana New" w:hAnsi="Angsana New" w:hint="cs"/>
          <w:sz w:val="28"/>
          <w:szCs w:val="28"/>
          <w:cs/>
        </w:rPr>
        <w:t>บริษัทย่อยได้รับโอนกรรมสิทธิ์ในที่ดิน และจ่ายชำระค่าที่ดินเป็นที่เรียบร้อยแล้ว</w:t>
      </w:r>
      <w:r w:rsidR="00B85A66">
        <w:rPr>
          <w:rFonts w:ascii="Angsana New" w:hAnsi="Angsana New" w:hint="cs"/>
          <w:sz w:val="28"/>
          <w:szCs w:val="28"/>
          <w:cs/>
        </w:rPr>
        <w:t xml:space="preserve"> (ราคาประเมินที่ดินโดยผู้ประเมินอิสระจำนวน </w:t>
      </w:r>
      <w:r w:rsidRPr="00A14A57">
        <w:rPr>
          <w:rFonts w:ascii="Angsana New" w:hAnsi="Angsana New" w:hint="cs"/>
          <w:sz w:val="28"/>
          <w:szCs w:val="28"/>
        </w:rPr>
        <w:t>132</w:t>
      </w:r>
      <w:r w:rsidR="00B85A66">
        <w:rPr>
          <w:rFonts w:ascii="Angsana New" w:hAnsi="Angsana New" w:hint="cs"/>
          <w:sz w:val="28"/>
          <w:szCs w:val="28"/>
          <w:cs/>
        </w:rPr>
        <w:t xml:space="preserve"> ล้านบาท)</w:t>
      </w:r>
    </w:p>
    <w:p w14:paraId="438A453A" w14:textId="77777777" w:rsidR="0017530E" w:rsidRDefault="0017530E" w:rsidP="00DD464D">
      <w:pPr>
        <w:tabs>
          <w:tab w:val="clear" w:pos="227"/>
          <w:tab w:val="clear" w:pos="454"/>
          <w:tab w:val="clear" w:pos="680"/>
          <w:tab w:val="clear" w:pos="907"/>
        </w:tabs>
        <w:spacing w:before="120" w:line="240" w:lineRule="auto"/>
        <w:ind w:left="992" w:hanging="425"/>
        <w:jc w:val="thaiDistribute"/>
        <w:rPr>
          <w:rFonts w:ascii="Angsana New" w:hAnsi="Angsana New"/>
          <w:sz w:val="28"/>
          <w:szCs w:val="28"/>
        </w:rPr>
      </w:pPr>
    </w:p>
    <w:p w14:paraId="39797E75" w14:textId="26D99E1B" w:rsidR="00FF382E" w:rsidRDefault="00A14A57" w:rsidP="00DD464D">
      <w:pPr>
        <w:tabs>
          <w:tab w:val="clear" w:pos="227"/>
          <w:tab w:val="clear" w:pos="454"/>
          <w:tab w:val="clear" w:pos="680"/>
          <w:tab w:val="clear" w:pos="907"/>
        </w:tabs>
        <w:spacing w:before="120" w:line="240" w:lineRule="auto"/>
        <w:ind w:left="992" w:hanging="425"/>
        <w:jc w:val="thaiDistribute"/>
        <w:rPr>
          <w:rFonts w:ascii="Angsana New" w:eastAsia="Times New Roman" w:hAnsi="Angsana New"/>
          <w:sz w:val="28"/>
          <w:szCs w:val="28"/>
        </w:rPr>
      </w:pPr>
      <w:r w:rsidRPr="00A14A57">
        <w:rPr>
          <w:rFonts w:ascii="Angsana New" w:hAnsi="Angsana New"/>
          <w:sz w:val="28"/>
          <w:szCs w:val="28"/>
        </w:rPr>
        <w:lastRenderedPageBreak/>
        <w:t>9</w:t>
      </w:r>
      <w:r w:rsidR="00D602F2">
        <w:rPr>
          <w:rFonts w:ascii="Angsana New" w:hAnsi="Angsana New"/>
          <w:sz w:val="28"/>
          <w:szCs w:val="28"/>
        </w:rPr>
        <w:t>.</w:t>
      </w:r>
      <w:r w:rsidRPr="00A14A57">
        <w:rPr>
          <w:rFonts w:ascii="Angsana New" w:hAnsi="Angsana New"/>
          <w:sz w:val="28"/>
          <w:szCs w:val="28"/>
        </w:rPr>
        <w:t>2</w:t>
      </w:r>
      <w:r w:rsidR="00D602F2">
        <w:rPr>
          <w:rFonts w:ascii="Angsana New" w:hAnsi="Angsana New"/>
          <w:sz w:val="28"/>
          <w:szCs w:val="28"/>
        </w:rPr>
        <w:t>.</w:t>
      </w:r>
      <w:r w:rsidR="00D602F2">
        <w:rPr>
          <w:rFonts w:ascii="Angsana New" w:hAnsi="Angsana New"/>
          <w:sz w:val="28"/>
          <w:szCs w:val="28"/>
        </w:rPr>
        <w:tab/>
      </w:r>
      <w:r w:rsidR="00F00683" w:rsidRPr="00013F9A">
        <w:rPr>
          <w:rFonts w:ascii="Angsana New" w:hAnsi="Angsana New" w:hint="cs"/>
          <w:spacing w:val="-4"/>
          <w:sz w:val="28"/>
          <w:szCs w:val="28"/>
          <w:cs/>
          <w:lang w:val="th-TH"/>
        </w:rPr>
        <w:t>ตามมติที่ประชุมวิสามัญผู้ถือหุ้นของบริษัทย่อยแห่งหนึ่ง ครั้งที่</w:t>
      </w:r>
      <w:r w:rsidR="00F00683" w:rsidRPr="00013F9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Pr="00A14A57">
        <w:rPr>
          <w:rFonts w:ascii="Angsana New" w:hAnsi="Angsana New"/>
          <w:spacing w:val="-4"/>
          <w:sz w:val="28"/>
          <w:szCs w:val="28"/>
        </w:rPr>
        <w:t>2</w:t>
      </w:r>
      <w:r w:rsidR="00F00683" w:rsidRPr="00013F9A">
        <w:rPr>
          <w:rFonts w:ascii="Angsana New" w:hAnsi="Angsana New"/>
          <w:spacing w:val="-4"/>
          <w:sz w:val="28"/>
          <w:szCs w:val="28"/>
          <w:cs/>
          <w:lang w:val="th-TH"/>
        </w:rPr>
        <w:t>/</w:t>
      </w:r>
      <w:r w:rsidRPr="00A14A57">
        <w:rPr>
          <w:rFonts w:ascii="Angsana New" w:hAnsi="Angsana New"/>
          <w:spacing w:val="-4"/>
          <w:sz w:val="28"/>
          <w:szCs w:val="28"/>
        </w:rPr>
        <w:t>2565</w:t>
      </w:r>
      <w:r w:rsidR="00F00683" w:rsidRPr="00013F9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F00683" w:rsidRPr="00013F9A">
        <w:rPr>
          <w:rFonts w:ascii="Angsana New" w:hAnsi="Angsana New" w:hint="cs"/>
          <w:spacing w:val="-4"/>
          <w:sz w:val="28"/>
          <w:szCs w:val="28"/>
          <w:cs/>
          <w:lang w:val="th-TH"/>
        </w:rPr>
        <w:t>เมื่อวันที่</w:t>
      </w:r>
      <w:r w:rsidR="00F00683" w:rsidRPr="00013F9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Pr="00A14A57">
        <w:rPr>
          <w:rFonts w:ascii="Angsana New" w:hAnsi="Angsana New"/>
          <w:spacing w:val="-4"/>
          <w:sz w:val="28"/>
          <w:szCs w:val="28"/>
        </w:rPr>
        <w:t>4</w:t>
      </w:r>
      <w:r w:rsidR="00F00683" w:rsidRPr="00013F9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F00683" w:rsidRPr="00013F9A">
        <w:rPr>
          <w:rFonts w:ascii="Angsana New" w:hAnsi="Angsana New" w:hint="cs"/>
          <w:spacing w:val="-4"/>
          <w:sz w:val="28"/>
          <w:szCs w:val="28"/>
          <w:cs/>
          <w:lang w:val="th-TH"/>
        </w:rPr>
        <w:t>กุมภาพันธ์</w:t>
      </w:r>
      <w:r w:rsidR="00F00683" w:rsidRPr="00013F9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Pr="00A14A57">
        <w:rPr>
          <w:rFonts w:ascii="Angsana New" w:hAnsi="Angsana New"/>
          <w:spacing w:val="-4"/>
          <w:sz w:val="28"/>
          <w:szCs w:val="28"/>
        </w:rPr>
        <w:t>2565</w:t>
      </w:r>
      <w:r w:rsidR="00F00683" w:rsidRPr="00013F9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F00683" w:rsidRPr="00013F9A">
        <w:rPr>
          <w:rFonts w:ascii="Angsana New" w:hAnsi="Angsana New" w:hint="cs"/>
          <w:spacing w:val="-4"/>
          <w:sz w:val="28"/>
          <w:szCs w:val="28"/>
          <w:cs/>
          <w:lang w:val="th-TH"/>
        </w:rPr>
        <w:t>มีมติให้สัตยาบันอนุมัติการเข้าทำสัญญาซื้อขายการออกแบบแนววางท่อสำเร็จรูปและท่อส่งน้ำประปาจากสถานีผลิตน้ำประปาของบริษัทย่อย</w:t>
      </w:r>
      <w:r w:rsidR="00F00683" w:rsidRPr="00013F9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F00683" w:rsidRPr="00013F9A">
        <w:rPr>
          <w:rFonts w:ascii="Angsana New" w:hAnsi="Angsana New" w:hint="cs"/>
          <w:spacing w:val="-4"/>
          <w:sz w:val="28"/>
          <w:szCs w:val="28"/>
          <w:cs/>
          <w:lang w:val="th-TH"/>
        </w:rPr>
        <w:t>ตามสัญญาลงวันที่</w:t>
      </w:r>
      <w:r w:rsidR="00F00683" w:rsidRPr="00013F9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Pr="00A14A57">
        <w:rPr>
          <w:rFonts w:ascii="Angsana New" w:hAnsi="Angsana New"/>
          <w:spacing w:val="-4"/>
          <w:sz w:val="28"/>
          <w:szCs w:val="28"/>
        </w:rPr>
        <w:t>3</w:t>
      </w:r>
      <w:r w:rsidR="00F00683" w:rsidRPr="00013F9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F00683" w:rsidRPr="00013F9A">
        <w:rPr>
          <w:rFonts w:ascii="Angsana New" w:hAnsi="Angsana New" w:hint="cs"/>
          <w:spacing w:val="-4"/>
          <w:sz w:val="28"/>
          <w:szCs w:val="28"/>
          <w:cs/>
          <w:lang w:val="th-TH"/>
        </w:rPr>
        <w:t>กุมภาพันธ์</w:t>
      </w:r>
      <w:r w:rsidR="00F00683" w:rsidRPr="00013F9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Pr="00A14A57">
        <w:rPr>
          <w:rFonts w:ascii="Angsana New" w:hAnsi="Angsana New"/>
          <w:spacing w:val="-4"/>
          <w:sz w:val="28"/>
          <w:szCs w:val="28"/>
        </w:rPr>
        <w:t>2565</w:t>
      </w:r>
      <w:r w:rsidR="00F00683" w:rsidRPr="00013F9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F00683" w:rsidRPr="00013F9A">
        <w:rPr>
          <w:rFonts w:ascii="Angsana New" w:hAnsi="Angsana New" w:hint="cs"/>
          <w:spacing w:val="-4"/>
          <w:sz w:val="28"/>
          <w:szCs w:val="28"/>
          <w:cs/>
          <w:lang w:val="th-TH"/>
        </w:rPr>
        <w:t>มูลค่าสัญญาจำนวน</w:t>
      </w:r>
      <w:r w:rsidR="00F00683" w:rsidRPr="00013F9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Pr="00A14A57">
        <w:rPr>
          <w:rFonts w:ascii="Angsana New" w:hAnsi="Angsana New"/>
          <w:spacing w:val="-4"/>
          <w:sz w:val="28"/>
          <w:szCs w:val="28"/>
        </w:rPr>
        <w:t>36</w:t>
      </w:r>
      <w:r w:rsidR="00F00683" w:rsidRPr="00013F9A">
        <w:rPr>
          <w:rFonts w:ascii="Angsana New" w:hAnsi="Angsana New"/>
          <w:spacing w:val="-4"/>
          <w:sz w:val="28"/>
          <w:szCs w:val="28"/>
          <w:cs/>
          <w:lang w:val="th-TH"/>
        </w:rPr>
        <w:t>.</w:t>
      </w:r>
      <w:r w:rsidRPr="00A14A57">
        <w:rPr>
          <w:rFonts w:ascii="Angsana New" w:hAnsi="Angsana New"/>
          <w:spacing w:val="-4"/>
          <w:sz w:val="28"/>
          <w:szCs w:val="28"/>
        </w:rPr>
        <w:t>28</w:t>
      </w:r>
      <w:r w:rsidR="00F00683" w:rsidRPr="00013F9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F00683" w:rsidRPr="00013F9A">
        <w:rPr>
          <w:rFonts w:ascii="Angsana New" w:hAnsi="Angsana New" w:hint="cs"/>
          <w:spacing w:val="-4"/>
          <w:sz w:val="28"/>
          <w:szCs w:val="28"/>
          <w:cs/>
          <w:lang w:val="th-TH"/>
        </w:rPr>
        <w:t>ล้านบาท</w:t>
      </w:r>
      <w:r w:rsidR="00F00683" w:rsidRPr="00013F9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F00683" w:rsidRPr="00013F9A">
        <w:rPr>
          <w:rFonts w:ascii="Angsana New" w:hAnsi="Angsana New" w:hint="cs"/>
          <w:spacing w:val="-4"/>
          <w:sz w:val="28"/>
          <w:szCs w:val="28"/>
          <w:cs/>
          <w:lang w:val="th-TH"/>
        </w:rPr>
        <w:t xml:space="preserve">บริษัทย่อยได้ชำระเงินตามสัญญาครบทั้งจำนวนแล้ว </w:t>
      </w:r>
      <w:r w:rsidR="00F00683" w:rsidRPr="00013F9A">
        <w:rPr>
          <w:rFonts w:ascii="Angsana New" w:hAnsi="Angsana New" w:hint="cs"/>
          <w:sz w:val="28"/>
          <w:szCs w:val="28"/>
          <w:cs/>
        </w:rPr>
        <w:t>และมีการรับมอบงานในส่วนท่อส่งน้ำประปาเป็นที่เรียบร้อย</w:t>
      </w:r>
      <w:r w:rsidR="00F00683" w:rsidRPr="00013F9A">
        <w:rPr>
          <w:rFonts w:ascii="Angsana New" w:hAnsi="Angsana New" w:hint="cs"/>
          <w:spacing w:val="-4"/>
          <w:sz w:val="28"/>
          <w:szCs w:val="28"/>
          <w:cs/>
          <w:lang w:val="th-TH"/>
        </w:rPr>
        <w:t>ในวันที่</w:t>
      </w:r>
      <w:r w:rsidR="00F00683" w:rsidRPr="00013F9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Pr="00A14A57">
        <w:rPr>
          <w:rFonts w:ascii="Angsana New" w:hAnsi="Angsana New"/>
          <w:spacing w:val="-4"/>
          <w:sz w:val="28"/>
          <w:szCs w:val="28"/>
        </w:rPr>
        <w:t>4</w:t>
      </w:r>
      <w:r w:rsidR="00F00683" w:rsidRPr="00013F9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F00683" w:rsidRPr="00013F9A">
        <w:rPr>
          <w:rFonts w:ascii="Angsana New" w:hAnsi="Angsana New" w:hint="cs"/>
          <w:spacing w:val="-4"/>
          <w:sz w:val="28"/>
          <w:szCs w:val="28"/>
          <w:cs/>
          <w:lang w:val="th-TH"/>
        </w:rPr>
        <w:t>กุมภาพันธ์</w:t>
      </w:r>
      <w:r w:rsidR="00F00683" w:rsidRPr="00013F9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Pr="00A14A57">
        <w:rPr>
          <w:rFonts w:ascii="Angsana New" w:hAnsi="Angsana New"/>
          <w:spacing w:val="-4"/>
          <w:sz w:val="28"/>
          <w:szCs w:val="28"/>
        </w:rPr>
        <w:t>2565</w:t>
      </w:r>
      <w:r w:rsidR="00144E41" w:rsidRPr="00013F9A">
        <w:rPr>
          <w:rFonts w:ascii="Angsana New" w:hAnsi="Angsana New" w:hint="cs"/>
          <w:sz w:val="28"/>
          <w:szCs w:val="28"/>
          <w:cs/>
        </w:rPr>
        <w:t xml:space="preserve"> </w:t>
      </w:r>
      <w:r w:rsidR="00F00683" w:rsidRPr="00013F9A">
        <w:rPr>
          <w:rFonts w:ascii="Angsana New" w:hAnsi="Angsana New" w:hint="cs"/>
          <w:sz w:val="28"/>
          <w:szCs w:val="28"/>
          <w:cs/>
        </w:rPr>
        <w:t>ปัจจุบัน</w:t>
      </w:r>
      <w:r w:rsidR="00F41C0E">
        <w:rPr>
          <w:rFonts w:ascii="Angsana New" w:hAnsi="Angsana New" w:hint="cs"/>
          <w:sz w:val="28"/>
          <w:szCs w:val="28"/>
          <w:cs/>
        </w:rPr>
        <w:t>งานดังกล่าว</w:t>
      </w:r>
      <w:r w:rsidR="00F00683" w:rsidRPr="00013F9A">
        <w:rPr>
          <w:rFonts w:ascii="Angsana New" w:hAnsi="Angsana New" w:hint="cs"/>
          <w:sz w:val="28"/>
          <w:szCs w:val="28"/>
          <w:cs/>
        </w:rPr>
        <w:t>อยู่ระหว่าง</w:t>
      </w:r>
      <w:r w:rsidR="00F00683" w:rsidRPr="00013F9A">
        <w:rPr>
          <w:rFonts w:ascii="Angsana New" w:eastAsia="Times New Roman" w:hAnsi="Angsana New" w:hint="cs"/>
          <w:sz w:val="28"/>
          <w:szCs w:val="28"/>
          <w:cs/>
        </w:rPr>
        <w:t>กระบวนการทดสอบระบบ</w:t>
      </w:r>
    </w:p>
    <w:p w14:paraId="3B7B5519" w14:textId="6F000C44" w:rsidR="00D70C50" w:rsidRPr="00032924" w:rsidRDefault="00A14A57" w:rsidP="00C120A2">
      <w:pPr>
        <w:tabs>
          <w:tab w:val="clear" w:pos="227"/>
          <w:tab w:val="clear" w:pos="454"/>
          <w:tab w:val="clear" w:pos="680"/>
          <w:tab w:val="clear" w:pos="907"/>
        </w:tabs>
        <w:spacing w:before="120" w:line="240" w:lineRule="auto"/>
        <w:ind w:left="992" w:hanging="425"/>
        <w:jc w:val="thaiDistribute"/>
        <w:rPr>
          <w:rFonts w:ascii="Angsana New" w:hAnsi="Angsana New"/>
          <w:sz w:val="28"/>
          <w:szCs w:val="28"/>
        </w:rPr>
      </w:pPr>
      <w:r w:rsidRPr="00A14A57">
        <w:rPr>
          <w:rFonts w:ascii="Angsana New" w:hAnsi="Angsana New"/>
          <w:sz w:val="28"/>
          <w:szCs w:val="28"/>
        </w:rPr>
        <w:t>9</w:t>
      </w:r>
      <w:r w:rsidR="00041109">
        <w:rPr>
          <w:rFonts w:ascii="Angsana New" w:hAnsi="Angsana New"/>
          <w:sz w:val="28"/>
          <w:szCs w:val="28"/>
        </w:rPr>
        <w:t>.</w:t>
      </w:r>
      <w:r w:rsidRPr="00A14A57">
        <w:rPr>
          <w:rFonts w:ascii="Angsana New" w:hAnsi="Angsana New" w:hint="cs"/>
          <w:sz w:val="28"/>
          <w:szCs w:val="28"/>
        </w:rPr>
        <w:t>3</w:t>
      </w:r>
      <w:r w:rsidR="00D25FE5">
        <w:rPr>
          <w:rFonts w:ascii="Angsana New" w:hAnsi="Angsana New"/>
          <w:sz w:val="28"/>
          <w:szCs w:val="28"/>
        </w:rPr>
        <w:t>.</w:t>
      </w:r>
      <w:r w:rsidR="00032924">
        <w:rPr>
          <w:rFonts w:ascii="Angsana New" w:hAnsi="Angsana New"/>
          <w:sz w:val="28"/>
          <w:szCs w:val="28"/>
        </w:rPr>
        <w:t xml:space="preserve">  </w:t>
      </w:r>
      <w:r w:rsidR="00270036">
        <w:rPr>
          <w:rFonts w:ascii="Angsana New" w:hAnsi="Angsana New"/>
          <w:sz w:val="28"/>
          <w:szCs w:val="28"/>
        </w:rPr>
        <w:t xml:space="preserve"> </w:t>
      </w:r>
      <w:r w:rsidR="00D70C50" w:rsidRPr="00C120A2">
        <w:rPr>
          <w:rFonts w:ascii="Angsana New" w:hAnsi="Angsana New"/>
          <w:spacing w:val="-4"/>
          <w:sz w:val="28"/>
          <w:szCs w:val="28"/>
          <w:cs/>
          <w:lang w:val="th-TH"/>
        </w:rPr>
        <w:t>ราคา</w:t>
      </w:r>
      <w:r w:rsidR="00D70C50" w:rsidRPr="00032924">
        <w:rPr>
          <w:rFonts w:ascii="Angsana New" w:hAnsi="Angsana New"/>
          <w:sz w:val="28"/>
          <w:szCs w:val="28"/>
          <w:cs/>
        </w:rPr>
        <w:t>ทรัพย์สินของ</w:t>
      </w:r>
      <w:r w:rsidR="00D70C50" w:rsidRPr="00032924">
        <w:rPr>
          <w:rFonts w:ascii="Angsana New" w:hAnsi="Angsana New" w:hint="cs"/>
          <w:sz w:val="28"/>
          <w:szCs w:val="28"/>
          <w:cs/>
        </w:rPr>
        <w:t>กลุ่ม</w:t>
      </w:r>
      <w:r w:rsidR="00D70C50" w:rsidRPr="00032924">
        <w:rPr>
          <w:rFonts w:ascii="Angsana New" w:hAnsi="Angsana New"/>
          <w:sz w:val="28"/>
          <w:szCs w:val="28"/>
          <w:cs/>
        </w:rPr>
        <w:t xml:space="preserve">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ซึ่งได้คิดค่าเสื่อมราคาเต็มจำนวนแล้วแต่ยังคงใช้งานจนถึงวันที่ </w:t>
      </w:r>
      <w:r w:rsidRPr="00A14A57">
        <w:rPr>
          <w:rFonts w:ascii="Angsana New" w:hAnsi="Angsana New"/>
          <w:sz w:val="28"/>
          <w:szCs w:val="28"/>
        </w:rPr>
        <w:t>30</w:t>
      </w:r>
      <w:r w:rsidR="00293DE1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Pr="00A14A57">
        <w:rPr>
          <w:rFonts w:ascii="Angsana New" w:hAnsi="Angsana New"/>
          <w:sz w:val="28"/>
          <w:szCs w:val="28"/>
        </w:rPr>
        <w:t>2565</w:t>
      </w:r>
      <w:r w:rsidR="00D70C50" w:rsidRPr="00032924">
        <w:rPr>
          <w:rFonts w:ascii="Angsana New" w:hAnsi="Angsana New"/>
          <w:sz w:val="28"/>
          <w:szCs w:val="28"/>
        </w:rPr>
        <w:t xml:space="preserve"> </w:t>
      </w:r>
      <w:r w:rsidR="00D70C50" w:rsidRPr="00032924">
        <w:rPr>
          <w:rFonts w:ascii="Angsana New" w:hAnsi="Angsana New"/>
          <w:sz w:val="28"/>
          <w:szCs w:val="28"/>
          <w:cs/>
        </w:rPr>
        <w:t>มี</w:t>
      </w:r>
      <w:r w:rsidR="00D70C50" w:rsidRPr="00664A47">
        <w:rPr>
          <w:rFonts w:ascii="Angsana New" w:hAnsi="Angsana New"/>
          <w:sz w:val="28"/>
          <w:szCs w:val="28"/>
          <w:cs/>
        </w:rPr>
        <w:t>จำนวน</w:t>
      </w:r>
      <w:r w:rsidR="00D70C50" w:rsidRPr="00664A47">
        <w:rPr>
          <w:rFonts w:ascii="Angsana New" w:hAnsi="Angsana New"/>
          <w:sz w:val="28"/>
          <w:szCs w:val="28"/>
        </w:rPr>
        <w:t xml:space="preserve"> </w:t>
      </w:r>
      <w:r w:rsidRPr="00A14A57">
        <w:rPr>
          <w:rFonts w:ascii="Angsana New" w:hAnsi="Angsana New"/>
          <w:sz w:val="28"/>
          <w:szCs w:val="28"/>
        </w:rPr>
        <w:t>62</w:t>
      </w:r>
      <w:r w:rsidR="00823BC4" w:rsidRPr="00C929D7">
        <w:rPr>
          <w:rFonts w:ascii="Angsana New" w:hAnsi="Angsana New"/>
          <w:sz w:val="28"/>
          <w:szCs w:val="28"/>
        </w:rPr>
        <w:t>.</w:t>
      </w:r>
      <w:r w:rsidRPr="00A14A57">
        <w:rPr>
          <w:rFonts w:ascii="Angsana New" w:hAnsi="Angsana New"/>
          <w:sz w:val="28"/>
          <w:szCs w:val="28"/>
        </w:rPr>
        <w:t>42</w:t>
      </w:r>
      <w:r w:rsidR="00D70C50" w:rsidRPr="001022A6">
        <w:rPr>
          <w:rFonts w:ascii="Angsana New" w:hAnsi="Angsana New"/>
          <w:sz w:val="28"/>
          <w:szCs w:val="28"/>
        </w:rPr>
        <w:t xml:space="preserve"> </w:t>
      </w:r>
      <w:r w:rsidR="00D70C50" w:rsidRPr="001022A6">
        <w:rPr>
          <w:rFonts w:ascii="Angsana New" w:hAnsi="Angsana New"/>
          <w:sz w:val="28"/>
          <w:szCs w:val="28"/>
          <w:cs/>
        </w:rPr>
        <w:t>ล้าน</w:t>
      </w:r>
      <w:r w:rsidR="00D70C50" w:rsidRPr="00664A47">
        <w:rPr>
          <w:rFonts w:ascii="Angsana New" w:hAnsi="Angsana New"/>
          <w:sz w:val="28"/>
          <w:szCs w:val="28"/>
          <w:cs/>
        </w:rPr>
        <w:t>บาท</w:t>
      </w:r>
      <w:r w:rsidR="00D70C50" w:rsidRPr="00032924">
        <w:rPr>
          <w:rFonts w:ascii="Angsana New" w:hAnsi="Angsana New"/>
          <w:sz w:val="28"/>
          <w:szCs w:val="28"/>
          <w:cs/>
        </w:rPr>
        <w:t xml:space="preserve"> </w:t>
      </w:r>
      <w:r w:rsidR="00D70C50" w:rsidRPr="00032924">
        <w:rPr>
          <w:rFonts w:ascii="Angsana New" w:hAnsi="Angsana New" w:hint="cs"/>
          <w:sz w:val="28"/>
          <w:szCs w:val="28"/>
          <w:cs/>
        </w:rPr>
        <w:t xml:space="preserve">ในงบการเงินรวม </w:t>
      </w:r>
      <w:r w:rsidR="00D70C50" w:rsidRPr="00A83C89">
        <w:rPr>
          <w:rFonts w:ascii="Angsana New" w:hAnsi="Angsana New" w:hint="cs"/>
          <w:sz w:val="28"/>
          <w:szCs w:val="28"/>
          <w:cs/>
        </w:rPr>
        <w:t>และ</w:t>
      </w:r>
      <w:r w:rsidR="00D70C50" w:rsidRPr="00C929D7">
        <w:rPr>
          <w:rFonts w:ascii="Angsana New" w:hAnsi="Angsana New" w:hint="cs"/>
          <w:sz w:val="28"/>
          <w:szCs w:val="28"/>
          <w:cs/>
        </w:rPr>
        <w:t>จำนวน</w:t>
      </w:r>
      <w:r w:rsidR="00D70C50" w:rsidRPr="00A83C89">
        <w:rPr>
          <w:rFonts w:ascii="Angsana New" w:hAnsi="Angsana New" w:hint="cs"/>
          <w:sz w:val="28"/>
          <w:szCs w:val="28"/>
          <w:cs/>
        </w:rPr>
        <w:t xml:space="preserve"> </w:t>
      </w:r>
      <w:r w:rsidRPr="00A14A57">
        <w:rPr>
          <w:rFonts w:ascii="Angsana New" w:hAnsi="Angsana New"/>
          <w:sz w:val="28"/>
          <w:szCs w:val="28"/>
        </w:rPr>
        <w:t>44</w:t>
      </w:r>
      <w:r w:rsidR="00823BC4">
        <w:rPr>
          <w:rFonts w:ascii="Angsana New" w:hAnsi="Angsana New" w:hint="cs"/>
          <w:sz w:val="28"/>
          <w:szCs w:val="28"/>
          <w:cs/>
        </w:rPr>
        <w:t>.</w:t>
      </w:r>
      <w:r w:rsidRPr="00A14A57">
        <w:rPr>
          <w:rFonts w:ascii="Angsana New" w:hAnsi="Angsana New" w:hint="cs"/>
          <w:sz w:val="28"/>
          <w:szCs w:val="28"/>
        </w:rPr>
        <w:t>00</w:t>
      </w:r>
      <w:r w:rsidR="00823BC4">
        <w:rPr>
          <w:rFonts w:ascii="Angsana New" w:hAnsi="Angsana New"/>
          <w:sz w:val="28"/>
          <w:szCs w:val="28"/>
        </w:rPr>
        <w:t xml:space="preserve"> </w:t>
      </w:r>
      <w:r w:rsidR="00D70C50" w:rsidRPr="00A83C89">
        <w:rPr>
          <w:rFonts w:ascii="Angsana New" w:hAnsi="Angsana New" w:hint="cs"/>
          <w:sz w:val="28"/>
          <w:szCs w:val="28"/>
          <w:cs/>
        </w:rPr>
        <w:t>ล้านบาท</w:t>
      </w:r>
      <w:r w:rsidR="00855CA0">
        <w:rPr>
          <w:rFonts w:ascii="Angsana New" w:hAnsi="Angsana New" w:hint="cs"/>
          <w:sz w:val="28"/>
          <w:szCs w:val="28"/>
          <w:cs/>
        </w:rPr>
        <w:t xml:space="preserve"> </w:t>
      </w:r>
      <w:r w:rsidR="00D70C50" w:rsidRPr="00032924">
        <w:rPr>
          <w:rFonts w:ascii="Angsana New" w:hAnsi="Angsana New" w:hint="cs"/>
          <w:sz w:val="28"/>
          <w:szCs w:val="28"/>
          <w:cs/>
        </w:rPr>
        <w:t xml:space="preserve">ในงบการเงินเฉพาะกิจการ </w:t>
      </w:r>
      <w:r w:rsidR="00D70C50" w:rsidRPr="00032924">
        <w:rPr>
          <w:rFonts w:ascii="Angsana New" w:hAnsi="Angsana New"/>
          <w:sz w:val="28"/>
          <w:szCs w:val="28"/>
          <w:cs/>
        </w:rPr>
        <w:t>(</w:t>
      </w:r>
      <w:r w:rsidRPr="00A14A57">
        <w:rPr>
          <w:rFonts w:ascii="Angsana New" w:hAnsi="Angsana New"/>
          <w:sz w:val="28"/>
          <w:szCs w:val="28"/>
        </w:rPr>
        <w:t>31</w:t>
      </w:r>
      <w:r w:rsidR="00D70C50" w:rsidRPr="00032924">
        <w:rPr>
          <w:rFonts w:ascii="Angsana New" w:hAnsi="Angsana New"/>
          <w:sz w:val="28"/>
          <w:szCs w:val="28"/>
        </w:rPr>
        <w:t xml:space="preserve"> </w:t>
      </w:r>
      <w:r w:rsidR="00D70C50" w:rsidRPr="00032924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A14A57">
        <w:rPr>
          <w:rFonts w:ascii="Angsana New" w:hAnsi="Angsana New"/>
          <w:sz w:val="28"/>
          <w:szCs w:val="28"/>
        </w:rPr>
        <w:t>256</w:t>
      </w:r>
      <w:r w:rsidRPr="00A14A57">
        <w:rPr>
          <w:rFonts w:ascii="Angsana New" w:hAnsi="Angsana New" w:hint="cs"/>
          <w:sz w:val="28"/>
          <w:szCs w:val="28"/>
        </w:rPr>
        <w:t>4</w:t>
      </w:r>
      <w:r w:rsidR="00D70C50" w:rsidRPr="00032924">
        <w:rPr>
          <w:rFonts w:ascii="Angsana New" w:hAnsi="Angsana New"/>
          <w:sz w:val="28"/>
          <w:szCs w:val="28"/>
        </w:rPr>
        <w:t xml:space="preserve"> : </w:t>
      </w:r>
      <w:r w:rsidRPr="00A14A57">
        <w:rPr>
          <w:rFonts w:ascii="Angsana New" w:hAnsi="Angsana New" w:hint="cs"/>
          <w:sz w:val="28"/>
          <w:szCs w:val="28"/>
        </w:rPr>
        <w:t>65</w:t>
      </w:r>
      <w:r w:rsidR="00855CA0">
        <w:rPr>
          <w:rFonts w:ascii="Angsana New" w:hAnsi="Angsana New" w:hint="cs"/>
          <w:sz w:val="28"/>
          <w:szCs w:val="28"/>
          <w:cs/>
        </w:rPr>
        <w:t>.</w:t>
      </w:r>
      <w:r w:rsidRPr="00A14A57">
        <w:rPr>
          <w:rFonts w:ascii="Angsana New" w:hAnsi="Angsana New" w:hint="cs"/>
          <w:sz w:val="28"/>
          <w:szCs w:val="28"/>
        </w:rPr>
        <w:t>15</w:t>
      </w:r>
      <w:r w:rsidR="00855CA0">
        <w:rPr>
          <w:rFonts w:ascii="Angsana New" w:hAnsi="Angsana New" w:hint="cs"/>
          <w:sz w:val="28"/>
          <w:szCs w:val="28"/>
          <w:cs/>
        </w:rPr>
        <w:t xml:space="preserve"> </w:t>
      </w:r>
      <w:r w:rsidR="00D70C50" w:rsidRPr="00032924">
        <w:rPr>
          <w:rFonts w:ascii="Angsana New" w:hAnsi="Angsana New"/>
          <w:sz w:val="28"/>
          <w:szCs w:val="28"/>
          <w:cs/>
        </w:rPr>
        <w:t>ล้านบาท</w:t>
      </w:r>
      <w:r w:rsidR="00855CA0">
        <w:rPr>
          <w:rFonts w:ascii="Angsana New" w:hAnsi="Angsana New" w:hint="cs"/>
          <w:sz w:val="28"/>
          <w:szCs w:val="28"/>
          <w:cs/>
        </w:rPr>
        <w:t xml:space="preserve"> </w:t>
      </w:r>
      <w:r w:rsidR="00855CA0" w:rsidRPr="00032924">
        <w:rPr>
          <w:rFonts w:ascii="Angsana New" w:hAnsi="Angsana New" w:hint="cs"/>
          <w:sz w:val="28"/>
          <w:szCs w:val="28"/>
          <w:cs/>
        </w:rPr>
        <w:t xml:space="preserve">ในงบการเงินรวม </w:t>
      </w:r>
      <w:r w:rsidR="00855CA0" w:rsidRPr="00A83C89">
        <w:rPr>
          <w:rFonts w:ascii="Angsana New" w:hAnsi="Angsana New" w:hint="cs"/>
          <w:sz w:val="28"/>
          <w:szCs w:val="28"/>
          <w:cs/>
        </w:rPr>
        <w:t>และจำนวน</w:t>
      </w:r>
      <w:r w:rsidR="00855CA0" w:rsidRPr="00A83C89">
        <w:rPr>
          <w:rFonts w:ascii="Angsana New" w:hAnsi="Angsana New"/>
          <w:sz w:val="28"/>
          <w:szCs w:val="28"/>
        </w:rPr>
        <w:t xml:space="preserve"> </w:t>
      </w:r>
      <w:r w:rsidRPr="00A14A57">
        <w:rPr>
          <w:rFonts w:ascii="Angsana New" w:hAnsi="Angsana New" w:hint="cs"/>
          <w:sz w:val="28"/>
          <w:szCs w:val="28"/>
        </w:rPr>
        <w:t>36</w:t>
      </w:r>
      <w:r w:rsidR="00855CA0">
        <w:rPr>
          <w:rFonts w:ascii="Angsana New" w:hAnsi="Angsana New" w:hint="cs"/>
          <w:sz w:val="28"/>
          <w:szCs w:val="28"/>
          <w:cs/>
        </w:rPr>
        <w:t>.</w:t>
      </w:r>
      <w:r w:rsidRPr="00A14A57">
        <w:rPr>
          <w:rFonts w:ascii="Angsana New" w:hAnsi="Angsana New" w:hint="cs"/>
          <w:sz w:val="28"/>
          <w:szCs w:val="28"/>
        </w:rPr>
        <w:t>59</w:t>
      </w:r>
      <w:r w:rsidR="00855CA0" w:rsidRPr="00A83C89">
        <w:rPr>
          <w:rFonts w:ascii="Angsana New" w:hAnsi="Angsana New"/>
          <w:sz w:val="28"/>
          <w:szCs w:val="28"/>
        </w:rPr>
        <w:t xml:space="preserve"> </w:t>
      </w:r>
      <w:r w:rsidR="00855CA0" w:rsidRPr="00A83C89">
        <w:rPr>
          <w:rFonts w:ascii="Angsana New" w:hAnsi="Angsana New" w:hint="cs"/>
          <w:sz w:val="28"/>
          <w:szCs w:val="28"/>
          <w:cs/>
        </w:rPr>
        <w:t>ล้านบาท</w:t>
      </w:r>
      <w:r w:rsidR="00855CA0">
        <w:rPr>
          <w:rFonts w:ascii="Angsana New" w:hAnsi="Angsana New" w:hint="cs"/>
          <w:sz w:val="28"/>
          <w:szCs w:val="28"/>
          <w:cs/>
        </w:rPr>
        <w:t xml:space="preserve"> </w:t>
      </w:r>
      <w:r w:rsidR="00855CA0" w:rsidRPr="00032924">
        <w:rPr>
          <w:rFonts w:ascii="Angsana New" w:hAnsi="Angsana New" w:hint="cs"/>
          <w:sz w:val="28"/>
          <w:szCs w:val="28"/>
          <w:cs/>
        </w:rPr>
        <w:t>ในงบการเงินเฉพาะกิจการ</w:t>
      </w:r>
      <w:r w:rsidR="00D70C50" w:rsidRPr="00032924">
        <w:rPr>
          <w:rFonts w:ascii="Angsana New" w:hAnsi="Angsana New"/>
          <w:sz w:val="28"/>
          <w:szCs w:val="28"/>
          <w:cs/>
        </w:rPr>
        <w:t>)</w:t>
      </w:r>
    </w:p>
    <w:p w14:paraId="5B171A58" w14:textId="0392F49D" w:rsidR="001D339A" w:rsidRDefault="00A14A57" w:rsidP="002D5210">
      <w:pPr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993" w:hanging="426"/>
        <w:jc w:val="thaiDistribute"/>
        <w:rPr>
          <w:rFonts w:ascii="Angsana New" w:hAnsi="Angsana New"/>
          <w:spacing w:val="-2"/>
          <w:sz w:val="28"/>
          <w:szCs w:val="28"/>
        </w:rPr>
      </w:pPr>
      <w:r w:rsidRPr="00A14A57">
        <w:rPr>
          <w:rFonts w:ascii="Angsana New" w:hAnsi="Angsana New"/>
          <w:sz w:val="28"/>
          <w:szCs w:val="28"/>
        </w:rPr>
        <w:t>9</w:t>
      </w:r>
      <w:r w:rsidR="00041109">
        <w:rPr>
          <w:rFonts w:ascii="Angsana New" w:hAnsi="Angsana New"/>
          <w:sz w:val="28"/>
          <w:szCs w:val="28"/>
        </w:rPr>
        <w:t>.</w:t>
      </w:r>
      <w:r w:rsidRPr="00A14A57">
        <w:rPr>
          <w:rFonts w:ascii="Angsana New" w:hAnsi="Angsana New" w:hint="cs"/>
          <w:sz w:val="28"/>
          <w:szCs w:val="28"/>
        </w:rPr>
        <w:t>4</w:t>
      </w:r>
      <w:r w:rsidR="00D25FE5">
        <w:rPr>
          <w:rFonts w:ascii="Angsana New" w:hAnsi="Angsana New"/>
          <w:sz w:val="28"/>
          <w:szCs w:val="28"/>
        </w:rPr>
        <w:t xml:space="preserve">. </w:t>
      </w:r>
      <w:r w:rsidR="00032924">
        <w:rPr>
          <w:rFonts w:ascii="Angsana New" w:hAnsi="Angsana New"/>
          <w:sz w:val="28"/>
          <w:szCs w:val="28"/>
        </w:rPr>
        <w:t xml:space="preserve">  </w:t>
      </w:r>
      <w:r w:rsidR="00D70C50" w:rsidRPr="00032924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A14A57">
        <w:rPr>
          <w:rFonts w:ascii="Angsana New" w:hAnsi="Angsana New"/>
          <w:sz w:val="28"/>
          <w:szCs w:val="28"/>
        </w:rPr>
        <w:t>30</w:t>
      </w:r>
      <w:r w:rsidR="00293DE1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Pr="00A14A57">
        <w:rPr>
          <w:rFonts w:ascii="Angsana New" w:hAnsi="Angsana New"/>
          <w:sz w:val="28"/>
          <w:szCs w:val="28"/>
        </w:rPr>
        <w:t>256</w:t>
      </w:r>
      <w:r w:rsidRPr="00A14A57">
        <w:rPr>
          <w:rFonts w:ascii="Angsana New" w:hAnsi="Angsana New" w:hint="cs"/>
          <w:sz w:val="28"/>
          <w:szCs w:val="28"/>
        </w:rPr>
        <w:t>5</w:t>
      </w:r>
      <w:r w:rsidR="00D70C50" w:rsidRPr="00032924">
        <w:rPr>
          <w:rFonts w:ascii="Angsana New" w:hAnsi="Angsana New"/>
          <w:sz w:val="28"/>
          <w:szCs w:val="28"/>
        </w:rPr>
        <w:t xml:space="preserve"> </w:t>
      </w:r>
      <w:r w:rsidR="00D70C50" w:rsidRPr="00032924">
        <w:rPr>
          <w:rFonts w:ascii="Angsana New" w:hAnsi="Angsana New"/>
          <w:sz w:val="28"/>
          <w:szCs w:val="28"/>
          <w:cs/>
        </w:rPr>
        <w:t xml:space="preserve">ที่ดิน อาคารและอุปกรณ์ </w:t>
      </w:r>
      <w:r w:rsidR="00D70C50" w:rsidRPr="00E97773">
        <w:rPr>
          <w:rFonts w:ascii="Angsana New" w:hAnsi="Angsana New"/>
          <w:sz w:val="28"/>
          <w:szCs w:val="28"/>
          <w:cs/>
        </w:rPr>
        <w:t xml:space="preserve">ราคาทุนจำนวน </w:t>
      </w:r>
      <w:r w:rsidRPr="00A14A57">
        <w:rPr>
          <w:rFonts w:ascii="Angsana New" w:hAnsi="Angsana New"/>
          <w:sz w:val="28"/>
          <w:szCs w:val="28"/>
        </w:rPr>
        <w:t>332</w:t>
      </w:r>
      <w:r w:rsidR="002D5210" w:rsidRPr="00C929D7">
        <w:rPr>
          <w:rFonts w:ascii="Angsana New" w:hAnsi="Angsana New"/>
          <w:sz w:val="28"/>
          <w:szCs w:val="28"/>
        </w:rPr>
        <w:t>.</w:t>
      </w:r>
      <w:r w:rsidRPr="00A14A57">
        <w:rPr>
          <w:rFonts w:ascii="Angsana New" w:hAnsi="Angsana New"/>
          <w:sz w:val="28"/>
          <w:szCs w:val="28"/>
        </w:rPr>
        <w:t>60</w:t>
      </w:r>
      <w:r w:rsidR="00D70C50" w:rsidRPr="00E97773">
        <w:rPr>
          <w:rFonts w:ascii="Angsana New" w:hAnsi="Angsana New"/>
          <w:sz w:val="28"/>
          <w:szCs w:val="28"/>
        </w:rPr>
        <w:t xml:space="preserve"> </w:t>
      </w:r>
      <w:r w:rsidR="00D70C50" w:rsidRPr="00E97773">
        <w:rPr>
          <w:rFonts w:ascii="Angsana New" w:hAnsi="Angsana New"/>
          <w:sz w:val="28"/>
          <w:szCs w:val="28"/>
          <w:cs/>
        </w:rPr>
        <w:t>ล้านบาท</w:t>
      </w:r>
      <w:r w:rsidR="00D70C50" w:rsidRPr="00A83C89">
        <w:rPr>
          <w:rFonts w:ascii="Angsana New" w:hAnsi="Angsana New"/>
          <w:sz w:val="28"/>
          <w:szCs w:val="28"/>
        </w:rPr>
        <w:t xml:space="preserve"> </w:t>
      </w:r>
      <w:r w:rsidR="002D5210" w:rsidRPr="00A83C89">
        <w:rPr>
          <w:rFonts w:ascii="Angsana New" w:hAnsi="Angsana New"/>
          <w:sz w:val="28"/>
          <w:szCs w:val="28"/>
          <w:cs/>
        </w:rPr>
        <w:t>และ</w:t>
      </w:r>
      <w:r w:rsidR="002D5210" w:rsidRPr="00C929D7">
        <w:rPr>
          <w:rFonts w:ascii="Angsana New" w:hAnsi="Angsana New"/>
          <w:sz w:val="28"/>
          <w:szCs w:val="28"/>
          <w:cs/>
        </w:rPr>
        <w:t xml:space="preserve">จำนวน </w:t>
      </w:r>
      <w:bookmarkStart w:id="1" w:name="_Hlk103009039"/>
      <w:r w:rsidRPr="00A14A57">
        <w:rPr>
          <w:rFonts w:ascii="Angsana New" w:hAnsi="Angsana New"/>
          <w:sz w:val="28"/>
          <w:szCs w:val="28"/>
        </w:rPr>
        <w:t>42</w:t>
      </w:r>
      <w:r w:rsidR="002D5210" w:rsidRPr="00AA7DB0">
        <w:rPr>
          <w:rFonts w:ascii="Angsana New" w:hAnsi="Angsana New"/>
          <w:sz w:val="28"/>
          <w:szCs w:val="28"/>
        </w:rPr>
        <w:t>.</w:t>
      </w:r>
      <w:r w:rsidRPr="00A14A57">
        <w:rPr>
          <w:rFonts w:ascii="Angsana New" w:hAnsi="Angsana New"/>
          <w:sz w:val="28"/>
          <w:szCs w:val="28"/>
        </w:rPr>
        <w:t>60</w:t>
      </w:r>
      <w:r w:rsidR="002D5210" w:rsidRPr="00C929D7">
        <w:rPr>
          <w:rFonts w:ascii="Angsana New" w:hAnsi="Angsana New"/>
          <w:sz w:val="28"/>
          <w:szCs w:val="28"/>
        </w:rPr>
        <w:t xml:space="preserve"> </w:t>
      </w:r>
      <w:bookmarkEnd w:id="1"/>
      <w:r w:rsidR="002D5210" w:rsidRPr="00C929D7">
        <w:rPr>
          <w:rFonts w:ascii="Angsana New" w:hAnsi="Angsana New"/>
          <w:sz w:val="28"/>
          <w:szCs w:val="28"/>
          <w:cs/>
        </w:rPr>
        <w:t>ล้าน</w:t>
      </w:r>
      <w:r w:rsidR="002D5210" w:rsidRPr="00A83C89">
        <w:rPr>
          <w:rFonts w:ascii="Angsana New" w:hAnsi="Angsana New"/>
          <w:sz w:val="28"/>
          <w:szCs w:val="28"/>
          <w:cs/>
        </w:rPr>
        <w:t>บาท</w:t>
      </w:r>
      <w:r w:rsidR="002D5210">
        <w:rPr>
          <w:rFonts w:ascii="Angsana New" w:hAnsi="Angsana New" w:hint="cs"/>
          <w:sz w:val="28"/>
          <w:szCs w:val="28"/>
          <w:cs/>
        </w:rPr>
        <w:t xml:space="preserve"> </w:t>
      </w:r>
      <w:r w:rsidR="00D70C50" w:rsidRPr="00A83C89">
        <w:rPr>
          <w:rFonts w:ascii="Angsana New" w:hAnsi="Angsana New"/>
          <w:sz w:val="28"/>
          <w:szCs w:val="28"/>
          <w:cs/>
        </w:rPr>
        <w:t>ในงบการเงิน</w:t>
      </w:r>
      <w:r w:rsidR="00D70C50" w:rsidRPr="00032924">
        <w:rPr>
          <w:rFonts w:ascii="Angsana New" w:hAnsi="Angsana New"/>
          <w:sz w:val="28"/>
          <w:szCs w:val="28"/>
          <w:cs/>
        </w:rPr>
        <w:t>รวม</w:t>
      </w:r>
      <w:r w:rsidR="002D5210">
        <w:rPr>
          <w:rFonts w:ascii="Angsana New" w:hAnsi="Angsana New" w:hint="cs"/>
          <w:sz w:val="28"/>
          <w:szCs w:val="28"/>
          <w:cs/>
        </w:rPr>
        <w:t>และ</w:t>
      </w:r>
      <w:r w:rsidR="002D5210" w:rsidRPr="00032924">
        <w:rPr>
          <w:rFonts w:ascii="Angsana New" w:hAnsi="Angsana New"/>
          <w:sz w:val="28"/>
          <w:szCs w:val="28"/>
          <w:cs/>
        </w:rPr>
        <w:t>ในงบการเงินเฉพาะกิจการ ตามลำดับ</w:t>
      </w:r>
      <w:r w:rsidR="00D70C50" w:rsidRPr="00032924">
        <w:rPr>
          <w:rFonts w:ascii="Angsana New" w:hAnsi="Angsana New"/>
          <w:sz w:val="28"/>
          <w:szCs w:val="28"/>
          <w:cs/>
        </w:rPr>
        <w:t xml:space="preserve"> </w:t>
      </w:r>
      <w:r w:rsidR="00D70C50" w:rsidRPr="00032924">
        <w:rPr>
          <w:rFonts w:ascii="Angsana New" w:hAnsi="Angsana New"/>
          <w:sz w:val="28"/>
          <w:szCs w:val="28"/>
        </w:rPr>
        <w:t>(</w:t>
      </w:r>
      <w:r w:rsidRPr="00A14A57">
        <w:rPr>
          <w:rFonts w:ascii="Angsana New" w:hAnsi="Angsana New"/>
          <w:sz w:val="28"/>
          <w:szCs w:val="28"/>
        </w:rPr>
        <w:t>31</w:t>
      </w:r>
      <w:r w:rsidR="00D70C50" w:rsidRPr="00032924">
        <w:rPr>
          <w:rFonts w:ascii="Angsana New" w:hAnsi="Angsana New"/>
          <w:sz w:val="28"/>
          <w:szCs w:val="28"/>
        </w:rPr>
        <w:t xml:space="preserve"> </w:t>
      </w:r>
      <w:r w:rsidR="00D70C50" w:rsidRPr="00032924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A14A57">
        <w:rPr>
          <w:rFonts w:ascii="Angsana New" w:hAnsi="Angsana New"/>
          <w:sz w:val="28"/>
          <w:szCs w:val="28"/>
        </w:rPr>
        <w:t>256</w:t>
      </w:r>
      <w:r w:rsidRPr="00A14A57">
        <w:rPr>
          <w:rFonts w:ascii="Angsana New" w:hAnsi="Angsana New" w:hint="cs"/>
          <w:sz w:val="28"/>
          <w:szCs w:val="28"/>
        </w:rPr>
        <w:t>4</w:t>
      </w:r>
      <w:r w:rsidR="00D70C50" w:rsidRPr="00032924">
        <w:rPr>
          <w:rFonts w:ascii="Angsana New" w:hAnsi="Angsana New"/>
          <w:sz w:val="28"/>
          <w:szCs w:val="28"/>
        </w:rPr>
        <w:t xml:space="preserve">: </w:t>
      </w:r>
      <w:r w:rsidRPr="00A14A57">
        <w:rPr>
          <w:rFonts w:ascii="Angsana New" w:hAnsi="Angsana New" w:hint="cs"/>
          <w:sz w:val="28"/>
          <w:szCs w:val="28"/>
        </w:rPr>
        <w:t>216</w:t>
      </w:r>
      <w:r w:rsidR="008C462A">
        <w:rPr>
          <w:rFonts w:ascii="Angsana New" w:hAnsi="Angsana New" w:hint="cs"/>
          <w:sz w:val="28"/>
          <w:szCs w:val="28"/>
          <w:cs/>
        </w:rPr>
        <w:t>.</w:t>
      </w:r>
      <w:r w:rsidRPr="00A14A57">
        <w:rPr>
          <w:rFonts w:ascii="Angsana New" w:hAnsi="Angsana New" w:hint="cs"/>
          <w:sz w:val="28"/>
          <w:szCs w:val="28"/>
        </w:rPr>
        <w:t>83</w:t>
      </w:r>
      <w:r w:rsidR="00D70C50" w:rsidRPr="00032924">
        <w:rPr>
          <w:rFonts w:ascii="Angsana New" w:hAnsi="Angsana New"/>
          <w:sz w:val="28"/>
          <w:szCs w:val="28"/>
          <w:cs/>
        </w:rPr>
        <w:t xml:space="preserve"> ล้านบาท</w:t>
      </w:r>
      <w:r w:rsidR="00823BC4">
        <w:rPr>
          <w:rFonts w:ascii="Angsana New" w:hAnsi="Angsana New"/>
          <w:sz w:val="28"/>
          <w:szCs w:val="28"/>
        </w:rPr>
        <w:t xml:space="preserve"> </w:t>
      </w:r>
      <w:r w:rsidR="00823BC4" w:rsidRPr="00032924">
        <w:rPr>
          <w:rFonts w:ascii="Angsana New" w:hAnsi="Angsana New" w:hint="cs"/>
          <w:sz w:val="28"/>
          <w:szCs w:val="28"/>
          <w:cs/>
        </w:rPr>
        <w:t>ในงบการเงินรวม</w:t>
      </w:r>
      <w:r w:rsidR="002D5210">
        <w:rPr>
          <w:rFonts w:ascii="Angsana New" w:hAnsi="Angsana New" w:hint="cs"/>
          <w:sz w:val="28"/>
          <w:szCs w:val="28"/>
          <w:cs/>
        </w:rPr>
        <w:t xml:space="preserve"> และ</w:t>
      </w:r>
      <w:r w:rsidR="00823BC4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A14A57">
        <w:rPr>
          <w:rFonts w:ascii="Angsana New" w:hAnsi="Angsana New"/>
          <w:sz w:val="28"/>
          <w:szCs w:val="28"/>
        </w:rPr>
        <w:t>1</w:t>
      </w:r>
      <w:r w:rsidRPr="00A14A57">
        <w:rPr>
          <w:rFonts w:ascii="Angsana New" w:hAnsi="Angsana New" w:hint="cs"/>
          <w:sz w:val="28"/>
          <w:szCs w:val="28"/>
        </w:rPr>
        <w:t>09</w:t>
      </w:r>
      <w:r w:rsidR="00D70C50" w:rsidRPr="00032924">
        <w:rPr>
          <w:rFonts w:ascii="Angsana New" w:hAnsi="Angsana New" w:hint="cs"/>
          <w:sz w:val="28"/>
          <w:szCs w:val="28"/>
          <w:cs/>
        </w:rPr>
        <w:t>.</w:t>
      </w:r>
      <w:r w:rsidRPr="00A14A57">
        <w:rPr>
          <w:rFonts w:ascii="Angsana New" w:hAnsi="Angsana New" w:hint="cs"/>
          <w:sz w:val="28"/>
          <w:szCs w:val="28"/>
        </w:rPr>
        <w:t>11</w:t>
      </w:r>
      <w:r w:rsidR="00D70C50" w:rsidRPr="00032924">
        <w:rPr>
          <w:rFonts w:ascii="Angsana New" w:hAnsi="Angsana New"/>
          <w:sz w:val="28"/>
          <w:szCs w:val="28"/>
        </w:rPr>
        <w:t xml:space="preserve"> </w:t>
      </w:r>
      <w:r w:rsidR="00D70C50" w:rsidRPr="00032924">
        <w:rPr>
          <w:rFonts w:ascii="Angsana New" w:hAnsi="Angsana New"/>
          <w:sz w:val="28"/>
          <w:szCs w:val="28"/>
          <w:cs/>
        </w:rPr>
        <w:t>ล้านบาท</w:t>
      </w:r>
      <w:r w:rsidR="00823BC4">
        <w:rPr>
          <w:rFonts w:ascii="Angsana New" w:hAnsi="Angsana New" w:hint="cs"/>
          <w:sz w:val="28"/>
          <w:szCs w:val="28"/>
          <w:cs/>
        </w:rPr>
        <w:t xml:space="preserve"> </w:t>
      </w:r>
      <w:r w:rsidR="00823BC4" w:rsidRPr="00032924">
        <w:rPr>
          <w:rFonts w:ascii="Angsana New" w:hAnsi="Angsana New" w:hint="cs"/>
          <w:sz w:val="28"/>
          <w:szCs w:val="28"/>
          <w:cs/>
        </w:rPr>
        <w:t>ในงบการเงินเฉพาะกิจการ</w:t>
      </w:r>
      <w:r w:rsidR="00D70C50" w:rsidRPr="00650BAA">
        <w:rPr>
          <w:rFonts w:ascii="Angsana New" w:hAnsi="Angsana New"/>
          <w:sz w:val="28"/>
          <w:szCs w:val="28"/>
        </w:rPr>
        <w:t xml:space="preserve">) </w:t>
      </w:r>
      <w:r w:rsidR="00D70C50" w:rsidRPr="00650BAA">
        <w:rPr>
          <w:rFonts w:ascii="Angsana New" w:hAnsi="Angsana New"/>
          <w:spacing w:val="-2"/>
          <w:sz w:val="28"/>
          <w:szCs w:val="28"/>
          <w:cs/>
        </w:rPr>
        <w:t>ได้</w:t>
      </w:r>
      <w:proofErr w:type="spellStart"/>
      <w:r w:rsidR="00D70C50" w:rsidRPr="00650BAA">
        <w:rPr>
          <w:rFonts w:ascii="Angsana New" w:hAnsi="Angsana New"/>
          <w:spacing w:val="-2"/>
          <w:sz w:val="28"/>
          <w:szCs w:val="28"/>
          <w:cs/>
        </w:rPr>
        <w:t>นำไป</w:t>
      </w:r>
      <w:proofErr w:type="spellEnd"/>
      <w:r w:rsidR="00D70C50" w:rsidRPr="00650BAA">
        <w:rPr>
          <w:rFonts w:ascii="Angsana New" w:hAnsi="Angsana New"/>
          <w:spacing w:val="-2"/>
          <w:sz w:val="28"/>
          <w:szCs w:val="28"/>
          <w:cs/>
        </w:rPr>
        <w:t>ค้ำประกันเงินเบิกเกินบัญชีและเงินกู้ยืมระยะสั้นจากสถาบันการเงิน</w:t>
      </w:r>
      <w:r w:rsidR="002D5210" w:rsidRPr="00650BAA">
        <w:rPr>
          <w:rFonts w:ascii="Angsana New" w:hAnsi="Angsana New" w:hint="cs"/>
          <w:spacing w:val="-2"/>
          <w:sz w:val="28"/>
          <w:szCs w:val="28"/>
          <w:cs/>
        </w:rPr>
        <w:t xml:space="preserve"> (หมายเหตุ </w:t>
      </w:r>
      <w:r w:rsidRPr="00A14A57">
        <w:rPr>
          <w:rFonts w:ascii="Angsana New" w:hAnsi="Angsana New" w:hint="cs"/>
          <w:spacing w:val="-2"/>
          <w:sz w:val="28"/>
          <w:szCs w:val="28"/>
        </w:rPr>
        <w:t>12</w:t>
      </w:r>
      <w:r w:rsidR="002D5210" w:rsidRPr="00650BAA">
        <w:rPr>
          <w:rFonts w:ascii="Angsana New" w:hAnsi="Angsana New" w:hint="cs"/>
          <w:spacing w:val="-2"/>
          <w:sz w:val="28"/>
          <w:szCs w:val="28"/>
          <w:cs/>
        </w:rPr>
        <w:t>) และ</w:t>
      </w:r>
      <w:r w:rsidR="00D70C50" w:rsidRPr="00650BAA">
        <w:rPr>
          <w:rFonts w:ascii="Angsana New" w:hAnsi="Angsana New"/>
          <w:spacing w:val="-2"/>
          <w:sz w:val="28"/>
          <w:szCs w:val="28"/>
        </w:rPr>
        <w:t xml:space="preserve"> </w:t>
      </w:r>
      <w:r w:rsidR="00D70C50" w:rsidRPr="00650BAA">
        <w:rPr>
          <w:rFonts w:ascii="Angsana New" w:hAnsi="Angsana New"/>
          <w:spacing w:val="-2"/>
          <w:sz w:val="28"/>
          <w:szCs w:val="28"/>
          <w:cs/>
        </w:rPr>
        <w:t>เงินกู้ยืมระยะยาว (หมายเหตุ</w:t>
      </w:r>
      <w:r w:rsidR="00D70C50" w:rsidRPr="00DD464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A14A57">
        <w:rPr>
          <w:rFonts w:ascii="Angsana New" w:hAnsi="Angsana New"/>
          <w:spacing w:val="-2"/>
          <w:sz w:val="28"/>
          <w:szCs w:val="28"/>
        </w:rPr>
        <w:t>15</w:t>
      </w:r>
      <w:r w:rsidR="00D70C50" w:rsidRPr="00DD464D">
        <w:rPr>
          <w:rFonts w:ascii="Angsana New" w:hAnsi="Angsana New"/>
          <w:spacing w:val="-2"/>
          <w:sz w:val="28"/>
          <w:szCs w:val="28"/>
        </w:rPr>
        <w:t>)</w:t>
      </w:r>
    </w:p>
    <w:p w14:paraId="10C81E1D" w14:textId="7B50120F" w:rsidR="00A02637" w:rsidRPr="00C63028" w:rsidRDefault="00A02637" w:rsidP="006A2D22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left" w:pos="450"/>
        </w:tabs>
        <w:spacing w:before="240" w:after="120" w:line="240" w:lineRule="auto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C63028">
        <w:rPr>
          <w:rFonts w:ascii="Angsana New" w:hAnsi="Angsana New" w:hint="cs"/>
          <w:b/>
          <w:bCs/>
          <w:sz w:val="28"/>
          <w:szCs w:val="28"/>
          <w:cs/>
        </w:rPr>
        <w:t xml:space="preserve">สินทรัพย์สิทธิการใช้ </w:t>
      </w:r>
      <w:r w:rsidRPr="00C63028">
        <w:rPr>
          <w:rFonts w:ascii="Angsana New" w:hAnsi="Angsana New"/>
          <w:b/>
          <w:bCs/>
          <w:sz w:val="28"/>
          <w:szCs w:val="28"/>
        </w:rPr>
        <w:t>-</w:t>
      </w:r>
      <w:r w:rsidRPr="00C63028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p w14:paraId="6837E86B" w14:textId="31E3A852" w:rsidR="00A02637" w:rsidRPr="00C63028" w:rsidRDefault="00D3592D" w:rsidP="006A2D22">
      <w:pPr>
        <w:spacing w:before="120" w:after="120" w:line="240" w:lineRule="auto"/>
        <w:ind w:left="544" w:hanging="96"/>
        <w:jc w:val="both"/>
        <w:rPr>
          <w:rFonts w:ascii="Angsana New" w:hAnsi="Angsana New"/>
          <w:sz w:val="28"/>
          <w:szCs w:val="28"/>
        </w:rPr>
      </w:pPr>
      <w:r w:rsidRPr="00D3592D">
        <w:rPr>
          <w:rFonts w:ascii="Angsana New" w:hAnsi="Angsana New" w:hint="cs"/>
          <w:sz w:val="28"/>
          <w:szCs w:val="28"/>
          <w:cs/>
        </w:rPr>
        <w:t>รายการเคลื่อนไหวของบัญชีสินทรัพย์สิทธิการใช้สำหรับงวดหกเดือนสิ้นสุดวันที่</w:t>
      </w:r>
      <w:r w:rsidRPr="00D3592D">
        <w:rPr>
          <w:rFonts w:ascii="Angsana New" w:hAnsi="Angsana New"/>
          <w:sz w:val="28"/>
          <w:szCs w:val="28"/>
          <w:cs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30</w:t>
      </w:r>
      <w:r w:rsidRPr="00D3592D">
        <w:rPr>
          <w:rFonts w:ascii="Angsana New" w:hAnsi="Angsana New"/>
          <w:sz w:val="28"/>
          <w:szCs w:val="28"/>
          <w:cs/>
        </w:rPr>
        <w:t xml:space="preserve"> </w:t>
      </w:r>
      <w:r w:rsidRPr="00D3592D">
        <w:rPr>
          <w:rFonts w:ascii="Angsana New" w:hAnsi="Angsana New" w:hint="cs"/>
          <w:sz w:val="28"/>
          <w:szCs w:val="28"/>
          <w:cs/>
        </w:rPr>
        <w:t>มิถุนายน</w:t>
      </w:r>
      <w:r w:rsidRPr="00D3592D">
        <w:rPr>
          <w:rFonts w:ascii="Angsana New" w:hAnsi="Angsana New"/>
          <w:sz w:val="28"/>
          <w:szCs w:val="28"/>
          <w:cs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2565</w:t>
      </w:r>
      <w:r w:rsidRPr="00D3592D">
        <w:rPr>
          <w:rFonts w:ascii="Angsana New" w:hAnsi="Angsana New"/>
          <w:sz w:val="28"/>
          <w:szCs w:val="28"/>
          <w:cs/>
        </w:rPr>
        <w:t xml:space="preserve"> </w:t>
      </w:r>
      <w:r w:rsidRPr="00D3592D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4815" w:type="pct"/>
        <w:tblInd w:w="284" w:type="dxa"/>
        <w:tblLook w:val="0000" w:firstRow="0" w:lastRow="0" w:firstColumn="0" w:lastColumn="0" w:noHBand="0" w:noVBand="0"/>
      </w:tblPr>
      <w:tblGrid>
        <w:gridCol w:w="5105"/>
        <w:gridCol w:w="2018"/>
        <w:gridCol w:w="288"/>
        <w:gridCol w:w="2063"/>
      </w:tblGrid>
      <w:tr w:rsidR="00A02637" w:rsidRPr="00C63028" w14:paraId="0AA833B5" w14:textId="77777777" w:rsidTr="00BF665A">
        <w:trPr>
          <w:trHeight w:hRule="exact" w:val="403"/>
        </w:trPr>
        <w:tc>
          <w:tcPr>
            <w:tcW w:w="2694" w:type="pct"/>
          </w:tcPr>
          <w:p w14:paraId="43DC3F51" w14:textId="77777777" w:rsidR="00A02637" w:rsidRPr="00A4363A" w:rsidRDefault="00A02637" w:rsidP="003E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06" w:type="pct"/>
            <w:gridSpan w:val="3"/>
            <w:tcBorders>
              <w:bottom w:val="single" w:sz="4" w:space="0" w:color="auto"/>
            </w:tcBorders>
          </w:tcPr>
          <w:p w14:paraId="7375D639" w14:textId="77777777" w:rsidR="00A02637" w:rsidRPr="00A4363A" w:rsidRDefault="00A02637" w:rsidP="003E1BF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28"/>
                <w:szCs w:val="28"/>
              </w:rPr>
            </w:pPr>
            <w:r w:rsidRPr="00A4363A">
              <w:rPr>
                <w:rFonts w:ascii="Angsana New" w:eastAsia="Times New Roman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A02637" w:rsidRPr="00C63028" w14:paraId="7F077A0E" w14:textId="77777777" w:rsidTr="00BF665A">
        <w:trPr>
          <w:trHeight w:hRule="exact" w:val="403"/>
        </w:trPr>
        <w:tc>
          <w:tcPr>
            <w:tcW w:w="2694" w:type="pct"/>
          </w:tcPr>
          <w:p w14:paraId="71D468EA" w14:textId="77777777" w:rsidR="00A02637" w:rsidRPr="00A4363A" w:rsidRDefault="00A02637" w:rsidP="003E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28"/>
                <w:szCs w:val="28"/>
              </w:rPr>
            </w:pPr>
            <w:r w:rsidRPr="00A4363A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9C1C1" w14:textId="77777777" w:rsidR="00A02637" w:rsidRPr="00A4363A" w:rsidRDefault="00A02637" w:rsidP="003E1BF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4363A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pct"/>
            <w:vAlign w:val="bottom"/>
          </w:tcPr>
          <w:p w14:paraId="631B06C4" w14:textId="77777777" w:rsidR="00A02637" w:rsidRPr="00A4363A" w:rsidRDefault="00A02637" w:rsidP="003E1BF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0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F7E92" w14:textId="77777777" w:rsidR="00A02637" w:rsidRPr="00A4363A" w:rsidRDefault="00A02637" w:rsidP="003E1BF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4363A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5EB8" w:rsidRPr="00C63028" w14:paraId="7AD40905" w14:textId="77777777" w:rsidTr="00BF665A">
        <w:trPr>
          <w:trHeight w:hRule="exact" w:val="403"/>
        </w:trPr>
        <w:tc>
          <w:tcPr>
            <w:tcW w:w="2694" w:type="pct"/>
          </w:tcPr>
          <w:p w14:paraId="5CE2752D" w14:textId="121BC40B" w:rsidR="001E5EB8" w:rsidRPr="00A4363A" w:rsidRDefault="00D3592D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sz w:val="28"/>
                <w:szCs w:val="28"/>
              </w:rPr>
            </w:pPr>
            <w:r w:rsidRPr="00D3592D">
              <w:rPr>
                <w:rFonts w:ascii="Angsana New" w:eastAsia="Calibri" w:hAnsi="Angsana New" w:hint="cs"/>
                <w:sz w:val="28"/>
                <w:szCs w:val="28"/>
                <w:cs/>
              </w:rPr>
              <w:t>มูลค่าสุทธิตามบัญชี</w:t>
            </w:r>
            <w:r w:rsidRPr="00D3592D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Pr="00D3592D">
              <w:rPr>
                <w:rFonts w:ascii="Angsana New" w:eastAsia="Calibri" w:hAnsi="Angsana New" w:hint="cs"/>
                <w:sz w:val="28"/>
                <w:szCs w:val="28"/>
                <w:cs/>
              </w:rPr>
              <w:t>ณ</w:t>
            </w:r>
            <w:r w:rsidRPr="00D3592D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Pr="00D3592D">
              <w:rPr>
                <w:rFonts w:ascii="Angsana New" w:eastAsia="Calibri" w:hAnsi="Angsana New" w:hint="cs"/>
                <w:sz w:val="28"/>
                <w:szCs w:val="28"/>
                <w:cs/>
              </w:rPr>
              <w:t>วันที่</w:t>
            </w:r>
            <w:r w:rsidRPr="00D3592D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="00A14A57" w:rsidRPr="00A14A57">
              <w:rPr>
                <w:rFonts w:ascii="Angsana New" w:eastAsia="Calibri" w:hAnsi="Angsana New"/>
                <w:sz w:val="28"/>
                <w:szCs w:val="28"/>
              </w:rPr>
              <w:t>1</w:t>
            </w:r>
            <w:r w:rsidRPr="00D3592D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Pr="00D3592D">
              <w:rPr>
                <w:rFonts w:ascii="Angsana New" w:eastAsia="Calibri" w:hAnsi="Angsana New" w:hint="cs"/>
                <w:sz w:val="28"/>
                <w:szCs w:val="28"/>
                <w:cs/>
              </w:rPr>
              <w:t>มกราคม</w:t>
            </w:r>
            <w:r w:rsidRPr="00D3592D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="00A14A57" w:rsidRPr="00A14A57"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  <w:tc>
          <w:tcPr>
            <w:tcW w:w="1065" w:type="pct"/>
            <w:shd w:val="clear" w:color="auto" w:fill="auto"/>
            <w:vAlign w:val="bottom"/>
          </w:tcPr>
          <w:p w14:paraId="76B6368E" w14:textId="44C3F6B9" w:rsidR="001E5EB8" w:rsidRPr="00A4363A" w:rsidRDefault="00A14A57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A14A57">
              <w:rPr>
                <w:rFonts w:ascii="Angsana New" w:eastAsia="Calibri" w:hAnsi="Angsana New"/>
                <w:sz w:val="28"/>
                <w:szCs w:val="28"/>
              </w:rPr>
              <w:t>61</w:t>
            </w:r>
            <w:r w:rsidR="001E5EB8" w:rsidRPr="00A4363A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A14A57">
              <w:rPr>
                <w:rFonts w:ascii="Angsana New" w:eastAsia="Calibri" w:hAnsi="Angsana New"/>
                <w:sz w:val="28"/>
                <w:szCs w:val="28"/>
              </w:rPr>
              <w:t>041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4757E56A" w14:textId="77777777" w:rsidR="001E5EB8" w:rsidRPr="00A4363A" w:rsidRDefault="001E5EB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</w:p>
        </w:tc>
        <w:tc>
          <w:tcPr>
            <w:tcW w:w="1089" w:type="pct"/>
            <w:shd w:val="clear" w:color="auto" w:fill="auto"/>
            <w:vAlign w:val="bottom"/>
          </w:tcPr>
          <w:p w14:paraId="1208E8B4" w14:textId="7F2E304B" w:rsidR="001E5EB8" w:rsidRPr="00A4363A" w:rsidRDefault="001E5EB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A4363A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1E5EB8" w:rsidRPr="00C63028" w14:paraId="1D87D906" w14:textId="77777777" w:rsidTr="00095299">
        <w:trPr>
          <w:trHeight w:hRule="exact" w:val="403"/>
        </w:trPr>
        <w:tc>
          <w:tcPr>
            <w:tcW w:w="2694" w:type="pct"/>
          </w:tcPr>
          <w:p w14:paraId="194BBA27" w14:textId="137F2F3D" w:rsidR="001E5EB8" w:rsidRPr="00D3592D" w:rsidRDefault="00D3592D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3592D">
              <w:rPr>
                <w:rFonts w:ascii="Angsana New" w:eastAsia="Calibri" w:hAnsi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065" w:type="pct"/>
            <w:shd w:val="clear" w:color="auto" w:fill="auto"/>
            <w:vAlign w:val="bottom"/>
          </w:tcPr>
          <w:p w14:paraId="0931182D" w14:textId="04F44107" w:rsidR="001E5EB8" w:rsidRPr="00A4363A" w:rsidRDefault="00095299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3B793E0E" w14:textId="77777777" w:rsidR="001E5EB8" w:rsidRPr="00A4363A" w:rsidRDefault="001E5EB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9" w:type="pct"/>
            <w:shd w:val="clear" w:color="auto" w:fill="auto"/>
            <w:vAlign w:val="bottom"/>
          </w:tcPr>
          <w:p w14:paraId="354E7268" w14:textId="54B57BEA" w:rsidR="001E5EB8" w:rsidRPr="00A4363A" w:rsidRDefault="004A7B36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4C3B6F" w:rsidRPr="00C63028" w14:paraId="2E910F37" w14:textId="77777777" w:rsidTr="00095299">
        <w:trPr>
          <w:trHeight w:hRule="exact" w:val="403"/>
        </w:trPr>
        <w:tc>
          <w:tcPr>
            <w:tcW w:w="2694" w:type="pct"/>
          </w:tcPr>
          <w:p w14:paraId="01E59B05" w14:textId="69ECC6DE" w:rsidR="004C3B6F" w:rsidRPr="004C3B6F" w:rsidRDefault="002D5210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ยกเลิก</w:t>
            </w:r>
            <w:r w:rsidR="002D61CA">
              <w:rPr>
                <w:rFonts w:ascii="Angsana New" w:eastAsia="Calibri" w:hAnsi="Angsana New" w:hint="cs"/>
                <w:sz w:val="28"/>
                <w:szCs w:val="28"/>
                <w:cs/>
              </w:rPr>
              <w:t>สัญญาเช่า</w:t>
            </w:r>
            <w:r w:rsidR="004C3B6F" w:rsidRPr="004C3B6F">
              <w:rPr>
                <w:rFonts w:ascii="Angsana New" w:eastAsia="Calibri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065" w:type="pct"/>
            <w:shd w:val="clear" w:color="auto" w:fill="auto"/>
            <w:vAlign w:val="bottom"/>
          </w:tcPr>
          <w:p w14:paraId="6078B374" w14:textId="66D699CB" w:rsidR="004C3B6F" w:rsidRDefault="00E56361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(58,</w:t>
            </w:r>
            <w:r w:rsidR="00041AB2">
              <w:rPr>
                <w:rFonts w:ascii="Angsana New" w:eastAsia="Calibri" w:hAnsi="Angsana New"/>
                <w:sz w:val="28"/>
                <w:szCs w:val="28"/>
              </w:rPr>
              <w:t>531</w:t>
            </w:r>
            <w:r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11896288" w14:textId="77777777" w:rsidR="004C3B6F" w:rsidRPr="00A4363A" w:rsidRDefault="004C3B6F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9" w:type="pct"/>
            <w:shd w:val="clear" w:color="auto" w:fill="auto"/>
            <w:vAlign w:val="bottom"/>
          </w:tcPr>
          <w:p w14:paraId="5E95A969" w14:textId="515FAA7B" w:rsidR="004C3B6F" w:rsidRPr="00A4363A" w:rsidRDefault="004A7B36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1E5EB8" w:rsidRPr="00C63028" w14:paraId="6C1783D7" w14:textId="77777777" w:rsidTr="00095299">
        <w:trPr>
          <w:trHeight w:hRule="exact" w:val="403"/>
        </w:trPr>
        <w:tc>
          <w:tcPr>
            <w:tcW w:w="2694" w:type="pct"/>
          </w:tcPr>
          <w:p w14:paraId="7F9D7B77" w14:textId="16FE938D" w:rsidR="001E5EB8" w:rsidRPr="00A4363A" w:rsidRDefault="00D3592D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974AF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0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67E96" w14:textId="3C3C35E1" w:rsidR="001E5EB8" w:rsidRPr="00A4363A" w:rsidRDefault="00E56361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(2</w:t>
            </w:r>
            <w:r w:rsidR="00041AB2">
              <w:rPr>
                <w:rFonts w:ascii="Angsana New" w:eastAsia="Calibri" w:hAnsi="Angsana New"/>
                <w:sz w:val="28"/>
                <w:szCs w:val="28"/>
              </w:rPr>
              <w:t>,510</w:t>
            </w:r>
            <w:r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43833229" w14:textId="77777777" w:rsidR="001E5EB8" w:rsidRPr="00A4363A" w:rsidRDefault="001E5EB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8176D" w14:textId="5E1C0ECB" w:rsidR="001E5EB8" w:rsidRPr="00A4363A" w:rsidRDefault="004A7B36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1E5EB8" w:rsidRPr="00C63028" w14:paraId="5DCA5EED" w14:textId="77777777" w:rsidTr="00095299">
        <w:trPr>
          <w:trHeight w:hRule="exact" w:val="403"/>
        </w:trPr>
        <w:tc>
          <w:tcPr>
            <w:tcW w:w="2694" w:type="pct"/>
          </w:tcPr>
          <w:p w14:paraId="5D29C7BD" w14:textId="78C85813" w:rsidR="001E5EB8" w:rsidRPr="00134922" w:rsidRDefault="00D3592D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1349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14A57" w:rsidRPr="00134922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1349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349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1349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A14A57" w:rsidRPr="0013492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E0886F" w14:textId="28C05727" w:rsidR="001E5EB8" w:rsidRPr="00A4363A" w:rsidRDefault="00095299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0EDEDDF3" w14:textId="77777777" w:rsidR="001E5EB8" w:rsidRPr="00A4363A" w:rsidRDefault="001E5EB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F55BAB" w14:textId="757060FA" w:rsidR="001E5EB8" w:rsidRPr="00A4363A" w:rsidRDefault="004A7B36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3C949BF7" w14:textId="48F82FAB" w:rsidR="006951AA" w:rsidRDefault="006951AA" w:rsidP="005A29AA">
      <w:pPr>
        <w:pStyle w:val="block"/>
        <w:tabs>
          <w:tab w:val="left" w:pos="426"/>
        </w:tabs>
        <w:spacing w:before="240" w:after="0" w:line="240" w:lineRule="auto"/>
        <w:ind w:left="426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C9411C">
        <w:rPr>
          <w:rFonts w:ascii="Angsana New" w:hAnsi="Angsana New" w:hint="cs"/>
          <w:sz w:val="28"/>
          <w:szCs w:val="28"/>
          <w:cs/>
          <w:lang w:val="en-US" w:bidi="th-TH"/>
        </w:rPr>
        <w:t xml:space="preserve">เมื่อวันที่ </w:t>
      </w:r>
      <w:r w:rsidR="00A14A57" w:rsidRPr="00A14A57">
        <w:rPr>
          <w:rFonts w:ascii="Angsana New" w:hAnsi="Angsana New"/>
          <w:sz w:val="28"/>
          <w:szCs w:val="28"/>
          <w:lang w:val="en-US" w:bidi="th-TH"/>
        </w:rPr>
        <w:t>11</w:t>
      </w:r>
      <w:r w:rsidRPr="00C9411C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Pr="00C9411C">
        <w:rPr>
          <w:rFonts w:ascii="Angsana New" w:hAnsi="Angsana New" w:hint="cs"/>
          <w:sz w:val="28"/>
          <w:szCs w:val="28"/>
          <w:cs/>
          <w:lang w:val="en-US" w:bidi="th-TH"/>
        </w:rPr>
        <w:t xml:space="preserve">มีนาคม </w:t>
      </w:r>
      <w:r w:rsidR="00A14A57" w:rsidRPr="00A14A57">
        <w:rPr>
          <w:rFonts w:ascii="Angsana New" w:hAnsi="Angsana New"/>
          <w:sz w:val="28"/>
          <w:szCs w:val="28"/>
          <w:lang w:val="en-US" w:bidi="th-TH"/>
        </w:rPr>
        <w:t>2565</w:t>
      </w:r>
      <w:r w:rsidRPr="00C9411C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Pr="00C9411C">
        <w:rPr>
          <w:rFonts w:ascii="Angsana New" w:hAnsi="Angsana New" w:hint="cs"/>
          <w:sz w:val="28"/>
          <w:szCs w:val="28"/>
          <w:cs/>
          <w:lang w:val="en-US" w:bidi="th-TH"/>
        </w:rPr>
        <w:t>บริษัทย่อย</w:t>
      </w:r>
      <w:r w:rsidR="004C3B6F">
        <w:rPr>
          <w:rFonts w:ascii="Angsana New" w:hAnsi="Angsana New" w:hint="cs"/>
          <w:sz w:val="28"/>
          <w:szCs w:val="28"/>
          <w:cs/>
          <w:lang w:val="en-US" w:bidi="th-TH"/>
        </w:rPr>
        <w:t>ได้รับหนังสือยกเว้นค่าเช่าจาก</w:t>
      </w:r>
      <w:r w:rsidRPr="00C9411C">
        <w:rPr>
          <w:rFonts w:ascii="Angsana New" w:hAnsi="Angsana New" w:hint="cs"/>
          <w:sz w:val="28"/>
          <w:szCs w:val="28"/>
          <w:cs/>
          <w:lang w:val="en-US" w:bidi="th-TH"/>
        </w:rPr>
        <w:t>ผู้ให้เช่า</w:t>
      </w:r>
      <w:r w:rsidR="004C3B6F">
        <w:rPr>
          <w:rFonts w:ascii="Angsana New" w:hAnsi="Angsana New" w:hint="cs"/>
          <w:sz w:val="28"/>
          <w:szCs w:val="28"/>
          <w:cs/>
          <w:lang w:val="en-US" w:bidi="th-TH"/>
        </w:rPr>
        <w:t xml:space="preserve"> (ตามสัญญาเช่าวันที่ </w:t>
      </w:r>
      <w:r w:rsidR="00A14A57" w:rsidRPr="00A14A57">
        <w:rPr>
          <w:rFonts w:ascii="Angsana New" w:hAnsi="Angsana New" w:hint="cs"/>
          <w:sz w:val="28"/>
          <w:szCs w:val="28"/>
          <w:lang w:val="en-US" w:bidi="th-TH"/>
        </w:rPr>
        <w:t>10</w:t>
      </w:r>
      <w:r w:rsidR="004C3B6F">
        <w:rPr>
          <w:rFonts w:ascii="Angsana New" w:hAnsi="Angsana New" w:hint="cs"/>
          <w:sz w:val="28"/>
          <w:szCs w:val="28"/>
          <w:cs/>
          <w:lang w:val="en-US" w:bidi="th-TH"/>
        </w:rPr>
        <w:t xml:space="preserve"> มิถุนายน </w:t>
      </w:r>
      <w:r w:rsidR="00A14A57" w:rsidRPr="00A14A57">
        <w:rPr>
          <w:rFonts w:ascii="Angsana New" w:hAnsi="Angsana New" w:hint="cs"/>
          <w:sz w:val="28"/>
          <w:szCs w:val="28"/>
          <w:lang w:val="en-US" w:bidi="th-TH"/>
        </w:rPr>
        <w:t>256</w:t>
      </w:r>
      <w:r w:rsidR="00A14A57" w:rsidRPr="00A14A57">
        <w:rPr>
          <w:rFonts w:ascii="Angsana New" w:hAnsi="Angsana New"/>
          <w:sz w:val="28"/>
          <w:szCs w:val="28"/>
          <w:lang w:val="en-US" w:bidi="th-TH"/>
        </w:rPr>
        <w:t>3</w:t>
      </w:r>
      <w:r w:rsidR="004C3B6F">
        <w:rPr>
          <w:rFonts w:ascii="Angsana New" w:hAnsi="Angsana New" w:hint="cs"/>
          <w:sz w:val="28"/>
          <w:szCs w:val="28"/>
          <w:cs/>
          <w:lang w:val="en-US" w:bidi="th-TH"/>
        </w:rPr>
        <w:t>)</w:t>
      </w:r>
      <w:r w:rsidRPr="00C9411C">
        <w:rPr>
          <w:rFonts w:ascii="Angsana New" w:hAnsi="Angsana New" w:hint="cs"/>
          <w:sz w:val="28"/>
          <w:szCs w:val="28"/>
          <w:cs/>
          <w:lang w:val="en-US" w:bidi="th-TH"/>
        </w:rPr>
        <w:t xml:space="preserve"> โดยผู้ให้เช่ายกเว้นไม่เรียกเก็บค่าเช่าทั้งหมดที่ผ่านมา เป็นจำนวนเงิน </w:t>
      </w:r>
      <w:r w:rsidR="00A14A57" w:rsidRPr="00A14A57">
        <w:rPr>
          <w:rFonts w:ascii="Angsana New" w:hAnsi="Angsana New"/>
          <w:sz w:val="28"/>
          <w:szCs w:val="28"/>
          <w:lang w:val="en-US" w:bidi="th-TH"/>
        </w:rPr>
        <w:t>15</w:t>
      </w:r>
      <w:r w:rsidR="00F007DD">
        <w:rPr>
          <w:rFonts w:ascii="Angsana New" w:hAnsi="Angsana New"/>
          <w:sz w:val="28"/>
          <w:szCs w:val="28"/>
          <w:lang w:val="en-US" w:bidi="th-TH"/>
        </w:rPr>
        <w:t>.</w:t>
      </w:r>
      <w:r w:rsidR="00A14A57" w:rsidRPr="00A14A57">
        <w:rPr>
          <w:rFonts w:ascii="Angsana New" w:hAnsi="Angsana New"/>
          <w:sz w:val="28"/>
          <w:szCs w:val="28"/>
          <w:lang w:val="en-US" w:bidi="th-TH"/>
        </w:rPr>
        <w:t>00</w:t>
      </w:r>
      <w:r w:rsidRPr="00C9411C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Pr="00C9411C">
        <w:rPr>
          <w:rFonts w:ascii="Angsana New" w:hAnsi="Angsana New" w:hint="cs"/>
          <w:sz w:val="28"/>
          <w:szCs w:val="28"/>
          <w:cs/>
          <w:lang w:val="en-US" w:bidi="th-TH"/>
        </w:rPr>
        <w:t xml:space="preserve">ล้านบาท และในวันเดียวกันผู้ให้เช่าได้รับเงินจำนวน </w:t>
      </w:r>
      <w:r w:rsidR="00A14A57" w:rsidRPr="00A14A57">
        <w:rPr>
          <w:rFonts w:ascii="Angsana New" w:hAnsi="Angsana New"/>
          <w:sz w:val="28"/>
          <w:szCs w:val="28"/>
          <w:lang w:val="en-US" w:bidi="th-TH"/>
        </w:rPr>
        <w:t>20</w:t>
      </w:r>
      <w:r w:rsidR="00DD464D">
        <w:rPr>
          <w:rFonts w:ascii="Angsana New" w:hAnsi="Angsana New"/>
          <w:sz w:val="28"/>
          <w:szCs w:val="28"/>
          <w:lang w:val="en-US" w:bidi="th-TH"/>
        </w:rPr>
        <w:t>.</w:t>
      </w:r>
      <w:r w:rsidR="00A14A57" w:rsidRPr="00A14A57">
        <w:rPr>
          <w:rFonts w:ascii="Angsana New" w:hAnsi="Angsana New"/>
          <w:sz w:val="28"/>
          <w:szCs w:val="28"/>
          <w:lang w:val="en-US" w:bidi="th-TH"/>
        </w:rPr>
        <w:t>00</w:t>
      </w:r>
      <w:r w:rsidRPr="00C9411C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Pr="00C9411C">
        <w:rPr>
          <w:rFonts w:ascii="Angsana New" w:hAnsi="Angsana New" w:hint="cs"/>
          <w:sz w:val="28"/>
          <w:szCs w:val="28"/>
          <w:cs/>
          <w:lang w:val="en-US" w:bidi="th-TH"/>
        </w:rPr>
        <w:t>ล้านบาท เพื่อเป็นหลักประกันการเช่าตามสัญญาเช่าฉบับใหม่</w:t>
      </w:r>
      <w:r w:rsidR="000A22E4" w:rsidRPr="00C9411C">
        <w:rPr>
          <w:rFonts w:ascii="Angsana New" w:hAnsi="Angsana New" w:hint="cs"/>
          <w:sz w:val="28"/>
          <w:szCs w:val="28"/>
          <w:cs/>
          <w:lang w:val="en-US" w:bidi="th-TH"/>
        </w:rPr>
        <w:t xml:space="preserve">จำนวน </w:t>
      </w:r>
      <w:r w:rsidR="00A14A57" w:rsidRPr="00A14A57">
        <w:rPr>
          <w:rFonts w:ascii="Angsana New" w:hAnsi="Angsana New"/>
          <w:sz w:val="28"/>
          <w:szCs w:val="28"/>
          <w:lang w:val="en-US" w:bidi="th-TH"/>
        </w:rPr>
        <w:t>10</w:t>
      </w:r>
      <w:r w:rsidR="000A22E4" w:rsidRPr="00C9411C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="000A22E4" w:rsidRPr="00C9411C">
        <w:rPr>
          <w:rFonts w:ascii="Angsana New" w:hAnsi="Angsana New" w:hint="cs"/>
          <w:sz w:val="28"/>
          <w:szCs w:val="28"/>
          <w:cs/>
          <w:lang w:val="en-US" w:bidi="th-TH"/>
        </w:rPr>
        <w:t>ปี</w:t>
      </w:r>
      <w:r w:rsidRPr="00C9411C">
        <w:rPr>
          <w:rFonts w:ascii="Angsana New" w:hAnsi="Angsana New" w:hint="cs"/>
          <w:sz w:val="28"/>
          <w:szCs w:val="28"/>
          <w:cs/>
          <w:lang w:val="en-US" w:bidi="th-TH"/>
        </w:rPr>
        <w:t xml:space="preserve"> </w:t>
      </w:r>
      <w:r w:rsidR="008611AA">
        <w:rPr>
          <w:rFonts w:ascii="Angsana New" w:hAnsi="Angsana New" w:hint="cs"/>
          <w:sz w:val="28"/>
          <w:szCs w:val="28"/>
          <w:cs/>
          <w:lang w:val="en-US" w:bidi="th-TH"/>
        </w:rPr>
        <w:t>และ</w:t>
      </w:r>
      <w:r w:rsidR="000A22E4" w:rsidRPr="00C9411C">
        <w:rPr>
          <w:rFonts w:ascii="Angsana New" w:hAnsi="Angsana New" w:hint="cs"/>
          <w:sz w:val="28"/>
          <w:szCs w:val="28"/>
          <w:cs/>
          <w:lang w:val="en-US" w:bidi="th-TH"/>
        </w:rPr>
        <w:t xml:space="preserve">จะเริ่มเก็บค่าเช่าตั้งแต่เดือนเมษายน </w:t>
      </w:r>
      <w:r w:rsidR="00A14A57" w:rsidRPr="00A14A57">
        <w:rPr>
          <w:rFonts w:ascii="Angsana New" w:hAnsi="Angsana New"/>
          <w:sz w:val="28"/>
          <w:szCs w:val="28"/>
          <w:lang w:val="en-US" w:bidi="th-TH"/>
        </w:rPr>
        <w:t>2565</w:t>
      </w:r>
      <w:r w:rsidR="000A22E4" w:rsidRPr="00C9411C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="000A22E4" w:rsidRPr="00C9411C">
        <w:rPr>
          <w:rFonts w:ascii="Angsana New" w:hAnsi="Angsana New" w:hint="cs"/>
          <w:sz w:val="28"/>
          <w:szCs w:val="28"/>
          <w:cs/>
          <w:lang w:val="en-US" w:bidi="th-TH"/>
        </w:rPr>
        <w:t>เป็นต้นไป</w:t>
      </w:r>
    </w:p>
    <w:p w14:paraId="69E30B7E" w14:textId="491E0F55" w:rsidR="007801E5" w:rsidRDefault="009458C4" w:rsidP="001C0FD7">
      <w:pPr>
        <w:pStyle w:val="block"/>
        <w:tabs>
          <w:tab w:val="left" w:pos="426"/>
        </w:tabs>
        <w:spacing w:before="120" w:after="0" w:line="240" w:lineRule="auto"/>
        <w:ind w:left="425"/>
        <w:jc w:val="thaiDistribute"/>
        <w:rPr>
          <w:rFonts w:ascii="Angsana New" w:hAnsi="Angsana New"/>
          <w:sz w:val="28"/>
          <w:szCs w:val="28"/>
          <w:lang w:val="en-US" w:bidi="th-TH"/>
        </w:rPr>
      </w:pPr>
      <w:proofErr w:type="spellStart"/>
      <w:r>
        <w:rPr>
          <w:rFonts w:ascii="Angsana New" w:hAnsi="Angsana New" w:hint="cs"/>
          <w:sz w:val="28"/>
          <w:szCs w:val="28"/>
          <w:cs/>
        </w:rPr>
        <w:t>ตามมติที่ประชุมคณะกรรมการบริหารครั้งที่</w:t>
      </w:r>
      <w:proofErr w:type="spellEnd"/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A14A57" w:rsidRPr="00A14A57">
        <w:rPr>
          <w:rFonts w:ascii="Angsana New" w:hAnsi="Angsana New" w:hint="cs"/>
          <w:sz w:val="28"/>
          <w:szCs w:val="28"/>
          <w:lang w:val="en-US"/>
        </w:rPr>
        <w:t>1</w:t>
      </w:r>
      <w:r>
        <w:rPr>
          <w:rFonts w:ascii="Angsana New" w:hAnsi="Angsana New" w:hint="cs"/>
          <w:sz w:val="28"/>
          <w:szCs w:val="28"/>
          <w:cs/>
        </w:rPr>
        <w:t>/</w:t>
      </w:r>
      <w:r w:rsidR="00A14A57" w:rsidRPr="00A14A57">
        <w:rPr>
          <w:rFonts w:ascii="Angsana New" w:hAnsi="Angsana New" w:hint="cs"/>
          <w:sz w:val="28"/>
          <w:szCs w:val="28"/>
          <w:lang w:val="en-US"/>
        </w:rPr>
        <w:t>2565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proofErr w:type="spellStart"/>
      <w:r>
        <w:rPr>
          <w:rFonts w:ascii="Angsana New" w:hAnsi="Angsana New" w:hint="cs"/>
          <w:sz w:val="28"/>
          <w:szCs w:val="28"/>
          <w:cs/>
        </w:rPr>
        <w:t>เมื่อวันที่</w:t>
      </w:r>
      <w:proofErr w:type="spellEnd"/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A14A57" w:rsidRPr="00A14A57">
        <w:rPr>
          <w:rFonts w:ascii="Angsana New" w:hAnsi="Angsana New" w:hint="cs"/>
          <w:sz w:val="28"/>
          <w:szCs w:val="28"/>
          <w:lang w:val="en-US"/>
        </w:rPr>
        <w:t>22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proofErr w:type="spellStart"/>
      <w:r>
        <w:rPr>
          <w:rFonts w:ascii="Angsana New" w:hAnsi="Angsana New" w:hint="cs"/>
          <w:sz w:val="28"/>
          <w:szCs w:val="28"/>
          <w:cs/>
        </w:rPr>
        <w:t>มิถุนายน</w:t>
      </w:r>
      <w:proofErr w:type="spellEnd"/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A14A57" w:rsidRPr="00A14A57">
        <w:rPr>
          <w:rFonts w:ascii="Angsana New" w:hAnsi="Angsana New" w:hint="cs"/>
          <w:sz w:val="28"/>
          <w:szCs w:val="28"/>
          <w:lang w:val="en-US"/>
        </w:rPr>
        <w:t>2565</w:t>
      </w:r>
      <w:r>
        <w:rPr>
          <w:rFonts w:ascii="Angsana New" w:hAnsi="Angsana New"/>
          <w:sz w:val="28"/>
          <w:szCs w:val="28"/>
        </w:rPr>
        <w:t xml:space="preserve"> </w:t>
      </w:r>
      <w:proofErr w:type="spellStart"/>
      <w:r>
        <w:rPr>
          <w:rFonts w:ascii="Angsana New" w:hAnsi="Angsana New" w:hint="cs"/>
          <w:sz w:val="28"/>
          <w:szCs w:val="28"/>
          <w:cs/>
        </w:rPr>
        <w:t>มีมติให้บริษัทย่อยซื้อที่ดิน</w:t>
      </w:r>
      <w:proofErr w:type="spellEnd"/>
      <w:r>
        <w:rPr>
          <w:rFonts w:ascii="Angsana New" w:hAnsi="Angsana New" w:hint="cs"/>
          <w:sz w:val="28"/>
          <w:szCs w:val="28"/>
          <w:cs/>
        </w:rPr>
        <w:t xml:space="preserve"> </w:t>
      </w:r>
      <w:proofErr w:type="spellStart"/>
      <w:r>
        <w:rPr>
          <w:rFonts w:ascii="Angsana New" w:hAnsi="Angsana New" w:hint="cs"/>
          <w:sz w:val="28"/>
          <w:szCs w:val="28"/>
          <w:cs/>
        </w:rPr>
        <w:t>โดย</w:t>
      </w:r>
      <w:proofErr w:type="spellEnd"/>
      <w:r w:rsidR="007801E5" w:rsidRPr="00650BAA">
        <w:rPr>
          <w:rFonts w:ascii="Angsana New" w:hAnsi="Angsana New" w:hint="cs"/>
          <w:sz w:val="28"/>
          <w:szCs w:val="28"/>
          <w:cs/>
          <w:lang w:val="en-US" w:bidi="th-TH"/>
        </w:rPr>
        <w:t xml:space="preserve">เมื่อวันที่ </w:t>
      </w:r>
      <w:r w:rsidR="00A14A57" w:rsidRPr="00A14A57">
        <w:rPr>
          <w:rFonts w:ascii="Angsana New" w:hAnsi="Angsana New"/>
          <w:sz w:val="28"/>
          <w:szCs w:val="28"/>
          <w:lang w:val="en-US" w:bidi="th-TH"/>
        </w:rPr>
        <w:t>5</w:t>
      </w:r>
      <w:r w:rsidR="0032403C" w:rsidRPr="00650BAA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="0032403C" w:rsidRPr="00650BAA">
        <w:rPr>
          <w:rFonts w:ascii="Angsana New" w:hAnsi="Angsana New" w:hint="cs"/>
          <w:sz w:val="28"/>
          <w:szCs w:val="28"/>
          <w:cs/>
          <w:lang w:val="en-US" w:bidi="th-TH"/>
        </w:rPr>
        <w:t xml:space="preserve">มิถุนายน </w:t>
      </w:r>
      <w:r w:rsidR="00A14A57" w:rsidRPr="00A14A57">
        <w:rPr>
          <w:rFonts w:ascii="Angsana New" w:hAnsi="Angsana New"/>
          <w:sz w:val="28"/>
          <w:szCs w:val="28"/>
          <w:lang w:val="en-US" w:bidi="th-TH"/>
        </w:rPr>
        <w:t>2565</w:t>
      </w:r>
      <w:r w:rsidR="0032403C" w:rsidRPr="00650BAA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="0032403C" w:rsidRPr="00650BAA">
        <w:rPr>
          <w:rFonts w:ascii="Angsana New" w:hAnsi="Angsana New" w:hint="cs"/>
          <w:sz w:val="28"/>
          <w:szCs w:val="28"/>
          <w:cs/>
          <w:lang w:val="en-US" w:bidi="th-TH"/>
        </w:rPr>
        <w:t>บริษัทย่อยได้ทำสัญญาจะซื้อจะขายที่ดินเช่าดังกล่าวกับผู้ให้เช่าและตกลงยกเลิกสัญญาเช่า</w:t>
      </w:r>
      <w:r w:rsidR="001C0FD7" w:rsidRPr="00650BAA">
        <w:rPr>
          <w:rFonts w:ascii="Angsana New" w:hAnsi="Angsana New" w:hint="cs"/>
          <w:sz w:val="28"/>
          <w:szCs w:val="28"/>
          <w:cs/>
          <w:lang w:val="en-US" w:bidi="th-TH"/>
        </w:rPr>
        <w:t>ที่</w:t>
      </w:r>
      <w:r w:rsidR="0032403C" w:rsidRPr="00650BAA">
        <w:rPr>
          <w:rFonts w:ascii="Angsana New" w:hAnsi="Angsana New" w:hint="cs"/>
          <w:sz w:val="28"/>
          <w:szCs w:val="28"/>
          <w:cs/>
          <w:lang w:val="en-US" w:bidi="th-TH"/>
        </w:rPr>
        <w:t>ดินพร้อม</w:t>
      </w:r>
      <w:r w:rsidR="001C0FD7" w:rsidRPr="00650BAA">
        <w:rPr>
          <w:rFonts w:ascii="Angsana New" w:hAnsi="Angsana New" w:hint="cs"/>
          <w:sz w:val="28"/>
          <w:szCs w:val="28"/>
          <w:cs/>
          <w:lang w:val="en-US" w:bidi="th-TH"/>
        </w:rPr>
        <w:t>ค่าเช่า และให้นำเงินประกันการเช่าที่ดินดังกล่าวเปลี่ยนมาเป็นเงินมัดจำตามสัญญาจะซื้อจะขายนี้</w:t>
      </w:r>
    </w:p>
    <w:p w14:paraId="42A64150" w14:textId="7F246F07" w:rsidR="002D5210" w:rsidRDefault="002D5210" w:rsidP="001C0FD7">
      <w:pPr>
        <w:pStyle w:val="block"/>
        <w:tabs>
          <w:tab w:val="left" w:pos="426"/>
        </w:tabs>
        <w:spacing w:before="120" w:after="0" w:line="240" w:lineRule="auto"/>
        <w:ind w:left="425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p w14:paraId="33C45EFF" w14:textId="0F7D356E" w:rsidR="002D5210" w:rsidRDefault="002D5210" w:rsidP="001C0FD7">
      <w:pPr>
        <w:pStyle w:val="block"/>
        <w:tabs>
          <w:tab w:val="left" w:pos="426"/>
        </w:tabs>
        <w:spacing w:before="120" w:after="0" w:line="240" w:lineRule="auto"/>
        <w:ind w:left="425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p w14:paraId="468CE0AA" w14:textId="48D6D238" w:rsidR="00E836FD" w:rsidRDefault="00E836FD" w:rsidP="00E836FD">
      <w:pPr>
        <w:pStyle w:val="ListParagraph"/>
        <w:numPr>
          <w:ilvl w:val="0"/>
          <w:numId w:val="19"/>
        </w:numPr>
        <w:tabs>
          <w:tab w:val="clear" w:pos="227"/>
        </w:tabs>
        <w:spacing w:before="240" w:after="120" w:line="240" w:lineRule="auto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E836FD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สินทรัพย์ไม่หมุนเวียนอื่น</w:t>
      </w:r>
    </w:p>
    <w:tbl>
      <w:tblPr>
        <w:tblW w:w="9444" w:type="dxa"/>
        <w:tblInd w:w="426" w:type="dxa"/>
        <w:tblLook w:val="04A0" w:firstRow="1" w:lastRow="0" w:firstColumn="1" w:lastColumn="0" w:noHBand="0" w:noVBand="1"/>
      </w:tblPr>
      <w:tblGrid>
        <w:gridCol w:w="3118"/>
        <w:gridCol w:w="1430"/>
        <w:gridCol w:w="285"/>
        <w:gridCol w:w="1363"/>
        <w:gridCol w:w="286"/>
        <w:gridCol w:w="1314"/>
        <w:gridCol w:w="285"/>
        <w:gridCol w:w="1363"/>
      </w:tblGrid>
      <w:tr w:rsidR="00D968FC" w:rsidRPr="00D968FC" w14:paraId="0311E4A3" w14:textId="77777777" w:rsidTr="008C590C">
        <w:trPr>
          <w:trHeight w:hRule="exact"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6A6B7" w14:textId="77777777" w:rsidR="00D968FC" w:rsidRPr="00D968FC" w:rsidRDefault="00D968FC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632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569153" w14:textId="77777777" w:rsidR="00D968FC" w:rsidRPr="00D968FC" w:rsidRDefault="00D968FC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968FC">
              <w:rPr>
                <w:rFonts w:ascii="Angsana New" w:eastAsia="Times New Roman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D968FC" w:rsidRPr="00D968FC" w14:paraId="39971A82" w14:textId="77777777" w:rsidTr="008C590C">
        <w:trPr>
          <w:trHeight w:hRule="exact" w:val="397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7CFFA1" w14:textId="77777777" w:rsidR="00D968FC" w:rsidRPr="00D968FC" w:rsidRDefault="00D968FC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0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67A918" w14:textId="77777777" w:rsidR="00D968FC" w:rsidRPr="00D968FC" w:rsidRDefault="00D968FC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D968FC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CED3E3" w14:textId="77777777" w:rsidR="00D968FC" w:rsidRPr="00D968FC" w:rsidRDefault="00D968FC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A380F5" w14:textId="77777777" w:rsidR="00D968FC" w:rsidRPr="00D968FC" w:rsidRDefault="00D968FC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968FC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68FC" w:rsidRPr="00D968FC" w14:paraId="427B9AB0" w14:textId="77777777" w:rsidTr="008C590C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0CF74" w14:textId="77777777" w:rsidR="00D968FC" w:rsidRPr="00D968FC" w:rsidRDefault="00D968FC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F839A5C" w14:textId="3DB5A5EF" w:rsidR="00D968FC" w:rsidRPr="00D968FC" w:rsidRDefault="00A14A57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30</w:t>
            </w:r>
            <w:r w:rsidR="00293DE1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6C5BA21" w14:textId="77777777" w:rsidR="00D968FC" w:rsidRPr="00D968FC" w:rsidRDefault="00D968FC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A823D76" w14:textId="1D64C67D" w:rsidR="00D968FC" w:rsidRPr="00D968FC" w:rsidRDefault="00A14A57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 w:hint="cs"/>
                <w:sz w:val="28"/>
                <w:szCs w:val="28"/>
              </w:rPr>
              <w:t>31</w:t>
            </w:r>
            <w:r w:rsidR="00D968FC" w:rsidRPr="00D968F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17C978E" w14:textId="77777777" w:rsidR="00D968FC" w:rsidRPr="00D968FC" w:rsidRDefault="00D968FC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3CF0B8F" w14:textId="5EEFB562" w:rsidR="00D968FC" w:rsidRPr="00D968FC" w:rsidRDefault="00A14A57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30</w:t>
            </w:r>
            <w:r w:rsidR="00293DE1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8FB5926" w14:textId="77777777" w:rsidR="00D968FC" w:rsidRPr="00D968FC" w:rsidRDefault="00D968FC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D97C55E" w14:textId="7E27AEA6" w:rsidR="00D968FC" w:rsidRPr="00D968FC" w:rsidRDefault="00A14A57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 w:hint="cs"/>
                <w:sz w:val="28"/>
                <w:szCs w:val="28"/>
              </w:rPr>
              <w:t>31</w:t>
            </w:r>
            <w:r w:rsidR="00D968FC" w:rsidRPr="00D968F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968FC" w:rsidRPr="00D968FC" w14:paraId="52DA4ADF" w14:textId="77777777" w:rsidTr="008C590C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A2F60" w14:textId="77777777" w:rsidR="00D968FC" w:rsidRPr="00D968FC" w:rsidRDefault="00D968FC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5283CC2" w14:textId="789DC68F" w:rsidR="00D968FC" w:rsidRPr="00D968FC" w:rsidRDefault="00A14A57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85" w:type="dxa"/>
            <w:tcBorders>
              <w:left w:val="nil"/>
              <w:right w:val="nil"/>
            </w:tcBorders>
            <w:shd w:val="clear" w:color="auto" w:fill="auto"/>
            <w:noWrap/>
          </w:tcPr>
          <w:p w14:paraId="13AFB1E0" w14:textId="77777777" w:rsidR="00D968FC" w:rsidRPr="00D968FC" w:rsidRDefault="00D968FC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6479838" w14:textId="7AC6639F" w:rsidR="00D968FC" w:rsidRPr="00D968FC" w:rsidRDefault="00A14A57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3A77EE1" w14:textId="77777777" w:rsidR="00D968FC" w:rsidRPr="00D968FC" w:rsidRDefault="00D968FC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BBB2BBF" w14:textId="2632B4C3" w:rsidR="00D968FC" w:rsidRPr="00D968FC" w:rsidRDefault="00A14A57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8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68A0617" w14:textId="77777777" w:rsidR="00D968FC" w:rsidRPr="00D968FC" w:rsidRDefault="00D968FC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189A0A" w14:textId="6D340C65" w:rsidR="00D968FC" w:rsidRPr="00D968FC" w:rsidRDefault="00A14A57" w:rsidP="0098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4A7B36" w:rsidRPr="00D968FC" w14:paraId="711E3487" w14:textId="77777777" w:rsidTr="00E10282">
        <w:trPr>
          <w:trHeight w:hRule="exact"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F9C4D" w14:textId="77777777" w:rsidR="004A7B36" w:rsidRPr="00D968FC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D968FC">
              <w:rPr>
                <w:rFonts w:ascii="Angsana New" w:hAnsi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BC101D" w14:textId="1CE52DB4" w:rsidR="004A7B36" w:rsidRPr="00D968FC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14A57">
              <w:rPr>
                <w:rFonts w:ascii="Angsana New" w:eastAsia="Times New Roman" w:hAnsi="Angsana New"/>
                <w:sz w:val="28"/>
                <w:szCs w:val="28"/>
              </w:rPr>
              <w:t>20</w:t>
            </w:r>
            <w:r w:rsidR="002D5210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A14A57">
              <w:rPr>
                <w:rFonts w:ascii="Angsana New" w:eastAsia="Times New Roman" w:hAnsi="Angsana New"/>
                <w:sz w:val="28"/>
                <w:szCs w:val="28"/>
              </w:rPr>
              <w:t>568</w:t>
            </w:r>
          </w:p>
        </w:tc>
        <w:tc>
          <w:tcPr>
            <w:tcW w:w="2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C2EFB7" w14:textId="77777777" w:rsidR="004A7B36" w:rsidRPr="00D968FC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732EC0" w14:textId="50F86AF1" w:rsidR="004A7B36" w:rsidRPr="00D968FC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14A57">
              <w:rPr>
                <w:rFonts w:ascii="Angsana New" w:eastAsia="Times New Roman" w:hAnsi="Angsana New" w:hint="cs"/>
                <w:sz w:val="28"/>
                <w:szCs w:val="28"/>
              </w:rPr>
              <w:t>20</w:t>
            </w:r>
            <w:r w:rsidR="004A7B36" w:rsidRPr="00D968FC">
              <w:rPr>
                <w:rFonts w:ascii="Angsana New" w:eastAsia="Times New Roman" w:hAnsi="Angsana New" w:hint="cs"/>
                <w:sz w:val="28"/>
                <w:szCs w:val="28"/>
              </w:rPr>
              <w:t>,</w:t>
            </w:r>
            <w:r w:rsidRPr="00A14A57">
              <w:rPr>
                <w:rFonts w:ascii="Angsana New" w:eastAsia="Times New Roman" w:hAnsi="Angsana New" w:hint="cs"/>
                <w:sz w:val="28"/>
                <w:szCs w:val="28"/>
              </w:rPr>
              <w:t>568</w:t>
            </w:r>
          </w:p>
        </w:tc>
        <w:tc>
          <w:tcPr>
            <w:tcW w:w="2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D54B8C" w14:textId="77777777" w:rsidR="004A7B36" w:rsidRPr="00D968FC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C024DB" w14:textId="4FD70342" w:rsidR="004A7B36" w:rsidRPr="00D968FC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14A57">
              <w:rPr>
                <w:rFonts w:ascii="Angsana New" w:eastAsia="Times New Roman" w:hAnsi="Angsana New"/>
                <w:sz w:val="28"/>
                <w:szCs w:val="28"/>
              </w:rPr>
              <w:t>20</w:t>
            </w:r>
            <w:r w:rsidR="004A7B36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A14A57">
              <w:rPr>
                <w:rFonts w:ascii="Angsana New" w:eastAsia="Times New Roman" w:hAnsi="Angsana New"/>
                <w:sz w:val="28"/>
                <w:szCs w:val="28"/>
              </w:rPr>
              <w:t>568</w:t>
            </w:r>
          </w:p>
        </w:tc>
        <w:tc>
          <w:tcPr>
            <w:tcW w:w="2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52CE16" w14:textId="77777777" w:rsidR="004A7B36" w:rsidRPr="00D968FC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B8E462" w14:textId="7DB01A25" w:rsidR="004A7B36" w:rsidRPr="00D968FC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14A57">
              <w:rPr>
                <w:rFonts w:ascii="Angsana New" w:eastAsia="Times New Roman" w:hAnsi="Angsana New" w:hint="cs"/>
                <w:sz w:val="28"/>
                <w:szCs w:val="28"/>
              </w:rPr>
              <w:t>20</w:t>
            </w:r>
            <w:r w:rsidR="004A7B36" w:rsidRPr="00D968FC">
              <w:rPr>
                <w:rFonts w:ascii="Angsana New" w:eastAsia="Times New Roman" w:hAnsi="Angsana New" w:hint="cs"/>
                <w:sz w:val="28"/>
                <w:szCs w:val="28"/>
              </w:rPr>
              <w:t>,</w:t>
            </w:r>
            <w:r w:rsidRPr="00A14A57">
              <w:rPr>
                <w:rFonts w:ascii="Angsana New" w:eastAsia="Times New Roman" w:hAnsi="Angsana New" w:hint="cs"/>
                <w:sz w:val="28"/>
                <w:szCs w:val="28"/>
              </w:rPr>
              <w:t>568</w:t>
            </w:r>
          </w:p>
        </w:tc>
      </w:tr>
      <w:tr w:rsidR="004A7B36" w:rsidRPr="00D968FC" w14:paraId="3843B105" w14:textId="77777777" w:rsidTr="00E10282">
        <w:trPr>
          <w:trHeight w:hRule="exact"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21056" w14:textId="77777777" w:rsidR="004A7B36" w:rsidRPr="00D968FC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D968FC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C97F4B" w14:textId="6898E650" w:rsidR="004A7B36" w:rsidRPr="00D968FC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14A57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2D5210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A14A57">
              <w:rPr>
                <w:rFonts w:ascii="Angsana New" w:eastAsia="Times New Roman" w:hAnsi="Angsana New"/>
                <w:sz w:val="28"/>
                <w:szCs w:val="28"/>
              </w:rPr>
              <w:t>368</w:t>
            </w:r>
          </w:p>
        </w:tc>
        <w:tc>
          <w:tcPr>
            <w:tcW w:w="2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25481A" w14:textId="77777777" w:rsidR="004A7B36" w:rsidRPr="00D968FC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4BB77C" w14:textId="134BA39B" w:rsidR="004A7B36" w:rsidRPr="00D968FC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14A57">
              <w:rPr>
                <w:rFonts w:ascii="Angsana New" w:eastAsia="Times New Roman" w:hAnsi="Angsana New" w:hint="cs"/>
                <w:sz w:val="28"/>
                <w:szCs w:val="28"/>
              </w:rPr>
              <w:t>719</w:t>
            </w:r>
          </w:p>
        </w:tc>
        <w:tc>
          <w:tcPr>
            <w:tcW w:w="2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CABFB4" w14:textId="77777777" w:rsidR="004A7B36" w:rsidRPr="00D968FC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2923F2" w14:textId="2C7B8057" w:rsidR="004A7B36" w:rsidRPr="00D968FC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14A57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4A7B36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A14A57">
              <w:rPr>
                <w:rFonts w:ascii="Angsana New" w:eastAsia="Times New Roman" w:hAnsi="Angsana New"/>
                <w:sz w:val="28"/>
                <w:szCs w:val="28"/>
              </w:rPr>
              <w:t>366</w:t>
            </w:r>
          </w:p>
        </w:tc>
        <w:tc>
          <w:tcPr>
            <w:tcW w:w="2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54E6A9" w14:textId="77777777" w:rsidR="004A7B36" w:rsidRPr="00D968FC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21C306" w14:textId="6AC91A87" w:rsidR="004A7B36" w:rsidRPr="00D968FC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14A57">
              <w:rPr>
                <w:rFonts w:ascii="Angsana New" w:eastAsia="Times New Roman" w:hAnsi="Angsana New" w:hint="cs"/>
                <w:sz w:val="28"/>
                <w:szCs w:val="28"/>
              </w:rPr>
              <w:t>719</w:t>
            </w:r>
          </w:p>
        </w:tc>
      </w:tr>
      <w:tr w:rsidR="004A7B36" w:rsidRPr="00D968FC" w14:paraId="4EF0E1D2" w14:textId="77777777" w:rsidTr="00E10282">
        <w:trPr>
          <w:trHeight w:hRule="exact"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ADF9D" w14:textId="1CF6978B" w:rsidR="004A7B36" w:rsidRPr="00D968FC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4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9158DD" w14:textId="3D9CB81E" w:rsidR="004A7B36" w:rsidRPr="00D968FC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14A57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E1028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A14A57">
              <w:rPr>
                <w:rFonts w:ascii="Angsana New" w:eastAsia="Times New Roman" w:hAnsi="Angsana New"/>
                <w:sz w:val="28"/>
                <w:szCs w:val="28"/>
              </w:rPr>
              <w:t>145</w:t>
            </w:r>
          </w:p>
        </w:tc>
        <w:tc>
          <w:tcPr>
            <w:tcW w:w="2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0ACD0E" w14:textId="77777777" w:rsidR="004A7B36" w:rsidRPr="00D968FC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6989D3" w14:textId="6916A4C3" w:rsidR="004A7B36" w:rsidRPr="00D968FC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14A57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4A7B36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A14A57">
              <w:rPr>
                <w:rFonts w:ascii="Angsana New" w:eastAsia="Times New Roman" w:hAnsi="Angsana New"/>
                <w:sz w:val="28"/>
                <w:szCs w:val="28"/>
              </w:rPr>
              <w:t>647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D92152" w14:textId="77777777" w:rsidR="004A7B36" w:rsidRPr="00D968FC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E00D12" w14:textId="43D00A2B" w:rsidR="004A7B36" w:rsidRPr="00D968FC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14A57">
              <w:rPr>
                <w:rFonts w:ascii="Angsana New" w:eastAsia="Times New Roman" w:hAnsi="Angsana New"/>
                <w:sz w:val="28"/>
                <w:szCs w:val="28"/>
              </w:rPr>
              <w:t>458</w:t>
            </w:r>
          </w:p>
        </w:tc>
        <w:tc>
          <w:tcPr>
            <w:tcW w:w="2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6253EA" w14:textId="77777777" w:rsidR="004A7B36" w:rsidRPr="00D968FC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3A12D3" w14:textId="51126F0F" w:rsidR="004A7B36" w:rsidRPr="00D968FC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14A57">
              <w:rPr>
                <w:rFonts w:ascii="Angsana New" w:eastAsia="Times New Roman" w:hAnsi="Angsana New" w:hint="cs"/>
                <w:sz w:val="28"/>
                <w:szCs w:val="28"/>
              </w:rPr>
              <w:t>475</w:t>
            </w:r>
          </w:p>
        </w:tc>
      </w:tr>
      <w:tr w:rsidR="004A7B36" w:rsidRPr="00D968FC" w14:paraId="1AEFB715" w14:textId="77777777" w:rsidTr="00E10282">
        <w:trPr>
          <w:trHeight w:hRule="exact"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3AD06" w14:textId="77777777" w:rsidR="004A7B36" w:rsidRPr="00D968FC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D968FC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718682" w14:textId="48EC40D8" w:rsidR="004A7B36" w:rsidRPr="00D968FC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14A5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</w:t>
            </w:r>
            <w:r w:rsidR="002D5210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A14A5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081</w:t>
            </w:r>
          </w:p>
        </w:tc>
        <w:tc>
          <w:tcPr>
            <w:tcW w:w="2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42266F" w14:textId="77777777" w:rsidR="004A7B36" w:rsidRPr="00D968FC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C937CF" w14:textId="1AD41DB5" w:rsidR="004A7B36" w:rsidRPr="00D968FC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14A57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23</w:t>
            </w:r>
            <w:r w:rsidR="004A7B36" w:rsidRPr="00D968FC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,</w:t>
            </w:r>
            <w:r w:rsidRPr="00A14A57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934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6EBE9D" w14:textId="77777777" w:rsidR="004A7B36" w:rsidRPr="00D968FC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9372A4" w14:textId="2E2F3C7A" w:rsidR="004A7B36" w:rsidRPr="00D968FC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14A5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22</w:t>
            </w:r>
            <w:r w:rsidR="004A7B3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A14A5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392</w:t>
            </w:r>
          </w:p>
        </w:tc>
        <w:tc>
          <w:tcPr>
            <w:tcW w:w="2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A1C836" w14:textId="77777777" w:rsidR="004A7B36" w:rsidRPr="00D968FC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8A6FCC" w14:textId="430C352A" w:rsidR="004A7B36" w:rsidRPr="00D968FC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14A57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21</w:t>
            </w:r>
            <w:r w:rsidR="004A7B36" w:rsidRPr="00D968FC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,</w:t>
            </w:r>
            <w:r w:rsidRPr="00A14A57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762</w:t>
            </w:r>
          </w:p>
        </w:tc>
      </w:tr>
    </w:tbl>
    <w:p w14:paraId="44D4A5D7" w14:textId="2DE0F9DB" w:rsidR="006E7D43" w:rsidRPr="00C63028" w:rsidRDefault="009E58A4" w:rsidP="006A2D22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left" w:pos="450"/>
        </w:tabs>
        <w:spacing w:before="240" w:after="120" w:line="240" w:lineRule="auto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C63028">
        <w:rPr>
          <w:rFonts w:ascii="Angsana New" w:hAnsi="Angsana New" w:hint="cs"/>
          <w:b/>
          <w:bCs/>
          <w:sz w:val="28"/>
          <w:szCs w:val="28"/>
          <w:cs/>
        </w:rPr>
        <w:t>เงินเบิกเกินบัญชีและเงินกู้ยืมระยะสั้น</w:t>
      </w:r>
      <w:r w:rsidR="00060F62" w:rsidRPr="00C63028">
        <w:rPr>
          <w:rFonts w:ascii="Angsana New" w:hAnsi="Angsana New" w:hint="cs"/>
          <w:b/>
          <w:bCs/>
          <w:sz w:val="28"/>
          <w:szCs w:val="28"/>
          <w:cs/>
        </w:rPr>
        <w:t>จาก</w:t>
      </w:r>
      <w:r w:rsidRPr="00C63028">
        <w:rPr>
          <w:rFonts w:ascii="Angsana New" w:hAnsi="Angsana New" w:hint="cs"/>
          <w:b/>
          <w:bCs/>
          <w:sz w:val="28"/>
          <w:szCs w:val="28"/>
          <w:cs/>
        </w:rPr>
        <w:t>สถาบันการเงิน</w:t>
      </w:r>
    </w:p>
    <w:tbl>
      <w:tblPr>
        <w:tblW w:w="9497" w:type="dxa"/>
        <w:tblInd w:w="284" w:type="dxa"/>
        <w:tblLook w:val="04A0" w:firstRow="1" w:lastRow="0" w:firstColumn="1" w:lastColumn="0" w:noHBand="0" w:noVBand="1"/>
      </w:tblPr>
      <w:tblGrid>
        <w:gridCol w:w="3402"/>
        <w:gridCol w:w="1417"/>
        <w:gridCol w:w="284"/>
        <w:gridCol w:w="1277"/>
        <w:gridCol w:w="284"/>
        <w:gridCol w:w="1274"/>
        <w:gridCol w:w="283"/>
        <w:gridCol w:w="1276"/>
      </w:tblGrid>
      <w:tr w:rsidR="009E58A4" w:rsidRPr="00C63028" w14:paraId="49463321" w14:textId="77777777" w:rsidTr="00AB64A0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AFA8E" w14:textId="77777777" w:rsidR="009E58A4" w:rsidRPr="00C63028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609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9ADE12" w14:textId="77777777" w:rsidR="009E58A4" w:rsidRPr="00C63028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Times New Roman" w:hAnsi="Angsana New"/>
                <w:sz w:val="28"/>
                <w:szCs w:val="28"/>
                <w:cs/>
              </w:rPr>
              <w:t>พันบาท</w:t>
            </w:r>
          </w:p>
        </w:tc>
      </w:tr>
      <w:tr w:rsidR="009E58A4" w:rsidRPr="00C63028" w14:paraId="734A319C" w14:textId="77777777" w:rsidTr="00AB64A0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24439E" w14:textId="77777777" w:rsidR="009E58A4" w:rsidRPr="00C63028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42DAF0" w14:textId="77777777" w:rsidR="009E58A4" w:rsidRPr="00C63028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C63028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D62186" w14:textId="77777777" w:rsidR="009E58A4" w:rsidRPr="00C63028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D0E0BC" w14:textId="77777777" w:rsidR="009E58A4" w:rsidRPr="00C63028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5EB8" w:rsidRPr="00C63028" w14:paraId="47203988" w14:textId="77777777" w:rsidTr="00AB64A0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E190C" w14:textId="77777777" w:rsidR="001E5EB8" w:rsidRPr="00C63028" w:rsidRDefault="001E5EB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F3A013" w14:textId="1F1E0EA8" w:rsidR="001E5EB8" w:rsidRPr="00C63028" w:rsidRDefault="00A14A57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30</w:t>
            </w:r>
            <w:r w:rsidR="00293DE1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="00AB64A0">
              <w:rPr>
                <w:rFonts w:ascii="Angsana New" w:hAnsi="Angsana New"/>
                <w:sz w:val="28"/>
                <w:szCs w:val="28"/>
              </w:rPr>
              <w:br/>
            </w:r>
            <w:r w:rsidR="00293DE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14A57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Pr="00A14A57">
              <w:rPr>
                <w:rFonts w:ascii="Angsana New" w:eastAsia="Times New Roman" w:hAnsi="Angsana New" w:hint="cs"/>
                <w:sz w:val="28"/>
                <w:szCs w:val="2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50D405" w14:textId="77777777" w:rsidR="001E5EB8" w:rsidRPr="00C63028" w:rsidRDefault="001E5EB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E280E3" w14:textId="04949507" w:rsidR="001E5EB8" w:rsidRPr="00C63028" w:rsidRDefault="00A14A57" w:rsidP="00D80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14A57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="001E5EB8" w:rsidRPr="00C63028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1E5EB8" w:rsidRPr="00C63028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ธันวาคม </w:t>
            </w:r>
            <w:r w:rsidR="00AB64A0">
              <w:rPr>
                <w:rFonts w:ascii="Angsana New" w:eastAsia="Times New Roman" w:hAnsi="Angsana New"/>
                <w:sz w:val="28"/>
                <w:szCs w:val="28"/>
              </w:rPr>
              <w:br/>
            </w:r>
            <w:r w:rsidRPr="00A14A57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Pr="00A14A57">
              <w:rPr>
                <w:rFonts w:ascii="Angsana New" w:eastAsia="Times New Roman" w:hAnsi="Angsana New" w:hint="cs"/>
                <w:sz w:val="28"/>
                <w:szCs w:val="28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77395D" w14:textId="77777777" w:rsidR="001E5EB8" w:rsidRPr="00C63028" w:rsidRDefault="001E5EB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E09345" w14:textId="29A138EC" w:rsidR="001E5EB8" w:rsidRPr="00C63028" w:rsidRDefault="00A14A57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30</w:t>
            </w:r>
            <w:r w:rsidR="00293DE1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="00AB64A0">
              <w:rPr>
                <w:rFonts w:ascii="Angsana New" w:hAnsi="Angsana New"/>
                <w:sz w:val="28"/>
                <w:szCs w:val="28"/>
              </w:rPr>
              <w:br/>
            </w:r>
            <w:r w:rsidR="00293DE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14A57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Pr="00A14A57">
              <w:rPr>
                <w:rFonts w:ascii="Angsana New" w:eastAsia="Times New Roman" w:hAnsi="Angsana New" w:hint="cs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7E7E35" w14:textId="77777777" w:rsidR="001E5EB8" w:rsidRPr="00C63028" w:rsidRDefault="001E5EB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3" w:firstLine="27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BC7D50" w14:textId="49EF08CF" w:rsidR="001E5EB8" w:rsidRPr="00C63028" w:rsidRDefault="00A14A57" w:rsidP="00D80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14A57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="001E5EB8" w:rsidRPr="00C63028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1E5EB8" w:rsidRPr="00C63028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ธันวาคม </w:t>
            </w:r>
            <w:r w:rsidR="00AB64A0">
              <w:rPr>
                <w:rFonts w:ascii="Angsana New" w:eastAsia="Times New Roman" w:hAnsi="Angsana New"/>
                <w:sz w:val="28"/>
                <w:szCs w:val="28"/>
              </w:rPr>
              <w:br/>
            </w:r>
            <w:r w:rsidRPr="00A14A57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Pr="00A14A57">
              <w:rPr>
                <w:rFonts w:ascii="Angsana New" w:eastAsia="Times New Roman" w:hAnsi="Angsana New" w:hint="cs"/>
                <w:sz w:val="28"/>
                <w:szCs w:val="28"/>
              </w:rPr>
              <w:t>4</w:t>
            </w:r>
          </w:p>
        </w:tc>
      </w:tr>
      <w:tr w:rsidR="004A7B36" w:rsidRPr="00C63028" w14:paraId="33A13823" w14:textId="77777777" w:rsidTr="00E10282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BFD95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sz w:val="28"/>
                <w:szCs w:val="28"/>
              </w:rPr>
            </w:pPr>
            <w:r w:rsidRPr="00C63028">
              <w:rPr>
                <w:rFonts w:ascii="Angsana New" w:eastAsia="Calibri" w:hAnsi="Angsana New"/>
                <w:sz w:val="28"/>
                <w:szCs w:val="28"/>
                <w:cs/>
              </w:rPr>
              <w:t>เงินเบิกเกินบัญชี</w:t>
            </w:r>
          </w:p>
          <w:p w14:paraId="104C1B8B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951E0" w14:textId="22112853" w:rsidR="004A7B36" w:rsidRPr="00B010A5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14A57">
              <w:rPr>
                <w:rFonts w:ascii="Angsana New" w:eastAsia="Times New Roman" w:hAnsi="Angsana New"/>
                <w:sz w:val="28"/>
                <w:szCs w:val="28"/>
              </w:rPr>
              <w:t>17</w:t>
            </w:r>
            <w:r w:rsidR="00E1028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A14A57">
              <w:rPr>
                <w:rFonts w:ascii="Angsana New" w:eastAsia="Times New Roman" w:hAnsi="Angsana New"/>
                <w:sz w:val="28"/>
                <w:szCs w:val="28"/>
              </w:rPr>
              <w:t>601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6E8ED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28ACF" w14:textId="064C9EFC" w:rsidR="004A7B36" w:rsidRPr="00C63028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14A57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4A7B36" w:rsidRPr="00C6302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A14A57">
              <w:rPr>
                <w:rFonts w:ascii="Angsana New" w:eastAsia="Times New Roman" w:hAnsi="Angsana New"/>
                <w:sz w:val="28"/>
                <w:szCs w:val="28"/>
              </w:rPr>
              <w:t>621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428AD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949E5" w14:textId="757DF759" w:rsidR="004A7B36" w:rsidRPr="00C63028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14A57">
              <w:rPr>
                <w:rFonts w:ascii="Angsana New" w:eastAsia="Times New Roman" w:hAnsi="Angsana New"/>
                <w:sz w:val="28"/>
                <w:szCs w:val="28"/>
              </w:rPr>
              <w:t>17</w:t>
            </w:r>
            <w:r w:rsidR="004A7B36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A14A57">
              <w:rPr>
                <w:rFonts w:ascii="Angsana New" w:eastAsia="Times New Roman" w:hAnsi="Angsana New"/>
                <w:sz w:val="28"/>
                <w:szCs w:val="28"/>
              </w:rPr>
              <w:t>601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48FE2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0CC0F" w14:textId="2481687B" w:rsidR="004A7B36" w:rsidRPr="00C63028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14A57">
              <w:rPr>
                <w:rFonts w:ascii="Angsana New" w:eastAsia="Times New Roman" w:hAnsi="Angsana New" w:hint="cs"/>
                <w:sz w:val="28"/>
                <w:szCs w:val="28"/>
              </w:rPr>
              <w:t>3</w:t>
            </w:r>
            <w:r w:rsidR="004A7B36" w:rsidRPr="00C6302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A14A57">
              <w:rPr>
                <w:rFonts w:ascii="Angsana New" w:eastAsia="Times New Roman" w:hAnsi="Angsana New"/>
                <w:sz w:val="28"/>
                <w:szCs w:val="28"/>
              </w:rPr>
              <w:t>621</w:t>
            </w:r>
          </w:p>
        </w:tc>
      </w:tr>
      <w:tr w:rsidR="004A7B36" w:rsidRPr="00C63028" w14:paraId="3A9429C3" w14:textId="77777777" w:rsidTr="00E10282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364A4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Calibri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68BDD1" w14:textId="50B43184" w:rsidR="004A7B36" w:rsidRPr="00B010A5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14A57">
              <w:rPr>
                <w:rFonts w:ascii="Angsana New" w:eastAsia="Times New Roman" w:hAnsi="Angsana New"/>
                <w:sz w:val="28"/>
                <w:szCs w:val="28"/>
              </w:rPr>
              <w:t>95</w:t>
            </w:r>
            <w:r w:rsidR="00E1028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A14A57">
              <w:rPr>
                <w:rFonts w:ascii="Angsana New" w:eastAsia="Times New Roman" w:hAnsi="Angsana New"/>
                <w:sz w:val="28"/>
                <w:szCs w:val="28"/>
              </w:rPr>
              <w:t>000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46FDC1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818E48" w14:textId="51D242EE" w:rsidR="004A7B36" w:rsidRPr="00C63028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14A57">
              <w:rPr>
                <w:rFonts w:ascii="Angsana New" w:eastAsia="Times New Roman" w:hAnsi="Angsana New"/>
                <w:sz w:val="28"/>
                <w:szCs w:val="28"/>
              </w:rPr>
              <w:t>95</w:t>
            </w:r>
            <w:r w:rsidR="004A7B36" w:rsidRPr="00C6302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A14A57">
              <w:rPr>
                <w:rFonts w:ascii="Angsana New" w:eastAsia="Times New Roman" w:hAnsi="Angsana New"/>
                <w:sz w:val="28"/>
                <w:szCs w:val="28"/>
              </w:rPr>
              <w:t>000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3C50B3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F0B61F" w14:textId="2F6505F8" w:rsidR="004A7B36" w:rsidRPr="00C63028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14A57">
              <w:rPr>
                <w:rFonts w:ascii="Angsana New" w:eastAsia="Times New Roman" w:hAnsi="Angsana New"/>
                <w:sz w:val="28"/>
                <w:szCs w:val="28"/>
              </w:rPr>
              <w:t>45</w:t>
            </w:r>
            <w:r w:rsidR="004A7B36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A14A57">
              <w:rPr>
                <w:rFonts w:ascii="Angsana New" w:eastAsia="Times New Roman" w:hAnsi="Angsana New"/>
                <w:sz w:val="28"/>
                <w:szCs w:val="28"/>
              </w:rPr>
              <w:t>000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87ADF5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298306" w14:textId="19EA584C" w:rsidR="004A7B36" w:rsidRPr="00C63028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14A57">
              <w:rPr>
                <w:rFonts w:ascii="Angsana New" w:eastAsia="Times New Roman" w:hAnsi="Angsana New"/>
                <w:sz w:val="28"/>
                <w:szCs w:val="28"/>
              </w:rPr>
              <w:t>45</w:t>
            </w:r>
            <w:r w:rsidR="004A7B36" w:rsidRPr="00C6302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A14A57">
              <w:rPr>
                <w:rFonts w:ascii="Angsana New" w:eastAsia="Times New Roman" w:hAnsi="Angsana New"/>
                <w:sz w:val="28"/>
                <w:szCs w:val="28"/>
              </w:rPr>
              <w:t>000</w:t>
            </w:r>
          </w:p>
        </w:tc>
      </w:tr>
      <w:tr w:rsidR="004A7B36" w:rsidRPr="00C63028" w14:paraId="72E6BB2D" w14:textId="77777777" w:rsidTr="00E10282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2FA99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" w:firstLine="5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C6302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รวมเงินเบิกเกินบัญชีและเงินกู้ยืม</w:t>
            </w:r>
          </w:p>
          <w:p w14:paraId="3024BAD7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" w:hanging="88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C6302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นง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209C3B" w14:textId="77777777" w:rsidR="004A7B36" w:rsidRPr="00B010A5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1639E8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B85525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A73A71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79DE43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5088AE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985AF8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4A7B36" w:rsidRPr="00C63028" w14:paraId="1F368178" w14:textId="77777777" w:rsidTr="00E10282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79A72" w14:textId="7033F2B5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1" w:hanging="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C6302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ระยะสั้นจากสถาบันการเงิน</w:t>
            </w:r>
          </w:p>
        </w:tc>
        <w:tc>
          <w:tcPr>
            <w:tcW w:w="14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DCCCDF" w14:textId="09E3F429" w:rsidR="004A7B36" w:rsidRPr="00B010A5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14A5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112</w:t>
            </w:r>
            <w:r w:rsidR="00E10282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A14A5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601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AC6F76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3CE3CD" w14:textId="01D1466A" w:rsidR="004A7B36" w:rsidRPr="00C63028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14A5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98</w:t>
            </w:r>
            <w:r w:rsidR="004A7B36" w:rsidRPr="00C63028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A14A5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621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FBF275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915B2E" w14:textId="577E418E" w:rsidR="004A7B36" w:rsidRPr="00C63028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14A5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62</w:t>
            </w:r>
            <w:r w:rsidR="004A7B3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A14A5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601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63C409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645C52" w14:textId="1F33A737" w:rsidR="004A7B36" w:rsidRPr="00C63028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14A5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48</w:t>
            </w:r>
            <w:r w:rsidR="004A7B36" w:rsidRPr="00C63028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A14A5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621</w:t>
            </w:r>
          </w:p>
        </w:tc>
      </w:tr>
    </w:tbl>
    <w:p w14:paraId="09119D9B" w14:textId="6F2B05E5" w:rsidR="009E58A4" w:rsidRPr="00E10282" w:rsidRDefault="009E58A4" w:rsidP="00392267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after="120" w:line="240" w:lineRule="auto"/>
        <w:ind w:hanging="579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E10282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A14A57" w:rsidRPr="00A14A57">
        <w:rPr>
          <w:rFonts w:ascii="Angsana New" w:hAnsi="Angsana New"/>
          <w:sz w:val="28"/>
          <w:szCs w:val="28"/>
        </w:rPr>
        <w:t>30</w:t>
      </w:r>
      <w:r w:rsidR="00392267" w:rsidRPr="00E10282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A14A57" w:rsidRPr="00A14A57">
        <w:rPr>
          <w:rFonts w:ascii="Angsana New" w:hAnsi="Angsana New"/>
          <w:spacing w:val="-4"/>
          <w:sz w:val="28"/>
          <w:szCs w:val="28"/>
        </w:rPr>
        <w:t>256</w:t>
      </w:r>
      <w:r w:rsidR="00A14A57" w:rsidRPr="00A14A57">
        <w:rPr>
          <w:rFonts w:ascii="Angsana New" w:hAnsi="Angsana New" w:hint="cs"/>
          <w:spacing w:val="-4"/>
          <w:sz w:val="28"/>
          <w:szCs w:val="28"/>
        </w:rPr>
        <w:t>5</w:t>
      </w:r>
      <w:r w:rsidR="006776F3" w:rsidRPr="00E10282">
        <w:rPr>
          <w:rFonts w:ascii="Angsana New" w:hAnsi="Angsana New"/>
          <w:spacing w:val="-4"/>
          <w:sz w:val="28"/>
          <w:szCs w:val="28"/>
        </w:rPr>
        <w:t xml:space="preserve"> </w:t>
      </w:r>
      <w:r w:rsidRPr="00E10282">
        <w:rPr>
          <w:rFonts w:ascii="Angsana New" w:hAnsi="Angsana New"/>
          <w:spacing w:val="-4"/>
          <w:sz w:val="28"/>
          <w:szCs w:val="28"/>
          <w:cs/>
        </w:rPr>
        <w:t xml:space="preserve">เงินเบิกเกินบัญชีธนาคาร และเงินกู้ยืมระยะสั้นจากสถาบันการเงินมีอัตราดอกเบี้ย </w:t>
      </w:r>
      <w:r w:rsidRPr="00E10282">
        <w:rPr>
          <w:rFonts w:ascii="Angsana New" w:hAnsi="Angsana New"/>
          <w:spacing w:val="-4"/>
          <w:sz w:val="28"/>
          <w:szCs w:val="28"/>
        </w:rPr>
        <w:t xml:space="preserve">MOR </w:t>
      </w:r>
      <w:r w:rsidRPr="00E10282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Pr="00E10282">
        <w:rPr>
          <w:rFonts w:ascii="Angsana New" w:hAnsi="Angsana New"/>
          <w:spacing w:val="-4"/>
          <w:sz w:val="28"/>
          <w:szCs w:val="28"/>
        </w:rPr>
        <w:t xml:space="preserve">MLR </w:t>
      </w:r>
      <w:r w:rsidRPr="00E10282">
        <w:rPr>
          <w:rFonts w:ascii="Angsana New" w:hAnsi="Angsana New"/>
          <w:spacing w:val="-4"/>
          <w:sz w:val="28"/>
          <w:szCs w:val="28"/>
          <w:cs/>
        </w:rPr>
        <w:t xml:space="preserve">ลบร้อยละ </w:t>
      </w:r>
      <w:r w:rsidR="00A14A57" w:rsidRPr="00A14A57">
        <w:rPr>
          <w:rFonts w:ascii="Angsana New" w:hAnsi="Angsana New"/>
          <w:spacing w:val="-4"/>
          <w:sz w:val="28"/>
          <w:szCs w:val="28"/>
        </w:rPr>
        <w:t>1</w:t>
      </w:r>
      <w:r w:rsidRPr="00E10282">
        <w:rPr>
          <w:rFonts w:ascii="Angsana New" w:hAnsi="Angsana New"/>
          <w:spacing w:val="-4"/>
          <w:sz w:val="28"/>
          <w:szCs w:val="28"/>
        </w:rPr>
        <w:t xml:space="preserve"> </w:t>
      </w:r>
      <w:r w:rsidRPr="00E10282">
        <w:rPr>
          <w:rFonts w:ascii="Angsana New" w:hAnsi="Angsana New"/>
          <w:spacing w:val="-4"/>
          <w:sz w:val="28"/>
          <w:szCs w:val="28"/>
          <w:cs/>
        </w:rPr>
        <w:t>ต่อปี</w:t>
      </w:r>
    </w:p>
    <w:p w14:paraId="3DBD5BD2" w14:textId="4703F770" w:rsidR="005F0709" w:rsidRDefault="009E58A4" w:rsidP="00545EFF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after="120" w:line="240" w:lineRule="auto"/>
        <w:ind w:left="1134" w:hanging="567"/>
        <w:jc w:val="thaiDistribute"/>
        <w:rPr>
          <w:rFonts w:ascii="Angsana New" w:hAnsi="Angsana New"/>
          <w:spacing w:val="4"/>
          <w:sz w:val="28"/>
          <w:szCs w:val="28"/>
        </w:rPr>
      </w:pPr>
      <w:r w:rsidRPr="00032924">
        <w:rPr>
          <w:rFonts w:ascii="Angsana New" w:hAnsi="Angsana New" w:hint="cs"/>
          <w:spacing w:val="4"/>
          <w:sz w:val="28"/>
          <w:szCs w:val="28"/>
          <w:cs/>
        </w:rPr>
        <w:t xml:space="preserve">ณ วันที่ </w:t>
      </w:r>
      <w:r w:rsidR="00A14A57" w:rsidRPr="00A14A57">
        <w:rPr>
          <w:rFonts w:ascii="Angsana New" w:hAnsi="Angsana New"/>
          <w:sz w:val="28"/>
          <w:szCs w:val="28"/>
        </w:rPr>
        <w:t>30</w:t>
      </w:r>
      <w:r w:rsidR="00392267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A14A57" w:rsidRPr="00A14A57">
        <w:rPr>
          <w:rFonts w:ascii="Angsana New" w:hAnsi="Angsana New"/>
          <w:spacing w:val="4"/>
          <w:sz w:val="28"/>
          <w:szCs w:val="28"/>
        </w:rPr>
        <w:t>256</w:t>
      </w:r>
      <w:r w:rsidR="00A14A57" w:rsidRPr="00A14A57">
        <w:rPr>
          <w:rFonts w:ascii="Angsana New" w:hAnsi="Angsana New" w:hint="cs"/>
          <w:spacing w:val="4"/>
          <w:sz w:val="28"/>
          <w:szCs w:val="28"/>
        </w:rPr>
        <w:t>5</w:t>
      </w:r>
      <w:r w:rsidRPr="00032924">
        <w:rPr>
          <w:rFonts w:ascii="Angsana New" w:hAnsi="Angsana New"/>
          <w:spacing w:val="4"/>
          <w:sz w:val="28"/>
          <w:szCs w:val="28"/>
        </w:rPr>
        <w:t xml:space="preserve"> </w:t>
      </w:r>
      <w:r w:rsidRPr="00032924">
        <w:rPr>
          <w:rFonts w:ascii="Angsana New" w:hAnsi="Angsana New" w:hint="cs"/>
          <w:spacing w:val="4"/>
          <w:sz w:val="28"/>
          <w:szCs w:val="28"/>
          <w:cs/>
        </w:rPr>
        <w:t>กลุ่มบริษัทมี</w:t>
      </w:r>
      <w:r w:rsidRPr="00032924">
        <w:rPr>
          <w:rFonts w:ascii="Angsana New" w:hAnsi="Angsana New"/>
          <w:spacing w:val="4"/>
          <w:sz w:val="28"/>
          <w:szCs w:val="28"/>
          <w:cs/>
        </w:rPr>
        <w:t>วงเงินสินเชื่อ</w:t>
      </w:r>
      <w:r w:rsidR="00BF3C0E" w:rsidRPr="00032924">
        <w:rPr>
          <w:rFonts w:ascii="Angsana New" w:hAnsi="Angsana New" w:hint="cs"/>
          <w:spacing w:val="4"/>
          <w:sz w:val="28"/>
          <w:szCs w:val="28"/>
          <w:cs/>
        </w:rPr>
        <w:t>ระยะสั้น</w:t>
      </w:r>
      <w:r w:rsidRPr="00032924">
        <w:rPr>
          <w:rFonts w:ascii="Angsana New" w:hAnsi="Angsana New" w:hint="cs"/>
          <w:spacing w:val="4"/>
          <w:sz w:val="28"/>
          <w:szCs w:val="28"/>
          <w:cs/>
        </w:rPr>
        <w:t>ซึ่งยังมิได้เบิกใช้เป็น</w:t>
      </w:r>
      <w:r w:rsidRPr="00032924">
        <w:rPr>
          <w:rFonts w:ascii="Angsana New" w:hAnsi="Angsana New"/>
          <w:spacing w:val="4"/>
          <w:sz w:val="28"/>
          <w:szCs w:val="28"/>
          <w:cs/>
        </w:rPr>
        <w:t>จำนวนเงินรวม</w:t>
      </w:r>
      <w:r w:rsidRPr="00032924">
        <w:rPr>
          <w:rFonts w:ascii="Angsana New" w:hAnsi="Angsana New"/>
          <w:spacing w:val="4"/>
          <w:sz w:val="28"/>
          <w:szCs w:val="28"/>
        </w:rPr>
        <w:t xml:space="preserve"> </w:t>
      </w:r>
      <w:r w:rsidR="00A14A57" w:rsidRPr="00A14A57">
        <w:rPr>
          <w:rFonts w:ascii="Angsana New" w:hAnsi="Angsana New"/>
          <w:spacing w:val="4"/>
          <w:sz w:val="28"/>
          <w:szCs w:val="28"/>
        </w:rPr>
        <w:t>2</w:t>
      </w:r>
      <w:r w:rsidR="00E10282">
        <w:rPr>
          <w:rFonts w:ascii="Angsana New" w:hAnsi="Angsana New"/>
          <w:spacing w:val="4"/>
          <w:sz w:val="28"/>
          <w:szCs w:val="28"/>
        </w:rPr>
        <w:t>.</w:t>
      </w:r>
      <w:r w:rsidR="00A14A57" w:rsidRPr="00A14A57">
        <w:rPr>
          <w:rFonts w:ascii="Angsana New" w:hAnsi="Angsana New"/>
          <w:spacing w:val="4"/>
          <w:sz w:val="28"/>
          <w:szCs w:val="28"/>
        </w:rPr>
        <w:t>78</w:t>
      </w:r>
      <w:r w:rsidRPr="00032924">
        <w:rPr>
          <w:rFonts w:ascii="Angsana New" w:hAnsi="Angsana New"/>
          <w:spacing w:val="4"/>
          <w:sz w:val="28"/>
          <w:szCs w:val="28"/>
        </w:rPr>
        <w:t xml:space="preserve"> </w:t>
      </w:r>
      <w:r w:rsidRPr="00032924">
        <w:rPr>
          <w:rFonts w:ascii="Angsana New" w:hAnsi="Angsana New" w:hint="cs"/>
          <w:spacing w:val="4"/>
          <w:sz w:val="28"/>
          <w:szCs w:val="28"/>
          <w:cs/>
        </w:rPr>
        <w:t>ล้านบาท</w:t>
      </w:r>
      <w:r w:rsidR="00E44998" w:rsidRPr="00032924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F3658B">
        <w:rPr>
          <w:rFonts w:ascii="Angsana New" w:hAnsi="Angsana New"/>
          <w:spacing w:val="4"/>
          <w:sz w:val="28"/>
          <w:szCs w:val="28"/>
        </w:rPr>
        <w:br/>
      </w:r>
      <w:r w:rsidRPr="00032924">
        <w:rPr>
          <w:rFonts w:ascii="Angsana New" w:hAnsi="Angsana New"/>
          <w:spacing w:val="4"/>
          <w:sz w:val="28"/>
          <w:szCs w:val="28"/>
        </w:rPr>
        <w:t>(</w:t>
      </w:r>
      <w:r w:rsidR="00A14A57" w:rsidRPr="00A14A57">
        <w:rPr>
          <w:rFonts w:ascii="Angsana New" w:hAnsi="Angsana New"/>
          <w:spacing w:val="4"/>
          <w:sz w:val="28"/>
          <w:szCs w:val="28"/>
        </w:rPr>
        <w:t>31</w:t>
      </w:r>
      <w:r w:rsidRPr="009A0CF2">
        <w:rPr>
          <w:rFonts w:ascii="Angsana New" w:hAnsi="Angsana New"/>
          <w:spacing w:val="4"/>
          <w:sz w:val="28"/>
          <w:szCs w:val="28"/>
        </w:rPr>
        <w:t xml:space="preserve"> </w:t>
      </w:r>
      <w:r w:rsidRPr="009A0CF2">
        <w:rPr>
          <w:rFonts w:ascii="Angsana New" w:hAnsi="Angsana New" w:hint="cs"/>
          <w:spacing w:val="4"/>
          <w:sz w:val="28"/>
          <w:szCs w:val="28"/>
          <w:cs/>
        </w:rPr>
        <w:t xml:space="preserve">ธันวาคม </w:t>
      </w:r>
      <w:r w:rsidR="00A14A57" w:rsidRPr="00A14A57">
        <w:rPr>
          <w:rFonts w:ascii="Angsana New" w:hAnsi="Angsana New"/>
          <w:spacing w:val="4"/>
          <w:sz w:val="28"/>
          <w:szCs w:val="28"/>
        </w:rPr>
        <w:t>2564</w:t>
      </w:r>
      <w:r w:rsidR="00F459C2" w:rsidRPr="009A0CF2">
        <w:rPr>
          <w:rFonts w:ascii="Angsana New" w:hAnsi="Angsana New"/>
          <w:spacing w:val="4"/>
          <w:sz w:val="28"/>
          <w:szCs w:val="28"/>
        </w:rPr>
        <w:t xml:space="preserve">: </w:t>
      </w:r>
      <w:r w:rsidR="00A14A57" w:rsidRPr="00A14A57">
        <w:rPr>
          <w:rFonts w:ascii="Angsana New" w:hAnsi="Angsana New"/>
          <w:spacing w:val="4"/>
          <w:sz w:val="28"/>
          <w:szCs w:val="28"/>
        </w:rPr>
        <w:t>14</w:t>
      </w:r>
      <w:r w:rsidR="002D5210">
        <w:rPr>
          <w:rFonts w:ascii="Angsana New" w:hAnsi="Angsana New"/>
          <w:spacing w:val="4"/>
          <w:sz w:val="28"/>
          <w:szCs w:val="28"/>
        </w:rPr>
        <w:t>.</w:t>
      </w:r>
      <w:r w:rsidR="00A14A57" w:rsidRPr="00A14A57">
        <w:rPr>
          <w:rFonts w:ascii="Angsana New" w:hAnsi="Angsana New"/>
          <w:spacing w:val="4"/>
          <w:sz w:val="28"/>
          <w:szCs w:val="28"/>
        </w:rPr>
        <w:t>18</w:t>
      </w:r>
      <w:r w:rsidRPr="009A0CF2">
        <w:rPr>
          <w:rFonts w:ascii="Angsana New" w:hAnsi="Angsana New"/>
          <w:spacing w:val="4"/>
          <w:sz w:val="28"/>
          <w:szCs w:val="28"/>
        </w:rPr>
        <w:t xml:space="preserve"> </w:t>
      </w:r>
      <w:r w:rsidRPr="009A0CF2">
        <w:rPr>
          <w:rFonts w:ascii="Angsana New" w:hAnsi="Angsana New"/>
          <w:spacing w:val="4"/>
          <w:sz w:val="28"/>
          <w:szCs w:val="28"/>
          <w:cs/>
        </w:rPr>
        <w:t>ล้านบาท</w:t>
      </w:r>
      <w:r w:rsidRPr="009A0CF2">
        <w:rPr>
          <w:rFonts w:ascii="Angsana New" w:hAnsi="Angsana New"/>
          <w:spacing w:val="4"/>
          <w:sz w:val="28"/>
          <w:szCs w:val="28"/>
        </w:rPr>
        <w:t>)</w:t>
      </w:r>
    </w:p>
    <w:p w14:paraId="25A32FA1" w14:textId="7593DA13" w:rsidR="002D5210" w:rsidRDefault="002D5210" w:rsidP="002D5210">
      <w:p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after="120" w:line="240" w:lineRule="auto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4421EFC2" w14:textId="64F7B739" w:rsidR="002D5210" w:rsidRDefault="002D5210" w:rsidP="002D5210">
      <w:p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after="120" w:line="240" w:lineRule="auto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0E3CE611" w14:textId="5152E447" w:rsidR="002D5210" w:rsidRDefault="002D5210" w:rsidP="002D5210">
      <w:p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after="120" w:line="240" w:lineRule="auto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740C6A48" w14:textId="571ECC57" w:rsidR="002D5210" w:rsidRDefault="002D5210" w:rsidP="002D5210">
      <w:p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after="120" w:line="240" w:lineRule="auto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53920D9B" w14:textId="77777777" w:rsidR="00177CFB" w:rsidRDefault="00177CFB" w:rsidP="002D5210">
      <w:p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after="120" w:line="240" w:lineRule="auto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5621552C" w14:textId="57CD5658" w:rsidR="002D5210" w:rsidRDefault="002D5210" w:rsidP="002D5210">
      <w:p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after="120" w:line="240" w:lineRule="auto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7B76543E" w14:textId="058ACC68" w:rsidR="002D5210" w:rsidRDefault="002D5210" w:rsidP="002D5210">
      <w:p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after="120" w:line="240" w:lineRule="auto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51B7CF6F" w14:textId="6D055B30" w:rsidR="00601E1D" w:rsidRPr="00DD464D" w:rsidRDefault="00601E1D" w:rsidP="00DD464D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567"/>
        </w:tabs>
        <w:spacing w:before="240" w:after="120" w:line="240" w:lineRule="auto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01E1D">
        <w:rPr>
          <w:rFonts w:ascii="Angsana New" w:hAnsi="Angsana New"/>
          <w:b/>
          <w:bCs/>
          <w:sz w:val="28"/>
          <w:szCs w:val="28"/>
          <w:cs/>
        </w:rPr>
        <w:lastRenderedPageBreak/>
        <w:tab/>
      </w:r>
      <w:r w:rsidR="00AF1A35" w:rsidRPr="00AF1A35">
        <w:rPr>
          <w:rFonts w:ascii="Angsana New" w:hAnsi="Angsana New" w:hint="cs"/>
          <w:b/>
          <w:bCs/>
          <w:sz w:val="28"/>
          <w:szCs w:val="28"/>
          <w:cs/>
        </w:rPr>
        <w:t>เงินกู้ยืมระยะสั้</w:t>
      </w:r>
      <w:r w:rsidR="00DD464D">
        <w:rPr>
          <w:rFonts w:ascii="Angsana New" w:hAnsi="Angsana New" w:hint="cs"/>
          <w:b/>
          <w:bCs/>
          <w:sz w:val="28"/>
          <w:szCs w:val="28"/>
          <w:cs/>
        </w:rPr>
        <w:t>น</w:t>
      </w:r>
      <w:r w:rsidR="002D5210">
        <w:rPr>
          <w:rFonts w:ascii="Angsana New" w:hAnsi="Angsana New" w:hint="cs"/>
          <w:b/>
          <w:bCs/>
          <w:sz w:val="28"/>
          <w:szCs w:val="28"/>
          <w:cs/>
        </w:rPr>
        <w:t>จากบุคคลอื่นหรือกิจการอื่น</w:t>
      </w:r>
    </w:p>
    <w:tbl>
      <w:tblPr>
        <w:tblW w:w="9639" w:type="dxa"/>
        <w:tblInd w:w="284" w:type="dxa"/>
        <w:tblLook w:val="04A0" w:firstRow="1" w:lastRow="0" w:firstColumn="1" w:lastColumn="0" w:noHBand="0" w:noVBand="1"/>
      </w:tblPr>
      <w:tblGrid>
        <w:gridCol w:w="4252"/>
        <w:gridCol w:w="1134"/>
        <w:gridCol w:w="284"/>
        <w:gridCol w:w="1134"/>
        <w:gridCol w:w="284"/>
        <w:gridCol w:w="1133"/>
        <w:gridCol w:w="283"/>
        <w:gridCol w:w="1135"/>
      </w:tblGrid>
      <w:tr w:rsidR="00A85D2A" w:rsidRPr="00C63028" w14:paraId="3C27A58F" w14:textId="77777777" w:rsidTr="0078142B">
        <w:trPr>
          <w:trHeight w:hRule="exact"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8BBA1" w14:textId="77777777" w:rsidR="00A85D2A" w:rsidRPr="00C63028" w:rsidRDefault="00A85D2A" w:rsidP="00A85D2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C2EDBF" w14:textId="77777777" w:rsidR="00A85D2A" w:rsidRPr="00C63028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Times New Roman" w:hAnsi="Angsana New"/>
                <w:sz w:val="28"/>
                <w:szCs w:val="28"/>
                <w:cs/>
              </w:rPr>
              <w:t>พันบาท</w:t>
            </w:r>
          </w:p>
        </w:tc>
      </w:tr>
      <w:tr w:rsidR="00A85D2A" w:rsidRPr="00C63028" w14:paraId="31DC5AA3" w14:textId="77777777" w:rsidTr="00D011E1">
        <w:trPr>
          <w:trHeight w:hRule="exact" w:val="397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072B60" w14:textId="77777777" w:rsidR="00A85D2A" w:rsidRPr="00C63028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17E635" w14:textId="77777777" w:rsidR="00A85D2A" w:rsidRPr="00C63028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C63028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E73B0B" w14:textId="77777777" w:rsidR="00A85D2A" w:rsidRPr="00C63028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D11340" w14:textId="77777777" w:rsidR="00A85D2A" w:rsidRPr="00C63028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5D2A" w:rsidRPr="00C63028" w14:paraId="5AEC2B21" w14:textId="77777777" w:rsidTr="00D011E1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DF7A1" w14:textId="77777777" w:rsidR="00A85D2A" w:rsidRPr="00C63028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61C236" w14:textId="520D055D" w:rsidR="00A85D2A" w:rsidRPr="00C63028" w:rsidRDefault="00A14A57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30</w:t>
            </w:r>
            <w:r w:rsidR="0039226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Pr="00A14A57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Pr="00A14A57">
              <w:rPr>
                <w:rFonts w:ascii="Angsana New" w:eastAsia="Times New Roman" w:hAnsi="Angsana New" w:hint="cs"/>
                <w:sz w:val="28"/>
                <w:szCs w:val="2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649305" w14:textId="77777777" w:rsidR="00A85D2A" w:rsidRPr="00C63028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68F4F8" w14:textId="63E2A7AE" w:rsidR="00A85D2A" w:rsidRPr="00C63028" w:rsidRDefault="00A14A57" w:rsidP="00E56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14A57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="00A85D2A" w:rsidRPr="00C63028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A85D2A" w:rsidRPr="00C63028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ธันวาคม </w:t>
            </w:r>
            <w:r w:rsidRPr="00A14A57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Pr="00A14A57">
              <w:rPr>
                <w:rFonts w:ascii="Angsana New" w:eastAsia="Times New Roman" w:hAnsi="Angsana New" w:hint="cs"/>
                <w:sz w:val="28"/>
                <w:szCs w:val="28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8A92E1" w14:textId="77777777" w:rsidR="00A85D2A" w:rsidRPr="00C63028" w:rsidRDefault="00A85D2A" w:rsidP="00D0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4" w:right="-25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3191D5" w14:textId="318E7E93" w:rsidR="00A85D2A" w:rsidRPr="00C63028" w:rsidRDefault="00A14A57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30</w:t>
            </w:r>
            <w:r w:rsidR="0039226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Pr="00A14A57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Pr="00A14A57">
              <w:rPr>
                <w:rFonts w:ascii="Angsana New" w:eastAsia="Times New Roman" w:hAnsi="Angsana New" w:hint="cs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B49F40" w14:textId="77777777" w:rsidR="00A85D2A" w:rsidRPr="00C63028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3" w:firstLine="27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4E324B" w14:textId="7CC0A40E" w:rsidR="00A85D2A" w:rsidRPr="00C63028" w:rsidRDefault="00A14A57" w:rsidP="00E56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14A57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="00A85D2A" w:rsidRPr="00C63028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A85D2A" w:rsidRPr="00C63028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ธันวาคม </w:t>
            </w:r>
            <w:r w:rsidRPr="00A14A57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Pr="00A14A57">
              <w:rPr>
                <w:rFonts w:ascii="Angsana New" w:eastAsia="Times New Roman" w:hAnsi="Angsana New" w:hint="cs"/>
                <w:sz w:val="28"/>
                <w:szCs w:val="28"/>
              </w:rPr>
              <w:t>4</w:t>
            </w:r>
          </w:p>
        </w:tc>
      </w:tr>
      <w:tr w:rsidR="004A7B36" w:rsidRPr="00C63028" w14:paraId="072F74CF" w14:textId="77777777" w:rsidTr="00E10282">
        <w:trPr>
          <w:trHeight w:hRule="exact"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4E4E8" w14:textId="436DCCCF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2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เงินกู้ยืมระยะสั้น 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 xml:space="preserve">- </w:t>
            </w:r>
            <w:r w:rsidRPr="00AF1A35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บุคคลและบริษัทอื่น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CE9171" w14:textId="1DAEA4A6" w:rsidR="004A7B36" w:rsidRPr="00C63028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14A57">
              <w:rPr>
                <w:rFonts w:ascii="Angsana New" w:eastAsia="Times New Roman" w:hAnsi="Angsana New"/>
                <w:sz w:val="28"/>
                <w:szCs w:val="28"/>
              </w:rPr>
              <w:t>100</w:t>
            </w:r>
            <w:r w:rsidR="00E1028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A14A57">
              <w:rPr>
                <w:rFonts w:ascii="Angsana New" w:eastAsia="Times New Roman" w:hAnsi="Angsana New"/>
                <w:sz w:val="28"/>
                <w:szCs w:val="28"/>
              </w:rPr>
              <w:t>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AE6AE1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646F083" w14:textId="28766B8F" w:rsidR="004A7B36" w:rsidRPr="00C63028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14A57">
              <w:rPr>
                <w:rFonts w:ascii="Angsana New" w:eastAsia="Times New Roman" w:hAnsi="Angsana New"/>
                <w:sz w:val="28"/>
                <w:szCs w:val="28"/>
              </w:rPr>
              <w:t>13</w:t>
            </w:r>
            <w:r w:rsidR="004A7B36" w:rsidRPr="00AF1A35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A14A57">
              <w:rPr>
                <w:rFonts w:ascii="Angsana New" w:eastAsia="Times New Roman" w:hAnsi="Angsana New"/>
                <w:sz w:val="28"/>
                <w:szCs w:val="28"/>
              </w:rPr>
              <w:t>120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85A2F7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C99B3F" w14:textId="5F2144BC" w:rsidR="004A7B36" w:rsidRPr="00C63028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14A57">
              <w:rPr>
                <w:rFonts w:ascii="Angsana New" w:eastAsia="Times New Roman" w:hAnsi="Angsana New"/>
                <w:sz w:val="28"/>
                <w:szCs w:val="28"/>
              </w:rPr>
              <w:t>100</w:t>
            </w:r>
            <w:r w:rsidR="004A7B36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A14A57">
              <w:rPr>
                <w:rFonts w:ascii="Angsana New" w:eastAsia="Times New Roman" w:hAnsi="Angsana New"/>
                <w:sz w:val="28"/>
                <w:szCs w:val="28"/>
              </w:rPr>
              <w:t>000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559E99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7B21DD5" w14:textId="7090B419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4A7B36" w:rsidRPr="00C63028" w14:paraId="349243C7" w14:textId="77777777" w:rsidTr="00E10282">
        <w:trPr>
          <w:trHeight w:hRule="exact"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DCF63" w14:textId="46ECFAD4" w:rsidR="004A7B36" w:rsidRPr="00C63028" w:rsidRDefault="00134922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2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AF1A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เงินกู้ยืมระยะสั้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นจากบุคคลอื่นหรือกิจการอื่น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C9EC05" w14:textId="1459A5D1" w:rsidR="004A7B36" w:rsidRPr="00C63028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14A5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100</w:t>
            </w:r>
            <w:r w:rsidR="00E10282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A14A5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705A9A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150972B" w14:textId="4B38EEFB" w:rsidR="004A7B36" w:rsidRPr="00C63028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14A57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13</w:t>
            </w:r>
            <w:r w:rsidR="004A7B36" w:rsidRPr="00C63028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,</w:t>
            </w:r>
            <w:r w:rsidRPr="00A14A57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120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C4228F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6ED544" w14:textId="415DF56A" w:rsidR="004A7B36" w:rsidRPr="00C63028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14A5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100</w:t>
            </w:r>
            <w:r w:rsidR="004A7B3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A14A5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F85B5B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ED5A11B" w14:textId="7BBD2726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C63028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14:paraId="1621923B" w14:textId="26B382B5" w:rsidR="004E547A" w:rsidRDefault="004E547A" w:rsidP="00E10282">
      <w:pPr>
        <w:pStyle w:val="ListParagraph"/>
        <w:tabs>
          <w:tab w:val="clear" w:pos="227"/>
          <w:tab w:val="clear" w:pos="454"/>
        </w:tabs>
        <w:spacing w:before="120" w:after="120" w:line="240" w:lineRule="auto"/>
        <w:ind w:left="53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50BAA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A14A57" w:rsidRPr="00A14A57">
        <w:rPr>
          <w:rFonts w:ascii="Angsana New" w:hAnsi="Angsana New"/>
          <w:sz w:val="28"/>
          <w:szCs w:val="28"/>
        </w:rPr>
        <w:t>30</w:t>
      </w:r>
      <w:r w:rsidRPr="00650BAA">
        <w:rPr>
          <w:rFonts w:ascii="Angsana New" w:hAnsi="Angsana New"/>
          <w:sz w:val="28"/>
          <w:szCs w:val="28"/>
        </w:rPr>
        <w:t xml:space="preserve"> </w:t>
      </w:r>
      <w:r w:rsidRPr="00650BAA">
        <w:rPr>
          <w:rFonts w:ascii="Angsana New" w:eastAsia="Calibri" w:hAnsi="Angsana New" w:hint="cs"/>
          <w:sz w:val="28"/>
          <w:szCs w:val="28"/>
          <w:cs/>
        </w:rPr>
        <w:t>มิถุนายน</w:t>
      </w:r>
      <w:r w:rsidRPr="00650BAA">
        <w:rPr>
          <w:rFonts w:ascii="Angsana New" w:hAnsi="Angsana New" w:hint="cs"/>
          <w:sz w:val="28"/>
          <w:szCs w:val="28"/>
          <w:cs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2565</w:t>
      </w:r>
      <w:r w:rsidRPr="00650BAA">
        <w:rPr>
          <w:rFonts w:ascii="Angsana New" w:hAnsi="Angsana New"/>
          <w:sz w:val="28"/>
          <w:szCs w:val="28"/>
        </w:rPr>
        <w:t xml:space="preserve"> </w:t>
      </w:r>
      <w:r w:rsidRPr="00650BAA">
        <w:rPr>
          <w:rFonts w:ascii="Angsana New" w:hAnsi="Angsana New" w:hint="cs"/>
          <w:sz w:val="28"/>
          <w:szCs w:val="28"/>
          <w:cs/>
        </w:rPr>
        <w:t xml:space="preserve">บริษัททำสัญญากู้ยืมเงินกับบุคคลที่ไม่เกี่ยวข้องกันท่านหนึ่ง จำนวนเงิน </w:t>
      </w:r>
      <w:r w:rsidR="00A14A57" w:rsidRPr="00A14A57">
        <w:rPr>
          <w:rFonts w:ascii="Angsana New" w:hAnsi="Angsana New"/>
          <w:sz w:val="28"/>
          <w:szCs w:val="28"/>
        </w:rPr>
        <w:t>100</w:t>
      </w:r>
      <w:r w:rsidRPr="00650BAA">
        <w:rPr>
          <w:rFonts w:ascii="Angsana New" w:hAnsi="Angsana New"/>
          <w:sz w:val="28"/>
          <w:szCs w:val="28"/>
        </w:rPr>
        <w:t>.</w:t>
      </w:r>
      <w:r w:rsidR="00A14A57" w:rsidRPr="00A14A57">
        <w:rPr>
          <w:rFonts w:ascii="Angsana New" w:hAnsi="Angsana New"/>
          <w:sz w:val="28"/>
          <w:szCs w:val="28"/>
        </w:rPr>
        <w:t>00</w:t>
      </w:r>
      <w:r w:rsidRPr="00650BAA">
        <w:rPr>
          <w:rFonts w:ascii="Angsana New" w:hAnsi="Angsana New"/>
          <w:sz w:val="28"/>
          <w:szCs w:val="28"/>
        </w:rPr>
        <w:t xml:space="preserve"> </w:t>
      </w:r>
      <w:r w:rsidRPr="00650BAA">
        <w:rPr>
          <w:rFonts w:ascii="Angsana New" w:hAnsi="Angsana New" w:hint="cs"/>
          <w:sz w:val="28"/>
          <w:szCs w:val="28"/>
          <w:cs/>
        </w:rPr>
        <w:t xml:space="preserve">ล้านบาท อัตราดอกเบี้ยร้อยละ </w:t>
      </w:r>
      <w:r w:rsidR="00A14A57" w:rsidRPr="00A14A57">
        <w:rPr>
          <w:rFonts w:ascii="Angsana New" w:hAnsi="Angsana New"/>
          <w:sz w:val="28"/>
          <w:szCs w:val="28"/>
        </w:rPr>
        <w:t>3</w:t>
      </w:r>
      <w:r w:rsidRPr="00650BAA">
        <w:rPr>
          <w:rFonts w:ascii="Angsana New" w:hAnsi="Angsana New"/>
          <w:sz w:val="28"/>
          <w:szCs w:val="28"/>
        </w:rPr>
        <w:t xml:space="preserve"> </w:t>
      </w:r>
      <w:r w:rsidRPr="00650BAA">
        <w:rPr>
          <w:rFonts w:ascii="Angsana New" w:hAnsi="Angsana New" w:hint="cs"/>
          <w:sz w:val="28"/>
          <w:szCs w:val="28"/>
          <w:cs/>
        </w:rPr>
        <w:t xml:space="preserve">ต่อปี โดยตกลงชำระดอกเบี้ยพร้อมกับเงินต้นในคราวเดียวให้เสร็จสิ้นภายในกำหนดหนึ่งปี คือ ไม่เกินวันที่ </w:t>
      </w:r>
      <w:r w:rsidR="00A14A57" w:rsidRPr="00A14A57">
        <w:rPr>
          <w:rFonts w:ascii="Angsana New" w:hAnsi="Angsana New"/>
          <w:sz w:val="28"/>
          <w:szCs w:val="28"/>
        </w:rPr>
        <w:t>24</w:t>
      </w:r>
      <w:r w:rsidRPr="00650BAA">
        <w:rPr>
          <w:rFonts w:ascii="Angsana New" w:hAnsi="Angsana New"/>
          <w:sz w:val="28"/>
          <w:szCs w:val="28"/>
        </w:rPr>
        <w:t xml:space="preserve"> </w:t>
      </w:r>
      <w:r w:rsidRPr="00650BAA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A14A57" w:rsidRPr="00A14A57">
        <w:rPr>
          <w:rFonts w:ascii="Angsana New" w:hAnsi="Angsana New"/>
          <w:sz w:val="28"/>
          <w:szCs w:val="28"/>
        </w:rPr>
        <w:t>2566</w:t>
      </w:r>
      <w:r w:rsidRPr="00650BAA">
        <w:rPr>
          <w:rFonts w:ascii="Angsana New" w:hAnsi="Angsana New"/>
          <w:sz w:val="28"/>
          <w:szCs w:val="28"/>
        </w:rPr>
        <w:t xml:space="preserve"> </w:t>
      </w:r>
      <w:r w:rsidR="00031616" w:rsidRPr="00650BAA">
        <w:rPr>
          <w:rFonts w:ascii="Angsana New" w:hAnsi="Angsana New" w:hint="cs"/>
          <w:sz w:val="28"/>
          <w:szCs w:val="28"/>
          <w:cs/>
        </w:rPr>
        <w:t xml:space="preserve">หากบริษัทผิดนัดผิดสัญญาไม่ชำระเงินต้นและดอกเบี้ยคืนให้เสร็จสิ้นภายในกำหนดเวลา บริษัทตกลงให้ฟ้องร้องบังคับคดีได้ทันทีพร้อมด้วยดอกเบี้ยผิดนัดผิดสัญญาในอัตราร้อยละ </w:t>
      </w:r>
      <w:r w:rsidR="00A14A57" w:rsidRPr="00A14A57">
        <w:rPr>
          <w:rFonts w:ascii="Angsana New" w:hAnsi="Angsana New"/>
          <w:sz w:val="28"/>
          <w:szCs w:val="28"/>
        </w:rPr>
        <w:t>15</w:t>
      </w:r>
      <w:r w:rsidR="00031616" w:rsidRPr="00650BAA">
        <w:rPr>
          <w:rFonts w:ascii="Angsana New" w:hAnsi="Angsana New"/>
          <w:sz w:val="28"/>
          <w:szCs w:val="28"/>
        </w:rPr>
        <w:t xml:space="preserve"> </w:t>
      </w:r>
      <w:r w:rsidR="00031616" w:rsidRPr="00650BAA">
        <w:rPr>
          <w:rFonts w:ascii="Angsana New" w:hAnsi="Angsana New" w:hint="cs"/>
          <w:sz w:val="28"/>
          <w:szCs w:val="28"/>
          <w:cs/>
        </w:rPr>
        <w:t>ต่อปีของต้นเงินกู้ยืม</w:t>
      </w:r>
    </w:p>
    <w:p w14:paraId="33323A4E" w14:textId="01524B6F" w:rsidR="00031616" w:rsidRPr="00031616" w:rsidRDefault="00066914" w:rsidP="000316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7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ภายใต้สัญญากู้ยืมเงิน</w:t>
      </w:r>
      <w:r w:rsidR="00031616" w:rsidRPr="00650BAA">
        <w:rPr>
          <w:rFonts w:ascii="Angsana New" w:hAnsi="Angsana New" w:hint="cs"/>
          <w:sz w:val="28"/>
          <w:szCs w:val="28"/>
          <w:cs/>
        </w:rPr>
        <w:t>บริษัทรับว่า นับแต่วันทำสัญญาบริษัทตกลงว่าบรรดาทรัพย์สินของบริษัท ณ วันที่กู้ยืม บริษัทจะไม่ทำก</w:t>
      </w:r>
      <w:r w:rsidR="00E10282" w:rsidRPr="00650BAA">
        <w:rPr>
          <w:rFonts w:ascii="Angsana New" w:hAnsi="Angsana New" w:hint="cs"/>
          <w:sz w:val="28"/>
          <w:szCs w:val="28"/>
          <w:cs/>
        </w:rPr>
        <w:t>า</w:t>
      </w:r>
      <w:r w:rsidR="00031616" w:rsidRPr="00650BAA">
        <w:rPr>
          <w:rFonts w:ascii="Angsana New" w:hAnsi="Angsana New" w:hint="cs"/>
          <w:sz w:val="28"/>
          <w:szCs w:val="28"/>
          <w:cs/>
        </w:rPr>
        <w:t>รจำหน่าย จ่ายโอน อันเป็นเหตุให้ผู้ให้กู้ยืมเสียเปรียบไม่สามารถบังคับชำระหนี้ได้ หากบริษัทกระทำการดังกล่าวถือว่าเป็นการกระทำฉ้อโกงผู้ให้กู้ยืม ผู้ให้กู้ยืมสามารถดำเนินการฟ้องร้องในฐานความผิดนี้ได้ทันทีที่พบการกระทำดังกล่าว โดยมิต้องบอกกล่าวบริษัท</w:t>
      </w:r>
    </w:p>
    <w:p w14:paraId="59F0A21E" w14:textId="7226085D" w:rsidR="00DB3F47" w:rsidRDefault="00DB3F47" w:rsidP="00546FD6">
      <w:pPr>
        <w:pStyle w:val="ListParagraph"/>
        <w:numPr>
          <w:ilvl w:val="0"/>
          <w:numId w:val="19"/>
        </w:numPr>
        <w:tabs>
          <w:tab w:val="clear" w:pos="227"/>
          <w:tab w:val="clear" w:pos="454"/>
        </w:tabs>
        <w:spacing w:before="240" w:after="120" w:line="240" w:lineRule="auto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หุ้นกู้</w:t>
      </w:r>
      <w:r w:rsidR="0083004D">
        <w:rPr>
          <w:rFonts w:ascii="Angsana New" w:hAnsi="Angsana New" w:hint="cs"/>
          <w:b/>
          <w:bCs/>
          <w:sz w:val="28"/>
          <w:szCs w:val="28"/>
          <w:cs/>
        </w:rPr>
        <w:t>แปลงสภาพ</w:t>
      </w:r>
    </w:p>
    <w:p w14:paraId="2010EB6D" w14:textId="1303E4DA" w:rsidR="0083004D" w:rsidRDefault="0083004D" w:rsidP="00F2234F">
      <w:pPr>
        <w:pStyle w:val="ListParagraph"/>
        <w:tabs>
          <w:tab w:val="clear" w:pos="227"/>
          <w:tab w:val="clear" w:pos="454"/>
        </w:tabs>
        <w:spacing w:before="120" w:after="120" w:line="240" w:lineRule="auto"/>
        <w:ind w:left="539"/>
        <w:contextualSpacing w:val="0"/>
        <w:jc w:val="thaiDistribute"/>
        <w:rPr>
          <w:rFonts w:ascii="Angsana New" w:eastAsia="Calibri" w:hAnsi="Angsana New"/>
          <w:sz w:val="28"/>
          <w:szCs w:val="28"/>
          <w:lang w:val="en-GB"/>
        </w:rPr>
      </w:pPr>
      <w:bookmarkStart w:id="2" w:name="_Hlk74237703"/>
      <w:r w:rsidRPr="0083004D">
        <w:rPr>
          <w:rFonts w:ascii="Angsana New" w:eastAsia="Calibri" w:hAnsi="Angsana New" w:hint="cs"/>
          <w:sz w:val="28"/>
          <w:szCs w:val="28"/>
          <w:cs/>
          <w:lang w:val="en-GB"/>
        </w:rPr>
        <w:t>เมื่อวันที่</w:t>
      </w:r>
      <w:r w:rsidRPr="0083004D">
        <w:rPr>
          <w:rFonts w:ascii="Angsana New" w:eastAsia="Calibri" w:hAnsi="Angsana New"/>
          <w:sz w:val="28"/>
          <w:szCs w:val="28"/>
        </w:rPr>
        <w:t xml:space="preserve"> </w:t>
      </w:r>
      <w:r w:rsidR="00A14A57" w:rsidRPr="00A14A57">
        <w:rPr>
          <w:rFonts w:ascii="Angsana New" w:eastAsia="Calibri" w:hAnsi="Angsana New"/>
          <w:sz w:val="28"/>
          <w:szCs w:val="28"/>
        </w:rPr>
        <w:t>7</w:t>
      </w:r>
      <w:r>
        <w:rPr>
          <w:rFonts w:ascii="Angsana New" w:eastAsia="Calibri" w:hAnsi="Angsana New"/>
          <w:sz w:val="28"/>
          <w:szCs w:val="28"/>
        </w:rPr>
        <w:t xml:space="preserve"> </w:t>
      </w:r>
      <w:r>
        <w:rPr>
          <w:rFonts w:ascii="Angsana New" w:eastAsia="Calibri" w:hAnsi="Angsana New" w:hint="cs"/>
          <w:sz w:val="28"/>
          <w:szCs w:val="28"/>
          <w:cs/>
        </w:rPr>
        <w:t xml:space="preserve">เมษายน </w:t>
      </w:r>
      <w:r w:rsidR="00A14A57" w:rsidRPr="00A14A57">
        <w:rPr>
          <w:rFonts w:ascii="Angsana New" w:eastAsia="Calibri" w:hAnsi="Angsana New"/>
          <w:sz w:val="28"/>
          <w:szCs w:val="28"/>
        </w:rPr>
        <w:t>2565</w:t>
      </w:r>
      <w:r w:rsidRPr="0083004D">
        <w:rPr>
          <w:rFonts w:ascii="Angsana New" w:eastAsia="Calibri" w:hAnsi="Angsana New"/>
          <w:sz w:val="28"/>
          <w:szCs w:val="28"/>
          <w:cs/>
          <w:lang w:val="en-GB"/>
        </w:rPr>
        <w:t xml:space="preserve"> </w:t>
      </w:r>
      <w:r w:rsidRPr="0083004D">
        <w:rPr>
          <w:rFonts w:ascii="Angsana New" w:eastAsia="Calibri" w:hAnsi="Angsana New" w:hint="cs"/>
          <w:sz w:val="28"/>
          <w:szCs w:val="28"/>
          <w:cs/>
          <w:lang w:val="en-GB"/>
        </w:rPr>
        <w:t>ที่ประชุมสามัญผู้ถือหุ้น</w:t>
      </w:r>
      <w:r>
        <w:rPr>
          <w:rFonts w:ascii="Angsana New" w:eastAsia="Calibri" w:hAnsi="Angsana New" w:hint="cs"/>
          <w:sz w:val="28"/>
          <w:szCs w:val="28"/>
          <w:cs/>
          <w:lang w:val="en-GB"/>
        </w:rPr>
        <w:t xml:space="preserve">ประจำปี </w:t>
      </w:r>
      <w:r w:rsidR="00A14A57" w:rsidRPr="00A14A57">
        <w:rPr>
          <w:rFonts w:ascii="Angsana New" w:eastAsia="Calibri" w:hAnsi="Angsana New"/>
          <w:sz w:val="28"/>
          <w:szCs w:val="28"/>
        </w:rPr>
        <w:t>2565</w:t>
      </w:r>
      <w:r w:rsidRPr="0083004D">
        <w:rPr>
          <w:rFonts w:ascii="Angsana New" w:eastAsia="Calibri" w:hAnsi="Angsana New"/>
          <w:sz w:val="28"/>
          <w:szCs w:val="28"/>
          <w:cs/>
          <w:lang w:val="en-GB"/>
        </w:rPr>
        <w:t xml:space="preserve"> </w:t>
      </w:r>
      <w:r w:rsidRPr="0083004D">
        <w:rPr>
          <w:rFonts w:ascii="Angsana New" w:eastAsia="Calibri" w:hAnsi="Angsana New" w:hint="cs"/>
          <w:sz w:val="28"/>
          <w:szCs w:val="28"/>
          <w:cs/>
          <w:lang w:val="en-GB"/>
        </w:rPr>
        <w:t>ของบริษัทได้มีมติอนุมัติการ</w:t>
      </w:r>
      <w:r w:rsidR="000076F7">
        <w:rPr>
          <w:rFonts w:ascii="Angsana New" w:eastAsia="Calibri" w:hAnsi="Angsana New" w:hint="cs"/>
          <w:sz w:val="28"/>
          <w:szCs w:val="28"/>
          <w:cs/>
          <w:lang w:val="en-GB"/>
        </w:rPr>
        <w:t>ขอ</w:t>
      </w:r>
      <w:r w:rsidRPr="0083004D">
        <w:rPr>
          <w:rFonts w:ascii="Angsana New" w:eastAsia="Calibri" w:hAnsi="Angsana New" w:hint="cs"/>
          <w:sz w:val="28"/>
          <w:szCs w:val="28"/>
          <w:cs/>
          <w:lang w:val="en-GB"/>
        </w:rPr>
        <w:t>ออก</w:t>
      </w:r>
      <w:r w:rsidR="000076F7">
        <w:rPr>
          <w:rFonts w:ascii="Angsana New" w:eastAsia="Calibri" w:hAnsi="Angsana New" w:hint="cs"/>
          <w:sz w:val="28"/>
          <w:szCs w:val="28"/>
          <w:cs/>
          <w:lang w:val="en-GB"/>
        </w:rPr>
        <w:t>จำหน่าย</w:t>
      </w:r>
      <w:r w:rsidRPr="0083004D">
        <w:rPr>
          <w:rFonts w:ascii="Angsana New" w:eastAsia="Calibri" w:hAnsi="Angsana New" w:hint="cs"/>
          <w:sz w:val="28"/>
          <w:szCs w:val="28"/>
          <w:cs/>
          <w:lang w:val="en-GB"/>
        </w:rPr>
        <w:t>หุ้นกู้แปลงสภาพ</w:t>
      </w:r>
      <w:r w:rsidR="000076F7">
        <w:rPr>
          <w:rFonts w:ascii="Angsana New" w:eastAsia="Calibri" w:hAnsi="Angsana New" w:hint="cs"/>
          <w:sz w:val="28"/>
          <w:szCs w:val="28"/>
          <w:cs/>
          <w:lang w:val="en-GB"/>
        </w:rPr>
        <w:t xml:space="preserve">โดยมีมูลค่าการเสนอขายรวมไม่เกิน </w:t>
      </w:r>
      <w:r w:rsidR="00A14A57" w:rsidRPr="00A14A57">
        <w:rPr>
          <w:rFonts w:ascii="Angsana New" w:eastAsia="Calibri" w:hAnsi="Angsana New"/>
          <w:sz w:val="28"/>
          <w:szCs w:val="28"/>
        </w:rPr>
        <w:t>1</w:t>
      </w:r>
      <w:r w:rsidR="003F7D99">
        <w:rPr>
          <w:rFonts w:ascii="Angsana New" w:eastAsia="Calibri" w:hAnsi="Angsana New"/>
          <w:sz w:val="28"/>
          <w:szCs w:val="28"/>
        </w:rPr>
        <w:t>,</w:t>
      </w:r>
      <w:r w:rsidR="00A14A57" w:rsidRPr="00A14A57">
        <w:rPr>
          <w:rFonts w:ascii="Angsana New" w:eastAsia="Calibri" w:hAnsi="Angsana New"/>
          <w:sz w:val="28"/>
          <w:szCs w:val="28"/>
        </w:rPr>
        <w:t>000</w:t>
      </w:r>
      <w:r w:rsidR="000076F7">
        <w:rPr>
          <w:rFonts w:ascii="Angsana New" w:eastAsia="Calibri" w:hAnsi="Angsana New"/>
          <w:sz w:val="28"/>
          <w:szCs w:val="28"/>
        </w:rPr>
        <w:t xml:space="preserve"> </w:t>
      </w:r>
      <w:r w:rsidR="000076F7">
        <w:rPr>
          <w:rFonts w:ascii="Angsana New" w:eastAsia="Calibri" w:hAnsi="Angsana New" w:hint="cs"/>
          <w:sz w:val="28"/>
          <w:szCs w:val="28"/>
          <w:cs/>
        </w:rPr>
        <w:t xml:space="preserve">ล้านบาท ให้แก่ผู้ลงทุนโดยเฉพาะเจาะจง ได้แก่ </w:t>
      </w:r>
      <w:r w:rsidR="000076F7">
        <w:rPr>
          <w:rFonts w:ascii="Angsana New" w:eastAsia="Calibri" w:hAnsi="Angsana New"/>
          <w:sz w:val="28"/>
          <w:szCs w:val="28"/>
        </w:rPr>
        <w:t xml:space="preserve">Advance Opportunities Fund (“AO Fund”) </w:t>
      </w:r>
      <w:r w:rsidR="000076F7">
        <w:rPr>
          <w:rFonts w:ascii="Angsana New" w:eastAsia="Calibri" w:hAnsi="Angsana New" w:hint="cs"/>
          <w:sz w:val="28"/>
          <w:szCs w:val="28"/>
          <w:cs/>
        </w:rPr>
        <w:t xml:space="preserve">และ </w:t>
      </w:r>
      <w:r w:rsidR="000076F7">
        <w:rPr>
          <w:rFonts w:ascii="Angsana New" w:eastAsia="Calibri" w:hAnsi="Angsana New"/>
          <w:sz w:val="28"/>
          <w:szCs w:val="28"/>
        </w:rPr>
        <w:t xml:space="preserve">Advance Opportunities Fund </w:t>
      </w:r>
      <w:r w:rsidR="00A14A57" w:rsidRPr="00A14A57">
        <w:rPr>
          <w:rFonts w:ascii="Angsana New" w:eastAsia="Calibri" w:hAnsi="Angsana New"/>
          <w:sz w:val="28"/>
          <w:szCs w:val="28"/>
        </w:rPr>
        <w:t>1</w:t>
      </w:r>
      <w:r w:rsidR="000076F7">
        <w:rPr>
          <w:rFonts w:ascii="Angsana New" w:eastAsia="Calibri" w:hAnsi="Angsana New"/>
          <w:sz w:val="28"/>
          <w:szCs w:val="28"/>
        </w:rPr>
        <w:t xml:space="preserve"> (“AO Fund </w:t>
      </w:r>
      <w:r w:rsidR="00A14A57" w:rsidRPr="00A14A57">
        <w:rPr>
          <w:rFonts w:ascii="Angsana New" w:eastAsia="Calibri" w:hAnsi="Angsana New"/>
          <w:sz w:val="28"/>
          <w:szCs w:val="28"/>
        </w:rPr>
        <w:t>1</w:t>
      </w:r>
      <w:r w:rsidR="000076F7">
        <w:rPr>
          <w:rFonts w:ascii="Angsana New" w:eastAsia="Calibri" w:hAnsi="Angsana New"/>
          <w:sz w:val="28"/>
          <w:szCs w:val="28"/>
        </w:rPr>
        <w:t xml:space="preserve">”) </w:t>
      </w:r>
      <w:r w:rsidR="000076F7">
        <w:rPr>
          <w:rFonts w:ascii="Angsana New" w:eastAsia="Calibri" w:hAnsi="Angsana New" w:hint="cs"/>
          <w:sz w:val="28"/>
          <w:szCs w:val="28"/>
          <w:cs/>
        </w:rPr>
        <w:t>ซึ่งบุคคลดังกล่าวไม่เป็นบุคคลที่เกี่ยวโยงกันกับบริษัท</w:t>
      </w:r>
      <w:r w:rsidRPr="0083004D">
        <w:rPr>
          <w:rFonts w:ascii="Angsana New" w:eastAsia="Calibri" w:hAnsi="Angsana New"/>
          <w:sz w:val="28"/>
          <w:szCs w:val="28"/>
          <w:cs/>
          <w:lang w:val="en-GB"/>
        </w:rPr>
        <w:t xml:space="preserve"> </w:t>
      </w:r>
      <w:r w:rsidRPr="0083004D">
        <w:rPr>
          <w:rFonts w:ascii="Angsana New" w:eastAsia="Calibri" w:hAnsi="Angsana New" w:hint="cs"/>
          <w:sz w:val="28"/>
          <w:szCs w:val="28"/>
          <w:cs/>
          <w:lang w:val="en-GB"/>
        </w:rPr>
        <w:t>โดยมีข้อกำหนดและเงื่อนไขหลักของหุ้นกู้แปลงสภาพดังนี้</w:t>
      </w:r>
    </w:p>
    <w:tbl>
      <w:tblPr>
        <w:tblStyle w:val="TableGrid1"/>
        <w:tblW w:w="949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0"/>
        <w:gridCol w:w="5817"/>
      </w:tblGrid>
      <w:tr w:rsidR="003B75D1" w:rsidRPr="003B75D1" w14:paraId="24B103DB" w14:textId="77777777" w:rsidTr="00CA79D5">
        <w:trPr>
          <w:trHeight w:val="1236"/>
        </w:trPr>
        <w:tc>
          <w:tcPr>
            <w:tcW w:w="3680" w:type="dxa"/>
          </w:tcPr>
          <w:p w14:paraId="480C869C" w14:textId="77777777" w:rsidR="003B75D1" w:rsidRPr="003B75D1" w:rsidRDefault="003B75D1" w:rsidP="00650BAA">
            <w:pPr>
              <w:tabs>
                <w:tab w:val="clear" w:pos="227"/>
                <w:tab w:val="clear" w:pos="454"/>
                <w:tab w:val="clear" w:pos="680"/>
              </w:tabs>
              <w:spacing w:after="120"/>
              <w:ind w:left="35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3B75D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ประเภทของหุ้นกู้แปลงสภาพ</w:t>
            </w:r>
          </w:p>
        </w:tc>
        <w:tc>
          <w:tcPr>
            <w:tcW w:w="5817" w:type="dxa"/>
          </w:tcPr>
          <w:p w14:paraId="2394F613" w14:textId="77777777" w:rsidR="003B75D1" w:rsidRPr="003B75D1" w:rsidRDefault="003B75D1" w:rsidP="00650BAA">
            <w:pPr>
              <w:tabs>
                <w:tab w:val="clear" w:pos="227"/>
                <w:tab w:val="clear" w:pos="454"/>
                <w:tab w:val="clear" w:pos="680"/>
                <w:tab w:val="clear" w:pos="5613"/>
                <w:tab w:val="left" w:pos="5420"/>
              </w:tabs>
              <w:spacing w:after="120"/>
              <w:jc w:val="thaiDistribute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หุ้นกู้แปลงสภาพที่ให้สิทธิแปลงสภาพเป็นหุ้นสามัญของบริษัท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ประเภทไม่ด้อยสิทธิและไม่มีหลักประกัน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</w:rPr>
              <w:t xml:space="preserve">   (Senior Unsecured Convertible Debentures) (“</w:t>
            </w: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หุ้นกู้แปลงสภาพ</w:t>
            </w:r>
            <w:r w:rsidRPr="002D521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”)</w:t>
            </w:r>
          </w:p>
        </w:tc>
      </w:tr>
      <w:tr w:rsidR="003B75D1" w:rsidRPr="003B75D1" w14:paraId="600B1C6F" w14:textId="77777777" w:rsidTr="00CA79D5">
        <w:trPr>
          <w:trHeight w:val="417"/>
        </w:trPr>
        <w:tc>
          <w:tcPr>
            <w:tcW w:w="3680" w:type="dxa"/>
          </w:tcPr>
          <w:p w14:paraId="35EDB0F1" w14:textId="77777777" w:rsidR="003B75D1" w:rsidRPr="003B75D1" w:rsidRDefault="003B75D1" w:rsidP="00650BAA">
            <w:pPr>
              <w:tabs>
                <w:tab w:val="clear" w:pos="227"/>
                <w:tab w:val="clear" w:pos="454"/>
                <w:tab w:val="clear" w:pos="680"/>
              </w:tabs>
              <w:spacing w:after="120"/>
              <w:ind w:left="35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5817" w:type="dxa"/>
          </w:tcPr>
          <w:p w14:paraId="6278C57A" w14:textId="77777777" w:rsidR="003B75D1" w:rsidRDefault="003B75D1" w:rsidP="00650BAA">
            <w:pPr>
              <w:tabs>
                <w:tab w:val="clear" w:pos="227"/>
                <w:tab w:val="clear" w:pos="454"/>
                <w:tab w:val="clear" w:pos="680"/>
                <w:tab w:val="clear" w:pos="5613"/>
                <w:tab w:val="left" w:pos="5420"/>
              </w:tabs>
              <w:spacing w:after="12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บาท</w:t>
            </w:r>
          </w:p>
          <w:p w14:paraId="0ED68257" w14:textId="77777777" w:rsidR="006764A9" w:rsidRDefault="006764A9" w:rsidP="00650BAA">
            <w:pPr>
              <w:tabs>
                <w:tab w:val="clear" w:pos="227"/>
                <w:tab w:val="clear" w:pos="454"/>
                <w:tab w:val="clear" w:pos="680"/>
                <w:tab w:val="clear" w:pos="5613"/>
                <w:tab w:val="left" w:pos="5420"/>
              </w:tabs>
              <w:spacing w:after="12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46A74045" w14:textId="77777777" w:rsidR="006764A9" w:rsidRDefault="006764A9" w:rsidP="00650BAA">
            <w:pPr>
              <w:tabs>
                <w:tab w:val="clear" w:pos="227"/>
                <w:tab w:val="clear" w:pos="454"/>
                <w:tab w:val="clear" w:pos="680"/>
                <w:tab w:val="clear" w:pos="5613"/>
                <w:tab w:val="left" w:pos="5420"/>
              </w:tabs>
              <w:spacing w:after="12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14F1A11D" w14:textId="77777777" w:rsidR="006764A9" w:rsidRDefault="006764A9" w:rsidP="00650BAA">
            <w:pPr>
              <w:tabs>
                <w:tab w:val="clear" w:pos="227"/>
                <w:tab w:val="clear" w:pos="454"/>
                <w:tab w:val="clear" w:pos="680"/>
                <w:tab w:val="clear" w:pos="5613"/>
                <w:tab w:val="left" w:pos="5420"/>
              </w:tabs>
              <w:spacing w:after="12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AA9D2DB" w14:textId="1959612C" w:rsidR="006764A9" w:rsidRPr="003B75D1" w:rsidRDefault="006764A9" w:rsidP="00650BAA">
            <w:pPr>
              <w:tabs>
                <w:tab w:val="clear" w:pos="227"/>
                <w:tab w:val="clear" w:pos="454"/>
                <w:tab w:val="clear" w:pos="680"/>
                <w:tab w:val="clear" w:pos="5613"/>
                <w:tab w:val="left" w:pos="5420"/>
              </w:tabs>
              <w:spacing w:after="12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3B75D1" w:rsidRPr="003B75D1" w14:paraId="3780EFAE" w14:textId="77777777" w:rsidTr="00CA79D5">
        <w:tc>
          <w:tcPr>
            <w:tcW w:w="3680" w:type="dxa"/>
          </w:tcPr>
          <w:p w14:paraId="254EB85A" w14:textId="77777777" w:rsidR="003B75D1" w:rsidRPr="003B75D1" w:rsidRDefault="003B75D1" w:rsidP="00650BAA">
            <w:pPr>
              <w:tabs>
                <w:tab w:val="clear" w:pos="227"/>
                <w:tab w:val="clear" w:pos="454"/>
                <w:tab w:val="clear" w:pos="680"/>
              </w:tabs>
              <w:spacing w:after="120"/>
              <w:ind w:left="35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lastRenderedPageBreak/>
              <w:t>จำนวนต้นเงินรวมของหุ้นกู้แปลงสภาพทั้งหมด</w:t>
            </w:r>
          </w:p>
        </w:tc>
        <w:tc>
          <w:tcPr>
            <w:tcW w:w="5817" w:type="dxa"/>
          </w:tcPr>
          <w:p w14:paraId="580308FE" w14:textId="73B5DEA5" w:rsidR="003B75D1" w:rsidRPr="003B75D1" w:rsidRDefault="003B75D1" w:rsidP="00650BAA">
            <w:pPr>
              <w:tabs>
                <w:tab w:val="clear" w:pos="227"/>
                <w:tab w:val="clear" w:pos="454"/>
                <w:tab w:val="clear" w:pos="680"/>
                <w:tab w:val="clear" w:pos="5613"/>
                <w:tab w:val="left" w:pos="5420"/>
              </w:tabs>
              <w:spacing w:after="12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ไม่เกิน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A14A57" w:rsidRPr="00A14A57">
              <w:rPr>
                <w:rFonts w:ascii="Angsana New" w:hAnsi="Angsana New" w:cs="Angsana New"/>
                <w:color w:val="000000"/>
                <w:sz w:val="28"/>
                <w:szCs w:val="35"/>
              </w:rPr>
              <w:t>1</w:t>
            </w:r>
            <w:r w:rsidR="00ED0E23">
              <w:rPr>
                <w:rFonts w:ascii="Angsana New" w:hAnsi="Angsana New" w:cs="Angsana New"/>
                <w:color w:val="000000"/>
                <w:sz w:val="28"/>
                <w:szCs w:val="35"/>
              </w:rPr>
              <w:t>,</w:t>
            </w:r>
            <w:r w:rsidR="00A14A57" w:rsidRPr="00A14A57">
              <w:rPr>
                <w:rFonts w:ascii="Angsana New" w:hAnsi="Angsana New" w:cs="Angsana New"/>
                <w:color w:val="000000"/>
                <w:sz w:val="28"/>
                <w:szCs w:val="35"/>
              </w:rPr>
              <w:t>000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ล้านบาท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โดยแบ่งออกเป็น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A14A57" w:rsidRPr="00A14A57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ชุด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ดังต่อไปนี้</w:t>
            </w:r>
          </w:p>
          <w:p w14:paraId="077CF03D" w14:textId="0E460054" w:rsidR="003B75D1" w:rsidRPr="003B75D1" w:rsidRDefault="003B75D1" w:rsidP="00650BAA">
            <w:pPr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5613"/>
                <w:tab w:val="left" w:pos="5420"/>
              </w:tabs>
              <w:spacing w:after="120"/>
              <w:ind w:left="458" w:hanging="425"/>
              <w:contextualSpacing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หุ้นกู้แปลงสภาพชุดที่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A14A57" w:rsidRPr="00A14A5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</w:rPr>
              <w:t xml:space="preserve"> (Tranche </w:t>
            </w:r>
            <w:r w:rsidR="00A14A57" w:rsidRPr="00A14A5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</w:rPr>
              <w:t xml:space="preserve">) </w:t>
            </w: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มีมูลค่าไม่เกิน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A14A57" w:rsidRPr="00A14A57">
              <w:rPr>
                <w:rFonts w:ascii="Angsana New" w:hAnsi="Angsana New"/>
                <w:color w:val="000000"/>
                <w:sz w:val="28"/>
                <w:szCs w:val="28"/>
              </w:rPr>
              <w:t>300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ล้านบาท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โดยแบ่งออกเป็น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A14A57" w:rsidRPr="00A14A57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ชุดย่อย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ชุดละ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A14A57" w:rsidRPr="00A14A57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ล้านบาท</w:t>
            </w:r>
          </w:p>
          <w:p w14:paraId="5F190037" w14:textId="059D9D4D" w:rsidR="003B75D1" w:rsidRPr="003B75D1" w:rsidRDefault="003B75D1" w:rsidP="00650BAA">
            <w:pPr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5613"/>
                <w:tab w:val="left" w:pos="5420"/>
              </w:tabs>
              <w:spacing w:after="120"/>
              <w:ind w:left="458" w:hanging="425"/>
              <w:contextualSpacing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หุ้นกู้แปลงสภาพชุดที่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A14A57" w:rsidRPr="00A14A57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</w:rPr>
              <w:t xml:space="preserve"> (Tranche </w:t>
            </w:r>
            <w:r w:rsidR="00A14A57" w:rsidRPr="00A14A57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</w:rPr>
              <w:t xml:space="preserve">) </w:t>
            </w: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มีมูลค่าไม่เกิน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A14A57" w:rsidRPr="00A14A57">
              <w:rPr>
                <w:rFonts w:ascii="Angsana New" w:hAnsi="Angsana New"/>
                <w:color w:val="000000"/>
                <w:sz w:val="28"/>
                <w:szCs w:val="28"/>
              </w:rPr>
              <w:t>300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ล้านบาท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โดยแบ่งออกเป็น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A14A57" w:rsidRPr="00A14A57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ชุดย่อย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ชุดละ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A14A57" w:rsidRPr="00A14A57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ล้านบาท</w:t>
            </w:r>
          </w:p>
          <w:p w14:paraId="5D2A36B0" w14:textId="109B911B" w:rsidR="007045AA" w:rsidRPr="003B75D1" w:rsidRDefault="003B75D1" w:rsidP="00186232">
            <w:pPr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5613"/>
                <w:tab w:val="left" w:pos="5420"/>
              </w:tabs>
              <w:spacing w:after="120"/>
              <w:ind w:left="458" w:hanging="425"/>
              <w:contextualSpacing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หุ้นกู้แปลงสภาพชุดที่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A14A57" w:rsidRPr="00A14A57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</w:rPr>
              <w:t xml:space="preserve"> (Tranche </w:t>
            </w:r>
            <w:r w:rsidR="00A14A57" w:rsidRPr="00A14A57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</w:rPr>
              <w:t xml:space="preserve">) </w:t>
            </w: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มีมูลค่าไม่เกิน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A14A57" w:rsidRPr="00A14A57">
              <w:rPr>
                <w:rFonts w:ascii="Angsana New" w:hAnsi="Angsana New"/>
                <w:color w:val="000000"/>
                <w:sz w:val="28"/>
                <w:szCs w:val="28"/>
              </w:rPr>
              <w:t>400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ล้านบาท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โดยแบ่งออกเป็น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A14A57" w:rsidRPr="00A14A57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ชุดย่อย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ชุดละ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A14A57" w:rsidRPr="00A14A57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3B75D1" w:rsidRPr="003B75D1" w14:paraId="5D61DB2B" w14:textId="77777777" w:rsidTr="00CA79D5">
        <w:tc>
          <w:tcPr>
            <w:tcW w:w="3680" w:type="dxa"/>
          </w:tcPr>
          <w:p w14:paraId="6877B5B5" w14:textId="77777777" w:rsidR="003B75D1" w:rsidRPr="003B75D1" w:rsidRDefault="003B75D1" w:rsidP="00650BAA">
            <w:pPr>
              <w:tabs>
                <w:tab w:val="clear" w:pos="227"/>
                <w:tab w:val="clear" w:pos="454"/>
                <w:tab w:val="clear" w:pos="680"/>
              </w:tabs>
              <w:spacing w:after="120"/>
              <w:ind w:left="35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เงื่อนไขในการออกหุ้นกู้แปลงสภาพ</w:t>
            </w:r>
          </w:p>
        </w:tc>
        <w:tc>
          <w:tcPr>
            <w:tcW w:w="5817" w:type="dxa"/>
          </w:tcPr>
          <w:p w14:paraId="572DEDE0" w14:textId="3DDAB560" w:rsidR="003B75D1" w:rsidRPr="00140F4F" w:rsidRDefault="003B75D1" w:rsidP="00650BAA">
            <w:pPr>
              <w:tabs>
                <w:tab w:val="clear" w:pos="227"/>
                <w:tab w:val="clear" w:pos="454"/>
                <w:tab w:val="clear" w:pos="680"/>
                <w:tab w:val="clear" w:pos="5613"/>
                <w:tab w:val="left" w:pos="5420"/>
              </w:tabs>
              <w:spacing w:after="12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บริษัทจะทยอยออกหุ้นกู้แปลงสภาพเป็น</w:t>
            </w:r>
            <w:proofErr w:type="spellStart"/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ชุดๆ</w:t>
            </w:r>
            <w:proofErr w:type="spellEnd"/>
            <w:r w:rsidRPr="003B75D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ทีละชุดตามลำดับและในการออกหุ้นกู้แปลงสภาพในแต่ละชุด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บริษัทจะทยอยออกเป็นชุดย่อยแต่ละชุดตามความต้องการใช้เงินของบริษัทในแต่ละคราว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ทั้งนี้การออกหุ้นกู้แปลงสภาพอยู่ภายใต้ความสำเร็จของเงื่อนไขบังคับก่อนซึ่งได้แก่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ารได้รับอนุญาตจากสำนักงานคณะกรรมการกำกับหลักทรัพย์และตลาดหลักทรัพย์และหน่วยงานที่เกี่ยวข้องอื่นๆ</w:t>
            </w:r>
            <w:r w:rsidRPr="003B75D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140F4F" w:rsidRPr="00140F4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รวมถึงข้อกำหนดและเงื่อนไขของหุ้นกู้แปลงสภาพ</w:t>
            </w:r>
          </w:p>
          <w:p w14:paraId="5382D63E" w14:textId="04722D8B" w:rsidR="003B75D1" w:rsidRPr="003B75D1" w:rsidRDefault="003B75D1" w:rsidP="00650BAA">
            <w:pPr>
              <w:tabs>
                <w:tab w:val="clear" w:pos="227"/>
                <w:tab w:val="clear" w:pos="454"/>
                <w:tab w:val="clear" w:pos="680"/>
                <w:tab w:val="clear" w:pos="5613"/>
                <w:tab w:val="left" w:pos="5420"/>
              </w:tabs>
              <w:spacing w:before="120" w:after="120"/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ทั้งนี้กำหนดให้ระยะเวลาในการออกหุ้นกู้แปลงสภาพมีระยะเวลาภายใน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A14A57" w:rsidRPr="00A14A57">
              <w:rPr>
                <w:rFonts w:ascii="Angsana New" w:hAnsi="Angsana New" w:cstheme="minorBidi"/>
                <w:color w:val="000000"/>
                <w:sz w:val="28"/>
                <w:szCs w:val="28"/>
              </w:rPr>
              <w:t>3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ปี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นับแต่วันที่</w:t>
            </w:r>
            <w:r w:rsidR="00140F4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ที่</w:t>
            </w: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ประชุมผู้ถือหุ้นมีมติอนุมัติให้ออกหุ้นกู้แปลงสภาพ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หากบริษัทมิได้ออกหุ้นกู้แปลงสภาพครบจำนวนภายใน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A14A57" w:rsidRPr="00A14A57">
              <w:rPr>
                <w:rFonts w:ascii="Angsana New" w:hAnsi="Angsana New" w:cstheme="minorBidi"/>
                <w:color w:val="000000"/>
                <w:sz w:val="28"/>
                <w:szCs w:val="28"/>
              </w:rPr>
              <w:t>3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ปี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อาจขอมติที่ประชุมผู้ถือหุ้นในการออกหุ้นกู้แปลงสภาพส่วนที่ยังไม่ออกโดยขึ้นอยู่กับความจำเป็นในการใช้เงินของบริษัท</w:t>
            </w:r>
          </w:p>
        </w:tc>
      </w:tr>
      <w:tr w:rsidR="003B75D1" w:rsidRPr="003B75D1" w14:paraId="53F83BF3" w14:textId="77777777" w:rsidTr="00CA79D5">
        <w:tc>
          <w:tcPr>
            <w:tcW w:w="3680" w:type="dxa"/>
          </w:tcPr>
          <w:p w14:paraId="0E21E7E0" w14:textId="77777777" w:rsidR="003B75D1" w:rsidRPr="003B75D1" w:rsidRDefault="003B75D1" w:rsidP="00650BAA">
            <w:pPr>
              <w:tabs>
                <w:tab w:val="clear" w:pos="227"/>
                <w:tab w:val="clear" w:pos="454"/>
                <w:tab w:val="clear" w:pos="680"/>
              </w:tabs>
              <w:spacing w:after="120"/>
              <w:ind w:left="35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5817" w:type="dxa"/>
          </w:tcPr>
          <w:p w14:paraId="45C93B64" w14:textId="0E348C09" w:rsidR="003B75D1" w:rsidRPr="003B75D1" w:rsidRDefault="003B75D1" w:rsidP="00650BAA">
            <w:pPr>
              <w:tabs>
                <w:tab w:val="clear" w:pos="227"/>
                <w:tab w:val="clear" w:pos="454"/>
                <w:tab w:val="clear" w:pos="680"/>
                <w:tab w:val="clear" w:pos="5613"/>
                <w:tab w:val="left" w:pos="5420"/>
              </w:tabs>
              <w:spacing w:after="120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ร้อยละ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A14A57" w:rsidRPr="00A14A57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="00A14A57" w:rsidRPr="00A14A57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ต่อปี</w:t>
            </w:r>
            <w:r w:rsidRPr="003B75D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โดยชำระดอกเบี้ยเป็น</w:t>
            </w:r>
            <w:r w:rsidR="00140F4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ทุก </w:t>
            </w:r>
            <w:r w:rsidR="00A14A57" w:rsidRPr="00A14A57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="00140F4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140F4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เดือน (เดือนมิถุนายนและเดือนธันวาคม)</w:t>
            </w:r>
          </w:p>
        </w:tc>
      </w:tr>
      <w:tr w:rsidR="003B75D1" w:rsidRPr="003B75D1" w14:paraId="60D6A4A6" w14:textId="77777777" w:rsidTr="00CA79D5">
        <w:tc>
          <w:tcPr>
            <w:tcW w:w="3680" w:type="dxa"/>
          </w:tcPr>
          <w:p w14:paraId="7520C432" w14:textId="77777777" w:rsidR="003B75D1" w:rsidRPr="003B75D1" w:rsidRDefault="003B75D1" w:rsidP="00650BAA">
            <w:pPr>
              <w:tabs>
                <w:tab w:val="clear" w:pos="227"/>
                <w:tab w:val="clear" w:pos="454"/>
                <w:tab w:val="clear" w:pos="680"/>
              </w:tabs>
              <w:spacing w:after="120"/>
              <w:ind w:left="35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3B75D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อายุ</w:t>
            </w:r>
          </w:p>
        </w:tc>
        <w:tc>
          <w:tcPr>
            <w:tcW w:w="5817" w:type="dxa"/>
          </w:tcPr>
          <w:p w14:paraId="0513BA17" w14:textId="4EB56632" w:rsidR="003B75D1" w:rsidRPr="003B75D1" w:rsidRDefault="00A14A57" w:rsidP="00650BAA">
            <w:pPr>
              <w:tabs>
                <w:tab w:val="clear" w:pos="227"/>
                <w:tab w:val="clear" w:pos="454"/>
                <w:tab w:val="clear" w:pos="680"/>
                <w:tab w:val="clear" w:pos="5613"/>
                <w:tab w:val="left" w:pos="5420"/>
              </w:tabs>
              <w:spacing w:after="12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3B75D1" w:rsidRPr="003B75D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3B75D1"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ปี</w:t>
            </w:r>
            <w:r w:rsidR="003B75D1" w:rsidRPr="003B75D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3B75D1"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นับจากวันที่ออกหุ้นกู้แปลงสภาพแต่ละชุด</w:t>
            </w:r>
          </w:p>
        </w:tc>
      </w:tr>
    </w:tbl>
    <w:tbl>
      <w:tblPr>
        <w:tblStyle w:val="TableGrid2"/>
        <w:tblW w:w="949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0"/>
        <w:gridCol w:w="5817"/>
      </w:tblGrid>
      <w:tr w:rsidR="00C93897" w:rsidRPr="004E5EE5" w14:paraId="529FAF95" w14:textId="77777777" w:rsidTr="00650BAA">
        <w:trPr>
          <w:trHeight w:val="804"/>
        </w:trPr>
        <w:tc>
          <w:tcPr>
            <w:tcW w:w="3680" w:type="dxa"/>
          </w:tcPr>
          <w:p w14:paraId="54E43CB5" w14:textId="77777777" w:rsidR="00C93897" w:rsidRPr="004E5EE5" w:rsidRDefault="00C93897" w:rsidP="00650BAA">
            <w:pPr>
              <w:tabs>
                <w:tab w:val="clear" w:pos="227"/>
                <w:tab w:val="clear" w:pos="454"/>
                <w:tab w:val="clear" w:pos="680"/>
              </w:tabs>
              <w:spacing w:after="120"/>
              <w:ind w:left="35"/>
              <w:rPr>
                <w:rFonts w:ascii="Angsana New" w:eastAsia="Calibri" w:hAnsi="Angsana New" w:cs="Angsana New"/>
                <w:sz w:val="28"/>
                <w:szCs w:val="28"/>
                <w:lang w:val="en-GB"/>
              </w:rPr>
            </w:pP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การชำระคืนเงินต้น</w:t>
            </w:r>
          </w:p>
        </w:tc>
        <w:tc>
          <w:tcPr>
            <w:tcW w:w="5817" w:type="dxa"/>
          </w:tcPr>
          <w:p w14:paraId="6FBFE58C" w14:textId="77777777" w:rsidR="00C93897" w:rsidRDefault="00C93897" w:rsidP="00650BAA">
            <w:pPr>
              <w:tabs>
                <w:tab w:val="clear" w:pos="227"/>
                <w:tab w:val="clear" w:pos="454"/>
                <w:tab w:val="clear" w:pos="680"/>
                <w:tab w:val="clear" w:pos="5613"/>
                <w:tab w:val="left" w:pos="5420"/>
              </w:tabs>
              <w:spacing w:after="12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ชำระงวดเดียวเมื่อครบกำหนดไถ่ถอนหุ้นกู้แต่ละชุด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ตามข้อกำหนดและเงื่อนไขของหุ้นกู้แปลงสภาพแต่ละชุด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โดย</w:t>
            </w:r>
            <w:r w:rsidRPr="003B75D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หุ้นกู้แปลงสภาพแต่ละชุด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มีอายุ </w:t>
            </w:r>
            <w:r w:rsidR="00A14A57" w:rsidRPr="00A14A57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ปี นับจากวันที่ออกหุ้นกู้แปลสภาพ</w:t>
            </w:r>
          </w:p>
          <w:p w14:paraId="45E0F982" w14:textId="77777777" w:rsidR="006764A9" w:rsidRDefault="006764A9" w:rsidP="00650BAA">
            <w:pPr>
              <w:tabs>
                <w:tab w:val="clear" w:pos="227"/>
                <w:tab w:val="clear" w:pos="454"/>
                <w:tab w:val="clear" w:pos="680"/>
                <w:tab w:val="clear" w:pos="5613"/>
                <w:tab w:val="left" w:pos="5420"/>
              </w:tabs>
              <w:spacing w:after="12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  <w:p w14:paraId="7F889879" w14:textId="77777777" w:rsidR="006764A9" w:rsidRDefault="006764A9" w:rsidP="00650BAA">
            <w:pPr>
              <w:tabs>
                <w:tab w:val="clear" w:pos="227"/>
                <w:tab w:val="clear" w:pos="454"/>
                <w:tab w:val="clear" w:pos="680"/>
                <w:tab w:val="clear" w:pos="5613"/>
                <w:tab w:val="left" w:pos="5420"/>
              </w:tabs>
              <w:spacing w:after="12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  <w:p w14:paraId="761F51A3" w14:textId="77777777" w:rsidR="006764A9" w:rsidRDefault="006764A9" w:rsidP="00650BAA">
            <w:pPr>
              <w:tabs>
                <w:tab w:val="clear" w:pos="227"/>
                <w:tab w:val="clear" w:pos="454"/>
                <w:tab w:val="clear" w:pos="680"/>
                <w:tab w:val="clear" w:pos="5613"/>
                <w:tab w:val="left" w:pos="5420"/>
              </w:tabs>
              <w:spacing w:after="12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  <w:p w14:paraId="52F9C24C" w14:textId="364E54FD" w:rsidR="006764A9" w:rsidRPr="00C93897" w:rsidRDefault="006764A9" w:rsidP="00650BAA">
            <w:pPr>
              <w:tabs>
                <w:tab w:val="clear" w:pos="227"/>
                <w:tab w:val="clear" w:pos="454"/>
                <w:tab w:val="clear" w:pos="680"/>
                <w:tab w:val="clear" w:pos="5613"/>
                <w:tab w:val="left" w:pos="5420"/>
              </w:tabs>
              <w:spacing w:after="120"/>
              <w:jc w:val="thaiDistribute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</w:p>
        </w:tc>
      </w:tr>
    </w:tbl>
    <w:tbl>
      <w:tblPr>
        <w:tblStyle w:val="TableGrid3"/>
        <w:tblW w:w="949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0"/>
        <w:gridCol w:w="5817"/>
      </w:tblGrid>
      <w:tr w:rsidR="00AA4865" w:rsidRPr="004E5EE5" w14:paraId="2FB2B857" w14:textId="77777777" w:rsidTr="00CA79D5">
        <w:tc>
          <w:tcPr>
            <w:tcW w:w="3680" w:type="dxa"/>
          </w:tcPr>
          <w:p w14:paraId="789BE056" w14:textId="77777777" w:rsidR="00AA4865" w:rsidRPr="004E5EE5" w:rsidRDefault="00AA4865" w:rsidP="00650BAA">
            <w:pPr>
              <w:tabs>
                <w:tab w:val="clear" w:pos="227"/>
                <w:tab w:val="clear" w:pos="454"/>
                <w:tab w:val="clear" w:pos="680"/>
              </w:tabs>
              <w:spacing w:after="120"/>
              <w:ind w:left="35"/>
              <w:rPr>
                <w:rFonts w:ascii="Angsana New" w:eastAsia="Calibri" w:hAnsi="Angsana New" w:cs="Angsana New"/>
                <w:sz w:val="28"/>
                <w:szCs w:val="28"/>
                <w:lang w:val="en-GB"/>
              </w:rPr>
            </w:pP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lastRenderedPageBreak/>
              <w:t>สิทธิในการไถ่ถอนหุ้นกู้แปลงสภาพ</w:t>
            </w: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ก่อนวันครบกำหนดอายุหุ้นกู้แปลงสภาพ</w:t>
            </w:r>
          </w:p>
        </w:tc>
        <w:tc>
          <w:tcPr>
            <w:tcW w:w="5817" w:type="dxa"/>
          </w:tcPr>
          <w:p w14:paraId="0EFA343D" w14:textId="5383F4DE" w:rsidR="00AA4865" w:rsidRPr="004E5EE5" w:rsidRDefault="00AA4865" w:rsidP="00650BAA">
            <w:pPr>
              <w:tabs>
                <w:tab w:val="clear" w:pos="227"/>
                <w:tab w:val="clear" w:pos="454"/>
                <w:tab w:val="clear" w:pos="680"/>
                <w:tab w:val="clear" w:pos="5613"/>
                <w:tab w:val="left" w:pos="5420"/>
              </w:tabs>
              <w:spacing w:after="120"/>
              <w:jc w:val="thaiDistribute"/>
              <w:rPr>
                <w:rFonts w:ascii="Angsana New" w:eastAsia="Calibri" w:hAnsi="Angsana New" w:cs="Angsana New"/>
                <w:sz w:val="28"/>
                <w:szCs w:val="28"/>
                <w:lang w:val="en-GB"/>
              </w:rPr>
            </w:pP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ผู้ถือหุ้นกู้แปลงสภาพอาจมีสิทธิหรือไม่มีสิทธิ</w:t>
            </w:r>
            <w:proofErr w:type="spellStart"/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ขอให้</w:t>
            </w:r>
            <w:proofErr w:type="spellEnd"/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บริษัทไถ่ถอนหุ้นกู้แปลงสภาพก่อนครบกำหนด</w:t>
            </w: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และ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/</w:t>
            </w: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หรือ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บริษัทอาจมีสิทธิหรือไม่มีสิทธิไถ่ถอนหุ้นกู้แปลงสภาพก่อนครบกำหนด</w:t>
            </w: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ทั้งนี้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การไถ่ถอนหุ้นกู้แปลงสภาพให้เป็นไปตามข้อตกลงและเงื่อนไขของหุ้นกู้แปลงสภาพที่จะออกในแต่ละคราว</w:t>
            </w: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โดยปฏิบ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ั</w:t>
            </w: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ติตามกฎหมาย กฎเกณฑ์ ข้อบังคับหรือประกาศที่เกี่ยวข้องรวมถึงการขออนุญาตจากหน่วยงานราชการใดๆ ที่เกี่ยวข้อง</w:t>
            </w:r>
          </w:p>
        </w:tc>
      </w:tr>
      <w:tr w:rsidR="00AA4865" w:rsidRPr="004E5EE5" w14:paraId="217D74F0" w14:textId="77777777" w:rsidTr="00CA79D5">
        <w:tc>
          <w:tcPr>
            <w:tcW w:w="3680" w:type="dxa"/>
          </w:tcPr>
          <w:p w14:paraId="7656B393" w14:textId="77777777" w:rsidR="00AA4865" w:rsidRPr="004E5EE5" w:rsidRDefault="00AA4865" w:rsidP="00650BAA">
            <w:pPr>
              <w:tabs>
                <w:tab w:val="clear" w:pos="227"/>
                <w:tab w:val="clear" w:pos="454"/>
                <w:tab w:val="clear" w:pos="680"/>
              </w:tabs>
              <w:spacing w:after="120"/>
              <w:ind w:left="35"/>
              <w:rPr>
                <w:rFonts w:ascii="Angsana New" w:eastAsia="Calibri" w:hAnsi="Angsana New" w:cs="Angsana New"/>
                <w:sz w:val="28"/>
                <w:szCs w:val="28"/>
                <w:lang w:val="en-GB"/>
              </w:rPr>
            </w:pP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อัตราส่วนการแปลงสภาพ</w:t>
            </w:r>
          </w:p>
        </w:tc>
        <w:tc>
          <w:tcPr>
            <w:tcW w:w="5817" w:type="dxa"/>
          </w:tcPr>
          <w:p w14:paraId="773403A9" w14:textId="2A8BD15A" w:rsidR="00650BAA" w:rsidRPr="006764A9" w:rsidRDefault="00AA4865" w:rsidP="006764A9">
            <w:pPr>
              <w:tabs>
                <w:tab w:val="clear" w:pos="227"/>
                <w:tab w:val="clear" w:pos="454"/>
                <w:tab w:val="clear" w:pos="680"/>
                <w:tab w:val="clear" w:pos="5613"/>
                <w:tab w:val="left" w:pos="5420"/>
              </w:tabs>
              <w:spacing w:after="12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จำนวนเงินต้นของหุ้นกู้แปลงสภาพที่จะใช้สุทธิหารด้วยราคาแปลงสภาพ</w:t>
            </w:r>
          </w:p>
        </w:tc>
      </w:tr>
      <w:tr w:rsidR="00AA4865" w:rsidRPr="004E5EE5" w14:paraId="366C7E76" w14:textId="77777777" w:rsidTr="00CA79D5">
        <w:tc>
          <w:tcPr>
            <w:tcW w:w="3680" w:type="dxa"/>
          </w:tcPr>
          <w:p w14:paraId="64FBEF7B" w14:textId="77777777" w:rsidR="00AA4865" w:rsidRPr="004E5EE5" w:rsidRDefault="00AA4865" w:rsidP="00650BAA">
            <w:pPr>
              <w:tabs>
                <w:tab w:val="clear" w:pos="227"/>
                <w:tab w:val="clear" w:pos="454"/>
                <w:tab w:val="clear" w:pos="680"/>
              </w:tabs>
              <w:spacing w:after="120"/>
              <w:ind w:left="35"/>
              <w:rPr>
                <w:rFonts w:ascii="Angsana New" w:eastAsia="Calibri" w:hAnsi="Angsana New" w:cs="Angsana New"/>
                <w:sz w:val="28"/>
                <w:szCs w:val="28"/>
                <w:lang w:val="en-GB"/>
              </w:rPr>
            </w:pP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ราคาแปลงสภาพ</w:t>
            </w:r>
          </w:p>
        </w:tc>
        <w:tc>
          <w:tcPr>
            <w:tcW w:w="5817" w:type="dxa"/>
          </w:tcPr>
          <w:p w14:paraId="301F28C9" w14:textId="6EA656A8" w:rsidR="00AA4865" w:rsidRPr="004E5EE5" w:rsidRDefault="00AA4865" w:rsidP="00650BAA">
            <w:pPr>
              <w:tabs>
                <w:tab w:val="clear" w:pos="227"/>
                <w:tab w:val="clear" w:pos="454"/>
                <w:tab w:val="clear" w:pos="680"/>
                <w:tab w:val="clear" w:pos="5613"/>
                <w:tab w:val="left" w:pos="5420"/>
              </w:tabs>
              <w:spacing w:after="120"/>
              <w:jc w:val="thaiDistribute"/>
              <w:rPr>
                <w:rFonts w:ascii="Angsana New" w:eastAsia="Calibri" w:hAnsi="Angsana New" w:cs="Angsana New"/>
                <w:sz w:val="28"/>
                <w:szCs w:val="28"/>
                <w:lang w:val="en-GB"/>
              </w:rPr>
            </w:pP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ไม่ต่ำกว่าร้อยละ</w:t>
            </w: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A14A57" w:rsidRPr="00A14A57">
              <w:rPr>
                <w:rFonts w:ascii="Angsana New" w:hAnsi="Angsana New" w:cs="Angsana New"/>
                <w:color w:val="000000"/>
                <w:sz w:val="28"/>
                <w:szCs w:val="28"/>
              </w:rPr>
              <w:t>90</w:t>
            </w: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ของราคาตลาด</w:t>
            </w: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จึงไม่เข้าข่ายเป็นการเสนอขายหุ้นที่ออกใหม่ในราคาที่ต่ำกว่าราคาตลาดตามที่กำหนดในประกาศที่</w:t>
            </w: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ทจ</w:t>
            </w:r>
            <w:proofErr w:type="spellEnd"/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="00A14A57" w:rsidRPr="00A14A57">
              <w:rPr>
                <w:rFonts w:ascii="Angsana New" w:hAnsi="Angsana New" w:cs="Angsana New"/>
                <w:color w:val="000000"/>
                <w:sz w:val="28"/>
                <w:szCs w:val="28"/>
              </w:rPr>
              <w:t>72</w:t>
            </w: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</w:rPr>
              <w:t>/</w:t>
            </w:r>
            <w:r w:rsidR="00A14A57" w:rsidRPr="00A14A57">
              <w:rPr>
                <w:rFonts w:ascii="Angsana New" w:hAnsi="Angsana New" w:cs="Angsana New"/>
                <w:color w:val="000000"/>
                <w:sz w:val="28"/>
                <w:szCs w:val="28"/>
              </w:rPr>
              <w:t>2558</w:t>
            </w: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ราคาตลาด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คำนวณจากราคาถัว</w:t>
            </w: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เฉลี่ยถ่วงน้ำหนักของหุ้นบริษัทในตลาดหลักทรัพย์ฯ</w:t>
            </w: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ย้อนหลังไม่น้อยกว่า </w:t>
            </w:r>
            <w:r w:rsidR="00A14A57" w:rsidRPr="00A14A57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วันทำการติดต่อกัน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แต่ไม่เกิน</w:t>
            </w: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A14A57" w:rsidRPr="00A14A57">
              <w:rPr>
                <w:rFonts w:ascii="Angsana New" w:hAnsi="Angsana New" w:cs="Angsana New"/>
                <w:color w:val="000000"/>
                <w:sz w:val="28"/>
                <w:szCs w:val="28"/>
              </w:rPr>
              <w:t>15</w:t>
            </w: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วัน ทำการติดต่อกัน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ก่อน</w:t>
            </w: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ผู้ถือหุ้นกู้แปลงสภาพจะใช้สิทธิแปลงสภาพหุ้นกู้</w:t>
            </w: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ทั้งนี้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คาถัวเฉลี่ยถ่วงน้ำหนักคำนวณจากราคาปิดถ่วงน้ำหนักด้วยปริมาณการซื้อขายในแต่ละวันทำการติดต่อกัน</w:t>
            </w: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“</w:t>
            </w: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ราคาใช้สิทธิแปลงสภาพลอยตัว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” (</w:t>
            </w: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</w:rPr>
              <w:t>Floating Conversion Price)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อย่างไรก็ตาม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ถ้า</w:t>
            </w: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ราคาแปลงสภาพที่คำนวณข้างต้นต่ำกว่ามูลค่าที่ตราไว้ของห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ุ้</w:t>
            </w: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นของบริษัท</w:t>
            </w: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จะต้องออกหุ้นชดเชยเพิ่มเติมในลักษณะที่ทำให้การคำนวณหุ้นทั้งหมดที่จะออกในมูลค่าที่ตราไว้เป็นไปตามราคาแปลงสภาพ</w:t>
            </w:r>
          </w:p>
        </w:tc>
      </w:tr>
      <w:tr w:rsidR="00AA4865" w:rsidRPr="004E5EE5" w14:paraId="46C1997C" w14:textId="77777777" w:rsidTr="00CA79D5">
        <w:tc>
          <w:tcPr>
            <w:tcW w:w="3680" w:type="dxa"/>
          </w:tcPr>
          <w:p w14:paraId="7B3C4DBB" w14:textId="77777777" w:rsidR="00AA4865" w:rsidRPr="004E5EE5" w:rsidRDefault="00AA4865" w:rsidP="00650BAA">
            <w:pPr>
              <w:tabs>
                <w:tab w:val="clear" w:pos="227"/>
                <w:tab w:val="clear" w:pos="454"/>
                <w:tab w:val="clear" w:pos="680"/>
              </w:tabs>
              <w:spacing w:after="120"/>
              <w:ind w:left="35"/>
              <w:rPr>
                <w:rFonts w:ascii="Angsana New" w:eastAsia="Calibri" w:hAnsi="Angsana New" w:cs="Angsana New"/>
                <w:sz w:val="28"/>
                <w:szCs w:val="28"/>
                <w:lang w:val="en-GB"/>
              </w:rPr>
            </w:pP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ระยะเวลาการใช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้</w:t>
            </w: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สิทธิแปลงสภาพ</w:t>
            </w:r>
          </w:p>
        </w:tc>
        <w:tc>
          <w:tcPr>
            <w:tcW w:w="5817" w:type="dxa"/>
          </w:tcPr>
          <w:p w14:paraId="537EE91B" w14:textId="57DD29FC" w:rsidR="00AA4865" w:rsidRPr="004E5EE5" w:rsidRDefault="00AA4865" w:rsidP="00650BAA">
            <w:pPr>
              <w:tabs>
                <w:tab w:val="clear" w:pos="227"/>
                <w:tab w:val="clear" w:pos="454"/>
                <w:tab w:val="clear" w:pos="680"/>
                <w:tab w:val="clear" w:pos="5613"/>
                <w:tab w:val="left" w:pos="5420"/>
              </w:tabs>
              <w:spacing w:after="120"/>
              <w:jc w:val="thaiDistribute"/>
              <w:rPr>
                <w:rFonts w:ascii="Angsana New" w:eastAsia="Calibri" w:hAnsi="Angsana New" w:cs="Angsana New"/>
                <w:sz w:val="28"/>
                <w:szCs w:val="28"/>
                <w:lang w:val="en-GB"/>
              </w:rPr>
            </w:pP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ู้ถือหุ้นกู้แปลงสภาพแต่ละชุดสามารถใช้สิทธิแปลงสภาพหุ้นกู้แปลงสภาพได้ทุกวันนับจากวันที่ออกหุ้นกู้แปลงสภาพจนถึงเวลาปิดทำการของวันทำการก่อนวันครบกำหนดอายุหุ้นกู้แปลงสภาพ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A14A57" w:rsidRPr="00A14A57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สัปดาห์</w:t>
            </w:r>
          </w:p>
        </w:tc>
      </w:tr>
      <w:tr w:rsidR="00AA4865" w:rsidRPr="004E5EE5" w14:paraId="081EA8FE" w14:textId="77777777" w:rsidTr="00CA79D5">
        <w:tc>
          <w:tcPr>
            <w:tcW w:w="3680" w:type="dxa"/>
          </w:tcPr>
          <w:p w14:paraId="0C29FA60" w14:textId="77777777" w:rsidR="00AA4865" w:rsidRPr="004E5EE5" w:rsidRDefault="00AA4865" w:rsidP="00650BAA">
            <w:pPr>
              <w:tabs>
                <w:tab w:val="clear" w:pos="227"/>
                <w:tab w:val="clear" w:pos="454"/>
                <w:tab w:val="clear" w:pos="680"/>
              </w:tabs>
              <w:spacing w:after="120"/>
              <w:ind w:left="35"/>
              <w:rPr>
                <w:rFonts w:ascii="Angsana New" w:eastAsia="Calibri" w:hAnsi="Angsana New" w:cs="Angsana New"/>
                <w:sz w:val="28"/>
                <w:szCs w:val="28"/>
                <w:lang w:val="en-GB"/>
              </w:rPr>
            </w:pP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ำ</w:t>
            </w: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นวนหุ้นสามัญที่จัดสรรไว้ เพื่อรองรับการแปลงสภาพ</w:t>
            </w:r>
          </w:p>
        </w:tc>
        <w:tc>
          <w:tcPr>
            <w:tcW w:w="5817" w:type="dxa"/>
          </w:tcPr>
          <w:p w14:paraId="659E3A81" w14:textId="77BA0562" w:rsidR="00694349" w:rsidRPr="00694349" w:rsidRDefault="00694349" w:rsidP="00650BAA">
            <w:pPr>
              <w:tabs>
                <w:tab w:val="clear" w:pos="227"/>
                <w:tab w:val="clear" w:pos="454"/>
                <w:tab w:val="clear" w:pos="680"/>
                <w:tab w:val="clear" w:pos="5613"/>
                <w:tab w:val="left" w:pos="5420"/>
              </w:tabs>
              <w:spacing w:after="12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694349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กรณีการใช้สิทธิแปลงสภาพของใบสำคัญแสดงสิทธิทั้งจำนวน</w:t>
            </w:r>
          </w:p>
          <w:p w14:paraId="58206652" w14:textId="775B5557" w:rsidR="00AA4865" w:rsidRDefault="00A14A57" w:rsidP="00650BAA">
            <w:pPr>
              <w:tabs>
                <w:tab w:val="clear" w:pos="227"/>
                <w:tab w:val="clear" w:pos="454"/>
                <w:tab w:val="clear" w:pos="680"/>
                <w:tab w:val="clear" w:pos="5613"/>
                <w:tab w:val="left" w:pos="5420"/>
              </w:tabs>
              <w:spacing w:after="12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14A57">
              <w:rPr>
                <w:rFonts w:ascii="Angsana New" w:hAnsi="Angsana New" w:cs="Angsana New"/>
                <w:color w:val="000000"/>
                <w:sz w:val="28"/>
                <w:szCs w:val="28"/>
              </w:rPr>
              <w:t>363</w:t>
            </w:r>
            <w:r w:rsidR="0069434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color w:val="000000"/>
                <w:sz w:val="28"/>
                <w:szCs w:val="28"/>
              </w:rPr>
              <w:t>363</w:t>
            </w:r>
            <w:r w:rsidR="0069434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color w:val="000000"/>
                <w:sz w:val="28"/>
                <w:szCs w:val="28"/>
              </w:rPr>
              <w:t>801</w:t>
            </w:r>
            <w:r w:rsidR="00AA4865" w:rsidRPr="004E5EE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AA4865"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หุ้น คิดเป็นร้อยละ</w:t>
            </w:r>
            <w:r w:rsidRPr="00A14A57">
              <w:rPr>
                <w:rFonts w:ascii="Angsana New" w:hAnsi="Angsana New" w:cs="Angsana New"/>
                <w:color w:val="000000"/>
                <w:sz w:val="28"/>
                <w:szCs w:val="28"/>
              </w:rPr>
              <w:t>18</w:t>
            </w:r>
            <w:r w:rsidR="00694349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 w:rsidRPr="00A14A57">
              <w:rPr>
                <w:rFonts w:ascii="Angsana New" w:hAnsi="Angsana New" w:cs="Angsana New"/>
                <w:color w:val="000000"/>
                <w:sz w:val="28"/>
                <w:szCs w:val="28"/>
              </w:rPr>
              <w:t>18</w:t>
            </w:r>
            <w:r w:rsidR="00AA4865" w:rsidRPr="004E5EE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AA4865"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ของจ</w:t>
            </w:r>
            <w:r w:rsidR="00AA48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ำ</w:t>
            </w:r>
            <w:r w:rsidR="00AA4865"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นวนห</w:t>
            </w:r>
            <w:r w:rsidR="00AA48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ุ้</w:t>
            </w:r>
            <w:r w:rsidR="00AA4865"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นที่จำหน่ายได้แล้วทั้งหมดของบริษัท</w:t>
            </w:r>
            <w:r w:rsidR="00AA4865" w:rsidRPr="004E5EE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AA4865"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ภายหลังการจดทะเบียนเพิ่มทุนชำระแล้วของบริษัท</w:t>
            </w:r>
            <w:r w:rsidR="00AA48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AA4865"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บนสมมติฐานว่ามีการใช้สิทธิแปลงสภาพหุ้นกู้แปลงสภาพ และใบสำคัญแสดงสิทธิ</w:t>
            </w:r>
            <w:r w:rsidR="0069434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ทั้งจำนวน</w:t>
            </w:r>
          </w:p>
          <w:p w14:paraId="59C7A862" w14:textId="5B938B5F" w:rsidR="00694349" w:rsidRDefault="00B53F41" w:rsidP="00650BAA">
            <w:pPr>
              <w:tabs>
                <w:tab w:val="clear" w:pos="227"/>
                <w:tab w:val="clear" w:pos="454"/>
                <w:tab w:val="clear" w:pos="680"/>
                <w:tab w:val="clear" w:pos="5613"/>
                <w:tab w:val="left" w:pos="5420"/>
              </w:tabs>
              <w:spacing w:after="12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694349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กรณี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ไม่มี</w:t>
            </w:r>
            <w:r w:rsidRPr="00694349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การใช้สิทธิแปลงสภาพของใบสำคัญแสดงสิทธิทั้งจำนวน</w:t>
            </w:r>
          </w:p>
          <w:p w14:paraId="46569833" w14:textId="5CF880C7" w:rsidR="00B53F41" w:rsidRDefault="00A14A57" w:rsidP="00650BAA">
            <w:pPr>
              <w:tabs>
                <w:tab w:val="clear" w:pos="227"/>
                <w:tab w:val="clear" w:pos="454"/>
                <w:tab w:val="clear" w:pos="680"/>
                <w:tab w:val="clear" w:pos="5613"/>
                <w:tab w:val="left" w:pos="5420"/>
              </w:tabs>
              <w:spacing w:after="12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14A57">
              <w:rPr>
                <w:rFonts w:ascii="Angsana New" w:hAnsi="Angsana New" w:cs="Angsana New"/>
                <w:color w:val="000000"/>
                <w:sz w:val="28"/>
                <w:szCs w:val="28"/>
              </w:rPr>
              <w:t>363</w:t>
            </w:r>
            <w:r w:rsidR="00B53F4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color w:val="000000"/>
                <w:sz w:val="28"/>
                <w:szCs w:val="28"/>
              </w:rPr>
              <w:t>363</w:t>
            </w:r>
            <w:r w:rsidR="00B53F4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color w:val="000000"/>
                <w:sz w:val="28"/>
                <w:szCs w:val="28"/>
              </w:rPr>
              <w:t>801</w:t>
            </w:r>
            <w:r w:rsidR="00B53F41" w:rsidRPr="004E5EE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B53F41"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หุ้น คิดเป็นร้อยละ</w:t>
            </w:r>
            <w:r w:rsidRPr="00A14A57">
              <w:rPr>
                <w:rFonts w:ascii="Angsana New" w:hAnsi="Angsana New" w:cs="Angsana New"/>
                <w:color w:val="000000"/>
                <w:sz w:val="28"/>
                <w:szCs w:val="28"/>
              </w:rPr>
              <w:t>18</w:t>
            </w:r>
            <w:r w:rsidR="00B53F41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 w:rsidRPr="00A14A57">
              <w:rPr>
                <w:rFonts w:ascii="Angsana New" w:hAnsi="Angsana New" w:cs="Angsana New"/>
                <w:color w:val="000000"/>
                <w:sz w:val="28"/>
                <w:szCs w:val="28"/>
              </w:rPr>
              <w:t>18</w:t>
            </w:r>
            <w:r w:rsidR="00B53F41" w:rsidRPr="004E5EE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B53F41"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ของจ</w:t>
            </w:r>
            <w:r w:rsidR="00B53F4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ำ</w:t>
            </w:r>
            <w:r w:rsidR="00B53F41"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นวนห</w:t>
            </w:r>
            <w:r w:rsidR="00B53F4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ุ้</w:t>
            </w:r>
            <w:r w:rsidR="00B53F41"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นที่จำหน่ายได้แล้วทั้งหมดของบริษัท</w:t>
            </w:r>
            <w:r w:rsidR="00B53F41" w:rsidRPr="004E5EE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B53F41"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ภายหลังการจดทะเบียนเพิ่มทุนชำระแล้วของบริษัท</w:t>
            </w:r>
            <w:r w:rsidR="00B53F4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B53F41"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บนสมมติฐานว่ามีการใช้สิทธิแปลงสภาพหุ้นกู้แปลงสภาพ และใบสำคัญแสดงสิทธิ</w:t>
            </w:r>
            <w:r w:rsidR="00B53F4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ทั้งจำนวน</w:t>
            </w:r>
          </w:p>
          <w:p w14:paraId="799FB0D4" w14:textId="77777777" w:rsidR="00B53F41" w:rsidRDefault="003135AD" w:rsidP="00650BAA">
            <w:pPr>
              <w:tabs>
                <w:tab w:val="clear" w:pos="227"/>
                <w:tab w:val="clear" w:pos="454"/>
                <w:tab w:val="clear" w:pos="680"/>
                <w:tab w:val="clear" w:pos="5613"/>
                <w:tab w:val="left" w:pos="5420"/>
              </w:tabs>
              <w:spacing w:after="120"/>
              <w:jc w:val="thaiDistribute"/>
              <w:rPr>
                <w:rFonts w:ascii="Angsana New" w:eastAsia="Calibri" w:hAnsi="Angsana New" w:cs="Angsana New"/>
                <w:sz w:val="28"/>
                <w:szCs w:val="28"/>
                <w:u w:val="single"/>
                <w:lang w:val="en-GB"/>
              </w:rPr>
            </w:pPr>
            <w:r w:rsidRPr="003135AD">
              <w:rPr>
                <w:rFonts w:ascii="Angsana New" w:eastAsia="Calibri" w:hAnsi="Angsana New" w:cs="Angsana New" w:hint="cs"/>
                <w:sz w:val="28"/>
                <w:szCs w:val="28"/>
                <w:u w:val="single"/>
                <w:cs/>
                <w:lang w:val="en-GB"/>
              </w:rPr>
              <w:lastRenderedPageBreak/>
              <w:t>หมายเหตุ</w:t>
            </w:r>
          </w:p>
          <w:p w14:paraId="4176DD90" w14:textId="3EF0B2D4" w:rsidR="003135AD" w:rsidRPr="003135AD" w:rsidRDefault="003135AD" w:rsidP="00650BAA">
            <w:pPr>
              <w:tabs>
                <w:tab w:val="clear" w:pos="227"/>
                <w:tab w:val="clear" w:pos="454"/>
                <w:tab w:val="clear" w:pos="680"/>
                <w:tab w:val="clear" w:pos="5613"/>
                <w:tab w:val="left" w:pos="5420"/>
              </w:tabs>
              <w:spacing w:after="120" w:line="240" w:lineRule="auto"/>
              <w:jc w:val="thaiDistribute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3135AD">
              <w:rPr>
                <w:rFonts w:ascii="Angsana New" w:eastAsia="Calibri" w:hAnsi="Angsana New" w:cs="Angsana New" w:hint="cs"/>
                <w:sz w:val="28"/>
                <w:szCs w:val="28"/>
                <w:cs/>
                <w:lang w:val="en-GB"/>
              </w:rPr>
              <w:t xml:space="preserve">จำนวนหุ้นที่จัดสรรเพื่อรองรับหุ้นกู้แปลงสภาพที่เสนอขายในครั้งนี้ มีจำนวน </w:t>
            </w:r>
            <w:r w:rsidR="00A14A57" w:rsidRPr="00A14A57">
              <w:rPr>
                <w:rFonts w:ascii="Angsana New" w:eastAsia="Calibri" w:hAnsi="Angsana New" w:cs="Angsana New"/>
                <w:sz w:val="28"/>
                <w:szCs w:val="28"/>
              </w:rPr>
              <w:t>363</w:t>
            </w:r>
            <w:r w:rsidRPr="003135AD">
              <w:rPr>
                <w:rFonts w:ascii="Angsana New" w:eastAsia="Calibri" w:hAnsi="Angsana New" w:cs="Angsana New"/>
                <w:sz w:val="28"/>
                <w:szCs w:val="28"/>
              </w:rPr>
              <w:t>,</w:t>
            </w:r>
            <w:r w:rsidR="00A14A57" w:rsidRPr="00A14A57">
              <w:rPr>
                <w:rFonts w:ascii="Angsana New" w:eastAsia="Calibri" w:hAnsi="Angsana New" w:cs="Angsana New"/>
                <w:sz w:val="28"/>
                <w:szCs w:val="28"/>
              </w:rPr>
              <w:t>363</w:t>
            </w:r>
            <w:r w:rsidRPr="003135AD">
              <w:rPr>
                <w:rFonts w:ascii="Angsana New" w:eastAsia="Calibri" w:hAnsi="Angsana New" w:cs="Angsana New"/>
                <w:sz w:val="28"/>
                <w:szCs w:val="28"/>
              </w:rPr>
              <w:t>,</w:t>
            </w:r>
            <w:r w:rsidR="00A14A57" w:rsidRPr="00A14A57">
              <w:rPr>
                <w:rFonts w:ascii="Angsana New" w:eastAsia="Calibri" w:hAnsi="Angsana New" w:cs="Angsana New"/>
                <w:sz w:val="28"/>
                <w:szCs w:val="28"/>
              </w:rPr>
              <w:t>801</w:t>
            </w:r>
            <w:r w:rsidRPr="003135AD">
              <w:rPr>
                <w:rFonts w:ascii="Angsana New" w:eastAsia="Calibri" w:hAnsi="Angsana New" w:cs="Angsana New"/>
                <w:sz w:val="28"/>
                <w:szCs w:val="28"/>
              </w:rPr>
              <w:t xml:space="preserve"> </w:t>
            </w:r>
            <w:r w:rsidRPr="003135AD"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 xml:space="preserve">หุ้น และจำนวนหุ้นที่จัดสรรเพื่อรองรับใบสำคัญแสดงสิทธิจำนวน </w:t>
            </w:r>
            <w:r w:rsidR="00A14A57" w:rsidRPr="00A14A57">
              <w:rPr>
                <w:rFonts w:ascii="Angsana New" w:eastAsia="Calibri" w:hAnsi="Angsana New" w:cs="Angsana New"/>
                <w:sz w:val="28"/>
                <w:szCs w:val="28"/>
              </w:rPr>
              <w:t>251</w:t>
            </w:r>
            <w:r w:rsidRPr="003135AD">
              <w:rPr>
                <w:rFonts w:ascii="Angsana New" w:eastAsia="Calibri" w:hAnsi="Angsana New" w:cs="Angsana New"/>
                <w:sz w:val="28"/>
                <w:szCs w:val="28"/>
              </w:rPr>
              <w:t>,</w:t>
            </w:r>
            <w:r w:rsidR="00A14A57" w:rsidRPr="00A14A57">
              <w:rPr>
                <w:rFonts w:ascii="Angsana New" w:eastAsia="Calibri" w:hAnsi="Angsana New" w:cs="Angsana New"/>
                <w:sz w:val="28"/>
                <w:szCs w:val="28"/>
              </w:rPr>
              <w:t>382</w:t>
            </w:r>
            <w:r w:rsidRPr="003135AD">
              <w:rPr>
                <w:rFonts w:ascii="Angsana New" w:eastAsia="Calibri" w:hAnsi="Angsana New" w:cs="Angsana New"/>
                <w:sz w:val="28"/>
                <w:szCs w:val="28"/>
              </w:rPr>
              <w:t>,</w:t>
            </w:r>
            <w:r w:rsidR="00A14A57" w:rsidRPr="00A14A57">
              <w:rPr>
                <w:rFonts w:ascii="Angsana New" w:eastAsia="Calibri" w:hAnsi="Angsana New" w:cs="Angsana New"/>
                <w:sz w:val="28"/>
                <w:szCs w:val="28"/>
              </w:rPr>
              <w:t>989</w:t>
            </w:r>
            <w:r w:rsidRPr="003135AD">
              <w:rPr>
                <w:rFonts w:ascii="Angsana New" w:eastAsia="Calibri" w:hAnsi="Angsana New" w:cs="Angsana New"/>
                <w:sz w:val="28"/>
                <w:szCs w:val="28"/>
              </w:rPr>
              <w:t xml:space="preserve"> </w:t>
            </w:r>
            <w:r w:rsidRPr="003135AD"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 xml:space="preserve">หุ้น รวมจำนวนหุ้นที่จัดสรรเพื่อรองรับหุ้นกู้แปลงสภาพครั้งนี้และใบสำคัญแสดงสิทธิ เป็นจำนวนเงินทั้งสิ้น </w:t>
            </w:r>
            <w:r w:rsidR="00A14A57" w:rsidRPr="00A14A57">
              <w:rPr>
                <w:rFonts w:ascii="Angsana New" w:eastAsia="Calibri" w:hAnsi="Angsana New" w:cs="Angsana New"/>
                <w:sz w:val="28"/>
                <w:szCs w:val="28"/>
              </w:rPr>
              <w:t>614</w:t>
            </w:r>
            <w:r w:rsidRPr="003135AD">
              <w:rPr>
                <w:rFonts w:ascii="Angsana New" w:eastAsia="Calibri" w:hAnsi="Angsana New" w:cs="Angsana New"/>
                <w:sz w:val="28"/>
                <w:szCs w:val="28"/>
              </w:rPr>
              <w:t>,</w:t>
            </w:r>
            <w:r w:rsidR="00A14A57" w:rsidRPr="00A14A57">
              <w:rPr>
                <w:rFonts w:ascii="Angsana New" w:eastAsia="Calibri" w:hAnsi="Angsana New" w:cs="Angsana New"/>
                <w:sz w:val="28"/>
                <w:szCs w:val="28"/>
              </w:rPr>
              <w:t>746</w:t>
            </w:r>
            <w:r w:rsidRPr="003135AD">
              <w:rPr>
                <w:rFonts w:ascii="Angsana New" w:eastAsia="Calibri" w:hAnsi="Angsana New" w:cs="Angsana New"/>
                <w:sz w:val="28"/>
                <w:szCs w:val="28"/>
              </w:rPr>
              <w:t>,</w:t>
            </w:r>
            <w:r w:rsidR="00A14A57" w:rsidRPr="00A14A57">
              <w:rPr>
                <w:rFonts w:ascii="Angsana New" w:eastAsia="Calibri" w:hAnsi="Angsana New" w:cs="Angsana New"/>
                <w:sz w:val="28"/>
                <w:szCs w:val="28"/>
              </w:rPr>
              <w:t>790</w:t>
            </w:r>
            <w:r w:rsidRPr="003135AD">
              <w:rPr>
                <w:rFonts w:ascii="Angsana New" w:eastAsia="Calibri" w:hAnsi="Angsana New" w:cs="Angsana New"/>
                <w:sz w:val="28"/>
                <w:szCs w:val="28"/>
              </w:rPr>
              <w:t xml:space="preserve"> </w:t>
            </w:r>
            <w:r w:rsidRPr="003135AD"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 xml:space="preserve">หุ้น ซึ่งคิดเป็นร้อยละ </w:t>
            </w:r>
            <w:r w:rsidR="00A14A57" w:rsidRPr="00A14A57">
              <w:rPr>
                <w:rFonts w:ascii="Angsana New" w:eastAsia="Calibri" w:hAnsi="Angsana New" w:cs="Angsana New"/>
                <w:sz w:val="28"/>
                <w:szCs w:val="28"/>
              </w:rPr>
              <w:t>44</w:t>
            </w:r>
            <w:r w:rsidRPr="003135AD">
              <w:rPr>
                <w:rFonts w:ascii="Angsana New" w:eastAsia="Calibri" w:hAnsi="Angsana New" w:cs="Angsana New"/>
                <w:sz w:val="28"/>
                <w:szCs w:val="28"/>
              </w:rPr>
              <w:t>.</w:t>
            </w:r>
            <w:r w:rsidR="00A14A57" w:rsidRPr="00A14A57">
              <w:rPr>
                <w:rFonts w:ascii="Angsana New" w:eastAsia="Calibri" w:hAnsi="Angsana New" w:cs="Angsana New"/>
                <w:sz w:val="28"/>
                <w:szCs w:val="28"/>
              </w:rPr>
              <w:t>43</w:t>
            </w:r>
            <w:r w:rsidRPr="003135AD">
              <w:rPr>
                <w:rFonts w:ascii="Angsana New" w:eastAsia="Calibri" w:hAnsi="Angsana New" w:cs="Angsana New"/>
                <w:sz w:val="28"/>
                <w:szCs w:val="28"/>
              </w:rPr>
              <w:t xml:space="preserve"> </w:t>
            </w:r>
            <w:r w:rsidRPr="003135AD"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>ของจำนวนหุ้นที่จำหน่ายได้แล้วทั้งหมดของบริษัทในปัจจุบันหรือก่อนการจดทะเบียนเพิ่มทุนชำระแล้วของบริษัทบนสมมติฐานว่ามีการใช้สิทธิแปลงสภาพหุ้นกู้แปลงสภาพรวมถึงใบสำคัญแสดงสิทธิจำนวน</w:t>
            </w:r>
          </w:p>
        </w:tc>
      </w:tr>
      <w:tr w:rsidR="00AA4865" w:rsidRPr="004E5EE5" w14:paraId="57AB110A" w14:textId="77777777" w:rsidTr="00CA79D5">
        <w:tc>
          <w:tcPr>
            <w:tcW w:w="3680" w:type="dxa"/>
          </w:tcPr>
          <w:p w14:paraId="1B45DD49" w14:textId="6E023453" w:rsidR="00AA4865" w:rsidRPr="004E5EE5" w:rsidRDefault="00AA4865" w:rsidP="00650BAA">
            <w:pPr>
              <w:tabs>
                <w:tab w:val="clear" w:pos="227"/>
                <w:tab w:val="clear" w:pos="454"/>
                <w:tab w:val="clear" w:pos="680"/>
              </w:tabs>
              <w:spacing w:after="120"/>
              <w:ind w:left="35"/>
              <w:rPr>
                <w:rFonts w:ascii="Angsana New" w:eastAsia="Calibri" w:hAnsi="Angsana New" w:cs="Angsana New"/>
                <w:sz w:val="28"/>
                <w:szCs w:val="28"/>
                <w:lang w:val="en-GB"/>
              </w:rPr>
            </w:pP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lastRenderedPageBreak/>
              <w:t>ตลาดรองของหุ้นสามัญที่เกิดจากการใช้สิทธิแปลงสภาพ</w:t>
            </w:r>
          </w:p>
        </w:tc>
        <w:tc>
          <w:tcPr>
            <w:tcW w:w="5817" w:type="dxa"/>
          </w:tcPr>
          <w:p w14:paraId="6246F828" w14:textId="77777777" w:rsidR="00AA4865" w:rsidRPr="004E5EE5" w:rsidRDefault="00AA4865" w:rsidP="00650BAA">
            <w:pPr>
              <w:tabs>
                <w:tab w:val="clear" w:pos="227"/>
                <w:tab w:val="clear" w:pos="454"/>
                <w:tab w:val="clear" w:pos="680"/>
                <w:tab w:val="clear" w:pos="5613"/>
                <w:tab w:val="left" w:pos="5420"/>
              </w:tabs>
              <w:spacing w:after="120"/>
              <w:jc w:val="thaiDistribute"/>
              <w:rPr>
                <w:rFonts w:ascii="Angsana New" w:eastAsia="Calibri" w:hAnsi="Angsana New" w:cs="Angsana New"/>
                <w:sz w:val="28"/>
                <w:szCs w:val="28"/>
                <w:lang w:val="en-GB"/>
              </w:rPr>
            </w:pP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จะนำหุ้นสามัญที่เกิดจากการใช้สิทธิแปลงสภาพนี้เข้าจดทะเบียนเป็นหลักทรัพย์จดทะเบียนในตลาดหล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ั</w:t>
            </w: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ทรัพย์แห่งประเทศไทยหรือตลาดหลักทรัพย์ที่หุ้นสามัญของบริษัทเป็นหลักทรัพย์จดทะเบียนอยู่ในขณะนั้น</w:t>
            </w:r>
          </w:p>
        </w:tc>
      </w:tr>
      <w:tr w:rsidR="00AA4865" w:rsidRPr="004E5EE5" w14:paraId="4893BDDD" w14:textId="77777777" w:rsidTr="00CA79D5">
        <w:tc>
          <w:tcPr>
            <w:tcW w:w="3680" w:type="dxa"/>
          </w:tcPr>
          <w:p w14:paraId="58B985CC" w14:textId="77777777" w:rsidR="00AA4865" w:rsidRPr="004E5EE5" w:rsidRDefault="00AA4865" w:rsidP="00CA79D5">
            <w:pPr>
              <w:tabs>
                <w:tab w:val="clear" w:pos="227"/>
                <w:tab w:val="clear" w:pos="454"/>
                <w:tab w:val="clear" w:pos="680"/>
              </w:tabs>
              <w:spacing w:after="120"/>
              <w:ind w:left="35"/>
              <w:rPr>
                <w:rFonts w:ascii="Angsana New" w:eastAsia="Calibri" w:hAnsi="Angsana New" w:cs="Angsana New"/>
                <w:sz w:val="28"/>
                <w:szCs w:val="28"/>
                <w:lang w:val="en-GB"/>
              </w:rPr>
            </w:pP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ข้อมูลเพิ่มเติมอื่นๆ</w:t>
            </w:r>
          </w:p>
        </w:tc>
        <w:tc>
          <w:tcPr>
            <w:tcW w:w="5817" w:type="dxa"/>
          </w:tcPr>
          <w:p w14:paraId="604EC2CB" w14:textId="77777777" w:rsidR="00AA4865" w:rsidRPr="004E5EE5" w:rsidRDefault="00AA4865" w:rsidP="00650BAA">
            <w:pPr>
              <w:tabs>
                <w:tab w:val="clear" w:pos="227"/>
                <w:tab w:val="clear" w:pos="454"/>
                <w:tab w:val="clear" w:pos="680"/>
                <w:tab w:val="clear" w:pos="5613"/>
                <w:tab w:val="left" w:pos="5420"/>
              </w:tabs>
              <w:spacing w:after="120"/>
              <w:jc w:val="thaiDistribute"/>
              <w:rPr>
                <w:rFonts w:ascii="Angsana New" w:eastAsia="Calibri" w:hAnsi="Angsana New" w:cs="Angsana New"/>
                <w:sz w:val="28"/>
                <w:szCs w:val="28"/>
                <w:lang w:val="en-GB"/>
              </w:rPr>
            </w:pP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รายละเอียดที่ระบุไว้ข้างต้นเป็นสรุปสาระสำคัญของข้อกำหนดและเงื่อนไขของหุ้นกู้แปลงสภาพเบื้องต้น</w:t>
            </w: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ซึ่งอาจเปลี่ยนแปลงได้โดยรายละเอียดเพิ่มเติมจะถูกระบุไว้ในข้อกำหนดและเงื่อนไขสำหรับหุ้นก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ู้</w:t>
            </w:r>
            <w:r w:rsidRPr="004E5EE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แปลงสภาพ</w:t>
            </w:r>
          </w:p>
        </w:tc>
      </w:tr>
    </w:tbl>
    <w:p w14:paraId="576AC5DE" w14:textId="77777777" w:rsidR="0039510A" w:rsidRPr="0039510A" w:rsidRDefault="0039510A" w:rsidP="0039510A">
      <w:pPr>
        <w:tabs>
          <w:tab w:val="clear" w:pos="227"/>
          <w:tab w:val="clear" w:pos="454"/>
          <w:tab w:val="clear" w:pos="680"/>
        </w:tabs>
        <w:spacing w:before="120" w:line="240" w:lineRule="auto"/>
        <w:ind w:left="425"/>
        <w:jc w:val="thaiDistribute"/>
        <w:rPr>
          <w:rFonts w:ascii="Angsana New" w:eastAsia="Calibri" w:hAnsi="Angsana New"/>
          <w:sz w:val="28"/>
          <w:szCs w:val="28"/>
          <w:lang w:val="en-GB"/>
        </w:rPr>
      </w:pPr>
      <w:r w:rsidRPr="0039510A">
        <w:rPr>
          <w:rFonts w:ascii="Angsana New" w:eastAsia="Calibri" w:hAnsi="Angsana New"/>
          <w:sz w:val="28"/>
          <w:szCs w:val="28"/>
          <w:cs/>
          <w:lang w:val="en-GB"/>
        </w:rPr>
        <w:t xml:space="preserve">การแสดงรายการและการเปิดเผยข้อมูลสำหรับเครื่องมือทางการเงินกำหนดให้ ณ วันที่รับรู้เมื่อเริ่มแรก กิจการแยกประเภทเครื่องมือทางการเงินหรือองค์ประกอบของเครื่องมือทางการเงินโดยพิจารณาตามเนื้อหาเชิงเศรษฐกิจและคำนิยามหนี้สินทางการเงินและตราสารทุน </w:t>
      </w:r>
    </w:p>
    <w:p w14:paraId="3635C9C0" w14:textId="4E310F29" w:rsidR="0039510A" w:rsidRPr="0039510A" w:rsidRDefault="0039510A" w:rsidP="0039510A">
      <w:pPr>
        <w:tabs>
          <w:tab w:val="clear" w:pos="227"/>
          <w:tab w:val="clear" w:pos="454"/>
          <w:tab w:val="clear" w:pos="680"/>
        </w:tabs>
        <w:spacing w:before="120" w:line="240" w:lineRule="auto"/>
        <w:ind w:left="425"/>
        <w:jc w:val="thaiDistribute"/>
        <w:rPr>
          <w:rFonts w:ascii="Angsana New" w:eastAsia="Calibri" w:hAnsi="Angsana New"/>
          <w:sz w:val="28"/>
          <w:szCs w:val="28"/>
          <w:lang w:val="en-GB"/>
        </w:rPr>
      </w:pPr>
      <w:r w:rsidRPr="0039510A">
        <w:rPr>
          <w:rFonts w:ascii="Angsana New" w:eastAsia="Calibri" w:hAnsi="Angsana New"/>
          <w:sz w:val="28"/>
          <w:szCs w:val="28"/>
          <w:cs/>
          <w:lang w:val="en-GB"/>
        </w:rPr>
        <w:t>หุ้นกู้แปลงสภาพดังกล่าวกำหนดราคาใช้สิทธิแปลงสภาพลอยตัว (“</w:t>
      </w:r>
      <w:r w:rsidRPr="0039510A">
        <w:rPr>
          <w:rFonts w:ascii="Angsana New" w:eastAsia="Calibri" w:hAnsi="Angsana New"/>
          <w:sz w:val="28"/>
          <w:szCs w:val="28"/>
          <w:lang w:val="en-GB"/>
        </w:rPr>
        <w:t xml:space="preserve">Floating Conversion Price”) </w:t>
      </w:r>
      <w:r w:rsidRPr="0039510A">
        <w:rPr>
          <w:rFonts w:ascii="Angsana New" w:eastAsia="Calibri" w:hAnsi="Angsana New"/>
          <w:sz w:val="28"/>
          <w:szCs w:val="28"/>
          <w:cs/>
          <w:lang w:val="en-GB"/>
        </w:rPr>
        <w:t>ทำให้จำนวนหุ้นที่เกิดขึ้นจากการแปลงสิทธิขึ้นอยู่กับราคาตลาดในอนาคต (</w:t>
      </w:r>
      <w:r w:rsidRPr="0039510A">
        <w:rPr>
          <w:rFonts w:ascii="Angsana New" w:eastAsia="Calibri" w:hAnsi="Angsana New"/>
          <w:sz w:val="28"/>
          <w:szCs w:val="28"/>
          <w:lang w:val="en-GB"/>
        </w:rPr>
        <w:t xml:space="preserve">Fixed-for-variable convertible debentures) </w:t>
      </w:r>
      <w:r w:rsidRPr="0039510A">
        <w:rPr>
          <w:rFonts w:ascii="Angsana New" w:eastAsia="Calibri" w:hAnsi="Angsana New"/>
          <w:sz w:val="28"/>
          <w:szCs w:val="28"/>
          <w:cs/>
          <w:lang w:val="en-GB"/>
        </w:rPr>
        <w:t xml:space="preserve">ดังนั้นสิทธิในการเลือกแปลงสภาพจึงจัดประเภทเป็นหนี้สินทางการเงิน </w:t>
      </w:r>
    </w:p>
    <w:p w14:paraId="19EDEB5B" w14:textId="7E071FB1" w:rsidR="0039510A" w:rsidRDefault="0039510A" w:rsidP="00CA79D5">
      <w:pPr>
        <w:tabs>
          <w:tab w:val="clear" w:pos="227"/>
          <w:tab w:val="clear" w:pos="454"/>
          <w:tab w:val="clear" w:pos="680"/>
        </w:tabs>
        <w:spacing w:before="120" w:line="240" w:lineRule="auto"/>
        <w:ind w:left="426"/>
        <w:jc w:val="thaiDistribute"/>
        <w:rPr>
          <w:rFonts w:ascii="Angsana New" w:eastAsia="Calibri" w:hAnsi="Angsana New"/>
          <w:sz w:val="28"/>
          <w:szCs w:val="28"/>
          <w:lang w:val="en-GB"/>
        </w:rPr>
      </w:pPr>
      <w:r w:rsidRPr="0039510A">
        <w:rPr>
          <w:rFonts w:ascii="Angsana New" w:eastAsia="Calibri" w:hAnsi="Angsana New"/>
          <w:sz w:val="28"/>
          <w:szCs w:val="28"/>
          <w:cs/>
          <w:lang w:val="en-GB"/>
        </w:rPr>
        <w:t>หุ้นกู้แปลงสภาพแสดงด้วยราคาทุนตัดจำหน่ายจนกว่ามีการแปลงสภาพเป็นหุ้นสามัญ หรือครบอายุการชำระคืนของหุ้นกู้ และสิทธิในการเลือกแปลงสภาพแสดงด้วยมูลค่ายุติธรรมผ่านกำไรหรือขาดทุนจนกว่า</w:t>
      </w:r>
      <w:r w:rsidRPr="0039510A">
        <w:rPr>
          <w:rFonts w:ascii="Angsana New" w:eastAsia="Calibri" w:hAnsi="Angsana New" w:hint="cs"/>
          <w:sz w:val="28"/>
          <w:szCs w:val="28"/>
          <w:cs/>
          <w:lang w:val="en-GB"/>
        </w:rPr>
        <w:t>จะ</w:t>
      </w:r>
      <w:r w:rsidRPr="0039510A">
        <w:rPr>
          <w:rFonts w:ascii="Angsana New" w:eastAsia="Calibri" w:hAnsi="Angsana New"/>
          <w:sz w:val="28"/>
          <w:szCs w:val="28"/>
          <w:cs/>
          <w:lang w:val="en-GB"/>
        </w:rPr>
        <w:t>มีการใช้สิทธิในการแปลงสภาพเป็นหุ้นสามัญ ค่าใช้จ่ายในการออกหุ้นกู้บันทึกหักจากหุ้นกู้แปลงสภาพ และตัดจำหน่ายตามอายุของหุ้นกู้แปลงสภาพ</w:t>
      </w:r>
    </w:p>
    <w:p w14:paraId="7257D2B7" w14:textId="78D93CB2" w:rsidR="00186232" w:rsidRDefault="00186232" w:rsidP="0039510A">
      <w:pPr>
        <w:tabs>
          <w:tab w:val="clear" w:pos="227"/>
          <w:tab w:val="clear" w:pos="454"/>
          <w:tab w:val="clear" w:pos="680"/>
        </w:tabs>
        <w:spacing w:before="120" w:line="240" w:lineRule="auto"/>
        <w:ind w:left="425"/>
        <w:jc w:val="thaiDistribute"/>
        <w:rPr>
          <w:rFonts w:ascii="Angsana New" w:eastAsia="Calibri" w:hAnsi="Angsana New"/>
          <w:sz w:val="28"/>
          <w:szCs w:val="28"/>
          <w:lang w:val="en-GB"/>
        </w:rPr>
      </w:pPr>
    </w:p>
    <w:p w14:paraId="40FA61DD" w14:textId="5BF4D9AF" w:rsidR="00186232" w:rsidRDefault="00186232" w:rsidP="0039510A">
      <w:pPr>
        <w:tabs>
          <w:tab w:val="clear" w:pos="227"/>
          <w:tab w:val="clear" w:pos="454"/>
          <w:tab w:val="clear" w:pos="680"/>
        </w:tabs>
        <w:spacing w:before="120" w:line="240" w:lineRule="auto"/>
        <w:ind w:left="425"/>
        <w:jc w:val="thaiDistribute"/>
        <w:rPr>
          <w:rFonts w:ascii="Angsana New" w:eastAsia="Calibri" w:hAnsi="Angsana New"/>
          <w:sz w:val="28"/>
          <w:szCs w:val="28"/>
          <w:lang w:val="en-GB"/>
        </w:rPr>
      </w:pPr>
    </w:p>
    <w:p w14:paraId="5B5007A8" w14:textId="72FC3A39" w:rsidR="00186232" w:rsidRDefault="00186232" w:rsidP="0039510A">
      <w:pPr>
        <w:tabs>
          <w:tab w:val="clear" w:pos="227"/>
          <w:tab w:val="clear" w:pos="454"/>
          <w:tab w:val="clear" w:pos="680"/>
        </w:tabs>
        <w:spacing w:before="120" w:line="240" w:lineRule="auto"/>
        <w:ind w:left="425"/>
        <w:jc w:val="thaiDistribute"/>
        <w:rPr>
          <w:rFonts w:ascii="Angsana New" w:eastAsia="Calibri" w:hAnsi="Angsana New"/>
          <w:sz w:val="28"/>
          <w:szCs w:val="28"/>
          <w:lang w:val="en-GB"/>
        </w:rPr>
      </w:pPr>
    </w:p>
    <w:p w14:paraId="5152841B" w14:textId="73BFA108" w:rsidR="00186232" w:rsidRDefault="00186232" w:rsidP="0039510A">
      <w:pPr>
        <w:tabs>
          <w:tab w:val="clear" w:pos="227"/>
          <w:tab w:val="clear" w:pos="454"/>
          <w:tab w:val="clear" w:pos="680"/>
        </w:tabs>
        <w:spacing w:before="120" w:line="240" w:lineRule="auto"/>
        <w:ind w:left="425"/>
        <w:jc w:val="thaiDistribute"/>
        <w:rPr>
          <w:rFonts w:ascii="Angsana New" w:eastAsia="Calibri" w:hAnsi="Angsana New"/>
          <w:sz w:val="28"/>
          <w:szCs w:val="28"/>
          <w:lang w:val="en-GB"/>
        </w:rPr>
      </w:pPr>
    </w:p>
    <w:p w14:paraId="1991B0C9" w14:textId="77777777" w:rsidR="00186232" w:rsidRDefault="00186232" w:rsidP="0039510A">
      <w:pPr>
        <w:tabs>
          <w:tab w:val="clear" w:pos="227"/>
          <w:tab w:val="clear" w:pos="454"/>
          <w:tab w:val="clear" w:pos="680"/>
        </w:tabs>
        <w:spacing w:before="120" w:line="240" w:lineRule="auto"/>
        <w:ind w:left="425"/>
        <w:jc w:val="thaiDistribute"/>
        <w:rPr>
          <w:rFonts w:ascii="Angsana New" w:hAnsi="Angsana New"/>
          <w:color w:val="000000"/>
          <w:sz w:val="28"/>
          <w:szCs w:val="28"/>
        </w:rPr>
      </w:pPr>
    </w:p>
    <w:bookmarkEnd w:id="2"/>
    <w:p w14:paraId="090E2F60" w14:textId="63CFCD52" w:rsidR="0039510A" w:rsidRDefault="0039510A" w:rsidP="0039510A">
      <w:pPr>
        <w:tabs>
          <w:tab w:val="clear" w:pos="227"/>
          <w:tab w:val="clear" w:pos="454"/>
          <w:tab w:val="clear" w:pos="680"/>
        </w:tabs>
        <w:spacing w:before="120" w:line="240" w:lineRule="auto"/>
        <w:ind w:left="425"/>
        <w:jc w:val="thaiDistribute"/>
        <w:rPr>
          <w:rFonts w:ascii="Angsana New" w:eastAsia="Calibri" w:hAnsi="Angsana New"/>
          <w:sz w:val="28"/>
          <w:szCs w:val="28"/>
          <w:lang w:val="en-GB"/>
        </w:rPr>
      </w:pPr>
      <w:r w:rsidRPr="0039510A">
        <w:rPr>
          <w:rFonts w:ascii="Angsana New" w:eastAsia="Calibri" w:hAnsi="Angsana New"/>
          <w:sz w:val="28"/>
          <w:szCs w:val="28"/>
          <w:cs/>
          <w:lang w:val="en-GB"/>
        </w:rPr>
        <w:lastRenderedPageBreak/>
        <w:t>การเปลี่ยนแปลงของบัญชีหุ้นกู้แปลงสภาพและสิทธิในการเลือกแปลงสภาพสำหรับ</w:t>
      </w:r>
      <w:r w:rsidRPr="0039510A">
        <w:rPr>
          <w:rFonts w:ascii="Angsana New" w:eastAsia="Calibri" w:hAnsi="Angsana New" w:hint="cs"/>
          <w:sz w:val="28"/>
          <w:szCs w:val="28"/>
          <w:cs/>
          <w:lang w:val="en-GB"/>
        </w:rPr>
        <w:t>งวด</w:t>
      </w:r>
      <w:r w:rsidR="00520498">
        <w:rPr>
          <w:rFonts w:ascii="Angsana New" w:eastAsia="Calibri" w:hAnsi="Angsana New" w:hint="cs"/>
          <w:sz w:val="28"/>
          <w:szCs w:val="28"/>
          <w:cs/>
          <w:lang w:val="en-GB"/>
        </w:rPr>
        <w:t>หก</w:t>
      </w:r>
      <w:r w:rsidRPr="0039510A">
        <w:rPr>
          <w:rFonts w:ascii="Angsana New" w:eastAsia="Calibri" w:hAnsi="Angsana New" w:hint="cs"/>
          <w:sz w:val="28"/>
          <w:szCs w:val="28"/>
          <w:cs/>
          <w:lang w:val="en-GB"/>
        </w:rPr>
        <w:t>เดือน</w:t>
      </w:r>
      <w:r w:rsidRPr="0039510A">
        <w:rPr>
          <w:rFonts w:ascii="Angsana New" w:eastAsia="Calibri" w:hAnsi="Angsana New"/>
          <w:sz w:val="28"/>
          <w:szCs w:val="28"/>
          <w:cs/>
          <w:lang w:val="en-GB"/>
        </w:rPr>
        <w:t>สิ้นสุดวันที</w:t>
      </w:r>
      <w:r w:rsidRPr="0039510A">
        <w:rPr>
          <w:rFonts w:ascii="Angsana New" w:eastAsia="Calibri" w:hAnsi="Angsana New" w:hint="cs"/>
          <w:sz w:val="28"/>
          <w:szCs w:val="28"/>
          <w:cs/>
          <w:lang w:val="en-GB"/>
        </w:rPr>
        <w:t>่</w:t>
      </w:r>
      <w:r w:rsidRPr="0039510A">
        <w:rPr>
          <w:rFonts w:ascii="Angsana New" w:eastAsia="Calibri" w:hAnsi="Angsana New"/>
          <w:sz w:val="28"/>
          <w:szCs w:val="28"/>
        </w:rPr>
        <w:t xml:space="preserve"> </w:t>
      </w:r>
      <w:r w:rsidR="00A14A57" w:rsidRPr="00A14A57">
        <w:rPr>
          <w:rFonts w:ascii="Angsana New" w:eastAsia="Calibri" w:hAnsi="Angsana New"/>
          <w:sz w:val="28"/>
          <w:szCs w:val="28"/>
        </w:rPr>
        <w:t>30</w:t>
      </w:r>
      <w:r w:rsidR="00520498">
        <w:rPr>
          <w:rFonts w:ascii="Angsana New" w:eastAsia="Calibri" w:hAnsi="Angsana New"/>
          <w:sz w:val="28"/>
          <w:szCs w:val="28"/>
        </w:rPr>
        <w:t xml:space="preserve"> </w:t>
      </w:r>
      <w:r w:rsidR="00520498">
        <w:rPr>
          <w:rFonts w:ascii="Angsana New" w:eastAsia="Calibri" w:hAnsi="Angsana New" w:hint="cs"/>
          <w:sz w:val="28"/>
          <w:szCs w:val="28"/>
          <w:cs/>
        </w:rPr>
        <w:t>มิถุนายน</w:t>
      </w:r>
      <w:r w:rsidRPr="0039510A">
        <w:rPr>
          <w:rFonts w:ascii="Angsana New" w:eastAsia="Calibri" w:hAnsi="Angsana New"/>
          <w:sz w:val="28"/>
          <w:szCs w:val="28"/>
        </w:rPr>
        <w:t xml:space="preserve"> </w:t>
      </w:r>
      <w:r w:rsidR="00A14A57" w:rsidRPr="00A14A57">
        <w:rPr>
          <w:rFonts w:ascii="Angsana New" w:eastAsia="Calibri" w:hAnsi="Angsana New"/>
          <w:sz w:val="28"/>
          <w:szCs w:val="28"/>
        </w:rPr>
        <w:t>2565</w:t>
      </w:r>
      <w:r w:rsidRPr="0039510A">
        <w:rPr>
          <w:rFonts w:ascii="Angsana New" w:eastAsia="Calibri" w:hAnsi="Angsana New"/>
          <w:sz w:val="28"/>
          <w:szCs w:val="28"/>
          <w:cs/>
          <w:lang w:val="en-GB"/>
        </w:rPr>
        <w:t xml:space="preserve"> มีรายละเอียดดังนี้</w:t>
      </w:r>
    </w:p>
    <w:tbl>
      <w:tblPr>
        <w:tblW w:w="9322" w:type="dxa"/>
        <w:tblInd w:w="284" w:type="dxa"/>
        <w:tblLook w:val="0000" w:firstRow="0" w:lastRow="0" w:firstColumn="0" w:lastColumn="0" w:noHBand="0" w:noVBand="0"/>
      </w:tblPr>
      <w:tblGrid>
        <w:gridCol w:w="7229"/>
        <w:gridCol w:w="2093"/>
      </w:tblGrid>
      <w:tr w:rsidR="00040B0F" w:rsidRPr="00040B0F" w14:paraId="25482641" w14:textId="77777777" w:rsidTr="00186232">
        <w:trPr>
          <w:trHeight w:val="326"/>
        </w:trPr>
        <w:tc>
          <w:tcPr>
            <w:tcW w:w="7229" w:type="dxa"/>
          </w:tcPr>
          <w:p w14:paraId="0E464191" w14:textId="77777777" w:rsidR="00040B0F" w:rsidRPr="00040B0F" w:rsidRDefault="00040B0F" w:rsidP="00CA7BB7">
            <w:pPr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E0CA7" w14:textId="608633FF" w:rsidR="00040B0F" w:rsidRPr="00040B0F" w:rsidRDefault="00040B0F" w:rsidP="00040B0F">
            <w:pPr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040B0F" w:rsidRPr="00040B0F" w14:paraId="714C263C" w14:textId="77777777" w:rsidTr="00186232">
        <w:trPr>
          <w:trHeight w:val="326"/>
        </w:trPr>
        <w:tc>
          <w:tcPr>
            <w:tcW w:w="7229" w:type="dxa"/>
          </w:tcPr>
          <w:p w14:paraId="5BF05F4F" w14:textId="77777777" w:rsidR="00040B0F" w:rsidRPr="00040B0F" w:rsidRDefault="00040B0F" w:rsidP="00CA7BB7">
            <w:pPr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852F6B" w14:textId="77777777" w:rsidR="00040B0F" w:rsidRPr="00040B0F" w:rsidRDefault="00040B0F" w:rsidP="00CA7BB7">
            <w:pPr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0B0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Pr="00040B0F">
              <w:rPr>
                <w:rFonts w:ascii="Angsana New" w:hAnsi="Angsana New" w:hint="cs"/>
                <w:sz w:val="28"/>
                <w:szCs w:val="28"/>
              </w:rPr>
              <w:t>/</w:t>
            </w:r>
          </w:p>
          <w:p w14:paraId="2378EDEB" w14:textId="77777777" w:rsidR="00040B0F" w:rsidRPr="00040B0F" w:rsidRDefault="00040B0F" w:rsidP="00CA7BB7">
            <w:pPr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0B0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0B0F" w:rsidRPr="00040B0F" w14:paraId="315C83C8" w14:textId="77777777" w:rsidTr="00186232">
        <w:trPr>
          <w:trHeight w:val="326"/>
        </w:trPr>
        <w:tc>
          <w:tcPr>
            <w:tcW w:w="7229" w:type="dxa"/>
            <w:vAlign w:val="bottom"/>
          </w:tcPr>
          <w:p w14:paraId="1163D225" w14:textId="77777777" w:rsidR="00040B0F" w:rsidRPr="00040B0F" w:rsidRDefault="00040B0F" w:rsidP="00CA7BB7">
            <w:pPr>
              <w:ind w:left="66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40B0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หุ้นกู้แปลงสภาพ</w:t>
            </w:r>
          </w:p>
        </w:tc>
        <w:tc>
          <w:tcPr>
            <w:tcW w:w="2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1A324" w14:textId="77777777" w:rsidR="00040B0F" w:rsidRPr="00040B0F" w:rsidRDefault="00040B0F" w:rsidP="00CA7BB7">
            <w:pPr>
              <w:tabs>
                <w:tab w:val="decimal" w:pos="1924"/>
              </w:tabs>
              <w:ind w:right="-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0B0F" w:rsidRPr="00040B0F" w14:paraId="1FF216B4" w14:textId="77777777" w:rsidTr="00186232">
        <w:trPr>
          <w:trHeight w:val="326"/>
        </w:trPr>
        <w:tc>
          <w:tcPr>
            <w:tcW w:w="7229" w:type="dxa"/>
            <w:vAlign w:val="bottom"/>
          </w:tcPr>
          <w:p w14:paraId="4538521E" w14:textId="4413D709" w:rsidR="00040B0F" w:rsidRPr="00040B0F" w:rsidRDefault="00040B0F" w:rsidP="00040B0F">
            <w:pPr>
              <w:pStyle w:val="BodyText2"/>
              <w:ind w:left="66" w:firstLine="113"/>
              <w:rPr>
                <w:rFonts w:ascii="Angsana New" w:hAnsi="Angsana New"/>
                <w:sz w:val="28"/>
                <w:szCs w:val="28"/>
                <w:cs/>
              </w:rPr>
            </w:pPr>
            <w:r w:rsidRPr="00040B0F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A14A57" w:rsidRPr="00A14A5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040B0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40B0F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A14A57" w:rsidRPr="00A14A57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093" w:type="dxa"/>
            <w:shd w:val="clear" w:color="auto" w:fill="auto"/>
            <w:vAlign w:val="bottom"/>
          </w:tcPr>
          <w:p w14:paraId="1CB32729" w14:textId="1D784D1E" w:rsidR="00040B0F" w:rsidRPr="00040B0F" w:rsidRDefault="00040B0F" w:rsidP="00CA7BB7">
            <w:pPr>
              <w:tabs>
                <w:tab w:val="decimal" w:pos="1698"/>
                <w:tab w:val="decimal" w:pos="1782"/>
              </w:tabs>
              <w:ind w:right="86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>
              <w:rPr>
                <w:rFonts w:ascii="Angsana New" w:eastAsia="PMingLiU" w:hAnsi="Angsana New"/>
                <w:sz w:val="28"/>
                <w:szCs w:val="28"/>
              </w:rPr>
              <w:t>-</w:t>
            </w:r>
          </w:p>
        </w:tc>
      </w:tr>
      <w:tr w:rsidR="00040B0F" w:rsidRPr="00040B0F" w14:paraId="16BF58C6" w14:textId="77777777" w:rsidTr="00186232">
        <w:trPr>
          <w:trHeight w:val="326"/>
        </w:trPr>
        <w:tc>
          <w:tcPr>
            <w:tcW w:w="7229" w:type="dxa"/>
            <w:vAlign w:val="bottom"/>
          </w:tcPr>
          <w:p w14:paraId="255DC3D2" w14:textId="23175CEA" w:rsidR="00040B0F" w:rsidRPr="00040B0F" w:rsidRDefault="00040B0F" w:rsidP="00040B0F">
            <w:pPr>
              <w:pStyle w:val="BodyText2"/>
              <w:ind w:left="66" w:firstLine="113"/>
              <w:rPr>
                <w:rFonts w:ascii="Angsana New" w:hAnsi="Angsana New"/>
                <w:sz w:val="28"/>
                <w:szCs w:val="28"/>
                <w:cs/>
              </w:rPr>
            </w:pPr>
            <w:r w:rsidRPr="00040B0F">
              <w:rPr>
                <w:rFonts w:ascii="Angsana New" w:hAnsi="Angsana New" w:hint="cs"/>
                <w:sz w:val="28"/>
                <w:szCs w:val="28"/>
                <w:cs/>
              </w:rPr>
              <w:t>ออกหุ้นกู้แปลงสภาพ</w:t>
            </w:r>
          </w:p>
        </w:tc>
        <w:tc>
          <w:tcPr>
            <w:tcW w:w="2093" w:type="dxa"/>
            <w:shd w:val="clear" w:color="auto" w:fill="auto"/>
            <w:vAlign w:val="bottom"/>
          </w:tcPr>
          <w:p w14:paraId="192E0D42" w14:textId="119A7531" w:rsidR="00040B0F" w:rsidRPr="00040B0F" w:rsidRDefault="00A14A57" w:rsidP="00CA7BB7">
            <w:pPr>
              <w:tabs>
                <w:tab w:val="decimal" w:pos="1698"/>
                <w:tab w:val="decimal" w:pos="1924"/>
              </w:tabs>
              <w:ind w:right="86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A14A57">
              <w:rPr>
                <w:rFonts w:ascii="Angsana New" w:eastAsia="PMingLiU" w:hAnsi="Angsana New"/>
                <w:sz w:val="28"/>
                <w:szCs w:val="28"/>
              </w:rPr>
              <w:t>45</w:t>
            </w:r>
            <w:r w:rsidR="00040B0F">
              <w:rPr>
                <w:rFonts w:ascii="Angsana New" w:eastAsia="PMingLiU" w:hAnsi="Angsana New"/>
                <w:sz w:val="28"/>
                <w:szCs w:val="28"/>
              </w:rPr>
              <w:t>,</w:t>
            </w:r>
            <w:r w:rsidRPr="00A14A57">
              <w:rPr>
                <w:rFonts w:ascii="Angsana New" w:eastAsia="PMingLiU" w:hAnsi="Angsana New"/>
                <w:sz w:val="28"/>
                <w:szCs w:val="28"/>
              </w:rPr>
              <w:t>000</w:t>
            </w:r>
          </w:p>
        </w:tc>
      </w:tr>
      <w:tr w:rsidR="00040B0F" w:rsidRPr="00040B0F" w14:paraId="6C77345F" w14:textId="77777777" w:rsidTr="00186232">
        <w:trPr>
          <w:trHeight w:val="326"/>
        </w:trPr>
        <w:tc>
          <w:tcPr>
            <w:tcW w:w="7229" w:type="dxa"/>
            <w:vAlign w:val="bottom"/>
          </w:tcPr>
          <w:p w14:paraId="45BD5575" w14:textId="525439B3" w:rsidR="00040B0F" w:rsidRPr="00040B0F" w:rsidRDefault="00040B0F" w:rsidP="00040B0F">
            <w:pPr>
              <w:pStyle w:val="BodyText2"/>
              <w:ind w:left="66" w:firstLine="113"/>
              <w:rPr>
                <w:rFonts w:ascii="Angsana New" w:hAnsi="Angsana New"/>
                <w:sz w:val="28"/>
                <w:szCs w:val="28"/>
                <w:cs/>
              </w:rPr>
            </w:pPr>
            <w:r w:rsidRPr="008A201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หัก</w:t>
            </w:r>
            <w:r w:rsidRPr="00040B0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40B0F">
              <w:rPr>
                <w:rFonts w:ascii="Angsana New" w:hAnsi="Angsana New" w:hint="cs"/>
                <w:sz w:val="28"/>
                <w:szCs w:val="28"/>
                <w:cs/>
              </w:rPr>
              <w:t>ต้นทุนทางตรง</w:t>
            </w:r>
          </w:p>
        </w:tc>
        <w:tc>
          <w:tcPr>
            <w:tcW w:w="2093" w:type="dxa"/>
            <w:shd w:val="clear" w:color="auto" w:fill="auto"/>
            <w:vAlign w:val="bottom"/>
          </w:tcPr>
          <w:p w14:paraId="0B8445D2" w14:textId="6596C5B7" w:rsidR="00040B0F" w:rsidRPr="00040B0F" w:rsidRDefault="00040B0F" w:rsidP="00CA7BB7">
            <w:pPr>
              <w:tabs>
                <w:tab w:val="decimal" w:pos="1698"/>
                <w:tab w:val="decimal" w:pos="1924"/>
              </w:tabs>
              <w:ind w:right="86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>
              <w:rPr>
                <w:rFonts w:ascii="Angsana New" w:eastAsia="PMingLiU" w:hAnsi="Angsana New"/>
                <w:sz w:val="28"/>
                <w:szCs w:val="28"/>
              </w:rPr>
              <w:t>(</w:t>
            </w:r>
            <w:r w:rsidR="00A14A57" w:rsidRPr="00A14A57">
              <w:rPr>
                <w:rFonts w:ascii="Angsana New" w:eastAsia="PMingLiU" w:hAnsi="Angsana New"/>
                <w:sz w:val="28"/>
                <w:szCs w:val="28"/>
              </w:rPr>
              <w:t>5</w:t>
            </w:r>
            <w:r>
              <w:rPr>
                <w:rFonts w:ascii="Angsana New" w:eastAsia="PMingLiU" w:hAnsi="Angsana New"/>
                <w:sz w:val="28"/>
                <w:szCs w:val="28"/>
              </w:rPr>
              <w:t>,</w:t>
            </w:r>
            <w:r w:rsidR="00A14A57" w:rsidRPr="00A14A57">
              <w:rPr>
                <w:rFonts w:ascii="Angsana New" w:eastAsia="PMingLiU" w:hAnsi="Angsana New"/>
                <w:sz w:val="28"/>
                <w:szCs w:val="28"/>
              </w:rPr>
              <w:t>000</w:t>
            </w:r>
            <w:r>
              <w:rPr>
                <w:rFonts w:ascii="Angsana New" w:eastAsia="PMingLiU" w:hAnsi="Angsana New"/>
                <w:sz w:val="28"/>
                <w:szCs w:val="28"/>
              </w:rPr>
              <w:t>)</w:t>
            </w:r>
          </w:p>
        </w:tc>
      </w:tr>
      <w:tr w:rsidR="00040B0F" w:rsidRPr="00040B0F" w14:paraId="70293475" w14:textId="77777777" w:rsidTr="00186232">
        <w:trPr>
          <w:trHeight w:val="326"/>
        </w:trPr>
        <w:tc>
          <w:tcPr>
            <w:tcW w:w="7229" w:type="dxa"/>
            <w:vAlign w:val="bottom"/>
          </w:tcPr>
          <w:p w14:paraId="34210B5C" w14:textId="043666D1" w:rsidR="00040B0F" w:rsidRPr="00040B0F" w:rsidRDefault="00040B0F" w:rsidP="00040B0F">
            <w:pPr>
              <w:pStyle w:val="BodyText2"/>
              <w:ind w:left="66" w:firstLine="113"/>
              <w:rPr>
                <w:rFonts w:ascii="Angsana New" w:hAnsi="Angsana New"/>
                <w:sz w:val="28"/>
                <w:szCs w:val="28"/>
                <w:cs/>
              </w:rPr>
            </w:pPr>
            <w:r w:rsidRPr="008A201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หัก</w:t>
            </w:r>
            <w:r w:rsidRPr="00040B0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40B0F">
              <w:rPr>
                <w:rFonts w:ascii="Angsana New" w:hAnsi="Angsana New" w:hint="cs"/>
                <w:sz w:val="28"/>
                <w:szCs w:val="28"/>
                <w:cs/>
              </w:rPr>
              <w:t>ใช้สิทธิแปลงสภาพ</w:t>
            </w:r>
          </w:p>
        </w:tc>
        <w:tc>
          <w:tcPr>
            <w:tcW w:w="2093" w:type="dxa"/>
            <w:shd w:val="clear" w:color="auto" w:fill="auto"/>
            <w:vAlign w:val="bottom"/>
          </w:tcPr>
          <w:p w14:paraId="72BDA328" w14:textId="64C03CAA" w:rsidR="00040B0F" w:rsidRPr="00040B0F" w:rsidRDefault="00040B0F" w:rsidP="00CA7BB7">
            <w:pPr>
              <w:tabs>
                <w:tab w:val="decimal" w:pos="1698"/>
                <w:tab w:val="decimal" w:pos="1924"/>
              </w:tabs>
              <w:ind w:right="86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>
              <w:rPr>
                <w:rFonts w:ascii="Angsana New" w:eastAsia="PMingLiU" w:hAnsi="Angsana New"/>
                <w:sz w:val="28"/>
                <w:szCs w:val="28"/>
              </w:rPr>
              <w:t>(</w:t>
            </w:r>
            <w:r w:rsidR="00A14A57" w:rsidRPr="00A14A57">
              <w:rPr>
                <w:rFonts w:ascii="Angsana New" w:eastAsia="PMingLiU" w:hAnsi="Angsana New"/>
                <w:sz w:val="28"/>
                <w:szCs w:val="28"/>
              </w:rPr>
              <w:t>7</w:t>
            </w:r>
            <w:r>
              <w:rPr>
                <w:rFonts w:ascii="Angsana New" w:eastAsia="PMingLiU" w:hAnsi="Angsana New"/>
                <w:sz w:val="28"/>
                <w:szCs w:val="28"/>
              </w:rPr>
              <w:t>,</w:t>
            </w:r>
            <w:r w:rsidR="00A14A57" w:rsidRPr="00A14A57">
              <w:rPr>
                <w:rFonts w:ascii="Angsana New" w:eastAsia="PMingLiU" w:hAnsi="Angsana New"/>
                <w:sz w:val="28"/>
                <w:szCs w:val="28"/>
              </w:rPr>
              <w:t>000</w:t>
            </w:r>
            <w:r>
              <w:rPr>
                <w:rFonts w:ascii="Angsana New" w:eastAsia="PMingLiU" w:hAnsi="Angsana New"/>
                <w:sz w:val="28"/>
                <w:szCs w:val="28"/>
              </w:rPr>
              <w:t>)</w:t>
            </w:r>
          </w:p>
        </w:tc>
      </w:tr>
      <w:tr w:rsidR="00040B0F" w:rsidRPr="00040B0F" w14:paraId="7768888D" w14:textId="77777777" w:rsidTr="00186232">
        <w:trPr>
          <w:trHeight w:val="326"/>
        </w:trPr>
        <w:tc>
          <w:tcPr>
            <w:tcW w:w="7229" w:type="dxa"/>
            <w:vAlign w:val="bottom"/>
          </w:tcPr>
          <w:p w14:paraId="77CE6150" w14:textId="40D4D75A" w:rsidR="00040B0F" w:rsidRPr="00040B0F" w:rsidRDefault="00040B0F" w:rsidP="00040B0F">
            <w:pPr>
              <w:pStyle w:val="BodyText2"/>
              <w:ind w:left="66" w:firstLine="113"/>
              <w:rPr>
                <w:rFonts w:ascii="Angsana New" w:hAnsi="Angsana New"/>
                <w:sz w:val="28"/>
                <w:szCs w:val="28"/>
                <w:cs/>
              </w:rPr>
            </w:pPr>
            <w:r w:rsidRPr="00040B0F">
              <w:rPr>
                <w:rFonts w:ascii="Angsana New" w:hAnsi="Angsana New" w:hint="cs"/>
                <w:sz w:val="28"/>
                <w:szCs w:val="28"/>
                <w:cs/>
              </w:rPr>
              <w:t>ต้นทุนทางตรงตัดจำหน่าย</w:t>
            </w:r>
          </w:p>
        </w:tc>
        <w:tc>
          <w:tcPr>
            <w:tcW w:w="2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84129" w14:textId="5EAC1A3F" w:rsidR="00040B0F" w:rsidRPr="00040B0F" w:rsidRDefault="00A14A57" w:rsidP="00CA7BB7">
            <w:pPr>
              <w:tabs>
                <w:tab w:val="decimal" w:pos="1698"/>
                <w:tab w:val="decimal" w:pos="1924"/>
              </w:tabs>
              <w:ind w:right="86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A14A57">
              <w:rPr>
                <w:rFonts w:ascii="Angsana New" w:eastAsia="PMingLiU" w:hAnsi="Angsana New"/>
                <w:sz w:val="28"/>
                <w:szCs w:val="28"/>
              </w:rPr>
              <w:t>778</w:t>
            </w:r>
          </w:p>
        </w:tc>
      </w:tr>
      <w:tr w:rsidR="00040B0F" w:rsidRPr="00040B0F" w14:paraId="448CB21B" w14:textId="77777777" w:rsidTr="00186232">
        <w:trPr>
          <w:trHeight w:val="326"/>
        </w:trPr>
        <w:tc>
          <w:tcPr>
            <w:tcW w:w="7229" w:type="dxa"/>
            <w:shd w:val="clear" w:color="auto" w:fill="auto"/>
            <w:vAlign w:val="bottom"/>
          </w:tcPr>
          <w:p w14:paraId="004B6E15" w14:textId="7477786C" w:rsidR="00040B0F" w:rsidRPr="007B6A7A" w:rsidRDefault="00040B0F" w:rsidP="00040B0F">
            <w:pPr>
              <w:pStyle w:val="BodyText2"/>
              <w:ind w:left="66" w:firstLine="11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6A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A14A57" w:rsidRPr="007B6A7A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="00A14A57" w:rsidRPr="007B6A7A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7B6A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B6A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A14A57" w:rsidRPr="007B6A7A">
              <w:rPr>
                <w:rFonts w:ascii="Angsana New" w:hAnsi="Angsana New" w:hint="cs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CABB9F" w14:textId="0B2E41A5" w:rsidR="00040B0F" w:rsidRPr="007B6A7A" w:rsidRDefault="00A14A57" w:rsidP="00CA7BB7">
            <w:pPr>
              <w:tabs>
                <w:tab w:val="decimal" w:pos="1698"/>
                <w:tab w:val="decimal" w:pos="1924"/>
              </w:tabs>
              <w:ind w:right="86"/>
              <w:jc w:val="right"/>
              <w:rPr>
                <w:rFonts w:ascii="Angsana New" w:eastAsia="PMingLiU" w:hAnsi="Angsana New"/>
                <w:b/>
                <w:bCs/>
                <w:sz w:val="28"/>
                <w:szCs w:val="28"/>
              </w:rPr>
            </w:pPr>
            <w:r w:rsidRPr="007B6A7A">
              <w:rPr>
                <w:rFonts w:ascii="Angsana New" w:eastAsia="PMingLiU" w:hAnsi="Angsana New"/>
                <w:b/>
                <w:bCs/>
                <w:sz w:val="28"/>
                <w:szCs w:val="28"/>
              </w:rPr>
              <w:t>33</w:t>
            </w:r>
            <w:r w:rsidR="00040B0F" w:rsidRPr="007B6A7A">
              <w:rPr>
                <w:rFonts w:ascii="Angsana New" w:eastAsia="PMingLiU" w:hAnsi="Angsana New"/>
                <w:b/>
                <w:bCs/>
                <w:sz w:val="28"/>
                <w:szCs w:val="28"/>
              </w:rPr>
              <w:t>,</w:t>
            </w:r>
            <w:r w:rsidRPr="007B6A7A">
              <w:rPr>
                <w:rFonts w:ascii="Angsana New" w:eastAsia="PMingLiU" w:hAnsi="Angsana New"/>
                <w:b/>
                <w:bCs/>
                <w:sz w:val="28"/>
                <w:szCs w:val="28"/>
              </w:rPr>
              <w:t>778</w:t>
            </w:r>
          </w:p>
        </w:tc>
      </w:tr>
    </w:tbl>
    <w:p w14:paraId="5E56EF5C" w14:textId="77777777" w:rsidR="00040B0F" w:rsidRDefault="00040B0F" w:rsidP="0039510A">
      <w:pPr>
        <w:tabs>
          <w:tab w:val="clear" w:pos="227"/>
          <w:tab w:val="clear" w:pos="454"/>
          <w:tab w:val="clear" w:pos="680"/>
        </w:tabs>
        <w:spacing w:before="120" w:line="240" w:lineRule="auto"/>
        <w:ind w:left="425"/>
        <w:jc w:val="thaiDistribute"/>
        <w:rPr>
          <w:rFonts w:ascii="Angsana New" w:eastAsia="Calibri" w:hAnsi="Angsana New"/>
          <w:sz w:val="28"/>
          <w:szCs w:val="28"/>
        </w:rPr>
      </w:pPr>
    </w:p>
    <w:tbl>
      <w:tblPr>
        <w:tblW w:w="91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63"/>
        <w:gridCol w:w="2097"/>
      </w:tblGrid>
      <w:tr w:rsidR="00040B0F" w:rsidRPr="00040B0F" w14:paraId="71F0EA6B" w14:textId="77777777" w:rsidTr="00186232">
        <w:trPr>
          <w:trHeight w:val="326"/>
        </w:trPr>
        <w:tc>
          <w:tcPr>
            <w:tcW w:w="7063" w:type="dxa"/>
          </w:tcPr>
          <w:p w14:paraId="78502E1B" w14:textId="77777777" w:rsidR="00040B0F" w:rsidRPr="00040B0F" w:rsidRDefault="00040B0F" w:rsidP="00CA7BB7">
            <w:pPr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5BB58" w14:textId="5D61541E" w:rsidR="00040B0F" w:rsidRPr="00040B0F" w:rsidRDefault="00040B0F" w:rsidP="00040B0F">
            <w:pPr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040B0F" w:rsidRPr="00040B0F" w14:paraId="677605A0" w14:textId="77777777" w:rsidTr="00186232">
        <w:trPr>
          <w:trHeight w:val="326"/>
        </w:trPr>
        <w:tc>
          <w:tcPr>
            <w:tcW w:w="7063" w:type="dxa"/>
          </w:tcPr>
          <w:p w14:paraId="425E07B4" w14:textId="77777777" w:rsidR="00040B0F" w:rsidRPr="00040B0F" w:rsidRDefault="00040B0F" w:rsidP="00CA7BB7">
            <w:pPr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A4F8C" w14:textId="77777777" w:rsidR="00040B0F" w:rsidRPr="00040B0F" w:rsidRDefault="00040B0F" w:rsidP="00CA7BB7">
            <w:pPr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0B0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Pr="00040B0F">
              <w:rPr>
                <w:rFonts w:ascii="Angsana New" w:hAnsi="Angsana New" w:hint="cs"/>
                <w:sz w:val="28"/>
                <w:szCs w:val="28"/>
              </w:rPr>
              <w:t>/</w:t>
            </w:r>
          </w:p>
          <w:p w14:paraId="1FAA6875" w14:textId="77777777" w:rsidR="00040B0F" w:rsidRPr="00040B0F" w:rsidRDefault="00040B0F" w:rsidP="00CA7BB7">
            <w:pPr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0B0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0B0F" w:rsidRPr="00040B0F" w14:paraId="63074BF6" w14:textId="77777777" w:rsidTr="00186232">
        <w:trPr>
          <w:trHeight w:val="326"/>
        </w:trPr>
        <w:tc>
          <w:tcPr>
            <w:tcW w:w="7063" w:type="dxa"/>
            <w:vAlign w:val="bottom"/>
          </w:tcPr>
          <w:p w14:paraId="35C2C303" w14:textId="77777777" w:rsidR="00040B0F" w:rsidRPr="00040B0F" w:rsidRDefault="00040B0F" w:rsidP="00CA7BB7">
            <w:pPr>
              <w:ind w:left="66" w:hanging="66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40B0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สิทธิในการเลือกแปลงสภาพ</w:t>
            </w:r>
          </w:p>
        </w:tc>
        <w:tc>
          <w:tcPr>
            <w:tcW w:w="2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0158C" w14:textId="77777777" w:rsidR="00040B0F" w:rsidRPr="00040B0F" w:rsidRDefault="00040B0F" w:rsidP="00CA7BB7">
            <w:pPr>
              <w:tabs>
                <w:tab w:val="decimal" w:pos="1956"/>
              </w:tabs>
              <w:ind w:right="-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0B0F" w:rsidRPr="00040B0F" w14:paraId="52C4DF28" w14:textId="77777777" w:rsidTr="00186232">
        <w:trPr>
          <w:trHeight w:val="326"/>
        </w:trPr>
        <w:tc>
          <w:tcPr>
            <w:tcW w:w="7063" w:type="dxa"/>
            <w:vAlign w:val="bottom"/>
          </w:tcPr>
          <w:p w14:paraId="29FA0DBC" w14:textId="6672A3BB" w:rsidR="00040B0F" w:rsidRPr="00040B0F" w:rsidRDefault="00040B0F" w:rsidP="00040B0F">
            <w:pPr>
              <w:pStyle w:val="BodyText2"/>
              <w:ind w:left="66" w:firstLine="93"/>
              <w:rPr>
                <w:rFonts w:ascii="Angsana New" w:hAnsi="Angsana New"/>
                <w:sz w:val="28"/>
                <w:szCs w:val="28"/>
                <w:cs/>
              </w:rPr>
            </w:pPr>
            <w:r w:rsidRPr="00040B0F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A14A57" w:rsidRPr="00A14A5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040B0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40B0F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A14A57" w:rsidRPr="00A14A57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097" w:type="dxa"/>
            <w:shd w:val="clear" w:color="auto" w:fill="auto"/>
            <w:vAlign w:val="bottom"/>
          </w:tcPr>
          <w:p w14:paraId="78EDB850" w14:textId="113D0FBB" w:rsidR="00040B0F" w:rsidRPr="00040B0F" w:rsidRDefault="00040B0F" w:rsidP="00040B0F">
            <w:pPr>
              <w:tabs>
                <w:tab w:val="decimal" w:pos="1956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0B0F" w:rsidRPr="00040B0F" w14:paraId="534E4A95" w14:textId="77777777" w:rsidTr="00186232">
        <w:trPr>
          <w:trHeight w:val="326"/>
        </w:trPr>
        <w:tc>
          <w:tcPr>
            <w:tcW w:w="7063" w:type="dxa"/>
            <w:vAlign w:val="bottom"/>
          </w:tcPr>
          <w:p w14:paraId="65B1D260" w14:textId="1EE41B4D" w:rsidR="00040B0F" w:rsidRPr="00040B0F" w:rsidRDefault="00040B0F" w:rsidP="00040B0F">
            <w:pPr>
              <w:pStyle w:val="BodyText2"/>
              <w:ind w:left="66" w:firstLine="93"/>
              <w:rPr>
                <w:rFonts w:ascii="Angsana New" w:hAnsi="Angsana New"/>
                <w:sz w:val="28"/>
                <w:szCs w:val="28"/>
                <w:cs/>
              </w:rPr>
            </w:pPr>
            <w:r w:rsidRPr="00040B0F">
              <w:rPr>
                <w:rFonts w:ascii="Angsana New" w:hAnsi="Angsana New" w:hint="cs"/>
                <w:sz w:val="28"/>
                <w:szCs w:val="28"/>
                <w:cs/>
              </w:rPr>
              <w:t>เพิ่มสิทธิแปลงสภาพ</w:t>
            </w:r>
          </w:p>
        </w:tc>
        <w:tc>
          <w:tcPr>
            <w:tcW w:w="2097" w:type="dxa"/>
            <w:shd w:val="clear" w:color="auto" w:fill="auto"/>
            <w:vAlign w:val="bottom"/>
          </w:tcPr>
          <w:p w14:paraId="71E0ACB3" w14:textId="7032096D" w:rsidR="00040B0F" w:rsidRPr="00040B0F" w:rsidRDefault="00A14A57" w:rsidP="00CA7BB7">
            <w:pPr>
              <w:tabs>
                <w:tab w:val="decimal" w:pos="1956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5</w:t>
            </w:r>
            <w:r w:rsidR="00040B0F">
              <w:rPr>
                <w:rFonts w:ascii="Angsana New" w:hAnsi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040B0F" w:rsidRPr="00040B0F" w14:paraId="5806DD12" w14:textId="77777777" w:rsidTr="00186232">
        <w:trPr>
          <w:trHeight w:val="326"/>
        </w:trPr>
        <w:tc>
          <w:tcPr>
            <w:tcW w:w="7063" w:type="dxa"/>
            <w:vAlign w:val="bottom"/>
          </w:tcPr>
          <w:p w14:paraId="7D902432" w14:textId="2FF80961" w:rsidR="00040B0F" w:rsidRPr="00040B0F" w:rsidRDefault="00040B0F" w:rsidP="00040B0F">
            <w:pPr>
              <w:pStyle w:val="BodyText2"/>
              <w:ind w:left="66" w:firstLine="93"/>
              <w:rPr>
                <w:rFonts w:ascii="Angsana New" w:hAnsi="Angsana New"/>
                <w:sz w:val="28"/>
                <w:szCs w:val="28"/>
                <w:cs/>
              </w:rPr>
            </w:pPr>
            <w:r w:rsidRPr="008A201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หัก</w:t>
            </w:r>
            <w:r w:rsidRPr="00040B0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40B0F">
              <w:rPr>
                <w:rFonts w:ascii="Angsana New" w:hAnsi="Angsana New" w:hint="cs"/>
                <w:sz w:val="28"/>
                <w:szCs w:val="28"/>
                <w:cs/>
              </w:rPr>
              <w:t>ใช้สิทธิแปลงสภาพ</w:t>
            </w: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98BDA" w14:textId="70209456" w:rsidR="00040B0F" w:rsidRPr="00040B0F" w:rsidRDefault="00040B0F" w:rsidP="00CA7BB7">
            <w:pPr>
              <w:tabs>
                <w:tab w:val="decimal" w:pos="1956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14A57" w:rsidRPr="00A14A57">
              <w:rPr>
                <w:rFonts w:ascii="Angsana New" w:hAnsi="Angsana New"/>
                <w:sz w:val="28"/>
                <w:szCs w:val="28"/>
              </w:rPr>
              <w:t>778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40B0F" w:rsidRPr="00040B0F" w14:paraId="15DF6E57" w14:textId="77777777" w:rsidTr="00186232">
        <w:trPr>
          <w:trHeight w:val="326"/>
        </w:trPr>
        <w:tc>
          <w:tcPr>
            <w:tcW w:w="7063" w:type="dxa"/>
            <w:shd w:val="clear" w:color="auto" w:fill="auto"/>
            <w:vAlign w:val="bottom"/>
          </w:tcPr>
          <w:p w14:paraId="1A5BE232" w14:textId="0A82A8B6" w:rsidR="00040B0F" w:rsidRPr="007B6A7A" w:rsidRDefault="00040B0F" w:rsidP="00040B0F">
            <w:pPr>
              <w:pStyle w:val="BodyText2"/>
              <w:ind w:left="66" w:firstLine="9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6A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A14A57" w:rsidRPr="007B6A7A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="00A14A57" w:rsidRPr="007B6A7A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7B6A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B6A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A14A57" w:rsidRPr="007B6A7A">
              <w:rPr>
                <w:rFonts w:ascii="Angsana New" w:hAnsi="Angsana New" w:hint="cs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0145CB" w14:textId="38EB3EE9" w:rsidR="00040B0F" w:rsidRPr="007B6A7A" w:rsidRDefault="00A14A57" w:rsidP="00CA7BB7">
            <w:pPr>
              <w:tabs>
                <w:tab w:val="decimal" w:pos="1956"/>
              </w:tabs>
              <w:ind w:right="5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6A7A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040B0F" w:rsidRPr="007B6A7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B6A7A">
              <w:rPr>
                <w:rFonts w:ascii="Angsana New" w:hAnsi="Angsana New"/>
                <w:b/>
                <w:bCs/>
                <w:sz w:val="28"/>
                <w:szCs w:val="28"/>
              </w:rPr>
              <w:t>222</w:t>
            </w:r>
          </w:p>
        </w:tc>
      </w:tr>
    </w:tbl>
    <w:p w14:paraId="738522A5" w14:textId="721CAB0F" w:rsidR="00B2003A" w:rsidRDefault="0039510A" w:rsidP="00B2003A">
      <w:pPr>
        <w:pStyle w:val="ListParagraph"/>
        <w:tabs>
          <w:tab w:val="clear" w:pos="227"/>
          <w:tab w:val="clear" w:pos="454"/>
        </w:tabs>
        <w:spacing w:before="240" w:after="120" w:line="240" w:lineRule="auto"/>
        <w:ind w:left="53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E7513">
        <w:rPr>
          <w:rFonts w:ascii="Angsana New" w:eastAsia="Calibri" w:hAnsi="Angsana New" w:hint="cs"/>
          <w:sz w:val="28"/>
          <w:szCs w:val="28"/>
          <w:cs/>
          <w:lang w:val="en-GB"/>
        </w:rPr>
        <w:t>ในระหว่างงวด</w:t>
      </w:r>
      <w:r w:rsidRPr="000E7513">
        <w:rPr>
          <w:rFonts w:ascii="Angsana New" w:eastAsia="Calibri" w:hAnsi="Angsana New"/>
          <w:sz w:val="28"/>
          <w:szCs w:val="28"/>
        </w:rPr>
        <w:t xml:space="preserve"> </w:t>
      </w:r>
      <w:r w:rsidR="00A14A57" w:rsidRPr="000E7513">
        <w:rPr>
          <w:rFonts w:ascii="Angsana New" w:eastAsia="Calibri" w:hAnsi="Angsana New"/>
          <w:sz w:val="28"/>
          <w:szCs w:val="28"/>
        </w:rPr>
        <w:t>2565</w:t>
      </w:r>
      <w:r w:rsidRPr="000E7513">
        <w:rPr>
          <w:rFonts w:ascii="Angsana New" w:eastAsia="Calibri" w:hAnsi="Angsana New"/>
          <w:sz w:val="28"/>
          <w:szCs w:val="28"/>
        </w:rPr>
        <w:t xml:space="preserve"> </w:t>
      </w:r>
      <w:r w:rsidRPr="000E7513">
        <w:rPr>
          <w:rFonts w:ascii="Angsana New" w:eastAsia="Calibri" w:hAnsi="Angsana New" w:hint="cs"/>
          <w:sz w:val="28"/>
          <w:szCs w:val="28"/>
          <w:cs/>
        </w:rPr>
        <w:t>มีการ</w:t>
      </w:r>
      <w:r w:rsidRPr="000E7513">
        <w:rPr>
          <w:rFonts w:ascii="Angsana New" w:hAnsi="Angsana New" w:hint="cs"/>
          <w:sz w:val="28"/>
          <w:szCs w:val="28"/>
          <w:cs/>
        </w:rPr>
        <w:t>ใช้สิทธิแปลงสภาพหุ้นกู้เป็นหุ้นสามัญจำนวน</w:t>
      </w:r>
      <w:r w:rsidRPr="000E7513">
        <w:rPr>
          <w:rFonts w:ascii="Angsana New" w:hAnsi="Angsana New"/>
          <w:sz w:val="28"/>
          <w:szCs w:val="28"/>
        </w:rPr>
        <w:t xml:space="preserve"> </w:t>
      </w:r>
      <w:r w:rsidR="00A14A57" w:rsidRPr="000E7513">
        <w:rPr>
          <w:rFonts w:ascii="Angsana New" w:hAnsi="Angsana New"/>
          <w:sz w:val="28"/>
          <w:szCs w:val="28"/>
        </w:rPr>
        <w:t>7</w:t>
      </w:r>
      <w:r w:rsidRPr="000E7513">
        <w:rPr>
          <w:rFonts w:ascii="Angsana New" w:hAnsi="Angsana New"/>
          <w:sz w:val="28"/>
          <w:szCs w:val="28"/>
        </w:rPr>
        <w:t xml:space="preserve"> </w:t>
      </w:r>
      <w:r w:rsidRPr="000E7513">
        <w:rPr>
          <w:rFonts w:ascii="Angsana New" w:hAnsi="Angsana New" w:hint="cs"/>
          <w:sz w:val="28"/>
          <w:szCs w:val="28"/>
          <w:cs/>
        </w:rPr>
        <w:t>ล้านบาท มูลค่าหุ้นที่แปลงสภาพ</w:t>
      </w:r>
      <w:r w:rsidRPr="000E7513">
        <w:rPr>
          <w:rFonts w:ascii="Angsana New" w:hAnsi="Angsana New"/>
          <w:sz w:val="28"/>
          <w:szCs w:val="28"/>
        </w:rPr>
        <w:t xml:space="preserve"> </w:t>
      </w:r>
      <w:r w:rsidR="00A14A57" w:rsidRPr="000E7513">
        <w:rPr>
          <w:rFonts w:ascii="Angsana New" w:hAnsi="Angsana New"/>
          <w:sz w:val="28"/>
          <w:szCs w:val="28"/>
        </w:rPr>
        <w:t>1</w:t>
      </w:r>
      <w:r w:rsidR="002768E2" w:rsidRPr="000E7513">
        <w:rPr>
          <w:rFonts w:ascii="Angsana New" w:hAnsi="Angsana New"/>
          <w:sz w:val="28"/>
          <w:szCs w:val="28"/>
        </w:rPr>
        <w:t>.</w:t>
      </w:r>
      <w:r w:rsidR="00A14A57" w:rsidRPr="000E7513">
        <w:rPr>
          <w:rFonts w:ascii="Angsana New" w:hAnsi="Angsana New"/>
          <w:sz w:val="28"/>
          <w:szCs w:val="28"/>
        </w:rPr>
        <w:t>44</w:t>
      </w:r>
      <w:r w:rsidRPr="000E7513">
        <w:rPr>
          <w:rFonts w:ascii="Angsana New" w:hAnsi="Angsana New" w:hint="cs"/>
          <w:sz w:val="28"/>
          <w:szCs w:val="28"/>
          <w:cs/>
        </w:rPr>
        <w:t xml:space="preserve"> บาท เป็นจำนวนหุ้นสามัญ</w:t>
      </w:r>
      <w:r w:rsidRPr="000E7513">
        <w:rPr>
          <w:rFonts w:ascii="Angsana New" w:hAnsi="Angsana New"/>
          <w:sz w:val="28"/>
          <w:szCs w:val="28"/>
        </w:rPr>
        <w:t xml:space="preserve"> </w:t>
      </w:r>
      <w:r w:rsidR="00BA05DA">
        <w:rPr>
          <w:rFonts w:ascii="Angsana New" w:hAnsi="Angsana New"/>
          <w:sz w:val="28"/>
          <w:szCs w:val="28"/>
        </w:rPr>
        <w:t>4.89</w:t>
      </w:r>
      <w:r w:rsidRPr="000E7513">
        <w:rPr>
          <w:rFonts w:ascii="Angsana New" w:hAnsi="Angsana New" w:hint="cs"/>
          <w:sz w:val="28"/>
          <w:szCs w:val="28"/>
          <w:cs/>
        </w:rPr>
        <w:t xml:space="preserve"> ล้านหุ้น </w:t>
      </w:r>
      <w:r w:rsidRPr="000E7513">
        <w:rPr>
          <w:rFonts w:ascii="Angsana New" w:hAnsi="Angsana New"/>
          <w:sz w:val="28"/>
          <w:szCs w:val="28"/>
          <w:cs/>
        </w:rPr>
        <w:t>มูลค่าหุ้นที่ตราไว้หุ้นละ</w:t>
      </w:r>
      <w:r w:rsidRPr="000E7513">
        <w:rPr>
          <w:rFonts w:ascii="Angsana New" w:hAnsi="Angsana New"/>
          <w:sz w:val="28"/>
          <w:szCs w:val="28"/>
        </w:rPr>
        <w:t xml:space="preserve"> </w:t>
      </w:r>
      <w:r w:rsidR="00A14A57" w:rsidRPr="000E7513">
        <w:rPr>
          <w:rFonts w:ascii="Angsana New" w:hAnsi="Angsana New"/>
          <w:sz w:val="28"/>
          <w:szCs w:val="28"/>
        </w:rPr>
        <w:t>0</w:t>
      </w:r>
      <w:r w:rsidR="002768E2" w:rsidRPr="000E7513">
        <w:rPr>
          <w:rFonts w:ascii="Angsana New" w:hAnsi="Angsana New"/>
          <w:sz w:val="28"/>
          <w:szCs w:val="28"/>
        </w:rPr>
        <w:t>.</w:t>
      </w:r>
      <w:r w:rsidR="00A14A57" w:rsidRPr="000E7513">
        <w:rPr>
          <w:rFonts w:ascii="Angsana New" w:hAnsi="Angsana New"/>
          <w:sz w:val="28"/>
          <w:szCs w:val="28"/>
        </w:rPr>
        <w:t>25</w:t>
      </w:r>
      <w:r w:rsidRPr="000E7513">
        <w:rPr>
          <w:rFonts w:ascii="Angsana New" w:hAnsi="Angsana New"/>
          <w:sz w:val="28"/>
          <w:szCs w:val="28"/>
        </w:rPr>
        <w:t xml:space="preserve"> </w:t>
      </w:r>
      <w:r w:rsidRPr="000E7513">
        <w:rPr>
          <w:rFonts w:ascii="Angsana New" w:hAnsi="Angsana New"/>
          <w:sz w:val="28"/>
          <w:szCs w:val="28"/>
          <w:cs/>
        </w:rPr>
        <w:t>บาท เป็นจำนวนเงินรว</w:t>
      </w:r>
      <w:r w:rsidRPr="000E7513">
        <w:rPr>
          <w:rFonts w:ascii="Angsana New" w:hAnsi="Angsana New" w:hint="cs"/>
          <w:sz w:val="28"/>
          <w:szCs w:val="28"/>
          <w:cs/>
        </w:rPr>
        <w:t>ม</w:t>
      </w:r>
      <w:r w:rsidR="002768E2" w:rsidRPr="000E7513">
        <w:rPr>
          <w:rFonts w:ascii="Angsana New" w:hAnsi="Angsana New"/>
          <w:sz w:val="28"/>
          <w:szCs w:val="28"/>
        </w:rPr>
        <w:t xml:space="preserve"> </w:t>
      </w:r>
      <w:r w:rsidR="00A14A57" w:rsidRPr="000E7513">
        <w:rPr>
          <w:rFonts w:ascii="Angsana New" w:hAnsi="Angsana New"/>
          <w:sz w:val="28"/>
          <w:szCs w:val="28"/>
        </w:rPr>
        <w:t>7</w:t>
      </w:r>
      <w:r w:rsidRPr="000E7513">
        <w:rPr>
          <w:rFonts w:ascii="Angsana New" w:hAnsi="Angsana New"/>
          <w:sz w:val="28"/>
          <w:szCs w:val="28"/>
        </w:rPr>
        <w:t xml:space="preserve"> </w:t>
      </w:r>
      <w:r w:rsidRPr="000E7513">
        <w:rPr>
          <w:rFonts w:ascii="Angsana New" w:hAnsi="Angsana New"/>
          <w:sz w:val="28"/>
          <w:szCs w:val="28"/>
          <w:cs/>
        </w:rPr>
        <w:t>ล้านบาท</w:t>
      </w:r>
      <w:r w:rsidRPr="000E7513">
        <w:rPr>
          <w:rFonts w:ascii="Angsana New" w:hAnsi="Angsana New" w:hint="cs"/>
          <w:sz w:val="28"/>
          <w:szCs w:val="28"/>
          <w:cs/>
        </w:rPr>
        <w:t xml:space="preserve"> ทั้</w:t>
      </w:r>
      <w:r w:rsidRPr="000E7513">
        <w:rPr>
          <w:rFonts w:ascii="Angsana New" w:hAnsi="Angsana New"/>
          <w:sz w:val="28"/>
          <w:szCs w:val="28"/>
          <w:cs/>
        </w:rPr>
        <w:t>งนี้บริษัทได้ดำเนินการจดทะเบียนเพิ่มทุนดังกล่าวกับกรมพัฒนาธุรกิจการค้าแล้ว</w:t>
      </w:r>
      <w:r w:rsidRPr="000E7513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0E7513">
        <w:rPr>
          <w:rFonts w:ascii="Angsana New" w:hAnsi="Angsana New"/>
          <w:sz w:val="28"/>
          <w:szCs w:val="28"/>
        </w:rPr>
        <w:t xml:space="preserve"> </w:t>
      </w:r>
      <w:r w:rsidR="00A14A57" w:rsidRPr="000E7513">
        <w:rPr>
          <w:rFonts w:ascii="Angsana New" w:hAnsi="Angsana New"/>
          <w:sz w:val="28"/>
          <w:szCs w:val="28"/>
        </w:rPr>
        <w:t>28</w:t>
      </w:r>
      <w:r w:rsidR="002768E2" w:rsidRPr="000E7513">
        <w:rPr>
          <w:rFonts w:ascii="Angsana New" w:hAnsi="Angsana New"/>
          <w:sz w:val="28"/>
          <w:szCs w:val="28"/>
        </w:rPr>
        <w:t xml:space="preserve"> </w:t>
      </w:r>
      <w:r w:rsidR="002768E2" w:rsidRPr="000E7513">
        <w:rPr>
          <w:rFonts w:ascii="Angsana New" w:hAnsi="Angsana New" w:hint="cs"/>
          <w:sz w:val="28"/>
          <w:szCs w:val="28"/>
          <w:cs/>
        </w:rPr>
        <w:t xml:space="preserve">และ </w:t>
      </w:r>
      <w:r w:rsidR="00A14A57" w:rsidRPr="000E7513">
        <w:rPr>
          <w:rFonts w:ascii="Angsana New" w:hAnsi="Angsana New"/>
          <w:sz w:val="28"/>
          <w:szCs w:val="28"/>
        </w:rPr>
        <w:t>29</w:t>
      </w:r>
      <w:r w:rsidR="002768E2" w:rsidRPr="000E7513">
        <w:rPr>
          <w:rFonts w:ascii="Angsana New" w:hAnsi="Angsana New"/>
          <w:sz w:val="28"/>
          <w:szCs w:val="28"/>
        </w:rPr>
        <w:t xml:space="preserve"> </w:t>
      </w:r>
      <w:r w:rsidR="002768E2" w:rsidRPr="000E7513">
        <w:rPr>
          <w:rFonts w:ascii="Angsana New" w:hAnsi="Angsana New" w:hint="cs"/>
          <w:sz w:val="28"/>
          <w:szCs w:val="28"/>
          <w:cs/>
        </w:rPr>
        <w:t>มิถุนายน</w:t>
      </w:r>
      <w:r w:rsidRPr="000E7513">
        <w:rPr>
          <w:rFonts w:ascii="Angsana New" w:hAnsi="Angsana New"/>
          <w:sz w:val="28"/>
          <w:szCs w:val="28"/>
        </w:rPr>
        <w:t xml:space="preserve"> </w:t>
      </w:r>
      <w:r w:rsidR="00A14A57" w:rsidRPr="000E7513">
        <w:rPr>
          <w:rFonts w:ascii="Angsana New" w:hAnsi="Angsana New"/>
          <w:sz w:val="28"/>
          <w:szCs w:val="28"/>
        </w:rPr>
        <w:t>2565</w:t>
      </w:r>
    </w:p>
    <w:p w14:paraId="4AA77B17" w14:textId="162A041D" w:rsidR="00186232" w:rsidRDefault="00186232" w:rsidP="00B2003A">
      <w:pPr>
        <w:pStyle w:val="ListParagraph"/>
        <w:tabs>
          <w:tab w:val="clear" w:pos="227"/>
          <w:tab w:val="clear" w:pos="454"/>
        </w:tabs>
        <w:spacing w:before="240" w:after="120" w:line="240" w:lineRule="auto"/>
        <w:ind w:left="539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64EC8F72" w14:textId="6247EA1E" w:rsidR="00186232" w:rsidRDefault="00186232" w:rsidP="00B2003A">
      <w:pPr>
        <w:pStyle w:val="ListParagraph"/>
        <w:tabs>
          <w:tab w:val="clear" w:pos="227"/>
          <w:tab w:val="clear" w:pos="454"/>
        </w:tabs>
        <w:spacing w:before="240" w:after="120" w:line="240" w:lineRule="auto"/>
        <w:ind w:left="539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7BED7BB4" w14:textId="60AF9D6D" w:rsidR="00186232" w:rsidRDefault="00186232" w:rsidP="00B2003A">
      <w:pPr>
        <w:pStyle w:val="ListParagraph"/>
        <w:tabs>
          <w:tab w:val="clear" w:pos="227"/>
          <w:tab w:val="clear" w:pos="454"/>
        </w:tabs>
        <w:spacing w:before="240" w:after="120" w:line="240" w:lineRule="auto"/>
        <w:ind w:left="539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4C37544F" w14:textId="01AA4241" w:rsidR="00186232" w:rsidRDefault="00186232" w:rsidP="00B2003A">
      <w:pPr>
        <w:pStyle w:val="ListParagraph"/>
        <w:tabs>
          <w:tab w:val="clear" w:pos="227"/>
          <w:tab w:val="clear" w:pos="454"/>
        </w:tabs>
        <w:spacing w:before="240" w:after="120" w:line="240" w:lineRule="auto"/>
        <w:ind w:left="539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7BBC6C22" w14:textId="77777777" w:rsidR="00186232" w:rsidRDefault="00186232" w:rsidP="00B2003A">
      <w:pPr>
        <w:pStyle w:val="ListParagraph"/>
        <w:tabs>
          <w:tab w:val="clear" w:pos="227"/>
          <w:tab w:val="clear" w:pos="454"/>
        </w:tabs>
        <w:spacing w:before="240" w:after="120" w:line="240" w:lineRule="auto"/>
        <w:ind w:left="539"/>
        <w:contextualSpacing w:val="0"/>
        <w:jc w:val="thaiDistribute"/>
        <w:rPr>
          <w:rFonts w:ascii="Angsana New" w:hAnsi="Angsana New"/>
          <w:color w:val="FF0000"/>
          <w:sz w:val="28"/>
          <w:szCs w:val="28"/>
        </w:rPr>
      </w:pPr>
    </w:p>
    <w:p w14:paraId="10CF9B6D" w14:textId="614A980A" w:rsidR="0022337C" w:rsidRDefault="00F6407A" w:rsidP="00546FD6">
      <w:pPr>
        <w:pStyle w:val="ListParagraph"/>
        <w:numPr>
          <w:ilvl w:val="0"/>
          <w:numId w:val="19"/>
        </w:numPr>
        <w:tabs>
          <w:tab w:val="clear" w:pos="227"/>
          <w:tab w:val="clear" w:pos="454"/>
        </w:tabs>
        <w:spacing w:before="240" w:after="120" w:line="240" w:lineRule="auto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C63028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</w:t>
      </w:r>
      <w:r w:rsidRPr="00FD2D7D">
        <w:rPr>
          <w:rFonts w:ascii="Angsana New" w:hAnsi="Angsana New" w:hint="cs"/>
          <w:b/>
          <w:bCs/>
          <w:sz w:val="28"/>
          <w:szCs w:val="28"/>
          <w:cs/>
        </w:rPr>
        <w:t>กู้ยืมระยะยาว</w:t>
      </w:r>
      <w:r w:rsidR="002D5210">
        <w:rPr>
          <w:rFonts w:ascii="Angsana New" w:hAnsi="Angsana New" w:hint="cs"/>
          <w:b/>
          <w:bCs/>
          <w:sz w:val="28"/>
          <w:szCs w:val="28"/>
          <w:cs/>
        </w:rPr>
        <w:t>จากสถาบันการเงิน</w:t>
      </w:r>
    </w:p>
    <w:tbl>
      <w:tblPr>
        <w:tblW w:w="9639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1"/>
        <w:gridCol w:w="425"/>
        <w:gridCol w:w="1134"/>
        <w:gridCol w:w="142"/>
        <w:gridCol w:w="1134"/>
        <w:gridCol w:w="283"/>
        <w:gridCol w:w="1134"/>
        <w:gridCol w:w="142"/>
        <w:gridCol w:w="1134"/>
      </w:tblGrid>
      <w:tr w:rsidR="002761CF" w:rsidRPr="002761CF" w14:paraId="12C7CDF3" w14:textId="77777777" w:rsidTr="002D5210">
        <w:tc>
          <w:tcPr>
            <w:tcW w:w="4111" w:type="dxa"/>
          </w:tcPr>
          <w:p w14:paraId="21BA920F" w14:textId="77777777" w:rsidR="002761CF" w:rsidRPr="002761CF" w:rsidRDefault="002761CF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</w:rPr>
            </w:pPr>
            <w:bookmarkStart w:id="3" w:name="_Hlk103009256"/>
          </w:p>
        </w:tc>
        <w:tc>
          <w:tcPr>
            <w:tcW w:w="425" w:type="dxa"/>
          </w:tcPr>
          <w:p w14:paraId="0D820AA4" w14:textId="77777777" w:rsidR="002761CF" w:rsidRPr="002761CF" w:rsidRDefault="002761CF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bottom w:val="single" w:sz="4" w:space="0" w:color="auto"/>
            </w:tcBorders>
          </w:tcPr>
          <w:p w14:paraId="50DEEA1A" w14:textId="5F140E38" w:rsidR="002761CF" w:rsidRPr="002761CF" w:rsidRDefault="002761CF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พัน</w:t>
            </w:r>
            <w:r w:rsidRPr="002761CF">
              <w:rPr>
                <w:rFonts w:ascii="Angsana New" w:eastAsia="Times New Roman" w:hAnsi="Angsana New"/>
                <w:sz w:val="28"/>
                <w:szCs w:val="28"/>
                <w:cs/>
              </w:rPr>
              <w:t>บาท</w:t>
            </w:r>
          </w:p>
        </w:tc>
      </w:tr>
      <w:tr w:rsidR="002761CF" w:rsidRPr="002761CF" w14:paraId="14467C5F" w14:textId="77777777" w:rsidTr="002D5210">
        <w:trPr>
          <w:trHeight w:val="434"/>
        </w:trPr>
        <w:tc>
          <w:tcPr>
            <w:tcW w:w="4111" w:type="dxa"/>
          </w:tcPr>
          <w:p w14:paraId="1634A957" w14:textId="77777777" w:rsidR="002761CF" w:rsidRPr="002761CF" w:rsidRDefault="002761CF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25" w:type="dxa"/>
          </w:tcPr>
          <w:p w14:paraId="7D511BB5" w14:textId="77777777" w:rsidR="002761CF" w:rsidRPr="002761CF" w:rsidRDefault="002761CF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A0FC4C" w14:textId="77777777" w:rsidR="002761CF" w:rsidRPr="002761CF" w:rsidRDefault="002761CF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2761CF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9FBA7BB" w14:textId="77777777" w:rsidR="002761CF" w:rsidRPr="002761CF" w:rsidRDefault="002761CF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5E8CA6" w14:textId="77777777" w:rsidR="002761CF" w:rsidRPr="002761CF" w:rsidRDefault="002761CF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2761C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2761CF" w:rsidRPr="002761CF" w14:paraId="2F3FEC67" w14:textId="77777777" w:rsidTr="002D5210">
        <w:trPr>
          <w:trHeight w:val="404"/>
        </w:trPr>
        <w:tc>
          <w:tcPr>
            <w:tcW w:w="4111" w:type="dxa"/>
          </w:tcPr>
          <w:p w14:paraId="6F1E0799" w14:textId="77777777" w:rsidR="002761CF" w:rsidRPr="002761CF" w:rsidRDefault="002761CF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</w:tabs>
              <w:spacing w:line="240" w:lineRule="auto"/>
              <w:ind w:left="111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6E167689" w14:textId="77777777" w:rsidR="002761CF" w:rsidRPr="002761CF" w:rsidRDefault="002761CF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CE4CA5" w14:textId="6746C057" w:rsidR="002761CF" w:rsidRPr="002761CF" w:rsidRDefault="00A14A57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30</w:t>
            </w:r>
            <w:r w:rsidR="0039226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</w:tcPr>
          <w:p w14:paraId="7B5F3EEA" w14:textId="77777777" w:rsidR="002761CF" w:rsidRPr="002761CF" w:rsidRDefault="002761CF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FFD8348" w14:textId="7E91F571" w:rsidR="002761CF" w:rsidRPr="002761CF" w:rsidRDefault="00A14A57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14A57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="002761CF" w:rsidRPr="002761CF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2761CF" w:rsidRPr="002761CF">
              <w:rPr>
                <w:rFonts w:ascii="Angsana New" w:eastAsia="Times New Roman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BA226C5" w14:textId="77777777" w:rsidR="002761CF" w:rsidRPr="002761CF" w:rsidRDefault="002761CF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66B5FD39" w14:textId="626685D4" w:rsidR="002761CF" w:rsidRPr="002761CF" w:rsidRDefault="00A14A57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30</w:t>
            </w:r>
            <w:r w:rsidR="0039226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EC0739B" w14:textId="77777777" w:rsidR="002761CF" w:rsidRPr="002761CF" w:rsidRDefault="002761CF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682003D5" w14:textId="2587D776" w:rsidR="002761CF" w:rsidRPr="002761CF" w:rsidRDefault="00A14A57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14A57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="002761CF" w:rsidRPr="002761CF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2761CF" w:rsidRPr="002761C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2761CF" w:rsidRPr="002761CF" w14:paraId="3BBD2F69" w14:textId="77777777" w:rsidTr="002D5210">
        <w:trPr>
          <w:trHeight w:val="404"/>
        </w:trPr>
        <w:tc>
          <w:tcPr>
            <w:tcW w:w="4111" w:type="dxa"/>
          </w:tcPr>
          <w:p w14:paraId="425D0615" w14:textId="77777777" w:rsidR="002761CF" w:rsidRPr="002761CF" w:rsidRDefault="002761CF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</w:tabs>
              <w:spacing w:line="240" w:lineRule="auto"/>
              <w:ind w:left="111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05BF253B" w14:textId="77777777" w:rsidR="002761CF" w:rsidRPr="002761CF" w:rsidRDefault="002761CF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103F47F" w14:textId="03964BE3" w:rsidR="002761CF" w:rsidRPr="002761CF" w:rsidRDefault="00A14A57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14A57">
              <w:rPr>
                <w:rFonts w:ascii="Angsana New" w:eastAsia="Times New Roman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5FC7581E" w14:textId="77777777" w:rsidR="002761CF" w:rsidRPr="002761CF" w:rsidRDefault="002761CF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D8C68A3" w14:textId="24D5F72F" w:rsidR="002761CF" w:rsidRPr="002761CF" w:rsidRDefault="00A14A57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14A57">
              <w:rPr>
                <w:rFonts w:ascii="Angsana New" w:eastAsia="Times New Roman" w:hAnsi="Angsana New"/>
                <w:sz w:val="28"/>
                <w:szCs w:val="28"/>
              </w:rPr>
              <w:t>2564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E972B15" w14:textId="77777777" w:rsidR="002761CF" w:rsidRPr="002761CF" w:rsidRDefault="002761CF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85C6D77" w14:textId="0D5A36B3" w:rsidR="002761CF" w:rsidRPr="002761CF" w:rsidRDefault="00A14A57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14A57">
              <w:rPr>
                <w:rFonts w:ascii="Angsana New" w:eastAsia="Times New Roman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CE047D8" w14:textId="77777777" w:rsidR="002761CF" w:rsidRPr="002761CF" w:rsidRDefault="002761CF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3310C99" w14:textId="345A6E53" w:rsidR="002761CF" w:rsidRPr="002761CF" w:rsidRDefault="00A14A57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14A57">
              <w:rPr>
                <w:rFonts w:ascii="Angsana New" w:eastAsia="Times New Roman" w:hAnsi="Angsana New"/>
                <w:sz w:val="28"/>
                <w:szCs w:val="28"/>
              </w:rPr>
              <w:t>2564</w:t>
            </w:r>
          </w:p>
        </w:tc>
      </w:tr>
      <w:tr w:rsidR="00920020" w:rsidRPr="002761CF" w14:paraId="1562F05C" w14:textId="77777777" w:rsidTr="002D5210">
        <w:trPr>
          <w:trHeight w:val="404"/>
        </w:trPr>
        <w:tc>
          <w:tcPr>
            <w:tcW w:w="4111" w:type="dxa"/>
          </w:tcPr>
          <w:p w14:paraId="6998DE70" w14:textId="10071237" w:rsidR="00920020" w:rsidRPr="002761CF" w:rsidRDefault="002D5955" w:rsidP="00546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  <w:tab w:val="left" w:pos="1418"/>
              </w:tabs>
              <w:spacing w:line="240" w:lineRule="auto"/>
              <w:ind w:left="254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เงินก</w:t>
            </w:r>
            <w:r w:rsidR="00546FD6">
              <w:rPr>
                <w:rFonts w:ascii="Angsana New" w:eastAsia="Times New Roman" w:hAnsi="Angsana New" w:hint="cs"/>
                <w:sz w:val="28"/>
                <w:szCs w:val="28"/>
                <w:cs/>
              </w:rPr>
              <w:t>ู้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ยืมระยะยาว</w:t>
            </w:r>
            <w:r w:rsidR="00CD54AB">
              <w:rPr>
                <w:rFonts w:ascii="Angsana New" w:eastAsia="Times New Roman"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425" w:type="dxa"/>
          </w:tcPr>
          <w:p w14:paraId="289A6334" w14:textId="77777777" w:rsidR="00920020" w:rsidRPr="002761CF" w:rsidRDefault="00920020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5DC86AD" w14:textId="4904C508" w:rsidR="00920020" w:rsidRPr="0010059B" w:rsidRDefault="00A14A57" w:rsidP="00DD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14A57">
              <w:rPr>
                <w:rFonts w:ascii="Angsana New" w:eastAsia="Times New Roman" w:hAnsi="Angsana New" w:hint="cs"/>
                <w:sz w:val="28"/>
                <w:szCs w:val="28"/>
              </w:rPr>
              <w:t>107</w:t>
            </w:r>
            <w:r w:rsidR="0090307E">
              <w:rPr>
                <w:rFonts w:ascii="Angsana New" w:eastAsia="Times New Roman" w:hAnsi="Angsana New" w:hint="cs"/>
                <w:sz w:val="28"/>
                <w:szCs w:val="28"/>
                <w:cs/>
              </w:rPr>
              <w:t>,</w:t>
            </w:r>
            <w:r w:rsidRPr="00A14A57">
              <w:rPr>
                <w:rFonts w:ascii="Angsana New" w:eastAsia="Times New Roman" w:hAnsi="Angsana New" w:hint="cs"/>
                <w:sz w:val="28"/>
                <w:szCs w:val="28"/>
              </w:rPr>
              <w:t>959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8276AF2" w14:textId="77777777" w:rsidR="00920020" w:rsidRPr="002761CF" w:rsidRDefault="00920020" w:rsidP="0092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B3EA66C" w14:textId="2F59F93E" w:rsidR="00920020" w:rsidRPr="0010059B" w:rsidRDefault="00A14A57" w:rsidP="0092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14A57">
              <w:rPr>
                <w:rFonts w:ascii="Angsana New" w:eastAsia="Times New Roman" w:hAnsi="Angsana New"/>
                <w:sz w:val="28"/>
                <w:szCs w:val="28"/>
              </w:rPr>
              <w:t>21</w:t>
            </w:r>
            <w:r w:rsidR="00920020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A14A57">
              <w:rPr>
                <w:rFonts w:ascii="Angsana New" w:eastAsia="Times New Roman" w:hAnsi="Angsana New"/>
                <w:sz w:val="28"/>
                <w:szCs w:val="28"/>
              </w:rPr>
              <w:t>225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D835547" w14:textId="77777777" w:rsidR="00920020" w:rsidRPr="002761CF" w:rsidRDefault="00920020" w:rsidP="0092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26B48AF" w14:textId="5B31812B" w:rsidR="00920020" w:rsidRPr="0010059B" w:rsidRDefault="00A14A57" w:rsidP="00DD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14A57">
              <w:rPr>
                <w:rFonts w:ascii="Angsana New" w:eastAsia="Times New Roman" w:hAnsi="Angsana New"/>
                <w:sz w:val="28"/>
                <w:szCs w:val="28"/>
              </w:rPr>
              <w:t>11</w:t>
            </w:r>
            <w:r w:rsidR="004A7B36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A14A57">
              <w:rPr>
                <w:rFonts w:ascii="Angsana New" w:eastAsia="Times New Roman" w:hAnsi="Angsana New"/>
                <w:sz w:val="28"/>
                <w:szCs w:val="28"/>
              </w:rPr>
              <w:t>822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8D0046A" w14:textId="77777777" w:rsidR="00920020" w:rsidRPr="002761CF" w:rsidRDefault="00920020" w:rsidP="0092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F46421C" w14:textId="1A177791" w:rsidR="00920020" w:rsidRPr="0010059B" w:rsidRDefault="00A14A57" w:rsidP="00DD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14A57">
              <w:rPr>
                <w:rFonts w:ascii="Angsana New" w:eastAsia="Times New Roman" w:hAnsi="Angsana New"/>
                <w:sz w:val="28"/>
                <w:szCs w:val="28"/>
              </w:rPr>
              <w:t>12</w:t>
            </w:r>
            <w:r w:rsidR="00920020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A14A57">
              <w:rPr>
                <w:rFonts w:ascii="Angsana New" w:eastAsia="Times New Roman" w:hAnsi="Angsana New"/>
                <w:sz w:val="28"/>
                <w:szCs w:val="28"/>
              </w:rPr>
              <w:t>151</w:t>
            </w:r>
          </w:p>
        </w:tc>
      </w:tr>
      <w:tr w:rsidR="00546FD6" w:rsidRPr="002761CF" w14:paraId="576E6C73" w14:textId="77777777" w:rsidTr="002D5210">
        <w:trPr>
          <w:trHeight w:val="404"/>
        </w:trPr>
        <w:tc>
          <w:tcPr>
            <w:tcW w:w="4536" w:type="dxa"/>
            <w:gridSpan w:val="2"/>
          </w:tcPr>
          <w:p w14:paraId="20BC83C3" w14:textId="2DB0D1BB" w:rsidR="00546FD6" w:rsidRPr="002761CF" w:rsidRDefault="00546FD6" w:rsidP="00546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firstLine="254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  <w:r w:rsidRPr="008A2010">
              <w:rPr>
                <w:rFonts w:ascii="Angsana New" w:eastAsia="Times New Roman" w:hAnsi="Angsana New" w:hint="cs"/>
                <w:b/>
                <w:bCs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ส่วนหนี้สินระยะยาวที่ถึงกำหนดชำระภายใน</w:t>
            </w:r>
            <w:r w:rsidR="002D5210">
              <w:rPr>
                <w:rFonts w:ascii="Angsana New" w:eastAsia="Times New Roman" w:hAnsi="Angsana New" w:hint="cs"/>
                <w:sz w:val="28"/>
                <w:szCs w:val="28"/>
                <w:cs/>
              </w:rPr>
              <w:t>หนึ่ง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179A77" w14:textId="5883ADD8" w:rsidR="00546FD6" w:rsidRPr="0010059B" w:rsidRDefault="0090307E" w:rsidP="00DD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(</w:t>
            </w:r>
            <w:r w:rsidR="00A14A57" w:rsidRPr="00A14A57">
              <w:rPr>
                <w:rFonts w:ascii="Angsana New" w:eastAsia="Times New Roman" w:hAnsi="Angsana New" w:hint="cs"/>
                <w:sz w:val="28"/>
                <w:szCs w:val="28"/>
              </w:rPr>
              <w:t>46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,</w:t>
            </w:r>
            <w:r w:rsidR="00A14A57" w:rsidRPr="00A14A57">
              <w:rPr>
                <w:rFonts w:ascii="Angsana New" w:eastAsia="Times New Roman" w:hAnsi="Angsana New" w:hint="cs"/>
                <w:sz w:val="28"/>
                <w:szCs w:val="28"/>
              </w:rPr>
              <w:t>069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538DC423" w14:textId="77777777" w:rsidR="00546FD6" w:rsidRPr="002761CF" w:rsidRDefault="00546FD6" w:rsidP="0092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0AA44C4" w14:textId="0372B929" w:rsidR="00546FD6" w:rsidRPr="0010059B" w:rsidRDefault="00546FD6" w:rsidP="0092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A14A57" w:rsidRPr="00A14A57">
              <w:rPr>
                <w:rFonts w:ascii="Angsana New" w:eastAsia="Times New Roman" w:hAnsi="Angsana New"/>
                <w:sz w:val="28"/>
                <w:szCs w:val="28"/>
              </w:rPr>
              <w:t>7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A14A57" w:rsidRPr="00A14A57">
              <w:rPr>
                <w:rFonts w:ascii="Angsana New" w:eastAsia="Times New Roman" w:hAnsi="Angsana New"/>
                <w:sz w:val="28"/>
                <w:szCs w:val="28"/>
              </w:rPr>
              <w:t>993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F1CC2B6" w14:textId="77777777" w:rsidR="00546FD6" w:rsidRPr="002761CF" w:rsidRDefault="00546FD6" w:rsidP="0092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6679BD" w14:textId="34947A93" w:rsidR="00546FD6" w:rsidRPr="0010059B" w:rsidRDefault="004A7B36" w:rsidP="00DD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A14A57" w:rsidRPr="00A14A57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A14A57" w:rsidRPr="00A14A57">
              <w:rPr>
                <w:rFonts w:ascii="Angsana New" w:eastAsia="Times New Roman" w:hAnsi="Angsana New"/>
                <w:sz w:val="28"/>
                <w:szCs w:val="28"/>
              </w:rPr>
              <w:t>851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4F5920C9" w14:textId="77777777" w:rsidR="00546FD6" w:rsidRPr="002761CF" w:rsidRDefault="00546FD6" w:rsidP="0092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94BAE67" w14:textId="2E46A92E" w:rsidR="00546FD6" w:rsidRPr="0010059B" w:rsidRDefault="00546FD6" w:rsidP="00DD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A14A57" w:rsidRPr="00A14A57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A14A57" w:rsidRPr="00A14A57">
              <w:rPr>
                <w:rFonts w:ascii="Angsana New" w:eastAsia="Times New Roman" w:hAnsi="Angsana New"/>
                <w:sz w:val="28"/>
                <w:szCs w:val="28"/>
              </w:rPr>
              <w:t>951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465C4A" w:rsidRPr="00610515" w14:paraId="325D90D3" w14:textId="77777777" w:rsidTr="002D5210">
        <w:trPr>
          <w:trHeight w:val="411"/>
        </w:trPr>
        <w:tc>
          <w:tcPr>
            <w:tcW w:w="4111" w:type="dxa"/>
            <w:shd w:val="clear" w:color="auto" w:fill="auto"/>
          </w:tcPr>
          <w:p w14:paraId="4560DE88" w14:textId="5F4AA5EE" w:rsidR="00465C4A" w:rsidRPr="007B6A7A" w:rsidRDefault="00CD54AB" w:rsidP="00546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  <w:tab w:val="left" w:pos="1418"/>
              </w:tabs>
              <w:spacing w:line="240" w:lineRule="auto"/>
              <w:ind w:left="254" w:firstLine="5"/>
              <w:jc w:val="both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7B6A7A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425" w:type="dxa"/>
            <w:shd w:val="clear" w:color="auto" w:fill="auto"/>
          </w:tcPr>
          <w:p w14:paraId="3045F28E" w14:textId="77777777" w:rsidR="00465C4A" w:rsidRPr="007B6A7A" w:rsidRDefault="00465C4A" w:rsidP="0046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67701B0" w14:textId="7C61994E" w:rsidR="00465C4A" w:rsidRPr="007B6A7A" w:rsidRDefault="00A14A57" w:rsidP="00DD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B6A7A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61</w:t>
            </w:r>
            <w:r w:rsidR="0090307E" w:rsidRPr="007B6A7A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,</w:t>
            </w:r>
            <w:r w:rsidRPr="007B6A7A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142" w:type="dxa"/>
            <w:vAlign w:val="center"/>
          </w:tcPr>
          <w:p w14:paraId="1E887716" w14:textId="77777777" w:rsidR="00465C4A" w:rsidRPr="007B6A7A" w:rsidRDefault="00465C4A" w:rsidP="0046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right="57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44D38AB" w14:textId="2E5FE641" w:rsidR="00465C4A" w:rsidRPr="007B6A7A" w:rsidRDefault="00A14A57" w:rsidP="00A14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right="57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B6A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13</w:t>
            </w:r>
            <w:r w:rsidR="00A14265" w:rsidRPr="007B6A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7B6A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232</w:t>
            </w:r>
          </w:p>
        </w:tc>
        <w:tc>
          <w:tcPr>
            <w:tcW w:w="283" w:type="dxa"/>
            <w:vAlign w:val="center"/>
          </w:tcPr>
          <w:p w14:paraId="5183E25E" w14:textId="77777777" w:rsidR="00465C4A" w:rsidRPr="007B6A7A" w:rsidRDefault="00465C4A" w:rsidP="0046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right="57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B901FDE" w14:textId="3A76BC53" w:rsidR="00465C4A" w:rsidRPr="007B6A7A" w:rsidRDefault="00A14A57" w:rsidP="00DD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B6A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7</w:t>
            </w:r>
            <w:r w:rsidR="004A7B36" w:rsidRPr="007B6A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7B6A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971</w:t>
            </w:r>
          </w:p>
        </w:tc>
        <w:tc>
          <w:tcPr>
            <w:tcW w:w="142" w:type="dxa"/>
            <w:vAlign w:val="center"/>
          </w:tcPr>
          <w:p w14:paraId="73235AD1" w14:textId="77777777" w:rsidR="00465C4A" w:rsidRPr="007B6A7A" w:rsidRDefault="00465C4A" w:rsidP="0046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right="57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2E5FF598" w14:textId="4DEC89C5" w:rsidR="00465C4A" w:rsidRPr="007B6A7A" w:rsidRDefault="00A14A57" w:rsidP="00DD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B6A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9</w:t>
            </w:r>
            <w:r w:rsidR="00465C4A" w:rsidRPr="007B6A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7B6A7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200</w:t>
            </w:r>
          </w:p>
        </w:tc>
      </w:tr>
    </w:tbl>
    <w:bookmarkEnd w:id="3"/>
    <w:p w14:paraId="512F279C" w14:textId="7703033E" w:rsidR="00444E85" w:rsidRPr="00BB7FA8" w:rsidRDefault="00444E85" w:rsidP="00546FD6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before="120" w:after="120" w:line="240" w:lineRule="auto"/>
        <w:ind w:left="1134" w:right="57" w:hanging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BB7FA8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="00A14A57" w:rsidRPr="00A14A57">
        <w:rPr>
          <w:rFonts w:ascii="Angsana New" w:hAnsi="Angsana New"/>
          <w:sz w:val="28"/>
          <w:szCs w:val="28"/>
        </w:rPr>
        <w:t>30</w:t>
      </w:r>
      <w:r w:rsidR="00392267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A14A57" w:rsidRPr="00A14A57">
        <w:rPr>
          <w:rFonts w:ascii="Angsana New" w:hAnsi="Angsana New"/>
          <w:spacing w:val="-4"/>
          <w:sz w:val="28"/>
          <w:szCs w:val="28"/>
        </w:rPr>
        <w:t>256</w:t>
      </w:r>
      <w:r w:rsidR="00A14A57" w:rsidRPr="00A14A57">
        <w:rPr>
          <w:rFonts w:ascii="Angsana New" w:hAnsi="Angsana New" w:hint="cs"/>
          <w:spacing w:val="-4"/>
          <w:sz w:val="28"/>
          <w:szCs w:val="28"/>
        </w:rPr>
        <w:t>5</w:t>
      </w:r>
      <w:r w:rsidRPr="00BB7FA8">
        <w:rPr>
          <w:rFonts w:ascii="Angsana New" w:hAnsi="Angsana New"/>
          <w:spacing w:val="-4"/>
          <w:sz w:val="28"/>
          <w:szCs w:val="28"/>
        </w:rPr>
        <w:t xml:space="preserve"> </w:t>
      </w:r>
      <w:r w:rsidR="00AB4258">
        <w:rPr>
          <w:rFonts w:ascii="Angsana New" w:hAnsi="Angsana New" w:hint="cs"/>
          <w:spacing w:val="-4"/>
          <w:sz w:val="28"/>
          <w:szCs w:val="28"/>
          <w:cs/>
        </w:rPr>
        <w:t>กลุ่ม</w:t>
      </w:r>
      <w:r w:rsidRPr="00BB7FA8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บริษัทมีการขอวงเงินสินเชื่อระยะยาวกับสถาบันการเงินแห่งหนึ่ง วงเงิน </w:t>
      </w:r>
      <w:r w:rsidR="00A14A57" w:rsidRPr="00A14A57">
        <w:rPr>
          <w:rFonts w:ascii="Angsana New" w:hAnsi="Angsana New" w:hint="cs"/>
          <w:spacing w:val="-4"/>
          <w:sz w:val="28"/>
          <w:szCs w:val="28"/>
        </w:rPr>
        <w:t>295</w:t>
      </w:r>
      <w:r w:rsidR="00386608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A14A57" w:rsidRPr="00A14A57">
        <w:rPr>
          <w:rFonts w:ascii="Angsana New" w:hAnsi="Angsana New" w:hint="cs"/>
          <w:spacing w:val="-4"/>
          <w:sz w:val="28"/>
          <w:szCs w:val="28"/>
        </w:rPr>
        <w:t>21</w:t>
      </w:r>
      <w:r w:rsidRPr="00BB7FA8">
        <w:rPr>
          <w:rFonts w:ascii="Angsana New" w:hAnsi="Angsana New"/>
          <w:spacing w:val="-4"/>
          <w:sz w:val="28"/>
          <w:szCs w:val="28"/>
        </w:rPr>
        <w:t xml:space="preserve"> </w:t>
      </w:r>
      <w:r w:rsidRPr="00BB7FA8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</w:t>
      </w:r>
      <w:r w:rsidRPr="00386608">
        <w:rPr>
          <w:rFonts w:ascii="Angsana New" w:hAnsi="Angsana New" w:hint="cs"/>
          <w:spacing w:val="-4"/>
          <w:sz w:val="28"/>
          <w:szCs w:val="28"/>
          <w:cs/>
        </w:rPr>
        <w:t>อัตราดอกเบี้ย</w:t>
      </w:r>
      <w:r w:rsidR="0063499E" w:rsidRPr="00386608">
        <w:rPr>
          <w:rFonts w:ascii="Angsana New" w:hAnsi="Angsana New" w:hint="cs"/>
          <w:spacing w:val="-4"/>
          <w:sz w:val="28"/>
          <w:szCs w:val="28"/>
          <w:cs/>
        </w:rPr>
        <w:t>ร้อยละ</w:t>
      </w:r>
      <w:r w:rsidRPr="00386608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63499E" w:rsidRPr="00386608">
        <w:rPr>
          <w:rFonts w:ascii="Angsana New" w:hAnsi="Angsana New"/>
          <w:spacing w:val="-4"/>
          <w:sz w:val="28"/>
          <w:szCs w:val="28"/>
        </w:rPr>
        <w:t>MLR</w:t>
      </w:r>
      <w:r w:rsidR="000671D8" w:rsidRPr="00386608">
        <w:rPr>
          <w:rFonts w:ascii="Angsana New" w:hAnsi="Angsana New"/>
          <w:spacing w:val="-4"/>
          <w:sz w:val="28"/>
          <w:szCs w:val="28"/>
        </w:rPr>
        <w:t>-</w:t>
      </w:r>
      <w:r w:rsidR="00A14A57" w:rsidRPr="00A14A57">
        <w:rPr>
          <w:rFonts w:ascii="Angsana New" w:hAnsi="Angsana New"/>
          <w:spacing w:val="-4"/>
          <w:sz w:val="28"/>
          <w:szCs w:val="28"/>
        </w:rPr>
        <w:t>0</w:t>
      </w:r>
      <w:r w:rsidR="000671D8" w:rsidRPr="00386608">
        <w:rPr>
          <w:rFonts w:ascii="Angsana New" w:hAnsi="Angsana New"/>
          <w:spacing w:val="-4"/>
          <w:sz w:val="28"/>
          <w:szCs w:val="28"/>
        </w:rPr>
        <w:t>.</w:t>
      </w:r>
      <w:r w:rsidR="00A14A57" w:rsidRPr="00A14A57">
        <w:rPr>
          <w:rFonts w:ascii="Angsana New" w:hAnsi="Angsana New"/>
          <w:spacing w:val="-4"/>
          <w:sz w:val="28"/>
          <w:szCs w:val="28"/>
        </w:rPr>
        <w:t>6</w:t>
      </w:r>
      <w:r w:rsidR="000671D8" w:rsidRPr="00386608">
        <w:rPr>
          <w:rFonts w:ascii="Angsana New" w:hAnsi="Angsana New"/>
          <w:spacing w:val="-4"/>
          <w:sz w:val="28"/>
          <w:szCs w:val="28"/>
        </w:rPr>
        <w:t xml:space="preserve"> </w:t>
      </w:r>
      <w:r w:rsidR="00AB4258" w:rsidRPr="00386608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AB4258" w:rsidRPr="00386608">
        <w:rPr>
          <w:rFonts w:ascii="Angsana New" w:hAnsi="Angsana New"/>
          <w:spacing w:val="-4"/>
          <w:sz w:val="28"/>
          <w:szCs w:val="28"/>
        </w:rPr>
        <w:t xml:space="preserve">MLR </w:t>
      </w:r>
      <w:r w:rsidR="0063499E" w:rsidRPr="00386608">
        <w:rPr>
          <w:rFonts w:ascii="Angsana New" w:hAnsi="Angsana New" w:hint="cs"/>
          <w:spacing w:val="-4"/>
          <w:sz w:val="28"/>
          <w:szCs w:val="28"/>
          <w:cs/>
        </w:rPr>
        <w:t>ต่อปี</w:t>
      </w:r>
    </w:p>
    <w:p w14:paraId="6060B865" w14:textId="54668606" w:rsidR="006E6F71" w:rsidRPr="002D5210" w:rsidRDefault="006E6F71" w:rsidP="00546FD6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before="120" w:after="120" w:line="240" w:lineRule="auto"/>
        <w:ind w:left="1134" w:hanging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2D5210">
        <w:rPr>
          <w:rFonts w:ascii="Angsana New" w:hAnsi="Angsana New" w:hint="cs"/>
          <w:spacing w:val="-4"/>
          <w:sz w:val="28"/>
          <w:szCs w:val="28"/>
          <w:cs/>
        </w:rPr>
        <w:t>ณ</w:t>
      </w:r>
      <w:r w:rsidRPr="002D5210">
        <w:rPr>
          <w:rFonts w:ascii="Angsana New" w:hAnsi="Angsana New"/>
          <w:spacing w:val="-4"/>
          <w:sz w:val="28"/>
          <w:szCs w:val="28"/>
        </w:rPr>
        <w:t xml:space="preserve"> </w:t>
      </w:r>
      <w:r w:rsidRPr="002D5210">
        <w:rPr>
          <w:rFonts w:ascii="Angsana New" w:hAnsi="Angsana New" w:hint="cs"/>
          <w:spacing w:val="-4"/>
          <w:sz w:val="28"/>
          <w:szCs w:val="28"/>
          <w:cs/>
        </w:rPr>
        <w:t xml:space="preserve">วันที่ </w:t>
      </w:r>
      <w:r w:rsidR="00A14A57" w:rsidRPr="00A14A57">
        <w:rPr>
          <w:rFonts w:ascii="Angsana New" w:hAnsi="Angsana New"/>
          <w:sz w:val="28"/>
          <w:szCs w:val="28"/>
        </w:rPr>
        <w:t>30</w:t>
      </w:r>
      <w:r w:rsidR="00392267" w:rsidRPr="002D5210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A14A57" w:rsidRPr="00A14A57">
        <w:rPr>
          <w:rFonts w:ascii="Angsana New" w:hAnsi="Angsana New" w:hint="cs"/>
          <w:spacing w:val="-4"/>
          <w:sz w:val="28"/>
          <w:szCs w:val="28"/>
        </w:rPr>
        <w:t>2565</w:t>
      </w:r>
      <w:r w:rsidRPr="002D5210">
        <w:rPr>
          <w:rFonts w:ascii="Angsana New" w:hAnsi="Angsana New"/>
          <w:spacing w:val="-4"/>
          <w:sz w:val="28"/>
          <w:szCs w:val="28"/>
        </w:rPr>
        <w:t xml:space="preserve"> </w:t>
      </w:r>
      <w:r w:rsidRPr="002D5210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="002D5210" w:rsidRPr="002D5210">
        <w:rPr>
          <w:rFonts w:ascii="Angsana New" w:hAnsi="Angsana New" w:hint="cs"/>
          <w:spacing w:val="-4"/>
          <w:sz w:val="28"/>
          <w:szCs w:val="28"/>
          <w:cs/>
        </w:rPr>
        <w:t>ย่อยแห่งหนึ่ง</w:t>
      </w:r>
      <w:r w:rsidRPr="002D5210">
        <w:rPr>
          <w:rFonts w:ascii="Angsana New" w:hAnsi="Angsana New" w:hint="cs"/>
          <w:spacing w:val="-4"/>
          <w:sz w:val="28"/>
          <w:szCs w:val="28"/>
          <w:cs/>
        </w:rPr>
        <w:t xml:space="preserve">มีการขอวงเงินสินเชื่อระยะยาวกับสถาบันการเงินแห่งหนึ่ง วงเงิน </w:t>
      </w:r>
      <w:r w:rsidR="00A14A57" w:rsidRPr="00A14A57">
        <w:rPr>
          <w:rFonts w:ascii="Angsana New" w:hAnsi="Angsana New" w:hint="cs"/>
          <w:spacing w:val="-4"/>
          <w:sz w:val="28"/>
          <w:szCs w:val="28"/>
        </w:rPr>
        <w:t>50</w:t>
      </w:r>
      <w:r w:rsidRPr="002D5210">
        <w:rPr>
          <w:rFonts w:ascii="Angsana New" w:hAnsi="Angsana New"/>
          <w:spacing w:val="-4"/>
          <w:sz w:val="28"/>
          <w:szCs w:val="28"/>
        </w:rPr>
        <w:t xml:space="preserve"> </w:t>
      </w:r>
      <w:r w:rsidRPr="002D5210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="00AA4D41" w:rsidRPr="002D5210">
        <w:rPr>
          <w:rFonts w:ascii="Angsana New" w:hAnsi="Angsana New" w:hint="cs"/>
          <w:spacing w:val="-4"/>
          <w:sz w:val="28"/>
          <w:szCs w:val="28"/>
          <w:cs/>
        </w:rPr>
        <w:t xml:space="preserve">วงเงิน </w:t>
      </w:r>
      <w:r w:rsidR="00A14A57" w:rsidRPr="00A14A57">
        <w:rPr>
          <w:rFonts w:ascii="Angsana New" w:hAnsi="Angsana New" w:hint="cs"/>
          <w:spacing w:val="-4"/>
          <w:sz w:val="28"/>
          <w:szCs w:val="28"/>
        </w:rPr>
        <w:t>23</w:t>
      </w:r>
      <w:r w:rsidR="00AA4D41" w:rsidRPr="002D5210">
        <w:rPr>
          <w:rFonts w:ascii="Angsana New" w:hAnsi="Angsana New"/>
          <w:spacing w:val="-4"/>
          <w:sz w:val="28"/>
          <w:szCs w:val="28"/>
        </w:rPr>
        <w:t xml:space="preserve"> </w:t>
      </w:r>
      <w:r w:rsidR="00AA4D41" w:rsidRPr="002D5210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และวงเงิน </w:t>
      </w:r>
      <w:r w:rsidR="00A14A57" w:rsidRPr="00A14A57">
        <w:rPr>
          <w:rFonts w:ascii="Angsana New" w:hAnsi="Angsana New" w:hint="cs"/>
          <w:spacing w:val="-4"/>
          <w:sz w:val="28"/>
          <w:szCs w:val="28"/>
        </w:rPr>
        <w:t>10</w:t>
      </w:r>
      <w:r w:rsidR="00AA4D41" w:rsidRPr="002D5210">
        <w:rPr>
          <w:rFonts w:ascii="Angsana New" w:hAnsi="Angsana New"/>
          <w:spacing w:val="-4"/>
          <w:sz w:val="28"/>
          <w:szCs w:val="28"/>
        </w:rPr>
        <w:t xml:space="preserve"> </w:t>
      </w:r>
      <w:r w:rsidR="00AA4D41" w:rsidRPr="002D5210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="00127E31" w:rsidRPr="002D5210">
        <w:rPr>
          <w:rFonts w:ascii="Angsana New" w:hAnsi="Angsana New" w:hint="cs"/>
          <w:spacing w:val="-4"/>
          <w:sz w:val="28"/>
          <w:szCs w:val="28"/>
          <w:cs/>
        </w:rPr>
        <w:t>อัตราดอกเบี้ยร้อยละ</w:t>
      </w:r>
      <w:r w:rsidR="00386608" w:rsidRPr="002D5210">
        <w:rPr>
          <w:rFonts w:ascii="Angsana New" w:hAnsi="Angsana New"/>
          <w:spacing w:val="-4"/>
          <w:sz w:val="28"/>
          <w:szCs w:val="28"/>
        </w:rPr>
        <w:t xml:space="preserve"> </w:t>
      </w:r>
      <w:r w:rsidR="00127E31" w:rsidRPr="002D5210">
        <w:rPr>
          <w:rFonts w:ascii="Angsana New" w:hAnsi="Angsana New"/>
          <w:spacing w:val="-4"/>
          <w:sz w:val="28"/>
          <w:szCs w:val="28"/>
        </w:rPr>
        <w:t xml:space="preserve">MLR </w:t>
      </w:r>
      <w:r w:rsidR="00127E31" w:rsidRPr="002D5210">
        <w:rPr>
          <w:rFonts w:ascii="Angsana New" w:hAnsi="Angsana New" w:hint="cs"/>
          <w:spacing w:val="-4"/>
          <w:sz w:val="28"/>
          <w:szCs w:val="28"/>
          <w:cs/>
        </w:rPr>
        <w:t>ต่อปี</w:t>
      </w:r>
    </w:p>
    <w:p w14:paraId="3D4E2312" w14:textId="1968C9C8" w:rsidR="009D4301" w:rsidRPr="003A7C3B" w:rsidRDefault="009D4301" w:rsidP="00546FD6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before="120" w:after="120" w:line="240" w:lineRule="auto"/>
        <w:ind w:left="1134" w:hanging="567"/>
        <w:jc w:val="thaiDistribute"/>
        <w:rPr>
          <w:rFonts w:ascii="Angsana New" w:hAnsi="Angsana New"/>
          <w:sz w:val="28"/>
          <w:szCs w:val="28"/>
        </w:rPr>
      </w:pPr>
      <w:r w:rsidRPr="003A7C3B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A14A57" w:rsidRPr="003A7C3B">
        <w:rPr>
          <w:rFonts w:ascii="Angsana New" w:hAnsi="Angsana New"/>
          <w:sz w:val="28"/>
          <w:szCs w:val="28"/>
        </w:rPr>
        <w:t>30</w:t>
      </w:r>
      <w:r w:rsidRPr="003A7C3B">
        <w:rPr>
          <w:rFonts w:ascii="Angsana New" w:hAnsi="Angsana New"/>
          <w:sz w:val="28"/>
          <w:szCs w:val="28"/>
        </w:rPr>
        <w:t xml:space="preserve"> </w:t>
      </w:r>
      <w:r w:rsidRPr="003A7C3B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A14A57" w:rsidRPr="003A7C3B">
        <w:rPr>
          <w:rFonts w:ascii="Angsana New" w:hAnsi="Angsana New"/>
          <w:sz w:val="28"/>
          <w:szCs w:val="28"/>
        </w:rPr>
        <w:t>2565</w:t>
      </w:r>
      <w:r w:rsidRPr="003A7C3B">
        <w:rPr>
          <w:rFonts w:ascii="Angsana New" w:hAnsi="Angsana New"/>
          <w:sz w:val="28"/>
          <w:szCs w:val="28"/>
        </w:rPr>
        <w:t xml:space="preserve"> </w:t>
      </w:r>
      <w:r w:rsidRPr="003A7C3B">
        <w:rPr>
          <w:rFonts w:ascii="Angsana New" w:hAnsi="Angsana New" w:hint="cs"/>
          <w:sz w:val="28"/>
          <w:szCs w:val="28"/>
          <w:cs/>
        </w:rPr>
        <w:t xml:space="preserve">บริษัทย่อยแห่งหนึ่งมีการทำสัญญากู้เงินกับสถาบันการเงินแห่งหนึ่ง เป็นจำนวน </w:t>
      </w:r>
      <w:r w:rsidR="00A14A57" w:rsidRPr="003A7C3B">
        <w:rPr>
          <w:rFonts w:ascii="Angsana New" w:hAnsi="Angsana New"/>
          <w:sz w:val="28"/>
          <w:szCs w:val="28"/>
        </w:rPr>
        <w:t>250</w:t>
      </w:r>
      <w:r w:rsidRPr="003A7C3B">
        <w:rPr>
          <w:rFonts w:ascii="Angsana New" w:hAnsi="Angsana New"/>
          <w:sz w:val="28"/>
          <w:szCs w:val="28"/>
        </w:rPr>
        <w:t>.</w:t>
      </w:r>
      <w:r w:rsidR="00A14A57" w:rsidRPr="003A7C3B">
        <w:rPr>
          <w:rFonts w:ascii="Angsana New" w:hAnsi="Angsana New"/>
          <w:sz w:val="28"/>
          <w:szCs w:val="28"/>
        </w:rPr>
        <w:t>00</w:t>
      </w:r>
      <w:r w:rsidRPr="003A7C3B">
        <w:rPr>
          <w:rFonts w:ascii="Angsana New" w:hAnsi="Angsana New"/>
          <w:sz w:val="28"/>
          <w:szCs w:val="28"/>
        </w:rPr>
        <w:t xml:space="preserve"> </w:t>
      </w:r>
      <w:r w:rsidRPr="003A7C3B">
        <w:rPr>
          <w:rFonts w:ascii="Angsana New" w:hAnsi="Angsana New" w:hint="cs"/>
          <w:sz w:val="28"/>
          <w:szCs w:val="28"/>
          <w:cs/>
        </w:rPr>
        <w:t xml:space="preserve">ล้านบาท อัตราดอกเบี้ยร้อยละ </w:t>
      </w:r>
      <w:r w:rsidRPr="003A7C3B">
        <w:rPr>
          <w:rFonts w:ascii="Angsana New" w:hAnsi="Angsana New"/>
          <w:sz w:val="28"/>
          <w:szCs w:val="28"/>
        </w:rPr>
        <w:t xml:space="preserve">MLR </w:t>
      </w:r>
      <w:r w:rsidRPr="003A7C3B">
        <w:rPr>
          <w:rFonts w:ascii="Angsana New" w:hAnsi="Angsana New" w:hint="cs"/>
          <w:sz w:val="28"/>
          <w:szCs w:val="28"/>
          <w:cs/>
        </w:rPr>
        <w:t xml:space="preserve">ต่อปี บริษัทย่อยจะต้องเบิกใช้เงินกู้ให้ครบถ้วนเสร็จสิ้นภายในวันที่ </w:t>
      </w:r>
      <w:r w:rsidR="00A14A57" w:rsidRPr="003A7C3B">
        <w:rPr>
          <w:rFonts w:ascii="Angsana New" w:hAnsi="Angsana New"/>
          <w:sz w:val="28"/>
          <w:szCs w:val="28"/>
        </w:rPr>
        <w:t>10</w:t>
      </w:r>
      <w:r w:rsidRPr="003A7C3B">
        <w:rPr>
          <w:rFonts w:ascii="Angsana New" w:hAnsi="Angsana New"/>
          <w:sz w:val="28"/>
          <w:szCs w:val="28"/>
        </w:rPr>
        <w:t xml:space="preserve"> </w:t>
      </w:r>
      <w:r w:rsidRPr="003A7C3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A14A57" w:rsidRPr="003A7C3B">
        <w:rPr>
          <w:rFonts w:ascii="Angsana New" w:hAnsi="Angsana New"/>
          <w:sz w:val="28"/>
          <w:szCs w:val="28"/>
        </w:rPr>
        <w:t>2565</w:t>
      </w:r>
      <w:r w:rsidRPr="003A7C3B">
        <w:rPr>
          <w:rFonts w:ascii="Angsana New" w:hAnsi="Angsana New"/>
          <w:sz w:val="28"/>
          <w:szCs w:val="28"/>
        </w:rPr>
        <w:t xml:space="preserve"> </w:t>
      </w:r>
      <w:r w:rsidRPr="003A7C3B">
        <w:rPr>
          <w:rFonts w:ascii="Angsana New" w:hAnsi="Angsana New" w:hint="cs"/>
          <w:sz w:val="28"/>
          <w:szCs w:val="28"/>
          <w:cs/>
        </w:rPr>
        <w:t xml:space="preserve">และต้องชำระหนี้ทั้งหมดให้เสร็จสิ้นครบถ้วน ภายในกำหนดระยะเวลา </w:t>
      </w:r>
      <w:r w:rsidR="00A14A57" w:rsidRPr="003A7C3B">
        <w:rPr>
          <w:rFonts w:ascii="Angsana New" w:hAnsi="Angsana New"/>
          <w:sz w:val="28"/>
          <w:szCs w:val="28"/>
        </w:rPr>
        <w:t>8</w:t>
      </w:r>
      <w:r w:rsidRPr="003A7C3B">
        <w:rPr>
          <w:rFonts w:ascii="Angsana New" w:hAnsi="Angsana New"/>
          <w:sz w:val="28"/>
          <w:szCs w:val="28"/>
        </w:rPr>
        <w:t xml:space="preserve"> </w:t>
      </w:r>
      <w:r w:rsidRPr="003A7C3B">
        <w:rPr>
          <w:rFonts w:ascii="Angsana New" w:hAnsi="Angsana New" w:hint="cs"/>
          <w:sz w:val="28"/>
          <w:szCs w:val="28"/>
          <w:cs/>
        </w:rPr>
        <w:t xml:space="preserve">ปี นับแต่วันที่มีการเบิกเงินกู้ตามสัญญานี้ครั้งแรก </w:t>
      </w:r>
      <w:r w:rsidR="003858EA" w:rsidRPr="003A7C3B">
        <w:rPr>
          <w:rFonts w:ascii="Angsana New" w:hAnsi="Angsana New" w:hint="cs"/>
          <w:sz w:val="28"/>
          <w:szCs w:val="28"/>
          <w:cs/>
        </w:rPr>
        <w:t>ค้ำประกันโดยบริษัทใหญ่และที่ดินของบริษัทย่อย</w:t>
      </w:r>
      <w:r w:rsidR="003A7C3B" w:rsidRPr="003A7C3B">
        <w:rPr>
          <w:rFonts w:ascii="Angsana New" w:hAnsi="Angsana New" w:hint="cs"/>
          <w:sz w:val="28"/>
          <w:szCs w:val="28"/>
          <w:cs/>
        </w:rPr>
        <w:t>แห่งหนึ่ง</w:t>
      </w:r>
    </w:p>
    <w:p w14:paraId="59E2D1D2" w14:textId="4989D3EF" w:rsidR="002443AA" w:rsidRPr="00C63028" w:rsidRDefault="002443AA" w:rsidP="006F083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left" w:pos="426"/>
        </w:tabs>
        <w:spacing w:before="240" w:after="120" w:line="240" w:lineRule="auto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C63028">
        <w:rPr>
          <w:rFonts w:ascii="Angsana New" w:hAnsi="Angsana New" w:hint="cs"/>
          <w:b/>
          <w:bCs/>
          <w:sz w:val="28"/>
          <w:szCs w:val="28"/>
          <w:cs/>
        </w:rPr>
        <w:t>หนี้สินตามสัญญาเช่า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218"/>
        <w:gridCol w:w="1134"/>
        <w:gridCol w:w="284"/>
        <w:gridCol w:w="1134"/>
        <w:gridCol w:w="236"/>
        <w:gridCol w:w="1181"/>
        <w:gridCol w:w="283"/>
        <w:gridCol w:w="1135"/>
      </w:tblGrid>
      <w:tr w:rsidR="002443AA" w:rsidRPr="00C63028" w14:paraId="1A00E73D" w14:textId="77777777" w:rsidTr="00BF665A">
        <w:trPr>
          <w:trHeight w:val="20"/>
        </w:trPr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3369D" w14:textId="77777777" w:rsidR="002443AA" w:rsidRPr="00C63028" w:rsidRDefault="002443AA" w:rsidP="00E44998">
            <w:pPr>
              <w:spacing w:line="240" w:lineRule="auto"/>
              <w:ind w:left="318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3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62FFEC" w14:textId="77777777" w:rsidR="002443AA" w:rsidRPr="00C63028" w:rsidRDefault="002443A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Times New Roman" w:hAnsi="Angsana New"/>
                <w:sz w:val="28"/>
                <w:szCs w:val="28"/>
                <w:cs/>
              </w:rPr>
              <w:t>พันบาท</w:t>
            </w:r>
          </w:p>
        </w:tc>
      </w:tr>
      <w:tr w:rsidR="002443AA" w:rsidRPr="00C63028" w14:paraId="3F166E49" w14:textId="77777777" w:rsidTr="00BF665A">
        <w:trPr>
          <w:trHeight w:val="20"/>
        </w:trPr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3D538" w14:textId="77777777" w:rsidR="002443AA" w:rsidRPr="00C63028" w:rsidRDefault="002443A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10798D1" w14:textId="77777777" w:rsidR="002443AA" w:rsidRPr="00C63028" w:rsidRDefault="002443AA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7E4ABD" w14:textId="77777777" w:rsidR="002443AA" w:rsidRPr="00C63028" w:rsidRDefault="002443AA" w:rsidP="00E44998">
            <w:pPr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5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061311" w14:textId="77777777" w:rsidR="002443AA" w:rsidRPr="00C63028" w:rsidRDefault="002443A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43AA" w:rsidRPr="00C63028" w14:paraId="797BD881" w14:textId="77777777" w:rsidTr="00BF665A">
        <w:trPr>
          <w:trHeight w:val="20"/>
        </w:trPr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1AAC7" w14:textId="77777777" w:rsidR="002443AA" w:rsidRPr="00C63028" w:rsidRDefault="002443AA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518057" w14:textId="39FCFB53" w:rsidR="002443AA" w:rsidRPr="00C63028" w:rsidRDefault="00A14A57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30</w:t>
            </w:r>
            <w:r w:rsidR="0039226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B56099" w14:textId="77777777" w:rsidR="002443AA" w:rsidRPr="00C63028" w:rsidRDefault="002443AA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47A301" w14:textId="7DA8F694" w:rsidR="002443AA" w:rsidRPr="00C63028" w:rsidRDefault="00A14A57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31</w:t>
            </w:r>
            <w:r w:rsidR="002443AA" w:rsidRPr="00C630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443AA" w:rsidRPr="00C6302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45138A" w14:textId="77777777" w:rsidR="002443AA" w:rsidRPr="00C63028" w:rsidRDefault="002443AA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0B551F" w14:textId="455C6321" w:rsidR="002443AA" w:rsidRPr="00C63028" w:rsidRDefault="00A14A57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30</w:t>
            </w:r>
            <w:r w:rsidR="0039226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CD64BF" w14:textId="77777777" w:rsidR="002443AA" w:rsidRPr="00C63028" w:rsidRDefault="002443AA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7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bottom"/>
          </w:tcPr>
          <w:p w14:paraId="3A9ECF19" w14:textId="60C67896" w:rsidR="002443AA" w:rsidRPr="00C63028" w:rsidRDefault="00A14A57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31</w:t>
            </w:r>
            <w:r w:rsidR="00B91F6D" w:rsidRPr="00C6302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443AA" w:rsidRPr="00C6302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2443AA" w:rsidRPr="00C63028" w14:paraId="5F2C505D" w14:textId="77777777" w:rsidTr="00BF665A">
        <w:trPr>
          <w:trHeight w:val="20"/>
        </w:trPr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DD8AF" w14:textId="77777777" w:rsidR="002443AA" w:rsidRPr="00C63028" w:rsidRDefault="002443AA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CDE62F4" w14:textId="3B2C505E" w:rsidR="002443AA" w:rsidRPr="00C63028" w:rsidRDefault="00A14A57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256</w:t>
            </w:r>
            <w:r w:rsidRPr="00A14A57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3A86F904" w14:textId="77777777" w:rsidR="002443AA" w:rsidRPr="00C63028" w:rsidRDefault="002443AA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70BE824" w14:textId="4DA9FD1A" w:rsidR="002443AA" w:rsidRPr="00C63028" w:rsidRDefault="00A14A57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256</w:t>
            </w:r>
            <w:r w:rsidRPr="00A14A57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ED5972D" w14:textId="77777777" w:rsidR="002443AA" w:rsidRPr="00C63028" w:rsidRDefault="002443AA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3157AFA" w14:textId="2BBBF3B1" w:rsidR="002443AA" w:rsidRPr="00C63028" w:rsidRDefault="00A14A57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256</w:t>
            </w:r>
            <w:r w:rsidRPr="00A14A57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1A1BBCA9" w14:textId="77777777" w:rsidR="002443AA" w:rsidRPr="00C63028" w:rsidRDefault="002443AA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7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</w:tcPr>
          <w:p w14:paraId="35217257" w14:textId="328E104F" w:rsidR="002443AA" w:rsidRPr="00C63028" w:rsidRDefault="00A14A57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256</w:t>
            </w:r>
            <w:r w:rsidRPr="00A14A57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4A7B36" w:rsidRPr="00C63028" w14:paraId="43DFAA9E" w14:textId="77777777" w:rsidTr="0090307E">
        <w:trPr>
          <w:trHeight w:hRule="exact" w:val="397"/>
        </w:trPr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3FB0B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 w:firstLine="108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92A71F" w14:textId="4B923D7B" w:rsidR="004A7B36" w:rsidRPr="00C63028" w:rsidRDefault="0090307E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2206BB" w14:textId="77777777" w:rsidR="004A7B36" w:rsidRPr="00C63028" w:rsidRDefault="004A7B36" w:rsidP="004A7B36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693629" w14:textId="1A2FCA2B" w:rsidR="004A7B36" w:rsidRPr="00C63028" w:rsidRDefault="00A14A57" w:rsidP="004A7B36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14A57">
              <w:rPr>
                <w:rFonts w:ascii="Angsana New" w:eastAsia="Times New Roman" w:hAnsi="Angsana New"/>
                <w:sz w:val="28"/>
                <w:szCs w:val="28"/>
              </w:rPr>
              <w:t>77</w:t>
            </w:r>
            <w:r w:rsidR="004A7B36" w:rsidRPr="00C6302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A14A57">
              <w:rPr>
                <w:rFonts w:ascii="Angsana New" w:eastAsia="Times New Roman" w:hAnsi="Angsana New"/>
                <w:sz w:val="28"/>
                <w:szCs w:val="28"/>
              </w:rPr>
              <w:t>250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4F910C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7C3E25" w14:textId="0A5834E8" w:rsidR="004A7B36" w:rsidRPr="00C63028" w:rsidRDefault="004A7B36" w:rsidP="004A7B36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68E18B" w14:textId="77777777" w:rsidR="004A7B36" w:rsidRPr="00C63028" w:rsidRDefault="004A7B36" w:rsidP="004A7B36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A14BA5" w14:textId="240BC8D7" w:rsidR="004A7B36" w:rsidRPr="00C63028" w:rsidRDefault="004A7B36" w:rsidP="004A7B36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C63028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4A7B36" w:rsidRPr="00C63028" w14:paraId="27947573" w14:textId="77777777" w:rsidTr="0090307E">
        <w:trPr>
          <w:trHeight w:hRule="exact" w:val="397"/>
        </w:trPr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159A5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 w:firstLine="108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หัก</w:t>
            </w:r>
            <w:r w:rsidRPr="00C63028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ดอกเบี้ยรอการตัดบัญชี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F8FE83" w14:textId="444D7126" w:rsidR="004A7B36" w:rsidRPr="00C63028" w:rsidRDefault="0090307E" w:rsidP="004A7B36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8ACE6" w14:textId="77777777" w:rsidR="004A7B36" w:rsidRPr="00C63028" w:rsidRDefault="004A7B36" w:rsidP="004A7B36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1DCE12" w14:textId="7CF15115" w:rsidR="004A7B36" w:rsidRPr="00C63028" w:rsidRDefault="004A7B36" w:rsidP="004A7B36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C63028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A14A57" w:rsidRPr="00A14A57">
              <w:rPr>
                <w:rFonts w:ascii="Angsana New" w:eastAsia="Times New Roman" w:hAnsi="Angsana New"/>
                <w:sz w:val="28"/>
                <w:szCs w:val="28"/>
              </w:rPr>
              <w:t>14</w:t>
            </w:r>
            <w:r w:rsidRPr="00C6302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A14A57" w:rsidRPr="00A14A57">
              <w:rPr>
                <w:rFonts w:ascii="Angsana New" w:eastAsia="Times New Roman" w:hAnsi="Angsana New"/>
                <w:sz w:val="28"/>
                <w:szCs w:val="28"/>
              </w:rPr>
              <w:t>21</w:t>
            </w:r>
            <w:r w:rsidR="00A14A57" w:rsidRPr="00A14A57">
              <w:rPr>
                <w:rFonts w:ascii="Angsana New" w:eastAsia="Times New Roman" w:hAnsi="Angsana New" w:hint="cs"/>
                <w:sz w:val="28"/>
                <w:szCs w:val="28"/>
              </w:rPr>
              <w:t>5</w:t>
            </w:r>
            <w:r w:rsidRPr="00C63028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74C32" w14:textId="77777777" w:rsidR="004A7B36" w:rsidRPr="00C63028" w:rsidRDefault="004A7B36" w:rsidP="004A7B36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B31B30" w14:textId="74F25B88" w:rsidR="004A7B36" w:rsidRPr="00C63028" w:rsidRDefault="004A7B36" w:rsidP="004A7B36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6F88C" w14:textId="77777777" w:rsidR="004A7B36" w:rsidRPr="00C63028" w:rsidRDefault="004A7B36" w:rsidP="004A7B36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19F338" w14:textId="73249FDE" w:rsidR="004A7B36" w:rsidRPr="00C63028" w:rsidRDefault="004A7B36" w:rsidP="004A7B36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C63028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4A7B36" w:rsidRPr="00C63028" w14:paraId="59AE88DD" w14:textId="77777777" w:rsidTr="0090307E">
        <w:trPr>
          <w:trHeight w:hRule="exact" w:val="397"/>
        </w:trPr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A88E9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 w:firstLine="108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2F4BC" w14:textId="69FA93FF" w:rsidR="004A7B36" w:rsidRPr="00C63028" w:rsidRDefault="0090307E" w:rsidP="004A7B36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3C2EF" w14:textId="77777777" w:rsidR="004A7B36" w:rsidRPr="00C63028" w:rsidRDefault="004A7B36" w:rsidP="004A7B36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A4794" w14:textId="5707F1CB" w:rsidR="004A7B36" w:rsidRPr="00C63028" w:rsidRDefault="00A14A57" w:rsidP="004A7B36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14A57">
              <w:rPr>
                <w:rFonts w:ascii="Angsana New" w:eastAsia="Times New Roman" w:hAnsi="Angsana New"/>
                <w:sz w:val="28"/>
                <w:szCs w:val="28"/>
              </w:rPr>
              <w:t>63</w:t>
            </w:r>
            <w:r w:rsidR="004A7B36" w:rsidRPr="00C6302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A14A57">
              <w:rPr>
                <w:rFonts w:ascii="Angsana New" w:eastAsia="Times New Roman" w:hAnsi="Angsana New"/>
                <w:sz w:val="28"/>
                <w:szCs w:val="28"/>
              </w:rPr>
              <w:t>03</w:t>
            </w:r>
            <w:r w:rsidRPr="00A14A57">
              <w:rPr>
                <w:rFonts w:ascii="Angsana New" w:eastAsia="Times New Roman" w:hAnsi="Angsana New" w:hint="cs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8E32A" w14:textId="77777777" w:rsidR="004A7B36" w:rsidRPr="00C63028" w:rsidRDefault="004A7B36" w:rsidP="004A7B36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F9966" w14:textId="10AE538A" w:rsidR="004A7B36" w:rsidRPr="00C63028" w:rsidRDefault="004A7B36" w:rsidP="004A7B36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CC168" w14:textId="77777777" w:rsidR="004A7B36" w:rsidRPr="00C63028" w:rsidRDefault="004A7B36" w:rsidP="004A7B36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4AD71" w14:textId="5F15F797" w:rsidR="004A7B36" w:rsidRPr="00C63028" w:rsidRDefault="004A7B36" w:rsidP="004A7B36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C63028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4A7B36" w:rsidRPr="00C91EE6" w14:paraId="14BD54FB" w14:textId="77777777" w:rsidTr="0090307E">
        <w:trPr>
          <w:trHeight w:hRule="exact" w:val="397"/>
        </w:trPr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FADD9" w14:textId="77134D82" w:rsidR="004A7B36" w:rsidRPr="00C91EE6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 w:firstLine="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เปลี่ยนแปลงสัญญาเช่า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D392B" w14:textId="4D0C8BA2" w:rsidR="004A7B36" w:rsidRPr="00C91EE6" w:rsidRDefault="0090307E" w:rsidP="004A7B36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71092" w14:textId="77777777" w:rsidR="004A7B36" w:rsidRPr="00C91EE6" w:rsidRDefault="004A7B36" w:rsidP="004A7B36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384BC" w14:textId="6402F051" w:rsidR="004A7B36" w:rsidRPr="00C91EE6" w:rsidRDefault="004A7B36" w:rsidP="004A7B36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7F604" w14:textId="77777777" w:rsidR="004A7B36" w:rsidRPr="00C91EE6" w:rsidRDefault="004A7B36" w:rsidP="004A7B36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5C981" w14:textId="0AC7949A" w:rsidR="004A7B36" w:rsidRPr="00C91EE6" w:rsidRDefault="004A7B36" w:rsidP="004A7B36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0095E" w14:textId="77777777" w:rsidR="004A7B36" w:rsidRPr="00C91EE6" w:rsidRDefault="004A7B36" w:rsidP="004A7B36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43B21" w14:textId="1E6A3497" w:rsidR="004A7B36" w:rsidRPr="00C91EE6" w:rsidRDefault="004A7B36" w:rsidP="004A7B36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</w:tr>
      <w:tr w:rsidR="004A7B36" w:rsidRPr="00C63028" w14:paraId="0389FA39" w14:textId="77777777" w:rsidTr="0090307E">
        <w:trPr>
          <w:trHeight w:hRule="exact" w:val="397"/>
        </w:trPr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564B3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 w:firstLine="108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หัก</w:t>
            </w:r>
            <w:r w:rsidRPr="00C63028">
              <w:rPr>
                <w:rFonts w:ascii="Angsana New" w:hAnsi="Angsana New"/>
                <w:sz w:val="28"/>
                <w:szCs w:val="28"/>
                <w:cs/>
              </w:rPr>
              <w:t xml:space="preserve"> ส่วนของหนี้สินตามสัญญาเช่าที่ถึง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4D569" w14:textId="77777777" w:rsidR="004A7B36" w:rsidRPr="00C63028" w:rsidRDefault="004A7B36" w:rsidP="004A7B36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BE154" w14:textId="77777777" w:rsidR="004A7B36" w:rsidRPr="00C63028" w:rsidRDefault="004A7B36" w:rsidP="004A7B36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03899" w14:textId="77777777" w:rsidR="004A7B36" w:rsidRPr="00C63028" w:rsidRDefault="004A7B36" w:rsidP="004A7B36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7FA56" w14:textId="77777777" w:rsidR="004A7B36" w:rsidRPr="00C63028" w:rsidRDefault="004A7B36" w:rsidP="004A7B36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B63ED" w14:textId="2B4CC633" w:rsidR="004A7B36" w:rsidRPr="00C63028" w:rsidRDefault="004A7B36" w:rsidP="004A7B36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534CB" w14:textId="77777777" w:rsidR="004A7B36" w:rsidRPr="00C63028" w:rsidRDefault="004A7B36" w:rsidP="004A7B36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72457" w14:textId="77777777" w:rsidR="004A7B36" w:rsidRPr="00C63028" w:rsidRDefault="004A7B36" w:rsidP="004A7B36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4A7B36" w:rsidRPr="00C63028" w14:paraId="1B9264EF" w14:textId="77777777" w:rsidTr="0090307E">
        <w:trPr>
          <w:trHeight w:hRule="exact" w:val="397"/>
        </w:trPr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0FD4D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 w:firstLine="108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 xml:space="preserve">       กำหนดชำระภายในหนึ่งปี 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124D56" w14:textId="75559233" w:rsidR="004A7B36" w:rsidRPr="00C63028" w:rsidRDefault="0090307E" w:rsidP="004A7B36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DB853" w14:textId="77777777" w:rsidR="004A7B36" w:rsidRPr="00C63028" w:rsidRDefault="004A7B36" w:rsidP="004A7B36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05516C" w14:textId="6B6186B3" w:rsidR="004A7B36" w:rsidRPr="00C63028" w:rsidRDefault="004A7B36" w:rsidP="004A7B36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A14A57" w:rsidRPr="00A14A57">
              <w:rPr>
                <w:rFonts w:ascii="Angsana New" w:eastAsia="Times New Roman" w:hAnsi="Angsana New"/>
                <w:sz w:val="28"/>
                <w:szCs w:val="28"/>
              </w:rPr>
              <w:t>6</w:t>
            </w:r>
            <w:r w:rsidRPr="00C6302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A14A57" w:rsidRPr="00A14A57">
              <w:rPr>
                <w:rFonts w:ascii="Angsana New" w:eastAsia="Times New Roman" w:hAnsi="Angsana New"/>
                <w:sz w:val="28"/>
                <w:szCs w:val="28"/>
              </w:rPr>
              <w:t>06</w:t>
            </w:r>
            <w:r w:rsidR="00A14A57" w:rsidRPr="00A14A57">
              <w:rPr>
                <w:rFonts w:ascii="Angsana New" w:eastAsia="Times New Roman" w:hAnsi="Angsana New" w:hint="cs"/>
                <w:sz w:val="28"/>
                <w:szCs w:val="28"/>
              </w:rPr>
              <w:t>5</w:t>
            </w:r>
            <w:r w:rsidRPr="00C63028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16D16" w14:textId="77777777" w:rsidR="004A7B36" w:rsidRPr="00C63028" w:rsidRDefault="004A7B36" w:rsidP="004A7B36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929818" w14:textId="00C029DE" w:rsidR="004A7B36" w:rsidRPr="00C63028" w:rsidRDefault="004A7B36" w:rsidP="004A7B36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1A5EA" w14:textId="77777777" w:rsidR="004A7B36" w:rsidRPr="00C63028" w:rsidRDefault="004A7B36" w:rsidP="004A7B36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A6C9A3" w14:textId="68C84414" w:rsidR="004A7B36" w:rsidRPr="00C63028" w:rsidRDefault="004A7B36" w:rsidP="004A7B36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4A7B36" w:rsidRPr="00C63028" w14:paraId="64BBFFA4" w14:textId="77777777" w:rsidTr="0090307E">
        <w:trPr>
          <w:trHeight w:hRule="exact" w:val="397"/>
        </w:trPr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6DBD2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 w:firstLine="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รวมหนี้สินตามสัญญาเช่า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9BED92" w14:textId="6ED6B240" w:rsidR="004A7B36" w:rsidRPr="00C63028" w:rsidRDefault="0090307E" w:rsidP="004A7B36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F5AB31" w14:textId="77777777" w:rsidR="004A7B36" w:rsidRPr="00C63028" w:rsidRDefault="004A7B36" w:rsidP="004A7B36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B556A2" w14:textId="28DE82F2" w:rsidR="004A7B36" w:rsidRPr="00C63028" w:rsidRDefault="00A14A57" w:rsidP="004A7B36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14A5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56</w:t>
            </w:r>
            <w:r w:rsidR="004A7B36" w:rsidRPr="00C63028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A14A5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970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C96AE7" w14:textId="77777777" w:rsidR="004A7B36" w:rsidRPr="00C63028" w:rsidRDefault="004A7B36" w:rsidP="004A7B36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17090C" w14:textId="6712E716" w:rsidR="004A7B36" w:rsidRPr="00C63028" w:rsidRDefault="004A7B36" w:rsidP="004A7B36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C2BED7" w14:textId="77777777" w:rsidR="004A7B36" w:rsidRPr="00C63028" w:rsidRDefault="004A7B36" w:rsidP="004A7B36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2021C2" w14:textId="65E8A681" w:rsidR="004A7B36" w:rsidRPr="00C63028" w:rsidRDefault="004A7B36" w:rsidP="004A7B36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C63028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61EDB9A9" w14:textId="50EB3C57" w:rsidR="002D5210" w:rsidRDefault="002D5210" w:rsidP="002D5210">
      <w:pPr>
        <w:pStyle w:val="ListParagraph"/>
        <w:tabs>
          <w:tab w:val="clear" w:pos="227"/>
          <w:tab w:val="clear" w:pos="454"/>
          <w:tab w:val="left" w:pos="426"/>
        </w:tabs>
        <w:spacing w:before="240" w:after="120" w:line="240" w:lineRule="auto"/>
        <w:ind w:left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B76BCDB" w14:textId="77777777" w:rsidR="006764A9" w:rsidRDefault="006764A9" w:rsidP="002D5210">
      <w:pPr>
        <w:pStyle w:val="ListParagraph"/>
        <w:tabs>
          <w:tab w:val="clear" w:pos="227"/>
          <w:tab w:val="clear" w:pos="454"/>
          <w:tab w:val="left" w:pos="426"/>
        </w:tabs>
        <w:spacing w:before="240" w:after="120" w:line="240" w:lineRule="auto"/>
        <w:ind w:left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2E96576" w14:textId="0855E2E2" w:rsidR="00E95267" w:rsidRPr="00C63028" w:rsidRDefault="00E95267" w:rsidP="0018489D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left" w:pos="426"/>
        </w:tabs>
        <w:spacing w:before="240" w:after="120" w:line="240" w:lineRule="auto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C63028">
        <w:rPr>
          <w:rFonts w:ascii="Angsana New" w:hAnsi="Angsana New" w:hint="cs"/>
          <w:b/>
          <w:bCs/>
          <w:sz w:val="28"/>
          <w:szCs w:val="28"/>
          <w:cs/>
        </w:rPr>
        <w:lastRenderedPageBreak/>
        <w:t>ทุนเรือนหุ้นและส่วนเกิน</w:t>
      </w:r>
      <w:r w:rsidR="0018489D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C63028">
        <w:rPr>
          <w:rFonts w:ascii="Angsana New" w:hAnsi="Angsana New" w:hint="cs"/>
          <w:b/>
          <w:bCs/>
          <w:sz w:val="28"/>
          <w:szCs w:val="28"/>
          <w:cs/>
        </w:rPr>
        <w:t>(ส่วนต่ำ)</w:t>
      </w:r>
      <w:r w:rsidR="0018489D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C63028">
        <w:rPr>
          <w:rFonts w:ascii="Angsana New" w:hAnsi="Angsana New" w:hint="cs"/>
          <w:b/>
          <w:bCs/>
          <w:sz w:val="28"/>
          <w:szCs w:val="28"/>
          <w:cs/>
        </w:rPr>
        <w:t>มูลค่าหุ้น</w:t>
      </w:r>
    </w:p>
    <w:tbl>
      <w:tblPr>
        <w:tblW w:w="9889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083"/>
        <w:gridCol w:w="999"/>
        <w:gridCol w:w="275"/>
        <w:gridCol w:w="1145"/>
        <w:gridCol w:w="283"/>
        <w:gridCol w:w="1133"/>
        <w:gridCol w:w="277"/>
        <w:gridCol w:w="6"/>
        <w:gridCol w:w="1282"/>
        <w:gridCol w:w="255"/>
        <w:gridCol w:w="1151"/>
      </w:tblGrid>
      <w:tr w:rsidR="00E95267" w:rsidRPr="00C63028" w14:paraId="61E58F94" w14:textId="77777777" w:rsidTr="002C75C8">
        <w:trPr>
          <w:trHeight w:hRule="exact" w:val="397"/>
          <w:tblHeader/>
        </w:trPr>
        <w:tc>
          <w:tcPr>
            <w:tcW w:w="1559" w:type="pct"/>
            <w:shd w:val="clear" w:color="auto" w:fill="auto"/>
          </w:tcPr>
          <w:p w14:paraId="7EE65607" w14:textId="77777777" w:rsidR="00E95267" w:rsidRPr="0018489D" w:rsidRDefault="00E95267" w:rsidP="00E95267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89D">
              <w:rPr>
                <w:rFonts w:ascii="Angsana New" w:hAnsi="Angsana New" w:cs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505" w:type="pct"/>
            <w:shd w:val="clear" w:color="auto" w:fill="auto"/>
          </w:tcPr>
          <w:p w14:paraId="657F359D" w14:textId="75B35F64" w:rsidR="00E95267" w:rsidRPr="0018489D" w:rsidRDefault="00E95267" w:rsidP="00E95267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5C38B79A" w14:textId="77777777" w:rsidR="00E95267" w:rsidRPr="0018489D" w:rsidRDefault="00E95267" w:rsidP="00E95267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E87A8C" w14:textId="20A9FC8A" w:rsidR="00E95267" w:rsidRPr="0018489D" w:rsidRDefault="00E95267" w:rsidP="006776F3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489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A14A57" w:rsidRPr="00A14A57">
              <w:rPr>
                <w:rFonts w:ascii="Angsana New" w:hAnsi="Angsana New"/>
                <w:sz w:val="28"/>
                <w:szCs w:val="28"/>
              </w:rPr>
              <w:t>30</w:t>
            </w:r>
            <w:r w:rsidR="0039226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="00A14A57" w:rsidRPr="00A14A57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1FB1FA0B" w14:textId="77777777" w:rsidR="00E95267" w:rsidRPr="0018489D" w:rsidRDefault="00E95267" w:rsidP="00E95267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9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D23FC8" w14:textId="4F3A1FC0" w:rsidR="00E95267" w:rsidRPr="0018489D" w:rsidRDefault="006776F3" w:rsidP="006776F3">
            <w:pPr>
              <w:pStyle w:val="BodyText3"/>
              <w:tabs>
                <w:tab w:val="center" w:pos="1277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489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A14A57" w:rsidRPr="00A14A57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18489D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="00A14A57" w:rsidRPr="00A14A57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A72E4D" w:rsidRPr="00C63028" w14:paraId="0371BB10" w14:textId="77777777" w:rsidTr="002C75C8">
        <w:trPr>
          <w:trHeight w:hRule="exact" w:val="428"/>
          <w:tblHeader/>
        </w:trPr>
        <w:tc>
          <w:tcPr>
            <w:tcW w:w="1559" w:type="pct"/>
            <w:shd w:val="clear" w:color="auto" w:fill="auto"/>
          </w:tcPr>
          <w:p w14:paraId="3EC21C3F" w14:textId="77777777" w:rsidR="00A72E4D" w:rsidRPr="0018489D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37C283EA" w14:textId="581EAFD2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489D">
              <w:rPr>
                <w:rFonts w:ascii="Angsana New" w:hAnsi="Angsana New" w:cs="Angsana New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39" w:type="pct"/>
            <w:shd w:val="clear" w:color="auto" w:fill="auto"/>
          </w:tcPr>
          <w:p w14:paraId="3C4B787B" w14:textId="77777777" w:rsidR="00A72E4D" w:rsidRPr="0018489D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9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659E3AC" w14:textId="1E05AEA7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489D">
              <w:rPr>
                <w:rFonts w:ascii="Angsana New" w:hAnsi="Angsana New" w:cs="Angsana New"/>
                <w:sz w:val="28"/>
                <w:szCs w:val="28"/>
                <w:cs/>
              </w:rPr>
              <w:t>จำนวน</w:t>
            </w:r>
            <w:r w:rsidRPr="0018489D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18489D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18489D">
              <w:rPr>
                <w:rFonts w:ascii="Angsana New" w:hAnsi="Angsana New" w:cs="Angsana New"/>
                <w:sz w:val="28"/>
                <w:szCs w:val="28"/>
                <w:cs/>
              </w:rPr>
              <w:t>หุ้น</w:t>
            </w:r>
          </w:p>
        </w:tc>
        <w:tc>
          <w:tcPr>
            <w:tcW w:w="14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18000EC" w14:textId="77777777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6B0237F" w14:textId="2A4B2AB7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89D">
              <w:rPr>
                <w:rFonts w:ascii="Angsana New" w:hAnsi="Angsana New" w:cs="Angsana New"/>
                <w:sz w:val="28"/>
                <w:szCs w:val="28"/>
                <w:cs/>
              </w:rPr>
              <w:t>จำนวน</w:t>
            </w:r>
            <w:r w:rsidRPr="0018489D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18489D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7E4E76BB" w14:textId="77777777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8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32DDB99" w14:textId="5D9A1A1E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489D">
              <w:rPr>
                <w:rFonts w:ascii="Angsana New" w:hAnsi="Angsana New" w:cs="Angsana New"/>
                <w:sz w:val="28"/>
                <w:szCs w:val="28"/>
                <w:cs/>
              </w:rPr>
              <w:t>จำนวน</w:t>
            </w:r>
            <w:r w:rsidRPr="0018489D">
              <w:rPr>
                <w:rFonts w:ascii="Angsana New" w:hAnsi="Angsana New" w:cs="Angsana New"/>
                <w:sz w:val="28"/>
                <w:szCs w:val="28"/>
              </w:rPr>
              <w:t xml:space="preserve">       </w:t>
            </w:r>
            <w:r w:rsidRPr="0018489D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18489D">
              <w:rPr>
                <w:rFonts w:ascii="Angsana New" w:hAnsi="Angsana New" w:cs="Angsana New"/>
                <w:sz w:val="28"/>
                <w:szCs w:val="28"/>
                <w:cs/>
              </w:rPr>
              <w:t>หุ้น</w:t>
            </w:r>
          </w:p>
        </w:tc>
        <w:tc>
          <w:tcPr>
            <w:tcW w:w="129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14E3335" w14:textId="77777777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00F3BB1" w14:textId="2F62A78E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89D">
              <w:rPr>
                <w:rFonts w:ascii="Angsana New" w:hAnsi="Angsana New" w:cs="Angsana New"/>
                <w:sz w:val="28"/>
                <w:szCs w:val="28"/>
                <w:cs/>
              </w:rPr>
              <w:t>จำนวน</w:t>
            </w:r>
            <w:r w:rsidRPr="0018489D"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Pr="0018489D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</w:p>
        </w:tc>
      </w:tr>
      <w:tr w:rsidR="00A72E4D" w:rsidRPr="00C63028" w14:paraId="7EE466B1" w14:textId="77777777" w:rsidTr="002C75C8">
        <w:trPr>
          <w:trHeight w:hRule="exact" w:val="428"/>
          <w:tblHeader/>
        </w:trPr>
        <w:tc>
          <w:tcPr>
            <w:tcW w:w="1559" w:type="pct"/>
            <w:shd w:val="clear" w:color="auto" w:fill="auto"/>
          </w:tcPr>
          <w:p w14:paraId="3D220C69" w14:textId="77777777" w:rsidR="00A72E4D" w:rsidRPr="0018489D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</w:tcPr>
          <w:p w14:paraId="5E42E971" w14:textId="2C4BDEE9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89D">
              <w:rPr>
                <w:rFonts w:ascii="Angsana New" w:hAnsi="Angsana New" w:cs="Angsana New"/>
                <w:sz w:val="28"/>
                <w:szCs w:val="28"/>
                <w:cs/>
              </w:rPr>
              <w:t>ต่อหน่วย</w:t>
            </w:r>
          </w:p>
        </w:tc>
        <w:tc>
          <w:tcPr>
            <w:tcW w:w="139" w:type="pct"/>
            <w:shd w:val="clear" w:color="auto" w:fill="auto"/>
          </w:tcPr>
          <w:p w14:paraId="480270F6" w14:textId="77777777" w:rsidR="00A72E4D" w:rsidRPr="0018489D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9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20B47033" w14:textId="77777777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" w:type="pct"/>
            <w:vMerge/>
            <w:shd w:val="clear" w:color="auto" w:fill="auto"/>
          </w:tcPr>
          <w:p w14:paraId="45411E68" w14:textId="77777777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6E38595D" w14:textId="77777777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02C93FF9" w14:textId="77777777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8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DA7D83E" w14:textId="77777777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" w:type="pct"/>
            <w:vMerge/>
            <w:shd w:val="clear" w:color="auto" w:fill="auto"/>
          </w:tcPr>
          <w:p w14:paraId="2B1FC9D9" w14:textId="77777777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D8F5608" w14:textId="77777777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72E4D" w:rsidRPr="00C63028" w14:paraId="0F76C5EC" w14:textId="77777777" w:rsidTr="002C75C8">
        <w:trPr>
          <w:trHeight w:hRule="exact" w:val="90"/>
          <w:tblHeader/>
        </w:trPr>
        <w:tc>
          <w:tcPr>
            <w:tcW w:w="1559" w:type="pct"/>
            <w:shd w:val="clear" w:color="auto" w:fill="auto"/>
          </w:tcPr>
          <w:p w14:paraId="1B4482D3" w14:textId="77777777" w:rsidR="00A72E4D" w:rsidRPr="0018489D" w:rsidRDefault="00A72E4D" w:rsidP="00A67A50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  <w:shd w:val="clear" w:color="auto" w:fill="auto"/>
          </w:tcPr>
          <w:p w14:paraId="2E5B8922" w14:textId="77777777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08A8A4D6" w14:textId="77777777" w:rsidR="00A72E4D" w:rsidRPr="0018489D" w:rsidRDefault="00A72E4D" w:rsidP="00A67A50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48C86428" w14:textId="77777777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4AB73822" w14:textId="77777777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</w:tcPr>
          <w:p w14:paraId="71F155E0" w14:textId="77777777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5278774C" w14:textId="77777777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</w:tcPr>
          <w:p w14:paraId="72858170" w14:textId="77777777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06C395EF" w14:textId="77777777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</w:tcPr>
          <w:p w14:paraId="185BA933" w14:textId="77777777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A72E4D" w:rsidRPr="00C63028" w14:paraId="669B612C" w14:textId="77777777" w:rsidTr="002C75C8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5A93B1A5" w14:textId="77777777" w:rsidR="00A72E4D" w:rsidRPr="0018489D" w:rsidRDefault="00A72E4D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8489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ทุนจดทะเบียนประกอบด้วย</w:t>
            </w:r>
          </w:p>
        </w:tc>
        <w:tc>
          <w:tcPr>
            <w:tcW w:w="505" w:type="pct"/>
            <w:shd w:val="clear" w:color="auto" w:fill="auto"/>
          </w:tcPr>
          <w:p w14:paraId="6F12E8A5" w14:textId="77777777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4373FCC0" w14:textId="77777777" w:rsidR="00A72E4D" w:rsidRPr="0018489D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53B42080" w14:textId="77777777" w:rsidR="00A72E4D" w:rsidRPr="0018489D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404FA4AB" w14:textId="77777777" w:rsidR="00A72E4D" w:rsidRPr="0018489D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4A6D099D" w14:textId="77777777" w:rsidR="00A72E4D" w:rsidRPr="0018489D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5416AF8A" w14:textId="77777777" w:rsidR="00A72E4D" w:rsidRPr="0018489D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0559235E" w14:textId="77777777" w:rsidR="00A72E4D" w:rsidRPr="0018489D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47AE85A5" w14:textId="77777777" w:rsidR="00A72E4D" w:rsidRPr="0018489D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0D49E323" w14:textId="77777777" w:rsidR="00A72E4D" w:rsidRPr="0018489D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75C8" w:rsidRPr="00C63028" w14:paraId="0C38DBD2" w14:textId="77777777" w:rsidTr="007C1CBF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71EBBC4F" w14:textId="652D45BE" w:rsidR="002C75C8" w:rsidRPr="0018489D" w:rsidRDefault="002C75C8" w:rsidP="002C75C8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89D">
              <w:rPr>
                <w:rFonts w:ascii="Angsana New" w:hAnsi="Angsana New" w:cs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05" w:type="pct"/>
            <w:shd w:val="clear" w:color="auto" w:fill="auto"/>
          </w:tcPr>
          <w:p w14:paraId="7BA40F0B" w14:textId="13C8845D" w:rsidR="002C75C8" w:rsidRPr="0018489D" w:rsidRDefault="00A14A57" w:rsidP="002C75C8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A14A57">
              <w:rPr>
                <w:rFonts w:ascii="Angsana New" w:hAnsi="Angsana New" w:cs="Angsana New"/>
                <w:i/>
                <w:iCs/>
                <w:sz w:val="28"/>
                <w:szCs w:val="28"/>
              </w:rPr>
              <w:t>0</w:t>
            </w:r>
            <w:r w:rsidR="002C75C8" w:rsidRPr="0018489D">
              <w:rPr>
                <w:rFonts w:ascii="Angsana New" w:hAnsi="Angsana New" w:cs="Angsana New"/>
                <w:i/>
                <w:iCs/>
                <w:sz w:val="28"/>
                <w:szCs w:val="28"/>
              </w:rPr>
              <w:t>.</w:t>
            </w:r>
            <w:r w:rsidRPr="00A14A57">
              <w:rPr>
                <w:rFonts w:ascii="Angsana New" w:hAnsi="Angsana New" w:cs="Angsana New"/>
                <w:i/>
                <w:iCs/>
                <w:sz w:val="28"/>
                <w:szCs w:val="28"/>
              </w:rPr>
              <w:t>25</w:t>
            </w:r>
          </w:p>
        </w:tc>
        <w:tc>
          <w:tcPr>
            <w:tcW w:w="139" w:type="pct"/>
            <w:shd w:val="clear" w:color="auto" w:fill="auto"/>
          </w:tcPr>
          <w:p w14:paraId="5FE20C02" w14:textId="77777777" w:rsidR="002C75C8" w:rsidRPr="0018489D" w:rsidRDefault="002C75C8" w:rsidP="002C75C8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7DF3A208" w14:textId="25253C4E" w:rsidR="002C75C8" w:rsidRPr="0018489D" w:rsidRDefault="00A14A57" w:rsidP="002C75C8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14A5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5EC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635</w:t>
            </w:r>
            <w:r w:rsidR="004A5EC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137</w:t>
            </w:r>
          </w:p>
        </w:tc>
        <w:tc>
          <w:tcPr>
            <w:tcW w:w="143" w:type="pct"/>
            <w:shd w:val="clear" w:color="auto" w:fill="auto"/>
          </w:tcPr>
          <w:p w14:paraId="069C1009" w14:textId="77777777" w:rsidR="002C75C8" w:rsidRPr="0018489D" w:rsidRDefault="002C75C8" w:rsidP="002C75C8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2C1FD7F4" w14:textId="76EDAA98" w:rsidR="002C75C8" w:rsidRPr="0018489D" w:rsidRDefault="00A14A57" w:rsidP="002C75C8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14A57">
              <w:rPr>
                <w:rFonts w:ascii="Angsana New" w:hAnsi="Angsana New" w:cs="Angsana New"/>
                <w:sz w:val="28"/>
                <w:szCs w:val="28"/>
              </w:rPr>
              <w:t>408</w:t>
            </w:r>
            <w:r w:rsidR="004A5EC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784</w:t>
            </w:r>
          </w:p>
        </w:tc>
        <w:tc>
          <w:tcPr>
            <w:tcW w:w="140" w:type="pct"/>
            <w:shd w:val="clear" w:color="auto" w:fill="auto"/>
          </w:tcPr>
          <w:p w14:paraId="5CAC6556" w14:textId="77777777" w:rsidR="002C75C8" w:rsidRPr="0018489D" w:rsidRDefault="002C75C8" w:rsidP="002C75C8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5CB868D6" w14:textId="3263D147" w:rsidR="002C75C8" w:rsidRPr="0018489D" w:rsidRDefault="00A14A57" w:rsidP="002C75C8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14A5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C75C8" w:rsidRPr="00184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186</w:t>
            </w:r>
            <w:r w:rsidR="002C75C8" w:rsidRPr="00184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341</w:t>
            </w:r>
          </w:p>
        </w:tc>
        <w:tc>
          <w:tcPr>
            <w:tcW w:w="129" w:type="pct"/>
            <w:shd w:val="clear" w:color="auto" w:fill="auto"/>
          </w:tcPr>
          <w:p w14:paraId="299AB65B" w14:textId="77777777" w:rsidR="002C75C8" w:rsidRPr="0018489D" w:rsidRDefault="002C75C8" w:rsidP="002C75C8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2F528804" w14:textId="68525420" w:rsidR="002C75C8" w:rsidRPr="0018489D" w:rsidRDefault="00A14A57" w:rsidP="002C75C8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14A57">
              <w:rPr>
                <w:rFonts w:ascii="Angsana New" w:hAnsi="Angsana New" w:cs="Angsana New"/>
                <w:sz w:val="28"/>
                <w:szCs w:val="28"/>
              </w:rPr>
              <w:t>296</w:t>
            </w:r>
            <w:r w:rsidR="002C75C8" w:rsidRPr="00184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585</w:t>
            </w:r>
          </w:p>
        </w:tc>
      </w:tr>
      <w:tr w:rsidR="00C21C74" w:rsidRPr="00C63028" w14:paraId="188DAB65" w14:textId="77777777" w:rsidTr="007C1CBF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7C55BD02" w14:textId="14D97B05" w:rsidR="00C21C74" w:rsidRPr="0018489D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89D">
              <w:rPr>
                <w:rFonts w:ascii="Angsana New" w:hAnsi="Angsana New" w:cs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505" w:type="pct"/>
            <w:shd w:val="clear" w:color="auto" w:fill="auto"/>
          </w:tcPr>
          <w:p w14:paraId="0040FF00" w14:textId="71E59B72" w:rsidR="00C21C74" w:rsidRPr="0018489D" w:rsidRDefault="00A14A57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A14A57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0</w:t>
            </w:r>
            <w:r w:rsidR="0011704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.</w:t>
            </w:r>
            <w:r w:rsidRPr="00A14A57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25</w:t>
            </w:r>
          </w:p>
        </w:tc>
        <w:tc>
          <w:tcPr>
            <w:tcW w:w="139" w:type="pct"/>
            <w:shd w:val="clear" w:color="auto" w:fill="auto"/>
          </w:tcPr>
          <w:p w14:paraId="58834D7C" w14:textId="77777777" w:rsidR="00C21C74" w:rsidRPr="0018489D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40406783" w14:textId="3B77C35B" w:rsidR="00C21C74" w:rsidRPr="0018489D" w:rsidRDefault="00A14A57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14A57">
              <w:rPr>
                <w:rFonts w:ascii="Angsana New" w:hAnsi="Angsana New" w:cs="Angsana New"/>
                <w:sz w:val="28"/>
                <w:szCs w:val="28"/>
              </w:rPr>
              <w:t>363</w:t>
            </w:r>
            <w:r w:rsidR="006B0C7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444</w:t>
            </w:r>
          </w:p>
        </w:tc>
        <w:tc>
          <w:tcPr>
            <w:tcW w:w="143" w:type="pct"/>
            <w:shd w:val="clear" w:color="auto" w:fill="auto"/>
          </w:tcPr>
          <w:p w14:paraId="01CFF02C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213D8AD3" w14:textId="01E8B2F2" w:rsidR="00C21C74" w:rsidRPr="0018489D" w:rsidRDefault="00A14A57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14A57">
              <w:rPr>
                <w:rFonts w:ascii="Angsana New" w:hAnsi="Angsana New" w:cs="Angsana New"/>
                <w:sz w:val="28"/>
                <w:szCs w:val="28"/>
              </w:rPr>
              <w:t>90</w:t>
            </w:r>
            <w:r w:rsidR="00AA7DB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841</w:t>
            </w:r>
          </w:p>
        </w:tc>
        <w:tc>
          <w:tcPr>
            <w:tcW w:w="140" w:type="pct"/>
            <w:shd w:val="clear" w:color="auto" w:fill="auto"/>
          </w:tcPr>
          <w:p w14:paraId="51037507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0CAD7D1D" w14:textId="42BA4EA7" w:rsidR="00C21C74" w:rsidRPr="0018489D" w:rsidRDefault="00A14A57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14A57">
              <w:rPr>
                <w:rFonts w:ascii="Angsana New" w:hAnsi="Angsana New" w:cs="Angsana New"/>
                <w:sz w:val="28"/>
                <w:szCs w:val="28"/>
              </w:rPr>
              <w:t>450</w:t>
            </w:r>
            <w:r w:rsidR="002C75C8" w:rsidRPr="00184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129" w:type="pct"/>
            <w:shd w:val="clear" w:color="auto" w:fill="auto"/>
          </w:tcPr>
          <w:p w14:paraId="76A586C4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4730071D" w14:textId="7EC2CE27" w:rsidR="00C21C74" w:rsidRPr="0018489D" w:rsidRDefault="00A14A57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14A57">
              <w:rPr>
                <w:rFonts w:ascii="Angsana New" w:hAnsi="Angsana New" w:cs="Angsana New"/>
                <w:sz w:val="28"/>
                <w:szCs w:val="28"/>
              </w:rPr>
              <w:t>112</w:t>
            </w:r>
            <w:r w:rsidR="002C75C8" w:rsidRPr="00184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500</w:t>
            </w:r>
          </w:p>
        </w:tc>
      </w:tr>
      <w:tr w:rsidR="00C21C74" w:rsidRPr="00C63028" w14:paraId="12371616" w14:textId="77777777" w:rsidTr="007C1CBF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0DF4FC97" w14:textId="76511EFE" w:rsidR="00C21C74" w:rsidRPr="0018489D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89D">
              <w:rPr>
                <w:rFonts w:ascii="Angsana New" w:hAnsi="Angsana New" w:cs="Angsana New"/>
                <w:sz w:val="28"/>
                <w:szCs w:val="28"/>
                <w:cs/>
              </w:rPr>
              <w:t>ลดหุ้นสามัญ</w:t>
            </w:r>
          </w:p>
        </w:tc>
        <w:tc>
          <w:tcPr>
            <w:tcW w:w="505" w:type="pct"/>
            <w:shd w:val="clear" w:color="auto" w:fill="auto"/>
          </w:tcPr>
          <w:p w14:paraId="0A8AD77E" w14:textId="48AB5D38" w:rsidR="00C21C74" w:rsidRPr="0018489D" w:rsidRDefault="00A14A57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A14A57">
              <w:rPr>
                <w:rFonts w:ascii="Angsana New" w:hAnsi="Angsana New" w:cs="Angsana New"/>
                <w:i/>
                <w:iCs/>
                <w:sz w:val="28"/>
                <w:szCs w:val="28"/>
              </w:rPr>
              <w:t>0</w:t>
            </w:r>
            <w:r w:rsidR="00C21C74" w:rsidRPr="0018489D">
              <w:rPr>
                <w:rFonts w:ascii="Angsana New" w:hAnsi="Angsana New" w:cs="Angsana New"/>
                <w:i/>
                <w:iCs/>
                <w:sz w:val="28"/>
                <w:szCs w:val="28"/>
              </w:rPr>
              <w:t>.</w:t>
            </w:r>
            <w:r w:rsidRPr="00A14A57">
              <w:rPr>
                <w:rFonts w:ascii="Angsana New" w:hAnsi="Angsana New" w:cs="Angsana New"/>
                <w:i/>
                <w:iCs/>
                <w:sz w:val="28"/>
                <w:szCs w:val="28"/>
              </w:rPr>
              <w:t>25</w:t>
            </w:r>
          </w:p>
        </w:tc>
        <w:tc>
          <w:tcPr>
            <w:tcW w:w="139" w:type="pct"/>
            <w:shd w:val="clear" w:color="auto" w:fill="auto"/>
          </w:tcPr>
          <w:p w14:paraId="0B79BDD1" w14:textId="77777777" w:rsidR="00C21C74" w:rsidRPr="0018489D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5873A183" w14:textId="1A9B1ECC" w:rsidR="00C21C74" w:rsidRPr="0018489D" w:rsidRDefault="00AA7DB0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7080D55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3AF4618D" w14:textId="4BF92BF6" w:rsidR="00C21C74" w:rsidRPr="0018489D" w:rsidRDefault="00AA7DB0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4C4F38BC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16406E53" w14:textId="10C0EA64" w:rsidR="00C21C74" w:rsidRPr="0018489D" w:rsidRDefault="002C75C8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89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14A57" w:rsidRPr="00A14A5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184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14A57" w:rsidRPr="00A14A57">
              <w:rPr>
                <w:rFonts w:ascii="Angsana New" w:hAnsi="Angsana New" w:cs="Angsana New"/>
                <w:sz w:val="28"/>
                <w:szCs w:val="28"/>
              </w:rPr>
              <w:t>204</w:t>
            </w:r>
            <w:r w:rsidRPr="0018489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14:paraId="40D51A74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4A64A5BD" w14:textId="3DE9156B" w:rsidR="00C21C74" w:rsidRPr="0018489D" w:rsidRDefault="002C75C8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89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14A57" w:rsidRPr="00A14A57">
              <w:rPr>
                <w:rFonts w:ascii="Angsana New" w:hAnsi="Angsana New" w:cs="Angsana New"/>
                <w:sz w:val="28"/>
                <w:szCs w:val="28"/>
              </w:rPr>
              <w:t>301</w:t>
            </w:r>
            <w:r w:rsidRPr="0018489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21C74" w:rsidRPr="00C63028" w14:paraId="6367B4A4" w14:textId="77777777" w:rsidTr="007C1CBF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6656F5F9" w14:textId="1D1CB527" w:rsidR="00C21C74" w:rsidRPr="0018489D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5" w:type="pct"/>
            <w:shd w:val="clear" w:color="auto" w:fill="auto"/>
          </w:tcPr>
          <w:p w14:paraId="31274333" w14:textId="77777777" w:rsidR="00C21C74" w:rsidRPr="0018489D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4A49CB07" w14:textId="77777777" w:rsidR="00C21C74" w:rsidRPr="0018489D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FE9AAC" w14:textId="0CC3D647" w:rsidR="00C21C74" w:rsidRPr="0018489D" w:rsidRDefault="00A14A57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14A5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B0C7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998</w:t>
            </w:r>
            <w:r w:rsidR="006B0C7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581</w:t>
            </w:r>
          </w:p>
        </w:tc>
        <w:tc>
          <w:tcPr>
            <w:tcW w:w="143" w:type="pct"/>
            <w:shd w:val="clear" w:color="auto" w:fill="auto"/>
          </w:tcPr>
          <w:p w14:paraId="418064C4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A69A74" w14:textId="3B75FE85" w:rsidR="00C21C74" w:rsidRPr="0018489D" w:rsidRDefault="00A14A57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14A57">
              <w:rPr>
                <w:rFonts w:ascii="Angsana New" w:hAnsi="Angsana New" w:cs="Angsana New"/>
                <w:sz w:val="28"/>
                <w:szCs w:val="28"/>
              </w:rPr>
              <w:t>499</w:t>
            </w:r>
            <w:r w:rsidR="00AA7DB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625</w:t>
            </w:r>
          </w:p>
        </w:tc>
        <w:tc>
          <w:tcPr>
            <w:tcW w:w="140" w:type="pct"/>
            <w:shd w:val="clear" w:color="auto" w:fill="auto"/>
          </w:tcPr>
          <w:p w14:paraId="13803986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2B7404" w14:textId="38ED08C0" w:rsidR="00C21C74" w:rsidRPr="0018489D" w:rsidRDefault="00A14A57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14A5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C75C8" w:rsidRPr="00184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635</w:t>
            </w:r>
            <w:r w:rsidR="002C75C8" w:rsidRPr="00184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137</w:t>
            </w:r>
          </w:p>
        </w:tc>
        <w:tc>
          <w:tcPr>
            <w:tcW w:w="129" w:type="pct"/>
            <w:shd w:val="clear" w:color="auto" w:fill="auto"/>
          </w:tcPr>
          <w:p w14:paraId="530E88FB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A9E29E" w14:textId="17E8C37C" w:rsidR="00C21C74" w:rsidRPr="0018489D" w:rsidRDefault="00A14A57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14A57">
              <w:rPr>
                <w:rFonts w:ascii="Angsana New" w:hAnsi="Angsana New" w:cs="Angsana New"/>
                <w:sz w:val="28"/>
                <w:szCs w:val="28"/>
              </w:rPr>
              <w:t>408</w:t>
            </w:r>
            <w:r w:rsidR="002C75C8" w:rsidRPr="00184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784</w:t>
            </w:r>
          </w:p>
        </w:tc>
      </w:tr>
      <w:tr w:rsidR="00C21C74" w:rsidRPr="00C63028" w14:paraId="6350C103" w14:textId="77777777" w:rsidTr="00AA7DB0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1C89F17D" w14:textId="77777777" w:rsidR="00C21C74" w:rsidRPr="0018489D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  <w:p w14:paraId="73021030" w14:textId="77777777" w:rsidR="00C21C74" w:rsidRPr="0018489D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31340217" w14:textId="77777777" w:rsidR="00C21C74" w:rsidRPr="0018489D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3341018D" w14:textId="77777777" w:rsidR="00C21C74" w:rsidRPr="0018489D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5FE545DA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79B5AEE8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4A03FE01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163452CB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7058F4D5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1FB58D56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12FBDCC2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21C74" w:rsidRPr="00C63028" w14:paraId="109824EB" w14:textId="77777777" w:rsidTr="00AA7DB0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2C097552" w14:textId="77777777" w:rsidR="00C21C74" w:rsidRPr="0018489D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8489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505" w:type="pct"/>
            <w:shd w:val="clear" w:color="auto" w:fill="auto"/>
          </w:tcPr>
          <w:p w14:paraId="01E68D7B" w14:textId="77777777" w:rsidR="00C21C74" w:rsidRPr="0018489D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04CE4E20" w14:textId="77777777" w:rsidR="00C21C74" w:rsidRPr="0018489D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7997DC11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51E28315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79CBA48D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1474B2F5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5C020CB0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55AD91CE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7EBF6BD1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21C74" w:rsidRPr="00C63028" w14:paraId="71043A59" w14:textId="77777777" w:rsidTr="00AA7DB0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37CD05BE" w14:textId="211EEE9C" w:rsidR="00C21C74" w:rsidRPr="0018489D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89D">
              <w:rPr>
                <w:rFonts w:ascii="Angsana New" w:hAnsi="Angsana New" w:cs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05" w:type="pct"/>
            <w:shd w:val="clear" w:color="auto" w:fill="auto"/>
          </w:tcPr>
          <w:p w14:paraId="4F62109B" w14:textId="35E8DDB7" w:rsidR="00C21C74" w:rsidRPr="0018489D" w:rsidRDefault="00A14A57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A14A57">
              <w:rPr>
                <w:rFonts w:ascii="Angsana New" w:hAnsi="Angsana New" w:cs="Angsana New"/>
                <w:i/>
                <w:iCs/>
                <w:sz w:val="28"/>
                <w:szCs w:val="28"/>
              </w:rPr>
              <w:t>0</w:t>
            </w:r>
            <w:r w:rsidR="00C21C74" w:rsidRPr="0018489D">
              <w:rPr>
                <w:rFonts w:ascii="Angsana New" w:hAnsi="Angsana New" w:cs="Angsana New"/>
                <w:i/>
                <w:iCs/>
                <w:sz w:val="28"/>
                <w:szCs w:val="28"/>
              </w:rPr>
              <w:t>.</w:t>
            </w:r>
            <w:r w:rsidRPr="00A14A57">
              <w:rPr>
                <w:rFonts w:ascii="Angsana New" w:hAnsi="Angsana New" w:cs="Angsana New"/>
                <w:i/>
                <w:iCs/>
                <w:sz w:val="28"/>
                <w:szCs w:val="28"/>
              </w:rPr>
              <w:t>25</w:t>
            </w:r>
          </w:p>
        </w:tc>
        <w:tc>
          <w:tcPr>
            <w:tcW w:w="139" w:type="pct"/>
            <w:shd w:val="clear" w:color="auto" w:fill="auto"/>
          </w:tcPr>
          <w:p w14:paraId="0023E833" w14:textId="77777777" w:rsidR="00C21C74" w:rsidRPr="0018489D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7C8F907D" w14:textId="1134BB78" w:rsidR="00C21C74" w:rsidRPr="0018489D" w:rsidRDefault="00A14A57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14A5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135BA" w:rsidRPr="00A135B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341</w:t>
            </w:r>
            <w:r w:rsidR="00A135BA" w:rsidRPr="00A135B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402</w:t>
            </w:r>
          </w:p>
        </w:tc>
        <w:tc>
          <w:tcPr>
            <w:tcW w:w="143" w:type="pct"/>
            <w:shd w:val="clear" w:color="auto" w:fill="auto"/>
          </w:tcPr>
          <w:p w14:paraId="2AA712CF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668959C0" w14:textId="7AC711A3" w:rsidR="00C21C74" w:rsidRPr="0018489D" w:rsidRDefault="00A14A57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14A57">
              <w:rPr>
                <w:rFonts w:ascii="Angsana New" w:hAnsi="Angsana New" w:cs="Angsana New"/>
                <w:sz w:val="28"/>
                <w:szCs w:val="28"/>
              </w:rPr>
              <w:t>335</w:t>
            </w:r>
            <w:r w:rsidR="00A135BA" w:rsidRPr="00A135B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350</w:t>
            </w:r>
          </w:p>
        </w:tc>
        <w:tc>
          <w:tcPr>
            <w:tcW w:w="140" w:type="pct"/>
            <w:shd w:val="clear" w:color="auto" w:fill="auto"/>
          </w:tcPr>
          <w:p w14:paraId="3E4510B0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7A9E0607" w14:textId="2109CF63" w:rsidR="00C21C74" w:rsidRPr="0018489D" w:rsidRDefault="00A14A57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14A57">
              <w:rPr>
                <w:rFonts w:ascii="Angsana New" w:hAnsi="Angsana New" w:cs="Angsana New"/>
                <w:sz w:val="28"/>
                <w:szCs w:val="28"/>
              </w:rPr>
              <w:t>889</w:t>
            </w:r>
            <w:r w:rsidR="002C75C8" w:rsidRPr="00184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756</w:t>
            </w:r>
          </w:p>
        </w:tc>
        <w:tc>
          <w:tcPr>
            <w:tcW w:w="129" w:type="pct"/>
            <w:shd w:val="clear" w:color="auto" w:fill="auto"/>
          </w:tcPr>
          <w:p w14:paraId="1B5A2F6F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6DDA7696" w14:textId="2D8483FD" w:rsidR="00C21C74" w:rsidRPr="0018489D" w:rsidRDefault="00A14A57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14A57">
              <w:rPr>
                <w:rFonts w:ascii="Angsana New" w:hAnsi="Angsana New" w:cs="Angsana New"/>
                <w:sz w:val="28"/>
                <w:szCs w:val="28"/>
              </w:rPr>
              <w:t>222</w:t>
            </w:r>
            <w:r w:rsidR="002C75C8" w:rsidRPr="00184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439</w:t>
            </w:r>
          </w:p>
        </w:tc>
      </w:tr>
      <w:tr w:rsidR="00C21C74" w:rsidRPr="00C63028" w14:paraId="17C4ADEC" w14:textId="77777777" w:rsidTr="00AA7DB0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4A3F4ADD" w14:textId="3AB4A592" w:rsidR="00C21C74" w:rsidRPr="0018489D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89D">
              <w:rPr>
                <w:rFonts w:ascii="Angsana New" w:hAnsi="Angsana New" w:cs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505" w:type="pct"/>
            <w:shd w:val="clear" w:color="auto" w:fill="auto"/>
          </w:tcPr>
          <w:p w14:paraId="7927D4BA" w14:textId="104FE88E" w:rsidR="00C21C74" w:rsidRPr="0018489D" w:rsidRDefault="00A14A57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A14A57">
              <w:rPr>
                <w:rFonts w:ascii="Angsana New" w:hAnsi="Angsana New" w:cs="Angsana New"/>
                <w:i/>
                <w:iCs/>
                <w:sz w:val="28"/>
                <w:szCs w:val="28"/>
              </w:rPr>
              <w:t>0</w:t>
            </w:r>
            <w:r w:rsidR="00C21C74" w:rsidRPr="0018489D">
              <w:rPr>
                <w:rFonts w:ascii="Angsana New" w:hAnsi="Angsana New" w:cs="Angsana New"/>
                <w:i/>
                <w:iCs/>
                <w:sz w:val="28"/>
                <w:szCs w:val="28"/>
              </w:rPr>
              <w:t>.</w:t>
            </w:r>
            <w:r w:rsidRPr="00A14A57">
              <w:rPr>
                <w:rFonts w:ascii="Angsana New" w:hAnsi="Angsana New" w:cs="Angsana New"/>
                <w:i/>
                <w:iCs/>
                <w:sz w:val="28"/>
                <w:szCs w:val="28"/>
              </w:rPr>
              <w:t>25</w:t>
            </w:r>
          </w:p>
        </w:tc>
        <w:tc>
          <w:tcPr>
            <w:tcW w:w="139" w:type="pct"/>
            <w:shd w:val="clear" w:color="auto" w:fill="auto"/>
          </w:tcPr>
          <w:p w14:paraId="0818D89D" w14:textId="77777777" w:rsidR="00C21C74" w:rsidRPr="0018489D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3C3AA806" w14:textId="68D395C8" w:rsidR="00C21C74" w:rsidRPr="0018489D" w:rsidRDefault="00A14A57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14A57">
              <w:rPr>
                <w:rFonts w:ascii="Angsana New" w:hAnsi="Angsana New" w:cs="Angsana New"/>
                <w:sz w:val="28"/>
                <w:szCs w:val="28"/>
              </w:rPr>
              <w:t>48</w:t>
            </w:r>
            <w:r w:rsidR="00AA7DB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108</w:t>
            </w:r>
          </w:p>
        </w:tc>
        <w:tc>
          <w:tcPr>
            <w:tcW w:w="143" w:type="pct"/>
            <w:shd w:val="clear" w:color="auto" w:fill="auto"/>
          </w:tcPr>
          <w:p w14:paraId="314CAF5E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65F08409" w14:textId="05AFE1A5" w:rsidR="00C21C74" w:rsidRPr="0018489D" w:rsidRDefault="00A14A57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14A57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AA7DB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028</w:t>
            </w:r>
          </w:p>
        </w:tc>
        <w:tc>
          <w:tcPr>
            <w:tcW w:w="140" w:type="pct"/>
            <w:shd w:val="clear" w:color="auto" w:fill="auto"/>
          </w:tcPr>
          <w:p w14:paraId="570633C5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23FCF8FD" w14:textId="694EBB29" w:rsidR="00C21C74" w:rsidRPr="0018489D" w:rsidRDefault="00A14A57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14A57">
              <w:rPr>
                <w:rFonts w:ascii="Angsana New" w:hAnsi="Angsana New" w:cs="Angsana New"/>
                <w:sz w:val="28"/>
                <w:szCs w:val="28"/>
              </w:rPr>
              <w:t>451</w:t>
            </w:r>
            <w:r w:rsidR="002C75C8" w:rsidRPr="00184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646</w:t>
            </w:r>
          </w:p>
        </w:tc>
        <w:tc>
          <w:tcPr>
            <w:tcW w:w="129" w:type="pct"/>
            <w:shd w:val="clear" w:color="auto" w:fill="auto"/>
          </w:tcPr>
          <w:p w14:paraId="3AE8D562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114ED16B" w14:textId="4F6BE1AE" w:rsidR="00C21C74" w:rsidRPr="0018489D" w:rsidRDefault="00A14A57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14A57">
              <w:rPr>
                <w:rFonts w:ascii="Angsana New" w:hAnsi="Angsana New" w:cs="Angsana New"/>
                <w:sz w:val="28"/>
                <w:szCs w:val="28"/>
              </w:rPr>
              <w:t>112</w:t>
            </w:r>
            <w:r w:rsidR="002C75C8" w:rsidRPr="00184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911</w:t>
            </w:r>
          </w:p>
        </w:tc>
      </w:tr>
      <w:tr w:rsidR="00C21C74" w:rsidRPr="00C63028" w14:paraId="02DA8762" w14:textId="77777777" w:rsidTr="00AA7DB0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6F50E51D" w14:textId="77777777" w:rsidR="00C21C74" w:rsidRPr="0018489D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0D727416" w14:textId="77777777" w:rsidR="00C21C74" w:rsidRPr="0018489D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7ADC2EDB" w14:textId="77777777" w:rsidR="00C21C74" w:rsidRPr="0018489D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E709B" w14:textId="35AAB5F3" w:rsidR="00C21C74" w:rsidRPr="0018489D" w:rsidRDefault="00A14A57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14A5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A7DB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389</w:t>
            </w:r>
            <w:r w:rsidR="00AA7DB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510</w:t>
            </w:r>
          </w:p>
        </w:tc>
        <w:tc>
          <w:tcPr>
            <w:tcW w:w="143" w:type="pct"/>
            <w:shd w:val="clear" w:color="auto" w:fill="auto"/>
          </w:tcPr>
          <w:p w14:paraId="1B32DDA0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D0B96" w14:textId="40B281A1" w:rsidR="00C21C74" w:rsidRPr="0018489D" w:rsidRDefault="00A14A57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14A57">
              <w:rPr>
                <w:rFonts w:ascii="Angsana New" w:hAnsi="Angsana New" w:cs="Angsana New"/>
                <w:sz w:val="28"/>
                <w:szCs w:val="28"/>
              </w:rPr>
              <w:t>347</w:t>
            </w:r>
            <w:r w:rsidR="00AA7DB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378</w:t>
            </w:r>
          </w:p>
        </w:tc>
        <w:tc>
          <w:tcPr>
            <w:tcW w:w="140" w:type="pct"/>
            <w:shd w:val="clear" w:color="auto" w:fill="auto"/>
          </w:tcPr>
          <w:p w14:paraId="37621F68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5BAF2C" w14:textId="7EE6A207" w:rsidR="00C21C74" w:rsidRPr="0018489D" w:rsidRDefault="00A14A57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14A5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C75C8" w:rsidRPr="00184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341</w:t>
            </w:r>
            <w:r w:rsidR="002C75C8" w:rsidRPr="00184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402</w:t>
            </w:r>
          </w:p>
        </w:tc>
        <w:tc>
          <w:tcPr>
            <w:tcW w:w="129" w:type="pct"/>
            <w:shd w:val="clear" w:color="auto" w:fill="auto"/>
          </w:tcPr>
          <w:p w14:paraId="3A5C1562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AD27BD" w14:textId="4B76023D" w:rsidR="00C21C74" w:rsidRPr="0018489D" w:rsidRDefault="00A14A57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14A57">
              <w:rPr>
                <w:rFonts w:ascii="Angsana New" w:hAnsi="Angsana New" w:cs="Angsana New"/>
                <w:sz w:val="28"/>
                <w:szCs w:val="28"/>
              </w:rPr>
              <w:t>335</w:t>
            </w:r>
            <w:r w:rsidR="002C75C8" w:rsidRPr="00184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350</w:t>
            </w:r>
          </w:p>
        </w:tc>
      </w:tr>
      <w:tr w:rsidR="00C21C74" w:rsidRPr="00C63028" w14:paraId="0F0E6951" w14:textId="77777777" w:rsidTr="00AA7DB0">
        <w:trPr>
          <w:trHeight w:hRule="exact" w:val="379"/>
        </w:trPr>
        <w:tc>
          <w:tcPr>
            <w:tcW w:w="1559" w:type="pct"/>
            <w:shd w:val="clear" w:color="auto" w:fill="auto"/>
          </w:tcPr>
          <w:p w14:paraId="148868AF" w14:textId="77777777" w:rsidR="00C21C74" w:rsidRPr="0018489D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sz w:val="28"/>
                <w:szCs w:val="28"/>
              </w:rPr>
            </w:pPr>
          </w:p>
          <w:p w14:paraId="5024D040" w14:textId="77777777" w:rsidR="00C21C74" w:rsidRPr="0018489D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sz w:val="28"/>
                <w:szCs w:val="28"/>
              </w:rPr>
            </w:pPr>
          </w:p>
          <w:p w14:paraId="2F560D74" w14:textId="77777777" w:rsidR="00C21C74" w:rsidRPr="0018489D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sz w:val="28"/>
                <w:szCs w:val="28"/>
              </w:rPr>
            </w:pPr>
          </w:p>
          <w:p w14:paraId="134EEBB1" w14:textId="77777777" w:rsidR="00C21C74" w:rsidRPr="0018489D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sz w:val="28"/>
                <w:szCs w:val="28"/>
              </w:rPr>
            </w:pPr>
          </w:p>
          <w:p w14:paraId="55B4A2E4" w14:textId="77777777" w:rsidR="00C21C74" w:rsidRPr="0018489D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0DD9EA82" w14:textId="77777777" w:rsidR="00C21C74" w:rsidRPr="0018489D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7C06435B" w14:textId="77777777" w:rsidR="00C21C74" w:rsidRPr="0018489D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</w:tcPr>
          <w:p w14:paraId="1752FADD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656EAD0D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</w:tcPr>
          <w:p w14:paraId="61F1B179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1032626D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7F69F8C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4B53C7A7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shd w:val="clear" w:color="auto" w:fill="auto"/>
          </w:tcPr>
          <w:p w14:paraId="681F2D01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21C74" w:rsidRPr="00C63028" w14:paraId="35930DD8" w14:textId="0AE638E8" w:rsidTr="00AA7DB0">
        <w:trPr>
          <w:trHeight w:hRule="exact" w:val="397"/>
        </w:trPr>
        <w:tc>
          <w:tcPr>
            <w:tcW w:w="2064" w:type="pct"/>
            <w:gridSpan w:val="2"/>
            <w:shd w:val="clear" w:color="auto" w:fill="auto"/>
          </w:tcPr>
          <w:p w14:paraId="36EAF5C2" w14:textId="309876B2" w:rsidR="00C21C74" w:rsidRPr="0018489D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8489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ทุนที่ออกและชำระแล้วประกอบด้วย</w:t>
            </w:r>
          </w:p>
        </w:tc>
        <w:tc>
          <w:tcPr>
            <w:tcW w:w="139" w:type="pct"/>
            <w:shd w:val="clear" w:color="auto" w:fill="auto"/>
          </w:tcPr>
          <w:p w14:paraId="6EE2E931" w14:textId="77777777" w:rsidR="00C21C74" w:rsidRPr="0018489D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1218F537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6283EE8F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7A63CAE6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616BC96C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7F1B156A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4D1173E6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31982A14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21C74" w:rsidRPr="00C63028" w14:paraId="7D1EA5EB" w14:textId="77777777" w:rsidTr="00AA7DB0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6586E35F" w14:textId="3F40B625" w:rsidR="00C21C74" w:rsidRPr="0018489D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89D">
              <w:rPr>
                <w:rFonts w:ascii="Angsana New" w:hAnsi="Angsana New" w:cs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05" w:type="pct"/>
            <w:shd w:val="clear" w:color="auto" w:fill="auto"/>
          </w:tcPr>
          <w:p w14:paraId="02CD8D6E" w14:textId="116FBA3B" w:rsidR="00C21C74" w:rsidRPr="0018489D" w:rsidRDefault="00A14A57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A14A57">
              <w:rPr>
                <w:rFonts w:ascii="Angsana New" w:hAnsi="Angsana New" w:cs="Angsana New"/>
                <w:i/>
                <w:iCs/>
                <w:sz w:val="28"/>
                <w:szCs w:val="28"/>
              </w:rPr>
              <w:t>0</w:t>
            </w:r>
            <w:r w:rsidR="00C21C74" w:rsidRPr="0018489D">
              <w:rPr>
                <w:rFonts w:ascii="Angsana New" w:hAnsi="Angsana New" w:cs="Angsana New"/>
                <w:i/>
                <w:iCs/>
                <w:sz w:val="28"/>
                <w:szCs w:val="28"/>
              </w:rPr>
              <w:t>.</w:t>
            </w:r>
            <w:r w:rsidRPr="00A14A57">
              <w:rPr>
                <w:rFonts w:ascii="Angsana New" w:hAnsi="Angsana New" w:cs="Angsana New"/>
                <w:i/>
                <w:iCs/>
                <w:sz w:val="28"/>
                <w:szCs w:val="28"/>
              </w:rPr>
              <w:t>25</w:t>
            </w:r>
          </w:p>
        </w:tc>
        <w:tc>
          <w:tcPr>
            <w:tcW w:w="139" w:type="pct"/>
            <w:shd w:val="clear" w:color="auto" w:fill="auto"/>
          </w:tcPr>
          <w:p w14:paraId="22B7673D" w14:textId="77777777" w:rsidR="00C21C74" w:rsidRPr="0018489D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7100646E" w14:textId="1608B9A6" w:rsidR="00C21C74" w:rsidRPr="0018489D" w:rsidRDefault="00A14A57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14A5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A7DB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389</w:t>
            </w:r>
            <w:r w:rsidR="00AA7DB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510</w:t>
            </w:r>
          </w:p>
        </w:tc>
        <w:tc>
          <w:tcPr>
            <w:tcW w:w="143" w:type="pct"/>
            <w:shd w:val="clear" w:color="auto" w:fill="auto"/>
          </w:tcPr>
          <w:p w14:paraId="3719B591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70573AD6" w14:textId="1B9555E2" w:rsidR="00C21C74" w:rsidRPr="0018489D" w:rsidRDefault="00A14A57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14A57">
              <w:rPr>
                <w:rFonts w:ascii="Angsana New" w:hAnsi="Angsana New" w:cs="Angsana New"/>
                <w:sz w:val="28"/>
                <w:szCs w:val="28"/>
              </w:rPr>
              <w:t>347</w:t>
            </w:r>
            <w:r w:rsidR="00AA7DB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378</w:t>
            </w:r>
          </w:p>
        </w:tc>
        <w:tc>
          <w:tcPr>
            <w:tcW w:w="140" w:type="pct"/>
            <w:shd w:val="clear" w:color="auto" w:fill="auto"/>
          </w:tcPr>
          <w:p w14:paraId="5D7928AA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0C19E497" w14:textId="5244D8FB" w:rsidR="00C21C74" w:rsidRPr="0018489D" w:rsidRDefault="00A14A57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14A5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C75C8" w:rsidRPr="00184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341</w:t>
            </w:r>
            <w:r w:rsidR="002C75C8" w:rsidRPr="00184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402</w:t>
            </w:r>
          </w:p>
        </w:tc>
        <w:tc>
          <w:tcPr>
            <w:tcW w:w="129" w:type="pct"/>
            <w:shd w:val="clear" w:color="auto" w:fill="auto"/>
          </w:tcPr>
          <w:p w14:paraId="58633EBC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726A8FE1" w14:textId="0D30CF41" w:rsidR="00C21C74" w:rsidRPr="0018489D" w:rsidRDefault="00A14A57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14A57">
              <w:rPr>
                <w:rFonts w:ascii="Angsana New" w:hAnsi="Angsana New" w:cs="Angsana New"/>
                <w:sz w:val="28"/>
                <w:szCs w:val="28"/>
              </w:rPr>
              <w:t>335</w:t>
            </w:r>
            <w:r w:rsidR="002C75C8" w:rsidRPr="00184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350</w:t>
            </w:r>
          </w:p>
        </w:tc>
      </w:tr>
      <w:tr w:rsidR="00C21C74" w:rsidRPr="00C63028" w14:paraId="2EF3BFCF" w14:textId="77777777" w:rsidTr="00AA7DB0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1BD019E4" w14:textId="77777777" w:rsidR="00C21C74" w:rsidRPr="0018489D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197DFA80" w14:textId="77777777" w:rsidR="00C21C74" w:rsidRPr="0018489D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10FFBC98" w14:textId="77777777" w:rsidR="00C21C74" w:rsidRPr="0018489D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F2E09F" w14:textId="1A11EFD3" w:rsidR="00C21C74" w:rsidRPr="0018489D" w:rsidRDefault="00A14A57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14A5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A7DB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389</w:t>
            </w:r>
            <w:r w:rsidR="00AA7DB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510</w:t>
            </w:r>
          </w:p>
        </w:tc>
        <w:tc>
          <w:tcPr>
            <w:tcW w:w="143" w:type="pct"/>
            <w:shd w:val="clear" w:color="auto" w:fill="auto"/>
          </w:tcPr>
          <w:p w14:paraId="299FFF97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1D16CC" w14:textId="235DF34C" w:rsidR="00C21C74" w:rsidRPr="0018489D" w:rsidRDefault="00A14A57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14A57">
              <w:rPr>
                <w:rFonts w:ascii="Angsana New" w:hAnsi="Angsana New" w:cs="Angsana New"/>
                <w:sz w:val="28"/>
                <w:szCs w:val="28"/>
              </w:rPr>
              <w:t>347</w:t>
            </w:r>
            <w:r w:rsidR="00AA7DB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378</w:t>
            </w:r>
          </w:p>
        </w:tc>
        <w:tc>
          <w:tcPr>
            <w:tcW w:w="140" w:type="pct"/>
            <w:shd w:val="clear" w:color="auto" w:fill="auto"/>
          </w:tcPr>
          <w:p w14:paraId="4900933C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D39D7" w14:textId="1934C2BE" w:rsidR="00C21C74" w:rsidRPr="0018489D" w:rsidRDefault="00A14A57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14A5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C75C8" w:rsidRPr="00184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341</w:t>
            </w:r>
            <w:r w:rsidR="002C75C8" w:rsidRPr="00184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402</w:t>
            </w:r>
          </w:p>
        </w:tc>
        <w:tc>
          <w:tcPr>
            <w:tcW w:w="129" w:type="pct"/>
            <w:shd w:val="clear" w:color="auto" w:fill="auto"/>
          </w:tcPr>
          <w:p w14:paraId="1A40CD2B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0B98DA" w14:textId="1445AB84" w:rsidR="00C21C74" w:rsidRPr="0018489D" w:rsidRDefault="00A14A57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14A57">
              <w:rPr>
                <w:rFonts w:ascii="Angsana New" w:hAnsi="Angsana New" w:cs="Angsana New"/>
                <w:sz w:val="28"/>
                <w:szCs w:val="28"/>
              </w:rPr>
              <w:t>335</w:t>
            </w:r>
            <w:r w:rsidR="002C75C8" w:rsidRPr="00184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350</w:t>
            </w:r>
          </w:p>
        </w:tc>
      </w:tr>
      <w:tr w:rsidR="00C21C74" w:rsidRPr="00C63028" w14:paraId="653324C6" w14:textId="77777777" w:rsidTr="00AA7DB0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58122F28" w14:textId="77777777" w:rsidR="00C21C74" w:rsidRPr="0018489D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4CA7EBE5" w14:textId="77777777" w:rsidR="00C21C74" w:rsidRPr="0018489D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61118C47" w14:textId="77777777" w:rsidR="00C21C74" w:rsidRPr="0018489D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</w:tcPr>
          <w:p w14:paraId="793F62B2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0FBA3DE1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</w:tcPr>
          <w:p w14:paraId="76E493E9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3A0B542C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FA8DFA5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6C98979A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shd w:val="clear" w:color="auto" w:fill="auto"/>
          </w:tcPr>
          <w:p w14:paraId="34FCE6E8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4B20A4" w:rsidRPr="00C63028" w14:paraId="16FBD55F" w14:textId="77777777" w:rsidTr="003F4B67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1D5186C6" w14:textId="2AE8A911" w:rsidR="004B20A4" w:rsidRPr="0018489D" w:rsidRDefault="004B20A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8489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505" w:type="pct"/>
            <w:shd w:val="clear" w:color="auto" w:fill="auto"/>
          </w:tcPr>
          <w:p w14:paraId="5BAC2621" w14:textId="77777777" w:rsidR="004B20A4" w:rsidRPr="0018489D" w:rsidRDefault="004B20A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763FB5C6" w14:textId="77777777" w:rsidR="004B20A4" w:rsidRPr="0018489D" w:rsidRDefault="004B20A4" w:rsidP="00C21C74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052D5B74" w14:textId="77777777" w:rsidR="004B20A4" w:rsidRPr="0018489D" w:rsidRDefault="004B20A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381A219F" w14:textId="77777777" w:rsidR="004B20A4" w:rsidRPr="0018489D" w:rsidRDefault="004B20A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5D88983E" w14:textId="77777777" w:rsidR="004B20A4" w:rsidRPr="0018489D" w:rsidRDefault="004B20A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5C45674D" w14:textId="77777777" w:rsidR="004B20A4" w:rsidRPr="0018489D" w:rsidRDefault="004B20A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6D98DA93" w14:textId="77777777" w:rsidR="004B20A4" w:rsidRPr="0018489D" w:rsidRDefault="004B20A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1C061EEF" w14:textId="77777777" w:rsidR="004B20A4" w:rsidRPr="0018489D" w:rsidRDefault="004B20A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31DD6F19" w14:textId="77777777" w:rsidR="004B20A4" w:rsidRPr="0018489D" w:rsidRDefault="004B20A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97381" w:rsidRPr="00C63028" w14:paraId="57A1BE39" w14:textId="77777777" w:rsidTr="003F4B67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1275D186" w14:textId="184F63B4" w:rsidR="00C97381" w:rsidRPr="0018489D" w:rsidRDefault="00C97381" w:rsidP="00C97381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89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A14A57" w:rsidRPr="00A14A57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18489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มกราคม </w:t>
            </w:r>
            <w:r w:rsidR="00A14A57" w:rsidRPr="00A14A57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A14A57" w:rsidRPr="00A14A57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505" w:type="pct"/>
            <w:shd w:val="clear" w:color="auto" w:fill="auto"/>
          </w:tcPr>
          <w:p w14:paraId="4CF3B29B" w14:textId="38437271" w:rsidR="00C97381" w:rsidRPr="0064708E" w:rsidRDefault="00A14A57" w:rsidP="00C97381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yellow"/>
              </w:rPr>
            </w:pPr>
            <w:r w:rsidRPr="00A14A57">
              <w:rPr>
                <w:rFonts w:ascii="Angsana New" w:hAnsi="Angsana New" w:cs="Angsana New"/>
                <w:i/>
                <w:iCs/>
                <w:sz w:val="28"/>
                <w:szCs w:val="28"/>
              </w:rPr>
              <w:t>0</w:t>
            </w:r>
            <w:r w:rsidR="00AA7DB0" w:rsidRPr="00AA7DB0">
              <w:rPr>
                <w:rFonts w:ascii="Angsana New" w:hAnsi="Angsana New" w:cs="Angsana New"/>
                <w:i/>
                <w:iCs/>
                <w:sz w:val="28"/>
                <w:szCs w:val="28"/>
              </w:rPr>
              <w:t>.</w:t>
            </w:r>
            <w:r w:rsidRPr="00A14A57">
              <w:rPr>
                <w:rFonts w:ascii="Angsana New" w:hAnsi="Angsana New" w:cs="Angsana New"/>
                <w:i/>
                <w:iCs/>
                <w:sz w:val="28"/>
                <w:szCs w:val="28"/>
              </w:rPr>
              <w:t>42</w:t>
            </w:r>
          </w:p>
        </w:tc>
        <w:tc>
          <w:tcPr>
            <w:tcW w:w="139" w:type="pct"/>
            <w:shd w:val="clear" w:color="auto" w:fill="auto"/>
          </w:tcPr>
          <w:p w14:paraId="3C17D59A" w14:textId="77777777" w:rsidR="00C97381" w:rsidRPr="0018489D" w:rsidRDefault="00C97381" w:rsidP="00C97381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796A40FF" w14:textId="6D535D4C" w:rsidR="00C97381" w:rsidRPr="0018489D" w:rsidRDefault="00A14A57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14A5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EB30F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027</w:t>
            </w:r>
            <w:r w:rsidR="00EB30F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602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C4C5E7C" w14:textId="77777777" w:rsidR="00C97381" w:rsidRPr="0018489D" w:rsidRDefault="00C97381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18D1B1F6" w14:textId="5208B0A9" w:rsidR="00C97381" w:rsidRPr="0018489D" w:rsidRDefault="00A14A57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14A57">
              <w:rPr>
                <w:rFonts w:ascii="Angsana New" w:hAnsi="Angsana New" w:cs="Angsana New"/>
                <w:sz w:val="28"/>
                <w:szCs w:val="28"/>
              </w:rPr>
              <w:t>436</w:t>
            </w:r>
            <w:r w:rsidR="00EB30F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068</w:t>
            </w:r>
          </w:p>
        </w:tc>
        <w:tc>
          <w:tcPr>
            <w:tcW w:w="140" w:type="pct"/>
            <w:shd w:val="clear" w:color="auto" w:fill="auto"/>
          </w:tcPr>
          <w:p w14:paraId="3FA4E809" w14:textId="77777777" w:rsidR="00C97381" w:rsidRPr="0018489D" w:rsidRDefault="00C97381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3466678E" w14:textId="28FE7488" w:rsidR="00C97381" w:rsidRPr="0018489D" w:rsidRDefault="00A14A57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14A57">
              <w:rPr>
                <w:rFonts w:ascii="Angsana New" w:hAnsi="Angsana New" w:cs="Angsana New"/>
                <w:sz w:val="28"/>
                <w:szCs w:val="28"/>
              </w:rPr>
              <w:t>575</w:t>
            </w:r>
            <w:r w:rsidR="00C97381" w:rsidRPr="00184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956</w:t>
            </w:r>
          </w:p>
        </w:tc>
        <w:tc>
          <w:tcPr>
            <w:tcW w:w="129" w:type="pct"/>
            <w:shd w:val="clear" w:color="auto" w:fill="auto"/>
          </w:tcPr>
          <w:p w14:paraId="579F7499" w14:textId="77777777" w:rsidR="00C97381" w:rsidRPr="0018489D" w:rsidRDefault="00C97381" w:rsidP="00C97381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1B48EC66" w14:textId="5F132352" w:rsidR="00C97381" w:rsidRPr="0018489D" w:rsidRDefault="00A14A57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14A57">
              <w:rPr>
                <w:rFonts w:ascii="Angsana New" w:hAnsi="Angsana New" w:cs="Angsana New"/>
                <w:sz w:val="28"/>
                <w:szCs w:val="28"/>
              </w:rPr>
              <w:t>164</w:t>
            </w:r>
            <w:r w:rsidR="00C97381" w:rsidRPr="00184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834</w:t>
            </w:r>
          </w:p>
        </w:tc>
      </w:tr>
      <w:tr w:rsidR="00C97381" w:rsidRPr="00C63028" w14:paraId="3B04711F" w14:textId="77777777" w:rsidTr="00AA7DB0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730B813F" w14:textId="13024AC7" w:rsidR="00C97381" w:rsidRPr="0018489D" w:rsidRDefault="00C97381" w:rsidP="00C97381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89D">
              <w:rPr>
                <w:rFonts w:ascii="Angsana New" w:hAnsi="Angsana New" w:cs="Angsana New" w:hint="cs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505" w:type="pct"/>
            <w:shd w:val="clear" w:color="auto" w:fill="auto"/>
          </w:tcPr>
          <w:p w14:paraId="1B6A4759" w14:textId="38FA2CFB" w:rsidR="00C97381" w:rsidRPr="0064708E" w:rsidRDefault="00A14A57" w:rsidP="00C97381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yellow"/>
                <w:cs/>
              </w:rPr>
            </w:pPr>
            <w:r w:rsidRPr="00A14A57">
              <w:rPr>
                <w:rFonts w:ascii="Angsana New" w:hAnsi="Angsana New" w:cs="Angsana New"/>
                <w:i/>
                <w:iCs/>
                <w:sz w:val="28"/>
                <w:szCs w:val="28"/>
              </w:rPr>
              <w:t>0</w:t>
            </w:r>
            <w:r w:rsidR="006B0C7F" w:rsidRPr="006B0C7F">
              <w:rPr>
                <w:rFonts w:ascii="Angsana New" w:hAnsi="Angsana New" w:cs="Angsana New"/>
                <w:i/>
                <w:iCs/>
                <w:sz w:val="28"/>
                <w:szCs w:val="28"/>
              </w:rPr>
              <w:t>.</w:t>
            </w:r>
            <w:r w:rsidRPr="00A14A57">
              <w:rPr>
                <w:rFonts w:ascii="Angsana New" w:hAnsi="Angsana New" w:cs="Angsana New"/>
                <w:i/>
                <w:iCs/>
                <w:sz w:val="28"/>
                <w:szCs w:val="28"/>
              </w:rPr>
              <w:t>80</w:t>
            </w:r>
          </w:p>
        </w:tc>
        <w:tc>
          <w:tcPr>
            <w:tcW w:w="139" w:type="pct"/>
            <w:shd w:val="clear" w:color="auto" w:fill="auto"/>
          </w:tcPr>
          <w:p w14:paraId="573FE5BE" w14:textId="77777777" w:rsidR="00C97381" w:rsidRPr="0018489D" w:rsidRDefault="00C97381" w:rsidP="00C97381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495D7DA5" w14:textId="3B82AF89" w:rsidR="00C97381" w:rsidRPr="00AA7DB0" w:rsidRDefault="00A14A57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14A57">
              <w:rPr>
                <w:rFonts w:ascii="Angsana New" w:hAnsi="Angsana New" w:cs="Angsana New"/>
                <w:sz w:val="28"/>
                <w:szCs w:val="28"/>
              </w:rPr>
              <w:t>48</w:t>
            </w:r>
            <w:r w:rsidR="00AA7DB0" w:rsidRPr="00AA7DB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108</w:t>
            </w:r>
          </w:p>
        </w:tc>
        <w:tc>
          <w:tcPr>
            <w:tcW w:w="143" w:type="pct"/>
            <w:shd w:val="clear" w:color="auto" w:fill="auto"/>
          </w:tcPr>
          <w:p w14:paraId="22A9F1B1" w14:textId="77777777" w:rsidR="00C97381" w:rsidRPr="0018489D" w:rsidRDefault="00C97381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6CA9E977" w14:textId="7891F102" w:rsidR="00C97381" w:rsidRPr="0018489D" w:rsidRDefault="00A14A57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14A57">
              <w:rPr>
                <w:rFonts w:ascii="Angsana New" w:hAnsi="Angsana New" w:cs="Angsana New"/>
                <w:sz w:val="28"/>
                <w:szCs w:val="28"/>
              </w:rPr>
              <w:t>38</w:t>
            </w:r>
            <w:r w:rsidR="006B0C7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 w:hint="cs"/>
                <w:sz w:val="28"/>
                <w:szCs w:val="28"/>
              </w:rPr>
              <w:t>194</w:t>
            </w:r>
          </w:p>
        </w:tc>
        <w:tc>
          <w:tcPr>
            <w:tcW w:w="140" w:type="pct"/>
            <w:shd w:val="clear" w:color="auto" w:fill="auto"/>
          </w:tcPr>
          <w:p w14:paraId="4D6E7616" w14:textId="77777777" w:rsidR="00C97381" w:rsidRPr="0018489D" w:rsidRDefault="00C97381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21B50D93" w14:textId="27231756" w:rsidR="00C97381" w:rsidRPr="0018489D" w:rsidRDefault="00A14A57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14A57">
              <w:rPr>
                <w:rFonts w:ascii="Angsana New" w:hAnsi="Angsana New" w:cs="Angsana New"/>
                <w:sz w:val="28"/>
                <w:szCs w:val="28"/>
              </w:rPr>
              <w:t>451</w:t>
            </w:r>
            <w:r w:rsidR="00C9738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646</w:t>
            </w:r>
          </w:p>
        </w:tc>
        <w:tc>
          <w:tcPr>
            <w:tcW w:w="129" w:type="pct"/>
            <w:shd w:val="clear" w:color="auto" w:fill="auto"/>
          </w:tcPr>
          <w:p w14:paraId="39D6833D" w14:textId="77777777" w:rsidR="00C97381" w:rsidRPr="0018489D" w:rsidRDefault="00C97381" w:rsidP="00C97381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757595E5" w14:textId="5CB48178" w:rsidR="00C97381" w:rsidRPr="0018489D" w:rsidRDefault="00A14A57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14A57">
              <w:rPr>
                <w:rFonts w:ascii="Angsana New" w:hAnsi="Angsana New" w:cs="Angsana New"/>
                <w:sz w:val="28"/>
                <w:szCs w:val="28"/>
              </w:rPr>
              <w:t>271</w:t>
            </w:r>
            <w:r w:rsidR="00C9738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sz w:val="28"/>
                <w:szCs w:val="28"/>
              </w:rPr>
              <w:t>234</w:t>
            </w:r>
          </w:p>
        </w:tc>
      </w:tr>
      <w:tr w:rsidR="00C97381" w:rsidRPr="00C63028" w14:paraId="39B6AD62" w14:textId="77777777" w:rsidTr="00AA7DB0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347480B6" w14:textId="59FB69F1" w:rsidR="00C97381" w:rsidRPr="0018489D" w:rsidRDefault="00C97381" w:rsidP="00C97381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89D">
              <w:rPr>
                <w:rFonts w:ascii="Angsana New" w:hAnsi="Angsana New" w:cs="Angsana New" w:hint="cs"/>
                <w:sz w:val="28"/>
                <w:szCs w:val="28"/>
                <w:cs/>
              </w:rPr>
              <w:t>ลดลงจากค่าใช้จ่ายในการออกหุ้นใหม่ใหม่</w:t>
            </w:r>
          </w:p>
        </w:tc>
        <w:tc>
          <w:tcPr>
            <w:tcW w:w="505" w:type="pct"/>
            <w:shd w:val="clear" w:color="auto" w:fill="auto"/>
          </w:tcPr>
          <w:p w14:paraId="747AA6C6" w14:textId="77777777" w:rsidR="00C97381" w:rsidRPr="0018489D" w:rsidRDefault="00C97381" w:rsidP="00C97381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205CDFE9" w14:textId="77777777" w:rsidR="00C97381" w:rsidRPr="0018489D" w:rsidRDefault="00C97381" w:rsidP="00C97381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2606A95D" w14:textId="6E3FF306" w:rsidR="00C97381" w:rsidRPr="00AA7DB0" w:rsidRDefault="00AA7DB0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A7DB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89C25B5" w14:textId="77777777" w:rsidR="00C97381" w:rsidRPr="0018489D" w:rsidRDefault="00C97381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495F7130" w14:textId="21490BC7" w:rsidR="00C97381" w:rsidRPr="0018489D" w:rsidRDefault="00931F61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14A57" w:rsidRPr="00A14A57">
              <w:rPr>
                <w:rFonts w:ascii="Angsana New" w:hAnsi="Angsana New" w:cs="Angsana New"/>
                <w:sz w:val="28"/>
                <w:szCs w:val="28"/>
              </w:rPr>
              <w:t>339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  <w:r w:rsidR="00525CDB">
              <w:rPr>
                <w:rFonts w:ascii="Angsana New" w:hAnsi="Angsana New" w:cs="Angsana New"/>
                <w:sz w:val="28"/>
                <w:szCs w:val="28"/>
              </w:rPr>
              <w:br/>
              <w:t>(</w:t>
            </w:r>
          </w:p>
        </w:tc>
        <w:tc>
          <w:tcPr>
            <w:tcW w:w="140" w:type="pct"/>
            <w:shd w:val="clear" w:color="auto" w:fill="auto"/>
          </w:tcPr>
          <w:p w14:paraId="6D860F82" w14:textId="77777777" w:rsidR="00C97381" w:rsidRPr="0018489D" w:rsidRDefault="00C97381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4B0DDC98" w14:textId="1A0340ED" w:rsidR="00C97381" w:rsidRPr="0018489D" w:rsidRDefault="00C97381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89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6DD4A27C" w14:textId="77777777" w:rsidR="00C97381" w:rsidRPr="0018489D" w:rsidRDefault="00C97381" w:rsidP="00C97381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116A6523" w14:textId="766F1B66" w:rsidR="00C97381" w:rsidRPr="0018489D" w:rsidRDefault="00C97381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89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97381" w:rsidRPr="00C63028" w14:paraId="4E96EF52" w14:textId="77777777" w:rsidTr="00AA7DB0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30264EE3" w14:textId="1D1C1E7E" w:rsidR="00C97381" w:rsidRPr="0018489D" w:rsidRDefault="00C97381" w:rsidP="00C97381">
            <w:pPr>
              <w:pStyle w:val="BodyText3"/>
              <w:tabs>
                <w:tab w:val="left" w:pos="176"/>
              </w:tabs>
              <w:spacing w:line="240" w:lineRule="auto"/>
              <w:ind w:left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89D">
              <w:rPr>
                <w:rFonts w:ascii="Angsana New" w:hAnsi="Angsana New" w:cs="Angsana New" w:hint="cs"/>
                <w:sz w:val="28"/>
                <w:szCs w:val="28"/>
                <w:cs/>
              </w:rPr>
              <w:t>ลดลงจากการล้างขาดทุนสะสม</w:t>
            </w:r>
          </w:p>
        </w:tc>
        <w:tc>
          <w:tcPr>
            <w:tcW w:w="505" w:type="pct"/>
            <w:shd w:val="clear" w:color="auto" w:fill="auto"/>
          </w:tcPr>
          <w:p w14:paraId="48AD1C7A" w14:textId="77777777" w:rsidR="00C97381" w:rsidRPr="0018489D" w:rsidRDefault="00C97381" w:rsidP="00C97381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342A4F22" w14:textId="77777777" w:rsidR="00C97381" w:rsidRPr="0018489D" w:rsidRDefault="00C97381" w:rsidP="00C97381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562AAAE2" w14:textId="265B309B" w:rsidR="00C97381" w:rsidRPr="00AA7DB0" w:rsidRDefault="00AA7DB0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A7DB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DEA90A5" w14:textId="77777777" w:rsidR="00C97381" w:rsidRPr="0018489D" w:rsidRDefault="00C97381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6ABBDD09" w14:textId="0FE411DD" w:rsidR="00C97381" w:rsidRPr="0018489D" w:rsidRDefault="00AA7DB0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441B8CF8" w14:textId="77777777" w:rsidR="00C97381" w:rsidRPr="0018489D" w:rsidRDefault="00C97381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FBD2BE" w14:textId="09DE782D" w:rsidR="00C97381" w:rsidRPr="0018489D" w:rsidRDefault="00C97381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89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2AD0BC42" w14:textId="77777777" w:rsidR="00C97381" w:rsidRPr="0018489D" w:rsidRDefault="00C97381" w:rsidP="00C97381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24D305EC" w14:textId="1F7B132A" w:rsidR="00C97381" w:rsidRPr="0018489D" w:rsidRDefault="00C97381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89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97381" w:rsidRPr="00C63028" w14:paraId="0ACD59D8" w14:textId="77777777" w:rsidTr="00AA7DB0">
        <w:trPr>
          <w:trHeight w:hRule="exact" w:val="397"/>
        </w:trPr>
        <w:tc>
          <w:tcPr>
            <w:tcW w:w="2064" w:type="pct"/>
            <w:gridSpan w:val="2"/>
            <w:shd w:val="clear" w:color="auto" w:fill="auto"/>
          </w:tcPr>
          <w:p w14:paraId="1B111A3B" w14:textId="5ACA7661" w:rsidR="00C97381" w:rsidRPr="0018489D" w:rsidRDefault="00C97381" w:rsidP="00C97381">
            <w:pPr>
              <w:pStyle w:val="BodyText3"/>
              <w:tabs>
                <w:tab w:val="clear" w:pos="540"/>
              </w:tabs>
              <w:spacing w:line="240" w:lineRule="auto"/>
              <w:ind w:firstLine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89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รวมส่วนเกินมูลค่าหุ้นสามัญ </w:t>
            </w:r>
            <w:r w:rsidRPr="0018489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-</w:t>
            </w:r>
            <w:r w:rsidRPr="0018489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9" w:type="pct"/>
            <w:shd w:val="clear" w:color="auto" w:fill="auto"/>
          </w:tcPr>
          <w:p w14:paraId="7A27FC3B" w14:textId="77777777" w:rsidR="00C97381" w:rsidRPr="0018489D" w:rsidRDefault="00C97381" w:rsidP="00C97381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04697A" w14:textId="3E8372D5" w:rsidR="00C97381" w:rsidRPr="00AA7DB0" w:rsidRDefault="00A14A57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14A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AA7DB0" w:rsidRPr="00AA7D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075</w:t>
            </w:r>
            <w:r w:rsidR="00AA7DB0" w:rsidRPr="00AA7D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710</w:t>
            </w:r>
          </w:p>
        </w:tc>
        <w:tc>
          <w:tcPr>
            <w:tcW w:w="143" w:type="pct"/>
            <w:shd w:val="clear" w:color="auto" w:fill="auto"/>
          </w:tcPr>
          <w:p w14:paraId="234F6BE0" w14:textId="62A2AB26" w:rsidR="00C97381" w:rsidRPr="0018489D" w:rsidRDefault="00C97381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EA4246" w14:textId="119BFFA9" w:rsidR="00C97381" w:rsidRPr="0018489D" w:rsidRDefault="00A14A57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14A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473</w:t>
            </w:r>
            <w:r w:rsidR="00931F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A14A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923</w:t>
            </w:r>
          </w:p>
        </w:tc>
        <w:tc>
          <w:tcPr>
            <w:tcW w:w="140" w:type="pct"/>
            <w:shd w:val="clear" w:color="auto" w:fill="auto"/>
          </w:tcPr>
          <w:p w14:paraId="0DFD3F5D" w14:textId="7B7D4885" w:rsidR="00C97381" w:rsidRPr="0018489D" w:rsidRDefault="00C97381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494A6" w14:textId="53DDB233" w:rsidR="00C97381" w:rsidRPr="0018489D" w:rsidRDefault="00A14A57" w:rsidP="00C97381">
            <w:pPr>
              <w:pStyle w:val="BodyText3"/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14A5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 w:rsidR="00C97381" w:rsidRPr="00F223FC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A14A5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027</w:t>
            </w:r>
            <w:r w:rsidR="00C97381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A14A5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602</w:t>
            </w:r>
          </w:p>
        </w:tc>
        <w:tc>
          <w:tcPr>
            <w:tcW w:w="129" w:type="pct"/>
            <w:shd w:val="clear" w:color="auto" w:fill="auto"/>
          </w:tcPr>
          <w:p w14:paraId="5E77712E" w14:textId="77777777" w:rsidR="00C97381" w:rsidRPr="0018489D" w:rsidRDefault="00C97381" w:rsidP="00C97381">
            <w:pPr>
              <w:pStyle w:val="BodyText3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3DD97D" w14:textId="51D217C4" w:rsidR="00C97381" w:rsidRPr="0018489D" w:rsidRDefault="00A14A57" w:rsidP="00C97381">
            <w:pPr>
              <w:pStyle w:val="BodyText3"/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14A5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436</w:t>
            </w:r>
            <w:r w:rsidR="00C97381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A14A5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068</w:t>
            </w:r>
          </w:p>
        </w:tc>
      </w:tr>
    </w:tbl>
    <w:p w14:paraId="48604E72" w14:textId="77777777" w:rsidR="00B2003A" w:rsidRDefault="00B2003A" w:rsidP="00B4579B">
      <w:pPr>
        <w:pStyle w:val="a0"/>
        <w:tabs>
          <w:tab w:val="clear" w:pos="1080"/>
          <w:tab w:val="left" w:pos="810"/>
        </w:tabs>
        <w:spacing w:before="120" w:after="120" w:line="240" w:lineRule="atLeast"/>
        <w:ind w:left="426" w:right="43"/>
        <w:jc w:val="thaiDistribute"/>
        <w:rPr>
          <w:rFonts w:ascii="Angsana New" w:hAnsi="Angsana New" w:cs="Angsana New"/>
          <w:spacing w:val="-4"/>
          <w:sz w:val="28"/>
          <w:szCs w:val="28"/>
          <w:lang w:val="en-US"/>
        </w:rPr>
      </w:pPr>
    </w:p>
    <w:p w14:paraId="033F5BD6" w14:textId="77777777" w:rsidR="00B2003A" w:rsidRDefault="00B2003A" w:rsidP="00B4579B">
      <w:pPr>
        <w:pStyle w:val="a0"/>
        <w:tabs>
          <w:tab w:val="clear" w:pos="1080"/>
          <w:tab w:val="left" w:pos="810"/>
        </w:tabs>
        <w:spacing w:before="120" w:after="120" w:line="240" w:lineRule="atLeast"/>
        <w:ind w:left="426" w:right="43"/>
        <w:jc w:val="thaiDistribute"/>
        <w:rPr>
          <w:rFonts w:ascii="Angsana New" w:hAnsi="Angsana New" w:cs="Angsana New"/>
          <w:spacing w:val="-4"/>
          <w:sz w:val="28"/>
          <w:szCs w:val="28"/>
          <w:lang w:val="en-US"/>
        </w:rPr>
      </w:pPr>
    </w:p>
    <w:p w14:paraId="56C3A2AF" w14:textId="1BA5D439" w:rsidR="00B2003A" w:rsidRDefault="00B2003A" w:rsidP="00B4579B">
      <w:pPr>
        <w:pStyle w:val="a0"/>
        <w:tabs>
          <w:tab w:val="clear" w:pos="1080"/>
          <w:tab w:val="left" w:pos="810"/>
        </w:tabs>
        <w:spacing w:before="120" w:after="120" w:line="240" w:lineRule="atLeast"/>
        <w:ind w:left="426" w:right="43"/>
        <w:jc w:val="thaiDistribute"/>
        <w:rPr>
          <w:rFonts w:ascii="Angsana New" w:hAnsi="Angsana New" w:cs="Angsana New"/>
          <w:spacing w:val="-4"/>
          <w:sz w:val="28"/>
          <w:szCs w:val="28"/>
          <w:lang w:val="en-US"/>
        </w:rPr>
      </w:pPr>
    </w:p>
    <w:p w14:paraId="43CB5C68" w14:textId="77777777" w:rsidR="00B61950" w:rsidRDefault="00B61950" w:rsidP="00B4579B">
      <w:pPr>
        <w:pStyle w:val="a0"/>
        <w:tabs>
          <w:tab w:val="clear" w:pos="1080"/>
          <w:tab w:val="left" w:pos="810"/>
        </w:tabs>
        <w:spacing w:before="120" w:after="120" w:line="240" w:lineRule="atLeast"/>
        <w:ind w:left="426" w:right="43"/>
        <w:jc w:val="thaiDistribute"/>
        <w:rPr>
          <w:rFonts w:ascii="Angsana New" w:hAnsi="Angsana New" w:cs="Angsana New"/>
          <w:spacing w:val="-4"/>
          <w:sz w:val="28"/>
          <w:szCs w:val="28"/>
          <w:lang w:val="en-US"/>
        </w:rPr>
      </w:pPr>
    </w:p>
    <w:p w14:paraId="30189B68" w14:textId="77777777" w:rsidR="00B2003A" w:rsidRDefault="00B2003A" w:rsidP="00B4579B">
      <w:pPr>
        <w:pStyle w:val="a0"/>
        <w:tabs>
          <w:tab w:val="clear" w:pos="1080"/>
          <w:tab w:val="left" w:pos="810"/>
        </w:tabs>
        <w:spacing w:before="120" w:after="120" w:line="240" w:lineRule="atLeast"/>
        <w:ind w:left="426" w:right="43"/>
        <w:jc w:val="thaiDistribute"/>
        <w:rPr>
          <w:rFonts w:ascii="Angsana New" w:hAnsi="Angsana New" w:cs="Angsana New"/>
          <w:spacing w:val="-4"/>
          <w:sz w:val="28"/>
          <w:szCs w:val="28"/>
          <w:lang w:val="en-US"/>
        </w:rPr>
      </w:pPr>
    </w:p>
    <w:p w14:paraId="273449D6" w14:textId="7DD9DC9A" w:rsidR="004B6F5C" w:rsidRDefault="004B6F5C" w:rsidP="00B4579B">
      <w:pPr>
        <w:pStyle w:val="a0"/>
        <w:tabs>
          <w:tab w:val="clear" w:pos="1080"/>
          <w:tab w:val="left" w:pos="810"/>
        </w:tabs>
        <w:spacing w:before="120" w:after="120" w:line="240" w:lineRule="atLeast"/>
        <w:ind w:left="426" w:right="43"/>
        <w:jc w:val="thaiDistribute"/>
        <w:rPr>
          <w:rFonts w:ascii="Angsana New" w:hAnsi="Angsana New" w:cs="Angsana New"/>
          <w:spacing w:val="-4"/>
          <w:sz w:val="28"/>
          <w:szCs w:val="28"/>
          <w:lang w:val="en-US"/>
        </w:rPr>
      </w:pPr>
      <w:r w:rsidRPr="004B6F5C">
        <w:rPr>
          <w:rFonts w:ascii="Angsana New" w:hAnsi="Angsana New" w:cs="Angsana New" w:hint="cs"/>
          <w:spacing w:val="-4"/>
          <w:sz w:val="28"/>
          <w:szCs w:val="28"/>
          <w:cs/>
          <w:lang w:val="en-US"/>
        </w:rPr>
        <w:lastRenderedPageBreak/>
        <w:t>ตามมติที่ประชุม</w:t>
      </w:r>
      <w:r>
        <w:rPr>
          <w:rFonts w:ascii="Angsana New" w:hAnsi="Angsana New" w:cs="Angsana New" w:hint="cs"/>
          <w:spacing w:val="-4"/>
          <w:sz w:val="28"/>
          <w:szCs w:val="28"/>
          <w:cs/>
          <w:lang w:val="en-US"/>
        </w:rPr>
        <w:t>สามัญผู้ถือหุ้น</w:t>
      </w:r>
      <w:r w:rsidRPr="004B6F5C">
        <w:rPr>
          <w:rFonts w:ascii="Angsana New" w:hAnsi="Angsana New" w:cs="Angsana New" w:hint="cs"/>
          <w:spacing w:val="-4"/>
          <w:sz w:val="28"/>
          <w:szCs w:val="28"/>
          <w:cs/>
          <w:lang w:val="en-US"/>
        </w:rPr>
        <w:t xml:space="preserve"> ครั้งที่ </w:t>
      </w:r>
      <w:r w:rsidR="00A14A57" w:rsidRPr="00A14A57">
        <w:rPr>
          <w:rFonts w:ascii="Angsana New" w:hAnsi="Angsana New" w:cs="Angsana New"/>
          <w:spacing w:val="-4"/>
          <w:sz w:val="28"/>
          <w:szCs w:val="28"/>
          <w:lang w:val="en-US"/>
        </w:rPr>
        <w:t>2</w:t>
      </w:r>
      <w:r w:rsidRPr="004B6F5C">
        <w:rPr>
          <w:rFonts w:ascii="Angsana New" w:hAnsi="Angsana New" w:cs="Angsana New" w:hint="cs"/>
          <w:spacing w:val="-4"/>
          <w:sz w:val="28"/>
          <w:szCs w:val="28"/>
          <w:cs/>
          <w:lang w:val="en-US"/>
        </w:rPr>
        <w:t>/</w:t>
      </w:r>
      <w:r w:rsidR="00A14A57" w:rsidRPr="00A14A57">
        <w:rPr>
          <w:rFonts w:ascii="Angsana New" w:hAnsi="Angsana New" w:cs="Angsana New"/>
          <w:spacing w:val="-4"/>
          <w:sz w:val="28"/>
          <w:szCs w:val="28"/>
          <w:lang w:val="en-US"/>
        </w:rPr>
        <w:t>2565</w:t>
      </w:r>
      <w:r w:rsidRPr="004B6F5C">
        <w:rPr>
          <w:rFonts w:ascii="Angsana New" w:hAnsi="Angsana New" w:cs="Angsana New"/>
          <w:spacing w:val="-4"/>
          <w:sz w:val="28"/>
          <w:szCs w:val="28"/>
          <w:lang w:val="en-US"/>
        </w:rPr>
        <w:t xml:space="preserve"> </w:t>
      </w:r>
      <w:r w:rsidRPr="004B6F5C">
        <w:rPr>
          <w:rFonts w:ascii="Angsana New" w:hAnsi="Angsana New" w:cs="Angsana New" w:hint="cs"/>
          <w:spacing w:val="-4"/>
          <w:sz w:val="28"/>
          <w:szCs w:val="28"/>
          <w:cs/>
          <w:lang w:val="en-US"/>
        </w:rPr>
        <w:t xml:space="preserve">เมื่อวันที่ </w:t>
      </w:r>
      <w:r w:rsidR="00A14A57" w:rsidRPr="00A14A57">
        <w:rPr>
          <w:rFonts w:ascii="Angsana New" w:hAnsi="Angsana New" w:cs="Angsana New"/>
          <w:spacing w:val="-4"/>
          <w:sz w:val="28"/>
          <w:szCs w:val="28"/>
          <w:lang w:val="en-US"/>
        </w:rPr>
        <w:t>7</w:t>
      </w:r>
      <w:r w:rsidRPr="004B6F5C">
        <w:rPr>
          <w:rFonts w:ascii="Angsana New" w:hAnsi="Angsana New" w:cs="Angsana New" w:hint="cs"/>
          <w:spacing w:val="-4"/>
          <w:sz w:val="28"/>
          <w:szCs w:val="28"/>
          <w:cs/>
          <w:lang w:val="en-US"/>
        </w:rPr>
        <w:t xml:space="preserve"> </w:t>
      </w:r>
      <w:r w:rsidR="00EB1AF8">
        <w:rPr>
          <w:rFonts w:ascii="Angsana New" w:hAnsi="Angsana New" w:cs="Angsana New" w:hint="cs"/>
          <w:spacing w:val="-4"/>
          <w:sz w:val="28"/>
          <w:szCs w:val="28"/>
          <w:cs/>
          <w:lang w:val="en-US"/>
        </w:rPr>
        <w:t>เมษายน</w:t>
      </w:r>
      <w:r w:rsidRPr="004B6F5C">
        <w:rPr>
          <w:rFonts w:ascii="Angsana New" w:hAnsi="Angsana New" w:cs="Angsana New" w:hint="cs"/>
          <w:spacing w:val="-4"/>
          <w:sz w:val="28"/>
          <w:szCs w:val="28"/>
          <w:cs/>
          <w:lang w:val="en-US"/>
        </w:rPr>
        <w:t xml:space="preserve"> </w:t>
      </w:r>
      <w:r w:rsidR="00A14A57" w:rsidRPr="00A14A57">
        <w:rPr>
          <w:rFonts w:ascii="Angsana New" w:hAnsi="Angsana New" w:cs="Angsana New" w:hint="cs"/>
          <w:spacing w:val="-4"/>
          <w:sz w:val="28"/>
          <w:szCs w:val="28"/>
          <w:lang w:val="en-US"/>
        </w:rPr>
        <w:t>2565</w:t>
      </w:r>
      <w:r w:rsidRPr="004B6F5C">
        <w:rPr>
          <w:rFonts w:ascii="Angsana New" w:hAnsi="Angsana New" w:cs="Angsana New" w:hint="cs"/>
          <w:spacing w:val="-4"/>
          <w:sz w:val="28"/>
          <w:szCs w:val="28"/>
          <w:cs/>
          <w:lang w:val="en-US"/>
        </w:rPr>
        <w:t xml:space="preserve"> มีมติอนุมัติเรื่องดังนี้</w:t>
      </w:r>
    </w:p>
    <w:p w14:paraId="759F96AD" w14:textId="5A9E22D0" w:rsidR="004B6F5C" w:rsidRDefault="004B6F5C" w:rsidP="004B6F5C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line="240" w:lineRule="auto"/>
        <w:ind w:left="709" w:hanging="283"/>
        <w:jc w:val="thaiDistribute"/>
        <w:rPr>
          <w:rFonts w:ascii="Angsana New" w:eastAsia="Times New Roman" w:hAnsi="Angsana New"/>
          <w:sz w:val="28"/>
          <w:szCs w:val="28"/>
        </w:rPr>
      </w:pPr>
      <w:r w:rsidRPr="004B6F5C">
        <w:rPr>
          <w:rFonts w:ascii="Angsana New" w:eastAsia="Times New Roman" w:hAnsi="Angsana New" w:hint="cs"/>
          <w:sz w:val="28"/>
          <w:szCs w:val="28"/>
          <w:cs/>
        </w:rPr>
        <w:t>อนุมัติการออกและเสนอขายหุ้นกู้แปลงสภาพที่ออกใหม่ของบริษัทโดยมีมูลค่าการเสนอขายรวมไม่เกิน</w:t>
      </w:r>
      <w:r w:rsidRPr="004B6F5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A14A57" w:rsidRPr="00A14A57">
        <w:rPr>
          <w:rFonts w:ascii="Angsana New" w:eastAsia="Times New Roman" w:hAnsi="Angsana New"/>
          <w:sz w:val="28"/>
          <w:szCs w:val="28"/>
        </w:rPr>
        <w:t>1</w:t>
      </w:r>
      <w:r w:rsidRPr="004B6F5C">
        <w:rPr>
          <w:rFonts w:ascii="Angsana New" w:eastAsia="Times New Roman" w:hAnsi="Angsana New"/>
          <w:sz w:val="28"/>
          <w:szCs w:val="28"/>
        </w:rPr>
        <w:t>,</w:t>
      </w:r>
      <w:r w:rsidR="00A14A57" w:rsidRPr="00A14A57">
        <w:rPr>
          <w:rFonts w:ascii="Angsana New" w:eastAsia="Times New Roman" w:hAnsi="Angsana New"/>
          <w:sz w:val="28"/>
          <w:szCs w:val="28"/>
        </w:rPr>
        <w:t>000</w:t>
      </w:r>
      <w:r w:rsidR="00F8592E">
        <w:rPr>
          <w:rFonts w:ascii="Angsana New" w:eastAsia="Times New Roman" w:hAnsi="Angsana New"/>
          <w:sz w:val="28"/>
          <w:szCs w:val="28"/>
        </w:rPr>
        <w:t xml:space="preserve"> </w:t>
      </w:r>
      <w:r w:rsidR="00F8592E">
        <w:rPr>
          <w:rFonts w:ascii="Angsana New" w:eastAsia="Times New Roman" w:hAnsi="Angsana New" w:hint="cs"/>
          <w:sz w:val="28"/>
          <w:szCs w:val="28"/>
          <w:cs/>
        </w:rPr>
        <w:t>ล้าน</w:t>
      </w:r>
      <w:r w:rsidRPr="004B6F5C">
        <w:rPr>
          <w:rFonts w:ascii="Angsana New" w:eastAsia="Times New Roman" w:hAnsi="Angsana New" w:hint="cs"/>
          <w:sz w:val="28"/>
          <w:szCs w:val="28"/>
          <w:cs/>
        </w:rPr>
        <w:t>บาท</w:t>
      </w:r>
      <w:r w:rsidRPr="004B6F5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4B6F5C">
        <w:rPr>
          <w:rFonts w:ascii="Angsana New" w:eastAsia="Times New Roman" w:hAnsi="Angsana New" w:hint="cs"/>
          <w:sz w:val="28"/>
          <w:szCs w:val="28"/>
          <w:cs/>
        </w:rPr>
        <w:t>ให้แก่ผู้ลงทุนโดยเฉพาะเจาะจงได้แก่</w:t>
      </w:r>
      <w:r w:rsidRPr="004B6F5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4B6F5C">
        <w:rPr>
          <w:rFonts w:ascii="Angsana New" w:eastAsia="Times New Roman" w:hAnsi="Angsana New"/>
          <w:sz w:val="28"/>
          <w:szCs w:val="28"/>
        </w:rPr>
        <w:t xml:space="preserve">Advance Opportunities Fund (“AO Fund”) </w:t>
      </w:r>
      <w:r w:rsidRPr="004B6F5C">
        <w:rPr>
          <w:rFonts w:ascii="Angsana New" w:eastAsia="Times New Roman" w:hAnsi="Angsana New" w:hint="cs"/>
          <w:sz w:val="28"/>
          <w:szCs w:val="28"/>
          <w:cs/>
        </w:rPr>
        <w:t>และ</w:t>
      </w:r>
      <w:r w:rsidRPr="004B6F5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4B6F5C">
        <w:rPr>
          <w:rFonts w:ascii="Angsana New" w:eastAsia="Times New Roman" w:hAnsi="Angsana New"/>
          <w:sz w:val="28"/>
          <w:szCs w:val="28"/>
        </w:rPr>
        <w:t xml:space="preserve">Advance Opportunities Fund </w:t>
      </w:r>
      <w:r w:rsidR="00A14A57" w:rsidRPr="00A14A57">
        <w:rPr>
          <w:rFonts w:ascii="Angsana New" w:eastAsia="Times New Roman" w:hAnsi="Angsana New"/>
          <w:sz w:val="28"/>
          <w:szCs w:val="28"/>
        </w:rPr>
        <w:t>1</w:t>
      </w:r>
      <w:r w:rsidRPr="004B6F5C">
        <w:rPr>
          <w:rFonts w:ascii="Angsana New" w:eastAsia="Times New Roman" w:hAnsi="Angsana New"/>
          <w:sz w:val="28"/>
          <w:szCs w:val="28"/>
          <w:cs/>
        </w:rPr>
        <w:t xml:space="preserve"> (“</w:t>
      </w:r>
      <w:r w:rsidRPr="004B6F5C">
        <w:rPr>
          <w:rFonts w:ascii="Angsana New" w:eastAsia="Times New Roman" w:hAnsi="Angsana New"/>
          <w:sz w:val="28"/>
          <w:szCs w:val="28"/>
        </w:rPr>
        <w:t xml:space="preserve">AO Fund </w:t>
      </w:r>
      <w:r w:rsidR="00A14A57" w:rsidRPr="00A14A57">
        <w:rPr>
          <w:rFonts w:ascii="Angsana New" w:eastAsia="Times New Roman" w:hAnsi="Angsana New"/>
          <w:sz w:val="28"/>
          <w:szCs w:val="28"/>
        </w:rPr>
        <w:t>1</w:t>
      </w:r>
      <w:r w:rsidRPr="004B6F5C">
        <w:rPr>
          <w:rFonts w:ascii="Angsana New" w:eastAsia="Times New Roman" w:hAnsi="Angsana New"/>
          <w:sz w:val="28"/>
          <w:szCs w:val="28"/>
          <w:cs/>
        </w:rPr>
        <w:t xml:space="preserve">”) </w:t>
      </w:r>
      <w:r w:rsidRPr="004B6F5C">
        <w:rPr>
          <w:rFonts w:ascii="Angsana New" w:eastAsia="Times New Roman" w:hAnsi="Angsana New" w:hint="cs"/>
          <w:sz w:val="28"/>
          <w:szCs w:val="28"/>
          <w:cs/>
        </w:rPr>
        <w:t>ซึ่งบุคคลดังกล่าวไม่เป็นบุคคลที่เกี่ยว</w:t>
      </w:r>
      <w:r w:rsidR="00F8592E">
        <w:rPr>
          <w:rFonts w:ascii="Angsana New" w:eastAsia="Times New Roman" w:hAnsi="Angsana New" w:hint="cs"/>
          <w:sz w:val="28"/>
          <w:szCs w:val="28"/>
          <w:cs/>
        </w:rPr>
        <w:t>ข้องกัน</w:t>
      </w:r>
      <w:r w:rsidRPr="004B6F5C">
        <w:rPr>
          <w:rFonts w:ascii="Angsana New" w:eastAsia="Times New Roman" w:hAnsi="Angsana New" w:hint="cs"/>
          <w:sz w:val="28"/>
          <w:szCs w:val="28"/>
          <w:cs/>
        </w:rPr>
        <w:t>กับบริษัท</w:t>
      </w:r>
    </w:p>
    <w:p w14:paraId="06645B05" w14:textId="08A69F37" w:rsidR="004B6F5C" w:rsidRPr="004B6F5C" w:rsidRDefault="004B6F5C" w:rsidP="004B6F5C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line="240" w:lineRule="auto"/>
        <w:ind w:left="709" w:hanging="283"/>
        <w:jc w:val="thaiDistribute"/>
        <w:rPr>
          <w:rFonts w:ascii="Angsana New" w:eastAsia="Times New Roman" w:hAnsi="Angsana New"/>
          <w:sz w:val="28"/>
          <w:szCs w:val="28"/>
        </w:rPr>
      </w:pPr>
      <w:r w:rsidRPr="004B6F5C">
        <w:rPr>
          <w:rFonts w:ascii="Angsana New" w:eastAsia="Times New Roman" w:hAnsi="Angsana New" w:hint="cs"/>
          <w:sz w:val="28"/>
          <w:szCs w:val="28"/>
          <w:cs/>
        </w:rPr>
        <w:t>อนุมัติการเพิ่มทุนจดทะเบียนของบริษัทจำนวน</w:t>
      </w:r>
      <w:r w:rsidRPr="004B6F5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A14A57" w:rsidRPr="00A14A57">
        <w:rPr>
          <w:rFonts w:ascii="Angsana New" w:eastAsia="Times New Roman" w:hAnsi="Angsana New"/>
          <w:sz w:val="28"/>
          <w:szCs w:val="28"/>
        </w:rPr>
        <w:t>90</w:t>
      </w:r>
      <w:r w:rsidR="00F8592E">
        <w:rPr>
          <w:rFonts w:ascii="Angsana New" w:eastAsia="Times New Roman" w:hAnsi="Angsana New"/>
          <w:sz w:val="28"/>
          <w:szCs w:val="28"/>
        </w:rPr>
        <w:t>.</w:t>
      </w:r>
      <w:r w:rsidR="00A14A57" w:rsidRPr="00A14A57">
        <w:rPr>
          <w:rFonts w:ascii="Angsana New" w:eastAsia="Times New Roman" w:hAnsi="Angsana New"/>
          <w:sz w:val="28"/>
          <w:szCs w:val="28"/>
        </w:rPr>
        <w:t>84</w:t>
      </w:r>
      <w:r w:rsidRPr="004B6F5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F8592E">
        <w:rPr>
          <w:rFonts w:ascii="Angsana New" w:eastAsia="Times New Roman" w:hAnsi="Angsana New" w:hint="cs"/>
          <w:sz w:val="28"/>
          <w:szCs w:val="28"/>
          <w:cs/>
        </w:rPr>
        <w:t>ล้าน</w:t>
      </w:r>
      <w:r w:rsidRPr="004B6F5C">
        <w:rPr>
          <w:rFonts w:ascii="Angsana New" w:eastAsia="Times New Roman" w:hAnsi="Angsana New" w:hint="cs"/>
          <w:sz w:val="28"/>
          <w:szCs w:val="28"/>
          <w:cs/>
        </w:rPr>
        <w:t>บาท</w:t>
      </w:r>
      <w:r w:rsidRPr="004B6F5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4B6F5C">
        <w:rPr>
          <w:rFonts w:ascii="Angsana New" w:eastAsia="Times New Roman" w:hAnsi="Angsana New" w:hint="cs"/>
          <w:sz w:val="28"/>
          <w:szCs w:val="28"/>
          <w:cs/>
        </w:rPr>
        <w:t>จากทุนจดทะเบียนเดิมจำนวน</w:t>
      </w:r>
      <w:r w:rsidRPr="004B6F5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A14A57" w:rsidRPr="00A14A57">
        <w:rPr>
          <w:rFonts w:ascii="Angsana New" w:eastAsia="Times New Roman" w:hAnsi="Angsana New"/>
          <w:sz w:val="28"/>
          <w:szCs w:val="28"/>
        </w:rPr>
        <w:t>408</w:t>
      </w:r>
      <w:r w:rsidR="00F8592E">
        <w:rPr>
          <w:rFonts w:ascii="Angsana New" w:eastAsia="Times New Roman" w:hAnsi="Angsana New"/>
          <w:sz w:val="28"/>
          <w:szCs w:val="28"/>
        </w:rPr>
        <w:t>.</w:t>
      </w:r>
      <w:r w:rsidR="00A14A57" w:rsidRPr="00A14A57">
        <w:rPr>
          <w:rFonts w:ascii="Angsana New" w:eastAsia="Times New Roman" w:hAnsi="Angsana New"/>
          <w:sz w:val="28"/>
          <w:szCs w:val="28"/>
        </w:rPr>
        <w:t>78</w:t>
      </w:r>
      <w:r w:rsidRPr="004B6F5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931F61">
        <w:rPr>
          <w:rFonts w:ascii="Angsana New" w:eastAsia="Times New Roman" w:hAnsi="Angsana New" w:hint="cs"/>
          <w:sz w:val="28"/>
          <w:szCs w:val="28"/>
          <w:cs/>
        </w:rPr>
        <w:t>ล้าน</w:t>
      </w:r>
      <w:r w:rsidRPr="004B6F5C">
        <w:rPr>
          <w:rFonts w:ascii="Angsana New" w:eastAsia="Times New Roman" w:hAnsi="Angsana New" w:hint="cs"/>
          <w:sz w:val="28"/>
          <w:szCs w:val="28"/>
          <w:cs/>
        </w:rPr>
        <w:t>บาท</w:t>
      </w:r>
      <w:r w:rsidRPr="004B6F5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4B6F5C">
        <w:rPr>
          <w:rFonts w:ascii="Angsana New" w:eastAsia="Times New Roman" w:hAnsi="Angsana New" w:hint="cs"/>
          <w:sz w:val="28"/>
          <w:szCs w:val="28"/>
          <w:cs/>
        </w:rPr>
        <w:t>เป็นทุนจดทะเบียนใหม่</w:t>
      </w:r>
      <w:r w:rsidRPr="004B6F5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4B6F5C">
        <w:rPr>
          <w:rFonts w:ascii="Angsana New" w:eastAsia="Times New Roman" w:hAnsi="Angsana New" w:hint="cs"/>
          <w:sz w:val="28"/>
          <w:szCs w:val="28"/>
          <w:cs/>
        </w:rPr>
        <w:t>จำนวน</w:t>
      </w:r>
      <w:r w:rsidRPr="004B6F5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A14A57" w:rsidRPr="00A14A57">
        <w:rPr>
          <w:rFonts w:ascii="Angsana New" w:eastAsia="Times New Roman" w:hAnsi="Angsana New"/>
          <w:sz w:val="28"/>
          <w:szCs w:val="28"/>
        </w:rPr>
        <w:t>499</w:t>
      </w:r>
      <w:r w:rsidR="00F8592E">
        <w:rPr>
          <w:rFonts w:ascii="Angsana New" w:eastAsia="Times New Roman" w:hAnsi="Angsana New"/>
          <w:sz w:val="28"/>
          <w:szCs w:val="28"/>
        </w:rPr>
        <w:t>.</w:t>
      </w:r>
      <w:r w:rsidR="00A14A57" w:rsidRPr="00A14A57">
        <w:rPr>
          <w:rFonts w:ascii="Angsana New" w:eastAsia="Times New Roman" w:hAnsi="Angsana New"/>
          <w:sz w:val="28"/>
          <w:szCs w:val="28"/>
        </w:rPr>
        <w:t>63</w:t>
      </w:r>
      <w:r w:rsidRPr="004B6F5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F8592E">
        <w:rPr>
          <w:rFonts w:ascii="Angsana New" w:eastAsia="Times New Roman" w:hAnsi="Angsana New" w:hint="cs"/>
          <w:sz w:val="28"/>
          <w:szCs w:val="28"/>
          <w:cs/>
        </w:rPr>
        <w:t>ล้าน</w:t>
      </w:r>
      <w:r w:rsidRPr="004B6F5C">
        <w:rPr>
          <w:rFonts w:ascii="Angsana New" w:eastAsia="Times New Roman" w:hAnsi="Angsana New" w:hint="cs"/>
          <w:sz w:val="28"/>
          <w:szCs w:val="28"/>
          <w:cs/>
        </w:rPr>
        <w:t>บาท</w:t>
      </w:r>
      <w:r w:rsidRPr="004B6F5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4B6F5C">
        <w:rPr>
          <w:rFonts w:ascii="Angsana New" w:eastAsia="Times New Roman" w:hAnsi="Angsana New" w:hint="cs"/>
          <w:sz w:val="28"/>
          <w:szCs w:val="28"/>
          <w:cs/>
        </w:rPr>
        <w:t>โดยการออกหุ้นสามัญเพิ่มทุนจำนวนไม่เกิน</w:t>
      </w:r>
      <w:r w:rsidRPr="004B6F5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A14A57" w:rsidRPr="00A14A57">
        <w:rPr>
          <w:rFonts w:ascii="Angsana New" w:eastAsia="Times New Roman" w:hAnsi="Angsana New"/>
          <w:sz w:val="28"/>
          <w:szCs w:val="28"/>
        </w:rPr>
        <w:t>363</w:t>
      </w:r>
      <w:r w:rsidR="00F8592E">
        <w:rPr>
          <w:rFonts w:ascii="Angsana New" w:eastAsia="Times New Roman" w:hAnsi="Angsana New"/>
          <w:sz w:val="28"/>
          <w:szCs w:val="28"/>
        </w:rPr>
        <w:t>.</w:t>
      </w:r>
      <w:r w:rsidR="00A14A57" w:rsidRPr="00A14A57">
        <w:rPr>
          <w:rFonts w:ascii="Angsana New" w:eastAsia="Times New Roman" w:hAnsi="Angsana New"/>
          <w:sz w:val="28"/>
          <w:szCs w:val="28"/>
        </w:rPr>
        <w:t>36</w:t>
      </w:r>
      <w:r w:rsidRPr="004B6F5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F8592E">
        <w:rPr>
          <w:rFonts w:ascii="Angsana New" w:eastAsia="Times New Roman" w:hAnsi="Angsana New" w:hint="cs"/>
          <w:sz w:val="28"/>
          <w:szCs w:val="28"/>
          <w:cs/>
        </w:rPr>
        <w:t>ล้าน</w:t>
      </w:r>
      <w:r w:rsidRPr="004B6F5C">
        <w:rPr>
          <w:rFonts w:ascii="Angsana New" w:eastAsia="Times New Roman" w:hAnsi="Angsana New" w:hint="cs"/>
          <w:sz w:val="28"/>
          <w:szCs w:val="28"/>
          <w:cs/>
        </w:rPr>
        <w:t>หุ้น</w:t>
      </w:r>
      <w:r w:rsidRPr="004B6F5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4B6F5C">
        <w:rPr>
          <w:rFonts w:ascii="Angsana New" w:eastAsia="Times New Roman" w:hAnsi="Angsana New" w:hint="cs"/>
          <w:sz w:val="28"/>
          <w:szCs w:val="28"/>
          <w:cs/>
        </w:rPr>
        <w:t>มูลค่าหุ้นที่ตราไว้หุ้นละ</w:t>
      </w:r>
      <w:r w:rsidRPr="004B6F5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A14A57" w:rsidRPr="00A14A57">
        <w:rPr>
          <w:rFonts w:ascii="Angsana New" w:eastAsia="Times New Roman" w:hAnsi="Angsana New"/>
          <w:sz w:val="28"/>
          <w:szCs w:val="28"/>
        </w:rPr>
        <w:t>0</w:t>
      </w:r>
      <w:r w:rsidRPr="004B6F5C">
        <w:rPr>
          <w:rFonts w:ascii="Angsana New" w:eastAsia="Times New Roman" w:hAnsi="Angsana New"/>
          <w:sz w:val="28"/>
          <w:szCs w:val="28"/>
          <w:cs/>
        </w:rPr>
        <w:t>.</w:t>
      </w:r>
      <w:r w:rsidR="00A14A57" w:rsidRPr="00A14A57">
        <w:rPr>
          <w:rFonts w:ascii="Angsana New" w:eastAsia="Times New Roman" w:hAnsi="Angsana New"/>
          <w:sz w:val="28"/>
          <w:szCs w:val="28"/>
        </w:rPr>
        <w:t>25</w:t>
      </w:r>
      <w:r w:rsidRPr="004B6F5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4B6F5C">
        <w:rPr>
          <w:rFonts w:ascii="Angsana New" w:eastAsia="Times New Roman" w:hAnsi="Angsana New" w:hint="cs"/>
          <w:sz w:val="28"/>
          <w:szCs w:val="28"/>
          <w:cs/>
        </w:rPr>
        <w:t>บาทต่อหุ้น</w:t>
      </w:r>
      <w:r w:rsidRPr="004B6F5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4B6F5C">
        <w:rPr>
          <w:rFonts w:ascii="Angsana New" w:eastAsia="Times New Roman" w:hAnsi="Angsana New" w:hint="cs"/>
          <w:sz w:val="28"/>
          <w:szCs w:val="28"/>
          <w:cs/>
        </w:rPr>
        <w:t>เพื่อรองรับการใช้สิทธิแปลงสภาพของหุ้นกู้แปลงสภาพ</w:t>
      </w:r>
    </w:p>
    <w:p w14:paraId="53047F25" w14:textId="191F1EF2" w:rsidR="004B6F5C" w:rsidRPr="004B6F5C" w:rsidRDefault="004B6F5C" w:rsidP="004B6F5C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line="240" w:lineRule="auto"/>
        <w:ind w:left="709" w:hanging="283"/>
        <w:jc w:val="thaiDistribute"/>
        <w:rPr>
          <w:rFonts w:ascii="Angsana New" w:eastAsia="Times New Roman" w:hAnsi="Angsana New"/>
          <w:sz w:val="28"/>
          <w:szCs w:val="28"/>
        </w:rPr>
      </w:pPr>
      <w:proofErr w:type="spellStart"/>
      <w:r w:rsidRPr="004B6F5C">
        <w:rPr>
          <w:rFonts w:ascii="Angsana New" w:eastAsia="Times New Roman" w:hAnsi="Angsana New" w:hint="cs"/>
          <w:sz w:val="28"/>
          <w:szCs w:val="28"/>
          <w:cs/>
        </w:rPr>
        <w:t>อนมุัติ</w:t>
      </w:r>
      <w:proofErr w:type="spellEnd"/>
      <w:r w:rsidRPr="004B6F5C">
        <w:rPr>
          <w:rFonts w:ascii="Angsana New" w:eastAsia="Times New Roman" w:hAnsi="Angsana New" w:hint="cs"/>
          <w:sz w:val="28"/>
          <w:szCs w:val="28"/>
          <w:cs/>
        </w:rPr>
        <w:t>การแก้ไขหนังสือบริคณห์สนธิของบริษัทเพื่อให้สอดคล้องกับการเพิ่มทุนจดทะเบียนของบริษัท</w:t>
      </w:r>
    </w:p>
    <w:p w14:paraId="221B9631" w14:textId="5F025C1D" w:rsidR="00FB2FB4" w:rsidRPr="00F8592E" w:rsidRDefault="00FB2FB4" w:rsidP="00BF665A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425" w:hanging="425"/>
        <w:contextualSpacing w:val="0"/>
        <w:rPr>
          <w:rFonts w:ascii="Angsana New" w:hAnsi="Angsana New"/>
          <w:b/>
          <w:bCs/>
          <w:sz w:val="28"/>
          <w:szCs w:val="28"/>
        </w:rPr>
      </w:pPr>
      <w:r w:rsidRPr="00F8592E">
        <w:rPr>
          <w:rFonts w:ascii="Angsana New" w:hAnsi="Angsana New" w:hint="cs"/>
          <w:b/>
          <w:bCs/>
          <w:sz w:val="28"/>
          <w:szCs w:val="28"/>
          <w:cs/>
        </w:rPr>
        <w:t>ใบสำคัญแสดงสิทธิซื้อหุ้นสามัญ</w:t>
      </w:r>
    </w:p>
    <w:p w14:paraId="005C07B2" w14:textId="166295D9" w:rsidR="0034025E" w:rsidRDefault="00E43B0D" w:rsidP="002D55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5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B42FDE">
        <w:rPr>
          <w:rFonts w:ascii="Angsana New" w:hAnsi="Angsana New" w:hint="cs"/>
          <w:sz w:val="28"/>
          <w:szCs w:val="28"/>
          <w:cs/>
        </w:rPr>
        <w:t>สำหรับงวด</w:t>
      </w:r>
      <w:r w:rsidR="0064708E">
        <w:rPr>
          <w:rFonts w:ascii="Angsana New" w:hAnsi="Angsana New" w:hint="cs"/>
          <w:sz w:val="28"/>
          <w:szCs w:val="28"/>
          <w:cs/>
        </w:rPr>
        <w:t>หก</w:t>
      </w:r>
      <w:r w:rsidRPr="00B42FDE">
        <w:rPr>
          <w:rFonts w:ascii="Angsana New" w:hAnsi="Angsana New" w:hint="cs"/>
          <w:sz w:val="28"/>
          <w:szCs w:val="28"/>
          <w:cs/>
        </w:rPr>
        <w:t>เดือนสิ้นสุด</w:t>
      </w:r>
      <w:r w:rsidRPr="00B42FDE">
        <w:rPr>
          <w:rFonts w:ascii="Angsana New" w:hAnsi="Angsana New"/>
          <w:sz w:val="28"/>
          <w:szCs w:val="28"/>
          <w:cs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30</w:t>
      </w:r>
      <w:r w:rsidR="0049787F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A14A57" w:rsidRPr="00A14A57">
        <w:rPr>
          <w:rFonts w:ascii="Angsana New" w:hAnsi="Angsana New"/>
          <w:sz w:val="28"/>
          <w:szCs w:val="28"/>
        </w:rPr>
        <w:t>2565</w:t>
      </w:r>
      <w:r w:rsidRPr="00B42FDE">
        <w:rPr>
          <w:rFonts w:ascii="Angsana New" w:hAnsi="Angsana New"/>
          <w:sz w:val="28"/>
          <w:szCs w:val="28"/>
          <w:cs/>
        </w:rPr>
        <w:t xml:space="preserve"> </w:t>
      </w:r>
      <w:r w:rsidRPr="00B42FDE">
        <w:rPr>
          <w:rFonts w:ascii="Angsana New" w:hAnsi="Angsana New" w:hint="cs"/>
          <w:sz w:val="28"/>
          <w:szCs w:val="28"/>
          <w:cs/>
        </w:rPr>
        <w:t>มีผู้มาใช้สิทธิจองซื้อหุ้นสามัญตามใบสำคัญแสดงสิทธิซื้อหุ้นสามัญจำนวน</w:t>
      </w:r>
      <w:r w:rsidRPr="00B42FDE">
        <w:rPr>
          <w:rFonts w:ascii="Angsana New" w:hAnsi="Angsana New"/>
          <w:sz w:val="28"/>
          <w:szCs w:val="28"/>
          <w:cs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412</w:t>
      </w:r>
      <w:r w:rsidR="00203C4C">
        <w:rPr>
          <w:rFonts w:ascii="Angsana New" w:hAnsi="Angsana New"/>
          <w:sz w:val="28"/>
          <w:szCs w:val="28"/>
        </w:rPr>
        <w:t>,</w:t>
      </w:r>
      <w:r w:rsidR="00A14A57" w:rsidRPr="00A14A57">
        <w:rPr>
          <w:rFonts w:ascii="Angsana New" w:hAnsi="Angsana New"/>
          <w:sz w:val="28"/>
          <w:szCs w:val="28"/>
        </w:rPr>
        <w:t>900</w:t>
      </w:r>
      <w:r w:rsidRPr="00B42FDE">
        <w:rPr>
          <w:rFonts w:ascii="Angsana New" w:hAnsi="Angsana New"/>
          <w:sz w:val="28"/>
          <w:szCs w:val="28"/>
        </w:rPr>
        <w:t xml:space="preserve"> </w:t>
      </w:r>
      <w:r w:rsidRPr="00B42FDE">
        <w:rPr>
          <w:rFonts w:ascii="Angsana New" w:hAnsi="Angsana New" w:hint="cs"/>
          <w:sz w:val="28"/>
          <w:szCs w:val="28"/>
          <w:cs/>
        </w:rPr>
        <w:t>หน่วย</w:t>
      </w:r>
      <w:r w:rsidRPr="00B42FDE">
        <w:rPr>
          <w:rFonts w:ascii="Angsana New" w:hAnsi="Angsana New"/>
          <w:sz w:val="28"/>
          <w:szCs w:val="28"/>
          <w:cs/>
        </w:rPr>
        <w:t xml:space="preserve"> </w:t>
      </w:r>
      <w:r w:rsidRPr="00B42FDE">
        <w:rPr>
          <w:rFonts w:ascii="Angsana New" w:hAnsi="Angsana New" w:hint="cs"/>
          <w:sz w:val="28"/>
          <w:szCs w:val="28"/>
          <w:cs/>
        </w:rPr>
        <w:t>เพื่อซื้อหุ้นสามัญของบริษัท</w:t>
      </w:r>
      <w:r w:rsidRPr="00B42FDE">
        <w:rPr>
          <w:rFonts w:ascii="Angsana New" w:hAnsi="Angsana New"/>
          <w:sz w:val="28"/>
          <w:szCs w:val="28"/>
          <w:cs/>
        </w:rPr>
        <w:t xml:space="preserve"> </w:t>
      </w:r>
      <w:r w:rsidRPr="00B42FDE">
        <w:rPr>
          <w:rFonts w:ascii="Angsana New" w:hAnsi="Angsana New" w:hint="cs"/>
          <w:sz w:val="28"/>
          <w:szCs w:val="28"/>
          <w:cs/>
        </w:rPr>
        <w:t>ในราคาหุ้นละ</w:t>
      </w:r>
      <w:r w:rsidRPr="00B42FDE">
        <w:rPr>
          <w:rFonts w:ascii="Angsana New" w:hAnsi="Angsana New"/>
          <w:sz w:val="28"/>
          <w:szCs w:val="28"/>
          <w:cs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1</w:t>
      </w:r>
      <w:r w:rsidRPr="00B42FDE">
        <w:rPr>
          <w:rFonts w:ascii="Angsana New" w:hAnsi="Angsana New"/>
          <w:sz w:val="28"/>
          <w:szCs w:val="28"/>
        </w:rPr>
        <w:t>.</w:t>
      </w:r>
      <w:r w:rsidR="00A14A57" w:rsidRPr="00A14A57">
        <w:rPr>
          <w:rFonts w:ascii="Angsana New" w:hAnsi="Angsana New"/>
          <w:sz w:val="28"/>
          <w:szCs w:val="28"/>
        </w:rPr>
        <w:t>00</w:t>
      </w:r>
      <w:r w:rsidRPr="00B42FDE">
        <w:rPr>
          <w:rFonts w:ascii="Angsana New" w:hAnsi="Angsana New"/>
          <w:sz w:val="28"/>
          <w:szCs w:val="28"/>
          <w:cs/>
        </w:rPr>
        <w:t xml:space="preserve"> </w:t>
      </w:r>
      <w:r w:rsidRPr="00B42FDE">
        <w:rPr>
          <w:rFonts w:ascii="Angsana New" w:hAnsi="Angsana New" w:hint="cs"/>
          <w:sz w:val="28"/>
          <w:szCs w:val="28"/>
          <w:cs/>
        </w:rPr>
        <w:t>บาท</w:t>
      </w:r>
      <w:r w:rsidRPr="00B42FDE">
        <w:rPr>
          <w:rFonts w:ascii="Angsana New" w:hAnsi="Angsana New"/>
          <w:sz w:val="28"/>
          <w:szCs w:val="28"/>
          <w:cs/>
        </w:rPr>
        <w:t xml:space="preserve"> </w:t>
      </w:r>
      <w:r w:rsidRPr="00B42FDE">
        <w:rPr>
          <w:rFonts w:ascii="Angsana New" w:hAnsi="Angsana New" w:hint="cs"/>
          <w:sz w:val="28"/>
          <w:szCs w:val="28"/>
          <w:cs/>
        </w:rPr>
        <w:t>รวมเป็นเงินทั้งสิ้น</w:t>
      </w:r>
      <w:r w:rsidRPr="00B42FDE">
        <w:rPr>
          <w:rFonts w:ascii="Angsana New" w:hAnsi="Angsana New"/>
          <w:sz w:val="28"/>
          <w:szCs w:val="28"/>
          <w:cs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0</w:t>
      </w:r>
      <w:r w:rsidR="00203C4C">
        <w:rPr>
          <w:rFonts w:ascii="Angsana New" w:hAnsi="Angsana New"/>
          <w:sz w:val="28"/>
          <w:szCs w:val="28"/>
        </w:rPr>
        <w:t>.</w:t>
      </w:r>
      <w:r w:rsidR="00A14A57" w:rsidRPr="00A14A57">
        <w:rPr>
          <w:rFonts w:ascii="Angsana New" w:hAnsi="Angsana New"/>
          <w:sz w:val="28"/>
          <w:szCs w:val="28"/>
        </w:rPr>
        <w:t>41</w:t>
      </w:r>
      <w:r w:rsidRPr="00B42FDE">
        <w:rPr>
          <w:rFonts w:ascii="Angsana New" w:hAnsi="Angsana New"/>
          <w:sz w:val="28"/>
          <w:szCs w:val="28"/>
          <w:cs/>
        </w:rPr>
        <w:t xml:space="preserve"> </w:t>
      </w:r>
      <w:r w:rsidRPr="00B42FDE">
        <w:rPr>
          <w:rFonts w:ascii="Angsana New" w:hAnsi="Angsana New" w:hint="cs"/>
          <w:sz w:val="28"/>
          <w:szCs w:val="28"/>
          <w:cs/>
        </w:rPr>
        <w:t>ล้านบาท</w:t>
      </w:r>
      <w:r w:rsidRPr="00B42FDE">
        <w:rPr>
          <w:rFonts w:ascii="Angsana New" w:hAnsi="Angsana New"/>
          <w:sz w:val="28"/>
          <w:szCs w:val="28"/>
          <w:cs/>
        </w:rPr>
        <w:t xml:space="preserve"> </w:t>
      </w:r>
      <w:r w:rsidRPr="00B42FDE">
        <w:rPr>
          <w:rFonts w:ascii="Angsana New" w:hAnsi="Angsana New" w:hint="cs"/>
          <w:sz w:val="28"/>
          <w:szCs w:val="28"/>
          <w:cs/>
        </w:rPr>
        <w:t>ซึ่งบริษัท</w:t>
      </w:r>
      <w:r w:rsidRPr="00B42FDE">
        <w:rPr>
          <w:rFonts w:ascii="Angsana New" w:hAnsi="Angsana New"/>
          <w:sz w:val="28"/>
          <w:szCs w:val="28"/>
          <w:cs/>
        </w:rPr>
        <w:t xml:space="preserve"> </w:t>
      </w:r>
      <w:r w:rsidRPr="00B42FDE">
        <w:rPr>
          <w:rFonts w:ascii="Angsana New" w:hAnsi="Angsana New" w:hint="cs"/>
          <w:sz w:val="28"/>
          <w:szCs w:val="28"/>
          <w:cs/>
        </w:rPr>
        <w:t>ได้จดทะเบียนเพิ่มทุนที่ออกและเรียกชำระแล้วกับกระทรวงพาณิชย์</w:t>
      </w:r>
      <w:r w:rsidRPr="007131C9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7131C9">
        <w:rPr>
          <w:rFonts w:ascii="Angsana New" w:hAnsi="Angsana New"/>
          <w:sz w:val="28"/>
          <w:szCs w:val="28"/>
          <w:cs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5</w:t>
      </w:r>
      <w:r w:rsidR="007131C9" w:rsidRPr="007131C9">
        <w:rPr>
          <w:rFonts w:ascii="Angsana New" w:hAnsi="Angsana New"/>
          <w:sz w:val="28"/>
          <w:szCs w:val="28"/>
        </w:rPr>
        <w:t xml:space="preserve"> </w:t>
      </w:r>
      <w:r w:rsidR="007131C9" w:rsidRPr="007131C9">
        <w:rPr>
          <w:rFonts w:ascii="Angsana New" w:hAnsi="Angsana New" w:hint="cs"/>
          <w:sz w:val="28"/>
          <w:szCs w:val="28"/>
          <w:cs/>
        </w:rPr>
        <w:t>กรกฎาคม</w:t>
      </w:r>
      <w:r w:rsidRPr="007131C9">
        <w:rPr>
          <w:rFonts w:ascii="Angsana New" w:hAnsi="Angsana New"/>
          <w:sz w:val="28"/>
          <w:szCs w:val="28"/>
          <w:cs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2565</w:t>
      </w:r>
      <w:r w:rsidRPr="007131C9">
        <w:rPr>
          <w:rFonts w:ascii="Angsana New" w:hAnsi="Angsana New"/>
          <w:sz w:val="28"/>
          <w:szCs w:val="28"/>
          <w:cs/>
        </w:rPr>
        <w:t xml:space="preserve"> </w:t>
      </w:r>
      <w:r w:rsidRPr="007131C9">
        <w:rPr>
          <w:rFonts w:ascii="Angsana New" w:hAnsi="Angsana New" w:hint="cs"/>
          <w:sz w:val="28"/>
          <w:szCs w:val="28"/>
          <w:cs/>
        </w:rPr>
        <w:t>จำนวน</w:t>
      </w:r>
      <w:r w:rsidRPr="00B42FDE">
        <w:rPr>
          <w:rFonts w:ascii="Angsana New" w:hAnsi="Angsana New"/>
          <w:sz w:val="28"/>
          <w:szCs w:val="28"/>
          <w:cs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412</w:t>
      </w:r>
      <w:r w:rsidR="00203C4C">
        <w:rPr>
          <w:rFonts w:ascii="Angsana New" w:hAnsi="Angsana New"/>
          <w:sz w:val="28"/>
          <w:szCs w:val="28"/>
        </w:rPr>
        <w:t>,</w:t>
      </w:r>
      <w:r w:rsidR="00A14A57" w:rsidRPr="00A14A57">
        <w:rPr>
          <w:rFonts w:ascii="Angsana New" w:hAnsi="Angsana New"/>
          <w:sz w:val="28"/>
          <w:szCs w:val="28"/>
        </w:rPr>
        <w:t>900</w:t>
      </w:r>
      <w:r w:rsidRPr="00B42FDE">
        <w:rPr>
          <w:rFonts w:ascii="Angsana New" w:hAnsi="Angsana New"/>
          <w:sz w:val="28"/>
          <w:szCs w:val="28"/>
          <w:cs/>
        </w:rPr>
        <w:t xml:space="preserve"> </w:t>
      </w:r>
      <w:r w:rsidRPr="00B42FDE">
        <w:rPr>
          <w:rFonts w:ascii="Angsana New" w:hAnsi="Angsana New" w:hint="cs"/>
          <w:sz w:val="28"/>
          <w:szCs w:val="28"/>
          <w:cs/>
        </w:rPr>
        <w:t>หุ้น</w:t>
      </w:r>
      <w:r w:rsidRPr="00B42FDE">
        <w:rPr>
          <w:rFonts w:ascii="Angsana New" w:hAnsi="Angsana New"/>
          <w:sz w:val="28"/>
          <w:szCs w:val="28"/>
          <w:cs/>
        </w:rPr>
        <w:t xml:space="preserve"> </w:t>
      </w:r>
      <w:r w:rsidRPr="00B42FDE">
        <w:rPr>
          <w:rFonts w:ascii="Angsana New" w:hAnsi="Angsana New" w:hint="cs"/>
          <w:sz w:val="28"/>
          <w:szCs w:val="28"/>
          <w:cs/>
        </w:rPr>
        <w:t>ราคาหุ้นละ</w:t>
      </w:r>
      <w:r w:rsidRPr="00B42FDE">
        <w:rPr>
          <w:rFonts w:ascii="Angsana New" w:hAnsi="Angsana New"/>
          <w:sz w:val="28"/>
          <w:szCs w:val="28"/>
          <w:cs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0</w:t>
      </w:r>
      <w:r w:rsidRPr="00B42FDE">
        <w:rPr>
          <w:rFonts w:ascii="Angsana New" w:hAnsi="Angsana New"/>
          <w:sz w:val="28"/>
          <w:szCs w:val="28"/>
        </w:rPr>
        <w:t>.</w:t>
      </w:r>
      <w:r w:rsidR="00A14A57" w:rsidRPr="00A14A57">
        <w:rPr>
          <w:rFonts w:ascii="Angsana New" w:hAnsi="Angsana New"/>
          <w:sz w:val="28"/>
          <w:szCs w:val="28"/>
        </w:rPr>
        <w:t>25</w:t>
      </w:r>
      <w:r w:rsidRPr="00B42FDE">
        <w:rPr>
          <w:rFonts w:ascii="Angsana New" w:hAnsi="Angsana New"/>
          <w:sz w:val="28"/>
          <w:szCs w:val="28"/>
          <w:cs/>
        </w:rPr>
        <w:t xml:space="preserve"> </w:t>
      </w:r>
      <w:r w:rsidRPr="00B42FDE">
        <w:rPr>
          <w:rFonts w:ascii="Angsana New" w:hAnsi="Angsana New" w:hint="cs"/>
          <w:sz w:val="28"/>
          <w:szCs w:val="28"/>
          <w:cs/>
        </w:rPr>
        <w:t>บาทซึ่งได้แสดงเป็นรายการแยกต่างหากในส่วนของผู้ถือหุ้นภายใต้หัวข้อ</w:t>
      </w:r>
      <w:r w:rsidRPr="00B42FDE">
        <w:rPr>
          <w:rFonts w:ascii="Angsana New" w:hAnsi="Angsana New"/>
          <w:sz w:val="28"/>
          <w:szCs w:val="28"/>
          <w:cs/>
        </w:rPr>
        <w:t xml:space="preserve"> “</w:t>
      </w:r>
      <w:r w:rsidRPr="00B42FDE">
        <w:rPr>
          <w:rFonts w:ascii="Angsana New" w:hAnsi="Angsana New" w:hint="cs"/>
          <w:sz w:val="28"/>
          <w:szCs w:val="28"/>
          <w:cs/>
        </w:rPr>
        <w:t>เงินรับล่วงหน้าค่าหุ้นสามัญ</w:t>
      </w:r>
      <w:r w:rsidRPr="00B42FDE">
        <w:rPr>
          <w:rFonts w:ascii="Angsana New" w:hAnsi="Angsana New" w:hint="eastAsia"/>
          <w:sz w:val="28"/>
          <w:szCs w:val="28"/>
          <w:cs/>
        </w:rPr>
        <w:t>”</w:t>
      </w:r>
    </w:p>
    <w:p w14:paraId="78D772F0" w14:textId="7C6159F8" w:rsidR="00186232" w:rsidRDefault="00186232" w:rsidP="002D55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5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3DC577CE" w14:textId="5B91E54A" w:rsidR="00186232" w:rsidRDefault="00186232" w:rsidP="002D55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5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07161E5B" w14:textId="76972DB2" w:rsidR="00186232" w:rsidRDefault="00186232" w:rsidP="002D55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5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20C0FF0D" w14:textId="27055317" w:rsidR="00186232" w:rsidRDefault="00186232" w:rsidP="002D55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5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12516A22" w14:textId="5861467C" w:rsidR="00186232" w:rsidRDefault="00186232" w:rsidP="002D55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5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26D9DC5D" w14:textId="0EE7A30C" w:rsidR="00186232" w:rsidRDefault="00186232" w:rsidP="002D55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5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6766ACDE" w14:textId="6902B29D" w:rsidR="00186232" w:rsidRDefault="00186232" w:rsidP="002D55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5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278B1571" w14:textId="1DC252D0" w:rsidR="00186232" w:rsidRDefault="00186232" w:rsidP="002D55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5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42EFC955" w14:textId="040B9E92" w:rsidR="00186232" w:rsidRDefault="00186232" w:rsidP="002D55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5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4CCEEE9A" w14:textId="39A46030" w:rsidR="00186232" w:rsidRDefault="00186232" w:rsidP="002D55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5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720AEDE5" w14:textId="28556FF1" w:rsidR="00186232" w:rsidRDefault="00186232" w:rsidP="002D55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5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70B42CDE" w14:textId="4B2A22F4" w:rsidR="00186232" w:rsidRDefault="00186232" w:rsidP="002D55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5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2A8BD078" w14:textId="50C95FAA" w:rsidR="00186232" w:rsidRDefault="00186232" w:rsidP="002D55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5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5867CEF4" w14:textId="77777777" w:rsidR="00186232" w:rsidRDefault="00186232" w:rsidP="002D55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5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6C01CF24" w14:textId="33A7D371" w:rsidR="006E7D43" w:rsidRDefault="00053A49" w:rsidP="006F083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425" w:hanging="425"/>
        <w:contextualSpacing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ข้อมูลทางการเงินจำแนกตาม</w:t>
      </w:r>
      <w:r w:rsidR="006E7D43" w:rsidRPr="00C63028">
        <w:rPr>
          <w:rFonts w:ascii="Angsana New" w:hAnsi="Angsana New"/>
          <w:b/>
          <w:bCs/>
          <w:sz w:val="28"/>
          <w:szCs w:val="28"/>
          <w:cs/>
        </w:rPr>
        <w:t>ส่วนงาน</w:t>
      </w:r>
    </w:p>
    <w:p w14:paraId="48676A7F" w14:textId="435BBA7C" w:rsidR="00053A49" w:rsidRPr="00053A49" w:rsidRDefault="00053A49" w:rsidP="00053A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5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53A49">
        <w:rPr>
          <w:rFonts w:ascii="Angsana New" w:hAnsi="Angsana New" w:hint="cs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75F7E046" w14:textId="516D73AC" w:rsidR="00B4579B" w:rsidRPr="00C63028" w:rsidRDefault="00B4579B" w:rsidP="00B45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C63028">
        <w:rPr>
          <w:rFonts w:ascii="Angsana New" w:hAnsi="Angsana New"/>
          <w:sz w:val="28"/>
          <w:szCs w:val="28"/>
          <w:cs/>
        </w:rPr>
        <w:t xml:space="preserve">กลุ่มบริษัทได้นำเสนอและเปิดเผยข้อมูลจำแนกตามส่วนงานเป็น </w:t>
      </w:r>
      <w:r w:rsidR="00A14A57" w:rsidRPr="00A14A57">
        <w:rPr>
          <w:rFonts w:ascii="Angsana New" w:hAnsi="Angsana New" w:hint="cs"/>
          <w:sz w:val="28"/>
          <w:szCs w:val="28"/>
        </w:rPr>
        <w:t>6</w:t>
      </w:r>
      <w:r w:rsidRPr="00C63028">
        <w:rPr>
          <w:rFonts w:ascii="Angsana New" w:hAnsi="Angsana New"/>
          <w:sz w:val="28"/>
          <w:szCs w:val="28"/>
        </w:rPr>
        <w:t xml:space="preserve"> </w:t>
      </w:r>
      <w:r w:rsidRPr="00C63028">
        <w:rPr>
          <w:rFonts w:ascii="Angsana New" w:hAnsi="Angsana New"/>
          <w:sz w:val="28"/>
          <w:szCs w:val="28"/>
          <w:cs/>
        </w:rPr>
        <w:t>ส่วนงาน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</w:t>
      </w:r>
      <w:r w:rsidRPr="00C63028">
        <w:rPr>
          <w:rFonts w:ascii="Angsana New" w:hAnsi="Angsana New"/>
          <w:sz w:val="28"/>
          <w:szCs w:val="28"/>
        </w:rPr>
        <w:t xml:space="preserve"> </w:t>
      </w:r>
      <w:r w:rsidRPr="00C63028">
        <w:rPr>
          <w:rFonts w:ascii="Angsana New" w:hAnsi="Angsana New"/>
          <w:sz w:val="28"/>
          <w:szCs w:val="28"/>
          <w:cs/>
        </w:rPr>
        <w:t>เนื่องจากใช้เทคโนโลยีและกล</w:t>
      </w:r>
      <w:r w:rsidR="001E2E98">
        <w:rPr>
          <w:rFonts w:ascii="Angsana New" w:hAnsi="Angsana New"/>
          <w:sz w:val="28"/>
          <w:szCs w:val="28"/>
          <w:cs/>
        </w:rPr>
        <w:t>ยุทธ์ทางการตลาดที่แตกต่างกัน และดำเนิน</w:t>
      </w:r>
      <w:r w:rsidR="001E2E98">
        <w:rPr>
          <w:rFonts w:ascii="Angsana New" w:hAnsi="Angsana New" w:hint="cs"/>
          <w:sz w:val="28"/>
          <w:szCs w:val="28"/>
          <w:cs/>
        </w:rPr>
        <w:t>ธุรกิจในเขตภูมิศาสตร์ คือ ประเทศไทย ดังนี้</w:t>
      </w:r>
      <w:r w:rsidRPr="00C63028">
        <w:rPr>
          <w:rFonts w:ascii="Angsana New" w:hAnsi="Angsana New"/>
          <w:sz w:val="28"/>
          <w:szCs w:val="28"/>
          <w:cs/>
        </w:rPr>
        <w:t xml:space="preserve"> </w:t>
      </w:r>
    </w:p>
    <w:p w14:paraId="4163CC66" w14:textId="45CC7A84" w:rsidR="00B4579B" w:rsidRPr="00C63028" w:rsidRDefault="00B4579B" w:rsidP="00B4579B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87" w:hanging="53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63028">
        <w:rPr>
          <w:rFonts w:ascii="Angsana New" w:hAnsi="Angsana New"/>
          <w:sz w:val="28"/>
          <w:szCs w:val="28"/>
          <w:cs/>
        </w:rPr>
        <w:t xml:space="preserve">ส่วนงาน </w:t>
      </w:r>
      <w:r w:rsidR="00A14A57" w:rsidRPr="00A14A57">
        <w:rPr>
          <w:rFonts w:ascii="Angsana New" w:hAnsi="Angsana New"/>
          <w:sz w:val="28"/>
          <w:szCs w:val="28"/>
        </w:rPr>
        <w:t>1</w:t>
      </w:r>
      <w:r w:rsidRPr="00C63028">
        <w:rPr>
          <w:rFonts w:ascii="Angsana New" w:hAnsi="Angsana New"/>
          <w:sz w:val="28"/>
          <w:szCs w:val="28"/>
        </w:rPr>
        <w:t xml:space="preserve"> </w:t>
      </w:r>
      <w:r w:rsidRPr="00C63028">
        <w:rPr>
          <w:rFonts w:ascii="Angsana New" w:hAnsi="Angsana New"/>
          <w:sz w:val="28"/>
          <w:szCs w:val="28"/>
          <w:cs/>
        </w:rPr>
        <w:t>ขาย ติดตั้งและบำรุงเครื่องจักร</w:t>
      </w:r>
    </w:p>
    <w:p w14:paraId="2CA53F58" w14:textId="52FF2B6D" w:rsidR="00B4579B" w:rsidRPr="00C63028" w:rsidRDefault="00B4579B" w:rsidP="00B4579B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87" w:hanging="53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63028">
        <w:rPr>
          <w:rFonts w:ascii="Angsana New" w:hAnsi="Angsana New"/>
          <w:sz w:val="28"/>
          <w:szCs w:val="28"/>
          <w:cs/>
        </w:rPr>
        <w:t xml:space="preserve">ส่วนงาน </w:t>
      </w:r>
      <w:r w:rsidR="00A14A57" w:rsidRPr="00A14A57">
        <w:rPr>
          <w:rFonts w:ascii="Angsana New" w:hAnsi="Angsana New"/>
          <w:sz w:val="28"/>
          <w:szCs w:val="28"/>
        </w:rPr>
        <w:t>2</w:t>
      </w:r>
      <w:r w:rsidRPr="00C63028">
        <w:rPr>
          <w:rFonts w:ascii="Angsana New" w:hAnsi="Angsana New"/>
          <w:sz w:val="28"/>
          <w:szCs w:val="28"/>
        </w:rPr>
        <w:t xml:space="preserve"> </w:t>
      </w:r>
      <w:r w:rsidRPr="00C63028">
        <w:rPr>
          <w:rFonts w:ascii="Angsana New" w:hAnsi="Angsana New"/>
          <w:sz w:val="28"/>
          <w:szCs w:val="28"/>
          <w:cs/>
        </w:rPr>
        <w:t>จำหน่ายผลิตภัณฑ์อิเล็กทรอนิกส์และชุดกล้องวงจรปิด</w:t>
      </w:r>
    </w:p>
    <w:p w14:paraId="5E837B04" w14:textId="2D3E2B69" w:rsidR="00B4579B" w:rsidRPr="00C63028" w:rsidRDefault="00B4579B" w:rsidP="00B4579B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87" w:hanging="53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63028">
        <w:rPr>
          <w:rFonts w:ascii="Angsana New" w:hAnsi="Angsana New"/>
          <w:sz w:val="28"/>
          <w:szCs w:val="28"/>
          <w:cs/>
        </w:rPr>
        <w:t xml:space="preserve">ส่วนงาน </w:t>
      </w:r>
      <w:r w:rsidR="00A14A57" w:rsidRPr="00A14A57">
        <w:rPr>
          <w:rFonts w:ascii="Angsana New" w:hAnsi="Angsana New"/>
          <w:sz w:val="28"/>
          <w:szCs w:val="28"/>
        </w:rPr>
        <w:t>3</w:t>
      </w:r>
      <w:r w:rsidRPr="00C63028">
        <w:rPr>
          <w:rFonts w:ascii="Angsana New" w:hAnsi="Angsana New"/>
          <w:sz w:val="28"/>
          <w:szCs w:val="28"/>
        </w:rPr>
        <w:t xml:space="preserve"> </w:t>
      </w:r>
      <w:r w:rsidRPr="00C63028">
        <w:rPr>
          <w:rFonts w:ascii="Angsana New" w:hAnsi="Angsana New"/>
          <w:sz w:val="28"/>
          <w:szCs w:val="28"/>
          <w:cs/>
        </w:rPr>
        <w:t>ผลิตและจำหน่ายน้ำดื่ม น้ำดิบ</w:t>
      </w:r>
    </w:p>
    <w:p w14:paraId="75133F49" w14:textId="63C6B9A0" w:rsidR="00B4579B" w:rsidRPr="00C63028" w:rsidRDefault="00B4579B" w:rsidP="00B4579B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87" w:hanging="53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63028">
        <w:rPr>
          <w:rFonts w:ascii="Angsana New" w:hAnsi="Angsana New"/>
          <w:sz w:val="28"/>
          <w:szCs w:val="28"/>
          <w:cs/>
        </w:rPr>
        <w:t xml:space="preserve">ส่วนงาน </w:t>
      </w:r>
      <w:r w:rsidR="00A14A57" w:rsidRPr="00A14A57">
        <w:rPr>
          <w:rFonts w:ascii="Angsana New" w:hAnsi="Angsana New"/>
          <w:sz w:val="28"/>
          <w:szCs w:val="28"/>
        </w:rPr>
        <w:t>4</w:t>
      </w:r>
      <w:r w:rsidRPr="00C63028">
        <w:rPr>
          <w:rFonts w:ascii="Angsana New" w:hAnsi="Angsana New"/>
          <w:sz w:val="28"/>
          <w:szCs w:val="28"/>
          <w:cs/>
        </w:rPr>
        <w:t xml:space="preserve"> รับเหมาก่อสร้างระบบโครงข่าย</w:t>
      </w:r>
    </w:p>
    <w:p w14:paraId="7E6FD6DE" w14:textId="587E16B8" w:rsidR="00B4579B" w:rsidRPr="00C63028" w:rsidRDefault="00B4579B" w:rsidP="00B4579B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87" w:hanging="53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63028">
        <w:rPr>
          <w:rFonts w:ascii="Angsana New" w:hAnsi="Angsana New" w:hint="cs"/>
          <w:sz w:val="28"/>
          <w:szCs w:val="28"/>
          <w:cs/>
        </w:rPr>
        <w:t>ส่วนงาน</w:t>
      </w:r>
      <w:r w:rsidRPr="00C63028">
        <w:rPr>
          <w:rFonts w:ascii="Angsana New" w:hAnsi="Angsana New"/>
          <w:sz w:val="28"/>
          <w:szCs w:val="28"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5</w:t>
      </w:r>
      <w:r w:rsidRPr="00C63028">
        <w:rPr>
          <w:rFonts w:ascii="Angsana New" w:hAnsi="Angsana New" w:hint="cs"/>
          <w:sz w:val="28"/>
          <w:szCs w:val="28"/>
          <w:cs/>
        </w:rPr>
        <w:t xml:space="preserve"> ผลิตและจำหน่ายเม็ดพลาสติก</w:t>
      </w:r>
    </w:p>
    <w:p w14:paraId="2392EC86" w14:textId="3CA6991C" w:rsidR="00B4579B" w:rsidRPr="00C63028" w:rsidRDefault="00B4579B" w:rsidP="00B4579B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87" w:hanging="53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63028">
        <w:rPr>
          <w:rFonts w:ascii="Angsana New" w:hAnsi="Angsana New"/>
          <w:sz w:val="28"/>
          <w:szCs w:val="28"/>
          <w:cs/>
        </w:rPr>
        <w:t xml:space="preserve">ส่วนงาน </w:t>
      </w:r>
      <w:r w:rsidR="00A14A57" w:rsidRPr="00A14A57">
        <w:rPr>
          <w:rFonts w:ascii="Angsana New" w:hAnsi="Angsana New"/>
          <w:sz w:val="28"/>
          <w:szCs w:val="28"/>
        </w:rPr>
        <w:t>6</w:t>
      </w:r>
      <w:r w:rsidRPr="00C63028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C63028">
        <w:rPr>
          <w:rFonts w:ascii="Angsana New" w:hAnsi="Angsana New"/>
          <w:sz w:val="28"/>
          <w:szCs w:val="28"/>
          <w:cs/>
        </w:rPr>
        <w:t>อื่นๆ</w:t>
      </w:r>
    </w:p>
    <w:p w14:paraId="3B3D053F" w14:textId="0B1C425F" w:rsidR="006E7D43" w:rsidRPr="00C63028" w:rsidRDefault="006E7D43" w:rsidP="006F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50"/>
        <w:jc w:val="thaiDistribute"/>
        <w:rPr>
          <w:rFonts w:ascii="Angsana New" w:hAnsi="Angsana New"/>
          <w:spacing w:val="-6"/>
          <w:sz w:val="28"/>
          <w:szCs w:val="28"/>
        </w:rPr>
      </w:pPr>
      <w:r w:rsidRPr="00C63028">
        <w:rPr>
          <w:rFonts w:ascii="Angsana New" w:hAnsi="Angsana New"/>
          <w:spacing w:val="-6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C63028">
        <w:rPr>
          <w:rFonts w:ascii="Angsana New" w:hAnsi="Angsana New"/>
          <w:spacing w:val="-6"/>
          <w:sz w:val="28"/>
          <w:szCs w:val="28"/>
        </w:rPr>
        <w:t xml:space="preserve"> </w:t>
      </w:r>
      <w:r w:rsidRPr="00C63028">
        <w:rPr>
          <w:rFonts w:ascii="Angsana New" w:hAnsi="Angsana New"/>
          <w:spacing w:val="-6"/>
          <w:sz w:val="28"/>
          <w:szCs w:val="28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A4C21C8" w14:textId="77777777" w:rsidR="00750DE0" w:rsidRDefault="00B4579B" w:rsidP="006F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50"/>
        <w:jc w:val="thaiDistribute"/>
        <w:rPr>
          <w:rFonts w:ascii="Angsana New" w:hAnsi="Angsana New"/>
          <w:sz w:val="28"/>
          <w:szCs w:val="28"/>
          <w:cs/>
        </w:rPr>
        <w:sectPr w:rsidR="00750DE0" w:rsidSect="00186232">
          <w:headerReference w:type="default" r:id="rId12"/>
          <w:pgSz w:w="11907" w:h="16840" w:code="9"/>
          <w:pgMar w:top="851" w:right="992" w:bottom="1134" w:left="1077" w:header="1140" w:footer="561" w:gutter="0"/>
          <w:cols w:space="708"/>
          <w:docGrid w:linePitch="360"/>
        </w:sectPr>
      </w:pPr>
      <w:r w:rsidRPr="00C63028">
        <w:rPr>
          <w:rFonts w:ascii="Angsana New" w:hAnsi="Angsana New" w:hint="cs"/>
          <w:sz w:val="28"/>
          <w:szCs w:val="28"/>
          <w:cs/>
        </w:rPr>
        <w:t>กลุ่มบริษัทปันส่วนค่าใช้จ่าย สินทรัพย์ และหนี้สิน ตามส่วนงานโดยใช้หลักเกณฑ์การปันส่วนตามมูลค่ารายได้</w:t>
      </w:r>
    </w:p>
    <w:p w14:paraId="2EFF1B21" w14:textId="77777777" w:rsidR="006E7D43" w:rsidRPr="00C63028" w:rsidRDefault="006E7D43" w:rsidP="00F96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pacing w:val="-6"/>
          <w:sz w:val="28"/>
          <w:szCs w:val="28"/>
          <w:cs/>
        </w:rPr>
        <w:sectPr w:rsidR="006E7D43" w:rsidRPr="00C63028" w:rsidSect="00750DE0">
          <w:type w:val="continuous"/>
          <w:pgSz w:w="11907" w:h="16840" w:code="9"/>
          <w:pgMar w:top="851" w:right="992" w:bottom="1134" w:left="1077" w:header="720" w:footer="720" w:gutter="0"/>
          <w:cols w:space="708"/>
          <w:docGrid w:linePitch="360"/>
        </w:sectPr>
      </w:pPr>
    </w:p>
    <w:p w14:paraId="0BC08148" w14:textId="77777777" w:rsidR="006E7D43" w:rsidRPr="00C63028" w:rsidRDefault="006E7D43" w:rsidP="004B6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6302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 xml:space="preserve">ข้อมูลตามส่วนงานที่รายงาน </w:t>
      </w:r>
    </w:p>
    <w:tbl>
      <w:tblPr>
        <w:tblStyle w:val="TableGrid"/>
        <w:tblW w:w="151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850"/>
        <w:gridCol w:w="709"/>
        <w:gridCol w:w="859"/>
        <w:gridCol w:w="783"/>
        <w:gridCol w:w="770"/>
        <w:gridCol w:w="756"/>
        <w:gridCol w:w="714"/>
        <w:gridCol w:w="714"/>
        <w:gridCol w:w="854"/>
        <w:gridCol w:w="756"/>
        <w:gridCol w:w="770"/>
        <w:gridCol w:w="811"/>
        <w:gridCol w:w="860"/>
        <w:gridCol w:w="826"/>
        <w:gridCol w:w="798"/>
        <w:gridCol w:w="764"/>
      </w:tblGrid>
      <w:tr w:rsidR="006F1749" w:rsidRPr="00A5247A" w14:paraId="50F43930" w14:textId="77777777" w:rsidTr="007B6A7A">
        <w:tc>
          <w:tcPr>
            <w:tcW w:w="2552" w:type="dxa"/>
          </w:tcPr>
          <w:p w14:paraId="1063656A" w14:textId="77777777" w:rsidR="006F1749" w:rsidRPr="00A5247A" w:rsidRDefault="006F1749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120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594" w:type="dxa"/>
            <w:gridSpan w:val="16"/>
          </w:tcPr>
          <w:p w14:paraId="50365F56" w14:textId="77777777" w:rsidR="006F1749" w:rsidRPr="00A5247A" w:rsidRDefault="006F1749" w:rsidP="00AE19A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6F1749" w:rsidRPr="00A5247A" w14:paraId="5AE5115B" w14:textId="77777777" w:rsidTr="007B6A7A">
        <w:tc>
          <w:tcPr>
            <w:tcW w:w="2552" w:type="dxa"/>
          </w:tcPr>
          <w:p w14:paraId="4442C333" w14:textId="77777777" w:rsidR="006F1749" w:rsidRPr="00A5247A" w:rsidRDefault="006F1749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594" w:type="dxa"/>
            <w:gridSpan w:val="16"/>
          </w:tcPr>
          <w:p w14:paraId="5047506C" w14:textId="77777777" w:rsidR="006F1749" w:rsidRPr="00A5247A" w:rsidRDefault="006F1749" w:rsidP="00AE19A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737B01" w:rsidRPr="00A5247A" w14:paraId="29EFE363" w14:textId="77777777" w:rsidTr="007B6A7A">
        <w:tc>
          <w:tcPr>
            <w:tcW w:w="2552" w:type="dxa"/>
          </w:tcPr>
          <w:p w14:paraId="20D7ACE6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2"/>
          </w:tcPr>
          <w:p w14:paraId="0D10A90F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  <w:lang w:val="en-GB"/>
              </w:rPr>
              <w:t>ขาย</w:t>
            </w:r>
          </w:p>
        </w:tc>
        <w:tc>
          <w:tcPr>
            <w:tcW w:w="1642" w:type="dxa"/>
            <w:gridSpan w:val="2"/>
          </w:tcPr>
          <w:p w14:paraId="53324C16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จำหน่ายผลิตภัณฑ์</w:t>
            </w:r>
          </w:p>
        </w:tc>
        <w:tc>
          <w:tcPr>
            <w:tcW w:w="1526" w:type="dxa"/>
            <w:gridSpan w:val="2"/>
          </w:tcPr>
          <w:p w14:paraId="7EA3343A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  <w:gridSpan w:val="2"/>
          </w:tcPr>
          <w:p w14:paraId="56179B31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4" w:type="dxa"/>
          </w:tcPr>
          <w:p w14:paraId="62A98608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56" w:type="dxa"/>
          </w:tcPr>
          <w:p w14:paraId="1C87DBF1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70" w:type="dxa"/>
          </w:tcPr>
          <w:p w14:paraId="230D69C5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11" w:type="dxa"/>
          </w:tcPr>
          <w:p w14:paraId="549F6D67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686" w:type="dxa"/>
            <w:gridSpan w:val="2"/>
          </w:tcPr>
          <w:p w14:paraId="0334E329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62" w:type="dxa"/>
            <w:gridSpan w:val="2"/>
          </w:tcPr>
          <w:p w14:paraId="1EFB4E19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737B01" w:rsidRPr="00A5247A" w14:paraId="5A2A0F57" w14:textId="77777777" w:rsidTr="007B6A7A">
        <w:tc>
          <w:tcPr>
            <w:tcW w:w="2552" w:type="dxa"/>
          </w:tcPr>
          <w:p w14:paraId="72F31053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2"/>
          </w:tcPr>
          <w:p w14:paraId="71C6254E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ติดตั้งและ</w:t>
            </w:r>
          </w:p>
        </w:tc>
        <w:tc>
          <w:tcPr>
            <w:tcW w:w="1642" w:type="dxa"/>
            <w:gridSpan w:val="2"/>
          </w:tcPr>
          <w:p w14:paraId="59920391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อิเล็กทรอนิกส์และชุด</w:t>
            </w:r>
          </w:p>
        </w:tc>
        <w:tc>
          <w:tcPr>
            <w:tcW w:w="1526" w:type="dxa"/>
            <w:gridSpan w:val="2"/>
            <w:vAlign w:val="bottom"/>
          </w:tcPr>
          <w:p w14:paraId="76472FD4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 w:hanging="118"/>
              <w:jc w:val="center"/>
              <w:rPr>
                <w:rFonts w:ascii="Angsana New" w:hAnsi="Angsana New"/>
                <w:b/>
                <w:sz w:val="24"/>
                <w:szCs w:val="24"/>
                <w:highlight w:val="yellow"/>
                <w:cs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ผลิตและจำหน่าย</w:t>
            </w:r>
          </w:p>
        </w:tc>
        <w:tc>
          <w:tcPr>
            <w:tcW w:w="1428" w:type="dxa"/>
            <w:gridSpan w:val="2"/>
            <w:vAlign w:val="bottom"/>
          </w:tcPr>
          <w:p w14:paraId="2402CC15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รับเหมาก่อสร้าง</w:t>
            </w:r>
          </w:p>
        </w:tc>
        <w:tc>
          <w:tcPr>
            <w:tcW w:w="1610" w:type="dxa"/>
            <w:gridSpan w:val="2"/>
          </w:tcPr>
          <w:p w14:paraId="1A5C030B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7" w:right="-57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5502FB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ผลิตและจำหน่าย</w:t>
            </w:r>
          </w:p>
        </w:tc>
        <w:tc>
          <w:tcPr>
            <w:tcW w:w="770" w:type="dxa"/>
          </w:tcPr>
          <w:p w14:paraId="56ED866D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7" w:right="-57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11" w:type="dxa"/>
          </w:tcPr>
          <w:p w14:paraId="714ADDBC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7" w:right="-57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686" w:type="dxa"/>
            <w:gridSpan w:val="2"/>
          </w:tcPr>
          <w:p w14:paraId="602962D7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7" w:right="-57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62" w:type="dxa"/>
            <w:gridSpan w:val="2"/>
          </w:tcPr>
          <w:p w14:paraId="2EC1C186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7" w:right="-57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737B01" w:rsidRPr="00A5247A" w14:paraId="064EFFC2" w14:textId="77777777" w:rsidTr="007B6A7A">
        <w:tc>
          <w:tcPr>
            <w:tcW w:w="2552" w:type="dxa"/>
          </w:tcPr>
          <w:p w14:paraId="1A9B5865" w14:textId="6B4AF99E" w:rsidR="00737B01" w:rsidRPr="00A5247A" w:rsidRDefault="00424A16" w:rsidP="006B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41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</w:rPr>
            </w:pPr>
            <w:r w:rsidRPr="006B3A3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หก</w:t>
            </w:r>
            <w:r w:rsidRPr="006B3A3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1559" w:type="dxa"/>
            <w:gridSpan w:val="2"/>
          </w:tcPr>
          <w:p w14:paraId="549AE1B9" w14:textId="77777777" w:rsidR="00737B01" w:rsidRPr="00A5247A" w:rsidRDefault="00737B01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บำรุงเครื่องจักร</w:t>
            </w:r>
          </w:p>
        </w:tc>
        <w:tc>
          <w:tcPr>
            <w:tcW w:w="1642" w:type="dxa"/>
            <w:gridSpan w:val="2"/>
          </w:tcPr>
          <w:p w14:paraId="54D2578A" w14:textId="77777777" w:rsidR="00737B01" w:rsidRPr="00A5247A" w:rsidRDefault="00737B01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กล้องวงจรปิด</w:t>
            </w:r>
          </w:p>
        </w:tc>
        <w:tc>
          <w:tcPr>
            <w:tcW w:w="1526" w:type="dxa"/>
            <w:gridSpan w:val="2"/>
          </w:tcPr>
          <w:p w14:paraId="3C839F5D" w14:textId="77777777" w:rsidR="00737B01" w:rsidRPr="00A5247A" w:rsidRDefault="00737B01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น้ำ</w:t>
            </w:r>
            <w:r w:rsidRPr="00A5247A">
              <w:rPr>
                <w:rFonts w:ascii="Angsana New" w:hAnsi="Angsana New"/>
                <w:b/>
                <w:sz w:val="24"/>
                <w:szCs w:val="24"/>
                <w:cs/>
              </w:rPr>
              <w:t>ดื่ม</w:t>
            </w: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 xml:space="preserve"> น้ำดิบ</w:t>
            </w:r>
          </w:p>
        </w:tc>
        <w:tc>
          <w:tcPr>
            <w:tcW w:w="1428" w:type="dxa"/>
            <w:gridSpan w:val="2"/>
            <w:vAlign w:val="bottom"/>
          </w:tcPr>
          <w:p w14:paraId="2085801D" w14:textId="77777777" w:rsidR="00737B01" w:rsidRPr="00A5247A" w:rsidRDefault="00737B01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ระบบโครงข่าย</w:t>
            </w:r>
          </w:p>
        </w:tc>
        <w:tc>
          <w:tcPr>
            <w:tcW w:w="1610" w:type="dxa"/>
            <w:gridSpan w:val="2"/>
          </w:tcPr>
          <w:p w14:paraId="3C909D65" w14:textId="77777777" w:rsidR="00737B01" w:rsidRPr="00A5247A" w:rsidRDefault="00737B01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เม็ดพลาสติก</w:t>
            </w:r>
          </w:p>
        </w:tc>
        <w:tc>
          <w:tcPr>
            <w:tcW w:w="1581" w:type="dxa"/>
            <w:gridSpan w:val="2"/>
          </w:tcPr>
          <w:p w14:paraId="12F302C3" w14:textId="77777777" w:rsidR="00737B01" w:rsidRPr="00A5247A" w:rsidRDefault="00737B01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686" w:type="dxa"/>
            <w:gridSpan w:val="2"/>
          </w:tcPr>
          <w:p w14:paraId="0FBDA8DE" w14:textId="77777777" w:rsidR="00737B01" w:rsidRPr="00A5247A" w:rsidRDefault="00737B01" w:rsidP="00013F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562" w:type="dxa"/>
            <w:gridSpan w:val="2"/>
          </w:tcPr>
          <w:p w14:paraId="7A03FEB3" w14:textId="77777777" w:rsidR="00737B01" w:rsidRPr="00A5247A" w:rsidRDefault="00737B01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D6462C" w:rsidRPr="00A5247A" w14:paraId="34F336C7" w14:textId="77777777" w:rsidTr="007B6A7A">
        <w:tc>
          <w:tcPr>
            <w:tcW w:w="2552" w:type="dxa"/>
          </w:tcPr>
          <w:p w14:paraId="1FB66A27" w14:textId="381B536A" w:rsidR="00737B01" w:rsidRPr="00A5247A" w:rsidRDefault="00737B01" w:rsidP="006B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119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สิ้นสุด</w:t>
            </w:r>
            <w:r w:rsidRPr="0022569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A14A57" w:rsidRPr="00A14A57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49787F" w:rsidRPr="0049787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49787F" w:rsidRPr="0049787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50" w:type="dxa"/>
          </w:tcPr>
          <w:p w14:paraId="3413283F" w14:textId="3DE934D4" w:rsidR="00737B01" w:rsidRPr="00A5247A" w:rsidRDefault="00A14A57" w:rsidP="00737B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14A57">
              <w:rPr>
                <w:rFonts w:ascii="Angsana New" w:hAnsi="Angsana New"/>
                <w:bCs/>
                <w:sz w:val="24"/>
                <w:szCs w:val="24"/>
              </w:rPr>
              <w:t>2565</w:t>
            </w:r>
          </w:p>
        </w:tc>
        <w:tc>
          <w:tcPr>
            <w:tcW w:w="709" w:type="dxa"/>
          </w:tcPr>
          <w:p w14:paraId="5DFBB6B3" w14:textId="2EBF0CF0" w:rsidR="00737B01" w:rsidRPr="00A5247A" w:rsidRDefault="00A14A57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14A57">
              <w:rPr>
                <w:rFonts w:ascii="Angsana New" w:hAnsi="Angsana New"/>
                <w:bCs/>
                <w:sz w:val="24"/>
                <w:szCs w:val="24"/>
              </w:rPr>
              <w:t>2564</w:t>
            </w:r>
          </w:p>
        </w:tc>
        <w:tc>
          <w:tcPr>
            <w:tcW w:w="859" w:type="dxa"/>
          </w:tcPr>
          <w:p w14:paraId="1C9CEB9D" w14:textId="6B875B6C" w:rsidR="00737B01" w:rsidRPr="00A5247A" w:rsidRDefault="00A14A57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14A57">
              <w:rPr>
                <w:rFonts w:ascii="Angsana New" w:hAnsi="Angsana New"/>
                <w:bCs/>
                <w:sz w:val="24"/>
                <w:szCs w:val="24"/>
              </w:rPr>
              <w:t>2565</w:t>
            </w:r>
          </w:p>
        </w:tc>
        <w:tc>
          <w:tcPr>
            <w:tcW w:w="783" w:type="dxa"/>
          </w:tcPr>
          <w:p w14:paraId="4B079FCE" w14:textId="0A8E9BC8" w:rsidR="00737B01" w:rsidRPr="00A5247A" w:rsidRDefault="00A14A57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14A57">
              <w:rPr>
                <w:rFonts w:ascii="Angsana New" w:hAnsi="Angsana New"/>
                <w:bCs/>
                <w:sz w:val="24"/>
                <w:szCs w:val="24"/>
              </w:rPr>
              <w:t>2564</w:t>
            </w:r>
          </w:p>
        </w:tc>
        <w:tc>
          <w:tcPr>
            <w:tcW w:w="770" w:type="dxa"/>
          </w:tcPr>
          <w:p w14:paraId="7D44E443" w14:textId="083EA4FB" w:rsidR="00737B01" w:rsidRPr="00A5247A" w:rsidRDefault="00A14A57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14A57">
              <w:rPr>
                <w:rFonts w:ascii="Angsana New" w:hAnsi="Angsana New"/>
                <w:bCs/>
                <w:sz w:val="24"/>
                <w:szCs w:val="24"/>
              </w:rPr>
              <w:t>2565</w:t>
            </w:r>
          </w:p>
        </w:tc>
        <w:tc>
          <w:tcPr>
            <w:tcW w:w="756" w:type="dxa"/>
          </w:tcPr>
          <w:p w14:paraId="56F5E283" w14:textId="0A8142B2" w:rsidR="00737B01" w:rsidRPr="00A5247A" w:rsidRDefault="00A14A57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14A57">
              <w:rPr>
                <w:rFonts w:ascii="Angsana New" w:hAnsi="Angsana New"/>
                <w:bCs/>
                <w:sz w:val="24"/>
                <w:szCs w:val="24"/>
              </w:rPr>
              <w:t>2564</w:t>
            </w:r>
          </w:p>
        </w:tc>
        <w:tc>
          <w:tcPr>
            <w:tcW w:w="714" w:type="dxa"/>
          </w:tcPr>
          <w:p w14:paraId="31FFA551" w14:textId="3E29EDFB" w:rsidR="00737B01" w:rsidRPr="00A5247A" w:rsidRDefault="00A14A57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A14A57">
              <w:rPr>
                <w:rFonts w:ascii="Angsana New" w:hAnsi="Angsana New"/>
                <w:bCs/>
                <w:sz w:val="24"/>
                <w:szCs w:val="24"/>
              </w:rPr>
              <w:t>2565</w:t>
            </w:r>
          </w:p>
        </w:tc>
        <w:tc>
          <w:tcPr>
            <w:tcW w:w="714" w:type="dxa"/>
          </w:tcPr>
          <w:p w14:paraId="3775D337" w14:textId="0E83F847" w:rsidR="00737B01" w:rsidRPr="00A5247A" w:rsidRDefault="00A14A57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A14A57">
              <w:rPr>
                <w:rFonts w:ascii="Angsana New" w:hAnsi="Angsana New"/>
                <w:bCs/>
                <w:sz w:val="24"/>
                <w:szCs w:val="24"/>
              </w:rPr>
              <w:t>2564</w:t>
            </w:r>
          </w:p>
        </w:tc>
        <w:tc>
          <w:tcPr>
            <w:tcW w:w="854" w:type="dxa"/>
          </w:tcPr>
          <w:p w14:paraId="3E34C710" w14:textId="48D1F1F7" w:rsidR="00737B01" w:rsidRPr="00A5247A" w:rsidRDefault="00A14A57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A14A57">
              <w:rPr>
                <w:rFonts w:ascii="Angsana New" w:hAnsi="Angsana New"/>
                <w:bCs/>
                <w:sz w:val="24"/>
                <w:szCs w:val="24"/>
              </w:rPr>
              <w:t>2565</w:t>
            </w:r>
          </w:p>
        </w:tc>
        <w:tc>
          <w:tcPr>
            <w:tcW w:w="756" w:type="dxa"/>
          </w:tcPr>
          <w:p w14:paraId="09C581BD" w14:textId="5F80614F" w:rsidR="00737B01" w:rsidRPr="00A5247A" w:rsidRDefault="00A14A57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14A57">
              <w:rPr>
                <w:rFonts w:ascii="Angsana New" w:hAnsi="Angsana New"/>
                <w:bCs/>
                <w:sz w:val="24"/>
                <w:szCs w:val="24"/>
              </w:rPr>
              <w:t>2564</w:t>
            </w:r>
          </w:p>
        </w:tc>
        <w:tc>
          <w:tcPr>
            <w:tcW w:w="770" w:type="dxa"/>
          </w:tcPr>
          <w:p w14:paraId="790EE9BA" w14:textId="44AA5EDE" w:rsidR="00737B01" w:rsidRPr="00A5247A" w:rsidRDefault="00A14A57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14A57">
              <w:rPr>
                <w:rFonts w:ascii="Angsana New" w:hAnsi="Angsana New"/>
                <w:bCs/>
                <w:sz w:val="24"/>
                <w:szCs w:val="24"/>
              </w:rPr>
              <w:t>2565</w:t>
            </w:r>
          </w:p>
        </w:tc>
        <w:tc>
          <w:tcPr>
            <w:tcW w:w="811" w:type="dxa"/>
          </w:tcPr>
          <w:p w14:paraId="4C297C01" w14:textId="25B50A23" w:rsidR="00737B01" w:rsidRPr="00A5247A" w:rsidRDefault="00A14A57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A14A57">
              <w:rPr>
                <w:rFonts w:ascii="Angsana New" w:hAnsi="Angsana New"/>
                <w:bCs/>
                <w:sz w:val="24"/>
                <w:szCs w:val="24"/>
              </w:rPr>
              <w:t>2564</w:t>
            </w:r>
          </w:p>
        </w:tc>
        <w:tc>
          <w:tcPr>
            <w:tcW w:w="860" w:type="dxa"/>
          </w:tcPr>
          <w:p w14:paraId="6E8720E1" w14:textId="56F74BD9" w:rsidR="00737B01" w:rsidRPr="00A5247A" w:rsidRDefault="00A14A57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14A57">
              <w:rPr>
                <w:rFonts w:ascii="Angsana New" w:hAnsi="Angsana New"/>
                <w:bCs/>
                <w:sz w:val="24"/>
                <w:szCs w:val="24"/>
              </w:rPr>
              <w:t>2565</w:t>
            </w:r>
          </w:p>
        </w:tc>
        <w:tc>
          <w:tcPr>
            <w:tcW w:w="826" w:type="dxa"/>
          </w:tcPr>
          <w:p w14:paraId="510554DE" w14:textId="0674DD48" w:rsidR="00737B01" w:rsidRPr="00A5247A" w:rsidRDefault="00A14A57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14A57">
              <w:rPr>
                <w:rFonts w:ascii="Angsana New" w:hAnsi="Angsana New"/>
                <w:bCs/>
                <w:sz w:val="24"/>
                <w:szCs w:val="24"/>
              </w:rPr>
              <w:t>2564</w:t>
            </w:r>
          </w:p>
        </w:tc>
        <w:tc>
          <w:tcPr>
            <w:tcW w:w="798" w:type="dxa"/>
          </w:tcPr>
          <w:p w14:paraId="5495AFAD" w14:textId="29CD160B" w:rsidR="00737B01" w:rsidRPr="00A5247A" w:rsidRDefault="00A14A57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14A57">
              <w:rPr>
                <w:rFonts w:ascii="Angsana New" w:hAnsi="Angsana New"/>
                <w:bCs/>
                <w:sz w:val="24"/>
                <w:szCs w:val="24"/>
              </w:rPr>
              <w:t>2565</w:t>
            </w:r>
          </w:p>
        </w:tc>
        <w:tc>
          <w:tcPr>
            <w:tcW w:w="764" w:type="dxa"/>
          </w:tcPr>
          <w:p w14:paraId="0D815053" w14:textId="3ADD146F" w:rsidR="00737B01" w:rsidRPr="00A5247A" w:rsidRDefault="00A14A57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14A57">
              <w:rPr>
                <w:rFonts w:ascii="Angsana New" w:hAnsi="Angsana New"/>
                <w:bCs/>
                <w:sz w:val="24"/>
                <w:szCs w:val="24"/>
              </w:rPr>
              <w:t>2564</w:t>
            </w:r>
          </w:p>
        </w:tc>
      </w:tr>
      <w:tr w:rsidR="00D6462C" w:rsidRPr="00A5247A" w14:paraId="301F13D3" w14:textId="77777777" w:rsidTr="007B6A7A">
        <w:tc>
          <w:tcPr>
            <w:tcW w:w="2552" w:type="dxa"/>
            <w:shd w:val="clear" w:color="auto" w:fill="auto"/>
            <w:vAlign w:val="bottom"/>
          </w:tcPr>
          <w:p w14:paraId="019DB81A" w14:textId="77777777" w:rsidR="00D6462C" w:rsidRPr="00A5247A" w:rsidRDefault="00D6462C" w:rsidP="00D64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6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AAC792A" w14:textId="5BE5905A" w:rsidR="00D6462C" w:rsidRPr="00A5247A" w:rsidRDefault="00D6462C" w:rsidP="00D64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5B1112E" w14:textId="7279FF9B" w:rsidR="00D6462C" w:rsidRPr="00A5247A" w:rsidRDefault="00D6462C" w:rsidP="00D64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4ECFDA5" w14:textId="0B6202CE" w:rsidR="00D6462C" w:rsidRPr="00A5247A" w:rsidRDefault="00D6462C" w:rsidP="00D64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13,166</w:t>
            </w:r>
          </w:p>
        </w:tc>
        <w:tc>
          <w:tcPr>
            <w:tcW w:w="783" w:type="dxa"/>
            <w:shd w:val="clear" w:color="auto" w:fill="auto"/>
          </w:tcPr>
          <w:p w14:paraId="22CB82B4" w14:textId="3E22A6E9" w:rsidR="00D6462C" w:rsidRPr="00A5247A" w:rsidRDefault="00D6462C" w:rsidP="00D64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4A57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A14A57">
              <w:rPr>
                <w:rFonts w:ascii="Angsana New" w:hAnsi="Angsana New"/>
                <w:sz w:val="24"/>
                <w:szCs w:val="24"/>
              </w:rPr>
              <w:t>224</w:t>
            </w:r>
          </w:p>
        </w:tc>
        <w:tc>
          <w:tcPr>
            <w:tcW w:w="770" w:type="dxa"/>
            <w:shd w:val="clear" w:color="auto" w:fill="auto"/>
            <w:vAlign w:val="center"/>
          </w:tcPr>
          <w:p w14:paraId="7461EC1C" w14:textId="4BAA0154" w:rsidR="00D6462C" w:rsidRPr="00A5247A" w:rsidRDefault="00D6462C" w:rsidP="00D64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32,112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BABDB44" w14:textId="655DC026" w:rsidR="00D6462C" w:rsidRPr="00A5247A" w:rsidRDefault="00D6462C" w:rsidP="00D64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14A57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A14A57">
              <w:rPr>
                <w:rFonts w:ascii="Angsana New" w:hAnsi="Angsana New"/>
                <w:sz w:val="24"/>
                <w:szCs w:val="24"/>
              </w:rPr>
              <w:t>839</w:t>
            </w:r>
          </w:p>
        </w:tc>
        <w:tc>
          <w:tcPr>
            <w:tcW w:w="714" w:type="dxa"/>
            <w:shd w:val="clear" w:color="auto" w:fill="auto"/>
          </w:tcPr>
          <w:p w14:paraId="3B07AB87" w14:textId="42F33BAB" w:rsidR="00D6462C" w:rsidRPr="00A5247A" w:rsidRDefault="00D6462C" w:rsidP="00D64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14" w:type="dxa"/>
            <w:shd w:val="clear" w:color="auto" w:fill="auto"/>
          </w:tcPr>
          <w:p w14:paraId="304C1C35" w14:textId="56A1576D" w:rsidR="00D6462C" w:rsidRPr="00A5247A" w:rsidRDefault="00D6462C" w:rsidP="00D64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72E2DFA3" w14:textId="566307CC" w:rsidR="00D6462C" w:rsidRPr="002E48AD" w:rsidRDefault="00D6462C" w:rsidP="00D64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47,525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4AA6DE0" w14:textId="143D8008" w:rsidR="00D6462C" w:rsidRPr="00A5247A" w:rsidRDefault="00D6462C" w:rsidP="00D64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0" w:type="dxa"/>
            <w:shd w:val="clear" w:color="auto" w:fill="auto"/>
            <w:vAlign w:val="center"/>
          </w:tcPr>
          <w:p w14:paraId="1945CF05" w14:textId="4B4C2CD1" w:rsidR="00D6462C" w:rsidRPr="00A5247A" w:rsidRDefault="00D6462C" w:rsidP="00D64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26239F7A" w14:textId="3794BF5E" w:rsidR="00D6462C" w:rsidRPr="00B02230" w:rsidRDefault="00D6462C" w:rsidP="00D64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4A57">
              <w:rPr>
                <w:rFonts w:ascii="Angsana New" w:hAnsi="Angsana New"/>
                <w:sz w:val="24"/>
                <w:szCs w:val="24"/>
              </w:rPr>
              <w:t>255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3FA9C8B0" w14:textId="689EACF4" w:rsidR="00D6462C" w:rsidRPr="00B02230" w:rsidRDefault="00D6462C" w:rsidP="00D64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26" w:type="dxa"/>
            <w:shd w:val="clear" w:color="auto" w:fill="auto"/>
            <w:vAlign w:val="center"/>
          </w:tcPr>
          <w:p w14:paraId="6F84D8B5" w14:textId="7003A6FB" w:rsidR="00D6462C" w:rsidRPr="00A5247A" w:rsidRDefault="00D6462C" w:rsidP="00D64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1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567A909D" w14:textId="7D71AFB5" w:rsidR="00D6462C" w:rsidRPr="00A5247A" w:rsidRDefault="00D6462C" w:rsidP="00D64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95,013</w:t>
            </w:r>
          </w:p>
        </w:tc>
        <w:tc>
          <w:tcPr>
            <w:tcW w:w="764" w:type="dxa"/>
            <w:shd w:val="clear" w:color="auto" w:fill="auto"/>
          </w:tcPr>
          <w:p w14:paraId="370AB06D" w14:textId="69786279" w:rsidR="00D6462C" w:rsidRPr="00A5247A" w:rsidRDefault="00D6462C" w:rsidP="00ED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4A57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14A57">
              <w:rPr>
                <w:rFonts w:ascii="Angsana New" w:hAnsi="Angsana New"/>
                <w:color w:val="000000"/>
                <w:sz w:val="24"/>
                <w:szCs w:val="24"/>
              </w:rPr>
              <w:t>318</w:t>
            </w:r>
          </w:p>
        </w:tc>
      </w:tr>
      <w:tr w:rsidR="00D6462C" w:rsidRPr="00A5247A" w14:paraId="0F47A934" w14:textId="77777777" w:rsidTr="007B6A7A">
        <w:tc>
          <w:tcPr>
            <w:tcW w:w="2552" w:type="dxa"/>
            <w:shd w:val="clear" w:color="auto" w:fill="auto"/>
            <w:vAlign w:val="bottom"/>
          </w:tcPr>
          <w:p w14:paraId="33485168" w14:textId="77777777" w:rsidR="00AE68C5" w:rsidRDefault="00AE68C5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 w:right="-116" w:hanging="84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  <w:cs/>
              </w:rPr>
              <w:t>กำไร (ขาดทุน) ตามส่วนงานก่อน</w:t>
            </w:r>
          </w:p>
          <w:p w14:paraId="7867CEC1" w14:textId="77777777" w:rsidR="00AE68C5" w:rsidRPr="00A5247A" w:rsidRDefault="00AE68C5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2" w:right="-116" w:firstLine="142"/>
              <w:rPr>
                <w:rFonts w:ascii="Angsana New" w:hAnsi="Angsana New"/>
                <w:sz w:val="24"/>
                <w:szCs w:val="24"/>
                <w:cs/>
              </w:rPr>
            </w:pPr>
            <w:r w:rsidRPr="001A3A59">
              <w:rPr>
                <w:rFonts w:ascii="Angsana New" w:hAnsi="Angsana New"/>
                <w:sz w:val="24"/>
                <w:szCs w:val="24"/>
                <w:cs/>
              </w:rPr>
              <w:t>หักภาษีเงินได้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173C95C" w14:textId="2DBA643B" w:rsidR="00AE68C5" w:rsidRPr="00A5247A" w:rsidRDefault="00FE1152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6,551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00A305" w14:textId="77777777" w:rsidR="00AE68C5" w:rsidRPr="00A5247A" w:rsidRDefault="00AE68C5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3D7AAD11" w14:textId="4A70477C" w:rsidR="00AE68C5" w:rsidRPr="00A5247A" w:rsidRDefault="00FE1152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1,177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264E2C23" w14:textId="08B7C6F1" w:rsidR="00AE68C5" w:rsidRPr="00A5247A" w:rsidRDefault="00AE68C5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A14A57" w:rsidRPr="00A14A57">
              <w:rPr>
                <w:rFonts w:ascii="Angsana New" w:hAnsi="Angsana New"/>
                <w:sz w:val="24"/>
                <w:szCs w:val="24"/>
              </w:rPr>
              <w:t>20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A14A57" w:rsidRPr="00A14A57">
              <w:rPr>
                <w:rFonts w:ascii="Angsana New" w:hAnsi="Angsana New"/>
                <w:sz w:val="24"/>
                <w:szCs w:val="24"/>
              </w:rPr>
              <w:t>032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70" w:type="dxa"/>
            <w:shd w:val="clear" w:color="auto" w:fill="auto"/>
            <w:vAlign w:val="bottom"/>
          </w:tcPr>
          <w:p w14:paraId="1FFFEEB8" w14:textId="61C2AD07" w:rsidR="00AE68C5" w:rsidRPr="00A5247A" w:rsidRDefault="00FE1152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24,654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875BE91" w14:textId="108DA923" w:rsidR="00AE68C5" w:rsidRPr="00A5247A" w:rsidRDefault="00AE68C5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A14A57" w:rsidRPr="00A14A57">
              <w:rPr>
                <w:rFonts w:ascii="Angsana New" w:hAnsi="Angsana New"/>
                <w:sz w:val="24"/>
                <w:szCs w:val="24"/>
              </w:rPr>
              <w:t>11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A14A57" w:rsidRPr="00A14A57">
              <w:rPr>
                <w:rFonts w:ascii="Angsana New" w:hAnsi="Angsana New"/>
                <w:sz w:val="24"/>
                <w:szCs w:val="24"/>
              </w:rPr>
              <w:t>070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181CA395" w14:textId="7071D29C" w:rsidR="00AE68C5" w:rsidRPr="00A5247A" w:rsidRDefault="00FE1152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(1,981)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1DBC5BFB" w14:textId="77777777" w:rsidR="00AE68C5" w:rsidRPr="00A5247A" w:rsidRDefault="00AE68C5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5E215F48" w14:textId="77307EAE" w:rsidR="00AE68C5" w:rsidRPr="00A5247A" w:rsidRDefault="00FE1152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22,826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415148B7" w14:textId="77777777" w:rsidR="00AE68C5" w:rsidRPr="00A5247A" w:rsidRDefault="00AE68C5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0" w:type="dxa"/>
            <w:shd w:val="clear" w:color="auto" w:fill="auto"/>
            <w:vAlign w:val="bottom"/>
          </w:tcPr>
          <w:p w14:paraId="665F5C1C" w14:textId="1A78C4A9" w:rsidR="00AE68C5" w:rsidRPr="00A5247A" w:rsidRDefault="00FE1152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735D90E2" w14:textId="54FACD02" w:rsidR="00AE68C5" w:rsidRPr="00A5247A" w:rsidRDefault="00AE68C5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A14A57" w:rsidRPr="00A14A57">
              <w:rPr>
                <w:rFonts w:ascii="Angsana New" w:hAnsi="Angsana New"/>
                <w:sz w:val="24"/>
                <w:szCs w:val="24"/>
              </w:rPr>
              <w:t>11</w:t>
            </w:r>
            <w:r w:rsidRPr="00AE68C5">
              <w:rPr>
                <w:rFonts w:ascii="Angsana New" w:hAnsi="Angsana New"/>
                <w:sz w:val="24"/>
                <w:szCs w:val="24"/>
              </w:rPr>
              <w:t>,</w:t>
            </w:r>
            <w:r w:rsidR="00A14A57" w:rsidRPr="00A14A57">
              <w:rPr>
                <w:rFonts w:ascii="Angsana New" w:hAnsi="Angsana New"/>
                <w:sz w:val="24"/>
                <w:szCs w:val="24"/>
              </w:rPr>
              <w:t>844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78C31D3" w14:textId="28AC5F90" w:rsidR="00AE68C5" w:rsidRPr="00A5247A" w:rsidRDefault="008E41B0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(50)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08605215" w14:textId="48BA0AFF" w:rsidR="00AE68C5" w:rsidRPr="00A5247A" w:rsidRDefault="00A14A57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4A57">
              <w:rPr>
                <w:rFonts w:ascii="Angsana New" w:hAnsi="Angsana New"/>
                <w:sz w:val="24"/>
                <w:szCs w:val="24"/>
              </w:rPr>
              <w:t>6</w:t>
            </w:r>
            <w:r w:rsidR="00AE68C5" w:rsidRPr="00AE68C5">
              <w:rPr>
                <w:rFonts w:ascii="Angsana New" w:hAnsi="Angsana New"/>
                <w:sz w:val="24"/>
                <w:szCs w:val="24"/>
              </w:rPr>
              <w:t>,</w:t>
            </w:r>
            <w:r w:rsidRPr="00A14A57">
              <w:rPr>
                <w:rFonts w:ascii="Angsana New" w:hAnsi="Angsana New"/>
                <w:sz w:val="24"/>
                <w:szCs w:val="24"/>
              </w:rPr>
              <w:t>710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7239AEB7" w14:textId="24719A0E" w:rsidR="00AE68C5" w:rsidRPr="00A5247A" w:rsidRDefault="008E41B0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53,177</w:t>
            </w:r>
          </w:p>
        </w:tc>
        <w:tc>
          <w:tcPr>
            <w:tcW w:w="764" w:type="dxa"/>
            <w:shd w:val="clear" w:color="auto" w:fill="auto"/>
          </w:tcPr>
          <w:p w14:paraId="29276598" w14:textId="77777777" w:rsidR="00AE68C5" w:rsidRPr="00CA707D" w:rsidRDefault="00AE68C5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9F0A070" w14:textId="0952A8BB" w:rsidR="00AE68C5" w:rsidRPr="00A5247A" w:rsidRDefault="00AE68C5" w:rsidP="00ED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707D">
              <w:rPr>
                <w:rFonts w:ascii="Angsana New" w:hAnsi="Angsana New"/>
                <w:sz w:val="24"/>
                <w:szCs w:val="24"/>
              </w:rPr>
              <w:t>(</w:t>
            </w:r>
            <w:r w:rsidR="00A14A57" w:rsidRPr="00A14A57">
              <w:rPr>
                <w:rFonts w:ascii="Angsana New" w:hAnsi="Angsana New"/>
                <w:sz w:val="24"/>
                <w:szCs w:val="24"/>
              </w:rPr>
              <w:t>36</w:t>
            </w:r>
            <w:r w:rsidRPr="00CA707D">
              <w:rPr>
                <w:rFonts w:ascii="Angsana New" w:hAnsi="Angsana New"/>
                <w:sz w:val="24"/>
                <w:szCs w:val="24"/>
              </w:rPr>
              <w:t>,</w:t>
            </w:r>
            <w:r w:rsidR="00A14A57" w:rsidRPr="00A14A57">
              <w:rPr>
                <w:rFonts w:ascii="Angsana New" w:hAnsi="Angsana New"/>
                <w:sz w:val="24"/>
                <w:szCs w:val="24"/>
              </w:rPr>
              <w:t>236</w:t>
            </w:r>
            <w:r w:rsidRPr="00CA707D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6462C" w:rsidRPr="00A5247A" w14:paraId="78F7E754" w14:textId="77777777" w:rsidTr="007B6A7A">
        <w:tc>
          <w:tcPr>
            <w:tcW w:w="2552" w:type="dxa"/>
            <w:shd w:val="clear" w:color="auto" w:fill="auto"/>
            <w:vAlign w:val="bottom"/>
          </w:tcPr>
          <w:p w14:paraId="2EE40D4E" w14:textId="77777777" w:rsidR="008E41B0" w:rsidRPr="001E2E98" w:rsidRDefault="008E41B0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 w:right="-116" w:hanging="8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DDF3A8E" w14:textId="77777777" w:rsidR="008E41B0" w:rsidRPr="00A5247A" w:rsidRDefault="008E41B0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7D655E4" w14:textId="77777777" w:rsidR="008E41B0" w:rsidRDefault="008E41B0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74A9F2DA" w14:textId="77777777" w:rsidR="008E41B0" w:rsidRPr="00A5247A" w:rsidRDefault="008E41B0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36D68C1B" w14:textId="77777777" w:rsidR="008E41B0" w:rsidRDefault="008E41B0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5FC9CBD6" w14:textId="77777777" w:rsidR="008E41B0" w:rsidRPr="00A5247A" w:rsidRDefault="008E41B0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B9DBD63" w14:textId="77777777" w:rsidR="008E41B0" w:rsidRDefault="008E41B0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4D776757" w14:textId="77777777" w:rsidR="008E41B0" w:rsidRPr="00A5247A" w:rsidRDefault="008E41B0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78C44F6A" w14:textId="77777777" w:rsidR="008E41B0" w:rsidRDefault="008E41B0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1E279B68" w14:textId="77777777" w:rsidR="008E41B0" w:rsidRPr="00A5247A" w:rsidRDefault="008E41B0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081AF08" w14:textId="77777777" w:rsidR="008E41B0" w:rsidRDefault="008E41B0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3A24C656" w14:textId="77777777" w:rsidR="008E41B0" w:rsidRPr="00A5247A" w:rsidRDefault="008E41B0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2FD9919B" w14:textId="77777777" w:rsidR="008E41B0" w:rsidRDefault="008E41B0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8B3C245" w14:textId="77777777" w:rsidR="008E41B0" w:rsidRPr="00A5247A" w:rsidRDefault="008E41B0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3330BE8A" w14:textId="77777777" w:rsidR="008E41B0" w:rsidRPr="00AE68C5" w:rsidRDefault="008E41B0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00A7611" w14:textId="77777777" w:rsidR="008E41B0" w:rsidRPr="00A5247A" w:rsidRDefault="008E41B0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</w:tcPr>
          <w:p w14:paraId="5C606462" w14:textId="77777777" w:rsidR="008E41B0" w:rsidRPr="00CA707D" w:rsidRDefault="008E41B0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6462C" w:rsidRPr="00A5247A" w14:paraId="7D19B40F" w14:textId="77777777" w:rsidTr="007B6A7A">
        <w:tc>
          <w:tcPr>
            <w:tcW w:w="2552" w:type="dxa"/>
            <w:shd w:val="clear" w:color="auto" w:fill="auto"/>
            <w:vAlign w:val="bottom"/>
          </w:tcPr>
          <w:p w14:paraId="69F46F5A" w14:textId="67EDBCDC" w:rsidR="001E2E98" w:rsidRPr="001E2E98" w:rsidRDefault="001E2E98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 w:right="-116" w:hanging="8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2E9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จังหวะการรับรู้รายได้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160B599" w14:textId="77777777" w:rsidR="001E2E98" w:rsidRPr="00A5247A" w:rsidRDefault="001E2E98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623899E" w14:textId="77777777" w:rsidR="001E2E98" w:rsidRDefault="001E2E98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2C6366D7" w14:textId="77777777" w:rsidR="001E2E98" w:rsidRPr="00A5247A" w:rsidRDefault="001E2E98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7C6D03EB" w14:textId="77777777" w:rsidR="001E2E98" w:rsidRDefault="001E2E98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7D3C48F3" w14:textId="77777777" w:rsidR="001E2E98" w:rsidRPr="00A5247A" w:rsidRDefault="001E2E98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CC798C7" w14:textId="77777777" w:rsidR="001E2E98" w:rsidRDefault="001E2E98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603CBF91" w14:textId="77777777" w:rsidR="001E2E98" w:rsidRPr="00A5247A" w:rsidRDefault="001E2E98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158DFD23" w14:textId="77777777" w:rsidR="001E2E98" w:rsidRDefault="001E2E98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0334EAEE" w14:textId="77777777" w:rsidR="001E2E98" w:rsidRPr="00A5247A" w:rsidRDefault="001E2E98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0255D51" w14:textId="77777777" w:rsidR="001E2E98" w:rsidRDefault="001E2E98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5479B063" w14:textId="77777777" w:rsidR="001E2E98" w:rsidRPr="00A5247A" w:rsidRDefault="001E2E98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5B70AD24" w14:textId="77777777" w:rsidR="001E2E98" w:rsidRDefault="001E2E98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0CAF1C7E" w14:textId="77777777" w:rsidR="001E2E98" w:rsidRPr="00A5247A" w:rsidRDefault="001E2E98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34E4BC28" w14:textId="77777777" w:rsidR="001E2E98" w:rsidRPr="00AE68C5" w:rsidRDefault="001E2E98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46130EB7" w14:textId="77777777" w:rsidR="001E2E98" w:rsidRPr="00A5247A" w:rsidRDefault="001E2E98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</w:tcPr>
          <w:p w14:paraId="6428678F" w14:textId="77777777" w:rsidR="001E2E98" w:rsidRPr="00CA707D" w:rsidRDefault="001E2E98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6462C" w:rsidRPr="00A5247A" w14:paraId="4E12E6AF" w14:textId="77777777" w:rsidTr="007B6A7A">
        <w:tc>
          <w:tcPr>
            <w:tcW w:w="2552" w:type="dxa"/>
            <w:shd w:val="clear" w:color="auto" w:fill="auto"/>
            <w:vAlign w:val="bottom"/>
          </w:tcPr>
          <w:p w14:paraId="4BAF61BB" w14:textId="43B71B74" w:rsidR="00D6462C" w:rsidRPr="001E2E98" w:rsidRDefault="00D6462C" w:rsidP="00D64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 w:right="-116" w:hanging="84"/>
              <w:rPr>
                <w:rFonts w:ascii="Angsana New" w:hAnsi="Angsana New"/>
                <w:sz w:val="24"/>
                <w:szCs w:val="24"/>
                <w:cs/>
              </w:rPr>
            </w:pPr>
            <w:r w:rsidRPr="001E2E98">
              <w:rPr>
                <w:rFonts w:ascii="Angsana New" w:hAnsi="Angsana New" w:hint="cs"/>
                <w:sz w:val="24"/>
                <w:szCs w:val="24"/>
                <w:cs/>
              </w:rPr>
              <w:t>ณ จุดเวลาใดเวลาหนึ่ง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4512F6" w14:textId="4DFB7CBC" w:rsidR="00D6462C" w:rsidRPr="00A5247A" w:rsidRDefault="00D6462C" w:rsidP="00D64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F51A8B" w14:textId="43ED1775" w:rsidR="00D6462C" w:rsidRDefault="00D6462C" w:rsidP="00D64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C0822A9" w14:textId="79A9B134" w:rsidR="00D6462C" w:rsidRPr="00A5247A" w:rsidRDefault="00D6462C" w:rsidP="00D64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13,166</w:t>
            </w:r>
          </w:p>
        </w:tc>
        <w:tc>
          <w:tcPr>
            <w:tcW w:w="783" w:type="dxa"/>
            <w:shd w:val="clear" w:color="auto" w:fill="auto"/>
          </w:tcPr>
          <w:p w14:paraId="4F2670E8" w14:textId="7DFFFF97" w:rsidR="00D6462C" w:rsidRDefault="00D6462C" w:rsidP="00D64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4A57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A14A57">
              <w:rPr>
                <w:rFonts w:ascii="Angsana New" w:hAnsi="Angsana New"/>
                <w:sz w:val="24"/>
                <w:szCs w:val="24"/>
              </w:rPr>
              <w:t>224</w:t>
            </w:r>
          </w:p>
        </w:tc>
        <w:tc>
          <w:tcPr>
            <w:tcW w:w="770" w:type="dxa"/>
            <w:shd w:val="clear" w:color="auto" w:fill="auto"/>
            <w:vAlign w:val="center"/>
          </w:tcPr>
          <w:p w14:paraId="10C64103" w14:textId="60FD2CAE" w:rsidR="00D6462C" w:rsidRPr="00A5247A" w:rsidRDefault="00D6462C" w:rsidP="00D64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32,112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0B8C391" w14:textId="6BA7ED8B" w:rsidR="00D6462C" w:rsidRDefault="00D6462C" w:rsidP="00D64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4A57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A14A57">
              <w:rPr>
                <w:rFonts w:ascii="Angsana New" w:hAnsi="Angsana New"/>
                <w:sz w:val="24"/>
                <w:szCs w:val="24"/>
              </w:rPr>
              <w:t>839</w:t>
            </w:r>
          </w:p>
        </w:tc>
        <w:tc>
          <w:tcPr>
            <w:tcW w:w="714" w:type="dxa"/>
            <w:shd w:val="clear" w:color="auto" w:fill="auto"/>
          </w:tcPr>
          <w:p w14:paraId="6B336358" w14:textId="2450E1A3" w:rsidR="00D6462C" w:rsidRPr="00A5247A" w:rsidRDefault="00D6462C" w:rsidP="00D64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14" w:type="dxa"/>
            <w:shd w:val="clear" w:color="auto" w:fill="auto"/>
          </w:tcPr>
          <w:p w14:paraId="2D7726B9" w14:textId="4DECF2AC" w:rsidR="00D6462C" w:rsidRDefault="00D6462C" w:rsidP="00D64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4F155582" w14:textId="16267CC4" w:rsidR="00D6462C" w:rsidRPr="00A5247A" w:rsidRDefault="00D6462C" w:rsidP="00D64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47,525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07E2EF4" w14:textId="5D8D1B3B" w:rsidR="00D6462C" w:rsidRDefault="00D6462C" w:rsidP="00D64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0" w:type="dxa"/>
            <w:shd w:val="clear" w:color="auto" w:fill="auto"/>
            <w:vAlign w:val="center"/>
          </w:tcPr>
          <w:p w14:paraId="03DBE823" w14:textId="095A90D6" w:rsidR="00D6462C" w:rsidRPr="00A5247A" w:rsidRDefault="00D6462C" w:rsidP="00D64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2665419D" w14:textId="72731285" w:rsidR="00D6462C" w:rsidRDefault="00D6462C" w:rsidP="00D64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4A57">
              <w:rPr>
                <w:rFonts w:ascii="Angsana New" w:hAnsi="Angsana New"/>
                <w:sz w:val="24"/>
                <w:szCs w:val="24"/>
              </w:rPr>
              <w:t>255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1592DA2B" w14:textId="439A5BAC" w:rsidR="00D6462C" w:rsidRPr="00A5247A" w:rsidRDefault="00D6462C" w:rsidP="00D64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26" w:type="dxa"/>
            <w:shd w:val="clear" w:color="auto" w:fill="auto"/>
            <w:vAlign w:val="center"/>
          </w:tcPr>
          <w:p w14:paraId="3DC86BAA" w14:textId="13BBA9EE" w:rsidR="00D6462C" w:rsidRPr="00AE68C5" w:rsidRDefault="00D6462C" w:rsidP="00D64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3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4CD73841" w14:textId="2172DE23" w:rsidR="00D6462C" w:rsidRPr="00A5247A" w:rsidRDefault="00D6462C" w:rsidP="00D64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95,013</w:t>
            </w:r>
          </w:p>
        </w:tc>
        <w:tc>
          <w:tcPr>
            <w:tcW w:w="764" w:type="dxa"/>
            <w:shd w:val="clear" w:color="auto" w:fill="auto"/>
          </w:tcPr>
          <w:p w14:paraId="7795EF86" w14:textId="4EC0B3EA" w:rsidR="00D6462C" w:rsidRPr="00CA707D" w:rsidRDefault="00D6462C" w:rsidP="00D64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4A57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14A57">
              <w:rPr>
                <w:rFonts w:ascii="Angsana New" w:hAnsi="Angsana New"/>
                <w:color w:val="000000"/>
                <w:sz w:val="24"/>
                <w:szCs w:val="24"/>
              </w:rPr>
              <w:t>318</w:t>
            </w:r>
          </w:p>
        </w:tc>
      </w:tr>
      <w:tr w:rsidR="00D6462C" w:rsidRPr="00A5247A" w14:paraId="2146E8EF" w14:textId="77777777" w:rsidTr="007B6A7A">
        <w:tc>
          <w:tcPr>
            <w:tcW w:w="2552" w:type="dxa"/>
            <w:shd w:val="clear" w:color="auto" w:fill="auto"/>
            <w:vAlign w:val="bottom"/>
          </w:tcPr>
          <w:p w14:paraId="6447FB2E" w14:textId="62A4FA7E" w:rsidR="001E2E98" w:rsidRPr="001E2E98" w:rsidRDefault="001E2E98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 w:right="-116" w:hanging="84"/>
              <w:rPr>
                <w:rFonts w:ascii="Angsana New" w:hAnsi="Angsana New"/>
                <w:sz w:val="24"/>
                <w:szCs w:val="24"/>
                <w:cs/>
              </w:rPr>
            </w:pPr>
            <w:r w:rsidRPr="001E2E98">
              <w:rPr>
                <w:rFonts w:ascii="Angsana New" w:hAnsi="Angsana New" w:hint="cs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87BFBA3" w14:textId="7B9D3B67" w:rsidR="001E2E98" w:rsidRPr="00A5247A" w:rsidRDefault="008E41B0" w:rsidP="008E41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717396" w14:textId="48DD4B21" w:rsidR="001E2E98" w:rsidRDefault="00D6462C" w:rsidP="001E2E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266BED07" w14:textId="5FF2BA2A" w:rsidR="001E2E98" w:rsidRPr="00A5247A" w:rsidRDefault="00D6462C" w:rsidP="001E2E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1570ED7A" w14:textId="7DDCD776" w:rsidR="001E2E98" w:rsidRDefault="00D6462C" w:rsidP="001E2E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0" w:type="dxa"/>
            <w:shd w:val="clear" w:color="auto" w:fill="auto"/>
            <w:vAlign w:val="bottom"/>
          </w:tcPr>
          <w:p w14:paraId="2853232F" w14:textId="1C42D3E3" w:rsidR="001E2E98" w:rsidRPr="00A5247A" w:rsidRDefault="00D6462C" w:rsidP="001E2E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8798EF4" w14:textId="4AC7756B" w:rsidR="001E2E98" w:rsidRDefault="00D6462C" w:rsidP="001E2E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0A6DE80E" w14:textId="60F06E6C" w:rsidR="001E2E98" w:rsidRPr="00A5247A" w:rsidRDefault="00D6462C" w:rsidP="001E2E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356C2A84" w14:textId="02C91C4D" w:rsidR="001E2E98" w:rsidRDefault="00D6462C" w:rsidP="001E2E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11A7E418" w14:textId="784F5B22" w:rsidR="001E2E98" w:rsidRPr="00A5247A" w:rsidRDefault="00D6462C" w:rsidP="001E2E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70E633E6" w14:textId="17682B28" w:rsidR="001E2E98" w:rsidRDefault="00D6462C" w:rsidP="001E2E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0" w:type="dxa"/>
            <w:shd w:val="clear" w:color="auto" w:fill="auto"/>
            <w:vAlign w:val="bottom"/>
          </w:tcPr>
          <w:p w14:paraId="4A61EDD3" w14:textId="124C550E" w:rsidR="001E2E98" w:rsidRPr="00A5247A" w:rsidRDefault="00D6462C" w:rsidP="001E2E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29ED8774" w14:textId="1567C46B" w:rsidR="001E2E98" w:rsidRDefault="00D6462C" w:rsidP="001E2E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187231C7" w14:textId="48E6F78A" w:rsidR="001E2E98" w:rsidRPr="00015270" w:rsidRDefault="00D6462C" w:rsidP="00413B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015270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6FEC6174" w14:textId="5FB34B96" w:rsidR="001E2E98" w:rsidRPr="00015270" w:rsidRDefault="00D6462C" w:rsidP="00413B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015270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5A6387E4" w14:textId="306E88CE" w:rsidR="001E2E98" w:rsidRPr="00015270" w:rsidRDefault="00D6462C" w:rsidP="00413B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015270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764" w:type="dxa"/>
            <w:shd w:val="clear" w:color="auto" w:fill="auto"/>
          </w:tcPr>
          <w:p w14:paraId="37610D45" w14:textId="7C67AD41" w:rsidR="001E2E98" w:rsidRPr="00015270" w:rsidRDefault="00D6462C" w:rsidP="00413B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015270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</w:tr>
      <w:tr w:rsidR="00D6462C" w:rsidRPr="00A5247A" w14:paraId="58328457" w14:textId="77777777" w:rsidTr="007B6A7A">
        <w:tc>
          <w:tcPr>
            <w:tcW w:w="2552" w:type="dxa"/>
            <w:shd w:val="clear" w:color="auto" w:fill="auto"/>
            <w:vAlign w:val="bottom"/>
          </w:tcPr>
          <w:p w14:paraId="752C9C4A" w14:textId="48969264" w:rsidR="00D6462C" w:rsidRPr="001E2E98" w:rsidRDefault="00D6462C" w:rsidP="00D64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-116" w:hanging="8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2E9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B74C722" w14:textId="193DC355" w:rsidR="00D6462C" w:rsidRPr="008A2010" w:rsidRDefault="00D6462C" w:rsidP="00D646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A2010">
              <w:rPr>
                <w:rFonts w:ascii="Angsana New" w:hAnsi="Angsana New"/>
                <w:b/>
                <w:bCs/>
                <w:sz w:val="24"/>
                <w:szCs w:val="24"/>
              </w:rPr>
              <w:t>2,210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082DC1" w14:textId="24BA59B6" w:rsidR="00D6462C" w:rsidRPr="008A2010" w:rsidRDefault="00D6462C" w:rsidP="00D646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A201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6D02D1E" w14:textId="3AF9D3FE" w:rsidR="00D6462C" w:rsidRPr="008A2010" w:rsidRDefault="00D6462C" w:rsidP="00D646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A2010">
              <w:rPr>
                <w:rFonts w:ascii="Angsana New" w:hAnsi="Angsana New"/>
                <w:b/>
                <w:bCs/>
                <w:sz w:val="24"/>
                <w:szCs w:val="24"/>
              </w:rPr>
              <w:t>13,166</w:t>
            </w:r>
          </w:p>
        </w:tc>
        <w:tc>
          <w:tcPr>
            <w:tcW w:w="783" w:type="dxa"/>
            <w:shd w:val="clear" w:color="auto" w:fill="auto"/>
          </w:tcPr>
          <w:p w14:paraId="7B5F8FDE" w14:textId="1D46837A" w:rsidR="00D6462C" w:rsidRPr="008A2010" w:rsidRDefault="00D6462C" w:rsidP="00D646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A2010">
              <w:rPr>
                <w:rFonts w:ascii="Angsana New" w:hAnsi="Angsana New"/>
                <w:b/>
                <w:bCs/>
                <w:sz w:val="24"/>
                <w:szCs w:val="24"/>
              </w:rPr>
              <w:t>2,224</w:t>
            </w:r>
          </w:p>
        </w:tc>
        <w:tc>
          <w:tcPr>
            <w:tcW w:w="770" w:type="dxa"/>
            <w:shd w:val="clear" w:color="auto" w:fill="auto"/>
            <w:vAlign w:val="center"/>
          </w:tcPr>
          <w:p w14:paraId="1C1F2BCA" w14:textId="352EAEBF" w:rsidR="00D6462C" w:rsidRPr="008A2010" w:rsidRDefault="00D6462C" w:rsidP="00D646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A2010">
              <w:rPr>
                <w:rFonts w:ascii="Angsana New" w:hAnsi="Angsana New"/>
                <w:b/>
                <w:bCs/>
                <w:sz w:val="24"/>
                <w:szCs w:val="24"/>
              </w:rPr>
              <w:t>32,112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72DFACD6" w14:textId="5AF29D8B" w:rsidR="00D6462C" w:rsidRPr="008A2010" w:rsidRDefault="00D6462C" w:rsidP="00D646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A2010">
              <w:rPr>
                <w:rFonts w:ascii="Angsana New" w:hAnsi="Angsana New"/>
                <w:b/>
                <w:bCs/>
                <w:sz w:val="24"/>
                <w:szCs w:val="24"/>
              </w:rPr>
              <w:t>1,839</w:t>
            </w:r>
          </w:p>
        </w:tc>
        <w:tc>
          <w:tcPr>
            <w:tcW w:w="714" w:type="dxa"/>
            <w:shd w:val="clear" w:color="auto" w:fill="auto"/>
          </w:tcPr>
          <w:p w14:paraId="09F68063" w14:textId="2892B444" w:rsidR="00D6462C" w:rsidRPr="008A2010" w:rsidRDefault="00D6462C" w:rsidP="00D646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A201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14" w:type="dxa"/>
            <w:shd w:val="clear" w:color="auto" w:fill="auto"/>
          </w:tcPr>
          <w:p w14:paraId="50A80625" w14:textId="1F1A5538" w:rsidR="00D6462C" w:rsidRPr="008A2010" w:rsidRDefault="00D6462C" w:rsidP="00D646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A201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59008B69" w14:textId="504407E1" w:rsidR="00D6462C" w:rsidRPr="008A2010" w:rsidRDefault="00D6462C" w:rsidP="00D646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A2010">
              <w:rPr>
                <w:rFonts w:ascii="Angsana New" w:hAnsi="Angsana New"/>
                <w:b/>
                <w:bCs/>
                <w:sz w:val="24"/>
                <w:szCs w:val="24"/>
              </w:rPr>
              <w:t>47,525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4F13069" w14:textId="5CEF27F7" w:rsidR="00D6462C" w:rsidRPr="008A2010" w:rsidRDefault="00D6462C" w:rsidP="00D646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A201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0" w:type="dxa"/>
            <w:shd w:val="clear" w:color="auto" w:fill="auto"/>
            <w:vAlign w:val="center"/>
          </w:tcPr>
          <w:p w14:paraId="33DAE9E3" w14:textId="5DDD17C7" w:rsidR="00D6462C" w:rsidRPr="008A2010" w:rsidRDefault="00D6462C" w:rsidP="00D646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A201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704B76B7" w14:textId="05E62076" w:rsidR="00D6462C" w:rsidRPr="008A2010" w:rsidRDefault="00D6462C" w:rsidP="00D646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A2010">
              <w:rPr>
                <w:rFonts w:ascii="Angsana New" w:hAnsi="Angsana New"/>
                <w:b/>
                <w:bCs/>
                <w:sz w:val="24"/>
                <w:szCs w:val="24"/>
              </w:rPr>
              <w:t>255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1A162EBD" w14:textId="6878094F" w:rsidR="00D6462C" w:rsidRPr="008A2010" w:rsidRDefault="00D6462C" w:rsidP="00D646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A201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26" w:type="dxa"/>
            <w:shd w:val="clear" w:color="auto" w:fill="auto"/>
            <w:vAlign w:val="center"/>
          </w:tcPr>
          <w:p w14:paraId="600BBDA2" w14:textId="600A0F9D" w:rsidR="00D6462C" w:rsidRPr="008A2010" w:rsidRDefault="00D6462C" w:rsidP="00D646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3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A201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3D76D9CD" w14:textId="7D05D3CC" w:rsidR="00D6462C" w:rsidRPr="008A2010" w:rsidRDefault="00D6462C" w:rsidP="00D646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A2010">
              <w:rPr>
                <w:rFonts w:ascii="Angsana New" w:hAnsi="Angsana New"/>
                <w:b/>
                <w:bCs/>
                <w:sz w:val="24"/>
                <w:szCs w:val="24"/>
              </w:rPr>
              <w:t>95,013</w:t>
            </w:r>
          </w:p>
        </w:tc>
        <w:tc>
          <w:tcPr>
            <w:tcW w:w="764" w:type="dxa"/>
            <w:shd w:val="clear" w:color="auto" w:fill="auto"/>
          </w:tcPr>
          <w:p w14:paraId="138E612C" w14:textId="639B2A2D" w:rsidR="00D6462C" w:rsidRPr="008A2010" w:rsidRDefault="00D6462C" w:rsidP="00D646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A2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4,318</w:t>
            </w:r>
          </w:p>
        </w:tc>
      </w:tr>
    </w:tbl>
    <w:p w14:paraId="31DFAF8C" w14:textId="77777777" w:rsidR="00424A16" w:rsidRDefault="00424A16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537AF346" w14:textId="77777777" w:rsidR="001E2E98" w:rsidRDefault="001E2E98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2ED3A251" w14:textId="77777777" w:rsidR="001E2E98" w:rsidRDefault="001E2E98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0806C7C2" w14:textId="77777777" w:rsidR="001E2E98" w:rsidRDefault="001E2E98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072A1826" w14:textId="77777777" w:rsidR="001E2E98" w:rsidRDefault="001E2E98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74ED25E5" w14:textId="77777777" w:rsidR="001E2E98" w:rsidRDefault="001E2E98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7CF843E7" w14:textId="77777777" w:rsidR="001E2E98" w:rsidRDefault="001E2E98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tbl>
      <w:tblPr>
        <w:tblStyle w:val="TableGrid"/>
        <w:tblW w:w="151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4"/>
        <w:gridCol w:w="868"/>
        <w:gridCol w:w="770"/>
        <w:gridCol w:w="709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2"/>
      </w:tblGrid>
      <w:tr w:rsidR="006F1749" w:rsidRPr="00A5247A" w14:paraId="51474FEE" w14:textId="77777777" w:rsidTr="00D11E48">
        <w:tc>
          <w:tcPr>
            <w:tcW w:w="1764" w:type="dxa"/>
          </w:tcPr>
          <w:p w14:paraId="4B88DB21" w14:textId="77777777" w:rsidR="006F1749" w:rsidRPr="00A5247A" w:rsidRDefault="006F1749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120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405" w:type="dxa"/>
            <w:gridSpan w:val="16"/>
          </w:tcPr>
          <w:p w14:paraId="5C4B56A1" w14:textId="77777777" w:rsidR="006F1749" w:rsidRPr="00A5247A" w:rsidRDefault="006F1749" w:rsidP="00AE19A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6F1749" w:rsidRPr="00A5247A" w14:paraId="7CB5A51C" w14:textId="77777777" w:rsidTr="00D11E48">
        <w:tc>
          <w:tcPr>
            <w:tcW w:w="1764" w:type="dxa"/>
          </w:tcPr>
          <w:p w14:paraId="37D23773" w14:textId="77777777" w:rsidR="006F1749" w:rsidRPr="00A5247A" w:rsidRDefault="006F1749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405" w:type="dxa"/>
            <w:gridSpan w:val="16"/>
          </w:tcPr>
          <w:p w14:paraId="16A61664" w14:textId="77777777" w:rsidR="006F1749" w:rsidRPr="00A5247A" w:rsidRDefault="006F1749" w:rsidP="00AE19A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737B01" w:rsidRPr="00A5247A" w14:paraId="5311054E" w14:textId="77777777" w:rsidTr="00D11E48">
        <w:tc>
          <w:tcPr>
            <w:tcW w:w="1764" w:type="dxa"/>
          </w:tcPr>
          <w:p w14:paraId="5F8C1882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638" w:type="dxa"/>
            <w:gridSpan w:val="2"/>
          </w:tcPr>
          <w:p w14:paraId="1C951E74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  <w:lang w:val="en-GB"/>
              </w:rPr>
              <w:t>ขาย</w:t>
            </w:r>
          </w:p>
        </w:tc>
        <w:tc>
          <w:tcPr>
            <w:tcW w:w="1560" w:type="dxa"/>
            <w:gridSpan w:val="2"/>
          </w:tcPr>
          <w:p w14:paraId="1FBDF8D9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จำหน่ายผลิตภัณฑ์</w:t>
            </w:r>
          </w:p>
        </w:tc>
        <w:tc>
          <w:tcPr>
            <w:tcW w:w="1701" w:type="dxa"/>
            <w:gridSpan w:val="2"/>
          </w:tcPr>
          <w:p w14:paraId="657773F9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</w:tcPr>
          <w:p w14:paraId="32A8FE2F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182C2C0A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71A242BD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78E734F5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58E79536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</w:tcPr>
          <w:p w14:paraId="47541C59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2" w:type="dxa"/>
            <w:gridSpan w:val="2"/>
          </w:tcPr>
          <w:p w14:paraId="00D0531C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737B01" w:rsidRPr="00A5247A" w14:paraId="323DC093" w14:textId="77777777" w:rsidTr="00D11E48">
        <w:tc>
          <w:tcPr>
            <w:tcW w:w="1764" w:type="dxa"/>
          </w:tcPr>
          <w:p w14:paraId="4F055AA7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638" w:type="dxa"/>
            <w:gridSpan w:val="2"/>
          </w:tcPr>
          <w:p w14:paraId="1B738B64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ติดตั้งและ</w:t>
            </w:r>
          </w:p>
        </w:tc>
        <w:tc>
          <w:tcPr>
            <w:tcW w:w="1560" w:type="dxa"/>
            <w:gridSpan w:val="2"/>
          </w:tcPr>
          <w:p w14:paraId="3AB7432F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อิเล็กทรอนิกส์และชุด</w:t>
            </w:r>
          </w:p>
        </w:tc>
        <w:tc>
          <w:tcPr>
            <w:tcW w:w="1701" w:type="dxa"/>
            <w:gridSpan w:val="2"/>
            <w:vAlign w:val="bottom"/>
          </w:tcPr>
          <w:p w14:paraId="49B8E4E0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 w:hanging="118"/>
              <w:jc w:val="center"/>
              <w:rPr>
                <w:rFonts w:ascii="Angsana New" w:hAnsi="Angsana New"/>
                <w:b/>
                <w:sz w:val="24"/>
                <w:szCs w:val="24"/>
                <w:highlight w:val="yellow"/>
                <w:cs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ผลิตและจำหน่าย</w:t>
            </w:r>
          </w:p>
        </w:tc>
        <w:tc>
          <w:tcPr>
            <w:tcW w:w="1701" w:type="dxa"/>
            <w:gridSpan w:val="2"/>
            <w:vAlign w:val="bottom"/>
          </w:tcPr>
          <w:p w14:paraId="55314CC6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รับเหมาก่อสร้าง</w:t>
            </w:r>
          </w:p>
        </w:tc>
        <w:tc>
          <w:tcPr>
            <w:tcW w:w="1701" w:type="dxa"/>
            <w:gridSpan w:val="2"/>
          </w:tcPr>
          <w:p w14:paraId="5F5B3B3E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7" w:right="-57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5502FB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ผลิตและจำหน่าย</w:t>
            </w:r>
          </w:p>
        </w:tc>
        <w:tc>
          <w:tcPr>
            <w:tcW w:w="850" w:type="dxa"/>
          </w:tcPr>
          <w:p w14:paraId="49FCA844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7" w:right="-57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7CD0245F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7" w:right="-57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</w:tcPr>
          <w:p w14:paraId="58105163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7" w:right="-57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2" w:type="dxa"/>
            <w:gridSpan w:val="2"/>
          </w:tcPr>
          <w:p w14:paraId="050F2CFE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7" w:right="-57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737B01" w:rsidRPr="00A5247A" w14:paraId="17BBB585" w14:textId="77777777" w:rsidTr="00D11E48">
        <w:tc>
          <w:tcPr>
            <w:tcW w:w="1764" w:type="dxa"/>
          </w:tcPr>
          <w:p w14:paraId="06119901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638" w:type="dxa"/>
            <w:gridSpan w:val="2"/>
          </w:tcPr>
          <w:p w14:paraId="6C27676B" w14:textId="77777777" w:rsidR="00737B01" w:rsidRPr="00A5247A" w:rsidRDefault="00737B01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บำรุงเครื่องจักร</w:t>
            </w:r>
          </w:p>
        </w:tc>
        <w:tc>
          <w:tcPr>
            <w:tcW w:w="1560" w:type="dxa"/>
            <w:gridSpan w:val="2"/>
          </w:tcPr>
          <w:p w14:paraId="3EB76C95" w14:textId="77777777" w:rsidR="00737B01" w:rsidRPr="00A5247A" w:rsidRDefault="00737B01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กล้องวงจรปิด</w:t>
            </w:r>
          </w:p>
        </w:tc>
        <w:tc>
          <w:tcPr>
            <w:tcW w:w="1701" w:type="dxa"/>
            <w:gridSpan w:val="2"/>
          </w:tcPr>
          <w:p w14:paraId="6A3F3998" w14:textId="77777777" w:rsidR="00737B01" w:rsidRPr="00A5247A" w:rsidRDefault="00737B01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น้ำ</w:t>
            </w:r>
            <w:r w:rsidRPr="00A5247A">
              <w:rPr>
                <w:rFonts w:ascii="Angsana New" w:hAnsi="Angsana New"/>
                <w:b/>
                <w:sz w:val="24"/>
                <w:szCs w:val="24"/>
                <w:cs/>
              </w:rPr>
              <w:t>ดื่ม</w:t>
            </w: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 xml:space="preserve"> น้ำดิบ</w:t>
            </w:r>
          </w:p>
        </w:tc>
        <w:tc>
          <w:tcPr>
            <w:tcW w:w="1701" w:type="dxa"/>
            <w:gridSpan w:val="2"/>
            <w:vAlign w:val="bottom"/>
          </w:tcPr>
          <w:p w14:paraId="16916D97" w14:textId="77777777" w:rsidR="00737B01" w:rsidRPr="00A5247A" w:rsidRDefault="00737B01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ระบบโครงข่าย</w:t>
            </w:r>
          </w:p>
        </w:tc>
        <w:tc>
          <w:tcPr>
            <w:tcW w:w="1701" w:type="dxa"/>
            <w:gridSpan w:val="2"/>
          </w:tcPr>
          <w:p w14:paraId="6425E683" w14:textId="77777777" w:rsidR="00737B01" w:rsidRPr="00A5247A" w:rsidRDefault="00737B01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เม็ดพลาสติก</w:t>
            </w:r>
          </w:p>
        </w:tc>
        <w:tc>
          <w:tcPr>
            <w:tcW w:w="1701" w:type="dxa"/>
            <w:gridSpan w:val="2"/>
          </w:tcPr>
          <w:p w14:paraId="1D091352" w14:textId="77777777" w:rsidR="00737B01" w:rsidRPr="00A5247A" w:rsidRDefault="00737B01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701" w:type="dxa"/>
            <w:gridSpan w:val="2"/>
          </w:tcPr>
          <w:p w14:paraId="00370191" w14:textId="77777777" w:rsidR="00737B01" w:rsidRPr="00A5247A" w:rsidRDefault="00737B01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3" w:right="-11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702" w:type="dxa"/>
            <w:gridSpan w:val="2"/>
          </w:tcPr>
          <w:p w14:paraId="5943C3CF" w14:textId="77777777" w:rsidR="00737B01" w:rsidRPr="00A5247A" w:rsidRDefault="00737B01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737B01" w:rsidRPr="00A5247A" w14:paraId="19C833E6" w14:textId="77777777" w:rsidTr="00D11E48">
        <w:tc>
          <w:tcPr>
            <w:tcW w:w="1764" w:type="dxa"/>
          </w:tcPr>
          <w:p w14:paraId="172F5E99" w14:textId="1F93889A" w:rsidR="00737B01" w:rsidRPr="00A5247A" w:rsidRDefault="00737B01" w:rsidP="00A21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7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68" w:type="dxa"/>
          </w:tcPr>
          <w:p w14:paraId="5442ACCA" w14:textId="77777777" w:rsidR="00D11E48" w:rsidRDefault="00A14A57" w:rsidP="00D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68" w:hanging="13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14A57">
              <w:rPr>
                <w:rFonts w:ascii="Angsana New" w:hAnsi="Angsana New"/>
                <w:bCs/>
                <w:sz w:val="24"/>
                <w:szCs w:val="24"/>
              </w:rPr>
              <w:t>30</w:t>
            </w:r>
          </w:p>
          <w:p w14:paraId="0F4CDEAA" w14:textId="36902E08" w:rsidR="00737B01" w:rsidRPr="005B6194" w:rsidRDefault="00AE68C5" w:rsidP="00D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68" w:hanging="13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AE68C5">
              <w:rPr>
                <w:rFonts w:ascii="Angsana New" w:hAnsi="Angsana New" w:hint="cs"/>
                <w:b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70" w:type="dxa"/>
          </w:tcPr>
          <w:p w14:paraId="1306D363" w14:textId="6C4A831C" w:rsidR="00737B01" w:rsidRPr="005B6194" w:rsidRDefault="00A14A57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A14A57">
              <w:rPr>
                <w:rFonts w:ascii="Angsana New" w:hAnsi="Angsana New"/>
                <w:bCs/>
                <w:sz w:val="24"/>
                <w:szCs w:val="24"/>
              </w:rPr>
              <w:t>31</w:t>
            </w:r>
            <w:r w:rsidR="00E70657" w:rsidRPr="005B6194">
              <w:rPr>
                <w:rFonts w:ascii="Angsana New" w:hAnsi="Angsana New"/>
                <w:bCs/>
                <w:sz w:val="24"/>
                <w:szCs w:val="24"/>
              </w:rPr>
              <w:t xml:space="preserve"> </w:t>
            </w:r>
            <w:r w:rsidR="00E70657" w:rsidRPr="005B6194">
              <w:rPr>
                <w:rFonts w:ascii="Angsana New" w:hAnsi="Angsana New" w:hint="cs"/>
                <w:b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09" w:type="dxa"/>
          </w:tcPr>
          <w:p w14:paraId="07E83637" w14:textId="63FA25EF" w:rsidR="00737B01" w:rsidRPr="005B6194" w:rsidRDefault="00A14A57" w:rsidP="00A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A14A57">
              <w:rPr>
                <w:rFonts w:ascii="Angsana New" w:hAnsi="Angsana New"/>
                <w:bCs/>
                <w:sz w:val="24"/>
                <w:szCs w:val="24"/>
              </w:rPr>
              <w:t>30</w:t>
            </w:r>
            <w:r w:rsidR="00AE68C5" w:rsidRPr="00AE68C5">
              <w:rPr>
                <w:rFonts w:ascii="Angsana New" w:hAnsi="Angsana New"/>
                <w:bCs/>
                <w:sz w:val="24"/>
                <w:szCs w:val="24"/>
              </w:rPr>
              <w:t xml:space="preserve"> </w:t>
            </w:r>
            <w:r w:rsidR="00AE68C5" w:rsidRPr="00AE68C5">
              <w:rPr>
                <w:rFonts w:ascii="Angsana New" w:hAnsi="Angsana New" w:hint="cs"/>
                <w:b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51" w:type="dxa"/>
          </w:tcPr>
          <w:p w14:paraId="727486C3" w14:textId="37533342" w:rsidR="00737B01" w:rsidRPr="005B6194" w:rsidRDefault="00A14A57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A14A57">
              <w:rPr>
                <w:rFonts w:ascii="Angsana New" w:hAnsi="Angsana New"/>
                <w:bCs/>
                <w:sz w:val="24"/>
                <w:szCs w:val="24"/>
              </w:rPr>
              <w:t>31</w:t>
            </w:r>
            <w:r w:rsidR="005B6194" w:rsidRPr="005B6194">
              <w:rPr>
                <w:rFonts w:ascii="Angsana New" w:hAnsi="Angsana New"/>
                <w:bCs/>
                <w:sz w:val="24"/>
                <w:szCs w:val="24"/>
              </w:rPr>
              <w:t xml:space="preserve"> </w:t>
            </w:r>
            <w:r w:rsidR="005B6194" w:rsidRPr="005B6194">
              <w:rPr>
                <w:rFonts w:ascii="Angsana New" w:hAnsi="Angsana New" w:hint="cs"/>
                <w:b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50" w:type="dxa"/>
          </w:tcPr>
          <w:p w14:paraId="5D67D92E" w14:textId="01658548" w:rsidR="00737B01" w:rsidRPr="005B6194" w:rsidRDefault="00A14A57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A14A57">
              <w:rPr>
                <w:rFonts w:ascii="Angsana New" w:hAnsi="Angsana New"/>
                <w:bCs/>
                <w:sz w:val="24"/>
                <w:szCs w:val="24"/>
              </w:rPr>
              <w:t>30</w:t>
            </w:r>
            <w:r w:rsidR="00AE68C5" w:rsidRPr="00AE68C5">
              <w:rPr>
                <w:rFonts w:ascii="Angsana New" w:hAnsi="Angsana New"/>
                <w:bCs/>
                <w:sz w:val="24"/>
                <w:szCs w:val="24"/>
              </w:rPr>
              <w:t xml:space="preserve"> </w:t>
            </w:r>
            <w:r w:rsidR="00AE68C5" w:rsidRPr="00AE68C5">
              <w:rPr>
                <w:rFonts w:ascii="Angsana New" w:hAnsi="Angsana New" w:hint="cs"/>
                <w:b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51" w:type="dxa"/>
          </w:tcPr>
          <w:p w14:paraId="74039D10" w14:textId="38B2E8A9" w:rsidR="00737B01" w:rsidRPr="005B6194" w:rsidRDefault="00A14A57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A14A57">
              <w:rPr>
                <w:rFonts w:ascii="Angsana New" w:hAnsi="Angsana New"/>
                <w:bCs/>
                <w:sz w:val="24"/>
                <w:szCs w:val="24"/>
              </w:rPr>
              <w:t>31</w:t>
            </w:r>
            <w:r w:rsidR="005B6194" w:rsidRPr="005B6194">
              <w:rPr>
                <w:rFonts w:ascii="Angsana New" w:hAnsi="Angsana New"/>
                <w:b/>
                <w:sz w:val="24"/>
                <w:szCs w:val="24"/>
              </w:rPr>
              <w:t xml:space="preserve"> </w:t>
            </w:r>
            <w:r w:rsidR="005B6194" w:rsidRPr="005B6194">
              <w:rPr>
                <w:rFonts w:ascii="Angsana New" w:hAnsi="Angsana New" w:hint="cs"/>
                <w:b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50" w:type="dxa"/>
            <w:vAlign w:val="bottom"/>
          </w:tcPr>
          <w:p w14:paraId="49AD6978" w14:textId="35335942" w:rsidR="00737B01" w:rsidRPr="005B6194" w:rsidRDefault="00A14A57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  <w:r w:rsidRPr="00A14A57">
              <w:rPr>
                <w:rFonts w:ascii="Angsana New" w:hAnsi="Angsana New"/>
                <w:bCs/>
                <w:sz w:val="24"/>
                <w:szCs w:val="24"/>
              </w:rPr>
              <w:t>30</w:t>
            </w:r>
            <w:r w:rsidR="00AE68C5" w:rsidRPr="00AE68C5">
              <w:rPr>
                <w:rFonts w:ascii="Angsana New" w:hAnsi="Angsana New"/>
                <w:bCs/>
                <w:sz w:val="24"/>
                <w:szCs w:val="24"/>
              </w:rPr>
              <w:t xml:space="preserve"> </w:t>
            </w:r>
            <w:r w:rsidR="00AE68C5" w:rsidRPr="00AE68C5">
              <w:rPr>
                <w:rFonts w:ascii="Angsana New" w:hAnsi="Angsana New" w:hint="cs"/>
                <w:b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51" w:type="dxa"/>
            <w:vAlign w:val="bottom"/>
          </w:tcPr>
          <w:p w14:paraId="1CB407C6" w14:textId="76278CA0" w:rsidR="00737B01" w:rsidRPr="005B6194" w:rsidRDefault="00A14A57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  <w:r w:rsidRPr="00A14A57">
              <w:rPr>
                <w:rFonts w:ascii="Angsana New" w:hAnsi="Angsana New"/>
                <w:bCs/>
                <w:sz w:val="24"/>
                <w:szCs w:val="24"/>
              </w:rPr>
              <w:t>31</w:t>
            </w:r>
            <w:r w:rsidR="005B6194" w:rsidRPr="005B6194">
              <w:rPr>
                <w:rFonts w:ascii="Angsana New" w:hAnsi="Angsana New"/>
                <w:b/>
                <w:sz w:val="24"/>
                <w:szCs w:val="24"/>
              </w:rPr>
              <w:t xml:space="preserve"> </w:t>
            </w:r>
            <w:r w:rsidR="005B6194" w:rsidRPr="005B6194">
              <w:rPr>
                <w:rFonts w:ascii="Angsana New" w:hAnsi="Angsana New" w:hint="cs"/>
                <w:b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50" w:type="dxa"/>
            <w:vAlign w:val="bottom"/>
          </w:tcPr>
          <w:p w14:paraId="419AEEFA" w14:textId="68AF1015" w:rsidR="00737B01" w:rsidRPr="005B6194" w:rsidRDefault="00A14A57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  <w:r w:rsidRPr="00A14A57">
              <w:rPr>
                <w:rFonts w:ascii="Angsana New" w:hAnsi="Angsana New"/>
                <w:bCs/>
                <w:sz w:val="24"/>
                <w:szCs w:val="24"/>
              </w:rPr>
              <w:t>30</w:t>
            </w:r>
            <w:r w:rsidR="00AE68C5" w:rsidRPr="00AE68C5">
              <w:rPr>
                <w:rFonts w:ascii="Angsana New" w:hAnsi="Angsana New"/>
                <w:bCs/>
                <w:sz w:val="24"/>
                <w:szCs w:val="24"/>
              </w:rPr>
              <w:t xml:space="preserve"> </w:t>
            </w:r>
            <w:r w:rsidR="00AE68C5" w:rsidRPr="00AE68C5">
              <w:rPr>
                <w:rFonts w:ascii="Angsana New" w:hAnsi="Angsana New" w:hint="cs"/>
                <w:b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51" w:type="dxa"/>
            <w:vAlign w:val="bottom"/>
          </w:tcPr>
          <w:p w14:paraId="6FCEC190" w14:textId="6CF9F6C0" w:rsidR="00737B01" w:rsidRPr="005B6194" w:rsidRDefault="00A14A57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A14A57">
              <w:rPr>
                <w:rFonts w:ascii="Angsana New" w:hAnsi="Angsana New"/>
                <w:bCs/>
                <w:sz w:val="24"/>
                <w:szCs w:val="24"/>
              </w:rPr>
              <w:t>31</w:t>
            </w:r>
            <w:r w:rsidR="005B6194" w:rsidRPr="005B6194">
              <w:rPr>
                <w:rFonts w:ascii="Angsana New" w:hAnsi="Angsana New"/>
                <w:bCs/>
                <w:sz w:val="24"/>
                <w:szCs w:val="24"/>
              </w:rPr>
              <w:t xml:space="preserve"> </w:t>
            </w:r>
            <w:r w:rsidR="005B6194" w:rsidRPr="005B6194">
              <w:rPr>
                <w:rFonts w:ascii="Angsana New" w:hAnsi="Angsana New" w:hint="cs"/>
                <w:b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50" w:type="dxa"/>
          </w:tcPr>
          <w:p w14:paraId="69E49BDC" w14:textId="318E9ED6" w:rsidR="00737B01" w:rsidRPr="005B6194" w:rsidRDefault="00A14A57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A14A57">
              <w:rPr>
                <w:rFonts w:ascii="Angsana New" w:hAnsi="Angsana New"/>
                <w:bCs/>
                <w:sz w:val="24"/>
                <w:szCs w:val="24"/>
              </w:rPr>
              <w:t>30</w:t>
            </w:r>
            <w:r w:rsidR="00AE68C5" w:rsidRPr="00AE68C5">
              <w:rPr>
                <w:rFonts w:ascii="Angsana New" w:hAnsi="Angsana New"/>
                <w:bCs/>
                <w:sz w:val="24"/>
                <w:szCs w:val="24"/>
              </w:rPr>
              <w:t xml:space="preserve"> </w:t>
            </w:r>
            <w:r w:rsidR="00AE68C5" w:rsidRPr="00AE68C5">
              <w:rPr>
                <w:rFonts w:ascii="Angsana New" w:hAnsi="Angsana New" w:hint="cs"/>
                <w:b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51" w:type="dxa"/>
          </w:tcPr>
          <w:p w14:paraId="023C2C27" w14:textId="47C9D5D6" w:rsidR="00737B01" w:rsidRPr="005B6194" w:rsidRDefault="00A14A57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  <w:r w:rsidRPr="00A14A57">
              <w:rPr>
                <w:rFonts w:ascii="Angsana New" w:hAnsi="Angsana New"/>
                <w:bCs/>
                <w:sz w:val="24"/>
                <w:szCs w:val="24"/>
              </w:rPr>
              <w:t>31</w:t>
            </w:r>
            <w:r w:rsidR="005B6194" w:rsidRPr="005B6194">
              <w:rPr>
                <w:rFonts w:ascii="Angsana New" w:hAnsi="Angsana New"/>
                <w:bCs/>
                <w:sz w:val="24"/>
                <w:szCs w:val="24"/>
              </w:rPr>
              <w:t xml:space="preserve"> </w:t>
            </w:r>
            <w:r w:rsidR="005B6194" w:rsidRPr="005B6194">
              <w:rPr>
                <w:rFonts w:ascii="Angsana New" w:hAnsi="Angsana New" w:hint="cs"/>
                <w:b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50" w:type="dxa"/>
          </w:tcPr>
          <w:p w14:paraId="597696DA" w14:textId="37CBF745" w:rsidR="00737B01" w:rsidRPr="005B6194" w:rsidRDefault="00A14A57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A14A57">
              <w:rPr>
                <w:rFonts w:ascii="Angsana New" w:hAnsi="Angsana New"/>
                <w:bCs/>
                <w:sz w:val="24"/>
                <w:szCs w:val="24"/>
              </w:rPr>
              <w:t>30</w:t>
            </w:r>
            <w:r w:rsidR="00AE68C5" w:rsidRPr="00AE68C5">
              <w:rPr>
                <w:rFonts w:ascii="Angsana New" w:hAnsi="Angsana New"/>
                <w:bCs/>
                <w:sz w:val="24"/>
                <w:szCs w:val="24"/>
              </w:rPr>
              <w:t xml:space="preserve"> </w:t>
            </w:r>
            <w:r w:rsidR="00AE68C5" w:rsidRPr="00AE68C5">
              <w:rPr>
                <w:rFonts w:ascii="Angsana New" w:hAnsi="Angsana New" w:hint="cs"/>
                <w:b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51" w:type="dxa"/>
          </w:tcPr>
          <w:p w14:paraId="35861C5D" w14:textId="3556AD30" w:rsidR="00737B01" w:rsidRPr="005B6194" w:rsidRDefault="00A14A57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A14A57">
              <w:rPr>
                <w:rFonts w:ascii="Angsana New" w:hAnsi="Angsana New"/>
                <w:bCs/>
                <w:sz w:val="24"/>
                <w:szCs w:val="24"/>
              </w:rPr>
              <w:t>31</w:t>
            </w:r>
            <w:r w:rsidR="005B6194" w:rsidRPr="005B6194">
              <w:rPr>
                <w:rFonts w:ascii="Angsana New" w:hAnsi="Angsana New"/>
                <w:bCs/>
                <w:sz w:val="24"/>
                <w:szCs w:val="24"/>
              </w:rPr>
              <w:t xml:space="preserve"> </w:t>
            </w:r>
            <w:r w:rsidR="005B6194" w:rsidRPr="005B6194">
              <w:rPr>
                <w:rFonts w:ascii="Angsana New" w:hAnsi="Angsana New" w:hint="cs"/>
                <w:b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50" w:type="dxa"/>
          </w:tcPr>
          <w:p w14:paraId="74FAED3B" w14:textId="12D9E255" w:rsidR="00737B01" w:rsidRPr="005B6194" w:rsidRDefault="00A14A57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A14A57">
              <w:rPr>
                <w:rFonts w:ascii="Angsana New" w:hAnsi="Angsana New"/>
                <w:bCs/>
                <w:sz w:val="24"/>
                <w:szCs w:val="24"/>
              </w:rPr>
              <w:t>30</w:t>
            </w:r>
            <w:r w:rsidR="00AE68C5" w:rsidRPr="00AE68C5">
              <w:rPr>
                <w:rFonts w:ascii="Angsana New" w:hAnsi="Angsana New"/>
                <w:bCs/>
                <w:sz w:val="24"/>
                <w:szCs w:val="24"/>
              </w:rPr>
              <w:t xml:space="preserve"> </w:t>
            </w:r>
            <w:r w:rsidR="00AE68C5" w:rsidRPr="00AE68C5">
              <w:rPr>
                <w:rFonts w:ascii="Angsana New" w:hAnsi="Angsana New" w:hint="cs"/>
                <w:b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52" w:type="dxa"/>
          </w:tcPr>
          <w:p w14:paraId="596BDB48" w14:textId="3A13E272" w:rsidR="00737B01" w:rsidRPr="005B6194" w:rsidRDefault="00A14A57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A14A57">
              <w:rPr>
                <w:rFonts w:ascii="Angsana New" w:hAnsi="Angsana New"/>
                <w:bCs/>
                <w:sz w:val="24"/>
                <w:szCs w:val="24"/>
              </w:rPr>
              <w:t>31</w:t>
            </w:r>
            <w:r w:rsidR="005B6194" w:rsidRPr="005B6194">
              <w:rPr>
                <w:rFonts w:ascii="Angsana New" w:hAnsi="Angsana New"/>
                <w:bCs/>
                <w:sz w:val="24"/>
                <w:szCs w:val="24"/>
              </w:rPr>
              <w:t xml:space="preserve"> </w:t>
            </w:r>
            <w:r w:rsidR="005B6194" w:rsidRPr="005B6194">
              <w:rPr>
                <w:rFonts w:ascii="Angsana New" w:hAnsi="Angsana New" w:hint="cs"/>
                <w:b/>
                <w:sz w:val="24"/>
                <w:szCs w:val="24"/>
                <w:cs/>
              </w:rPr>
              <w:t>ธันวาคม</w:t>
            </w:r>
          </w:p>
        </w:tc>
      </w:tr>
      <w:tr w:rsidR="00E70657" w:rsidRPr="00A5247A" w14:paraId="183F6206" w14:textId="77777777" w:rsidTr="00D11E48">
        <w:tc>
          <w:tcPr>
            <w:tcW w:w="1764" w:type="dxa"/>
          </w:tcPr>
          <w:p w14:paraId="30699461" w14:textId="77777777" w:rsidR="00E70657" w:rsidRPr="00225692" w:rsidRDefault="00E70657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7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8" w:type="dxa"/>
          </w:tcPr>
          <w:p w14:paraId="5D6E2953" w14:textId="3696106F" w:rsidR="00E70657" w:rsidRPr="00A5247A" w:rsidRDefault="00A14A57" w:rsidP="00E706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14A57">
              <w:rPr>
                <w:rFonts w:ascii="Angsana New" w:hAnsi="Angsana New"/>
                <w:bCs/>
                <w:sz w:val="24"/>
                <w:szCs w:val="24"/>
              </w:rPr>
              <w:t>2565</w:t>
            </w:r>
          </w:p>
        </w:tc>
        <w:tc>
          <w:tcPr>
            <w:tcW w:w="770" w:type="dxa"/>
          </w:tcPr>
          <w:p w14:paraId="6634380E" w14:textId="6B40F403" w:rsidR="00E70657" w:rsidRPr="00A5247A" w:rsidRDefault="00A14A57" w:rsidP="00E706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14A57">
              <w:rPr>
                <w:rFonts w:ascii="Angsana New" w:hAnsi="Angsana New"/>
                <w:bCs/>
                <w:sz w:val="24"/>
                <w:szCs w:val="24"/>
              </w:rPr>
              <w:t>2564</w:t>
            </w:r>
          </w:p>
        </w:tc>
        <w:tc>
          <w:tcPr>
            <w:tcW w:w="709" w:type="dxa"/>
          </w:tcPr>
          <w:p w14:paraId="7C57684B" w14:textId="23A67034" w:rsidR="00E70657" w:rsidRPr="00A5247A" w:rsidRDefault="00A14A57" w:rsidP="00E706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14A57">
              <w:rPr>
                <w:rFonts w:ascii="Angsana New" w:hAnsi="Angsana New"/>
                <w:bCs/>
                <w:sz w:val="24"/>
                <w:szCs w:val="24"/>
              </w:rPr>
              <w:t>2565</w:t>
            </w:r>
          </w:p>
        </w:tc>
        <w:tc>
          <w:tcPr>
            <w:tcW w:w="851" w:type="dxa"/>
          </w:tcPr>
          <w:p w14:paraId="40490513" w14:textId="6C7EA838" w:rsidR="00E70657" w:rsidRPr="00A5247A" w:rsidRDefault="00A14A57" w:rsidP="00E706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14A57">
              <w:rPr>
                <w:rFonts w:ascii="Angsana New" w:hAnsi="Angsana New"/>
                <w:bCs/>
                <w:sz w:val="24"/>
                <w:szCs w:val="24"/>
              </w:rPr>
              <w:t>2564</w:t>
            </w:r>
          </w:p>
        </w:tc>
        <w:tc>
          <w:tcPr>
            <w:tcW w:w="850" w:type="dxa"/>
          </w:tcPr>
          <w:p w14:paraId="4C547F3F" w14:textId="2880E54D" w:rsidR="00E70657" w:rsidRPr="00A5247A" w:rsidRDefault="00A14A57" w:rsidP="00E706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14A57">
              <w:rPr>
                <w:rFonts w:ascii="Angsana New" w:hAnsi="Angsana New"/>
                <w:bCs/>
                <w:sz w:val="24"/>
                <w:szCs w:val="24"/>
              </w:rPr>
              <w:t>2565</w:t>
            </w:r>
          </w:p>
        </w:tc>
        <w:tc>
          <w:tcPr>
            <w:tcW w:w="851" w:type="dxa"/>
          </w:tcPr>
          <w:p w14:paraId="60A26974" w14:textId="5EFC8F67" w:rsidR="00E70657" w:rsidRPr="00A5247A" w:rsidRDefault="00A14A57" w:rsidP="00E706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14A57">
              <w:rPr>
                <w:rFonts w:ascii="Angsana New" w:hAnsi="Angsana New"/>
                <w:bCs/>
                <w:sz w:val="24"/>
                <w:szCs w:val="24"/>
              </w:rPr>
              <w:t>2564</w:t>
            </w:r>
          </w:p>
        </w:tc>
        <w:tc>
          <w:tcPr>
            <w:tcW w:w="850" w:type="dxa"/>
            <w:vAlign w:val="bottom"/>
          </w:tcPr>
          <w:p w14:paraId="51B4719D" w14:textId="6406AB25" w:rsidR="00E70657" w:rsidRPr="00A5247A" w:rsidRDefault="00A14A57" w:rsidP="00E706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14A57">
              <w:rPr>
                <w:rFonts w:ascii="Angsana New" w:hAnsi="Angsana New"/>
                <w:bCs/>
                <w:sz w:val="24"/>
                <w:szCs w:val="24"/>
              </w:rPr>
              <w:t>2565</w:t>
            </w:r>
          </w:p>
        </w:tc>
        <w:tc>
          <w:tcPr>
            <w:tcW w:w="851" w:type="dxa"/>
            <w:vAlign w:val="bottom"/>
          </w:tcPr>
          <w:p w14:paraId="12777226" w14:textId="37F47C2C" w:rsidR="00E70657" w:rsidRPr="00A5247A" w:rsidRDefault="00A14A57" w:rsidP="00E706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14A57">
              <w:rPr>
                <w:rFonts w:ascii="Angsana New" w:hAnsi="Angsana New"/>
                <w:bCs/>
                <w:sz w:val="24"/>
                <w:szCs w:val="24"/>
              </w:rPr>
              <w:t>2564</w:t>
            </w:r>
          </w:p>
        </w:tc>
        <w:tc>
          <w:tcPr>
            <w:tcW w:w="850" w:type="dxa"/>
            <w:vAlign w:val="bottom"/>
          </w:tcPr>
          <w:p w14:paraId="0B62D4AE" w14:textId="44956F91" w:rsidR="00E70657" w:rsidRPr="00A5247A" w:rsidRDefault="00A14A57" w:rsidP="00E706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14A57">
              <w:rPr>
                <w:rFonts w:ascii="Angsana New" w:hAnsi="Angsana New"/>
                <w:bCs/>
                <w:sz w:val="24"/>
                <w:szCs w:val="24"/>
              </w:rPr>
              <w:t>2565</w:t>
            </w:r>
          </w:p>
        </w:tc>
        <w:tc>
          <w:tcPr>
            <w:tcW w:w="851" w:type="dxa"/>
            <w:vAlign w:val="bottom"/>
          </w:tcPr>
          <w:p w14:paraId="6985C584" w14:textId="189BA5D9" w:rsidR="00E70657" w:rsidRPr="00A5247A" w:rsidRDefault="00A14A57" w:rsidP="00E706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14A57">
              <w:rPr>
                <w:rFonts w:ascii="Angsana New" w:hAnsi="Angsana New"/>
                <w:bCs/>
                <w:sz w:val="24"/>
                <w:szCs w:val="24"/>
              </w:rPr>
              <w:t>2564</w:t>
            </w:r>
          </w:p>
        </w:tc>
        <w:tc>
          <w:tcPr>
            <w:tcW w:w="850" w:type="dxa"/>
          </w:tcPr>
          <w:p w14:paraId="4BF73C88" w14:textId="09487171" w:rsidR="00E70657" w:rsidRPr="00A5247A" w:rsidRDefault="00A14A57" w:rsidP="00E706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14A57">
              <w:rPr>
                <w:rFonts w:ascii="Angsana New" w:hAnsi="Angsana New"/>
                <w:bCs/>
                <w:sz w:val="24"/>
                <w:szCs w:val="24"/>
              </w:rPr>
              <w:t>2565</w:t>
            </w:r>
          </w:p>
        </w:tc>
        <w:tc>
          <w:tcPr>
            <w:tcW w:w="851" w:type="dxa"/>
          </w:tcPr>
          <w:p w14:paraId="66DA169B" w14:textId="6E026DF0" w:rsidR="00E70657" w:rsidRPr="00A5247A" w:rsidRDefault="00A14A57" w:rsidP="00AF42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14A57">
              <w:rPr>
                <w:rFonts w:ascii="Angsana New" w:hAnsi="Angsana New"/>
                <w:bCs/>
                <w:sz w:val="24"/>
                <w:szCs w:val="24"/>
              </w:rPr>
              <w:t>2564</w:t>
            </w:r>
          </w:p>
        </w:tc>
        <w:tc>
          <w:tcPr>
            <w:tcW w:w="850" w:type="dxa"/>
          </w:tcPr>
          <w:p w14:paraId="57A2130C" w14:textId="3CD0AB02" w:rsidR="00E70657" w:rsidRPr="00A5247A" w:rsidRDefault="00A14A57" w:rsidP="00E706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14A57">
              <w:rPr>
                <w:rFonts w:ascii="Angsana New" w:hAnsi="Angsana New"/>
                <w:bCs/>
                <w:sz w:val="24"/>
                <w:szCs w:val="24"/>
              </w:rPr>
              <w:t>2565</w:t>
            </w:r>
          </w:p>
        </w:tc>
        <w:tc>
          <w:tcPr>
            <w:tcW w:w="851" w:type="dxa"/>
          </w:tcPr>
          <w:p w14:paraId="7FC18BEC" w14:textId="4524230A" w:rsidR="00E70657" w:rsidRPr="00A5247A" w:rsidRDefault="00A14A57" w:rsidP="00E706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14A57">
              <w:rPr>
                <w:rFonts w:ascii="Angsana New" w:hAnsi="Angsana New"/>
                <w:bCs/>
                <w:sz w:val="24"/>
                <w:szCs w:val="24"/>
              </w:rPr>
              <w:t>2564</w:t>
            </w:r>
          </w:p>
        </w:tc>
        <w:tc>
          <w:tcPr>
            <w:tcW w:w="850" w:type="dxa"/>
          </w:tcPr>
          <w:p w14:paraId="3F21D166" w14:textId="231E1683" w:rsidR="00E70657" w:rsidRPr="00A5247A" w:rsidRDefault="00A14A57" w:rsidP="00E706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14A57">
              <w:rPr>
                <w:rFonts w:ascii="Angsana New" w:hAnsi="Angsana New"/>
                <w:bCs/>
                <w:sz w:val="24"/>
                <w:szCs w:val="24"/>
              </w:rPr>
              <w:t>2565</w:t>
            </w:r>
          </w:p>
        </w:tc>
        <w:tc>
          <w:tcPr>
            <w:tcW w:w="852" w:type="dxa"/>
          </w:tcPr>
          <w:p w14:paraId="0F6B08DB" w14:textId="7926585B" w:rsidR="00E70657" w:rsidRPr="00A5247A" w:rsidRDefault="00A14A57" w:rsidP="00E706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14A57">
              <w:rPr>
                <w:rFonts w:ascii="Angsana New" w:hAnsi="Angsana New"/>
                <w:bCs/>
                <w:sz w:val="24"/>
                <w:szCs w:val="24"/>
              </w:rPr>
              <w:t>2564</w:t>
            </w:r>
          </w:p>
        </w:tc>
      </w:tr>
      <w:tr w:rsidR="00E70657" w:rsidRPr="00A5247A" w14:paraId="0FCC0A5D" w14:textId="77777777" w:rsidTr="00D11E48">
        <w:tc>
          <w:tcPr>
            <w:tcW w:w="1764" w:type="dxa"/>
            <w:shd w:val="clear" w:color="auto" w:fill="auto"/>
            <w:vAlign w:val="bottom"/>
          </w:tcPr>
          <w:p w14:paraId="307BB0C2" w14:textId="77777777" w:rsidR="00E70657" w:rsidRPr="00A5247A" w:rsidRDefault="00E70657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7"/>
              <w:rPr>
                <w:rFonts w:ascii="Angsana New" w:hAnsi="Angsana New"/>
                <w:sz w:val="24"/>
                <w:szCs w:val="24"/>
                <w:cs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</w:rPr>
              <w:t>สินทรัพย์ตามส่วนงาน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1438D0C8" w14:textId="79E5EF96" w:rsidR="00E70657" w:rsidRPr="00D11E48" w:rsidRDefault="00D11E48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899,316</w:t>
            </w:r>
          </w:p>
        </w:tc>
        <w:tc>
          <w:tcPr>
            <w:tcW w:w="770" w:type="dxa"/>
            <w:shd w:val="clear" w:color="auto" w:fill="auto"/>
            <w:vAlign w:val="center"/>
          </w:tcPr>
          <w:p w14:paraId="62AE3503" w14:textId="5FE19F87" w:rsidR="00E70657" w:rsidRPr="00D11E48" w:rsidRDefault="00A14A57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1E48">
              <w:rPr>
                <w:rFonts w:ascii="Angsana New" w:hAnsi="Angsana New"/>
                <w:sz w:val="24"/>
                <w:szCs w:val="24"/>
              </w:rPr>
              <w:t>692</w:t>
            </w:r>
            <w:r w:rsidR="00E70657" w:rsidRPr="00D11E48">
              <w:rPr>
                <w:rFonts w:ascii="Angsana New" w:hAnsi="Angsana New"/>
                <w:sz w:val="24"/>
                <w:szCs w:val="24"/>
              </w:rPr>
              <w:t>,</w:t>
            </w:r>
            <w:r w:rsidRPr="00D11E48">
              <w:rPr>
                <w:rFonts w:ascii="Angsana New" w:hAnsi="Angsana New"/>
                <w:sz w:val="24"/>
                <w:szCs w:val="24"/>
              </w:rPr>
              <w:t>841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34A24F" w14:textId="08FC038B" w:rsidR="00E70657" w:rsidRPr="00D11E48" w:rsidRDefault="00AF0736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161,535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E4391F6" w14:textId="114D7FB5" w:rsidR="00E70657" w:rsidRPr="00D11E48" w:rsidRDefault="00A14A57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1E48">
              <w:rPr>
                <w:rFonts w:ascii="Angsana New" w:hAnsi="Angsana New"/>
                <w:sz w:val="24"/>
                <w:szCs w:val="24"/>
              </w:rPr>
              <w:t>77</w:t>
            </w:r>
            <w:r w:rsidR="00E70657" w:rsidRPr="00D11E48">
              <w:rPr>
                <w:rFonts w:ascii="Angsana New" w:hAnsi="Angsana New"/>
                <w:sz w:val="24"/>
                <w:szCs w:val="24"/>
              </w:rPr>
              <w:t>,</w:t>
            </w:r>
            <w:r w:rsidRPr="00D11E48">
              <w:rPr>
                <w:rFonts w:ascii="Angsana New" w:hAnsi="Angsana New"/>
                <w:sz w:val="24"/>
                <w:szCs w:val="24"/>
              </w:rPr>
              <w:t>526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FFBC45E" w14:textId="165D9E48" w:rsidR="00BA235A" w:rsidRPr="00D11E48" w:rsidRDefault="00AF0736" w:rsidP="00BA2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626,140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8A938E5" w14:textId="5AD5F41F" w:rsidR="00E70657" w:rsidRPr="00D11E48" w:rsidRDefault="00A14A57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D11E48">
              <w:rPr>
                <w:rFonts w:ascii="Angsana New" w:hAnsi="Angsana New"/>
                <w:sz w:val="24"/>
                <w:szCs w:val="24"/>
              </w:rPr>
              <w:t>346</w:t>
            </w:r>
            <w:r w:rsidR="00E70657" w:rsidRPr="00D11E48">
              <w:rPr>
                <w:rFonts w:ascii="Angsana New" w:hAnsi="Angsana New"/>
                <w:sz w:val="24"/>
                <w:szCs w:val="24"/>
              </w:rPr>
              <w:t>,</w:t>
            </w:r>
            <w:r w:rsidRPr="00D11E48">
              <w:rPr>
                <w:rFonts w:ascii="Angsana New" w:hAnsi="Angsana New"/>
                <w:sz w:val="24"/>
                <w:szCs w:val="24"/>
              </w:rPr>
              <w:t>852</w:t>
            </w:r>
          </w:p>
        </w:tc>
        <w:tc>
          <w:tcPr>
            <w:tcW w:w="850" w:type="dxa"/>
            <w:shd w:val="clear" w:color="auto" w:fill="auto"/>
          </w:tcPr>
          <w:p w14:paraId="5EF86E80" w14:textId="55A58139" w:rsidR="00E70657" w:rsidRPr="00D11E48" w:rsidRDefault="00AF0736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6,423</w:t>
            </w:r>
          </w:p>
        </w:tc>
        <w:tc>
          <w:tcPr>
            <w:tcW w:w="851" w:type="dxa"/>
            <w:shd w:val="clear" w:color="auto" w:fill="auto"/>
          </w:tcPr>
          <w:p w14:paraId="7BB3FF03" w14:textId="6EB4B007" w:rsidR="00E70657" w:rsidRPr="00D11E48" w:rsidRDefault="00A14A57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1E48">
              <w:rPr>
                <w:rFonts w:ascii="Angsana New" w:hAnsi="Angsana New"/>
                <w:sz w:val="24"/>
                <w:szCs w:val="24"/>
              </w:rPr>
              <w:t>43</w:t>
            </w:r>
            <w:r w:rsidR="00E70657" w:rsidRPr="00D11E48">
              <w:rPr>
                <w:rFonts w:ascii="Angsana New" w:hAnsi="Angsana New"/>
                <w:sz w:val="24"/>
                <w:szCs w:val="24"/>
              </w:rPr>
              <w:t>,</w:t>
            </w:r>
            <w:r w:rsidRPr="00D11E48">
              <w:rPr>
                <w:rFonts w:ascii="Angsana New" w:hAnsi="Angsana New"/>
                <w:sz w:val="24"/>
                <w:szCs w:val="24"/>
              </w:rPr>
              <w:t>742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4B001D" w14:textId="0E068B9A" w:rsidR="00E70657" w:rsidRPr="00D11E48" w:rsidRDefault="00AF0736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217,3</w:t>
            </w:r>
            <w:r w:rsidR="001B303C">
              <w:rPr>
                <w:rFonts w:ascii="Angsana New" w:hAnsi="Angsana New"/>
                <w:sz w:val="24"/>
                <w:szCs w:val="24"/>
              </w:rPr>
              <w:t>68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F503346" w14:textId="578F5D50" w:rsidR="00E70657" w:rsidRPr="00D11E48" w:rsidRDefault="00A14A57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11E48">
              <w:rPr>
                <w:rFonts w:ascii="Angsana New" w:hAnsi="Angsana New"/>
                <w:sz w:val="24"/>
                <w:szCs w:val="24"/>
              </w:rPr>
              <w:t>199</w:t>
            </w:r>
            <w:r w:rsidR="00E70657" w:rsidRPr="00D11E48">
              <w:rPr>
                <w:rFonts w:ascii="Angsana New" w:hAnsi="Angsana New"/>
                <w:sz w:val="24"/>
                <w:szCs w:val="24"/>
              </w:rPr>
              <w:t>,</w:t>
            </w:r>
            <w:r w:rsidRPr="00D11E48">
              <w:rPr>
                <w:rFonts w:ascii="Angsana New" w:hAnsi="Angsana New"/>
                <w:sz w:val="24"/>
                <w:szCs w:val="24"/>
              </w:rPr>
              <w:t>060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2CBDCFF" w14:textId="72C7D120" w:rsidR="00E70657" w:rsidRPr="00D11E48" w:rsidRDefault="00AF0736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1E9F0F0" w14:textId="1F8EF98E" w:rsidR="00E70657" w:rsidRPr="00D11E48" w:rsidRDefault="00A14A57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11E48">
              <w:rPr>
                <w:rFonts w:ascii="Angsana New" w:hAnsi="Angsana New"/>
                <w:sz w:val="24"/>
                <w:szCs w:val="24"/>
              </w:rPr>
              <w:t>177</w:t>
            </w:r>
            <w:r w:rsidR="00E70657" w:rsidRPr="00D11E48">
              <w:rPr>
                <w:rFonts w:ascii="Angsana New" w:hAnsi="Angsana New"/>
                <w:sz w:val="24"/>
                <w:szCs w:val="24"/>
              </w:rPr>
              <w:t>,</w:t>
            </w:r>
            <w:r w:rsidRPr="00D11E48">
              <w:rPr>
                <w:rFonts w:ascii="Angsana New" w:hAnsi="Angsana New"/>
                <w:sz w:val="24"/>
                <w:szCs w:val="24"/>
              </w:rPr>
              <w:t>722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6CCF9E9" w14:textId="6D987DC9" w:rsidR="00E70657" w:rsidRPr="00D11E48" w:rsidRDefault="00AF0736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1B303C">
              <w:rPr>
                <w:rFonts w:ascii="Angsana New" w:hAnsi="Angsana New"/>
                <w:sz w:val="24"/>
                <w:szCs w:val="24"/>
              </w:rPr>
              <w:t>623,914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9C2780" w14:textId="1E74241C" w:rsidR="00E70657" w:rsidRPr="00D11E48" w:rsidRDefault="00E70657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1E48">
              <w:rPr>
                <w:rFonts w:ascii="Angsana New" w:hAnsi="Angsana New"/>
                <w:sz w:val="24"/>
                <w:szCs w:val="24"/>
              </w:rPr>
              <w:t>(</w:t>
            </w:r>
            <w:r w:rsidR="00A14A57" w:rsidRPr="00D11E48">
              <w:rPr>
                <w:rFonts w:ascii="Angsana New" w:hAnsi="Angsana New"/>
                <w:sz w:val="24"/>
                <w:szCs w:val="24"/>
              </w:rPr>
              <w:t>444</w:t>
            </w:r>
            <w:r w:rsidRPr="00D11E48">
              <w:rPr>
                <w:rFonts w:ascii="Angsana New" w:hAnsi="Angsana New"/>
                <w:sz w:val="24"/>
                <w:szCs w:val="24"/>
              </w:rPr>
              <w:t>,</w:t>
            </w:r>
            <w:r w:rsidR="00A14A57" w:rsidRPr="00D11E48">
              <w:rPr>
                <w:rFonts w:ascii="Angsana New" w:hAnsi="Angsana New"/>
                <w:sz w:val="24"/>
                <w:szCs w:val="24"/>
              </w:rPr>
              <w:t>910</w:t>
            </w:r>
            <w:r w:rsidRPr="00D11E4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1A43AC3" w14:textId="1296EBD4" w:rsidR="00E70657" w:rsidRPr="00D11E48" w:rsidRDefault="0040252A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</w:t>
            </w:r>
            <w:r w:rsidR="001B303C">
              <w:rPr>
                <w:rFonts w:ascii="Angsana New" w:hAnsi="Angsana New"/>
                <w:sz w:val="24"/>
                <w:szCs w:val="24"/>
              </w:rPr>
              <w:t>286,868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646EF579" w14:textId="75CBE9D2" w:rsidR="00E70657" w:rsidRPr="00A5247A" w:rsidRDefault="00A14A57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4A57">
              <w:rPr>
                <w:rFonts w:ascii="Angsana New" w:hAnsi="Angsana New"/>
                <w:sz w:val="24"/>
                <w:szCs w:val="24"/>
              </w:rPr>
              <w:t>1</w:t>
            </w:r>
            <w:r w:rsidR="00E70657">
              <w:rPr>
                <w:rFonts w:ascii="Angsana New" w:hAnsi="Angsana New"/>
                <w:sz w:val="24"/>
                <w:szCs w:val="24"/>
              </w:rPr>
              <w:t>,</w:t>
            </w:r>
            <w:r w:rsidRPr="00A14A57">
              <w:rPr>
                <w:rFonts w:ascii="Angsana New" w:hAnsi="Angsana New"/>
                <w:sz w:val="24"/>
                <w:szCs w:val="24"/>
              </w:rPr>
              <w:t>092</w:t>
            </w:r>
            <w:r w:rsidR="00E70657">
              <w:rPr>
                <w:rFonts w:ascii="Angsana New" w:hAnsi="Angsana New"/>
                <w:sz w:val="24"/>
                <w:szCs w:val="24"/>
              </w:rPr>
              <w:t>,</w:t>
            </w:r>
            <w:r w:rsidRPr="00A14A57">
              <w:rPr>
                <w:rFonts w:ascii="Angsana New" w:hAnsi="Angsana New"/>
                <w:sz w:val="24"/>
                <w:szCs w:val="24"/>
              </w:rPr>
              <w:t>833</w:t>
            </w:r>
          </w:p>
        </w:tc>
      </w:tr>
      <w:tr w:rsidR="00E70657" w:rsidRPr="00A5247A" w14:paraId="04EDBE67" w14:textId="77777777" w:rsidTr="00D11E48">
        <w:tc>
          <w:tcPr>
            <w:tcW w:w="1764" w:type="dxa"/>
            <w:shd w:val="clear" w:color="auto" w:fill="auto"/>
            <w:vAlign w:val="bottom"/>
          </w:tcPr>
          <w:p w14:paraId="21B63860" w14:textId="77777777" w:rsidR="00E70657" w:rsidRPr="00A5247A" w:rsidRDefault="00E70657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7"/>
              <w:rPr>
                <w:rFonts w:ascii="Angsana New" w:hAnsi="Angsana New"/>
                <w:sz w:val="24"/>
                <w:szCs w:val="24"/>
                <w:cs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</w:rPr>
              <w:t>หนี้สินตามส่วนงาน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669D8341" w14:textId="1E07AE3E" w:rsidR="00E70657" w:rsidRPr="00D11E48" w:rsidRDefault="00AF0736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214,413</w:t>
            </w:r>
          </w:p>
        </w:tc>
        <w:tc>
          <w:tcPr>
            <w:tcW w:w="770" w:type="dxa"/>
            <w:shd w:val="clear" w:color="auto" w:fill="auto"/>
            <w:vAlign w:val="center"/>
          </w:tcPr>
          <w:p w14:paraId="43C14049" w14:textId="6F7BE774" w:rsidR="00E70657" w:rsidRPr="00D11E48" w:rsidRDefault="00A14A57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1E48">
              <w:rPr>
                <w:rFonts w:ascii="Angsana New" w:hAnsi="Angsana New"/>
                <w:sz w:val="24"/>
                <w:szCs w:val="24"/>
              </w:rPr>
              <w:t>74</w:t>
            </w:r>
            <w:r w:rsidR="00E70657" w:rsidRPr="00D11E48">
              <w:rPr>
                <w:rFonts w:ascii="Angsana New" w:hAnsi="Angsana New"/>
                <w:sz w:val="24"/>
                <w:szCs w:val="24"/>
              </w:rPr>
              <w:t>,</w:t>
            </w:r>
            <w:r w:rsidRPr="00D11E48">
              <w:rPr>
                <w:rFonts w:ascii="Angsana New" w:hAnsi="Angsana New"/>
                <w:sz w:val="24"/>
                <w:szCs w:val="24"/>
              </w:rPr>
              <w:t>905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CC0B08" w14:textId="4FED745F" w:rsidR="00E70657" w:rsidRPr="00D11E48" w:rsidRDefault="00AF0736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38,513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9D01BEF" w14:textId="38860554" w:rsidR="00E70657" w:rsidRPr="00D11E48" w:rsidRDefault="00A14A57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1E48">
              <w:rPr>
                <w:rFonts w:ascii="Angsana New" w:hAnsi="Angsana New"/>
                <w:sz w:val="24"/>
                <w:szCs w:val="24"/>
              </w:rPr>
              <w:t>8</w:t>
            </w:r>
            <w:r w:rsidR="00E70657" w:rsidRPr="00D11E48">
              <w:rPr>
                <w:rFonts w:ascii="Angsana New" w:hAnsi="Angsana New"/>
                <w:sz w:val="24"/>
                <w:szCs w:val="24"/>
              </w:rPr>
              <w:t>,</w:t>
            </w:r>
            <w:r w:rsidRPr="00D11E48">
              <w:rPr>
                <w:rFonts w:ascii="Angsana New" w:hAnsi="Angsana New"/>
                <w:sz w:val="24"/>
                <w:szCs w:val="24"/>
              </w:rPr>
              <w:t>381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B3B5A21" w14:textId="5055D061" w:rsidR="00E70657" w:rsidRPr="00D11E48" w:rsidRDefault="00AF0736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315,832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EFD7656" w14:textId="4B7390BC" w:rsidR="00E70657" w:rsidRPr="00D11E48" w:rsidRDefault="00A14A57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D11E48">
              <w:rPr>
                <w:rFonts w:ascii="Angsana New" w:hAnsi="Angsana New"/>
                <w:sz w:val="24"/>
                <w:szCs w:val="24"/>
              </w:rPr>
              <w:t>265</w:t>
            </w:r>
            <w:r w:rsidR="00E70657" w:rsidRPr="00D11E48">
              <w:rPr>
                <w:rFonts w:ascii="Angsana New" w:hAnsi="Angsana New"/>
                <w:sz w:val="24"/>
                <w:szCs w:val="24"/>
              </w:rPr>
              <w:t>,</w:t>
            </w:r>
            <w:r w:rsidRPr="00D11E48">
              <w:rPr>
                <w:rFonts w:ascii="Angsana New" w:hAnsi="Angsana New"/>
                <w:sz w:val="24"/>
                <w:szCs w:val="24"/>
              </w:rPr>
              <w:t>800</w:t>
            </w:r>
          </w:p>
        </w:tc>
        <w:tc>
          <w:tcPr>
            <w:tcW w:w="850" w:type="dxa"/>
            <w:shd w:val="clear" w:color="auto" w:fill="auto"/>
          </w:tcPr>
          <w:p w14:paraId="1CB18C9F" w14:textId="40E1A407" w:rsidR="00E70657" w:rsidRPr="00D11E48" w:rsidRDefault="00AF0736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1,605</w:t>
            </w:r>
          </w:p>
        </w:tc>
        <w:tc>
          <w:tcPr>
            <w:tcW w:w="851" w:type="dxa"/>
            <w:shd w:val="clear" w:color="auto" w:fill="auto"/>
          </w:tcPr>
          <w:p w14:paraId="626C7F42" w14:textId="10D7862F" w:rsidR="00E70657" w:rsidRPr="00D11E48" w:rsidRDefault="00A14A57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1E48">
              <w:rPr>
                <w:rFonts w:ascii="Angsana New" w:hAnsi="Angsana New"/>
                <w:sz w:val="24"/>
                <w:szCs w:val="24"/>
              </w:rPr>
              <w:t>36</w:t>
            </w:r>
            <w:r w:rsidR="00E70657" w:rsidRPr="00D11E48">
              <w:rPr>
                <w:rFonts w:ascii="Angsana New" w:hAnsi="Angsana New"/>
                <w:sz w:val="24"/>
                <w:szCs w:val="24"/>
              </w:rPr>
              <w:t>,</w:t>
            </w:r>
            <w:r w:rsidRPr="00D11E48">
              <w:rPr>
                <w:rFonts w:ascii="Angsana New" w:hAnsi="Angsana New"/>
                <w:sz w:val="24"/>
                <w:szCs w:val="24"/>
              </w:rPr>
              <w:t>943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75AFC76" w14:textId="33B99CF9" w:rsidR="00E70657" w:rsidRPr="00D11E48" w:rsidRDefault="00AF0736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57,013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89433E0" w14:textId="10E8F75F" w:rsidR="00E70657" w:rsidRPr="00D11E48" w:rsidRDefault="00A14A57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1E48">
              <w:rPr>
                <w:rFonts w:ascii="Angsana New" w:hAnsi="Angsana New"/>
                <w:sz w:val="24"/>
                <w:szCs w:val="24"/>
              </w:rPr>
              <w:t>61</w:t>
            </w:r>
            <w:r w:rsidR="00E70657" w:rsidRPr="00D11E48">
              <w:rPr>
                <w:rFonts w:ascii="Angsana New" w:hAnsi="Angsana New"/>
                <w:sz w:val="24"/>
                <w:szCs w:val="24"/>
              </w:rPr>
              <w:t>,</w:t>
            </w:r>
            <w:r w:rsidRPr="00D11E48">
              <w:rPr>
                <w:rFonts w:ascii="Angsana New" w:hAnsi="Angsana New"/>
                <w:sz w:val="24"/>
                <w:szCs w:val="24"/>
              </w:rPr>
              <w:t>530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896FFB3" w14:textId="76AE9C34" w:rsidR="00E70657" w:rsidRPr="00D11E48" w:rsidRDefault="00AF0736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3DC6274" w14:textId="65757D86" w:rsidR="00E70657" w:rsidRPr="00D11E48" w:rsidRDefault="00A14A57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1E48">
              <w:rPr>
                <w:rFonts w:ascii="Angsana New" w:hAnsi="Angsana New"/>
                <w:sz w:val="24"/>
                <w:szCs w:val="24"/>
              </w:rPr>
              <w:t>39</w:t>
            </w:r>
            <w:r w:rsidR="00AF4259" w:rsidRPr="00D11E48">
              <w:rPr>
                <w:rFonts w:ascii="Angsana New" w:hAnsi="Angsana New"/>
                <w:sz w:val="24"/>
                <w:szCs w:val="24"/>
              </w:rPr>
              <w:t>,</w:t>
            </w:r>
            <w:r w:rsidRPr="00D11E48">
              <w:rPr>
                <w:rFonts w:ascii="Angsana New" w:hAnsi="Angsana New"/>
                <w:sz w:val="24"/>
                <w:szCs w:val="24"/>
              </w:rPr>
              <w:t>976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8B9A940" w14:textId="7F91CC43" w:rsidR="00E70657" w:rsidRPr="00D11E48" w:rsidRDefault="00AF0736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1B303C">
              <w:rPr>
                <w:rFonts w:ascii="Angsana New" w:hAnsi="Angsana New"/>
                <w:sz w:val="24"/>
                <w:szCs w:val="24"/>
              </w:rPr>
              <w:t>164,084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59EBD10" w14:textId="00F70661" w:rsidR="00E70657" w:rsidRPr="00D11E48" w:rsidRDefault="00E70657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1E48">
              <w:rPr>
                <w:rFonts w:ascii="Angsana New" w:hAnsi="Angsana New"/>
                <w:sz w:val="24"/>
                <w:szCs w:val="24"/>
              </w:rPr>
              <w:t>(</w:t>
            </w:r>
            <w:r w:rsidR="00A14A57" w:rsidRPr="00D11E48">
              <w:rPr>
                <w:rFonts w:ascii="Angsana New" w:hAnsi="Angsana New"/>
                <w:sz w:val="24"/>
                <w:szCs w:val="24"/>
              </w:rPr>
              <w:t>157</w:t>
            </w:r>
            <w:r w:rsidRPr="00D11E48">
              <w:rPr>
                <w:rFonts w:ascii="Angsana New" w:hAnsi="Angsana New"/>
                <w:sz w:val="24"/>
                <w:szCs w:val="24"/>
              </w:rPr>
              <w:t>,</w:t>
            </w:r>
            <w:r w:rsidR="00A14A57" w:rsidRPr="00D11E48">
              <w:rPr>
                <w:rFonts w:ascii="Angsana New" w:hAnsi="Angsana New"/>
                <w:sz w:val="24"/>
                <w:szCs w:val="24"/>
              </w:rPr>
              <w:t>404</w:t>
            </w:r>
            <w:r w:rsidRPr="00D11E4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5C7ED38" w14:textId="694AB99D" w:rsidR="00E70657" w:rsidRPr="00D11E48" w:rsidRDefault="001B303C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463,292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11E47874" w14:textId="1C05ECC2" w:rsidR="00E70657" w:rsidRPr="00A5247A" w:rsidRDefault="00A14A57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4A57">
              <w:rPr>
                <w:rFonts w:ascii="Angsana New" w:hAnsi="Angsana New"/>
                <w:sz w:val="24"/>
                <w:szCs w:val="24"/>
              </w:rPr>
              <w:t>330</w:t>
            </w:r>
            <w:r w:rsidR="00AF4259">
              <w:rPr>
                <w:rFonts w:ascii="Angsana New" w:hAnsi="Angsana New"/>
                <w:sz w:val="24"/>
                <w:szCs w:val="24"/>
              </w:rPr>
              <w:t>,</w:t>
            </w:r>
            <w:r w:rsidRPr="00A14A57">
              <w:rPr>
                <w:rFonts w:ascii="Angsana New" w:hAnsi="Angsana New"/>
                <w:sz w:val="24"/>
                <w:szCs w:val="24"/>
              </w:rPr>
              <w:t>131</w:t>
            </w:r>
          </w:p>
        </w:tc>
      </w:tr>
    </w:tbl>
    <w:p w14:paraId="76564F16" w14:textId="77777777" w:rsidR="0085232E" w:rsidRDefault="0085232E" w:rsidP="001A3CBB">
      <w:pPr>
        <w:rPr>
          <w:rFonts w:ascii="Angsana New" w:hAnsi="Angsana New"/>
          <w:sz w:val="30"/>
          <w:szCs w:val="30"/>
          <w:highlight w:val="yellow"/>
        </w:rPr>
      </w:pPr>
    </w:p>
    <w:p w14:paraId="4381B052" w14:textId="77777777" w:rsidR="00F340A0" w:rsidRPr="0085232E" w:rsidRDefault="00F340A0" w:rsidP="001A3CBB">
      <w:pPr>
        <w:rPr>
          <w:rFonts w:ascii="Angsana New" w:hAnsi="Angsana New"/>
          <w:sz w:val="30"/>
          <w:szCs w:val="30"/>
          <w:highlight w:val="yellow"/>
        </w:rPr>
        <w:sectPr w:rsidR="00F340A0" w:rsidRPr="0085232E" w:rsidSect="006F440B">
          <w:headerReference w:type="default" r:id="rId13"/>
          <w:pgSz w:w="16840" w:h="11907" w:orient="landscape" w:code="9"/>
          <w:pgMar w:top="992" w:right="1134" w:bottom="1134" w:left="851" w:header="720" w:footer="720" w:gutter="0"/>
          <w:cols w:space="708"/>
          <w:docGrid w:linePitch="360"/>
        </w:sectPr>
      </w:pPr>
    </w:p>
    <w:p w14:paraId="57448713" w14:textId="55C76B19" w:rsidR="00A02637" w:rsidRPr="00C63028" w:rsidRDefault="00A02637" w:rsidP="006F0839">
      <w:pPr>
        <w:pStyle w:val="ListParagraph"/>
        <w:numPr>
          <w:ilvl w:val="0"/>
          <w:numId w:val="19"/>
        </w:numPr>
        <w:spacing w:before="240" w:after="120" w:line="240" w:lineRule="auto"/>
        <w:ind w:left="539" w:hanging="539"/>
        <w:contextualSpacing w:val="0"/>
        <w:rPr>
          <w:rFonts w:ascii="Angsana New" w:hAnsi="Angsana New"/>
          <w:b/>
          <w:bCs/>
          <w:sz w:val="28"/>
          <w:szCs w:val="28"/>
        </w:rPr>
      </w:pPr>
      <w:r w:rsidRPr="00C63028">
        <w:rPr>
          <w:rFonts w:ascii="Angsana New" w:hAnsi="Angsana New"/>
          <w:b/>
          <w:bCs/>
          <w:sz w:val="28"/>
          <w:szCs w:val="28"/>
          <w:cs/>
        </w:rPr>
        <w:lastRenderedPageBreak/>
        <w:t>การเปิดเผยข้อมูลที่สำคัญเกี่ยวกับสัญญา</w:t>
      </w:r>
    </w:p>
    <w:p w14:paraId="2682F086" w14:textId="128A5FF7" w:rsidR="00B9717E" w:rsidRDefault="00B9717E" w:rsidP="006F0839">
      <w:pPr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  <w:u w:val="single"/>
        </w:rPr>
      </w:pPr>
      <w:r w:rsidRPr="00C63028">
        <w:rPr>
          <w:rFonts w:ascii="Angsana New" w:hAnsi="Angsana New" w:hint="cs"/>
          <w:sz w:val="28"/>
          <w:szCs w:val="28"/>
          <w:u w:val="single"/>
          <w:cs/>
        </w:rPr>
        <w:t>สัญญาซื้อน้ำประปา</w:t>
      </w:r>
      <w:r w:rsidRPr="00C63028">
        <w:rPr>
          <w:rFonts w:ascii="Angsana New" w:hAnsi="Angsana New"/>
          <w:sz w:val="28"/>
          <w:szCs w:val="28"/>
          <w:u w:val="single"/>
          <w:cs/>
        </w:rPr>
        <w:t xml:space="preserve"> </w:t>
      </w:r>
      <w:r w:rsidRPr="00C63028">
        <w:rPr>
          <w:rFonts w:ascii="Angsana New" w:hAnsi="Angsana New" w:hint="cs"/>
          <w:sz w:val="28"/>
          <w:szCs w:val="28"/>
          <w:u w:val="single"/>
          <w:cs/>
        </w:rPr>
        <w:t>ณ</w:t>
      </w:r>
      <w:r w:rsidRPr="00C63028">
        <w:rPr>
          <w:rFonts w:ascii="Angsana New" w:hAnsi="Angsana New"/>
          <w:sz w:val="28"/>
          <w:szCs w:val="28"/>
          <w:u w:val="single"/>
          <w:cs/>
        </w:rPr>
        <w:t xml:space="preserve"> </w:t>
      </w:r>
      <w:r w:rsidRPr="00C63028">
        <w:rPr>
          <w:rFonts w:ascii="Angsana New" w:hAnsi="Angsana New" w:hint="cs"/>
          <w:sz w:val="28"/>
          <w:szCs w:val="28"/>
          <w:u w:val="single"/>
          <w:cs/>
        </w:rPr>
        <w:t>สถานีจ่ายน้ำพิมพา</w:t>
      </w:r>
    </w:p>
    <w:tbl>
      <w:tblPr>
        <w:tblStyle w:val="TableGrid"/>
        <w:tblW w:w="9463" w:type="dxa"/>
        <w:tblInd w:w="426" w:type="dxa"/>
        <w:tblLook w:val="04A0" w:firstRow="1" w:lastRow="0" w:firstColumn="1" w:lastColumn="0" w:noHBand="0" w:noVBand="1"/>
      </w:tblPr>
      <w:tblGrid>
        <w:gridCol w:w="3680"/>
        <w:gridCol w:w="5783"/>
      </w:tblGrid>
      <w:tr w:rsidR="00BF0E96" w14:paraId="779E9787" w14:textId="77777777" w:rsidTr="0018110A">
        <w:trPr>
          <w:trHeight w:hRule="exact" w:val="397"/>
        </w:trPr>
        <w:tc>
          <w:tcPr>
            <w:tcW w:w="3680" w:type="dxa"/>
          </w:tcPr>
          <w:p w14:paraId="35C5C8FD" w14:textId="77777777" w:rsidR="00BF0E96" w:rsidRDefault="00BF0E96" w:rsidP="00982851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รายละเอียดสัญญา</w:t>
            </w:r>
          </w:p>
        </w:tc>
        <w:tc>
          <w:tcPr>
            <w:tcW w:w="5783" w:type="dxa"/>
          </w:tcPr>
          <w:p w14:paraId="7FBC5890" w14:textId="77777777" w:rsidR="00BF0E96" w:rsidRPr="002D61CA" w:rsidRDefault="00BF0E96" w:rsidP="00982851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61CA">
              <w:rPr>
                <w:rFonts w:ascii="Angsana New" w:hAnsi="Angsana New" w:hint="cs"/>
                <w:sz w:val="28"/>
                <w:szCs w:val="28"/>
                <w:cs/>
              </w:rPr>
              <w:t>สถานีจ่ายน้ำพิมพา</w:t>
            </w:r>
          </w:p>
        </w:tc>
      </w:tr>
      <w:tr w:rsidR="00BF0E96" w14:paraId="4C3ADBA3" w14:textId="77777777" w:rsidTr="0018110A">
        <w:trPr>
          <w:trHeight w:hRule="exact" w:val="397"/>
        </w:trPr>
        <w:tc>
          <w:tcPr>
            <w:tcW w:w="3680" w:type="dxa"/>
          </w:tcPr>
          <w:p w14:paraId="1A2802C4" w14:textId="77777777" w:rsidR="00BF0E96" w:rsidRDefault="00BF0E96" w:rsidP="00982851">
            <w:pPr>
              <w:spacing w:line="240" w:lineRule="auto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เลขที่สัญญา</w:t>
            </w:r>
          </w:p>
        </w:tc>
        <w:tc>
          <w:tcPr>
            <w:tcW w:w="5783" w:type="dxa"/>
          </w:tcPr>
          <w:p w14:paraId="0BFEE243" w14:textId="217F83BD" w:rsidR="00BF0E96" w:rsidRPr="0018110A" w:rsidRDefault="0018110A" w:rsidP="00982851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18110A">
              <w:rPr>
                <w:rFonts w:ascii="Angsana New" w:hAnsi="Angsana New" w:hint="cs"/>
                <w:sz w:val="28"/>
                <w:szCs w:val="28"/>
                <w:cs/>
              </w:rPr>
              <w:t>กปภ</w:t>
            </w:r>
            <w:proofErr w:type="spellEnd"/>
            <w:r w:rsidRPr="0018110A">
              <w:rPr>
                <w:rFonts w:ascii="Angsana New" w:hAnsi="Angsana New" w:hint="cs"/>
                <w:sz w:val="28"/>
                <w:szCs w:val="28"/>
                <w:cs/>
              </w:rPr>
              <w:t>.ข.</w:t>
            </w:r>
            <w:r w:rsidR="00A14A57" w:rsidRPr="00A14A5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8110A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="00A14A57" w:rsidRPr="00A14A57">
              <w:rPr>
                <w:rFonts w:ascii="Angsana New" w:hAnsi="Angsana New" w:hint="cs"/>
                <w:sz w:val="28"/>
                <w:szCs w:val="28"/>
              </w:rPr>
              <w:t>034</w:t>
            </w:r>
            <w:r w:rsidRPr="0018110A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="00A14A57" w:rsidRPr="00A14A57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BF0E96" w14:paraId="2165B507" w14:textId="77777777" w:rsidTr="0018110A">
        <w:trPr>
          <w:trHeight w:hRule="exact" w:val="397"/>
        </w:trPr>
        <w:tc>
          <w:tcPr>
            <w:tcW w:w="3680" w:type="dxa"/>
          </w:tcPr>
          <w:p w14:paraId="0908D801" w14:textId="77777777" w:rsidR="00BF0E96" w:rsidRDefault="00BF0E96" w:rsidP="00982851">
            <w:pPr>
              <w:spacing w:line="240" w:lineRule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B65AD">
              <w:rPr>
                <w:rFonts w:ascii="Angsana New" w:hAnsi="Angsana New" w:hint="cs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5783" w:type="dxa"/>
          </w:tcPr>
          <w:p w14:paraId="33536565" w14:textId="7981DB40" w:rsidR="00BF0E96" w:rsidRPr="00631489" w:rsidRDefault="00A14A57" w:rsidP="00982851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14</w:t>
            </w:r>
            <w:r w:rsidR="00BF0E96" w:rsidRPr="0063148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 w:rsidRPr="00631489">
              <w:rPr>
                <w:rFonts w:ascii="Angsana New" w:hAnsi="Angsana New" w:hint="cs"/>
                <w:sz w:val="28"/>
                <w:szCs w:val="28"/>
                <w:cs/>
              </w:rPr>
              <w:t xml:space="preserve">กุมภาพันธ์ </w:t>
            </w:r>
            <w:r w:rsidRPr="00A14A5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F0E96" w14:paraId="1DA33389" w14:textId="77777777" w:rsidTr="0018110A">
        <w:trPr>
          <w:trHeight w:hRule="exact" w:val="397"/>
        </w:trPr>
        <w:tc>
          <w:tcPr>
            <w:tcW w:w="3680" w:type="dxa"/>
          </w:tcPr>
          <w:p w14:paraId="55DE7F25" w14:textId="77777777" w:rsidR="00BF0E96" w:rsidRDefault="00BF0E96" w:rsidP="00982851">
            <w:pPr>
              <w:spacing w:line="240" w:lineRule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B65AD">
              <w:rPr>
                <w:rFonts w:ascii="Angsana New" w:hAnsi="Angsana New" w:hint="cs"/>
                <w:sz w:val="28"/>
                <w:szCs w:val="28"/>
                <w:cs/>
              </w:rPr>
              <w:t>คู่สัญญา</w:t>
            </w:r>
          </w:p>
        </w:tc>
        <w:tc>
          <w:tcPr>
            <w:tcW w:w="5783" w:type="dxa"/>
          </w:tcPr>
          <w:p w14:paraId="53C091B8" w14:textId="77777777" w:rsidR="00BF0E96" w:rsidRDefault="00BF0E96" w:rsidP="00982851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การประปาส่วนภูมิภาค</w:t>
            </w:r>
          </w:p>
        </w:tc>
      </w:tr>
      <w:tr w:rsidR="00BF0E96" w14:paraId="278289F9" w14:textId="77777777" w:rsidTr="0018110A">
        <w:trPr>
          <w:trHeight w:hRule="exact" w:val="1939"/>
        </w:trPr>
        <w:tc>
          <w:tcPr>
            <w:tcW w:w="3680" w:type="dxa"/>
          </w:tcPr>
          <w:p w14:paraId="18FCD3A2" w14:textId="77777777" w:rsidR="00BF0E96" w:rsidRPr="007F1A93" w:rsidRDefault="00BF0E96" w:rsidP="0098285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F1A93">
              <w:rPr>
                <w:rFonts w:ascii="Angsana New" w:hAnsi="Angsana New" w:hint="cs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5783" w:type="dxa"/>
          </w:tcPr>
          <w:p w14:paraId="364F9E8E" w14:textId="10F84EA5" w:rsidR="00BF0E96" w:rsidRPr="003376D0" w:rsidRDefault="00BF0E96" w:rsidP="00982851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6D0">
              <w:rPr>
                <w:rFonts w:ascii="Angsana New" w:hAnsi="Angsana New" w:hint="cs"/>
                <w:sz w:val="28"/>
                <w:szCs w:val="28"/>
                <w:cs/>
              </w:rPr>
              <w:t xml:space="preserve">สัญญามีกำหนดระยะเวลาจนถึงวันที่ </w:t>
            </w:r>
            <w:r w:rsidR="00A14A57" w:rsidRPr="00A14A57">
              <w:rPr>
                <w:rFonts w:ascii="Angsana New" w:hAnsi="Angsana New"/>
                <w:sz w:val="28"/>
                <w:szCs w:val="28"/>
              </w:rPr>
              <w:t>14</w:t>
            </w:r>
            <w:r w:rsidRPr="003376D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76D0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A14A57" w:rsidRPr="00A14A57">
              <w:rPr>
                <w:rFonts w:ascii="Angsana New" w:hAnsi="Angsana New"/>
                <w:sz w:val="28"/>
                <w:szCs w:val="28"/>
              </w:rPr>
              <w:t>2566</w:t>
            </w:r>
            <w:r w:rsidRPr="003376D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76D0">
              <w:rPr>
                <w:rFonts w:ascii="Angsana New" w:hAnsi="Angsana New" w:hint="cs"/>
                <w:sz w:val="28"/>
                <w:szCs w:val="28"/>
                <w:cs/>
              </w:rPr>
              <w:t>นับจากวันที่จะต้อง</w:t>
            </w:r>
            <w:r w:rsidR="0018110A" w:rsidRPr="003376D0">
              <w:rPr>
                <w:rFonts w:ascii="Angsana New" w:hAnsi="Angsana New" w:hint="cs"/>
                <w:sz w:val="28"/>
                <w:szCs w:val="28"/>
                <w:cs/>
              </w:rPr>
              <w:t>เริ่ม</w:t>
            </w:r>
            <w:r w:rsidRPr="003376D0">
              <w:rPr>
                <w:rFonts w:ascii="Angsana New" w:hAnsi="Angsana New" w:hint="cs"/>
                <w:sz w:val="28"/>
                <w:szCs w:val="28"/>
                <w:cs/>
              </w:rPr>
              <w:t>ส่ง</w:t>
            </w:r>
            <w:r w:rsidR="003C74D9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Pr="003376D0">
              <w:rPr>
                <w:rFonts w:ascii="Angsana New" w:hAnsi="Angsana New" w:hint="cs"/>
                <w:sz w:val="28"/>
                <w:szCs w:val="28"/>
                <w:cs/>
              </w:rPr>
              <w:t>อบน้ำประปาตามสัญญา โดยให้นับวันดังกล่าวเป็นวันเริ่มต้น หรือนับจากวันที่จะต้องเริ่มส่งมอบน้ำประปาตามที่ได้ตกลงกันใหม่</w:t>
            </w:r>
            <w:r w:rsidRPr="003376D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76D0">
              <w:rPr>
                <w:rFonts w:ascii="Angsana New" w:hAnsi="Angsana New" w:hint="cs"/>
                <w:sz w:val="28"/>
                <w:szCs w:val="28"/>
                <w:cs/>
              </w:rPr>
              <w:t>โดยให้นับวันดังกล่าวเป็นวันเริ่มต้น หรือจนกว่าวงเงินในการจัดซื้อน้ำประปาจากผู้ขายจะถูกใช้จนหมดแล้วแต่ว่ากรณีใดจะเกิดขึ้น</w:t>
            </w:r>
            <w:r w:rsidR="0018110A" w:rsidRPr="003376D0">
              <w:rPr>
                <w:rFonts w:ascii="Angsana New" w:hAnsi="Angsana New" w:hint="cs"/>
                <w:sz w:val="28"/>
                <w:szCs w:val="28"/>
                <w:cs/>
              </w:rPr>
              <w:t>ก่อน</w:t>
            </w:r>
          </w:p>
        </w:tc>
      </w:tr>
      <w:tr w:rsidR="00BF0E96" w14:paraId="4080AFA0" w14:textId="77777777" w:rsidTr="0018110A">
        <w:trPr>
          <w:trHeight w:hRule="exact" w:val="397"/>
        </w:trPr>
        <w:tc>
          <w:tcPr>
            <w:tcW w:w="3680" w:type="dxa"/>
          </w:tcPr>
          <w:p w14:paraId="55F3EDDF" w14:textId="77777777" w:rsidR="00BF0E96" w:rsidRDefault="00BF0E96" w:rsidP="00982851">
            <w:pPr>
              <w:spacing w:line="240" w:lineRule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B65AD">
              <w:rPr>
                <w:rFonts w:ascii="Angsana New" w:hAnsi="Angsana New" w:hint="cs"/>
                <w:sz w:val="28"/>
                <w:szCs w:val="28"/>
                <w:cs/>
              </w:rPr>
              <w:t>วงเงินในการจัดซื้อน้ำประปา</w:t>
            </w:r>
          </w:p>
        </w:tc>
        <w:tc>
          <w:tcPr>
            <w:tcW w:w="5783" w:type="dxa"/>
          </w:tcPr>
          <w:p w14:paraId="09F96ABE" w14:textId="42B86F83" w:rsidR="00BF0E96" w:rsidRPr="003376D0" w:rsidRDefault="00A14A57" w:rsidP="00982851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95</w:t>
            </w:r>
            <w:r w:rsidR="00BF0E96" w:rsidRPr="003376D0">
              <w:rPr>
                <w:rFonts w:ascii="Angsana New" w:hAnsi="Angsana New"/>
                <w:sz w:val="28"/>
                <w:szCs w:val="28"/>
              </w:rPr>
              <w:t>.</w:t>
            </w:r>
            <w:r w:rsidRPr="00A14A57">
              <w:rPr>
                <w:rFonts w:ascii="Angsana New" w:hAnsi="Angsana New"/>
                <w:sz w:val="28"/>
                <w:szCs w:val="28"/>
              </w:rPr>
              <w:t>90</w:t>
            </w:r>
            <w:r w:rsidR="00BF0E96" w:rsidRPr="003376D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 w:rsidRPr="003376D0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</w:tr>
      <w:tr w:rsidR="00BF0E96" w14:paraId="25FD5725" w14:textId="77777777" w:rsidTr="0018110A">
        <w:trPr>
          <w:trHeight w:hRule="exact" w:val="397"/>
        </w:trPr>
        <w:tc>
          <w:tcPr>
            <w:tcW w:w="3680" w:type="dxa"/>
          </w:tcPr>
          <w:p w14:paraId="23DE543C" w14:textId="77777777" w:rsidR="00BF0E96" w:rsidRDefault="00BF0E96" w:rsidP="00982851">
            <w:pPr>
              <w:spacing w:line="240" w:lineRule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B65AD">
              <w:rPr>
                <w:rFonts w:ascii="Angsana New" w:hAnsi="Angsana New" w:hint="cs"/>
                <w:sz w:val="28"/>
                <w:szCs w:val="28"/>
                <w:cs/>
              </w:rPr>
              <w:t>ปริมาณในการส่งน้ำขั้นต่ำ</w:t>
            </w:r>
          </w:p>
        </w:tc>
        <w:tc>
          <w:tcPr>
            <w:tcW w:w="5783" w:type="dxa"/>
          </w:tcPr>
          <w:p w14:paraId="235243BC" w14:textId="15A3110E" w:rsidR="00BF0E96" w:rsidRPr="007F1A93" w:rsidRDefault="00A14A57" w:rsidP="00982851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4</w:t>
            </w:r>
            <w:r w:rsidR="00BF0E96" w:rsidRPr="007F1A93">
              <w:rPr>
                <w:rFonts w:ascii="Angsana New" w:hAnsi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</w:rPr>
              <w:t>800</w:t>
            </w:r>
            <w:r w:rsidR="00BF0E96" w:rsidRPr="007F1A9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 w:rsidRPr="007F1A93">
              <w:rPr>
                <w:rFonts w:ascii="Angsana New" w:hAnsi="Angsana New" w:hint="cs"/>
                <w:sz w:val="28"/>
                <w:szCs w:val="28"/>
                <w:cs/>
              </w:rPr>
              <w:t>ลูก</w:t>
            </w:r>
            <w:r w:rsidR="0018110A" w:rsidRPr="007F1A93">
              <w:rPr>
                <w:rFonts w:ascii="Angsana New" w:hAnsi="Angsana New" w:hint="cs"/>
                <w:sz w:val="28"/>
                <w:szCs w:val="28"/>
                <w:cs/>
              </w:rPr>
              <w:t>บาศก์</w:t>
            </w:r>
            <w:r w:rsidR="00BF0E96" w:rsidRPr="007F1A93">
              <w:rPr>
                <w:rFonts w:ascii="Angsana New" w:hAnsi="Angsana New" w:hint="cs"/>
                <w:sz w:val="28"/>
                <w:szCs w:val="28"/>
                <w:cs/>
              </w:rPr>
              <w:t>เมตร</w:t>
            </w:r>
            <w:r w:rsidR="00BF0E96" w:rsidRPr="007F1A93">
              <w:rPr>
                <w:rFonts w:ascii="Angsana New" w:hAnsi="Angsana New"/>
                <w:sz w:val="28"/>
                <w:szCs w:val="28"/>
              </w:rPr>
              <w:t>/</w:t>
            </w:r>
            <w:r w:rsidR="00BF0E96" w:rsidRPr="007F1A93">
              <w:rPr>
                <w:rFonts w:ascii="Angsana New" w:hAnsi="Angsana New" w:hint="cs"/>
                <w:sz w:val="28"/>
                <w:szCs w:val="28"/>
                <w:cs/>
              </w:rPr>
              <w:t xml:space="preserve">วัน แต่ไม่เกิน </w:t>
            </w:r>
            <w:r w:rsidRPr="00A14A57">
              <w:rPr>
                <w:rFonts w:ascii="Angsana New" w:hAnsi="Angsana New"/>
                <w:sz w:val="28"/>
                <w:szCs w:val="28"/>
              </w:rPr>
              <w:t>6</w:t>
            </w:r>
            <w:r w:rsidR="00BF0E96" w:rsidRPr="007F1A93">
              <w:rPr>
                <w:rFonts w:ascii="Angsana New" w:hAnsi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</w:rPr>
              <w:t>240</w:t>
            </w:r>
            <w:r w:rsidR="00BF0E96" w:rsidRPr="007F1A9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 w:rsidRPr="007F1A93">
              <w:rPr>
                <w:rFonts w:ascii="Angsana New" w:hAnsi="Angsana New" w:hint="cs"/>
                <w:sz w:val="28"/>
                <w:szCs w:val="28"/>
                <w:cs/>
              </w:rPr>
              <w:t>ลูก</w:t>
            </w:r>
            <w:r w:rsidR="0018110A" w:rsidRPr="007F1A93">
              <w:rPr>
                <w:rFonts w:ascii="Angsana New" w:hAnsi="Angsana New" w:hint="cs"/>
                <w:sz w:val="28"/>
                <w:szCs w:val="28"/>
                <w:cs/>
              </w:rPr>
              <w:t>บาศก์</w:t>
            </w:r>
            <w:r w:rsidR="00BF0E96" w:rsidRPr="007F1A93">
              <w:rPr>
                <w:rFonts w:ascii="Angsana New" w:hAnsi="Angsana New" w:hint="cs"/>
                <w:sz w:val="28"/>
                <w:szCs w:val="28"/>
                <w:cs/>
              </w:rPr>
              <w:t>เมตร</w:t>
            </w:r>
            <w:r w:rsidR="00BF0E96" w:rsidRPr="007F1A93">
              <w:rPr>
                <w:rFonts w:ascii="Angsana New" w:hAnsi="Angsana New"/>
                <w:sz w:val="28"/>
                <w:szCs w:val="28"/>
              </w:rPr>
              <w:t>/</w:t>
            </w:r>
            <w:r w:rsidR="00BF0E96" w:rsidRPr="007F1A93">
              <w:rPr>
                <w:rFonts w:ascii="Angsana New" w:hAnsi="Angsana New" w:hint="cs"/>
                <w:sz w:val="28"/>
                <w:szCs w:val="28"/>
                <w:cs/>
              </w:rPr>
              <w:t>วัน</w:t>
            </w:r>
          </w:p>
        </w:tc>
      </w:tr>
      <w:tr w:rsidR="00BF0E96" w14:paraId="64E35510" w14:textId="77777777" w:rsidTr="0018110A">
        <w:trPr>
          <w:trHeight w:hRule="exact" w:val="397"/>
        </w:trPr>
        <w:tc>
          <w:tcPr>
            <w:tcW w:w="3680" w:type="dxa"/>
          </w:tcPr>
          <w:p w14:paraId="0304E3BD" w14:textId="77777777" w:rsidR="00BF0E96" w:rsidRDefault="00BF0E96" w:rsidP="00982851">
            <w:pPr>
              <w:spacing w:line="240" w:lineRule="auto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กำหนดส่งมอบน้ำ</w:t>
            </w:r>
          </w:p>
        </w:tc>
        <w:tc>
          <w:tcPr>
            <w:tcW w:w="5783" w:type="dxa"/>
          </w:tcPr>
          <w:p w14:paraId="6DA16D19" w14:textId="30742597" w:rsidR="00BF0E96" w:rsidRDefault="00BF0E96" w:rsidP="00982851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ในวันถัดจากวันที่ครบกำหนด </w:t>
            </w:r>
            <w:r w:rsidR="00A14A57" w:rsidRPr="00A14A57">
              <w:rPr>
                <w:rFonts w:ascii="Angsana New" w:hAnsi="Angsana New"/>
                <w:sz w:val="28"/>
                <w:szCs w:val="28"/>
              </w:rPr>
              <w:t>180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วัน นับถัดจากวันลงนามสัญญาซื้อ</w:t>
            </w:r>
            <w:r w:rsidR="0018110A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ขายเป็นต้นไป</w:t>
            </w:r>
          </w:p>
        </w:tc>
      </w:tr>
      <w:tr w:rsidR="00BF0E96" w14:paraId="3AA7EAA2" w14:textId="77777777" w:rsidTr="0018110A">
        <w:trPr>
          <w:trHeight w:hRule="exact" w:val="397"/>
        </w:trPr>
        <w:tc>
          <w:tcPr>
            <w:tcW w:w="3680" w:type="dxa"/>
          </w:tcPr>
          <w:p w14:paraId="004336D6" w14:textId="77777777" w:rsidR="00BF0E96" w:rsidRDefault="00BF0E96" w:rsidP="00982851">
            <w:pPr>
              <w:spacing w:line="240" w:lineRule="auto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วันที่ครบกำหนดส่งมอบน้ำ</w:t>
            </w:r>
          </w:p>
        </w:tc>
        <w:tc>
          <w:tcPr>
            <w:tcW w:w="5783" w:type="dxa"/>
          </w:tcPr>
          <w:p w14:paraId="2D9B5210" w14:textId="0613DFD9" w:rsidR="00BF0E96" w:rsidRPr="007F1A93" w:rsidRDefault="00A14A57" w:rsidP="00982851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13</w:t>
            </w:r>
            <w:r w:rsidR="00BF0E96" w:rsidRPr="007F1A9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 w:rsidRPr="007F1A93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A14A5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F0E96" w14:paraId="6B0A9AEC" w14:textId="77777777" w:rsidTr="0018110A">
        <w:trPr>
          <w:trHeight w:hRule="exact" w:val="816"/>
        </w:trPr>
        <w:tc>
          <w:tcPr>
            <w:tcW w:w="3680" w:type="dxa"/>
          </w:tcPr>
          <w:p w14:paraId="7791CA43" w14:textId="77777777" w:rsidR="0018110A" w:rsidRDefault="00BF0E96" w:rsidP="0098285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ยื่นเอกสารขอขยายระยะเวลา</w:t>
            </w:r>
          </w:p>
          <w:p w14:paraId="56E12144" w14:textId="41265187" w:rsidR="00BF0E96" w:rsidRDefault="00BF0E96" w:rsidP="00982851">
            <w:pPr>
              <w:spacing w:line="240" w:lineRule="auto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การส่งมอบน้ำ ครั้งที่ </w:t>
            </w:r>
            <w:r w:rsidR="00A14A57" w:rsidRPr="00A14A5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5783" w:type="dxa"/>
          </w:tcPr>
          <w:p w14:paraId="15C6146F" w14:textId="00AED2EC" w:rsidR="00BF0E96" w:rsidRDefault="00A14A57" w:rsidP="00982851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1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  <w:r w:rsidRPr="00A14A5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F0E96" w14:paraId="46FCF784" w14:textId="77777777" w:rsidTr="0018110A">
        <w:trPr>
          <w:trHeight w:hRule="exact" w:val="794"/>
        </w:trPr>
        <w:tc>
          <w:tcPr>
            <w:tcW w:w="3680" w:type="dxa"/>
          </w:tcPr>
          <w:p w14:paraId="10E63D35" w14:textId="3179BC2B" w:rsidR="00BF0E96" w:rsidRDefault="00BF0E96" w:rsidP="00982851">
            <w:pPr>
              <w:spacing w:line="240" w:lineRule="auto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คณะกรรมการตรวจรับโครงการ</w:t>
            </w:r>
            <w:r w:rsidR="0018110A">
              <w:rPr>
                <w:rFonts w:ascii="Angsana New" w:hAnsi="Angsana New" w:hint="cs"/>
                <w:sz w:val="28"/>
                <w:szCs w:val="28"/>
                <w:cs/>
              </w:rPr>
              <w:t>พิจารณ</w:t>
            </w:r>
            <w:r w:rsidR="0018110A">
              <w:rPr>
                <w:rFonts w:ascii="Angsana New" w:hAnsi="Angsana New"/>
                <w:sz w:val="28"/>
                <w:szCs w:val="28"/>
                <w:cs/>
              </w:rPr>
              <w:t>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ขยายระยะเวลา</w:t>
            </w:r>
            <w:r w:rsidR="0018110A">
              <w:rPr>
                <w:rFonts w:ascii="Angsana New" w:hAnsi="Angsana New" w:hint="cs"/>
                <w:sz w:val="28"/>
                <w:szCs w:val="28"/>
                <w:cs/>
              </w:rPr>
              <w:t xml:space="preserve">การส่งมอบน้ำ ครั้งที่ </w:t>
            </w:r>
            <w:r w:rsidR="00A14A57" w:rsidRPr="00A14A5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5783" w:type="dxa"/>
          </w:tcPr>
          <w:p w14:paraId="6BC6DC43" w14:textId="79BE7A5C" w:rsidR="00BF0E96" w:rsidRPr="00C669F2" w:rsidRDefault="00A14A57" w:rsidP="00982851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15</w:t>
            </w:r>
            <w:r w:rsidR="00BF0E96" w:rsidRPr="00C669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 w:rsidRPr="00C669F2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A14A57">
              <w:rPr>
                <w:rFonts w:ascii="Angsana New" w:hAnsi="Angsana New"/>
                <w:sz w:val="28"/>
                <w:szCs w:val="28"/>
              </w:rPr>
              <w:t>2563</w:t>
            </w:r>
            <w:r w:rsidR="00BF0E96" w:rsidRPr="00C669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 w:rsidRPr="00C669F2">
              <w:rPr>
                <w:rFonts w:ascii="Angsana New" w:hAnsi="Angsana New" w:hint="cs"/>
                <w:sz w:val="28"/>
                <w:szCs w:val="28"/>
                <w:cs/>
              </w:rPr>
              <w:t xml:space="preserve">และเริ่มส่งมอบน้ำในวันที่ </w:t>
            </w:r>
            <w:r w:rsidRPr="00A14A57">
              <w:rPr>
                <w:rFonts w:ascii="Angsana New" w:hAnsi="Angsana New"/>
                <w:sz w:val="28"/>
                <w:szCs w:val="28"/>
              </w:rPr>
              <w:t>16</w:t>
            </w:r>
            <w:r w:rsidR="00BF0E96" w:rsidRPr="00C669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 w:rsidRPr="00C669F2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A14A5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</w:tbl>
    <w:p w14:paraId="53C3580D" w14:textId="2C5F68B5" w:rsidR="00BF0E96" w:rsidRPr="003C74D9" w:rsidRDefault="00BF0E96" w:rsidP="00BF0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="Angsana New" w:eastAsia="Calibri" w:hAnsi="Angsana New"/>
          <w:color w:val="000000"/>
          <w:spacing w:val="2"/>
          <w:sz w:val="28"/>
          <w:szCs w:val="28"/>
        </w:rPr>
      </w:pPr>
      <w:r w:rsidRPr="003C74D9">
        <w:rPr>
          <w:rFonts w:ascii="Angsana New" w:eastAsia="Calibri" w:hAnsi="Angsana New" w:hint="cs"/>
          <w:color w:val="000000"/>
          <w:spacing w:val="2"/>
          <w:sz w:val="28"/>
          <w:szCs w:val="28"/>
          <w:cs/>
        </w:rPr>
        <w:t>ทั้งนี้ ในปัจจุบัน</w:t>
      </w:r>
      <w:r w:rsidR="003376D0" w:rsidRPr="003C74D9">
        <w:rPr>
          <w:rFonts w:ascii="Angsana New" w:eastAsia="Calibri" w:hAnsi="Angsana New" w:hint="cs"/>
          <w:color w:val="000000"/>
          <w:spacing w:val="2"/>
          <w:sz w:val="28"/>
          <w:szCs w:val="28"/>
          <w:cs/>
        </w:rPr>
        <w:t>ได้หยุดดำเนิน</w:t>
      </w:r>
      <w:r w:rsidRPr="003C74D9">
        <w:rPr>
          <w:rFonts w:ascii="Angsana New" w:eastAsia="Calibri" w:hAnsi="Angsana New" w:hint="cs"/>
          <w:color w:val="000000"/>
          <w:spacing w:val="2"/>
          <w:sz w:val="28"/>
          <w:szCs w:val="28"/>
          <w:cs/>
        </w:rPr>
        <w:t xml:space="preserve">การก่อสร้าง เนื่องจากบริษัทย่อยรอให้ได้รับความชัดเจนในเรื่องการวางท่อส่งน้ำในแนวพื้นที่โรงผลิตน้ำประปาของบริษัทย่อยไปยังพื้นที่ของสถานีจ่ายน้ำพิมพา ของการประปาส่วนภูมิภาค </w:t>
      </w:r>
    </w:p>
    <w:p w14:paraId="1B3F6431" w14:textId="77777777" w:rsidR="00550ADD" w:rsidRDefault="00550ADD" w:rsidP="006F0839">
      <w:pPr>
        <w:spacing w:before="120" w:after="120" w:line="240" w:lineRule="auto"/>
        <w:ind w:firstLine="425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6BD3BB9E" w14:textId="77777777" w:rsidR="00EB768E" w:rsidRDefault="00EB768E" w:rsidP="006F0839">
      <w:pPr>
        <w:spacing w:before="120" w:after="120" w:line="240" w:lineRule="auto"/>
        <w:ind w:firstLine="425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34D18E84" w14:textId="77777777" w:rsidR="00EB768E" w:rsidRDefault="00EB768E" w:rsidP="006F0839">
      <w:pPr>
        <w:spacing w:before="120" w:after="120" w:line="240" w:lineRule="auto"/>
        <w:ind w:firstLine="425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66552A01" w14:textId="77777777" w:rsidR="00EB768E" w:rsidRDefault="00EB768E" w:rsidP="006F0839">
      <w:pPr>
        <w:spacing w:before="120" w:after="120" w:line="240" w:lineRule="auto"/>
        <w:ind w:firstLine="425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6C395036" w14:textId="77777777" w:rsidR="00EB768E" w:rsidRDefault="00EB768E" w:rsidP="006F0839">
      <w:pPr>
        <w:spacing w:before="120" w:after="120" w:line="240" w:lineRule="auto"/>
        <w:ind w:firstLine="425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3B6F57E0" w14:textId="77777777" w:rsidR="00550ADD" w:rsidRDefault="00550ADD" w:rsidP="006F0839">
      <w:pPr>
        <w:spacing w:before="120" w:after="120" w:line="240" w:lineRule="auto"/>
        <w:ind w:firstLine="425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25018316" w14:textId="77777777" w:rsidR="00550ADD" w:rsidRDefault="00550ADD" w:rsidP="006F0839">
      <w:pPr>
        <w:spacing w:before="120" w:after="120" w:line="240" w:lineRule="auto"/>
        <w:ind w:firstLine="425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3B8F2A29" w14:textId="1E364293" w:rsidR="00550ADD" w:rsidRDefault="00550ADD" w:rsidP="006F0839">
      <w:pPr>
        <w:spacing w:before="120" w:after="120" w:line="240" w:lineRule="auto"/>
        <w:ind w:firstLine="425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35CCD938" w14:textId="00CA7224" w:rsidR="00247C09" w:rsidRDefault="00247C09" w:rsidP="006F0839">
      <w:pPr>
        <w:spacing w:before="120" w:after="120" w:line="240" w:lineRule="auto"/>
        <w:ind w:firstLine="425"/>
        <w:jc w:val="thaiDistribute"/>
        <w:rPr>
          <w:rFonts w:ascii="Angsana New" w:hAnsi="Angsana New"/>
          <w:sz w:val="28"/>
          <w:szCs w:val="28"/>
          <w:u w:val="single"/>
        </w:rPr>
      </w:pPr>
      <w:r w:rsidRPr="00C63028">
        <w:rPr>
          <w:rFonts w:ascii="Angsana New" w:hAnsi="Angsana New"/>
          <w:sz w:val="28"/>
          <w:szCs w:val="28"/>
          <w:u w:val="single"/>
          <w:cs/>
        </w:rPr>
        <w:lastRenderedPageBreak/>
        <w:t>สัญญาซื้อน้ำประปา ณ สถานีจ่ายน้ำ</w:t>
      </w:r>
      <w:r w:rsidR="00BF0E96">
        <w:rPr>
          <w:rFonts w:ascii="Angsana New" w:hAnsi="Angsana New" w:hint="cs"/>
          <w:sz w:val="28"/>
          <w:szCs w:val="28"/>
          <w:u w:val="single"/>
          <w:cs/>
        </w:rPr>
        <w:t xml:space="preserve">พานทอง </w:t>
      </w:r>
      <w:r w:rsidRPr="00C63028">
        <w:rPr>
          <w:rFonts w:ascii="Angsana New" w:hAnsi="Angsana New"/>
          <w:sz w:val="28"/>
          <w:szCs w:val="28"/>
          <w:u w:val="single"/>
          <w:cs/>
        </w:rPr>
        <w:t>หนอง</w:t>
      </w:r>
      <w:proofErr w:type="spellStart"/>
      <w:r w:rsidRPr="00C63028">
        <w:rPr>
          <w:rFonts w:ascii="Angsana New" w:hAnsi="Angsana New"/>
          <w:sz w:val="28"/>
          <w:szCs w:val="28"/>
          <w:u w:val="single"/>
          <w:cs/>
        </w:rPr>
        <w:t>กะขะ</w:t>
      </w:r>
      <w:proofErr w:type="spellEnd"/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3510"/>
        <w:gridCol w:w="3119"/>
        <w:gridCol w:w="71"/>
        <w:gridCol w:w="3047"/>
      </w:tblGrid>
      <w:tr w:rsidR="00BF0E96" w14:paraId="11DC7C5D" w14:textId="77777777" w:rsidTr="00982851">
        <w:trPr>
          <w:trHeight w:hRule="exact" w:val="397"/>
        </w:trPr>
        <w:tc>
          <w:tcPr>
            <w:tcW w:w="3510" w:type="dxa"/>
          </w:tcPr>
          <w:p w14:paraId="2766E532" w14:textId="77777777" w:rsidR="00BF0E96" w:rsidRPr="009B65AD" w:rsidRDefault="00BF0E96" w:rsidP="00982851">
            <w:pPr>
              <w:spacing w:after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รายละเอียดสัญญา</w:t>
            </w:r>
          </w:p>
        </w:tc>
        <w:tc>
          <w:tcPr>
            <w:tcW w:w="3190" w:type="dxa"/>
            <w:gridSpan w:val="2"/>
          </w:tcPr>
          <w:p w14:paraId="317364E4" w14:textId="77777777" w:rsidR="00BF0E96" w:rsidRPr="009B65AD" w:rsidRDefault="00BF0E96" w:rsidP="00982851">
            <w:pPr>
              <w:spacing w:after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สถานีจ่ายน้ำพานทอง</w:t>
            </w:r>
          </w:p>
        </w:tc>
        <w:tc>
          <w:tcPr>
            <w:tcW w:w="3047" w:type="dxa"/>
          </w:tcPr>
          <w:p w14:paraId="32F23B5F" w14:textId="77777777" w:rsidR="00BF0E96" w:rsidRPr="009B65AD" w:rsidRDefault="00BF0E96" w:rsidP="00982851">
            <w:pPr>
              <w:spacing w:after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สถานีจ่ายน้ำหนอง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กะขะ</w:t>
            </w:r>
            <w:proofErr w:type="spellEnd"/>
          </w:p>
        </w:tc>
      </w:tr>
      <w:tr w:rsidR="00BF0E96" w14:paraId="1BDF6EE6" w14:textId="77777777" w:rsidTr="00982851">
        <w:trPr>
          <w:trHeight w:hRule="exact" w:val="397"/>
        </w:trPr>
        <w:tc>
          <w:tcPr>
            <w:tcW w:w="3510" w:type="dxa"/>
          </w:tcPr>
          <w:p w14:paraId="529BAEE3" w14:textId="77777777" w:rsidR="00BF0E96" w:rsidRPr="009B65AD" w:rsidRDefault="00BF0E96" w:rsidP="00982851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เลขที่สัญญา</w:t>
            </w:r>
          </w:p>
        </w:tc>
        <w:tc>
          <w:tcPr>
            <w:tcW w:w="3190" w:type="dxa"/>
            <w:gridSpan w:val="2"/>
          </w:tcPr>
          <w:p w14:paraId="39910FA9" w14:textId="01269B0C" w:rsidR="00BF0E96" w:rsidRDefault="00BF0E96" w:rsidP="00982851">
            <w:pPr>
              <w:spacing w:after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ฝกม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A14A57" w:rsidRPr="00A14A57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 w:rsidR="00A14A57" w:rsidRPr="00A14A5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3047" w:type="dxa"/>
          </w:tcPr>
          <w:p w14:paraId="0D128E08" w14:textId="1746471C" w:rsidR="00BF0E96" w:rsidRDefault="00BF0E96" w:rsidP="00982851">
            <w:pPr>
              <w:spacing w:after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ฝกม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A14A57" w:rsidRPr="00A14A57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 w:rsidR="00A14A57" w:rsidRPr="00A14A5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F0E96" w14:paraId="10FCDA4A" w14:textId="77777777" w:rsidTr="00982851">
        <w:trPr>
          <w:trHeight w:hRule="exact" w:val="397"/>
        </w:trPr>
        <w:tc>
          <w:tcPr>
            <w:tcW w:w="3510" w:type="dxa"/>
          </w:tcPr>
          <w:p w14:paraId="65AE248D" w14:textId="77777777" w:rsidR="00BF0E96" w:rsidRPr="009B65AD" w:rsidRDefault="00BF0E96" w:rsidP="00982851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65AD">
              <w:rPr>
                <w:rFonts w:ascii="Angsana New" w:hAnsi="Angsana New" w:hint="cs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3190" w:type="dxa"/>
            <w:gridSpan w:val="2"/>
          </w:tcPr>
          <w:p w14:paraId="64BD1B7F" w14:textId="66B370A9" w:rsidR="00BF0E96" w:rsidRPr="009B65AD" w:rsidRDefault="00A14A57" w:rsidP="00982851">
            <w:pPr>
              <w:spacing w:after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25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>มิถุนา</w:t>
            </w:r>
            <w:r w:rsidR="00610515">
              <w:rPr>
                <w:rFonts w:ascii="Angsana New" w:hAnsi="Angsana New" w:hint="cs"/>
                <w:sz w:val="28"/>
                <w:szCs w:val="28"/>
                <w:cs/>
              </w:rPr>
              <w:t>ย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 xml:space="preserve">น </w:t>
            </w:r>
            <w:r w:rsidRPr="00A14A5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3047" w:type="dxa"/>
          </w:tcPr>
          <w:p w14:paraId="45D4D504" w14:textId="50EA04CF" w:rsidR="00BF0E96" w:rsidRPr="009B65AD" w:rsidRDefault="00A14A57" w:rsidP="00982851">
            <w:pPr>
              <w:spacing w:after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25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>มิถุน</w:t>
            </w:r>
            <w:r w:rsidR="00610515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 xml:space="preserve">ยน </w:t>
            </w:r>
            <w:r w:rsidRPr="00A14A5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F0E96" w14:paraId="36A2094A" w14:textId="77777777" w:rsidTr="00982851">
        <w:trPr>
          <w:trHeight w:hRule="exact" w:val="397"/>
        </w:trPr>
        <w:tc>
          <w:tcPr>
            <w:tcW w:w="3510" w:type="dxa"/>
          </w:tcPr>
          <w:p w14:paraId="4F4F0892" w14:textId="77777777" w:rsidR="00BF0E96" w:rsidRPr="009B65AD" w:rsidRDefault="00BF0E96" w:rsidP="00982851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5AD">
              <w:rPr>
                <w:rFonts w:ascii="Angsana New" w:hAnsi="Angsana New" w:hint="cs"/>
                <w:sz w:val="28"/>
                <w:szCs w:val="28"/>
                <w:cs/>
              </w:rPr>
              <w:t>คู่สัญญา</w:t>
            </w:r>
          </w:p>
        </w:tc>
        <w:tc>
          <w:tcPr>
            <w:tcW w:w="6237" w:type="dxa"/>
            <w:gridSpan w:val="3"/>
          </w:tcPr>
          <w:p w14:paraId="2608B204" w14:textId="77777777" w:rsidR="00BF0E96" w:rsidRPr="009B65AD" w:rsidRDefault="00BF0E96" w:rsidP="00982851">
            <w:pPr>
              <w:spacing w:after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การประปาส่วนภูมิภาค</w:t>
            </w:r>
          </w:p>
        </w:tc>
      </w:tr>
      <w:tr w:rsidR="00BF0E96" w14:paraId="4673BFED" w14:textId="77777777" w:rsidTr="00982851">
        <w:trPr>
          <w:trHeight w:hRule="exact" w:val="1588"/>
        </w:trPr>
        <w:tc>
          <w:tcPr>
            <w:tcW w:w="3510" w:type="dxa"/>
          </w:tcPr>
          <w:p w14:paraId="014B1A74" w14:textId="77777777" w:rsidR="00BF0E96" w:rsidRPr="009B65AD" w:rsidRDefault="00BF0E96" w:rsidP="00982851">
            <w:pPr>
              <w:spacing w:after="120" w:line="240" w:lineRule="auto"/>
              <w:rPr>
                <w:rFonts w:ascii="Angsana New" w:hAnsi="Angsana New"/>
                <w:sz w:val="28"/>
                <w:szCs w:val="28"/>
              </w:rPr>
            </w:pPr>
            <w:r w:rsidRPr="009B65AD">
              <w:rPr>
                <w:rFonts w:ascii="Angsana New" w:hAnsi="Angsana New" w:hint="cs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6237" w:type="dxa"/>
            <w:gridSpan w:val="3"/>
          </w:tcPr>
          <w:p w14:paraId="39427AF4" w14:textId="1F7DEACA" w:rsidR="00BF0E96" w:rsidRPr="009B65AD" w:rsidRDefault="00BF0E96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สัญญามีผลบังคับใช้ </w:t>
            </w:r>
            <w:r w:rsidR="00A14A57" w:rsidRPr="00A14A57">
              <w:rPr>
                <w:rFonts w:ascii="Angsana New" w:hAnsi="Angsana New"/>
                <w:sz w:val="28"/>
                <w:szCs w:val="28"/>
              </w:rPr>
              <w:t>10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 นับจากวันที่จะต้องส่งมอบน้ำประปาตามสัญญา โดยให้นับวันดังกล่าวเป็นวันเริ่มต้น หรือนับจากวันที่จะต้องเริ่มส่งมอบน้ำประปาตามที่ได้ตกลงกันใหม่ โดยให้นับวันดังกล่าวเป็นวันเริ่มต้น หรือจนกว่าวงเงินในการจัดซื้อน้ำประปาจากผู้ขายจะถูกใช้จนหมดแล้วแต่ว่ากรณีใดจะเกิดขึ้นก่อน</w:t>
            </w:r>
          </w:p>
        </w:tc>
      </w:tr>
      <w:tr w:rsidR="00BF0E96" w14:paraId="34094E30" w14:textId="77777777" w:rsidTr="00982851">
        <w:trPr>
          <w:trHeight w:hRule="exact" w:val="397"/>
        </w:trPr>
        <w:tc>
          <w:tcPr>
            <w:tcW w:w="3510" w:type="dxa"/>
          </w:tcPr>
          <w:p w14:paraId="6196D1DE" w14:textId="77777777" w:rsidR="00BF0E96" w:rsidRPr="009B65AD" w:rsidRDefault="00BF0E96" w:rsidP="00982851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5AD">
              <w:rPr>
                <w:rFonts w:ascii="Angsana New" w:hAnsi="Angsana New" w:hint="cs"/>
                <w:sz w:val="28"/>
                <w:szCs w:val="28"/>
                <w:cs/>
              </w:rPr>
              <w:t>วงเงินในการจัดซื้อน้ำประปา</w:t>
            </w:r>
          </w:p>
        </w:tc>
        <w:tc>
          <w:tcPr>
            <w:tcW w:w="3190" w:type="dxa"/>
            <w:gridSpan w:val="2"/>
          </w:tcPr>
          <w:p w14:paraId="71FE2BA1" w14:textId="212A10BC" w:rsidR="00BF0E96" w:rsidRPr="009B65AD" w:rsidRDefault="00A14A57" w:rsidP="00982851">
            <w:pPr>
              <w:spacing w:after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520</w:t>
            </w:r>
            <w:r w:rsidR="00BF0E96">
              <w:rPr>
                <w:rFonts w:ascii="Angsana New" w:hAnsi="Angsana New"/>
                <w:sz w:val="28"/>
                <w:szCs w:val="28"/>
              </w:rPr>
              <w:t>.</w:t>
            </w:r>
            <w:r w:rsidRPr="00A14A57">
              <w:rPr>
                <w:rFonts w:ascii="Angsana New" w:hAnsi="Angsana New"/>
                <w:sz w:val="28"/>
                <w:szCs w:val="28"/>
              </w:rPr>
              <w:t>34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3047" w:type="dxa"/>
          </w:tcPr>
          <w:p w14:paraId="3EDCB49A" w14:textId="27F19551" w:rsidR="00BF0E96" w:rsidRPr="009B65AD" w:rsidRDefault="00A14A57" w:rsidP="00982851">
            <w:pPr>
              <w:spacing w:after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521</w:t>
            </w:r>
            <w:r w:rsidR="00BF0E96">
              <w:rPr>
                <w:rFonts w:ascii="Angsana New" w:hAnsi="Angsana New"/>
                <w:sz w:val="28"/>
                <w:szCs w:val="28"/>
              </w:rPr>
              <w:t>.</w:t>
            </w:r>
            <w:r w:rsidRPr="00A14A57">
              <w:rPr>
                <w:rFonts w:ascii="Angsana New" w:hAnsi="Angsana New"/>
                <w:sz w:val="28"/>
                <w:szCs w:val="28"/>
              </w:rPr>
              <w:t>22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</w:tr>
      <w:tr w:rsidR="00BF0E96" w14:paraId="134F9116" w14:textId="77777777" w:rsidTr="00982851">
        <w:trPr>
          <w:trHeight w:hRule="exact" w:val="794"/>
        </w:trPr>
        <w:tc>
          <w:tcPr>
            <w:tcW w:w="3510" w:type="dxa"/>
          </w:tcPr>
          <w:p w14:paraId="640963E6" w14:textId="77777777" w:rsidR="00BF0E96" w:rsidRPr="009B65AD" w:rsidRDefault="00BF0E96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5AD">
              <w:rPr>
                <w:rFonts w:ascii="Angsana New" w:hAnsi="Angsana New" w:hint="cs"/>
                <w:sz w:val="28"/>
                <w:szCs w:val="28"/>
                <w:cs/>
              </w:rPr>
              <w:t>ปริมาณในการส่งน้ำขั้นต่ำ</w:t>
            </w:r>
          </w:p>
        </w:tc>
        <w:tc>
          <w:tcPr>
            <w:tcW w:w="3190" w:type="dxa"/>
            <w:gridSpan w:val="2"/>
          </w:tcPr>
          <w:p w14:paraId="574A4DF0" w14:textId="1D0D6928" w:rsidR="00BF0E96" w:rsidRPr="009B65AD" w:rsidRDefault="00A14A57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12</w:t>
            </w:r>
            <w:r w:rsidR="00BF0E96">
              <w:rPr>
                <w:rFonts w:ascii="Angsana New" w:hAnsi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</w:rPr>
              <w:t>000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14A57">
              <w:rPr>
                <w:rFonts w:ascii="Angsana New" w:hAnsi="Angsana New"/>
                <w:sz w:val="28"/>
                <w:szCs w:val="28"/>
              </w:rPr>
              <w:t>14</w:t>
            </w:r>
            <w:r w:rsidR="00BF0E96">
              <w:rPr>
                <w:rFonts w:ascii="Angsana New" w:hAnsi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</w:rPr>
              <w:t>400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>ลูกบาศก์เมตร</w:t>
            </w:r>
            <w:r w:rsidR="00BF0E96">
              <w:rPr>
                <w:rFonts w:ascii="Angsana New" w:hAnsi="Angsana New"/>
                <w:sz w:val="28"/>
                <w:szCs w:val="28"/>
              </w:rPr>
              <w:t>/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 xml:space="preserve">วัน แต่ไม่เกิน </w:t>
            </w:r>
            <w:r w:rsidRPr="00A14A57">
              <w:rPr>
                <w:rFonts w:ascii="Angsana New" w:hAnsi="Angsana New"/>
                <w:sz w:val="28"/>
                <w:szCs w:val="28"/>
              </w:rPr>
              <w:t>15</w:t>
            </w:r>
            <w:r w:rsidR="00BF0E96">
              <w:rPr>
                <w:rFonts w:ascii="Angsana New" w:hAnsi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</w:rPr>
              <w:t>600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14A57">
              <w:rPr>
                <w:rFonts w:ascii="Angsana New" w:hAnsi="Angsana New"/>
                <w:sz w:val="28"/>
                <w:szCs w:val="28"/>
              </w:rPr>
              <w:t>18</w:t>
            </w:r>
            <w:r w:rsidR="00BF0E96">
              <w:rPr>
                <w:rFonts w:ascii="Angsana New" w:hAnsi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</w:rPr>
              <w:t>720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 xml:space="preserve"> ลูกบาศก์เมตร</w:t>
            </w:r>
            <w:r w:rsidR="00BF0E96">
              <w:rPr>
                <w:rFonts w:ascii="Angsana New" w:hAnsi="Angsana New"/>
                <w:sz w:val="28"/>
                <w:szCs w:val="28"/>
              </w:rPr>
              <w:t>/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3047" w:type="dxa"/>
          </w:tcPr>
          <w:p w14:paraId="589CD2CB" w14:textId="7E6F49CB" w:rsidR="00BF0E96" w:rsidRPr="009B65AD" w:rsidRDefault="00A14A57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14</w:t>
            </w:r>
            <w:r w:rsidR="00BF0E96">
              <w:rPr>
                <w:rFonts w:ascii="Angsana New" w:hAnsi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</w:rPr>
              <w:t>400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14A57">
              <w:rPr>
                <w:rFonts w:ascii="Angsana New" w:hAnsi="Angsana New"/>
                <w:sz w:val="28"/>
                <w:szCs w:val="28"/>
              </w:rPr>
              <w:t>16</w:t>
            </w:r>
            <w:r w:rsidR="00BF0E96">
              <w:rPr>
                <w:rFonts w:ascii="Angsana New" w:hAnsi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</w:rPr>
              <w:t>800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>ลูกบาศก์เมตร</w:t>
            </w:r>
            <w:r w:rsidR="00BF0E96">
              <w:rPr>
                <w:rFonts w:ascii="Angsana New" w:hAnsi="Angsana New"/>
                <w:sz w:val="28"/>
                <w:szCs w:val="28"/>
              </w:rPr>
              <w:t>/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 xml:space="preserve">วัน แต่ไม่เกิน </w:t>
            </w:r>
            <w:r w:rsidRPr="00A14A57">
              <w:rPr>
                <w:rFonts w:ascii="Angsana New" w:hAnsi="Angsana New"/>
                <w:sz w:val="28"/>
                <w:szCs w:val="28"/>
              </w:rPr>
              <w:t>18</w:t>
            </w:r>
            <w:r w:rsidR="00BF0E96">
              <w:rPr>
                <w:rFonts w:ascii="Angsana New" w:hAnsi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</w:rPr>
              <w:t>720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14A57">
              <w:rPr>
                <w:rFonts w:ascii="Angsana New" w:hAnsi="Angsana New"/>
                <w:sz w:val="28"/>
                <w:szCs w:val="28"/>
              </w:rPr>
              <w:t>21</w:t>
            </w:r>
            <w:r w:rsidR="00BF0E96">
              <w:rPr>
                <w:rFonts w:ascii="Angsana New" w:hAnsi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</w:rPr>
              <w:t>840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 xml:space="preserve"> ลูกบาศก์เมตร</w:t>
            </w:r>
            <w:r w:rsidR="00BF0E96">
              <w:rPr>
                <w:rFonts w:ascii="Angsana New" w:hAnsi="Angsana New"/>
                <w:sz w:val="28"/>
                <w:szCs w:val="28"/>
              </w:rPr>
              <w:t>/</w:t>
            </w:r>
          </w:p>
        </w:tc>
      </w:tr>
      <w:tr w:rsidR="00BF0E96" w14:paraId="01807DAA" w14:textId="77777777" w:rsidTr="00982851">
        <w:trPr>
          <w:trHeight w:hRule="exact" w:val="397"/>
        </w:trPr>
        <w:tc>
          <w:tcPr>
            <w:tcW w:w="3510" w:type="dxa"/>
          </w:tcPr>
          <w:p w14:paraId="6E7DBC93" w14:textId="77777777" w:rsidR="00BF0E96" w:rsidRPr="009B65AD" w:rsidRDefault="00BF0E96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กำหนดส่งมอบน้ำ</w:t>
            </w:r>
          </w:p>
        </w:tc>
        <w:tc>
          <w:tcPr>
            <w:tcW w:w="6237" w:type="dxa"/>
            <w:gridSpan w:val="3"/>
          </w:tcPr>
          <w:p w14:paraId="68B84D75" w14:textId="4E558C19" w:rsidR="00BF0E96" w:rsidRPr="009B65AD" w:rsidRDefault="00BF0E96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ในวันถัดจากวันที่ครบกำหนด </w:t>
            </w:r>
            <w:r w:rsidR="00A14A57" w:rsidRPr="00A14A57">
              <w:rPr>
                <w:rFonts w:ascii="Angsana New" w:hAnsi="Angsana New"/>
                <w:sz w:val="28"/>
                <w:szCs w:val="28"/>
              </w:rPr>
              <w:t>90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วัน นับถัดจากวันลงนามสัญญาซื้อขายเป็นต้นไป</w:t>
            </w:r>
          </w:p>
        </w:tc>
      </w:tr>
      <w:tr w:rsidR="00BF0E96" w14:paraId="335864D5" w14:textId="77777777" w:rsidTr="00982851">
        <w:trPr>
          <w:trHeight w:hRule="exact" w:val="397"/>
        </w:trPr>
        <w:tc>
          <w:tcPr>
            <w:tcW w:w="3510" w:type="dxa"/>
          </w:tcPr>
          <w:p w14:paraId="39619569" w14:textId="77777777" w:rsidR="00BF0E96" w:rsidRDefault="00BF0E96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วันที่ครบกำหนดส่งมอบน้ำ</w:t>
            </w:r>
          </w:p>
        </w:tc>
        <w:tc>
          <w:tcPr>
            <w:tcW w:w="3119" w:type="dxa"/>
          </w:tcPr>
          <w:p w14:paraId="6FADAEE4" w14:textId="14B54363" w:rsidR="00BF0E96" w:rsidRDefault="00A14A57" w:rsidP="002128C8">
            <w:pPr>
              <w:spacing w:after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24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A14A5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3118" w:type="dxa"/>
            <w:gridSpan w:val="2"/>
          </w:tcPr>
          <w:p w14:paraId="751B4CA6" w14:textId="1CA71FF7" w:rsidR="00BF0E96" w:rsidRDefault="00A14A57" w:rsidP="002128C8">
            <w:pPr>
              <w:spacing w:after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24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A14A5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F0E96" w14:paraId="7BACBA6D" w14:textId="77777777" w:rsidTr="00982851">
        <w:trPr>
          <w:trHeight w:hRule="exact" w:val="794"/>
        </w:trPr>
        <w:tc>
          <w:tcPr>
            <w:tcW w:w="3510" w:type="dxa"/>
          </w:tcPr>
          <w:p w14:paraId="612101D7" w14:textId="31079329" w:rsidR="00BF0E96" w:rsidRDefault="00BF0E96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ยื่นเอกสารขอขยายระยะเวลาการส่งมอบน้ำ ครั้งที่ </w:t>
            </w:r>
            <w:r w:rsidR="00A14A57" w:rsidRPr="00A14A5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14:paraId="4A50735D" w14:textId="144847C8" w:rsidR="00BF0E96" w:rsidRDefault="00A14A57" w:rsidP="002128C8">
            <w:pPr>
              <w:spacing w:after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16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A14A5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3118" w:type="dxa"/>
            <w:gridSpan w:val="2"/>
          </w:tcPr>
          <w:p w14:paraId="0B66A3F6" w14:textId="77D99327" w:rsidR="00BF0E96" w:rsidRDefault="00A14A57" w:rsidP="002128C8">
            <w:pPr>
              <w:spacing w:after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16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A14A5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F0E96" w14:paraId="0F9B30E3" w14:textId="77777777" w:rsidTr="00982851">
        <w:trPr>
          <w:trHeight w:hRule="exact" w:val="794"/>
        </w:trPr>
        <w:tc>
          <w:tcPr>
            <w:tcW w:w="3510" w:type="dxa"/>
          </w:tcPr>
          <w:p w14:paraId="2C78F24B" w14:textId="5917B4A2" w:rsidR="00BF0E96" w:rsidRDefault="00BF0E96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คณะกรรมการตรวจรับโครงการ</w:t>
            </w:r>
            <w:r w:rsidR="00140E1D">
              <w:rPr>
                <w:rFonts w:ascii="Angsana New" w:hAnsi="Angsana New" w:hint="cs"/>
                <w:sz w:val="28"/>
                <w:szCs w:val="28"/>
                <w:cs/>
              </w:rPr>
              <w:t>พิจารณ</w:t>
            </w:r>
            <w:r w:rsidR="00140E1D">
              <w:rPr>
                <w:rFonts w:ascii="Angsana New" w:hAnsi="Angsana New"/>
                <w:sz w:val="28"/>
                <w:szCs w:val="28"/>
                <w:cs/>
              </w:rPr>
              <w:t>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ขยายระยะเวลา</w:t>
            </w:r>
            <w:r w:rsidR="003376D0">
              <w:rPr>
                <w:rFonts w:ascii="Angsana New" w:hAnsi="Angsana New" w:hint="cs"/>
                <w:sz w:val="28"/>
                <w:szCs w:val="28"/>
                <w:cs/>
              </w:rPr>
              <w:t xml:space="preserve"> ครั้งที่ </w:t>
            </w:r>
            <w:r w:rsidR="00A14A57" w:rsidRPr="00A14A5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14:paraId="36F3E31D" w14:textId="14C4E075" w:rsidR="00BF0E96" w:rsidRDefault="00BF0E96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ขยายการส่งมอบน้ำออกไปเป็นวันที่ </w:t>
            </w:r>
            <w:r w:rsidR="00A14A57" w:rsidRPr="00A14A57">
              <w:rPr>
                <w:rFonts w:ascii="Angsana New" w:hAnsi="Angsana New"/>
                <w:sz w:val="28"/>
                <w:szCs w:val="28"/>
              </w:rPr>
              <w:t>16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="00A14A57" w:rsidRPr="00A14A5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3118" w:type="dxa"/>
            <w:gridSpan w:val="2"/>
          </w:tcPr>
          <w:p w14:paraId="455CAE65" w14:textId="44BB2D54" w:rsidR="00BF0E96" w:rsidRDefault="00BF0E96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ขยายการส่งมอบน้ำออกไปเป็นวันที่ </w:t>
            </w:r>
            <w:r w:rsidR="00A14A57" w:rsidRPr="00A14A57">
              <w:rPr>
                <w:rFonts w:ascii="Angsana New" w:hAnsi="Angsana New"/>
                <w:sz w:val="28"/>
                <w:szCs w:val="28"/>
              </w:rPr>
              <w:t>16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="00A14A57" w:rsidRPr="00A14A5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F0E96" w14:paraId="128AC59D" w14:textId="77777777" w:rsidTr="00982851">
        <w:trPr>
          <w:trHeight w:hRule="exact" w:val="794"/>
        </w:trPr>
        <w:tc>
          <w:tcPr>
            <w:tcW w:w="3510" w:type="dxa"/>
          </w:tcPr>
          <w:p w14:paraId="4FAF1FEC" w14:textId="1536D9F3" w:rsidR="00BF0E96" w:rsidRDefault="00BF0E96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ยื่นเอกสารขอขยายระยะเวลาการส่งมอบน้ำ ครั้งที่ </w:t>
            </w:r>
            <w:r w:rsidR="00A14A57" w:rsidRPr="00A14A5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14:paraId="0C688810" w14:textId="7380C13A" w:rsidR="00BF0E96" w:rsidRDefault="00A14A57" w:rsidP="002128C8">
            <w:pPr>
              <w:spacing w:after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25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A14A5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3118" w:type="dxa"/>
            <w:gridSpan w:val="2"/>
          </w:tcPr>
          <w:p w14:paraId="213893CC" w14:textId="691516B1" w:rsidR="00BF0E96" w:rsidRDefault="00A14A57" w:rsidP="002128C8">
            <w:pPr>
              <w:spacing w:after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25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A14A5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F0E96" w14:paraId="22976C47" w14:textId="77777777" w:rsidTr="00982851">
        <w:trPr>
          <w:trHeight w:hRule="exact" w:val="794"/>
        </w:trPr>
        <w:tc>
          <w:tcPr>
            <w:tcW w:w="3510" w:type="dxa"/>
          </w:tcPr>
          <w:p w14:paraId="70CBDCF7" w14:textId="0861A82D" w:rsidR="00BF0E96" w:rsidRDefault="00BF0E96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คณะกรรมการตรวจรับโครงการพิจา</w:t>
            </w:r>
            <w:r w:rsidR="00140E1D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ณาขยายระยะเวลา</w:t>
            </w:r>
            <w:r w:rsidR="003376D0">
              <w:rPr>
                <w:rFonts w:ascii="Angsana New" w:hAnsi="Angsana New" w:hint="cs"/>
                <w:sz w:val="28"/>
                <w:szCs w:val="28"/>
                <w:cs/>
              </w:rPr>
              <w:t xml:space="preserve"> ครั้งที่ </w:t>
            </w:r>
            <w:r w:rsidR="00A14A57" w:rsidRPr="00A14A57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14:paraId="57E8F421" w14:textId="59194C70" w:rsidR="00BF0E96" w:rsidRDefault="00BF0E96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ยังไม่ได้รับการพิจารณาในส่วนที่ขอขยายระยะเวลาครั้งที่ </w:t>
            </w:r>
            <w:r w:rsidR="00A14A57" w:rsidRPr="00A14A5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3118" w:type="dxa"/>
            <w:gridSpan w:val="2"/>
          </w:tcPr>
          <w:p w14:paraId="1EEA6E55" w14:textId="30513992" w:rsidR="00BF0E96" w:rsidRDefault="00BF0E96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ยังไม่ได้รับการพิจารณาในส่วนที่ขอขยายระยะเวลาครั้งที่ </w:t>
            </w:r>
            <w:r w:rsidR="00A14A57" w:rsidRPr="00A14A5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BF0E96" w14:paraId="2ABD8D19" w14:textId="77777777" w:rsidTr="00982851">
        <w:trPr>
          <w:trHeight w:hRule="exact" w:val="1588"/>
        </w:trPr>
        <w:tc>
          <w:tcPr>
            <w:tcW w:w="3510" w:type="dxa"/>
          </w:tcPr>
          <w:p w14:paraId="26219884" w14:textId="1E2359CE" w:rsidR="00BF0E96" w:rsidRDefault="00BF0E96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หนังสือแจ้งจากการประปา เพื่อเร่งรัดให้ส่งมอบน้ำประปาฯ และแจ้งเรียกค่าปรับพร้อมสงวนสิทธิ์บอกเลิกสัญญา</w:t>
            </w:r>
          </w:p>
        </w:tc>
        <w:tc>
          <w:tcPr>
            <w:tcW w:w="3119" w:type="dxa"/>
          </w:tcPr>
          <w:p w14:paraId="71E4C6AF" w14:textId="03377FF4" w:rsidR="00BF0E96" w:rsidRPr="0017083A" w:rsidRDefault="00A14A57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7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A14A57">
              <w:rPr>
                <w:rFonts w:ascii="Angsana New" w:hAnsi="Angsana New"/>
                <w:sz w:val="28"/>
                <w:szCs w:val="28"/>
              </w:rPr>
              <w:t>2564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อัตราค่าปรับประมาณวันละ </w:t>
            </w:r>
            <w:r w:rsidRPr="00A14A57">
              <w:rPr>
                <w:rFonts w:ascii="Angsana New" w:hAnsi="Angsana New"/>
                <w:sz w:val="28"/>
                <w:szCs w:val="28"/>
              </w:rPr>
              <w:t>1</w:t>
            </w:r>
            <w:r w:rsidR="00BF0E96">
              <w:rPr>
                <w:rFonts w:ascii="Angsana New" w:hAnsi="Angsana New"/>
                <w:sz w:val="28"/>
                <w:szCs w:val="28"/>
              </w:rPr>
              <w:t>.</w:t>
            </w:r>
            <w:r w:rsidRPr="00A14A57">
              <w:rPr>
                <w:rFonts w:ascii="Angsana New" w:hAnsi="Angsana New"/>
                <w:sz w:val="28"/>
                <w:szCs w:val="28"/>
              </w:rPr>
              <w:t>04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 xml:space="preserve">ล้านบาท เป็นจำนวน </w:t>
            </w:r>
            <w:r w:rsidRPr="00A14A57">
              <w:rPr>
                <w:rFonts w:ascii="Angsana New" w:hAnsi="Angsana New"/>
                <w:sz w:val="28"/>
                <w:szCs w:val="28"/>
              </w:rPr>
              <w:t>172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 xml:space="preserve">วัน คิดเป็นมูลค่าค่าปรับทั้งสิ้น </w:t>
            </w:r>
            <w:r w:rsidRPr="00A14A57">
              <w:rPr>
                <w:rFonts w:ascii="Angsana New" w:hAnsi="Angsana New"/>
                <w:sz w:val="28"/>
                <w:szCs w:val="28"/>
              </w:rPr>
              <w:t>179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  <w:p w14:paraId="70A71365" w14:textId="77777777" w:rsidR="00BF0E96" w:rsidRDefault="00BF0E96" w:rsidP="005B619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2"/>
          </w:tcPr>
          <w:p w14:paraId="549FF237" w14:textId="0EBD808C" w:rsidR="00BF0E96" w:rsidRPr="0017083A" w:rsidRDefault="00A14A57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7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A14A57">
              <w:rPr>
                <w:rFonts w:ascii="Angsana New" w:hAnsi="Angsana New"/>
                <w:sz w:val="28"/>
                <w:szCs w:val="28"/>
              </w:rPr>
              <w:t>2564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อัตราค่าปรับประมาณวันละ </w:t>
            </w:r>
            <w:r w:rsidRPr="00A14A57">
              <w:rPr>
                <w:rFonts w:ascii="Angsana New" w:hAnsi="Angsana New"/>
                <w:sz w:val="28"/>
                <w:szCs w:val="28"/>
              </w:rPr>
              <w:t>1</w:t>
            </w:r>
            <w:r w:rsidR="00BF0E96">
              <w:rPr>
                <w:rFonts w:ascii="Angsana New" w:hAnsi="Angsana New"/>
                <w:sz w:val="28"/>
                <w:szCs w:val="28"/>
              </w:rPr>
              <w:t>.</w:t>
            </w:r>
            <w:r w:rsidRPr="00A14A57">
              <w:rPr>
                <w:rFonts w:ascii="Angsana New" w:hAnsi="Angsana New"/>
                <w:sz w:val="28"/>
                <w:szCs w:val="28"/>
              </w:rPr>
              <w:t>04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 xml:space="preserve">ล้านบาท เป็นจำนวน </w:t>
            </w:r>
            <w:r w:rsidRPr="00A14A57">
              <w:rPr>
                <w:rFonts w:ascii="Angsana New" w:hAnsi="Angsana New"/>
                <w:sz w:val="28"/>
                <w:szCs w:val="28"/>
              </w:rPr>
              <w:t>172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 xml:space="preserve">วัน คิดเป็นมูลค่าค่าปรับทั้งสิ้น </w:t>
            </w:r>
            <w:r w:rsidRPr="00A14A57">
              <w:rPr>
                <w:rFonts w:ascii="Angsana New" w:hAnsi="Angsana New"/>
                <w:sz w:val="28"/>
                <w:szCs w:val="28"/>
              </w:rPr>
              <w:t>179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  <w:p w14:paraId="171C10CF" w14:textId="77777777" w:rsidR="00BF0E96" w:rsidRDefault="00BF0E96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185B5788" w14:textId="28E9912D" w:rsidR="00550ADD" w:rsidRDefault="00BF0E96" w:rsidP="00BF0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  <w:r w:rsidRPr="00BC22AD">
        <w:rPr>
          <w:rFonts w:ascii="Angsana New" w:hAnsi="Angsana New" w:hint="cs"/>
          <w:sz w:val="28"/>
          <w:szCs w:val="28"/>
          <w:cs/>
        </w:rPr>
        <w:t>ต่อมาบริษัทย่อยมี</w:t>
      </w:r>
      <w:r w:rsidRPr="00BF0E96">
        <w:rPr>
          <w:rFonts w:ascii="Angsana New" w:eastAsia="Calibri" w:hAnsi="Angsana New" w:hint="cs"/>
          <w:color w:val="000000"/>
          <w:sz w:val="28"/>
          <w:szCs w:val="28"/>
          <w:cs/>
        </w:rPr>
        <w:t>หนังสือ</w:t>
      </w:r>
      <w:r w:rsidRPr="00BC22AD">
        <w:rPr>
          <w:rFonts w:ascii="Angsana New" w:hAnsi="Angsana New" w:hint="cs"/>
          <w:sz w:val="28"/>
          <w:szCs w:val="28"/>
          <w:cs/>
        </w:rPr>
        <w:t xml:space="preserve">ด่วนที่สุด ลงวันที่ </w:t>
      </w:r>
      <w:r w:rsidR="00A14A57" w:rsidRPr="00A14A57">
        <w:rPr>
          <w:rFonts w:ascii="Angsana New" w:hAnsi="Angsana New"/>
          <w:sz w:val="28"/>
          <w:szCs w:val="28"/>
        </w:rPr>
        <w:t>15</w:t>
      </w:r>
      <w:r w:rsidRPr="00BC22AD">
        <w:rPr>
          <w:rFonts w:ascii="Angsana New" w:hAnsi="Angsana New"/>
          <w:sz w:val="28"/>
          <w:szCs w:val="28"/>
        </w:rPr>
        <w:t xml:space="preserve"> </w:t>
      </w:r>
      <w:r w:rsidRPr="00BC22AD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A14A57" w:rsidRPr="00A14A57">
        <w:rPr>
          <w:rFonts w:ascii="Angsana New" w:hAnsi="Angsana New"/>
          <w:sz w:val="28"/>
          <w:szCs w:val="28"/>
        </w:rPr>
        <w:t>2564</w:t>
      </w:r>
      <w:r w:rsidRPr="00BC22AD">
        <w:rPr>
          <w:rFonts w:ascii="Angsana New" w:hAnsi="Angsana New"/>
          <w:sz w:val="28"/>
          <w:szCs w:val="28"/>
        </w:rPr>
        <w:t xml:space="preserve"> </w:t>
      </w:r>
      <w:r w:rsidRPr="00BC22AD">
        <w:rPr>
          <w:rFonts w:ascii="Angsana New" w:hAnsi="Angsana New" w:hint="cs"/>
          <w:sz w:val="28"/>
          <w:szCs w:val="28"/>
          <w:cs/>
        </w:rPr>
        <w:t xml:space="preserve">เรื่อง ขอแจ้งสถานการณ์ดำเนินการ กำหนดแผนงาน และแจ้งวันที่ส่งมอบน้ำประปา โดยระบุวันส่งมอบน้ำประปาวันที่ </w:t>
      </w:r>
      <w:r w:rsidR="00A14A57" w:rsidRPr="00A14A57">
        <w:rPr>
          <w:rFonts w:ascii="Angsana New" w:hAnsi="Angsana New"/>
          <w:sz w:val="28"/>
          <w:szCs w:val="28"/>
        </w:rPr>
        <w:t>23</w:t>
      </w:r>
      <w:r w:rsidRPr="00BC22AD">
        <w:rPr>
          <w:rFonts w:ascii="Angsana New" w:hAnsi="Angsana New"/>
          <w:sz w:val="28"/>
          <w:szCs w:val="28"/>
        </w:rPr>
        <w:t xml:space="preserve"> </w:t>
      </w:r>
      <w:r w:rsidRPr="00BC22AD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A14A57" w:rsidRPr="00A14A57">
        <w:rPr>
          <w:rFonts w:ascii="Angsana New" w:hAnsi="Angsana New"/>
          <w:sz w:val="28"/>
          <w:szCs w:val="28"/>
        </w:rPr>
        <w:t>2564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เป็นต้นไป</w:t>
      </w:r>
    </w:p>
    <w:p w14:paraId="23732BB7" w14:textId="1460C015" w:rsidR="000E7513" w:rsidRDefault="000E7513" w:rsidP="00BF0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</w:p>
    <w:p w14:paraId="5EB5ACBC" w14:textId="7AB09098" w:rsidR="000E7513" w:rsidRDefault="000E7513" w:rsidP="00BF0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</w:p>
    <w:p w14:paraId="62A8116D" w14:textId="77777777" w:rsidR="000E7513" w:rsidRDefault="000E7513" w:rsidP="00BF0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</w:p>
    <w:p w14:paraId="2071E8D7" w14:textId="6F15C6C4" w:rsidR="00BF0E96" w:rsidRPr="002C164E" w:rsidRDefault="00BF0E96" w:rsidP="00BF0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  <w:r w:rsidRPr="002C164E">
        <w:rPr>
          <w:rFonts w:ascii="Angsana New" w:hAnsi="Angsana New" w:hint="cs"/>
          <w:sz w:val="28"/>
          <w:szCs w:val="28"/>
          <w:cs/>
        </w:rPr>
        <w:lastRenderedPageBreak/>
        <w:t xml:space="preserve">วันที่ </w:t>
      </w:r>
      <w:r w:rsidR="00A14A57" w:rsidRPr="00A14A57">
        <w:rPr>
          <w:rFonts w:ascii="Angsana New" w:hAnsi="Angsana New"/>
          <w:sz w:val="28"/>
          <w:szCs w:val="28"/>
        </w:rPr>
        <w:t>22</w:t>
      </w:r>
      <w:r w:rsidRPr="002C164E">
        <w:rPr>
          <w:rFonts w:ascii="Angsana New" w:hAnsi="Angsana New"/>
          <w:sz w:val="28"/>
          <w:szCs w:val="28"/>
        </w:rPr>
        <w:t xml:space="preserve"> </w:t>
      </w:r>
      <w:r w:rsidRPr="002C164E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A14A57" w:rsidRPr="00A14A57">
        <w:rPr>
          <w:rFonts w:ascii="Angsana New" w:hAnsi="Angsana New"/>
          <w:sz w:val="28"/>
          <w:szCs w:val="28"/>
        </w:rPr>
        <w:t>2564</w:t>
      </w:r>
      <w:r w:rsidRPr="002C164E">
        <w:rPr>
          <w:rFonts w:ascii="Angsana New" w:hAnsi="Angsana New"/>
          <w:sz w:val="28"/>
          <w:szCs w:val="28"/>
        </w:rPr>
        <w:t xml:space="preserve"> </w:t>
      </w:r>
      <w:r w:rsidRPr="00BF0E96">
        <w:rPr>
          <w:rFonts w:ascii="Angsana New" w:eastAsia="Calibri" w:hAnsi="Angsana New" w:hint="cs"/>
          <w:color w:val="000000"/>
          <w:sz w:val="28"/>
          <w:szCs w:val="28"/>
          <w:cs/>
        </w:rPr>
        <w:t>บริษัท</w:t>
      </w:r>
      <w:r w:rsidRPr="002C164E">
        <w:rPr>
          <w:rFonts w:ascii="Angsana New" w:hAnsi="Angsana New" w:hint="cs"/>
          <w:sz w:val="28"/>
          <w:szCs w:val="28"/>
          <w:cs/>
        </w:rPr>
        <w:t xml:space="preserve">ย่อยมีหนังสือถึงการประปาฯ เรื่อง ขอใช้สิทธิลดค่าปรับเป็นอัตราร้อยละ </w:t>
      </w:r>
      <w:r w:rsidR="00A14A57" w:rsidRPr="00A14A57">
        <w:rPr>
          <w:rFonts w:ascii="Angsana New" w:hAnsi="Angsana New"/>
          <w:sz w:val="28"/>
          <w:szCs w:val="28"/>
        </w:rPr>
        <w:t>0</w:t>
      </w:r>
      <w:r w:rsidRPr="002C164E">
        <w:rPr>
          <w:rFonts w:ascii="Angsana New" w:hAnsi="Angsana New"/>
          <w:sz w:val="28"/>
          <w:szCs w:val="28"/>
        </w:rPr>
        <w:t xml:space="preserve"> </w:t>
      </w:r>
      <w:r w:rsidRPr="002C164E">
        <w:rPr>
          <w:rFonts w:ascii="Angsana New" w:hAnsi="Angsana New" w:hint="cs"/>
          <w:sz w:val="28"/>
          <w:szCs w:val="28"/>
          <w:cs/>
        </w:rPr>
        <w:t>ตามประกาศมาตรการให้ความช่วยเหลือผู้ประกอบการในช่วงการแพร่ระบาดของโรคติดเชื้อไวรัสโค</w:t>
      </w:r>
      <w:proofErr w:type="spellStart"/>
      <w:r w:rsidRPr="002C164E">
        <w:rPr>
          <w:rFonts w:ascii="Angsana New" w:hAnsi="Angsana New" w:hint="cs"/>
          <w:sz w:val="28"/>
          <w:szCs w:val="28"/>
          <w:cs/>
        </w:rPr>
        <w:t>โร</w:t>
      </w:r>
      <w:proofErr w:type="spellEnd"/>
      <w:r w:rsidRPr="002C164E">
        <w:rPr>
          <w:rFonts w:ascii="Angsana New" w:hAnsi="Angsana New" w:hint="cs"/>
          <w:sz w:val="28"/>
          <w:szCs w:val="28"/>
          <w:cs/>
        </w:rPr>
        <w:t xml:space="preserve">นา </w:t>
      </w:r>
      <w:r w:rsidR="00A14A57" w:rsidRPr="00A14A57">
        <w:rPr>
          <w:rFonts w:ascii="Angsana New" w:hAnsi="Angsana New"/>
          <w:sz w:val="28"/>
          <w:szCs w:val="28"/>
        </w:rPr>
        <w:t>2019</w:t>
      </w:r>
      <w:r w:rsidRPr="002C164E">
        <w:rPr>
          <w:rFonts w:ascii="Angsana New" w:hAnsi="Angsana New" w:hint="cs"/>
          <w:sz w:val="28"/>
          <w:szCs w:val="28"/>
          <w:cs/>
        </w:rPr>
        <w:t xml:space="preserve"> โดยบริษัท</w:t>
      </w:r>
      <w:r w:rsidR="003376D0">
        <w:rPr>
          <w:rFonts w:ascii="Angsana New" w:hAnsi="Angsana New" w:hint="cs"/>
          <w:sz w:val="28"/>
          <w:szCs w:val="28"/>
          <w:cs/>
        </w:rPr>
        <w:t>ย่อย</w:t>
      </w:r>
      <w:r w:rsidRPr="002C164E">
        <w:rPr>
          <w:rFonts w:ascii="Angsana New" w:hAnsi="Angsana New" w:hint="cs"/>
          <w:sz w:val="28"/>
          <w:szCs w:val="28"/>
          <w:cs/>
        </w:rPr>
        <w:t xml:space="preserve">ได้เข้าหลักเกณฑ์และเงื่อนไขการให้ความช่วยเหลือตามที่กระทรวงการคลังเสนอ ความว่า “สัญญาที่ได้ลงนามหลังวันที่ </w:t>
      </w:r>
      <w:r w:rsidR="00A14A57" w:rsidRPr="00A14A57">
        <w:rPr>
          <w:rFonts w:ascii="Angsana New" w:hAnsi="Angsana New"/>
          <w:sz w:val="28"/>
          <w:szCs w:val="28"/>
        </w:rPr>
        <w:t>26</w:t>
      </w:r>
      <w:r w:rsidRPr="002C164E">
        <w:rPr>
          <w:rFonts w:ascii="Angsana New" w:hAnsi="Angsana New"/>
          <w:sz w:val="28"/>
          <w:szCs w:val="28"/>
        </w:rPr>
        <w:t xml:space="preserve"> </w:t>
      </w:r>
      <w:r w:rsidRPr="002C164E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A14A57" w:rsidRPr="00A14A57">
        <w:rPr>
          <w:rFonts w:ascii="Angsana New" w:hAnsi="Angsana New"/>
          <w:sz w:val="28"/>
          <w:szCs w:val="28"/>
        </w:rPr>
        <w:t>2563</w:t>
      </w:r>
      <w:r w:rsidRPr="002C164E">
        <w:rPr>
          <w:rFonts w:ascii="Angsana New" w:hAnsi="Angsana New"/>
          <w:sz w:val="28"/>
          <w:szCs w:val="28"/>
        </w:rPr>
        <w:t xml:space="preserve"> </w:t>
      </w:r>
      <w:r w:rsidRPr="002C164E">
        <w:rPr>
          <w:rFonts w:ascii="Angsana New" w:hAnsi="Angsana New" w:hint="cs"/>
          <w:sz w:val="28"/>
          <w:szCs w:val="28"/>
          <w:cs/>
        </w:rPr>
        <w:t xml:space="preserve">ซึ่งยังมีนิติสัมพันธ์อยู่และสัญญาฯ ครบกำหนดในช่วงประกาศสถานการณ์ฉุกเฉินฯ แต่ได้มีการส่งมอบงานกรณีสัญญาฯ กำหนดส่งงานงวดเดียวหรือได้มีการส่งมอบงานงวดสุดท้าย ก่อนวันที่มีประกาศยกเลิกสถานการณ์ฉุกเฉินฯ แต่ยังมิได้มีการตรวจรับพัสดุ หากสัญญาฯ ดังกล่าวมีค่าปรับเกิดขึ้น โดยให้คิดค่าปรับในอัตราร้อยละ </w:t>
      </w:r>
      <w:r w:rsidR="00A14A57" w:rsidRPr="00A14A57">
        <w:rPr>
          <w:rFonts w:ascii="Angsana New" w:hAnsi="Angsana New"/>
          <w:sz w:val="28"/>
          <w:szCs w:val="28"/>
        </w:rPr>
        <w:t>0</w:t>
      </w:r>
      <w:r w:rsidR="00610515">
        <w:rPr>
          <w:rFonts w:ascii="Angsana New" w:hAnsi="Angsana New"/>
          <w:sz w:val="28"/>
          <w:szCs w:val="28"/>
        </w:rPr>
        <w:t>”</w:t>
      </w:r>
    </w:p>
    <w:p w14:paraId="4CFE3C1F" w14:textId="64B16653" w:rsidR="00BF0E96" w:rsidRPr="004D20B5" w:rsidRDefault="00BF0E96" w:rsidP="00BF0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  <w:r w:rsidRPr="004D20B5">
        <w:rPr>
          <w:rFonts w:ascii="Angsana New" w:hAnsi="Angsana New" w:hint="cs"/>
          <w:sz w:val="28"/>
          <w:szCs w:val="28"/>
          <w:cs/>
        </w:rPr>
        <w:t xml:space="preserve">ทั้งนี้ บริษัทย่อยได้รับเอกสารการบันทึกข้อความภายในเกี่ยวกับความคืบหน้าการพิจารณาค่าปรับร้อยละ </w:t>
      </w:r>
      <w:r w:rsidR="00A14A57" w:rsidRPr="00A14A57">
        <w:rPr>
          <w:rFonts w:ascii="Angsana New" w:hAnsi="Angsana New"/>
          <w:sz w:val="28"/>
          <w:szCs w:val="28"/>
        </w:rPr>
        <w:t>0</w:t>
      </w:r>
      <w:r w:rsidRPr="004D20B5">
        <w:rPr>
          <w:rFonts w:ascii="Angsana New" w:hAnsi="Angsana New"/>
          <w:sz w:val="28"/>
          <w:szCs w:val="28"/>
        </w:rPr>
        <w:t xml:space="preserve"> </w:t>
      </w:r>
      <w:r w:rsidRPr="004D20B5">
        <w:rPr>
          <w:rFonts w:ascii="Angsana New" w:hAnsi="Angsana New" w:hint="cs"/>
          <w:sz w:val="28"/>
          <w:szCs w:val="28"/>
          <w:cs/>
        </w:rPr>
        <w:t>ดังนี้</w:t>
      </w: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3510"/>
        <w:gridCol w:w="3190"/>
        <w:gridCol w:w="3189"/>
      </w:tblGrid>
      <w:tr w:rsidR="00BF0E96" w:rsidRPr="009B65AD" w14:paraId="6B5D468E" w14:textId="77777777" w:rsidTr="00982851">
        <w:trPr>
          <w:trHeight w:hRule="exact" w:val="397"/>
        </w:trPr>
        <w:tc>
          <w:tcPr>
            <w:tcW w:w="3510" w:type="dxa"/>
          </w:tcPr>
          <w:p w14:paraId="50555E0F" w14:textId="77777777" w:rsidR="00BF0E96" w:rsidRPr="009B65AD" w:rsidRDefault="00BF0E96" w:rsidP="00982851">
            <w:pPr>
              <w:spacing w:after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</w:p>
        </w:tc>
        <w:tc>
          <w:tcPr>
            <w:tcW w:w="3190" w:type="dxa"/>
          </w:tcPr>
          <w:p w14:paraId="76063565" w14:textId="77777777" w:rsidR="00BF0E96" w:rsidRPr="009B65AD" w:rsidRDefault="00BF0E96" w:rsidP="00982851">
            <w:pPr>
              <w:spacing w:after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สถานีจ่ายน้ำพานทอง</w:t>
            </w:r>
          </w:p>
        </w:tc>
        <w:tc>
          <w:tcPr>
            <w:tcW w:w="3189" w:type="dxa"/>
          </w:tcPr>
          <w:p w14:paraId="673B5CA0" w14:textId="77777777" w:rsidR="00BF0E96" w:rsidRPr="009B65AD" w:rsidRDefault="00BF0E96" w:rsidP="00982851">
            <w:pPr>
              <w:spacing w:after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สถานีจ่ายน้ำหนอง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กะขะ</w:t>
            </w:r>
            <w:proofErr w:type="spellEnd"/>
          </w:p>
        </w:tc>
      </w:tr>
      <w:tr w:rsidR="00BF0E96" w14:paraId="46947A9B" w14:textId="77777777" w:rsidTr="00982851">
        <w:trPr>
          <w:trHeight w:hRule="exact" w:val="1191"/>
        </w:trPr>
        <w:tc>
          <w:tcPr>
            <w:tcW w:w="3510" w:type="dxa"/>
          </w:tcPr>
          <w:p w14:paraId="7468AD05" w14:textId="3405E089" w:rsidR="00BF0E96" w:rsidRPr="004D20B5" w:rsidRDefault="00A14A57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1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.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 xml:space="preserve">ค่าปรับตามสัญญาตามวันครบกำหนดต้องเริ่มส่งน้ำประปา (ตั้งแต่วันที่ </w:t>
            </w:r>
            <w:r w:rsidRPr="00A14A57">
              <w:rPr>
                <w:rFonts w:ascii="Angsana New" w:hAnsi="Angsana New"/>
                <w:sz w:val="28"/>
                <w:szCs w:val="28"/>
              </w:rPr>
              <w:t>16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A14A57">
              <w:rPr>
                <w:rFonts w:ascii="Angsana New" w:hAnsi="Angsana New"/>
                <w:sz w:val="28"/>
                <w:szCs w:val="28"/>
              </w:rPr>
              <w:t>2563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14A57">
              <w:rPr>
                <w:rFonts w:ascii="Angsana New" w:hAnsi="Angsana New"/>
                <w:sz w:val="28"/>
                <w:szCs w:val="28"/>
              </w:rPr>
              <w:t>22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A14A57">
              <w:rPr>
                <w:rFonts w:ascii="Angsana New" w:hAnsi="Angsana New"/>
                <w:sz w:val="28"/>
                <w:szCs w:val="28"/>
              </w:rPr>
              <w:t>2564</w:t>
            </w:r>
            <w:r w:rsidR="00BF0E96">
              <w:rPr>
                <w:rFonts w:ascii="Angsana New" w:hAnsi="Angsana New"/>
                <w:sz w:val="28"/>
                <w:szCs w:val="28"/>
              </w:rPr>
              <w:t>)</w:t>
            </w:r>
          </w:p>
          <w:p w14:paraId="6EC28755" w14:textId="77777777" w:rsidR="00BF0E96" w:rsidRPr="009B65AD" w:rsidRDefault="00BF0E96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90" w:type="dxa"/>
          </w:tcPr>
          <w:p w14:paraId="37CEC516" w14:textId="0D63CED1" w:rsidR="00BF0E96" w:rsidRDefault="00BF0E96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จำนวนเงิน </w:t>
            </w:r>
            <w:r w:rsidR="00A14A57" w:rsidRPr="00A14A57">
              <w:rPr>
                <w:rFonts w:ascii="Angsana New" w:hAnsi="Angsana New"/>
                <w:sz w:val="28"/>
                <w:szCs w:val="28"/>
              </w:rPr>
              <w:t>227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A14A57" w:rsidRPr="00A14A57">
              <w:rPr>
                <w:rFonts w:ascii="Angsana New" w:hAnsi="Angsana New"/>
                <w:sz w:val="28"/>
                <w:szCs w:val="28"/>
              </w:rPr>
              <w:t>91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3189" w:type="dxa"/>
          </w:tcPr>
          <w:p w14:paraId="126BA48D" w14:textId="3E01F318" w:rsidR="00BF0E96" w:rsidRDefault="00BF0E96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จำนวนเงิน </w:t>
            </w:r>
            <w:r w:rsidR="00A14A57" w:rsidRPr="00A14A57">
              <w:rPr>
                <w:rFonts w:ascii="Angsana New" w:hAnsi="Angsana New"/>
                <w:sz w:val="28"/>
                <w:szCs w:val="28"/>
              </w:rPr>
              <w:t>243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A14A57" w:rsidRPr="00A14A57">
              <w:rPr>
                <w:rFonts w:ascii="Angsana New" w:hAnsi="Angsana New"/>
                <w:sz w:val="28"/>
                <w:szCs w:val="28"/>
              </w:rPr>
              <w:t>35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</w:tr>
      <w:tr w:rsidR="00BF0E96" w14:paraId="16C6D663" w14:textId="77777777" w:rsidTr="00982851">
        <w:trPr>
          <w:trHeight w:hRule="exact" w:val="1588"/>
        </w:trPr>
        <w:tc>
          <w:tcPr>
            <w:tcW w:w="3510" w:type="dxa"/>
          </w:tcPr>
          <w:p w14:paraId="49306DCA" w14:textId="342514D0" w:rsidR="00BF0E96" w:rsidRPr="004D20B5" w:rsidRDefault="00A14A57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2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.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>ค่าปรับตามสัญญาการส่งมอบน้ำประปาไม่ได้ปริมาณและคุณภาพ (นับแต่วันที่ผู้ขายเริ่มส่งมอบน้ำประปาวันแรก</w:t>
            </w:r>
            <w:r w:rsidR="003376D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3190" w:type="dxa"/>
          </w:tcPr>
          <w:p w14:paraId="61F0C449" w14:textId="3F308FA5" w:rsidR="00BF0E96" w:rsidRPr="00DE031D" w:rsidRDefault="00BF0E96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เดือนกรกฎคม คุณภาพไม่ผ่านเกณฑ์ ค่าปรับจำนวนเงิน </w:t>
            </w:r>
            <w:r w:rsidR="00A14A57" w:rsidRPr="00A14A5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A14A57" w:rsidRPr="00A14A57">
              <w:rPr>
                <w:rFonts w:ascii="Angsana New" w:hAnsi="Angsana New"/>
                <w:sz w:val="28"/>
                <w:szCs w:val="28"/>
              </w:rPr>
              <w:t>68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ล้านบาท               เดือนสิงหาคม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ตุลาคม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ปริมาณขั้นต่ำ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ค่าปรับจำนวนเงิน </w:t>
            </w:r>
            <w:r w:rsidR="00A14A57" w:rsidRPr="00A14A57">
              <w:rPr>
                <w:rFonts w:ascii="Angsana New" w:hAnsi="Angsana New"/>
                <w:sz w:val="28"/>
                <w:szCs w:val="28"/>
              </w:rPr>
              <w:t>10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A14A57" w:rsidRPr="00A14A57">
              <w:rPr>
                <w:rFonts w:ascii="Angsana New" w:hAnsi="Angsana New"/>
                <w:sz w:val="28"/>
                <w:szCs w:val="28"/>
              </w:rPr>
              <w:t>93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ล้านบาท </w:t>
            </w:r>
          </w:p>
          <w:p w14:paraId="6CA6FF8E" w14:textId="77777777" w:rsidR="00BF0E96" w:rsidRDefault="00BF0E96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89" w:type="dxa"/>
          </w:tcPr>
          <w:p w14:paraId="5DA6DF06" w14:textId="47D6EA0D" w:rsidR="00BF0E96" w:rsidRPr="00DE031D" w:rsidRDefault="00BF0E96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เดือนกรกฎคม คุณภาพไม่ผ่านเกณฑ์ ค่าปรับจำนวนเงิน </w:t>
            </w:r>
            <w:r w:rsidR="00A14A57" w:rsidRPr="00A14A5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A14A57" w:rsidRPr="00A14A57">
              <w:rPr>
                <w:rFonts w:ascii="Angsana New" w:hAnsi="Angsana New"/>
                <w:sz w:val="28"/>
                <w:szCs w:val="28"/>
              </w:rPr>
              <w:t>79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ล้านบาท               เดือนสิงหาคม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ตุลาคม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ปริมาณขั้นต่ำ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ค่าปรับจำนวนเงิน </w:t>
            </w:r>
            <w:r w:rsidR="00A14A57" w:rsidRPr="00A14A57">
              <w:rPr>
                <w:rFonts w:ascii="Angsana New" w:hAnsi="Angsana New"/>
                <w:sz w:val="28"/>
                <w:szCs w:val="28"/>
              </w:rPr>
              <w:t>11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A14A57" w:rsidRPr="00A14A57">
              <w:rPr>
                <w:rFonts w:ascii="Angsana New" w:hAnsi="Angsana New"/>
                <w:sz w:val="28"/>
                <w:szCs w:val="28"/>
              </w:rPr>
              <w:t>27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ล้านบาท </w:t>
            </w:r>
          </w:p>
          <w:p w14:paraId="65C6CD82" w14:textId="77777777" w:rsidR="00BF0E96" w:rsidRDefault="00BF0E96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0E96" w:rsidRPr="009B65AD" w14:paraId="77E8C388" w14:textId="77777777" w:rsidTr="00982851">
        <w:trPr>
          <w:trHeight w:hRule="exact" w:val="1191"/>
        </w:trPr>
        <w:tc>
          <w:tcPr>
            <w:tcW w:w="3510" w:type="dxa"/>
          </w:tcPr>
          <w:p w14:paraId="651B457E" w14:textId="4A5DAF13" w:rsidR="00BF0E96" w:rsidRPr="009B65AD" w:rsidRDefault="00A14A57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3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.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>ค่าปรับตามสัญญาการส่งมอบน้ำประปาไม่ได้ปริมาณและคุณภาพ (นับแต่วันที่ผู้ขายเริ่มส่งมอบน้ำประปาวันแรก</w:t>
            </w:r>
            <w:r w:rsidR="003376D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3190" w:type="dxa"/>
          </w:tcPr>
          <w:p w14:paraId="6245CF15" w14:textId="73D9A18D" w:rsidR="00BF0E96" w:rsidRPr="009B65AD" w:rsidRDefault="00BF0E96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เดือนธันวาคม </w:t>
            </w:r>
            <w:r w:rsidR="00A14A57" w:rsidRPr="00A14A57">
              <w:rPr>
                <w:rFonts w:ascii="Angsana New" w:hAnsi="Angsana New"/>
                <w:sz w:val="28"/>
                <w:szCs w:val="28"/>
              </w:rPr>
              <w:t>64</w:t>
            </w:r>
            <w:r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A14A57" w:rsidRPr="00A14A57">
              <w:rPr>
                <w:rFonts w:ascii="Angsana New" w:hAnsi="Angsana New"/>
                <w:sz w:val="28"/>
                <w:szCs w:val="28"/>
              </w:rPr>
              <w:t>65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ปริมาณขั้นต่ำ ค่าปรับจำนวนเงิน </w:t>
            </w:r>
            <w:r w:rsidR="00A14A57" w:rsidRPr="00A14A57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A14A57" w:rsidRPr="00A14A57">
              <w:rPr>
                <w:rFonts w:ascii="Angsana New" w:hAnsi="Angsana New"/>
                <w:sz w:val="28"/>
                <w:szCs w:val="28"/>
              </w:rPr>
              <w:t>99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3189" w:type="dxa"/>
          </w:tcPr>
          <w:p w14:paraId="2B265071" w14:textId="35997018" w:rsidR="00BF0E96" w:rsidRPr="009B65AD" w:rsidRDefault="00BF0E96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เดือนธันวาคม </w:t>
            </w:r>
            <w:r w:rsidR="00A14A57" w:rsidRPr="00A14A57">
              <w:rPr>
                <w:rFonts w:ascii="Angsana New" w:hAnsi="Angsana New"/>
                <w:sz w:val="28"/>
                <w:szCs w:val="28"/>
              </w:rPr>
              <w:t>64</w:t>
            </w:r>
            <w:r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A14A57" w:rsidRPr="00A14A57">
              <w:rPr>
                <w:rFonts w:ascii="Angsana New" w:hAnsi="Angsana New"/>
                <w:sz w:val="28"/>
                <w:szCs w:val="28"/>
              </w:rPr>
              <w:t>65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ปริมาณขั้นต่ำ ค่าปรับจำนวนเงิน </w:t>
            </w:r>
            <w:r w:rsidR="00A14A57" w:rsidRPr="00A14A57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A14A57" w:rsidRPr="00A14A57">
              <w:rPr>
                <w:rFonts w:ascii="Angsana New" w:hAnsi="Angsana New"/>
                <w:sz w:val="28"/>
                <w:szCs w:val="28"/>
              </w:rPr>
              <w:t>26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</w:tbl>
    <w:p w14:paraId="37A2395C" w14:textId="34564CD2" w:rsidR="00BF0E96" w:rsidRPr="00180725" w:rsidRDefault="00BF0E96" w:rsidP="00BF0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  <w:r w:rsidRPr="00180725">
        <w:rPr>
          <w:rFonts w:ascii="Angsana New" w:hAnsi="Angsana New" w:hint="cs"/>
          <w:sz w:val="28"/>
          <w:szCs w:val="28"/>
          <w:cs/>
        </w:rPr>
        <w:t xml:space="preserve">มติคณะกรรมการตรวจรับพัสดุ ได้พิจารณาตามบันทึกกองนิติการ งานนิติกรรมสัญญาข้อเท็จจริงปรากฏว่าสัญญาซื้อน้ำประปาดังกล่าวเป็นสัญญาที่ได้ลงนามหลังวันที่ </w:t>
      </w:r>
      <w:r w:rsidR="00A14A57" w:rsidRPr="00180725">
        <w:rPr>
          <w:rFonts w:ascii="Angsana New" w:hAnsi="Angsana New"/>
          <w:sz w:val="28"/>
          <w:szCs w:val="28"/>
        </w:rPr>
        <w:t>26</w:t>
      </w:r>
      <w:r w:rsidRPr="00180725">
        <w:rPr>
          <w:rFonts w:ascii="Angsana New" w:hAnsi="Angsana New"/>
          <w:sz w:val="28"/>
          <w:szCs w:val="28"/>
        </w:rPr>
        <w:t xml:space="preserve"> </w:t>
      </w:r>
      <w:r w:rsidRPr="00180725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A14A57" w:rsidRPr="00180725">
        <w:rPr>
          <w:rFonts w:ascii="Angsana New" w:hAnsi="Angsana New"/>
          <w:sz w:val="28"/>
          <w:szCs w:val="28"/>
        </w:rPr>
        <w:t>2563</w:t>
      </w:r>
      <w:r w:rsidRPr="00180725">
        <w:rPr>
          <w:rFonts w:ascii="Angsana New" w:hAnsi="Angsana New"/>
          <w:sz w:val="28"/>
          <w:szCs w:val="28"/>
        </w:rPr>
        <w:t xml:space="preserve"> </w:t>
      </w:r>
      <w:r w:rsidRPr="00180725">
        <w:rPr>
          <w:rFonts w:ascii="Angsana New" w:hAnsi="Angsana New" w:hint="cs"/>
          <w:sz w:val="28"/>
          <w:szCs w:val="28"/>
          <w:cs/>
        </w:rPr>
        <w:t xml:space="preserve">ซึ่งยังมีนิติสัมพันธ์อยู่และสัญญาดังกล่าวครบกำหนดในช่วงประกาศสถานการณ์ฉุกเฉินฯและยังมิได้มีการตรวจรับพัสดุ สัญญาฯดังกล่าวจึงอยู่ในหลักเกณฑ์และเงื่อนไขการคิดค่าปรับในอัตราร้อยละ </w:t>
      </w:r>
      <w:r w:rsidR="00A14A57" w:rsidRPr="00180725">
        <w:rPr>
          <w:rFonts w:ascii="Angsana New" w:hAnsi="Angsana New"/>
          <w:sz w:val="28"/>
          <w:szCs w:val="28"/>
        </w:rPr>
        <w:t>0</w:t>
      </w:r>
      <w:r w:rsidRPr="00180725">
        <w:rPr>
          <w:rFonts w:ascii="Angsana New" w:hAnsi="Angsana New"/>
          <w:sz w:val="28"/>
          <w:szCs w:val="28"/>
        </w:rPr>
        <w:t xml:space="preserve"> </w:t>
      </w:r>
      <w:r w:rsidRPr="00180725">
        <w:rPr>
          <w:rFonts w:ascii="Angsana New" w:hAnsi="Angsana New" w:hint="cs"/>
          <w:sz w:val="28"/>
          <w:szCs w:val="28"/>
          <w:cs/>
        </w:rPr>
        <w:t>จึงเห็นควรพิจารณานำเสนอผู้ว่าการอนุมัติแก้ไขสัญญาตามที่ผู้ขายร้องขอ</w:t>
      </w:r>
    </w:p>
    <w:p w14:paraId="2EE24F28" w14:textId="1F93E455" w:rsidR="007828DD" w:rsidRPr="007828DD" w:rsidRDefault="007828DD" w:rsidP="00782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="Angsana New" w:hAnsi="Angsana New"/>
          <w:spacing w:val="4"/>
          <w:sz w:val="28"/>
          <w:szCs w:val="28"/>
        </w:rPr>
      </w:pPr>
      <w:r w:rsidRPr="00180725">
        <w:rPr>
          <w:rFonts w:ascii="Angsana New" w:hAnsi="Angsana New" w:hint="cs"/>
          <w:sz w:val="28"/>
          <w:szCs w:val="28"/>
          <w:cs/>
        </w:rPr>
        <w:t>ในระหว่างงวดบริษัทย่อยได้ดำเนินการแก้ไขสัญญาเปลี่ยนแปลงสัญญาซื้อน้ำประปากับการประปาส่วนภูมิภาคแล้ว โดยที่คณะกรรมการวินิจฉัยปัญหาการจัดซื้อจัดจ้างและการบริหารพัสดุภาครัฐได้อนุมัติยกเว้นการปฏิบัติตามระเบียบกระทรวงการคลังว่าด้วยการจัดซื้อจัดจ้างและการบริหารพัสดุภาครัฐ พ.ศ.</w:t>
      </w:r>
      <w:r w:rsidRPr="00180725">
        <w:rPr>
          <w:rFonts w:ascii="Angsana New" w:hAnsi="Angsana New" w:hint="cs"/>
          <w:sz w:val="28"/>
          <w:szCs w:val="28"/>
        </w:rPr>
        <w:t>2560 </w:t>
      </w:r>
      <w:r w:rsidRPr="00180725">
        <w:rPr>
          <w:rFonts w:ascii="Angsana New" w:hAnsi="Angsana New" w:hint="cs"/>
          <w:sz w:val="28"/>
          <w:szCs w:val="28"/>
          <w:cs/>
        </w:rPr>
        <w:t>โดยการกำหนดอัตราค่าปรับร้อยละ</w:t>
      </w:r>
      <w:r w:rsidRPr="00180725">
        <w:rPr>
          <w:rFonts w:ascii="Angsana New" w:hAnsi="Angsana New" w:hint="cs"/>
          <w:sz w:val="28"/>
          <w:szCs w:val="28"/>
        </w:rPr>
        <w:t> 0 </w:t>
      </w:r>
      <w:r w:rsidRPr="00180725">
        <w:rPr>
          <w:rFonts w:ascii="Angsana New" w:hAnsi="Angsana New" w:hint="cs"/>
          <w:sz w:val="28"/>
          <w:szCs w:val="28"/>
          <w:cs/>
        </w:rPr>
        <w:t>ตามหลักเกณฑ์และเงื่อนไขการให้ความช่วยเหลือผู้ประกอบการในช่วงการแพร่ระบาดของโรคติดเชื้อไวรัสโค</w:t>
      </w:r>
      <w:proofErr w:type="spellStart"/>
      <w:r w:rsidRPr="00180725">
        <w:rPr>
          <w:rFonts w:ascii="Angsana New" w:hAnsi="Angsana New" w:hint="cs"/>
          <w:sz w:val="28"/>
          <w:szCs w:val="28"/>
          <w:cs/>
        </w:rPr>
        <w:t>โร</w:t>
      </w:r>
      <w:proofErr w:type="spellEnd"/>
      <w:r w:rsidRPr="00180725">
        <w:rPr>
          <w:rFonts w:ascii="Angsana New" w:hAnsi="Angsana New" w:hint="cs"/>
          <w:sz w:val="28"/>
          <w:szCs w:val="28"/>
          <w:cs/>
        </w:rPr>
        <w:t>นา</w:t>
      </w:r>
      <w:r w:rsidRPr="00180725">
        <w:rPr>
          <w:rFonts w:ascii="Angsana New" w:hAnsi="Angsana New" w:hint="cs"/>
          <w:sz w:val="28"/>
          <w:szCs w:val="28"/>
        </w:rPr>
        <w:t> 2019 </w:t>
      </w:r>
      <w:r w:rsidRPr="00180725">
        <w:rPr>
          <w:rFonts w:ascii="Angsana New" w:hAnsi="Angsana New" w:hint="cs"/>
          <w:sz w:val="28"/>
          <w:szCs w:val="28"/>
          <w:cs/>
        </w:rPr>
        <w:t>โดยผู้ซื้อตกลงและผู้ขายยินยอมให้คิดค่าปรับในอัตราร้อยละ</w:t>
      </w:r>
      <w:r w:rsidRPr="00180725">
        <w:rPr>
          <w:rFonts w:ascii="Angsana New" w:hAnsi="Angsana New" w:hint="cs"/>
          <w:sz w:val="28"/>
          <w:szCs w:val="28"/>
        </w:rPr>
        <w:t> 0 </w:t>
      </w:r>
      <w:r w:rsidRPr="00180725">
        <w:rPr>
          <w:rFonts w:ascii="Angsana New" w:hAnsi="Angsana New" w:hint="cs"/>
          <w:sz w:val="28"/>
          <w:szCs w:val="28"/>
          <w:cs/>
        </w:rPr>
        <w:t>นับตั้งแต่วันที่</w:t>
      </w:r>
      <w:r w:rsidRPr="00180725">
        <w:rPr>
          <w:rFonts w:ascii="Angsana New" w:hAnsi="Angsana New" w:hint="cs"/>
          <w:sz w:val="28"/>
          <w:szCs w:val="28"/>
        </w:rPr>
        <w:t> 16 </w:t>
      </w:r>
      <w:r w:rsidRPr="00180725">
        <w:rPr>
          <w:rFonts w:ascii="Angsana New" w:hAnsi="Angsana New" w:hint="cs"/>
          <w:sz w:val="28"/>
          <w:szCs w:val="28"/>
          <w:cs/>
        </w:rPr>
        <w:t>พฤศจิกายน</w:t>
      </w:r>
      <w:r w:rsidRPr="00180725">
        <w:rPr>
          <w:rFonts w:ascii="Angsana New" w:hAnsi="Angsana New" w:hint="cs"/>
          <w:sz w:val="28"/>
          <w:szCs w:val="28"/>
        </w:rPr>
        <w:t> 2563 </w:t>
      </w:r>
      <w:r w:rsidRPr="00180725">
        <w:rPr>
          <w:rFonts w:ascii="Angsana New" w:hAnsi="Angsana New" w:hint="cs"/>
          <w:sz w:val="28"/>
          <w:szCs w:val="28"/>
          <w:cs/>
        </w:rPr>
        <w:t>จนถึงเดือนพฤษภาคม</w:t>
      </w:r>
      <w:r w:rsidRPr="007828DD">
        <w:rPr>
          <w:rFonts w:ascii="Angsana New" w:hAnsi="Angsana New" w:hint="cs"/>
          <w:spacing w:val="4"/>
          <w:sz w:val="28"/>
          <w:szCs w:val="28"/>
        </w:rPr>
        <w:t> 2565 </w:t>
      </w:r>
      <w:r w:rsidRPr="007828DD">
        <w:rPr>
          <w:rFonts w:ascii="Angsana New" w:hAnsi="Angsana New" w:hint="cs"/>
          <w:spacing w:val="4"/>
          <w:sz w:val="28"/>
          <w:szCs w:val="28"/>
          <w:cs/>
        </w:rPr>
        <w:t>การ</w:t>
      </w:r>
      <w:r w:rsidRPr="00180725">
        <w:rPr>
          <w:rFonts w:ascii="Angsana New" w:hAnsi="Angsana New" w:hint="cs"/>
          <w:sz w:val="28"/>
          <w:szCs w:val="28"/>
          <w:cs/>
        </w:rPr>
        <w:t>แก้ไขเปลี่ยนแปลงสัญญาผู้ขายจะไม่ถือเป็นเหตุในการขอขยายระยะเวลาส่งมอบน้ำประปาตามสัญญาและไม่มีผลทำให้เปลี่ยนแปลงอัตราค่าน้ำประปาตามสัญญา</w:t>
      </w:r>
    </w:p>
    <w:p w14:paraId="4DCDEBA7" w14:textId="3C2FE41C" w:rsidR="006831EC" w:rsidRDefault="006831EC" w:rsidP="00BF0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144EC890" w14:textId="77777777" w:rsidR="007828DD" w:rsidRDefault="007828DD" w:rsidP="00BF0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48E7D7D2" w14:textId="4A0999F9" w:rsidR="006E7D43" w:rsidRPr="00C63028" w:rsidRDefault="006E7D43" w:rsidP="006F083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48" w:hanging="448"/>
        <w:contextualSpacing w:val="0"/>
        <w:rPr>
          <w:rFonts w:ascii="Angsana New" w:hAnsi="Angsana New"/>
          <w:b/>
          <w:bCs/>
          <w:sz w:val="28"/>
          <w:szCs w:val="28"/>
        </w:rPr>
      </w:pPr>
      <w:r w:rsidRPr="00C63028">
        <w:rPr>
          <w:rFonts w:ascii="Angsana New" w:hAnsi="Angsana New"/>
          <w:b/>
          <w:bCs/>
          <w:sz w:val="28"/>
          <w:szCs w:val="28"/>
          <w:cs/>
        </w:rPr>
        <w:lastRenderedPageBreak/>
        <w:t>ภาระผูกพัน</w:t>
      </w:r>
      <w:r w:rsidR="003376D0">
        <w:rPr>
          <w:rFonts w:ascii="Angsana New" w:hAnsi="Angsana New" w:hint="cs"/>
          <w:b/>
          <w:bCs/>
          <w:sz w:val="28"/>
          <w:szCs w:val="28"/>
          <w:cs/>
        </w:rPr>
        <w:t>และหนี้สินที่อาจเกิดขึ้น</w:t>
      </w:r>
    </w:p>
    <w:p w14:paraId="461B2D4E" w14:textId="4696D041" w:rsidR="00321F66" w:rsidRPr="004B6705" w:rsidRDefault="00321F66" w:rsidP="004B6705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851"/>
        </w:tabs>
        <w:spacing w:before="120" w:after="120" w:line="240" w:lineRule="auto"/>
        <w:ind w:hanging="720"/>
        <w:jc w:val="thaiDistribute"/>
        <w:rPr>
          <w:rFonts w:ascii="Angsana New" w:hAnsi="Angsana New"/>
          <w:b/>
          <w:bCs/>
          <w:sz w:val="28"/>
          <w:szCs w:val="28"/>
        </w:rPr>
      </w:pPr>
      <w:r w:rsidRPr="004B6705">
        <w:rPr>
          <w:rFonts w:ascii="Angsana New" w:hAnsi="Angsana New" w:hint="cs"/>
          <w:b/>
          <w:bCs/>
          <w:sz w:val="28"/>
          <w:szCs w:val="28"/>
          <w:cs/>
        </w:rPr>
        <w:t>ภาระผูกพัน</w:t>
      </w:r>
      <w:r w:rsidR="00DC563B" w:rsidRPr="004B6705">
        <w:rPr>
          <w:rFonts w:ascii="Angsana New" w:hAnsi="Angsana New" w:hint="cs"/>
          <w:b/>
          <w:bCs/>
          <w:sz w:val="28"/>
          <w:szCs w:val="28"/>
          <w:cs/>
        </w:rPr>
        <w:t>ตามสัญญาเช่าและบริการ</w:t>
      </w:r>
    </w:p>
    <w:tbl>
      <w:tblPr>
        <w:tblW w:w="8940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720"/>
        <w:gridCol w:w="683"/>
        <w:gridCol w:w="1168"/>
        <w:gridCol w:w="265"/>
        <w:gridCol w:w="1185"/>
        <w:gridCol w:w="265"/>
        <w:gridCol w:w="1168"/>
        <w:gridCol w:w="265"/>
        <w:gridCol w:w="1221"/>
      </w:tblGrid>
      <w:tr w:rsidR="001B5B9C" w:rsidRPr="00C63028" w14:paraId="543C3F08" w14:textId="77777777" w:rsidTr="004A7B36">
        <w:tc>
          <w:tcPr>
            <w:tcW w:w="1522" w:type="pct"/>
          </w:tcPr>
          <w:p w14:paraId="793E78F6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1" w:type="pct"/>
          </w:tcPr>
          <w:p w14:paraId="6CB37125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96" w:type="pct"/>
            <w:gridSpan w:val="7"/>
            <w:tcBorders>
              <w:bottom w:val="single" w:sz="4" w:space="0" w:color="auto"/>
            </w:tcBorders>
          </w:tcPr>
          <w:p w14:paraId="3B089B57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B5B9C" w:rsidRPr="00C63028" w14:paraId="2188AF54" w14:textId="77777777" w:rsidTr="004A7B36">
        <w:tc>
          <w:tcPr>
            <w:tcW w:w="1522" w:type="pct"/>
          </w:tcPr>
          <w:p w14:paraId="264AFB5C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1" w:type="pct"/>
          </w:tcPr>
          <w:p w14:paraId="2599D004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CDE9E5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2E92B1C3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BA48D3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1B5B9C" w:rsidRPr="00C63028" w14:paraId="33383C88" w14:textId="77777777" w:rsidTr="004A7B36">
        <w:trPr>
          <w:trHeight w:val="425"/>
        </w:trPr>
        <w:tc>
          <w:tcPr>
            <w:tcW w:w="1522" w:type="pct"/>
          </w:tcPr>
          <w:p w14:paraId="13BAF9D7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1" w:type="pct"/>
          </w:tcPr>
          <w:p w14:paraId="070F7C29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781AD635" w14:textId="681ABEB4" w:rsidR="001B5B9C" w:rsidRPr="00C63028" w:rsidRDefault="00A14A57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30</w:t>
            </w:r>
            <w:r w:rsidR="007B527B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8" w:type="pct"/>
          </w:tcPr>
          <w:p w14:paraId="38989AA0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62" w:type="pct"/>
          </w:tcPr>
          <w:p w14:paraId="5170D134" w14:textId="1AC9D937" w:rsidR="001B5B9C" w:rsidRPr="00C63028" w:rsidRDefault="00A14A57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14A57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="001B5B9C" w:rsidRPr="00C63028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="001B5B9C" w:rsidRPr="00C63028">
              <w:rPr>
                <w:rFonts w:ascii="Angsana New" w:hAnsi="Angsana New"/>
                <w:b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8" w:type="pct"/>
          </w:tcPr>
          <w:p w14:paraId="70169300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53" w:type="pct"/>
          </w:tcPr>
          <w:p w14:paraId="2D126269" w14:textId="2191622C" w:rsidR="001B5B9C" w:rsidRPr="00C63028" w:rsidRDefault="00A14A57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30</w:t>
            </w:r>
            <w:r w:rsidR="007B527B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8" w:type="pct"/>
          </w:tcPr>
          <w:p w14:paraId="35560FEA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83" w:type="pct"/>
          </w:tcPr>
          <w:p w14:paraId="41AD5F92" w14:textId="539391B1" w:rsidR="001B5B9C" w:rsidRPr="00C63028" w:rsidRDefault="00A14A57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Cs/>
                <w:sz w:val="28"/>
                <w:szCs w:val="28"/>
              </w:rPr>
            </w:pPr>
            <w:r w:rsidRPr="00A14A57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="001B5B9C" w:rsidRPr="00C63028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B5B9C" w:rsidRPr="00C63028" w14:paraId="146CFD04" w14:textId="77777777" w:rsidTr="004A7B36">
        <w:trPr>
          <w:trHeight w:val="425"/>
        </w:trPr>
        <w:tc>
          <w:tcPr>
            <w:tcW w:w="1522" w:type="pct"/>
          </w:tcPr>
          <w:p w14:paraId="0F76F4BE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1" w:type="pct"/>
          </w:tcPr>
          <w:p w14:paraId="6197CD80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17B39559" w14:textId="3FF40FD1" w:rsidR="001B5B9C" w:rsidRPr="00C63028" w:rsidRDefault="00A14A57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14A57">
              <w:rPr>
                <w:rFonts w:ascii="Angsana New" w:hAnsi="Angsana New"/>
                <w:bCs/>
                <w:sz w:val="28"/>
                <w:szCs w:val="28"/>
              </w:rPr>
              <w:t>2565</w:t>
            </w:r>
          </w:p>
        </w:tc>
        <w:tc>
          <w:tcPr>
            <w:tcW w:w="148" w:type="pct"/>
          </w:tcPr>
          <w:p w14:paraId="5F7535BF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2E9BC5FE" w14:textId="1F30B80B" w:rsidR="001B5B9C" w:rsidRPr="00C63028" w:rsidRDefault="00A14A57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14A57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148" w:type="pct"/>
          </w:tcPr>
          <w:p w14:paraId="29076071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1B0B8740" w14:textId="4D61A39A" w:rsidR="001B5B9C" w:rsidRPr="00C63028" w:rsidRDefault="00A14A57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14A57">
              <w:rPr>
                <w:rFonts w:ascii="Angsana New" w:hAnsi="Angsana New"/>
                <w:bCs/>
                <w:sz w:val="28"/>
                <w:szCs w:val="28"/>
              </w:rPr>
              <w:t>2565</w:t>
            </w:r>
          </w:p>
        </w:tc>
        <w:tc>
          <w:tcPr>
            <w:tcW w:w="148" w:type="pct"/>
          </w:tcPr>
          <w:p w14:paraId="24505E92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3A48C2FB" w14:textId="4309864D" w:rsidR="001B5B9C" w:rsidRPr="00C63028" w:rsidRDefault="00A14A57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14A57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</w:tr>
      <w:tr w:rsidR="001B5B9C" w:rsidRPr="00C63028" w14:paraId="4F8013CB" w14:textId="77777777" w:rsidTr="004A7B36">
        <w:tc>
          <w:tcPr>
            <w:tcW w:w="1904" w:type="pct"/>
            <w:gridSpan w:val="2"/>
          </w:tcPr>
          <w:p w14:paraId="34333029" w14:textId="77777777" w:rsidR="001B5B9C" w:rsidRPr="00C63028" w:rsidRDefault="001B5B9C" w:rsidP="002D5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30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จำนวนเงินขั้นต่ำที่ต้องจ่ายในอนาคต</w:t>
            </w:r>
          </w:p>
          <w:p w14:paraId="2ACB6718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30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ทั้งสิ้นภายใต้สัญญาเช่าดำเนินงาน</w:t>
            </w:r>
          </w:p>
          <w:p w14:paraId="583EC129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ที่บอกเลิกไม่ได้</w:t>
            </w:r>
          </w:p>
        </w:tc>
        <w:tc>
          <w:tcPr>
            <w:tcW w:w="6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519A2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5F355097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14:paraId="1B618AB2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0812A057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4D9DDCA2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3C260114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19042805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7B36" w:rsidRPr="00C63028" w14:paraId="420E9FA1" w14:textId="77777777" w:rsidTr="0090307E">
        <w:tc>
          <w:tcPr>
            <w:tcW w:w="1904" w:type="pct"/>
            <w:gridSpan w:val="2"/>
          </w:tcPr>
          <w:p w14:paraId="7F8433A0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653" w:type="pct"/>
            <w:shd w:val="clear" w:color="auto" w:fill="auto"/>
          </w:tcPr>
          <w:p w14:paraId="0DBD7C03" w14:textId="491FA22B" w:rsidR="004A7B36" w:rsidRPr="00C63028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4A57">
              <w:rPr>
                <w:rFonts w:ascii="Angsana New" w:hAnsi="Angsana New" w:hint="cs"/>
                <w:sz w:val="28"/>
                <w:szCs w:val="28"/>
              </w:rPr>
              <w:t>1</w:t>
            </w:r>
            <w:r w:rsidR="0090307E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A14A57">
              <w:rPr>
                <w:rFonts w:ascii="Angsana New" w:hAnsi="Angsana New" w:hint="cs"/>
                <w:sz w:val="28"/>
                <w:szCs w:val="28"/>
              </w:rPr>
              <w:t>943</w:t>
            </w:r>
          </w:p>
        </w:tc>
        <w:tc>
          <w:tcPr>
            <w:tcW w:w="148" w:type="pct"/>
          </w:tcPr>
          <w:p w14:paraId="394B2E5F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2" w:type="pct"/>
          </w:tcPr>
          <w:p w14:paraId="143EBD98" w14:textId="0BB49DF0" w:rsidR="004A7B36" w:rsidRPr="00C63028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1</w:t>
            </w:r>
            <w:r w:rsidR="004A7B36" w:rsidRPr="00C630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</w:rPr>
              <w:t>713</w:t>
            </w:r>
          </w:p>
        </w:tc>
        <w:tc>
          <w:tcPr>
            <w:tcW w:w="148" w:type="pct"/>
          </w:tcPr>
          <w:p w14:paraId="45FC23D8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74F7F513" w14:textId="7EB31F62" w:rsidR="004A7B36" w:rsidRPr="00C63028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1</w:t>
            </w:r>
            <w:r w:rsidR="004A7B36">
              <w:rPr>
                <w:rFonts w:ascii="Angsana New" w:hAnsi="Angsana New"/>
                <w:sz w:val="28"/>
                <w:szCs w:val="28"/>
              </w:rPr>
              <w:t>,</w:t>
            </w:r>
            <w:r w:rsidRPr="00A14A57">
              <w:rPr>
                <w:rFonts w:ascii="Angsana New" w:hAnsi="Angsana New"/>
                <w:sz w:val="28"/>
                <w:szCs w:val="28"/>
              </w:rPr>
              <w:t>434</w:t>
            </w:r>
          </w:p>
        </w:tc>
        <w:tc>
          <w:tcPr>
            <w:tcW w:w="148" w:type="pct"/>
          </w:tcPr>
          <w:p w14:paraId="6781D169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3" w:type="pct"/>
          </w:tcPr>
          <w:p w14:paraId="7A4B9E8E" w14:textId="5A78A7ED" w:rsidR="004A7B36" w:rsidRPr="00C63028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4A57">
              <w:rPr>
                <w:rFonts w:ascii="Angsana New" w:hAnsi="Angsana New"/>
                <w:sz w:val="28"/>
                <w:szCs w:val="28"/>
              </w:rPr>
              <w:t>335</w:t>
            </w:r>
          </w:p>
        </w:tc>
      </w:tr>
      <w:tr w:rsidR="0090307E" w:rsidRPr="00C63028" w14:paraId="6FD9AA74" w14:textId="77777777" w:rsidTr="0090307E">
        <w:tc>
          <w:tcPr>
            <w:tcW w:w="1904" w:type="pct"/>
            <w:gridSpan w:val="2"/>
          </w:tcPr>
          <w:p w14:paraId="7F1C8E73" w14:textId="5F72A277" w:rsidR="0090307E" w:rsidRPr="00C63028" w:rsidRDefault="0090307E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90307E">
              <w:rPr>
                <w:rFonts w:ascii="Angsana New" w:hAnsi="Angsana New" w:hint="cs"/>
                <w:sz w:val="28"/>
                <w:szCs w:val="28"/>
                <w:cs/>
              </w:rPr>
              <w:t>หลังจากหนึ่งไปแต่ไม่เกิน</w:t>
            </w:r>
            <w:r w:rsidRPr="0090307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14A57" w:rsidRPr="00A14A57">
              <w:rPr>
                <w:rFonts w:ascii="Angsana New" w:hAnsi="Angsana New"/>
                <w:sz w:val="28"/>
                <w:szCs w:val="28"/>
              </w:rPr>
              <w:t>5</w:t>
            </w:r>
            <w:r w:rsidRPr="0090307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0307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653" w:type="pct"/>
            <w:shd w:val="clear" w:color="auto" w:fill="auto"/>
          </w:tcPr>
          <w:p w14:paraId="0591CEE9" w14:textId="70BE7105" w:rsidR="0090307E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14A57">
              <w:rPr>
                <w:rFonts w:ascii="Angsana New" w:hAnsi="Angsana New" w:hint="cs"/>
                <w:sz w:val="28"/>
                <w:szCs w:val="28"/>
              </w:rPr>
              <w:t>69</w:t>
            </w:r>
          </w:p>
        </w:tc>
        <w:tc>
          <w:tcPr>
            <w:tcW w:w="148" w:type="pct"/>
          </w:tcPr>
          <w:p w14:paraId="45BB814F" w14:textId="77777777" w:rsidR="0090307E" w:rsidRPr="00C63028" w:rsidRDefault="0090307E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2" w:type="pct"/>
          </w:tcPr>
          <w:p w14:paraId="455C842C" w14:textId="035793A4" w:rsidR="0090307E" w:rsidRPr="0010059B" w:rsidRDefault="00386608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" w:type="pct"/>
          </w:tcPr>
          <w:p w14:paraId="094768F9" w14:textId="77777777" w:rsidR="0090307E" w:rsidRPr="00C63028" w:rsidRDefault="0090307E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1392DBE5" w14:textId="51C7ABE1" w:rsidR="0090307E" w:rsidRDefault="00386608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" w:type="pct"/>
          </w:tcPr>
          <w:p w14:paraId="040AA5F4" w14:textId="77777777" w:rsidR="0090307E" w:rsidRPr="00C63028" w:rsidRDefault="0090307E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3" w:type="pct"/>
          </w:tcPr>
          <w:p w14:paraId="278D393D" w14:textId="7419C481" w:rsidR="0090307E" w:rsidRPr="0010059B" w:rsidRDefault="00386608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4A7B36" w:rsidRPr="00C63028" w14:paraId="48E57FCE" w14:textId="77777777" w:rsidTr="0090307E">
        <w:tc>
          <w:tcPr>
            <w:tcW w:w="1904" w:type="pct"/>
            <w:gridSpan w:val="2"/>
          </w:tcPr>
          <w:p w14:paraId="52176FAA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30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23A6BF" w14:textId="21463D8D" w:rsidR="004A7B36" w:rsidRPr="00E43B0D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4A57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  <w:r w:rsidR="002D521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14A57">
              <w:rPr>
                <w:rFonts w:ascii="Angsana New" w:hAnsi="Angsana New" w:hint="cs"/>
                <w:b/>
                <w:bCs/>
                <w:sz w:val="28"/>
                <w:szCs w:val="28"/>
              </w:rPr>
              <w:t>012</w:t>
            </w:r>
          </w:p>
        </w:tc>
        <w:tc>
          <w:tcPr>
            <w:tcW w:w="148" w:type="pct"/>
          </w:tcPr>
          <w:p w14:paraId="3AC0CCFF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</w:tcPr>
          <w:p w14:paraId="118523CA" w14:textId="629CDD59" w:rsidR="004A7B36" w:rsidRPr="00C63028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A14A5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4A7B36" w:rsidRPr="00C630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14A57">
              <w:rPr>
                <w:rFonts w:ascii="Angsana New" w:hAnsi="Angsana New"/>
                <w:b/>
                <w:bCs/>
                <w:sz w:val="28"/>
                <w:szCs w:val="28"/>
              </w:rPr>
              <w:t>713</w:t>
            </w:r>
          </w:p>
        </w:tc>
        <w:tc>
          <w:tcPr>
            <w:tcW w:w="148" w:type="pct"/>
          </w:tcPr>
          <w:p w14:paraId="3BBAA4FF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588F5A" w14:textId="3CDB317D" w:rsidR="004A7B36" w:rsidRPr="00C63028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A14A5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4A7B3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A14A57">
              <w:rPr>
                <w:rFonts w:ascii="Angsana New" w:hAnsi="Angsana New"/>
                <w:b/>
                <w:bCs/>
                <w:sz w:val="28"/>
                <w:szCs w:val="28"/>
              </w:rPr>
              <w:t>434</w:t>
            </w:r>
          </w:p>
        </w:tc>
        <w:tc>
          <w:tcPr>
            <w:tcW w:w="148" w:type="pct"/>
          </w:tcPr>
          <w:p w14:paraId="1A801277" w14:textId="77777777" w:rsidR="004A7B36" w:rsidRPr="00C63028" w:rsidRDefault="004A7B36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</w:tcPr>
          <w:p w14:paraId="3E511D80" w14:textId="778A5E03" w:rsidR="004A7B36" w:rsidRPr="00C63028" w:rsidRDefault="00A14A57" w:rsidP="004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A14A57">
              <w:rPr>
                <w:rFonts w:ascii="Angsana New" w:hAnsi="Angsana New"/>
                <w:b/>
                <w:bCs/>
                <w:sz w:val="28"/>
                <w:szCs w:val="28"/>
              </w:rPr>
              <w:t>335</w:t>
            </w:r>
          </w:p>
        </w:tc>
      </w:tr>
    </w:tbl>
    <w:p w14:paraId="2E17144A" w14:textId="33F6551D" w:rsidR="00980A28" w:rsidRPr="00A62C6B" w:rsidRDefault="00980A28" w:rsidP="00236209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851"/>
        </w:tabs>
        <w:spacing w:before="120" w:after="120" w:line="240" w:lineRule="auto"/>
        <w:ind w:hanging="7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B6705">
        <w:rPr>
          <w:rFonts w:ascii="Angsana New" w:hAnsi="Angsana New" w:hint="cs"/>
          <w:b/>
          <w:bCs/>
          <w:sz w:val="28"/>
          <w:szCs w:val="28"/>
          <w:cs/>
        </w:rPr>
        <w:t>หนังสือค้ำประกัน</w:t>
      </w:r>
    </w:p>
    <w:p w14:paraId="206BFFB1" w14:textId="4DD15F10" w:rsidR="001335F3" w:rsidRPr="00550EAD" w:rsidRDefault="001335F3" w:rsidP="00B33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3"/>
        <w:jc w:val="thaiDistribute"/>
        <w:rPr>
          <w:rFonts w:ascii="Angsana New" w:hAnsi="Angsana New"/>
          <w:sz w:val="28"/>
          <w:szCs w:val="28"/>
          <w:cs/>
        </w:rPr>
      </w:pPr>
      <w:r w:rsidRPr="00550EA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14A57" w:rsidRPr="00A14A57">
        <w:rPr>
          <w:rFonts w:ascii="Angsana New" w:hAnsi="Angsana New"/>
          <w:sz w:val="28"/>
          <w:szCs w:val="28"/>
        </w:rPr>
        <w:t>30</w:t>
      </w:r>
      <w:r w:rsidR="007B527B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A14A57" w:rsidRPr="00A14A57">
        <w:rPr>
          <w:rFonts w:ascii="Angsana New" w:hAnsi="Angsana New"/>
          <w:sz w:val="28"/>
          <w:szCs w:val="28"/>
        </w:rPr>
        <w:t>2565</w:t>
      </w:r>
      <w:r w:rsidRPr="00550EAD">
        <w:rPr>
          <w:rFonts w:ascii="Angsana New" w:hAnsi="Angsana New"/>
          <w:sz w:val="28"/>
          <w:szCs w:val="28"/>
        </w:rPr>
        <w:t xml:space="preserve"> </w:t>
      </w:r>
      <w:r w:rsidRPr="00550EAD">
        <w:rPr>
          <w:rFonts w:ascii="Angsana New" w:hAnsi="Angsana New"/>
          <w:sz w:val="28"/>
          <w:szCs w:val="28"/>
          <w:cs/>
        </w:rPr>
        <w:t>กลุ่มบริษัทมีภาระผูกพันจากหนังสือค้ำประกันที่ออกโดยธนาคารเพื่อค้ำประกันผลงานตามสัญญาจำนวนเงิน</w:t>
      </w:r>
      <w:r w:rsidR="00386608">
        <w:rPr>
          <w:rFonts w:ascii="Angsana New" w:hAnsi="Angsana New"/>
          <w:sz w:val="28"/>
          <w:szCs w:val="28"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8</w:t>
      </w:r>
      <w:r w:rsidR="00386608">
        <w:rPr>
          <w:rFonts w:ascii="Angsana New" w:hAnsi="Angsana New"/>
          <w:sz w:val="28"/>
          <w:szCs w:val="28"/>
        </w:rPr>
        <w:t>.</w:t>
      </w:r>
      <w:r w:rsidR="00A14A57" w:rsidRPr="00A14A57">
        <w:rPr>
          <w:rFonts w:ascii="Angsana New" w:hAnsi="Angsana New"/>
          <w:sz w:val="28"/>
          <w:szCs w:val="28"/>
        </w:rPr>
        <w:t>00</w:t>
      </w:r>
      <w:r w:rsidRPr="00550EAD">
        <w:rPr>
          <w:rFonts w:ascii="Angsana New" w:hAnsi="Angsana New"/>
          <w:sz w:val="28"/>
          <w:szCs w:val="28"/>
          <w:cs/>
        </w:rPr>
        <w:t xml:space="preserve"> ล้านบาท โดยค้ำประกันผลงานตามสัญญากับหน่วยงานราชการจำนวน </w:t>
      </w:r>
      <w:r w:rsidR="00A14A57" w:rsidRPr="00A14A57">
        <w:rPr>
          <w:rFonts w:ascii="Angsana New" w:hAnsi="Angsana New"/>
          <w:sz w:val="28"/>
          <w:szCs w:val="28"/>
        </w:rPr>
        <w:t>6</w:t>
      </w:r>
      <w:r w:rsidR="00386608">
        <w:rPr>
          <w:rFonts w:ascii="Angsana New" w:hAnsi="Angsana New"/>
          <w:sz w:val="28"/>
          <w:szCs w:val="28"/>
        </w:rPr>
        <w:t>.</w:t>
      </w:r>
      <w:r w:rsidR="00A14A57" w:rsidRPr="00A14A57">
        <w:rPr>
          <w:rFonts w:ascii="Angsana New" w:hAnsi="Angsana New"/>
          <w:sz w:val="28"/>
          <w:szCs w:val="28"/>
        </w:rPr>
        <w:t>19</w:t>
      </w:r>
      <w:r w:rsidRPr="00550EAD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03A43275" w14:textId="69829F36" w:rsidR="0025140F" w:rsidRPr="00444348" w:rsidRDefault="00321F66" w:rsidP="00444348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851"/>
        </w:tabs>
        <w:spacing w:before="120" w:after="120" w:line="240" w:lineRule="auto"/>
        <w:ind w:hanging="720"/>
        <w:jc w:val="thaiDistribute"/>
        <w:rPr>
          <w:rFonts w:ascii="Angsana New" w:hAnsi="Angsana New"/>
          <w:b/>
          <w:bCs/>
          <w:sz w:val="28"/>
          <w:szCs w:val="28"/>
        </w:rPr>
      </w:pPr>
      <w:r w:rsidRPr="00A62C6B">
        <w:rPr>
          <w:rFonts w:ascii="Angsana New" w:hAnsi="Angsana New" w:hint="cs"/>
          <w:b/>
          <w:bCs/>
          <w:sz w:val="28"/>
          <w:szCs w:val="28"/>
          <w:cs/>
        </w:rPr>
        <w:t>ภาระผูกพันรายจ่ายฝ่ายทุน</w:t>
      </w:r>
    </w:p>
    <w:p w14:paraId="12E714F1" w14:textId="42595DC7" w:rsidR="00321F66" w:rsidRDefault="0025140F" w:rsidP="00CA7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A14A57" w:rsidRPr="00A14A57">
        <w:rPr>
          <w:rFonts w:ascii="Angsana New" w:hAnsi="Angsana New"/>
          <w:sz w:val="28"/>
          <w:szCs w:val="28"/>
        </w:rPr>
        <w:t>30</w:t>
      </w:r>
      <w:r w:rsidR="007B527B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Pr="00AB335C">
        <w:rPr>
          <w:rFonts w:ascii="Angsana New" w:hAnsi="Angsana New"/>
          <w:sz w:val="28"/>
          <w:szCs w:val="28"/>
          <w:cs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2565</w:t>
      </w:r>
      <w:r w:rsidRPr="00AB335C">
        <w:rPr>
          <w:rFonts w:ascii="Angsana New" w:hAnsi="Angsana New"/>
          <w:sz w:val="28"/>
          <w:szCs w:val="28"/>
          <w:cs/>
        </w:rPr>
        <w:t xml:space="preserve"> </w:t>
      </w:r>
      <w:r w:rsidR="00AB335C" w:rsidRPr="00AB335C">
        <w:rPr>
          <w:rFonts w:ascii="Angsana New" w:hAnsi="Angsana New" w:hint="cs"/>
          <w:sz w:val="28"/>
          <w:szCs w:val="28"/>
          <w:cs/>
        </w:rPr>
        <w:t>บริษัทย่อยมีภาระผูกพันจากสัญญาก่อสร้าง</w:t>
      </w:r>
      <w:r w:rsidR="00AB335C" w:rsidRPr="00AB335C">
        <w:rPr>
          <w:rFonts w:ascii="Angsana New" w:hAnsi="Angsana New"/>
          <w:sz w:val="28"/>
          <w:szCs w:val="28"/>
          <w:cs/>
        </w:rPr>
        <w:t xml:space="preserve"> </w:t>
      </w:r>
      <w:r w:rsidR="00AB335C" w:rsidRPr="00AB335C">
        <w:rPr>
          <w:rFonts w:ascii="Angsana New" w:hAnsi="Angsana New" w:hint="cs"/>
          <w:sz w:val="28"/>
          <w:szCs w:val="28"/>
          <w:cs/>
        </w:rPr>
        <w:t>จำนวน</w:t>
      </w:r>
      <w:r w:rsidR="00AB335C" w:rsidRPr="00AB335C">
        <w:rPr>
          <w:rFonts w:ascii="Angsana New" w:hAnsi="Angsana New"/>
          <w:sz w:val="28"/>
          <w:szCs w:val="28"/>
          <w:cs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34</w:t>
      </w:r>
      <w:r w:rsidR="00AA0B22">
        <w:rPr>
          <w:rFonts w:ascii="Angsana New" w:hAnsi="Angsana New"/>
          <w:sz w:val="28"/>
          <w:szCs w:val="28"/>
        </w:rPr>
        <w:t>.</w:t>
      </w:r>
      <w:r w:rsidR="00A14A57" w:rsidRPr="00A14A57">
        <w:rPr>
          <w:rFonts w:ascii="Angsana New" w:hAnsi="Angsana New"/>
          <w:sz w:val="28"/>
          <w:szCs w:val="28"/>
        </w:rPr>
        <w:t>71</w:t>
      </w:r>
      <w:r w:rsidR="00AB335C" w:rsidRPr="00AB335C">
        <w:rPr>
          <w:rFonts w:ascii="Angsana New" w:hAnsi="Angsana New"/>
          <w:sz w:val="28"/>
          <w:szCs w:val="28"/>
          <w:cs/>
        </w:rPr>
        <w:t xml:space="preserve"> </w:t>
      </w:r>
      <w:r w:rsidR="00AB335C" w:rsidRPr="00AB335C">
        <w:rPr>
          <w:rFonts w:ascii="Angsana New" w:hAnsi="Angsana New" w:hint="cs"/>
          <w:sz w:val="28"/>
          <w:szCs w:val="28"/>
          <w:cs/>
        </w:rPr>
        <w:t>ล้านบาท</w:t>
      </w:r>
      <w:r w:rsidR="00AB335C" w:rsidRPr="00AB335C">
        <w:rPr>
          <w:rFonts w:ascii="Angsana New" w:hAnsi="Angsana New"/>
          <w:sz w:val="28"/>
          <w:szCs w:val="28"/>
          <w:cs/>
        </w:rPr>
        <w:t xml:space="preserve"> (</w:t>
      </w:r>
      <w:r w:rsidR="00A14A57" w:rsidRPr="00A14A57">
        <w:rPr>
          <w:rFonts w:ascii="Angsana New" w:hAnsi="Angsana New"/>
          <w:sz w:val="28"/>
          <w:szCs w:val="28"/>
        </w:rPr>
        <w:t>31</w:t>
      </w:r>
      <w:r w:rsidR="00AB335C" w:rsidRPr="00AB335C">
        <w:rPr>
          <w:rFonts w:ascii="Angsana New" w:hAnsi="Angsana New"/>
          <w:sz w:val="28"/>
          <w:szCs w:val="28"/>
          <w:cs/>
        </w:rPr>
        <w:t xml:space="preserve"> </w:t>
      </w:r>
      <w:r w:rsidR="00AB335C" w:rsidRPr="00AB335C">
        <w:rPr>
          <w:rFonts w:ascii="Angsana New" w:hAnsi="Angsana New" w:hint="cs"/>
          <w:sz w:val="28"/>
          <w:szCs w:val="28"/>
          <w:cs/>
        </w:rPr>
        <w:t>ธันวาคม</w:t>
      </w:r>
      <w:r w:rsidR="00AB335C" w:rsidRPr="00AB335C">
        <w:rPr>
          <w:rFonts w:ascii="Angsana New" w:hAnsi="Angsana New"/>
          <w:sz w:val="28"/>
          <w:szCs w:val="28"/>
          <w:cs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2564</w:t>
      </w:r>
      <w:r w:rsidR="00AB335C" w:rsidRPr="00AB335C">
        <w:rPr>
          <w:rFonts w:ascii="Angsana New" w:hAnsi="Angsana New"/>
          <w:sz w:val="28"/>
          <w:szCs w:val="28"/>
          <w:cs/>
        </w:rPr>
        <w:t xml:space="preserve"> : </w:t>
      </w:r>
      <w:r w:rsidR="00A14A57" w:rsidRPr="00A14A57">
        <w:rPr>
          <w:rFonts w:ascii="Angsana New" w:hAnsi="Angsana New"/>
          <w:sz w:val="28"/>
          <w:szCs w:val="28"/>
        </w:rPr>
        <w:t>34</w:t>
      </w:r>
      <w:r w:rsidR="00AB335C">
        <w:rPr>
          <w:rFonts w:ascii="Angsana New" w:hAnsi="Angsana New"/>
          <w:sz w:val="28"/>
          <w:szCs w:val="28"/>
        </w:rPr>
        <w:t>.</w:t>
      </w:r>
      <w:r w:rsidR="00A14A57" w:rsidRPr="00A14A57">
        <w:rPr>
          <w:rFonts w:ascii="Angsana New" w:hAnsi="Angsana New"/>
          <w:sz w:val="28"/>
          <w:szCs w:val="28"/>
        </w:rPr>
        <w:t>64</w:t>
      </w:r>
      <w:r w:rsidR="00AB335C" w:rsidRPr="00AB335C">
        <w:rPr>
          <w:rFonts w:ascii="Angsana New" w:hAnsi="Angsana New"/>
          <w:sz w:val="28"/>
          <w:szCs w:val="28"/>
          <w:cs/>
        </w:rPr>
        <w:t xml:space="preserve"> </w:t>
      </w:r>
      <w:r w:rsidR="00AB335C" w:rsidRPr="00AB335C">
        <w:rPr>
          <w:rFonts w:ascii="Angsana New" w:hAnsi="Angsana New" w:hint="cs"/>
          <w:sz w:val="28"/>
          <w:szCs w:val="28"/>
          <w:cs/>
        </w:rPr>
        <w:t>ล้านบาท</w:t>
      </w:r>
      <w:r w:rsidR="00AB335C" w:rsidRPr="00AB335C">
        <w:rPr>
          <w:rFonts w:ascii="Angsana New" w:hAnsi="Angsana New"/>
          <w:sz w:val="28"/>
          <w:szCs w:val="28"/>
          <w:cs/>
        </w:rPr>
        <w:t>)</w:t>
      </w:r>
    </w:p>
    <w:p w14:paraId="2236830B" w14:textId="2FF4C33F" w:rsidR="00F24398" w:rsidRDefault="00F24398" w:rsidP="00F24398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851"/>
        </w:tabs>
        <w:spacing w:before="120" w:after="120" w:line="240" w:lineRule="auto"/>
        <w:ind w:hanging="720"/>
        <w:jc w:val="thaiDistribute"/>
        <w:rPr>
          <w:rFonts w:ascii="Angsana New" w:hAnsi="Angsana New"/>
          <w:b/>
          <w:bCs/>
          <w:spacing w:val="-6"/>
          <w:sz w:val="28"/>
          <w:szCs w:val="28"/>
        </w:rPr>
      </w:pPr>
      <w:r w:rsidRPr="00F24398">
        <w:rPr>
          <w:rFonts w:ascii="Angsana New" w:hAnsi="Angsana New" w:hint="cs"/>
          <w:b/>
          <w:bCs/>
          <w:spacing w:val="-6"/>
          <w:sz w:val="28"/>
          <w:szCs w:val="28"/>
          <w:cs/>
        </w:rPr>
        <w:t>ภาระผูกพันจากการทำสัญญาที่สำคัญ</w:t>
      </w:r>
    </w:p>
    <w:p w14:paraId="5BF321A6" w14:textId="604C57C9" w:rsidR="00F24398" w:rsidRDefault="00B85A66" w:rsidP="00F24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ตามมติที่ประชุมคณะกรรมการบริหารครั้งที่ </w:t>
      </w:r>
      <w:r w:rsidR="00A14A57" w:rsidRPr="00A14A57">
        <w:rPr>
          <w:rFonts w:ascii="Angsana New" w:hAnsi="Angsana New" w:hint="cs"/>
          <w:sz w:val="28"/>
          <w:szCs w:val="28"/>
        </w:rPr>
        <w:t>1</w:t>
      </w:r>
      <w:r>
        <w:rPr>
          <w:rFonts w:ascii="Angsana New" w:hAnsi="Angsana New" w:hint="cs"/>
          <w:sz w:val="28"/>
          <w:szCs w:val="28"/>
          <w:cs/>
        </w:rPr>
        <w:t>/</w:t>
      </w:r>
      <w:r w:rsidR="00A14A57" w:rsidRPr="00A14A57">
        <w:rPr>
          <w:rFonts w:ascii="Angsana New" w:hAnsi="Angsana New" w:hint="cs"/>
          <w:sz w:val="28"/>
          <w:szCs w:val="28"/>
        </w:rPr>
        <w:t>2565</w:t>
      </w:r>
      <w:r>
        <w:rPr>
          <w:rFonts w:ascii="Angsana New" w:hAnsi="Angsana New" w:hint="cs"/>
          <w:sz w:val="28"/>
          <w:szCs w:val="28"/>
          <w:cs/>
        </w:rPr>
        <w:t xml:space="preserve"> เมื่อวันที่ </w:t>
      </w:r>
      <w:r w:rsidR="00A14A57" w:rsidRPr="00A14A57">
        <w:rPr>
          <w:rFonts w:ascii="Angsana New" w:hAnsi="Angsana New" w:hint="cs"/>
          <w:sz w:val="28"/>
          <w:szCs w:val="28"/>
        </w:rPr>
        <w:t>22</w:t>
      </w:r>
      <w:r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A14A57" w:rsidRPr="00A14A57">
        <w:rPr>
          <w:rFonts w:ascii="Angsana New" w:hAnsi="Angsana New" w:hint="cs"/>
          <w:sz w:val="28"/>
          <w:szCs w:val="28"/>
        </w:rPr>
        <w:t>2565</w:t>
      </w:r>
      <w:r>
        <w:rPr>
          <w:rFonts w:ascii="Angsana New" w:hAnsi="Angsana New" w:hint="cs"/>
          <w:sz w:val="28"/>
          <w:szCs w:val="28"/>
          <w:cs/>
        </w:rPr>
        <w:t xml:space="preserve"> มีมติให้บริษัทย่อยซื้อที่ดิน โดย</w:t>
      </w:r>
      <w:r w:rsidR="00F24398" w:rsidRPr="00E07A72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A14A57" w:rsidRPr="00A14A57">
        <w:rPr>
          <w:rFonts w:ascii="Angsana New" w:hAnsi="Angsana New"/>
          <w:sz w:val="28"/>
          <w:szCs w:val="28"/>
        </w:rPr>
        <w:t>5</w:t>
      </w:r>
      <w:r w:rsidR="00F24398" w:rsidRPr="00E07A72">
        <w:rPr>
          <w:rFonts w:ascii="Angsana New" w:hAnsi="Angsana New"/>
          <w:sz w:val="28"/>
          <w:szCs w:val="28"/>
        </w:rPr>
        <w:t xml:space="preserve"> </w:t>
      </w:r>
      <w:r w:rsidR="00F24398" w:rsidRPr="00E07A72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A14A57" w:rsidRPr="00A14A57">
        <w:rPr>
          <w:rFonts w:ascii="Angsana New" w:hAnsi="Angsana New"/>
          <w:sz w:val="28"/>
          <w:szCs w:val="28"/>
        </w:rPr>
        <w:t>2565</w:t>
      </w:r>
      <w:r w:rsidR="00F24398" w:rsidRPr="00E07A72">
        <w:rPr>
          <w:rFonts w:ascii="Angsana New" w:hAnsi="Angsana New"/>
          <w:sz w:val="28"/>
          <w:szCs w:val="28"/>
        </w:rPr>
        <w:t xml:space="preserve"> </w:t>
      </w:r>
      <w:r w:rsidR="00F24398" w:rsidRPr="00E07A72">
        <w:rPr>
          <w:rFonts w:ascii="Angsana New" w:hAnsi="Angsana New" w:hint="cs"/>
          <w:sz w:val="28"/>
          <w:szCs w:val="28"/>
          <w:cs/>
        </w:rPr>
        <w:t xml:space="preserve">บริษัทย่อยเข้าทำสัญญาจะซื้อจะขายที่ดิน (ที่ดินบ่อน้ำเช่า) กับบุคคลที่ไม่เกี่ยวข้องกันท่านหนึ่ง มูลค่าสัญญารวม </w:t>
      </w:r>
      <w:r w:rsidR="00A14A57" w:rsidRPr="00A14A57">
        <w:rPr>
          <w:rFonts w:ascii="Angsana New" w:hAnsi="Angsana New"/>
          <w:sz w:val="28"/>
          <w:szCs w:val="28"/>
        </w:rPr>
        <w:t>155</w:t>
      </w:r>
      <w:r w:rsidR="00F24398" w:rsidRPr="00E07A72">
        <w:rPr>
          <w:rFonts w:ascii="Angsana New" w:hAnsi="Angsana New"/>
          <w:sz w:val="28"/>
          <w:szCs w:val="28"/>
        </w:rPr>
        <w:t>.</w:t>
      </w:r>
      <w:r w:rsidR="00A14A57" w:rsidRPr="00A14A57">
        <w:rPr>
          <w:rFonts w:ascii="Angsana New" w:hAnsi="Angsana New"/>
          <w:sz w:val="28"/>
          <w:szCs w:val="28"/>
        </w:rPr>
        <w:t>15</w:t>
      </w:r>
      <w:r w:rsidR="00F24398" w:rsidRPr="00E07A72">
        <w:rPr>
          <w:rFonts w:ascii="Angsana New" w:hAnsi="Angsana New"/>
          <w:sz w:val="28"/>
          <w:szCs w:val="28"/>
        </w:rPr>
        <w:t xml:space="preserve"> </w:t>
      </w:r>
      <w:r w:rsidR="00F24398" w:rsidRPr="00E07A72">
        <w:rPr>
          <w:rFonts w:ascii="Angsana New" w:hAnsi="Angsana New" w:hint="cs"/>
          <w:sz w:val="28"/>
          <w:szCs w:val="28"/>
          <w:cs/>
        </w:rPr>
        <w:t>ล้านบาท ผู้จะขายและผู้จะซื้อตกลงยกเลิกสัญญาเช่า</w:t>
      </w:r>
      <w:r w:rsidR="00D57B59" w:rsidRPr="00E07A72">
        <w:rPr>
          <w:rFonts w:ascii="Angsana New" w:hAnsi="Angsana New" w:hint="cs"/>
          <w:sz w:val="28"/>
          <w:szCs w:val="28"/>
          <w:cs/>
        </w:rPr>
        <w:t xml:space="preserve"> และให้นำเงินประกันการเช่าที่ดินจำนวน </w:t>
      </w:r>
      <w:r w:rsidR="00A14A57" w:rsidRPr="00A14A57">
        <w:rPr>
          <w:rFonts w:ascii="Angsana New" w:hAnsi="Angsana New"/>
          <w:sz w:val="28"/>
          <w:szCs w:val="28"/>
        </w:rPr>
        <w:t>20</w:t>
      </w:r>
      <w:r w:rsidR="00D57B59" w:rsidRPr="00E07A72">
        <w:rPr>
          <w:rFonts w:ascii="Angsana New" w:hAnsi="Angsana New"/>
          <w:sz w:val="28"/>
          <w:szCs w:val="28"/>
        </w:rPr>
        <w:t>.</w:t>
      </w:r>
      <w:r w:rsidR="00A14A57" w:rsidRPr="00A14A57">
        <w:rPr>
          <w:rFonts w:ascii="Angsana New" w:hAnsi="Angsana New"/>
          <w:sz w:val="28"/>
          <w:szCs w:val="28"/>
        </w:rPr>
        <w:t>00</w:t>
      </w:r>
      <w:r w:rsidR="00D57B59" w:rsidRPr="00E07A72">
        <w:rPr>
          <w:rFonts w:ascii="Angsana New" w:hAnsi="Angsana New"/>
          <w:sz w:val="28"/>
          <w:szCs w:val="28"/>
        </w:rPr>
        <w:t xml:space="preserve"> </w:t>
      </w:r>
      <w:r w:rsidR="00D57B59" w:rsidRPr="00E07A72">
        <w:rPr>
          <w:rFonts w:ascii="Angsana New" w:hAnsi="Angsana New" w:hint="cs"/>
          <w:sz w:val="28"/>
          <w:szCs w:val="28"/>
          <w:cs/>
        </w:rPr>
        <w:t xml:space="preserve">ล้านบาท ที่ได้วางเป็นหลักประกันเปลี่ยนมาเป็นเงินมัดจำตามสัญญาจะซื้อจะขายนี้ ดังนั้น เงินค่าที่ดินที่จะต้องชำระคงเหลือจำนวน </w:t>
      </w:r>
      <w:r w:rsidR="00A14A57" w:rsidRPr="00A14A57">
        <w:rPr>
          <w:rFonts w:ascii="Angsana New" w:hAnsi="Angsana New"/>
          <w:sz w:val="28"/>
          <w:szCs w:val="28"/>
        </w:rPr>
        <w:t>135</w:t>
      </w:r>
      <w:r w:rsidR="00D57B59" w:rsidRPr="00E07A72">
        <w:rPr>
          <w:rFonts w:ascii="Angsana New" w:hAnsi="Angsana New"/>
          <w:sz w:val="28"/>
          <w:szCs w:val="28"/>
        </w:rPr>
        <w:t>.</w:t>
      </w:r>
      <w:r w:rsidR="00A14A57" w:rsidRPr="00A14A57">
        <w:rPr>
          <w:rFonts w:ascii="Angsana New" w:hAnsi="Angsana New"/>
          <w:sz w:val="28"/>
          <w:szCs w:val="28"/>
        </w:rPr>
        <w:t>15</w:t>
      </w:r>
      <w:r w:rsidR="00D57B59" w:rsidRPr="00E07A72">
        <w:rPr>
          <w:rFonts w:ascii="Angsana New" w:hAnsi="Angsana New"/>
          <w:sz w:val="28"/>
          <w:szCs w:val="28"/>
        </w:rPr>
        <w:t xml:space="preserve"> </w:t>
      </w:r>
      <w:r w:rsidR="00D57B59" w:rsidRPr="00E07A72">
        <w:rPr>
          <w:rFonts w:ascii="Angsana New" w:hAnsi="Angsana New" w:hint="cs"/>
          <w:sz w:val="28"/>
          <w:szCs w:val="28"/>
          <w:cs/>
        </w:rPr>
        <w:t xml:space="preserve">ล้านบาท ต้องชำระในวันโอนกรรมสิทธิ์ที่ดิน ภายในวันที่ </w:t>
      </w:r>
      <w:r w:rsidR="00A14A57" w:rsidRPr="00A14A57">
        <w:rPr>
          <w:rFonts w:ascii="Angsana New" w:hAnsi="Angsana New"/>
          <w:sz w:val="28"/>
          <w:szCs w:val="28"/>
        </w:rPr>
        <w:t>1</w:t>
      </w:r>
      <w:r w:rsidR="00D57B59" w:rsidRPr="00E07A72">
        <w:rPr>
          <w:rFonts w:ascii="Angsana New" w:hAnsi="Angsana New"/>
          <w:sz w:val="28"/>
          <w:szCs w:val="28"/>
        </w:rPr>
        <w:t xml:space="preserve"> </w:t>
      </w:r>
      <w:r w:rsidR="00D57B59" w:rsidRPr="00E07A72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="00A14A57" w:rsidRPr="00A14A57">
        <w:rPr>
          <w:rFonts w:ascii="Angsana New" w:hAnsi="Angsana New"/>
          <w:sz w:val="28"/>
          <w:szCs w:val="28"/>
        </w:rPr>
        <w:t>2565</w:t>
      </w:r>
      <w:r w:rsidR="00D57B59" w:rsidRPr="00E07A72">
        <w:rPr>
          <w:rFonts w:ascii="Angsana New" w:hAnsi="Angsana New"/>
          <w:sz w:val="28"/>
          <w:szCs w:val="28"/>
        </w:rPr>
        <w:t xml:space="preserve"> </w:t>
      </w:r>
      <w:r w:rsidR="00D57B59" w:rsidRPr="00E07A72">
        <w:rPr>
          <w:rFonts w:ascii="Angsana New" w:hAnsi="Angsana New" w:hint="cs"/>
          <w:sz w:val="28"/>
          <w:szCs w:val="28"/>
          <w:cs/>
        </w:rPr>
        <w:t>ทั้งนี้ ตามวันดังกล่าวบริษัทย่อยได้รับโอนกรรมสิทธิ์ในที่ดิน และจ่ายชำระค่าที่ดินเป็นที่เรียบร้อยแล้ว</w:t>
      </w:r>
      <w:r>
        <w:rPr>
          <w:rFonts w:ascii="Angsana New" w:hAnsi="Angsana New" w:hint="cs"/>
          <w:sz w:val="28"/>
          <w:szCs w:val="28"/>
          <w:cs/>
        </w:rPr>
        <w:t xml:space="preserve"> (ราคาประเมินที่ดินโดยผู้ประเมินอิสระจำนวน </w:t>
      </w:r>
      <w:r w:rsidR="00A14A57" w:rsidRPr="00A14A57">
        <w:rPr>
          <w:rFonts w:ascii="Angsana New" w:hAnsi="Angsana New" w:hint="cs"/>
          <w:sz w:val="28"/>
          <w:szCs w:val="28"/>
        </w:rPr>
        <w:t>99</w:t>
      </w:r>
      <w:r>
        <w:rPr>
          <w:rFonts w:ascii="Angsana New" w:hAnsi="Angsana New" w:hint="cs"/>
          <w:sz w:val="28"/>
          <w:szCs w:val="28"/>
          <w:cs/>
        </w:rPr>
        <w:t>.</w:t>
      </w:r>
      <w:r w:rsidR="00A14A57" w:rsidRPr="00A14A57">
        <w:rPr>
          <w:rFonts w:ascii="Angsana New" w:hAnsi="Angsana New" w:hint="cs"/>
          <w:sz w:val="28"/>
          <w:szCs w:val="28"/>
        </w:rPr>
        <w:t>19</w:t>
      </w:r>
      <w:r>
        <w:rPr>
          <w:rFonts w:ascii="Angsana New" w:hAnsi="Angsana New" w:hint="cs"/>
          <w:sz w:val="28"/>
          <w:szCs w:val="28"/>
          <w:cs/>
        </w:rPr>
        <w:t xml:space="preserve"> ล้านบาท)</w:t>
      </w:r>
    </w:p>
    <w:p w14:paraId="04B4BF33" w14:textId="2517BE87" w:rsidR="0090307E" w:rsidRDefault="0090307E" w:rsidP="00F24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</w:p>
    <w:p w14:paraId="1AF500F6" w14:textId="44328E85" w:rsidR="0090307E" w:rsidRDefault="0090307E" w:rsidP="00F24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</w:p>
    <w:p w14:paraId="62926426" w14:textId="182E6EC0" w:rsidR="0090307E" w:rsidRDefault="0090307E" w:rsidP="00F24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</w:p>
    <w:p w14:paraId="0EAEC207" w14:textId="64E61644" w:rsidR="00BF3C0E" w:rsidRDefault="00BF18DF" w:rsidP="006F083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48" w:hanging="448"/>
        <w:contextualSpacing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คดีความฟ้องร้อง</w:t>
      </w:r>
    </w:p>
    <w:p w14:paraId="5DDBA645" w14:textId="0B0EC96B" w:rsidR="008204A9" w:rsidRPr="008204A9" w:rsidRDefault="008204A9" w:rsidP="008204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48"/>
        <w:jc w:val="thaiDistribute"/>
        <w:rPr>
          <w:rFonts w:ascii="Angsana New" w:hAnsi="Angsana New"/>
          <w:sz w:val="28"/>
          <w:szCs w:val="28"/>
        </w:rPr>
      </w:pPr>
      <w:r w:rsidRPr="008204A9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8204A9">
        <w:rPr>
          <w:rFonts w:ascii="Angsana New" w:hAnsi="Angsana New"/>
          <w:sz w:val="28"/>
          <w:szCs w:val="28"/>
          <w:cs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8</w:t>
      </w:r>
      <w:r w:rsidRPr="008204A9">
        <w:rPr>
          <w:rFonts w:ascii="Angsana New" w:hAnsi="Angsana New"/>
          <w:sz w:val="28"/>
          <w:szCs w:val="28"/>
          <w:cs/>
        </w:rPr>
        <w:t xml:space="preserve"> </w:t>
      </w:r>
      <w:r w:rsidRPr="008204A9">
        <w:rPr>
          <w:rFonts w:ascii="Angsana New" w:hAnsi="Angsana New" w:hint="cs"/>
          <w:sz w:val="28"/>
          <w:szCs w:val="28"/>
          <w:cs/>
        </w:rPr>
        <w:t>ตุลาคม</w:t>
      </w:r>
      <w:r w:rsidRPr="008204A9">
        <w:rPr>
          <w:rFonts w:ascii="Angsana New" w:hAnsi="Angsana New"/>
          <w:sz w:val="28"/>
          <w:szCs w:val="28"/>
          <w:cs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2564</w:t>
      </w:r>
      <w:r w:rsidRPr="008204A9">
        <w:rPr>
          <w:rFonts w:ascii="Angsana New" w:hAnsi="Angsana New"/>
          <w:sz w:val="28"/>
          <w:szCs w:val="28"/>
          <w:cs/>
        </w:rPr>
        <w:t xml:space="preserve"> </w:t>
      </w:r>
      <w:r w:rsidRPr="008204A9">
        <w:rPr>
          <w:rFonts w:ascii="Angsana New" w:hAnsi="Angsana New" w:hint="cs"/>
          <w:sz w:val="28"/>
          <w:szCs w:val="28"/>
          <w:cs/>
        </w:rPr>
        <w:t>บริษัทย่อยแห่งหนึ่งถูกฟ้องเป็นจำเลยในคดีแพ่งสามัญของศาลจังหวัดธัญบุรี</w:t>
      </w:r>
      <w:r w:rsidRPr="008204A9">
        <w:rPr>
          <w:rFonts w:ascii="Angsana New" w:hAnsi="Angsana New"/>
          <w:sz w:val="28"/>
          <w:szCs w:val="28"/>
          <w:cs/>
        </w:rPr>
        <w:t xml:space="preserve"> </w:t>
      </w:r>
      <w:r w:rsidRPr="008204A9">
        <w:rPr>
          <w:rFonts w:ascii="Angsana New" w:hAnsi="Angsana New" w:hint="cs"/>
          <w:sz w:val="28"/>
          <w:szCs w:val="28"/>
          <w:cs/>
        </w:rPr>
        <w:t>ให้รับผิดชอบในข้อหาหรือฐานความผิดผิดสัญญาจ้างก่อสร้างระบบผลิตน้ำประปา</w:t>
      </w:r>
      <w:r w:rsidRPr="008204A9">
        <w:rPr>
          <w:rFonts w:ascii="Angsana New" w:hAnsi="Angsana New"/>
          <w:sz w:val="28"/>
          <w:szCs w:val="28"/>
          <w:cs/>
        </w:rPr>
        <w:t xml:space="preserve"> </w:t>
      </w:r>
      <w:r w:rsidRPr="008204A9">
        <w:rPr>
          <w:rFonts w:ascii="Angsana New" w:hAnsi="Angsana New" w:hint="cs"/>
          <w:sz w:val="28"/>
          <w:szCs w:val="28"/>
          <w:cs/>
        </w:rPr>
        <w:t>เป็นจำนวนเงินทั้งสิ้น</w:t>
      </w:r>
      <w:r w:rsidRPr="008204A9">
        <w:rPr>
          <w:rFonts w:ascii="Angsana New" w:hAnsi="Angsana New"/>
          <w:sz w:val="28"/>
          <w:szCs w:val="28"/>
          <w:cs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39</w:t>
      </w:r>
      <w:r w:rsidR="00832901">
        <w:rPr>
          <w:rFonts w:ascii="Angsana New" w:hAnsi="Angsana New"/>
          <w:sz w:val="28"/>
          <w:szCs w:val="28"/>
        </w:rPr>
        <w:t>.</w:t>
      </w:r>
      <w:r w:rsidR="00A14A57" w:rsidRPr="00A14A57">
        <w:rPr>
          <w:rFonts w:ascii="Angsana New" w:hAnsi="Angsana New"/>
          <w:sz w:val="28"/>
          <w:szCs w:val="28"/>
        </w:rPr>
        <w:t>77</w:t>
      </w:r>
      <w:r w:rsidRPr="008204A9">
        <w:rPr>
          <w:rFonts w:ascii="Angsana New" w:hAnsi="Angsana New"/>
          <w:sz w:val="28"/>
          <w:szCs w:val="28"/>
          <w:cs/>
        </w:rPr>
        <w:t xml:space="preserve"> </w:t>
      </w:r>
      <w:r w:rsidRPr="008204A9">
        <w:rPr>
          <w:rFonts w:ascii="Angsana New" w:hAnsi="Angsana New" w:hint="cs"/>
          <w:sz w:val="28"/>
          <w:szCs w:val="28"/>
          <w:cs/>
        </w:rPr>
        <w:t>ล้านบาท</w:t>
      </w:r>
      <w:r w:rsidRPr="008204A9">
        <w:rPr>
          <w:rFonts w:ascii="Angsana New" w:hAnsi="Angsana New"/>
          <w:sz w:val="28"/>
          <w:szCs w:val="28"/>
          <w:cs/>
        </w:rPr>
        <w:t xml:space="preserve"> </w:t>
      </w:r>
    </w:p>
    <w:p w14:paraId="5381CED6" w14:textId="2993B827" w:rsidR="008204A9" w:rsidRPr="00D351F6" w:rsidRDefault="008204A9" w:rsidP="008204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48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8204A9">
        <w:rPr>
          <w:rFonts w:ascii="Angsana New" w:hAnsi="Angsana New" w:hint="cs"/>
          <w:sz w:val="28"/>
          <w:szCs w:val="28"/>
          <w:cs/>
        </w:rPr>
        <w:t>ต่อมาเมื่อวันที่</w:t>
      </w:r>
      <w:r w:rsidRPr="008204A9">
        <w:rPr>
          <w:rFonts w:ascii="Angsana New" w:hAnsi="Angsana New"/>
          <w:sz w:val="28"/>
          <w:szCs w:val="28"/>
          <w:cs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8</w:t>
      </w:r>
      <w:r w:rsidRPr="008204A9">
        <w:rPr>
          <w:rFonts w:ascii="Angsana New" w:hAnsi="Angsana New"/>
          <w:sz w:val="28"/>
          <w:szCs w:val="28"/>
          <w:cs/>
        </w:rPr>
        <w:t xml:space="preserve"> </w:t>
      </w:r>
      <w:r w:rsidRPr="008204A9">
        <w:rPr>
          <w:rFonts w:ascii="Angsana New" w:hAnsi="Angsana New" w:hint="cs"/>
          <w:sz w:val="28"/>
          <w:szCs w:val="28"/>
          <w:cs/>
        </w:rPr>
        <w:t>มีนาคม</w:t>
      </w:r>
      <w:r w:rsidRPr="008204A9">
        <w:rPr>
          <w:rFonts w:ascii="Angsana New" w:hAnsi="Angsana New"/>
          <w:sz w:val="28"/>
          <w:szCs w:val="28"/>
          <w:cs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2565</w:t>
      </w:r>
      <w:r w:rsidRPr="008204A9">
        <w:rPr>
          <w:rFonts w:ascii="Angsana New" w:hAnsi="Angsana New"/>
          <w:sz w:val="28"/>
          <w:szCs w:val="28"/>
          <w:cs/>
        </w:rPr>
        <w:t xml:space="preserve"> </w:t>
      </w:r>
      <w:r w:rsidRPr="008204A9">
        <w:rPr>
          <w:rFonts w:ascii="Angsana New" w:hAnsi="Angsana New" w:hint="cs"/>
          <w:sz w:val="28"/>
          <w:szCs w:val="28"/>
          <w:cs/>
        </w:rPr>
        <w:t>ศาลจังหวัดธัญบุรีได้นำคดีเข้าสู่กระบวนการไกล่เกลี่ย</w:t>
      </w:r>
      <w:r w:rsidRPr="008204A9">
        <w:rPr>
          <w:rFonts w:ascii="Angsana New" w:hAnsi="Angsana New"/>
          <w:sz w:val="28"/>
          <w:szCs w:val="28"/>
          <w:cs/>
        </w:rPr>
        <w:t xml:space="preserve"> </w:t>
      </w:r>
      <w:r w:rsidRPr="008204A9">
        <w:rPr>
          <w:rFonts w:ascii="Angsana New" w:hAnsi="Angsana New" w:hint="cs"/>
          <w:sz w:val="28"/>
          <w:szCs w:val="28"/>
          <w:cs/>
        </w:rPr>
        <w:t>ผลการไกล่เกลี่ยโจทก์รับที่จะไปดำเนินการแก้ไขและติดตั้งงานให้เสร็จสิ้นจนสามารถใช้งานได้ตามสัญญา</w:t>
      </w:r>
      <w:r w:rsidRPr="008204A9">
        <w:rPr>
          <w:rFonts w:ascii="Angsana New" w:hAnsi="Angsana New"/>
          <w:sz w:val="28"/>
          <w:szCs w:val="28"/>
          <w:cs/>
        </w:rPr>
        <w:t xml:space="preserve"> </w:t>
      </w:r>
      <w:r w:rsidRPr="008204A9">
        <w:rPr>
          <w:rFonts w:ascii="Angsana New" w:hAnsi="Angsana New" w:hint="cs"/>
          <w:sz w:val="28"/>
          <w:szCs w:val="28"/>
          <w:cs/>
        </w:rPr>
        <w:t>โดยขอเวลาในการดำเนินการภายใน</w:t>
      </w:r>
      <w:r w:rsidRPr="008204A9">
        <w:rPr>
          <w:rFonts w:ascii="Angsana New" w:hAnsi="Angsana New"/>
          <w:sz w:val="28"/>
          <w:szCs w:val="28"/>
          <w:cs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60</w:t>
      </w:r>
      <w:r w:rsidRPr="008204A9">
        <w:rPr>
          <w:rFonts w:ascii="Angsana New" w:hAnsi="Angsana New"/>
          <w:sz w:val="28"/>
          <w:szCs w:val="28"/>
          <w:cs/>
        </w:rPr>
        <w:t xml:space="preserve"> </w:t>
      </w:r>
      <w:r w:rsidRPr="008204A9">
        <w:rPr>
          <w:rFonts w:ascii="Angsana New" w:hAnsi="Angsana New" w:hint="cs"/>
          <w:sz w:val="28"/>
          <w:szCs w:val="28"/>
          <w:cs/>
        </w:rPr>
        <w:t>วัน</w:t>
      </w:r>
      <w:r w:rsidRPr="008204A9">
        <w:rPr>
          <w:rFonts w:ascii="Angsana New" w:hAnsi="Angsana New"/>
          <w:sz w:val="28"/>
          <w:szCs w:val="28"/>
          <w:cs/>
        </w:rPr>
        <w:t xml:space="preserve"> </w:t>
      </w:r>
      <w:r w:rsidRPr="008204A9">
        <w:rPr>
          <w:rFonts w:ascii="Angsana New" w:hAnsi="Angsana New" w:hint="cs"/>
          <w:sz w:val="28"/>
          <w:szCs w:val="28"/>
          <w:cs/>
        </w:rPr>
        <w:t>ศาลจึงมีคำสั่งให้เลื่อนการไกล่เกลี่ยออกไปเพื่อรอฟังผลตกลงกัน</w:t>
      </w:r>
      <w:r w:rsidRPr="008204A9">
        <w:rPr>
          <w:rFonts w:ascii="Angsana New" w:hAnsi="Angsana New"/>
          <w:sz w:val="28"/>
          <w:szCs w:val="28"/>
          <w:cs/>
        </w:rPr>
        <w:t xml:space="preserve"> </w:t>
      </w:r>
      <w:r w:rsidR="00BF2A77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8204A9">
        <w:rPr>
          <w:rFonts w:ascii="Angsana New" w:hAnsi="Angsana New"/>
          <w:sz w:val="28"/>
          <w:szCs w:val="28"/>
          <w:cs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10</w:t>
      </w:r>
      <w:r w:rsidRPr="008204A9">
        <w:rPr>
          <w:rFonts w:ascii="Angsana New" w:hAnsi="Angsana New"/>
          <w:sz w:val="28"/>
          <w:szCs w:val="28"/>
          <w:cs/>
        </w:rPr>
        <w:t xml:space="preserve"> </w:t>
      </w:r>
      <w:r w:rsidRPr="008204A9">
        <w:rPr>
          <w:rFonts w:ascii="Angsana New" w:hAnsi="Angsana New" w:hint="cs"/>
          <w:sz w:val="28"/>
          <w:szCs w:val="28"/>
          <w:cs/>
        </w:rPr>
        <w:t>พฤษภาคม</w:t>
      </w:r>
      <w:r w:rsidRPr="008204A9">
        <w:rPr>
          <w:rFonts w:ascii="Angsana New" w:hAnsi="Angsana New"/>
          <w:sz w:val="28"/>
          <w:szCs w:val="28"/>
          <w:cs/>
        </w:rPr>
        <w:t xml:space="preserve"> </w:t>
      </w:r>
      <w:r w:rsidR="00A14A57" w:rsidRPr="00A14A57">
        <w:rPr>
          <w:rFonts w:ascii="Angsana New" w:hAnsi="Angsana New"/>
          <w:sz w:val="28"/>
          <w:szCs w:val="28"/>
        </w:rPr>
        <w:t>2565</w:t>
      </w:r>
      <w:r w:rsidRPr="008204A9">
        <w:rPr>
          <w:rFonts w:ascii="Angsana New" w:hAnsi="Angsana New"/>
          <w:sz w:val="28"/>
          <w:szCs w:val="28"/>
          <w:cs/>
        </w:rPr>
        <w:t xml:space="preserve"> </w:t>
      </w:r>
      <w:r w:rsidR="00BF18DF">
        <w:rPr>
          <w:rFonts w:ascii="Angsana New" w:hAnsi="Angsana New" w:hint="cs"/>
          <w:sz w:val="28"/>
          <w:szCs w:val="28"/>
          <w:cs/>
        </w:rPr>
        <w:t>บริษัทย่อยได้ให้การ</w:t>
      </w:r>
      <w:r w:rsidR="00BF2A77">
        <w:rPr>
          <w:rFonts w:ascii="Angsana New" w:hAnsi="Angsana New" w:hint="cs"/>
          <w:sz w:val="28"/>
          <w:szCs w:val="28"/>
          <w:cs/>
        </w:rPr>
        <w:t>ปฏิเสธ</w:t>
      </w:r>
      <w:r w:rsidR="00BF18DF">
        <w:rPr>
          <w:rFonts w:ascii="Angsana New" w:hAnsi="Angsana New" w:hint="cs"/>
          <w:sz w:val="28"/>
          <w:szCs w:val="28"/>
          <w:cs/>
        </w:rPr>
        <w:t>คำฟ้องของโจทก์ โดยบริษัทย่อย</w:t>
      </w:r>
      <w:r w:rsidR="00BF2A77">
        <w:rPr>
          <w:rFonts w:ascii="Angsana New" w:hAnsi="Angsana New" w:hint="cs"/>
          <w:sz w:val="28"/>
          <w:szCs w:val="28"/>
          <w:cs/>
        </w:rPr>
        <w:t>ไม่ได้เป็นฝ่ายผิดสัญญาแต่ด้วยโจทก์เป็นฝ่ายผิดสัญญาจ้างกับจำเลย</w:t>
      </w:r>
      <w:r w:rsidR="002128C8">
        <w:rPr>
          <w:rFonts w:ascii="Angsana New" w:hAnsi="Angsana New" w:hint="cs"/>
          <w:sz w:val="28"/>
          <w:szCs w:val="28"/>
          <w:cs/>
        </w:rPr>
        <w:t>และยกเลิกสัญญาตามที่ไกล่เกลี่ยกันและ</w:t>
      </w:r>
      <w:proofErr w:type="spellStart"/>
      <w:r w:rsidR="002128C8">
        <w:rPr>
          <w:rFonts w:ascii="Angsana New" w:hAnsi="Angsana New" w:hint="cs"/>
          <w:sz w:val="28"/>
          <w:szCs w:val="28"/>
          <w:cs/>
        </w:rPr>
        <w:t>ขอให้</w:t>
      </w:r>
      <w:proofErr w:type="spellEnd"/>
      <w:r w:rsidR="002128C8">
        <w:rPr>
          <w:rFonts w:ascii="Angsana New" w:hAnsi="Angsana New" w:hint="cs"/>
          <w:sz w:val="28"/>
          <w:szCs w:val="28"/>
          <w:cs/>
        </w:rPr>
        <w:t xml:space="preserve">โจทก์คืนเงินแก่จำเลยจำนวน </w:t>
      </w:r>
      <w:r w:rsidR="00A14A57" w:rsidRPr="00A14A57">
        <w:rPr>
          <w:rFonts w:ascii="Angsana New" w:hAnsi="Angsana New"/>
          <w:sz w:val="28"/>
          <w:szCs w:val="28"/>
        </w:rPr>
        <w:t>67</w:t>
      </w:r>
      <w:r w:rsidR="002128C8">
        <w:rPr>
          <w:rFonts w:ascii="Angsana New" w:hAnsi="Angsana New"/>
          <w:sz w:val="28"/>
          <w:szCs w:val="28"/>
        </w:rPr>
        <w:t>.</w:t>
      </w:r>
      <w:r w:rsidR="00A14A57" w:rsidRPr="00A14A57">
        <w:rPr>
          <w:rFonts w:ascii="Angsana New" w:hAnsi="Angsana New"/>
          <w:sz w:val="28"/>
          <w:szCs w:val="28"/>
        </w:rPr>
        <w:t>82</w:t>
      </w:r>
      <w:r w:rsidR="002128C8">
        <w:rPr>
          <w:rFonts w:ascii="Angsana New" w:hAnsi="Angsana New"/>
          <w:sz w:val="28"/>
          <w:szCs w:val="28"/>
        </w:rPr>
        <w:t xml:space="preserve"> </w:t>
      </w:r>
      <w:r w:rsidR="002128C8">
        <w:rPr>
          <w:rFonts w:ascii="Angsana New" w:hAnsi="Angsana New" w:hint="cs"/>
          <w:sz w:val="28"/>
          <w:szCs w:val="28"/>
          <w:cs/>
        </w:rPr>
        <w:t>ล้านบาท</w:t>
      </w:r>
      <w:r w:rsidR="00260B4C">
        <w:rPr>
          <w:rFonts w:ascii="Angsana New" w:hAnsi="Angsana New" w:hint="cs"/>
          <w:sz w:val="28"/>
          <w:szCs w:val="28"/>
          <w:cs/>
        </w:rPr>
        <w:t xml:space="preserve"> </w:t>
      </w:r>
      <w:r w:rsidR="00226226">
        <w:rPr>
          <w:rFonts w:ascii="Angsana New" w:hAnsi="Angsana New" w:hint="cs"/>
          <w:sz w:val="28"/>
          <w:szCs w:val="28"/>
          <w:cs/>
        </w:rPr>
        <w:t xml:space="preserve">นอกจากนี้จากการผิดสัญญาของโจทก์ที่ไม่สามารถก่อสร้างระบบผลิตน้ำประปาให้เป็นไปตามสัญญาได้นั้น เป็นเหตุให้จำเลยได้รับความเสียหายและขาดประโยชน์จากการผิดสัญญาของโจทก์ในครั้งนี้จำเลยจึงถือเอาคำให้การฉบับนี้เป็นข้อฟ้องแย้งโจทก์และเรียกค่าเสียหายและค่าขาดประโยชน์ เป็นจำนวนเงินทั้งสิ้น </w:t>
      </w:r>
      <w:r w:rsidR="00A14A57" w:rsidRPr="00A14A57">
        <w:rPr>
          <w:rFonts w:ascii="Angsana New" w:hAnsi="Angsana New"/>
          <w:sz w:val="28"/>
          <w:szCs w:val="28"/>
        </w:rPr>
        <w:t>77</w:t>
      </w:r>
      <w:r w:rsidR="00226226">
        <w:rPr>
          <w:rFonts w:ascii="Angsana New" w:hAnsi="Angsana New"/>
          <w:sz w:val="28"/>
          <w:szCs w:val="28"/>
        </w:rPr>
        <w:t>.</w:t>
      </w:r>
      <w:r w:rsidR="00A14A57" w:rsidRPr="00A14A57">
        <w:rPr>
          <w:rFonts w:ascii="Angsana New" w:hAnsi="Angsana New"/>
          <w:sz w:val="28"/>
          <w:szCs w:val="28"/>
        </w:rPr>
        <w:t>67</w:t>
      </w:r>
      <w:r w:rsidR="00226226">
        <w:rPr>
          <w:rFonts w:ascii="Angsana New" w:hAnsi="Angsana New"/>
          <w:sz w:val="28"/>
          <w:szCs w:val="28"/>
        </w:rPr>
        <w:t xml:space="preserve"> </w:t>
      </w:r>
      <w:r w:rsidR="00226226">
        <w:rPr>
          <w:rFonts w:ascii="Angsana New" w:hAnsi="Angsana New" w:hint="cs"/>
          <w:sz w:val="28"/>
          <w:szCs w:val="28"/>
          <w:cs/>
        </w:rPr>
        <w:t>ล้าน</w:t>
      </w:r>
      <w:r w:rsidR="00226226" w:rsidRPr="00E07A72">
        <w:rPr>
          <w:rFonts w:ascii="Angsana New" w:hAnsi="Angsana New" w:hint="cs"/>
          <w:sz w:val="28"/>
          <w:szCs w:val="28"/>
          <w:cs/>
        </w:rPr>
        <w:t xml:space="preserve">บาท </w:t>
      </w:r>
      <w:r w:rsidR="00D351F6" w:rsidRPr="00E07A72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A14A57" w:rsidRPr="00A14A57">
        <w:rPr>
          <w:rFonts w:ascii="Angsana New" w:hAnsi="Angsana New" w:hint="cs"/>
          <w:sz w:val="28"/>
          <w:szCs w:val="28"/>
        </w:rPr>
        <w:t>25</w:t>
      </w:r>
      <w:r w:rsidR="00D57D0F" w:rsidRPr="00E07A72">
        <w:rPr>
          <w:rFonts w:ascii="Angsana New" w:hAnsi="Angsana New" w:hint="cs"/>
          <w:sz w:val="28"/>
          <w:szCs w:val="28"/>
          <w:cs/>
        </w:rPr>
        <w:t xml:space="preserve"> กรกฎาคม </w:t>
      </w:r>
      <w:r w:rsidR="00A14A57" w:rsidRPr="00A14A57">
        <w:rPr>
          <w:rFonts w:ascii="Angsana New" w:hAnsi="Angsana New" w:hint="cs"/>
          <w:sz w:val="28"/>
          <w:szCs w:val="28"/>
        </w:rPr>
        <w:t>2565</w:t>
      </w:r>
      <w:r w:rsidR="00D351F6" w:rsidRPr="00E07A72">
        <w:rPr>
          <w:rFonts w:ascii="Angsana New" w:hAnsi="Angsana New"/>
          <w:sz w:val="28"/>
          <w:szCs w:val="28"/>
        </w:rPr>
        <w:t xml:space="preserve"> </w:t>
      </w:r>
      <w:r w:rsidR="00D351F6" w:rsidRPr="00E07A72">
        <w:rPr>
          <w:rFonts w:ascii="Angsana New" w:hAnsi="Angsana New" w:hint="cs"/>
          <w:sz w:val="28"/>
          <w:szCs w:val="28"/>
          <w:cs/>
        </w:rPr>
        <w:t>โจทก์ได้ตกลงยกเลิกการเรียกร้องแก่จำเลย และจำเลยจะไม่ดำเนินคดีความตามฟ้องแย้งกับโจทก์ ให้ถือว่าสัญญาเป็นอันเลิกแล้วต่อกัน</w:t>
      </w:r>
    </w:p>
    <w:p w14:paraId="1009268B" w14:textId="77777777" w:rsidR="00373899" w:rsidRPr="0090307E" w:rsidRDefault="00BE264F" w:rsidP="006F083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48" w:hanging="448"/>
        <w:contextualSpacing w:val="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90307E">
        <w:rPr>
          <w:rFonts w:ascii="Angsana New" w:hAnsi="Angsana New" w:hint="cs"/>
          <w:b/>
          <w:bCs/>
          <w:sz w:val="28"/>
          <w:szCs w:val="28"/>
          <w:cs/>
          <w:lang w:val="th-TH"/>
        </w:rPr>
        <w:t>การอนุมัติ</w:t>
      </w:r>
      <w:r w:rsidR="002114E8" w:rsidRPr="0090307E">
        <w:rPr>
          <w:rFonts w:ascii="Angsana New" w:hAnsi="Angsana New" w:hint="cs"/>
          <w:b/>
          <w:bCs/>
          <w:sz w:val="28"/>
          <w:szCs w:val="28"/>
          <w:cs/>
          <w:lang w:val="th-TH"/>
        </w:rPr>
        <w:t>ข้อมูลทางการเงินระหว่างกาล</w:t>
      </w:r>
    </w:p>
    <w:p w14:paraId="20F7D688" w14:textId="40233828" w:rsidR="00EE359F" w:rsidRPr="0090307E" w:rsidRDefault="00A62C6B" w:rsidP="006F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8"/>
        <w:jc w:val="thaiDistribute"/>
        <w:rPr>
          <w:rFonts w:ascii="Angsana New" w:hAnsi="Angsana New"/>
          <w:sz w:val="28"/>
          <w:szCs w:val="28"/>
          <w:cs/>
        </w:rPr>
      </w:pPr>
      <w:r w:rsidRPr="0090307E">
        <w:rPr>
          <w:rFonts w:ascii="Calibri" w:eastAsia="Calibri" w:hAnsi="Calibri"/>
          <w:sz w:val="28"/>
          <w:szCs w:val="28"/>
          <w:cs/>
        </w:rPr>
        <w:t>ข้อมูลทางการเงินระหว่างกาล</w:t>
      </w:r>
      <w:r w:rsidRPr="0090307E">
        <w:rPr>
          <w:rFonts w:ascii="Calibri" w:eastAsia="Calibri" w:hAnsi="Calibri" w:hint="cs"/>
          <w:sz w:val="28"/>
          <w:szCs w:val="28"/>
          <w:cs/>
        </w:rPr>
        <w:t>ได้รับการอนุมัติจากคณะกรรมการบริษัทเมื่อวันที่</w:t>
      </w:r>
      <w:r w:rsidR="000F0086" w:rsidRPr="0090307E">
        <w:rPr>
          <w:rFonts w:ascii="Angsana New" w:hAnsi="Angsana New"/>
          <w:sz w:val="28"/>
          <w:szCs w:val="28"/>
          <w:lang w:eastAsia="ja-JP"/>
        </w:rPr>
        <w:t xml:space="preserve"> </w:t>
      </w:r>
      <w:r w:rsidR="00A14A57" w:rsidRPr="00A14A57">
        <w:rPr>
          <w:rFonts w:ascii="Angsana New" w:hAnsi="Angsana New" w:hint="cs"/>
          <w:sz w:val="28"/>
          <w:szCs w:val="28"/>
          <w:lang w:eastAsia="ja-JP"/>
        </w:rPr>
        <w:t>11</w:t>
      </w:r>
      <w:r w:rsidR="00BF0177" w:rsidRPr="0090307E">
        <w:rPr>
          <w:rFonts w:ascii="Angsana New" w:hAnsi="Angsana New"/>
          <w:sz w:val="28"/>
          <w:szCs w:val="28"/>
          <w:lang w:eastAsia="ja-JP"/>
        </w:rPr>
        <w:t xml:space="preserve"> </w:t>
      </w:r>
      <w:r w:rsidR="00236209" w:rsidRPr="0090307E">
        <w:rPr>
          <w:rFonts w:ascii="Angsana New" w:hAnsi="Angsana New" w:hint="cs"/>
          <w:sz w:val="28"/>
          <w:szCs w:val="28"/>
          <w:cs/>
          <w:lang w:eastAsia="ja-JP"/>
        </w:rPr>
        <w:t>สิงหาคม</w:t>
      </w:r>
      <w:r w:rsidR="00BF0177" w:rsidRPr="0090307E">
        <w:rPr>
          <w:rFonts w:ascii="Angsana New" w:hAnsi="Angsana New" w:hint="cs"/>
          <w:sz w:val="28"/>
          <w:szCs w:val="28"/>
          <w:cs/>
          <w:lang w:eastAsia="ja-JP"/>
        </w:rPr>
        <w:t xml:space="preserve"> </w:t>
      </w:r>
      <w:r w:rsidR="00A14A57" w:rsidRPr="00A14A57">
        <w:rPr>
          <w:rFonts w:ascii="Angsana New" w:hAnsi="Angsana New"/>
          <w:sz w:val="28"/>
          <w:szCs w:val="28"/>
          <w:lang w:eastAsia="ja-JP"/>
        </w:rPr>
        <w:t>2565</w:t>
      </w:r>
    </w:p>
    <w:sectPr w:rsidR="00EE359F" w:rsidRPr="0090307E" w:rsidSect="00C44FDA">
      <w:headerReference w:type="default" r:id="rId14"/>
      <w:footerReference w:type="default" r:id="rId15"/>
      <w:pgSz w:w="11907" w:h="16840" w:code="9"/>
      <w:pgMar w:top="851" w:right="992" w:bottom="1134" w:left="1134" w:header="1140" w:footer="561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1D463" w14:textId="77777777" w:rsidR="006D4DC7" w:rsidRDefault="006D4DC7" w:rsidP="004956B4">
      <w:r>
        <w:separator/>
      </w:r>
    </w:p>
  </w:endnote>
  <w:endnote w:type="continuationSeparator" w:id="0">
    <w:p w14:paraId="0D672A94" w14:textId="77777777" w:rsidR="006D4DC7" w:rsidRDefault="006D4DC7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ZapfDingbats BT">
    <w:altName w:val="Arial Unicode MS"/>
    <w:panose1 w:val="020B0604020202020204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nivers LT Std 45 Light">
    <w:altName w:val="MS Gothic"/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cs/>
      </w:rPr>
      <w:id w:val="387387290"/>
      <w:docPartObj>
        <w:docPartGallery w:val="Page Numbers (Bottom of Page)"/>
        <w:docPartUnique/>
      </w:docPartObj>
    </w:sdtPr>
    <w:sdtContent>
      <w:p w14:paraId="4C271B78" w14:textId="558C9F46" w:rsidR="00E6561C" w:rsidRDefault="00E6561C" w:rsidP="004345C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  <w:cs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  <w:cs/>
          </w:rPr>
          <w:fldChar w:fldCharType="end"/>
        </w:r>
      </w:p>
    </w:sdtContent>
  </w:sdt>
  <w:p w14:paraId="44EBCC29" w14:textId="77777777" w:rsidR="00E6561C" w:rsidRDefault="00E6561C" w:rsidP="00E6561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cs/>
      </w:rPr>
      <w:id w:val="471417943"/>
      <w:docPartObj>
        <w:docPartGallery w:val="Page Numbers (Bottom of Page)"/>
        <w:docPartUnique/>
      </w:docPartObj>
    </w:sdtPr>
    <w:sdtContent>
      <w:p w14:paraId="6D2B84EC" w14:textId="00817B33" w:rsidR="00E6561C" w:rsidRDefault="00E6561C" w:rsidP="004345CD">
        <w:pPr>
          <w:pStyle w:val="Footer"/>
          <w:framePr w:wrap="none" w:vAnchor="text" w:hAnchor="margin" w:xAlign="right" w:y="1"/>
          <w:rPr>
            <w:rStyle w:val="PageNumber"/>
          </w:rPr>
        </w:pPr>
        <w:r w:rsidRPr="00E6561C">
          <w:rPr>
            <w:rStyle w:val="PageNumber"/>
            <w:rFonts w:ascii="Angsana New" w:hAnsi="Angsana New" w:hint="cs"/>
            <w:sz w:val="28"/>
            <w:szCs w:val="28"/>
            <w:cs/>
          </w:rPr>
          <w:fldChar w:fldCharType="begin"/>
        </w:r>
        <w:r w:rsidRPr="00E6561C">
          <w:rPr>
            <w:rStyle w:val="PageNumber"/>
            <w:rFonts w:ascii="Angsana New" w:hAnsi="Angsana New" w:hint="cs"/>
            <w:sz w:val="28"/>
            <w:szCs w:val="28"/>
          </w:rPr>
          <w:instrText xml:space="preserve"> PAGE </w:instrText>
        </w:r>
        <w:r w:rsidRPr="00E6561C">
          <w:rPr>
            <w:rStyle w:val="PageNumber"/>
            <w:rFonts w:ascii="Angsana New" w:hAnsi="Angsana New" w:hint="cs"/>
            <w:sz w:val="28"/>
            <w:szCs w:val="28"/>
            <w:cs/>
          </w:rPr>
          <w:fldChar w:fldCharType="separate"/>
        </w:r>
        <w:r w:rsidRPr="00E6561C">
          <w:rPr>
            <w:rStyle w:val="PageNumber"/>
            <w:rFonts w:ascii="Angsana New" w:hAnsi="Angsana New" w:hint="cs"/>
            <w:noProof/>
            <w:sz w:val="28"/>
            <w:szCs w:val="28"/>
          </w:rPr>
          <w:t>1</w:t>
        </w:r>
        <w:r w:rsidR="00A14A57" w:rsidRPr="00A14A57">
          <w:rPr>
            <w:rStyle w:val="PageNumber"/>
            <w:rFonts w:ascii="Angsana New" w:hAnsi="Angsana New" w:hint="cs"/>
            <w:noProof/>
            <w:sz w:val="28"/>
            <w:szCs w:val="28"/>
          </w:rPr>
          <w:t>2</w:t>
        </w:r>
        <w:r w:rsidRPr="00E6561C">
          <w:rPr>
            <w:rStyle w:val="PageNumber"/>
            <w:rFonts w:ascii="Angsana New" w:hAnsi="Angsana New" w:hint="cs"/>
            <w:sz w:val="28"/>
            <w:szCs w:val="28"/>
            <w:cs/>
          </w:rPr>
          <w:fldChar w:fldCharType="end"/>
        </w:r>
      </w:p>
    </w:sdtContent>
  </w:sdt>
  <w:p w14:paraId="2834FEF9" w14:textId="77777777" w:rsidR="00E6561C" w:rsidRDefault="00E6561C" w:rsidP="00E6561C">
    <w:pPr>
      <w:pStyle w:val="Footer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4045104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28"/>
        <w:szCs w:val="28"/>
      </w:rPr>
    </w:sdtEndPr>
    <w:sdtContent>
      <w:p w14:paraId="12457B50" w14:textId="6C14953A" w:rsidR="00F24398" w:rsidRPr="00ED423D" w:rsidRDefault="00F24398" w:rsidP="00E6561C">
        <w:pPr>
          <w:pStyle w:val="Footer"/>
          <w:jc w:val="right"/>
          <w:rPr>
            <w:rFonts w:ascii="Angsana New" w:hAnsi="Angsana New"/>
            <w:noProof/>
            <w:sz w:val="28"/>
            <w:szCs w:val="28"/>
          </w:rPr>
        </w:pPr>
        <w:r w:rsidRPr="00ED423D">
          <w:rPr>
            <w:rFonts w:ascii="Angsana New" w:hAnsi="Angsana New" w:hint="cs"/>
            <w:sz w:val="28"/>
            <w:szCs w:val="28"/>
          </w:rPr>
          <w:fldChar w:fldCharType="begin"/>
        </w:r>
        <w:r w:rsidRPr="00ED423D">
          <w:rPr>
            <w:rFonts w:ascii="Angsana New" w:hAnsi="Angsana New" w:hint="cs"/>
            <w:sz w:val="28"/>
            <w:szCs w:val="28"/>
          </w:rPr>
          <w:instrText xml:space="preserve"> PAGE   \* MERGEFORMAT </w:instrText>
        </w:r>
        <w:r w:rsidRPr="00ED423D">
          <w:rPr>
            <w:rFonts w:ascii="Angsana New" w:hAnsi="Angsana New" w:hint="cs"/>
            <w:sz w:val="28"/>
            <w:szCs w:val="28"/>
          </w:rPr>
          <w:fldChar w:fldCharType="separate"/>
        </w:r>
        <w:r w:rsidR="002A4075" w:rsidRPr="00ED423D">
          <w:rPr>
            <w:rFonts w:ascii="Angsana New" w:hAnsi="Angsana New" w:hint="cs"/>
            <w:noProof/>
            <w:sz w:val="28"/>
            <w:szCs w:val="28"/>
          </w:rPr>
          <w:t>3</w:t>
        </w:r>
        <w:r w:rsidR="00A14A57" w:rsidRPr="00A14A57">
          <w:rPr>
            <w:rFonts w:ascii="Angsana New" w:hAnsi="Angsana New" w:hint="cs"/>
            <w:noProof/>
            <w:sz w:val="28"/>
            <w:szCs w:val="28"/>
          </w:rPr>
          <w:t>7</w:t>
        </w:r>
        <w:r w:rsidRPr="00ED423D">
          <w:rPr>
            <w:rFonts w:ascii="Angsana New" w:hAnsi="Angsana New" w:hint="cs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39F63" w14:textId="77777777" w:rsidR="006D4DC7" w:rsidRDefault="006D4DC7" w:rsidP="004956B4">
      <w:r>
        <w:separator/>
      </w:r>
    </w:p>
  </w:footnote>
  <w:footnote w:type="continuationSeparator" w:id="0">
    <w:p w14:paraId="1BEB79B2" w14:textId="77777777" w:rsidR="006D4DC7" w:rsidRDefault="006D4DC7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76F4A" w14:textId="0A8D1E68" w:rsidR="00F24398" w:rsidRPr="00032924" w:rsidRDefault="00F24398" w:rsidP="00935FB2">
    <w:pPr>
      <w:pStyle w:val="acctmainheading"/>
      <w:spacing w:after="0" w:line="240" w:lineRule="auto"/>
      <w:rPr>
        <w:rFonts w:ascii="Angsana New" w:hAnsi="Angsana New"/>
        <w:b w:val="0"/>
        <w:bCs/>
        <w:szCs w:val="28"/>
        <w:lang w:val="en-US" w:bidi="th-TH"/>
      </w:rPr>
    </w:pPr>
    <w:r w:rsidRPr="00032924">
      <w:rPr>
        <w:rFonts w:ascii="Angsana New" w:hAnsi="Angsana New" w:hint="cs"/>
        <w:b w:val="0"/>
        <w:bCs/>
        <w:szCs w:val="28"/>
        <w:cs/>
        <w:lang w:bidi="th-TH"/>
      </w:rPr>
      <w:t xml:space="preserve">บริษัท </w:t>
    </w:r>
    <w:proofErr w:type="spellStart"/>
    <w:r w:rsidRPr="00032924">
      <w:rPr>
        <w:rFonts w:ascii="Angsana New" w:hAnsi="Angsana New" w:hint="cs"/>
        <w:b w:val="0"/>
        <w:bCs/>
        <w:szCs w:val="28"/>
        <w:cs/>
        <w:lang w:bidi="th-TH"/>
      </w:rPr>
      <w:t>ยูเร</w:t>
    </w:r>
    <w:proofErr w:type="spellEnd"/>
    <w:r w:rsidRPr="00032924">
      <w:rPr>
        <w:rFonts w:ascii="Angsana New" w:hAnsi="Angsana New" w:hint="cs"/>
        <w:b w:val="0"/>
        <w:bCs/>
        <w:szCs w:val="28"/>
        <w:cs/>
        <w:lang w:bidi="th-TH"/>
      </w:rPr>
      <w:t>กา ดีไซน์</w:t>
    </w:r>
    <w:r w:rsidRPr="00032924">
      <w:rPr>
        <w:rFonts w:ascii="Angsana New" w:hAnsi="Angsana New"/>
        <w:b w:val="0"/>
        <w:bCs/>
        <w:szCs w:val="28"/>
      </w:rPr>
      <w:t xml:space="preserve"> </w:t>
    </w:r>
    <w:r w:rsidRPr="00032924">
      <w:rPr>
        <w:rFonts w:ascii="Angsana New" w:hAnsi="Angsana New" w:hint="cs"/>
        <w:b w:val="0"/>
        <w:bCs/>
        <w:szCs w:val="28"/>
        <w:cs/>
        <w:lang w:bidi="th-TH"/>
      </w:rPr>
      <w:t>จำกัด (มหาชน) และบริษัทย่อย</w:t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  <w:t xml:space="preserve">         </w:t>
    </w:r>
    <w:r w:rsidRPr="00032924">
      <w:rPr>
        <w:rFonts w:ascii="Angsana New" w:hAnsi="Angsana New"/>
        <w:b w:val="0"/>
        <w:bCs/>
        <w:szCs w:val="28"/>
        <w:lang w:bidi="th-TH"/>
      </w:rPr>
      <w:t>“</w:t>
    </w:r>
    <w:r w:rsidRPr="00032924">
      <w:rPr>
        <w:rFonts w:ascii="Angsana New" w:hAnsi="Angsana New" w:hint="cs"/>
        <w:b w:val="0"/>
        <w:bCs/>
        <w:szCs w:val="28"/>
        <w:cs/>
        <w:lang w:bidi="th-TH"/>
      </w:rPr>
      <w:t>ยังไม่ได้ตรวจสอบ</w:t>
    </w:r>
    <w:r w:rsidRPr="00032924">
      <w:rPr>
        <w:rFonts w:ascii="Angsana New" w:hAnsi="Angsana New"/>
        <w:b w:val="0"/>
        <w:bCs/>
        <w:szCs w:val="28"/>
        <w:lang w:val="en-US" w:bidi="th-TH"/>
      </w:rPr>
      <w:t>”</w:t>
    </w:r>
    <w:r>
      <w:rPr>
        <w:rFonts w:ascii="Angsana New" w:hAnsi="Angsana New"/>
        <w:b w:val="0"/>
        <w:bCs/>
        <w:szCs w:val="28"/>
        <w:lang w:bidi="th-TH"/>
      </w:rPr>
      <w:t xml:space="preserve"> </w:t>
    </w:r>
  </w:p>
  <w:p w14:paraId="27A571CE" w14:textId="461CF5D8" w:rsidR="00F24398" w:rsidRDefault="00F24398" w:rsidP="00935FB2">
    <w:pPr>
      <w:pStyle w:val="acctmainheading"/>
      <w:spacing w:after="0" w:line="240" w:lineRule="auto"/>
      <w:ind w:right="-29"/>
      <w:rPr>
        <w:rFonts w:ascii="Angsana New" w:hAnsi="Angsana New"/>
        <w:b w:val="0"/>
        <w:bCs/>
        <w:szCs w:val="28"/>
        <w:lang w:val="en-US" w:bidi="th-TH"/>
      </w:rPr>
    </w:pPr>
    <w:r w:rsidRPr="00032924">
      <w:rPr>
        <w:rFonts w:ascii="Angsana New" w:hAnsi="Angsana New" w:hint="cs"/>
        <w:b w:val="0"/>
        <w:bCs/>
        <w:szCs w:val="28"/>
        <w:cs/>
        <w:lang w:bidi="th-TH"/>
      </w:rPr>
      <w:t>หมายเหตุประกอบ</w:t>
    </w:r>
    <w:r>
      <w:rPr>
        <w:rFonts w:ascii="Angsana New" w:hAnsi="Angsana New" w:hint="cs"/>
        <w:b w:val="0"/>
        <w:bCs/>
        <w:szCs w:val="28"/>
        <w:cs/>
        <w:lang w:bidi="th-TH"/>
      </w:rPr>
      <w:t>ข้อมูลทางการเงิน</w:t>
    </w:r>
    <w:r w:rsidRPr="00032924">
      <w:rPr>
        <w:rFonts w:ascii="Angsana New" w:hAnsi="Angsana New" w:hint="cs"/>
        <w:b w:val="0"/>
        <w:bCs/>
        <w:szCs w:val="28"/>
        <w:cs/>
        <w:lang w:bidi="th-TH"/>
      </w:rPr>
      <w:t>ระหว่างกาล</w:t>
    </w:r>
    <w:r>
      <w:rPr>
        <w:rFonts w:ascii="Angsana New" w:hAnsi="Angsana New" w:hint="cs"/>
        <w:b w:val="0"/>
        <w:bCs/>
        <w:szCs w:val="28"/>
        <w:cs/>
        <w:lang w:bidi="th-TH"/>
      </w:rPr>
      <w:t>แบบย่อ</w:t>
    </w:r>
    <w:r w:rsidRPr="00032924">
      <w:rPr>
        <w:rFonts w:ascii="Angsana New" w:hAnsi="Angsana New" w:hint="cs"/>
        <w:b w:val="0"/>
        <w:bCs/>
        <w:szCs w:val="28"/>
        <w:cs/>
        <w:lang w:bidi="th-TH"/>
      </w:rPr>
      <w:t xml:space="preserve"> </w:t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cs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  <w:t xml:space="preserve">  </w:t>
    </w:r>
    <w:r w:rsidRPr="00032924">
      <w:rPr>
        <w:rFonts w:ascii="Angsana New" w:hAnsi="Angsana New"/>
        <w:b w:val="0"/>
        <w:bCs/>
        <w:szCs w:val="28"/>
        <w:lang w:bidi="th-TH"/>
      </w:rPr>
      <w:t>“</w:t>
    </w:r>
    <w:r w:rsidRPr="00032924">
      <w:rPr>
        <w:rFonts w:ascii="Angsana New" w:hAnsi="Angsana New" w:hint="cs"/>
        <w:b w:val="0"/>
        <w:bCs/>
        <w:szCs w:val="28"/>
        <w:cs/>
        <w:lang w:bidi="th-TH"/>
      </w:rPr>
      <w:t>สอบทานแล้ว</w:t>
    </w:r>
    <w:r w:rsidRPr="00032924">
      <w:rPr>
        <w:rFonts w:ascii="Angsana New" w:hAnsi="Angsana New"/>
        <w:b w:val="0"/>
        <w:bCs/>
        <w:szCs w:val="28"/>
        <w:lang w:val="en-US" w:bidi="th-TH"/>
      </w:rPr>
      <w:t>”</w:t>
    </w:r>
  </w:p>
  <w:p w14:paraId="110BB27F" w14:textId="4535C517" w:rsidR="00F24398" w:rsidRPr="00032924" w:rsidRDefault="00F24398" w:rsidP="00D54D56">
    <w:pPr>
      <w:pStyle w:val="acctmainheading"/>
      <w:spacing w:after="0" w:line="240" w:lineRule="auto"/>
      <w:ind w:right="-490"/>
      <w:rPr>
        <w:rFonts w:ascii="Angsana New" w:hAnsi="Angsana New"/>
        <w:szCs w:val="28"/>
        <w:lang w:val="en-US" w:bidi="th-TH"/>
      </w:rPr>
    </w:pPr>
    <w:r w:rsidRPr="00C63028">
      <w:rPr>
        <w:rFonts w:ascii="Angsana New" w:hAnsi="Angsana New"/>
        <w:b w:val="0"/>
        <w:bCs/>
        <w:szCs w:val="28"/>
        <w:cs/>
        <w:lang w:bidi="th-TH"/>
      </w:rPr>
      <w:t>วันที่</w:t>
    </w:r>
    <w:r w:rsidRPr="00C63028">
      <w:rPr>
        <w:rFonts w:ascii="Angsana New" w:hAnsi="Angsana New"/>
        <w:b w:val="0"/>
        <w:bCs/>
        <w:szCs w:val="28"/>
        <w:lang w:val="en-US" w:bidi="th-TH"/>
      </w:rPr>
      <w:t xml:space="preserve"> </w:t>
    </w:r>
    <w:r w:rsidR="00A14A57" w:rsidRPr="00A14A57">
      <w:rPr>
        <w:rFonts w:ascii="Angsana New" w:hAnsi="Angsana New"/>
        <w:szCs w:val="28"/>
        <w:lang w:val="en-US" w:bidi="th-TH"/>
      </w:rPr>
      <w:t>30</w:t>
    </w:r>
    <w:r w:rsidRPr="00C63028">
      <w:rPr>
        <w:rFonts w:ascii="Angsana New" w:hAnsi="Angsana New"/>
        <w:b w:val="0"/>
        <w:bCs/>
        <w:szCs w:val="28"/>
        <w:lang w:val="en-US" w:bidi="th-TH"/>
      </w:rPr>
      <w:t xml:space="preserve"> </w:t>
    </w:r>
    <w:r w:rsidRPr="00C63028">
      <w:rPr>
        <w:rFonts w:ascii="Angsana New" w:hAnsi="Angsana New" w:hint="cs"/>
        <w:b w:val="0"/>
        <w:bCs/>
        <w:szCs w:val="28"/>
        <w:cs/>
        <w:lang w:val="en-US" w:bidi="th-TH"/>
      </w:rPr>
      <w:t>ม</w:t>
    </w:r>
    <w:r>
      <w:rPr>
        <w:rFonts w:ascii="Angsana New" w:hAnsi="Angsana New" w:hint="cs"/>
        <w:b w:val="0"/>
        <w:bCs/>
        <w:szCs w:val="28"/>
        <w:cs/>
        <w:lang w:val="en-US" w:bidi="th-TH"/>
      </w:rPr>
      <w:t>ิถุนายน</w:t>
    </w:r>
    <w:r w:rsidRPr="00C63028">
      <w:rPr>
        <w:rFonts w:ascii="Angsana New" w:hAnsi="Angsana New" w:hint="cs"/>
        <w:b w:val="0"/>
        <w:bCs/>
        <w:szCs w:val="28"/>
        <w:cs/>
        <w:lang w:val="en-US" w:bidi="th-TH"/>
      </w:rPr>
      <w:t xml:space="preserve"> </w:t>
    </w:r>
    <w:r w:rsidR="00A14A57" w:rsidRPr="00A14A57">
      <w:rPr>
        <w:rFonts w:ascii="Angsana New" w:hAnsi="Angsana New"/>
        <w:szCs w:val="28"/>
        <w:lang w:val="en-US" w:bidi="th-TH"/>
      </w:rPr>
      <w:t>2565</w:t>
    </w:r>
  </w:p>
  <w:p w14:paraId="08CB70A1" w14:textId="77777777" w:rsidR="00F24398" w:rsidRPr="00E73CC4" w:rsidRDefault="00F24398" w:rsidP="00DE3A29">
    <w:pPr>
      <w:pStyle w:val="acctmainheading"/>
      <w:spacing w:after="0" w:line="240" w:lineRule="auto"/>
      <w:rPr>
        <w:rFonts w:ascii="Angsana New" w:hAnsi="Angsana New"/>
        <w:sz w:val="32"/>
        <w:szCs w:val="32"/>
        <w:cs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FA200" w14:textId="56211A4F" w:rsidR="00F24398" w:rsidRPr="00913E0B" w:rsidRDefault="00F24398" w:rsidP="00B2003A">
    <w:pPr>
      <w:pStyle w:val="acctmainheading"/>
      <w:spacing w:after="0" w:line="240" w:lineRule="auto"/>
      <w:ind w:right="-95"/>
      <w:rPr>
        <w:rFonts w:asciiTheme="majorBidi" w:hAnsiTheme="majorBidi" w:cstheme="majorBidi"/>
        <w:b w:val="0"/>
        <w:bCs/>
        <w:szCs w:val="28"/>
        <w:lang w:val="en-US" w:bidi="th-TH"/>
      </w:rPr>
    </w:pPr>
    <w:r w:rsidRPr="00913E0B">
      <w:rPr>
        <w:rFonts w:asciiTheme="majorBidi" w:hAnsiTheme="majorBidi" w:cstheme="majorBidi"/>
        <w:b w:val="0"/>
        <w:bCs/>
        <w:szCs w:val="28"/>
        <w:cs/>
        <w:lang w:bidi="th-TH"/>
      </w:rPr>
      <w:t xml:space="preserve">บริษัท </w:t>
    </w:r>
    <w:proofErr w:type="spellStart"/>
    <w:r w:rsidRPr="00913E0B">
      <w:rPr>
        <w:rFonts w:asciiTheme="majorBidi" w:hAnsiTheme="majorBidi" w:cstheme="majorBidi"/>
        <w:b w:val="0"/>
        <w:bCs/>
        <w:szCs w:val="28"/>
        <w:cs/>
        <w:lang w:bidi="th-TH"/>
      </w:rPr>
      <w:t>ยูเร</w:t>
    </w:r>
    <w:proofErr w:type="spellEnd"/>
    <w:r w:rsidRPr="00913E0B">
      <w:rPr>
        <w:rFonts w:asciiTheme="majorBidi" w:hAnsiTheme="majorBidi" w:cstheme="majorBidi"/>
        <w:b w:val="0"/>
        <w:bCs/>
        <w:szCs w:val="28"/>
        <w:cs/>
        <w:lang w:bidi="th-TH"/>
      </w:rPr>
      <w:t>กา ดีไซน์</w:t>
    </w:r>
    <w:r w:rsidRPr="00913E0B">
      <w:rPr>
        <w:rFonts w:asciiTheme="majorBidi" w:hAnsiTheme="majorBidi" w:cstheme="majorBidi"/>
        <w:b w:val="0"/>
        <w:bCs/>
        <w:szCs w:val="28"/>
      </w:rPr>
      <w:t xml:space="preserve"> </w:t>
    </w:r>
    <w:r w:rsidRPr="00913E0B">
      <w:rPr>
        <w:rFonts w:asciiTheme="majorBidi" w:hAnsiTheme="majorBidi" w:cstheme="majorBidi"/>
        <w:b w:val="0"/>
        <w:bCs/>
        <w:szCs w:val="28"/>
        <w:cs/>
        <w:lang w:bidi="th-TH"/>
      </w:rPr>
      <w:t>จำกัด (มหาชน) และบริษัทย่อย</w:t>
    </w:r>
    <w:r w:rsidRPr="00913E0B">
      <w:rPr>
        <w:rFonts w:asciiTheme="majorBidi" w:hAnsiTheme="majorBidi" w:cstheme="majorBidi"/>
        <w:b w:val="0"/>
        <w:bCs/>
        <w:szCs w:val="28"/>
        <w:lang w:bidi="th-TH"/>
      </w:rPr>
      <w:t xml:space="preserve">                 </w:t>
    </w:r>
    <w:r w:rsidRPr="00913E0B">
      <w:rPr>
        <w:rFonts w:asciiTheme="majorBidi" w:hAnsiTheme="majorBidi" w:cstheme="majorBidi"/>
        <w:b w:val="0"/>
        <w:bCs/>
        <w:szCs w:val="28"/>
        <w:lang w:bidi="th-TH"/>
      </w:rPr>
      <w:tab/>
    </w:r>
    <w:r>
      <w:rPr>
        <w:rFonts w:asciiTheme="majorBidi" w:hAnsiTheme="majorBidi" w:cstheme="majorBidi"/>
        <w:b w:val="0"/>
        <w:bCs/>
        <w:szCs w:val="28"/>
        <w:lang w:bidi="th-TH"/>
      </w:rPr>
      <w:tab/>
    </w:r>
    <w:r>
      <w:rPr>
        <w:rFonts w:asciiTheme="majorBidi" w:hAnsiTheme="majorBidi" w:cstheme="majorBidi"/>
        <w:b w:val="0"/>
        <w:bCs/>
        <w:szCs w:val="28"/>
        <w:lang w:bidi="th-TH"/>
      </w:rPr>
      <w:tab/>
    </w:r>
    <w:r>
      <w:rPr>
        <w:rFonts w:asciiTheme="majorBidi" w:hAnsiTheme="majorBidi" w:cstheme="majorBidi"/>
        <w:b w:val="0"/>
        <w:bCs/>
        <w:szCs w:val="28"/>
        <w:lang w:bidi="th-TH"/>
      </w:rPr>
      <w:tab/>
    </w:r>
    <w:r>
      <w:rPr>
        <w:rFonts w:asciiTheme="majorBidi" w:hAnsiTheme="majorBidi" w:cstheme="majorBidi"/>
        <w:b w:val="0"/>
        <w:bCs/>
        <w:szCs w:val="28"/>
        <w:lang w:bidi="th-TH"/>
      </w:rPr>
      <w:tab/>
    </w:r>
    <w:r>
      <w:rPr>
        <w:rFonts w:asciiTheme="majorBidi" w:hAnsiTheme="majorBidi" w:cstheme="majorBidi"/>
        <w:b w:val="0"/>
        <w:bCs/>
        <w:szCs w:val="28"/>
        <w:lang w:bidi="th-TH"/>
      </w:rPr>
      <w:tab/>
    </w:r>
    <w:r>
      <w:rPr>
        <w:rFonts w:asciiTheme="majorBidi" w:hAnsiTheme="majorBidi" w:cstheme="majorBidi"/>
        <w:b w:val="0"/>
        <w:bCs/>
        <w:szCs w:val="28"/>
        <w:lang w:bidi="th-TH"/>
      </w:rPr>
      <w:tab/>
    </w:r>
    <w:r>
      <w:rPr>
        <w:rFonts w:asciiTheme="majorBidi" w:hAnsiTheme="majorBidi" w:cstheme="majorBidi"/>
        <w:b w:val="0"/>
        <w:bCs/>
        <w:szCs w:val="28"/>
        <w:lang w:bidi="th-TH"/>
      </w:rPr>
      <w:tab/>
    </w:r>
    <w:r w:rsidRPr="00913E0B">
      <w:rPr>
        <w:rFonts w:asciiTheme="majorBidi" w:hAnsiTheme="majorBidi" w:cstheme="majorBidi"/>
        <w:b w:val="0"/>
        <w:bCs/>
        <w:szCs w:val="28"/>
        <w:lang w:bidi="th-TH"/>
      </w:rPr>
      <w:tab/>
      <w:t xml:space="preserve">                </w:t>
    </w:r>
    <w:r w:rsidRPr="00913E0B">
      <w:rPr>
        <w:rFonts w:asciiTheme="majorBidi" w:hAnsiTheme="majorBidi" w:cstheme="majorBidi"/>
        <w:b w:val="0"/>
        <w:bCs/>
        <w:szCs w:val="28"/>
        <w:cs/>
        <w:lang w:bidi="th-TH"/>
      </w:rPr>
      <w:t xml:space="preserve">   </w:t>
    </w:r>
    <w:r w:rsidRPr="00913E0B">
      <w:rPr>
        <w:rFonts w:asciiTheme="majorBidi" w:hAnsiTheme="majorBidi" w:cstheme="majorBidi"/>
        <w:b w:val="0"/>
        <w:bCs/>
        <w:szCs w:val="28"/>
        <w:lang w:bidi="th-TH"/>
      </w:rPr>
      <w:t xml:space="preserve"> </w:t>
    </w:r>
    <w:r w:rsidRPr="00913E0B">
      <w:rPr>
        <w:rFonts w:asciiTheme="majorBidi" w:hAnsiTheme="majorBidi" w:cstheme="majorBidi"/>
        <w:b w:val="0"/>
        <w:bCs/>
        <w:szCs w:val="28"/>
        <w:cs/>
        <w:lang w:bidi="th-TH"/>
      </w:rPr>
      <w:t xml:space="preserve">           </w:t>
    </w:r>
    <w:r w:rsidRPr="00913E0B">
      <w:rPr>
        <w:rFonts w:asciiTheme="majorBidi" w:hAnsiTheme="majorBidi" w:cstheme="majorBidi"/>
        <w:b w:val="0"/>
        <w:bCs/>
        <w:szCs w:val="28"/>
        <w:lang w:bidi="th-TH"/>
      </w:rPr>
      <w:t xml:space="preserve">      </w:t>
    </w:r>
    <w:r w:rsidRPr="00913E0B">
      <w:rPr>
        <w:rFonts w:asciiTheme="majorBidi" w:hAnsiTheme="majorBidi" w:cstheme="majorBidi"/>
        <w:b w:val="0"/>
        <w:bCs/>
        <w:szCs w:val="28"/>
        <w:cs/>
        <w:lang w:bidi="th-TH"/>
      </w:rPr>
      <w:t xml:space="preserve">        </w:t>
    </w:r>
    <w:r>
      <w:rPr>
        <w:rFonts w:asciiTheme="majorBidi" w:hAnsiTheme="majorBidi" w:cstheme="majorBidi"/>
        <w:b w:val="0"/>
        <w:bCs/>
        <w:szCs w:val="28"/>
        <w:lang w:bidi="th-TH"/>
      </w:rPr>
      <w:t xml:space="preserve"> </w:t>
    </w:r>
    <w:r>
      <w:rPr>
        <w:rFonts w:asciiTheme="majorBidi" w:hAnsiTheme="majorBidi" w:cstheme="majorBidi"/>
        <w:b w:val="0"/>
        <w:bCs/>
        <w:szCs w:val="28"/>
        <w:lang w:bidi="th-TH"/>
      </w:rPr>
      <w:tab/>
      <w:t xml:space="preserve">          </w:t>
    </w:r>
    <w:r w:rsidRPr="00913E0B">
      <w:rPr>
        <w:rFonts w:asciiTheme="majorBidi" w:hAnsiTheme="majorBidi" w:cstheme="majorBidi"/>
        <w:b w:val="0"/>
        <w:bCs/>
        <w:szCs w:val="28"/>
        <w:lang w:bidi="th-TH"/>
      </w:rPr>
      <w:t xml:space="preserve"> “</w:t>
    </w:r>
    <w:r w:rsidRPr="00913E0B">
      <w:rPr>
        <w:rFonts w:asciiTheme="majorBidi" w:hAnsiTheme="majorBidi" w:cstheme="majorBidi"/>
        <w:b w:val="0"/>
        <w:bCs/>
        <w:szCs w:val="28"/>
        <w:cs/>
        <w:lang w:bidi="th-TH"/>
      </w:rPr>
      <w:t>ยังไม่ได้ตรวจสอบ</w:t>
    </w:r>
    <w:r w:rsidRPr="00913E0B">
      <w:rPr>
        <w:rFonts w:asciiTheme="majorBidi" w:hAnsiTheme="majorBidi" w:cstheme="majorBidi"/>
        <w:b w:val="0"/>
        <w:bCs/>
        <w:szCs w:val="28"/>
        <w:lang w:val="en-US" w:bidi="th-TH"/>
      </w:rPr>
      <w:t>”</w:t>
    </w:r>
  </w:p>
  <w:p w14:paraId="7646B4CD" w14:textId="1957F5E8" w:rsidR="00F24398" w:rsidRPr="00913E0B" w:rsidRDefault="00F24398" w:rsidP="00955F10">
    <w:pPr>
      <w:pStyle w:val="acctmainheading"/>
      <w:spacing w:after="0" w:line="240" w:lineRule="auto"/>
      <w:ind w:right="-95"/>
      <w:rPr>
        <w:rFonts w:asciiTheme="majorBidi" w:hAnsiTheme="majorBidi" w:cstheme="majorBidi"/>
        <w:b w:val="0"/>
        <w:bCs/>
        <w:szCs w:val="28"/>
        <w:lang w:val="en-US" w:bidi="th-TH"/>
      </w:rPr>
    </w:pPr>
    <w:r w:rsidRPr="00913E0B">
      <w:rPr>
        <w:rFonts w:asciiTheme="majorBidi" w:hAnsiTheme="majorBidi" w:cstheme="majorBidi"/>
        <w:b w:val="0"/>
        <w:bCs/>
        <w:szCs w:val="28"/>
        <w:cs/>
        <w:lang w:bidi="th-TH"/>
      </w:rPr>
      <w:t>หมายเหตุประกอบ</w:t>
    </w:r>
    <w:r>
      <w:rPr>
        <w:rFonts w:asciiTheme="majorBidi" w:hAnsiTheme="majorBidi" w:cstheme="majorBidi" w:hint="cs"/>
        <w:b w:val="0"/>
        <w:bCs/>
        <w:szCs w:val="28"/>
        <w:cs/>
        <w:lang w:bidi="th-TH"/>
      </w:rPr>
      <w:t>ข้อมูลทางการเงิน</w:t>
    </w:r>
    <w:r>
      <w:rPr>
        <w:rFonts w:asciiTheme="majorBidi" w:hAnsiTheme="majorBidi" w:cstheme="majorBidi"/>
        <w:b w:val="0"/>
        <w:bCs/>
        <w:szCs w:val="28"/>
        <w:cs/>
        <w:lang w:bidi="th-TH"/>
      </w:rPr>
      <w:t>ระหว่างกาลแบบย่อ</w:t>
    </w:r>
    <w:r>
      <w:rPr>
        <w:rFonts w:asciiTheme="majorBidi" w:hAnsiTheme="majorBidi" w:cstheme="majorBidi"/>
        <w:b w:val="0"/>
        <w:bCs/>
        <w:szCs w:val="28"/>
        <w:lang w:bidi="th-TH"/>
      </w:rPr>
      <w:tab/>
    </w:r>
    <w:r>
      <w:rPr>
        <w:rFonts w:asciiTheme="majorBidi" w:hAnsiTheme="majorBidi" w:cstheme="majorBidi"/>
        <w:b w:val="0"/>
        <w:bCs/>
        <w:szCs w:val="28"/>
        <w:lang w:bidi="th-TH"/>
      </w:rPr>
      <w:tab/>
    </w:r>
    <w:r>
      <w:rPr>
        <w:rFonts w:asciiTheme="majorBidi" w:hAnsiTheme="majorBidi" w:cstheme="majorBidi"/>
        <w:b w:val="0"/>
        <w:bCs/>
        <w:szCs w:val="28"/>
        <w:lang w:bidi="th-TH"/>
      </w:rPr>
      <w:tab/>
    </w:r>
    <w:r>
      <w:rPr>
        <w:rFonts w:asciiTheme="majorBidi" w:hAnsiTheme="majorBidi" w:cstheme="majorBidi"/>
        <w:b w:val="0"/>
        <w:bCs/>
        <w:szCs w:val="28"/>
        <w:lang w:bidi="th-TH"/>
      </w:rPr>
      <w:tab/>
    </w:r>
    <w:r>
      <w:rPr>
        <w:rFonts w:asciiTheme="majorBidi" w:hAnsiTheme="majorBidi" w:cstheme="majorBidi"/>
        <w:b w:val="0"/>
        <w:bCs/>
        <w:szCs w:val="28"/>
        <w:lang w:bidi="th-TH"/>
      </w:rPr>
      <w:tab/>
    </w:r>
    <w:r>
      <w:rPr>
        <w:rFonts w:asciiTheme="majorBidi" w:hAnsiTheme="majorBidi" w:cstheme="majorBidi"/>
        <w:b w:val="0"/>
        <w:bCs/>
        <w:szCs w:val="28"/>
        <w:lang w:bidi="th-TH"/>
      </w:rPr>
      <w:tab/>
    </w:r>
    <w:r>
      <w:rPr>
        <w:rFonts w:asciiTheme="majorBidi" w:hAnsiTheme="majorBidi" w:cstheme="majorBidi"/>
        <w:b w:val="0"/>
        <w:bCs/>
        <w:szCs w:val="28"/>
        <w:lang w:bidi="th-TH"/>
      </w:rPr>
      <w:tab/>
    </w:r>
    <w:r>
      <w:rPr>
        <w:rFonts w:asciiTheme="majorBidi" w:hAnsiTheme="majorBidi" w:cstheme="majorBidi"/>
        <w:b w:val="0"/>
        <w:bCs/>
        <w:szCs w:val="28"/>
        <w:lang w:bidi="th-TH"/>
      </w:rPr>
      <w:tab/>
    </w:r>
    <w:r>
      <w:rPr>
        <w:rFonts w:asciiTheme="majorBidi" w:hAnsiTheme="majorBidi" w:cstheme="majorBidi"/>
        <w:b w:val="0"/>
        <w:bCs/>
        <w:szCs w:val="28"/>
        <w:lang w:bidi="th-TH"/>
      </w:rPr>
      <w:tab/>
    </w:r>
    <w:r>
      <w:rPr>
        <w:rFonts w:asciiTheme="majorBidi" w:hAnsiTheme="majorBidi" w:cstheme="majorBidi"/>
        <w:b w:val="0"/>
        <w:bCs/>
        <w:szCs w:val="28"/>
        <w:lang w:bidi="th-TH"/>
      </w:rPr>
      <w:tab/>
    </w:r>
    <w:r>
      <w:rPr>
        <w:rFonts w:asciiTheme="majorBidi" w:hAnsiTheme="majorBidi" w:cstheme="majorBidi"/>
        <w:b w:val="0"/>
        <w:bCs/>
        <w:szCs w:val="28"/>
        <w:lang w:bidi="th-TH"/>
      </w:rPr>
      <w:tab/>
    </w:r>
    <w:r w:rsidRPr="00913E0B">
      <w:rPr>
        <w:rFonts w:asciiTheme="majorBidi" w:hAnsiTheme="majorBidi" w:cstheme="majorBidi"/>
        <w:b w:val="0"/>
        <w:bCs/>
        <w:szCs w:val="28"/>
        <w:lang w:bidi="th-TH"/>
      </w:rPr>
      <w:t xml:space="preserve"> </w:t>
    </w:r>
    <w:r>
      <w:rPr>
        <w:rFonts w:asciiTheme="majorBidi" w:hAnsiTheme="majorBidi" w:cstheme="majorBidi" w:hint="cs"/>
        <w:b w:val="0"/>
        <w:bCs/>
        <w:szCs w:val="28"/>
        <w:cs/>
        <w:lang w:bidi="th-TH"/>
      </w:rPr>
      <w:t xml:space="preserve">                 </w:t>
    </w:r>
    <w:r w:rsidRPr="00913E0B">
      <w:rPr>
        <w:rFonts w:asciiTheme="majorBidi" w:hAnsiTheme="majorBidi" w:cstheme="majorBidi"/>
        <w:b w:val="0"/>
        <w:bCs/>
        <w:szCs w:val="28"/>
        <w:lang w:bidi="th-TH"/>
      </w:rPr>
      <w:t xml:space="preserve">                   </w:t>
    </w:r>
    <w:r>
      <w:rPr>
        <w:rFonts w:asciiTheme="majorBidi" w:hAnsiTheme="majorBidi" w:cstheme="majorBidi"/>
        <w:b w:val="0"/>
        <w:bCs/>
        <w:szCs w:val="28"/>
        <w:lang w:bidi="th-TH"/>
      </w:rPr>
      <w:t xml:space="preserve">            </w:t>
    </w:r>
    <w:r w:rsidRPr="00913E0B">
      <w:rPr>
        <w:rFonts w:asciiTheme="majorBidi" w:hAnsiTheme="majorBidi" w:cstheme="majorBidi"/>
        <w:b w:val="0"/>
        <w:bCs/>
        <w:szCs w:val="28"/>
        <w:lang w:bidi="th-TH"/>
      </w:rPr>
      <w:t xml:space="preserve"> “</w:t>
    </w:r>
    <w:r w:rsidRPr="00913E0B">
      <w:rPr>
        <w:rFonts w:asciiTheme="majorBidi" w:hAnsiTheme="majorBidi" w:cstheme="majorBidi"/>
        <w:b w:val="0"/>
        <w:bCs/>
        <w:szCs w:val="28"/>
        <w:cs/>
        <w:lang w:bidi="th-TH"/>
      </w:rPr>
      <w:t>สอบทานแล้ว</w:t>
    </w:r>
    <w:r w:rsidRPr="00913E0B">
      <w:rPr>
        <w:rFonts w:asciiTheme="majorBidi" w:hAnsiTheme="majorBidi" w:cstheme="majorBidi"/>
        <w:b w:val="0"/>
        <w:bCs/>
        <w:szCs w:val="28"/>
        <w:lang w:val="en-US" w:bidi="th-TH"/>
      </w:rPr>
      <w:t>”</w:t>
    </w:r>
  </w:p>
  <w:p w14:paraId="11931316" w14:textId="603595BB" w:rsidR="00F24398" w:rsidRPr="00913E0B" w:rsidRDefault="00F24398" w:rsidP="00955F10">
    <w:pPr>
      <w:pStyle w:val="acctmainheading"/>
      <w:spacing w:after="0" w:line="240" w:lineRule="auto"/>
      <w:ind w:right="-95"/>
      <w:rPr>
        <w:rFonts w:ascii="Angsana New" w:hAnsi="Angsana New"/>
        <w:szCs w:val="28"/>
        <w:cs/>
        <w:lang w:val="en-US" w:bidi="th-TH"/>
      </w:rPr>
    </w:pPr>
    <w:r w:rsidRPr="00C63028">
      <w:rPr>
        <w:rFonts w:ascii="Angsana New" w:hAnsi="Angsana New"/>
        <w:b w:val="0"/>
        <w:bCs/>
        <w:szCs w:val="28"/>
        <w:cs/>
        <w:lang w:bidi="th-TH"/>
      </w:rPr>
      <w:t>วันที่</w:t>
    </w:r>
    <w:r w:rsidRPr="00C63028">
      <w:rPr>
        <w:rFonts w:ascii="Angsana New" w:hAnsi="Angsana New"/>
        <w:b w:val="0"/>
        <w:bCs/>
        <w:szCs w:val="28"/>
        <w:lang w:val="en-US" w:bidi="th-TH"/>
      </w:rPr>
      <w:t xml:space="preserve"> </w:t>
    </w:r>
    <w:r w:rsidR="00A14A57" w:rsidRPr="00A14A57">
      <w:rPr>
        <w:rFonts w:ascii="Angsana New" w:hAnsi="Angsana New"/>
        <w:szCs w:val="28"/>
        <w:lang w:val="en-US" w:bidi="th-TH"/>
      </w:rPr>
      <w:t>30</w:t>
    </w:r>
    <w:r w:rsidRPr="00C63028">
      <w:rPr>
        <w:rFonts w:ascii="Angsana New" w:hAnsi="Angsana New"/>
        <w:b w:val="0"/>
        <w:bCs/>
        <w:szCs w:val="28"/>
        <w:lang w:val="en-US" w:bidi="th-TH"/>
      </w:rPr>
      <w:t xml:space="preserve"> </w:t>
    </w:r>
    <w:r w:rsidRPr="00C63028">
      <w:rPr>
        <w:rFonts w:ascii="Angsana New" w:hAnsi="Angsana New" w:hint="cs"/>
        <w:b w:val="0"/>
        <w:bCs/>
        <w:szCs w:val="28"/>
        <w:cs/>
        <w:lang w:val="en-US" w:bidi="th-TH"/>
      </w:rPr>
      <w:t>ม</w:t>
    </w:r>
    <w:r>
      <w:rPr>
        <w:rFonts w:ascii="Angsana New" w:hAnsi="Angsana New" w:hint="cs"/>
        <w:b w:val="0"/>
        <w:bCs/>
        <w:szCs w:val="28"/>
        <w:cs/>
        <w:lang w:val="en-US" w:bidi="th-TH"/>
      </w:rPr>
      <w:t>ิถุนายน</w:t>
    </w:r>
    <w:r w:rsidRPr="00C63028">
      <w:rPr>
        <w:rFonts w:ascii="Angsana New" w:hAnsi="Angsana New" w:hint="cs"/>
        <w:b w:val="0"/>
        <w:bCs/>
        <w:szCs w:val="28"/>
        <w:cs/>
        <w:lang w:val="en-US" w:bidi="th-TH"/>
      </w:rPr>
      <w:t xml:space="preserve"> </w:t>
    </w:r>
    <w:r w:rsidR="00A14A57" w:rsidRPr="00A14A57">
      <w:rPr>
        <w:rFonts w:ascii="Angsana New" w:hAnsi="Angsana New"/>
        <w:szCs w:val="28"/>
        <w:lang w:val="en-US" w:bidi="th-TH"/>
      </w:rPr>
      <w:t>2565</w:t>
    </w:r>
    <w:r w:rsidRPr="00913E0B">
      <w:rPr>
        <w:rFonts w:asciiTheme="majorBidi" w:hAnsiTheme="majorBidi" w:cstheme="majorBidi"/>
        <w:szCs w:val="28"/>
        <w:cs/>
        <w:lang w:val="en-US" w:bidi="th-TH"/>
      </w:rP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25087" w14:textId="77777777" w:rsidR="00F24398" w:rsidRPr="00913E0B" w:rsidRDefault="00F24398" w:rsidP="00B2003A">
    <w:pPr>
      <w:pStyle w:val="acctmainheading"/>
      <w:spacing w:after="0" w:line="240" w:lineRule="auto"/>
      <w:ind w:right="-95"/>
      <w:rPr>
        <w:rFonts w:asciiTheme="majorBidi" w:hAnsiTheme="majorBidi" w:cstheme="majorBidi"/>
        <w:b w:val="0"/>
        <w:bCs/>
        <w:szCs w:val="28"/>
        <w:lang w:val="en-US" w:bidi="th-TH"/>
      </w:rPr>
    </w:pPr>
    <w:r w:rsidRPr="00913E0B">
      <w:rPr>
        <w:rFonts w:asciiTheme="majorBidi" w:hAnsiTheme="majorBidi" w:cstheme="majorBidi"/>
        <w:b w:val="0"/>
        <w:bCs/>
        <w:szCs w:val="28"/>
        <w:cs/>
        <w:lang w:bidi="th-TH"/>
      </w:rPr>
      <w:t xml:space="preserve">บริษัท </w:t>
    </w:r>
    <w:proofErr w:type="spellStart"/>
    <w:r w:rsidRPr="00913E0B">
      <w:rPr>
        <w:rFonts w:asciiTheme="majorBidi" w:hAnsiTheme="majorBidi" w:cstheme="majorBidi"/>
        <w:b w:val="0"/>
        <w:bCs/>
        <w:szCs w:val="28"/>
        <w:cs/>
        <w:lang w:bidi="th-TH"/>
      </w:rPr>
      <w:t>ยูเร</w:t>
    </w:r>
    <w:proofErr w:type="spellEnd"/>
    <w:r w:rsidRPr="00913E0B">
      <w:rPr>
        <w:rFonts w:asciiTheme="majorBidi" w:hAnsiTheme="majorBidi" w:cstheme="majorBidi"/>
        <w:b w:val="0"/>
        <w:bCs/>
        <w:szCs w:val="28"/>
        <w:cs/>
        <w:lang w:bidi="th-TH"/>
      </w:rPr>
      <w:t>กา ดีไซน์</w:t>
    </w:r>
    <w:r w:rsidRPr="00913E0B">
      <w:rPr>
        <w:rFonts w:asciiTheme="majorBidi" w:hAnsiTheme="majorBidi" w:cstheme="majorBidi"/>
        <w:b w:val="0"/>
        <w:bCs/>
        <w:szCs w:val="28"/>
      </w:rPr>
      <w:t xml:space="preserve"> </w:t>
    </w:r>
    <w:r w:rsidRPr="00913E0B">
      <w:rPr>
        <w:rFonts w:asciiTheme="majorBidi" w:hAnsiTheme="majorBidi" w:cstheme="majorBidi"/>
        <w:b w:val="0"/>
        <w:bCs/>
        <w:szCs w:val="28"/>
        <w:cs/>
        <w:lang w:bidi="th-TH"/>
      </w:rPr>
      <w:t>จำกัด (มหาชน) และบริษัทย่อย</w:t>
    </w:r>
    <w:r w:rsidRPr="00913E0B">
      <w:rPr>
        <w:rFonts w:asciiTheme="majorBidi" w:hAnsiTheme="majorBidi" w:cstheme="majorBidi"/>
        <w:b w:val="0"/>
        <w:bCs/>
        <w:szCs w:val="28"/>
        <w:lang w:bidi="th-TH"/>
      </w:rPr>
      <w:t xml:space="preserve">                 </w:t>
    </w:r>
    <w:r w:rsidRPr="00913E0B">
      <w:rPr>
        <w:rFonts w:asciiTheme="majorBidi" w:hAnsiTheme="majorBidi" w:cstheme="majorBidi"/>
        <w:b w:val="0"/>
        <w:bCs/>
        <w:szCs w:val="28"/>
        <w:lang w:bidi="th-TH"/>
      </w:rPr>
      <w:tab/>
    </w:r>
    <w:r w:rsidRPr="00913E0B">
      <w:rPr>
        <w:rFonts w:asciiTheme="majorBidi" w:hAnsiTheme="majorBidi" w:cstheme="majorBidi"/>
        <w:b w:val="0"/>
        <w:bCs/>
        <w:szCs w:val="28"/>
        <w:lang w:bidi="th-TH"/>
      </w:rPr>
      <w:tab/>
      <w:t xml:space="preserve">                </w:t>
    </w:r>
    <w:r w:rsidRPr="00913E0B">
      <w:rPr>
        <w:rFonts w:asciiTheme="majorBidi" w:hAnsiTheme="majorBidi" w:cstheme="majorBidi"/>
        <w:b w:val="0"/>
        <w:bCs/>
        <w:szCs w:val="28"/>
        <w:cs/>
        <w:lang w:bidi="th-TH"/>
      </w:rPr>
      <w:t xml:space="preserve">   </w:t>
    </w:r>
    <w:r w:rsidRPr="00913E0B">
      <w:rPr>
        <w:rFonts w:asciiTheme="majorBidi" w:hAnsiTheme="majorBidi" w:cstheme="majorBidi"/>
        <w:b w:val="0"/>
        <w:bCs/>
        <w:szCs w:val="28"/>
        <w:lang w:bidi="th-TH"/>
      </w:rPr>
      <w:t xml:space="preserve"> </w:t>
    </w:r>
    <w:r w:rsidRPr="00913E0B">
      <w:rPr>
        <w:rFonts w:asciiTheme="majorBidi" w:hAnsiTheme="majorBidi" w:cstheme="majorBidi"/>
        <w:b w:val="0"/>
        <w:bCs/>
        <w:szCs w:val="28"/>
        <w:cs/>
        <w:lang w:bidi="th-TH"/>
      </w:rPr>
      <w:t xml:space="preserve">           </w:t>
    </w:r>
    <w:r w:rsidRPr="00913E0B">
      <w:rPr>
        <w:rFonts w:asciiTheme="majorBidi" w:hAnsiTheme="majorBidi" w:cstheme="majorBidi"/>
        <w:b w:val="0"/>
        <w:bCs/>
        <w:szCs w:val="28"/>
        <w:lang w:bidi="th-TH"/>
      </w:rPr>
      <w:t xml:space="preserve">      </w:t>
    </w:r>
    <w:r w:rsidRPr="00913E0B">
      <w:rPr>
        <w:rFonts w:asciiTheme="majorBidi" w:hAnsiTheme="majorBidi" w:cstheme="majorBidi"/>
        <w:b w:val="0"/>
        <w:bCs/>
        <w:szCs w:val="28"/>
        <w:cs/>
        <w:lang w:bidi="th-TH"/>
      </w:rPr>
      <w:t xml:space="preserve">        </w:t>
    </w:r>
    <w:r>
      <w:rPr>
        <w:rFonts w:asciiTheme="majorBidi" w:hAnsiTheme="majorBidi" w:cstheme="majorBidi"/>
        <w:b w:val="0"/>
        <w:bCs/>
        <w:szCs w:val="28"/>
        <w:lang w:bidi="th-TH"/>
      </w:rPr>
      <w:t xml:space="preserve"> </w:t>
    </w:r>
    <w:r>
      <w:rPr>
        <w:rFonts w:asciiTheme="majorBidi" w:hAnsiTheme="majorBidi" w:cstheme="majorBidi"/>
        <w:b w:val="0"/>
        <w:bCs/>
        <w:szCs w:val="28"/>
        <w:lang w:bidi="th-TH"/>
      </w:rPr>
      <w:tab/>
      <w:t xml:space="preserve">          </w:t>
    </w:r>
    <w:r w:rsidRPr="00913E0B">
      <w:rPr>
        <w:rFonts w:asciiTheme="majorBidi" w:hAnsiTheme="majorBidi" w:cstheme="majorBidi"/>
        <w:b w:val="0"/>
        <w:bCs/>
        <w:szCs w:val="28"/>
        <w:lang w:bidi="th-TH"/>
      </w:rPr>
      <w:t xml:space="preserve"> “</w:t>
    </w:r>
    <w:r w:rsidRPr="00913E0B">
      <w:rPr>
        <w:rFonts w:asciiTheme="majorBidi" w:hAnsiTheme="majorBidi" w:cstheme="majorBidi"/>
        <w:b w:val="0"/>
        <w:bCs/>
        <w:szCs w:val="28"/>
        <w:cs/>
        <w:lang w:bidi="th-TH"/>
      </w:rPr>
      <w:t>ยังไม่ได้ตรวจสอบ</w:t>
    </w:r>
    <w:r w:rsidRPr="00913E0B">
      <w:rPr>
        <w:rFonts w:asciiTheme="majorBidi" w:hAnsiTheme="majorBidi" w:cstheme="majorBidi"/>
        <w:b w:val="0"/>
        <w:bCs/>
        <w:szCs w:val="28"/>
        <w:lang w:val="en-US" w:bidi="th-TH"/>
      </w:rPr>
      <w:t>”</w:t>
    </w:r>
  </w:p>
  <w:p w14:paraId="63981286" w14:textId="77777777" w:rsidR="00F24398" w:rsidRPr="00913E0B" w:rsidRDefault="00F24398" w:rsidP="00955F10">
    <w:pPr>
      <w:pStyle w:val="acctmainheading"/>
      <w:spacing w:after="0" w:line="240" w:lineRule="auto"/>
      <w:ind w:right="-95"/>
      <w:rPr>
        <w:rFonts w:asciiTheme="majorBidi" w:hAnsiTheme="majorBidi" w:cstheme="majorBidi"/>
        <w:b w:val="0"/>
        <w:bCs/>
        <w:szCs w:val="28"/>
        <w:lang w:val="en-US" w:bidi="th-TH"/>
      </w:rPr>
    </w:pPr>
    <w:r w:rsidRPr="00913E0B">
      <w:rPr>
        <w:rFonts w:asciiTheme="majorBidi" w:hAnsiTheme="majorBidi" w:cstheme="majorBidi"/>
        <w:b w:val="0"/>
        <w:bCs/>
        <w:szCs w:val="28"/>
        <w:cs/>
        <w:lang w:bidi="th-TH"/>
      </w:rPr>
      <w:t>หมายเหตุประกอบ</w:t>
    </w:r>
    <w:r>
      <w:rPr>
        <w:rFonts w:asciiTheme="majorBidi" w:hAnsiTheme="majorBidi" w:cstheme="majorBidi" w:hint="cs"/>
        <w:b w:val="0"/>
        <w:bCs/>
        <w:szCs w:val="28"/>
        <w:cs/>
        <w:lang w:bidi="th-TH"/>
      </w:rPr>
      <w:t>ข้อมูลทางการเงิน</w:t>
    </w:r>
    <w:r>
      <w:rPr>
        <w:rFonts w:asciiTheme="majorBidi" w:hAnsiTheme="majorBidi" w:cstheme="majorBidi"/>
        <w:b w:val="0"/>
        <w:bCs/>
        <w:szCs w:val="28"/>
        <w:cs/>
        <w:lang w:bidi="th-TH"/>
      </w:rPr>
      <w:t>ระหว่างกาลแบบย่อ</w:t>
    </w:r>
    <w:r>
      <w:rPr>
        <w:rFonts w:asciiTheme="majorBidi" w:hAnsiTheme="majorBidi" w:cstheme="majorBidi"/>
        <w:b w:val="0"/>
        <w:bCs/>
        <w:szCs w:val="28"/>
        <w:lang w:bidi="th-TH"/>
      </w:rPr>
      <w:tab/>
    </w:r>
    <w:r>
      <w:rPr>
        <w:rFonts w:asciiTheme="majorBidi" w:hAnsiTheme="majorBidi" w:cstheme="majorBidi"/>
        <w:b w:val="0"/>
        <w:bCs/>
        <w:szCs w:val="28"/>
        <w:lang w:bidi="th-TH"/>
      </w:rPr>
      <w:tab/>
    </w:r>
    <w:r>
      <w:rPr>
        <w:rFonts w:asciiTheme="majorBidi" w:hAnsiTheme="majorBidi" w:cstheme="majorBidi"/>
        <w:b w:val="0"/>
        <w:bCs/>
        <w:szCs w:val="28"/>
        <w:lang w:bidi="th-TH"/>
      </w:rPr>
      <w:tab/>
    </w:r>
    <w:r>
      <w:rPr>
        <w:rFonts w:asciiTheme="majorBidi" w:hAnsiTheme="majorBidi" w:cstheme="majorBidi"/>
        <w:b w:val="0"/>
        <w:bCs/>
        <w:szCs w:val="28"/>
        <w:lang w:bidi="th-TH"/>
      </w:rPr>
      <w:tab/>
    </w:r>
    <w:r w:rsidRPr="00913E0B">
      <w:rPr>
        <w:rFonts w:asciiTheme="majorBidi" w:hAnsiTheme="majorBidi" w:cstheme="majorBidi"/>
        <w:b w:val="0"/>
        <w:bCs/>
        <w:szCs w:val="28"/>
        <w:lang w:bidi="th-TH"/>
      </w:rPr>
      <w:t xml:space="preserve"> </w:t>
    </w:r>
    <w:r>
      <w:rPr>
        <w:rFonts w:asciiTheme="majorBidi" w:hAnsiTheme="majorBidi" w:cstheme="majorBidi" w:hint="cs"/>
        <w:b w:val="0"/>
        <w:bCs/>
        <w:szCs w:val="28"/>
        <w:cs/>
        <w:lang w:bidi="th-TH"/>
      </w:rPr>
      <w:t xml:space="preserve">                 </w:t>
    </w:r>
    <w:r w:rsidRPr="00913E0B">
      <w:rPr>
        <w:rFonts w:asciiTheme="majorBidi" w:hAnsiTheme="majorBidi" w:cstheme="majorBidi"/>
        <w:b w:val="0"/>
        <w:bCs/>
        <w:szCs w:val="28"/>
        <w:lang w:bidi="th-TH"/>
      </w:rPr>
      <w:t xml:space="preserve">                   </w:t>
    </w:r>
    <w:r>
      <w:rPr>
        <w:rFonts w:asciiTheme="majorBidi" w:hAnsiTheme="majorBidi" w:cstheme="majorBidi"/>
        <w:b w:val="0"/>
        <w:bCs/>
        <w:szCs w:val="28"/>
        <w:lang w:bidi="th-TH"/>
      </w:rPr>
      <w:t xml:space="preserve">            </w:t>
    </w:r>
    <w:r w:rsidRPr="00913E0B">
      <w:rPr>
        <w:rFonts w:asciiTheme="majorBidi" w:hAnsiTheme="majorBidi" w:cstheme="majorBidi"/>
        <w:b w:val="0"/>
        <w:bCs/>
        <w:szCs w:val="28"/>
        <w:lang w:bidi="th-TH"/>
      </w:rPr>
      <w:t xml:space="preserve"> “</w:t>
    </w:r>
    <w:r w:rsidRPr="00913E0B">
      <w:rPr>
        <w:rFonts w:asciiTheme="majorBidi" w:hAnsiTheme="majorBidi" w:cstheme="majorBidi"/>
        <w:b w:val="0"/>
        <w:bCs/>
        <w:szCs w:val="28"/>
        <w:cs/>
        <w:lang w:bidi="th-TH"/>
      </w:rPr>
      <w:t>สอบทานแล้ว</w:t>
    </w:r>
    <w:r w:rsidRPr="00913E0B">
      <w:rPr>
        <w:rFonts w:asciiTheme="majorBidi" w:hAnsiTheme="majorBidi" w:cstheme="majorBidi"/>
        <w:b w:val="0"/>
        <w:bCs/>
        <w:szCs w:val="28"/>
        <w:lang w:val="en-US" w:bidi="th-TH"/>
      </w:rPr>
      <w:t>”</w:t>
    </w:r>
  </w:p>
  <w:p w14:paraId="5C0B8375" w14:textId="508C2271" w:rsidR="00F24398" w:rsidRPr="00913E0B" w:rsidRDefault="00F24398" w:rsidP="00955F10">
    <w:pPr>
      <w:pStyle w:val="acctmainheading"/>
      <w:spacing w:after="0" w:line="240" w:lineRule="auto"/>
      <w:ind w:right="-95"/>
      <w:rPr>
        <w:rFonts w:ascii="Angsana New" w:hAnsi="Angsana New"/>
        <w:szCs w:val="28"/>
        <w:cs/>
        <w:lang w:val="en-US" w:bidi="th-TH"/>
      </w:rPr>
    </w:pPr>
    <w:r w:rsidRPr="00C63028">
      <w:rPr>
        <w:rFonts w:ascii="Angsana New" w:hAnsi="Angsana New"/>
        <w:b w:val="0"/>
        <w:bCs/>
        <w:szCs w:val="28"/>
        <w:cs/>
        <w:lang w:bidi="th-TH"/>
      </w:rPr>
      <w:t>วันที่</w:t>
    </w:r>
    <w:r w:rsidRPr="00C63028">
      <w:rPr>
        <w:rFonts w:ascii="Angsana New" w:hAnsi="Angsana New"/>
        <w:b w:val="0"/>
        <w:bCs/>
        <w:szCs w:val="28"/>
        <w:lang w:val="en-US" w:bidi="th-TH"/>
      </w:rPr>
      <w:t xml:space="preserve"> </w:t>
    </w:r>
    <w:r w:rsidR="00A14A57" w:rsidRPr="00A14A57">
      <w:rPr>
        <w:rFonts w:ascii="Angsana New" w:hAnsi="Angsana New"/>
        <w:szCs w:val="28"/>
        <w:lang w:val="en-US" w:bidi="th-TH"/>
      </w:rPr>
      <w:t>30</w:t>
    </w:r>
    <w:r w:rsidRPr="00C63028">
      <w:rPr>
        <w:rFonts w:ascii="Angsana New" w:hAnsi="Angsana New"/>
        <w:b w:val="0"/>
        <w:bCs/>
        <w:szCs w:val="28"/>
        <w:lang w:val="en-US" w:bidi="th-TH"/>
      </w:rPr>
      <w:t xml:space="preserve"> </w:t>
    </w:r>
    <w:r w:rsidRPr="00C63028">
      <w:rPr>
        <w:rFonts w:ascii="Angsana New" w:hAnsi="Angsana New" w:hint="cs"/>
        <w:b w:val="0"/>
        <w:bCs/>
        <w:szCs w:val="28"/>
        <w:cs/>
        <w:lang w:val="en-US" w:bidi="th-TH"/>
      </w:rPr>
      <w:t>ม</w:t>
    </w:r>
    <w:r>
      <w:rPr>
        <w:rFonts w:ascii="Angsana New" w:hAnsi="Angsana New" w:hint="cs"/>
        <w:b w:val="0"/>
        <w:bCs/>
        <w:szCs w:val="28"/>
        <w:cs/>
        <w:lang w:val="en-US" w:bidi="th-TH"/>
      </w:rPr>
      <w:t>ิถุนายน</w:t>
    </w:r>
    <w:r w:rsidRPr="00C63028">
      <w:rPr>
        <w:rFonts w:ascii="Angsana New" w:hAnsi="Angsana New" w:hint="cs"/>
        <w:b w:val="0"/>
        <w:bCs/>
        <w:szCs w:val="28"/>
        <w:cs/>
        <w:lang w:val="en-US" w:bidi="th-TH"/>
      </w:rPr>
      <w:t xml:space="preserve"> </w:t>
    </w:r>
    <w:r w:rsidR="00A14A57" w:rsidRPr="00A14A57">
      <w:rPr>
        <w:rFonts w:ascii="Angsana New" w:hAnsi="Angsana New"/>
        <w:szCs w:val="28"/>
        <w:lang w:val="en-US" w:bidi="th-TH"/>
      </w:rPr>
      <w:t>2565</w:t>
    </w:r>
    <w:r w:rsidRPr="00913E0B">
      <w:rPr>
        <w:rFonts w:asciiTheme="majorBidi" w:hAnsiTheme="majorBidi" w:cstheme="majorBidi"/>
        <w:szCs w:val="28"/>
        <w:cs/>
        <w:lang w:val="en-US" w:bidi="th-TH"/>
      </w:rPr>
      <w:br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DAAA2" w14:textId="5610D6EF" w:rsidR="00F24398" w:rsidRPr="00913E0B" w:rsidRDefault="00F24398" w:rsidP="00271882">
    <w:pPr>
      <w:pStyle w:val="acctmainheading"/>
      <w:spacing w:after="0" w:line="240" w:lineRule="atLeast"/>
      <w:ind w:left="450" w:right="-20" w:hanging="450"/>
      <w:rPr>
        <w:rFonts w:ascii="Angsana New" w:hAnsi="Angsana New"/>
        <w:b w:val="0"/>
        <w:bCs/>
        <w:szCs w:val="28"/>
        <w:lang w:val="en-US" w:bidi="th-TH"/>
      </w:rPr>
    </w:pPr>
    <w:r w:rsidRPr="00913E0B">
      <w:rPr>
        <w:rFonts w:ascii="Angsana New" w:hAnsi="Angsana New"/>
        <w:b w:val="0"/>
        <w:bCs/>
        <w:szCs w:val="28"/>
        <w:cs/>
        <w:lang w:bidi="th-TH"/>
      </w:rPr>
      <w:t xml:space="preserve">บริษัท </w:t>
    </w:r>
    <w:proofErr w:type="spellStart"/>
    <w:r w:rsidRPr="00913E0B">
      <w:rPr>
        <w:rFonts w:ascii="Angsana New" w:hAnsi="Angsana New" w:hint="cs"/>
        <w:b w:val="0"/>
        <w:bCs/>
        <w:szCs w:val="28"/>
        <w:cs/>
        <w:lang w:bidi="th-TH"/>
      </w:rPr>
      <w:t>ยูเร</w:t>
    </w:r>
    <w:proofErr w:type="spellEnd"/>
    <w:r w:rsidRPr="00913E0B">
      <w:rPr>
        <w:rFonts w:ascii="Angsana New" w:hAnsi="Angsana New" w:hint="cs"/>
        <w:b w:val="0"/>
        <w:bCs/>
        <w:szCs w:val="28"/>
        <w:cs/>
        <w:lang w:bidi="th-TH"/>
      </w:rPr>
      <w:t>กา ดีไซน์</w:t>
    </w:r>
    <w:r w:rsidRPr="00913E0B">
      <w:rPr>
        <w:rFonts w:ascii="Angsana New" w:hAnsi="Angsana New"/>
        <w:b w:val="0"/>
        <w:bCs/>
        <w:szCs w:val="28"/>
        <w:lang w:bidi="th-TH"/>
      </w:rPr>
      <w:t xml:space="preserve"> </w:t>
    </w:r>
    <w:r w:rsidRPr="00913E0B">
      <w:rPr>
        <w:rFonts w:ascii="Angsana New" w:hAnsi="Angsana New"/>
        <w:b w:val="0"/>
        <w:bCs/>
        <w:szCs w:val="28"/>
        <w:cs/>
        <w:lang w:bidi="th-TH"/>
      </w:rPr>
      <w:t>จำกัด (มหาชน) และบริษัทย่อย</w:t>
    </w:r>
    <w:r w:rsidRPr="00913E0B">
      <w:rPr>
        <w:rFonts w:ascii="Angsana New" w:hAnsi="Angsana New" w:hint="cs"/>
        <w:b w:val="0"/>
        <w:bCs/>
        <w:szCs w:val="28"/>
        <w:cs/>
        <w:lang w:bidi="th-TH"/>
      </w:rPr>
      <w:t xml:space="preserve">        </w:t>
    </w:r>
    <w:r w:rsidRPr="00913E0B">
      <w:rPr>
        <w:rFonts w:ascii="Angsana New" w:hAnsi="Angsana New"/>
        <w:b w:val="0"/>
        <w:bCs/>
        <w:szCs w:val="28"/>
        <w:lang w:bidi="th-TH"/>
      </w:rPr>
      <w:t xml:space="preserve"> </w:t>
    </w:r>
    <w:r>
      <w:rPr>
        <w:rFonts w:ascii="Angsana New" w:hAnsi="Angsana New"/>
        <w:b w:val="0"/>
        <w:bCs/>
        <w:szCs w:val="28"/>
        <w:cs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 w:rsidR="00015270">
      <w:rPr>
        <w:rFonts w:ascii="Angsana New" w:hAnsi="Angsana New" w:hint="cs"/>
        <w:b w:val="0"/>
        <w:bCs/>
        <w:szCs w:val="28"/>
        <w:cs/>
        <w:lang w:bidi="th-TH"/>
      </w:rPr>
      <w:t xml:space="preserve">            </w:t>
    </w:r>
    <w:r w:rsidRPr="00913E0B">
      <w:rPr>
        <w:rFonts w:ascii="Angsana New" w:hAnsi="Angsana New"/>
        <w:b w:val="0"/>
        <w:bCs/>
        <w:szCs w:val="28"/>
        <w:lang w:bidi="th-TH"/>
      </w:rPr>
      <w:t>“</w:t>
    </w:r>
    <w:r w:rsidRPr="00913E0B">
      <w:rPr>
        <w:rFonts w:ascii="Angsana New" w:hAnsi="Angsana New" w:hint="cs"/>
        <w:b w:val="0"/>
        <w:bCs/>
        <w:szCs w:val="28"/>
        <w:cs/>
        <w:lang w:bidi="th-TH"/>
      </w:rPr>
      <w:t>ยังไม่ได้ตรวจสอบ</w:t>
    </w:r>
    <w:r w:rsidRPr="00913E0B">
      <w:rPr>
        <w:rFonts w:ascii="Angsana New" w:hAnsi="Angsana New"/>
        <w:b w:val="0"/>
        <w:bCs/>
        <w:szCs w:val="28"/>
        <w:lang w:val="en-US" w:bidi="th-TH"/>
      </w:rPr>
      <w:t>”</w:t>
    </w:r>
  </w:p>
  <w:p w14:paraId="7CD7DDD1" w14:textId="7B6BC0BC" w:rsidR="00F24398" w:rsidRPr="00913E0B" w:rsidRDefault="00F24398" w:rsidP="00271882">
    <w:pPr>
      <w:pStyle w:val="acctmainheading"/>
      <w:tabs>
        <w:tab w:val="left" w:pos="8222"/>
      </w:tabs>
      <w:spacing w:after="0" w:line="240" w:lineRule="atLeast"/>
      <w:ind w:left="142" w:right="-20" w:hanging="142"/>
      <w:rPr>
        <w:rFonts w:ascii="Angsana New" w:hAnsi="Angsana New"/>
        <w:b w:val="0"/>
        <w:bCs/>
        <w:szCs w:val="28"/>
        <w:lang w:val="en-US" w:bidi="th-TH"/>
      </w:rPr>
    </w:pPr>
    <w:r w:rsidRPr="00913E0B">
      <w:rPr>
        <w:rFonts w:ascii="Angsana New" w:hAnsi="Angsana New" w:hint="cs"/>
        <w:b w:val="0"/>
        <w:bCs/>
        <w:szCs w:val="28"/>
        <w:cs/>
        <w:lang w:val="en-US" w:bidi="th-TH"/>
      </w:rPr>
      <w:t>ห</w:t>
    </w:r>
    <w:r w:rsidRPr="00913E0B">
      <w:rPr>
        <w:rFonts w:ascii="Angsana New" w:hAnsi="Angsana New"/>
        <w:b w:val="0"/>
        <w:bCs/>
        <w:szCs w:val="28"/>
        <w:cs/>
        <w:lang w:bidi="th-TH"/>
      </w:rPr>
      <w:t>มายเหตุประกอบ</w:t>
    </w:r>
    <w:r>
      <w:rPr>
        <w:rFonts w:ascii="Angsana New" w:hAnsi="Angsana New" w:hint="cs"/>
        <w:b w:val="0"/>
        <w:bCs/>
        <w:szCs w:val="28"/>
        <w:cs/>
        <w:lang w:bidi="th-TH"/>
      </w:rPr>
      <w:t>ข้อมูลทาง</w:t>
    </w:r>
    <w:r w:rsidRPr="00913E0B">
      <w:rPr>
        <w:rFonts w:ascii="Angsana New" w:hAnsi="Angsana New"/>
        <w:b w:val="0"/>
        <w:bCs/>
        <w:szCs w:val="28"/>
        <w:cs/>
        <w:lang w:bidi="th-TH"/>
      </w:rPr>
      <w:t>การเงินระหว่างกาล</w:t>
    </w:r>
    <w:r>
      <w:rPr>
        <w:rFonts w:ascii="Angsana New" w:hAnsi="Angsana New" w:hint="cs"/>
        <w:b w:val="0"/>
        <w:bCs/>
        <w:szCs w:val="28"/>
        <w:cs/>
        <w:lang w:bidi="th-TH"/>
      </w:rPr>
      <w:t>แบบย่อ</w:t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 w:rsidR="00015270">
      <w:rPr>
        <w:rFonts w:ascii="Angsana New" w:hAnsi="Angsana New" w:hint="cs"/>
        <w:b w:val="0"/>
        <w:bCs/>
        <w:szCs w:val="28"/>
        <w:cs/>
        <w:lang w:bidi="th-TH"/>
      </w:rPr>
      <w:t xml:space="preserve">     </w:t>
    </w:r>
    <w:r w:rsidRPr="00913E0B">
      <w:rPr>
        <w:rFonts w:ascii="Angsana New" w:hAnsi="Angsana New"/>
        <w:b w:val="0"/>
        <w:bCs/>
        <w:szCs w:val="28"/>
        <w:lang w:bidi="th-TH"/>
      </w:rPr>
      <w:t>“</w:t>
    </w:r>
    <w:r w:rsidRPr="00913E0B">
      <w:rPr>
        <w:rFonts w:ascii="Angsana New" w:hAnsi="Angsana New" w:hint="cs"/>
        <w:b w:val="0"/>
        <w:bCs/>
        <w:szCs w:val="28"/>
        <w:cs/>
        <w:lang w:bidi="th-TH"/>
      </w:rPr>
      <w:t>สอบทานแล้ว</w:t>
    </w:r>
    <w:r w:rsidRPr="00913E0B">
      <w:rPr>
        <w:rFonts w:ascii="Angsana New" w:hAnsi="Angsana New"/>
        <w:b w:val="0"/>
        <w:bCs/>
        <w:szCs w:val="28"/>
        <w:lang w:val="en-US" w:bidi="th-TH"/>
      </w:rPr>
      <w:t>”</w:t>
    </w:r>
    <w:r w:rsidRPr="00913E0B">
      <w:rPr>
        <w:rFonts w:ascii="Angsana New" w:hAnsi="Angsana New"/>
        <w:b w:val="0"/>
        <w:bCs/>
        <w:szCs w:val="28"/>
        <w:lang w:bidi="th-TH"/>
      </w:rPr>
      <w:t xml:space="preserve"> </w:t>
    </w:r>
  </w:p>
  <w:p w14:paraId="00659A62" w14:textId="7449D10C" w:rsidR="00F24398" w:rsidRPr="00913E0B" w:rsidRDefault="00F24398" w:rsidP="00B33962">
    <w:pPr>
      <w:pStyle w:val="acctmainheading"/>
      <w:tabs>
        <w:tab w:val="left" w:pos="7810"/>
      </w:tabs>
      <w:spacing w:after="0" w:line="240" w:lineRule="atLeast"/>
      <w:ind w:left="450" w:right="-20" w:hanging="450"/>
      <w:rPr>
        <w:rFonts w:ascii="Angsana New" w:hAnsi="Angsana New"/>
        <w:b w:val="0"/>
        <w:bCs/>
        <w:szCs w:val="28"/>
        <w:lang w:bidi="th-TH"/>
      </w:rPr>
    </w:pPr>
    <w:r w:rsidRPr="00C63028">
      <w:rPr>
        <w:rFonts w:ascii="Angsana New" w:hAnsi="Angsana New"/>
        <w:b w:val="0"/>
        <w:bCs/>
        <w:szCs w:val="28"/>
        <w:cs/>
        <w:lang w:bidi="th-TH"/>
      </w:rPr>
      <w:t>วันที่</w:t>
    </w:r>
    <w:r w:rsidRPr="00C63028">
      <w:rPr>
        <w:rFonts w:ascii="Angsana New" w:hAnsi="Angsana New"/>
        <w:b w:val="0"/>
        <w:bCs/>
        <w:szCs w:val="28"/>
        <w:lang w:val="en-US" w:bidi="th-TH"/>
      </w:rPr>
      <w:t xml:space="preserve"> </w:t>
    </w:r>
    <w:r w:rsidR="00A14A57" w:rsidRPr="00A14A57">
      <w:rPr>
        <w:rFonts w:ascii="Angsana New" w:hAnsi="Angsana New"/>
        <w:szCs w:val="28"/>
        <w:lang w:val="en-US" w:bidi="th-TH"/>
      </w:rPr>
      <w:t>30</w:t>
    </w:r>
    <w:r w:rsidRPr="00C63028">
      <w:rPr>
        <w:rFonts w:ascii="Angsana New" w:hAnsi="Angsana New"/>
        <w:b w:val="0"/>
        <w:bCs/>
        <w:szCs w:val="28"/>
        <w:lang w:val="en-US" w:bidi="th-TH"/>
      </w:rPr>
      <w:t xml:space="preserve"> </w:t>
    </w:r>
    <w:r w:rsidRPr="00C63028">
      <w:rPr>
        <w:rFonts w:ascii="Angsana New" w:hAnsi="Angsana New" w:hint="cs"/>
        <w:b w:val="0"/>
        <w:bCs/>
        <w:szCs w:val="28"/>
        <w:cs/>
        <w:lang w:val="en-US" w:bidi="th-TH"/>
      </w:rPr>
      <w:t>ม</w:t>
    </w:r>
    <w:r>
      <w:rPr>
        <w:rFonts w:ascii="Angsana New" w:hAnsi="Angsana New" w:hint="cs"/>
        <w:b w:val="0"/>
        <w:bCs/>
        <w:szCs w:val="28"/>
        <w:cs/>
        <w:lang w:val="en-US" w:bidi="th-TH"/>
      </w:rPr>
      <w:t>ิถุนายน</w:t>
    </w:r>
    <w:r w:rsidRPr="00C63028">
      <w:rPr>
        <w:rFonts w:ascii="Angsana New" w:hAnsi="Angsana New" w:hint="cs"/>
        <w:b w:val="0"/>
        <w:bCs/>
        <w:szCs w:val="28"/>
        <w:cs/>
        <w:lang w:val="en-US" w:bidi="th-TH"/>
      </w:rPr>
      <w:t xml:space="preserve"> </w:t>
    </w:r>
    <w:r w:rsidR="00A14A57" w:rsidRPr="00A14A57">
      <w:rPr>
        <w:rFonts w:ascii="Angsana New" w:hAnsi="Angsana New"/>
        <w:szCs w:val="28"/>
        <w:lang w:val="en-US" w:bidi="th-TH"/>
      </w:rPr>
      <w:t>2565</w:t>
    </w:r>
    <w:r w:rsidRPr="00913E0B">
      <w:rPr>
        <w:rFonts w:ascii="Angsana New" w:hAnsi="Angsana New" w:hint="cs"/>
        <w:szCs w:val="28"/>
        <w:cs/>
        <w:lang w:bidi="th-TH"/>
      </w:rPr>
      <w:t xml:space="preserve"> </w:t>
    </w:r>
  </w:p>
  <w:p w14:paraId="54E05407" w14:textId="77777777" w:rsidR="00F24398" w:rsidRDefault="00F24398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D5231" w14:textId="1576E3C6" w:rsidR="00F24398" w:rsidRPr="00AE1F15" w:rsidRDefault="00F24398" w:rsidP="002C1CE0">
    <w:pPr>
      <w:pStyle w:val="acctmainheading"/>
      <w:spacing w:after="0" w:line="240" w:lineRule="atLeast"/>
      <w:ind w:right="-95"/>
      <w:rPr>
        <w:rFonts w:ascii="Angsana New" w:hAnsi="Angsana New"/>
        <w:b w:val="0"/>
        <w:bCs/>
        <w:szCs w:val="28"/>
        <w:lang w:val="en-US" w:bidi="th-TH"/>
      </w:rPr>
    </w:pPr>
    <w:r w:rsidRPr="00AE1F15">
      <w:rPr>
        <w:rFonts w:ascii="Angsana New" w:hAnsi="Angsana New"/>
        <w:b w:val="0"/>
        <w:bCs/>
        <w:szCs w:val="28"/>
        <w:cs/>
        <w:lang w:bidi="th-TH"/>
      </w:rPr>
      <w:t xml:space="preserve">บริษัท </w:t>
    </w:r>
    <w:proofErr w:type="spellStart"/>
    <w:r w:rsidRPr="00AE1F15">
      <w:rPr>
        <w:rFonts w:ascii="Angsana New" w:hAnsi="Angsana New" w:hint="cs"/>
        <w:b w:val="0"/>
        <w:bCs/>
        <w:szCs w:val="28"/>
        <w:cs/>
        <w:lang w:bidi="th-TH"/>
      </w:rPr>
      <w:t>ยูเร</w:t>
    </w:r>
    <w:proofErr w:type="spellEnd"/>
    <w:r w:rsidRPr="00AE1F15">
      <w:rPr>
        <w:rFonts w:ascii="Angsana New" w:hAnsi="Angsana New" w:hint="cs"/>
        <w:b w:val="0"/>
        <w:bCs/>
        <w:szCs w:val="28"/>
        <w:cs/>
        <w:lang w:bidi="th-TH"/>
      </w:rPr>
      <w:t>กา ดีไซน์</w:t>
    </w:r>
    <w:r w:rsidRPr="00AE1F15">
      <w:rPr>
        <w:rFonts w:ascii="Angsana New" w:hAnsi="Angsana New"/>
        <w:b w:val="0"/>
        <w:bCs/>
        <w:szCs w:val="28"/>
        <w:lang w:bidi="th-TH"/>
      </w:rPr>
      <w:t xml:space="preserve"> </w:t>
    </w:r>
    <w:r w:rsidRPr="00AE1F15">
      <w:rPr>
        <w:rFonts w:ascii="Angsana New" w:hAnsi="Angsana New"/>
        <w:b w:val="0"/>
        <w:bCs/>
        <w:szCs w:val="28"/>
        <w:cs/>
        <w:lang w:bidi="th-TH"/>
      </w:rPr>
      <w:t>จำกัด (มหาชน) และบริษัทย่อย</w:t>
    </w:r>
    <w:r w:rsidRPr="00AE1F15">
      <w:rPr>
        <w:rFonts w:ascii="Angsana New" w:hAnsi="Angsana New"/>
        <w:b w:val="0"/>
        <w:bCs/>
        <w:szCs w:val="28"/>
        <w:cs/>
        <w:lang w:bidi="th-TH"/>
      </w:rPr>
      <w:tab/>
    </w:r>
    <w:r w:rsidRPr="00AE1F15">
      <w:rPr>
        <w:rFonts w:ascii="Angsana New" w:hAnsi="Angsana New"/>
        <w:b w:val="0"/>
        <w:bCs/>
        <w:szCs w:val="28"/>
        <w:cs/>
        <w:lang w:bidi="th-TH"/>
      </w:rPr>
      <w:tab/>
    </w:r>
    <w:r w:rsidRPr="00AE1F15">
      <w:rPr>
        <w:rFonts w:ascii="Angsana New" w:hAnsi="Angsana New"/>
        <w:b w:val="0"/>
        <w:bCs/>
        <w:szCs w:val="28"/>
        <w:cs/>
        <w:lang w:bidi="th-TH"/>
      </w:rPr>
      <w:tab/>
    </w:r>
    <w:r w:rsidRPr="00AE1F15">
      <w:rPr>
        <w:rFonts w:ascii="Angsana New" w:hAnsi="Angsana New"/>
        <w:b w:val="0"/>
        <w:bCs/>
        <w:szCs w:val="28"/>
        <w:cs/>
        <w:lang w:bidi="th-TH"/>
      </w:rPr>
      <w:tab/>
    </w:r>
    <w:r w:rsidRPr="00AE1F15">
      <w:rPr>
        <w:rFonts w:ascii="Angsana New" w:hAnsi="Angsana New"/>
        <w:b w:val="0"/>
        <w:bCs/>
        <w:szCs w:val="28"/>
        <w:cs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 xml:space="preserve">   </w:t>
    </w:r>
    <w:r w:rsidRPr="00AE1F15">
      <w:rPr>
        <w:rFonts w:ascii="Angsana New" w:hAnsi="Angsana New" w:hint="cs"/>
        <w:b w:val="0"/>
        <w:bCs/>
        <w:szCs w:val="28"/>
        <w:cs/>
        <w:lang w:bidi="th-TH"/>
      </w:rPr>
      <w:t xml:space="preserve">      </w:t>
    </w:r>
    <w:r>
      <w:rPr>
        <w:rFonts w:ascii="Angsana New" w:hAnsi="Angsana New"/>
        <w:b w:val="0"/>
        <w:bCs/>
        <w:szCs w:val="28"/>
        <w:lang w:bidi="th-TH"/>
      </w:rPr>
      <w:t xml:space="preserve">        </w:t>
    </w:r>
    <w:r w:rsidRPr="00AE1F15">
      <w:rPr>
        <w:rFonts w:ascii="Angsana New" w:hAnsi="Angsana New" w:hint="cs"/>
        <w:b w:val="0"/>
        <w:bCs/>
        <w:szCs w:val="28"/>
        <w:cs/>
        <w:lang w:bidi="th-TH"/>
      </w:rPr>
      <w:t xml:space="preserve">     </w:t>
    </w:r>
    <w:r w:rsidRPr="00AE1F15">
      <w:rPr>
        <w:rFonts w:ascii="Angsana New" w:hAnsi="Angsana New"/>
        <w:b w:val="0"/>
        <w:bCs/>
        <w:szCs w:val="28"/>
        <w:lang w:bidi="th-TH"/>
      </w:rPr>
      <w:t xml:space="preserve"> “</w:t>
    </w:r>
    <w:r w:rsidRPr="00AE1F15">
      <w:rPr>
        <w:rFonts w:ascii="Angsana New" w:hAnsi="Angsana New" w:hint="cs"/>
        <w:b w:val="0"/>
        <w:bCs/>
        <w:szCs w:val="28"/>
        <w:cs/>
        <w:lang w:bidi="th-TH"/>
      </w:rPr>
      <w:t>ยังไม่ได้ตรวจสอบ</w:t>
    </w:r>
    <w:r w:rsidRPr="00AE1F15">
      <w:rPr>
        <w:rFonts w:ascii="Angsana New" w:hAnsi="Angsana New"/>
        <w:b w:val="0"/>
        <w:bCs/>
        <w:szCs w:val="28"/>
        <w:lang w:val="en-US" w:bidi="th-TH"/>
      </w:rPr>
      <w:t>”</w:t>
    </w:r>
  </w:p>
  <w:p w14:paraId="0262F848" w14:textId="5E5CF4CB" w:rsidR="00F24398" w:rsidRPr="00AE1F15" w:rsidRDefault="00F24398" w:rsidP="00AE1F15">
    <w:pPr>
      <w:pStyle w:val="acctmainheading"/>
      <w:spacing w:after="0" w:line="240" w:lineRule="atLeast"/>
      <w:ind w:right="-114"/>
      <w:rPr>
        <w:rFonts w:ascii="Angsana New" w:hAnsi="Angsana New"/>
        <w:b w:val="0"/>
        <w:bCs/>
        <w:szCs w:val="28"/>
        <w:lang w:val="en-US" w:bidi="th-TH"/>
      </w:rPr>
    </w:pPr>
    <w:r w:rsidRPr="00AE1F15">
      <w:rPr>
        <w:rFonts w:ascii="Angsana New" w:hAnsi="Angsana New" w:hint="cs"/>
        <w:b w:val="0"/>
        <w:bCs/>
        <w:szCs w:val="28"/>
        <w:cs/>
        <w:lang w:val="en-US" w:bidi="th-TH"/>
      </w:rPr>
      <w:t>ห</w:t>
    </w:r>
    <w:r w:rsidRPr="00AE1F15">
      <w:rPr>
        <w:rFonts w:ascii="Angsana New" w:hAnsi="Angsana New"/>
        <w:b w:val="0"/>
        <w:bCs/>
        <w:szCs w:val="28"/>
        <w:cs/>
        <w:lang w:bidi="th-TH"/>
      </w:rPr>
      <w:t>มายเหตุประกอบ</w:t>
    </w:r>
    <w:r>
      <w:rPr>
        <w:rFonts w:ascii="Angsana New" w:hAnsi="Angsana New" w:hint="cs"/>
        <w:b w:val="0"/>
        <w:bCs/>
        <w:szCs w:val="28"/>
        <w:cs/>
        <w:lang w:bidi="th-TH"/>
      </w:rPr>
      <w:t>ข้อมูลทาง</w:t>
    </w:r>
    <w:r w:rsidRPr="00AE1F15">
      <w:rPr>
        <w:rFonts w:ascii="Angsana New" w:hAnsi="Angsana New"/>
        <w:b w:val="0"/>
        <w:bCs/>
        <w:szCs w:val="28"/>
        <w:cs/>
        <w:lang w:bidi="th-TH"/>
      </w:rPr>
      <w:t>การเงินระหว่างกาล</w:t>
    </w:r>
    <w:r>
      <w:rPr>
        <w:rFonts w:ascii="Angsana New" w:hAnsi="Angsana New" w:hint="cs"/>
        <w:b w:val="0"/>
        <w:bCs/>
        <w:szCs w:val="28"/>
        <w:cs/>
        <w:lang w:bidi="th-TH"/>
      </w:rPr>
      <w:t>แบบย่อ</w:t>
    </w:r>
    <w:r w:rsidRPr="00AE1F15"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cs/>
        <w:lang w:bidi="th-TH"/>
      </w:rPr>
      <w:tab/>
    </w:r>
    <w:r>
      <w:rPr>
        <w:rFonts w:ascii="Angsana New" w:hAnsi="Angsana New"/>
        <w:b w:val="0"/>
        <w:bCs/>
        <w:szCs w:val="28"/>
        <w:cs/>
        <w:lang w:bidi="th-TH"/>
      </w:rPr>
      <w:tab/>
    </w:r>
    <w:r>
      <w:rPr>
        <w:rFonts w:ascii="Angsana New" w:hAnsi="Angsana New"/>
        <w:b w:val="0"/>
        <w:bCs/>
        <w:szCs w:val="28"/>
        <w:cs/>
        <w:lang w:bidi="th-TH"/>
      </w:rPr>
      <w:tab/>
    </w:r>
    <w:r>
      <w:rPr>
        <w:rFonts w:ascii="Angsana New" w:hAnsi="Angsana New"/>
        <w:b w:val="0"/>
        <w:bCs/>
        <w:szCs w:val="28"/>
        <w:cs/>
        <w:lang w:bidi="th-TH"/>
      </w:rPr>
      <w:tab/>
    </w:r>
    <w:r>
      <w:rPr>
        <w:rFonts w:ascii="Angsana New" w:hAnsi="Angsana New"/>
        <w:b w:val="0"/>
        <w:bCs/>
        <w:szCs w:val="28"/>
        <w:cs/>
        <w:lang w:bidi="th-TH"/>
      </w:rPr>
      <w:tab/>
    </w:r>
    <w:r>
      <w:rPr>
        <w:rFonts w:ascii="Angsana New" w:hAnsi="Angsana New" w:hint="cs"/>
        <w:b w:val="0"/>
        <w:bCs/>
        <w:szCs w:val="28"/>
        <w:cs/>
        <w:lang w:bidi="th-TH"/>
      </w:rPr>
      <w:t xml:space="preserve">  </w:t>
    </w:r>
    <w:r>
      <w:rPr>
        <w:rFonts w:ascii="Angsana New" w:hAnsi="Angsana New"/>
        <w:b w:val="0"/>
        <w:bCs/>
        <w:szCs w:val="28"/>
        <w:lang w:bidi="th-TH"/>
      </w:rPr>
      <w:t xml:space="preserve">        </w:t>
    </w:r>
    <w:r>
      <w:rPr>
        <w:rFonts w:ascii="Angsana New" w:hAnsi="Angsana New" w:hint="cs"/>
        <w:b w:val="0"/>
        <w:bCs/>
        <w:szCs w:val="28"/>
        <w:cs/>
        <w:lang w:bidi="th-TH"/>
      </w:rPr>
      <w:t xml:space="preserve">    </w:t>
    </w:r>
    <w:r w:rsidRPr="00AE1F15">
      <w:rPr>
        <w:rFonts w:ascii="Angsana New" w:hAnsi="Angsana New" w:hint="cs"/>
        <w:b w:val="0"/>
        <w:bCs/>
        <w:szCs w:val="28"/>
        <w:cs/>
        <w:lang w:bidi="th-TH"/>
      </w:rPr>
      <w:t xml:space="preserve">  </w:t>
    </w:r>
    <w:r w:rsidRPr="00AE1F15">
      <w:rPr>
        <w:rFonts w:ascii="Angsana New" w:hAnsi="Angsana New"/>
        <w:b w:val="0"/>
        <w:bCs/>
        <w:szCs w:val="28"/>
        <w:lang w:bidi="th-TH"/>
      </w:rPr>
      <w:t>“</w:t>
    </w:r>
    <w:r w:rsidRPr="00AE1F15">
      <w:rPr>
        <w:rFonts w:ascii="Angsana New" w:hAnsi="Angsana New" w:hint="cs"/>
        <w:b w:val="0"/>
        <w:bCs/>
        <w:szCs w:val="28"/>
        <w:cs/>
        <w:lang w:bidi="th-TH"/>
      </w:rPr>
      <w:t>สอบทานแล้ว</w:t>
    </w:r>
    <w:r w:rsidRPr="00AE1F15">
      <w:rPr>
        <w:rFonts w:ascii="Angsana New" w:hAnsi="Angsana New"/>
        <w:b w:val="0"/>
        <w:bCs/>
        <w:szCs w:val="28"/>
        <w:lang w:val="en-US" w:bidi="th-TH"/>
      </w:rPr>
      <w:t>”</w:t>
    </w:r>
  </w:p>
  <w:p w14:paraId="72F69C08" w14:textId="5EBBF318" w:rsidR="00F24398" w:rsidRPr="00AE1F15" w:rsidRDefault="00F24398" w:rsidP="00FD04FE">
    <w:pPr>
      <w:pStyle w:val="acctmainheading"/>
      <w:tabs>
        <w:tab w:val="left" w:pos="7810"/>
      </w:tabs>
      <w:spacing w:after="0" w:line="240" w:lineRule="atLeast"/>
      <w:ind w:right="-95"/>
      <w:rPr>
        <w:rFonts w:ascii="Angsana New" w:hAnsi="Angsana New"/>
        <w:b w:val="0"/>
        <w:bCs/>
        <w:szCs w:val="28"/>
        <w:lang w:bidi="th-TH"/>
      </w:rPr>
    </w:pPr>
    <w:r w:rsidRPr="00C63028">
      <w:rPr>
        <w:rFonts w:ascii="Angsana New" w:hAnsi="Angsana New"/>
        <w:b w:val="0"/>
        <w:bCs/>
        <w:szCs w:val="28"/>
        <w:cs/>
        <w:lang w:bidi="th-TH"/>
      </w:rPr>
      <w:t>วันที่</w:t>
    </w:r>
    <w:r w:rsidRPr="00C63028">
      <w:rPr>
        <w:rFonts w:ascii="Angsana New" w:hAnsi="Angsana New"/>
        <w:b w:val="0"/>
        <w:bCs/>
        <w:szCs w:val="28"/>
        <w:lang w:val="en-US" w:bidi="th-TH"/>
      </w:rPr>
      <w:t xml:space="preserve"> </w:t>
    </w:r>
    <w:r w:rsidR="00A14A57" w:rsidRPr="00A14A57">
      <w:rPr>
        <w:rFonts w:ascii="Angsana New" w:hAnsi="Angsana New"/>
        <w:szCs w:val="28"/>
        <w:lang w:val="en-US" w:bidi="th-TH"/>
      </w:rPr>
      <w:t>30</w:t>
    </w:r>
    <w:r w:rsidRPr="00C63028">
      <w:rPr>
        <w:rFonts w:ascii="Angsana New" w:hAnsi="Angsana New"/>
        <w:b w:val="0"/>
        <w:bCs/>
        <w:szCs w:val="28"/>
        <w:lang w:val="en-US" w:bidi="th-TH"/>
      </w:rPr>
      <w:t xml:space="preserve"> </w:t>
    </w:r>
    <w:r w:rsidRPr="00C63028">
      <w:rPr>
        <w:rFonts w:ascii="Angsana New" w:hAnsi="Angsana New" w:hint="cs"/>
        <w:b w:val="0"/>
        <w:bCs/>
        <w:szCs w:val="28"/>
        <w:cs/>
        <w:lang w:val="en-US" w:bidi="th-TH"/>
      </w:rPr>
      <w:t>ม</w:t>
    </w:r>
    <w:r>
      <w:rPr>
        <w:rFonts w:ascii="Angsana New" w:hAnsi="Angsana New" w:hint="cs"/>
        <w:b w:val="0"/>
        <w:bCs/>
        <w:szCs w:val="28"/>
        <w:cs/>
        <w:lang w:val="en-US" w:bidi="th-TH"/>
      </w:rPr>
      <w:t>ิถุนายน</w:t>
    </w:r>
    <w:r w:rsidRPr="00C63028">
      <w:rPr>
        <w:rFonts w:ascii="Angsana New" w:hAnsi="Angsana New" w:hint="cs"/>
        <w:b w:val="0"/>
        <w:bCs/>
        <w:szCs w:val="28"/>
        <w:cs/>
        <w:lang w:val="en-US" w:bidi="th-TH"/>
      </w:rPr>
      <w:t xml:space="preserve"> </w:t>
    </w:r>
    <w:r w:rsidR="00A14A57" w:rsidRPr="00A14A57">
      <w:rPr>
        <w:rFonts w:ascii="Angsana New" w:hAnsi="Angsana New"/>
        <w:szCs w:val="28"/>
        <w:lang w:val="en-US" w:bidi="th-TH"/>
      </w:rPr>
      <w:t>2565</w:t>
    </w:r>
    <w:r w:rsidRPr="00AE1F15">
      <w:rPr>
        <w:rFonts w:ascii="Angsana New" w:hAnsi="Angsana New" w:hint="cs"/>
        <w:szCs w:val="28"/>
        <w:cs/>
        <w:lang w:bidi="th-TH"/>
      </w:rPr>
      <w:t xml:space="preserve"> </w:t>
    </w:r>
  </w:p>
  <w:p w14:paraId="30D4C9AB" w14:textId="77777777" w:rsidR="00F24398" w:rsidRPr="00AE1F15" w:rsidRDefault="00F24398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Cs w:val="28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C9344B"/>
    <w:multiLevelType w:val="hybridMultilevel"/>
    <w:tmpl w:val="0BECC222"/>
    <w:lvl w:ilvl="0" w:tplc="1D9C47C8">
      <w:start w:val="1"/>
      <w:numFmt w:val="decimal"/>
      <w:lvlText w:val="20.%1."/>
      <w:lvlJc w:val="left"/>
      <w:pPr>
        <w:ind w:left="139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10" w:hanging="360"/>
      </w:pPr>
    </w:lvl>
    <w:lvl w:ilvl="2" w:tplc="0409001B" w:tentative="1">
      <w:start w:val="1"/>
      <w:numFmt w:val="lowerRoman"/>
      <w:lvlText w:val="%3."/>
      <w:lvlJc w:val="right"/>
      <w:pPr>
        <w:ind w:left="2830" w:hanging="180"/>
      </w:pPr>
    </w:lvl>
    <w:lvl w:ilvl="3" w:tplc="0409000F" w:tentative="1">
      <w:start w:val="1"/>
      <w:numFmt w:val="decimal"/>
      <w:lvlText w:val="%4."/>
      <w:lvlJc w:val="left"/>
      <w:pPr>
        <w:ind w:left="3550" w:hanging="360"/>
      </w:pPr>
    </w:lvl>
    <w:lvl w:ilvl="4" w:tplc="04090019" w:tentative="1">
      <w:start w:val="1"/>
      <w:numFmt w:val="lowerLetter"/>
      <w:lvlText w:val="%5."/>
      <w:lvlJc w:val="left"/>
      <w:pPr>
        <w:ind w:left="4270" w:hanging="360"/>
      </w:pPr>
    </w:lvl>
    <w:lvl w:ilvl="5" w:tplc="0409001B" w:tentative="1">
      <w:start w:val="1"/>
      <w:numFmt w:val="lowerRoman"/>
      <w:lvlText w:val="%6."/>
      <w:lvlJc w:val="right"/>
      <w:pPr>
        <w:ind w:left="4990" w:hanging="180"/>
      </w:pPr>
    </w:lvl>
    <w:lvl w:ilvl="6" w:tplc="0409000F" w:tentative="1">
      <w:start w:val="1"/>
      <w:numFmt w:val="decimal"/>
      <w:lvlText w:val="%7."/>
      <w:lvlJc w:val="left"/>
      <w:pPr>
        <w:ind w:left="5710" w:hanging="360"/>
      </w:pPr>
    </w:lvl>
    <w:lvl w:ilvl="7" w:tplc="04090019" w:tentative="1">
      <w:start w:val="1"/>
      <w:numFmt w:val="lowerLetter"/>
      <w:lvlText w:val="%8."/>
      <w:lvlJc w:val="left"/>
      <w:pPr>
        <w:ind w:left="6430" w:hanging="360"/>
      </w:pPr>
    </w:lvl>
    <w:lvl w:ilvl="8" w:tplc="0409001B" w:tentative="1">
      <w:start w:val="1"/>
      <w:numFmt w:val="lowerRoman"/>
      <w:lvlText w:val="%9."/>
      <w:lvlJc w:val="right"/>
      <w:pPr>
        <w:ind w:left="7150" w:hanging="180"/>
      </w:pPr>
    </w:lvl>
  </w:abstractNum>
  <w:abstractNum w:abstractNumId="11" w15:restartNumberingAfterBreak="0">
    <w:nsid w:val="049C79DA"/>
    <w:multiLevelType w:val="hybridMultilevel"/>
    <w:tmpl w:val="9B28E908"/>
    <w:lvl w:ilvl="0" w:tplc="90DEF992">
      <w:start w:val="1"/>
      <w:numFmt w:val="decimal"/>
      <w:lvlText w:val="21.%1."/>
      <w:lvlJc w:val="left"/>
      <w:pPr>
        <w:ind w:left="1146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05BE6D68"/>
    <w:multiLevelType w:val="multilevel"/>
    <w:tmpl w:val="EC181B84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  <w:b/>
        <w:bCs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1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4" w:hanging="1440"/>
      </w:pPr>
      <w:rPr>
        <w:rFonts w:hint="default"/>
      </w:rPr>
    </w:lvl>
  </w:abstractNum>
  <w:abstractNum w:abstractNumId="13" w15:restartNumberingAfterBreak="0">
    <w:nsid w:val="0E306858"/>
    <w:multiLevelType w:val="hybridMultilevel"/>
    <w:tmpl w:val="F81606A6"/>
    <w:lvl w:ilvl="0" w:tplc="627A7CF2">
      <w:start w:val="1"/>
      <w:numFmt w:val="decimal"/>
      <w:lvlText w:val="28.%1."/>
      <w:lvlJc w:val="left"/>
      <w:pPr>
        <w:ind w:left="1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60" w:hanging="360"/>
      </w:pPr>
    </w:lvl>
    <w:lvl w:ilvl="2" w:tplc="0409001B" w:tentative="1">
      <w:start w:val="1"/>
      <w:numFmt w:val="lowerRoman"/>
      <w:lvlText w:val="%3."/>
      <w:lvlJc w:val="right"/>
      <w:pPr>
        <w:ind w:left="2780" w:hanging="180"/>
      </w:pPr>
    </w:lvl>
    <w:lvl w:ilvl="3" w:tplc="0409000F" w:tentative="1">
      <w:start w:val="1"/>
      <w:numFmt w:val="decimal"/>
      <w:lvlText w:val="%4."/>
      <w:lvlJc w:val="left"/>
      <w:pPr>
        <w:ind w:left="3500" w:hanging="360"/>
      </w:pPr>
    </w:lvl>
    <w:lvl w:ilvl="4" w:tplc="04090019" w:tentative="1">
      <w:start w:val="1"/>
      <w:numFmt w:val="lowerLetter"/>
      <w:lvlText w:val="%5."/>
      <w:lvlJc w:val="left"/>
      <w:pPr>
        <w:ind w:left="4220" w:hanging="360"/>
      </w:pPr>
    </w:lvl>
    <w:lvl w:ilvl="5" w:tplc="0409001B" w:tentative="1">
      <w:start w:val="1"/>
      <w:numFmt w:val="lowerRoman"/>
      <w:lvlText w:val="%6."/>
      <w:lvlJc w:val="right"/>
      <w:pPr>
        <w:ind w:left="4940" w:hanging="180"/>
      </w:pPr>
    </w:lvl>
    <w:lvl w:ilvl="6" w:tplc="0409000F" w:tentative="1">
      <w:start w:val="1"/>
      <w:numFmt w:val="decimal"/>
      <w:lvlText w:val="%7."/>
      <w:lvlJc w:val="left"/>
      <w:pPr>
        <w:ind w:left="5660" w:hanging="360"/>
      </w:pPr>
    </w:lvl>
    <w:lvl w:ilvl="7" w:tplc="04090019" w:tentative="1">
      <w:start w:val="1"/>
      <w:numFmt w:val="lowerLetter"/>
      <w:lvlText w:val="%8."/>
      <w:lvlJc w:val="left"/>
      <w:pPr>
        <w:ind w:left="6380" w:hanging="360"/>
      </w:pPr>
    </w:lvl>
    <w:lvl w:ilvl="8" w:tplc="0409001B" w:tentative="1">
      <w:start w:val="1"/>
      <w:numFmt w:val="lowerRoman"/>
      <w:lvlText w:val="%9."/>
      <w:lvlJc w:val="right"/>
      <w:pPr>
        <w:ind w:left="7100" w:hanging="180"/>
      </w:pPr>
    </w:lvl>
  </w:abstractNum>
  <w:abstractNum w:abstractNumId="14" w15:restartNumberingAfterBreak="0">
    <w:nsid w:val="0F904B62"/>
    <w:multiLevelType w:val="multilevel"/>
    <w:tmpl w:val="6B82D3E6"/>
    <w:lvl w:ilvl="0">
      <w:start w:val="1"/>
      <w:numFmt w:val="decimal"/>
      <w:lvlText w:val="%1."/>
      <w:lvlJc w:val="left"/>
      <w:pPr>
        <w:ind w:left="540" w:hanging="360"/>
      </w:pPr>
      <w:rPr>
        <w:rFonts w:ascii="Angsana New" w:hAnsi="Angsana New" w:cs="Angsana New" w:hint="default"/>
        <w:b/>
        <w:bCs w:val="0"/>
        <w:sz w:val="28"/>
        <w:szCs w:val="28"/>
        <w:lang w:bidi="th-TH"/>
      </w:rPr>
    </w:lvl>
    <w:lvl w:ilvl="1">
      <w:start w:val="1"/>
      <w:numFmt w:val="decimal"/>
      <w:lvlText w:val="9.%2."/>
      <w:lvlJc w:val="left"/>
      <w:pPr>
        <w:ind w:left="928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10400E67"/>
    <w:multiLevelType w:val="hybridMultilevel"/>
    <w:tmpl w:val="583C7EC4"/>
    <w:lvl w:ilvl="0" w:tplc="AFDC1AAC">
      <w:start w:val="1"/>
      <w:numFmt w:val="decimal"/>
      <w:lvlText w:val="3.%1.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6" w15:restartNumberingAfterBreak="0">
    <w:nsid w:val="23412CB5"/>
    <w:multiLevelType w:val="hybridMultilevel"/>
    <w:tmpl w:val="EA4641C6"/>
    <w:lvl w:ilvl="0" w:tplc="9EFA5A0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lang w:bidi="th-TH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7633847"/>
    <w:multiLevelType w:val="multilevel"/>
    <w:tmpl w:val="15D4B386"/>
    <w:lvl w:ilvl="0">
      <w:start w:val="1"/>
      <w:numFmt w:val="decimal"/>
      <w:lvlText w:val="16.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28E2162E"/>
    <w:multiLevelType w:val="hybridMultilevel"/>
    <w:tmpl w:val="70B404BA"/>
    <w:lvl w:ilvl="0" w:tplc="03BCB288">
      <w:start w:val="1"/>
      <w:numFmt w:val="decimal"/>
      <w:lvlText w:val="8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38E0619"/>
    <w:multiLevelType w:val="hybridMultilevel"/>
    <w:tmpl w:val="7E56515C"/>
    <w:lvl w:ilvl="0" w:tplc="C85ADAA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42A5AAF"/>
    <w:multiLevelType w:val="multilevel"/>
    <w:tmpl w:val="6EA4F3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96" w:hanging="1440"/>
      </w:pPr>
      <w:rPr>
        <w:rFonts w:hint="default"/>
      </w:rPr>
    </w:lvl>
  </w:abstractNum>
  <w:abstractNum w:abstractNumId="23" w15:restartNumberingAfterBreak="0">
    <w:nsid w:val="354F5BCF"/>
    <w:multiLevelType w:val="hybridMultilevel"/>
    <w:tmpl w:val="BB5642EA"/>
    <w:lvl w:ilvl="0" w:tplc="3014CA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582E1D"/>
    <w:multiLevelType w:val="hybridMultilevel"/>
    <w:tmpl w:val="6F30FE42"/>
    <w:lvl w:ilvl="0" w:tplc="51F46B46">
      <w:start w:val="1"/>
      <w:numFmt w:val="decimal"/>
      <w:lvlText w:val="7.%1."/>
      <w:lvlJc w:val="left"/>
      <w:pPr>
        <w:ind w:left="1985" w:firstLine="0"/>
      </w:pPr>
      <w:rPr>
        <w:rFonts w:ascii="Angsana New" w:hAnsi="Angsana New" w:cs="Angsana New" w:hint="cs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F8452A"/>
    <w:multiLevelType w:val="hybridMultilevel"/>
    <w:tmpl w:val="7ED2D8C8"/>
    <w:lvl w:ilvl="0" w:tplc="54EEBEC6">
      <w:start w:val="1"/>
      <w:numFmt w:val="decimal"/>
      <w:lvlText w:val="12.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43892451"/>
    <w:multiLevelType w:val="hybridMultilevel"/>
    <w:tmpl w:val="F2181A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080CB3"/>
    <w:multiLevelType w:val="multilevel"/>
    <w:tmpl w:val="440250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0243F9E"/>
    <w:multiLevelType w:val="hybridMultilevel"/>
    <w:tmpl w:val="F9F01E82"/>
    <w:lvl w:ilvl="0" w:tplc="A1E0B1CA">
      <w:start w:val="1"/>
      <w:numFmt w:val="decimal"/>
      <w:lvlText w:val="7.%1."/>
      <w:lvlJc w:val="left"/>
      <w:pPr>
        <w:ind w:left="1146" w:hanging="360"/>
      </w:pPr>
      <w:rPr>
        <w:rFonts w:ascii="Angsana New" w:hAnsi="Angsana New" w:cs="Angsana New" w:hint="cs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505B733F"/>
    <w:multiLevelType w:val="hybridMultilevel"/>
    <w:tmpl w:val="DF8A6696"/>
    <w:lvl w:ilvl="0" w:tplc="0D10A140">
      <w:start w:val="1"/>
      <w:numFmt w:val="decimal"/>
      <w:lvlText w:val="15.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 w15:restartNumberingAfterBreak="0">
    <w:nsid w:val="50AB657F"/>
    <w:multiLevelType w:val="multilevel"/>
    <w:tmpl w:val="C53869A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34" w15:restartNumberingAfterBreak="0">
    <w:nsid w:val="5B687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64C937A6"/>
    <w:multiLevelType w:val="hybridMultilevel"/>
    <w:tmpl w:val="59742830"/>
    <w:lvl w:ilvl="0" w:tplc="AF8ADA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81E0ED9"/>
    <w:multiLevelType w:val="hybridMultilevel"/>
    <w:tmpl w:val="26AE6F2A"/>
    <w:lvl w:ilvl="0" w:tplc="240E8EA4">
      <w:start w:val="1"/>
      <w:numFmt w:val="decimal"/>
      <w:lvlText w:val="15.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C65C30"/>
    <w:multiLevelType w:val="hybridMultilevel"/>
    <w:tmpl w:val="20304DDE"/>
    <w:lvl w:ilvl="0" w:tplc="6FD80A2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CE0B45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BEEAB3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ADAD82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C889D9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B8A7CE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86C00D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F40D95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D78F87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7B77331"/>
    <w:multiLevelType w:val="hybridMultilevel"/>
    <w:tmpl w:val="C32626A6"/>
    <w:lvl w:ilvl="0" w:tplc="3AC869A0">
      <w:start w:val="1"/>
      <w:numFmt w:val="decimal"/>
      <w:lvlText w:val="13.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44331973">
    <w:abstractNumId w:val="6"/>
  </w:num>
  <w:num w:numId="2" w16cid:durableId="1810397192">
    <w:abstractNumId w:val="5"/>
  </w:num>
  <w:num w:numId="3" w16cid:durableId="1955362205">
    <w:abstractNumId w:val="9"/>
  </w:num>
  <w:num w:numId="4" w16cid:durableId="1101493324">
    <w:abstractNumId w:val="7"/>
  </w:num>
  <w:num w:numId="5" w16cid:durableId="1937009914">
    <w:abstractNumId w:val="8"/>
  </w:num>
  <w:num w:numId="6" w16cid:durableId="1905528511">
    <w:abstractNumId w:val="3"/>
  </w:num>
  <w:num w:numId="7" w16cid:durableId="1595047281">
    <w:abstractNumId w:val="2"/>
  </w:num>
  <w:num w:numId="8" w16cid:durableId="1493839866">
    <w:abstractNumId w:val="0"/>
  </w:num>
  <w:num w:numId="9" w16cid:durableId="765266336">
    <w:abstractNumId w:val="1"/>
  </w:num>
  <w:num w:numId="10" w16cid:durableId="348995792">
    <w:abstractNumId w:val="4"/>
  </w:num>
  <w:num w:numId="11" w16cid:durableId="422803216">
    <w:abstractNumId w:val="25"/>
  </w:num>
  <w:num w:numId="12" w16cid:durableId="1488593581">
    <w:abstractNumId w:val="17"/>
  </w:num>
  <w:num w:numId="13" w16cid:durableId="995494528">
    <w:abstractNumId w:val="36"/>
  </w:num>
  <w:num w:numId="14" w16cid:durableId="1643732124">
    <w:abstractNumId w:val="20"/>
  </w:num>
  <w:num w:numId="15" w16cid:durableId="1674793020">
    <w:abstractNumId w:val="26"/>
  </w:num>
  <w:num w:numId="16" w16cid:durableId="151794162">
    <w:abstractNumId w:val="38"/>
  </w:num>
  <w:num w:numId="17" w16cid:durableId="1063793642">
    <w:abstractNumId w:val="39"/>
  </w:num>
  <w:num w:numId="18" w16cid:durableId="269237963">
    <w:abstractNumId w:val="30"/>
  </w:num>
  <w:num w:numId="19" w16cid:durableId="328216635">
    <w:abstractNumId w:val="14"/>
  </w:num>
  <w:num w:numId="20" w16cid:durableId="13701161">
    <w:abstractNumId w:val="16"/>
  </w:num>
  <w:num w:numId="21" w16cid:durableId="1619876249">
    <w:abstractNumId w:val="21"/>
  </w:num>
  <w:num w:numId="22" w16cid:durableId="1150177154">
    <w:abstractNumId w:val="29"/>
  </w:num>
  <w:num w:numId="23" w16cid:durableId="1855534433">
    <w:abstractNumId w:val="15"/>
  </w:num>
  <w:num w:numId="24" w16cid:durableId="88014972">
    <w:abstractNumId w:val="32"/>
  </w:num>
  <w:num w:numId="25" w16cid:durableId="1743217943">
    <w:abstractNumId w:val="40"/>
  </w:num>
  <w:num w:numId="26" w16cid:durableId="1950745198">
    <w:abstractNumId w:val="10"/>
  </w:num>
  <w:num w:numId="27" w16cid:durableId="707099246">
    <w:abstractNumId w:val="13"/>
  </w:num>
  <w:num w:numId="28" w16cid:durableId="466750429">
    <w:abstractNumId w:val="12"/>
  </w:num>
  <w:num w:numId="29" w16cid:durableId="241839071">
    <w:abstractNumId w:val="18"/>
  </w:num>
  <w:num w:numId="30" w16cid:durableId="135950703">
    <w:abstractNumId w:val="33"/>
  </w:num>
  <w:num w:numId="31" w16cid:durableId="591352973">
    <w:abstractNumId w:val="23"/>
  </w:num>
  <w:num w:numId="32" w16cid:durableId="1488588830">
    <w:abstractNumId w:val="28"/>
  </w:num>
  <w:num w:numId="33" w16cid:durableId="1420715884">
    <w:abstractNumId w:val="19"/>
  </w:num>
  <w:num w:numId="34" w16cid:durableId="1602757021">
    <w:abstractNumId w:val="27"/>
  </w:num>
  <w:num w:numId="35" w16cid:durableId="673073959">
    <w:abstractNumId w:val="37"/>
  </w:num>
  <w:num w:numId="36" w16cid:durableId="1499997236">
    <w:abstractNumId w:val="11"/>
  </w:num>
  <w:num w:numId="37" w16cid:durableId="176308708">
    <w:abstractNumId w:val="34"/>
  </w:num>
  <w:num w:numId="38" w16cid:durableId="1353264466">
    <w:abstractNumId w:val="35"/>
  </w:num>
  <w:num w:numId="39" w16cid:durableId="1101998361">
    <w:abstractNumId w:val="31"/>
  </w:num>
  <w:num w:numId="40" w16cid:durableId="1604067274">
    <w:abstractNumId w:val="24"/>
  </w:num>
  <w:num w:numId="41" w16cid:durableId="547449282">
    <w:abstractNumId w:val="2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1C1"/>
    <w:rsid w:val="0000086D"/>
    <w:rsid w:val="00000A01"/>
    <w:rsid w:val="000010E6"/>
    <w:rsid w:val="0000113D"/>
    <w:rsid w:val="00001791"/>
    <w:rsid w:val="000019C7"/>
    <w:rsid w:val="00001AC6"/>
    <w:rsid w:val="00001F7B"/>
    <w:rsid w:val="00002044"/>
    <w:rsid w:val="00002354"/>
    <w:rsid w:val="00002C83"/>
    <w:rsid w:val="00002F8F"/>
    <w:rsid w:val="000038B0"/>
    <w:rsid w:val="00003A04"/>
    <w:rsid w:val="00003A23"/>
    <w:rsid w:val="00003FD5"/>
    <w:rsid w:val="00004824"/>
    <w:rsid w:val="00004904"/>
    <w:rsid w:val="00005A4B"/>
    <w:rsid w:val="00005CC9"/>
    <w:rsid w:val="0000613F"/>
    <w:rsid w:val="00006B0D"/>
    <w:rsid w:val="00006F09"/>
    <w:rsid w:val="000076F7"/>
    <w:rsid w:val="000077BF"/>
    <w:rsid w:val="00010C47"/>
    <w:rsid w:val="000111F3"/>
    <w:rsid w:val="00011773"/>
    <w:rsid w:val="00011968"/>
    <w:rsid w:val="00012083"/>
    <w:rsid w:val="00012427"/>
    <w:rsid w:val="00013B93"/>
    <w:rsid w:val="00013F72"/>
    <w:rsid w:val="00013F9A"/>
    <w:rsid w:val="000149CF"/>
    <w:rsid w:val="00014B29"/>
    <w:rsid w:val="00015137"/>
    <w:rsid w:val="00015270"/>
    <w:rsid w:val="0001566D"/>
    <w:rsid w:val="00015BE2"/>
    <w:rsid w:val="000162FC"/>
    <w:rsid w:val="0001637E"/>
    <w:rsid w:val="000168A1"/>
    <w:rsid w:val="00016FFA"/>
    <w:rsid w:val="00017704"/>
    <w:rsid w:val="00017E07"/>
    <w:rsid w:val="0002034E"/>
    <w:rsid w:val="00020BC1"/>
    <w:rsid w:val="00020BDB"/>
    <w:rsid w:val="00020D81"/>
    <w:rsid w:val="000215B7"/>
    <w:rsid w:val="000217A1"/>
    <w:rsid w:val="00021B08"/>
    <w:rsid w:val="000225E6"/>
    <w:rsid w:val="0002297C"/>
    <w:rsid w:val="00023058"/>
    <w:rsid w:val="00023E11"/>
    <w:rsid w:val="000247FD"/>
    <w:rsid w:val="00024E7C"/>
    <w:rsid w:val="0002560C"/>
    <w:rsid w:val="00025C50"/>
    <w:rsid w:val="00026855"/>
    <w:rsid w:val="000271F2"/>
    <w:rsid w:val="000271F3"/>
    <w:rsid w:val="00027306"/>
    <w:rsid w:val="000278F4"/>
    <w:rsid w:val="00027E46"/>
    <w:rsid w:val="000300F5"/>
    <w:rsid w:val="000304CF"/>
    <w:rsid w:val="00031038"/>
    <w:rsid w:val="000311AA"/>
    <w:rsid w:val="00031616"/>
    <w:rsid w:val="00031E43"/>
    <w:rsid w:val="00031EB6"/>
    <w:rsid w:val="00032305"/>
    <w:rsid w:val="000325A4"/>
    <w:rsid w:val="000327A5"/>
    <w:rsid w:val="00032924"/>
    <w:rsid w:val="000333A8"/>
    <w:rsid w:val="00033524"/>
    <w:rsid w:val="000336E0"/>
    <w:rsid w:val="000339B8"/>
    <w:rsid w:val="000344D1"/>
    <w:rsid w:val="00034EDD"/>
    <w:rsid w:val="00035048"/>
    <w:rsid w:val="00035712"/>
    <w:rsid w:val="00035902"/>
    <w:rsid w:val="00035AA5"/>
    <w:rsid w:val="00035B5A"/>
    <w:rsid w:val="00036203"/>
    <w:rsid w:val="00036904"/>
    <w:rsid w:val="00036982"/>
    <w:rsid w:val="00036AB6"/>
    <w:rsid w:val="000372CE"/>
    <w:rsid w:val="0003733B"/>
    <w:rsid w:val="000376D1"/>
    <w:rsid w:val="00037B03"/>
    <w:rsid w:val="00037B04"/>
    <w:rsid w:val="00037BC0"/>
    <w:rsid w:val="00037C7B"/>
    <w:rsid w:val="000402A9"/>
    <w:rsid w:val="00040A54"/>
    <w:rsid w:val="00040B0F"/>
    <w:rsid w:val="00040B85"/>
    <w:rsid w:val="00041103"/>
    <w:rsid w:val="00041109"/>
    <w:rsid w:val="00041AB2"/>
    <w:rsid w:val="00042008"/>
    <w:rsid w:val="00042709"/>
    <w:rsid w:val="00042770"/>
    <w:rsid w:val="000429D0"/>
    <w:rsid w:val="000431A1"/>
    <w:rsid w:val="00043F1E"/>
    <w:rsid w:val="00044158"/>
    <w:rsid w:val="000443D1"/>
    <w:rsid w:val="0004473F"/>
    <w:rsid w:val="00044ADA"/>
    <w:rsid w:val="0004511D"/>
    <w:rsid w:val="000451CF"/>
    <w:rsid w:val="000453CD"/>
    <w:rsid w:val="000455F1"/>
    <w:rsid w:val="000469FA"/>
    <w:rsid w:val="00046BD1"/>
    <w:rsid w:val="00046C99"/>
    <w:rsid w:val="00047325"/>
    <w:rsid w:val="00050F21"/>
    <w:rsid w:val="00051720"/>
    <w:rsid w:val="000521AD"/>
    <w:rsid w:val="000525A3"/>
    <w:rsid w:val="000525BE"/>
    <w:rsid w:val="000535EC"/>
    <w:rsid w:val="00053640"/>
    <w:rsid w:val="00053A49"/>
    <w:rsid w:val="00053D17"/>
    <w:rsid w:val="00054623"/>
    <w:rsid w:val="00054871"/>
    <w:rsid w:val="00054F1D"/>
    <w:rsid w:val="000553A5"/>
    <w:rsid w:val="00055960"/>
    <w:rsid w:val="00055D63"/>
    <w:rsid w:val="00056444"/>
    <w:rsid w:val="000566B0"/>
    <w:rsid w:val="000568EF"/>
    <w:rsid w:val="00056B4C"/>
    <w:rsid w:val="0005709B"/>
    <w:rsid w:val="000574DA"/>
    <w:rsid w:val="00057637"/>
    <w:rsid w:val="0005781E"/>
    <w:rsid w:val="00057FA4"/>
    <w:rsid w:val="00060987"/>
    <w:rsid w:val="00060B69"/>
    <w:rsid w:val="00060F62"/>
    <w:rsid w:val="00061BDB"/>
    <w:rsid w:val="00061FBF"/>
    <w:rsid w:val="0006210C"/>
    <w:rsid w:val="000622A5"/>
    <w:rsid w:val="000622B0"/>
    <w:rsid w:val="000623CF"/>
    <w:rsid w:val="00062A6C"/>
    <w:rsid w:val="0006313F"/>
    <w:rsid w:val="0006358D"/>
    <w:rsid w:val="00063862"/>
    <w:rsid w:val="00063D4A"/>
    <w:rsid w:val="00063D9F"/>
    <w:rsid w:val="00063FFE"/>
    <w:rsid w:val="0006402D"/>
    <w:rsid w:val="000646A7"/>
    <w:rsid w:val="00064C8F"/>
    <w:rsid w:val="0006545A"/>
    <w:rsid w:val="000654CE"/>
    <w:rsid w:val="000656E1"/>
    <w:rsid w:val="0006593E"/>
    <w:rsid w:val="00065A19"/>
    <w:rsid w:val="00065C80"/>
    <w:rsid w:val="000662D8"/>
    <w:rsid w:val="00066845"/>
    <w:rsid w:val="00066914"/>
    <w:rsid w:val="0006692E"/>
    <w:rsid w:val="00066C4F"/>
    <w:rsid w:val="000671D5"/>
    <w:rsid w:val="000671D8"/>
    <w:rsid w:val="00067901"/>
    <w:rsid w:val="00067940"/>
    <w:rsid w:val="00067D00"/>
    <w:rsid w:val="00067D1D"/>
    <w:rsid w:val="00067D22"/>
    <w:rsid w:val="00067EDF"/>
    <w:rsid w:val="00067EF7"/>
    <w:rsid w:val="00070849"/>
    <w:rsid w:val="00071735"/>
    <w:rsid w:val="00072604"/>
    <w:rsid w:val="00073068"/>
    <w:rsid w:val="000730CF"/>
    <w:rsid w:val="0007324F"/>
    <w:rsid w:val="00073CD3"/>
    <w:rsid w:val="00073EAD"/>
    <w:rsid w:val="00074408"/>
    <w:rsid w:val="000744FA"/>
    <w:rsid w:val="00074EE4"/>
    <w:rsid w:val="0007509B"/>
    <w:rsid w:val="000751B4"/>
    <w:rsid w:val="000751D4"/>
    <w:rsid w:val="000752AB"/>
    <w:rsid w:val="000754D3"/>
    <w:rsid w:val="000754E5"/>
    <w:rsid w:val="00075841"/>
    <w:rsid w:val="00075A6C"/>
    <w:rsid w:val="00075EA3"/>
    <w:rsid w:val="0007610E"/>
    <w:rsid w:val="000761AF"/>
    <w:rsid w:val="00076C6E"/>
    <w:rsid w:val="00077017"/>
    <w:rsid w:val="00077105"/>
    <w:rsid w:val="0007719F"/>
    <w:rsid w:val="00077D68"/>
    <w:rsid w:val="00077DC0"/>
    <w:rsid w:val="000800A1"/>
    <w:rsid w:val="000801DC"/>
    <w:rsid w:val="000802BA"/>
    <w:rsid w:val="000802CE"/>
    <w:rsid w:val="000805CA"/>
    <w:rsid w:val="00080D78"/>
    <w:rsid w:val="0008109B"/>
    <w:rsid w:val="00081A9A"/>
    <w:rsid w:val="00081F92"/>
    <w:rsid w:val="00082E3A"/>
    <w:rsid w:val="00082EEA"/>
    <w:rsid w:val="00082F02"/>
    <w:rsid w:val="00082F24"/>
    <w:rsid w:val="00083217"/>
    <w:rsid w:val="00083536"/>
    <w:rsid w:val="0008356D"/>
    <w:rsid w:val="000836CF"/>
    <w:rsid w:val="00083766"/>
    <w:rsid w:val="00083AEA"/>
    <w:rsid w:val="00083BF7"/>
    <w:rsid w:val="00084CF9"/>
    <w:rsid w:val="0008510D"/>
    <w:rsid w:val="00085284"/>
    <w:rsid w:val="00085B95"/>
    <w:rsid w:val="0008616E"/>
    <w:rsid w:val="00087325"/>
    <w:rsid w:val="00087347"/>
    <w:rsid w:val="00087C9A"/>
    <w:rsid w:val="00087D54"/>
    <w:rsid w:val="00087ED5"/>
    <w:rsid w:val="00087FBB"/>
    <w:rsid w:val="00090486"/>
    <w:rsid w:val="00090D18"/>
    <w:rsid w:val="00090F48"/>
    <w:rsid w:val="00090F49"/>
    <w:rsid w:val="00090FD3"/>
    <w:rsid w:val="000910D7"/>
    <w:rsid w:val="000917E6"/>
    <w:rsid w:val="00091896"/>
    <w:rsid w:val="00091968"/>
    <w:rsid w:val="00091D71"/>
    <w:rsid w:val="0009311C"/>
    <w:rsid w:val="0009332C"/>
    <w:rsid w:val="000934D7"/>
    <w:rsid w:val="000939DC"/>
    <w:rsid w:val="00093F2A"/>
    <w:rsid w:val="000950A0"/>
    <w:rsid w:val="00095299"/>
    <w:rsid w:val="0009553B"/>
    <w:rsid w:val="00095917"/>
    <w:rsid w:val="00095F85"/>
    <w:rsid w:val="00096541"/>
    <w:rsid w:val="0009715D"/>
    <w:rsid w:val="00097346"/>
    <w:rsid w:val="0009756E"/>
    <w:rsid w:val="0009795C"/>
    <w:rsid w:val="000A02AD"/>
    <w:rsid w:val="000A0721"/>
    <w:rsid w:val="000A1CB4"/>
    <w:rsid w:val="000A1ECA"/>
    <w:rsid w:val="000A22E4"/>
    <w:rsid w:val="000A277F"/>
    <w:rsid w:val="000A2A76"/>
    <w:rsid w:val="000A2D2D"/>
    <w:rsid w:val="000A306C"/>
    <w:rsid w:val="000A30D7"/>
    <w:rsid w:val="000A4658"/>
    <w:rsid w:val="000A4B9D"/>
    <w:rsid w:val="000A4F05"/>
    <w:rsid w:val="000A4F2B"/>
    <w:rsid w:val="000A50BC"/>
    <w:rsid w:val="000A5410"/>
    <w:rsid w:val="000A5EC4"/>
    <w:rsid w:val="000A6135"/>
    <w:rsid w:val="000A617F"/>
    <w:rsid w:val="000A67D5"/>
    <w:rsid w:val="000A6C35"/>
    <w:rsid w:val="000A755E"/>
    <w:rsid w:val="000A7F04"/>
    <w:rsid w:val="000B09FA"/>
    <w:rsid w:val="000B0E74"/>
    <w:rsid w:val="000B140E"/>
    <w:rsid w:val="000B1454"/>
    <w:rsid w:val="000B1801"/>
    <w:rsid w:val="000B1B44"/>
    <w:rsid w:val="000B2267"/>
    <w:rsid w:val="000B23DC"/>
    <w:rsid w:val="000B2459"/>
    <w:rsid w:val="000B3747"/>
    <w:rsid w:val="000B37D0"/>
    <w:rsid w:val="000B3C71"/>
    <w:rsid w:val="000B3E80"/>
    <w:rsid w:val="000B4447"/>
    <w:rsid w:val="000B4AF4"/>
    <w:rsid w:val="000B4F0C"/>
    <w:rsid w:val="000B5053"/>
    <w:rsid w:val="000B511D"/>
    <w:rsid w:val="000B5165"/>
    <w:rsid w:val="000B52F8"/>
    <w:rsid w:val="000B53F5"/>
    <w:rsid w:val="000B56A3"/>
    <w:rsid w:val="000B5BFB"/>
    <w:rsid w:val="000B5C20"/>
    <w:rsid w:val="000B63C1"/>
    <w:rsid w:val="000B67A4"/>
    <w:rsid w:val="000B6A06"/>
    <w:rsid w:val="000B6EA9"/>
    <w:rsid w:val="000B7082"/>
    <w:rsid w:val="000B7195"/>
    <w:rsid w:val="000B7292"/>
    <w:rsid w:val="000B776E"/>
    <w:rsid w:val="000B78AD"/>
    <w:rsid w:val="000B7A60"/>
    <w:rsid w:val="000B7B5B"/>
    <w:rsid w:val="000B7DCF"/>
    <w:rsid w:val="000B7E8E"/>
    <w:rsid w:val="000C05A9"/>
    <w:rsid w:val="000C08F7"/>
    <w:rsid w:val="000C0946"/>
    <w:rsid w:val="000C2E69"/>
    <w:rsid w:val="000C3B29"/>
    <w:rsid w:val="000C3C39"/>
    <w:rsid w:val="000C429B"/>
    <w:rsid w:val="000C4A61"/>
    <w:rsid w:val="000C5099"/>
    <w:rsid w:val="000C5546"/>
    <w:rsid w:val="000C6211"/>
    <w:rsid w:val="000C6305"/>
    <w:rsid w:val="000C656A"/>
    <w:rsid w:val="000C6D34"/>
    <w:rsid w:val="000C6EEE"/>
    <w:rsid w:val="000C723A"/>
    <w:rsid w:val="000C7DE9"/>
    <w:rsid w:val="000D0373"/>
    <w:rsid w:val="000D114F"/>
    <w:rsid w:val="000D1643"/>
    <w:rsid w:val="000D194B"/>
    <w:rsid w:val="000D1AB9"/>
    <w:rsid w:val="000D2138"/>
    <w:rsid w:val="000D3721"/>
    <w:rsid w:val="000D3D0C"/>
    <w:rsid w:val="000D3FF9"/>
    <w:rsid w:val="000D41FB"/>
    <w:rsid w:val="000D4A40"/>
    <w:rsid w:val="000D4FED"/>
    <w:rsid w:val="000D524F"/>
    <w:rsid w:val="000D630D"/>
    <w:rsid w:val="000D66F6"/>
    <w:rsid w:val="000D6CF9"/>
    <w:rsid w:val="000D72B9"/>
    <w:rsid w:val="000D74EF"/>
    <w:rsid w:val="000D79DC"/>
    <w:rsid w:val="000D7CCD"/>
    <w:rsid w:val="000D7D1B"/>
    <w:rsid w:val="000E01AC"/>
    <w:rsid w:val="000E0A4B"/>
    <w:rsid w:val="000E0B24"/>
    <w:rsid w:val="000E12FB"/>
    <w:rsid w:val="000E1365"/>
    <w:rsid w:val="000E1581"/>
    <w:rsid w:val="000E3073"/>
    <w:rsid w:val="000E33FE"/>
    <w:rsid w:val="000E3B96"/>
    <w:rsid w:val="000E3DD4"/>
    <w:rsid w:val="000E4356"/>
    <w:rsid w:val="000E4674"/>
    <w:rsid w:val="000E4711"/>
    <w:rsid w:val="000E558A"/>
    <w:rsid w:val="000E5DD5"/>
    <w:rsid w:val="000E5F34"/>
    <w:rsid w:val="000E5FE9"/>
    <w:rsid w:val="000E65C6"/>
    <w:rsid w:val="000E66EE"/>
    <w:rsid w:val="000E6A68"/>
    <w:rsid w:val="000E6CBF"/>
    <w:rsid w:val="000E6CEA"/>
    <w:rsid w:val="000E74E0"/>
    <w:rsid w:val="000E7513"/>
    <w:rsid w:val="000E7A5E"/>
    <w:rsid w:val="000E7A6B"/>
    <w:rsid w:val="000E7E13"/>
    <w:rsid w:val="000F0079"/>
    <w:rsid w:val="000F0086"/>
    <w:rsid w:val="000F0248"/>
    <w:rsid w:val="000F09BD"/>
    <w:rsid w:val="000F0A1F"/>
    <w:rsid w:val="000F1371"/>
    <w:rsid w:val="000F1B0D"/>
    <w:rsid w:val="000F1D70"/>
    <w:rsid w:val="000F2533"/>
    <w:rsid w:val="000F2706"/>
    <w:rsid w:val="000F2B8B"/>
    <w:rsid w:val="000F2D4B"/>
    <w:rsid w:val="000F2FF3"/>
    <w:rsid w:val="000F3711"/>
    <w:rsid w:val="000F5578"/>
    <w:rsid w:val="000F716E"/>
    <w:rsid w:val="000F7387"/>
    <w:rsid w:val="000F7429"/>
    <w:rsid w:val="000F7944"/>
    <w:rsid w:val="000F7B70"/>
    <w:rsid w:val="001004B6"/>
    <w:rsid w:val="0010059B"/>
    <w:rsid w:val="00100A58"/>
    <w:rsid w:val="00100ACD"/>
    <w:rsid w:val="001010A7"/>
    <w:rsid w:val="001013CD"/>
    <w:rsid w:val="00101867"/>
    <w:rsid w:val="00101C74"/>
    <w:rsid w:val="00101E87"/>
    <w:rsid w:val="00101F85"/>
    <w:rsid w:val="00101FDA"/>
    <w:rsid w:val="001022A6"/>
    <w:rsid w:val="001022E0"/>
    <w:rsid w:val="00102467"/>
    <w:rsid w:val="00102A29"/>
    <w:rsid w:val="001032E9"/>
    <w:rsid w:val="00103812"/>
    <w:rsid w:val="0010386F"/>
    <w:rsid w:val="00103DA0"/>
    <w:rsid w:val="00105275"/>
    <w:rsid w:val="00105397"/>
    <w:rsid w:val="00105499"/>
    <w:rsid w:val="00105CB6"/>
    <w:rsid w:val="00105D78"/>
    <w:rsid w:val="00106179"/>
    <w:rsid w:val="0010634C"/>
    <w:rsid w:val="00106368"/>
    <w:rsid w:val="001063D1"/>
    <w:rsid w:val="0010670E"/>
    <w:rsid w:val="001068E2"/>
    <w:rsid w:val="00106B65"/>
    <w:rsid w:val="00106C05"/>
    <w:rsid w:val="00107142"/>
    <w:rsid w:val="001077C4"/>
    <w:rsid w:val="00107F15"/>
    <w:rsid w:val="00110174"/>
    <w:rsid w:val="0011061A"/>
    <w:rsid w:val="00110896"/>
    <w:rsid w:val="0011099E"/>
    <w:rsid w:val="0011134B"/>
    <w:rsid w:val="00111AB8"/>
    <w:rsid w:val="00111E12"/>
    <w:rsid w:val="00112B10"/>
    <w:rsid w:val="00112FDA"/>
    <w:rsid w:val="00113267"/>
    <w:rsid w:val="00113510"/>
    <w:rsid w:val="00113822"/>
    <w:rsid w:val="00113C6D"/>
    <w:rsid w:val="00114521"/>
    <w:rsid w:val="00114E94"/>
    <w:rsid w:val="00114FA2"/>
    <w:rsid w:val="001150B6"/>
    <w:rsid w:val="0011540A"/>
    <w:rsid w:val="0011565E"/>
    <w:rsid w:val="00115976"/>
    <w:rsid w:val="001159DE"/>
    <w:rsid w:val="00115EBD"/>
    <w:rsid w:val="00115F14"/>
    <w:rsid w:val="001162DD"/>
    <w:rsid w:val="00116701"/>
    <w:rsid w:val="00116D9C"/>
    <w:rsid w:val="00117048"/>
    <w:rsid w:val="001170BA"/>
    <w:rsid w:val="00117425"/>
    <w:rsid w:val="00117D5E"/>
    <w:rsid w:val="001201D0"/>
    <w:rsid w:val="00120302"/>
    <w:rsid w:val="00120326"/>
    <w:rsid w:val="00120505"/>
    <w:rsid w:val="0012083D"/>
    <w:rsid w:val="00120F9C"/>
    <w:rsid w:val="0012100F"/>
    <w:rsid w:val="0012132F"/>
    <w:rsid w:val="001219FA"/>
    <w:rsid w:val="001222A9"/>
    <w:rsid w:val="001222EB"/>
    <w:rsid w:val="00122744"/>
    <w:rsid w:val="001227D2"/>
    <w:rsid w:val="001230EE"/>
    <w:rsid w:val="00123655"/>
    <w:rsid w:val="00123D4C"/>
    <w:rsid w:val="00123F87"/>
    <w:rsid w:val="00124013"/>
    <w:rsid w:val="001245DB"/>
    <w:rsid w:val="00124623"/>
    <w:rsid w:val="00124652"/>
    <w:rsid w:val="001246E7"/>
    <w:rsid w:val="00125147"/>
    <w:rsid w:val="001258C5"/>
    <w:rsid w:val="00125DE2"/>
    <w:rsid w:val="00125EC1"/>
    <w:rsid w:val="0012612B"/>
    <w:rsid w:val="001263EC"/>
    <w:rsid w:val="00126412"/>
    <w:rsid w:val="00126C10"/>
    <w:rsid w:val="00127299"/>
    <w:rsid w:val="00127618"/>
    <w:rsid w:val="00127CCC"/>
    <w:rsid w:val="00127E31"/>
    <w:rsid w:val="00127FA1"/>
    <w:rsid w:val="00130522"/>
    <w:rsid w:val="00130A03"/>
    <w:rsid w:val="00130FA8"/>
    <w:rsid w:val="001314DA"/>
    <w:rsid w:val="00132190"/>
    <w:rsid w:val="0013278C"/>
    <w:rsid w:val="00132943"/>
    <w:rsid w:val="00132B6B"/>
    <w:rsid w:val="00132C12"/>
    <w:rsid w:val="00132E1B"/>
    <w:rsid w:val="00133199"/>
    <w:rsid w:val="001335F3"/>
    <w:rsid w:val="001346BF"/>
    <w:rsid w:val="001346CF"/>
    <w:rsid w:val="001347DF"/>
    <w:rsid w:val="00134922"/>
    <w:rsid w:val="00134B9D"/>
    <w:rsid w:val="00134F18"/>
    <w:rsid w:val="00134F6C"/>
    <w:rsid w:val="00135584"/>
    <w:rsid w:val="00135614"/>
    <w:rsid w:val="001358D7"/>
    <w:rsid w:val="00135B15"/>
    <w:rsid w:val="0014014D"/>
    <w:rsid w:val="00140203"/>
    <w:rsid w:val="00140421"/>
    <w:rsid w:val="0014043C"/>
    <w:rsid w:val="001408B6"/>
    <w:rsid w:val="00140E1D"/>
    <w:rsid w:val="00140EE5"/>
    <w:rsid w:val="00140F4F"/>
    <w:rsid w:val="00140FB7"/>
    <w:rsid w:val="00141242"/>
    <w:rsid w:val="00141772"/>
    <w:rsid w:val="00141A93"/>
    <w:rsid w:val="00142273"/>
    <w:rsid w:val="001424D4"/>
    <w:rsid w:val="00142BC3"/>
    <w:rsid w:val="00142F54"/>
    <w:rsid w:val="00143090"/>
    <w:rsid w:val="00143700"/>
    <w:rsid w:val="001437FB"/>
    <w:rsid w:val="00143DCA"/>
    <w:rsid w:val="00143E08"/>
    <w:rsid w:val="001444E1"/>
    <w:rsid w:val="0014472F"/>
    <w:rsid w:val="0014476A"/>
    <w:rsid w:val="00144B76"/>
    <w:rsid w:val="00144D1D"/>
    <w:rsid w:val="00144D5F"/>
    <w:rsid w:val="00144E41"/>
    <w:rsid w:val="0014519C"/>
    <w:rsid w:val="001452CC"/>
    <w:rsid w:val="001463AC"/>
    <w:rsid w:val="00146DEB"/>
    <w:rsid w:val="00146ED9"/>
    <w:rsid w:val="00147105"/>
    <w:rsid w:val="001472BD"/>
    <w:rsid w:val="001475DF"/>
    <w:rsid w:val="00147750"/>
    <w:rsid w:val="0014785D"/>
    <w:rsid w:val="0014791D"/>
    <w:rsid w:val="00147B90"/>
    <w:rsid w:val="00147FE1"/>
    <w:rsid w:val="001504CF"/>
    <w:rsid w:val="00150A2B"/>
    <w:rsid w:val="00150B96"/>
    <w:rsid w:val="00150EE9"/>
    <w:rsid w:val="00152187"/>
    <w:rsid w:val="001522AF"/>
    <w:rsid w:val="00152B69"/>
    <w:rsid w:val="00152B85"/>
    <w:rsid w:val="00152FBA"/>
    <w:rsid w:val="0015353D"/>
    <w:rsid w:val="001535D7"/>
    <w:rsid w:val="00153E24"/>
    <w:rsid w:val="00154059"/>
    <w:rsid w:val="00154177"/>
    <w:rsid w:val="001542BE"/>
    <w:rsid w:val="0015434B"/>
    <w:rsid w:val="00154F82"/>
    <w:rsid w:val="00155A52"/>
    <w:rsid w:val="00155EBB"/>
    <w:rsid w:val="00156223"/>
    <w:rsid w:val="00156368"/>
    <w:rsid w:val="001566FD"/>
    <w:rsid w:val="001571A4"/>
    <w:rsid w:val="001577E1"/>
    <w:rsid w:val="001579F4"/>
    <w:rsid w:val="00157AFF"/>
    <w:rsid w:val="00160077"/>
    <w:rsid w:val="0016043C"/>
    <w:rsid w:val="00160A29"/>
    <w:rsid w:val="00160A6E"/>
    <w:rsid w:val="00160FCF"/>
    <w:rsid w:val="0016107E"/>
    <w:rsid w:val="001619E2"/>
    <w:rsid w:val="00161FAA"/>
    <w:rsid w:val="001620C9"/>
    <w:rsid w:val="0016229E"/>
    <w:rsid w:val="001629D3"/>
    <w:rsid w:val="00162A8C"/>
    <w:rsid w:val="00162E5F"/>
    <w:rsid w:val="001633D5"/>
    <w:rsid w:val="001643BD"/>
    <w:rsid w:val="001644A7"/>
    <w:rsid w:val="0016467C"/>
    <w:rsid w:val="00164B64"/>
    <w:rsid w:val="00164E27"/>
    <w:rsid w:val="001651BA"/>
    <w:rsid w:val="001655EA"/>
    <w:rsid w:val="00165AFF"/>
    <w:rsid w:val="0016656D"/>
    <w:rsid w:val="0016668C"/>
    <w:rsid w:val="0016711F"/>
    <w:rsid w:val="00167470"/>
    <w:rsid w:val="00167797"/>
    <w:rsid w:val="001704A1"/>
    <w:rsid w:val="001707B0"/>
    <w:rsid w:val="0017121D"/>
    <w:rsid w:val="00171965"/>
    <w:rsid w:val="00171C8F"/>
    <w:rsid w:val="00171D05"/>
    <w:rsid w:val="00171F32"/>
    <w:rsid w:val="001721ED"/>
    <w:rsid w:val="00172A69"/>
    <w:rsid w:val="00172B62"/>
    <w:rsid w:val="00172B9D"/>
    <w:rsid w:val="0017323F"/>
    <w:rsid w:val="001736A4"/>
    <w:rsid w:val="00173A04"/>
    <w:rsid w:val="00174E21"/>
    <w:rsid w:val="0017530E"/>
    <w:rsid w:val="00175910"/>
    <w:rsid w:val="00175D44"/>
    <w:rsid w:val="001762F1"/>
    <w:rsid w:val="00177051"/>
    <w:rsid w:val="00177190"/>
    <w:rsid w:val="0017735C"/>
    <w:rsid w:val="001773B7"/>
    <w:rsid w:val="00177416"/>
    <w:rsid w:val="0017757A"/>
    <w:rsid w:val="00177CFB"/>
    <w:rsid w:val="00177D48"/>
    <w:rsid w:val="00177D64"/>
    <w:rsid w:val="00180679"/>
    <w:rsid w:val="00180725"/>
    <w:rsid w:val="001808C6"/>
    <w:rsid w:val="00180F0B"/>
    <w:rsid w:val="0018100E"/>
    <w:rsid w:val="0018110A"/>
    <w:rsid w:val="0018128D"/>
    <w:rsid w:val="0018159A"/>
    <w:rsid w:val="00181C8A"/>
    <w:rsid w:val="0018232A"/>
    <w:rsid w:val="00182412"/>
    <w:rsid w:val="001824A8"/>
    <w:rsid w:val="0018254B"/>
    <w:rsid w:val="001829C5"/>
    <w:rsid w:val="00182B84"/>
    <w:rsid w:val="00183092"/>
    <w:rsid w:val="001831D8"/>
    <w:rsid w:val="001833FE"/>
    <w:rsid w:val="00183A6B"/>
    <w:rsid w:val="0018484D"/>
    <w:rsid w:val="00184878"/>
    <w:rsid w:val="0018489D"/>
    <w:rsid w:val="00184F2C"/>
    <w:rsid w:val="00184FD1"/>
    <w:rsid w:val="0018530E"/>
    <w:rsid w:val="001853F3"/>
    <w:rsid w:val="00185797"/>
    <w:rsid w:val="00185E84"/>
    <w:rsid w:val="00186232"/>
    <w:rsid w:val="00186352"/>
    <w:rsid w:val="0018674A"/>
    <w:rsid w:val="001868F4"/>
    <w:rsid w:val="00186E72"/>
    <w:rsid w:val="00187026"/>
    <w:rsid w:val="00187060"/>
    <w:rsid w:val="0018743A"/>
    <w:rsid w:val="00187CE3"/>
    <w:rsid w:val="00187DA1"/>
    <w:rsid w:val="0019058A"/>
    <w:rsid w:val="001909B0"/>
    <w:rsid w:val="00191B63"/>
    <w:rsid w:val="00192018"/>
    <w:rsid w:val="001929A8"/>
    <w:rsid w:val="00192B65"/>
    <w:rsid w:val="001930B4"/>
    <w:rsid w:val="00193298"/>
    <w:rsid w:val="00193B0E"/>
    <w:rsid w:val="0019475A"/>
    <w:rsid w:val="00194936"/>
    <w:rsid w:val="00194BD3"/>
    <w:rsid w:val="00194CD7"/>
    <w:rsid w:val="00195517"/>
    <w:rsid w:val="001955C5"/>
    <w:rsid w:val="00195AFA"/>
    <w:rsid w:val="00196070"/>
    <w:rsid w:val="00196240"/>
    <w:rsid w:val="001965F4"/>
    <w:rsid w:val="00196A5F"/>
    <w:rsid w:val="0019793A"/>
    <w:rsid w:val="001979D5"/>
    <w:rsid w:val="00197D75"/>
    <w:rsid w:val="00197EC9"/>
    <w:rsid w:val="001A02B5"/>
    <w:rsid w:val="001A0692"/>
    <w:rsid w:val="001A0B9A"/>
    <w:rsid w:val="001A0BDA"/>
    <w:rsid w:val="001A0ED2"/>
    <w:rsid w:val="001A1A67"/>
    <w:rsid w:val="001A1C0F"/>
    <w:rsid w:val="001A2201"/>
    <w:rsid w:val="001A22D8"/>
    <w:rsid w:val="001A3165"/>
    <w:rsid w:val="001A33DE"/>
    <w:rsid w:val="001A3A59"/>
    <w:rsid w:val="001A3CBB"/>
    <w:rsid w:val="001A4C7F"/>
    <w:rsid w:val="001A5A53"/>
    <w:rsid w:val="001A6298"/>
    <w:rsid w:val="001A698F"/>
    <w:rsid w:val="001A72D8"/>
    <w:rsid w:val="001A73ED"/>
    <w:rsid w:val="001A7AA4"/>
    <w:rsid w:val="001A7FD6"/>
    <w:rsid w:val="001B01AC"/>
    <w:rsid w:val="001B01D8"/>
    <w:rsid w:val="001B049F"/>
    <w:rsid w:val="001B04D4"/>
    <w:rsid w:val="001B0651"/>
    <w:rsid w:val="001B0F3C"/>
    <w:rsid w:val="001B13BE"/>
    <w:rsid w:val="001B14C5"/>
    <w:rsid w:val="001B1BF9"/>
    <w:rsid w:val="001B1C98"/>
    <w:rsid w:val="001B207E"/>
    <w:rsid w:val="001B20F7"/>
    <w:rsid w:val="001B25EA"/>
    <w:rsid w:val="001B2D5A"/>
    <w:rsid w:val="001B2F02"/>
    <w:rsid w:val="001B303C"/>
    <w:rsid w:val="001B370B"/>
    <w:rsid w:val="001B390C"/>
    <w:rsid w:val="001B3C5C"/>
    <w:rsid w:val="001B40FB"/>
    <w:rsid w:val="001B4B06"/>
    <w:rsid w:val="001B4E79"/>
    <w:rsid w:val="001B51CE"/>
    <w:rsid w:val="001B55C1"/>
    <w:rsid w:val="001B5B5C"/>
    <w:rsid w:val="001B5B9C"/>
    <w:rsid w:val="001B5EA3"/>
    <w:rsid w:val="001B6335"/>
    <w:rsid w:val="001B66AD"/>
    <w:rsid w:val="001B73EC"/>
    <w:rsid w:val="001B7BF5"/>
    <w:rsid w:val="001B7C5F"/>
    <w:rsid w:val="001B7EBF"/>
    <w:rsid w:val="001C0137"/>
    <w:rsid w:val="001C04D8"/>
    <w:rsid w:val="001C05F9"/>
    <w:rsid w:val="001C060D"/>
    <w:rsid w:val="001C0FD7"/>
    <w:rsid w:val="001C13BB"/>
    <w:rsid w:val="001C16DA"/>
    <w:rsid w:val="001C1816"/>
    <w:rsid w:val="001C1F7D"/>
    <w:rsid w:val="001C21B1"/>
    <w:rsid w:val="001C2A5D"/>
    <w:rsid w:val="001C322D"/>
    <w:rsid w:val="001C3BC7"/>
    <w:rsid w:val="001C4208"/>
    <w:rsid w:val="001C4480"/>
    <w:rsid w:val="001C4B12"/>
    <w:rsid w:val="001C5F69"/>
    <w:rsid w:val="001C66BB"/>
    <w:rsid w:val="001C6804"/>
    <w:rsid w:val="001C6934"/>
    <w:rsid w:val="001C6B9B"/>
    <w:rsid w:val="001C7355"/>
    <w:rsid w:val="001D0709"/>
    <w:rsid w:val="001D0777"/>
    <w:rsid w:val="001D0B17"/>
    <w:rsid w:val="001D0CCA"/>
    <w:rsid w:val="001D13EB"/>
    <w:rsid w:val="001D1535"/>
    <w:rsid w:val="001D1763"/>
    <w:rsid w:val="001D187E"/>
    <w:rsid w:val="001D1F50"/>
    <w:rsid w:val="001D2140"/>
    <w:rsid w:val="001D21CF"/>
    <w:rsid w:val="001D2250"/>
    <w:rsid w:val="001D30E6"/>
    <w:rsid w:val="001D3260"/>
    <w:rsid w:val="001D32AF"/>
    <w:rsid w:val="001D339A"/>
    <w:rsid w:val="001D3A57"/>
    <w:rsid w:val="001D3AC7"/>
    <w:rsid w:val="001D3C7E"/>
    <w:rsid w:val="001D43BA"/>
    <w:rsid w:val="001D4F4B"/>
    <w:rsid w:val="001D5090"/>
    <w:rsid w:val="001D52B2"/>
    <w:rsid w:val="001D55BE"/>
    <w:rsid w:val="001D5714"/>
    <w:rsid w:val="001D6129"/>
    <w:rsid w:val="001D6A6E"/>
    <w:rsid w:val="001D7310"/>
    <w:rsid w:val="001D738F"/>
    <w:rsid w:val="001D7475"/>
    <w:rsid w:val="001D74E4"/>
    <w:rsid w:val="001D7728"/>
    <w:rsid w:val="001D7A64"/>
    <w:rsid w:val="001D7B9E"/>
    <w:rsid w:val="001D7E8D"/>
    <w:rsid w:val="001E03CB"/>
    <w:rsid w:val="001E0449"/>
    <w:rsid w:val="001E1037"/>
    <w:rsid w:val="001E13AA"/>
    <w:rsid w:val="001E1C75"/>
    <w:rsid w:val="001E2104"/>
    <w:rsid w:val="001E23E9"/>
    <w:rsid w:val="001E2904"/>
    <w:rsid w:val="001E29AD"/>
    <w:rsid w:val="001E2E98"/>
    <w:rsid w:val="001E3861"/>
    <w:rsid w:val="001E3981"/>
    <w:rsid w:val="001E479C"/>
    <w:rsid w:val="001E4CE6"/>
    <w:rsid w:val="001E5423"/>
    <w:rsid w:val="001E5C4C"/>
    <w:rsid w:val="001E5EB8"/>
    <w:rsid w:val="001E73FE"/>
    <w:rsid w:val="001E768B"/>
    <w:rsid w:val="001E789C"/>
    <w:rsid w:val="001E7BA6"/>
    <w:rsid w:val="001F0F3F"/>
    <w:rsid w:val="001F10A5"/>
    <w:rsid w:val="001F120F"/>
    <w:rsid w:val="001F1AAD"/>
    <w:rsid w:val="001F1DD0"/>
    <w:rsid w:val="001F1F1C"/>
    <w:rsid w:val="001F1F28"/>
    <w:rsid w:val="001F2E75"/>
    <w:rsid w:val="001F2F0C"/>
    <w:rsid w:val="001F31C6"/>
    <w:rsid w:val="001F33FD"/>
    <w:rsid w:val="001F39D6"/>
    <w:rsid w:val="001F3AA8"/>
    <w:rsid w:val="001F3E81"/>
    <w:rsid w:val="001F4204"/>
    <w:rsid w:val="001F4547"/>
    <w:rsid w:val="001F47A9"/>
    <w:rsid w:val="001F5067"/>
    <w:rsid w:val="001F5639"/>
    <w:rsid w:val="001F5660"/>
    <w:rsid w:val="001F5C62"/>
    <w:rsid w:val="001F5C69"/>
    <w:rsid w:val="001F60A6"/>
    <w:rsid w:val="001F62BD"/>
    <w:rsid w:val="001F635E"/>
    <w:rsid w:val="001F64B8"/>
    <w:rsid w:val="001F64F0"/>
    <w:rsid w:val="001F74F5"/>
    <w:rsid w:val="001F7563"/>
    <w:rsid w:val="001F7797"/>
    <w:rsid w:val="001F78EC"/>
    <w:rsid w:val="001F7F13"/>
    <w:rsid w:val="001F7F90"/>
    <w:rsid w:val="002006A9"/>
    <w:rsid w:val="00200E49"/>
    <w:rsid w:val="00201067"/>
    <w:rsid w:val="0020178D"/>
    <w:rsid w:val="00201BC4"/>
    <w:rsid w:val="002021D9"/>
    <w:rsid w:val="00203546"/>
    <w:rsid w:val="0020395D"/>
    <w:rsid w:val="00203C4C"/>
    <w:rsid w:val="00204039"/>
    <w:rsid w:val="00204382"/>
    <w:rsid w:val="00204B6D"/>
    <w:rsid w:val="00204D9D"/>
    <w:rsid w:val="002056C8"/>
    <w:rsid w:val="002059EC"/>
    <w:rsid w:val="00206115"/>
    <w:rsid w:val="00206CED"/>
    <w:rsid w:val="00206DFE"/>
    <w:rsid w:val="00207566"/>
    <w:rsid w:val="002075BC"/>
    <w:rsid w:val="002075FA"/>
    <w:rsid w:val="00207708"/>
    <w:rsid w:val="00207EC7"/>
    <w:rsid w:val="00210225"/>
    <w:rsid w:val="0021056F"/>
    <w:rsid w:val="00210E09"/>
    <w:rsid w:val="00211029"/>
    <w:rsid w:val="002111B7"/>
    <w:rsid w:val="00211448"/>
    <w:rsid w:val="002114E8"/>
    <w:rsid w:val="00211542"/>
    <w:rsid w:val="0021161B"/>
    <w:rsid w:val="002116C7"/>
    <w:rsid w:val="002116E9"/>
    <w:rsid w:val="00211701"/>
    <w:rsid w:val="00211981"/>
    <w:rsid w:val="00211E63"/>
    <w:rsid w:val="00212857"/>
    <w:rsid w:val="002128C8"/>
    <w:rsid w:val="00212F70"/>
    <w:rsid w:val="0021351E"/>
    <w:rsid w:val="002146F2"/>
    <w:rsid w:val="0021476E"/>
    <w:rsid w:val="002148F1"/>
    <w:rsid w:val="0021499B"/>
    <w:rsid w:val="00214F5D"/>
    <w:rsid w:val="00215C32"/>
    <w:rsid w:val="00215F90"/>
    <w:rsid w:val="00215FD9"/>
    <w:rsid w:val="0021606D"/>
    <w:rsid w:val="002160B3"/>
    <w:rsid w:val="00216312"/>
    <w:rsid w:val="002165E5"/>
    <w:rsid w:val="002166DB"/>
    <w:rsid w:val="00216776"/>
    <w:rsid w:val="0021696C"/>
    <w:rsid w:val="00216AFB"/>
    <w:rsid w:val="00217732"/>
    <w:rsid w:val="00217B1D"/>
    <w:rsid w:val="00217FE1"/>
    <w:rsid w:val="002203F0"/>
    <w:rsid w:val="0022084B"/>
    <w:rsid w:val="0022177F"/>
    <w:rsid w:val="00221929"/>
    <w:rsid w:val="00222685"/>
    <w:rsid w:val="00222A46"/>
    <w:rsid w:val="0022337C"/>
    <w:rsid w:val="0022357B"/>
    <w:rsid w:val="00223B22"/>
    <w:rsid w:val="00224285"/>
    <w:rsid w:val="00224549"/>
    <w:rsid w:val="002248D1"/>
    <w:rsid w:val="00224D98"/>
    <w:rsid w:val="00225069"/>
    <w:rsid w:val="002254AD"/>
    <w:rsid w:val="00225622"/>
    <w:rsid w:val="002261C6"/>
    <w:rsid w:val="00226226"/>
    <w:rsid w:val="002264F3"/>
    <w:rsid w:val="00226549"/>
    <w:rsid w:val="002269A0"/>
    <w:rsid w:val="00226ADC"/>
    <w:rsid w:val="00226B46"/>
    <w:rsid w:val="00227777"/>
    <w:rsid w:val="00231242"/>
    <w:rsid w:val="0023151C"/>
    <w:rsid w:val="00231B5C"/>
    <w:rsid w:val="00232AE4"/>
    <w:rsid w:val="00232F05"/>
    <w:rsid w:val="002330BE"/>
    <w:rsid w:val="00233859"/>
    <w:rsid w:val="00233E6C"/>
    <w:rsid w:val="00234DA3"/>
    <w:rsid w:val="0023502F"/>
    <w:rsid w:val="0023547D"/>
    <w:rsid w:val="00235971"/>
    <w:rsid w:val="00235D0A"/>
    <w:rsid w:val="00235F8F"/>
    <w:rsid w:val="00235FB9"/>
    <w:rsid w:val="0023602E"/>
    <w:rsid w:val="00236209"/>
    <w:rsid w:val="002363E3"/>
    <w:rsid w:val="00236495"/>
    <w:rsid w:val="0023683E"/>
    <w:rsid w:val="00236866"/>
    <w:rsid w:val="0023686B"/>
    <w:rsid w:val="00236D3C"/>
    <w:rsid w:val="002375C1"/>
    <w:rsid w:val="0023786D"/>
    <w:rsid w:val="00237C2A"/>
    <w:rsid w:val="002400E5"/>
    <w:rsid w:val="00240217"/>
    <w:rsid w:val="002410C8"/>
    <w:rsid w:val="00241682"/>
    <w:rsid w:val="002417F3"/>
    <w:rsid w:val="00241939"/>
    <w:rsid w:val="0024233B"/>
    <w:rsid w:val="0024368B"/>
    <w:rsid w:val="00243BA3"/>
    <w:rsid w:val="00243EBF"/>
    <w:rsid w:val="002443AA"/>
    <w:rsid w:val="002444D0"/>
    <w:rsid w:val="002450FF"/>
    <w:rsid w:val="00245332"/>
    <w:rsid w:val="0024659F"/>
    <w:rsid w:val="00246993"/>
    <w:rsid w:val="00247C09"/>
    <w:rsid w:val="00247F40"/>
    <w:rsid w:val="00250C18"/>
    <w:rsid w:val="00250DA3"/>
    <w:rsid w:val="0025114D"/>
    <w:rsid w:val="0025140F"/>
    <w:rsid w:val="00251ACD"/>
    <w:rsid w:val="00251B29"/>
    <w:rsid w:val="00251DBA"/>
    <w:rsid w:val="00251EC5"/>
    <w:rsid w:val="0025269E"/>
    <w:rsid w:val="00252A3C"/>
    <w:rsid w:val="00252FDE"/>
    <w:rsid w:val="0025313C"/>
    <w:rsid w:val="0025337C"/>
    <w:rsid w:val="00253BED"/>
    <w:rsid w:val="002541EB"/>
    <w:rsid w:val="0025437C"/>
    <w:rsid w:val="00254558"/>
    <w:rsid w:val="002546A9"/>
    <w:rsid w:val="00254EC3"/>
    <w:rsid w:val="00255173"/>
    <w:rsid w:val="00255A08"/>
    <w:rsid w:val="00255FEF"/>
    <w:rsid w:val="00256995"/>
    <w:rsid w:val="00256B15"/>
    <w:rsid w:val="00256E75"/>
    <w:rsid w:val="00256EE6"/>
    <w:rsid w:val="002571ED"/>
    <w:rsid w:val="002573C7"/>
    <w:rsid w:val="0025781E"/>
    <w:rsid w:val="002579D0"/>
    <w:rsid w:val="00257AB0"/>
    <w:rsid w:val="00257B37"/>
    <w:rsid w:val="00257CBD"/>
    <w:rsid w:val="00257E2F"/>
    <w:rsid w:val="00257E56"/>
    <w:rsid w:val="002601B1"/>
    <w:rsid w:val="00260B4C"/>
    <w:rsid w:val="00260E6C"/>
    <w:rsid w:val="00261226"/>
    <w:rsid w:val="00261F1B"/>
    <w:rsid w:val="0026231B"/>
    <w:rsid w:val="002623AD"/>
    <w:rsid w:val="00262721"/>
    <w:rsid w:val="00263231"/>
    <w:rsid w:val="002633C3"/>
    <w:rsid w:val="00264766"/>
    <w:rsid w:val="00264DCD"/>
    <w:rsid w:val="00265A63"/>
    <w:rsid w:val="002663E0"/>
    <w:rsid w:val="00266862"/>
    <w:rsid w:val="00270036"/>
    <w:rsid w:val="00270241"/>
    <w:rsid w:val="00270319"/>
    <w:rsid w:val="0027039A"/>
    <w:rsid w:val="002705A4"/>
    <w:rsid w:val="002705F0"/>
    <w:rsid w:val="00270D01"/>
    <w:rsid w:val="002713E7"/>
    <w:rsid w:val="0027140F"/>
    <w:rsid w:val="002716AD"/>
    <w:rsid w:val="00271882"/>
    <w:rsid w:val="00271D38"/>
    <w:rsid w:val="002728F3"/>
    <w:rsid w:val="00272CF4"/>
    <w:rsid w:val="002730B8"/>
    <w:rsid w:val="00273137"/>
    <w:rsid w:val="00273F11"/>
    <w:rsid w:val="00273F8A"/>
    <w:rsid w:val="002740B2"/>
    <w:rsid w:val="00274465"/>
    <w:rsid w:val="0027463D"/>
    <w:rsid w:val="00274C70"/>
    <w:rsid w:val="00274E78"/>
    <w:rsid w:val="00275011"/>
    <w:rsid w:val="00275267"/>
    <w:rsid w:val="0027593E"/>
    <w:rsid w:val="00275F1E"/>
    <w:rsid w:val="00275F65"/>
    <w:rsid w:val="00276182"/>
    <w:rsid w:val="002761CF"/>
    <w:rsid w:val="00276237"/>
    <w:rsid w:val="0027651D"/>
    <w:rsid w:val="002766EB"/>
    <w:rsid w:val="002768E2"/>
    <w:rsid w:val="00276E13"/>
    <w:rsid w:val="00277104"/>
    <w:rsid w:val="00277230"/>
    <w:rsid w:val="00277AAB"/>
    <w:rsid w:val="00277E76"/>
    <w:rsid w:val="0028098B"/>
    <w:rsid w:val="00281D41"/>
    <w:rsid w:val="00281D90"/>
    <w:rsid w:val="002823F0"/>
    <w:rsid w:val="00282A5F"/>
    <w:rsid w:val="00282ECA"/>
    <w:rsid w:val="00283571"/>
    <w:rsid w:val="002837DD"/>
    <w:rsid w:val="00283B75"/>
    <w:rsid w:val="002844DA"/>
    <w:rsid w:val="0028454C"/>
    <w:rsid w:val="002846B4"/>
    <w:rsid w:val="00284AE0"/>
    <w:rsid w:val="0028649C"/>
    <w:rsid w:val="00287955"/>
    <w:rsid w:val="00287A0A"/>
    <w:rsid w:val="00287D37"/>
    <w:rsid w:val="00291288"/>
    <w:rsid w:val="0029147A"/>
    <w:rsid w:val="00291D53"/>
    <w:rsid w:val="002920BA"/>
    <w:rsid w:val="00292301"/>
    <w:rsid w:val="002925C4"/>
    <w:rsid w:val="00292869"/>
    <w:rsid w:val="00293278"/>
    <w:rsid w:val="00293CC9"/>
    <w:rsid w:val="00293D6A"/>
    <w:rsid w:val="00293DE1"/>
    <w:rsid w:val="002946ED"/>
    <w:rsid w:val="00294730"/>
    <w:rsid w:val="00294828"/>
    <w:rsid w:val="00294AC8"/>
    <w:rsid w:val="00294BB1"/>
    <w:rsid w:val="00294DAC"/>
    <w:rsid w:val="00294FA8"/>
    <w:rsid w:val="0029534C"/>
    <w:rsid w:val="0029594E"/>
    <w:rsid w:val="00295ECA"/>
    <w:rsid w:val="0029606C"/>
    <w:rsid w:val="00296453"/>
    <w:rsid w:val="00296515"/>
    <w:rsid w:val="002966F8"/>
    <w:rsid w:val="00296C58"/>
    <w:rsid w:val="002973E4"/>
    <w:rsid w:val="00297422"/>
    <w:rsid w:val="002976EE"/>
    <w:rsid w:val="002A0254"/>
    <w:rsid w:val="002A08FB"/>
    <w:rsid w:val="002A0C53"/>
    <w:rsid w:val="002A1088"/>
    <w:rsid w:val="002A110E"/>
    <w:rsid w:val="002A1781"/>
    <w:rsid w:val="002A19F1"/>
    <w:rsid w:val="002A1BAD"/>
    <w:rsid w:val="002A1BE2"/>
    <w:rsid w:val="002A1CEE"/>
    <w:rsid w:val="002A1D54"/>
    <w:rsid w:val="002A2902"/>
    <w:rsid w:val="002A298E"/>
    <w:rsid w:val="002A29C4"/>
    <w:rsid w:val="002A2CB1"/>
    <w:rsid w:val="002A2EE3"/>
    <w:rsid w:val="002A30F9"/>
    <w:rsid w:val="002A318C"/>
    <w:rsid w:val="002A3B73"/>
    <w:rsid w:val="002A3EB6"/>
    <w:rsid w:val="002A4075"/>
    <w:rsid w:val="002A50D9"/>
    <w:rsid w:val="002A522E"/>
    <w:rsid w:val="002A5457"/>
    <w:rsid w:val="002A5D68"/>
    <w:rsid w:val="002A6B97"/>
    <w:rsid w:val="002A71DC"/>
    <w:rsid w:val="002A7AFA"/>
    <w:rsid w:val="002B03CE"/>
    <w:rsid w:val="002B09AD"/>
    <w:rsid w:val="002B0FA3"/>
    <w:rsid w:val="002B1624"/>
    <w:rsid w:val="002B1A1A"/>
    <w:rsid w:val="002B235E"/>
    <w:rsid w:val="002B241B"/>
    <w:rsid w:val="002B2C0D"/>
    <w:rsid w:val="002B30F1"/>
    <w:rsid w:val="002B4514"/>
    <w:rsid w:val="002B452B"/>
    <w:rsid w:val="002B469A"/>
    <w:rsid w:val="002B4E10"/>
    <w:rsid w:val="002B5385"/>
    <w:rsid w:val="002B5525"/>
    <w:rsid w:val="002B5796"/>
    <w:rsid w:val="002B5D81"/>
    <w:rsid w:val="002B60FD"/>
    <w:rsid w:val="002B6426"/>
    <w:rsid w:val="002B68B3"/>
    <w:rsid w:val="002B6ACD"/>
    <w:rsid w:val="002B6BED"/>
    <w:rsid w:val="002B6F3F"/>
    <w:rsid w:val="002B75D4"/>
    <w:rsid w:val="002B7AF0"/>
    <w:rsid w:val="002C0327"/>
    <w:rsid w:val="002C099F"/>
    <w:rsid w:val="002C0B44"/>
    <w:rsid w:val="002C130E"/>
    <w:rsid w:val="002C13BE"/>
    <w:rsid w:val="002C1569"/>
    <w:rsid w:val="002C1750"/>
    <w:rsid w:val="002C1947"/>
    <w:rsid w:val="002C1CE0"/>
    <w:rsid w:val="002C1FD7"/>
    <w:rsid w:val="002C2047"/>
    <w:rsid w:val="002C23E7"/>
    <w:rsid w:val="002C3547"/>
    <w:rsid w:val="002C3AA4"/>
    <w:rsid w:val="002C3B36"/>
    <w:rsid w:val="002C3C48"/>
    <w:rsid w:val="002C40ED"/>
    <w:rsid w:val="002C4DB9"/>
    <w:rsid w:val="002C532F"/>
    <w:rsid w:val="002C5D2A"/>
    <w:rsid w:val="002C73DE"/>
    <w:rsid w:val="002C7401"/>
    <w:rsid w:val="002C75C8"/>
    <w:rsid w:val="002C7B94"/>
    <w:rsid w:val="002C7DC2"/>
    <w:rsid w:val="002D0568"/>
    <w:rsid w:val="002D09E2"/>
    <w:rsid w:val="002D0E8C"/>
    <w:rsid w:val="002D106A"/>
    <w:rsid w:val="002D15ED"/>
    <w:rsid w:val="002D17DC"/>
    <w:rsid w:val="002D1927"/>
    <w:rsid w:val="002D1C5C"/>
    <w:rsid w:val="002D2456"/>
    <w:rsid w:val="002D25A4"/>
    <w:rsid w:val="002D34E3"/>
    <w:rsid w:val="002D454E"/>
    <w:rsid w:val="002D5210"/>
    <w:rsid w:val="002D55E9"/>
    <w:rsid w:val="002D5955"/>
    <w:rsid w:val="002D5B9B"/>
    <w:rsid w:val="002D605D"/>
    <w:rsid w:val="002D61CA"/>
    <w:rsid w:val="002D642B"/>
    <w:rsid w:val="002D6778"/>
    <w:rsid w:val="002D6E69"/>
    <w:rsid w:val="002D7047"/>
    <w:rsid w:val="002D7287"/>
    <w:rsid w:val="002D73E4"/>
    <w:rsid w:val="002D742F"/>
    <w:rsid w:val="002D7DAC"/>
    <w:rsid w:val="002E0069"/>
    <w:rsid w:val="002E0A32"/>
    <w:rsid w:val="002E0BB1"/>
    <w:rsid w:val="002E10D2"/>
    <w:rsid w:val="002E14CC"/>
    <w:rsid w:val="002E14FC"/>
    <w:rsid w:val="002E17D3"/>
    <w:rsid w:val="002E1925"/>
    <w:rsid w:val="002E1BB9"/>
    <w:rsid w:val="002E2301"/>
    <w:rsid w:val="002E235E"/>
    <w:rsid w:val="002E2783"/>
    <w:rsid w:val="002E2B96"/>
    <w:rsid w:val="002E30E6"/>
    <w:rsid w:val="002E31AB"/>
    <w:rsid w:val="002E3209"/>
    <w:rsid w:val="002E3694"/>
    <w:rsid w:val="002E381D"/>
    <w:rsid w:val="002E3DE6"/>
    <w:rsid w:val="002E3E12"/>
    <w:rsid w:val="002E40F0"/>
    <w:rsid w:val="002E42EA"/>
    <w:rsid w:val="002E46ED"/>
    <w:rsid w:val="002E5382"/>
    <w:rsid w:val="002E5501"/>
    <w:rsid w:val="002E5864"/>
    <w:rsid w:val="002E595B"/>
    <w:rsid w:val="002E663B"/>
    <w:rsid w:val="002E6C67"/>
    <w:rsid w:val="002E74C1"/>
    <w:rsid w:val="002E75DE"/>
    <w:rsid w:val="002E765B"/>
    <w:rsid w:val="002E7F91"/>
    <w:rsid w:val="002F01DB"/>
    <w:rsid w:val="002F130D"/>
    <w:rsid w:val="002F13BD"/>
    <w:rsid w:val="002F1CD1"/>
    <w:rsid w:val="002F2177"/>
    <w:rsid w:val="002F27B3"/>
    <w:rsid w:val="002F327A"/>
    <w:rsid w:val="002F3551"/>
    <w:rsid w:val="002F35A2"/>
    <w:rsid w:val="002F3893"/>
    <w:rsid w:val="002F3A46"/>
    <w:rsid w:val="002F3C1D"/>
    <w:rsid w:val="002F419F"/>
    <w:rsid w:val="002F442A"/>
    <w:rsid w:val="002F4D6A"/>
    <w:rsid w:val="002F53B8"/>
    <w:rsid w:val="002F564F"/>
    <w:rsid w:val="002F6246"/>
    <w:rsid w:val="002F7562"/>
    <w:rsid w:val="002F79B7"/>
    <w:rsid w:val="002F7B68"/>
    <w:rsid w:val="002F7F74"/>
    <w:rsid w:val="00300121"/>
    <w:rsid w:val="00300284"/>
    <w:rsid w:val="00300D09"/>
    <w:rsid w:val="00300F44"/>
    <w:rsid w:val="00301720"/>
    <w:rsid w:val="0030174E"/>
    <w:rsid w:val="003019B9"/>
    <w:rsid w:val="00301DBA"/>
    <w:rsid w:val="00302038"/>
    <w:rsid w:val="0030208F"/>
    <w:rsid w:val="00302241"/>
    <w:rsid w:val="003035D3"/>
    <w:rsid w:val="00303874"/>
    <w:rsid w:val="003038F1"/>
    <w:rsid w:val="00303C8E"/>
    <w:rsid w:val="00303DC0"/>
    <w:rsid w:val="00303E3A"/>
    <w:rsid w:val="00303FB6"/>
    <w:rsid w:val="003040C9"/>
    <w:rsid w:val="00304315"/>
    <w:rsid w:val="003048A7"/>
    <w:rsid w:val="00304951"/>
    <w:rsid w:val="00304992"/>
    <w:rsid w:val="00304B5C"/>
    <w:rsid w:val="00305033"/>
    <w:rsid w:val="00305502"/>
    <w:rsid w:val="003057D6"/>
    <w:rsid w:val="00305961"/>
    <w:rsid w:val="003059B4"/>
    <w:rsid w:val="00305A09"/>
    <w:rsid w:val="00306563"/>
    <w:rsid w:val="003066D6"/>
    <w:rsid w:val="0030687C"/>
    <w:rsid w:val="00306CFA"/>
    <w:rsid w:val="00306F28"/>
    <w:rsid w:val="0030708B"/>
    <w:rsid w:val="00307988"/>
    <w:rsid w:val="00310212"/>
    <w:rsid w:val="00310287"/>
    <w:rsid w:val="0031043D"/>
    <w:rsid w:val="00310820"/>
    <w:rsid w:val="00310C90"/>
    <w:rsid w:val="003111F8"/>
    <w:rsid w:val="0031135A"/>
    <w:rsid w:val="00312415"/>
    <w:rsid w:val="00312758"/>
    <w:rsid w:val="00312B58"/>
    <w:rsid w:val="00312D88"/>
    <w:rsid w:val="00312FE0"/>
    <w:rsid w:val="003135AD"/>
    <w:rsid w:val="00313ACA"/>
    <w:rsid w:val="003148B4"/>
    <w:rsid w:val="00314A0E"/>
    <w:rsid w:val="00315001"/>
    <w:rsid w:val="0031515B"/>
    <w:rsid w:val="0031554B"/>
    <w:rsid w:val="003159A4"/>
    <w:rsid w:val="00315CA1"/>
    <w:rsid w:val="00315DAB"/>
    <w:rsid w:val="00315E32"/>
    <w:rsid w:val="003160F7"/>
    <w:rsid w:val="00316365"/>
    <w:rsid w:val="00316584"/>
    <w:rsid w:val="00316902"/>
    <w:rsid w:val="0031692D"/>
    <w:rsid w:val="00316943"/>
    <w:rsid w:val="00317143"/>
    <w:rsid w:val="00317477"/>
    <w:rsid w:val="00317668"/>
    <w:rsid w:val="00317FF4"/>
    <w:rsid w:val="00320A98"/>
    <w:rsid w:val="00320AF8"/>
    <w:rsid w:val="003211D3"/>
    <w:rsid w:val="00321F66"/>
    <w:rsid w:val="00321FF8"/>
    <w:rsid w:val="003225B7"/>
    <w:rsid w:val="003227F6"/>
    <w:rsid w:val="00322FB9"/>
    <w:rsid w:val="003233D7"/>
    <w:rsid w:val="0032385B"/>
    <w:rsid w:val="00323863"/>
    <w:rsid w:val="00323BC4"/>
    <w:rsid w:val="00323E01"/>
    <w:rsid w:val="00323FB5"/>
    <w:rsid w:val="0032403C"/>
    <w:rsid w:val="003247BF"/>
    <w:rsid w:val="003249E9"/>
    <w:rsid w:val="00324A9E"/>
    <w:rsid w:val="00325C42"/>
    <w:rsid w:val="003265C5"/>
    <w:rsid w:val="0032671A"/>
    <w:rsid w:val="0032679C"/>
    <w:rsid w:val="0032680C"/>
    <w:rsid w:val="003271F2"/>
    <w:rsid w:val="003272D3"/>
    <w:rsid w:val="003272E4"/>
    <w:rsid w:val="00327491"/>
    <w:rsid w:val="003276CE"/>
    <w:rsid w:val="0032771F"/>
    <w:rsid w:val="00327826"/>
    <w:rsid w:val="00327B17"/>
    <w:rsid w:val="00327B3C"/>
    <w:rsid w:val="00327F1E"/>
    <w:rsid w:val="00330697"/>
    <w:rsid w:val="00330BE8"/>
    <w:rsid w:val="00330C39"/>
    <w:rsid w:val="00330CD5"/>
    <w:rsid w:val="00330E4C"/>
    <w:rsid w:val="00332921"/>
    <w:rsid w:val="00332941"/>
    <w:rsid w:val="00332B32"/>
    <w:rsid w:val="0033301C"/>
    <w:rsid w:val="00333109"/>
    <w:rsid w:val="00334663"/>
    <w:rsid w:val="00334670"/>
    <w:rsid w:val="00334A65"/>
    <w:rsid w:val="00334F6E"/>
    <w:rsid w:val="003358BC"/>
    <w:rsid w:val="00335BC9"/>
    <w:rsid w:val="00335C4A"/>
    <w:rsid w:val="00336519"/>
    <w:rsid w:val="003374F4"/>
    <w:rsid w:val="003376D0"/>
    <w:rsid w:val="00337817"/>
    <w:rsid w:val="00337971"/>
    <w:rsid w:val="0034025E"/>
    <w:rsid w:val="0034062E"/>
    <w:rsid w:val="00340747"/>
    <w:rsid w:val="00340AF7"/>
    <w:rsid w:val="0034139F"/>
    <w:rsid w:val="00341FDC"/>
    <w:rsid w:val="00342488"/>
    <w:rsid w:val="003427D9"/>
    <w:rsid w:val="00342DF0"/>
    <w:rsid w:val="00342F63"/>
    <w:rsid w:val="0034376A"/>
    <w:rsid w:val="00343C0B"/>
    <w:rsid w:val="00343FED"/>
    <w:rsid w:val="00344244"/>
    <w:rsid w:val="0034431D"/>
    <w:rsid w:val="00344735"/>
    <w:rsid w:val="00345B4D"/>
    <w:rsid w:val="003464F4"/>
    <w:rsid w:val="00346806"/>
    <w:rsid w:val="003471B5"/>
    <w:rsid w:val="00347AAE"/>
    <w:rsid w:val="00347FB9"/>
    <w:rsid w:val="00350723"/>
    <w:rsid w:val="003508CE"/>
    <w:rsid w:val="00350C76"/>
    <w:rsid w:val="003510B0"/>
    <w:rsid w:val="00351A83"/>
    <w:rsid w:val="00351B1D"/>
    <w:rsid w:val="00351E74"/>
    <w:rsid w:val="00351FFB"/>
    <w:rsid w:val="0035290A"/>
    <w:rsid w:val="00352AE0"/>
    <w:rsid w:val="0035321C"/>
    <w:rsid w:val="003535A1"/>
    <w:rsid w:val="003539F8"/>
    <w:rsid w:val="00353B6E"/>
    <w:rsid w:val="00353B7F"/>
    <w:rsid w:val="00353B88"/>
    <w:rsid w:val="00353CEF"/>
    <w:rsid w:val="00353DEE"/>
    <w:rsid w:val="00354175"/>
    <w:rsid w:val="003546D8"/>
    <w:rsid w:val="003546E6"/>
    <w:rsid w:val="003548F7"/>
    <w:rsid w:val="003553C4"/>
    <w:rsid w:val="00355416"/>
    <w:rsid w:val="003554E9"/>
    <w:rsid w:val="00355586"/>
    <w:rsid w:val="003559EB"/>
    <w:rsid w:val="00355A0A"/>
    <w:rsid w:val="0035613F"/>
    <w:rsid w:val="00356A46"/>
    <w:rsid w:val="00356D40"/>
    <w:rsid w:val="0035711C"/>
    <w:rsid w:val="00357905"/>
    <w:rsid w:val="00357AD4"/>
    <w:rsid w:val="00357C07"/>
    <w:rsid w:val="00357FAA"/>
    <w:rsid w:val="00360376"/>
    <w:rsid w:val="00360B70"/>
    <w:rsid w:val="00361189"/>
    <w:rsid w:val="003615AC"/>
    <w:rsid w:val="003615F4"/>
    <w:rsid w:val="003616C0"/>
    <w:rsid w:val="00361A50"/>
    <w:rsid w:val="00361E82"/>
    <w:rsid w:val="00362102"/>
    <w:rsid w:val="0036280C"/>
    <w:rsid w:val="00363C34"/>
    <w:rsid w:val="0036421D"/>
    <w:rsid w:val="00364C7C"/>
    <w:rsid w:val="00364ED8"/>
    <w:rsid w:val="003650EC"/>
    <w:rsid w:val="00365BFF"/>
    <w:rsid w:val="00365F6B"/>
    <w:rsid w:val="003661B0"/>
    <w:rsid w:val="003668A8"/>
    <w:rsid w:val="00366A5D"/>
    <w:rsid w:val="00366D30"/>
    <w:rsid w:val="003677B1"/>
    <w:rsid w:val="00367B81"/>
    <w:rsid w:val="00370517"/>
    <w:rsid w:val="00370D03"/>
    <w:rsid w:val="00371619"/>
    <w:rsid w:val="00371785"/>
    <w:rsid w:val="003725B7"/>
    <w:rsid w:val="00372925"/>
    <w:rsid w:val="00372942"/>
    <w:rsid w:val="003729D1"/>
    <w:rsid w:val="003729D4"/>
    <w:rsid w:val="00372D96"/>
    <w:rsid w:val="00373820"/>
    <w:rsid w:val="00373899"/>
    <w:rsid w:val="00374017"/>
    <w:rsid w:val="003745F8"/>
    <w:rsid w:val="0037484A"/>
    <w:rsid w:val="00374A94"/>
    <w:rsid w:val="00375287"/>
    <w:rsid w:val="00375A6E"/>
    <w:rsid w:val="003767A4"/>
    <w:rsid w:val="00377316"/>
    <w:rsid w:val="0037739F"/>
    <w:rsid w:val="00377C58"/>
    <w:rsid w:val="0038030A"/>
    <w:rsid w:val="003806E0"/>
    <w:rsid w:val="00380F1D"/>
    <w:rsid w:val="0038101F"/>
    <w:rsid w:val="003811ED"/>
    <w:rsid w:val="003812B3"/>
    <w:rsid w:val="00381548"/>
    <w:rsid w:val="0038157C"/>
    <w:rsid w:val="0038174E"/>
    <w:rsid w:val="00381EE5"/>
    <w:rsid w:val="00382132"/>
    <w:rsid w:val="003821BA"/>
    <w:rsid w:val="00382987"/>
    <w:rsid w:val="00383C18"/>
    <w:rsid w:val="00384C7A"/>
    <w:rsid w:val="003854A9"/>
    <w:rsid w:val="003858EA"/>
    <w:rsid w:val="00385A14"/>
    <w:rsid w:val="00386090"/>
    <w:rsid w:val="00386495"/>
    <w:rsid w:val="00386608"/>
    <w:rsid w:val="00386967"/>
    <w:rsid w:val="00386EBC"/>
    <w:rsid w:val="0038706D"/>
    <w:rsid w:val="003873D0"/>
    <w:rsid w:val="00387D14"/>
    <w:rsid w:val="00387E9E"/>
    <w:rsid w:val="0039184C"/>
    <w:rsid w:val="00391B41"/>
    <w:rsid w:val="00391D76"/>
    <w:rsid w:val="00391FA3"/>
    <w:rsid w:val="003921FE"/>
    <w:rsid w:val="00392267"/>
    <w:rsid w:val="003926EC"/>
    <w:rsid w:val="00392923"/>
    <w:rsid w:val="003929E2"/>
    <w:rsid w:val="00392E67"/>
    <w:rsid w:val="00392E76"/>
    <w:rsid w:val="0039323E"/>
    <w:rsid w:val="003934FD"/>
    <w:rsid w:val="003935E3"/>
    <w:rsid w:val="00393831"/>
    <w:rsid w:val="0039395E"/>
    <w:rsid w:val="003946C3"/>
    <w:rsid w:val="00394BBB"/>
    <w:rsid w:val="0039510A"/>
    <w:rsid w:val="003954C7"/>
    <w:rsid w:val="00395628"/>
    <w:rsid w:val="0039596D"/>
    <w:rsid w:val="00396558"/>
    <w:rsid w:val="00396940"/>
    <w:rsid w:val="003970B7"/>
    <w:rsid w:val="003971E0"/>
    <w:rsid w:val="003972E1"/>
    <w:rsid w:val="00397462"/>
    <w:rsid w:val="003974D1"/>
    <w:rsid w:val="003976B3"/>
    <w:rsid w:val="00397F91"/>
    <w:rsid w:val="003A08AF"/>
    <w:rsid w:val="003A0956"/>
    <w:rsid w:val="003A0C36"/>
    <w:rsid w:val="003A1677"/>
    <w:rsid w:val="003A1AD5"/>
    <w:rsid w:val="003A1F08"/>
    <w:rsid w:val="003A21DF"/>
    <w:rsid w:val="003A2572"/>
    <w:rsid w:val="003A2935"/>
    <w:rsid w:val="003A2FD1"/>
    <w:rsid w:val="003A30C3"/>
    <w:rsid w:val="003A36F8"/>
    <w:rsid w:val="003A39DC"/>
    <w:rsid w:val="003A442E"/>
    <w:rsid w:val="003A5643"/>
    <w:rsid w:val="003A5C94"/>
    <w:rsid w:val="003A67A2"/>
    <w:rsid w:val="003A6A8B"/>
    <w:rsid w:val="003A7034"/>
    <w:rsid w:val="003A72F6"/>
    <w:rsid w:val="003A7C3B"/>
    <w:rsid w:val="003B05A5"/>
    <w:rsid w:val="003B08C1"/>
    <w:rsid w:val="003B1656"/>
    <w:rsid w:val="003B1BE4"/>
    <w:rsid w:val="003B1ECF"/>
    <w:rsid w:val="003B2064"/>
    <w:rsid w:val="003B22FF"/>
    <w:rsid w:val="003B2C57"/>
    <w:rsid w:val="003B2F10"/>
    <w:rsid w:val="003B3011"/>
    <w:rsid w:val="003B30E7"/>
    <w:rsid w:val="003B3956"/>
    <w:rsid w:val="003B40A4"/>
    <w:rsid w:val="003B4CB1"/>
    <w:rsid w:val="003B4E8C"/>
    <w:rsid w:val="003B6A84"/>
    <w:rsid w:val="003B6CC1"/>
    <w:rsid w:val="003B75D1"/>
    <w:rsid w:val="003B7A3C"/>
    <w:rsid w:val="003B7B1A"/>
    <w:rsid w:val="003B7B1E"/>
    <w:rsid w:val="003C12FF"/>
    <w:rsid w:val="003C1337"/>
    <w:rsid w:val="003C1878"/>
    <w:rsid w:val="003C1BA0"/>
    <w:rsid w:val="003C1BC3"/>
    <w:rsid w:val="003C1F98"/>
    <w:rsid w:val="003C2455"/>
    <w:rsid w:val="003C2741"/>
    <w:rsid w:val="003C2D59"/>
    <w:rsid w:val="003C3DCC"/>
    <w:rsid w:val="003C4CD3"/>
    <w:rsid w:val="003C4F02"/>
    <w:rsid w:val="003C50B0"/>
    <w:rsid w:val="003C5266"/>
    <w:rsid w:val="003C561B"/>
    <w:rsid w:val="003C68DF"/>
    <w:rsid w:val="003C6CFB"/>
    <w:rsid w:val="003C74D9"/>
    <w:rsid w:val="003C79AF"/>
    <w:rsid w:val="003C7D3A"/>
    <w:rsid w:val="003D05D1"/>
    <w:rsid w:val="003D0B34"/>
    <w:rsid w:val="003D0C17"/>
    <w:rsid w:val="003D1A57"/>
    <w:rsid w:val="003D2638"/>
    <w:rsid w:val="003D26B3"/>
    <w:rsid w:val="003D2B1A"/>
    <w:rsid w:val="003D2F07"/>
    <w:rsid w:val="003D321C"/>
    <w:rsid w:val="003D34A5"/>
    <w:rsid w:val="003D3701"/>
    <w:rsid w:val="003D3C3D"/>
    <w:rsid w:val="003D4065"/>
    <w:rsid w:val="003D4318"/>
    <w:rsid w:val="003D4D3D"/>
    <w:rsid w:val="003D4F43"/>
    <w:rsid w:val="003D6462"/>
    <w:rsid w:val="003D6C6C"/>
    <w:rsid w:val="003D7A7A"/>
    <w:rsid w:val="003D7B51"/>
    <w:rsid w:val="003D7D4A"/>
    <w:rsid w:val="003E00DA"/>
    <w:rsid w:val="003E0A46"/>
    <w:rsid w:val="003E0B8C"/>
    <w:rsid w:val="003E15EF"/>
    <w:rsid w:val="003E164D"/>
    <w:rsid w:val="003E1AB8"/>
    <w:rsid w:val="003E1BFF"/>
    <w:rsid w:val="003E1FF8"/>
    <w:rsid w:val="003E2473"/>
    <w:rsid w:val="003E2C63"/>
    <w:rsid w:val="003E2D08"/>
    <w:rsid w:val="003E30C7"/>
    <w:rsid w:val="003E30EB"/>
    <w:rsid w:val="003E33F1"/>
    <w:rsid w:val="003E3657"/>
    <w:rsid w:val="003E3AF0"/>
    <w:rsid w:val="003E3BB0"/>
    <w:rsid w:val="003E3CD9"/>
    <w:rsid w:val="003E4195"/>
    <w:rsid w:val="003E489F"/>
    <w:rsid w:val="003E48BC"/>
    <w:rsid w:val="003E5C13"/>
    <w:rsid w:val="003E609F"/>
    <w:rsid w:val="003E6316"/>
    <w:rsid w:val="003E68F0"/>
    <w:rsid w:val="003E6BE0"/>
    <w:rsid w:val="003E7738"/>
    <w:rsid w:val="003E78F4"/>
    <w:rsid w:val="003E7A35"/>
    <w:rsid w:val="003E7A91"/>
    <w:rsid w:val="003E7EDA"/>
    <w:rsid w:val="003F02DA"/>
    <w:rsid w:val="003F0334"/>
    <w:rsid w:val="003F046E"/>
    <w:rsid w:val="003F058F"/>
    <w:rsid w:val="003F06EA"/>
    <w:rsid w:val="003F0B68"/>
    <w:rsid w:val="003F0E91"/>
    <w:rsid w:val="003F0E9B"/>
    <w:rsid w:val="003F14BF"/>
    <w:rsid w:val="003F1968"/>
    <w:rsid w:val="003F1AD0"/>
    <w:rsid w:val="003F1CAE"/>
    <w:rsid w:val="003F1FAF"/>
    <w:rsid w:val="003F2139"/>
    <w:rsid w:val="003F248D"/>
    <w:rsid w:val="003F25DE"/>
    <w:rsid w:val="003F265D"/>
    <w:rsid w:val="003F288C"/>
    <w:rsid w:val="003F2A68"/>
    <w:rsid w:val="003F2CBC"/>
    <w:rsid w:val="003F2F30"/>
    <w:rsid w:val="003F2FF0"/>
    <w:rsid w:val="003F302A"/>
    <w:rsid w:val="003F3144"/>
    <w:rsid w:val="003F36F4"/>
    <w:rsid w:val="003F3A3B"/>
    <w:rsid w:val="003F40CF"/>
    <w:rsid w:val="003F47F4"/>
    <w:rsid w:val="003F490B"/>
    <w:rsid w:val="003F4B67"/>
    <w:rsid w:val="003F5777"/>
    <w:rsid w:val="003F5802"/>
    <w:rsid w:val="003F5E82"/>
    <w:rsid w:val="003F628E"/>
    <w:rsid w:val="003F62D6"/>
    <w:rsid w:val="003F6629"/>
    <w:rsid w:val="003F6A22"/>
    <w:rsid w:val="003F729D"/>
    <w:rsid w:val="003F7390"/>
    <w:rsid w:val="003F7A21"/>
    <w:rsid w:val="003F7D59"/>
    <w:rsid w:val="003F7D99"/>
    <w:rsid w:val="004003DE"/>
    <w:rsid w:val="004004D8"/>
    <w:rsid w:val="004006AD"/>
    <w:rsid w:val="00401741"/>
    <w:rsid w:val="00401830"/>
    <w:rsid w:val="00401DEC"/>
    <w:rsid w:val="00401EE8"/>
    <w:rsid w:val="004023B1"/>
    <w:rsid w:val="0040252A"/>
    <w:rsid w:val="00402678"/>
    <w:rsid w:val="00402820"/>
    <w:rsid w:val="00402B92"/>
    <w:rsid w:val="00402D6A"/>
    <w:rsid w:val="0040353F"/>
    <w:rsid w:val="0040414A"/>
    <w:rsid w:val="00404FA3"/>
    <w:rsid w:val="00405559"/>
    <w:rsid w:val="00405EA3"/>
    <w:rsid w:val="0040687C"/>
    <w:rsid w:val="004068F3"/>
    <w:rsid w:val="00407448"/>
    <w:rsid w:val="0040771E"/>
    <w:rsid w:val="004104D3"/>
    <w:rsid w:val="0041241B"/>
    <w:rsid w:val="00412A8A"/>
    <w:rsid w:val="00412F34"/>
    <w:rsid w:val="00412FEC"/>
    <w:rsid w:val="004130C9"/>
    <w:rsid w:val="00413250"/>
    <w:rsid w:val="004133E4"/>
    <w:rsid w:val="0041361E"/>
    <w:rsid w:val="00413A4E"/>
    <w:rsid w:val="00413BEB"/>
    <w:rsid w:val="00413BF4"/>
    <w:rsid w:val="0041413D"/>
    <w:rsid w:val="004142CD"/>
    <w:rsid w:val="00414609"/>
    <w:rsid w:val="00414946"/>
    <w:rsid w:val="004149F4"/>
    <w:rsid w:val="00414D75"/>
    <w:rsid w:val="0041523E"/>
    <w:rsid w:val="00415258"/>
    <w:rsid w:val="00415B43"/>
    <w:rsid w:val="00415B9E"/>
    <w:rsid w:val="00415CE0"/>
    <w:rsid w:val="00416072"/>
    <w:rsid w:val="004163FA"/>
    <w:rsid w:val="0041664B"/>
    <w:rsid w:val="00416828"/>
    <w:rsid w:val="00416EC3"/>
    <w:rsid w:val="00417575"/>
    <w:rsid w:val="00417790"/>
    <w:rsid w:val="004179E7"/>
    <w:rsid w:val="00417B3D"/>
    <w:rsid w:val="00417B5D"/>
    <w:rsid w:val="00417D2F"/>
    <w:rsid w:val="00420162"/>
    <w:rsid w:val="0042078F"/>
    <w:rsid w:val="00421469"/>
    <w:rsid w:val="00421985"/>
    <w:rsid w:val="00421D3A"/>
    <w:rsid w:val="004221DB"/>
    <w:rsid w:val="0042251F"/>
    <w:rsid w:val="004227EB"/>
    <w:rsid w:val="0042287E"/>
    <w:rsid w:val="00422D1F"/>
    <w:rsid w:val="004231A3"/>
    <w:rsid w:val="0042340F"/>
    <w:rsid w:val="0042343D"/>
    <w:rsid w:val="00424352"/>
    <w:rsid w:val="00424663"/>
    <w:rsid w:val="0042495F"/>
    <w:rsid w:val="00424A16"/>
    <w:rsid w:val="00424B13"/>
    <w:rsid w:val="00424D5B"/>
    <w:rsid w:val="00425829"/>
    <w:rsid w:val="0042582E"/>
    <w:rsid w:val="00426CA1"/>
    <w:rsid w:val="00426DF3"/>
    <w:rsid w:val="00426E76"/>
    <w:rsid w:val="00426EB0"/>
    <w:rsid w:val="004270D4"/>
    <w:rsid w:val="00427D5F"/>
    <w:rsid w:val="00427FD2"/>
    <w:rsid w:val="00430144"/>
    <w:rsid w:val="004306DC"/>
    <w:rsid w:val="004309D4"/>
    <w:rsid w:val="004312B5"/>
    <w:rsid w:val="00431509"/>
    <w:rsid w:val="00431921"/>
    <w:rsid w:val="00431B4F"/>
    <w:rsid w:val="004321AC"/>
    <w:rsid w:val="004321E3"/>
    <w:rsid w:val="004322DE"/>
    <w:rsid w:val="004329AF"/>
    <w:rsid w:val="0043301A"/>
    <w:rsid w:val="00433467"/>
    <w:rsid w:val="004335E7"/>
    <w:rsid w:val="004337AF"/>
    <w:rsid w:val="00433834"/>
    <w:rsid w:val="0043386D"/>
    <w:rsid w:val="00433A92"/>
    <w:rsid w:val="00433E51"/>
    <w:rsid w:val="004347A1"/>
    <w:rsid w:val="00434F72"/>
    <w:rsid w:val="00435064"/>
    <w:rsid w:val="00435082"/>
    <w:rsid w:val="00435BB2"/>
    <w:rsid w:val="00435E79"/>
    <w:rsid w:val="00436007"/>
    <w:rsid w:val="0043644B"/>
    <w:rsid w:val="004376C6"/>
    <w:rsid w:val="00437B65"/>
    <w:rsid w:val="00437FEE"/>
    <w:rsid w:val="00440162"/>
    <w:rsid w:val="00440762"/>
    <w:rsid w:val="004407BC"/>
    <w:rsid w:val="004407D8"/>
    <w:rsid w:val="004407FD"/>
    <w:rsid w:val="0044081C"/>
    <w:rsid w:val="00440E18"/>
    <w:rsid w:val="00440E75"/>
    <w:rsid w:val="0044101E"/>
    <w:rsid w:val="004410D7"/>
    <w:rsid w:val="00441674"/>
    <w:rsid w:val="004417D8"/>
    <w:rsid w:val="004424C9"/>
    <w:rsid w:val="004425E4"/>
    <w:rsid w:val="0044375B"/>
    <w:rsid w:val="004438DB"/>
    <w:rsid w:val="00443CDB"/>
    <w:rsid w:val="00444037"/>
    <w:rsid w:val="0044405F"/>
    <w:rsid w:val="00444068"/>
    <w:rsid w:val="00444348"/>
    <w:rsid w:val="0044466B"/>
    <w:rsid w:val="004447D8"/>
    <w:rsid w:val="00444E85"/>
    <w:rsid w:val="0044509F"/>
    <w:rsid w:val="004452F2"/>
    <w:rsid w:val="0044558E"/>
    <w:rsid w:val="00445B70"/>
    <w:rsid w:val="00445EF4"/>
    <w:rsid w:val="00446370"/>
    <w:rsid w:val="004464C7"/>
    <w:rsid w:val="004464D4"/>
    <w:rsid w:val="00446619"/>
    <w:rsid w:val="00446FAC"/>
    <w:rsid w:val="00447524"/>
    <w:rsid w:val="004504B5"/>
    <w:rsid w:val="00450871"/>
    <w:rsid w:val="00450BDF"/>
    <w:rsid w:val="00451468"/>
    <w:rsid w:val="0045154E"/>
    <w:rsid w:val="004516AE"/>
    <w:rsid w:val="00451990"/>
    <w:rsid w:val="004519DF"/>
    <w:rsid w:val="00451B1E"/>
    <w:rsid w:val="00451CB2"/>
    <w:rsid w:val="00452039"/>
    <w:rsid w:val="00452B1B"/>
    <w:rsid w:val="00453166"/>
    <w:rsid w:val="00453F36"/>
    <w:rsid w:val="00454CF4"/>
    <w:rsid w:val="00454FA4"/>
    <w:rsid w:val="0045536C"/>
    <w:rsid w:val="00455A2C"/>
    <w:rsid w:val="00455D42"/>
    <w:rsid w:val="00455D68"/>
    <w:rsid w:val="00456109"/>
    <w:rsid w:val="0045649A"/>
    <w:rsid w:val="004567A6"/>
    <w:rsid w:val="00456AFA"/>
    <w:rsid w:val="00456D75"/>
    <w:rsid w:val="004573B2"/>
    <w:rsid w:val="004575B6"/>
    <w:rsid w:val="004575C8"/>
    <w:rsid w:val="00457A17"/>
    <w:rsid w:val="00457FAA"/>
    <w:rsid w:val="0046138B"/>
    <w:rsid w:val="0046160E"/>
    <w:rsid w:val="00461A73"/>
    <w:rsid w:val="00461D42"/>
    <w:rsid w:val="00462282"/>
    <w:rsid w:val="00462377"/>
    <w:rsid w:val="00462A6A"/>
    <w:rsid w:val="00462D21"/>
    <w:rsid w:val="00463313"/>
    <w:rsid w:val="00463E75"/>
    <w:rsid w:val="00463F7D"/>
    <w:rsid w:val="00464200"/>
    <w:rsid w:val="004642F9"/>
    <w:rsid w:val="004643EB"/>
    <w:rsid w:val="00464595"/>
    <w:rsid w:val="0046598C"/>
    <w:rsid w:val="00465C0E"/>
    <w:rsid w:val="00465C4A"/>
    <w:rsid w:val="00465E3D"/>
    <w:rsid w:val="00466A5B"/>
    <w:rsid w:val="0046741B"/>
    <w:rsid w:val="00467D3E"/>
    <w:rsid w:val="00470275"/>
    <w:rsid w:val="004705D9"/>
    <w:rsid w:val="004707D8"/>
    <w:rsid w:val="00470872"/>
    <w:rsid w:val="004715C8"/>
    <w:rsid w:val="00471CA1"/>
    <w:rsid w:val="00471DED"/>
    <w:rsid w:val="004720B3"/>
    <w:rsid w:val="00472D05"/>
    <w:rsid w:val="00472D5B"/>
    <w:rsid w:val="00473512"/>
    <w:rsid w:val="004736A8"/>
    <w:rsid w:val="00473941"/>
    <w:rsid w:val="00474A14"/>
    <w:rsid w:val="00474B36"/>
    <w:rsid w:val="00474E0F"/>
    <w:rsid w:val="0047591F"/>
    <w:rsid w:val="00475D67"/>
    <w:rsid w:val="00475F16"/>
    <w:rsid w:val="00476C56"/>
    <w:rsid w:val="004778A3"/>
    <w:rsid w:val="00480121"/>
    <w:rsid w:val="004808D2"/>
    <w:rsid w:val="004808E6"/>
    <w:rsid w:val="00480AA9"/>
    <w:rsid w:val="00480E51"/>
    <w:rsid w:val="00480E53"/>
    <w:rsid w:val="004812B2"/>
    <w:rsid w:val="004812D0"/>
    <w:rsid w:val="00481795"/>
    <w:rsid w:val="00481D76"/>
    <w:rsid w:val="00482666"/>
    <w:rsid w:val="00482CD7"/>
    <w:rsid w:val="00482D28"/>
    <w:rsid w:val="004831FB"/>
    <w:rsid w:val="00483772"/>
    <w:rsid w:val="004838F8"/>
    <w:rsid w:val="00483E4C"/>
    <w:rsid w:val="00483E55"/>
    <w:rsid w:val="00483F91"/>
    <w:rsid w:val="004844A5"/>
    <w:rsid w:val="00484BF4"/>
    <w:rsid w:val="004852C9"/>
    <w:rsid w:val="00485463"/>
    <w:rsid w:val="004855F7"/>
    <w:rsid w:val="00485DA3"/>
    <w:rsid w:val="004860A3"/>
    <w:rsid w:val="004864AE"/>
    <w:rsid w:val="00486CCD"/>
    <w:rsid w:val="004877A8"/>
    <w:rsid w:val="00490484"/>
    <w:rsid w:val="00490532"/>
    <w:rsid w:val="004906F0"/>
    <w:rsid w:val="0049076D"/>
    <w:rsid w:val="0049136C"/>
    <w:rsid w:val="00491450"/>
    <w:rsid w:val="00491DCB"/>
    <w:rsid w:val="0049216E"/>
    <w:rsid w:val="00492B82"/>
    <w:rsid w:val="00492BF1"/>
    <w:rsid w:val="00493779"/>
    <w:rsid w:val="00493FA6"/>
    <w:rsid w:val="00494B78"/>
    <w:rsid w:val="004954DD"/>
    <w:rsid w:val="004954F5"/>
    <w:rsid w:val="0049561F"/>
    <w:rsid w:val="004956B4"/>
    <w:rsid w:val="004959C7"/>
    <w:rsid w:val="00495BAC"/>
    <w:rsid w:val="00495C46"/>
    <w:rsid w:val="00495FD6"/>
    <w:rsid w:val="0049660D"/>
    <w:rsid w:val="00496C76"/>
    <w:rsid w:val="0049710B"/>
    <w:rsid w:val="0049787F"/>
    <w:rsid w:val="004A00BB"/>
    <w:rsid w:val="004A07AE"/>
    <w:rsid w:val="004A0C37"/>
    <w:rsid w:val="004A0DAF"/>
    <w:rsid w:val="004A0FCF"/>
    <w:rsid w:val="004A1562"/>
    <w:rsid w:val="004A180F"/>
    <w:rsid w:val="004A1D70"/>
    <w:rsid w:val="004A24BA"/>
    <w:rsid w:val="004A24FA"/>
    <w:rsid w:val="004A28A1"/>
    <w:rsid w:val="004A2D8E"/>
    <w:rsid w:val="004A2E59"/>
    <w:rsid w:val="004A3504"/>
    <w:rsid w:val="004A38F1"/>
    <w:rsid w:val="004A391C"/>
    <w:rsid w:val="004A3A02"/>
    <w:rsid w:val="004A3B8B"/>
    <w:rsid w:val="004A3CA4"/>
    <w:rsid w:val="004A3DE1"/>
    <w:rsid w:val="004A41ED"/>
    <w:rsid w:val="004A42AF"/>
    <w:rsid w:val="004A42FE"/>
    <w:rsid w:val="004A4701"/>
    <w:rsid w:val="004A4BE8"/>
    <w:rsid w:val="004A50CE"/>
    <w:rsid w:val="004A5EC0"/>
    <w:rsid w:val="004A5F71"/>
    <w:rsid w:val="004A61A6"/>
    <w:rsid w:val="004A6A7D"/>
    <w:rsid w:val="004A6D64"/>
    <w:rsid w:val="004A7028"/>
    <w:rsid w:val="004A71B6"/>
    <w:rsid w:val="004A75BA"/>
    <w:rsid w:val="004A7B36"/>
    <w:rsid w:val="004B05DA"/>
    <w:rsid w:val="004B06B1"/>
    <w:rsid w:val="004B193A"/>
    <w:rsid w:val="004B20A4"/>
    <w:rsid w:val="004B26B0"/>
    <w:rsid w:val="004B2D6D"/>
    <w:rsid w:val="004B2F48"/>
    <w:rsid w:val="004B3418"/>
    <w:rsid w:val="004B37C7"/>
    <w:rsid w:val="004B3881"/>
    <w:rsid w:val="004B393E"/>
    <w:rsid w:val="004B3AB8"/>
    <w:rsid w:val="004B3AEB"/>
    <w:rsid w:val="004B439F"/>
    <w:rsid w:val="004B46F2"/>
    <w:rsid w:val="004B49B4"/>
    <w:rsid w:val="004B573B"/>
    <w:rsid w:val="004B591B"/>
    <w:rsid w:val="004B597E"/>
    <w:rsid w:val="004B5B29"/>
    <w:rsid w:val="004B5D61"/>
    <w:rsid w:val="004B6299"/>
    <w:rsid w:val="004B645E"/>
    <w:rsid w:val="004B6705"/>
    <w:rsid w:val="004B6F5C"/>
    <w:rsid w:val="004B7C64"/>
    <w:rsid w:val="004B7C93"/>
    <w:rsid w:val="004B7F3A"/>
    <w:rsid w:val="004C0866"/>
    <w:rsid w:val="004C0F0E"/>
    <w:rsid w:val="004C13B5"/>
    <w:rsid w:val="004C1497"/>
    <w:rsid w:val="004C2EB7"/>
    <w:rsid w:val="004C3497"/>
    <w:rsid w:val="004C37CD"/>
    <w:rsid w:val="004C3A5F"/>
    <w:rsid w:val="004C3B6F"/>
    <w:rsid w:val="004C3EE2"/>
    <w:rsid w:val="004C4325"/>
    <w:rsid w:val="004C45B0"/>
    <w:rsid w:val="004C47E6"/>
    <w:rsid w:val="004C48EA"/>
    <w:rsid w:val="004C5087"/>
    <w:rsid w:val="004C5B2E"/>
    <w:rsid w:val="004C6229"/>
    <w:rsid w:val="004C638D"/>
    <w:rsid w:val="004C63E1"/>
    <w:rsid w:val="004C6758"/>
    <w:rsid w:val="004C7424"/>
    <w:rsid w:val="004C7890"/>
    <w:rsid w:val="004D0277"/>
    <w:rsid w:val="004D0335"/>
    <w:rsid w:val="004D09C5"/>
    <w:rsid w:val="004D0E6F"/>
    <w:rsid w:val="004D10F1"/>
    <w:rsid w:val="004D15EB"/>
    <w:rsid w:val="004D1970"/>
    <w:rsid w:val="004D198C"/>
    <w:rsid w:val="004D231E"/>
    <w:rsid w:val="004D2626"/>
    <w:rsid w:val="004D271E"/>
    <w:rsid w:val="004D31E0"/>
    <w:rsid w:val="004D31ED"/>
    <w:rsid w:val="004D32B6"/>
    <w:rsid w:val="004D357B"/>
    <w:rsid w:val="004D3632"/>
    <w:rsid w:val="004D39C1"/>
    <w:rsid w:val="004D3A84"/>
    <w:rsid w:val="004D3B30"/>
    <w:rsid w:val="004D3C14"/>
    <w:rsid w:val="004D3DD6"/>
    <w:rsid w:val="004D45D8"/>
    <w:rsid w:val="004D4709"/>
    <w:rsid w:val="004D4C42"/>
    <w:rsid w:val="004D4D76"/>
    <w:rsid w:val="004D5169"/>
    <w:rsid w:val="004D52CD"/>
    <w:rsid w:val="004D609F"/>
    <w:rsid w:val="004D65F0"/>
    <w:rsid w:val="004D6D6A"/>
    <w:rsid w:val="004D6DA6"/>
    <w:rsid w:val="004D6F95"/>
    <w:rsid w:val="004D707F"/>
    <w:rsid w:val="004D7524"/>
    <w:rsid w:val="004D79ED"/>
    <w:rsid w:val="004E01EA"/>
    <w:rsid w:val="004E03DC"/>
    <w:rsid w:val="004E0596"/>
    <w:rsid w:val="004E0736"/>
    <w:rsid w:val="004E0A7D"/>
    <w:rsid w:val="004E0B38"/>
    <w:rsid w:val="004E109C"/>
    <w:rsid w:val="004E16B7"/>
    <w:rsid w:val="004E1E8C"/>
    <w:rsid w:val="004E1EE7"/>
    <w:rsid w:val="004E1F7C"/>
    <w:rsid w:val="004E234E"/>
    <w:rsid w:val="004E27FA"/>
    <w:rsid w:val="004E2BD6"/>
    <w:rsid w:val="004E2E5C"/>
    <w:rsid w:val="004E3529"/>
    <w:rsid w:val="004E3569"/>
    <w:rsid w:val="004E35FA"/>
    <w:rsid w:val="004E3D6A"/>
    <w:rsid w:val="004E4254"/>
    <w:rsid w:val="004E453B"/>
    <w:rsid w:val="004E4AE8"/>
    <w:rsid w:val="004E4E99"/>
    <w:rsid w:val="004E547A"/>
    <w:rsid w:val="004E5548"/>
    <w:rsid w:val="004E5950"/>
    <w:rsid w:val="004E5B96"/>
    <w:rsid w:val="004E6754"/>
    <w:rsid w:val="004E6BDA"/>
    <w:rsid w:val="004E714D"/>
    <w:rsid w:val="004E7231"/>
    <w:rsid w:val="004E74F6"/>
    <w:rsid w:val="004E7BEC"/>
    <w:rsid w:val="004E7CE4"/>
    <w:rsid w:val="004F063D"/>
    <w:rsid w:val="004F0685"/>
    <w:rsid w:val="004F13A1"/>
    <w:rsid w:val="004F26F9"/>
    <w:rsid w:val="004F2B33"/>
    <w:rsid w:val="004F333F"/>
    <w:rsid w:val="004F3662"/>
    <w:rsid w:val="004F3A98"/>
    <w:rsid w:val="004F3C74"/>
    <w:rsid w:val="004F4530"/>
    <w:rsid w:val="004F4656"/>
    <w:rsid w:val="004F4885"/>
    <w:rsid w:val="004F494B"/>
    <w:rsid w:val="004F4F6F"/>
    <w:rsid w:val="004F4FFF"/>
    <w:rsid w:val="004F5066"/>
    <w:rsid w:val="004F65FD"/>
    <w:rsid w:val="004F6704"/>
    <w:rsid w:val="004F675A"/>
    <w:rsid w:val="004F6996"/>
    <w:rsid w:val="004F6EF1"/>
    <w:rsid w:val="004F718F"/>
    <w:rsid w:val="004F7722"/>
    <w:rsid w:val="004F78A9"/>
    <w:rsid w:val="004F7E8A"/>
    <w:rsid w:val="0050005D"/>
    <w:rsid w:val="00500119"/>
    <w:rsid w:val="00500845"/>
    <w:rsid w:val="00500B1E"/>
    <w:rsid w:val="00500C93"/>
    <w:rsid w:val="00500ED3"/>
    <w:rsid w:val="00501B06"/>
    <w:rsid w:val="00501BFE"/>
    <w:rsid w:val="00501C6A"/>
    <w:rsid w:val="00501DBD"/>
    <w:rsid w:val="00502091"/>
    <w:rsid w:val="005020FE"/>
    <w:rsid w:val="0050289D"/>
    <w:rsid w:val="005028B0"/>
    <w:rsid w:val="00502EEC"/>
    <w:rsid w:val="0050313D"/>
    <w:rsid w:val="005033F8"/>
    <w:rsid w:val="00503519"/>
    <w:rsid w:val="00503C4D"/>
    <w:rsid w:val="00503C97"/>
    <w:rsid w:val="00503CB3"/>
    <w:rsid w:val="00504B67"/>
    <w:rsid w:val="00504C06"/>
    <w:rsid w:val="00504D4A"/>
    <w:rsid w:val="0050507E"/>
    <w:rsid w:val="00505CC6"/>
    <w:rsid w:val="00506596"/>
    <w:rsid w:val="005066B3"/>
    <w:rsid w:val="00506A13"/>
    <w:rsid w:val="0050775B"/>
    <w:rsid w:val="00507A16"/>
    <w:rsid w:val="005111CF"/>
    <w:rsid w:val="005116F8"/>
    <w:rsid w:val="0051290F"/>
    <w:rsid w:val="005129E6"/>
    <w:rsid w:val="00512A26"/>
    <w:rsid w:val="00512F91"/>
    <w:rsid w:val="005131AF"/>
    <w:rsid w:val="00513A4F"/>
    <w:rsid w:val="00513CCE"/>
    <w:rsid w:val="00513EE9"/>
    <w:rsid w:val="00514776"/>
    <w:rsid w:val="00514813"/>
    <w:rsid w:val="00514A88"/>
    <w:rsid w:val="00514FAB"/>
    <w:rsid w:val="0051525D"/>
    <w:rsid w:val="00515493"/>
    <w:rsid w:val="005159FB"/>
    <w:rsid w:val="00516208"/>
    <w:rsid w:val="00516273"/>
    <w:rsid w:val="005164C9"/>
    <w:rsid w:val="00516CDC"/>
    <w:rsid w:val="00516E54"/>
    <w:rsid w:val="0051751E"/>
    <w:rsid w:val="00517A35"/>
    <w:rsid w:val="00520122"/>
    <w:rsid w:val="005201ED"/>
    <w:rsid w:val="005203E3"/>
    <w:rsid w:val="00520466"/>
    <w:rsid w:val="00520498"/>
    <w:rsid w:val="00520A41"/>
    <w:rsid w:val="00520FC4"/>
    <w:rsid w:val="005217B6"/>
    <w:rsid w:val="00521BA6"/>
    <w:rsid w:val="00521F41"/>
    <w:rsid w:val="005229CC"/>
    <w:rsid w:val="00522FA9"/>
    <w:rsid w:val="0052304D"/>
    <w:rsid w:val="0052370B"/>
    <w:rsid w:val="00523FA6"/>
    <w:rsid w:val="00524E34"/>
    <w:rsid w:val="005257B8"/>
    <w:rsid w:val="00525A6D"/>
    <w:rsid w:val="00525CDB"/>
    <w:rsid w:val="005265E3"/>
    <w:rsid w:val="00526D41"/>
    <w:rsid w:val="00526EBC"/>
    <w:rsid w:val="00527215"/>
    <w:rsid w:val="005302DC"/>
    <w:rsid w:val="00530343"/>
    <w:rsid w:val="00531237"/>
    <w:rsid w:val="005314F6"/>
    <w:rsid w:val="005315B6"/>
    <w:rsid w:val="005316C2"/>
    <w:rsid w:val="00531A7A"/>
    <w:rsid w:val="00531AC4"/>
    <w:rsid w:val="00531DC5"/>
    <w:rsid w:val="0053262F"/>
    <w:rsid w:val="00532635"/>
    <w:rsid w:val="005329C5"/>
    <w:rsid w:val="00532C9B"/>
    <w:rsid w:val="0053301E"/>
    <w:rsid w:val="005332A0"/>
    <w:rsid w:val="0053343C"/>
    <w:rsid w:val="00533A13"/>
    <w:rsid w:val="00533B64"/>
    <w:rsid w:val="00534112"/>
    <w:rsid w:val="005345C3"/>
    <w:rsid w:val="00534839"/>
    <w:rsid w:val="00534AE3"/>
    <w:rsid w:val="0053585A"/>
    <w:rsid w:val="00535933"/>
    <w:rsid w:val="005360CE"/>
    <w:rsid w:val="0053640B"/>
    <w:rsid w:val="00536780"/>
    <w:rsid w:val="00536A0E"/>
    <w:rsid w:val="005371DA"/>
    <w:rsid w:val="0053735E"/>
    <w:rsid w:val="005373B5"/>
    <w:rsid w:val="005374F8"/>
    <w:rsid w:val="00537F5F"/>
    <w:rsid w:val="00540069"/>
    <w:rsid w:val="005411A8"/>
    <w:rsid w:val="00541675"/>
    <w:rsid w:val="00541CFF"/>
    <w:rsid w:val="00541E7B"/>
    <w:rsid w:val="00541F5E"/>
    <w:rsid w:val="005420BA"/>
    <w:rsid w:val="005422D1"/>
    <w:rsid w:val="005422EE"/>
    <w:rsid w:val="00542807"/>
    <w:rsid w:val="005428C4"/>
    <w:rsid w:val="0054290F"/>
    <w:rsid w:val="00542B42"/>
    <w:rsid w:val="00542FF6"/>
    <w:rsid w:val="00543053"/>
    <w:rsid w:val="00543624"/>
    <w:rsid w:val="00543C6C"/>
    <w:rsid w:val="00544196"/>
    <w:rsid w:val="005441B6"/>
    <w:rsid w:val="00544522"/>
    <w:rsid w:val="0054457E"/>
    <w:rsid w:val="005455AA"/>
    <w:rsid w:val="00545951"/>
    <w:rsid w:val="005459CB"/>
    <w:rsid w:val="00545EFF"/>
    <w:rsid w:val="005465B2"/>
    <w:rsid w:val="005468F4"/>
    <w:rsid w:val="00546F31"/>
    <w:rsid w:val="00546F73"/>
    <w:rsid w:val="00546FD6"/>
    <w:rsid w:val="0054700C"/>
    <w:rsid w:val="005470D5"/>
    <w:rsid w:val="005476D2"/>
    <w:rsid w:val="00547C2C"/>
    <w:rsid w:val="00550571"/>
    <w:rsid w:val="005509C8"/>
    <w:rsid w:val="00550ADD"/>
    <w:rsid w:val="00550EAD"/>
    <w:rsid w:val="0055125C"/>
    <w:rsid w:val="005518F4"/>
    <w:rsid w:val="0055196C"/>
    <w:rsid w:val="0055266D"/>
    <w:rsid w:val="005528B5"/>
    <w:rsid w:val="00552C2A"/>
    <w:rsid w:val="00552C37"/>
    <w:rsid w:val="00552E98"/>
    <w:rsid w:val="00553622"/>
    <w:rsid w:val="005536C8"/>
    <w:rsid w:val="00553A03"/>
    <w:rsid w:val="00553D54"/>
    <w:rsid w:val="00554921"/>
    <w:rsid w:val="00554B9E"/>
    <w:rsid w:val="00554C53"/>
    <w:rsid w:val="00555060"/>
    <w:rsid w:val="00555309"/>
    <w:rsid w:val="0055579A"/>
    <w:rsid w:val="005558B8"/>
    <w:rsid w:val="00555AB3"/>
    <w:rsid w:val="00555AD2"/>
    <w:rsid w:val="005567CD"/>
    <w:rsid w:val="00556CAC"/>
    <w:rsid w:val="00557400"/>
    <w:rsid w:val="00557E8E"/>
    <w:rsid w:val="00560865"/>
    <w:rsid w:val="00560CC6"/>
    <w:rsid w:val="00560F20"/>
    <w:rsid w:val="00561453"/>
    <w:rsid w:val="005616FE"/>
    <w:rsid w:val="0056176E"/>
    <w:rsid w:val="005622C7"/>
    <w:rsid w:val="005623B4"/>
    <w:rsid w:val="00562840"/>
    <w:rsid w:val="0056305F"/>
    <w:rsid w:val="0056392D"/>
    <w:rsid w:val="00563CC8"/>
    <w:rsid w:val="00563E8B"/>
    <w:rsid w:val="005644D6"/>
    <w:rsid w:val="00564F46"/>
    <w:rsid w:val="00565453"/>
    <w:rsid w:val="00565476"/>
    <w:rsid w:val="005655FA"/>
    <w:rsid w:val="005656A8"/>
    <w:rsid w:val="005656CF"/>
    <w:rsid w:val="00565739"/>
    <w:rsid w:val="00565E99"/>
    <w:rsid w:val="00566169"/>
    <w:rsid w:val="00566452"/>
    <w:rsid w:val="005668C8"/>
    <w:rsid w:val="00566CED"/>
    <w:rsid w:val="00566D39"/>
    <w:rsid w:val="00566E7E"/>
    <w:rsid w:val="0057005A"/>
    <w:rsid w:val="00570146"/>
    <w:rsid w:val="00570328"/>
    <w:rsid w:val="00570743"/>
    <w:rsid w:val="0057095A"/>
    <w:rsid w:val="0057144A"/>
    <w:rsid w:val="00571B87"/>
    <w:rsid w:val="00571E51"/>
    <w:rsid w:val="00572259"/>
    <w:rsid w:val="0057242B"/>
    <w:rsid w:val="00572594"/>
    <w:rsid w:val="0057283F"/>
    <w:rsid w:val="00572A6A"/>
    <w:rsid w:val="00572FB9"/>
    <w:rsid w:val="00573898"/>
    <w:rsid w:val="005738AA"/>
    <w:rsid w:val="005738D5"/>
    <w:rsid w:val="00573D1C"/>
    <w:rsid w:val="0057435F"/>
    <w:rsid w:val="005743FD"/>
    <w:rsid w:val="00574557"/>
    <w:rsid w:val="005750FF"/>
    <w:rsid w:val="00575B17"/>
    <w:rsid w:val="00575DCB"/>
    <w:rsid w:val="00575E17"/>
    <w:rsid w:val="00576003"/>
    <w:rsid w:val="00577056"/>
    <w:rsid w:val="00577A15"/>
    <w:rsid w:val="00577AF8"/>
    <w:rsid w:val="00577C9B"/>
    <w:rsid w:val="00577D4C"/>
    <w:rsid w:val="00577EC8"/>
    <w:rsid w:val="0058000D"/>
    <w:rsid w:val="00580505"/>
    <w:rsid w:val="00580D33"/>
    <w:rsid w:val="00580F65"/>
    <w:rsid w:val="00581AFE"/>
    <w:rsid w:val="00581C73"/>
    <w:rsid w:val="00581CE6"/>
    <w:rsid w:val="00581EAE"/>
    <w:rsid w:val="00581EFF"/>
    <w:rsid w:val="00581F8C"/>
    <w:rsid w:val="00582290"/>
    <w:rsid w:val="005825BC"/>
    <w:rsid w:val="00583CA4"/>
    <w:rsid w:val="00583E21"/>
    <w:rsid w:val="005850E5"/>
    <w:rsid w:val="005866BB"/>
    <w:rsid w:val="00586D3D"/>
    <w:rsid w:val="00587426"/>
    <w:rsid w:val="0058781F"/>
    <w:rsid w:val="005909B0"/>
    <w:rsid w:val="00591122"/>
    <w:rsid w:val="00591359"/>
    <w:rsid w:val="00591379"/>
    <w:rsid w:val="0059137C"/>
    <w:rsid w:val="005915D9"/>
    <w:rsid w:val="005925D9"/>
    <w:rsid w:val="00592B60"/>
    <w:rsid w:val="00592BAC"/>
    <w:rsid w:val="005934CB"/>
    <w:rsid w:val="00593880"/>
    <w:rsid w:val="00593D53"/>
    <w:rsid w:val="0059489F"/>
    <w:rsid w:val="005948A2"/>
    <w:rsid w:val="00595B75"/>
    <w:rsid w:val="005961BE"/>
    <w:rsid w:val="00596263"/>
    <w:rsid w:val="00596DDD"/>
    <w:rsid w:val="00597245"/>
    <w:rsid w:val="00597B6B"/>
    <w:rsid w:val="005A0CE1"/>
    <w:rsid w:val="005A0E21"/>
    <w:rsid w:val="005A122A"/>
    <w:rsid w:val="005A1504"/>
    <w:rsid w:val="005A15B4"/>
    <w:rsid w:val="005A1A67"/>
    <w:rsid w:val="005A1CF5"/>
    <w:rsid w:val="005A1EDE"/>
    <w:rsid w:val="005A219C"/>
    <w:rsid w:val="005A24D3"/>
    <w:rsid w:val="005A29AA"/>
    <w:rsid w:val="005A2A78"/>
    <w:rsid w:val="005A2D99"/>
    <w:rsid w:val="005A3235"/>
    <w:rsid w:val="005A33AE"/>
    <w:rsid w:val="005A37E6"/>
    <w:rsid w:val="005A3963"/>
    <w:rsid w:val="005A3C14"/>
    <w:rsid w:val="005A3EDF"/>
    <w:rsid w:val="005A410C"/>
    <w:rsid w:val="005A4491"/>
    <w:rsid w:val="005A4BC2"/>
    <w:rsid w:val="005A5211"/>
    <w:rsid w:val="005A523F"/>
    <w:rsid w:val="005A5256"/>
    <w:rsid w:val="005A56E6"/>
    <w:rsid w:val="005A5F33"/>
    <w:rsid w:val="005A66C4"/>
    <w:rsid w:val="005A6CD5"/>
    <w:rsid w:val="005A7317"/>
    <w:rsid w:val="005A73CF"/>
    <w:rsid w:val="005B00C7"/>
    <w:rsid w:val="005B04F6"/>
    <w:rsid w:val="005B1610"/>
    <w:rsid w:val="005B17E1"/>
    <w:rsid w:val="005B25E6"/>
    <w:rsid w:val="005B2745"/>
    <w:rsid w:val="005B2B45"/>
    <w:rsid w:val="005B2B5E"/>
    <w:rsid w:val="005B2DC7"/>
    <w:rsid w:val="005B33AD"/>
    <w:rsid w:val="005B347E"/>
    <w:rsid w:val="005B36DB"/>
    <w:rsid w:val="005B3759"/>
    <w:rsid w:val="005B3881"/>
    <w:rsid w:val="005B4003"/>
    <w:rsid w:val="005B43C0"/>
    <w:rsid w:val="005B4653"/>
    <w:rsid w:val="005B4674"/>
    <w:rsid w:val="005B475D"/>
    <w:rsid w:val="005B4A88"/>
    <w:rsid w:val="005B54EA"/>
    <w:rsid w:val="005B54F7"/>
    <w:rsid w:val="005B5A21"/>
    <w:rsid w:val="005B5AFD"/>
    <w:rsid w:val="005B5E8A"/>
    <w:rsid w:val="005B6194"/>
    <w:rsid w:val="005B6236"/>
    <w:rsid w:val="005B6855"/>
    <w:rsid w:val="005B6A7C"/>
    <w:rsid w:val="005B741B"/>
    <w:rsid w:val="005B7718"/>
    <w:rsid w:val="005B7842"/>
    <w:rsid w:val="005C0711"/>
    <w:rsid w:val="005C126A"/>
    <w:rsid w:val="005C18DC"/>
    <w:rsid w:val="005C198E"/>
    <w:rsid w:val="005C215A"/>
    <w:rsid w:val="005C21AE"/>
    <w:rsid w:val="005C28F8"/>
    <w:rsid w:val="005C3049"/>
    <w:rsid w:val="005C31B6"/>
    <w:rsid w:val="005C3401"/>
    <w:rsid w:val="005C425E"/>
    <w:rsid w:val="005C471F"/>
    <w:rsid w:val="005C4B7A"/>
    <w:rsid w:val="005C4BE3"/>
    <w:rsid w:val="005C4EAC"/>
    <w:rsid w:val="005C5443"/>
    <w:rsid w:val="005C552D"/>
    <w:rsid w:val="005C58AF"/>
    <w:rsid w:val="005C59F7"/>
    <w:rsid w:val="005C5BF2"/>
    <w:rsid w:val="005C6216"/>
    <w:rsid w:val="005C62B2"/>
    <w:rsid w:val="005C6D2A"/>
    <w:rsid w:val="005C6D4C"/>
    <w:rsid w:val="005C6DC3"/>
    <w:rsid w:val="005C6E5E"/>
    <w:rsid w:val="005C702B"/>
    <w:rsid w:val="005C77E8"/>
    <w:rsid w:val="005C7C04"/>
    <w:rsid w:val="005C7C23"/>
    <w:rsid w:val="005C7D14"/>
    <w:rsid w:val="005C7D60"/>
    <w:rsid w:val="005C7D67"/>
    <w:rsid w:val="005C7E25"/>
    <w:rsid w:val="005D0111"/>
    <w:rsid w:val="005D0614"/>
    <w:rsid w:val="005D091B"/>
    <w:rsid w:val="005D09B3"/>
    <w:rsid w:val="005D0DDD"/>
    <w:rsid w:val="005D0E39"/>
    <w:rsid w:val="005D1D61"/>
    <w:rsid w:val="005D2A4D"/>
    <w:rsid w:val="005D3307"/>
    <w:rsid w:val="005D3689"/>
    <w:rsid w:val="005D3A0B"/>
    <w:rsid w:val="005D44AE"/>
    <w:rsid w:val="005D47A6"/>
    <w:rsid w:val="005D4E6F"/>
    <w:rsid w:val="005D50DC"/>
    <w:rsid w:val="005D51D5"/>
    <w:rsid w:val="005D5760"/>
    <w:rsid w:val="005D60E8"/>
    <w:rsid w:val="005D64A4"/>
    <w:rsid w:val="005D6503"/>
    <w:rsid w:val="005D7267"/>
    <w:rsid w:val="005D7862"/>
    <w:rsid w:val="005D7899"/>
    <w:rsid w:val="005D78D5"/>
    <w:rsid w:val="005D7D18"/>
    <w:rsid w:val="005E091C"/>
    <w:rsid w:val="005E105A"/>
    <w:rsid w:val="005E15A6"/>
    <w:rsid w:val="005E1A87"/>
    <w:rsid w:val="005E2E64"/>
    <w:rsid w:val="005E2F87"/>
    <w:rsid w:val="005E306A"/>
    <w:rsid w:val="005E384A"/>
    <w:rsid w:val="005E3A30"/>
    <w:rsid w:val="005E3DE4"/>
    <w:rsid w:val="005E434F"/>
    <w:rsid w:val="005E453A"/>
    <w:rsid w:val="005E4712"/>
    <w:rsid w:val="005E4ADB"/>
    <w:rsid w:val="005E5268"/>
    <w:rsid w:val="005E559C"/>
    <w:rsid w:val="005E5775"/>
    <w:rsid w:val="005E5975"/>
    <w:rsid w:val="005E62A8"/>
    <w:rsid w:val="005E66CF"/>
    <w:rsid w:val="005E6B54"/>
    <w:rsid w:val="005E73F9"/>
    <w:rsid w:val="005E741B"/>
    <w:rsid w:val="005E747A"/>
    <w:rsid w:val="005E7ADE"/>
    <w:rsid w:val="005E7BE2"/>
    <w:rsid w:val="005E7C1D"/>
    <w:rsid w:val="005F025E"/>
    <w:rsid w:val="005F0297"/>
    <w:rsid w:val="005F0488"/>
    <w:rsid w:val="005F06D2"/>
    <w:rsid w:val="005F0709"/>
    <w:rsid w:val="005F0EBD"/>
    <w:rsid w:val="005F13C1"/>
    <w:rsid w:val="005F1596"/>
    <w:rsid w:val="005F171C"/>
    <w:rsid w:val="005F197A"/>
    <w:rsid w:val="005F1B9F"/>
    <w:rsid w:val="005F1BA9"/>
    <w:rsid w:val="005F2203"/>
    <w:rsid w:val="005F23FB"/>
    <w:rsid w:val="005F264C"/>
    <w:rsid w:val="005F2AE5"/>
    <w:rsid w:val="005F3A59"/>
    <w:rsid w:val="005F3AFE"/>
    <w:rsid w:val="005F3CA6"/>
    <w:rsid w:val="005F3E2C"/>
    <w:rsid w:val="005F4809"/>
    <w:rsid w:val="005F494C"/>
    <w:rsid w:val="005F4CCE"/>
    <w:rsid w:val="005F539E"/>
    <w:rsid w:val="005F5427"/>
    <w:rsid w:val="005F6554"/>
    <w:rsid w:val="005F766E"/>
    <w:rsid w:val="00600225"/>
    <w:rsid w:val="00600920"/>
    <w:rsid w:val="00600A0B"/>
    <w:rsid w:val="00600CB5"/>
    <w:rsid w:val="00600E67"/>
    <w:rsid w:val="00600FF2"/>
    <w:rsid w:val="0060114E"/>
    <w:rsid w:val="00601E1D"/>
    <w:rsid w:val="006030D0"/>
    <w:rsid w:val="00603630"/>
    <w:rsid w:val="0060385B"/>
    <w:rsid w:val="00603A08"/>
    <w:rsid w:val="00604197"/>
    <w:rsid w:val="006047E1"/>
    <w:rsid w:val="00604CD6"/>
    <w:rsid w:val="006058AE"/>
    <w:rsid w:val="006059CE"/>
    <w:rsid w:val="006059ED"/>
    <w:rsid w:val="00605B60"/>
    <w:rsid w:val="00605ED2"/>
    <w:rsid w:val="00606039"/>
    <w:rsid w:val="0060630E"/>
    <w:rsid w:val="006065C9"/>
    <w:rsid w:val="00606C3F"/>
    <w:rsid w:val="00610171"/>
    <w:rsid w:val="00610515"/>
    <w:rsid w:val="00610B8B"/>
    <w:rsid w:val="00610ECB"/>
    <w:rsid w:val="00611567"/>
    <w:rsid w:val="00611CCE"/>
    <w:rsid w:val="00612235"/>
    <w:rsid w:val="00612C57"/>
    <w:rsid w:val="0061319C"/>
    <w:rsid w:val="00613F39"/>
    <w:rsid w:val="006143B6"/>
    <w:rsid w:val="0061444D"/>
    <w:rsid w:val="006145C4"/>
    <w:rsid w:val="006148F6"/>
    <w:rsid w:val="00614A37"/>
    <w:rsid w:val="00614B70"/>
    <w:rsid w:val="00614F92"/>
    <w:rsid w:val="0061546B"/>
    <w:rsid w:val="00615BBE"/>
    <w:rsid w:val="00615E6F"/>
    <w:rsid w:val="00616027"/>
    <w:rsid w:val="006162EF"/>
    <w:rsid w:val="006164D6"/>
    <w:rsid w:val="00616B75"/>
    <w:rsid w:val="006171B8"/>
    <w:rsid w:val="00617249"/>
    <w:rsid w:val="006172DE"/>
    <w:rsid w:val="0061787F"/>
    <w:rsid w:val="00617FBD"/>
    <w:rsid w:val="00620195"/>
    <w:rsid w:val="006208F5"/>
    <w:rsid w:val="0062099C"/>
    <w:rsid w:val="0062106B"/>
    <w:rsid w:val="00621361"/>
    <w:rsid w:val="00622B82"/>
    <w:rsid w:val="00622E75"/>
    <w:rsid w:val="00623A3B"/>
    <w:rsid w:val="006240FE"/>
    <w:rsid w:val="00624AB1"/>
    <w:rsid w:val="00624AD0"/>
    <w:rsid w:val="00624EA0"/>
    <w:rsid w:val="0062570D"/>
    <w:rsid w:val="006257D9"/>
    <w:rsid w:val="00625B1B"/>
    <w:rsid w:val="00626191"/>
    <w:rsid w:val="006262F2"/>
    <w:rsid w:val="00626B01"/>
    <w:rsid w:val="00626BFE"/>
    <w:rsid w:val="00626E3B"/>
    <w:rsid w:val="006278F1"/>
    <w:rsid w:val="00627AF2"/>
    <w:rsid w:val="00627C4B"/>
    <w:rsid w:val="00627CFB"/>
    <w:rsid w:val="00627FFC"/>
    <w:rsid w:val="006300E7"/>
    <w:rsid w:val="006302E2"/>
    <w:rsid w:val="006304CF"/>
    <w:rsid w:val="00630759"/>
    <w:rsid w:val="00630B64"/>
    <w:rsid w:val="00630E82"/>
    <w:rsid w:val="00630EB2"/>
    <w:rsid w:val="00631EEA"/>
    <w:rsid w:val="006326B9"/>
    <w:rsid w:val="0063292E"/>
    <w:rsid w:val="006336B0"/>
    <w:rsid w:val="00633D96"/>
    <w:rsid w:val="006342DB"/>
    <w:rsid w:val="006343CF"/>
    <w:rsid w:val="006345CA"/>
    <w:rsid w:val="0063499E"/>
    <w:rsid w:val="00634FEF"/>
    <w:rsid w:val="00635183"/>
    <w:rsid w:val="0063532F"/>
    <w:rsid w:val="0063552E"/>
    <w:rsid w:val="006355E4"/>
    <w:rsid w:val="00635ACB"/>
    <w:rsid w:val="006372F1"/>
    <w:rsid w:val="00637A6B"/>
    <w:rsid w:val="00640938"/>
    <w:rsid w:val="00640AD5"/>
    <w:rsid w:val="00640BFD"/>
    <w:rsid w:val="00641B2A"/>
    <w:rsid w:val="00641D33"/>
    <w:rsid w:val="00641F29"/>
    <w:rsid w:val="00642154"/>
    <w:rsid w:val="00642DBB"/>
    <w:rsid w:val="00643127"/>
    <w:rsid w:val="00643C63"/>
    <w:rsid w:val="00643D2A"/>
    <w:rsid w:val="00643F46"/>
    <w:rsid w:val="00645787"/>
    <w:rsid w:val="006461F9"/>
    <w:rsid w:val="00646463"/>
    <w:rsid w:val="00646967"/>
    <w:rsid w:val="00646BD4"/>
    <w:rsid w:val="0064708E"/>
    <w:rsid w:val="00647573"/>
    <w:rsid w:val="00650BAA"/>
    <w:rsid w:val="00651978"/>
    <w:rsid w:val="00651B71"/>
    <w:rsid w:val="0065232E"/>
    <w:rsid w:val="006529D0"/>
    <w:rsid w:val="00653134"/>
    <w:rsid w:val="006534F5"/>
    <w:rsid w:val="00653580"/>
    <w:rsid w:val="006538B9"/>
    <w:rsid w:val="006542A1"/>
    <w:rsid w:val="006546EB"/>
    <w:rsid w:val="00654814"/>
    <w:rsid w:val="006549B1"/>
    <w:rsid w:val="00654A0E"/>
    <w:rsid w:val="00654FC5"/>
    <w:rsid w:val="0065577D"/>
    <w:rsid w:val="00655922"/>
    <w:rsid w:val="00655CE8"/>
    <w:rsid w:val="0065636C"/>
    <w:rsid w:val="00656507"/>
    <w:rsid w:val="0065667A"/>
    <w:rsid w:val="00656754"/>
    <w:rsid w:val="0065713C"/>
    <w:rsid w:val="006574FD"/>
    <w:rsid w:val="00657502"/>
    <w:rsid w:val="00657982"/>
    <w:rsid w:val="00657A34"/>
    <w:rsid w:val="00661133"/>
    <w:rsid w:val="00661179"/>
    <w:rsid w:val="00661384"/>
    <w:rsid w:val="0066154A"/>
    <w:rsid w:val="006615E5"/>
    <w:rsid w:val="00662A32"/>
    <w:rsid w:val="00662A5E"/>
    <w:rsid w:val="00662DC1"/>
    <w:rsid w:val="00662DDB"/>
    <w:rsid w:val="006631C3"/>
    <w:rsid w:val="006631D6"/>
    <w:rsid w:val="00663DA0"/>
    <w:rsid w:val="00664070"/>
    <w:rsid w:val="00664348"/>
    <w:rsid w:val="00664733"/>
    <w:rsid w:val="00664999"/>
    <w:rsid w:val="006649E1"/>
    <w:rsid w:val="00664A47"/>
    <w:rsid w:val="006650F2"/>
    <w:rsid w:val="00665503"/>
    <w:rsid w:val="0066588D"/>
    <w:rsid w:val="0066645E"/>
    <w:rsid w:val="006666CE"/>
    <w:rsid w:val="00666BF4"/>
    <w:rsid w:val="00666D6B"/>
    <w:rsid w:val="00667827"/>
    <w:rsid w:val="006704E3"/>
    <w:rsid w:val="00670A1D"/>
    <w:rsid w:val="00670B8E"/>
    <w:rsid w:val="00671066"/>
    <w:rsid w:val="006716B8"/>
    <w:rsid w:val="006718CF"/>
    <w:rsid w:val="00671D2C"/>
    <w:rsid w:val="006721F9"/>
    <w:rsid w:val="00672561"/>
    <w:rsid w:val="00672583"/>
    <w:rsid w:val="006725F5"/>
    <w:rsid w:val="00672C06"/>
    <w:rsid w:val="0067328E"/>
    <w:rsid w:val="00674687"/>
    <w:rsid w:val="00675231"/>
    <w:rsid w:val="00675BEC"/>
    <w:rsid w:val="006764A9"/>
    <w:rsid w:val="00676812"/>
    <w:rsid w:val="00676A1F"/>
    <w:rsid w:val="00676A67"/>
    <w:rsid w:val="006776F3"/>
    <w:rsid w:val="00681187"/>
    <w:rsid w:val="00681A91"/>
    <w:rsid w:val="00681BA9"/>
    <w:rsid w:val="0068203D"/>
    <w:rsid w:val="0068207F"/>
    <w:rsid w:val="00682647"/>
    <w:rsid w:val="006826F1"/>
    <w:rsid w:val="00682AC2"/>
    <w:rsid w:val="00682E5F"/>
    <w:rsid w:val="00682FB8"/>
    <w:rsid w:val="006831EC"/>
    <w:rsid w:val="0068361F"/>
    <w:rsid w:val="00683CBF"/>
    <w:rsid w:val="00683E6F"/>
    <w:rsid w:val="00683F9C"/>
    <w:rsid w:val="0068409B"/>
    <w:rsid w:val="00684150"/>
    <w:rsid w:val="006850C2"/>
    <w:rsid w:val="00685444"/>
    <w:rsid w:val="00690D84"/>
    <w:rsid w:val="00691AA2"/>
    <w:rsid w:val="00691E30"/>
    <w:rsid w:val="006921F6"/>
    <w:rsid w:val="006923F4"/>
    <w:rsid w:val="006926DC"/>
    <w:rsid w:val="00692A1C"/>
    <w:rsid w:val="00692EEF"/>
    <w:rsid w:val="00692F11"/>
    <w:rsid w:val="00692FD3"/>
    <w:rsid w:val="00693041"/>
    <w:rsid w:val="006933B8"/>
    <w:rsid w:val="0069361E"/>
    <w:rsid w:val="00693639"/>
    <w:rsid w:val="00693776"/>
    <w:rsid w:val="00693906"/>
    <w:rsid w:val="00694349"/>
    <w:rsid w:val="00694981"/>
    <w:rsid w:val="00694ECD"/>
    <w:rsid w:val="006951AA"/>
    <w:rsid w:val="00695335"/>
    <w:rsid w:val="006953F9"/>
    <w:rsid w:val="00695585"/>
    <w:rsid w:val="00695CDF"/>
    <w:rsid w:val="00695CE2"/>
    <w:rsid w:val="00695DEB"/>
    <w:rsid w:val="00695EE1"/>
    <w:rsid w:val="0069655B"/>
    <w:rsid w:val="00696918"/>
    <w:rsid w:val="00696C03"/>
    <w:rsid w:val="00696DFD"/>
    <w:rsid w:val="00696FCF"/>
    <w:rsid w:val="006A08E2"/>
    <w:rsid w:val="006A1391"/>
    <w:rsid w:val="006A1BB8"/>
    <w:rsid w:val="006A1E48"/>
    <w:rsid w:val="006A2498"/>
    <w:rsid w:val="006A2657"/>
    <w:rsid w:val="006A2715"/>
    <w:rsid w:val="006A28CC"/>
    <w:rsid w:val="006A2994"/>
    <w:rsid w:val="006A2D22"/>
    <w:rsid w:val="006A386F"/>
    <w:rsid w:val="006A3FA7"/>
    <w:rsid w:val="006A4AD6"/>
    <w:rsid w:val="006A507E"/>
    <w:rsid w:val="006A54AF"/>
    <w:rsid w:val="006A5E98"/>
    <w:rsid w:val="006A675C"/>
    <w:rsid w:val="006A681F"/>
    <w:rsid w:val="006A7ADF"/>
    <w:rsid w:val="006A7E91"/>
    <w:rsid w:val="006A7EC4"/>
    <w:rsid w:val="006B000D"/>
    <w:rsid w:val="006B0991"/>
    <w:rsid w:val="006B0C7F"/>
    <w:rsid w:val="006B0E6E"/>
    <w:rsid w:val="006B0E92"/>
    <w:rsid w:val="006B19AB"/>
    <w:rsid w:val="006B2043"/>
    <w:rsid w:val="006B21B2"/>
    <w:rsid w:val="006B23E8"/>
    <w:rsid w:val="006B2B83"/>
    <w:rsid w:val="006B2D1C"/>
    <w:rsid w:val="006B2F44"/>
    <w:rsid w:val="006B3615"/>
    <w:rsid w:val="006B3A3C"/>
    <w:rsid w:val="006B3BEF"/>
    <w:rsid w:val="006B4ADB"/>
    <w:rsid w:val="006B4D02"/>
    <w:rsid w:val="006B5332"/>
    <w:rsid w:val="006B56B4"/>
    <w:rsid w:val="006B5970"/>
    <w:rsid w:val="006B61F2"/>
    <w:rsid w:val="006B7250"/>
    <w:rsid w:val="006B7660"/>
    <w:rsid w:val="006B76C8"/>
    <w:rsid w:val="006B7B3C"/>
    <w:rsid w:val="006B7E04"/>
    <w:rsid w:val="006C04D0"/>
    <w:rsid w:val="006C074A"/>
    <w:rsid w:val="006C17EC"/>
    <w:rsid w:val="006C1F7B"/>
    <w:rsid w:val="006C24D9"/>
    <w:rsid w:val="006C2506"/>
    <w:rsid w:val="006C2B46"/>
    <w:rsid w:val="006C2EF0"/>
    <w:rsid w:val="006C3247"/>
    <w:rsid w:val="006C331D"/>
    <w:rsid w:val="006C52BB"/>
    <w:rsid w:val="006C5A15"/>
    <w:rsid w:val="006C5A16"/>
    <w:rsid w:val="006D03AB"/>
    <w:rsid w:val="006D0821"/>
    <w:rsid w:val="006D0C36"/>
    <w:rsid w:val="006D0D18"/>
    <w:rsid w:val="006D10CE"/>
    <w:rsid w:val="006D15EA"/>
    <w:rsid w:val="006D16DC"/>
    <w:rsid w:val="006D194A"/>
    <w:rsid w:val="006D1BA6"/>
    <w:rsid w:val="006D269E"/>
    <w:rsid w:val="006D2C2A"/>
    <w:rsid w:val="006D342C"/>
    <w:rsid w:val="006D3CF7"/>
    <w:rsid w:val="006D4070"/>
    <w:rsid w:val="006D43DC"/>
    <w:rsid w:val="006D4DC7"/>
    <w:rsid w:val="006D4E50"/>
    <w:rsid w:val="006D5DA7"/>
    <w:rsid w:val="006D66C0"/>
    <w:rsid w:val="006D7086"/>
    <w:rsid w:val="006D711C"/>
    <w:rsid w:val="006D7262"/>
    <w:rsid w:val="006D74BD"/>
    <w:rsid w:val="006D751C"/>
    <w:rsid w:val="006D782B"/>
    <w:rsid w:val="006D7E44"/>
    <w:rsid w:val="006E02BC"/>
    <w:rsid w:val="006E06F4"/>
    <w:rsid w:val="006E0817"/>
    <w:rsid w:val="006E0D75"/>
    <w:rsid w:val="006E0E29"/>
    <w:rsid w:val="006E105C"/>
    <w:rsid w:val="006E1309"/>
    <w:rsid w:val="006E17B5"/>
    <w:rsid w:val="006E25E6"/>
    <w:rsid w:val="006E3361"/>
    <w:rsid w:val="006E3AE0"/>
    <w:rsid w:val="006E41D5"/>
    <w:rsid w:val="006E4730"/>
    <w:rsid w:val="006E47ED"/>
    <w:rsid w:val="006E4B71"/>
    <w:rsid w:val="006E515A"/>
    <w:rsid w:val="006E5648"/>
    <w:rsid w:val="006E6143"/>
    <w:rsid w:val="006E6A0A"/>
    <w:rsid w:val="006E6B57"/>
    <w:rsid w:val="006E6F71"/>
    <w:rsid w:val="006E6F8A"/>
    <w:rsid w:val="006E7010"/>
    <w:rsid w:val="006E722D"/>
    <w:rsid w:val="006E734E"/>
    <w:rsid w:val="006E79BB"/>
    <w:rsid w:val="006E7D43"/>
    <w:rsid w:val="006E7F03"/>
    <w:rsid w:val="006F018D"/>
    <w:rsid w:val="006F05FC"/>
    <w:rsid w:val="006F0839"/>
    <w:rsid w:val="006F1749"/>
    <w:rsid w:val="006F17DD"/>
    <w:rsid w:val="006F2AB0"/>
    <w:rsid w:val="006F2B88"/>
    <w:rsid w:val="006F2BA2"/>
    <w:rsid w:val="006F3117"/>
    <w:rsid w:val="006F332A"/>
    <w:rsid w:val="006F3606"/>
    <w:rsid w:val="006F39FF"/>
    <w:rsid w:val="006F440B"/>
    <w:rsid w:val="006F4C5C"/>
    <w:rsid w:val="006F53AB"/>
    <w:rsid w:val="006F59B5"/>
    <w:rsid w:val="006F5A33"/>
    <w:rsid w:val="006F5B86"/>
    <w:rsid w:val="006F62FA"/>
    <w:rsid w:val="006F6415"/>
    <w:rsid w:val="006F67B6"/>
    <w:rsid w:val="006F6885"/>
    <w:rsid w:val="006F7064"/>
    <w:rsid w:val="006F7B62"/>
    <w:rsid w:val="0070052B"/>
    <w:rsid w:val="00700A9F"/>
    <w:rsid w:val="007010A2"/>
    <w:rsid w:val="007013E5"/>
    <w:rsid w:val="00701A92"/>
    <w:rsid w:val="007024E1"/>
    <w:rsid w:val="00702949"/>
    <w:rsid w:val="00702D1A"/>
    <w:rsid w:val="0070328B"/>
    <w:rsid w:val="007034FD"/>
    <w:rsid w:val="00703519"/>
    <w:rsid w:val="00703BA9"/>
    <w:rsid w:val="007044D0"/>
    <w:rsid w:val="007045AA"/>
    <w:rsid w:val="0070499F"/>
    <w:rsid w:val="00705157"/>
    <w:rsid w:val="00705BB7"/>
    <w:rsid w:val="00705C11"/>
    <w:rsid w:val="00705CEE"/>
    <w:rsid w:val="00705D23"/>
    <w:rsid w:val="00705E27"/>
    <w:rsid w:val="007063F2"/>
    <w:rsid w:val="00706512"/>
    <w:rsid w:val="00706658"/>
    <w:rsid w:val="0070672C"/>
    <w:rsid w:val="0070698B"/>
    <w:rsid w:val="0070708C"/>
    <w:rsid w:val="007078A4"/>
    <w:rsid w:val="00707A6C"/>
    <w:rsid w:val="00707AA6"/>
    <w:rsid w:val="00707E17"/>
    <w:rsid w:val="00707E64"/>
    <w:rsid w:val="0071081A"/>
    <w:rsid w:val="00710EAC"/>
    <w:rsid w:val="00711830"/>
    <w:rsid w:val="00711A5C"/>
    <w:rsid w:val="00711AE1"/>
    <w:rsid w:val="00711D46"/>
    <w:rsid w:val="007131C9"/>
    <w:rsid w:val="007138D5"/>
    <w:rsid w:val="007142C7"/>
    <w:rsid w:val="00714725"/>
    <w:rsid w:val="0071474D"/>
    <w:rsid w:val="00715124"/>
    <w:rsid w:val="007157A4"/>
    <w:rsid w:val="007157B9"/>
    <w:rsid w:val="00715F42"/>
    <w:rsid w:val="00716DCD"/>
    <w:rsid w:val="0071711B"/>
    <w:rsid w:val="0071738F"/>
    <w:rsid w:val="007201EB"/>
    <w:rsid w:val="007208A7"/>
    <w:rsid w:val="00720EAF"/>
    <w:rsid w:val="00721320"/>
    <w:rsid w:val="00721F77"/>
    <w:rsid w:val="00722875"/>
    <w:rsid w:val="00722B71"/>
    <w:rsid w:val="00722EDB"/>
    <w:rsid w:val="0072333A"/>
    <w:rsid w:val="007233E8"/>
    <w:rsid w:val="00724E68"/>
    <w:rsid w:val="0072513E"/>
    <w:rsid w:val="00725638"/>
    <w:rsid w:val="00725D84"/>
    <w:rsid w:val="00726512"/>
    <w:rsid w:val="00726B2E"/>
    <w:rsid w:val="00726F7E"/>
    <w:rsid w:val="007272D3"/>
    <w:rsid w:val="0072766A"/>
    <w:rsid w:val="00727926"/>
    <w:rsid w:val="00727E80"/>
    <w:rsid w:val="00730332"/>
    <w:rsid w:val="00730833"/>
    <w:rsid w:val="00730E1D"/>
    <w:rsid w:val="0073115A"/>
    <w:rsid w:val="00731649"/>
    <w:rsid w:val="007319CE"/>
    <w:rsid w:val="00731D02"/>
    <w:rsid w:val="007323D2"/>
    <w:rsid w:val="00732A2E"/>
    <w:rsid w:val="00732B35"/>
    <w:rsid w:val="00732E1B"/>
    <w:rsid w:val="0073330C"/>
    <w:rsid w:val="00733D53"/>
    <w:rsid w:val="00734185"/>
    <w:rsid w:val="007342E3"/>
    <w:rsid w:val="00734E3E"/>
    <w:rsid w:val="00734EF7"/>
    <w:rsid w:val="0073541E"/>
    <w:rsid w:val="00735875"/>
    <w:rsid w:val="007359AD"/>
    <w:rsid w:val="00735B4B"/>
    <w:rsid w:val="00735C24"/>
    <w:rsid w:val="00735DBA"/>
    <w:rsid w:val="0073621C"/>
    <w:rsid w:val="0073636A"/>
    <w:rsid w:val="0073652D"/>
    <w:rsid w:val="007367F0"/>
    <w:rsid w:val="0073682B"/>
    <w:rsid w:val="00736A48"/>
    <w:rsid w:val="007379AF"/>
    <w:rsid w:val="00737B01"/>
    <w:rsid w:val="00740AE5"/>
    <w:rsid w:val="00740C76"/>
    <w:rsid w:val="007413E0"/>
    <w:rsid w:val="00741FAE"/>
    <w:rsid w:val="007421DF"/>
    <w:rsid w:val="007426E0"/>
    <w:rsid w:val="00742979"/>
    <w:rsid w:val="00742BF0"/>
    <w:rsid w:val="0074305A"/>
    <w:rsid w:val="0074361B"/>
    <w:rsid w:val="007439F7"/>
    <w:rsid w:val="00743B09"/>
    <w:rsid w:val="00743BCE"/>
    <w:rsid w:val="00743E7F"/>
    <w:rsid w:val="00744459"/>
    <w:rsid w:val="007444CC"/>
    <w:rsid w:val="00744BD9"/>
    <w:rsid w:val="00744EF4"/>
    <w:rsid w:val="00744F7C"/>
    <w:rsid w:val="00745137"/>
    <w:rsid w:val="007458DC"/>
    <w:rsid w:val="007459DA"/>
    <w:rsid w:val="00745D39"/>
    <w:rsid w:val="00745DF0"/>
    <w:rsid w:val="0074694B"/>
    <w:rsid w:val="00746BB8"/>
    <w:rsid w:val="00746D4F"/>
    <w:rsid w:val="007475E8"/>
    <w:rsid w:val="0074790F"/>
    <w:rsid w:val="00747957"/>
    <w:rsid w:val="00750DE0"/>
    <w:rsid w:val="00750F5A"/>
    <w:rsid w:val="00750F68"/>
    <w:rsid w:val="00751B90"/>
    <w:rsid w:val="00751E53"/>
    <w:rsid w:val="00752108"/>
    <w:rsid w:val="007523C4"/>
    <w:rsid w:val="0075316F"/>
    <w:rsid w:val="0075326F"/>
    <w:rsid w:val="00753B5E"/>
    <w:rsid w:val="00753D94"/>
    <w:rsid w:val="00753E47"/>
    <w:rsid w:val="007540DD"/>
    <w:rsid w:val="007540F4"/>
    <w:rsid w:val="007542BE"/>
    <w:rsid w:val="00754724"/>
    <w:rsid w:val="00754AA6"/>
    <w:rsid w:val="00755468"/>
    <w:rsid w:val="00755678"/>
    <w:rsid w:val="00756173"/>
    <w:rsid w:val="00756CFF"/>
    <w:rsid w:val="00756DFC"/>
    <w:rsid w:val="0075709F"/>
    <w:rsid w:val="0075716B"/>
    <w:rsid w:val="0075717F"/>
    <w:rsid w:val="00757285"/>
    <w:rsid w:val="00757696"/>
    <w:rsid w:val="007576CA"/>
    <w:rsid w:val="00757CF7"/>
    <w:rsid w:val="00757F16"/>
    <w:rsid w:val="00757FB9"/>
    <w:rsid w:val="00757FCE"/>
    <w:rsid w:val="007609A3"/>
    <w:rsid w:val="00760A6B"/>
    <w:rsid w:val="00760AD6"/>
    <w:rsid w:val="00760DD8"/>
    <w:rsid w:val="0076121D"/>
    <w:rsid w:val="007624FE"/>
    <w:rsid w:val="0076282C"/>
    <w:rsid w:val="0076297D"/>
    <w:rsid w:val="00762AC9"/>
    <w:rsid w:val="00762F4C"/>
    <w:rsid w:val="00763575"/>
    <w:rsid w:val="0076376E"/>
    <w:rsid w:val="00763935"/>
    <w:rsid w:val="00763CF6"/>
    <w:rsid w:val="00764A21"/>
    <w:rsid w:val="00764CC1"/>
    <w:rsid w:val="00764F71"/>
    <w:rsid w:val="00764FDE"/>
    <w:rsid w:val="007653D7"/>
    <w:rsid w:val="00765767"/>
    <w:rsid w:val="00765834"/>
    <w:rsid w:val="00765DD0"/>
    <w:rsid w:val="007661AC"/>
    <w:rsid w:val="00766227"/>
    <w:rsid w:val="00766766"/>
    <w:rsid w:val="00766B24"/>
    <w:rsid w:val="00766B81"/>
    <w:rsid w:val="0076775D"/>
    <w:rsid w:val="00767E05"/>
    <w:rsid w:val="0077014A"/>
    <w:rsid w:val="00770181"/>
    <w:rsid w:val="00770482"/>
    <w:rsid w:val="0077068A"/>
    <w:rsid w:val="00770DE9"/>
    <w:rsid w:val="00771501"/>
    <w:rsid w:val="00771C47"/>
    <w:rsid w:val="00771E46"/>
    <w:rsid w:val="00772503"/>
    <w:rsid w:val="007726DC"/>
    <w:rsid w:val="00772FC0"/>
    <w:rsid w:val="00773338"/>
    <w:rsid w:val="0077355E"/>
    <w:rsid w:val="007738AA"/>
    <w:rsid w:val="007742BA"/>
    <w:rsid w:val="007744C4"/>
    <w:rsid w:val="007746F5"/>
    <w:rsid w:val="007749D6"/>
    <w:rsid w:val="00774DF7"/>
    <w:rsid w:val="00775BA3"/>
    <w:rsid w:val="00775D8D"/>
    <w:rsid w:val="00776170"/>
    <w:rsid w:val="00776499"/>
    <w:rsid w:val="007764CC"/>
    <w:rsid w:val="0077666F"/>
    <w:rsid w:val="007801E5"/>
    <w:rsid w:val="007805A9"/>
    <w:rsid w:val="007809F6"/>
    <w:rsid w:val="0078142B"/>
    <w:rsid w:val="0078147A"/>
    <w:rsid w:val="00781BC6"/>
    <w:rsid w:val="00782414"/>
    <w:rsid w:val="007824F6"/>
    <w:rsid w:val="007828DD"/>
    <w:rsid w:val="00782D40"/>
    <w:rsid w:val="0078373D"/>
    <w:rsid w:val="00783D06"/>
    <w:rsid w:val="00784055"/>
    <w:rsid w:val="00784994"/>
    <w:rsid w:val="00785484"/>
    <w:rsid w:val="0078565C"/>
    <w:rsid w:val="007861FD"/>
    <w:rsid w:val="00786FD1"/>
    <w:rsid w:val="007870E6"/>
    <w:rsid w:val="007876B7"/>
    <w:rsid w:val="007901D9"/>
    <w:rsid w:val="00790606"/>
    <w:rsid w:val="007907AC"/>
    <w:rsid w:val="00790B5F"/>
    <w:rsid w:val="00790DBF"/>
    <w:rsid w:val="00790E42"/>
    <w:rsid w:val="0079107F"/>
    <w:rsid w:val="007915C9"/>
    <w:rsid w:val="00791B11"/>
    <w:rsid w:val="00792139"/>
    <w:rsid w:val="007922E5"/>
    <w:rsid w:val="00792541"/>
    <w:rsid w:val="00792866"/>
    <w:rsid w:val="00792B5F"/>
    <w:rsid w:val="00792B97"/>
    <w:rsid w:val="00793740"/>
    <w:rsid w:val="00793B1D"/>
    <w:rsid w:val="00793DCD"/>
    <w:rsid w:val="00793ECA"/>
    <w:rsid w:val="00793F2B"/>
    <w:rsid w:val="0079415A"/>
    <w:rsid w:val="00794188"/>
    <w:rsid w:val="007941B5"/>
    <w:rsid w:val="007942DC"/>
    <w:rsid w:val="00794867"/>
    <w:rsid w:val="00795023"/>
    <w:rsid w:val="00795088"/>
    <w:rsid w:val="007957B6"/>
    <w:rsid w:val="00795894"/>
    <w:rsid w:val="00795A15"/>
    <w:rsid w:val="0079626F"/>
    <w:rsid w:val="007964BE"/>
    <w:rsid w:val="007966E8"/>
    <w:rsid w:val="007969A2"/>
    <w:rsid w:val="00796D5E"/>
    <w:rsid w:val="00796F2D"/>
    <w:rsid w:val="007971DB"/>
    <w:rsid w:val="007975A6"/>
    <w:rsid w:val="00797AD6"/>
    <w:rsid w:val="007A0A71"/>
    <w:rsid w:val="007A1160"/>
    <w:rsid w:val="007A1CF8"/>
    <w:rsid w:val="007A2345"/>
    <w:rsid w:val="007A2437"/>
    <w:rsid w:val="007A43EC"/>
    <w:rsid w:val="007A490D"/>
    <w:rsid w:val="007A4A66"/>
    <w:rsid w:val="007A4B77"/>
    <w:rsid w:val="007A4CD2"/>
    <w:rsid w:val="007A514B"/>
    <w:rsid w:val="007A5C7D"/>
    <w:rsid w:val="007A5DD2"/>
    <w:rsid w:val="007A6007"/>
    <w:rsid w:val="007A63B1"/>
    <w:rsid w:val="007A6526"/>
    <w:rsid w:val="007A6A9B"/>
    <w:rsid w:val="007A7879"/>
    <w:rsid w:val="007A7CA8"/>
    <w:rsid w:val="007A7E74"/>
    <w:rsid w:val="007A7E78"/>
    <w:rsid w:val="007B01B6"/>
    <w:rsid w:val="007B070D"/>
    <w:rsid w:val="007B09EE"/>
    <w:rsid w:val="007B105A"/>
    <w:rsid w:val="007B1693"/>
    <w:rsid w:val="007B173B"/>
    <w:rsid w:val="007B1B64"/>
    <w:rsid w:val="007B1F96"/>
    <w:rsid w:val="007B1F97"/>
    <w:rsid w:val="007B2204"/>
    <w:rsid w:val="007B2ADC"/>
    <w:rsid w:val="007B2C1E"/>
    <w:rsid w:val="007B2EE2"/>
    <w:rsid w:val="007B306A"/>
    <w:rsid w:val="007B32F9"/>
    <w:rsid w:val="007B3493"/>
    <w:rsid w:val="007B35F1"/>
    <w:rsid w:val="007B36AC"/>
    <w:rsid w:val="007B370D"/>
    <w:rsid w:val="007B45F5"/>
    <w:rsid w:val="007B4722"/>
    <w:rsid w:val="007B4FC3"/>
    <w:rsid w:val="007B527B"/>
    <w:rsid w:val="007B53B1"/>
    <w:rsid w:val="007B59E5"/>
    <w:rsid w:val="007B5F0A"/>
    <w:rsid w:val="007B6258"/>
    <w:rsid w:val="007B6271"/>
    <w:rsid w:val="007B6348"/>
    <w:rsid w:val="007B639C"/>
    <w:rsid w:val="007B658E"/>
    <w:rsid w:val="007B6A7A"/>
    <w:rsid w:val="007B6F13"/>
    <w:rsid w:val="007B7435"/>
    <w:rsid w:val="007B771D"/>
    <w:rsid w:val="007B7B30"/>
    <w:rsid w:val="007B7ECE"/>
    <w:rsid w:val="007C089C"/>
    <w:rsid w:val="007C0CD7"/>
    <w:rsid w:val="007C0E74"/>
    <w:rsid w:val="007C0E84"/>
    <w:rsid w:val="007C0FDA"/>
    <w:rsid w:val="007C191E"/>
    <w:rsid w:val="007C1A6E"/>
    <w:rsid w:val="007C1C67"/>
    <w:rsid w:val="007C1CBF"/>
    <w:rsid w:val="007C228A"/>
    <w:rsid w:val="007C26B2"/>
    <w:rsid w:val="007C2844"/>
    <w:rsid w:val="007C2935"/>
    <w:rsid w:val="007C29B3"/>
    <w:rsid w:val="007C2B0B"/>
    <w:rsid w:val="007C3734"/>
    <w:rsid w:val="007C3E34"/>
    <w:rsid w:val="007C40F3"/>
    <w:rsid w:val="007C473C"/>
    <w:rsid w:val="007C4818"/>
    <w:rsid w:val="007C4C62"/>
    <w:rsid w:val="007C4D23"/>
    <w:rsid w:val="007C4F51"/>
    <w:rsid w:val="007C4FDE"/>
    <w:rsid w:val="007C5282"/>
    <w:rsid w:val="007C536A"/>
    <w:rsid w:val="007C548E"/>
    <w:rsid w:val="007C5770"/>
    <w:rsid w:val="007C6DBF"/>
    <w:rsid w:val="007C748C"/>
    <w:rsid w:val="007C78C1"/>
    <w:rsid w:val="007C78CB"/>
    <w:rsid w:val="007D00F0"/>
    <w:rsid w:val="007D03E7"/>
    <w:rsid w:val="007D05A7"/>
    <w:rsid w:val="007D0D63"/>
    <w:rsid w:val="007D0DF4"/>
    <w:rsid w:val="007D11FE"/>
    <w:rsid w:val="007D1CB3"/>
    <w:rsid w:val="007D21D8"/>
    <w:rsid w:val="007D2936"/>
    <w:rsid w:val="007D2D67"/>
    <w:rsid w:val="007D2E25"/>
    <w:rsid w:val="007D2E26"/>
    <w:rsid w:val="007D406E"/>
    <w:rsid w:val="007D4351"/>
    <w:rsid w:val="007D4B41"/>
    <w:rsid w:val="007D4C0B"/>
    <w:rsid w:val="007D4C54"/>
    <w:rsid w:val="007D4FA6"/>
    <w:rsid w:val="007D5164"/>
    <w:rsid w:val="007D5584"/>
    <w:rsid w:val="007D6383"/>
    <w:rsid w:val="007D743B"/>
    <w:rsid w:val="007D746B"/>
    <w:rsid w:val="007D74D0"/>
    <w:rsid w:val="007D7988"/>
    <w:rsid w:val="007D798B"/>
    <w:rsid w:val="007E0331"/>
    <w:rsid w:val="007E099A"/>
    <w:rsid w:val="007E0AA0"/>
    <w:rsid w:val="007E3177"/>
    <w:rsid w:val="007E3303"/>
    <w:rsid w:val="007E408C"/>
    <w:rsid w:val="007E41D4"/>
    <w:rsid w:val="007E41DF"/>
    <w:rsid w:val="007E4885"/>
    <w:rsid w:val="007E4BB6"/>
    <w:rsid w:val="007E4F8A"/>
    <w:rsid w:val="007E5226"/>
    <w:rsid w:val="007E5667"/>
    <w:rsid w:val="007E5714"/>
    <w:rsid w:val="007E5EC4"/>
    <w:rsid w:val="007E61C0"/>
    <w:rsid w:val="007E699C"/>
    <w:rsid w:val="007F0027"/>
    <w:rsid w:val="007F031E"/>
    <w:rsid w:val="007F059B"/>
    <w:rsid w:val="007F08DB"/>
    <w:rsid w:val="007F0D0C"/>
    <w:rsid w:val="007F17A8"/>
    <w:rsid w:val="007F1887"/>
    <w:rsid w:val="007F1D16"/>
    <w:rsid w:val="007F32F7"/>
    <w:rsid w:val="007F336E"/>
    <w:rsid w:val="007F3615"/>
    <w:rsid w:val="007F3E0F"/>
    <w:rsid w:val="007F3FE7"/>
    <w:rsid w:val="007F4428"/>
    <w:rsid w:val="007F445C"/>
    <w:rsid w:val="007F4C5E"/>
    <w:rsid w:val="007F5056"/>
    <w:rsid w:val="007F53BF"/>
    <w:rsid w:val="007F5A7C"/>
    <w:rsid w:val="007F5CC1"/>
    <w:rsid w:val="007F63D7"/>
    <w:rsid w:val="007F63EC"/>
    <w:rsid w:val="007F6D5B"/>
    <w:rsid w:val="007F6DD8"/>
    <w:rsid w:val="007F6E06"/>
    <w:rsid w:val="007F717E"/>
    <w:rsid w:val="007F76E2"/>
    <w:rsid w:val="007F7CD2"/>
    <w:rsid w:val="00800405"/>
    <w:rsid w:val="00800584"/>
    <w:rsid w:val="00800E79"/>
    <w:rsid w:val="00801093"/>
    <w:rsid w:val="00801339"/>
    <w:rsid w:val="00801CA9"/>
    <w:rsid w:val="00801EF9"/>
    <w:rsid w:val="00802003"/>
    <w:rsid w:val="008025F4"/>
    <w:rsid w:val="008030DD"/>
    <w:rsid w:val="00803B94"/>
    <w:rsid w:val="00803F3C"/>
    <w:rsid w:val="00804095"/>
    <w:rsid w:val="008045B8"/>
    <w:rsid w:val="00804749"/>
    <w:rsid w:val="00804CFE"/>
    <w:rsid w:val="00804E17"/>
    <w:rsid w:val="0080522B"/>
    <w:rsid w:val="008056F9"/>
    <w:rsid w:val="00805774"/>
    <w:rsid w:val="00806908"/>
    <w:rsid w:val="00806D30"/>
    <w:rsid w:val="00806FCF"/>
    <w:rsid w:val="008073CC"/>
    <w:rsid w:val="00807D64"/>
    <w:rsid w:val="00810839"/>
    <w:rsid w:val="00810850"/>
    <w:rsid w:val="00810A38"/>
    <w:rsid w:val="00811084"/>
    <w:rsid w:val="00811098"/>
    <w:rsid w:val="008110AB"/>
    <w:rsid w:val="008112D5"/>
    <w:rsid w:val="008113A8"/>
    <w:rsid w:val="00811B08"/>
    <w:rsid w:val="00811B44"/>
    <w:rsid w:val="0081321E"/>
    <w:rsid w:val="0081383D"/>
    <w:rsid w:val="00813E26"/>
    <w:rsid w:val="00813FA3"/>
    <w:rsid w:val="00814408"/>
    <w:rsid w:val="00814881"/>
    <w:rsid w:val="008149D5"/>
    <w:rsid w:val="00815874"/>
    <w:rsid w:val="00815A5D"/>
    <w:rsid w:val="00815DFE"/>
    <w:rsid w:val="00815E59"/>
    <w:rsid w:val="0081619B"/>
    <w:rsid w:val="00816200"/>
    <w:rsid w:val="008168B8"/>
    <w:rsid w:val="008169C9"/>
    <w:rsid w:val="00816A2F"/>
    <w:rsid w:val="00817085"/>
    <w:rsid w:val="0081743B"/>
    <w:rsid w:val="00817B63"/>
    <w:rsid w:val="00817D19"/>
    <w:rsid w:val="00820004"/>
    <w:rsid w:val="008204A9"/>
    <w:rsid w:val="00820726"/>
    <w:rsid w:val="008208E3"/>
    <w:rsid w:val="00820E29"/>
    <w:rsid w:val="0082122D"/>
    <w:rsid w:val="008212F0"/>
    <w:rsid w:val="00821668"/>
    <w:rsid w:val="00821C60"/>
    <w:rsid w:val="00821C8A"/>
    <w:rsid w:val="00822410"/>
    <w:rsid w:val="00822570"/>
    <w:rsid w:val="0082269E"/>
    <w:rsid w:val="00822971"/>
    <w:rsid w:val="00822A99"/>
    <w:rsid w:val="008235D2"/>
    <w:rsid w:val="00823AE7"/>
    <w:rsid w:val="00823BC4"/>
    <w:rsid w:val="00823F9E"/>
    <w:rsid w:val="00824351"/>
    <w:rsid w:val="00824822"/>
    <w:rsid w:val="008255DF"/>
    <w:rsid w:val="00825B9B"/>
    <w:rsid w:val="00825CD2"/>
    <w:rsid w:val="00825DA7"/>
    <w:rsid w:val="00825FC4"/>
    <w:rsid w:val="00826157"/>
    <w:rsid w:val="0082698E"/>
    <w:rsid w:val="00826C8C"/>
    <w:rsid w:val="00826E40"/>
    <w:rsid w:val="00826ED3"/>
    <w:rsid w:val="00826EEE"/>
    <w:rsid w:val="008279DF"/>
    <w:rsid w:val="00827AE6"/>
    <w:rsid w:val="0083004D"/>
    <w:rsid w:val="008300A4"/>
    <w:rsid w:val="008301A0"/>
    <w:rsid w:val="00830AD9"/>
    <w:rsid w:val="00830C47"/>
    <w:rsid w:val="0083133F"/>
    <w:rsid w:val="008315E6"/>
    <w:rsid w:val="008319D2"/>
    <w:rsid w:val="00831C93"/>
    <w:rsid w:val="00831DC6"/>
    <w:rsid w:val="008320CA"/>
    <w:rsid w:val="0083251E"/>
    <w:rsid w:val="008326C9"/>
    <w:rsid w:val="00832901"/>
    <w:rsid w:val="008331B2"/>
    <w:rsid w:val="00833F6B"/>
    <w:rsid w:val="00834205"/>
    <w:rsid w:val="0083454F"/>
    <w:rsid w:val="0083461B"/>
    <w:rsid w:val="00834F5F"/>
    <w:rsid w:val="00834FE8"/>
    <w:rsid w:val="0083509C"/>
    <w:rsid w:val="00835994"/>
    <w:rsid w:val="00835ACB"/>
    <w:rsid w:val="00835ED7"/>
    <w:rsid w:val="008361EB"/>
    <w:rsid w:val="00836329"/>
    <w:rsid w:val="008363AE"/>
    <w:rsid w:val="00836A5B"/>
    <w:rsid w:val="00837205"/>
    <w:rsid w:val="008372FE"/>
    <w:rsid w:val="008379D0"/>
    <w:rsid w:val="00837B00"/>
    <w:rsid w:val="00837E95"/>
    <w:rsid w:val="008401BF"/>
    <w:rsid w:val="00840B84"/>
    <w:rsid w:val="008413B4"/>
    <w:rsid w:val="008414C6"/>
    <w:rsid w:val="00841767"/>
    <w:rsid w:val="0084202B"/>
    <w:rsid w:val="0084229D"/>
    <w:rsid w:val="008423A4"/>
    <w:rsid w:val="008424D4"/>
    <w:rsid w:val="00842B07"/>
    <w:rsid w:val="00843365"/>
    <w:rsid w:val="00843724"/>
    <w:rsid w:val="008438A7"/>
    <w:rsid w:val="0084390D"/>
    <w:rsid w:val="008439FE"/>
    <w:rsid w:val="00843AC8"/>
    <w:rsid w:val="00843B69"/>
    <w:rsid w:val="00843BA2"/>
    <w:rsid w:val="00844031"/>
    <w:rsid w:val="00844452"/>
    <w:rsid w:val="0084483B"/>
    <w:rsid w:val="0084496A"/>
    <w:rsid w:val="00844B03"/>
    <w:rsid w:val="00845112"/>
    <w:rsid w:val="008455AF"/>
    <w:rsid w:val="008463B2"/>
    <w:rsid w:val="00846655"/>
    <w:rsid w:val="00846CE2"/>
    <w:rsid w:val="00846DB6"/>
    <w:rsid w:val="008470CA"/>
    <w:rsid w:val="008471AF"/>
    <w:rsid w:val="008473F2"/>
    <w:rsid w:val="008474B9"/>
    <w:rsid w:val="00847BA3"/>
    <w:rsid w:val="00847D94"/>
    <w:rsid w:val="00850C37"/>
    <w:rsid w:val="00850E12"/>
    <w:rsid w:val="00851645"/>
    <w:rsid w:val="008520D4"/>
    <w:rsid w:val="008520F3"/>
    <w:rsid w:val="0085232E"/>
    <w:rsid w:val="008524F7"/>
    <w:rsid w:val="008527EA"/>
    <w:rsid w:val="0085284B"/>
    <w:rsid w:val="0085289B"/>
    <w:rsid w:val="00852E96"/>
    <w:rsid w:val="008530A4"/>
    <w:rsid w:val="0085317F"/>
    <w:rsid w:val="00853196"/>
    <w:rsid w:val="00853505"/>
    <w:rsid w:val="00853A7A"/>
    <w:rsid w:val="00854543"/>
    <w:rsid w:val="0085460D"/>
    <w:rsid w:val="00854A64"/>
    <w:rsid w:val="0085512B"/>
    <w:rsid w:val="00855198"/>
    <w:rsid w:val="00855878"/>
    <w:rsid w:val="008559AE"/>
    <w:rsid w:val="00855C11"/>
    <w:rsid w:val="00855CA0"/>
    <w:rsid w:val="00855E6B"/>
    <w:rsid w:val="008563B4"/>
    <w:rsid w:val="00856BD9"/>
    <w:rsid w:val="00857259"/>
    <w:rsid w:val="00857BA5"/>
    <w:rsid w:val="00857D7F"/>
    <w:rsid w:val="00857DF6"/>
    <w:rsid w:val="008601D5"/>
    <w:rsid w:val="00860498"/>
    <w:rsid w:val="008604A6"/>
    <w:rsid w:val="00860856"/>
    <w:rsid w:val="00860A58"/>
    <w:rsid w:val="008611AA"/>
    <w:rsid w:val="008612AD"/>
    <w:rsid w:val="00861553"/>
    <w:rsid w:val="00861A11"/>
    <w:rsid w:val="00861A6A"/>
    <w:rsid w:val="00861DD4"/>
    <w:rsid w:val="0086269F"/>
    <w:rsid w:val="00862840"/>
    <w:rsid w:val="00862DB7"/>
    <w:rsid w:val="00862E23"/>
    <w:rsid w:val="00862EAE"/>
    <w:rsid w:val="00862F08"/>
    <w:rsid w:val="00862FDB"/>
    <w:rsid w:val="008637D4"/>
    <w:rsid w:val="0086388D"/>
    <w:rsid w:val="00863A6B"/>
    <w:rsid w:val="00863FFA"/>
    <w:rsid w:val="00864130"/>
    <w:rsid w:val="00864B58"/>
    <w:rsid w:val="00864E11"/>
    <w:rsid w:val="00864EB7"/>
    <w:rsid w:val="00865DF8"/>
    <w:rsid w:val="00866335"/>
    <w:rsid w:val="008664EA"/>
    <w:rsid w:val="00866EE0"/>
    <w:rsid w:val="00867BB6"/>
    <w:rsid w:val="0087007A"/>
    <w:rsid w:val="00870470"/>
    <w:rsid w:val="0087116F"/>
    <w:rsid w:val="008712D9"/>
    <w:rsid w:val="0087194B"/>
    <w:rsid w:val="008719B6"/>
    <w:rsid w:val="00871D58"/>
    <w:rsid w:val="00871DB6"/>
    <w:rsid w:val="00871ED7"/>
    <w:rsid w:val="00872305"/>
    <w:rsid w:val="00872ADF"/>
    <w:rsid w:val="008734C4"/>
    <w:rsid w:val="00873570"/>
    <w:rsid w:val="00873FFB"/>
    <w:rsid w:val="008747DB"/>
    <w:rsid w:val="00874AFE"/>
    <w:rsid w:val="00874B29"/>
    <w:rsid w:val="00874B42"/>
    <w:rsid w:val="00874D20"/>
    <w:rsid w:val="00874F01"/>
    <w:rsid w:val="00875090"/>
    <w:rsid w:val="00875229"/>
    <w:rsid w:val="008754BD"/>
    <w:rsid w:val="00875B40"/>
    <w:rsid w:val="0087601B"/>
    <w:rsid w:val="0087657D"/>
    <w:rsid w:val="00876F04"/>
    <w:rsid w:val="008773A4"/>
    <w:rsid w:val="008808B9"/>
    <w:rsid w:val="0088120F"/>
    <w:rsid w:val="0088160A"/>
    <w:rsid w:val="00881A59"/>
    <w:rsid w:val="00881A73"/>
    <w:rsid w:val="00881B77"/>
    <w:rsid w:val="00881F97"/>
    <w:rsid w:val="00881FE6"/>
    <w:rsid w:val="008821C3"/>
    <w:rsid w:val="0088228D"/>
    <w:rsid w:val="008825AF"/>
    <w:rsid w:val="00882EE9"/>
    <w:rsid w:val="00882FE1"/>
    <w:rsid w:val="00883703"/>
    <w:rsid w:val="00884EEB"/>
    <w:rsid w:val="00885348"/>
    <w:rsid w:val="00885514"/>
    <w:rsid w:val="008859FF"/>
    <w:rsid w:val="00885D24"/>
    <w:rsid w:val="008867FC"/>
    <w:rsid w:val="00886941"/>
    <w:rsid w:val="008869BE"/>
    <w:rsid w:val="00886F68"/>
    <w:rsid w:val="00887446"/>
    <w:rsid w:val="0088762C"/>
    <w:rsid w:val="00887AFD"/>
    <w:rsid w:val="00887EDA"/>
    <w:rsid w:val="0089013A"/>
    <w:rsid w:val="00890583"/>
    <w:rsid w:val="0089129A"/>
    <w:rsid w:val="00891497"/>
    <w:rsid w:val="00891B4E"/>
    <w:rsid w:val="00891CF0"/>
    <w:rsid w:val="0089233C"/>
    <w:rsid w:val="00892437"/>
    <w:rsid w:val="008924F7"/>
    <w:rsid w:val="00892954"/>
    <w:rsid w:val="00892C44"/>
    <w:rsid w:val="00893134"/>
    <w:rsid w:val="0089408D"/>
    <w:rsid w:val="008945B3"/>
    <w:rsid w:val="00894D63"/>
    <w:rsid w:val="0089549B"/>
    <w:rsid w:val="008959E0"/>
    <w:rsid w:val="00895A22"/>
    <w:rsid w:val="00895DBA"/>
    <w:rsid w:val="00895EBA"/>
    <w:rsid w:val="00895F72"/>
    <w:rsid w:val="008962A1"/>
    <w:rsid w:val="00896379"/>
    <w:rsid w:val="00896385"/>
    <w:rsid w:val="00896498"/>
    <w:rsid w:val="00896AF3"/>
    <w:rsid w:val="00896AF6"/>
    <w:rsid w:val="00896DD1"/>
    <w:rsid w:val="00896F52"/>
    <w:rsid w:val="00896FD5"/>
    <w:rsid w:val="008970B2"/>
    <w:rsid w:val="0089743E"/>
    <w:rsid w:val="00897823"/>
    <w:rsid w:val="008979C6"/>
    <w:rsid w:val="008A06C6"/>
    <w:rsid w:val="008A0EB6"/>
    <w:rsid w:val="008A1339"/>
    <w:rsid w:val="008A1C56"/>
    <w:rsid w:val="008A2010"/>
    <w:rsid w:val="008A22BB"/>
    <w:rsid w:val="008A2765"/>
    <w:rsid w:val="008A2ABD"/>
    <w:rsid w:val="008A382C"/>
    <w:rsid w:val="008A4252"/>
    <w:rsid w:val="008A44E4"/>
    <w:rsid w:val="008A466C"/>
    <w:rsid w:val="008A47D9"/>
    <w:rsid w:val="008A5465"/>
    <w:rsid w:val="008A5650"/>
    <w:rsid w:val="008A5B77"/>
    <w:rsid w:val="008A667A"/>
    <w:rsid w:val="008A6C10"/>
    <w:rsid w:val="008A6D67"/>
    <w:rsid w:val="008A70CB"/>
    <w:rsid w:val="008A78F1"/>
    <w:rsid w:val="008B00C5"/>
    <w:rsid w:val="008B0560"/>
    <w:rsid w:val="008B0D5C"/>
    <w:rsid w:val="008B0DF7"/>
    <w:rsid w:val="008B1B0A"/>
    <w:rsid w:val="008B1DB4"/>
    <w:rsid w:val="008B1F2E"/>
    <w:rsid w:val="008B240E"/>
    <w:rsid w:val="008B27CA"/>
    <w:rsid w:val="008B28A2"/>
    <w:rsid w:val="008B2FEB"/>
    <w:rsid w:val="008B3423"/>
    <w:rsid w:val="008B35DB"/>
    <w:rsid w:val="008B37CF"/>
    <w:rsid w:val="008B43FE"/>
    <w:rsid w:val="008B4400"/>
    <w:rsid w:val="008B4606"/>
    <w:rsid w:val="008B4832"/>
    <w:rsid w:val="008B4D22"/>
    <w:rsid w:val="008B59AC"/>
    <w:rsid w:val="008B6121"/>
    <w:rsid w:val="008B6854"/>
    <w:rsid w:val="008B6E98"/>
    <w:rsid w:val="008B721E"/>
    <w:rsid w:val="008B7221"/>
    <w:rsid w:val="008B7A9F"/>
    <w:rsid w:val="008C0417"/>
    <w:rsid w:val="008C05FE"/>
    <w:rsid w:val="008C1040"/>
    <w:rsid w:val="008C10D0"/>
    <w:rsid w:val="008C289C"/>
    <w:rsid w:val="008C30F3"/>
    <w:rsid w:val="008C3689"/>
    <w:rsid w:val="008C39DB"/>
    <w:rsid w:val="008C42BA"/>
    <w:rsid w:val="008C460B"/>
    <w:rsid w:val="008C462A"/>
    <w:rsid w:val="008C4806"/>
    <w:rsid w:val="008C4902"/>
    <w:rsid w:val="008C4953"/>
    <w:rsid w:val="008C4C9C"/>
    <w:rsid w:val="008C4DF8"/>
    <w:rsid w:val="008C50C2"/>
    <w:rsid w:val="008C54C8"/>
    <w:rsid w:val="008C54C9"/>
    <w:rsid w:val="008C554F"/>
    <w:rsid w:val="008C590C"/>
    <w:rsid w:val="008C60D2"/>
    <w:rsid w:val="008C6450"/>
    <w:rsid w:val="008C69C0"/>
    <w:rsid w:val="008C700D"/>
    <w:rsid w:val="008C77DC"/>
    <w:rsid w:val="008C795F"/>
    <w:rsid w:val="008C7ADE"/>
    <w:rsid w:val="008D01DA"/>
    <w:rsid w:val="008D0F78"/>
    <w:rsid w:val="008D0FD2"/>
    <w:rsid w:val="008D15AD"/>
    <w:rsid w:val="008D15C1"/>
    <w:rsid w:val="008D1A96"/>
    <w:rsid w:val="008D1E28"/>
    <w:rsid w:val="008D26D7"/>
    <w:rsid w:val="008D278F"/>
    <w:rsid w:val="008D285F"/>
    <w:rsid w:val="008D30E2"/>
    <w:rsid w:val="008D3692"/>
    <w:rsid w:val="008D3EE8"/>
    <w:rsid w:val="008D3FA8"/>
    <w:rsid w:val="008D41FE"/>
    <w:rsid w:val="008D4277"/>
    <w:rsid w:val="008D4450"/>
    <w:rsid w:val="008D45BD"/>
    <w:rsid w:val="008D4695"/>
    <w:rsid w:val="008D47B6"/>
    <w:rsid w:val="008D4F0E"/>
    <w:rsid w:val="008D5421"/>
    <w:rsid w:val="008D5A4F"/>
    <w:rsid w:val="008D5BDF"/>
    <w:rsid w:val="008D5D7F"/>
    <w:rsid w:val="008D632D"/>
    <w:rsid w:val="008D701D"/>
    <w:rsid w:val="008D7E18"/>
    <w:rsid w:val="008E049B"/>
    <w:rsid w:val="008E0671"/>
    <w:rsid w:val="008E1DBA"/>
    <w:rsid w:val="008E20B1"/>
    <w:rsid w:val="008E2951"/>
    <w:rsid w:val="008E31A6"/>
    <w:rsid w:val="008E3932"/>
    <w:rsid w:val="008E393B"/>
    <w:rsid w:val="008E41B0"/>
    <w:rsid w:val="008E4BF3"/>
    <w:rsid w:val="008E5105"/>
    <w:rsid w:val="008E5151"/>
    <w:rsid w:val="008E5D66"/>
    <w:rsid w:val="008E5F42"/>
    <w:rsid w:val="008E5FE9"/>
    <w:rsid w:val="008E68AF"/>
    <w:rsid w:val="008E6B62"/>
    <w:rsid w:val="008E749E"/>
    <w:rsid w:val="008E7659"/>
    <w:rsid w:val="008E7666"/>
    <w:rsid w:val="008E7BF7"/>
    <w:rsid w:val="008F078E"/>
    <w:rsid w:val="008F081C"/>
    <w:rsid w:val="008F0C82"/>
    <w:rsid w:val="008F1506"/>
    <w:rsid w:val="008F1C33"/>
    <w:rsid w:val="008F1EE7"/>
    <w:rsid w:val="008F274D"/>
    <w:rsid w:val="008F2AD1"/>
    <w:rsid w:val="008F3100"/>
    <w:rsid w:val="008F320B"/>
    <w:rsid w:val="008F3335"/>
    <w:rsid w:val="008F3E83"/>
    <w:rsid w:val="008F4D01"/>
    <w:rsid w:val="008F56C2"/>
    <w:rsid w:val="008F5E14"/>
    <w:rsid w:val="008F616A"/>
    <w:rsid w:val="008F644D"/>
    <w:rsid w:val="008F6A6C"/>
    <w:rsid w:val="008F6C1E"/>
    <w:rsid w:val="008F731A"/>
    <w:rsid w:val="008F749E"/>
    <w:rsid w:val="008F760F"/>
    <w:rsid w:val="008F7C0B"/>
    <w:rsid w:val="008F7D0C"/>
    <w:rsid w:val="008F7EC9"/>
    <w:rsid w:val="0090029D"/>
    <w:rsid w:val="00900F44"/>
    <w:rsid w:val="009015D1"/>
    <w:rsid w:val="00901BD4"/>
    <w:rsid w:val="00902038"/>
    <w:rsid w:val="009023E2"/>
    <w:rsid w:val="009023F5"/>
    <w:rsid w:val="0090269C"/>
    <w:rsid w:val="009027F4"/>
    <w:rsid w:val="00902AAC"/>
    <w:rsid w:val="00902B39"/>
    <w:rsid w:val="00902BA1"/>
    <w:rsid w:val="00902CF1"/>
    <w:rsid w:val="0090307E"/>
    <w:rsid w:val="009030FD"/>
    <w:rsid w:val="009031B0"/>
    <w:rsid w:val="009033E7"/>
    <w:rsid w:val="009035DA"/>
    <w:rsid w:val="00903836"/>
    <w:rsid w:val="00903B6D"/>
    <w:rsid w:val="00903FD4"/>
    <w:rsid w:val="00904050"/>
    <w:rsid w:val="0090452D"/>
    <w:rsid w:val="009048CC"/>
    <w:rsid w:val="00904C05"/>
    <w:rsid w:val="00904E66"/>
    <w:rsid w:val="00904F66"/>
    <w:rsid w:val="00905357"/>
    <w:rsid w:val="00905EE3"/>
    <w:rsid w:val="00905FC6"/>
    <w:rsid w:val="00906F93"/>
    <w:rsid w:val="00910410"/>
    <w:rsid w:val="00910496"/>
    <w:rsid w:val="00911950"/>
    <w:rsid w:val="00911CEB"/>
    <w:rsid w:val="00912343"/>
    <w:rsid w:val="00912EA2"/>
    <w:rsid w:val="0091331C"/>
    <w:rsid w:val="00913C7F"/>
    <w:rsid w:val="00913E0B"/>
    <w:rsid w:val="00913E33"/>
    <w:rsid w:val="0091422B"/>
    <w:rsid w:val="00914BAA"/>
    <w:rsid w:val="00914E88"/>
    <w:rsid w:val="00915295"/>
    <w:rsid w:val="0091548D"/>
    <w:rsid w:val="0091571A"/>
    <w:rsid w:val="00915770"/>
    <w:rsid w:val="009157CC"/>
    <w:rsid w:val="00915908"/>
    <w:rsid w:val="00916D7E"/>
    <w:rsid w:val="00916DAE"/>
    <w:rsid w:val="00917380"/>
    <w:rsid w:val="0091741D"/>
    <w:rsid w:val="00920020"/>
    <w:rsid w:val="00920DB9"/>
    <w:rsid w:val="00921277"/>
    <w:rsid w:val="00922B3A"/>
    <w:rsid w:val="00922F2C"/>
    <w:rsid w:val="00923452"/>
    <w:rsid w:val="009236F3"/>
    <w:rsid w:val="009238D5"/>
    <w:rsid w:val="0092395B"/>
    <w:rsid w:val="0092416F"/>
    <w:rsid w:val="009246D1"/>
    <w:rsid w:val="0092491C"/>
    <w:rsid w:val="00925028"/>
    <w:rsid w:val="00925184"/>
    <w:rsid w:val="00925347"/>
    <w:rsid w:val="0092570A"/>
    <w:rsid w:val="00925FB3"/>
    <w:rsid w:val="00927E87"/>
    <w:rsid w:val="009301CB"/>
    <w:rsid w:val="009302CD"/>
    <w:rsid w:val="00931106"/>
    <w:rsid w:val="009312EE"/>
    <w:rsid w:val="00931438"/>
    <w:rsid w:val="00931C17"/>
    <w:rsid w:val="00931C5E"/>
    <w:rsid w:val="00931F61"/>
    <w:rsid w:val="009321E2"/>
    <w:rsid w:val="00932513"/>
    <w:rsid w:val="009326BB"/>
    <w:rsid w:val="009328D9"/>
    <w:rsid w:val="009329C3"/>
    <w:rsid w:val="00932EFD"/>
    <w:rsid w:val="00932FEE"/>
    <w:rsid w:val="00932FF7"/>
    <w:rsid w:val="00933753"/>
    <w:rsid w:val="00933962"/>
    <w:rsid w:val="00933C3A"/>
    <w:rsid w:val="00933D6A"/>
    <w:rsid w:val="00934BD8"/>
    <w:rsid w:val="0093519D"/>
    <w:rsid w:val="00935627"/>
    <w:rsid w:val="00935CBF"/>
    <w:rsid w:val="00935D54"/>
    <w:rsid w:val="00935FB2"/>
    <w:rsid w:val="009367BA"/>
    <w:rsid w:val="00936825"/>
    <w:rsid w:val="009368B0"/>
    <w:rsid w:val="009372F0"/>
    <w:rsid w:val="0093745A"/>
    <w:rsid w:val="009375E0"/>
    <w:rsid w:val="00937777"/>
    <w:rsid w:val="00937AF5"/>
    <w:rsid w:val="00937B7C"/>
    <w:rsid w:val="00937E35"/>
    <w:rsid w:val="00940142"/>
    <w:rsid w:val="009401AB"/>
    <w:rsid w:val="009415E5"/>
    <w:rsid w:val="00941828"/>
    <w:rsid w:val="009418C3"/>
    <w:rsid w:val="00941A67"/>
    <w:rsid w:val="00942385"/>
    <w:rsid w:val="009427DB"/>
    <w:rsid w:val="00942BB5"/>
    <w:rsid w:val="00942DC2"/>
    <w:rsid w:val="00942F4F"/>
    <w:rsid w:val="0094306B"/>
    <w:rsid w:val="0094309F"/>
    <w:rsid w:val="0094352E"/>
    <w:rsid w:val="00943E3F"/>
    <w:rsid w:val="00944275"/>
    <w:rsid w:val="009446A4"/>
    <w:rsid w:val="009446AB"/>
    <w:rsid w:val="009447CF"/>
    <w:rsid w:val="00945118"/>
    <w:rsid w:val="00945195"/>
    <w:rsid w:val="00945725"/>
    <w:rsid w:val="00945735"/>
    <w:rsid w:val="009458C4"/>
    <w:rsid w:val="00945E34"/>
    <w:rsid w:val="009462E7"/>
    <w:rsid w:val="00946307"/>
    <w:rsid w:val="009471F5"/>
    <w:rsid w:val="00947DEF"/>
    <w:rsid w:val="00947E57"/>
    <w:rsid w:val="0095053F"/>
    <w:rsid w:val="0095092B"/>
    <w:rsid w:val="00950D34"/>
    <w:rsid w:val="009518B7"/>
    <w:rsid w:val="00951DE1"/>
    <w:rsid w:val="009521CA"/>
    <w:rsid w:val="00952933"/>
    <w:rsid w:val="00952B9F"/>
    <w:rsid w:val="00952F78"/>
    <w:rsid w:val="009538DB"/>
    <w:rsid w:val="0095424F"/>
    <w:rsid w:val="0095450F"/>
    <w:rsid w:val="00954536"/>
    <w:rsid w:val="00954921"/>
    <w:rsid w:val="0095498F"/>
    <w:rsid w:val="00954AB5"/>
    <w:rsid w:val="00954D0D"/>
    <w:rsid w:val="0095510E"/>
    <w:rsid w:val="00955202"/>
    <w:rsid w:val="0095527C"/>
    <w:rsid w:val="00955783"/>
    <w:rsid w:val="00955985"/>
    <w:rsid w:val="00955F10"/>
    <w:rsid w:val="009560B1"/>
    <w:rsid w:val="00956163"/>
    <w:rsid w:val="00956543"/>
    <w:rsid w:val="00956EF1"/>
    <w:rsid w:val="00957B5E"/>
    <w:rsid w:val="009604CF"/>
    <w:rsid w:val="00961351"/>
    <w:rsid w:val="00961D52"/>
    <w:rsid w:val="00962114"/>
    <w:rsid w:val="00962DC7"/>
    <w:rsid w:val="00962EC2"/>
    <w:rsid w:val="00962F91"/>
    <w:rsid w:val="0096304D"/>
    <w:rsid w:val="00963286"/>
    <w:rsid w:val="009633C1"/>
    <w:rsid w:val="00963855"/>
    <w:rsid w:val="0096393B"/>
    <w:rsid w:val="00964DED"/>
    <w:rsid w:val="00965761"/>
    <w:rsid w:val="0096664F"/>
    <w:rsid w:val="009666B7"/>
    <w:rsid w:val="00966787"/>
    <w:rsid w:val="00966C28"/>
    <w:rsid w:val="0096703D"/>
    <w:rsid w:val="009676BF"/>
    <w:rsid w:val="0096778D"/>
    <w:rsid w:val="00967DF3"/>
    <w:rsid w:val="00970014"/>
    <w:rsid w:val="009711DC"/>
    <w:rsid w:val="00971381"/>
    <w:rsid w:val="0097144B"/>
    <w:rsid w:val="00972052"/>
    <w:rsid w:val="0097294F"/>
    <w:rsid w:val="00972A85"/>
    <w:rsid w:val="00972DD8"/>
    <w:rsid w:val="0097316C"/>
    <w:rsid w:val="00973EB6"/>
    <w:rsid w:val="00973F85"/>
    <w:rsid w:val="00974149"/>
    <w:rsid w:val="00974FC5"/>
    <w:rsid w:val="009751A6"/>
    <w:rsid w:val="009754B5"/>
    <w:rsid w:val="0097600B"/>
    <w:rsid w:val="0097657D"/>
    <w:rsid w:val="00976DFE"/>
    <w:rsid w:val="009772A2"/>
    <w:rsid w:val="0097736B"/>
    <w:rsid w:val="0097774D"/>
    <w:rsid w:val="009778BF"/>
    <w:rsid w:val="00977909"/>
    <w:rsid w:val="00977ADE"/>
    <w:rsid w:val="00980A28"/>
    <w:rsid w:val="00981483"/>
    <w:rsid w:val="009815FF"/>
    <w:rsid w:val="00982193"/>
    <w:rsid w:val="0098260C"/>
    <w:rsid w:val="00982851"/>
    <w:rsid w:val="0098286E"/>
    <w:rsid w:val="00984EFA"/>
    <w:rsid w:val="009852D8"/>
    <w:rsid w:val="00985B11"/>
    <w:rsid w:val="009862B1"/>
    <w:rsid w:val="00986667"/>
    <w:rsid w:val="009866E5"/>
    <w:rsid w:val="00986812"/>
    <w:rsid w:val="009868FF"/>
    <w:rsid w:val="00986F54"/>
    <w:rsid w:val="0098747A"/>
    <w:rsid w:val="00987608"/>
    <w:rsid w:val="00987D02"/>
    <w:rsid w:val="00987DC3"/>
    <w:rsid w:val="00990889"/>
    <w:rsid w:val="009908A6"/>
    <w:rsid w:val="00990BB6"/>
    <w:rsid w:val="00990E8B"/>
    <w:rsid w:val="0099145B"/>
    <w:rsid w:val="0099244F"/>
    <w:rsid w:val="009924E9"/>
    <w:rsid w:val="009926D3"/>
    <w:rsid w:val="0099445C"/>
    <w:rsid w:val="009944B4"/>
    <w:rsid w:val="00994A30"/>
    <w:rsid w:val="009954B2"/>
    <w:rsid w:val="00996727"/>
    <w:rsid w:val="009969B2"/>
    <w:rsid w:val="00996E3B"/>
    <w:rsid w:val="009973F0"/>
    <w:rsid w:val="009975B0"/>
    <w:rsid w:val="009A0014"/>
    <w:rsid w:val="009A0CF2"/>
    <w:rsid w:val="009A1785"/>
    <w:rsid w:val="009A1CFD"/>
    <w:rsid w:val="009A1D9C"/>
    <w:rsid w:val="009A1ED0"/>
    <w:rsid w:val="009A24ED"/>
    <w:rsid w:val="009A2FA6"/>
    <w:rsid w:val="009A3114"/>
    <w:rsid w:val="009A31B5"/>
    <w:rsid w:val="009A3444"/>
    <w:rsid w:val="009A3C52"/>
    <w:rsid w:val="009A3EB9"/>
    <w:rsid w:val="009A3F2A"/>
    <w:rsid w:val="009A4264"/>
    <w:rsid w:val="009A451F"/>
    <w:rsid w:val="009A4A7D"/>
    <w:rsid w:val="009A5CC1"/>
    <w:rsid w:val="009A5CDA"/>
    <w:rsid w:val="009A5D24"/>
    <w:rsid w:val="009A5F09"/>
    <w:rsid w:val="009A6916"/>
    <w:rsid w:val="009A7008"/>
    <w:rsid w:val="009A74BB"/>
    <w:rsid w:val="009A7564"/>
    <w:rsid w:val="009A7BDE"/>
    <w:rsid w:val="009B02D5"/>
    <w:rsid w:val="009B0565"/>
    <w:rsid w:val="009B07D4"/>
    <w:rsid w:val="009B07F6"/>
    <w:rsid w:val="009B0805"/>
    <w:rsid w:val="009B0AF0"/>
    <w:rsid w:val="009B106E"/>
    <w:rsid w:val="009B1640"/>
    <w:rsid w:val="009B1C1B"/>
    <w:rsid w:val="009B269B"/>
    <w:rsid w:val="009B30EA"/>
    <w:rsid w:val="009B4354"/>
    <w:rsid w:val="009B447A"/>
    <w:rsid w:val="009B471B"/>
    <w:rsid w:val="009B4969"/>
    <w:rsid w:val="009B4995"/>
    <w:rsid w:val="009B4E93"/>
    <w:rsid w:val="009B50A3"/>
    <w:rsid w:val="009B5120"/>
    <w:rsid w:val="009B52AC"/>
    <w:rsid w:val="009B592D"/>
    <w:rsid w:val="009B5DE0"/>
    <w:rsid w:val="009B5F61"/>
    <w:rsid w:val="009B6842"/>
    <w:rsid w:val="009B6BFE"/>
    <w:rsid w:val="009B6CD3"/>
    <w:rsid w:val="009B7122"/>
    <w:rsid w:val="009B7183"/>
    <w:rsid w:val="009B7472"/>
    <w:rsid w:val="009B74C2"/>
    <w:rsid w:val="009B76F6"/>
    <w:rsid w:val="009B7B8D"/>
    <w:rsid w:val="009B7DEE"/>
    <w:rsid w:val="009B7FDB"/>
    <w:rsid w:val="009C0BAB"/>
    <w:rsid w:val="009C0EFA"/>
    <w:rsid w:val="009C124D"/>
    <w:rsid w:val="009C1656"/>
    <w:rsid w:val="009C1B92"/>
    <w:rsid w:val="009C1C34"/>
    <w:rsid w:val="009C226E"/>
    <w:rsid w:val="009C2346"/>
    <w:rsid w:val="009C2413"/>
    <w:rsid w:val="009C2FE8"/>
    <w:rsid w:val="009C34AB"/>
    <w:rsid w:val="009C387E"/>
    <w:rsid w:val="009C3E8F"/>
    <w:rsid w:val="009C4021"/>
    <w:rsid w:val="009C4635"/>
    <w:rsid w:val="009C46FB"/>
    <w:rsid w:val="009C4E1F"/>
    <w:rsid w:val="009C66AA"/>
    <w:rsid w:val="009C6B39"/>
    <w:rsid w:val="009C6F9C"/>
    <w:rsid w:val="009C6FF5"/>
    <w:rsid w:val="009C707E"/>
    <w:rsid w:val="009C71D5"/>
    <w:rsid w:val="009C7806"/>
    <w:rsid w:val="009C7A2F"/>
    <w:rsid w:val="009C7D21"/>
    <w:rsid w:val="009D0092"/>
    <w:rsid w:val="009D0225"/>
    <w:rsid w:val="009D08AB"/>
    <w:rsid w:val="009D0C9A"/>
    <w:rsid w:val="009D1056"/>
    <w:rsid w:val="009D11EB"/>
    <w:rsid w:val="009D159F"/>
    <w:rsid w:val="009D1F22"/>
    <w:rsid w:val="009D2151"/>
    <w:rsid w:val="009D23FF"/>
    <w:rsid w:val="009D276F"/>
    <w:rsid w:val="009D28F8"/>
    <w:rsid w:val="009D2A4E"/>
    <w:rsid w:val="009D37E1"/>
    <w:rsid w:val="009D3878"/>
    <w:rsid w:val="009D3FDB"/>
    <w:rsid w:val="009D4112"/>
    <w:rsid w:val="009D4295"/>
    <w:rsid w:val="009D4301"/>
    <w:rsid w:val="009D4766"/>
    <w:rsid w:val="009D4C41"/>
    <w:rsid w:val="009D5242"/>
    <w:rsid w:val="009D5D58"/>
    <w:rsid w:val="009D67AD"/>
    <w:rsid w:val="009D6B6D"/>
    <w:rsid w:val="009D7293"/>
    <w:rsid w:val="009D73D5"/>
    <w:rsid w:val="009D7855"/>
    <w:rsid w:val="009D795E"/>
    <w:rsid w:val="009D7EEB"/>
    <w:rsid w:val="009D7F88"/>
    <w:rsid w:val="009E0775"/>
    <w:rsid w:val="009E1170"/>
    <w:rsid w:val="009E1374"/>
    <w:rsid w:val="009E14BA"/>
    <w:rsid w:val="009E15DC"/>
    <w:rsid w:val="009E2E3C"/>
    <w:rsid w:val="009E2EBE"/>
    <w:rsid w:val="009E31AF"/>
    <w:rsid w:val="009E4E0C"/>
    <w:rsid w:val="009E539C"/>
    <w:rsid w:val="009E542D"/>
    <w:rsid w:val="009E58A4"/>
    <w:rsid w:val="009E5A2E"/>
    <w:rsid w:val="009E644F"/>
    <w:rsid w:val="009E6DC9"/>
    <w:rsid w:val="009E7382"/>
    <w:rsid w:val="009F079A"/>
    <w:rsid w:val="009F098A"/>
    <w:rsid w:val="009F0B9A"/>
    <w:rsid w:val="009F0DCF"/>
    <w:rsid w:val="009F23AF"/>
    <w:rsid w:val="009F23C7"/>
    <w:rsid w:val="009F242A"/>
    <w:rsid w:val="009F290E"/>
    <w:rsid w:val="009F32F5"/>
    <w:rsid w:val="009F36E7"/>
    <w:rsid w:val="009F3E33"/>
    <w:rsid w:val="009F4264"/>
    <w:rsid w:val="009F4486"/>
    <w:rsid w:val="009F4A26"/>
    <w:rsid w:val="009F5739"/>
    <w:rsid w:val="009F5B93"/>
    <w:rsid w:val="009F6220"/>
    <w:rsid w:val="009F650F"/>
    <w:rsid w:val="009F6736"/>
    <w:rsid w:val="009F67F8"/>
    <w:rsid w:val="009F6BC5"/>
    <w:rsid w:val="009F752C"/>
    <w:rsid w:val="00A0019E"/>
    <w:rsid w:val="00A001C7"/>
    <w:rsid w:val="00A003F2"/>
    <w:rsid w:val="00A00A27"/>
    <w:rsid w:val="00A00FC7"/>
    <w:rsid w:val="00A015A1"/>
    <w:rsid w:val="00A01670"/>
    <w:rsid w:val="00A01815"/>
    <w:rsid w:val="00A01FDF"/>
    <w:rsid w:val="00A021CB"/>
    <w:rsid w:val="00A0228B"/>
    <w:rsid w:val="00A022DC"/>
    <w:rsid w:val="00A02545"/>
    <w:rsid w:val="00A02637"/>
    <w:rsid w:val="00A02A92"/>
    <w:rsid w:val="00A03123"/>
    <w:rsid w:val="00A03145"/>
    <w:rsid w:val="00A033F4"/>
    <w:rsid w:val="00A0396A"/>
    <w:rsid w:val="00A03B63"/>
    <w:rsid w:val="00A03BB3"/>
    <w:rsid w:val="00A04487"/>
    <w:rsid w:val="00A04BC4"/>
    <w:rsid w:val="00A05221"/>
    <w:rsid w:val="00A05764"/>
    <w:rsid w:val="00A060E9"/>
    <w:rsid w:val="00A06472"/>
    <w:rsid w:val="00A06F17"/>
    <w:rsid w:val="00A06FD3"/>
    <w:rsid w:val="00A07154"/>
    <w:rsid w:val="00A07307"/>
    <w:rsid w:val="00A07427"/>
    <w:rsid w:val="00A07A54"/>
    <w:rsid w:val="00A07CF1"/>
    <w:rsid w:val="00A07EF6"/>
    <w:rsid w:val="00A100A3"/>
    <w:rsid w:val="00A100BF"/>
    <w:rsid w:val="00A100C6"/>
    <w:rsid w:val="00A109BE"/>
    <w:rsid w:val="00A10A12"/>
    <w:rsid w:val="00A1117C"/>
    <w:rsid w:val="00A1168B"/>
    <w:rsid w:val="00A119D7"/>
    <w:rsid w:val="00A11E19"/>
    <w:rsid w:val="00A12728"/>
    <w:rsid w:val="00A12AB4"/>
    <w:rsid w:val="00A12B08"/>
    <w:rsid w:val="00A13011"/>
    <w:rsid w:val="00A13208"/>
    <w:rsid w:val="00A13391"/>
    <w:rsid w:val="00A135BA"/>
    <w:rsid w:val="00A13853"/>
    <w:rsid w:val="00A14265"/>
    <w:rsid w:val="00A14916"/>
    <w:rsid w:val="00A14A57"/>
    <w:rsid w:val="00A15011"/>
    <w:rsid w:val="00A151B0"/>
    <w:rsid w:val="00A15A98"/>
    <w:rsid w:val="00A15B59"/>
    <w:rsid w:val="00A16060"/>
    <w:rsid w:val="00A1619C"/>
    <w:rsid w:val="00A17041"/>
    <w:rsid w:val="00A1726A"/>
    <w:rsid w:val="00A172AC"/>
    <w:rsid w:val="00A173A5"/>
    <w:rsid w:val="00A17506"/>
    <w:rsid w:val="00A17C99"/>
    <w:rsid w:val="00A20689"/>
    <w:rsid w:val="00A206E5"/>
    <w:rsid w:val="00A20799"/>
    <w:rsid w:val="00A207C0"/>
    <w:rsid w:val="00A211B8"/>
    <w:rsid w:val="00A219A7"/>
    <w:rsid w:val="00A21A01"/>
    <w:rsid w:val="00A21A87"/>
    <w:rsid w:val="00A21ECD"/>
    <w:rsid w:val="00A2258B"/>
    <w:rsid w:val="00A22929"/>
    <w:rsid w:val="00A22AEE"/>
    <w:rsid w:val="00A22D61"/>
    <w:rsid w:val="00A230FD"/>
    <w:rsid w:val="00A23D09"/>
    <w:rsid w:val="00A23F67"/>
    <w:rsid w:val="00A23FA8"/>
    <w:rsid w:val="00A24201"/>
    <w:rsid w:val="00A24394"/>
    <w:rsid w:val="00A2445C"/>
    <w:rsid w:val="00A24B86"/>
    <w:rsid w:val="00A24C79"/>
    <w:rsid w:val="00A25AE8"/>
    <w:rsid w:val="00A25EB5"/>
    <w:rsid w:val="00A265AA"/>
    <w:rsid w:val="00A2662A"/>
    <w:rsid w:val="00A26BBF"/>
    <w:rsid w:val="00A27178"/>
    <w:rsid w:val="00A2731F"/>
    <w:rsid w:val="00A273C4"/>
    <w:rsid w:val="00A27B00"/>
    <w:rsid w:val="00A304FA"/>
    <w:rsid w:val="00A30D77"/>
    <w:rsid w:val="00A30E88"/>
    <w:rsid w:val="00A310B7"/>
    <w:rsid w:val="00A31894"/>
    <w:rsid w:val="00A31C7E"/>
    <w:rsid w:val="00A32281"/>
    <w:rsid w:val="00A32C15"/>
    <w:rsid w:val="00A32F10"/>
    <w:rsid w:val="00A332F9"/>
    <w:rsid w:val="00A33382"/>
    <w:rsid w:val="00A335D0"/>
    <w:rsid w:val="00A338DE"/>
    <w:rsid w:val="00A33B53"/>
    <w:rsid w:val="00A33D92"/>
    <w:rsid w:val="00A34538"/>
    <w:rsid w:val="00A346A1"/>
    <w:rsid w:val="00A35279"/>
    <w:rsid w:val="00A35958"/>
    <w:rsid w:val="00A35CCE"/>
    <w:rsid w:val="00A35D04"/>
    <w:rsid w:val="00A35D3D"/>
    <w:rsid w:val="00A36636"/>
    <w:rsid w:val="00A36B0C"/>
    <w:rsid w:val="00A37EFD"/>
    <w:rsid w:val="00A406E2"/>
    <w:rsid w:val="00A4071E"/>
    <w:rsid w:val="00A408D3"/>
    <w:rsid w:val="00A40A42"/>
    <w:rsid w:val="00A40B35"/>
    <w:rsid w:val="00A40C5B"/>
    <w:rsid w:val="00A40E38"/>
    <w:rsid w:val="00A41399"/>
    <w:rsid w:val="00A413B9"/>
    <w:rsid w:val="00A41666"/>
    <w:rsid w:val="00A41985"/>
    <w:rsid w:val="00A421B0"/>
    <w:rsid w:val="00A4363A"/>
    <w:rsid w:val="00A43743"/>
    <w:rsid w:val="00A43766"/>
    <w:rsid w:val="00A43B2D"/>
    <w:rsid w:val="00A43CC9"/>
    <w:rsid w:val="00A44B86"/>
    <w:rsid w:val="00A44FC7"/>
    <w:rsid w:val="00A45518"/>
    <w:rsid w:val="00A4562E"/>
    <w:rsid w:val="00A456B8"/>
    <w:rsid w:val="00A4597D"/>
    <w:rsid w:val="00A460DE"/>
    <w:rsid w:val="00A464EE"/>
    <w:rsid w:val="00A470E6"/>
    <w:rsid w:val="00A472F6"/>
    <w:rsid w:val="00A479FD"/>
    <w:rsid w:val="00A47BCB"/>
    <w:rsid w:val="00A5033E"/>
    <w:rsid w:val="00A5043F"/>
    <w:rsid w:val="00A50639"/>
    <w:rsid w:val="00A50C73"/>
    <w:rsid w:val="00A51201"/>
    <w:rsid w:val="00A516F1"/>
    <w:rsid w:val="00A52539"/>
    <w:rsid w:val="00A525C2"/>
    <w:rsid w:val="00A527C2"/>
    <w:rsid w:val="00A5322A"/>
    <w:rsid w:val="00A532B7"/>
    <w:rsid w:val="00A53698"/>
    <w:rsid w:val="00A53728"/>
    <w:rsid w:val="00A5379A"/>
    <w:rsid w:val="00A53DF8"/>
    <w:rsid w:val="00A54435"/>
    <w:rsid w:val="00A5443C"/>
    <w:rsid w:val="00A545D4"/>
    <w:rsid w:val="00A54C3D"/>
    <w:rsid w:val="00A54CCE"/>
    <w:rsid w:val="00A550F2"/>
    <w:rsid w:val="00A5551F"/>
    <w:rsid w:val="00A55800"/>
    <w:rsid w:val="00A5606C"/>
    <w:rsid w:val="00A570AA"/>
    <w:rsid w:val="00A5711A"/>
    <w:rsid w:val="00A57336"/>
    <w:rsid w:val="00A5748A"/>
    <w:rsid w:val="00A5772E"/>
    <w:rsid w:val="00A577A5"/>
    <w:rsid w:val="00A57BB1"/>
    <w:rsid w:val="00A57BF9"/>
    <w:rsid w:val="00A57F40"/>
    <w:rsid w:val="00A606DB"/>
    <w:rsid w:val="00A60D39"/>
    <w:rsid w:val="00A61B89"/>
    <w:rsid w:val="00A61B95"/>
    <w:rsid w:val="00A61E56"/>
    <w:rsid w:val="00A621C6"/>
    <w:rsid w:val="00A624D5"/>
    <w:rsid w:val="00A626DC"/>
    <w:rsid w:val="00A62A33"/>
    <w:rsid w:val="00A62C6B"/>
    <w:rsid w:val="00A6326F"/>
    <w:rsid w:val="00A63571"/>
    <w:rsid w:val="00A64AC2"/>
    <w:rsid w:val="00A64FA1"/>
    <w:rsid w:val="00A655DD"/>
    <w:rsid w:val="00A655DE"/>
    <w:rsid w:val="00A6564D"/>
    <w:rsid w:val="00A65A05"/>
    <w:rsid w:val="00A65B88"/>
    <w:rsid w:val="00A65CEA"/>
    <w:rsid w:val="00A65FA2"/>
    <w:rsid w:val="00A660C5"/>
    <w:rsid w:val="00A6688A"/>
    <w:rsid w:val="00A66C46"/>
    <w:rsid w:val="00A66FB4"/>
    <w:rsid w:val="00A67507"/>
    <w:rsid w:val="00A67A50"/>
    <w:rsid w:val="00A712D0"/>
    <w:rsid w:val="00A71302"/>
    <w:rsid w:val="00A715C0"/>
    <w:rsid w:val="00A718C5"/>
    <w:rsid w:val="00A71A6A"/>
    <w:rsid w:val="00A71C43"/>
    <w:rsid w:val="00A71FEA"/>
    <w:rsid w:val="00A72590"/>
    <w:rsid w:val="00A72E4D"/>
    <w:rsid w:val="00A72F43"/>
    <w:rsid w:val="00A72F54"/>
    <w:rsid w:val="00A7334D"/>
    <w:rsid w:val="00A73372"/>
    <w:rsid w:val="00A734B5"/>
    <w:rsid w:val="00A73676"/>
    <w:rsid w:val="00A73D01"/>
    <w:rsid w:val="00A74005"/>
    <w:rsid w:val="00A7407B"/>
    <w:rsid w:val="00A74320"/>
    <w:rsid w:val="00A743EA"/>
    <w:rsid w:val="00A7461F"/>
    <w:rsid w:val="00A746EC"/>
    <w:rsid w:val="00A74BEA"/>
    <w:rsid w:val="00A75410"/>
    <w:rsid w:val="00A76D97"/>
    <w:rsid w:val="00A7715F"/>
    <w:rsid w:val="00A775E5"/>
    <w:rsid w:val="00A77C02"/>
    <w:rsid w:val="00A800B9"/>
    <w:rsid w:val="00A8041F"/>
    <w:rsid w:val="00A807F7"/>
    <w:rsid w:val="00A810F4"/>
    <w:rsid w:val="00A81206"/>
    <w:rsid w:val="00A8155B"/>
    <w:rsid w:val="00A82902"/>
    <w:rsid w:val="00A82A74"/>
    <w:rsid w:val="00A83556"/>
    <w:rsid w:val="00A83920"/>
    <w:rsid w:val="00A83C89"/>
    <w:rsid w:val="00A83E05"/>
    <w:rsid w:val="00A84069"/>
    <w:rsid w:val="00A84411"/>
    <w:rsid w:val="00A84478"/>
    <w:rsid w:val="00A8456C"/>
    <w:rsid w:val="00A84742"/>
    <w:rsid w:val="00A848F3"/>
    <w:rsid w:val="00A84A95"/>
    <w:rsid w:val="00A85D2A"/>
    <w:rsid w:val="00A860C1"/>
    <w:rsid w:val="00A863D2"/>
    <w:rsid w:val="00A86526"/>
    <w:rsid w:val="00A86685"/>
    <w:rsid w:val="00A86ABF"/>
    <w:rsid w:val="00A87255"/>
    <w:rsid w:val="00A875AC"/>
    <w:rsid w:val="00A87712"/>
    <w:rsid w:val="00A87EED"/>
    <w:rsid w:val="00A87FB2"/>
    <w:rsid w:val="00A900BE"/>
    <w:rsid w:val="00A90145"/>
    <w:rsid w:val="00A9020D"/>
    <w:rsid w:val="00A9047D"/>
    <w:rsid w:val="00A9085A"/>
    <w:rsid w:val="00A9120D"/>
    <w:rsid w:val="00A91664"/>
    <w:rsid w:val="00A916C6"/>
    <w:rsid w:val="00A919B5"/>
    <w:rsid w:val="00A91D67"/>
    <w:rsid w:val="00A930C6"/>
    <w:rsid w:val="00A933A5"/>
    <w:rsid w:val="00A938F3"/>
    <w:rsid w:val="00A94138"/>
    <w:rsid w:val="00A9414F"/>
    <w:rsid w:val="00A94347"/>
    <w:rsid w:val="00A94888"/>
    <w:rsid w:val="00A94A61"/>
    <w:rsid w:val="00A95266"/>
    <w:rsid w:val="00A95427"/>
    <w:rsid w:val="00A95AE8"/>
    <w:rsid w:val="00A961D4"/>
    <w:rsid w:val="00A96293"/>
    <w:rsid w:val="00A96B80"/>
    <w:rsid w:val="00A96EA0"/>
    <w:rsid w:val="00A970BC"/>
    <w:rsid w:val="00A970F6"/>
    <w:rsid w:val="00A97166"/>
    <w:rsid w:val="00A971F1"/>
    <w:rsid w:val="00A97829"/>
    <w:rsid w:val="00AA0334"/>
    <w:rsid w:val="00AA05B5"/>
    <w:rsid w:val="00AA0897"/>
    <w:rsid w:val="00AA0999"/>
    <w:rsid w:val="00AA0B22"/>
    <w:rsid w:val="00AA15AB"/>
    <w:rsid w:val="00AA1E53"/>
    <w:rsid w:val="00AA2799"/>
    <w:rsid w:val="00AA286B"/>
    <w:rsid w:val="00AA3933"/>
    <w:rsid w:val="00AA3C5C"/>
    <w:rsid w:val="00AA4865"/>
    <w:rsid w:val="00AA4D41"/>
    <w:rsid w:val="00AA4E99"/>
    <w:rsid w:val="00AA638B"/>
    <w:rsid w:val="00AA667C"/>
    <w:rsid w:val="00AA69E4"/>
    <w:rsid w:val="00AA6AF3"/>
    <w:rsid w:val="00AA6B59"/>
    <w:rsid w:val="00AA7118"/>
    <w:rsid w:val="00AA7DB0"/>
    <w:rsid w:val="00AB0BBE"/>
    <w:rsid w:val="00AB0CFE"/>
    <w:rsid w:val="00AB19E9"/>
    <w:rsid w:val="00AB1CC2"/>
    <w:rsid w:val="00AB2188"/>
    <w:rsid w:val="00AB263A"/>
    <w:rsid w:val="00AB2903"/>
    <w:rsid w:val="00AB3142"/>
    <w:rsid w:val="00AB32BA"/>
    <w:rsid w:val="00AB335C"/>
    <w:rsid w:val="00AB358F"/>
    <w:rsid w:val="00AB3698"/>
    <w:rsid w:val="00AB3949"/>
    <w:rsid w:val="00AB3C8B"/>
    <w:rsid w:val="00AB4258"/>
    <w:rsid w:val="00AB4DBB"/>
    <w:rsid w:val="00AB525A"/>
    <w:rsid w:val="00AB55DB"/>
    <w:rsid w:val="00AB5A57"/>
    <w:rsid w:val="00AB5C4F"/>
    <w:rsid w:val="00AB5D60"/>
    <w:rsid w:val="00AB62DC"/>
    <w:rsid w:val="00AB64A0"/>
    <w:rsid w:val="00AB6CAE"/>
    <w:rsid w:val="00AB713D"/>
    <w:rsid w:val="00AB768E"/>
    <w:rsid w:val="00AB774B"/>
    <w:rsid w:val="00AB779B"/>
    <w:rsid w:val="00AB78A6"/>
    <w:rsid w:val="00AB7B74"/>
    <w:rsid w:val="00AB7C87"/>
    <w:rsid w:val="00AC0C89"/>
    <w:rsid w:val="00AC253F"/>
    <w:rsid w:val="00AC296C"/>
    <w:rsid w:val="00AC326C"/>
    <w:rsid w:val="00AC340D"/>
    <w:rsid w:val="00AC371E"/>
    <w:rsid w:val="00AC389A"/>
    <w:rsid w:val="00AC3A30"/>
    <w:rsid w:val="00AC422D"/>
    <w:rsid w:val="00AC4ED8"/>
    <w:rsid w:val="00AC51B5"/>
    <w:rsid w:val="00AC5233"/>
    <w:rsid w:val="00AC537F"/>
    <w:rsid w:val="00AC55CC"/>
    <w:rsid w:val="00AC55FD"/>
    <w:rsid w:val="00AC5791"/>
    <w:rsid w:val="00AC57C1"/>
    <w:rsid w:val="00AC58FB"/>
    <w:rsid w:val="00AC5A7F"/>
    <w:rsid w:val="00AC5D6A"/>
    <w:rsid w:val="00AC5FD1"/>
    <w:rsid w:val="00AC605C"/>
    <w:rsid w:val="00AC6BF7"/>
    <w:rsid w:val="00AC6E81"/>
    <w:rsid w:val="00AC7B8E"/>
    <w:rsid w:val="00AC7C41"/>
    <w:rsid w:val="00AC7CB0"/>
    <w:rsid w:val="00AC7F8B"/>
    <w:rsid w:val="00AD0A29"/>
    <w:rsid w:val="00AD188C"/>
    <w:rsid w:val="00AD1AFA"/>
    <w:rsid w:val="00AD1B75"/>
    <w:rsid w:val="00AD1CC8"/>
    <w:rsid w:val="00AD1D41"/>
    <w:rsid w:val="00AD1F65"/>
    <w:rsid w:val="00AD2961"/>
    <w:rsid w:val="00AD2EA4"/>
    <w:rsid w:val="00AD3D71"/>
    <w:rsid w:val="00AD3EA9"/>
    <w:rsid w:val="00AD3EC3"/>
    <w:rsid w:val="00AD410A"/>
    <w:rsid w:val="00AD417A"/>
    <w:rsid w:val="00AD44C8"/>
    <w:rsid w:val="00AD54F4"/>
    <w:rsid w:val="00AD555A"/>
    <w:rsid w:val="00AD5652"/>
    <w:rsid w:val="00AD58F9"/>
    <w:rsid w:val="00AD5BCA"/>
    <w:rsid w:val="00AD6438"/>
    <w:rsid w:val="00AD6A0E"/>
    <w:rsid w:val="00AD74CC"/>
    <w:rsid w:val="00AD7699"/>
    <w:rsid w:val="00AE0493"/>
    <w:rsid w:val="00AE0AB9"/>
    <w:rsid w:val="00AE1803"/>
    <w:rsid w:val="00AE199A"/>
    <w:rsid w:val="00AE19AD"/>
    <w:rsid w:val="00AE1CCF"/>
    <w:rsid w:val="00AE1F15"/>
    <w:rsid w:val="00AE29CF"/>
    <w:rsid w:val="00AE2AE2"/>
    <w:rsid w:val="00AE3BB6"/>
    <w:rsid w:val="00AE3C37"/>
    <w:rsid w:val="00AE3CAC"/>
    <w:rsid w:val="00AE3F8B"/>
    <w:rsid w:val="00AE4453"/>
    <w:rsid w:val="00AE488B"/>
    <w:rsid w:val="00AE52EF"/>
    <w:rsid w:val="00AE60FD"/>
    <w:rsid w:val="00AE63B8"/>
    <w:rsid w:val="00AE671D"/>
    <w:rsid w:val="00AE68C5"/>
    <w:rsid w:val="00AE6D29"/>
    <w:rsid w:val="00AE72CA"/>
    <w:rsid w:val="00AE7C5B"/>
    <w:rsid w:val="00AE7F54"/>
    <w:rsid w:val="00AE7FC2"/>
    <w:rsid w:val="00AF022B"/>
    <w:rsid w:val="00AF0276"/>
    <w:rsid w:val="00AF06BC"/>
    <w:rsid w:val="00AF0736"/>
    <w:rsid w:val="00AF0818"/>
    <w:rsid w:val="00AF1301"/>
    <w:rsid w:val="00AF153B"/>
    <w:rsid w:val="00AF1807"/>
    <w:rsid w:val="00AF1941"/>
    <w:rsid w:val="00AF1A35"/>
    <w:rsid w:val="00AF1ABC"/>
    <w:rsid w:val="00AF1AC3"/>
    <w:rsid w:val="00AF2243"/>
    <w:rsid w:val="00AF234A"/>
    <w:rsid w:val="00AF2957"/>
    <w:rsid w:val="00AF2BC7"/>
    <w:rsid w:val="00AF2D41"/>
    <w:rsid w:val="00AF3055"/>
    <w:rsid w:val="00AF32CA"/>
    <w:rsid w:val="00AF3505"/>
    <w:rsid w:val="00AF3F4C"/>
    <w:rsid w:val="00AF4117"/>
    <w:rsid w:val="00AF41B8"/>
    <w:rsid w:val="00AF4259"/>
    <w:rsid w:val="00AF46D2"/>
    <w:rsid w:val="00AF5266"/>
    <w:rsid w:val="00AF539E"/>
    <w:rsid w:val="00AF5821"/>
    <w:rsid w:val="00AF5BE6"/>
    <w:rsid w:val="00AF6661"/>
    <w:rsid w:val="00AF7159"/>
    <w:rsid w:val="00AF7813"/>
    <w:rsid w:val="00AF795C"/>
    <w:rsid w:val="00AF79B7"/>
    <w:rsid w:val="00AF79BD"/>
    <w:rsid w:val="00AF7AB8"/>
    <w:rsid w:val="00AF7BF8"/>
    <w:rsid w:val="00AF7DCD"/>
    <w:rsid w:val="00AF7E86"/>
    <w:rsid w:val="00B00707"/>
    <w:rsid w:val="00B008BF"/>
    <w:rsid w:val="00B00960"/>
    <w:rsid w:val="00B00C6B"/>
    <w:rsid w:val="00B010A5"/>
    <w:rsid w:val="00B01441"/>
    <w:rsid w:val="00B02230"/>
    <w:rsid w:val="00B023A1"/>
    <w:rsid w:val="00B02525"/>
    <w:rsid w:val="00B02DA0"/>
    <w:rsid w:val="00B02FA8"/>
    <w:rsid w:val="00B03387"/>
    <w:rsid w:val="00B03C82"/>
    <w:rsid w:val="00B0410D"/>
    <w:rsid w:val="00B041D3"/>
    <w:rsid w:val="00B0421B"/>
    <w:rsid w:val="00B04ADB"/>
    <w:rsid w:val="00B04AEE"/>
    <w:rsid w:val="00B051FF"/>
    <w:rsid w:val="00B054B3"/>
    <w:rsid w:val="00B05CC6"/>
    <w:rsid w:val="00B05E1E"/>
    <w:rsid w:val="00B05FE8"/>
    <w:rsid w:val="00B0636E"/>
    <w:rsid w:val="00B06463"/>
    <w:rsid w:val="00B06B94"/>
    <w:rsid w:val="00B06DDE"/>
    <w:rsid w:val="00B06F85"/>
    <w:rsid w:val="00B072DD"/>
    <w:rsid w:val="00B1044F"/>
    <w:rsid w:val="00B10C6A"/>
    <w:rsid w:val="00B10D03"/>
    <w:rsid w:val="00B11016"/>
    <w:rsid w:val="00B1121C"/>
    <w:rsid w:val="00B11318"/>
    <w:rsid w:val="00B1176A"/>
    <w:rsid w:val="00B11BBF"/>
    <w:rsid w:val="00B11E79"/>
    <w:rsid w:val="00B12B1A"/>
    <w:rsid w:val="00B12EC2"/>
    <w:rsid w:val="00B13D6F"/>
    <w:rsid w:val="00B14630"/>
    <w:rsid w:val="00B14AC9"/>
    <w:rsid w:val="00B14AF9"/>
    <w:rsid w:val="00B14B66"/>
    <w:rsid w:val="00B14E31"/>
    <w:rsid w:val="00B14FF1"/>
    <w:rsid w:val="00B1514F"/>
    <w:rsid w:val="00B153C9"/>
    <w:rsid w:val="00B15426"/>
    <w:rsid w:val="00B158BF"/>
    <w:rsid w:val="00B15E55"/>
    <w:rsid w:val="00B16003"/>
    <w:rsid w:val="00B160FA"/>
    <w:rsid w:val="00B1618F"/>
    <w:rsid w:val="00B162CD"/>
    <w:rsid w:val="00B1640B"/>
    <w:rsid w:val="00B16AC6"/>
    <w:rsid w:val="00B16EDB"/>
    <w:rsid w:val="00B1787C"/>
    <w:rsid w:val="00B17CE4"/>
    <w:rsid w:val="00B17EC2"/>
    <w:rsid w:val="00B17FDF"/>
    <w:rsid w:val="00B2003A"/>
    <w:rsid w:val="00B20518"/>
    <w:rsid w:val="00B205B2"/>
    <w:rsid w:val="00B20B45"/>
    <w:rsid w:val="00B20EBC"/>
    <w:rsid w:val="00B2140A"/>
    <w:rsid w:val="00B21B4E"/>
    <w:rsid w:val="00B21DDD"/>
    <w:rsid w:val="00B21DEF"/>
    <w:rsid w:val="00B21E37"/>
    <w:rsid w:val="00B21F7D"/>
    <w:rsid w:val="00B22FF0"/>
    <w:rsid w:val="00B2363F"/>
    <w:rsid w:val="00B23677"/>
    <w:rsid w:val="00B23B15"/>
    <w:rsid w:val="00B24395"/>
    <w:rsid w:val="00B244D7"/>
    <w:rsid w:val="00B246B1"/>
    <w:rsid w:val="00B24AA2"/>
    <w:rsid w:val="00B259AB"/>
    <w:rsid w:val="00B2692D"/>
    <w:rsid w:val="00B26AC2"/>
    <w:rsid w:val="00B26D06"/>
    <w:rsid w:val="00B26E61"/>
    <w:rsid w:val="00B26E9E"/>
    <w:rsid w:val="00B275BA"/>
    <w:rsid w:val="00B275BF"/>
    <w:rsid w:val="00B27636"/>
    <w:rsid w:val="00B277C6"/>
    <w:rsid w:val="00B30684"/>
    <w:rsid w:val="00B30CA9"/>
    <w:rsid w:val="00B30EEB"/>
    <w:rsid w:val="00B3158B"/>
    <w:rsid w:val="00B32594"/>
    <w:rsid w:val="00B325BE"/>
    <w:rsid w:val="00B32617"/>
    <w:rsid w:val="00B3348F"/>
    <w:rsid w:val="00B33962"/>
    <w:rsid w:val="00B33BA2"/>
    <w:rsid w:val="00B33C4A"/>
    <w:rsid w:val="00B33DD3"/>
    <w:rsid w:val="00B346E2"/>
    <w:rsid w:val="00B347EE"/>
    <w:rsid w:val="00B34B24"/>
    <w:rsid w:val="00B34E26"/>
    <w:rsid w:val="00B34F21"/>
    <w:rsid w:val="00B3510F"/>
    <w:rsid w:val="00B35A56"/>
    <w:rsid w:val="00B37A94"/>
    <w:rsid w:val="00B37C1B"/>
    <w:rsid w:val="00B37FB2"/>
    <w:rsid w:val="00B400C4"/>
    <w:rsid w:val="00B40ECF"/>
    <w:rsid w:val="00B40F33"/>
    <w:rsid w:val="00B4185B"/>
    <w:rsid w:val="00B4198D"/>
    <w:rsid w:val="00B41B24"/>
    <w:rsid w:val="00B41E0D"/>
    <w:rsid w:val="00B41F58"/>
    <w:rsid w:val="00B42CDB"/>
    <w:rsid w:val="00B42F2B"/>
    <w:rsid w:val="00B42FDE"/>
    <w:rsid w:val="00B4319D"/>
    <w:rsid w:val="00B43B3D"/>
    <w:rsid w:val="00B4438B"/>
    <w:rsid w:val="00B44FB5"/>
    <w:rsid w:val="00B450C2"/>
    <w:rsid w:val="00B45512"/>
    <w:rsid w:val="00B4565F"/>
    <w:rsid w:val="00B4570E"/>
    <w:rsid w:val="00B45710"/>
    <w:rsid w:val="00B4579B"/>
    <w:rsid w:val="00B4580C"/>
    <w:rsid w:val="00B45FC5"/>
    <w:rsid w:val="00B4632A"/>
    <w:rsid w:val="00B476A7"/>
    <w:rsid w:val="00B47EB2"/>
    <w:rsid w:val="00B502EC"/>
    <w:rsid w:val="00B5059F"/>
    <w:rsid w:val="00B50F62"/>
    <w:rsid w:val="00B51344"/>
    <w:rsid w:val="00B51887"/>
    <w:rsid w:val="00B51AD6"/>
    <w:rsid w:val="00B51B51"/>
    <w:rsid w:val="00B524A3"/>
    <w:rsid w:val="00B52545"/>
    <w:rsid w:val="00B52F67"/>
    <w:rsid w:val="00B53AE0"/>
    <w:rsid w:val="00B53C9A"/>
    <w:rsid w:val="00B53F41"/>
    <w:rsid w:val="00B542DA"/>
    <w:rsid w:val="00B54749"/>
    <w:rsid w:val="00B54AF4"/>
    <w:rsid w:val="00B54D62"/>
    <w:rsid w:val="00B54EFD"/>
    <w:rsid w:val="00B55505"/>
    <w:rsid w:val="00B559DD"/>
    <w:rsid w:val="00B55D29"/>
    <w:rsid w:val="00B55D33"/>
    <w:rsid w:val="00B56299"/>
    <w:rsid w:val="00B56517"/>
    <w:rsid w:val="00B56790"/>
    <w:rsid w:val="00B57804"/>
    <w:rsid w:val="00B57A19"/>
    <w:rsid w:val="00B60866"/>
    <w:rsid w:val="00B60934"/>
    <w:rsid w:val="00B60BA5"/>
    <w:rsid w:val="00B6100E"/>
    <w:rsid w:val="00B61950"/>
    <w:rsid w:val="00B628BD"/>
    <w:rsid w:val="00B63794"/>
    <w:rsid w:val="00B63A3C"/>
    <w:rsid w:val="00B64103"/>
    <w:rsid w:val="00B642E3"/>
    <w:rsid w:val="00B64AD1"/>
    <w:rsid w:val="00B650BA"/>
    <w:rsid w:val="00B65426"/>
    <w:rsid w:val="00B6546B"/>
    <w:rsid w:val="00B6546D"/>
    <w:rsid w:val="00B661B9"/>
    <w:rsid w:val="00B66629"/>
    <w:rsid w:val="00B66C75"/>
    <w:rsid w:val="00B6702C"/>
    <w:rsid w:val="00B67C9C"/>
    <w:rsid w:val="00B710B7"/>
    <w:rsid w:val="00B717DA"/>
    <w:rsid w:val="00B71F50"/>
    <w:rsid w:val="00B72A24"/>
    <w:rsid w:val="00B72B28"/>
    <w:rsid w:val="00B72C9C"/>
    <w:rsid w:val="00B72D16"/>
    <w:rsid w:val="00B73291"/>
    <w:rsid w:val="00B732E5"/>
    <w:rsid w:val="00B736F2"/>
    <w:rsid w:val="00B73DE2"/>
    <w:rsid w:val="00B7402B"/>
    <w:rsid w:val="00B74AE7"/>
    <w:rsid w:val="00B74C46"/>
    <w:rsid w:val="00B750B2"/>
    <w:rsid w:val="00B7580F"/>
    <w:rsid w:val="00B77566"/>
    <w:rsid w:val="00B77B95"/>
    <w:rsid w:val="00B77E19"/>
    <w:rsid w:val="00B77FD4"/>
    <w:rsid w:val="00B80672"/>
    <w:rsid w:val="00B80814"/>
    <w:rsid w:val="00B8095F"/>
    <w:rsid w:val="00B80A27"/>
    <w:rsid w:val="00B81370"/>
    <w:rsid w:val="00B8157E"/>
    <w:rsid w:val="00B81708"/>
    <w:rsid w:val="00B817A8"/>
    <w:rsid w:val="00B81D22"/>
    <w:rsid w:val="00B81DA3"/>
    <w:rsid w:val="00B8221D"/>
    <w:rsid w:val="00B82AA4"/>
    <w:rsid w:val="00B82E4D"/>
    <w:rsid w:val="00B82FF6"/>
    <w:rsid w:val="00B830D0"/>
    <w:rsid w:val="00B83394"/>
    <w:rsid w:val="00B83B3A"/>
    <w:rsid w:val="00B84390"/>
    <w:rsid w:val="00B84569"/>
    <w:rsid w:val="00B85A66"/>
    <w:rsid w:val="00B85D43"/>
    <w:rsid w:val="00B86AB5"/>
    <w:rsid w:val="00B86BDE"/>
    <w:rsid w:val="00B87BF9"/>
    <w:rsid w:val="00B900AA"/>
    <w:rsid w:val="00B90403"/>
    <w:rsid w:val="00B909A5"/>
    <w:rsid w:val="00B90DD1"/>
    <w:rsid w:val="00B913EF"/>
    <w:rsid w:val="00B91C3A"/>
    <w:rsid w:val="00B91C46"/>
    <w:rsid w:val="00B91F6D"/>
    <w:rsid w:val="00B9217E"/>
    <w:rsid w:val="00B921CD"/>
    <w:rsid w:val="00B924D5"/>
    <w:rsid w:val="00B93342"/>
    <w:rsid w:val="00B93363"/>
    <w:rsid w:val="00B9354C"/>
    <w:rsid w:val="00B942EB"/>
    <w:rsid w:val="00B94590"/>
    <w:rsid w:val="00B94722"/>
    <w:rsid w:val="00B94D41"/>
    <w:rsid w:val="00B94F26"/>
    <w:rsid w:val="00B94F91"/>
    <w:rsid w:val="00B950F5"/>
    <w:rsid w:val="00B95376"/>
    <w:rsid w:val="00B95A2F"/>
    <w:rsid w:val="00B9652C"/>
    <w:rsid w:val="00B96675"/>
    <w:rsid w:val="00B967B6"/>
    <w:rsid w:val="00B96915"/>
    <w:rsid w:val="00B96AE8"/>
    <w:rsid w:val="00B96D4A"/>
    <w:rsid w:val="00B96D63"/>
    <w:rsid w:val="00B96F1B"/>
    <w:rsid w:val="00B9717E"/>
    <w:rsid w:val="00B9792A"/>
    <w:rsid w:val="00B97F2E"/>
    <w:rsid w:val="00BA0010"/>
    <w:rsid w:val="00BA045B"/>
    <w:rsid w:val="00BA05DA"/>
    <w:rsid w:val="00BA07BD"/>
    <w:rsid w:val="00BA0900"/>
    <w:rsid w:val="00BA0AA8"/>
    <w:rsid w:val="00BA1E23"/>
    <w:rsid w:val="00BA235A"/>
    <w:rsid w:val="00BA28F1"/>
    <w:rsid w:val="00BA2BC3"/>
    <w:rsid w:val="00BA2BEC"/>
    <w:rsid w:val="00BA3514"/>
    <w:rsid w:val="00BA3613"/>
    <w:rsid w:val="00BA3633"/>
    <w:rsid w:val="00BA453E"/>
    <w:rsid w:val="00BA4724"/>
    <w:rsid w:val="00BA4864"/>
    <w:rsid w:val="00BA495A"/>
    <w:rsid w:val="00BA4AEC"/>
    <w:rsid w:val="00BA4CD5"/>
    <w:rsid w:val="00BA4E4E"/>
    <w:rsid w:val="00BA5084"/>
    <w:rsid w:val="00BA51A4"/>
    <w:rsid w:val="00BA57EF"/>
    <w:rsid w:val="00BA5A82"/>
    <w:rsid w:val="00BA6471"/>
    <w:rsid w:val="00BA7708"/>
    <w:rsid w:val="00BA7813"/>
    <w:rsid w:val="00BA7F41"/>
    <w:rsid w:val="00BB037B"/>
    <w:rsid w:val="00BB1A63"/>
    <w:rsid w:val="00BB3FB7"/>
    <w:rsid w:val="00BB3FD0"/>
    <w:rsid w:val="00BB4278"/>
    <w:rsid w:val="00BB46E7"/>
    <w:rsid w:val="00BB4992"/>
    <w:rsid w:val="00BB49BD"/>
    <w:rsid w:val="00BB4C4A"/>
    <w:rsid w:val="00BB4F09"/>
    <w:rsid w:val="00BB5151"/>
    <w:rsid w:val="00BB5197"/>
    <w:rsid w:val="00BB5F69"/>
    <w:rsid w:val="00BB652B"/>
    <w:rsid w:val="00BB6633"/>
    <w:rsid w:val="00BB6A42"/>
    <w:rsid w:val="00BB6F74"/>
    <w:rsid w:val="00BB6FF8"/>
    <w:rsid w:val="00BB7564"/>
    <w:rsid w:val="00BB790E"/>
    <w:rsid w:val="00BB7B97"/>
    <w:rsid w:val="00BB7FA8"/>
    <w:rsid w:val="00BB7FE4"/>
    <w:rsid w:val="00BB7FF8"/>
    <w:rsid w:val="00BC076A"/>
    <w:rsid w:val="00BC08A8"/>
    <w:rsid w:val="00BC16C3"/>
    <w:rsid w:val="00BC1D5A"/>
    <w:rsid w:val="00BC1EF7"/>
    <w:rsid w:val="00BC2806"/>
    <w:rsid w:val="00BC3362"/>
    <w:rsid w:val="00BC3C55"/>
    <w:rsid w:val="00BC45C9"/>
    <w:rsid w:val="00BC5010"/>
    <w:rsid w:val="00BC52DA"/>
    <w:rsid w:val="00BC5A3E"/>
    <w:rsid w:val="00BC5BA6"/>
    <w:rsid w:val="00BC64CE"/>
    <w:rsid w:val="00BC698C"/>
    <w:rsid w:val="00BC7104"/>
    <w:rsid w:val="00BC72B8"/>
    <w:rsid w:val="00BC78B5"/>
    <w:rsid w:val="00BC7BEE"/>
    <w:rsid w:val="00BD02CE"/>
    <w:rsid w:val="00BD0695"/>
    <w:rsid w:val="00BD06E8"/>
    <w:rsid w:val="00BD06F1"/>
    <w:rsid w:val="00BD075C"/>
    <w:rsid w:val="00BD0BBA"/>
    <w:rsid w:val="00BD1551"/>
    <w:rsid w:val="00BD1EE9"/>
    <w:rsid w:val="00BD34BC"/>
    <w:rsid w:val="00BD3855"/>
    <w:rsid w:val="00BD4A05"/>
    <w:rsid w:val="00BD4B88"/>
    <w:rsid w:val="00BD4D54"/>
    <w:rsid w:val="00BD503E"/>
    <w:rsid w:val="00BD5224"/>
    <w:rsid w:val="00BD5872"/>
    <w:rsid w:val="00BD5985"/>
    <w:rsid w:val="00BD6AB9"/>
    <w:rsid w:val="00BD6D1A"/>
    <w:rsid w:val="00BD6F53"/>
    <w:rsid w:val="00BD71C7"/>
    <w:rsid w:val="00BD7A5C"/>
    <w:rsid w:val="00BD7CF3"/>
    <w:rsid w:val="00BE01EC"/>
    <w:rsid w:val="00BE0EDB"/>
    <w:rsid w:val="00BE123A"/>
    <w:rsid w:val="00BE139C"/>
    <w:rsid w:val="00BE1573"/>
    <w:rsid w:val="00BE1996"/>
    <w:rsid w:val="00BE1BD9"/>
    <w:rsid w:val="00BE1BFF"/>
    <w:rsid w:val="00BE1E1A"/>
    <w:rsid w:val="00BE1E6B"/>
    <w:rsid w:val="00BE264F"/>
    <w:rsid w:val="00BE26C5"/>
    <w:rsid w:val="00BE2907"/>
    <w:rsid w:val="00BE291E"/>
    <w:rsid w:val="00BE2D1D"/>
    <w:rsid w:val="00BE30EA"/>
    <w:rsid w:val="00BE3BD7"/>
    <w:rsid w:val="00BE3CA9"/>
    <w:rsid w:val="00BE3CFF"/>
    <w:rsid w:val="00BE4A19"/>
    <w:rsid w:val="00BE5243"/>
    <w:rsid w:val="00BE5615"/>
    <w:rsid w:val="00BE561A"/>
    <w:rsid w:val="00BE57FC"/>
    <w:rsid w:val="00BE5B2F"/>
    <w:rsid w:val="00BE5D88"/>
    <w:rsid w:val="00BE6355"/>
    <w:rsid w:val="00BE6474"/>
    <w:rsid w:val="00BE65F6"/>
    <w:rsid w:val="00BE6809"/>
    <w:rsid w:val="00BE6828"/>
    <w:rsid w:val="00BE6A39"/>
    <w:rsid w:val="00BE6BDA"/>
    <w:rsid w:val="00BE6DC7"/>
    <w:rsid w:val="00BE712D"/>
    <w:rsid w:val="00BF00C3"/>
    <w:rsid w:val="00BF0177"/>
    <w:rsid w:val="00BF01F4"/>
    <w:rsid w:val="00BF03C2"/>
    <w:rsid w:val="00BF04F9"/>
    <w:rsid w:val="00BF0518"/>
    <w:rsid w:val="00BF098B"/>
    <w:rsid w:val="00BF0BAA"/>
    <w:rsid w:val="00BF0BF1"/>
    <w:rsid w:val="00BF0E96"/>
    <w:rsid w:val="00BF1418"/>
    <w:rsid w:val="00BF18DF"/>
    <w:rsid w:val="00BF1A11"/>
    <w:rsid w:val="00BF1BA8"/>
    <w:rsid w:val="00BF208E"/>
    <w:rsid w:val="00BF2202"/>
    <w:rsid w:val="00BF2814"/>
    <w:rsid w:val="00BF2A77"/>
    <w:rsid w:val="00BF2DC7"/>
    <w:rsid w:val="00BF2F24"/>
    <w:rsid w:val="00BF3092"/>
    <w:rsid w:val="00BF372B"/>
    <w:rsid w:val="00BF397C"/>
    <w:rsid w:val="00BF3C0E"/>
    <w:rsid w:val="00BF44CC"/>
    <w:rsid w:val="00BF4C91"/>
    <w:rsid w:val="00BF4D57"/>
    <w:rsid w:val="00BF4F5E"/>
    <w:rsid w:val="00BF51AB"/>
    <w:rsid w:val="00BF5B84"/>
    <w:rsid w:val="00BF6028"/>
    <w:rsid w:val="00BF662F"/>
    <w:rsid w:val="00BF665A"/>
    <w:rsid w:val="00BF66B6"/>
    <w:rsid w:val="00BF6A7F"/>
    <w:rsid w:val="00BF6D05"/>
    <w:rsid w:val="00BF72BE"/>
    <w:rsid w:val="00BF7746"/>
    <w:rsid w:val="00BF784B"/>
    <w:rsid w:val="00BF79D4"/>
    <w:rsid w:val="00BF7C1E"/>
    <w:rsid w:val="00BF7DF1"/>
    <w:rsid w:val="00C0066A"/>
    <w:rsid w:val="00C0078A"/>
    <w:rsid w:val="00C00CD1"/>
    <w:rsid w:val="00C012F1"/>
    <w:rsid w:val="00C01865"/>
    <w:rsid w:val="00C02497"/>
    <w:rsid w:val="00C02559"/>
    <w:rsid w:val="00C029E7"/>
    <w:rsid w:val="00C02D0A"/>
    <w:rsid w:val="00C03215"/>
    <w:rsid w:val="00C036B7"/>
    <w:rsid w:val="00C03808"/>
    <w:rsid w:val="00C0397F"/>
    <w:rsid w:val="00C03B61"/>
    <w:rsid w:val="00C03C43"/>
    <w:rsid w:val="00C03E59"/>
    <w:rsid w:val="00C04187"/>
    <w:rsid w:val="00C042F7"/>
    <w:rsid w:val="00C044BA"/>
    <w:rsid w:val="00C048C1"/>
    <w:rsid w:val="00C049E3"/>
    <w:rsid w:val="00C04C94"/>
    <w:rsid w:val="00C04DEE"/>
    <w:rsid w:val="00C0589C"/>
    <w:rsid w:val="00C05D58"/>
    <w:rsid w:val="00C05F8B"/>
    <w:rsid w:val="00C06219"/>
    <w:rsid w:val="00C0690B"/>
    <w:rsid w:val="00C079F9"/>
    <w:rsid w:val="00C07AB5"/>
    <w:rsid w:val="00C07EF2"/>
    <w:rsid w:val="00C07FEE"/>
    <w:rsid w:val="00C104B7"/>
    <w:rsid w:val="00C11948"/>
    <w:rsid w:val="00C11A38"/>
    <w:rsid w:val="00C11CA0"/>
    <w:rsid w:val="00C11F73"/>
    <w:rsid w:val="00C12084"/>
    <w:rsid w:val="00C120A2"/>
    <w:rsid w:val="00C133C6"/>
    <w:rsid w:val="00C13460"/>
    <w:rsid w:val="00C13488"/>
    <w:rsid w:val="00C136BC"/>
    <w:rsid w:val="00C1380F"/>
    <w:rsid w:val="00C14A63"/>
    <w:rsid w:val="00C14AA1"/>
    <w:rsid w:val="00C14D41"/>
    <w:rsid w:val="00C15A05"/>
    <w:rsid w:val="00C16A3E"/>
    <w:rsid w:val="00C16E53"/>
    <w:rsid w:val="00C175BF"/>
    <w:rsid w:val="00C1770B"/>
    <w:rsid w:val="00C20021"/>
    <w:rsid w:val="00C201B6"/>
    <w:rsid w:val="00C202A4"/>
    <w:rsid w:val="00C202C7"/>
    <w:rsid w:val="00C205C0"/>
    <w:rsid w:val="00C206E0"/>
    <w:rsid w:val="00C20D19"/>
    <w:rsid w:val="00C210A7"/>
    <w:rsid w:val="00C2141B"/>
    <w:rsid w:val="00C215B5"/>
    <w:rsid w:val="00C21748"/>
    <w:rsid w:val="00C21C74"/>
    <w:rsid w:val="00C21EE4"/>
    <w:rsid w:val="00C2206F"/>
    <w:rsid w:val="00C22162"/>
    <w:rsid w:val="00C221E1"/>
    <w:rsid w:val="00C22216"/>
    <w:rsid w:val="00C22AE7"/>
    <w:rsid w:val="00C22CFD"/>
    <w:rsid w:val="00C22D4C"/>
    <w:rsid w:val="00C22E61"/>
    <w:rsid w:val="00C2324C"/>
    <w:rsid w:val="00C23540"/>
    <w:rsid w:val="00C23606"/>
    <w:rsid w:val="00C236D6"/>
    <w:rsid w:val="00C23A0C"/>
    <w:rsid w:val="00C23A44"/>
    <w:rsid w:val="00C24109"/>
    <w:rsid w:val="00C24291"/>
    <w:rsid w:val="00C2460D"/>
    <w:rsid w:val="00C24634"/>
    <w:rsid w:val="00C2477C"/>
    <w:rsid w:val="00C24AA1"/>
    <w:rsid w:val="00C25601"/>
    <w:rsid w:val="00C26005"/>
    <w:rsid w:val="00C26891"/>
    <w:rsid w:val="00C26DD0"/>
    <w:rsid w:val="00C26FE3"/>
    <w:rsid w:val="00C27225"/>
    <w:rsid w:val="00C276A9"/>
    <w:rsid w:val="00C27E03"/>
    <w:rsid w:val="00C27E78"/>
    <w:rsid w:val="00C3007C"/>
    <w:rsid w:val="00C309D4"/>
    <w:rsid w:val="00C30A1E"/>
    <w:rsid w:val="00C30A92"/>
    <w:rsid w:val="00C30CF6"/>
    <w:rsid w:val="00C311B9"/>
    <w:rsid w:val="00C31633"/>
    <w:rsid w:val="00C31678"/>
    <w:rsid w:val="00C31B26"/>
    <w:rsid w:val="00C32AD3"/>
    <w:rsid w:val="00C32AFD"/>
    <w:rsid w:val="00C32BB3"/>
    <w:rsid w:val="00C32E2E"/>
    <w:rsid w:val="00C333D3"/>
    <w:rsid w:val="00C334E0"/>
    <w:rsid w:val="00C33C22"/>
    <w:rsid w:val="00C34008"/>
    <w:rsid w:val="00C34414"/>
    <w:rsid w:val="00C34B39"/>
    <w:rsid w:val="00C34E45"/>
    <w:rsid w:val="00C34F11"/>
    <w:rsid w:val="00C35DEF"/>
    <w:rsid w:val="00C36537"/>
    <w:rsid w:val="00C365B8"/>
    <w:rsid w:val="00C36741"/>
    <w:rsid w:val="00C36B8B"/>
    <w:rsid w:val="00C37508"/>
    <w:rsid w:val="00C37A9C"/>
    <w:rsid w:val="00C409B8"/>
    <w:rsid w:val="00C40B4F"/>
    <w:rsid w:val="00C412AF"/>
    <w:rsid w:val="00C41369"/>
    <w:rsid w:val="00C41533"/>
    <w:rsid w:val="00C42785"/>
    <w:rsid w:val="00C4278C"/>
    <w:rsid w:val="00C429D0"/>
    <w:rsid w:val="00C42B4F"/>
    <w:rsid w:val="00C42FD5"/>
    <w:rsid w:val="00C430A7"/>
    <w:rsid w:val="00C438E8"/>
    <w:rsid w:val="00C43CB8"/>
    <w:rsid w:val="00C440CD"/>
    <w:rsid w:val="00C441CE"/>
    <w:rsid w:val="00C444E4"/>
    <w:rsid w:val="00C44600"/>
    <w:rsid w:val="00C44A60"/>
    <w:rsid w:val="00C44B37"/>
    <w:rsid w:val="00C44F3D"/>
    <w:rsid w:val="00C44FDA"/>
    <w:rsid w:val="00C45046"/>
    <w:rsid w:val="00C45361"/>
    <w:rsid w:val="00C4572C"/>
    <w:rsid w:val="00C4577A"/>
    <w:rsid w:val="00C45B48"/>
    <w:rsid w:val="00C462F2"/>
    <w:rsid w:val="00C468A2"/>
    <w:rsid w:val="00C46A04"/>
    <w:rsid w:val="00C46CEF"/>
    <w:rsid w:val="00C4724D"/>
    <w:rsid w:val="00C47298"/>
    <w:rsid w:val="00C4744A"/>
    <w:rsid w:val="00C47670"/>
    <w:rsid w:val="00C478B1"/>
    <w:rsid w:val="00C47915"/>
    <w:rsid w:val="00C47A7C"/>
    <w:rsid w:val="00C47FFA"/>
    <w:rsid w:val="00C50354"/>
    <w:rsid w:val="00C5132F"/>
    <w:rsid w:val="00C514EA"/>
    <w:rsid w:val="00C51A00"/>
    <w:rsid w:val="00C51A34"/>
    <w:rsid w:val="00C52317"/>
    <w:rsid w:val="00C52C9B"/>
    <w:rsid w:val="00C53074"/>
    <w:rsid w:val="00C53594"/>
    <w:rsid w:val="00C5367A"/>
    <w:rsid w:val="00C53DD2"/>
    <w:rsid w:val="00C5419C"/>
    <w:rsid w:val="00C5435D"/>
    <w:rsid w:val="00C544B3"/>
    <w:rsid w:val="00C54995"/>
    <w:rsid w:val="00C54A6E"/>
    <w:rsid w:val="00C54F73"/>
    <w:rsid w:val="00C55863"/>
    <w:rsid w:val="00C55D51"/>
    <w:rsid w:val="00C577C9"/>
    <w:rsid w:val="00C57E1E"/>
    <w:rsid w:val="00C57F3E"/>
    <w:rsid w:val="00C60197"/>
    <w:rsid w:val="00C60512"/>
    <w:rsid w:val="00C61500"/>
    <w:rsid w:val="00C619C9"/>
    <w:rsid w:val="00C61ABF"/>
    <w:rsid w:val="00C61B84"/>
    <w:rsid w:val="00C61D55"/>
    <w:rsid w:val="00C61DA4"/>
    <w:rsid w:val="00C61EFF"/>
    <w:rsid w:val="00C61F81"/>
    <w:rsid w:val="00C62639"/>
    <w:rsid w:val="00C62646"/>
    <w:rsid w:val="00C6282B"/>
    <w:rsid w:val="00C62A3E"/>
    <w:rsid w:val="00C63028"/>
    <w:rsid w:val="00C6361B"/>
    <w:rsid w:val="00C63B85"/>
    <w:rsid w:val="00C63E08"/>
    <w:rsid w:val="00C64801"/>
    <w:rsid w:val="00C64900"/>
    <w:rsid w:val="00C64B92"/>
    <w:rsid w:val="00C64EC1"/>
    <w:rsid w:val="00C6507C"/>
    <w:rsid w:val="00C660D1"/>
    <w:rsid w:val="00C66F23"/>
    <w:rsid w:val="00C671BE"/>
    <w:rsid w:val="00C67949"/>
    <w:rsid w:val="00C70270"/>
    <w:rsid w:val="00C7048C"/>
    <w:rsid w:val="00C70BF3"/>
    <w:rsid w:val="00C70DA6"/>
    <w:rsid w:val="00C71282"/>
    <w:rsid w:val="00C714F2"/>
    <w:rsid w:val="00C71934"/>
    <w:rsid w:val="00C71DD9"/>
    <w:rsid w:val="00C7245A"/>
    <w:rsid w:val="00C72F1A"/>
    <w:rsid w:val="00C73CF7"/>
    <w:rsid w:val="00C73EC6"/>
    <w:rsid w:val="00C73F2D"/>
    <w:rsid w:val="00C74BC7"/>
    <w:rsid w:val="00C7500A"/>
    <w:rsid w:val="00C7500F"/>
    <w:rsid w:val="00C7567A"/>
    <w:rsid w:val="00C7632D"/>
    <w:rsid w:val="00C76CEF"/>
    <w:rsid w:val="00C76D79"/>
    <w:rsid w:val="00C76F53"/>
    <w:rsid w:val="00C77385"/>
    <w:rsid w:val="00C77705"/>
    <w:rsid w:val="00C8051B"/>
    <w:rsid w:val="00C80B1E"/>
    <w:rsid w:val="00C8138C"/>
    <w:rsid w:val="00C81A87"/>
    <w:rsid w:val="00C81E32"/>
    <w:rsid w:val="00C81FD9"/>
    <w:rsid w:val="00C821BA"/>
    <w:rsid w:val="00C82265"/>
    <w:rsid w:val="00C82481"/>
    <w:rsid w:val="00C8272B"/>
    <w:rsid w:val="00C829B6"/>
    <w:rsid w:val="00C82B4D"/>
    <w:rsid w:val="00C82FA3"/>
    <w:rsid w:val="00C8301D"/>
    <w:rsid w:val="00C830B5"/>
    <w:rsid w:val="00C83CE8"/>
    <w:rsid w:val="00C83DDC"/>
    <w:rsid w:val="00C83FDD"/>
    <w:rsid w:val="00C84A81"/>
    <w:rsid w:val="00C85B18"/>
    <w:rsid w:val="00C85B44"/>
    <w:rsid w:val="00C8606C"/>
    <w:rsid w:val="00C86221"/>
    <w:rsid w:val="00C86B29"/>
    <w:rsid w:val="00C87447"/>
    <w:rsid w:val="00C878FA"/>
    <w:rsid w:val="00C91A9B"/>
    <w:rsid w:val="00C91AD1"/>
    <w:rsid w:val="00C91B5F"/>
    <w:rsid w:val="00C91D65"/>
    <w:rsid w:val="00C91EE6"/>
    <w:rsid w:val="00C91FF5"/>
    <w:rsid w:val="00C92087"/>
    <w:rsid w:val="00C929D7"/>
    <w:rsid w:val="00C92CFD"/>
    <w:rsid w:val="00C92FFD"/>
    <w:rsid w:val="00C9362B"/>
    <w:rsid w:val="00C93897"/>
    <w:rsid w:val="00C93E23"/>
    <w:rsid w:val="00C93FE0"/>
    <w:rsid w:val="00C9411C"/>
    <w:rsid w:val="00C945A4"/>
    <w:rsid w:val="00C94645"/>
    <w:rsid w:val="00C94CF6"/>
    <w:rsid w:val="00C94F6C"/>
    <w:rsid w:val="00C95F6F"/>
    <w:rsid w:val="00C96045"/>
    <w:rsid w:val="00C9656F"/>
    <w:rsid w:val="00C9690B"/>
    <w:rsid w:val="00C970FC"/>
    <w:rsid w:val="00C972FE"/>
    <w:rsid w:val="00C97381"/>
    <w:rsid w:val="00C9795D"/>
    <w:rsid w:val="00C97EC6"/>
    <w:rsid w:val="00CA020D"/>
    <w:rsid w:val="00CA044F"/>
    <w:rsid w:val="00CA058D"/>
    <w:rsid w:val="00CA05C7"/>
    <w:rsid w:val="00CA0730"/>
    <w:rsid w:val="00CA07E8"/>
    <w:rsid w:val="00CA0CE9"/>
    <w:rsid w:val="00CA0EB9"/>
    <w:rsid w:val="00CA1484"/>
    <w:rsid w:val="00CA1569"/>
    <w:rsid w:val="00CA2DF4"/>
    <w:rsid w:val="00CA2E9D"/>
    <w:rsid w:val="00CA3102"/>
    <w:rsid w:val="00CA3578"/>
    <w:rsid w:val="00CA384E"/>
    <w:rsid w:val="00CA3963"/>
    <w:rsid w:val="00CA3C4A"/>
    <w:rsid w:val="00CA42F6"/>
    <w:rsid w:val="00CA4411"/>
    <w:rsid w:val="00CA49D1"/>
    <w:rsid w:val="00CA4ED3"/>
    <w:rsid w:val="00CA5070"/>
    <w:rsid w:val="00CA5125"/>
    <w:rsid w:val="00CA5AD6"/>
    <w:rsid w:val="00CA6338"/>
    <w:rsid w:val="00CA6805"/>
    <w:rsid w:val="00CA6C1E"/>
    <w:rsid w:val="00CA6F3B"/>
    <w:rsid w:val="00CA7409"/>
    <w:rsid w:val="00CA74DF"/>
    <w:rsid w:val="00CA792E"/>
    <w:rsid w:val="00CA7973"/>
    <w:rsid w:val="00CA79D5"/>
    <w:rsid w:val="00CA7F5B"/>
    <w:rsid w:val="00CA7FE9"/>
    <w:rsid w:val="00CB008B"/>
    <w:rsid w:val="00CB0166"/>
    <w:rsid w:val="00CB0A51"/>
    <w:rsid w:val="00CB0E8F"/>
    <w:rsid w:val="00CB1283"/>
    <w:rsid w:val="00CB1F55"/>
    <w:rsid w:val="00CB1FE7"/>
    <w:rsid w:val="00CB227E"/>
    <w:rsid w:val="00CB22D1"/>
    <w:rsid w:val="00CB2CC0"/>
    <w:rsid w:val="00CB33AD"/>
    <w:rsid w:val="00CB34E0"/>
    <w:rsid w:val="00CB3C29"/>
    <w:rsid w:val="00CB3DF5"/>
    <w:rsid w:val="00CB40B1"/>
    <w:rsid w:val="00CB489C"/>
    <w:rsid w:val="00CB4BFC"/>
    <w:rsid w:val="00CB4FB9"/>
    <w:rsid w:val="00CB5040"/>
    <w:rsid w:val="00CB5158"/>
    <w:rsid w:val="00CB51A6"/>
    <w:rsid w:val="00CB54F7"/>
    <w:rsid w:val="00CB656B"/>
    <w:rsid w:val="00CB6793"/>
    <w:rsid w:val="00CB6BC4"/>
    <w:rsid w:val="00CB7692"/>
    <w:rsid w:val="00CB77F3"/>
    <w:rsid w:val="00CC0431"/>
    <w:rsid w:val="00CC082A"/>
    <w:rsid w:val="00CC09AE"/>
    <w:rsid w:val="00CC11AE"/>
    <w:rsid w:val="00CC17D7"/>
    <w:rsid w:val="00CC1A56"/>
    <w:rsid w:val="00CC1F9C"/>
    <w:rsid w:val="00CC2176"/>
    <w:rsid w:val="00CC27D0"/>
    <w:rsid w:val="00CC28EF"/>
    <w:rsid w:val="00CC2A4D"/>
    <w:rsid w:val="00CC3C72"/>
    <w:rsid w:val="00CC47FD"/>
    <w:rsid w:val="00CC480A"/>
    <w:rsid w:val="00CC4CF3"/>
    <w:rsid w:val="00CC4DE6"/>
    <w:rsid w:val="00CC50A3"/>
    <w:rsid w:val="00CC52C2"/>
    <w:rsid w:val="00CC5370"/>
    <w:rsid w:val="00CC5455"/>
    <w:rsid w:val="00CC5963"/>
    <w:rsid w:val="00CC6065"/>
    <w:rsid w:val="00CC60EA"/>
    <w:rsid w:val="00CC6170"/>
    <w:rsid w:val="00CC62C8"/>
    <w:rsid w:val="00CC734B"/>
    <w:rsid w:val="00CC7640"/>
    <w:rsid w:val="00CC7968"/>
    <w:rsid w:val="00CC7970"/>
    <w:rsid w:val="00CC7BAF"/>
    <w:rsid w:val="00CC7DB5"/>
    <w:rsid w:val="00CC7F40"/>
    <w:rsid w:val="00CD0041"/>
    <w:rsid w:val="00CD0071"/>
    <w:rsid w:val="00CD00D2"/>
    <w:rsid w:val="00CD04A7"/>
    <w:rsid w:val="00CD05E5"/>
    <w:rsid w:val="00CD0B5C"/>
    <w:rsid w:val="00CD0F31"/>
    <w:rsid w:val="00CD101B"/>
    <w:rsid w:val="00CD11E5"/>
    <w:rsid w:val="00CD20AE"/>
    <w:rsid w:val="00CD2317"/>
    <w:rsid w:val="00CD2819"/>
    <w:rsid w:val="00CD2FF2"/>
    <w:rsid w:val="00CD3495"/>
    <w:rsid w:val="00CD36A5"/>
    <w:rsid w:val="00CD3825"/>
    <w:rsid w:val="00CD39BB"/>
    <w:rsid w:val="00CD3F4E"/>
    <w:rsid w:val="00CD3FB3"/>
    <w:rsid w:val="00CD4407"/>
    <w:rsid w:val="00CD446C"/>
    <w:rsid w:val="00CD449B"/>
    <w:rsid w:val="00CD4958"/>
    <w:rsid w:val="00CD4DC2"/>
    <w:rsid w:val="00CD5340"/>
    <w:rsid w:val="00CD54AB"/>
    <w:rsid w:val="00CD55B2"/>
    <w:rsid w:val="00CD5816"/>
    <w:rsid w:val="00CD59B1"/>
    <w:rsid w:val="00CD5E01"/>
    <w:rsid w:val="00CD64CF"/>
    <w:rsid w:val="00CD75F7"/>
    <w:rsid w:val="00CD7E70"/>
    <w:rsid w:val="00CE02EE"/>
    <w:rsid w:val="00CE0504"/>
    <w:rsid w:val="00CE0C6D"/>
    <w:rsid w:val="00CE182E"/>
    <w:rsid w:val="00CE1C48"/>
    <w:rsid w:val="00CE2589"/>
    <w:rsid w:val="00CE2AE7"/>
    <w:rsid w:val="00CE2CF3"/>
    <w:rsid w:val="00CE3289"/>
    <w:rsid w:val="00CE3BAE"/>
    <w:rsid w:val="00CE4590"/>
    <w:rsid w:val="00CE464D"/>
    <w:rsid w:val="00CE4944"/>
    <w:rsid w:val="00CE4AF0"/>
    <w:rsid w:val="00CE4BD0"/>
    <w:rsid w:val="00CE5029"/>
    <w:rsid w:val="00CE5767"/>
    <w:rsid w:val="00CE5AC6"/>
    <w:rsid w:val="00CE5D07"/>
    <w:rsid w:val="00CE6192"/>
    <w:rsid w:val="00CE6792"/>
    <w:rsid w:val="00CE7E61"/>
    <w:rsid w:val="00CE7EF0"/>
    <w:rsid w:val="00CF0D33"/>
    <w:rsid w:val="00CF0EEB"/>
    <w:rsid w:val="00CF106B"/>
    <w:rsid w:val="00CF15CA"/>
    <w:rsid w:val="00CF15DD"/>
    <w:rsid w:val="00CF16AB"/>
    <w:rsid w:val="00CF17E6"/>
    <w:rsid w:val="00CF25C1"/>
    <w:rsid w:val="00CF2863"/>
    <w:rsid w:val="00CF2AFD"/>
    <w:rsid w:val="00CF2D85"/>
    <w:rsid w:val="00CF332C"/>
    <w:rsid w:val="00CF3381"/>
    <w:rsid w:val="00CF35AF"/>
    <w:rsid w:val="00CF3643"/>
    <w:rsid w:val="00CF39F2"/>
    <w:rsid w:val="00CF3DE3"/>
    <w:rsid w:val="00CF5600"/>
    <w:rsid w:val="00CF597C"/>
    <w:rsid w:val="00CF5997"/>
    <w:rsid w:val="00CF6791"/>
    <w:rsid w:val="00CF7CC5"/>
    <w:rsid w:val="00D0022E"/>
    <w:rsid w:val="00D00359"/>
    <w:rsid w:val="00D006A2"/>
    <w:rsid w:val="00D011E1"/>
    <w:rsid w:val="00D0122C"/>
    <w:rsid w:val="00D01338"/>
    <w:rsid w:val="00D01442"/>
    <w:rsid w:val="00D015B9"/>
    <w:rsid w:val="00D01F06"/>
    <w:rsid w:val="00D027B6"/>
    <w:rsid w:val="00D02DF5"/>
    <w:rsid w:val="00D03A22"/>
    <w:rsid w:val="00D03D11"/>
    <w:rsid w:val="00D04104"/>
    <w:rsid w:val="00D04676"/>
    <w:rsid w:val="00D04B3D"/>
    <w:rsid w:val="00D04BA3"/>
    <w:rsid w:val="00D05619"/>
    <w:rsid w:val="00D05A8D"/>
    <w:rsid w:val="00D0625C"/>
    <w:rsid w:val="00D06B21"/>
    <w:rsid w:val="00D06D9C"/>
    <w:rsid w:val="00D06E07"/>
    <w:rsid w:val="00D07172"/>
    <w:rsid w:val="00D071E6"/>
    <w:rsid w:val="00D0726A"/>
    <w:rsid w:val="00D0774A"/>
    <w:rsid w:val="00D078EB"/>
    <w:rsid w:val="00D07D7F"/>
    <w:rsid w:val="00D10FC6"/>
    <w:rsid w:val="00D11482"/>
    <w:rsid w:val="00D11E48"/>
    <w:rsid w:val="00D1225A"/>
    <w:rsid w:val="00D12AD6"/>
    <w:rsid w:val="00D12BE9"/>
    <w:rsid w:val="00D13135"/>
    <w:rsid w:val="00D13537"/>
    <w:rsid w:val="00D142C4"/>
    <w:rsid w:val="00D142F1"/>
    <w:rsid w:val="00D1435C"/>
    <w:rsid w:val="00D14AED"/>
    <w:rsid w:val="00D14EED"/>
    <w:rsid w:val="00D15053"/>
    <w:rsid w:val="00D156A6"/>
    <w:rsid w:val="00D1572D"/>
    <w:rsid w:val="00D16A3D"/>
    <w:rsid w:val="00D17035"/>
    <w:rsid w:val="00D175F4"/>
    <w:rsid w:val="00D200A9"/>
    <w:rsid w:val="00D201B6"/>
    <w:rsid w:val="00D203D4"/>
    <w:rsid w:val="00D206E5"/>
    <w:rsid w:val="00D20731"/>
    <w:rsid w:val="00D21D6D"/>
    <w:rsid w:val="00D21DDE"/>
    <w:rsid w:val="00D22BC4"/>
    <w:rsid w:val="00D22F9B"/>
    <w:rsid w:val="00D23BC0"/>
    <w:rsid w:val="00D23DAE"/>
    <w:rsid w:val="00D23DF3"/>
    <w:rsid w:val="00D24230"/>
    <w:rsid w:val="00D24B9E"/>
    <w:rsid w:val="00D24FF8"/>
    <w:rsid w:val="00D25619"/>
    <w:rsid w:val="00D25904"/>
    <w:rsid w:val="00D25966"/>
    <w:rsid w:val="00D25F27"/>
    <w:rsid w:val="00D25FE5"/>
    <w:rsid w:val="00D266BA"/>
    <w:rsid w:val="00D26C54"/>
    <w:rsid w:val="00D26C9D"/>
    <w:rsid w:val="00D27269"/>
    <w:rsid w:val="00D27761"/>
    <w:rsid w:val="00D306E5"/>
    <w:rsid w:val="00D3235C"/>
    <w:rsid w:val="00D32AAA"/>
    <w:rsid w:val="00D34053"/>
    <w:rsid w:val="00D34CE8"/>
    <w:rsid w:val="00D35071"/>
    <w:rsid w:val="00D351F6"/>
    <w:rsid w:val="00D352B0"/>
    <w:rsid w:val="00D3545D"/>
    <w:rsid w:val="00D3592D"/>
    <w:rsid w:val="00D35EB1"/>
    <w:rsid w:val="00D36550"/>
    <w:rsid w:val="00D370EE"/>
    <w:rsid w:val="00D371A4"/>
    <w:rsid w:val="00D400F3"/>
    <w:rsid w:val="00D40CAE"/>
    <w:rsid w:val="00D41190"/>
    <w:rsid w:val="00D41197"/>
    <w:rsid w:val="00D414E1"/>
    <w:rsid w:val="00D41865"/>
    <w:rsid w:val="00D41ACF"/>
    <w:rsid w:val="00D41C03"/>
    <w:rsid w:val="00D422AD"/>
    <w:rsid w:val="00D4284F"/>
    <w:rsid w:val="00D43787"/>
    <w:rsid w:val="00D43C65"/>
    <w:rsid w:val="00D44524"/>
    <w:rsid w:val="00D447FD"/>
    <w:rsid w:val="00D454B0"/>
    <w:rsid w:val="00D45AFC"/>
    <w:rsid w:val="00D46735"/>
    <w:rsid w:val="00D467AE"/>
    <w:rsid w:val="00D46BA7"/>
    <w:rsid w:val="00D46EA0"/>
    <w:rsid w:val="00D46F3B"/>
    <w:rsid w:val="00D4751C"/>
    <w:rsid w:val="00D47584"/>
    <w:rsid w:val="00D4768D"/>
    <w:rsid w:val="00D47753"/>
    <w:rsid w:val="00D51213"/>
    <w:rsid w:val="00D5154F"/>
    <w:rsid w:val="00D51865"/>
    <w:rsid w:val="00D51BC6"/>
    <w:rsid w:val="00D52606"/>
    <w:rsid w:val="00D52A6D"/>
    <w:rsid w:val="00D52DB8"/>
    <w:rsid w:val="00D53514"/>
    <w:rsid w:val="00D5361E"/>
    <w:rsid w:val="00D53ACC"/>
    <w:rsid w:val="00D54077"/>
    <w:rsid w:val="00D541F1"/>
    <w:rsid w:val="00D542C1"/>
    <w:rsid w:val="00D545C3"/>
    <w:rsid w:val="00D54842"/>
    <w:rsid w:val="00D54C53"/>
    <w:rsid w:val="00D54D56"/>
    <w:rsid w:val="00D54E0F"/>
    <w:rsid w:val="00D5534A"/>
    <w:rsid w:val="00D55DE5"/>
    <w:rsid w:val="00D5616F"/>
    <w:rsid w:val="00D5648A"/>
    <w:rsid w:val="00D5684A"/>
    <w:rsid w:val="00D56966"/>
    <w:rsid w:val="00D56A17"/>
    <w:rsid w:val="00D56E06"/>
    <w:rsid w:val="00D56FE5"/>
    <w:rsid w:val="00D57B59"/>
    <w:rsid w:val="00D57D0F"/>
    <w:rsid w:val="00D57D4A"/>
    <w:rsid w:val="00D602F2"/>
    <w:rsid w:val="00D602FE"/>
    <w:rsid w:val="00D60E27"/>
    <w:rsid w:val="00D60FFC"/>
    <w:rsid w:val="00D6134C"/>
    <w:rsid w:val="00D61F96"/>
    <w:rsid w:val="00D626C9"/>
    <w:rsid w:val="00D6270E"/>
    <w:rsid w:val="00D62FF1"/>
    <w:rsid w:val="00D63238"/>
    <w:rsid w:val="00D63C7A"/>
    <w:rsid w:val="00D63C91"/>
    <w:rsid w:val="00D6413A"/>
    <w:rsid w:val="00D641AC"/>
    <w:rsid w:val="00D645C9"/>
    <w:rsid w:val="00D64626"/>
    <w:rsid w:val="00D6462C"/>
    <w:rsid w:val="00D64A20"/>
    <w:rsid w:val="00D64D9A"/>
    <w:rsid w:val="00D656FE"/>
    <w:rsid w:val="00D65DF1"/>
    <w:rsid w:val="00D66300"/>
    <w:rsid w:val="00D66DEB"/>
    <w:rsid w:val="00D66E7F"/>
    <w:rsid w:val="00D67414"/>
    <w:rsid w:val="00D674DA"/>
    <w:rsid w:val="00D67857"/>
    <w:rsid w:val="00D67C39"/>
    <w:rsid w:val="00D67D20"/>
    <w:rsid w:val="00D701B8"/>
    <w:rsid w:val="00D7051F"/>
    <w:rsid w:val="00D7094F"/>
    <w:rsid w:val="00D70C50"/>
    <w:rsid w:val="00D70D07"/>
    <w:rsid w:val="00D711FB"/>
    <w:rsid w:val="00D716F3"/>
    <w:rsid w:val="00D719EC"/>
    <w:rsid w:val="00D72A14"/>
    <w:rsid w:val="00D72CBA"/>
    <w:rsid w:val="00D7306F"/>
    <w:rsid w:val="00D73186"/>
    <w:rsid w:val="00D732D9"/>
    <w:rsid w:val="00D73599"/>
    <w:rsid w:val="00D7401A"/>
    <w:rsid w:val="00D74399"/>
    <w:rsid w:val="00D74AD8"/>
    <w:rsid w:val="00D74E15"/>
    <w:rsid w:val="00D74E1B"/>
    <w:rsid w:val="00D75203"/>
    <w:rsid w:val="00D75FCF"/>
    <w:rsid w:val="00D760D3"/>
    <w:rsid w:val="00D76302"/>
    <w:rsid w:val="00D76567"/>
    <w:rsid w:val="00D76906"/>
    <w:rsid w:val="00D77495"/>
    <w:rsid w:val="00D7769A"/>
    <w:rsid w:val="00D777C1"/>
    <w:rsid w:val="00D778B7"/>
    <w:rsid w:val="00D77C35"/>
    <w:rsid w:val="00D77D0C"/>
    <w:rsid w:val="00D805AC"/>
    <w:rsid w:val="00D80A44"/>
    <w:rsid w:val="00D8136B"/>
    <w:rsid w:val="00D813EC"/>
    <w:rsid w:val="00D814AF"/>
    <w:rsid w:val="00D82A3B"/>
    <w:rsid w:val="00D82EDD"/>
    <w:rsid w:val="00D8318D"/>
    <w:rsid w:val="00D83BD7"/>
    <w:rsid w:val="00D83D4F"/>
    <w:rsid w:val="00D83FF5"/>
    <w:rsid w:val="00D84769"/>
    <w:rsid w:val="00D84ACD"/>
    <w:rsid w:val="00D84B38"/>
    <w:rsid w:val="00D84E94"/>
    <w:rsid w:val="00D858C7"/>
    <w:rsid w:val="00D859C7"/>
    <w:rsid w:val="00D85B4C"/>
    <w:rsid w:val="00D86639"/>
    <w:rsid w:val="00D867AE"/>
    <w:rsid w:val="00D86A84"/>
    <w:rsid w:val="00D86B51"/>
    <w:rsid w:val="00D877EB"/>
    <w:rsid w:val="00D878D8"/>
    <w:rsid w:val="00D90055"/>
    <w:rsid w:val="00D90B45"/>
    <w:rsid w:val="00D90CA9"/>
    <w:rsid w:val="00D90E97"/>
    <w:rsid w:val="00D91668"/>
    <w:rsid w:val="00D91A48"/>
    <w:rsid w:val="00D91D77"/>
    <w:rsid w:val="00D91DAF"/>
    <w:rsid w:val="00D92CAC"/>
    <w:rsid w:val="00D92DCC"/>
    <w:rsid w:val="00D939CD"/>
    <w:rsid w:val="00D93CA6"/>
    <w:rsid w:val="00D9415D"/>
    <w:rsid w:val="00D94AC7"/>
    <w:rsid w:val="00D950CC"/>
    <w:rsid w:val="00D9574F"/>
    <w:rsid w:val="00D959E1"/>
    <w:rsid w:val="00D95C94"/>
    <w:rsid w:val="00D968FC"/>
    <w:rsid w:val="00D96CEC"/>
    <w:rsid w:val="00D97B83"/>
    <w:rsid w:val="00D97E1B"/>
    <w:rsid w:val="00DA06E3"/>
    <w:rsid w:val="00DA14FB"/>
    <w:rsid w:val="00DA1E87"/>
    <w:rsid w:val="00DA1FBD"/>
    <w:rsid w:val="00DA1FD5"/>
    <w:rsid w:val="00DA2778"/>
    <w:rsid w:val="00DA334D"/>
    <w:rsid w:val="00DA349C"/>
    <w:rsid w:val="00DA36A7"/>
    <w:rsid w:val="00DA3A4C"/>
    <w:rsid w:val="00DA4122"/>
    <w:rsid w:val="00DA4213"/>
    <w:rsid w:val="00DA509B"/>
    <w:rsid w:val="00DA57C2"/>
    <w:rsid w:val="00DA6278"/>
    <w:rsid w:val="00DA6536"/>
    <w:rsid w:val="00DA6F95"/>
    <w:rsid w:val="00DA7041"/>
    <w:rsid w:val="00DA796F"/>
    <w:rsid w:val="00DA7A60"/>
    <w:rsid w:val="00DA7D5C"/>
    <w:rsid w:val="00DA7D7E"/>
    <w:rsid w:val="00DB0146"/>
    <w:rsid w:val="00DB0298"/>
    <w:rsid w:val="00DB053F"/>
    <w:rsid w:val="00DB0C4A"/>
    <w:rsid w:val="00DB1149"/>
    <w:rsid w:val="00DB1322"/>
    <w:rsid w:val="00DB1719"/>
    <w:rsid w:val="00DB17A2"/>
    <w:rsid w:val="00DB2083"/>
    <w:rsid w:val="00DB23D1"/>
    <w:rsid w:val="00DB2BEE"/>
    <w:rsid w:val="00DB2D18"/>
    <w:rsid w:val="00DB2D5B"/>
    <w:rsid w:val="00DB352A"/>
    <w:rsid w:val="00DB3F47"/>
    <w:rsid w:val="00DB4676"/>
    <w:rsid w:val="00DB4864"/>
    <w:rsid w:val="00DB49DA"/>
    <w:rsid w:val="00DB53A8"/>
    <w:rsid w:val="00DB53C4"/>
    <w:rsid w:val="00DB5608"/>
    <w:rsid w:val="00DB5BCB"/>
    <w:rsid w:val="00DB63CE"/>
    <w:rsid w:val="00DB6402"/>
    <w:rsid w:val="00DB68F0"/>
    <w:rsid w:val="00DB6E5F"/>
    <w:rsid w:val="00DB71A5"/>
    <w:rsid w:val="00DB7405"/>
    <w:rsid w:val="00DB7E18"/>
    <w:rsid w:val="00DB7FE4"/>
    <w:rsid w:val="00DC0149"/>
    <w:rsid w:val="00DC042E"/>
    <w:rsid w:val="00DC08A6"/>
    <w:rsid w:val="00DC08FF"/>
    <w:rsid w:val="00DC0C35"/>
    <w:rsid w:val="00DC11E6"/>
    <w:rsid w:val="00DC11FF"/>
    <w:rsid w:val="00DC1431"/>
    <w:rsid w:val="00DC18BF"/>
    <w:rsid w:val="00DC2C72"/>
    <w:rsid w:val="00DC2D8D"/>
    <w:rsid w:val="00DC31D4"/>
    <w:rsid w:val="00DC3476"/>
    <w:rsid w:val="00DC3578"/>
    <w:rsid w:val="00DC563B"/>
    <w:rsid w:val="00DC58C3"/>
    <w:rsid w:val="00DC615C"/>
    <w:rsid w:val="00DC6538"/>
    <w:rsid w:val="00DC6FF4"/>
    <w:rsid w:val="00DC7258"/>
    <w:rsid w:val="00DC7F07"/>
    <w:rsid w:val="00DD005E"/>
    <w:rsid w:val="00DD00D3"/>
    <w:rsid w:val="00DD0492"/>
    <w:rsid w:val="00DD06D0"/>
    <w:rsid w:val="00DD06F7"/>
    <w:rsid w:val="00DD0D78"/>
    <w:rsid w:val="00DD110E"/>
    <w:rsid w:val="00DD14FF"/>
    <w:rsid w:val="00DD1950"/>
    <w:rsid w:val="00DD1B37"/>
    <w:rsid w:val="00DD25E9"/>
    <w:rsid w:val="00DD2DFE"/>
    <w:rsid w:val="00DD33C3"/>
    <w:rsid w:val="00DD36FA"/>
    <w:rsid w:val="00DD3DF5"/>
    <w:rsid w:val="00DD4041"/>
    <w:rsid w:val="00DD464D"/>
    <w:rsid w:val="00DD4A68"/>
    <w:rsid w:val="00DD4BA0"/>
    <w:rsid w:val="00DD588B"/>
    <w:rsid w:val="00DD617A"/>
    <w:rsid w:val="00DD63A7"/>
    <w:rsid w:val="00DD6869"/>
    <w:rsid w:val="00DD688B"/>
    <w:rsid w:val="00DD71C3"/>
    <w:rsid w:val="00DD7AD8"/>
    <w:rsid w:val="00DE0B25"/>
    <w:rsid w:val="00DE0E64"/>
    <w:rsid w:val="00DE11CF"/>
    <w:rsid w:val="00DE16C6"/>
    <w:rsid w:val="00DE1702"/>
    <w:rsid w:val="00DE1B0B"/>
    <w:rsid w:val="00DE1C41"/>
    <w:rsid w:val="00DE1FDE"/>
    <w:rsid w:val="00DE24F1"/>
    <w:rsid w:val="00DE2A07"/>
    <w:rsid w:val="00DE2C34"/>
    <w:rsid w:val="00DE3001"/>
    <w:rsid w:val="00DE33BA"/>
    <w:rsid w:val="00DE3A29"/>
    <w:rsid w:val="00DE3B32"/>
    <w:rsid w:val="00DE3CB2"/>
    <w:rsid w:val="00DE42C8"/>
    <w:rsid w:val="00DE47E0"/>
    <w:rsid w:val="00DE4A51"/>
    <w:rsid w:val="00DE552C"/>
    <w:rsid w:val="00DE656A"/>
    <w:rsid w:val="00DE6A31"/>
    <w:rsid w:val="00DE6AC7"/>
    <w:rsid w:val="00DE707A"/>
    <w:rsid w:val="00DE70A5"/>
    <w:rsid w:val="00DE7110"/>
    <w:rsid w:val="00DE7803"/>
    <w:rsid w:val="00DE798F"/>
    <w:rsid w:val="00DE79D6"/>
    <w:rsid w:val="00DE7A9B"/>
    <w:rsid w:val="00DF03C2"/>
    <w:rsid w:val="00DF0B15"/>
    <w:rsid w:val="00DF0D9E"/>
    <w:rsid w:val="00DF0F0E"/>
    <w:rsid w:val="00DF2535"/>
    <w:rsid w:val="00DF2AF0"/>
    <w:rsid w:val="00DF2C3D"/>
    <w:rsid w:val="00DF2CB9"/>
    <w:rsid w:val="00DF2E9A"/>
    <w:rsid w:val="00DF3422"/>
    <w:rsid w:val="00DF34F6"/>
    <w:rsid w:val="00DF3BDB"/>
    <w:rsid w:val="00DF3D48"/>
    <w:rsid w:val="00DF40F8"/>
    <w:rsid w:val="00DF4569"/>
    <w:rsid w:val="00DF4AC8"/>
    <w:rsid w:val="00DF4AEF"/>
    <w:rsid w:val="00DF5237"/>
    <w:rsid w:val="00DF535A"/>
    <w:rsid w:val="00DF5732"/>
    <w:rsid w:val="00DF57C3"/>
    <w:rsid w:val="00DF5D1F"/>
    <w:rsid w:val="00DF60C6"/>
    <w:rsid w:val="00DF6845"/>
    <w:rsid w:val="00DF6D88"/>
    <w:rsid w:val="00DF7546"/>
    <w:rsid w:val="00DF7B9D"/>
    <w:rsid w:val="00E0057D"/>
    <w:rsid w:val="00E00C4C"/>
    <w:rsid w:val="00E00CE6"/>
    <w:rsid w:val="00E00D56"/>
    <w:rsid w:val="00E01CF4"/>
    <w:rsid w:val="00E01EBC"/>
    <w:rsid w:val="00E02071"/>
    <w:rsid w:val="00E021C3"/>
    <w:rsid w:val="00E022F0"/>
    <w:rsid w:val="00E023E3"/>
    <w:rsid w:val="00E02A64"/>
    <w:rsid w:val="00E02C31"/>
    <w:rsid w:val="00E02E8E"/>
    <w:rsid w:val="00E030B9"/>
    <w:rsid w:val="00E03321"/>
    <w:rsid w:val="00E04150"/>
    <w:rsid w:val="00E043BA"/>
    <w:rsid w:val="00E047DF"/>
    <w:rsid w:val="00E05130"/>
    <w:rsid w:val="00E052D7"/>
    <w:rsid w:val="00E0570F"/>
    <w:rsid w:val="00E057CE"/>
    <w:rsid w:val="00E05D3F"/>
    <w:rsid w:val="00E06314"/>
    <w:rsid w:val="00E06C66"/>
    <w:rsid w:val="00E075A8"/>
    <w:rsid w:val="00E0764F"/>
    <w:rsid w:val="00E07A6E"/>
    <w:rsid w:val="00E07A72"/>
    <w:rsid w:val="00E07D86"/>
    <w:rsid w:val="00E10282"/>
    <w:rsid w:val="00E10394"/>
    <w:rsid w:val="00E10A81"/>
    <w:rsid w:val="00E11500"/>
    <w:rsid w:val="00E127D2"/>
    <w:rsid w:val="00E129DD"/>
    <w:rsid w:val="00E129E6"/>
    <w:rsid w:val="00E12E59"/>
    <w:rsid w:val="00E12FD2"/>
    <w:rsid w:val="00E1361A"/>
    <w:rsid w:val="00E13DAF"/>
    <w:rsid w:val="00E13FAE"/>
    <w:rsid w:val="00E141F0"/>
    <w:rsid w:val="00E143D1"/>
    <w:rsid w:val="00E14426"/>
    <w:rsid w:val="00E14677"/>
    <w:rsid w:val="00E14E32"/>
    <w:rsid w:val="00E15826"/>
    <w:rsid w:val="00E15E2E"/>
    <w:rsid w:val="00E1633A"/>
    <w:rsid w:val="00E1640C"/>
    <w:rsid w:val="00E1675B"/>
    <w:rsid w:val="00E16ABF"/>
    <w:rsid w:val="00E204BE"/>
    <w:rsid w:val="00E208D4"/>
    <w:rsid w:val="00E20A13"/>
    <w:rsid w:val="00E20EDF"/>
    <w:rsid w:val="00E21350"/>
    <w:rsid w:val="00E2150F"/>
    <w:rsid w:val="00E21D37"/>
    <w:rsid w:val="00E21F9E"/>
    <w:rsid w:val="00E2325C"/>
    <w:rsid w:val="00E233A7"/>
    <w:rsid w:val="00E23643"/>
    <w:rsid w:val="00E23816"/>
    <w:rsid w:val="00E24285"/>
    <w:rsid w:val="00E244B1"/>
    <w:rsid w:val="00E246B5"/>
    <w:rsid w:val="00E24929"/>
    <w:rsid w:val="00E24931"/>
    <w:rsid w:val="00E24B72"/>
    <w:rsid w:val="00E25162"/>
    <w:rsid w:val="00E2581F"/>
    <w:rsid w:val="00E25CAD"/>
    <w:rsid w:val="00E25D0F"/>
    <w:rsid w:val="00E25F37"/>
    <w:rsid w:val="00E267C2"/>
    <w:rsid w:val="00E2693F"/>
    <w:rsid w:val="00E30548"/>
    <w:rsid w:val="00E30D08"/>
    <w:rsid w:val="00E30F2B"/>
    <w:rsid w:val="00E3183D"/>
    <w:rsid w:val="00E3228D"/>
    <w:rsid w:val="00E324FD"/>
    <w:rsid w:val="00E3255F"/>
    <w:rsid w:val="00E32B98"/>
    <w:rsid w:val="00E33C4A"/>
    <w:rsid w:val="00E3405E"/>
    <w:rsid w:val="00E340EB"/>
    <w:rsid w:val="00E34154"/>
    <w:rsid w:val="00E34514"/>
    <w:rsid w:val="00E34780"/>
    <w:rsid w:val="00E3480A"/>
    <w:rsid w:val="00E34C67"/>
    <w:rsid w:val="00E351AC"/>
    <w:rsid w:val="00E354D1"/>
    <w:rsid w:val="00E354F7"/>
    <w:rsid w:val="00E356D3"/>
    <w:rsid w:val="00E365D6"/>
    <w:rsid w:val="00E36728"/>
    <w:rsid w:val="00E37B1E"/>
    <w:rsid w:val="00E37FF2"/>
    <w:rsid w:val="00E40B22"/>
    <w:rsid w:val="00E40BC5"/>
    <w:rsid w:val="00E42791"/>
    <w:rsid w:val="00E42FB8"/>
    <w:rsid w:val="00E435C6"/>
    <w:rsid w:val="00E43AA4"/>
    <w:rsid w:val="00E43ADE"/>
    <w:rsid w:val="00E43B0D"/>
    <w:rsid w:val="00E44186"/>
    <w:rsid w:val="00E4418F"/>
    <w:rsid w:val="00E44248"/>
    <w:rsid w:val="00E443E2"/>
    <w:rsid w:val="00E444AE"/>
    <w:rsid w:val="00E44758"/>
    <w:rsid w:val="00E4487C"/>
    <w:rsid w:val="00E44998"/>
    <w:rsid w:val="00E4569A"/>
    <w:rsid w:val="00E45D50"/>
    <w:rsid w:val="00E46663"/>
    <w:rsid w:val="00E470F7"/>
    <w:rsid w:val="00E4756C"/>
    <w:rsid w:val="00E47673"/>
    <w:rsid w:val="00E4791E"/>
    <w:rsid w:val="00E47940"/>
    <w:rsid w:val="00E47D91"/>
    <w:rsid w:val="00E50217"/>
    <w:rsid w:val="00E503FF"/>
    <w:rsid w:val="00E50EC4"/>
    <w:rsid w:val="00E51191"/>
    <w:rsid w:val="00E51206"/>
    <w:rsid w:val="00E517B9"/>
    <w:rsid w:val="00E52004"/>
    <w:rsid w:val="00E5265D"/>
    <w:rsid w:val="00E52884"/>
    <w:rsid w:val="00E52A5A"/>
    <w:rsid w:val="00E53026"/>
    <w:rsid w:val="00E5320E"/>
    <w:rsid w:val="00E539E2"/>
    <w:rsid w:val="00E539ED"/>
    <w:rsid w:val="00E53BE1"/>
    <w:rsid w:val="00E53C35"/>
    <w:rsid w:val="00E54142"/>
    <w:rsid w:val="00E54354"/>
    <w:rsid w:val="00E54408"/>
    <w:rsid w:val="00E54938"/>
    <w:rsid w:val="00E54D1C"/>
    <w:rsid w:val="00E54D2E"/>
    <w:rsid w:val="00E55317"/>
    <w:rsid w:val="00E558C7"/>
    <w:rsid w:val="00E5600B"/>
    <w:rsid w:val="00E560F0"/>
    <w:rsid w:val="00E56296"/>
    <w:rsid w:val="00E56361"/>
    <w:rsid w:val="00E5667C"/>
    <w:rsid w:val="00E56858"/>
    <w:rsid w:val="00E57131"/>
    <w:rsid w:val="00E574FD"/>
    <w:rsid w:val="00E57644"/>
    <w:rsid w:val="00E6004B"/>
    <w:rsid w:val="00E60477"/>
    <w:rsid w:val="00E608C1"/>
    <w:rsid w:val="00E60E58"/>
    <w:rsid w:val="00E61421"/>
    <w:rsid w:val="00E61480"/>
    <w:rsid w:val="00E614AC"/>
    <w:rsid w:val="00E615BD"/>
    <w:rsid w:val="00E6161D"/>
    <w:rsid w:val="00E619E8"/>
    <w:rsid w:val="00E61DB2"/>
    <w:rsid w:val="00E61E46"/>
    <w:rsid w:val="00E61F0B"/>
    <w:rsid w:val="00E62279"/>
    <w:rsid w:val="00E623A9"/>
    <w:rsid w:val="00E623C3"/>
    <w:rsid w:val="00E627CF"/>
    <w:rsid w:val="00E628F7"/>
    <w:rsid w:val="00E628FC"/>
    <w:rsid w:val="00E62D74"/>
    <w:rsid w:val="00E6325C"/>
    <w:rsid w:val="00E63762"/>
    <w:rsid w:val="00E63AD6"/>
    <w:rsid w:val="00E63D30"/>
    <w:rsid w:val="00E64CBC"/>
    <w:rsid w:val="00E65445"/>
    <w:rsid w:val="00E65593"/>
    <w:rsid w:val="00E6561C"/>
    <w:rsid w:val="00E65711"/>
    <w:rsid w:val="00E65BDA"/>
    <w:rsid w:val="00E66735"/>
    <w:rsid w:val="00E669D0"/>
    <w:rsid w:val="00E676FD"/>
    <w:rsid w:val="00E67AEB"/>
    <w:rsid w:val="00E70657"/>
    <w:rsid w:val="00E711D6"/>
    <w:rsid w:val="00E71395"/>
    <w:rsid w:val="00E71433"/>
    <w:rsid w:val="00E71439"/>
    <w:rsid w:val="00E71B72"/>
    <w:rsid w:val="00E71C0F"/>
    <w:rsid w:val="00E7236E"/>
    <w:rsid w:val="00E72AB1"/>
    <w:rsid w:val="00E73779"/>
    <w:rsid w:val="00E737AE"/>
    <w:rsid w:val="00E73CC4"/>
    <w:rsid w:val="00E74A82"/>
    <w:rsid w:val="00E74BFF"/>
    <w:rsid w:val="00E754B8"/>
    <w:rsid w:val="00E75C82"/>
    <w:rsid w:val="00E76A41"/>
    <w:rsid w:val="00E774D3"/>
    <w:rsid w:val="00E7756E"/>
    <w:rsid w:val="00E77DB6"/>
    <w:rsid w:val="00E77EAB"/>
    <w:rsid w:val="00E802CD"/>
    <w:rsid w:val="00E80539"/>
    <w:rsid w:val="00E80796"/>
    <w:rsid w:val="00E81352"/>
    <w:rsid w:val="00E832BD"/>
    <w:rsid w:val="00E83564"/>
    <w:rsid w:val="00E836FD"/>
    <w:rsid w:val="00E83E8F"/>
    <w:rsid w:val="00E84485"/>
    <w:rsid w:val="00E84971"/>
    <w:rsid w:val="00E84C0C"/>
    <w:rsid w:val="00E8575B"/>
    <w:rsid w:val="00E86602"/>
    <w:rsid w:val="00E86F54"/>
    <w:rsid w:val="00E87028"/>
    <w:rsid w:val="00E87BD5"/>
    <w:rsid w:val="00E87C69"/>
    <w:rsid w:val="00E87D05"/>
    <w:rsid w:val="00E902B4"/>
    <w:rsid w:val="00E90F1B"/>
    <w:rsid w:val="00E90F40"/>
    <w:rsid w:val="00E9177C"/>
    <w:rsid w:val="00E91968"/>
    <w:rsid w:val="00E92552"/>
    <w:rsid w:val="00E92768"/>
    <w:rsid w:val="00E92E10"/>
    <w:rsid w:val="00E93A8A"/>
    <w:rsid w:val="00E93ADC"/>
    <w:rsid w:val="00E93FD8"/>
    <w:rsid w:val="00E9413A"/>
    <w:rsid w:val="00E9504E"/>
    <w:rsid w:val="00E95160"/>
    <w:rsid w:val="00E95267"/>
    <w:rsid w:val="00E9550E"/>
    <w:rsid w:val="00E956F3"/>
    <w:rsid w:val="00E95A64"/>
    <w:rsid w:val="00E96027"/>
    <w:rsid w:val="00E96624"/>
    <w:rsid w:val="00E96B6B"/>
    <w:rsid w:val="00E96BAC"/>
    <w:rsid w:val="00E96F15"/>
    <w:rsid w:val="00E96F4E"/>
    <w:rsid w:val="00E96F66"/>
    <w:rsid w:val="00E971C3"/>
    <w:rsid w:val="00E97773"/>
    <w:rsid w:val="00E97B5F"/>
    <w:rsid w:val="00EA09A4"/>
    <w:rsid w:val="00EA0C27"/>
    <w:rsid w:val="00EA0D24"/>
    <w:rsid w:val="00EA0DA3"/>
    <w:rsid w:val="00EA1091"/>
    <w:rsid w:val="00EA1129"/>
    <w:rsid w:val="00EA1412"/>
    <w:rsid w:val="00EA1DAA"/>
    <w:rsid w:val="00EA232D"/>
    <w:rsid w:val="00EA25D9"/>
    <w:rsid w:val="00EA28F3"/>
    <w:rsid w:val="00EA2A14"/>
    <w:rsid w:val="00EA2B48"/>
    <w:rsid w:val="00EA2DBD"/>
    <w:rsid w:val="00EA303F"/>
    <w:rsid w:val="00EA3091"/>
    <w:rsid w:val="00EA3B9F"/>
    <w:rsid w:val="00EA41F3"/>
    <w:rsid w:val="00EA4380"/>
    <w:rsid w:val="00EA49B6"/>
    <w:rsid w:val="00EA5701"/>
    <w:rsid w:val="00EA5800"/>
    <w:rsid w:val="00EA61BA"/>
    <w:rsid w:val="00EA627C"/>
    <w:rsid w:val="00EA6A3B"/>
    <w:rsid w:val="00EA7232"/>
    <w:rsid w:val="00EA74E1"/>
    <w:rsid w:val="00EA78C4"/>
    <w:rsid w:val="00EB02C0"/>
    <w:rsid w:val="00EB07AC"/>
    <w:rsid w:val="00EB0B6C"/>
    <w:rsid w:val="00EB1599"/>
    <w:rsid w:val="00EB1AF8"/>
    <w:rsid w:val="00EB2138"/>
    <w:rsid w:val="00EB2B78"/>
    <w:rsid w:val="00EB2C54"/>
    <w:rsid w:val="00EB30FA"/>
    <w:rsid w:val="00EB36AE"/>
    <w:rsid w:val="00EB36F1"/>
    <w:rsid w:val="00EB3D52"/>
    <w:rsid w:val="00EB4435"/>
    <w:rsid w:val="00EB4445"/>
    <w:rsid w:val="00EB4879"/>
    <w:rsid w:val="00EB4C97"/>
    <w:rsid w:val="00EB4E48"/>
    <w:rsid w:val="00EB4E5C"/>
    <w:rsid w:val="00EB55CB"/>
    <w:rsid w:val="00EB5F18"/>
    <w:rsid w:val="00EB60AC"/>
    <w:rsid w:val="00EB620D"/>
    <w:rsid w:val="00EB6606"/>
    <w:rsid w:val="00EB66E3"/>
    <w:rsid w:val="00EB6A04"/>
    <w:rsid w:val="00EB6E87"/>
    <w:rsid w:val="00EB7257"/>
    <w:rsid w:val="00EB768E"/>
    <w:rsid w:val="00EB7A82"/>
    <w:rsid w:val="00EB7ECB"/>
    <w:rsid w:val="00EC0286"/>
    <w:rsid w:val="00EC0311"/>
    <w:rsid w:val="00EC075C"/>
    <w:rsid w:val="00EC09CF"/>
    <w:rsid w:val="00EC0BD2"/>
    <w:rsid w:val="00EC1F71"/>
    <w:rsid w:val="00EC2211"/>
    <w:rsid w:val="00EC22E5"/>
    <w:rsid w:val="00EC29C8"/>
    <w:rsid w:val="00EC2B7D"/>
    <w:rsid w:val="00EC3039"/>
    <w:rsid w:val="00EC341D"/>
    <w:rsid w:val="00EC35FC"/>
    <w:rsid w:val="00EC37D6"/>
    <w:rsid w:val="00EC3826"/>
    <w:rsid w:val="00EC435C"/>
    <w:rsid w:val="00EC44BB"/>
    <w:rsid w:val="00EC456E"/>
    <w:rsid w:val="00EC4684"/>
    <w:rsid w:val="00EC52A3"/>
    <w:rsid w:val="00EC5D6B"/>
    <w:rsid w:val="00EC5EAE"/>
    <w:rsid w:val="00EC6172"/>
    <w:rsid w:val="00EC6503"/>
    <w:rsid w:val="00EC65D3"/>
    <w:rsid w:val="00EC6C07"/>
    <w:rsid w:val="00EC6C23"/>
    <w:rsid w:val="00EC6CD9"/>
    <w:rsid w:val="00EC73EE"/>
    <w:rsid w:val="00EC7A7D"/>
    <w:rsid w:val="00EC7DC7"/>
    <w:rsid w:val="00ED0847"/>
    <w:rsid w:val="00ED0E23"/>
    <w:rsid w:val="00ED1496"/>
    <w:rsid w:val="00ED1F89"/>
    <w:rsid w:val="00ED2358"/>
    <w:rsid w:val="00ED261F"/>
    <w:rsid w:val="00ED2709"/>
    <w:rsid w:val="00ED2847"/>
    <w:rsid w:val="00ED2DCF"/>
    <w:rsid w:val="00ED2EAC"/>
    <w:rsid w:val="00ED33E2"/>
    <w:rsid w:val="00ED34FE"/>
    <w:rsid w:val="00ED3939"/>
    <w:rsid w:val="00ED39BA"/>
    <w:rsid w:val="00ED3CEA"/>
    <w:rsid w:val="00ED423D"/>
    <w:rsid w:val="00ED42D1"/>
    <w:rsid w:val="00ED4CAA"/>
    <w:rsid w:val="00ED595D"/>
    <w:rsid w:val="00ED59A9"/>
    <w:rsid w:val="00ED6168"/>
    <w:rsid w:val="00ED63B2"/>
    <w:rsid w:val="00ED6425"/>
    <w:rsid w:val="00ED6859"/>
    <w:rsid w:val="00ED69F6"/>
    <w:rsid w:val="00ED6F50"/>
    <w:rsid w:val="00ED702D"/>
    <w:rsid w:val="00ED704B"/>
    <w:rsid w:val="00ED7497"/>
    <w:rsid w:val="00EE0534"/>
    <w:rsid w:val="00EE1E6B"/>
    <w:rsid w:val="00EE1F60"/>
    <w:rsid w:val="00EE2207"/>
    <w:rsid w:val="00EE29B1"/>
    <w:rsid w:val="00EE2CA1"/>
    <w:rsid w:val="00EE2E61"/>
    <w:rsid w:val="00EE3106"/>
    <w:rsid w:val="00EE359F"/>
    <w:rsid w:val="00EE3EEF"/>
    <w:rsid w:val="00EE43BE"/>
    <w:rsid w:val="00EE44E9"/>
    <w:rsid w:val="00EE4AC6"/>
    <w:rsid w:val="00EE4BDB"/>
    <w:rsid w:val="00EE4E13"/>
    <w:rsid w:val="00EE53CA"/>
    <w:rsid w:val="00EE570B"/>
    <w:rsid w:val="00EE5763"/>
    <w:rsid w:val="00EE5809"/>
    <w:rsid w:val="00EE5AC4"/>
    <w:rsid w:val="00EE6868"/>
    <w:rsid w:val="00EE738D"/>
    <w:rsid w:val="00EE7D04"/>
    <w:rsid w:val="00EE7ED9"/>
    <w:rsid w:val="00EF00D2"/>
    <w:rsid w:val="00EF06FB"/>
    <w:rsid w:val="00EF2916"/>
    <w:rsid w:val="00EF29DF"/>
    <w:rsid w:val="00EF2DAF"/>
    <w:rsid w:val="00EF3CAA"/>
    <w:rsid w:val="00EF3EC7"/>
    <w:rsid w:val="00EF557F"/>
    <w:rsid w:val="00EF5856"/>
    <w:rsid w:val="00EF5ECE"/>
    <w:rsid w:val="00EF5EE0"/>
    <w:rsid w:val="00EF5F6B"/>
    <w:rsid w:val="00EF70D2"/>
    <w:rsid w:val="00EF7135"/>
    <w:rsid w:val="00EF71B3"/>
    <w:rsid w:val="00EF757C"/>
    <w:rsid w:val="00EF78E7"/>
    <w:rsid w:val="00EF7B77"/>
    <w:rsid w:val="00EF7E1F"/>
    <w:rsid w:val="00EF7F6A"/>
    <w:rsid w:val="00F00683"/>
    <w:rsid w:val="00F007DD"/>
    <w:rsid w:val="00F00DBC"/>
    <w:rsid w:val="00F00F8A"/>
    <w:rsid w:val="00F013C7"/>
    <w:rsid w:val="00F0182A"/>
    <w:rsid w:val="00F01979"/>
    <w:rsid w:val="00F01CB2"/>
    <w:rsid w:val="00F01E97"/>
    <w:rsid w:val="00F01F9B"/>
    <w:rsid w:val="00F0207A"/>
    <w:rsid w:val="00F024C0"/>
    <w:rsid w:val="00F026C7"/>
    <w:rsid w:val="00F02788"/>
    <w:rsid w:val="00F02EF3"/>
    <w:rsid w:val="00F03535"/>
    <w:rsid w:val="00F038A6"/>
    <w:rsid w:val="00F03922"/>
    <w:rsid w:val="00F03949"/>
    <w:rsid w:val="00F047DB"/>
    <w:rsid w:val="00F04C89"/>
    <w:rsid w:val="00F05180"/>
    <w:rsid w:val="00F05AE0"/>
    <w:rsid w:val="00F05E84"/>
    <w:rsid w:val="00F06137"/>
    <w:rsid w:val="00F061D7"/>
    <w:rsid w:val="00F066E8"/>
    <w:rsid w:val="00F067E2"/>
    <w:rsid w:val="00F06B8C"/>
    <w:rsid w:val="00F071D5"/>
    <w:rsid w:val="00F075A7"/>
    <w:rsid w:val="00F0778C"/>
    <w:rsid w:val="00F07B77"/>
    <w:rsid w:val="00F07B9F"/>
    <w:rsid w:val="00F07F89"/>
    <w:rsid w:val="00F07FA9"/>
    <w:rsid w:val="00F105E4"/>
    <w:rsid w:val="00F10733"/>
    <w:rsid w:val="00F10AD6"/>
    <w:rsid w:val="00F1134B"/>
    <w:rsid w:val="00F113A4"/>
    <w:rsid w:val="00F11BD9"/>
    <w:rsid w:val="00F11C21"/>
    <w:rsid w:val="00F120B8"/>
    <w:rsid w:val="00F125FE"/>
    <w:rsid w:val="00F12612"/>
    <w:rsid w:val="00F12719"/>
    <w:rsid w:val="00F12BB4"/>
    <w:rsid w:val="00F138E2"/>
    <w:rsid w:val="00F13B4D"/>
    <w:rsid w:val="00F13C03"/>
    <w:rsid w:val="00F1437E"/>
    <w:rsid w:val="00F14C0C"/>
    <w:rsid w:val="00F15429"/>
    <w:rsid w:val="00F15A3D"/>
    <w:rsid w:val="00F15C94"/>
    <w:rsid w:val="00F15D88"/>
    <w:rsid w:val="00F15E4B"/>
    <w:rsid w:val="00F16710"/>
    <w:rsid w:val="00F174C2"/>
    <w:rsid w:val="00F17E97"/>
    <w:rsid w:val="00F17F08"/>
    <w:rsid w:val="00F20171"/>
    <w:rsid w:val="00F20379"/>
    <w:rsid w:val="00F2048E"/>
    <w:rsid w:val="00F20872"/>
    <w:rsid w:val="00F20BDD"/>
    <w:rsid w:val="00F20E89"/>
    <w:rsid w:val="00F20EF5"/>
    <w:rsid w:val="00F20F28"/>
    <w:rsid w:val="00F21554"/>
    <w:rsid w:val="00F219F6"/>
    <w:rsid w:val="00F21D30"/>
    <w:rsid w:val="00F21F46"/>
    <w:rsid w:val="00F22072"/>
    <w:rsid w:val="00F2234F"/>
    <w:rsid w:val="00F223FC"/>
    <w:rsid w:val="00F22751"/>
    <w:rsid w:val="00F22F56"/>
    <w:rsid w:val="00F23129"/>
    <w:rsid w:val="00F23DA0"/>
    <w:rsid w:val="00F24398"/>
    <w:rsid w:val="00F251F7"/>
    <w:rsid w:val="00F2533E"/>
    <w:rsid w:val="00F25623"/>
    <w:rsid w:val="00F25B33"/>
    <w:rsid w:val="00F25FFB"/>
    <w:rsid w:val="00F26107"/>
    <w:rsid w:val="00F267D7"/>
    <w:rsid w:val="00F267DE"/>
    <w:rsid w:val="00F26D14"/>
    <w:rsid w:val="00F26D5B"/>
    <w:rsid w:val="00F26DF6"/>
    <w:rsid w:val="00F273AE"/>
    <w:rsid w:val="00F2750C"/>
    <w:rsid w:val="00F27AE9"/>
    <w:rsid w:val="00F27AF2"/>
    <w:rsid w:val="00F27E57"/>
    <w:rsid w:val="00F27E95"/>
    <w:rsid w:val="00F300D9"/>
    <w:rsid w:val="00F30518"/>
    <w:rsid w:val="00F320AC"/>
    <w:rsid w:val="00F325DB"/>
    <w:rsid w:val="00F3402B"/>
    <w:rsid w:val="00F340A0"/>
    <w:rsid w:val="00F34A30"/>
    <w:rsid w:val="00F34BAD"/>
    <w:rsid w:val="00F34F2C"/>
    <w:rsid w:val="00F352F4"/>
    <w:rsid w:val="00F35497"/>
    <w:rsid w:val="00F35645"/>
    <w:rsid w:val="00F3658B"/>
    <w:rsid w:val="00F3674D"/>
    <w:rsid w:val="00F37146"/>
    <w:rsid w:val="00F37160"/>
    <w:rsid w:val="00F37437"/>
    <w:rsid w:val="00F3765F"/>
    <w:rsid w:val="00F3794E"/>
    <w:rsid w:val="00F37A81"/>
    <w:rsid w:val="00F407DE"/>
    <w:rsid w:val="00F4091A"/>
    <w:rsid w:val="00F413C4"/>
    <w:rsid w:val="00F41571"/>
    <w:rsid w:val="00F41B32"/>
    <w:rsid w:val="00F41C0E"/>
    <w:rsid w:val="00F41D07"/>
    <w:rsid w:val="00F4206A"/>
    <w:rsid w:val="00F428AF"/>
    <w:rsid w:val="00F429A6"/>
    <w:rsid w:val="00F42D0C"/>
    <w:rsid w:val="00F43019"/>
    <w:rsid w:val="00F43278"/>
    <w:rsid w:val="00F44DD4"/>
    <w:rsid w:val="00F44FBF"/>
    <w:rsid w:val="00F459C2"/>
    <w:rsid w:val="00F45A4D"/>
    <w:rsid w:val="00F45D72"/>
    <w:rsid w:val="00F461F2"/>
    <w:rsid w:val="00F4649F"/>
    <w:rsid w:val="00F46954"/>
    <w:rsid w:val="00F46964"/>
    <w:rsid w:val="00F47522"/>
    <w:rsid w:val="00F47F70"/>
    <w:rsid w:val="00F50817"/>
    <w:rsid w:val="00F50A8A"/>
    <w:rsid w:val="00F51CCC"/>
    <w:rsid w:val="00F520F9"/>
    <w:rsid w:val="00F52418"/>
    <w:rsid w:val="00F53475"/>
    <w:rsid w:val="00F53723"/>
    <w:rsid w:val="00F53A12"/>
    <w:rsid w:val="00F53DCD"/>
    <w:rsid w:val="00F5414A"/>
    <w:rsid w:val="00F54400"/>
    <w:rsid w:val="00F54E35"/>
    <w:rsid w:val="00F553CA"/>
    <w:rsid w:val="00F55827"/>
    <w:rsid w:val="00F5592B"/>
    <w:rsid w:val="00F55A30"/>
    <w:rsid w:val="00F55E82"/>
    <w:rsid w:val="00F55F57"/>
    <w:rsid w:val="00F5655B"/>
    <w:rsid w:val="00F56997"/>
    <w:rsid w:val="00F56ADB"/>
    <w:rsid w:val="00F571C5"/>
    <w:rsid w:val="00F605FF"/>
    <w:rsid w:val="00F60665"/>
    <w:rsid w:val="00F60887"/>
    <w:rsid w:val="00F61386"/>
    <w:rsid w:val="00F61983"/>
    <w:rsid w:val="00F6201D"/>
    <w:rsid w:val="00F6242D"/>
    <w:rsid w:val="00F628E0"/>
    <w:rsid w:val="00F62A9A"/>
    <w:rsid w:val="00F62AD0"/>
    <w:rsid w:val="00F63507"/>
    <w:rsid w:val="00F63DDF"/>
    <w:rsid w:val="00F63E91"/>
    <w:rsid w:val="00F63F0C"/>
    <w:rsid w:val="00F6407A"/>
    <w:rsid w:val="00F646D3"/>
    <w:rsid w:val="00F64712"/>
    <w:rsid w:val="00F64BEC"/>
    <w:rsid w:val="00F64CBB"/>
    <w:rsid w:val="00F651F1"/>
    <w:rsid w:val="00F65308"/>
    <w:rsid w:val="00F656B8"/>
    <w:rsid w:val="00F65EB6"/>
    <w:rsid w:val="00F663E7"/>
    <w:rsid w:val="00F66731"/>
    <w:rsid w:val="00F66CB2"/>
    <w:rsid w:val="00F66D60"/>
    <w:rsid w:val="00F67015"/>
    <w:rsid w:val="00F672F7"/>
    <w:rsid w:val="00F676A3"/>
    <w:rsid w:val="00F676FB"/>
    <w:rsid w:val="00F67928"/>
    <w:rsid w:val="00F67BAF"/>
    <w:rsid w:val="00F7091C"/>
    <w:rsid w:val="00F70A0B"/>
    <w:rsid w:val="00F70D46"/>
    <w:rsid w:val="00F71BFE"/>
    <w:rsid w:val="00F721E9"/>
    <w:rsid w:val="00F72591"/>
    <w:rsid w:val="00F729BC"/>
    <w:rsid w:val="00F72A00"/>
    <w:rsid w:val="00F73950"/>
    <w:rsid w:val="00F744D2"/>
    <w:rsid w:val="00F74503"/>
    <w:rsid w:val="00F7482A"/>
    <w:rsid w:val="00F74945"/>
    <w:rsid w:val="00F74A82"/>
    <w:rsid w:val="00F75A4A"/>
    <w:rsid w:val="00F75C55"/>
    <w:rsid w:val="00F75D34"/>
    <w:rsid w:val="00F75DB0"/>
    <w:rsid w:val="00F763ED"/>
    <w:rsid w:val="00F768FF"/>
    <w:rsid w:val="00F769BA"/>
    <w:rsid w:val="00F76CB3"/>
    <w:rsid w:val="00F76D59"/>
    <w:rsid w:val="00F779C3"/>
    <w:rsid w:val="00F77BD4"/>
    <w:rsid w:val="00F80403"/>
    <w:rsid w:val="00F80CD6"/>
    <w:rsid w:val="00F812E6"/>
    <w:rsid w:val="00F81A1E"/>
    <w:rsid w:val="00F81CD0"/>
    <w:rsid w:val="00F8223C"/>
    <w:rsid w:val="00F823F5"/>
    <w:rsid w:val="00F82738"/>
    <w:rsid w:val="00F828E4"/>
    <w:rsid w:val="00F8351E"/>
    <w:rsid w:val="00F83773"/>
    <w:rsid w:val="00F83933"/>
    <w:rsid w:val="00F83998"/>
    <w:rsid w:val="00F83AA8"/>
    <w:rsid w:val="00F8419A"/>
    <w:rsid w:val="00F84816"/>
    <w:rsid w:val="00F84875"/>
    <w:rsid w:val="00F8490C"/>
    <w:rsid w:val="00F84AF1"/>
    <w:rsid w:val="00F851FE"/>
    <w:rsid w:val="00F8592E"/>
    <w:rsid w:val="00F85C8E"/>
    <w:rsid w:val="00F85DE5"/>
    <w:rsid w:val="00F86B58"/>
    <w:rsid w:val="00F86C91"/>
    <w:rsid w:val="00F87560"/>
    <w:rsid w:val="00F8783F"/>
    <w:rsid w:val="00F87870"/>
    <w:rsid w:val="00F87875"/>
    <w:rsid w:val="00F87AC9"/>
    <w:rsid w:val="00F87D35"/>
    <w:rsid w:val="00F87E0F"/>
    <w:rsid w:val="00F9020A"/>
    <w:rsid w:val="00F9090B"/>
    <w:rsid w:val="00F91004"/>
    <w:rsid w:val="00F91283"/>
    <w:rsid w:val="00F91AF7"/>
    <w:rsid w:val="00F92ACD"/>
    <w:rsid w:val="00F92BA1"/>
    <w:rsid w:val="00F930C6"/>
    <w:rsid w:val="00F93528"/>
    <w:rsid w:val="00F94876"/>
    <w:rsid w:val="00F955A3"/>
    <w:rsid w:val="00F95874"/>
    <w:rsid w:val="00F95A0C"/>
    <w:rsid w:val="00F95C7B"/>
    <w:rsid w:val="00F96136"/>
    <w:rsid w:val="00F9634F"/>
    <w:rsid w:val="00F965F1"/>
    <w:rsid w:val="00F966D6"/>
    <w:rsid w:val="00F96B09"/>
    <w:rsid w:val="00F96E0F"/>
    <w:rsid w:val="00F97346"/>
    <w:rsid w:val="00F974BA"/>
    <w:rsid w:val="00F975A6"/>
    <w:rsid w:val="00F97B6D"/>
    <w:rsid w:val="00FA00D8"/>
    <w:rsid w:val="00FA0426"/>
    <w:rsid w:val="00FA0969"/>
    <w:rsid w:val="00FA09FF"/>
    <w:rsid w:val="00FA1317"/>
    <w:rsid w:val="00FA1634"/>
    <w:rsid w:val="00FA16E4"/>
    <w:rsid w:val="00FA17D2"/>
    <w:rsid w:val="00FA1BBA"/>
    <w:rsid w:val="00FA27B0"/>
    <w:rsid w:val="00FA29C8"/>
    <w:rsid w:val="00FA2A58"/>
    <w:rsid w:val="00FA38CE"/>
    <w:rsid w:val="00FA39B6"/>
    <w:rsid w:val="00FA3AD3"/>
    <w:rsid w:val="00FA3B7C"/>
    <w:rsid w:val="00FA4038"/>
    <w:rsid w:val="00FA4DF6"/>
    <w:rsid w:val="00FA5040"/>
    <w:rsid w:val="00FA58EF"/>
    <w:rsid w:val="00FA62C1"/>
    <w:rsid w:val="00FA6474"/>
    <w:rsid w:val="00FA653D"/>
    <w:rsid w:val="00FA65BA"/>
    <w:rsid w:val="00FA6A0A"/>
    <w:rsid w:val="00FA7009"/>
    <w:rsid w:val="00FA7314"/>
    <w:rsid w:val="00FA7680"/>
    <w:rsid w:val="00FA78D5"/>
    <w:rsid w:val="00FA78D9"/>
    <w:rsid w:val="00FA7934"/>
    <w:rsid w:val="00FA7943"/>
    <w:rsid w:val="00FA7A82"/>
    <w:rsid w:val="00FA7E93"/>
    <w:rsid w:val="00FB001F"/>
    <w:rsid w:val="00FB01CF"/>
    <w:rsid w:val="00FB024C"/>
    <w:rsid w:val="00FB02C4"/>
    <w:rsid w:val="00FB034D"/>
    <w:rsid w:val="00FB044B"/>
    <w:rsid w:val="00FB0E2B"/>
    <w:rsid w:val="00FB100F"/>
    <w:rsid w:val="00FB1665"/>
    <w:rsid w:val="00FB228D"/>
    <w:rsid w:val="00FB27FA"/>
    <w:rsid w:val="00FB2D04"/>
    <w:rsid w:val="00FB2FB4"/>
    <w:rsid w:val="00FB3034"/>
    <w:rsid w:val="00FB3067"/>
    <w:rsid w:val="00FB3159"/>
    <w:rsid w:val="00FB346C"/>
    <w:rsid w:val="00FB361C"/>
    <w:rsid w:val="00FB362E"/>
    <w:rsid w:val="00FB3E46"/>
    <w:rsid w:val="00FB5138"/>
    <w:rsid w:val="00FB58DE"/>
    <w:rsid w:val="00FB5B09"/>
    <w:rsid w:val="00FB5DC3"/>
    <w:rsid w:val="00FB5EA4"/>
    <w:rsid w:val="00FB5F47"/>
    <w:rsid w:val="00FB60E8"/>
    <w:rsid w:val="00FB64E9"/>
    <w:rsid w:val="00FB69A7"/>
    <w:rsid w:val="00FB7123"/>
    <w:rsid w:val="00FB78C7"/>
    <w:rsid w:val="00FC01BA"/>
    <w:rsid w:val="00FC01DA"/>
    <w:rsid w:val="00FC02B0"/>
    <w:rsid w:val="00FC02D3"/>
    <w:rsid w:val="00FC0598"/>
    <w:rsid w:val="00FC08F3"/>
    <w:rsid w:val="00FC094A"/>
    <w:rsid w:val="00FC0E0C"/>
    <w:rsid w:val="00FC11F4"/>
    <w:rsid w:val="00FC1285"/>
    <w:rsid w:val="00FC145E"/>
    <w:rsid w:val="00FC1B59"/>
    <w:rsid w:val="00FC1C11"/>
    <w:rsid w:val="00FC1E21"/>
    <w:rsid w:val="00FC2AAA"/>
    <w:rsid w:val="00FC3129"/>
    <w:rsid w:val="00FC3C46"/>
    <w:rsid w:val="00FC4519"/>
    <w:rsid w:val="00FC47FB"/>
    <w:rsid w:val="00FC4CC4"/>
    <w:rsid w:val="00FC5CAB"/>
    <w:rsid w:val="00FC6200"/>
    <w:rsid w:val="00FC6676"/>
    <w:rsid w:val="00FC6709"/>
    <w:rsid w:val="00FC70D4"/>
    <w:rsid w:val="00FC7831"/>
    <w:rsid w:val="00FC79F6"/>
    <w:rsid w:val="00FC7A47"/>
    <w:rsid w:val="00FC7C4E"/>
    <w:rsid w:val="00FD016A"/>
    <w:rsid w:val="00FD0226"/>
    <w:rsid w:val="00FD04FE"/>
    <w:rsid w:val="00FD0FF1"/>
    <w:rsid w:val="00FD1A56"/>
    <w:rsid w:val="00FD1D6C"/>
    <w:rsid w:val="00FD2531"/>
    <w:rsid w:val="00FD2C2B"/>
    <w:rsid w:val="00FD2D7D"/>
    <w:rsid w:val="00FD3014"/>
    <w:rsid w:val="00FD3533"/>
    <w:rsid w:val="00FD4D12"/>
    <w:rsid w:val="00FD520B"/>
    <w:rsid w:val="00FD524A"/>
    <w:rsid w:val="00FD52CE"/>
    <w:rsid w:val="00FD5B4B"/>
    <w:rsid w:val="00FD6FDE"/>
    <w:rsid w:val="00FD7396"/>
    <w:rsid w:val="00FD772F"/>
    <w:rsid w:val="00FD7A36"/>
    <w:rsid w:val="00FE1152"/>
    <w:rsid w:val="00FE1B03"/>
    <w:rsid w:val="00FE1B73"/>
    <w:rsid w:val="00FE1E05"/>
    <w:rsid w:val="00FE1E6F"/>
    <w:rsid w:val="00FE2807"/>
    <w:rsid w:val="00FE294F"/>
    <w:rsid w:val="00FE2CE2"/>
    <w:rsid w:val="00FE2E76"/>
    <w:rsid w:val="00FE3945"/>
    <w:rsid w:val="00FE3966"/>
    <w:rsid w:val="00FE4709"/>
    <w:rsid w:val="00FE4E0B"/>
    <w:rsid w:val="00FE4E23"/>
    <w:rsid w:val="00FE50FB"/>
    <w:rsid w:val="00FE56E8"/>
    <w:rsid w:val="00FE59E7"/>
    <w:rsid w:val="00FE5B30"/>
    <w:rsid w:val="00FE6131"/>
    <w:rsid w:val="00FE624B"/>
    <w:rsid w:val="00FE65D9"/>
    <w:rsid w:val="00FE7625"/>
    <w:rsid w:val="00FE76DC"/>
    <w:rsid w:val="00FF03D1"/>
    <w:rsid w:val="00FF05FC"/>
    <w:rsid w:val="00FF063C"/>
    <w:rsid w:val="00FF0666"/>
    <w:rsid w:val="00FF08DD"/>
    <w:rsid w:val="00FF0A59"/>
    <w:rsid w:val="00FF10E7"/>
    <w:rsid w:val="00FF17EE"/>
    <w:rsid w:val="00FF19E1"/>
    <w:rsid w:val="00FF1CFB"/>
    <w:rsid w:val="00FF1F33"/>
    <w:rsid w:val="00FF249B"/>
    <w:rsid w:val="00FF28BF"/>
    <w:rsid w:val="00FF382E"/>
    <w:rsid w:val="00FF384D"/>
    <w:rsid w:val="00FF388D"/>
    <w:rsid w:val="00FF3E0F"/>
    <w:rsid w:val="00FF44D6"/>
    <w:rsid w:val="00FF5033"/>
    <w:rsid w:val="00FF5B53"/>
    <w:rsid w:val="00FF5CD4"/>
    <w:rsid w:val="00FF638E"/>
    <w:rsid w:val="00FF6668"/>
    <w:rsid w:val="00FF67D7"/>
    <w:rsid w:val="00FF68A3"/>
    <w:rsid w:val="00FF6C44"/>
    <w:rsid w:val="00FF703A"/>
    <w:rsid w:val="00FF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</o:shapedefaults>
    <o:shapelayout v:ext="edit">
      <o:idmap v:ext="edit" data="2"/>
    </o:shapelayout>
  </w:shapeDefaults>
  <w:decimalSymbol w:val="."/>
  <w:listSeparator w:val=","/>
  <w14:docId w14:val="658AA88E"/>
  <w15:docId w15:val="{FD0D8A8D-8ABD-4C97-B5EB-87E49745D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78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75F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75F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475F16"/>
    <w:pPr>
      <w:spacing w:after="120"/>
    </w:pPr>
  </w:style>
  <w:style w:type="character" w:customStyle="1" w:styleId="Heading4Char">
    <w:name w:val="Heading 4 Char"/>
    <w:basedOn w:val="DefaultParagraphFont"/>
    <w:link w:val="Heading4"/>
    <w:locked/>
    <w:rsid w:val="008B48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8B4832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8B4832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8B4832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8B4832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8B4832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rsid w:val="00475F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DE3A29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475F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D6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75F16"/>
    <w:rPr>
      <w:rFonts w:cs="Times New Roman"/>
      <w:b/>
      <w:bCs/>
    </w:rPr>
  </w:style>
  <w:style w:type="paragraph" w:styleId="ListBullet">
    <w:name w:val="List Bullet"/>
    <w:basedOn w:val="Normal"/>
    <w:rsid w:val="00475F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75F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75F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75F16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475F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75F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475F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475F16"/>
    <w:pPr>
      <w:ind w:left="284"/>
    </w:pPr>
  </w:style>
  <w:style w:type="paragraph" w:customStyle="1" w:styleId="AAFrameAddress">
    <w:name w:val="AA Frame Address"/>
    <w:basedOn w:val="Heading1"/>
    <w:uiPriority w:val="99"/>
    <w:rsid w:val="00475F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475F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75F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475F1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475F1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475F1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475F1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475F1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475F1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475F1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475F1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475F1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475F16"/>
    <w:pPr>
      <w:ind w:left="2552" w:hanging="284"/>
    </w:pPr>
  </w:style>
  <w:style w:type="paragraph" w:styleId="TOC2">
    <w:name w:val="toc 2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75F1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475F1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475F1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475F1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475F1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475F1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475F16"/>
    <w:pPr>
      <w:ind w:left="567" w:hanging="567"/>
    </w:pPr>
  </w:style>
  <w:style w:type="paragraph" w:styleId="ListBullet5">
    <w:name w:val="List Bullet 5"/>
    <w:basedOn w:val="Normal"/>
    <w:uiPriority w:val="99"/>
    <w:rsid w:val="00475F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475F16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8B4832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4D6D6A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475F1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8B483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75F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8B4832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475F1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75F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75F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475F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75F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75F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75F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75F1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75F1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75F1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75F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75F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75F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75F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75F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8B4832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8B4832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475F16"/>
  </w:style>
  <w:style w:type="paragraph" w:customStyle="1" w:styleId="ASSETS">
    <w:name w:val="ASSETS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8B4832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8B4832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8B4832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8B4832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8B4832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8B483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styleId="CommentReference">
    <w:name w:val="annotation reference"/>
    <w:basedOn w:val="DefaultParagraphFont"/>
    <w:unhideWhenUsed/>
    <w:rsid w:val="0090203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0203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0203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020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2038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3F2A6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F2A68"/>
    <w:rPr>
      <w:rFonts w:ascii="Univers 45 Light" w:hAnsi="Univers 45 Light" w:cs="Univers 45 Light"/>
      <w:color w:val="00000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8B483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8B483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8B483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8B4832"/>
    <w:rPr>
      <w:rFonts w:cs="Times New Roman"/>
    </w:rPr>
  </w:style>
  <w:style w:type="paragraph" w:customStyle="1" w:styleId="Default">
    <w:name w:val="Default"/>
    <w:rsid w:val="008B483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8B4832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B4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8B4832"/>
    <w:rPr>
      <w:rFonts w:ascii="Consolas" w:eastAsia="Times New Roman" w:hAnsi="Consolas"/>
      <w:sz w:val="21"/>
      <w:szCs w:val="26"/>
    </w:rPr>
  </w:style>
  <w:style w:type="paragraph" w:customStyle="1" w:styleId="Subhead3">
    <w:name w:val="Subhead 3"/>
    <w:basedOn w:val="Normal"/>
    <w:link w:val="Subhead3Char"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B4832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B483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B483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B483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B483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B483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B483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B483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B483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B4832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8B4832"/>
    <w:rPr>
      <w:i/>
      <w:iCs/>
    </w:rPr>
  </w:style>
  <w:style w:type="character" w:customStyle="1" w:styleId="apple-converted-space">
    <w:name w:val="apple-converted-space"/>
    <w:basedOn w:val="DefaultParagraphFont"/>
    <w:rsid w:val="008B4832"/>
  </w:style>
  <w:style w:type="paragraph" w:customStyle="1" w:styleId="TableParagraph">
    <w:name w:val="Table Paragraph"/>
    <w:basedOn w:val="Normal"/>
    <w:uiPriority w:val="1"/>
    <w:qFormat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8B4832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8B483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B48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49710B"/>
    <w:rPr>
      <w:rFonts w:ascii="Arial" w:eastAsia="Times New Roman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3B75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938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A486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E3424-E5D4-4766-936D-D754E2165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Office\Templates\Thai Report.dot</Template>
  <TotalTime>54</TotalTime>
  <Pages>28</Pages>
  <Words>5889</Words>
  <Characters>33572</Characters>
  <Application>Microsoft Office Word</Application>
  <DocSecurity>0</DocSecurity>
  <Lines>279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39383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creator>tadsong_h22</dc:creator>
  <cp:lastModifiedBy>Karistha Kiatsuarpanon</cp:lastModifiedBy>
  <cp:revision>16</cp:revision>
  <cp:lastPrinted>2022-08-11T15:27:00Z</cp:lastPrinted>
  <dcterms:created xsi:type="dcterms:W3CDTF">2022-08-11T06:11:00Z</dcterms:created>
  <dcterms:modified xsi:type="dcterms:W3CDTF">2022-08-11T15:59:00Z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