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DFE4" w14:textId="77777777" w:rsidR="00112680" w:rsidRPr="00E375D2" w:rsidRDefault="00112680" w:rsidP="0011268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4F15F396" w14:textId="77777777" w:rsidR="00112680" w:rsidRPr="00D306F3" w:rsidRDefault="00112680" w:rsidP="0011268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D306F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82E9F74" w14:textId="77777777" w:rsidR="00112680" w:rsidRPr="00E375D2" w:rsidRDefault="00112680" w:rsidP="00112680">
      <w:pPr>
        <w:spacing w:line="380" w:lineRule="exact"/>
        <w:jc w:val="center"/>
        <w:rPr>
          <w:b/>
          <w:bCs/>
          <w:sz w:val="32"/>
          <w:szCs w:val="32"/>
          <w:cs/>
        </w:rPr>
      </w:pPr>
      <w:r w:rsidRPr="00E375D2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FA7F670" w14:textId="77777777" w:rsidR="00112680" w:rsidRPr="00D306F3" w:rsidRDefault="00112680" w:rsidP="00112680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E375D2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สำหรับงวดสามเดือนและหกเดือนสิ้นสุดวันที่</w:t>
      </w:r>
      <w:r w:rsidRPr="00E375D2">
        <w:rPr>
          <w:rFonts w:ascii="Angsana New" w:hAnsi="Angsana New"/>
          <w:b/>
          <w:bCs/>
          <w:sz w:val="32"/>
          <w:szCs w:val="32"/>
          <w:lang w:val="en-US"/>
        </w:rPr>
        <w:t xml:space="preserve"> 30 </w:t>
      </w:r>
      <w:r w:rsidRPr="00E375D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มิถุนายน </w:t>
      </w:r>
      <w:r w:rsidRPr="00E375D2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Pr="00E375D2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</w:p>
    <w:p w14:paraId="79A60398" w14:textId="77777777" w:rsidR="00112680" w:rsidRDefault="00112680" w:rsidP="0011268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0E4E769" w14:textId="77777777" w:rsidR="00112680" w:rsidRPr="00D306F3" w:rsidRDefault="00112680" w:rsidP="00112680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112680" w:rsidRPr="00D306F3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188E9777" w14:textId="77777777" w:rsidR="00112680" w:rsidRPr="00E375D2" w:rsidRDefault="00112680" w:rsidP="00112680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375D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E375D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1556E7F" w14:textId="77777777" w:rsidR="00112680" w:rsidRPr="00D306F3" w:rsidRDefault="00112680" w:rsidP="00112680">
      <w:pPr>
        <w:spacing w:line="360" w:lineRule="exact"/>
        <w:rPr>
          <w:rFonts w:ascii="Angsana New" w:hAnsi="Angsana New"/>
          <w:sz w:val="32"/>
          <w:szCs w:val="32"/>
        </w:rPr>
      </w:pPr>
    </w:p>
    <w:p w14:paraId="357CD5CE" w14:textId="77777777" w:rsidR="00112680" w:rsidRPr="00D306F3" w:rsidRDefault="00112680" w:rsidP="00112680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เสนอ</w:t>
      </w: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ผู้ถือหุ้น</w:t>
      </w:r>
      <w:r w:rsidRPr="00E375D2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1123073F" w14:textId="77777777" w:rsidR="00112680" w:rsidRPr="00E375D2" w:rsidRDefault="00112680" w:rsidP="00112680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14:paraId="07D9B356" w14:textId="77777777" w:rsidR="00112680" w:rsidRPr="00D306F3" w:rsidRDefault="00112680" w:rsidP="00112680">
      <w:pPr>
        <w:spacing w:line="360" w:lineRule="exact"/>
        <w:rPr>
          <w:rFonts w:ascii="Angsana New" w:hAnsi="Angsana New"/>
          <w:sz w:val="32"/>
          <w:szCs w:val="32"/>
        </w:rPr>
      </w:pPr>
    </w:p>
    <w:p w14:paraId="45C1AD9A" w14:textId="77777777" w:rsidR="00112680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A0469">
        <w:rPr>
          <w:rFonts w:ascii="Angsana New" w:hAnsi="Angsana New" w:hint="cs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8A0469">
        <w:rPr>
          <w:rFonts w:ascii="Angsana New" w:hAnsi="Angsana New"/>
          <w:spacing w:val="-2"/>
          <w:sz w:val="32"/>
          <w:szCs w:val="32"/>
        </w:rPr>
        <w:tab/>
      </w:r>
      <w:r w:rsidRPr="00E375D2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8A0469">
        <w:rPr>
          <w:rFonts w:ascii="Angsana New" w:hAnsi="Angsana New" w:hint="cs"/>
          <w:spacing w:val="-2"/>
          <w:sz w:val="32"/>
          <w:szCs w:val="32"/>
        </w:rPr>
        <w:t>3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0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8A0469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E375D2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หกเดือนสิ้นสุดวันเดียวกันและหมายเหตุประกอบงบการเงินระหว่างกาลรวมแบบย่อของ</w:t>
      </w:r>
      <w:r w:rsidRPr="00E375D2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8A0469">
        <w:rPr>
          <w:rFonts w:ascii="Angsana New" w:hAnsi="Angsana New" w:hint="cs"/>
          <w:spacing w:val="-2"/>
          <w:sz w:val="32"/>
          <w:szCs w:val="32"/>
        </w:rPr>
        <w:t>3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0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8A0469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E375D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เดียวกันและหมายเหตุประกอบงบการเงินระหว่างกาลแบบย่อ</w:t>
      </w:r>
      <w:r w:rsidRPr="00E375D2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 ซึ่งผู้บริหารของกิจการเป็นผู้รับผิดชอบ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0469">
        <w:rPr>
          <w:rFonts w:ascii="Angsana New" w:hAnsi="Angsana New"/>
          <w:spacing w:val="-2"/>
          <w:sz w:val="32"/>
          <w:szCs w:val="32"/>
        </w:rPr>
        <w:t xml:space="preserve">34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375D2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322DD21A" w14:textId="77777777" w:rsidR="00112680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E1EB2A" w14:textId="77777777" w:rsidR="00112680" w:rsidRPr="00D306F3" w:rsidRDefault="00112680" w:rsidP="0011268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E375D2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0077B2E" w14:textId="77777777" w:rsidR="00112680" w:rsidRPr="00D306F3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D306F3">
        <w:rPr>
          <w:rFonts w:ascii="Angsana New" w:hAnsi="Angsana New"/>
          <w:spacing w:val="-4"/>
          <w:sz w:val="32"/>
          <w:szCs w:val="32"/>
        </w:rPr>
        <w:tab/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306F3">
        <w:rPr>
          <w:rFonts w:ascii="Angsana New" w:hAnsi="Angsana New"/>
          <w:spacing w:val="-4"/>
          <w:sz w:val="32"/>
          <w:szCs w:val="32"/>
        </w:rPr>
        <w:t>2410 “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06F3">
        <w:rPr>
          <w:rFonts w:ascii="Angsana New" w:hAnsi="Angsana New"/>
          <w:spacing w:val="-4"/>
          <w:sz w:val="32"/>
          <w:szCs w:val="32"/>
        </w:rPr>
        <w:t xml:space="preserve">” 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A0D7425" w14:textId="77777777" w:rsidR="00112680" w:rsidRPr="00D306F3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2D8085" w14:textId="77777777" w:rsidR="00112680" w:rsidRPr="00E375D2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75D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9A80FF5" w14:textId="77777777" w:rsidR="00112680" w:rsidRPr="00D306F3" w:rsidRDefault="00112680" w:rsidP="0011268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E375D2">
        <w:rPr>
          <w:rFonts w:ascii="Angsana New" w:hAnsi="Angsana New" w:hint="cs"/>
          <w:sz w:val="32"/>
          <w:szCs w:val="32"/>
          <w:cs/>
        </w:rPr>
        <w:t>ข้อมูลทาง</w:t>
      </w:r>
      <w:r w:rsidRPr="00E375D2">
        <w:rPr>
          <w:rFonts w:ascii="Angsana New" w:hAnsi="Angsana New"/>
          <w:sz w:val="32"/>
          <w:szCs w:val="32"/>
          <w:cs/>
        </w:rPr>
        <w:t>การเงิน</w:t>
      </w:r>
      <w:r w:rsidRPr="00E375D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375D2">
        <w:rPr>
          <w:rFonts w:ascii="Angsana New" w:hAnsi="Angsana New"/>
          <w:sz w:val="32"/>
          <w:szCs w:val="32"/>
          <w:cs/>
        </w:rPr>
        <w:t>ดังกล่าวไม่</w:t>
      </w:r>
      <w:r w:rsidRPr="00E375D2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D306F3">
        <w:rPr>
          <w:rFonts w:ascii="Angsana New" w:hAnsi="Angsana New"/>
          <w:spacing w:val="-6"/>
          <w:sz w:val="32"/>
          <w:szCs w:val="32"/>
        </w:rPr>
        <w:t xml:space="preserve">34 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E375D2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4F791933" w14:textId="77777777" w:rsidR="00112680" w:rsidRPr="00D306F3" w:rsidRDefault="00112680" w:rsidP="00112680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C88DBE" w14:textId="77777777" w:rsidR="00112680" w:rsidRPr="00D306F3" w:rsidRDefault="00112680" w:rsidP="001126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FF2B884" w14:textId="77777777" w:rsidR="00112680" w:rsidRPr="00D306F3" w:rsidRDefault="00112680" w:rsidP="001126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9DA1F4" w14:textId="77777777" w:rsidR="00112680" w:rsidRPr="00E375D2" w:rsidRDefault="00112680" w:rsidP="0011268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335AED2D" w14:textId="77777777" w:rsidR="00112680" w:rsidRPr="00D306F3" w:rsidRDefault="00112680" w:rsidP="0011268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  <w:t>(</w:t>
      </w:r>
      <w:proofErr w:type="spellStart"/>
      <w:r w:rsidRPr="00E375D2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E375D2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D306F3">
        <w:rPr>
          <w:rFonts w:ascii="Angsana New" w:hAnsi="Angsana New"/>
          <w:sz w:val="32"/>
          <w:szCs w:val="32"/>
        </w:rPr>
        <w:t>)</w:t>
      </w:r>
    </w:p>
    <w:p w14:paraId="4249A187" w14:textId="77777777" w:rsidR="00112680" w:rsidRPr="00D306F3" w:rsidRDefault="00112680" w:rsidP="00112680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D306F3">
        <w:rPr>
          <w:rFonts w:ascii="Angsana New" w:hAnsi="Angsana New" w:hint="cs"/>
          <w:sz w:val="32"/>
          <w:szCs w:val="32"/>
          <w:lang w:val="en-US"/>
        </w:rPr>
        <w:t>7517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1DC68B24" w14:textId="77777777" w:rsidR="00112680" w:rsidRPr="00D306F3" w:rsidRDefault="00112680" w:rsidP="00112680">
      <w:pPr>
        <w:spacing w:line="380" w:lineRule="exact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จำกัด</w:t>
      </w:r>
    </w:p>
    <w:p w14:paraId="64D4A869" w14:textId="77777777" w:rsidR="00112680" w:rsidRPr="00E375D2" w:rsidRDefault="00112680" w:rsidP="00112680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F1AF01A" w14:textId="4D4DB729" w:rsidR="00A10C20" w:rsidRPr="00112680" w:rsidRDefault="00112680" w:rsidP="00112680">
      <w:r w:rsidRPr="00E375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5A3F3D">
        <w:rPr>
          <w:rFonts w:ascii="Angsana New" w:hAnsi="Angsana New"/>
          <w:sz w:val="32"/>
          <w:szCs w:val="32"/>
        </w:rPr>
        <w:t xml:space="preserve">11 </w:t>
      </w:r>
      <w:r w:rsidRPr="00E375D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5A3F3D">
        <w:rPr>
          <w:rFonts w:ascii="Angsana New" w:hAnsi="Angsana New"/>
          <w:sz w:val="32"/>
          <w:szCs w:val="32"/>
        </w:rPr>
        <w:t>2565</w:t>
      </w:r>
    </w:p>
    <w:sectPr w:rsidR="00A10C20" w:rsidRPr="00112680" w:rsidSect="00112680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4034E" w14:textId="77777777" w:rsidR="007A0F95" w:rsidRDefault="007A0F95">
      <w:r>
        <w:separator/>
      </w:r>
    </w:p>
  </w:endnote>
  <w:endnote w:type="continuationSeparator" w:id="0">
    <w:p w14:paraId="63083D96" w14:textId="77777777" w:rsidR="007A0F95" w:rsidRDefault="007A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596B" w14:textId="77777777" w:rsidR="00112680" w:rsidRDefault="00112680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BC17DD" w14:textId="77777777" w:rsidR="00112680" w:rsidRDefault="00112680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DD3F" w14:textId="77777777" w:rsidR="00112680" w:rsidRDefault="00112680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1731" w14:textId="77777777" w:rsidR="00112680" w:rsidRDefault="00112680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E6124F" w:rsidRPr="006342B8" w:rsidRDefault="00E6124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E6124F" w:rsidRDefault="00E6124F"/>
  <w:p w14:paraId="19E0E193" w14:textId="77777777" w:rsidR="00E6124F" w:rsidRDefault="00E6124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E6124F" w:rsidRDefault="00E6124F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E457" w14:textId="77777777" w:rsidR="007A0F95" w:rsidRDefault="007A0F95">
      <w:r>
        <w:separator/>
      </w:r>
    </w:p>
  </w:footnote>
  <w:footnote w:type="continuationSeparator" w:id="0">
    <w:p w14:paraId="39F9C5D7" w14:textId="77777777" w:rsidR="007A0F95" w:rsidRDefault="007A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72C4" w14:textId="77777777" w:rsidR="00112680" w:rsidRDefault="00112680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D79EFF" w14:textId="77777777" w:rsidR="00112680" w:rsidRDefault="001126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7875" w14:textId="77777777" w:rsidR="00112680" w:rsidRDefault="00112680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E6124F" w:rsidRDefault="00E6124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E6124F" w:rsidRPr="0020624A" w:rsidRDefault="00E6124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E6124F" w:rsidRDefault="00E6124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E6124F" w:rsidRPr="00126CCB" w:rsidRDefault="00112680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E1FF" w14:textId="4E8F1FCA" w:rsidR="00E6124F" w:rsidRPr="00112680" w:rsidRDefault="00E6124F" w:rsidP="00112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794A9FB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11357664">
    <w:abstractNumId w:val="6"/>
  </w:num>
  <w:num w:numId="2" w16cid:durableId="1454246640">
    <w:abstractNumId w:val="5"/>
  </w:num>
  <w:num w:numId="3" w16cid:durableId="611017553">
    <w:abstractNumId w:val="9"/>
  </w:num>
  <w:num w:numId="4" w16cid:durableId="1436436183">
    <w:abstractNumId w:val="7"/>
  </w:num>
  <w:num w:numId="5" w16cid:durableId="1866938805">
    <w:abstractNumId w:val="8"/>
  </w:num>
  <w:num w:numId="6" w16cid:durableId="1740784435">
    <w:abstractNumId w:val="3"/>
  </w:num>
  <w:num w:numId="7" w16cid:durableId="1137338873">
    <w:abstractNumId w:val="2"/>
  </w:num>
  <w:num w:numId="8" w16cid:durableId="614292910">
    <w:abstractNumId w:val="0"/>
  </w:num>
  <w:num w:numId="9" w16cid:durableId="548959284">
    <w:abstractNumId w:val="1"/>
  </w:num>
  <w:num w:numId="10" w16cid:durableId="1348825585">
    <w:abstractNumId w:val="4"/>
  </w:num>
  <w:num w:numId="11" w16cid:durableId="696930538">
    <w:abstractNumId w:val="24"/>
  </w:num>
  <w:num w:numId="12" w16cid:durableId="591007390">
    <w:abstractNumId w:val="19"/>
  </w:num>
  <w:num w:numId="13" w16cid:durableId="1753315966">
    <w:abstractNumId w:val="32"/>
  </w:num>
  <w:num w:numId="14" w16cid:durableId="1676377306">
    <w:abstractNumId w:val="22"/>
  </w:num>
  <w:num w:numId="15" w16cid:durableId="1761246666">
    <w:abstractNumId w:val="26"/>
  </w:num>
  <w:num w:numId="16" w16cid:durableId="1227179934">
    <w:abstractNumId w:val="30"/>
  </w:num>
  <w:num w:numId="17" w16cid:durableId="1632443200">
    <w:abstractNumId w:val="27"/>
  </w:num>
  <w:num w:numId="18" w16cid:durableId="552623816">
    <w:abstractNumId w:val="21"/>
  </w:num>
  <w:num w:numId="19" w16cid:durableId="379935592">
    <w:abstractNumId w:val="10"/>
  </w:num>
  <w:num w:numId="20" w16cid:durableId="2089302390">
    <w:abstractNumId w:val="34"/>
  </w:num>
  <w:num w:numId="21" w16cid:durableId="626393802">
    <w:abstractNumId w:val="18"/>
  </w:num>
  <w:num w:numId="22" w16cid:durableId="161705226">
    <w:abstractNumId w:val="28"/>
  </w:num>
  <w:num w:numId="23" w16cid:durableId="1484464099">
    <w:abstractNumId w:val="11"/>
  </w:num>
  <w:num w:numId="24" w16cid:durableId="1040863312">
    <w:abstractNumId w:val="13"/>
  </w:num>
  <w:num w:numId="25" w16cid:durableId="737092480">
    <w:abstractNumId w:val="36"/>
  </w:num>
  <w:num w:numId="26" w16cid:durableId="90480186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4296050">
    <w:abstractNumId w:val="25"/>
  </w:num>
  <w:num w:numId="28" w16cid:durableId="2059670299">
    <w:abstractNumId w:val="29"/>
  </w:num>
  <w:num w:numId="29" w16cid:durableId="1654875420">
    <w:abstractNumId w:val="15"/>
  </w:num>
  <w:num w:numId="30" w16cid:durableId="1450591888">
    <w:abstractNumId w:val="16"/>
  </w:num>
  <w:num w:numId="31" w16cid:durableId="1579512880">
    <w:abstractNumId w:val="14"/>
  </w:num>
  <w:num w:numId="32" w16cid:durableId="1372270680">
    <w:abstractNumId w:val="35"/>
  </w:num>
  <w:num w:numId="33" w16cid:durableId="535240737">
    <w:abstractNumId w:val="20"/>
  </w:num>
  <w:num w:numId="34" w16cid:durableId="1959994051">
    <w:abstractNumId w:val="17"/>
  </w:num>
  <w:num w:numId="35" w16cid:durableId="1569460025">
    <w:abstractNumId w:val="33"/>
  </w:num>
  <w:num w:numId="36" w16cid:durableId="984552133">
    <w:abstractNumId w:val="12"/>
  </w:num>
  <w:num w:numId="37" w16cid:durableId="807161504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B12"/>
    <w:rsid w:val="00046374"/>
    <w:rsid w:val="000468C9"/>
    <w:rsid w:val="000470E1"/>
    <w:rsid w:val="0004776E"/>
    <w:rsid w:val="00047961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439"/>
    <w:rsid w:val="000648E3"/>
    <w:rsid w:val="00064BE6"/>
    <w:rsid w:val="0006521C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4EFD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7D1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680"/>
    <w:rsid w:val="00112836"/>
    <w:rsid w:val="00112D57"/>
    <w:rsid w:val="00112EFB"/>
    <w:rsid w:val="001143EF"/>
    <w:rsid w:val="00114F2B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A05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295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0D2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79F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FEF"/>
    <w:rsid w:val="002B3467"/>
    <w:rsid w:val="002B371E"/>
    <w:rsid w:val="002B3F0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14D"/>
    <w:rsid w:val="003473CE"/>
    <w:rsid w:val="00350BAF"/>
    <w:rsid w:val="00351477"/>
    <w:rsid w:val="00352D78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812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B96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62C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04D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176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D09"/>
    <w:rsid w:val="005C5E1B"/>
    <w:rsid w:val="005C6367"/>
    <w:rsid w:val="005C66C5"/>
    <w:rsid w:val="005C7101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142B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845"/>
    <w:rsid w:val="006071AE"/>
    <w:rsid w:val="006078BF"/>
    <w:rsid w:val="00607A7D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C70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590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21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B9A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B7C"/>
    <w:rsid w:val="008E4980"/>
    <w:rsid w:val="008E500A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E3E"/>
    <w:rsid w:val="00943021"/>
    <w:rsid w:val="00943A33"/>
    <w:rsid w:val="009440DD"/>
    <w:rsid w:val="009456DF"/>
    <w:rsid w:val="0094570D"/>
    <w:rsid w:val="009474BC"/>
    <w:rsid w:val="009479FA"/>
    <w:rsid w:val="00947B45"/>
    <w:rsid w:val="00947CB6"/>
    <w:rsid w:val="009504AC"/>
    <w:rsid w:val="009516C8"/>
    <w:rsid w:val="0095236A"/>
    <w:rsid w:val="00952979"/>
    <w:rsid w:val="00952B4B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0974"/>
    <w:rsid w:val="009B0DA7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8C2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5C4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23D"/>
    <w:rsid w:val="00AB357A"/>
    <w:rsid w:val="00AB44A5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83"/>
    <w:rsid w:val="00AC227B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10CD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6F4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34A"/>
    <w:rsid w:val="00BE602A"/>
    <w:rsid w:val="00BE74D4"/>
    <w:rsid w:val="00BE7FAA"/>
    <w:rsid w:val="00BF0368"/>
    <w:rsid w:val="00BF06EF"/>
    <w:rsid w:val="00BF09B1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643"/>
    <w:rsid w:val="00C119EB"/>
    <w:rsid w:val="00C11CFD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3F1B"/>
    <w:rsid w:val="00C440A9"/>
    <w:rsid w:val="00C4440D"/>
    <w:rsid w:val="00C44508"/>
    <w:rsid w:val="00C44BCC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653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4E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32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0BF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8BE"/>
    <w:rsid w:val="00DA4D32"/>
    <w:rsid w:val="00DA5338"/>
    <w:rsid w:val="00DA53E0"/>
    <w:rsid w:val="00DA5D84"/>
    <w:rsid w:val="00DA69A2"/>
    <w:rsid w:val="00DA6B0E"/>
    <w:rsid w:val="00DA7215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6F64"/>
    <w:rsid w:val="00E370E8"/>
    <w:rsid w:val="00E371C7"/>
    <w:rsid w:val="00E375D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080E"/>
    <w:rsid w:val="00E6124F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B98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C16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D97"/>
    <w:rsid w:val="00EE5DFB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A7F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0BF0"/>
    <w:rsid w:val="00F21297"/>
    <w:rsid w:val="00F216A1"/>
    <w:rsid w:val="00F2191F"/>
    <w:rsid w:val="00F21930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6B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AF1"/>
    <w:rsid w:val="00FB32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A74"/>
    <w:rsid w:val="00FC3BB5"/>
    <w:rsid w:val="00FC3D89"/>
    <w:rsid w:val="00FC45E3"/>
    <w:rsid w:val="00FC464B"/>
    <w:rsid w:val="00FC4BEF"/>
    <w:rsid w:val="00FC55E7"/>
    <w:rsid w:val="00FC5BA7"/>
    <w:rsid w:val="00FC6274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BAB6-128F-499B-B12C-8F96D4ED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3936</TotalTime>
  <Pages>2</Pages>
  <Words>429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567</cp:revision>
  <cp:lastPrinted>2022-08-11T08:19:00Z</cp:lastPrinted>
  <dcterms:created xsi:type="dcterms:W3CDTF">2021-05-04T10:27:00Z</dcterms:created>
  <dcterms:modified xsi:type="dcterms:W3CDTF">2022-08-11T11:50:00Z</dcterms:modified>
</cp:coreProperties>
</file>