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E375D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E375D2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9085084" w14:textId="77BD7172" w:rsidR="00396236" w:rsidRPr="00D306F3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73F01" w:rsidRPr="008A0469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73F01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มิถุนายน </w:t>
      </w:r>
      <w:r w:rsidR="00173F01" w:rsidRPr="008A0469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73F01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F05AF2C" w14:textId="77777777" w:rsidR="00A16885" w:rsidRPr="00D306F3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D306F3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D306F3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1.1</w:t>
      </w:r>
      <w:r w:rsidR="009A1562" w:rsidRPr="00D306F3">
        <w:rPr>
          <w:rFonts w:ascii="Angsana New" w:hAnsi="Angsana New"/>
        </w:rPr>
        <w:t xml:space="preserve"> </w:t>
      </w:r>
      <w:r w:rsidR="00D53507" w:rsidRPr="00D306F3">
        <w:rPr>
          <w:rFonts w:ascii="Angsana New" w:hAnsi="Angsana New"/>
        </w:rPr>
        <w:tab/>
      </w:r>
      <w:r w:rsidRPr="00E375D2">
        <w:rPr>
          <w:rFonts w:ascii="Angsana New" w:hAnsi="Angsana New"/>
          <w:cs/>
        </w:rPr>
        <w:t>สถานะของบริษัท</w:t>
      </w:r>
    </w:p>
    <w:p w14:paraId="2F125578" w14:textId="54242184" w:rsidR="002108ED" w:rsidRPr="00D306F3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D306F3">
        <w:rPr>
          <w:rFonts w:asciiTheme="majorBidi" w:hAnsiTheme="majorBidi" w:cstheme="majorBidi"/>
          <w:sz w:val="32"/>
          <w:szCs w:val="32"/>
        </w:rPr>
        <w:t>(</w:t>
      </w:r>
      <w:r w:rsidRPr="00E375D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06F3">
        <w:rPr>
          <w:rFonts w:asciiTheme="majorBidi" w:hAnsiTheme="majorBidi" w:cstheme="majorBidi"/>
          <w:sz w:val="32"/>
          <w:szCs w:val="32"/>
        </w:rPr>
        <w:t>) (“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06F3">
        <w:rPr>
          <w:rFonts w:asciiTheme="majorBidi" w:hAnsiTheme="majorBidi" w:cstheme="majorBidi"/>
          <w:sz w:val="32"/>
          <w:szCs w:val="32"/>
        </w:rPr>
        <w:t xml:space="preserve">”) </w:t>
      </w:r>
      <w:r w:rsidRPr="00E375D2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E375D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8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11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D306F3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75D2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E375D2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E375D2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D306F3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D306F3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</w:t>
      </w:r>
      <w:r w:rsidR="00A735BE" w:rsidRPr="00D306F3">
        <w:rPr>
          <w:rFonts w:ascii="Angsana New" w:hAnsi="Angsana New"/>
        </w:rPr>
        <w:t>2</w:t>
      </w:r>
      <w:r w:rsidRPr="00D306F3">
        <w:rPr>
          <w:rFonts w:ascii="Angsana New" w:hAnsi="Angsana New"/>
        </w:rPr>
        <w:tab/>
      </w:r>
      <w:r w:rsidR="00A735BE" w:rsidRPr="00D306F3">
        <w:rPr>
          <w:rFonts w:ascii="Angsana New" w:hAnsi="Angsana New"/>
        </w:rPr>
        <w:tab/>
      </w:r>
      <w:r w:rsidRPr="00E375D2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E375D2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E375D2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E375D2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D306F3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E375D2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D306F3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3D1493" w:rsidRPr="00D306F3">
        <w:rPr>
          <w:rFonts w:asciiTheme="majorBidi" w:hAnsiTheme="majorBidi" w:cstheme="majorBidi"/>
          <w:sz w:val="32"/>
          <w:szCs w:val="32"/>
        </w:rPr>
        <w:t>1</w:t>
      </w:r>
      <w:r w:rsidR="007A73B1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D306F3">
        <w:rPr>
          <w:rFonts w:asciiTheme="majorBidi" w:hAnsiTheme="majorBidi" w:cstheme="majorBidi"/>
          <w:sz w:val="32"/>
          <w:szCs w:val="32"/>
        </w:rPr>
        <w:tab/>
      </w:r>
      <w:r w:rsidR="00535028" w:rsidRPr="00E375D2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306F3">
        <w:rPr>
          <w:rFonts w:asciiTheme="majorBidi" w:hAnsiTheme="majorBidi"/>
          <w:sz w:val="32"/>
          <w:szCs w:val="32"/>
        </w:rPr>
        <w:t>34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40D554AF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306F3">
        <w:rPr>
          <w:rFonts w:asciiTheme="majorBidi" w:hAnsiTheme="majorBidi"/>
          <w:sz w:val="32"/>
          <w:szCs w:val="32"/>
        </w:rPr>
        <w:t>31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D306F3">
        <w:rPr>
          <w:rFonts w:asciiTheme="majorBidi" w:hAnsiTheme="majorBidi"/>
          <w:sz w:val="32"/>
          <w:szCs w:val="32"/>
        </w:rPr>
        <w:t>256</w:t>
      </w:r>
      <w:r w:rsidR="005D6DC7" w:rsidRPr="00D306F3">
        <w:rPr>
          <w:rFonts w:asciiTheme="majorBidi" w:hAnsiTheme="majorBidi"/>
          <w:sz w:val="32"/>
          <w:szCs w:val="32"/>
        </w:rPr>
        <w:t>4</w:t>
      </w:r>
    </w:p>
    <w:p w14:paraId="30B87296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D306F3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E375D2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EB0321" w:rsidRPr="00D306F3">
        <w:rPr>
          <w:rFonts w:asciiTheme="majorBidi" w:hAnsiTheme="majorBidi" w:cstheme="majorBidi"/>
          <w:sz w:val="32"/>
          <w:szCs w:val="32"/>
        </w:rPr>
        <w:t>2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375D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75D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77777777" w:rsidR="00B45AFA" w:rsidRPr="00E375D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 w:hint="cs"/>
          <w:sz w:val="32"/>
          <w:szCs w:val="32"/>
          <w:cs/>
        </w:rPr>
        <w:t xml:space="preserve">ก) </w:t>
      </w:r>
      <w:r w:rsidRPr="00E375D2">
        <w:rPr>
          <w:rFonts w:ascii="Angsana New" w:hAnsi="Angsana New"/>
          <w:sz w:val="32"/>
          <w:szCs w:val="32"/>
          <w:cs/>
        </w:rPr>
        <w:tab/>
      </w:r>
      <w:r w:rsidR="00B45AFA" w:rsidRPr="00E375D2">
        <w:rPr>
          <w:rFonts w:ascii="Angsana New" w:hAnsi="Angsana New"/>
          <w:sz w:val="32"/>
          <w:szCs w:val="32"/>
          <w:cs/>
        </w:rPr>
        <w:t>ง</w:t>
      </w:r>
      <w:r w:rsidR="00A0041D" w:rsidRPr="00E375D2">
        <w:rPr>
          <w:rFonts w:ascii="Angsana New" w:hAnsi="Angsana New" w:hint="cs"/>
          <w:sz w:val="32"/>
          <w:szCs w:val="32"/>
          <w:cs/>
        </w:rPr>
        <w:t>บ</w:t>
      </w:r>
      <w:r w:rsidR="00B45AFA" w:rsidRPr="00E375D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E375D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E375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0"/>
        <w:gridCol w:w="79"/>
        <w:gridCol w:w="907"/>
      </w:tblGrid>
      <w:tr w:rsidR="005C3729" w:rsidRPr="00D306F3" w14:paraId="0DA64404" w14:textId="77777777" w:rsidTr="00366C81">
        <w:tc>
          <w:tcPr>
            <w:tcW w:w="2551" w:type="dxa"/>
          </w:tcPr>
          <w:p w14:paraId="3611805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31D848FE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E375D2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E37747" w:rsidRPr="00D306F3" w14:paraId="19A47B98" w14:textId="77777777" w:rsidTr="005A3F3D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7AD52428" w14:textId="77777777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E37747" w:rsidRPr="00D306F3" w:rsidRDefault="00E37747" w:rsidP="00E37747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EAC596A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6544B604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375D2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E375D2"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450BFCC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025B4021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06F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E375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007698" w:rsidRPr="00D306F3" w14:paraId="0FCCCD51" w14:textId="77777777" w:rsidTr="005A3F3D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007698" w:rsidRPr="00E375D2" w:rsidRDefault="00007698" w:rsidP="00007698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3DCC2345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007698" w:rsidRPr="00E375D2" w:rsidRDefault="00007698" w:rsidP="00007698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007698" w:rsidRPr="00D306F3" w:rsidRDefault="00007698" w:rsidP="0000769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68E5E858" w14:textId="294FBFD4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9" w:type="dxa"/>
          </w:tcPr>
          <w:p w14:paraId="570F783F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007698" w:rsidRPr="00D306F3" w14:paraId="16E880BC" w14:textId="77777777" w:rsidTr="005A3F3D">
        <w:tc>
          <w:tcPr>
            <w:tcW w:w="2551" w:type="dxa"/>
          </w:tcPr>
          <w:p w14:paraId="3EED44AA" w14:textId="77777777" w:rsidR="00007698" w:rsidRPr="00E375D2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2F6FF5FD" w14:textId="77777777" w:rsidR="00007698" w:rsidRPr="00D306F3" w:rsidRDefault="00007698" w:rsidP="00007698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vAlign w:val="center"/>
          </w:tcPr>
          <w:p w14:paraId="753CC8A4" w14:textId="77777777" w:rsidR="00007698" w:rsidRPr="00E375D2" w:rsidRDefault="00007698" w:rsidP="00007698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37EA44B3" w14:textId="77777777" w:rsidR="00007698" w:rsidRPr="00D306F3" w:rsidRDefault="00007698" w:rsidP="00007698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15A4A17" w14:textId="77777777" w:rsidR="00007698" w:rsidRPr="00E375D2" w:rsidRDefault="00007698" w:rsidP="00007698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FD91DA2" w14:textId="77777777" w:rsidR="00007698" w:rsidRPr="00D306F3" w:rsidRDefault="00007698" w:rsidP="00007698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</w:tcPr>
          <w:p w14:paraId="7752C26A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3CF9525F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3D9D5B6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07698" w:rsidRPr="00D306F3" w14:paraId="49660D27" w14:textId="77777777" w:rsidTr="005A3F3D">
        <w:tc>
          <w:tcPr>
            <w:tcW w:w="2551" w:type="dxa"/>
          </w:tcPr>
          <w:p w14:paraId="709F6910" w14:textId="77777777" w:rsidR="00007698" w:rsidRPr="00E375D2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vAlign w:val="center"/>
          </w:tcPr>
          <w:p w14:paraId="298137EE" w14:textId="77777777" w:rsidR="00007698" w:rsidRPr="00E375D2" w:rsidRDefault="00007698" w:rsidP="00007698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007698" w:rsidRPr="00D306F3" w:rsidRDefault="00007698" w:rsidP="0000769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007698" w:rsidRPr="00E375D2" w:rsidRDefault="00007698" w:rsidP="00007698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007698" w:rsidRPr="00D306F3" w:rsidRDefault="00007698" w:rsidP="0000769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</w:tcPr>
          <w:p w14:paraId="5E610478" w14:textId="737EFEB4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79" w:type="dxa"/>
          </w:tcPr>
          <w:p w14:paraId="4AF56AED" w14:textId="77777777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007698" w:rsidRPr="00D306F3" w:rsidRDefault="00007698" w:rsidP="00007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D306F3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746D0F" w:rsidRPr="00D306F3" w:rsidSect="001A483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6358F942" w14:textId="77777777" w:rsidR="000B3182" w:rsidRPr="00D306F3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lastRenderedPageBreak/>
        <w:t>ข)</w:t>
      </w:r>
      <w:r w:rsidRPr="00E375D2">
        <w:rPr>
          <w:rFonts w:ascii="Angsana New" w:hAnsi="Angsana New"/>
          <w:sz w:val="32"/>
          <w:szCs w:val="32"/>
          <w:cs/>
        </w:rPr>
        <w:tab/>
      </w:r>
      <w:r w:rsidRPr="00E375D2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E375D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="00FB5076" w:rsidRPr="00E375D2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375D2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D306F3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ค)</w:t>
      </w:r>
      <w:r w:rsidRPr="00E375D2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E375D2" w:rsidRDefault="000B3182" w:rsidP="00DE0265">
      <w:pPr>
        <w:tabs>
          <w:tab w:val="left" w:pos="284"/>
          <w:tab w:val="left" w:pos="1418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ง)</w:t>
      </w:r>
      <w:r w:rsidRPr="00E375D2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E375D2">
        <w:rPr>
          <w:rFonts w:ascii="Angsana New" w:hAnsi="Angsana New"/>
          <w:sz w:val="32"/>
          <w:szCs w:val="32"/>
          <w:cs/>
        </w:rPr>
        <w:br/>
      </w:r>
      <w:r w:rsidRPr="00E375D2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D306F3" w:rsidRDefault="000B3182" w:rsidP="00DE0265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77777777" w:rsidR="000B3182" w:rsidRPr="00D306F3" w:rsidRDefault="000B3182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E375D2">
        <w:rPr>
          <w:rFonts w:ascii="Angsana New" w:hAnsi="Angsana New" w:hint="cs"/>
          <w:sz w:val="32"/>
          <w:szCs w:val="32"/>
          <w:cs/>
        </w:rPr>
        <w:t>น</w:t>
      </w:r>
      <w:r w:rsidRPr="00E375D2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D306F3" w:rsidRDefault="00E04EB7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51ADB6" w14:textId="10883832" w:rsidR="009F6C2F" w:rsidRPr="00D306F3" w:rsidRDefault="009F6C2F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 xml:space="preserve">2.3    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="0033684B" w:rsidRPr="00E375D2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10BFC5A" w14:textId="77777777" w:rsidR="00007698" w:rsidRPr="00262D97" w:rsidRDefault="00007698" w:rsidP="00DE026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505143E" w14:textId="15256810" w:rsidR="00007698" w:rsidRPr="00D306F3" w:rsidRDefault="00007698" w:rsidP="00DE026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B62B13" w14:textId="54E0A0DE" w:rsidR="00B23DE7" w:rsidRPr="00D306F3" w:rsidRDefault="00B23DE7" w:rsidP="00DE026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740E2E" w14:textId="77777777" w:rsidR="00EB448E" w:rsidRPr="00E375D2" w:rsidRDefault="00EB448E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0471D8EA" w:rsidR="00EB448E" w:rsidRPr="00D306F3" w:rsidRDefault="00EB448E" w:rsidP="00DE026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E375D2">
        <w:rPr>
          <w:rFonts w:ascii="Angsana New" w:hAnsi="Angsana New" w:hint="cs"/>
          <w:sz w:val="32"/>
          <w:szCs w:val="32"/>
          <w:cs/>
        </w:rPr>
        <w:t>งบการ</w:t>
      </w:r>
      <w:r w:rsidRPr="00E375D2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5D6DC7" w:rsidRPr="00D306F3">
        <w:rPr>
          <w:rFonts w:asciiTheme="majorBidi" w:hAnsiTheme="majorBidi" w:cstheme="majorBidi"/>
          <w:sz w:val="32"/>
          <w:szCs w:val="32"/>
        </w:rPr>
        <w:t>4</w:t>
      </w:r>
    </w:p>
    <w:p w14:paraId="20913CDE" w14:textId="107B9D30" w:rsidR="006B3EE3" w:rsidRPr="00D306F3" w:rsidRDefault="006B3EE3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D306F3" w:rsidRDefault="00546028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0926A0BE" w:rsidR="00E11D0D" w:rsidRDefault="00E11D0D" w:rsidP="00DE0265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E375D2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E375D2">
        <w:rPr>
          <w:rFonts w:asciiTheme="majorBidi" w:hAnsiTheme="majorBidi"/>
          <w:sz w:val="32"/>
          <w:szCs w:val="32"/>
          <w:cs/>
        </w:rPr>
        <w:t>ควบคุม</w:t>
      </w:r>
      <w:r w:rsidRPr="00E375D2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E375D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9F1600F" w14:textId="2BFEDA6B" w:rsidR="00B02081" w:rsidRDefault="00B02081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06C04908" w14:textId="77777777" w:rsidR="00E11D0D" w:rsidRPr="00D306F3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lastRenderedPageBreak/>
        <w:t>บุคคลหรือกิจการที่เกี่ยวข้องกัน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063"/>
        <w:gridCol w:w="134"/>
        <w:gridCol w:w="1992"/>
      </w:tblGrid>
      <w:tr w:rsidR="00E11D0D" w:rsidRPr="00B02081" w14:paraId="4F039CDA" w14:textId="77777777" w:rsidTr="00C23441">
        <w:tc>
          <w:tcPr>
            <w:tcW w:w="3118" w:type="dxa"/>
            <w:tcBorders>
              <w:bottom w:val="single" w:sz="6" w:space="0" w:color="auto"/>
            </w:tcBorders>
          </w:tcPr>
          <w:p w14:paraId="19BE5F2C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bottom w:val="single" w:sz="6" w:space="0" w:color="auto"/>
            </w:tcBorders>
          </w:tcPr>
          <w:p w14:paraId="72E6CAA3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B02081" w:rsidRDefault="00E11D0D" w:rsidP="009A0268">
            <w:pPr>
              <w:spacing w:line="32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56D546A2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B02081" w14:paraId="5362A4B9" w14:textId="77777777" w:rsidTr="00C23441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13E703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273ECB25" w14:textId="77777777" w:rsidTr="00C23441">
        <w:tc>
          <w:tcPr>
            <w:tcW w:w="3118" w:type="dxa"/>
          </w:tcPr>
          <w:p w14:paraId="0A562B66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9ECDB2A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AECBDEC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669EBA6D" w14:textId="77777777" w:rsidTr="00B02081">
        <w:tc>
          <w:tcPr>
            <w:tcW w:w="3118" w:type="dxa"/>
            <w:shd w:val="clear" w:color="auto" w:fill="auto"/>
            <w:vAlign w:val="bottom"/>
          </w:tcPr>
          <w:p w14:paraId="2F041E1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02081">
              <w:rPr>
                <w:rFonts w:ascii="Angsana New" w:hAnsi="Angsana New"/>
                <w:spacing w:val="-4"/>
                <w:sz w:val="26"/>
                <w:szCs w:val="26"/>
              </w:rPr>
              <w:t>Vina Solar Techology. Co., Ltd. (Vietam)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021A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shd w:val="clear" w:color="auto" w:fill="auto"/>
            <w:vAlign w:val="bottom"/>
          </w:tcPr>
          <w:p w14:paraId="07C1DC7C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4302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shd w:val="clear" w:color="auto" w:fill="auto"/>
          </w:tcPr>
          <w:p w14:paraId="742911D9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E11D0D" w:rsidRPr="00B02081" w14:paraId="74B9AFBC" w14:textId="77777777" w:rsidTr="00C23441">
        <w:tc>
          <w:tcPr>
            <w:tcW w:w="3118" w:type="dxa"/>
          </w:tcPr>
          <w:p w14:paraId="7262C687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B0208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5B723E86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0E5402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112D57" w:rsidRPr="00B02081" w14:paraId="5A6DB85B" w14:textId="77777777" w:rsidTr="00305D3C">
        <w:tc>
          <w:tcPr>
            <w:tcW w:w="3118" w:type="dxa"/>
            <w:vAlign w:val="center"/>
          </w:tcPr>
          <w:p w14:paraId="30348F93" w14:textId="4FAB5B04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A55B355" w14:textId="77141723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447329F" w14:textId="7E0AB622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12D57" w:rsidRPr="00B02081" w14:paraId="491B024D" w14:textId="77777777" w:rsidTr="00C23441">
        <w:tc>
          <w:tcPr>
            <w:tcW w:w="3118" w:type="dxa"/>
            <w:vAlign w:val="center"/>
          </w:tcPr>
          <w:p w14:paraId="1297A56D" w14:textId="77777777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026564B" w14:textId="3C5A5023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CEBB212" w14:textId="77777777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B02081" w14:paraId="52B97C5F" w14:textId="77777777" w:rsidTr="00C23441">
        <w:tc>
          <w:tcPr>
            <w:tcW w:w="3118" w:type="dxa"/>
            <w:vAlign w:val="center"/>
          </w:tcPr>
          <w:p w14:paraId="2C3432CB" w14:textId="77777777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FF65692" w14:textId="6FC12195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0CAE4D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D306F3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77777777" w:rsidR="00E11D0D" w:rsidRPr="00D306F3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E11D0D" w:rsidRPr="00D306F3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1D0D" w:rsidRPr="00D306F3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FD12DB" w:rsidRPr="00E375D2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E11D0D" w:rsidRPr="00D306F3" w14:paraId="21632C95" w14:textId="77777777" w:rsidTr="00C23441">
        <w:tc>
          <w:tcPr>
            <w:tcW w:w="4309" w:type="dxa"/>
          </w:tcPr>
          <w:p w14:paraId="50D4F52B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E11D0D" w:rsidRPr="00D306F3" w14:paraId="12C4279F" w14:textId="77777777" w:rsidTr="00C23441">
        <w:tc>
          <w:tcPr>
            <w:tcW w:w="4309" w:type="dxa"/>
          </w:tcPr>
          <w:p w14:paraId="74B20A45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66EDD6C1" w14:textId="77777777" w:rsidTr="00C23441">
        <w:tc>
          <w:tcPr>
            <w:tcW w:w="4309" w:type="dxa"/>
          </w:tcPr>
          <w:p w14:paraId="0A30C6EC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11D0D" w:rsidRPr="00D306F3" w14:paraId="07560E31" w14:textId="77777777" w:rsidTr="00C23441">
        <w:tc>
          <w:tcPr>
            <w:tcW w:w="4309" w:type="dxa"/>
          </w:tcPr>
          <w:p w14:paraId="4D548F57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D306F3" w14:paraId="65E5F8BB" w14:textId="77777777" w:rsidTr="00C23441">
        <w:tc>
          <w:tcPr>
            <w:tcW w:w="4309" w:type="dxa"/>
          </w:tcPr>
          <w:p w14:paraId="0B6B14FE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E11D0D" w:rsidRPr="00D306F3" w14:paraId="457409D7" w14:textId="77777777" w:rsidTr="00C23441">
        <w:tc>
          <w:tcPr>
            <w:tcW w:w="4309" w:type="dxa"/>
          </w:tcPr>
          <w:p w14:paraId="42841226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56C75F94" w14:textId="77777777" w:rsidTr="00C23441">
        <w:tc>
          <w:tcPr>
            <w:tcW w:w="4309" w:type="dxa"/>
          </w:tcPr>
          <w:p w14:paraId="0FAA633C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62BA3492" w14:textId="77777777" w:rsidR="00710FDF" w:rsidRPr="00D306F3" w:rsidRDefault="00710FDF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F52BEE" w14:textId="20838EC3" w:rsidR="00E37747" w:rsidRDefault="007C0BF1" w:rsidP="00E37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</w:t>
      </w:r>
      <w:r w:rsidR="00E37747" w:rsidRPr="00E375D2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37747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37747" w:rsidRPr="00E375D2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E37747" w:rsidRPr="00E375D2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E37747" w:rsidRPr="00E375D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37747" w:rsidRPr="00E375D2">
        <w:rPr>
          <w:rFonts w:asciiTheme="majorBidi" w:hAnsiTheme="majorBidi"/>
          <w:sz w:val="32"/>
          <w:szCs w:val="32"/>
        </w:rPr>
        <w:t xml:space="preserve"> </w:t>
      </w:r>
      <w:r w:rsidR="00E37747" w:rsidRPr="00A05FAF">
        <w:rPr>
          <w:rFonts w:asciiTheme="majorBidi" w:hAnsiTheme="majorBidi" w:cstheme="majorBidi"/>
          <w:sz w:val="32"/>
          <w:szCs w:val="32"/>
        </w:rPr>
        <w:t xml:space="preserve">30 </w:t>
      </w:r>
      <w:r w:rsidR="00E37747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E37747" w:rsidRPr="00E375D2">
        <w:rPr>
          <w:rFonts w:asciiTheme="majorBidi" w:hAnsiTheme="majorBidi"/>
          <w:sz w:val="32"/>
          <w:szCs w:val="32"/>
        </w:rPr>
        <w:t xml:space="preserve"> </w:t>
      </w:r>
      <w:r w:rsidR="00E37747" w:rsidRPr="00A05FAF">
        <w:rPr>
          <w:rFonts w:asciiTheme="majorBidi" w:hAnsiTheme="majorBidi" w:cstheme="majorBidi"/>
          <w:sz w:val="32"/>
          <w:szCs w:val="32"/>
        </w:rPr>
        <w:t>256</w:t>
      </w:r>
      <w:r w:rsidR="009C18C2">
        <w:rPr>
          <w:rFonts w:asciiTheme="majorBidi" w:hAnsiTheme="majorBidi" w:cstheme="majorBidi"/>
          <w:sz w:val="32"/>
          <w:szCs w:val="32"/>
        </w:rPr>
        <w:t>5</w:t>
      </w:r>
      <w:r w:rsidR="00E37747" w:rsidRPr="00E375D2">
        <w:rPr>
          <w:rFonts w:asciiTheme="majorBidi" w:hAnsiTheme="majorBidi"/>
          <w:sz w:val="32"/>
          <w:szCs w:val="32"/>
          <w:cs/>
        </w:rPr>
        <w:t xml:space="preserve"> และ</w:t>
      </w:r>
      <w:r w:rsidR="00E37747" w:rsidRPr="00E375D2">
        <w:rPr>
          <w:rFonts w:asciiTheme="majorBidi" w:hAnsiTheme="majorBidi"/>
          <w:sz w:val="32"/>
          <w:szCs w:val="32"/>
        </w:rPr>
        <w:t xml:space="preserve"> </w:t>
      </w:r>
      <w:r w:rsidR="00E37747" w:rsidRPr="00A05FAF">
        <w:rPr>
          <w:rFonts w:asciiTheme="majorBidi" w:hAnsiTheme="majorBidi" w:cstheme="majorBidi"/>
          <w:sz w:val="32"/>
          <w:szCs w:val="32"/>
        </w:rPr>
        <w:t>256</w:t>
      </w:r>
      <w:r w:rsidR="00E37747">
        <w:rPr>
          <w:rFonts w:asciiTheme="majorBidi" w:hAnsiTheme="majorBidi" w:cstheme="majorBidi"/>
          <w:sz w:val="32"/>
          <w:szCs w:val="32"/>
        </w:rPr>
        <w:t>4</w:t>
      </w:r>
      <w:r w:rsidR="00E37747" w:rsidRPr="00E375D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E37747" w:rsidRPr="004C2017" w14:paraId="46AC8860" w14:textId="77777777" w:rsidTr="00660C70">
        <w:tc>
          <w:tcPr>
            <w:tcW w:w="2041" w:type="dxa"/>
            <w:vAlign w:val="bottom"/>
          </w:tcPr>
          <w:p w14:paraId="591A4373" w14:textId="77777777" w:rsidR="00E37747" w:rsidRPr="004C2017" w:rsidRDefault="00E37747" w:rsidP="00660C70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5F9A89FD" w14:textId="77777777" w:rsidR="00E37747" w:rsidRPr="004C2017" w:rsidRDefault="00E37747" w:rsidP="00660C70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E37747" w:rsidRPr="004C2017" w14:paraId="48044039" w14:textId="77777777" w:rsidTr="00660C70">
        <w:tc>
          <w:tcPr>
            <w:tcW w:w="2041" w:type="dxa"/>
            <w:vAlign w:val="bottom"/>
          </w:tcPr>
          <w:p w14:paraId="63F8A011" w14:textId="77777777" w:rsidR="00E37747" w:rsidRPr="004C2017" w:rsidRDefault="00E37747" w:rsidP="00660C70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219A2B" w14:textId="77777777" w:rsidR="00E37747" w:rsidRPr="004C2017" w:rsidRDefault="00E37747" w:rsidP="00660C70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245657" w14:textId="77777777" w:rsidR="00E37747" w:rsidRPr="004C2017" w:rsidRDefault="00E37747" w:rsidP="00660C70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0FE9B" w14:textId="77777777" w:rsidR="00E37747" w:rsidRPr="00E375D2" w:rsidRDefault="00E37747" w:rsidP="00660C70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747" w:rsidRPr="004C2017" w14:paraId="2C352E57" w14:textId="77777777" w:rsidTr="00660C70">
        <w:tc>
          <w:tcPr>
            <w:tcW w:w="2041" w:type="dxa"/>
            <w:vAlign w:val="bottom"/>
          </w:tcPr>
          <w:p w14:paraId="6620A239" w14:textId="77777777" w:rsidR="00E37747" w:rsidRPr="004C2017" w:rsidRDefault="00E37747" w:rsidP="00660C70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C448B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4DE482F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E841C0D" w14:textId="77777777" w:rsidR="00E37747" w:rsidRPr="004C2017" w:rsidRDefault="00E37747" w:rsidP="00660C70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4D34E48E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01310085" w14:textId="77777777" w:rsidR="00E37747" w:rsidRPr="004C2017" w:rsidRDefault="00E37747" w:rsidP="00660C70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D9521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87EF046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68D49833" w14:textId="77777777" w:rsidR="00E37747" w:rsidRPr="004C2017" w:rsidRDefault="00E37747" w:rsidP="00660C70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3EDFD683" w14:textId="77777777" w:rsidR="00E37747" w:rsidRPr="00E375D2" w:rsidRDefault="00E37747" w:rsidP="00660C70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4C2017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37747" w:rsidRPr="004C2017" w14:paraId="269D1216" w14:textId="77777777" w:rsidTr="00660C70">
        <w:tc>
          <w:tcPr>
            <w:tcW w:w="2041" w:type="dxa"/>
          </w:tcPr>
          <w:p w14:paraId="0F3F95C7" w14:textId="77777777" w:rsidR="00E37747" w:rsidRPr="00E375D2" w:rsidRDefault="00E37747" w:rsidP="00E37747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1561A26D" w14:textId="7E591057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5DA0ECBD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1A6F0E5" w14:textId="544928B1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7C7439AF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5ED22" w14:textId="19163F44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6F6E86C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93F647B" w14:textId="17ED9788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FFE9614" w14:textId="77777777" w:rsidR="00E37747" w:rsidRPr="004C2017" w:rsidRDefault="00E37747" w:rsidP="00E37747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14D05D7A" w14:textId="14F5A1FC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189ECD7E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1F3E08C8" w14:textId="22E599F5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29E3A85D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BECB1C" w14:textId="6A844814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82A40C" w14:textId="77777777" w:rsidR="00E37747" w:rsidRPr="00E375D2" w:rsidRDefault="00E37747" w:rsidP="00E37747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DC4703" w14:textId="4EED127F" w:rsidR="00E37747" w:rsidRPr="004C2017" w:rsidRDefault="00E37747" w:rsidP="00E37747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4C2017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</w:tr>
      <w:tr w:rsidR="00E37747" w:rsidRPr="004C2017" w14:paraId="0EBCADF4" w14:textId="77777777" w:rsidTr="00660C70">
        <w:tc>
          <w:tcPr>
            <w:tcW w:w="2041" w:type="dxa"/>
          </w:tcPr>
          <w:p w14:paraId="72CBA138" w14:textId="77777777" w:rsidR="00E37747" w:rsidRPr="00E375D2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E375D2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08F4C946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DA3382" w14:textId="77777777" w:rsidR="00E37747" w:rsidRPr="004C2017" w:rsidRDefault="00E37747" w:rsidP="00E3774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AF6DB18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B3FEB88" w14:textId="77777777" w:rsidR="00E37747" w:rsidRPr="004C2017" w:rsidRDefault="00E37747" w:rsidP="00E3774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E3B82A5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0FBD4C" w14:textId="77777777" w:rsidR="00E37747" w:rsidRPr="00E375D2" w:rsidRDefault="00E37747" w:rsidP="00E37747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2DDDFC8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4DEC6F5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18393E7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FCDB1CD" w14:textId="77777777" w:rsidR="00E37747" w:rsidRPr="00E375D2" w:rsidRDefault="00E37747" w:rsidP="00E37747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12AD7C0" w14:textId="77777777" w:rsidR="00E37747" w:rsidRPr="004C2017" w:rsidRDefault="00E37747" w:rsidP="00E37747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3A38A4C" w14:textId="77777777" w:rsidR="00E37747" w:rsidRPr="004C2017" w:rsidRDefault="00E37747" w:rsidP="00E37747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FD67E2" w14:textId="77777777" w:rsidR="00E37747" w:rsidRPr="004C2017" w:rsidRDefault="00E37747" w:rsidP="00E37747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B86FD66" w14:textId="77777777" w:rsidR="00E37747" w:rsidRPr="00E375D2" w:rsidRDefault="00E37747" w:rsidP="00E37747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4B42A05" w14:textId="77777777" w:rsidR="00E37747" w:rsidRPr="004C2017" w:rsidRDefault="00E37747" w:rsidP="00E37747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2074" w:rsidRPr="004C2017" w14:paraId="35A4A6B7" w14:textId="77777777" w:rsidTr="00660C70">
        <w:tc>
          <w:tcPr>
            <w:tcW w:w="2041" w:type="dxa"/>
          </w:tcPr>
          <w:p w14:paraId="776A1C97" w14:textId="77777777" w:rsidR="00832074" w:rsidRPr="004C2017" w:rsidRDefault="00832074" w:rsidP="00832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75D2">
              <w:rPr>
                <w:rFonts w:ascii="Angsana New" w:hAnsi="Angsana New" w:hint="cs"/>
                <w:b/>
                <w:sz w:val="22"/>
                <w:szCs w:val="22"/>
                <w:cs/>
              </w:rPr>
              <w:t>ขาย</w:t>
            </w:r>
            <w:r w:rsidRPr="00E375D2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7" w:type="dxa"/>
            <w:vAlign w:val="bottom"/>
          </w:tcPr>
          <w:p w14:paraId="3CD7BA7A" w14:textId="41209B35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19AA45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2A5EBA3" w14:textId="57CF47CD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24DAC80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8DF6DA3" w14:textId="6BEDCE5B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E7DD677" w14:textId="77777777" w:rsidR="00832074" w:rsidRPr="004C2017" w:rsidRDefault="00832074" w:rsidP="00832074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C995B4F" w14:textId="3D47FF36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250DBDD" w14:textId="77777777" w:rsidR="00832074" w:rsidRPr="004C2017" w:rsidRDefault="00832074" w:rsidP="00832074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30F71FF" w14:textId="4B7B6EF5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176,931</w:t>
            </w:r>
          </w:p>
        </w:tc>
        <w:tc>
          <w:tcPr>
            <w:tcW w:w="76" w:type="dxa"/>
            <w:vAlign w:val="bottom"/>
          </w:tcPr>
          <w:p w14:paraId="52950CC4" w14:textId="77777777" w:rsidR="00832074" w:rsidRPr="00E375D2" w:rsidRDefault="00832074" w:rsidP="00832074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B179FD5" w14:textId="6164DF37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54,294</w:t>
            </w:r>
          </w:p>
        </w:tc>
        <w:tc>
          <w:tcPr>
            <w:tcW w:w="76" w:type="dxa"/>
            <w:vAlign w:val="bottom"/>
          </w:tcPr>
          <w:p w14:paraId="145B860C" w14:textId="77777777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3241C5" w14:textId="49339E1E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193,175</w:t>
            </w:r>
          </w:p>
        </w:tc>
        <w:tc>
          <w:tcPr>
            <w:tcW w:w="76" w:type="dxa"/>
            <w:vAlign w:val="bottom"/>
          </w:tcPr>
          <w:p w14:paraId="2111DA04" w14:textId="77777777" w:rsidR="00832074" w:rsidRPr="00E375D2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4E58ED0" w14:textId="1D102DB4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59,663</w:t>
            </w:r>
          </w:p>
        </w:tc>
      </w:tr>
      <w:tr w:rsidR="00832074" w:rsidRPr="004C2017" w14:paraId="5B322AB8" w14:textId="77777777" w:rsidTr="00E6124F">
        <w:trPr>
          <w:trHeight w:val="77"/>
        </w:trPr>
        <w:tc>
          <w:tcPr>
            <w:tcW w:w="2041" w:type="dxa"/>
          </w:tcPr>
          <w:p w14:paraId="089C9C91" w14:textId="77777777" w:rsidR="00832074" w:rsidRPr="004C2017" w:rsidRDefault="00832074" w:rsidP="00832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75D2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7B2F113B" w14:textId="1AEF0D6F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B50B3A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7CA794" w14:textId="66ADF61C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435CE1A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F30A684" w14:textId="1D127B83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8710573" w14:textId="77777777" w:rsidR="00832074" w:rsidRPr="004C2017" w:rsidRDefault="00832074" w:rsidP="0083207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2EACB0A" w14:textId="101CA2C7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47C3CAA" w14:textId="77777777" w:rsidR="00832074" w:rsidRPr="004C2017" w:rsidRDefault="00832074" w:rsidP="0083207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D300D51" w14:textId="62B0EFC4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2,577</w:t>
            </w:r>
          </w:p>
        </w:tc>
        <w:tc>
          <w:tcPr>
            <w:tcW w:w="76" w:type="dxa"/>
            <w:vAlign w:val="bottom"/>
          </w:tcPr>
          <w:p w14:paraId="577BA1CF" w14:textId="77777777" w:rsidR="00832074" w:rsidRPr="00E375D2" w:rsidRDefault="00832074" w:rsidP="0083207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CFB63AE" w14:textId="6840577D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2,810</w:t>
            </w:r>
          </w:p>
        </w:tc>
        <w:tc>
          <w:tcPr>
            <w:tcW w:w="76" w:type="dxa"/>
            <w:vAlign w:val="bottom"/>
          </w:tcPr>
          <w:p w14:paraId="132BF01E" w14:textId="77777777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7A76393" w14:textId="3B2B2450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5,272</w:t>
            </w:r>
          </w:p>
        </w:tc>
        <w:tc>
          <w:tcPr>
            <w:tcW w:w="76" w:type="dxa"/>
            <w:vAlign w:val="bottom"/>
          </w:tcPr>
          <w:p w14:paraId="0BA3CC7B" w14:textId="77777777" w:rsidR="00832074" w:rsidRPr="00E375D2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5E84880" w14:textId="32E65D7E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5,943</w:t>
            </w:r>
          </w:p>
        </w:tc>
      </w:tr>
      <w:tr w:rsidR="00832074" w:rsidRPr="004C2017" w14:paraId="1CB0EFA2" w14:textId="77777777" w:rsidTr="00660C70">
        <w:tc>
          <w:tcPr>
            <w:tcW w:w="2041" w:type="dxa"/>
          </w:tcPr>
          <w:p w14:paraId="2E9DB4FA" w14:textId="77777777" w:rsidR="00832074" w:rsidRPr="004C2017" w:rsidRDefault="00832074" w:rsidP="00832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75D2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7334B661" w14:textId="5FE3123F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845A617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301AE20" w14:textId="0F9102E3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281DF6F" w14:textId="77777777" w:rsidR="00832074" w:rsidRPr="004C2017" w:rsidRDefault="00832074" w:rsidP="0083207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B658F0D" w14:textId="69190D34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22DA483" w14:textId="77777777" w:rsidR="00832074" w:rsidRPr="004C2017" w:rsidRDefault="00832074" w:rsidP="00832074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C0D17AB" w14:textId="73ABE080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D51F27A" w14:textId="77777777" w:rsidR="00832074" w:rsidRPr="004C2017" w:rsidRDefault="00832074" w:rsidP="00832074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BD04016" w14:textId="193E1A9C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0F3758F2" w14:textId="77777777" w:rsidR="00832074" w:rsidRPr="00E375D2" w:rsidRDefault="00832074" w:rsidP="00832074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95C044B" w14:textId="6D6C2AE1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3A1D9CEB" w14:textId="77777777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19BDE3" w14:textId="27B3CEFC" w:rsidR="00832074" w:rsidRPr="004C2017" w:rsidRDefault="00AC3283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3,910</w:t>
            </w:r>
          </w:p>
        </w:tc>
        <w:tc>
          <w:tcPr>
            <w:tcW w:w="76" w:type="dxa"/>
            <w:vAlign w:val="bottom"/>
          </w:tcPr>
          <w:p w14:paraId="7F96711F" w14:textId="77777777" w:rsidR="00832074" w:rsidRPr="00E375D2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97EB34A" w14:textId="16F29859" w:rsidR="00832074" w:rsidRPr="004C2017" w:rsidRDefault="00832074" w:rsidP="00832074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2,750</w:t>
            </w:r>
          </w:p>
        </w:tc>
      </w:tr>
      <w:tr w:rsidR="00AC3283" w:rsidRPr="004C2017" w14:paraId="2C0AB904" w14:textId="77777777" w:rsidTr="004E7B8C">
        <w:trPr>
          <w:trHeight w:val="234"/>
        </w:trPr>
        <w:tc>
          <w:tcPr>
            <w:tcW w:w="2041" w:type="dxa"/>
          </w:tcPr>
          <w:p w14:paraId="4AE5D3D9" w14:textId="77777777" w:rsidR="00AC3283" w:rsidRPr="004C2017" w:rsidRDefault="00AC3283" w:rsidP="00AC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75D2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6DFCF5EF" w14:textId="253FDA33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C73C451" w14:textId="77777777" w:rsidR="00AC3283" w:rsidRPr="004C2017" w:rsidRDefault="00AC3283" w:rsidP="00AC32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03F1FE2" w14:textId="2E4F0BBE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0B6ED61" w14:textId="77777777" w:rsidR="00AC3283" w:rsidRPr="004C2017" w:rsidRDefault="00AC3283" w:rsidP="00AC32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4BD78A1" w14:textId="011C8213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C9A2E3" w14:textId="77777777" w:rsidR="00AC3283" w:rsidRPr="004C2017" w:rsidRDefault="00AC3283" w:rsidP="00AC328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97AB59C" w14:textId="10C35ACD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395DEAA" w14:textId="77777777" w:rsidR="00AC3283" w:rsidRPr="004C2017" w:rsidRDefault="00AC3283" w:rsidP="00AC328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78BF40D" w14:textId="70F4857E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F1E7DD2" w14:textId="77777777" w:rsidR="00AC3283" w:rsidRPr="00E375D2" w:rsidRDefault="00AC3283" w:rsidP="00AC328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FCDDF18" w14:textId="03CCB51D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27F474A9" w14:textId="77777777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2C422C" w14:textId="7C18B578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04F37678" w14:textId="77777777" w:rsidR="00AC3283" w:rsidRPr="00E375D2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B147CF7" w14:textId="5B6E486B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200</w:t>
            </w:r>
          </w:p>
        </w:tc>
      </w:tr>
      <w:tr w:rsidR="00AC3283" w:rsidRPr="004C2017" w14:paraId="2E7DE611" w14:textId="77777777" w:rsidTr="00660C70">
        <w:tc>
          <w:tcPr>
            <w:tcW w:w="2041" w:type="dxa"/>
          </w:tcPr>
          <w:p w14:paraId="3268AB84" w14:textId="77777777" w:rsidR="00AC3283" w:rsidRPr="004C2017" w:rsidRDefault="00AC3283" w:rsidP="00AC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E375D2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7488B15B" w14:textId="1DA28BCE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08D80F" w14:textId="77777777" w:rsidR="00AC3283" w:rsidRPr="004C2017" w:rsidRDefault="00AC3283" w:rsidP="00AC32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D5595C8" w14:textId="06D924FB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7600DCC" w14:textId="77777777" w:rsidR="00AC3283" w:rsidRPr="004C2017" w:rsidRDefault="00AC3283" w:rsidP="00AC328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AFE1369" w14:textId="3DB6C1E2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03BAE37" w14:textId="77777777" w:rsidR="00AC3283" w:rsidRPr="004C2017" w:rsidRDefault="00AC3283" w:rsidP="00AC3283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C972C41" w14:textId="76C64CC3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E897CE7" w14:textId="77777777" w:rsidR="00AC3283" w:rsidRPr="004C2017" w:rsidRDefault="00AC3283" w:rsidP="00AC3283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B89701E" w14:textId="20154FE4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6" w:type="dxa"/>
            <w:vAlign w:val="bottom"/>
          </w:tcPr>
          <w:p w14:paraId="029F0110" w14:textId="77777777" w:rsidR="00AC3283" w:rsidRPr="004C2017" w:rsidRDefault="00AC3283" w:rsidP="00AC3283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8F86997" w14:textId="212814D7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CF78C7A" w14:textId="77777777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D50983" w14:textId="6CA6A83B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6" w:type="dxa"/>
            <w:vAlign w:val="bottom"/>
          </w:tcPr>
          <w:p w14:paraId="4ADAB903" w14:textId="77777777" w:rsidR="00AC3283" w:rsidRPr="00E375D2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3F87A70" w14:textId="2A5B4084" w:rsidR="00AC3283" w:rsidRPr="004C2017" w:rsidRDefault="00AC3283" w:rsidP="00AC3283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C2017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</w:tbl>
    <w:p w14:paraId="11A40C1B" w14:textId="5D71209A" w:rsidR="00E37747" w:rsidRDefault="00E37747" w:rsidP="00E37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E37747" w:rsidRPr="00CB30E3" w14:paraId="0254FB0E" w14:textId="77777777" w:rsidTr="00660C70">
        <w:tc>
          <w:tcPr>
            <w:tcW w:w="2041" w:type="dxa"/>
            <w:vAlign w:val="bottom"/>
          </w:tcPr>
          <w:p w14:paraId="4FD7E163" w14:textId="77777777" w:rsidR="00E37747" w:rsidRPr="00CB30E3" w:rsidRDefault="00E37747" w:rsidP="00660C70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27EE76EC" w14:textId="77777777" w:rsidR="00E37747" w:rsidRPr="00CB30E3" w:rsidRDefault="00E37747" w:rsidP="00660C70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E37747" w:rsidRPr="00CB30E3" w14:paraId="1FEE3999" w14:textId="77777777" w:rsidTr="00660C70">
        <w:tc>
          <w:tcPr>
            <w:tcW w:w="2041" w:type="dxa"/>
            <w:vAlign w:val="bottom"/>
          </w:tcPr>
          <w:p w14:paraId="112FE7DC" w14:textId="77777777" w:rsidR="00E37747" w:rsidRPr="00CB30E3" w:rsidRDefault="00E37747" w:rsidP="00660C70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DE96FF" w14:textId="77777777" w:rsidR="00E37747" w:rsidRPr="00CB30E3" w:rsidRDefault="00E37747" w:rsidP="00660C70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753AEB1" w14:textId="77777777" w:rsidR="00E37747" w:rsidRPr="00CB30E3" w:rsidRDefault="00E37747" w:rsidP="00660C70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1B875" w14:textId="77777777" w:rsidR="00E37747" w:rsidRPr="00E375D2" w:rsidRDefault="00E37747" w:rsidP="00660C70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747" w:rsidRPr="00CB30E3" w14:paraId="460F1CC8" w14:textId="77777777" w:rsidTr="00660C70">
        <w:tc>
          <w:tcPr>
            <w:tcW w:w="2041" w:type="dxa"/>
            <w:vAlign w:val="bottom"/>
          </w:tcPr>
          <w:p w14:paraId="112454F0" w14:textId="77777777" w:rsidR="00E37747" w:rsidRPr="00CB30E3" w:rsidRDefault="00E37747" w:rsidP="00660C70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B3110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28F5FD4B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002EEDB" w14:textId="77777777" w:rsidR="00E37747" w:rsidRPr="00CB30E3" w:rsidRDefault="00E37747" w:rsidP="00660C70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0B91FB6A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7A66B94B" w14:textId="77777777" w:rsidR="00E37747" w:rsidRPr="00CB30E3" w:rsidRDefault="00E37747" w:rsidP="00660C70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F6B3A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0321700F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34D496B6" w14:textId="77777777" w:rsidR="00E37747" w:rsidRPr="00CB30E3" w:rsidRDefault="00E37747" w:rsidP="00660C70">
            <w:pPr>
              <w:spacing w:line="28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5AA6A4DA" w14:textId="77777777" w:rsidR="00E37747" w:rsidRPr="00E375D2" w:rsidRDefault="00E37747" w:rsidP="00660C70">
            <w:pPr>
              <w:spacing w:line="28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สำหรับงวดหกเดือนสิ้นสุด</w:t>
            </w:r>
            <w:r w:rsidRPr="00E375D2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CB30E3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E375D2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E37747" w:rsidRPr="00CB30E3" w14:paraId="59AFB735" w14:textId="77777777" w:rsidTr="00660C70">
        <w:tc>
          <w:tcPr>
            <w:tcW w:w="2041" w:type="dxa"/>
          </w:tcPr>
          <w:p w14:paraId="4CCFF97A" w14:textId="77777777" w:rsidR="00E37747" w:rsidRPr="00E375D2" w:rsidRDefault="00E37747" w:rsidP="00E37747">
            <w:pPr>
              <w:tabs>
                <w:tab w:val="left" w:pos="540"/>
              </w:tabs>
              <w:spacing w:line="28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61A28879" w14:textId="70B91C10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335A6AEA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2EC46E7F" w14:textId="6734E81A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40CFCFA9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5E51D8" w14:textId="27A5C6C4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76C84C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47EEFD20" w14:textId="59B6A897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6719595" w14:textId="77777777" w:rsidR="00E37747" w:rsidRPr="00CB30E3" w:rsidRDefault="00E37747" w:rsidP="00E37747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3E84509E" w14:textId="6B078723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75158EEB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718BF30" w14:textId="3E7616CE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6B6B6AFA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F3F129" w14:textId="55089752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</w:t>
            </w:r>
            <w:r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3775A95" w14:textId="77777777" w:rsidR="00E37747" w:rsidRPr="00E375D2" w:rsidRDefault="00E37747" w:rsidP="00E37747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AD1CF" w14:textId="5697D2AA" w:rsidR="00E37747" w:rsidRPr="00CB30E3" w:rsidRDefault="00E37747" w:rsidP="00E37747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B30E3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</w:tr>
      <w:tr w:rsidR="00E37747" w:rsidRPr="00CB30E3" w14:paraId="4BD6C6AB" w14:textId="77777777" w:rsidTr="00660C70">
        <w:tc>
          <w:tcPr>
            <w:tcW w:w="2041" w:type="dxa"/>
          </w:tcPr>
          <w:p w14:paraId="45145142" w14:textId="77777777" w:rsidR="00E37747" w:rsidRPr="00E375D2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377E251F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D62EF6C" w14:textId="77777777" w:rsidR="00E37747" w:rsidRPr="00CB30E3" w:rsidRDefault="00E37747" w:rsidP="00E3774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880848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8B28A59" w14:textId="77777777" w:rsidR="00E37747" w:rsidRPr="00CB30E3" w:rsidRDefault="00E37747" w:rsidP="00E3774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4724A28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F93A17E" w14:textId="77777777" w:rsidR="00E37747" w:rsidRPr="00E375D2" w:rsidRDefault="00E37747" w:rsidP="00E37747">
            <w:pPr>
              <w:spacing w:line="28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5DA74B1E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5F9B0E9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704D3E2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F4134AE" w14:textId="77777777" w:rsidR="00E37747" w:rsidRPr="00E375D2" w:rsidRDefault="00E37747" w:rsidP="00E37747">
            <w:pPr>
              <w:spacing w:line="28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38EDE29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AEDBAC2" w14:textId="77777777" w:rsidR="00E37747" w:rsidRPr="00CB30E3" w:rsidRDefault="00E37747" w:rsidP="00E37747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D22ABF3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2B4C58" w14:textId="77777777" w:rsidR="00E37747" w:rsidRPr="00E375D2" w:rsidRDefault="00E37747" w:rsidP="00E37747">
            <w:pPr>
              <w:spacing w:line="28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61C6EE3" w14:textId="77777777" w:rsidR="00E37747" w:rsidRPr="00CB30E3" w:rsidRDefault="00E37747" w:rsidP="00E37747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F15" w:rsidRPr="00CB30E3" w14:paraId="093BF816" w14:textId="77777777" w:rsidTr="00660C70">
        <w:tc>
          <w:tcPr>
            <w:tcW w:w="2041" w:type="dxa"/>
          </w:tcPr>
          <w:p w14:paraId="09905D8C" w14:textId="42B022DD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hint="cs"/>
                <w:b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02618C05" w14:textId="02655C8B" w:rsidR="00D46F15" w:rsidRPr="00CB30E3" w:rsidRDefault="00E20629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3454C38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489E739" w14:textId="217DD1F6" w:rsidR="00D46F15" w:rsidRPr="00CB30E3" w:rsidRDefault="00D46F15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9784F3E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785000D" w14:textId="4AF05E7A" w:rsidR="00D46F15" w:rsidRPr="00CB30E3" w:rsidRDefault="00E20629" w:rsidP="00E20629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881</w:t>
            </w:r>
          </w:p>
        </w:tc>
        <w:tc>
          <w:tcPr>
            <w:tcW w:w="76" w:type="dxa"/>
            <w:vAlign w:val="bottom"/>
          </w:tcPr>
          <w:p w14:paraId="645FB662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6E4A844" w14:textId="5DF1D453" w:rsidR="00D46F15" w:rsidRPr="00CB30E3" w:rsidRDefault="00D46F15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D180A4D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E4FFE65" w14:textId="7BB053B5" w:rsidR="00D46F15" w:rsidRPr="00CB30E3" w:rsidRDefault="00D46F15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DDF3B09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7E8BA04" w14:textId="1995E4CD" w:rsidR="00D46F15" w:rsidRPr="00CB30E3" w:rsidRDefault="00D46F15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34D498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CC73FB" w14:textId="59D065FA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6" w:type="dxa"/>
            <w:vAlign w:val="bottom"/>
          </w:tcPr>
          <w:p w14:paraId="458A36D4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664A44" w14:textId="69328D2B" w:rsidR="00D46F15" w:rsidRPr="00CB30E3" w:rsidRDefault="00D46F15" w:rsidP="00D46F15">
            <w:pPr>
              <w:tabs>
                <w:tab w:val="clear" w:pos="454"/>
                <w:tab w:val="clear" w:pos="680"/>
                <w:tab w:val="clear" w:pos="907"/>
              </w:tabs>
              <w:spacing w:line="28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375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46F15" w:rsidRPr="00CB30E3" w14:paraId="3BDA543B" w14:textId="77777777" w:rsidTr="00660C70">
        <w:tc>
          <w:tcPr>
            <w:tcW w:w="2041" w:type="dxa"/>
          </w:tcPr>
          <w:p w14:paraId="5CA90E40" w14:textId="77777777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5C94982C" w14:textId="781F7283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B9EB18A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20DE801" w14:textId="7A2DE4E4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0A8A4549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590A99A" w14:textId="0FF74D13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49C77FF7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05850CDD" w14:textId="30648F5D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C4B1D80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8B79F93" w14:textId="2F3EBA4A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771AFB5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F6E7C68" w14:textId="4713E800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CA790D2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6BCFFC" w14:textId="31E0B105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1A16CE97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8003ABD" w14:textId="6C73EFE2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570</w:t>
            </w:r>
          </w:p>
        </w:tc>
      </w:tr>
      <w:tr w:rsidR="00D46F15" w:rsidRPr="00CB30E3" w14:paraId="2C989679" w14:textId="77777777" w:rsidTr="00660C70">
        <w:tc>
          <w:tcPr>
            <w:tcW w:w="2041" w:type="dxa"/>
          </w:tcPr>
          <w:p w14:paraId="41DE20BE" w14:textId="77777777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019AF38A" w14:textId="77777777" w:rsidR="00D46F15" w:rsidRPr="00CB30E3" w:rsidRDefault="00D46F15" w:rsidP="00D46F15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07DB8CB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2271E69" w14:textId="77777777" w:rsidR="00D46F15" w:rsidRPr="00CB30E3" w:rsidRDefault="00D46F15" w:rsidP="00D46F15">
            <w:pPr>
              <w:spacing w:line="28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1C67F3F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70C4EA2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E315FE9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7395D4A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EBCAC3B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7285729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1A47FF5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ECDBF75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636C319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E75686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EEF0E3F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402703C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6F15" w:rsidRPr="00CB30E3" w14:paraId="0C6015CD" w14:textId="77777777" w:rsidTr="00660C70">
        <w:tc>
          <w:tcPr>
            <w:tcW w:w="2041" w:type="dxa"/>
          </w:tcPr>
          <w:p w14:paraId="74D17047" w14:textId="77777777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21CD4935" w14:textId="61E59F20" w:rsidR="00D46F15" w:rsidRPr="00CB30E3" w:rsidRDefault="0003010B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2,403</w:t>
            </w:r>
          </w:p>
        </w:tc>
        <w:tc>
          <w:tcPr>
            <w:tcW w:w="76" w:type="dxa"/>
            <w:vAlign w:val="bottom"/>
          </w:tcPr>
          <w:p w14:paraId="5B7E4201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5B712B5" w14:textId="6498C28D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3,310</w:t>
            </w:r>
          </w:p>
        </w:tc>
        <w:tc>
          <w:tcPr>
            <w:tcW w:w="76" w:type="dxa"/>
            <w:vAlign w:val="bottom"/>
          </w:tcPr>
          <w:p w14:paraId="2B556446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5F4A5F4" w14:textId="2138CF7E" w:rsidR="00D46F15" w:rsidRPr="00CB30E3" w:rsidRDefault="001C4E1E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5,169</w:t>
            </w:r>
          </w:p>
        </w:tc>
        <w:tc>
          <w:tcPr>
            <w:tcW w:w="76" w:type="dxa"/>
            <w:vAlign w:val="bottom"/>
          </w:tcPr>
          <w:p w14:paraId="158F30EC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15498D0" w14:textId="5A03C5E4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6,598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5773D8E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A8129D5" w14:textId="3E3BAB06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1,631</w:t>
            </w:r>
          </w:p>
        </w:tc>
        <w:tc>
          <w:tcPr>
            <w:tcW w:w="76" w:type="dxa"/>
            <w:vAlign w:val="bottom"/>
          </w:tcPr>
          <w:p w14:paraId="682EA186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FF78704" w14:textId="72E26526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2,605</w:t>
            </w:r>
          </w:p>
        </w:tc>
        <w:tc>
          <w:tcPr>
            <w:tcW w:w="76" w:type="dxa"/>
            <w:vAlign w:val="bottom"/>
          </w:tcPr>
          <w:p w14:paraId="36038F87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A5F72C" w14:textId="0F0C7176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3,545</w:t>
            </w:r>
          </w:p>
        </w:tc>
        <w:tc>
          <w:tcPr>
            <w:tcW w:w="76" w:type="dxa"/>
            <w:vAlign w:val="bottom"/>
          </w:tcPr>
          <w:p w14:paraId="1708379E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14A59B4" w14:textId="7A7F494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5,081</w:t>
            </w:r>
          </w:p>
        </w:tc>
      </w:tr>
      <w:tr w:rsidR="00D46F15" w:rsidRPr="00CB30E3" w14:paraId="06802DA2" w14:textId="77777777" w:rsidTr="00660C70">
        <w:tc>
          <w:tcPr>
            <w:tcW w:w="2041" w:type="dxa"/>
          </w:tcPr>
          <w:p w14:paraId="5D3110EB" w14:textId="77777777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3E62F118" w14:textId="79C26705" w:rsidR="00D46F15" w:rsidRPr="00CB30E3" w:rsidRDefault="0003010B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6" w:type="dxa"/>
            <w:vAlign w:val="bottom"/>
          </w:tcPr>
          <w:p w14:paraId="74C80ADE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3955EF18" w14:textId="05C7B67A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76" w:type="dxa"/>
            <w:vAlign w:val="bottom"/>
          </w:tcPr>
          <w:p w14:paraId="30C23CB8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14:paraId="26A01FE2" w14:textId="72BCE79E" w:rsidR="00D46F15" w:rsidRPr="00CB30E3" w:rsidRDefault="001C4E1E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322</w:t>
            </w:r>
          </w:p>
        </w:tc>
        <w:tc>
          <w:tcPr>
            <w:tcW w:w="76" w:type="dxa"/>
            <w:vAlign w:val="bottom"/>
          </w:tcPr>
          <w:p w14:paraId="67F3EE0D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14:paraId="14005778" w14:textId="6A3BC49F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344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C285BE6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635A876E" w14:textId="4DAA384A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76" w:type="dxa"/>
            <w:vAlign w:val="bottom"/>
          </w:tcPr>
          <w:p w14:paraId="230A70FD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629D4E35" w14:textId="6AEC519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76" w:type="dxa"/>
            <w:vAlign w:val="bottom"/>
          </w:tcPr>
          <w:p w14:paraId="47CE3F37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4E5BF367" w14:textId="541523D9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76" w:type="dxa"/>
            <w:vAlign w:val="bottom"/>
          </w:tcPr>
          <w:p w14:paraId="389588C4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5BAC9294" w14:textId="0FFF10C6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331</w:t>
            </w:r>
          </w:p>
        </w:tc>
      </w:tr>
      <w:tr w:rsidR="00D46F15" w:rsidRPr="00CB30E3" w14:paraId="000F2E60" w14:textId="77777777" w:rsidTr="00660C70">
        <w:tc>
          <w:tcPr>
            <w:tcW w:w="2041" w:type="dxa"/>
          </w:tcPr>
          <w:p w14:paraId="7E63489C" w14:textId="77777777" w:rsidR="00D46F15" w:rsidRPr="00E375D2" w:rsidRDefault="00D46F15" w:rsidP="00D46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B30E3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E581AE" w14:textId="13069B47" w:rsidR="00D46F15" w:rsidRPr="00CB30E3" w:rsidRDefault="0003010B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2,564</w:t>
            </w:r>
          </w:p>
        </w:tc>
        <w:tc>
          <w:tcPr>
            <w:tcW w:w="76" w:type="dxa"/>
            <w:vAlign w:val="bottom"/>
          </w:tcPr>
          <w:p w14:paraId="1CACD78A" w14:textId="77777777" w:rsidR="00D46F15" w:rsidRPr="00CB30E3" w:rsidRDefault="00D46F15" w:rsidP="00D46F15">
            <w:pPr>
              <w:spacing w:line="28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58F1E" w14:textId="52566A3D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3,482</w:t>
            </w:r>
          </w:p>
        </w:tc>
        <w:tc>
          <w:tcPr>
            <w:tcW w:w="76" w:type="dxa"/>
            <w:vAlign w:val="bottom"/>
          </w:tcPr>
          <w:p w14:paraId="74E03E66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BA5A" w14:textId="12455B7C" w:rsidR="00D46F15" w:rsidRPr="00CB30E3" w:rsidRDefault="001C4E1E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5,491</w:t>
            </w:r>
          </w:p>
        </w:tc>
        <w:tc>
          <w:tcPr>
            <w:tcW w:w="76" w:type="dxa"/>
            <w:vAlign w:val="bottom"/>
          </w:tcPr>
          <w:p w14:paraId="37E7ECBB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57719A33" w14:textId="31719854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6,942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C356F51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C59A1" w14:textId="47B4398E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1,783</w:t>
            </w:r>
          </w:p>
        </w:tc>
        <w:tc>
          <w:tcPr>
            <w:tcW w:w="76" w:type="dxa"/>
            <w:vAlign w:val="bottom"/>
          </w:tcPr>
          <w:p w14:paraId="34076236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4F7A9A" w14:textId="1AF46A90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2,770</w:t>
            </w:r>
          </w:p>
        </w:tc>
        <w:tc>
          <w:tcPr>
            <w:tcW w:w="76" w:type="dxa"/>
            <w:vAlign w:val="bottom"/>
          </w:tcPr>
          <w:p w14:paraId="761F1645" w14:textId="77777777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A65B57" w14:textId="6D90C7FB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3,849</w:t>
            </w:r>
          </w:p>
        </w:tc>
        <w:tc>
          <w:tcPr>
            <w:tcW w:w="76" w:type="dxa"/>
            <w:vAlign w:val="bottom"/>
          </w:tcPr>
          <w:p w14:paraId="060ADF44" w14:textId="77777777" w:rsidR="00D46F15" w:rsidRPr="00E375D2" w:rsidRDefault="00D46F15" w:rsidP="00D46F15">
            <w:pPr>
              <w:tabs>
                <w:tab w:val="clear" w:pos="680"/>
              </w:tabs>
              <w:spacing w:line="28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3F231" w14:textId="1166AC0F" w:rsidR="00D46F15" w:rsidRPr="00CB30E3" w:rsidRDefault="00D46F15" w:rsidP="00D46F15">
            <w:pPr>
              <w:tabs>
                <w:tab w:val="clear" w:pos="680"/>
              </w:tabs>
              <w:spacing w:line="28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30E3">
              <w:rPr>
                <w:rFonts w:ascii="Angsana New" w:hAnsi="Angsana New"/>
                <w:sz w:val="22"/>
                <w:szCs w:val="22"/>
              </w:rPr>
              <w:t>5,412</w:t>
            </w:r>
          </w:p>
        </w:tc>
      </w:tr>
    </w:tbl>
    <w:p w14:paraId="0C3DD136" w14:textId="5DEC58E1" w:rsidR="000C30B5" w:rsidRPr="00E37747" w:rsidRDefault="000C30B5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A8FC01C" w14:textId="355FEE1B" w:rsidR="00123D48" w:rsidRPr="00E37747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E37747">
        <w:rPr>
          <w:rFonts w:asciiTheme="majorBidi" w:hAnsiTheme="majorBidi" w:cstheme="majorBidi"/>
          <w:sz w:val="32"/>
          <w:szCs w:val="32"/>
        </w:rPr>
        <w:t>3</w:t>
      </w:r>
      <w:r w:rsidR="00E37747" w:rsidRPr="00E37747">
        <w:rPr>
          <w:rFonts w:asciiTheme="majorBidi" w:hAnsiTheme="majorBidi" w:cstheme="majorBidi"/>
          <w:sz w:val="32"/>
          <w:szCs w:val="32"/>
        </w:rPr>
        <w:t>0</w:t>
      </w:r>
      <w:r w:rsidRPr="00E37747">
        <w:rPr>
          <w:rFonts w:asciiTheme="majorBidi" w:hAnsiTheme="majorBidi" w:cstheme="majorBidi"/>
          <w:sz w:val="32"/>
          <w:szCs w:val="32"/>
        </w:rPr>
        <w:t xml:space="preserve"> </w:t>
      </w:r>
      <w:r w:rsidR="00E37747" w:rsidRPr="00E375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37747">
        <w:rPr>
          <w:rFonts w:asciiTheme="majorBidi" w:hAnsiTheme="majorBidi" w:cstheme="majorBidi"/>
          <w:sz w:val="32"/>
          <w:szCs w:val="32"/>
        </w:rPr>
        <w:t>256</w:t>
      </w:r>
      <w:r w:rsidR="002B000A" w:rsidRPr="00E37747">
        <w:rPr>
          <w:rFonts w:asciiTheme="majorBidi" w:hAnsiTheme="majorBidi" w:cstheme="majorBidi"/>
          <w:sz w:val="32"/>
          <w:szCs w:val="32"/>
        </w:rPr>
        <w:t>5</w:t>
      </w:r>
      <w:r w:rsidRPr="00E37747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E37747">
        <w:rPr>
          <w:rFonts w:asciiTheme="majorBidi" w:hAnsiTheme="majorBidi" w:cstheme="majorBidi"/>
          <w:sz w:val="32"/>
          <w:szCs w:val="32"/>
        </w:rPr>
        <w:t xml:space="preserve">31 </w:t>
      </w:r>
      <w:r w:rsidRPr="00E375D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37747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E37747">
        <w:rPr>
          <w:rFonts w:asciiTheme="majorBidi" w:hAnsiTheme="majorBidi" w:cstheme="majorBidi"/>
          <w:sz w:val="32"/>
          <w:szCs w:val="32"/>
        </w:rPr>
        <w:t>6</w:t>
      </w:r>
      <w:r w:rsidR="002B000A" w:rsidRPr="00E37747">
        <w:rPr>
          <w:rFonts w:asciiTheme="majorBidi" w:hAnsiTheme="majorBidi" w:cstheme="majorBidi"/>
          <w:sz w:val="32"/>
          <w:szCs w:val="32"/>
        </w:rPr>
        <w:t>4</w:t>
      </w:r>
      <w:r w:rsidR="00C61095" w:rsidRPr="00E37747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C23441" w:rsidRPr="00E67B98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23441" w:rsidRPr="00E67B98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441" w:rsidRPr="00E67B98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240876" w14:textId="77777777" w:rsidR="00E37747" w:rsidRPr="00E67B98" w:rsidRDefault="00E3774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CDDF439" w14:textId="62455143" w:rsidR="00C23441" w:rsidRPr="00E67B98" w:rsidRDefault="00E3774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7BDFDDB" w14:textId="5E98BB36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EC060B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263D456" w14:textId="77777777" w:rsidR="00E37747" w:rsidRPr="00E67B98" w:rsidRDefault="00E3774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4E8F667" w14:textId="5AD5CA5F" w:rsidR="00C23441" w:rsidRPr="00E67B98" w:rsidRDefault="00E3774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1841A5B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53E9FD" w14:textId="1C5CA474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23441" w:rsidRPr="00E67B98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46B83A72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24A7147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7CB2E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674E3DC7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23441" w:rsidRPr="00E67B98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0FA0328D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C0033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762F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3B54D94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1FBDF9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106D7" w:rsidRPr="00E67B98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E67B9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7FA18E02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B4B6BD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6D3508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C3E34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4BCC7AA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14,907</w:t>
            </w:r>
          </w:p>
        </w:tc>
        <w:tc>
          <w:tcPr>
            <w:tcW w:w="135" w:type="dxa"/>
          </w:tcPr>
          <w:p w14:paraId="61F009B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50B29D7B" w14:textId="5DF71811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14,733</w:t>
            </w:r>
          </w:p>
        </w:tc>
      </w:tr>
      <w:tr w:rsidR="00F106D7" w:rsidRPr="00E67B98" w14:paraId="6869495F" w14:textId="77777777" w:rsidTr="00F421A0">
        <w:trPr>
          <w:trHeight w:val="62"/>
        </w:trPr>
        <w:tc>
          <w:tcPr>
            <w:tcW w:w="3458" w:type="dxa"/>
          </w:tcPr>
          <w:p w14:paraId="79AFF83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6ED15A1F" w14:textId="73D1E25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07B4DD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675288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6024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2118BB" w14:textId="79FD232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371,404</w:t>
            </w:r>
          </w:p>
        </w:tc>
        <w:tc>
          <w:tcPr>
            <w:tcW w:w="135" w:type="dxa"/>
          </w:tcPr>
          <w:p w14:paraId="08BEA2B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147505B9" w14:textId="5E50807A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199,311</w:t>
            </w:r>
          </w:p>
        </w:tc>
      </w:tr>
      <w:tr w:rsidR="00F106D7" w:rsidRPr="00E67B98" w14:paraId="60D6F54A" w14:textId="77777777" w:rsidTr="00F421A0">
        <w:trPr>
          <w:trHeight w:val="62"/>
        </w:trPr>
        <w:tc>
          <w:tcPr>
            <w:tcW w:w="3458" w:type="dxa"/>
          </w:tcPr>
          <w:p w14:paraId="2A30A01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3D8B0090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62A07A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59596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273C1275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386,311</w:t>
            </w:r>
          </w:p>
        </w:tc>
        <w:tc>
          <w:tcPr>
            <w:tcW w:w="135" w:type="dxa"/>
          </w:tcPr>
          <w:p w14:paraId="00A89DC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2C7F0B9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214,044</w:t>
            </w:r>
          </w:p>
        </w:tc>
      </w:tr>
      <w:tr w:rsidR="00F106D7" w:rsidRPr="00E67B98" w14:paraId="52BF6D3E" w14:textId="77777777" w:rsidTr="00F421A0">
        <w:tc>
          <w:tcPr>
            <w:tcW w:w="3458" w:type="dxa"/>
          </w:tcPr>
          <w:p w14:paraId="318CFD0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08D4245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D83619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44CAD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261E7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1574AA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D717F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75702653" w14:textId="77777777" w:rsidTr="00F421A0">
        <w:tc>
          <w:tcPr>
            <w:tcW w:w="3458" w:type="dxa"/>
          </w:tcPr>
          <w:p w14:paraId="14CECFC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01A4F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D23A84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FC476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20BC5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FE5941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79D12BA8" w14:textId="77777777" w:rsidTr="00F421A0">
        <w:tc>
          <w:tcPr>
            <w:tcW w:w="3458" w:type="dxa"/>
          </w:tcPr>
          <w:p w14:paraId="6A7B3FC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E67B9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18A1626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9C64CF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784530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71706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2B208CF6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 48,803 </w:t>
            </w:r>
          </w:p>
        </w:tc>
        <w:tc>
          <w:tcPr>
            <w:tcW w:w="135" w:type="dxa"/>
          </w:tcPr>
          <w:p w14:paraId="5123D7E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4B8678B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89,838</w:t>
            </w:r>
          </w:p>
        </w:tc>
      </w:tr>
      <w:tr w:rsidR="00F106D7" w:rsidRPr="00E67B98" w14:paraId="1007A737" w14:textId="77777777" w:rsidTr="00F421A0">
        <w:tc>
          <w:tcPr>
            <w:tcW w:w="3458" w:type="dxa"/>
          </w:tcPr>
          <w:p w14:paraId="6884C7B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02485426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527426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05B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1ACC8BB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 146,670 </w:t>
            </w:r>
          </w:p>
        </w:tc>
        <w:tc>
          <w:tcPr>
            <w:tcW w:w="135" w:type="dxa"/>
          </w:tcPr>
          <w:p w14:paraId="2170F3B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4DF6AED9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161,414</w:t>
            </w:r>
          </w:p>
        </w:tc>
      </w:tr>
      <w:tr w:rsidR="00F106D7" w:rsidRPr="00E67B98" w14:paraId="3EC424E5" w14:textId="77777777" w:rsidTr="00F421A0">
        <w:tc>
          <w:tcPr>
            <w:tcW w:w="3458" w:type="dxa"/>
          </w:tcPr>
          <w:p w14:paraId="10A6A74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2BD0E3AA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60E55FD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E6425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3418B6D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 195,473 </w:t>
            </w:r>
          </w:p>
        </w:tc>
        <w:tc>
          <w:tcPr>
            <w:tcW w:w="135" w:type="dxa"/>
          </w:tcPr>
          <w:p w14:paraId="6BAC75E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590C4CB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251,252</w:t>
            </w:r>
          </w:p>
        </w:tc>
      </w:tr>
      <w:tr w:rsidR="00F106D7" w:rsidRPr="00E67B98" w14:paraId="4C1CF97A" w14:textId="77777777" w:rsidTr="00F421A0">
        <w:tc>
          <w:tcPr>
            <w:tcW w:w="3458" w:type="dxa"/>
          </w:tcPr>
          <w:p w14:paraId="05C83645" w14:textId="5DF7FAE2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D696B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F608CF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360C0F0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98E23" w14:textId="77777777" w:rsidR="00F106D7" w:rsidRPr="00E67B98" w:rsidRDefault="00F106D7" w:rsidP="000326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EBE7B3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8A47D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FF3194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71208209" w14:textId="77777777" w:rsidTr="00F421A0">
        <w:tc>
          <w:tcPr>
            <w:tcW w:w="3458" w:type="dxa"/>
          </w:tcPr>
          <w:p w14:paraId="0E9BAADE" w14:textId="4FB2D94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</w:tcPr>
          <w:p w14:paraId="04F6CF8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B854A5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809CB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9783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55BE5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A7483E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F3E18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117BCD53" w14:textId="77777777" w:rsidTr="00F421A0">
        <w:tc>
          <w:tcPr>
            <w:tcW w:w="3458" w:type="dxa"/>
          </w:tcPr>
          <w:p w14:paraId="4946E08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3F1FAA34" w14:textId="1CCDB063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D1519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344A1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A9F8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96FC12" w14:textId="01AE507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512C4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DC784" w14:textId="0F9E9EA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06D7" w:rsidRPr="00E67B98" w14:paraId="1FDDC811" w14:textId="77777777" w:rsidTr="00F421A0">
        <w:tc>
          <w:tcPr>
            <w:tcW w:w="3458" w:type="dxa"/>
          </w:tcPr>
          <w:p w14:paraId="237BF3E6" w14:textId="52E348F3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6548730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2770CCE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D715DB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7125C86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858F0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0BCCCC3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C26D0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25CAF69B" w14:textId="77777777" w:rsidTr="00F421A0">
        <w:tc>
          <w:tcPr>
            <w:tcW w:w="3458" w:type="dxa"/>
          </w:tcPr>
          <w:p w14:paraId="5580AFB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E2AB8D" w14:textId="654CE119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6DC0DA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3037EF5" w14:textId="13C67C2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34" w:type="dxa"/>
          </w:tcPr>
          <w:p w14:paraId="382A299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8A3C41" w14:textId="30A057A1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636758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246EBA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106D7" w:rsidRPr="00E67B98" w14:paraId="7DEEF8C2" w14:textId="77777777" w:rsidTr="00F421A0">
        <w:tc>
          <w:tcPr>
            <w:tcW w:w="3458" w:type="dxa"/>
          </w:tcPr>
          <w:p w14:paraId="76634DE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AFAC12" w14:textId="543A8D55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06907C8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85C43F1" w14:textId="6C68F52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34" w:type="dxa"/>
          </w:tcPr>
          <w:p w14:paraId="06A76EE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6ABF2" w14:textId="2D1AB214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80F51C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24571" w14:textId="1E3F258E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06D7" w:rsidRPr="00E67B98" w14:paraId="664663EF" w14:textId="77777777" w:rsidTr="00173F01">
        <w:tc>
          <w:tcPr>
            <w:tcW w:w="3458" w:type="dxa"/>
          </w:tcPr>
          <w:p w14:paraId="51EB900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5012E8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6263D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E9DA39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99F2A8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FEFB3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F81AD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52A63E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42295077" w14:textId="77777777" w:rsidTr="004E7B8C">
        <w:trPr>
          <w:trHeight w:val="297"/>
        </w:trPr>
        <w:tc>
          <w:tcPr>
            <w:tcW w:w="3458" w:type="dxa"/>
          </w:tcPr>
          <w:p w14:paraId="3574C6AE" w14:textId="6342A245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</w:t>
            </w:r>
            <w:r w:rsidR="00EA6486"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กฤษณ์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5BF6C88B" w14:textId="78AB95D2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2578535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421F81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3748C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EF932B" w14:textId="3DF2BD78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EEDBE2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1A4965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106D7" w:rsidRPr="00E67B98" w14:paraId="789E656A" w14:textId="77777777" w:rsidTr="00173F01">
        <w:tc>
          <w:tcPr>
            <w:tcW w:w="3458" w:type="dxa"/>
          </w:tcPr>
          <w:p w14:paraId="4600C78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26F3B899" w14:textId="699F936C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EFD99A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1FC6DD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C0F9B2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C078F8" w14:textId="245B7D9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BED8C58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32E0C6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106D7" w:rsidRPr="00E67B98" w14:paraId="49FB7997" w14:textId="77777777" w:rsidTr="007C3B6B">
        <w:tc>
          <w:tcPr>
            <w:tcW w:w="3458" w:type="dxa"/>
          </w:tcPr>
          <w:p w14:paraId="6FA594D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B9D00" w14:textId="29E77312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75D2D8F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9B4D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EFBC94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6506C7" w14:textId="64EE9B6B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AC1C84D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DFAC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106D7" w:rsidRPr="00E67B98" w14:paraId="34B4A6C2" w14:textId="77777777" w:rsidTr="007C3B6B">
        <w:tc>
          <w:tcPr>
            <w:tcW w:w="3458" w:type="dxa"/>
          </w:tcPr>
          <w:p w14:paraId="4F747E0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2D8A3" w14:textId="2F365567" w:rsidR="00F106D7" w:rsidRPr="00E67B98" w:rsidRDefault="00EA6486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14:paraId="450DAAC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85C50C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4" w:type="dxa"/>
          </w:tcPr>
          <w:p w14:paraId="4894CC7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75FFED" w14:textId="30CD383B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CE7EE21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A7495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106D7" w:rsidRPr="00E67B98" w14:paraId="2ED876B7" w14:textId="77777777" w:rsidTr="007C3B6B">
        <w:tc>
          <w:tcPr>
            <w:tcW w:w="3458" w:type="dxa"/>
          </w:tcPr>
          <w:p w14:paraId="3114CFF3" w14:textId="1403E150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67A7C2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3F922E8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7BCF01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53FCC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F14FDE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535DC68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F95548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106D7" w:rsidRPr="00E67B98" w14:paraId="5AEC1FB2" w14:textId="77777777" w:rsidTr="00F421A0">
        <w:tc>
          <w:tcPr>
            <w:tcW w:w="3458" w:type="dxa"/>
          </w:tcPr>
          <w:p w14:paraId="3CC8102B" w14:textId="106CBB82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221066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7FF93E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2D8FF4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C4EBE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9BCD5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2E21988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9E5AB5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32668" w:rsidRPr="00E67B98" w14:paraId="574F2D97" w14:textId="77777777" w:rsidTr="00F421A0">
        <w:tc>
          <w:tcPr>
            <w:tcW w:w="3458" w:type="dxa"/>
          </w:tcPr>
          <w:p w14:paraId="39D7093A" w14:textId="6C837602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0989BF47" w14:textId="1965A91C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47BCC08" w14:textId="77777777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C4EFC17" w14:textId="034AD164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1D29C624" w14:textId="77777777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A30700" w14:textId="684FA15F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750867C" w14:textId="77777777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4403B7" w14:textId="51EEB49F" w:rsidR="00032668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F106D7" w:rsidRPr="00E67B98" w14:paraId="50DDBD19" w14:textId="77777777" w:rsidTr="007C3B6B">
        <w:tc>
          <w:tcPr>
            <w:tcW w:w="3458" w:type="dxa"/>
          </w:tcPr>
          <w:p w14:paraId="523832DC" w14:textId="6B8DA5E8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0404D4" w14:textId="4F38244E" w:rsidR="00F106D7" w:rsidRPr="00E67B98" w:rsidRDefault="00032668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23A09D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7993CC0" w14:textId="40CFB2EE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3CBC66F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C6198C" w14:textId="57DC1075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4CEDC3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EE2E0FB" w14:textId="62B290A1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70689AD1" w14:textId="61C72036" w:rsidR="006B5631" w:rsidRPr="00E37747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</w:t>
      </w:r>
      <w:r w:rsidR="005C138A" w:rsidRPr="00E37747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E37747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 w:rsidRPr="00E377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747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E37747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0D4E37" w:rsidRPr="00E67B98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D4E37" w:rsidRPr="00E67B98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999" w:rsidRPr="00E67B98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A537C" w14:textId="77777777" w:rsidR="00E37747" w:rsidRPr="00E67B98" w:rsidRDefault="00E3774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7D3A7AC" w14:textId="6D31B73A" w:rsidR="00416999" w:rsidRPr="00E67B98" w:rsidRDefault="00E3774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6A5CCE2" w14:textId="18FC0070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1B1EFF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12EE487" w14:textId="77777777" w:rsidR="00E37747" w:rsidRPr="00E67B98" w:rsidRDefault="00E3774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49A9535" w14:textId="1F01CB23" w:rsidR="00416999" w:rsidRPr="00E67B98" w:rsidRDefault="00E3774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95AD32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AD5E620" w14:textId="5D29AD29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16999" w:rsidRPr="00E67B98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A740C0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BBB40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FB5441" w14:textId="77777777" w:rsidR="00416999" w:rsidRPr="00E67B98" w:rsidRDefault="00416999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D79F3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7BA7" w:rsidRPr="00E67B98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7ACF334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A4C2E1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51AB6" w14:textId="2131FA0F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6EA465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510ED73A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254,500</w:t>
            </w:r>
          </w:p>
        </w:tc>
        <w:tc>
          <w:tcPr>
            <w:tcW w:w="134" w:type="dxa"/>
          </w:tcPr>
          <w:p w14:paraId="06DBC859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7CB9F873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231,500</w:t>
            </w:r>
          </w:p>
        </w:tc>
      </w:tr>
      <w:tr w:rsidR="00077BA7" w:rsidRPr="00E67B98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2BD7B91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ดอกเบี้ยรับรอตัดบัญชี</w:t>
            </w:r>
            <w:r w:rsidRPr="00E67B98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79EE21D2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D51024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8F85D" w14:textId="778F450D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BCE5F8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691906B1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</w:tr>
      <w:tr w:rsidR="00077BA7" w:rsidRPr="00E67B98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บวก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3F9473FE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3A23F3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DF5E59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06046C3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1,10</w:t>
            </w:r>
            <w:r w:rsidR="00F97010" w:rsidRPr="00E67B98"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26AE0301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0C0226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940</w:t>
            </w:r>
          </w:p>
        </w:tc>
      </w:tr>
      <w:tr w:rsidR="00077BA7" w:rsidRPr="00E67B98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3D32B71B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6AEB28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A74311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2567B170" w:rsidR="00077BA7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254,270</w:t>
            </w:r>
          </w:p>
        </w:tc>
        <w:tc>
          <w:tcPr>
            <w:tcW w:w="134" w:type="dxa"/>
          </w:tcPr>
          <w:p w14:paraId="308BCB89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7B9BAC94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231,109</w:t>
            </w:r>
          </w:p>
        </w:tc>
      </w:tr>
      <w:tr w:rsidR="00077BA7" w:rsidRPr="00E67B98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5DA76CDC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7F32DE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CF560C" w14:textId="2390275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24FDAC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3D8FE32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D702BE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787A4058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34,000</w:t>
            </w:r>
          </w:p>
        </w:tc>
      </w:tr>
      <w:tr w:rsidR="00077BA7" w:rsidRPr="00E67B98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7B081CE5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6060AD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5DDFF1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3BB3EF9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(56,000)</w:t>
            </w:r>
          </w:p>
        </w:tc>
        <w:tc>
          <w:tcPr>
            <w:tcW w:w="134" w:type="dxa"/>
          </w:tcPr>
          <w:p w14:paraId="4100AA59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362D2036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(11,000)</w:t>
            </w:r>
          </w:p>
        </w:tc>
      </w:tr>
      <w:tr w:rsidR="00077BA7" w:rsidRPr="00E67B98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01496964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0D97EB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048127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6A222A59" w:rsidR="00077BA7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198,270</w:t>
            </w:r>
          </w:p>
        </w:tc>
        <w:tc>
          <w:tcPr>
            <w:tcW w:w="134" w:type="dxa"/>
          </w:tcPr>
          <w:p w14:paraId="3666BB4D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09C0AADD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254,109</w:t>
            </w:r>
          </w:p>
        </w:tc>
      </w:tr>
      <w:tr w:rsidR="00077BA7" w:rsidRPr="00E67B98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785CDFE4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9557F9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50574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40D7BDA5" w:rsidR="00077BA7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(2,797)</w:t>
            </w:r>
          </w:p>
        </w:tc>
        <w:tc>
          <w:tcPr>
            <w:tcW w:w="134" w:type="dxa"/>
          </w:tcPr>
          <w:p w14:paraId="2AECF538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00C5A45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(2,857)</w:t>
            </w:r>
          </w:p>
        </w:tc>
      </w:tr>
      <w:tr w:rsidR="00077BA7" w:rsidRPr="00E67B98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1E06215F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E43580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0E6767" w14:textId="77777777" w:rsidR="00077BA7" w:rsidRPr="00E67B98" w:rsidRDefault="00077BA7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30A65AD7" w:rsidR="00077BA7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195,473</w:t>
            </w:r>
          </w:p>
        </w:tc>
        <w:tc>
          <w:tcPr>
            <w:tcW w:w="134" w:type="dxa"/>
          </w:tcPr>
          <w:p w14:paraId="6BB452DA" w14:textId="77777777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2490071A" w:rsidR="00077BA7" w:rsidRPr="00E67B98" w:rsidRDefault="00077BA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251,252</w:t>
            </w:r>
          </w:p>
        </w:tc>
      </w:tr>
      <w:tr w:rsidR="00F97010" w:rsidRPr="00E67B98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  <w:r w:rsidRPr="00E67B9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Theme="majorBidi" w:hAnsiTheme="majorBidi" w:hint="cs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6C3AFBF9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CD34D0" w14:textId="77777777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9F3A02" w14:textId="77777777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1E250043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B20362" w14:textId="77777777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95E0E20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(56,000)</w:t>
            </w:r>
          </w:p>
        </w:tc>
      </w:tr>
      <w:tr w:rsidR="00F97010" w:rsidRPr="00E67B98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2DE15DB8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44C71" w14:textId="77777777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FCA6AE" w14:textId="77777777" w:rsidR="00F97010" w:rsidRPr="00E67B98" w:rsidRDefault="00F97010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3CF6ACAC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195,473</w:t>
            </w:r>
          </w:p>
        </w:tc>
        <w:tc>
          <w:tcPr>
            <w:tcW w:w="134" w:type="dxa"/>
          </w:tcPr>
          <w:p w14:paraId="454CB104" w14:textId="77777777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168122DE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195,252</w:t>
            </w:r>
          </w:p>
        </w:tc>
      </w:tr>
      <w:tr w:rsidR="00F97010" w:rsidRPr="00E67B98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33630895" w14:textId="77777777" w:rsidR="009A5552" w:rsidRPr="00E67B98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</w:pPr>
          </w:p>
          <w:p w14:paraId="64E36B1E" w14:textId="6F7695F0" w:rsidR="00F97010" w:rsidRPr="00E67B98" w:rsidRDefault="00F97010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บริษัทมีเงินให้กู้ยืมแก่บริษัทย่อ</w:t>
            </w: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1417259E" w14:textId="77777777" w:rsidR="00D0679B" w:rsidRPr="00E37747" w:rsidRDefault="00D0679B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70AD4A5" w14:textId="77777777" w:rsidR="0096024C" w:rsidRPr="00E37747" w:rsidRDefault="0096024C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375D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275D19DC" w:rsidR="00887FDA" w:rsidRPr="00E37747" w:rsidRDefault="00B639F3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E37747">
        <w:rPr>
          <w:rFonts w:asciiTheme="majorBidi" w:hAnsiTheme="majorBidi"/>
          <w:sz w:val="32"/>
          <w:szCs w:val="32"/>
        </w:rPr>
        <w:t>3</w:t>
      </w:r>
      <w:r w:rsidRPr="00E375D2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E37747">
        <w:rPr>
          <w:rFonts w:asciiTheme="majorBidi" w:hAnsiTheme="majorBidi"/>
          <w:sz w:val="32"/>
          <w:szCs w:val="32"/>
        </w:rPr>
        <w:t xml:space="preserve">1 </w:t>
      </w:r>
      <w:r w:rsidRPr="00E375D2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E37747">
        <w:rPr>
          <w:rFonts w:asciiTheme="majorBidi" w:hAnsiTheme="majorBidi"/>
          <w:sz w:val="32"/>
          <w:szCs w:val="32"/>
        </w:rPr>
        <w:t>2566</w:t>
      </w:r>
      <w:r w:rsidRPr="00E375D2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E37747">
        <w:rPr>
          <w:rFonts w:asciiTheme="majorBidi" w:hAnsiTheme="majorBidi"/>
          <w:sz w:val="32"/>
          <w:szCs w:val="32"/>
        </w:rPr>
        <w:t>95,000.00</w:t>
      </w:r>
      <w:r w:rsidRPr="00E375D2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6C766141" w14:textId="77777777" w:rsidR="0039481B" w:rsidRPr="00E375D2" w:rsidRDefault="0039481B" w:rsidP="009A0268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highlight w:val="yellow"/>
          <w:cs/>
        </w:rPr>
      </w:pPr>
    </w:p>
    <w:p w14:paraId="61886CEB" w14:textId="77777777" w:rsidR="000358BC" w:rsidRPr="00E37747" w:rsidRDefault="00D44797" w:rsidP="009A0268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377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E377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E375D2" w:rsidRDefault="00A37A35" w:rsidP="009A026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E37747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0D4E37" w:rsidRPr="00E37747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47" w:rsidRPr="00E37747" w14:paraId="7D789CC7" w14:textId="77777777" w:rsidTr="000D4E37">
        <w:tc>
          <w:tcPr>
            <w:tcW w:w="3455" w:type="dxa"/>
          </w:tcPr>
          <w:p w14:paraId="16CE19AB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9A12E36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7BBB7AF3" w14:textId="7776A5CE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374C3AF5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93EC9E8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19AB688A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48D47EEE" w14:textId="5FD63E4A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4CE4250A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A5552" w:rsidRPr="00E37747" w14:paraId="1FEBE0C0" w14:textId="77777777" w:rsidTr="000D4E37">
        <w:tc>
          <w:tcPr>
            <w:tcW w:w="3455" w:type="dxa"/>
          </w:tcPr>
          <w:p w14:paraId="172380E5" w14:textId="77777777" w:rsidR="009A5552" w:rsidRPr="00E375D2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322E0098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552">
              <w:rPr>
                <w:rFonts w:ascii="Angsana New" w:hAnsi="Angsana New"/>
                <w:sz w:val="26"/>
                <w:szCs w:val="26"/>
              </w:rPr>
              <w:t xml:space="preserve"> 47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9A55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9A7BDF6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25599626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34" w:type="dxa"/>
          </w:tcPr>
          <w:p w14:paraId="1AFAE965" w14:textId="77777777" w:rsidR="009A5552" w:rsidRPr="00E375D2" w:rsidRDefault="009A5552" w:rsidP="009A555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21863BC5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357 </w:t>
            </w:r>
          </w:p>
        </w:tc>
        <w:tc>
          <w:tcPr>
            <w:tcW w:w="134" w:type="dxa"/>
          </w:tcPr>
          <w:p w14:paraId="5C0ADA7F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2A48365C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328 </w:t>
            </w:r>
          </w:p>
        </w:tc>
      </w:tr>
      <w:tr w:rsidR="009A5552" w:rsidRPr="00E37747" w14:paraId="620AAFFB" w14:textId="77777777" w:rsidTr="000D4E37">
        <w:tc>
          <w:tcPr>
            <w:tcW w:w="3455" w:type="dxa"/>
          </w:tcPr>
          <w:p w14:paraId="3719F5B3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50841A8C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552">
              <w:rPr>
                <w:rFonts w:ascii="Angsana New" w:hAnsi="Angsana New"/>
                <w:sz w:val="26"/>
                <w:szCs w:val="26"/>
              </w:rPr>
              <w:t xml:space="preserve"> 38,59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9A555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34B1BDE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C357FE0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21,957</w:t>
            </w:r>
          </w:p>
        </w:tc>
        <w:tc>
          <w:tcPr>
            <w:tcW w:w="134" w:type="dxa"/>
          </w:tcPr>
          <w:p w14:paraId="0DD78D24" w14:textId="77777777" w:rsidR="009A5552" w:rsidRPr="00E375D2" w:rsidRDefault="009A5552" w:rsidP="009A555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35AFAB6A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30,943 </w:t>
            </w:r>
          </w:p>
        </w:tc>
        <w:tc>
          <w:tcPr>
            <w:tcW w:w="134" w:type="dxa"/>
          </w:tcPr>
          <w:p w14:paraId="5713E9CE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66CCFBE8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17,438 </w:t>
            </w:r>
          </w:p>
        </w:tc>
      </w:tr>
      <w:tr w:rsidR="009A5552" w:rsidRPr="00E37747" w14:paraId="3C62C1A8" w14:textId="77777777" w:rsidTr="000D4E37">
        <w:tc>
          <w:tcPr>
            <w:tcW w:w="3455" w:type="dxa"/>
          </w:tcPr>
          <w:p w14:paraId="4F0E1ACE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22DF3B2A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552">
              <w:rPr>
                <w:rFonts w:ascii="Angsana New" w:hAnsi="Angsana New"/>
                <w:sz w:val="26"/>
                <w:szCs w:val="26"/>
              </w:rPr>
              <w:t xml:space="preserve"> 100,386 </w:t>
            </w:r>
          </w:p>
        </w:tc>
        <w:tc>
          <w:tcPr>
            <w:tcW w:w="134" w:type="dxa"/>
          </w:tcPr>
          <w:p w14:paraId="5B578118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1BB4D058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17,846</w:t>
            </w:r>
          </w:p>
        </w:tc>
        <w:tc>
          <w:tcPr>
            <w:tcW w:w="134" w:type="dxa"/>
          </w:tcPr>
          <w:p w14:paraId="71523A1F" w14:textId="77777777" w:rsidR="009A5552" w:rsidRPr="00E375D2" w:rsidRDefault="009A5552" w:rsidP="009A555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2F4FD9DA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66,236 </w:t>
            </w:r>
          </w:p>
        </w:tc>
        <w:tc>
          <w:tcPr>
            <w:tcW w:w="134" w:type="dxa"/>
          </w:tcPr>
          <w:p w14:paraId="7EE955B4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0D91C643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3,020 </w:t>
            </w:r>
          </w:p>
        </w:tc>
      </w:tr>
      <w:tr w:rsidR="009A5552" w:rsidRPr="00E37747" w14:paraId="2439102D" w14:textId="77777777" w:rsidTr="000D4E37">
        <w:tc>
          <w:tcPr>
            <w:tcW w:w="3455" w:type="dxa"/>
          </w:tcPr>
          <w:p w14:paraId="33AC0E38" w14:textId="77777777" w:rsidR="009A5552" w:rsidRPr="00E375D2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5C4BF268" w:rsidR="009A5552" w:rsidRPr="009A5552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5552">
              <w:rPr>
                <w:rFonts w:ascii="Angsana New" w:hAnsi="Angsana New"/>
                <w:sz w:val="26"/>
                <w:szCs w:val="26"/>
              </w:rPr>
              <w:t xml:space="preserve"> 2,049 </w:t>
            </w:r>
          </w:p>
        </w:tc>
        <w:tc>
          <w:tcPr>
            <w:tcW w:w="134" w:type="dxa"/>
          </w:tcPr>
          <w:p w14:paraId="1F5BCF90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1809AC64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37747">
              <w:rPr>
                <w:rFonts w:ascii="Angsana New" w:hAnsi="Angsana New"/>
                <w:bCs/>
                <w:sz w:val="26"/>
                <w:szCs w:val="26"/>
              </w:rPr>
              <w:t>5,250</w:t>
            </w:r>
          </w:p>
        </w:tc>
        <w:tc>
          <w:tcPr>
            <w:tcW w:w="134" w:type="dxa"/>
          </w:tcPr>
          <w:p w14:paraId="6A192F1D" w14:textId="77777777" w:rsidR="009A5552" w:rsidRPr="00E375D2" w:rsidRDefault="009A5552" w:rsidP="009A5552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25653998" w:rsidR="009A5552" w:rsidRPr="003802F6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2,049 </w:t>
            </w:r>
          </w:p>
        </w:tc>
        <w:tc>
          <w:tcPr>
            <w:tcW w:w="134" w:type="dxa"/>
          </w:tcPr>
          <w:p w14:paraId="7935CC62" w14:textId="77777777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2C12D08" w:rsidR="009A5552" w:rsidRPr="00E37747" w:rsidRDefault="009A5552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4,557</w:t>
            </w:r>
          </w:p>
        </w:tc>
      </w:tr>
      <w:tr w:rsidR="00E37747" w:rsidRPr="00E37747" w14:paraId="55D74668" w14:textId="77777777" w:rsidTr="000D4E37">
        <w:tc>
          <w:tcPr>
            <w:tcW w:w="3455" w:type="dxa"/>
          </w:tcPr>
          <w:p w14:paraId="3C2E4B0A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6AB01531" w:rsidR="00E37747" w:rsidRPr="00E37747" w:rsidRDefault="009A5552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</w:rPr>
              <w:t>141</w:t>
            </w:r>
            <w:r w:rsidRPr="009A5552">
              <w:rPr>
                <w:rFonts w:ascii="Angsana New" w:hAnsi="Angsana New"/>
                <w:sz w:val="26"/>
                <w:szCs w:val="26"/>
              </w:rPr>
              <w:t>,</w:t>
            </w:r>
            <w:r w:rsidRPr="00E375D2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134" w:type="dxa"/>
          </w:tcPr>
          <w:p w14:paraId="7400E317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6C0FD5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37747">
              <w:rPr>
                <w:rFonts w:ascii="Angsana New" w:hAnsi="Angsana New"/>
                <w:bCs/>
                <w:sz w:val="26"/>
                <w:szCs w:val="26"/>
              </w:rPr>
              <w:t>45,497</w:t>
            </w:r>
          </w:p>
        </w:tc>
        <w:tc>
          <w:tcPr>
            <w:tcW w:w="134" w:type="dxa"/>
          </w:tcPr>
          <w:p w14:paraId="79BB6B6B" w14:textId="77777777" w:rsidR="00E37747" w:rsidRPr="00E375D2" w:rsidRDefault="00E37747" w:rsidP="00E37747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65264215" w:rsidR="00E37747" w:rsidRPr="00E37747" w:rsidRDefault="003802F6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>99,585</w:t>
            </w:r>
          </w:p>
        </w:tc>
        <w:tc>
          <w:tcPr>
            <w:tcW w:w="134" w:type="dxa"/>
          </w:tcPr>
          <w:p w14:paraId="09B0A2E5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0D1C6721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25,343 </w:t>
            </w:r>
          </w:p>
        </w:tc>
      </w:tr>
    </w:tbl>
    <w:p w14:paraId="62CFC93A" w14:textId="1E08DBE9" w:rsidR="009A5552" w:rsidRDefault="009A555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4E93B35" w14:textId="77777777" w:rsidR="009A5552" w:rsidRDefault="009A555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0029E8AC" w:rsidR="00B43E5F" w:rsidRPr="00E37747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E5DF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EE5DFB">
        <w:rPr>
          <w:rFonts w:ascii="Angsana New" w:hAnsi="Angsana New"/>
          <w:b/>
          <w:bCs/>
          <w:sz w:val="32"/>
          <w:szCs w:val="32"/>
        </w:rPr>
        <w:t>.</w:t>
      </w:r>
      <w:r w:rsidR="00B43E5F" w:rsidRPr="00EE5DFB">
        <w:rPr>
          <w:rFonts w:ascii="Angsana New" w:hAnsi="Angsana New"/>
          <w:b/>
          <w:bCs/>
          <w:sz w:val="32"/>
          <w:szCs w:val="32"/>
        </w:rPr>
        <w:tab/>
      </w:r>
      <w:r w:rsidR="006B73E2" w:rsidRPr="00E375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E37747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0D4E37" w:rsidRPr="00E37747" w14:paraId="6761CE39" w14:textId="77777777" w:rsidTr="001C5978">
        <w:trPr>
          <w:trHeight w:val="62"/>
        </w:trPr>
        <w:tc>
          <w:tcPr>
            <w:tcW w:w="3458" w:type="dxa"/>
          </w:tcPr>
          <w:p w14:paraId="016F3819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6F74E29E" w14:textId="77777777" w:rsidTr="001C5978">
        <w:trPr>
          <w:trHeight w:val="62"/>
        </w:trPr>
        <w:tc>
          <w:tcPr>
            <w:tcW w:w="3458" w:type="dxa"/>
          </w:tcPr>
          <w:p w14:paraId="2E314141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47" w:rsidRPr="00E37747" w14:paraId="1A938962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E37747" w:rsidRPr="00E37747" w:rsidRDefault="00E37747" w:rsidP="00E37747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0F56583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E8CC1E2" w14:textId="11445678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0E2A8CF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AB812D5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DCE41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2B7738F" w14:textId="6726BF29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4EC848ED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37747" w:rsidRPr="00E37747" w14:paraId="11D7FED0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E37747" w:rsidRPr="00E375D2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E37747" w:rsidRPr="00E37747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E64AADF" w14:textId="77777777" w:rsidR="00E37747" w:rsidRPr="00E37747" w:rsidRDefault="00E37747" w:rsidP="00E3774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E37747" w:rsidRPr="00E375D2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E37747" w:rsidRPr="00E37747" w:rsidRDefault="00E37747" w:rsidP="00E3774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62C" w:rsidRPr="00E37747" w14:paraId="34B51B93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44062C" w:rsidRPr="00E37747" w:rsidRDefault="0044062C" w:rsidP="0044062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3BF8349B" w:rsidR="0044062C" w:rsidRPr="00E37747" w:rsidRDefault="00374905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28793989" w:rsidR="0044062C" w:rsidRPr="00E37747" w:rsidRDefault="0044062C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03DB75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046F42BC" w:rsidR="0044062C" w:rsidRPr="00E37747" w:rsidRDefault="001C5978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978">
              <w:rPr>
                <w:rFonts w:ascii="Angsana New" w:hAnsi="Angsana New"/>
                <w:sz w:val="26"/>
                <w:szCs w:val="26"/>
              </w:rPr>
              <w:t>375,80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79D11A6C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7E31182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206,094</w:t>
            </w:r>
          </w:p>
        </w:tc>
      </w:tr>
      <w:tr w:rsidR="0044062C" w:rsidRPr="00E37747" w14:paraId="4A1A7E0D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44062C" w:rsidRPr="00E37747" w:rsidRDefault="0044062C" w:rsidP="0044062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62C" w:rsidRPr="00E37747" w14:paraId="21C4DD97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44062C" w:rsidRPr="00E375D2" w:rsidRDefault="0044062C" w:rsidP="0044062C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0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3C06FB98" w:rsidR="0044062C" w:rsidRPr="00E37747" w:rsidRDefault="00374905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DEF295" w14:textId="77777777" w:rsidR="0044062C" w:rsidRPr="00E37747" w:rsidRDefault="0044062C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2CA456F" w:rsidR="0044062C" w:rsidRPr="00E37747" w:rsidRDefault="0044062C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28BFB2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7AF821C7" w:rsidR="0044062C" w:rsidRPr="00E37747" w:rsidRDefault="001C5978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5978">
              <w:rPr>
                <w:rFonts w:ascii="Angsana New" w:hAnsi="Angsana New"/>
                <w:sz w:val="26"/>
                <w:szCs w:val="26"/>
              </w:rPr>
              <w:t>10,01</w:t>
            </w:r>
            <w:r w:rsidR="007C77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C69EDAE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2279506B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6,062</w:t>
            </w:r>
          </w:p>
        </w:tc>
      </w:tr>
      <w:tr w:rsidR="001C5978" w:rsidRPr="00E37747" w14:paraId="13D44007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2317694" w:rsidR="001C5978" w:rsidRPr="00E375D2" w:rsidRDefault="001C5978" w:rsidP="001C5978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72EED586" w:rsidR="001C5978" w:rsidRPr="00E37747" w:rsidRDefault="00374905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DF7D11" w14:textId="77777777" w:rsidR="001C5978" w:rsidRPr="00E37747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72603F0D" w:rsidR="001C5978" w:rsidRPr="00E37747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1C5978" w:rsidRPr="00E37747" w:rsidRDefault="001C5978" w:rsidP="001C597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7D0B" w14:textId="4694AB8C" w:rsidR="001C5978" w:rsidRPr="001C5978" w:rsidRDefault="001C5978" w:rsidP="001C5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970A55" w14:textId="77777777" w:rsidR="001C5978" w:rsidRPr="00E37747" w:rsidRDefault="001C5978" w:rsidP="001C597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698ABB01" w:rsidR="001C5978" w:rsidRPr="00E37747" w:rsidRDefault="001C5978" w:rsidP="001C597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1,723</w:t>
            </w:r>
          </w:p>
        </w:tc>
      </w:tr>
      <w:tr w:rsidR="0044062C" w:rsidRPr="00E37747" w14:paraId="3117FC02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44062C" w:rsidRPr="00E375D2" w:rsidRDefault="0044062C" w:rsidP="0044062C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4F8277AE" w:rsidR="0044062C" w:rsidRPr="00E37747" w:rsidRDefault="00374905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117E4D" w14:textId="77777777" w:rsidR="0044062C" w:rsidRPr="00E37747" w:rsidRDefault="0044062C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05792D05" w:rsidR="0044062C" w:rsidRPr="00E37747" w:rsidRDefault="0044062C" w:rsidP="004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D2175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2E292DFE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385,82</w:t>
            </w:r>
            <w:r w:rsidR="007C77D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0D56DE1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7C2BEB94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213,879</w:t>
            </w:r>
          </w:p>
        </w:tc>
      </w:tr>
      <w:tr w:rsidR="00E37747" w:rsidRPr="00E37747" w14:paraId="0BDA70D8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E37747" w:rsidRPr="00E37747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5B362DBE" w:rsidR="00E37747" w:rsidRPr="00E37747" w:rsidRDefault="00374905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70F306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4375AA6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3FDE5C" w14:textId="77777777" w:rsidR="00E37747" w:rsidRPr="00E37747" w:rsidRDefault="00E37747" w:rsidP="00E37747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070590A2" w:rsidR="00E37747" w:rsidRPr="00E37747" w:rsidRDefault="00906FE3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(212)</w:t>
            </w:r>
          </w:p>
        </w:tc>
        <w:tc>
          <w:tcPr>
            <w:tcW w:w="134" w:type="dxa"/>
          </w:tcPr>
          <w:p w14:paraId="22055455" w14:textId="77777777" w:rsidR="00E37747" w:rsidRPr="00E37747" w:rsidRDefault="00E37747" w:rsidP="00E3774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265DAFD7" w:rsidR="00E37747" w:rsidRPr="00E375D2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(236)</w:t>
            </w:r>
          </w:p>
        </w:tc>
      </w:tr>
      <w:tr w:rsidR="00E37747" w:rsidRPr="00E37747" w14:paraId="1CBE1A8A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E37747" w:rsidRPr="00E37747" w:rsidRDefault="00E37747" w:rsidP="00E37747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4885C291" w:rsidR="00E37747" w:rsidRPr="00E37747" w:rsidRDefault="00374905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FBB80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08E11E0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2D9E8E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2A5420C5" w:rsidR="00E37747" w:rsidRPr="00E37747" w:rsidRDefault="00906FE3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385,6</w:t>
            </w:r>
            <w:r w:rsidR="007C77D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</w:tcPr>
          <w:p w14:paraId="3516FB53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1925D828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213,643</w:t>
            </w:r>
          </w:p>
        </w:tc>
      </w:tr>
      <w:tr w:rsidR="00E37747" w:rsidRPr="00E37747" w14:paraId="095A76BC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E37747" w:rsidRPr="00E375D2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</w:tcPr>
          <w:p w14:paraId="067F4FA1" w14:textId="77777777" w:rsidR="00E37747" w:rsidRPr="00E37747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E37747" w:rsidRPr="00E37747" w:rsidRDefault="00E37747" w:rsidP="00E3774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23296" w14:textId="77777777" w:rsidR="00E37747" w:rsidRPr="00E375D2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E37747" w:rsidRPr="00E37747" w:rsidRDefault="00E37747" w:rsidP="00E3774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8C90DB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2D2BAF1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062C" w:rsidRPr="00E37747" w14:paraId="66FCA6CF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44062C" w:rsidRPr="00E37747" w:rsidRDefault="0044062C" w:rsidP="0044062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1344C0BD" w:rsidR="0044062C" w:rsidRPr="00E375D2" w:rsidRDefault="00E67B98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300,655</w:t>
            </w:r>
          </w:p>
        </w:tc>
        <w:tc>
          <w:tcPr>
            <w:tcW w:w="134" w:type="dxa"/>
          </w:tcPr>
          <w:p w14:paraId="787A0810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12624953" w:rsidR="0044062C" w:rsidRPr="00E37747" w:rsidRDefault="00E67B98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266,201</w:t>
            </w:r>
          </w:p>
        </w:tc>
        <w:tc>
          <w:tcPr>
            <w:tcW w:w="134" w:type="dxa"/>
          </w:tcPr>
          <w:p w14:paraId="5D938307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3346237F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238,50</w:t>
            </w:r>
            <w:r w:rsidR="007C77D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1F13D069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15936D6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233,333</w:t>
            </w:r>
          </w:p>
        </w:tc>
      </w:tr>
      <w:tr w:rsidR="0044062C" w:rsidRPr="00E37747" w14:paraId="121F5586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44062C" w:rsidRPr="00E37747" w:rsidRDefault="0044062C" w:rsidP="0044062C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4905" w:rsidRPr="00E37747" w14:paraId="4001B3F8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374905" w:rsidRPr="00E37747" w:rsidRDefault="00374905" w:rsidP="0037490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53ED64E6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4905">
              <w:rPr>
                <w:rFonts w:ascii="Angsana New" w:hAnsi="Angsana New"/>
                <w:sz w:val="26"/>
                <w:szCs w:val="26"/>
              </w:rPr>
              <w:t xml:space="preserve"> 99,80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749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C8C52AF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44032181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103,047</w:t>
            </w:r>
          </w:p>
        </w:tc>
        <w:tc>
          <w:tcPr>
            <w:tcW w:w="134" w:type="dxa"/>
          </w:tcPr>
          <w:p w14:paraId="2505269F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1612CE72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73,907 </w:t>
            </w:r>
          </w:p>
        </w:tc>
        <w:tc>
          <w:tcPr>
            <w:tcW w:w="134" w:type="dxa"/>
          </w:tcPr>
          <w:p w14:paraId="20437FDF" w14:textId="77777777" w:rsidR="00374905" w:rsidRPr="00E37747" w:rsidRDefault="00374905" w:rsidP="0037490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FB2A2D5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77,971</w:t>
            </w:r>
          </w:p>
        </w:tc>
      </w:tr>
      <w:tr w:rsidR="00374905" w:rsidRPr="00E37747" w14:paraId="2F5711BC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374905" w:rsidRPr="00E37747" w:rsidRDefault="00374905" w:rsidP="0037490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62E8CD45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4905">
              <w:rPr>
                <w:rFonts w:ascii="Angsana New" w:hAnsi="Angsana New"/>
                <w:sz w:val="26"/>
                <w:szCs w:val="26"/>
              </w:rPr>
              <w:t xml:space="preserve"> 1,97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48FECD9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45E14481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34" w:type="dxa"/>
          </w:tcPr>
          <w:p w14:paraId="6FA7179B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6A869BAA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1,579 </w:t>
            </w:r>
          </w:p>
        </w:tc>
        <w:tc>
          <w:tcPr>
            <w:tcW w:w="134" w:type="dxa"/>
          </w:tcPr>
          <w:p w14:paraId="023D8BF3" w14:textId="77777777" w:rsidR="00374905" w:rsidRPr="00E37747" w:rsidRDefault="00374905" w:rsidP="0037490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306EF05C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1,546</w:t>
            </w:r>
          </w:p>
        </w:tc>
      </w:tr>
      <w:tr w:rsidR="00374905" w:rsidRPr="00E37747" w14:paraId="28DB0813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374905" w:rsidRPr="00E375D2" w:rsidRDefault="00374905" w:rsidP="0037490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1D84F5E1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4905">
              <w:rPr>
                <w:rFonts w:ascii="Angsana New" w:hAnsi="Angsana New"/>
                <w:sz w:val="26"/>
                <w:szCs w:val="26"/>
              </w:rPr>
              <w:t xml:space="preserve"> 7,86</w:t>
            </w:r>
            <w:r w:rsidR="00000545">
              <w:rPr>
                <w:rFonts w:ascii="Angsana New" w:hAnsi="Angsana New"/>
                <w:sz w:val="26"/>
                <w:szCs w:val="26"/>
              </w:rPr>
              <w:t>3</w:t>
            </w:r>
            <w:r w:rsidRPr="003749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5616655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1CFEACFC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" w:type="dxa"/>
          </w:tcPr>
          <w:p w14:paraId="09F80A1C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490EC810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1,009 </w:t>
            </w:r>
          </w:p>
        </w:tc>
        <w:tc>
          <w:tcPr>
            <w:tcW w:w="134" w:type="dxa"/>
          </w:tcPr>
          <w:p w14:paraId="5918979E" w14:textId="77777777" w:rsidR="00374905" w:rsidRPr="00E37747" w:rsidRDefault="00374905" w:rsidP="0037490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5F7A00F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374905" w:rsidRPr="00E37747" w14:paraId="64147706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7777777" w:rsidR="00374905" w:rsidRPr="00E375D2" w:rsidRDefault="00374905" w:rsidP="00374905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37747">
              <w:rPr>
                <w:rFonts w:ascii="Angsana New" w:hAnsi="Angsana New"/>
                <w:sz w:val="26"/>
                <w:szCs w:val="26"/>
              </w:rPr>
              <w:t>12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4B13CD0E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4905">
              <w:rPr>
                <w:rFonts w:ascii="Angsana New" w:hAnsi="Angsana New"/>
                <w:sz w:val="26"/>
                <w:szCs w:val="26"/>
              </w:rPr>
              <w:t xml:space="preserve"> 10,86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37490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740A87A3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300460D5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37747">
              <w:rPr>
                <w:rFonts w:ascii="Angsana New" w:hAnsi="Angsana New"/>
                <w:sz w:val="26"/>
                <w:szCs w:val="26"/>
              </w:rPr>
              <w:t>2,111</w:t>
            </w:r>
          </w:p>
        </w:tc>
        <w:tc>
          <w:tcPr>
            <w:tcW w:w="134" w:type="dxa"/>
          </w:tcPr>
          <w:p w14:paraId="1D71508D" w14:textId="77777777" w:rsidR="00374905" w:rsidRPr="00E37747" w:rsidRDefault="00374905" w:rsidP="00374905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571DD897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9,674 </w:t>
            </w:r>
          </w:p>
        </w:tc>
        <w:tc>
          <w:tcPr>
            <w:tcW w:w="134" w:type="dxa"/>
          </w:tcPr>
          <w:p w14:paraId="737B46FB" w14:textId="77777777" w:rsidR="00374905" w:rsidRPr="00E37747" w:rsidRDefault="00374905" w:rsidP="0037490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E9F9B3A" w:rsidR="00374905" w:rsidRPr="00E37747" w:rsidRDefault="00374905" w:rsidP="00374905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9,561</w:t>
            </w:r>
          </w:p>
        </w:tc>
      </w:tr>
      <w:tr w:rsidR="0044062C" w:rsidRPr="00E37747" w14:paraId="0CCF0724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44062C" w:rsidRPr="00E375D2" w:rsidRDefault="0044062C" w:rsidP="0044062C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12D5CE2F" w:rsidR="0044062C" w:rsidRPr="00E37747" w:rsidRDefault="00E67B98" w:rsidP="0044062C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421,162</w:t>
            </w:r>
          </w:p>
        </w:tc>
        <w:tc>
          <w:tcPr>
            <w:tcW w:w="134" w:type="dxa"/>
          </w:tcPr>
          <w:p w14:paraId="3AA0434B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1186FB89" w:rsidR="0044062C" w:rsidRPr="00E37747" w:rsidRDefault="00E67B98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383,853</w:t>
            </w:r>
          </w:p>
        </w:tc>
        <w:tc>
          <w:tcPr>
            <w:tcW w:w="134" w:type="dxa"/>
          </w:tcPr>
          <w:p w14:paraId="5D830848" w14:textId="77777777" w:rsidR="0044062C" w:rsidRPr="00E37747" w:rsidRDefault="0044062C" w:rsidP="0044062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53D131A3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062C">
              <w:rPr>
                <w:rFonts w:ascii="Angsana New" w:hAnsi="Angsana New"/>
                <w:sz w:val="26"/>
                <w:szCs w:val="26"/>
              </w:rPr>
              <w:t xml:space="preserve"> 324,67</w:t>
            </w:r>
            <w:r w:rsidR="007C77D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18D823E0" w14:textId="77777777" w:rsidR="0044062C" w:rsidRPr="00E37747" w:rsidRDefault="0044062C" w:rsidP="0044062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2B0A8D77" w:rsidR="0044062C" w:rsidRPr="00E37747" w:rsidRDefault="0044062C" w:rsidP="0044062C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322,837</w:t>
            </w:r>
          </w:p>
        </w:tc>
      </w:tr>
      <w:tr w:rsidR="00E37747" w:rsidRPr="00E37747" w14:paraId="1C1F3CAB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E37747" w:rsidRPr="00E37747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6BC61971" w:rsidR="00E37747" w:rsidRPr="00E37747" w:rsidRDefault="00607A7D" w:rsidP="00E37747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(21,718)</w:t>
            </w:r>
          </w:p>
        </w:tc>
        <w:tc>
          <w:tcPr>
            <w:tcW w:w="134" w:type="dxa"/>
          </w:tcPr>
          <w:p w14:paraId="00920B37" w14:textId="77777777" w:rsidR="00E37747" w:rsidRPr="00E37747" w:rsidRDefault="00E37747" w:rsidP="00E37747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78AFF7CA" w:rsidR="00E37747" w:rsidRPr="00E37747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(14,</w:t>
            </w:r>
            <w:r w:rsidR="00044D4B">
              <w:rPr>
                <w:rFonts w:ascii="Angsana New" w:hAnsi="Angsana New"/>
                <w:sz w:val="26"/>
                <w:szCs w:val="26"/>
              </w:rPr>
              <w:t>464</w:t>
            </w:r>
            <w:r w:rsidRPr="00E37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6CB0FDF" w14:textId="77777777" w:rsidR="00E37747" w:rsidRPr="00E37747" w:rsidRDefault="00E37747" w:rsidP="00E37747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478479F6" w:rsidR="00E37747" w:rsidRPr="00E37747" w:rsidRDefault="00906FE3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(10,62</w:t>
            </w:r>
            <w:r w:rsidR="0084582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43ED390C" w14:textId="77777777" w:rsidR="00E37747" w:rsidRPr="00E37747" w:rsidRDefault="00E37747" w:rsidP="00E37747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59F0A884" w:rsidR="00E37747" w:rsidRPr="00E375D2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(10,842)</w:t>
            </w:r>
          </w:p>
        </w:tc>
      </w:tr>
      <w:tr w:rsidR="00E37747" w:rsidRPr="00E37747" w14:paraId="4D0D6E57" w14:textId="77777777" w:rsidTr="001C597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05A1B4E8" w:rsidR="00E37747" w:rsidRPr="00E37747" w:rsidRDefault="00E37747" w:rsidP="00E37747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37BBCFEE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399,444</w:t>
            </w:r>
          </w:p>
        </w:tc>
        <w:tc>
          <w:tcPr>
            <w:tcW w:w="134" w:type="dxa"/>
          </w:tcPr>
          <w:p w14:paraId="4FF9CED6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72BA498D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369,389</w:t>
            </w:r>
          </w:p>
        </w:tc>
        <w:tc>
          <w:tcPr>
            <w:tcW w:w="134" w:type="dxa"/>
          </w:tcPr>
          <w:p w14:paraId="12BCBE34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4E767B6E" w:rsidR="00E37747" w:rsidRPr="00E37747" w:rsidRDefault="00906FE3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</w:t>
            </w:r>
            <w:r w:rsidR="00845821">
              <w:rPr>
                <w:rFonts w:ascii="Angsana New" w:hAnsi="Angsana New"/>
                <w:sz w:val="26"/>
                <w:szCs w:val="26"/>
              </w:rPr>
              <w:t>5</w:t>
            </w:r>
            <w:r w:rsidR="007C77D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01914E4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287B0ABB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311,995</w:t>
            </w:r>
          </w:p>
        </w:tc>
      </w:tr>
      <w:tr w:rsidR="00E37747" w:rsidRPr="00E37747" w14:paraId="6B77287F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E37747" w:rsidRPr="00E375D2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5DCEEAAF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399,444</w:t>
            </w:r>
          </w:p>
        </w:tc>
        <w:tc>
          <w:tcPr>
            <w:tcW w:w="134" w:type="dxa"/>
          </w:tcPr>
          <w:p w14:paraId="617ECDF1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5CFD7D54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369,389</w:t>
            </w:r>
          </w:p>
        </w:tc>
        <w:tc>
          <w:tcPr>
            <w:tcW w:w="134" w:type="dxa"/>
          </w:tcPr>
          <w:p w14:paraId="5DD659BB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2B3DDC01" w:rsidR="00E37747" w:rsidRPr="00E37747" w:rsidRDefault="00906FE3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699,6</w:t>
            </w:r>
            <w:r w:rsidR="008458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C77D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0AAE43E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0B3E8F1C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525,638</w:t>
            </w:r>
          </w:p>
        </w:tc>
      </w:tr>
      <w:tr w:rsidR="00E37747" w:rsidRPr="00E37747" w14:paraId="11DD07A3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E37747" w:rsidRPr="00E375D2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6342D0" w14:textId="77777777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6EF11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0E4048" w14:textId="77777777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02F6" w:rsidRPr="00E37747" w14:paraId="7D101B09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9359B27" w14:textId="2401E0B9" w:rsidR="003802F6" w:rsidRPr="00E375D2" w:rsidRDefault="003802F6" w:rsidP="003802F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488E111E" w14:textId="4A3E12C0" w:rsidR="003802F6" w:rsidRPr="00E37747" w:rsidRDefault="00607A7D" w:rsidP="003802F6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5,07</w:t>
            </w:r>
            <w:r w:rsidR="0000054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D337F99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B2BFF1" w14:textId="5C2BD3D8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4,415</w:t>
            </w:r>
          </w:p>
        </w:tc>
        <w:tc>
          <w:tcPr>
            <w:tcW w:w="134" w:type="dxa"/>
          </w:tcPr>
          <w:p w14:paraId="637A2C3B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FFCFAA" w14:textId="47513AF1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1,792 </w:t>
            </w:r>
          </w:p>
        </w:tc>
        <w:tc>
          <w:tcPr>
            <w:tcW w:w="134" w:type="dxa"/>
          </w:tcPr>
          <w:p w14:paraId="50CE8CBE" w14:textId="77777777" w:rsidR="003802F6" w:rsidRPr="00E37747" w:rsidRDefault="003802F6" w:rsidP="003802F6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EFA22A7" w14:textId="3EACBE6F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1,497</w:t>
            </w:r>
          </w:p>
        </w:tc>
      </w:tr>
      <w:tr w:rsidR="003802F6" w:rsidRPr="00E37747" w14:paraId="24CDEA25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F793B2F" w14:textId="38C6B814" w:rsidR="003802F6" w:rsidRPr="00E375D2" w:rsidRDefault="003802F6" w:rsidP="003802F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8E02B88" w14:textId="23150A99" w:rsidR="003802F6" w:rsidRPr="00E37747" w:rsidRDefault="00607A7D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12,003</w:t>
            </w:r>
          </w:p>
        </w:tc>
        <w:tc>
          <w:tcPr>
            <w:tcW w:w="134" w:type="dxa"/>
          </w:tcPr>
          <w:p w14:paraId="1AF2AF64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3F3E88" w14:textId="7D9BBC71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  <w:tc>
          <w:tcPr>
            <w:tcW w:w="134" w:type="dxa"/>
          </w:tcPr>
          <w:p w14:paraId="744ED1E0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D682ED" w14:textId="124F0A84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1,587 </w:t>
            </w:r>
          </w:p>
        </w:tc>
        <w:tc>
          <w:tcPr>
            <w:tcW w:w="134" w:type="dxa"/>
          </w:tcPr>
          <w:p w14:paraId="56697E03" w14:textId="77777777" w:rsidR="003802F6" w:rsidRPr="00E37747" w:rsidRDefault="003802F6" w:rsidP="003802F6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814109C" w14:textId="408F98E6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</w:tr>
      <w:tr w:rsidR="003802F6" w:rsidRPr="00E37747" w14:paraId="424EE983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05C42027" w:rsidR="003802F6" w:rsidRPr="00E37747" w:rsidRDefault="003802F6" w:rsidP="003802F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เงินชดเชยค้างรับ </w:t>
            </w:r>
            <w:r w:rsidRPr="00E37747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3" w:type="dxa"/>
            <w:shd w:val="clear" w:color="auto" w:fill="auto"/>
          </w:tcPr>
          <w:p w14:paraId="67A39C46" w14:textId="6E94F71B" w:rsidR="003802F6" w:rsidRPr="00E375D2" w:rsidRDefault="00607A7D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6,420</w:t>
            </w:r>
          </w:p>
        </w:tc>
        <w:tc>
          <w:tcPr>
            <w:tcW w:w="134" w:type="dxa"/>
          </w:tcPr>
          <w:p w14:paraId="0AAF1255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4ED73E05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  <w:tc>
          <w:tcPr>
            <w:tcW w:w="134" w:type="dxa"/>
          </w:tcPr>
          <w:p w14:paraId="4D6C3313" w14:textId="77777777" w:rsidR="003802F6" w:rsidRPr="00E37747" w:rsidRDefault="003802F6" w:rsidP="003802F6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7D53310F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6,420 </w:t>
            </w:r>
          </w:p>
        </w:tc>
        <w:tc>
          <w:tcPr>
            <w:tcW w:w="134" w:type="dxa"/>
          </w:tcPr>
          <w:p w14:paraId="7AF595F0" w14:textId="77777777" w:rsidR="003802F6" w:rsidRPr="00E37747" w:rsidRDefault="003802F6" w:rsidP="003802F6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223BB348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</w:tr>
      <w:tr w:rsidR="003802F6" w:rsidRPr="00E37747" w14:paraId="5DDD4675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20557F7" w:rsidR="003802F6" w:rsidRPr="00E375D2" w:rsidRDefault="003802F6" w:rsidP="003802F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6EDE67E2" w14:textId="0CE1D485" w:rsidR="003802F6" w:rsidRPr="00E375D2" w:rsidRDefault="00607A7D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7,960</w:t>
            </w:r>
          </w:p>
        </w:tc>
        <w:tc>
          <w:tcPr>
            <w:tcW w:w="134" w:type="dxa"/>
          </w:tcPr>
          <w:p w14:paraId="6544416F" w14:textId="77777777" w:rsidR="003802F6" w:rsidRPr="00E37747" w:rsidRDefault="003802F6" w:rsidP="003802F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42FF8C67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34" w:type="dxa"/>
          </w:tcPr>
          <w:p w14:paraId="3EE70257" w14:textId="77777777" w:rsidR="003802F6" w:rsidRPr="00E37747" w:rsidRDefault="003802F6" w:rsidP="003802F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17FFF940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6,26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3802F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5F2D40A" w14:textId="77777777" w:rsidR="003802F6" w:rsidRPr="00E37747" w:rsidRDefault="003802F6" w:rsidP="003802F6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24EE7932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2,091</w:t>
            </w:r>
          </w:p>
        </w:tc>
      </w:tr>
      <w:tr w:rsidR="003802F6" w:rsidRPr="00E37747" w14:paraId="1CA21000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3802F6" w:rsidRPr="00E375D2" w:rsidRDefault="003802F6" w:rsidP="003802F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37B21A93" w:rsidR="003802F6" w:rsidRPr="00E375D2" w:rsidRDefault="00607A7D" w:rsidP="003802F6">
            <w:pPr>
              <w:tabs>
                <w:tab w:val="clear" w:pos="907"/>
              </w:tabs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34" w:type="dxa"/>
          </w:tcPr>
          <w:p w14:paraId="26695D71" w14:textId="77777777" w:rsidR="003802F6" w:rsidRPr="00E37747" w:rsidRDefault="003802F6" w:rsidP="003802F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4227EA71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34" w:type="dxa"/>
          </w:tcPr>
          <w:p w14:paraId="32F76D53" w14:textId="77777777" w:rsidR="003802F6" w:rsidRPr="00E37747" w:rsidRDefault="003802F6" w:rsidP="003802F6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0FF33D99" w:rsidR="003802F6" w:rsidRPr="00E375D2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 xml:space="preserve"> 66 </w:t>
            </w:r>
          </w:p>
        </w:tc>
        <w:tc>
          <w:tcPr>
            <w:tcW w:w="134" w:type="dxa"/>
          </w:tcPr>
          <w:p w14:paraId="357D6CE3" w14:textId="77777777" w:rsidR="003802F6" w:rsidRPr="00E37747" w:rsidRDefault="003802F6" w:rsidP="003802F6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B351D2C" w:rsidR="003802F6" w:rsidRPr="00E37747" w:rsidRDefault="003802F6" w:rsidP="003802F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E37747" w:rsidRPr="00E37747" w14:paraId="4ACCE618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E37747" w:rsidRPr="00E37747" w:rsidRDefault="00E37747" w:rsidP="00E37747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31CB8413" w:rsidR="00E37747" w:rsidRPr="00E375D2" w:rsidRDefault="00607A7D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31,57</w:t>
            </w:r>
            <w:r w:rsidR="0000054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43B03ED1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607BB37E" w:rsidR="00E37747" w:rsidRPr="00E375D2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35,519</w:t>
            </w:r>
          </w:p>
        </w:tc>
        <w:tc>
          <w:tcPr>
            <w:tcW w:w="134" w:type="dxa"/>
          </w:tcPr>
          <w:p w14:paraId="0DAD3EA8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0190626A" w:rsidR="00E37747" w:rsidRPr="00E37747" w:rsidRDefault="003802F6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02F6">
              <w:rPr>
                <w:rFonts w:ascii="Angsana New" w:hAnsi="Angsana New"/>
                <w:sz w:val="26"/>
                <w:szCs w:val="26"/>
              </w:rPr>
              <w:t>16,132</w:t>
            </w:r>
          </w:p>
        </w:tc>
        <w:tc>
          <w:tcPr>
            <w:tcW w:w="134" w:type="dxa"/>
          </w:tcPr>
          <w:p w14:paraId="7AD1F335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9EC7FE6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29,621</w:t>
            </w:r>
          </w:p>
        </w:tc>
      </w:tr>
      <w:tr w:rsidR="00E37747" w:rsidRPr="00E37747" w14:paraId="1F9882B1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07D2C028" w:rsidR="00E37747" w:rsidRPr="00E37747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2FD1377A" w:rsidR="00E37747" w:rsidRPr="00E375D2" w:rsidRDefault="00607A7D" w:rsidP="00E37747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  <w:tc>
          <w:tcPr>
            <w:tcW w:w="134" w:type="dxa"/>
          </w:tcPr>
          <w:p w14:paraId="09E0DE1C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49CD99B5" w:rsidR="00E37747" w:rsidRPr="00E37747" w:rsidRDefault="00E37747" w:rsidP="00E37747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(3</w:t>
            </w:r>
            <w:r w:rsidR="00C16DB4">
              <w:rPr>
                <w:rFonts w:ascii="Angsana New" w:hAnsi="Angsana New"/>
                <w:sz w:val="26"/>
                <w:szCs w:val="26"/>
              </w:rPr>
              <w:t>78</w:t>
            </w:r>
            <w:r w:rsidRPr="00E37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A172CD6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6A2B7CDC" w:rsidR="00E37747" w:rsidRPr="00E37747" w:rsidRDefault="00845821" w:rsidP="00E37747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(7)</w:t>
            </w:r>
          </w:p>
        </w:tc>
        <w:tc>
          <w:tcPr>
            <w:tcW w:w="134" w:type="dxa"/>
          </w:tcPr>
          <w:p w14:paraId="542EAC54" w14:textId="77777777" w:rsidR="00E37747" w:rsidRPr="00E37747" w:rsidRDefault="00E37747" w:rsidP="00E3774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3CD10F45" w:rsidR="00E37747" w:rsidRPr="00E37747" w:rsidRDefault="00E37747" w:rsidP="00E37747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bCs/>
                <w:sz w:val="26"/>
                <w:szCs w:val="26"/>
              </w:rPr>
              <w:t>(13)</w:t>
            </w:r>
          </w:p>
        </w:tc>
      </w:tr>
      <w:tr w:rsidR="00E37747" w:rsidRPr="00E37747" w14:paraId="34EB6359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E37747" w:rsidRPr="00E375D2" w:rsidRDefault="00E37747" w:rsidP="00E37747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16209FE2" w:rsidR="00E37747" w:rsidRPr="00E37747" w:rsidRDefault="00607A7D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31,20</w:t>
            </w:r>
            <w:r w:rsidR="0000054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125E615B" w14:textId="77777777" w:rsidR="00E37747" w:rsidRPr="00E37747" w:rsidRDefault="00E37747" w:rsidP="00E3774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1EDD2162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35,</w:t>
            </w:r>
            <w:r w:rsidR="00C16DB4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34" w:type="dxa"/>
          </w:tcPr>
          <w:p w14:paraId="57A3441E" w14:textId="77777777" w:rsidR="00E37747" w:rsidRPr="00E37747" w:rsidRDefault="00E37747" w:rsidP="00E37747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57A7BF32" w:rsidR="00E37747" w:rsidRPr="00E375D2" w:rsidRDefault="00845821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16,125</w:t>
            </w:r>
          </w:p>
        </w:tc>
        <w:tc>
          <w:tcPr>
            <w:tcW w:w="134" w:type="dxa"/>
          </w:tcPr>
          <w:p w14:paraId="1A93C1AF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0A55D71E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</w:tr>
      <w:tr w:rsidR="00E37747" w:rsidRPr="00E37747" w14:paraId="414EF9D5" w14:textId="77777777" w:rsidTr="001C5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E37747" w:rsidRPr="00E37747" w:rsidRDefault="00E37747" w:rsidP="00E37747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7352B8B5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430,645</w:t>
            </w:r>
          </w:p>
        </w:tc>
        <w:tc>
          <w:tcPr>
            <w:tcW w:w="134" w:type="dxa"/>
          </w:tcPr>
          <w:p w14:paraId="2365BB50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449D6D73" w:rsidR="00E37747" w:rsidRPr="00E37747" w:rsidRDefault="00E67B98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404,530</w:t>
            </w:r>
          </w:p>
        </w:tc>
        <w:tc>
          <w:tcPr>
            <w:tcW w:w="134" w:type="dxa"/>
          </w:tcPr>
          <w:p w14:paraId="08A0FD60" w14:textId="77777777" w:rsidR="00E37747" w:rsidRPr="00E37747" w:rsidRDefault="00E37747" w:rsidP="00E37747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62FCB305" w:rsidR="00E37747" w:rsidRPr="00E37747" w:rsidRDefault="003802F6" w:rsidP="00E37747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02F6">
              <w:rPr>
                <w:rFonts w:asciiTheme="majorBidi" w:hAnsiTheme="majorBidi" w:cstheme="majorBidi"/>
                <w:sz w:val="26"/>
                <w:szCs w:val="26"/>
              </w:rPr>
              <w:t>715,792</w:t>
            </w:r>
          </w:p>
        </w:tc>
        <w:tc>
          <w:tcPr>
            <w:tcW w:w="134" w:type="dxa"/>
          </w:tcPr>
          <w:p w14:paraId="602251CF" w14:textId="77777777" w:rsidR="00E37747" w:rsidRPr="00E37747" w:rsidRDefault="00E37747" w:rsidP="00E3774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5F4D8BDA" w:rsidR="00E37747" w:rsidRPr="00E37747" w:rsidRDefault="00E37747" w:rsidP="00E37747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555,246</w:t>
            </w:r>
          </w:p>
        </w:tc>
      </w:tr>
    </w:tbl>
    <w:p w14:paraId="0DD34336" w14:textId="2CD4E2FA" w:rsidR="00E3440C" w:rsidRPr="00E37747" w:rsidRDefault="00E3440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2B6FE6" w14:textId="77777777" w:rsidR="009A0268" w:rsidRPr="00E37747" w:rsidRDefault="009A0268" w:rsidP="00336FA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</w:p>
    <w:p w14:paraId="749D4009" w14:textId="1AA31497" w:rsidR="00336FAC" w:rsidRPr="00E37747" w:rsidRDefault="00336FAC" w:rsidP="00DB719A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รายการเคลื่อนไหวของบัญชีค่าเผื่อ</w:t>
      </w:r>
      <w:r w:rsidR="00DB719A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375D2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0D4E37" w:rsidRPr="00E37747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47" w:rsidRPr="00E37747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E37747" w:rsidRPr="00E37747" w:rsidRDefault="00E37747" w:rsidP="00E37747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1EE9A57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7D854FC" w14:textId="69A3F2E4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5C33CE2D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E37747" w:rsidRPr="00E37747" w:rsidRDefault="00E37747" w:rsidP="00E37747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536BC4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BADF4AA" w14:textId="3FE14C5A" w:rsidR="00E37747" w:rsidRPr="00E375D2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26CF41D0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365C4" w:rsidRPr="00E37747" w14:paraId="7E7B1E77" w14:textId="77777777" w:rsidTr="004951F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7CBBECB9" w:rsidR="00A365C4" w:rsidRPr="00E375D2" w:rsidRDefault="009B0DA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3C4159B6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A365C4" w:rsidRPr="00E375D2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186E934E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11,091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1D37FE48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  <w:tr w:rsidR="00A365C4" w:rsidRPr="00E37747" w14:paraId="094805E2" w14:textId="77777777" w:rsidTr="009A667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7777777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7AF95ED7" w:rsidR="00A365C4" w:rsidRPr="00E375D2" w:rsidRDefault="009B0DA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7,248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7F72E93D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2,516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ED1" w14:textId="16F38EE8" w:rsidR="00A365C4" w:rsidRPr="00E37747" w:rsidRDefault="00A365C4" w:rsidP="00A365C4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318A1145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</w:tr>
      <w:tr w:rsidR="00A365C4" w:rsidRPr="00E37747" w14:paraId="12CAF5B2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552B" w14:textId="77777777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1097" w14:textId="23EA2FF2" w:rsidR="00A365C4" w:rsidRPr="00E375D2" w:rsidRDefault="009B0DA7" w:rsidP="009B0DA7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2CA7" w14:textId="77777777" w:rsidR="00A365C4" w:rsidRPr="00E37747" w:rsidRDefault="00A365C4" w:rsidP="00A365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B433" w14:textId="5B013DBF" w:rsidR="00A365C4" w:rsidRPr="00E37747" w:rsidRDefault="00A365C4" w:rsidP="00A365C4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BE7A" w14:textId="77777777" w:rsidR="00A365C4" w:rsidRPr="00E37747" w:rsidRDefault="00A365C4" w:rsidP="00A365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11FC5" w14:textId="31BD0547" w:rsidR="00A365C4" w:rsidRPr="00E37747" w:rsidRDefault="00A365C4" w:rsidP="00A365C4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8D0D" w14:textId="77777777" w:rsidR="00A365C4" w:rsidRPr="00E37747" w:rsidRDefault="00A365C4" w:rsidP="00A365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064F" w14:textId="224A2FC8" w:rsidR="00A365C4" w:rsidRPr="00E37747" w:rsidRDefault="00A365C4" w:rsidP="00A365C4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65C4" w:rsidRPr="00E37747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7DE5460F" w:rsidR="00A365C4" w:rsidRPr="00E37747" w:rsidRDefault="009B0DA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400CB714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0BE28EF9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36AC371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11,091</w:t>
            </w:r>
          </w:p>
        </w:tc>
      </w:tr>
    </w:tbl>
    <w:p w14:paraId="7E14524E" w14:textId="6CA67118" w:rsidR="00336FAC" w:rsidRPr="00E37747" w:rsidRDefault="00336FA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7F83B8C" w14:textId="5FAE3393" w:rsidR="00FE40B3" w:rsidRPr="00E37747" w:rsidRDefault="00FE40B3" w:rsidP="009E0DC3">
      <w:pPr>
        <w:tabs>
          <w:tab w:val="clear" w:pos="680"/>
          <w:tab w:val="left" w:pos="284"/>
          <w:tab w:val="left" w:pos="851"/>
        </w:tabs>
        <w:spacing w:line="380" w:lineRule="exact"/>
        <w:ind w:left="284" w:firstLine="340"/>
        <w:jc w:val="thaiDistribute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r w:rsidR="009E0DC3" w:rsidRPr="00E37747">
        <w:rPr>
          <w:rFonts w:asciiTheme="majorBidi" w:hAnsiTheme="majorBidi" w:cstheme="majorBidi"/>
          <w:sz w:val="32"/>
          <w:szCs w:val="32"/>
          <w:vertAlign w:val="superscript"/>
        </w:rPr>
        <w:t>*)</w:t>
      </w:r>
      <w:r w:rsidR="009E0DC3" w:rsidRPr="00E375D2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บริษัทได้มีการเจรจาทำข้อตกลงกับบริษั</w:t>
      </w:r>
      <w:r w:rsidR="009E0DC3" w:rsidRPr="00E375D2">
        <w:rPr>
          <w:rFonts w:asciiTheme="majorBidi" w:hAnsiTheme="majorBidi" w:cstheme="majorBidi"/>
          <w:sz w:val="32"/>
          <w:szCs w:val="32"/>
          <w:cs/>
        </w:rPr>
        <w:t>ท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โลตัสลิงคส์ จำกัด สำหรับเงินชดเชยพิเศษจากการใช้ประโยชน์ในพื้นที่โครงการเดอะศาลายาตั้งแต่เดือนมิถุนายน </w:t>
      </w:r>
      <w:r w:rsidRPr="00E37747">
        <w:rPr>
          <w:rFonts w:asciiTheme="majorBidi" w:hAnsiTheme="majorBidi" w:cstheme="majorBidi"/>
          <w:sz w:val="32"/>
          <w:szCs w:val="32"/>
        </w:rPr>
        <w:t xml:space="preserve">2561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Pr="00E37747">
        <w:rPr>
          <w:rFonts w:asciiTheme="majorBidi" w:hAnsiTheme="majorBidi" w:cstheme="majorBidi"/>
          <w:sz w:val="32"/>
          <w:szCs w:val="32"/>
        </w:rPr>
        <w:t xml:space="preserve">30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E37747">
        <w:rPr>
          <w:rFonts w:asciiTheme="majorBidi" w:hAnsiTheme="majorBidi" w:cstheme="majorBidi"/>
          <w:sz w:val="32"/>
          <w:szCs w:val="32"/>
        </w:rPr>
        <w:t xml:space="preserve">2564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เงินชดเชยกรณีพิเศษคิดเป็นจำนวนเงิน </w:t>
      </w:r>
      <w:r w:rsidRPr="00E37747">
        <w:rPr>
          <w:rFonts w:asciiTheme="majorBidi" w:hAnsiTheme="majorBidi" w:cstheme="majorBidi"/>
          <w:sz w:val="32"/>
          <w:szCs w:val="32"/>
        </w:rPr>
        <w:t xml:space="preserve">25.68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ล้านบาท (รวมภาษีมูลค่าเพิ่ม) โดยผ่อนชำระภายใน </w:t>
      </w:r>
      <w:r w:rsidRPr="00E37747">
        <w:rPr>
          <w:rFonts w:asciiTheme="majorBidi" w:hAnsiTheme="majorBidi" w:cstheme="majorBidi"/>
          <w:sz w:val="32"/>
          <w:szCs w:val="32"/>
        </w:rPr>
        <w:t xml:space="preserve">9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งวดเดือนสิ้นสุดวันที่ </w:t>
      </w:r>
      <w:r w:rsidRPr="00E37747">
        <w:rPr>
          <w:rFonts w:asciiTheme="majorBidi" w:hAnsiTheme="majorBidi" w:cstheme="majorBidi"/>
          <w:sz w:val="32"/>
          <w:szCs w:val="32"/>
        </w:rPr>
        <w:t xml:space="preserve">30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37747">
        <w:rPr>
          <w:rFonts w:asciiTheme="majorBidi" w:hAnsiTheme="majorBidi" w:cstheme="majorBidi"/>
          <w:sz w:val="32"/>
          <w:szCs w:val="32"/>
        </w:rPr>
        <w:t>2565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จำนวนเงินผ่อนชำระตามตารางการชำระที่ตกลงกัน </w:t>
      </w:r>
    </w:p>
    <w:p w14:paraId="19114174" w14:textId="48D6362F" w:rsidR="00FE40B3" w:rsidRPr="00E375D2" w:rsidRDefault="00492FC8" w:rsidP="009E0DC3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ณ</w:t>
      </w:r>
      <w:r w:rsidR="000463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วันที่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365C4" w:rsidRPr="00E37747">
        <w:rPr>
          <w:rFonts w:asciiTheme="majorBidi" w:hAnsiTheme="majorBidi" w:cstheme="majorBidi"/>
          <w:sz w:val="32"/>
          <w:szCs w:val="32"/>
        </w:rPr>
        <w:t xml:space="preserve">30 </w:t>
      </w:r>
      <w:r w:rsidR="00A365C4" w:rsidRPr="00E375D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365C4" w:rsidRPr="00E37747">
        <w:rPr>
          <w:rFonts w:asciiTheme="majorBidi" w:hAnsiTheme="majorBidi" w:cstheme="majorBidi"/>
          <w:sz w:val="32"/>
          <w:szCs w:val="32"/>
        </w:rPr>
        <w:t>2565</w:t>
      </w:r>
      <w:r w:rsidR="00FE40B3" w:rsidRPr="00E377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45954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="00FE40B3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ริษัทได้รับชำระเงินชดเชย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FE40B3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A365C4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FE40B3" w:rsidRPr="00E377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E40B3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 เป็นจำนวนเงิน </w:t>
      </w:r>
      <w:r w:rsidR="00A365C4">
        <w:rPr>
          <w:rFonts w:asciiTheme="majorBidi" w:hAnsiTheme="majorBidi" w:cstheme="majorBidi"/>
          <w:spacing w:val="-4"/>
          <w:sz w:val="32"/>
          <w:szCs w:val="32"/>
        </w:rPr>
        <w:t>19.26</w:t>
      </w:r>
      <w:r w:rsidR="00FE40B3" w:rsidRPr="00E3774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FE40B3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="00FE40B3" w:rsidRPr="00E375D2">
        <w:rPr>
          <w:rFonts w:asciiTheme="majorBidi" w:hAnsiTheme="majorBidi" w:cstheme="majorBidi" w:hint="cs"/>
          <w:sz w:val="32"/>
          <w:szCs w:val="32"/>
          <w:cs/>
        </w:rPr>
        <w:t xml:space="preserve">(รวมภาษีมูลค่าเพิ่ม)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คงเหลือที่ค้างชำระอีกเป็นจำนวนเงิน </w:t>
      </w:r>
      <w:r w:rsidR="00A365C4">
        <w:rPr>
          <w:rFonts w:asciiTheme="majorBidi" w:hAnsiTheme="majorBidi" w:cstheme="majorBidi"/>
          <w:sz w:val="32"/>
          <w:szCs w:val="32"/>
        </w:rPr>
        <w:t>6.42</w:t>
      </w:r>
      <w:r w:rsidRPr="00E37747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B4B3EE8" w14:textId="77777777" w:rsidR="0039481B" w:rsidRPr="00E37747" w:rsidRDefault="0039481B" w:rsidP="00C12F9D">
      <w:pPr>
        <w:tabs>
          <w:tab w:val="left" w:pos="284"/>
          <w:tab w:val="left" w:pos="851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C6387E" w14:textId="003DE6D7" w:rsidR="00C75C8F" w:rsidRPr="00E375D2" w:rsidRDefault="00C75C8F" w:rsidP="009E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747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E37747" w:rsidRDefault="00C75C8F" w:rsidP="00187D91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E375D2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FC3418" w:rsidRPr="00E37747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E375D2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75D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C3418" w:rsidRPr="00E37747" w14:paraId="5389199D" w14:textId="77777777" w:rsidTr="00874925">
        <w:tc>
          <w:tcPr>
            <w:tcW w:w="5103" w:type="dxa"/>
          </w:tcPr>
          <w:p w14:paraId="7535224A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E375D2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3418" w:rsidRPr="00E37747" w14:paraId="119A8FEB" w14:textId="77777777" w:rsidTr="000C6523">
        <w:tc>
          <w:tcPr>
            <w:tcW w:w="5103" w:type="dxa"/>
          </w:tcPr>
          <w:p w14:paraId="4DA86BD5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050E4CB" w14:textId="77777777" w:rsidR="00E37747" w:rsidRPr="00E37747" w:rsidRDefault="00E37747" w:rsidP="00E377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47640C66" w14:textId="6A6623B3" w:rsidR="00FC3418" w:rsidRPr="00E37747" w:rsidRDefault="00E37747" w:rsidP="00E377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E37747" w:rsidRDefault="00FC3418" w:rsidP="00CE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22A23B4E" w:rsidR="00FC3418" w:rsidRPr="00E37747" w:rsidRDefault="00FC3418" w:rsidP="00CE61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8C6" w:rsidRPr="00E3774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B2D5C" w:rsidRPr="00E37747" w14:paraId="73521E20" w14:textId="77777777" w:rsidTr="00173F01">
        <w:tc>
          <w:tcPr>
            <w:tcW w:w="5103" w:type="dxa"/>
          </w:tcPr>
          <w:p w14:paraId="6681855E" w14:textId="01E84594" w:rsidR="009B2D5C" w:rsidRPr="00E375D2" w:rsidRDefault="009B2D5C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3DA485F5" w:rsidR="009B2D5C" w:rsidRPr="00E37747" w:rsidRDefault="00B24F8F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F8F">
              <w:rPr>
                <w:rFonts w:ascii="Angsana New" w:hAnsi="Angsana New"/>
                <w:sz w:val="32"/>
                <w:szCs w:val="32"/>
              </w:rPr>
              <w:t>239,03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E37747" w:rsidRDefault="009B2D5C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09B37EC8" w:rsidR="009B2D5C" w:rsidRPr="00E37747" w:rsidRDefault="009B2D5C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244,051</w:t>
            </w:r>
          </w:p>
        </w:tc>
      </w:tr>
      <w:tr w:rsidR="00B24F8F" w:rsidRPr="00E37747" w14:paraId="16E90388" w14:textId="77777777" w:rsidTr="00173F01">
        <w:tc>
          <w:tcPr>
            <w:tcW w:w="5103" w:type="dxa"/>
          </w:tcPr>
          <w:p w14:paraId="3F18BF6D" w14:textId="52AA1AA7" w:rsidR="00B24F8F" w:rsidRPr="00E375D2" w:rsidRDefault="00B24F8F" w:rsidP="00B24F8F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296EE4A7" w:rsidR="00B24F8F" w:rsidRPr="00E37747" w:rsidRDefault="00B24F8F" w:rsidP="00B24F8F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F8F">
              <w:rPr>
                <w:rFonts w:ascii="Angsana New" w:hAnsi="Angsana New"/>
                <w:sz w:val="32"/>
                <w:szCs w:val="32"/>
              </w:rPr>
              <w:t xml:space="preserve"> (54,903)</w:t>
            </w:r>
          </w:p>
        </w:tc>
        <w:tc>
          <w:tcPr>
            <w:tcW w:w="134" w:type="dxa"/>
            <w:vAlign w:val="bottom"/>
          </w:tcPr>
          <w:p w14:paraId="19E64714" w14:textId="77777777" w:rsidR="00B24F8F" w:rsidRPr="00E37747" w:rsidRDefault="00B24F8F" w:rsidP="00B24F8F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4EF978BE" w:rsidR="00B24F8F" w:rsidRPr="00E37747" w:rsidRDefault="00B24F8F" w:rsidP="00B24F8F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(56,401)</w:t>
            </w:r>
          </w:p>
        </w:tc>
      </w:tr>
      <w:tr w:rsidR="00B24F8F" w:rsidRPr="00E37747" w14:paraId="0DABFAE9" w14:textId="77777777" w:rsidTr="00173F01">
        <w:tc>
          <w:tcPr>
            <w:tcW w:w="5103" w:type="dxa"/>
          </w:tcPr>
          <w:p w14:paraId="181C9887" w14:textId="29908B29" w:rsidR="00B24F8F" w:rsidRPr="00E375D2" w:rsidRDefault="00B24F8F" w:rsidP="00B24F8F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34122E84" w:rsidR="00B24F8F" w:rsidRPr="00E37747" w:rsidRDefault="00B24F8F" w:rsidP="00B24F8F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F8F">
              <w:rPr>
                <w:rFonts w:ascii="Angsana New" w:hAnsi="Angsana New"/>
                <w:sz w:val="32"/>
                <w:szCs w:val="32"/>
              </w:rPr>
              <w:t xml:space="preserve"> (13,2</w:t>
            </w:r>
            <w:r w:rsidR="00961A31">
              <w:rPr>
                <w:rFonts w:ascii="Angsana New" w:hAnsi="Angsana New"/>
                <w:sz w:val="32"/>
                <w:szCs w:val="32"/>
              </w:rPr>
              <w:t>30</w:t>
            </w:r>
            <w:r w:rsidRPr="00B24F8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4D587F81" w14:textId="77777777" w:rsidR="00B24F8F" w:rsidRPr="00E37747" w:rsidRDefault="00B24F8F" w:rsidP="00B24F8F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2ACA5359" w:rsidR="00B24F8F" w:rsidRPr="00E37747" w:rsidRDefault="00B24F8F" w:rsidP="00B24F8F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(13,602)</w:t>
            </w:r>
          </w:p>
        </w:tc>
      </w:tr>
      <w:tr w:rsidR="005A78C6" w:rsidRPr="00E37747" w14:paraId="77324300" w14:textId="77777777" w:rsidTr="005A78C6">
        <w:tc>
          <w:tcPr>
            <w:tcW w:w="5103" w:type="dxa"/>
          </w:tcPr>
          <w:p w14:paraId="40E61A1B" w14:textId="70B8D901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4E507718" w:rsidR="005A78C6" w:rsidRPr="00E375D2" w:rsidRDefault="00B24F8F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(2,114)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0B8AEF09" w:rsidR="005A78C6" w:rsidRPr="00E37747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(1,386)</w:t>
            </w:r>
          </w:p>
        </w:tc>
      </w:tr>
      <w:tr w:rsidR="005A78C6" w:rsidRPr="00E37747" w14:paraId="3CCD3B31" w14:textId="77777777" w:rsidTr="005A78C6">
        <w:tc>
          <w:tcPr>
            <w:tcW w:w="5103" w:type="dxa"/>
          </w:tcPr>
          <w:p w14:paraId="46BBED55" w14:textId="77777777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31D88220" w:rsidR="005A78C6" w:rsidRPr="00E37747" w:rsidRDefault="00B24F8F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168,786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4B8FE192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172,662</w:t>
            </w:r>
          </w:p>
        </w:tc>
      </w:tr>
      <w:tr w:rsidR="005A78C6" w:rsidRPr="00E37747" w14:paraId="2C113ED9" w14:textId="77777777" w:rsidTr="005A78C6">
        <w:tc>
          <w:tcPr>
            <w:tcW w:w="5103" w:type="dxa"/>
          </w:tcPr>
          <w:p w14:paraId="2B089468" w14:textId="253AD19D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76C0EC6B" w:rsidR="005A78C6" w:rsidRPr="00E37747" w:rsidRDefault="00B24F8F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(4,282)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6C0A0EC2" w:rsidR="005A78C6" w:rsidRPr="00E37747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</w:tr>
      <w:tr w:rsidR="005A78C6" w:rsidRPr="00E37747" w14:paraId="34FCBC70" w14:textId="77777777" w:rsidTr="005A78C6">
        <w:tc>
          <w:tcPr>
            <w:tcW w:w="5103" w:type="dxa"/>
          </w:tcPr>
          <w:p w14:paraId="7C6E3CDB" w14:textId="58E50B4E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5BBCF5B9" w:rsidR="005A78C6" w:rsidRPr="00E37747" w:rsidRDefault="00B24F8F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164,504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32CAE2C9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169,362</w:t>
            </w:r>
          </w:p>
        </w:tc>
      </w:tr>
      <w:tr w:rsidR="005A78C6" w:rsidRPr="00E37747" w14:paraId="422A02C5" w14:textId="77777777" w:rsidTr="000C6523">
        <w:tc>
          <w:tcPr>
            <w:tcW w:w="5103" w:type="dxa"/>
          </w:tcPr>
          <w:p w14:paraId="718FF66C" w14:textId="61CE79E2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C47829"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462415C3" w14:textId="15469442" w:rsidR="005A78C6" w:rsidRPr="00E37747" w:rsidRDefault="00352D78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175B1">
              <w:rPr>
                <w:rFonts w:ascii="Angsana New" w:hAnsi="Angsana New"/>
                <w:sz w:val="32"/>
                <w:szCs w:val="32"/>
              </w:rPr>
              <w:t>15,716)</w:t>
            </w:r>
          </w:p>
        </w:tc>
        <w:tc>
          <w:tcPr>
            <w:tcW w:w="134" w:type="dxa"/>
            <w:vAlign w:val="bottom"/>
          </w:tcPr>
          <w:p w14:paraId="7163B7A6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6DD5C4EB" w:rsidR="005A78C6" w:rsidRPr="00E375D2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(16,307)</w:t>
            </w:r>
          </w:p>
        </w:tc>
      </w:tr>
      <w:tr w:rsidR="00305643" w:rsidRPr="00E37747" w14:paraId="0E81B5E0" w14:textId="77777777" w:rsidTr="000C6523">
        <w:tc>
          <w:tcPr>
            <w:tcW w:w="5103" w:type="dxa"/>
          </w:tcPr>
          <w:p w14:paraId="31AF6757" w14:textId="3A054713" w:rsidR="00305643" w:rsidRPr="00E375D2" w:rsidRDefault="00305643" w:rsidP="00305643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ส่วนที่เกิ</w:t>
            </w:r>
            <w:r w:rsidR="00F049D2"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311C551D" w14:textId="64734A70" w:rsidR="00305643" w:rsidRPr="00E37747" w:rsidRDefault="004175B1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(1,643)</w:t>
            </w:r>
          </w:p>
        </w:tc>
        <w:tc>
          <w:tcPr>
            <w:tcW w:w="134" w:type="dxa"/>
            <w:vAlign w:val="bottom"/>
          </w:tcPr>
          <w:p w14:paraId="26FA1194" w14:textId="77777777" w:rsidR="00305643" w:rsidRPr="00E37747" w:rsidRDefault="00305643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7C277484" w:rsidR="00305643" w:rsidRPr="00E37747" w:rsidRDefault="00305643" w:rsidP="00305643">
            <w:pPr>
              <w:spacing w:line="38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A78C6" w:rsidRPr="00E37747" w14:paraId="06627745" w14:textId="77777777" w:rsidTr="00874925">
        <w:tc>
          <w:tcPr>
            <w:tcW w:w="5103" w:type="dxa"/>
          </w:tcPr>
          <w:p w14:paraId="0BB80F32" w14:textId="5045E444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085D1FB3" w:rsidR="005A78C6" w:rsidRPr="00E37747" w:rsidRDefault="009963A7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147,145</w:t>
            </w:r>
          </w:p>
        </w:tc>
        <w:tc>
          <w:tcPr>
            <w:tcW w:w="134" w:type="dxa"/>
            <w:vAlign w:val="bottom"/>
          </w:tcPr>
          <w:p w14:paraId="38973668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6E0D1EF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153,055</w:t>
            </w:r>
          </w:p>
        </w:tc>
      </w:tr>
    </w:tbl>
    <w:p w14:paraId="7B0C9378" w14:textId="61CD7289" w:rsidR="008E2433" w:rsidRPr="00E37747" w:rsidRDefault="008E2433" w:rsidP="008E2433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9EE5073" w14:textId="2F0490F1" w:rsidR="00FC3418" w:rsidRPr="00E37747" w:rsidRDefault="008E2433" w:rsidP="00EF2097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ลูกหนี้ตามสัญญาเช่าเงินทุน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867E1" w:rsidRPr="00E37747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E37747" w:rsidRDefault="008867E1" w:rsidP="008E243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จำนวนเงินตามสัญญา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7747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67E1" w:rsidRPr="00E37747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E375D2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E37747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0771B5" w14:textId="77777777" w:rsidR="00E37747" w:rsidRPr="00E37747" w:rsidRDefault="00E37747" w:rsidP="00E3774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E111EA7" w14:textId="217BF923" w:rsidR="008867E1" w:rsidRPr="00E37747" w:rsidRDefault="00E37747" w:rsidP="00E3774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E37747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C717B8" w14:textId="769B4527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5BA6" w:rsidRPr="00E377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E37747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E37747" w:rsidRDefault="008867E1" w:rsidP="00A4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E37747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ร้อยละต่อปี</w:t>
            </w:r>
          </w:p>
        </w:tc>
      </w:tr>
      <w:tr w:rsidR="0010735A" w:rsidRPr="00E37747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10735A" w:rsidRPr="00E37747" w:rsidRDefault="0010735A" w:rsidP="0010735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6F4CCBAE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A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10735A" w:rsidRPr="00E375D2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10735A" w:rsidRPr="00E37747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</w:tr>
      <w:tr w:rsidR="0010735A" w:rsidRPr="00E37747" w14:paraId="0389CB0F" w14:textId="77777777" w:rsidTr="008867E1">
        <w:tc>
          <w:tcPr>
            <w:tcW w:w="794" w:type="dxa"/>
          </w:tcPr>
          <w:p w14:paraId="3EAF6A51" w14:textId="583FC1BC" w:rsidR="0010735A" w:rsidRPr="00E37747" w:rsidRDefault="0010735A" w:rsidP="0010735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702EC200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A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2A0EB5A6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10735A" w:rsidRPr="00E375D2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10735A" w:rsidRPr="00E37747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10735A" w:rsidRPr="00E37747" w14:paraId="7B901754" w14:textId="77777777" w:rsidTr="008867E1">
        <w:tc>
          <w:tcPr>
            <w:tcW w:w="794" w:type="dxa"/>
          </w:tcPr>
          <w:p w14:paraId="3FD9F32C" w14:textId="61DBE667" w:rsidR="0010735A" w:rsidRPr="00E37747" w:rsidRDefault="0010735A" w:rsidP="0010735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4CD57A80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A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115B6258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10735A" w:rsidRPr="00E375D2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10735A" w:rsidRPr="00E37747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3.93</w:t>
            </w:r>
          </w:p>
        </w:tc>
      </w:tr>
      <w:tr w:rsidR="0010735A" w:rsidRPr="00E37747" w14:paraId="64F20E15" w14:textId="77777777" w:rsidTr="008867E1">
        <w:tc>
          <w:tcPr>
            <w:tcW w:w="794" w:type="dxa"/>
          </w:tcPr>
          <w:p w14:paraId="2FCCBCCA" w14:textId="4C22E50B" w:rsidR="0010735A" w:rsidRPr="00E37747" w:rsidRDefault="0010735A" w:rsidP="0010735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34C96E1F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A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9D896EB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10735A" w:rsidRPr="00E375D2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10735A" w:rsidRPr="00E37747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10735A" w:rsidRPr="00E37747" w14:paraId="4760B818" w14:textId="77777777" w:rsidTr="008867E1">
        <w:tc>
          <w:tcPr>
            <w:tcW w:w="794" w:type="dxa"/>
          </w:tcPr>
          <w:p w14:paraId="39FD0B4F" w14:textId="71B9B8DA" w:rsidR="0010735A" w:rsidRPr="00E37747" w:rsidRDefault="0010735A" w:rsidP="0010735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3BA7A174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2E926B23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A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27567EC8" w14:textId="77777777" w:rsidR="0010735A" w:rsidRPr="00E37747" w:rsidRDefault="0010735A" w:rsidP="0010735A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0522A41E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13FCFAFE" w14:textId="77777777" w:rsidR="0010735A" w:rsidRPr="00E375D2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6FAA860D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05482FB0" w14:textId="77777777" w:rsidR="0010735A" w:rsidRPr="00E37747" w:rsidRDefault="0010735A" w:rsidP="0010735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7BE58ECA" w:rsidR="0010735A" w:rsidRPr="00E37747" w:rsidRDefault="0010735A" w:rsidP="0010735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4.69</w:t>
            </w:r>
          </w:p>
        </w:tc>
      </w:tr>
    </w:tbl>
    <w:p w14:paraId="5BC9B484" w14:textId="77777777" w:rsidR="009E0DC3" w:rsidRPr="00E37747" w:rsidRDefault="009E0DC3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1A799EB" w14:textId="47BDEA13" w:rsidR="005A40FD" w:rsidRPr="00E37747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37747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E37747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E11D0D" w:rsidRPr="00E37747" w14:paraId="326C024F" w14:textId="77777777" w:rsidTr="00AD61B4">
        <w:tc>
          <w:tcPr>
            <w:tcW w:w="2891" w:type="dxa"/>
          </w:tcPr>
          <w:p w14:paraId="49D1A301" w14:textId="77777777" w:rsidR="005A40FD" w:rsidRPr="00E37747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E375D2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E37747" w14:paraId="06BEADD5" w14:textId="77777777" w:rsidTr="00AD61B4">
        <w:tc>
          <w:tcPr>
            <w:tcW w:w="2891" w:type="dxa"/>
          </w:tcPr>
          <w:p w14:paraId="74A14E36" w14:textId="77777777" w:rsidR="005A40FD" w:rsidRPr="00E37747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47" w:rsidRPr="00E37747" w14:paraId="644BEE36" w14:textId="77777777" w:rsidTr="008F14B3">
        <w:tc>
          <w:tcPr>
            <w:tcW w:w="2891" w:type="dxa"/>
          </w:tcPr>
          <w:p w14:paraId="5C1F6DE3" w14:textId="77777777" w:rsidR="00E37747" w:rsidRPr="00E37747" w:rsidRDefault="00E37747" w:rsidP="00E37747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EF71E6C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CC78F6E" w14:textId="0956CA70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448AC449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" w:type="dxa"/>
          </w:tcPr>
          <w:p w14:paraId="373BFC32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B3C8FAF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1346D82B" w14:textId="2D60DF14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4AF9D1FB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E697A" w:rsidRPr="00E37747" w14:paraId="0D10C4DD" w14:textId="77777777" w:rsidTr="00AD61B4">
        <w:tc>
          <w:tcPr>
            <w:tcW w:w="2891" w:type="dxa"/>
          </w:tcPr>
          <w:p w14:paraId="4FFE7AB6" w14:textId="77777777" w:rsidR="005E697A" w:rsidRPr="00E375D2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74676FF5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553,77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3" w:type="dxa"/>
          </w:tcPr>
          <w:p w14:paraId="24F076A4" w14:textId="77777777" w:rsidR="005E697A" w:rsidRPr="00E37747" w:rsidRDefault="005E697A" w:rsidP="005E697A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77ECCD5D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467,393</w:t>
            </w:r>
          </w:p>
        </w:tc>
        <w:tc>
          <w:tcPr>
            <w:tcW w:w="145" w:type="dxa"/>
          </w:tcPr>
          <w:p w14:paraId="1344CDCB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0C7F5B61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2AD">
              <w:rPr>
                <w:rFonts w:ascii="Angsana New" w:hAnsi="Angsana New"/>
                <w:sz w:val="26"/>
                <w:szCs w:val="26"/>
              </w:rPr>
              <w:t xml:space="preserve"> 439,714 </w:t>
            </w:r>
          </w:p>
        </w:tc>
        <w:tc>
          <w:tcPr>
            <w:tcW w:w="142" w:type="dxa"/>
          </w:tcPr>
          <w:p w14:paraId="41F0BAC6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7B1638FE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418,887 </w:t>
            </w:r>
          </w:p>
        </w:tc>
      </w:tr>
      <w:tr w:rsidR="005E697A" w:rsidRPr="00E37747" w14:paraId="33A12701" w14:textId="77777777" w:rsidTr="00AD61B4">
        <w:tc>
          <w:tcPr>
            <w:tcW w:w="2891" w:type="dxa"/>
          </w:tcPr>
          <w:p w14:paraId="575D174B" w14:textId="77777777" w:rsidR="005E697A" w:rsidRPr="00E37747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0A95B2C6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107,404 </w:t>
            </w:r>
          </w:p>
        </w:tc>
        <w:tc>
          <w:tcPr>
            <w:tcW w:w="143" w:type="dxa"/>
          </w:tcPr>
          <w:p w14:paraId="02F8D466" w14:textId="77777777" w:rsidR="005E697A" w:rsidRPr="00E37747" w:rsidRDefault="005E697A" w:rsidP="005E697A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7FC563F8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51,375</w:t>
            </w:r>
          </w:p>
        </w:tc>
        <w:tc>
          <w:tcPr>
            <w:tcW w:w="145" w:type="dxa"/>
          </w:tcPr>
          <w:p w14:paraId="517C543E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0CE15409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2AD">
              <w:rPr>
                <w:rFonts w:ascii="Angsana New" w:hAnsi="Angsana New"/>
                <w:sz w:val="26"/>
                <w:szCs w:val="26"/>
              </w:rPr>
              <w:t xml:space="preserve"> 107,404 </w:t>
            </w:r>
          </w:p>
        </w:tc>
        <w:tc>
          <w:tcPr>
            <w:tcW w:w="142" w:type="dxa"/>
          </w:tcPr>
          <w:p w14:paraId="2F5024BB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49857A8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51,375 </w:t>
            </w:r>
          </w:p>
        </w:tc>
      </w:tr>
      <w:tr w:rsidR="005E697A" w:rsidRPr="00E37747" w14:paraId="106D0053" w14:textId="77777777" w:rsidTr="00AD61B4">
        <w:tc>
          <w:tcPr>
            <w:tcW w:w="2891" w:type="dxa"/>
          </w:tcPr>
          <w:p w14:paraId="48621A6B" w14:textId="77777777" w:rsidR="005E697A" w:rsidRPr="00E375D2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552E6AE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22,910 </w:t>
            </w:r>
          </w:p>
        </w:tc>
        <w:tc>
          <w:tcPr>
            <w:tcW w:w="143" w:type="dxa"/>
          </w:tcPr>
          <w:p w14:paraId="66FD3531" w14:textId="77777777" w:rsidR="005E697A" w:rsidRPr="00E37747" w:rsidRDefault="005E697A" w:rsidP="005E697A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29C7A3DA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9,928</w:t>
            </w:r>
          </w:p>
        </w:tc>
        <w:tc>
          <w:tcPr>
            <w:tcW w:w="145" w:type="dxa"/>
          </w:tcPr>
          <w:p w14:paraId="4BA1ED5E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0DC72570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E697A" w:rsidRPr="00E37747" w14:paraId="29C13F1B" w14:textId="77777777" w:rsidTr="00AD61B4">
        <w:tc>
          <w:tcPr>
            <w:tcW w:w="2891" w:type="dxa"/>
          </w:tcPr>
          <w:p w14:paraId="40B222BB" w14:textId="77777777" w:rsidR="005E697A" w:rsidRPr="00E375D2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40B31DFF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12,351 </w:t>
            </w:r>
          </w:p>
        </w:tc>
        <w:tc>
          <w:tcPr>
            <w:tcW w:w="143" w:type="dxa"/>
          </w:tcPr>
          <w:p w14:paraId="34D26C99" w14:textId="77777777" w:rsidR="005E697A" w:rsidRPr="00E37747" w:rsidRDefault="005E697A" w:rsidP="005E697A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6F6C21AF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  <w:tc>
          <w:tcPr>
            <w:tcW w:w="145" w:type="dxa"/>
          </w:tcPr>
          <w:p w14:paraId="2B2F13B6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2BF3EC0A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E697A" w:rsidRPr="00E37747" w14:paraId="5D2D2E8C" w14:textId="77777777" w:rsidTr="00AD61B4">
        <w:tc>
          <w:tcPr>
            <w:tcW w:w="2891" w:type="dxa"/>
          </w:tcPr>
          <w:p w14:paraId="759EBC95" w14:textId="77777777" w:rsidR="005E697A" w:rsidRPr="00E375D2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6C864B0E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97,661 </w:t>
            </w:r>
          </w:p>
        </w:tc>
        <w:tc>
          <w:tcPr>
            <w:tcW w:w="143" w:type="dxa"/>
          </w:tcPr>
          <w:p w14:paraId="01340CE4" w14:textId="77777777" w:rsidR="005E697A" w:rsidRPr="00E37747" w:rsidRDefault="005E697A" w:rsidP="005E697A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6DDB12EB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36,070</w:t>
            </w:r>
          </w:p>
        </w:tc>
        <w:tc>
          <w:tcPr>
            <w:tcW w:w="145" w:type="dxa"/>
          </w:tcPr>
          <w:p w14:paraId="448FDFB4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47B317DF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5E697A" w:rsidRPr="00E37747" w14:paraId="0771AF7D" w14:textId="77777777" w:rsidTr="00AD61B4">
        <w:tc>
          <w:tcPr>
            <w:tcW w:w="2891" w:type="dxa"/>
          </w:tcPr>
          <w:p w14:paraId="295FA992" w14:textId="77777777" w:rsidR="005E697A" w:rsidRPr="00E375D2" w:rsidRDefault="005E697A" w:rsidP="005E697A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568FB7DF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2,42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5E69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</w:tcPr>
          <w:p w14:paraId="4F1E055F" w14:textId="77777777" w:rsidR="005E697A" w:rsidRPr="00E37747" w:rsidRDefault="005E697A" w:rsidP="005E697A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01859C11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145" w:type="dxa"/>
          </w:tcPr>
          <w:p w14:paraId="7ADD2BDC" w14:textId="77777777" w:rsidR="005E697A" w:rsidRPr="00E375D2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3CA7907E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5E697A" w:rsidRPr="00E37747" w:rsidRDefault="005E697A" w:rsidP="005E697A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5E697A" w:rsidRPr="00E37747" w:rsidRDefault="005E697A" w:rsidP="005E697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9912AD" w:rsidRPr="00E37747" w14:paraId="45827127" w14:textId="77777777" w:rsidTr="00AD61B4">
        <w:tc>
          <w:tcPr>
            <w:tcW w:w="2891" w:type="dxa"/>
          </w:tcPr>
          <w:p w14:paraId="2F660A5B" w14:textId="77777777" w:rsidR="009912AD" w:rsidRPr="00E37747" w:rsidRDefault="009912AD" w:rsidP="009912AD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04AC4B09" w:rsidR="009912AD" w:rsidRPr="00E37747" w:rsidRDefault="005E697A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796,520</w:t>
            </w:r>
          </w:p>
        </w:tc>
        <w:tc>
          <w:tcPr>
            <w:tcW w:w="143" w:type="dxa"/>
          </w:tcPr>
          <w:p w14:paraId="60C25CBF" w14:textId="77777777" w:rsidR="009912AD" w:rsidRPr="00E37747" w:rsidRDefault="009912AD" w:rsidP="009912AD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0F8E163F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572,670</w:t>
            </w:r>
          </w:p>
        </w:tc>
        <w:tc>
          <w:tcPr>
            <w:tcW w:w="145" w:type="dxa"/>
          </w:tcPr>
          <w:p w14:paraId="4042FE76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43FD229E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</w:rPr>
              <w:t>547</w:t>
            </w:r>
            <w:r w:rsidRPr="009912AD">
              <w:rPr>
                <w:rFonts w:ascii="Angsana New" w:hAnsi="Angsana New"/>
                <w:sz w:val="26"/>
                <w:szCs w:val="26"/>
              </w:rPr>
              <w:t>,</w:t>
            </w:r>
            <w:r w:rsidRPr="00E375D2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2" w:type="dxa"/>
          </w:tcPr>
          <w:p w14:paraId="68021945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6AE03354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470,262</w:t>
            </w:r>
          </w:p>
        </w:tc>
      </w:tr>
      <w:tr w:rsidR="009912AD" w:rsidRPr="00E37747" w14:paraId="0F9D804A" w14:textId="77777777" w:rsidTr="00173F01">
        <w:tc>
          <w:tcPr>
            <w:tcW w:w="2891" w:type="dxa"/>
          </w:tcPr>
          <w:p w14:paraId="383BCA8C" w14:textId="77777777" w:rsidR="009912AD" w:rsidRPr="00E375D2" w:rsidRDefault="009912AD" w:rsidP="009912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7C3934A8" w:rsidR="009912AD" w:rsidRPr="00E37747" w:rsidRDefault="005E697A" w:rsidP="009912A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(49,044)</w:t>
            </w:r>
          </w:p>
        </w:tc>
        <w:tc>
          <w:tcPr>
            <w:tcW w:w="143" w:type="dxa"/>
          </w:tcPr>
          <w:p w14:paraId="7B9BB29A" w14:textId="77777777" w:rsidR="009912AD" w:rsidRPr="00E375D2" w:rsidRDefault="009912AD" w:rsidP="009912A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2111C988" w:rsidR="009912AD" w:rsidRPr="00E37747" w:rsidRDefault="009912AD" w:rsidP="009912A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(63,413)</w:t>
            </w:r>
          </w:p>
        </w:tc>
        <w:tc>
          <w:tcPr>
            <w:tcW w:w="145" w:type="dxa"/>
          </w:tcPr>
          <w:p w14:paraId="20F69C4F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02D14EB7" w:rsidR="009912AD" w:rsidRPr="00E37747" w:rsidRDefault="009912AD" w:rsidP="009912A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</w:rPr>
              <w:t>(30</w:t>
            </w:r>
            <w:r w:rsidRPr="009912AD">
              <w:rPr>
                <w:rFonts w:ascii="Angsana New" w:hAnsi="Angsana New"/>
                <w:sz w:val="26"/>
                <w:szCs w:val="26"/>
              </w:rPr>
              <w:t>,</w:t>
            </w:r>
            <w:r w:rsidRPr="00E375D2">
              <w:rPr>
                <w:rFonts w:ascii="Angsana New" w:hAnsi="Angsana New"/>
                <w:sz w:val="26"/>
                <w:szCs w:val="26"/>
              </w:rPr>
              <w:t>634)</w:t>
            </w:r>
          </w:p>
        </w:tc>
        <w:tc>
          <w:tcPr>
            <w:tcW w:w="142" w:type="dxa"/>
          </w:tcPr>
          <w:p w14:paraId="6FECBB02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5E8901F3" w:rsidR="009912AD" w:rsidRPr="00E375D2" w:rsidRDefault="009912AD" w:rsidP="009912AD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(47,951)</w:t>
            </w:r>
          </w:p>
        </w:tc>
      </w:tr>
      <w:tr w:rsidR="009912AD" w:rsidRPr="00E37747" w14:paraId="6E65E3ED" w14:textId="77777777" w:rsidTr="00173F01">
        <w:tc>
          <w:tcPr>
            <w:tcW w:w="2891" w:type="dxa"/>
          </w:tcPr>
          <w:p w14:paraId="284F4FAE" w14:textId="08C967E9" w:rsidR="009912AD" w:rsidRPr="00E37747" w:rsidRDefault="009912AD" w:rsidP="009912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6172AEAA" w:rsidR="009912AD" w:rsidRPr="00E37747" w:rsidRDefault="005E697A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747,476</w:t>
            </w:r>
          </w:p>
        </w:tc>
        <w:tc>
          <w:tcPr>
            <w:tcW w:w="143" w:type="dxa"/>
          </w:tcPr>
          <w:p w14:paraId="62273958" w14:textId="77777777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7296DB8F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509,257</w:t>
            </w:r>
          </w:p>
        </w:tc>
        <w:tc>
          <w:tcPr>
            <w:tcW w:w="145" w:type="dxa"/>
          </w:tcPr>
          <w:p w14:paraId="6016C301" w14:textId="77777777" w:rsidR="009912AD" w:rsidRPr="00E375D2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0C91B66D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2AD">
              <w:rPr>
                <w:rFonts w:ascii="Angsana New" w:hAnsi="Angsana New"/>
                <w:sz w:val="26"/>
                <w:szCs w:val="26"/>
              </w:rPr>
              <w:t>516,484</w:t>
            </w:r>
          </w:p>
        </w:tc>
        <w:tc>
          <w:tcPr>
            <w:tcW w:w="142" w:type="dxa"/>
          </w:tcPr>
          <w:p w14:paraId="1C895633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2DDB48AB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  <w:tr w:rsidR="009912AD" w:rsidRPr="00E37747" w14:paraId="4793E22D" w14:textId="77777777" w:rsidTr="00053EB7">
        <w:tc>
          <w:tcPr>
            <w:tcW w:w="2891" w:type="dxa"/>
          </w:tcPr>
          <w:p w14:paraId="7D6D5275" w14:textId="7BD74F91" w:rsidR="009912AD" w:rsidRPr="00E375D2" w:rsidRDefault="009912AD" w:rsidP="009912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0CFB5076" w:rsidR="009912AD" w:rsidRPr="00E37747" w:rsidRDefault="005E697A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14,396</w:t>
            </w:r>
          </w:p>
        </w:tc>
        <w:tc>
          <w:tcPr>
            <w:tcW w:w="143" w:type="dxa"/>
          </w:tcPr>
          <w:p w14:paraId="5A676BBD" w14:textId="77777777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21DFE91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13,908</w:t>
            </w:r>
          </w:p>
        </w:tc>
        <w:tc>
          <w:tcPr>
            <w:tcW w:w="145" w:type="dxa"/>
          </w:tcPr>
          <w:p w14:paraId="4449EB92" w14:textId="77777777" w:rsidR="009912AD" w:rsidRPr="00E375D2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3E4E5CBF" w:rsidR="009912AD" w:rsidRPr="00E37747" w:rsidRDefault="009912AD" w:rsidP="009912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9912AD" w:rsidRPr="00E37747" w:rsidRDefault="009912AD" w:rsidP="009912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912AD" w:rsidRPr="00E37747" w14:paraId="363730D5" w14:textId="77777777" w:rsidTr="00173F01">
        <w:tc>
          <w:tcPr>
            <w:tcW w:w="2891" w:type="dxa"/>
          </w:tcPr>
          <w:p w14:paraId="67CDD52E" w14:textId="24389C00" w:rsidR="009912AD" w:rsidRPr="00E375D2" w:rsidRDefault="009912AD" w:rsidP="009912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57278957" w:rsidR="009912AD" w:rsidRPr="00E37747" w:rsidRDefault="005E697A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761,872</w:t>
            </w:r>
          </w:p>
        </w:tc>
        <w:tc>
          <w:tcPr>
            <w:tcW w:w="143" w:type="dxa"/>
          </w:tcPr>
          <w:p w14:paraId="465B7C79" w14:textId="77777777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601B5B06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523,165</w:t>
            </w:r>
          </w:p>
        </w:tc>
        <w:tc>
          <w:tcPr>
            <w:tcW w:w="145" w:type="dxa"/>
          </w:tcPr>
          <w:p w14:paraId="5CBE1B62" w14:textId="77777777" w:rsidR="009912AD" w:rsidRPr="00E375D2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071D5519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12AD">
              <w:rPr>
                <w:rFonts w:ascii="Angsana New" w:hAnsi="Angsana New"/>
                <w:sz w:val="26"/>
                <w:szCs w:val="26"/>
              </w:rPr>
              <w:t>516,484</w:t>
            </w:r>
          </w:p>
        </w:tc>
        <w:tc>
          <w:tcPr>
            <w:tcW w:w="142" w:type="dxa"/>
          </w:tcPr>
          <w:p w14:paraId="59EEC100" w14:textId="77777777" w:rsidR="009912AD" w:rsidRPr="00E37747" w:rsidRDefault="009912AD" w:rsidP="009912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11D083CF" w:rsidR="009912AD" w:rsidRPr="00E37747" w:rsidRDefault="009912AD" w:rsidP="009912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</w:tbl>
    <w:p w14:paraId="6F173856" w14:textId="68B49A57" w:rsidR="006321D2" w:rsidRDefault="0063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highlight w:val="yellow"/>
        </w:rPr>
      </w:pPr>
    </w:p>
    <w:p w14:paraId="68D936B9" w14:textId="77777777" w:rsidR="006321D2" w:rsidRPr="00E37747" w:rsidRDefault="006321D2" w:rsidP="006321D2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E377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E37747">
        <w:rPr>
          <w:rFonts w:ascii="Angsana New" w:hAnsi="Angsana New" w:hint="cs"/>
          <w:sz w:val="32"/>
          <w:szCs w:val="32"/>
          <w:cs/>
        </w:rPr>
        <w:t xml:space="preserve"> </w:t>
      </w:r>
      <w:r w:rsidRPr="00E377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6321D2" w:rsidRPr="00E37747" w14:paraId="200AB834" w14:textId="77777777" w:rsidTr="00796033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321D2" w:rsidRPr="00E37747" w14:paraId="3A04270A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1D2" w:rsidRPr="00E37747" w14:paraId="1A9163B7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6321D2" w:rsidRPr="00E37747" w:rsidRDefault="006321D2" w:rsidP="0079603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66B1535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CDE74AD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D2ECEBD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7BE03DA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677D7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9B4EBD4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CC7DDB5" w14:textId="77777777" w:rsidR="006321D2" w:rsidRPr="00E37747" w:rsidRDefault="006321D2" w:rsidP="0079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21D2" w:rsidRPr="00E37747" w14:paraId="5E012319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AB19CD" w14:textId="77777777" w:rsidR="006321D2" w:rsidRPr="00E37747" w:rsidRDefault="006321D2" w:rsidP="0079603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6A147C94" w:rsidR="006321D2" w:rsidRPr="00E37747" w:rsidRDefault="005E697A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</w:rPr>
              <w:t>63</w:t>
            </w:r>
            <w:r w:rsidRPr="005E697A">
              <w:rPr>
                <w:rFonts w:ascii="Angsana New" w:hAnsi="Angsana New"/>
                <w:sz w:val="26"/>
                <w:szCs w:val="26"/>
              </w:rPr>
              <w:t>,</w:t>
            </w:r>
            <w:r w:rsidRPr="00E375D2"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65" w:type="dxa"/>
          </w:tcPr>
          <w:p w14:paraId="7A5B2C14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054177B0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77777777" w:rsidR="006321D2" w:rsidRPr="00E375D2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A6A5A">
              <w:rPr>
                <w:rFonts w:ascii="Angsana New" w:hAnsi="Angsana New"/>
                <w:sz w:val="26"/>
                <w:szCs w:val="26"/>
              </w:rPr>
              <w:t xml:space="preserve">47,951 </w:t>
            </w:r>
          </w:p>
        </w:tc>
        <w:tc>
          <w:tcPr>
            <w:tcW w:w="134" w:type="dxa"/>
          </w:tcPr>
          <w:p w14:paraId="051F9623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</w:tr>
      <w:tr w:rsidR="005E697A" w:rsidRPr="00E37747" w14:paraId="3516B827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7777777" w:rsidR="005E697A" w:rsidRPr="00E375D2" w:rsidRDefault="005E697A" w:rsidP="005E697A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14:paraId="2BD5E7A3" w14:textId="788AA181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4,25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5E69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5" w:type="dxa"/>
          </w:tcPr>
          <w:p w14:paraId="4824289D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15,267</w:t>
            </w:r>
          </w:p>
        </w:tc>
        <w:tc>
          <w:tcPr>
            <w:tcW w:w="138" w:type="dxa"/>
          </w:tcPr>
          <w:p w14:paraId="0AFE11A5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6A5A">
              <w:rPr>
                <w:rFonts w:ascii="Angsana New" w:hAnsi="Angsana New"/>
                <w:sz w:val="26"/>
                <w:szCs w:val="26"/>
              </w:rPr>
              <w:t xml:space="preserve">54 </w:t>
            </w:r>
          </w:p>
        </w:tc>
        <w:tc>
          <w:tcPr>
            <w:tcW w:w="134" w:type="dxa"/>
          </w:tcPr>
          <w:p w14:paraId="6B9ACDA2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8,248</w:t>
            </w:r>
          </w:p>
        </w:tc>
      </w:tr>
      <w:tr w:rsidR="005E697A" w:rsidRPr="00E37747" w14:paraId="3C0F5180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77777777" w:rsidR="005E697A" w:rsidRPr="00E37747" w:rsidRDefault="005E697A" w:rsidP="005E697A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2BE1F642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697A">
              <w:rPr>
                <w:rFonts w:ascii="Angsana New" w:hAnsi="Angsana New"/>
                <w:sz w:val="26"/>
                <w:szCs w:val="26"/>
              </w:rPr>
              <w:t xml:space="preserve"> (18,621)</w:t>
            </w:r>
          </w:p>
        </w:tc>
        <w:tc>
          <w:tcPr>
            <w:tcW w:w="165" w:type="dxa"/>
          </w:tcPr>
          <w:p w14:paraId="0E6E719D" w14:textId="77777777" w:rsidR="005E697A" w:rsidRPr="00E37747" w:rsidRDefault="005E697A" w:rsidP="005E697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(9,962)</w:t>
            </w:r>
          </w:p>
        </w:tc>
        <w:tc>
          <w:tcPr>
            <w:tcW w:w="138" w:type="dxa"/>
          </w:tcPr>
          <w:p w14:paraId="05FAB367" w14:textId="77777777" w:rsidR="005E697A" w:rsidRPr="00E37747" w:rsidRDefault="005E697A" w:rsidP="005E697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C1288B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CA6A5A">
              <w:rPr>
                <w:rFonts w:ascii="Angsana New" w:hAnsi="Angsana New"/>
                <w:sz w:val="26"/>
                <w:szCs w:val="26"/>
              </w:rPr>
              <w:t>17,371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 w:rsidRPr="00CA6A5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763D4A30" w14:textId="77777777" w:rsidR="005E697A" w:rsidRPr="00E37747" w:rsidRDefault="005E697A" w:rsidP="005E697A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77777777" w:rsidR="005E697A" w:rsidRPr="00E37747" w:rsidRDefault="005E697A" w:rsidP="005E697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</w:tr>
      <w:tr w:rsidR="006321D2" w:rsidRPr="00E37747" w14:paraId="105F3568" w14:textId="77777777" w:rsidTr="007960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7777777" w:rsidR="006321D2" w:rsidRPr="00E37747" w:rsidRDefault="006321D2" w:rsidP="0079603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02B96294" w:rsidR="006321D2" w:rsidRPr="00E37747" w:rsidRDefault="005E697A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49,044</w:t>
            </w:r>
          </w:p>
        </w:tc>
        <w:tc>
          <w:tcPr>
            <w:tcW w:w="165" w:type="dxa"/>
          </w:tcPr>
          <w:p w14:paraId="0189FD09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5D5A6FFD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6A5A">
              <w:rPr>
                <w:rFonts w:ascii="Angsana New" w:hAnsi="Angsana New"/>
                <w:sz w:val="26"/>
                <w:szCs w:val="26"/>
              </w:rPr>
              <w:t xml:space="preserve">30,634 </w:t>
            </w:r>
          </w:p>
        </w:tc>
        <w:tc>
          <w:tcPr>
            <w:tcW w:w="134" w:type="dxa"/>
          </w:tcPr>
          <w:p w14:paraId="69C67FC2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77777777" w:rsidR="006321D2" w:rsidRPr="00E37747" w:rsidRDefault="006321D2" w:rsidP="007960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47,951</w:t>
            </w:r>
          </w:p>
        </w:tc>
      </w:tr>
    </w:tbl>
    <w:p w14:paraId="2F9085C3" w14:textId="77777777" w:rsidR="006321D2" w:rsidRPr="00E37747" w:rsidRDefault="006321D2" w:rsidP="0063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0531C65" w14:textId="5F4B32AB" w:rsidR="005A40FD" w:rsidRPr="00972675" w:rsidRDefault="00653006" w:rsidP="00AB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7267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A40FD" w:rsidRPr="0097267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972675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9726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4C962079" w:rsidR="00E644B9" w:rsidRPr="00E375D2" w:rsidRDefault="00E644B9" w:rsidP="00AB323D">
      <w:pPr>
        <w:tabs>
          <w:tab w:val="left" w:pos="1276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A6A5A">
        <w:rPr>
          <w:rFonts w:asciiTheme="majorBidi" w:hAnsiTheme="majorBidi" w:cstheme="majorBidi"/>
          <w:sz w:val="32"/>
          <w:szCs w:val="32"/>
        </w:rPr>
        <w:t>3</w:t>
      </w:r>
      <w:r w:rsidR="00972675" w:rsidRPr="00CA6A5A">
        <w:rPr>
          <w:rFonts w:asciiTheme="majorBidi" w:hAnsiTheme="majorBidi" w:cstheme="majorBidi"/>
          <w:sz w:val="32"/>
          <w:szCs w:val="32"/>
        </w:rPr>
        <w:t>0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2675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6A5A">
        <w:rPr>
          <w:rFonts w:asciiTheme="majorBidi" w:hAnsiTheme="majorBidi" w:cstheme="majorBidi"/>
          <w:sz w:val="32"/>
          <w:szCs w:val="32"/>
        </w:rPr>
        <w:t>256</w:t>
      </w:r>
      <w:r w:rsidR="005429D9" w:rsidRPr="00CA6A5A">
        <w:rPr>
          <w:rFonts w:asciiTheme="majorBidi" w:hAnsiTheme="majorBidi" w:cstheme="majorBidi"/>
          <w:sz w:val="32"/>
          <w:szCs w:val="32"/>
        </w:rPr>
        <w:t>5</w:t>
      </w:r>
      <w:r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CA6A5A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CA6A5A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="005429D9" w:rsidRPr="00CA6A5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CA6A5A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6A5A" w:rsidRPr="00CA6A5A">
        <w:rPr>
          <w:rFonts w:asciiTheme="majorBidi" w:hAnsiTheme="majorBidi" w:cstheme="majorBidi"/>
          <w:sz w:val="32"/>
          <w:szCs w:val="32"/>
        </w:rPr>
        <w:t xml:space="preserve">86.12 </w:t>
      </w:r>
      <w:r w:rsidR="00CA6A5A" w:rsidRPr="00E375D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A1089D" w:rsidRPr="00CA6A5A">
        <w:rPr>
          <w:rFonts w:asciiTheme="majorBidi" w:hAnsiTheme="majorBidi" w:cstheme="majorBidi"/>
          <w:sz w:val="32"/>
          <w:szCs w:val="32"/>
        </w:rPr>
        <w:t xml:space="preserve">76.12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B4E10"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="00CA6A5A" w:rsidRPr="00E375D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E375D2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A1089D" w:rsidRPr="00CA6A5A">
        <w:rPr>
          <w:rFonts w:asciiTheme="majorBidi" w:hAnsiTheme="majorBidi" w:cstheme="majorBidi"/>
          <w:sz w:val="32"/>
          <w:szCs w:val="32"/>
        </w:rPr>
        <w:t xml:space="preserve"> 0.10 </w:t>
      </w:r>
      <w:r w:rsidR="00085BD3" w:rsidRPr="00CA6A5A">
        <w:rPr>
          <w:rFonts w:asciiTheme="majorBidi" w:hAnsiTheme="majorBidi" w:cstheme="majorBidi"/>
          <w:sz w:val="32"/>
          <w:szCs w:val="32"/>
        </w:rPr>
        <w:t>-</w:t>
      </w:r>
      <w:r w:rsidR="00A1089D" w:rsidRPr="00CA6A5A">
        <w:rPr>
          <w:rFonts w:asciiTheme="majorBidi" w:hAnsiTheme="majorBidi" w:cstheme="majorBidi"/>
          <w:sz w:val="32"/>
          <w:szCs w:val="32"/>
        </w:rPr>
        <w:t xml:space="preserve"> 0.55</w:t>
      </w:r>
      <w:r w:rsidR="00A1089D" w:rsidRPr="00E375D2">
        <w:rPr>
          <w:rFonts w:asciiTheme="majorBidi" w:hAnsiTheme="majorBidi" w:cstheme="majorBidi" w:hint="cs"/>
          <w:sz w:val="32"/>
          <w:szCs w:val="32"/>
          <w:cs/>
        </w:rPr>
        <w:t xml:space="preserve"> ต่อ</w:t>
      </w:r>
      <w:r w:rsidRPr="00E375D2">
        <w:rPr>
          <w:rFonts w:asciiTheme="majorBidi" w:hAnsiTheme="majorBidi" w:cstheme="majorBidi"/>
          <w:sz w:val="32"/>
          <w:szCs w:val="32"/>
          <w:cs/>
        </w:rPr>
        <w:t>ปี</w:t>
      </w:r>
      <w:r w:rsidR="00CB4E10" w:rsidRPr="00E375D2">
        <w:rPr>
          <w:rFonts w:asciiTheme="majorBidi" w:hAnsiTheme="majorBidi" w:cstheme="majorBidi" w:hint="cs"/>
          <w:sz w:val="32"/>
          <w:szCs w:val="32"/>
          <w:cs/>
        </w:rPr>
        <w:t xml:space="preserve"> และอัตราดอกเบี้บร้อยละ </w:t>
      </w:r>
      <w:r w:rsidR="00CB4E10" w:rsidRPr="00CA6A5A">
        <w:rPr>
          <w:rFonts w:asciiTheme="majorBidi" w:hAnsiTheme="majorBidi" w:cstheme="majorBidi"/>
          <w:spacing w:val="-6"/>
          <w:sz w:val="32"/>
          <w:szCs w:val="32"/>
        </w:rPr>
        <w:t xml:space="preserve">0.15 </w:t>
      </w:r>
      <w:r w:rsidR="00085BD3" w:rsidRPr="00CA6A5A">
        <w:rPr>
          <w:rFonts w:asciiTheme="majorBidi" w:hAnsiTheme="majorBidi" w:cstheme="majorBidi" w:hint="cs"/>
          <w:spacing w:val="-6"/>
          <w:sz w:val="32"/>
          <w:szCs w:val="32"/>
        </w:rPr>
        <w:t xml:space="preserve">- </w:t>
      </w:r>
      <w:r w:rsidR="00CB4E10" w:rsidRPr="00CA6A5A">
        <w:rPr>
          <w:rFonts w:asciiTheme="majorBidi" w:hAnsiTheme="majorBidi" w:cstheme="majorBidi"/>
          <w:spacing w:val="-6"/>
          <w:sz w:val="32"/>
          <w:szCs w:val="32"/>
        </w:rPr>
        <w:t xml:space="preserve">0.75 </w:t>
      </w:r>
      <w:r w:rsidR="00CB4E10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 ตามลำดับ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ซึ่งใช้เป็นหลักประกันวงเงินสินเชื่อ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กับ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ธนาคารในประเทศดังกล่าว (ดูหมายเหตุ </w:t>
      </w:r>
      <w:r w:rsidR="000A00BF" w:rsidRPr="00CA6A5A">
        <w:rPr>
          <w:rFonts w:asciiTheme="majorBidi" w:hAnsiTheme="majorBidi" w:cstheme="majorBidi"/>
          <w:spacing w:val="-6"/>
          <w:sz w:val="32"/>
          <w:szCs w:val="32"/>
          <w:lang w:val="en-GB"/>
        </w:rPr>
        <w:t>16</w:t>
      </w:r>
      <w:r w:rsidRPr="00CA6A5A">
        <w:rPr>
          <w:rFonts w:asciiTheme="majorBidi" w:hAnsiTheme="majorBidi" w:cstheme="majorBidi"/>
          <w:spacing w:val="-6"/>
          <w:sz w:val="32"/>
          <w:szCs w:val="32"/>
          <w:lang w:val="en-GB"/>
        </w:rPr>
        <w:t>)</w:t>
      </w:r>
    </w:p>
    <w:p w14:paraId="777EEDB3" w14:textId="77777777" w:rsidR="00A1089D" w:rsidRPr="00E37747" w:rsidRDefault="00A1089D" w:rsidP="00AB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  <w:highlight w:val="yellow"/>
          <w:lang w:val="en-GB"/>
        </w:rPr>
      </w:pPr>
    </w:p>
    <w:p w14:paraId="207E617C" w14:textId="23528B6A" w:rsidR="00D82471" w:rsidRPr="00972675" w:rsidRDefault="00345782" w:rsidP="00AB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7267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972675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9726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E375D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972675" w:rsidRDefault="00D82471" w:rsidP="00AB323D">
      <w:pPr>
        <w:tabs>
          <w:tab w:val="clear" w:pos="454"/>
          <w:tab w:val="left" w:pos="567"/>
        </w:tabs>
        <w:spacing w:line="40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97267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972675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972675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9726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2675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E11D0D" w:rsidRPr="00972675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513644543"/>
          </w:p>
        </w:tc>
        <w:tc>
          <w:tcPr>
            <w:tcW w:w="76" w:type="dxa"/>
          </w:tcPr>
          <w:p w14:paraId="66967C21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E11D0D" w:rsidRPr="00972675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972675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E375D2" w:rsidRDefault="0071653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653006" w:rsidRPr="00972675" w14:paraId="5EC1F00C" w14:textId="77777777" w:rsidTr="00CA6A5A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0C547EFA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72675"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972675"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651D333B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8" w:type="dxa"/>
          </w:tcPr>
          <w:p w14:paraId="049359FE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3B06BC12" w:rsidR="00653006" w:rsidRPr="00972675" w:rsidRDefault="0097267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4FB1CAB8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5A771476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5425ECD5" w:rsidR="00653006" w:rsidRPr="00972675" w:rsidRDefault="0097267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6FE7826F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0E7D7FAD" w14:textId="77777777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7B1A1D3E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</w:t>
            </w:r>
            <w:r w:rsidR="00CA6A5A"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หก</w:t>
            </w: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</w:t>
            </w:r>
          </w:p>
          <w:p w14:paraId="7F439542" w14:textId="46EEFDA3" w:rsidR="00653006" w:rsidRPr="00972675" w:rsidRDefault="00653006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97267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 w:rsidR="00972675"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972675"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E11D0D" w:rsidRPr="00972675" w14:paraId="43AD1105" w14:textId="77777777" w:rsidTr="00CA6A5A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B1365" w:rsidRPr="00E375D2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1FCFC2E1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C54FC4F" w:rsidR="005B1365" w:rsidRPr="00972675" w:rsidRDefault="005B1365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CA6A5A" w:rsidRPr="00972675" w14:paraId="5C3E2136" w14:textId="77777777" w:rsidTr="00CA6A5A">
        <w:trPr>
          <w:cantSplit/>
        </w:trPr>
        <w:tc>
          <w:tcPr>
            <w:tcW w:w="2268" w:type="dxa"/>
            <w:vAlign w:val="center"/>
          </w:tcPr>
          <w:p w14:paraId="6172B45F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2E39572B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6EE9D8AF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39D6A8CF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65891C8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A6A5A" w:rsidRPr="00972675" w14:paraId="10B383E4" w14:textId="77777777" w:rsidTr="00CA6A5A">
        <w:trPr>
          <w:cantSplit/>
          <w:trHeight w:val="63"/>
        </w:trPr>
        <w:tc>
          <w:tcPr>
            <w:tcW w:w="2268" w:type="dxa"/>
          </w:tcPr>
          <w:p w14:paraId="568CE923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68D1E1E3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1C2AA14B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7CAE168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3115108A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0EE54945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7B16E948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3EDDA9FB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A6A5A" w:rsidRPr="00972675" w14:paraId="4E334EF7" w14:textId="77777777" w:rsidTr="00CA6A5A">
        <w:trPr>
          <w:cantSplit/>
        </w:trPr>
        <w:tc>
          <w:tcPr>
            <w:tcW w:w="2268" w:type="dxa"/>
            <w:vAlign w:val="center"/>
          </w:tcPr>
          <w:p w14:paraId="51D76F29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CA6A5A" w:rsidRPr="00E375D2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3900786D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CA6A5A" w:rsidRPr="00972675" w:rsidRDefault="00CA6A5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58CED3A1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CA6A5A" w:rsidRPr="00972675" w:rsidRDefault="00CA6A5A" w:rsidP="00C44BCC">
            <w:pPr>
              <w:tabs>
                <w:tab w:val="left" w:pos="351"/>
              </w:tabs>
              <w:spacing w:line="26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0"/>
    </w:tbl>
    <w:p w14:paraId="48B8890E" w14:textId="77777777" w:rsidR="00B32000" w:rsidRPr="00972675" w:rsidRDefault="00B32000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27AD91A1" w:rsidR="0014719F" w:rsidRPr="00972675" w:rsidRDefault="00B32000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72675">
        <w:rPr>
          <w:rFonts w:asciiTheme="majorBidi" w:hAnsiTheme="majorBidi" w:cstheme="majorBidi"/>
          <w:sz w:val="32"/>
          <w:szCs w:val="32"/>
        </w:rPr>
        <w:t>*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E375D2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6F5E66B9" w14:textId="77777777" w:rsidR="00710FDF" w:rsidRPr="00114F2B" w:rsidRDefault="00710FDF" w:rsidP="00AB323D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F7E5095" w14:textId="7FC2CDCE" w:rsidR="00653006" w:rsidRPr="00114F2B" w:rsidRDefault="00653006" w:rsidP="00AB323D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114F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114F2B">
        <w:rPr>
          <w:rFonts w:asciiTheme="majorBidi" w:hAnsiTheme="majorBidi"/>
          <w:b/>
          <w:bCs/>
          <w:sz w:val="32"/>
          <w:szCs w:val="32"/>
        </w:rPr>
        <w:t>1</w:t>
      </w:r>
      <w:r w:rsidRPr="00114F2B">
        <w:rPr>
          <w:rFonts w:asciiTheme="majorBidi" w:hAnsiTheme="majorBidi"/>
          <w:b/>
          <w:bCs/>
          <w:sz w:val="32"/>
          <w:szCs w:val="32"/>
        </w:rPr>
        <w:t>.</w:t>
      </w:r>
      <w:r w:rsidRPr="00114F2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40873302" w:rsidR="00653006" w:rsidRPr="00114F2B" w:rsidRDefault="00653006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14F2B">
        <w:rPr>
          <w:rFonts w:asciiTheme="majorBidi" w:hAnsiTheme="majorBidi" w:cstheme="majorBidi"/>
          <w:sz w:val="32"/>
          <w:szCs w:val="32"/>
        </w:rPr>
        <w:tab/>
      </w:r>
      <w:r w:rsidRPr="00114F2B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14F2B">
        <w:rPr>
          <w:rFonts w:asciiTheme="majorBidi" w:hAnsiTheme="majorBidi" w:cstheme="majorBidi"/>
          <w:sz w:val="32"/>
          <w:szCs w:val="32"/>
        </w:rPr>
        <w:t>3</w:t>
      </w:r>
      <w:r w:rsidR="00C11CFD">
        <w:rPr>
          <w:rFonts w:asciiTheme="majorBidi" w:hAnsiTheme="majorBidi" w:cstheme="majorBidi"/>
          <w:sz w:val="32"/>
          <w:szCs w:val="32"/>
        </w:rPr>
        <w:t>0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2675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4F2B">
        <w:rPr>
          <w:rFonts w:asciiTheme="majorBidi" w:hAnsiTheme="majorBidi" w:cstheme="majorBidi"/>
          <w:sz w:val="32"/>
          <w:szCs w:val="32"/>
        </w:rPr>
        <w:t>256</w:t>
      </w:r>
      <w:r w:rsidR="00CB4E10" w:rsidRPr="00114F2B">
        <w:rPr>
          <w:rFonts w:asciiTheme="majorBidi" w:hAnsiTheme="majorBidi" w:cstheme="majorBidi"/>
          <w:sz w:val="32"/>
          <w:szCs w:val="32"/>
        </w:rPr>
        <w:t>5</w:t>
      </w:r>
      <w:r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114F2B">
        <w:rPr>
          <w:rFonts w:asciiTheme="majorBidi" w:hAnsiTheme="majorBidi"/>
          <w:sz w:val="32"/>
          <w:szCs w:val="32"/>
        </w:rPr>
        <w:t xml:space="preserve">31 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114F2B">
        <w:rPr>
          <w:rFonts w:asciiTheme="majorBidi" w:hAnsiTheme="majorBidi"/>
          <w:sz w:val="32"/>
          <w:szCs w:val="32"/>
        </w:rPr>
        <w:t>256</w:t>
      </w:r>
      <w:r w:rsidR="00CB4E10" w:rsidRPr="00114F2B">
        <w:rPr>
          <w:rFonts w:asciiTheme="majorBidi" w:hAnsiTheme="majorBidi"/>
          <w:sz w:val="32"/>
          <w:szCs w:val="32"/>
        </w:rPr>
        <w:t>4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Pr="00E375D2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E375D2">
        <w:rPr>
          <w:rFonts w:asciiTheme="majorBidi" w:hAnsiTheme="majorBidi"/>
          <w:sz w:val="32"/>
          <w:szCs w:val="32"/>
          <w:cs/>
        </w:rPr>
        <w:t>ของบริษัท</w:t>
      </w:r>
      <w:r w:rsidRPr="00E375D2">
        <w:rPr>
          <w:rFonts w:asciiTheme="majorBidi" w:hAnsiTheme="majorBidi" w:hint="cs"/>
          <w:sz w:val="32"/>
          <w:szCs w:val="32"/>
          <w:cs/>
        </w:rPr>
        <w:t>จำนวน</w:t>
      </w:r>
      <w:r w:rsidRPr="00E375D2">
        <w:rPr>
          <w:rFonts w:asciiTheme="majorBidi" w:hAnsiTheme="majorBidi"/>
          <w:sz w:val="32"/>
          <w:szCs w:val="32"/>
          <w:cs/>
        </w:rPr>
        <w:t xml:space="preserve"> </w:t>
      </w:r>
      <w:r w:rsidRPr="00114F2B">
        <w:rPr>
          <w:rFonts w:asciiTheme="majorBidi" w:hAnsiTheme="majorBidi"/>
          <w:sz w:val="32"/>
          <w:szCs w:val="32"/>
        </w:rPr>
        <w:t xml:space="preserve">2 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114F2B">
        <w:rPr>
          <w:rFonts w:asciiTheme="majorBidi" w:hAnsiTheme="majorBidi"/>
          <w:sz w:val="32"/>
          <w:szCs w:val="32"/>
        </w:rPr>
        <w:t xml:space="preserve">11.15 </w:t>
      </w:r>
      <w:r w:rsidRPr="00E375D2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E375D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114F2B">
        <w:rPr>
          <w:rFonts w:asciiTheme="majorBidi" w:hAnsiTheme="majorBidi"/>
          <w:sz w:val="32"/>
          <w:szCs w:val="32"/>
        </w:rPr>
        <w:t>21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114F2B">
        <w:rPr>
          <w:rFonts w:asciiTheme="majorBidi" w:hAnsiTheme="majorBidi"/>
          <w:sz w:val="32"/>
          <w:szCs w:val="32"/>
        </w:rPr>
        <w:t>2560</w:t>
      </w:r>
      <w:r w:rsidRPr="00E375D2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114F2B">
        <w:rPr>
          <w:rFonts w:asciiTheme="majorBidi" w:hAnsiTheme="majorBidi"/>
          <w:sz w:val="32"/>
          <w:szCs w:val="32"/>
        </w:rPr>
        <w:t xml:space="preserve">1 </w:t>
      </w:r>
      <w:r w:rsidRPr="00E375D2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E375D2">
        <w:rPr>
          <w:rFonts w:asciiTheme="majorBidi" w:hAnsiTheme="majorBidi" w:hint="cs"/>
          <w:sz w:val="32"/>
          <w:szCs w:val="32"/>
          <w:cs/>
        </w:rPr>
        <w:t>ราคา</w:t>
      </w:r>
      <w:r w:rsidRPr="00E375D2">
        <w:rPr>
          <w:rFonts w:asciiTheme="majorBidi" w:hAnsiTheme="majorBidi"/>
          <w:sz w:val="32"/>
          <w:szCs w:val="32"/>
          <w:cs/>
        </w:rPr>
        <w:t>ตลาด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E375D2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Pr="00E375D2">
        <w:rPr>
          <w:rFonts w:asciiTheme="majorBidi" w:hAnsiTheme="majorBidi"/>
          <w:sz w:val="32"/>
          <w:szCs w:val="32"/>
          <w:cs/>
        </w:rPr>
        <w:t>จำนวนเงิน</w:t>
      </w:r>
      <w:r w:rsidRPr="00114F2B">
        <w:rPr>
          <w:rFonts w:asciiTheme="majorBidi" w:hAnsiTheme="majorBidi"/>
          <w:sz w:val="32"/>
          <w:szCs w:val="32"/>
        </w:rPr>
        <w:t xml:space="preserve"> 4.80</w:t>
      </w:r>
      <w:r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E375D2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114F2B">
        <w:rPr>
          <w:rFonts w:asciiTheme="majorBidi" w:hAnsiTheme="majorBidi"/>
          <w:sz w:val="32"/>
          <w:szCs w:val="32"/>
        </w:rPr>
        <w:t>2</w:t>
      </w:r>
      <w:r w:rsidRPr="00E375D2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114F2B">
        <w:rPr>
          <w:rFonts w:asciiTheme="majorBidi" w:hAnsiTheme="majorBidi"/>
          <w:sz w:val="32"/>
          <w:szCs w:val="32"/>
        </w:rPr>
        <w:t>2561</w:t>
      </w:r>
      <w:r w:rsidRPr="00E375D2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114F2B">
        <w:rPr>
          <w:rFonts w:asciiTheme="majorBidi" w:hAnsiTheme="majorBidi"/>
          <w:sz w:val="32"/>
          <w:szCs w:val="32"/>
        </w:rPr>
        <w:t xml:space="preserve">2 </w:t>
      </w:r>
      <w:r w:rsidRPr="00E375D2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E375D2">
        <w:rPr>
          <w:rFonts w:asciiTheme="majorBidi" w:hAnsiTheme="majorBidi" w:hint="cs"/>
          <w:sz w:val="32"/>
          <w:szCs w:val="32"/>
          <w:cs/>
        </w:rPr>
        <w:t>ราคา</w:t>
      </w:r>
      <w:r w:rsidRPr="00E375D2">
        <w:rPr>
          <w:rFonts w:asciiTheme="majorBidi" w:hAnsiTheme="majorBidi"/>
          <w:sz w:val="32"/>
          <w:szCs w:val="32"/>
          <w:cs/>
        </w:rPr>
        <w:t>ตลาด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E375D2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Pr="00E375D2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114F2B">
        <w:rPr>
          <w:rFonts w:asciiTheme="majorBidi" w:hAnsiTheme="majorBidi"/>
          <w:sz w:val="32"/>
          <w:szCs w:val="32"/>
        </w:rPr>
        <w:t>48.20</w:t>
      </w:r>
      <w:r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114F2B">
        <w:rPr>
          <w:rFonts w:asciiTheme="majorBidi" w:hAnsiTheme="majorBidi"/>
          <w:sz w:val="32"/>
          <w:szCs w:val="32"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Pr="00E375D2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114F2B">
        <w:rPr>
          <w:rFonts w:asciiTheme="majorBidi" w:hAnsiTheme="majorBidi"/>
          <w:sz w:val="32"/>
          <w:szCs w:val="32"/>
        </w:rPr>
        <w:t>53</w:t>
      </w:r>
      <w:r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5DE9FF4C" w14:textId="25977A5E" w:rsidR="00EF2097" w:rsidRDefault="00EF2097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F3E3D58" w14:textId="51C42099" w:rsidR="00AB323D" w:rsidRDefault="00AB323D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C23804B" w14:textId="2030D4CF" w:rsidR="00AB323D" w:rsidRDefault="00AB323D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C60D182" w14:textId="5AEE2B6C" w:rsidR="00C44BCC" w:rsidRDefault="00C44BCC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E04B362" w14:textId="77777777" w:rsidR="00C44BCC" w:rsidRDefault="00C44BCC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9E0D086" w14:textId="30AC63C5" w:rsidR="00AB323D" w:rsidRDefault="00AB323D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8BA9C5A" w14:textId="77777777" w:rsidR="00C44BCC" w:rsidRDefault="00C44BC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6202AE3B" w14:textId="4E1E3A97" w:rsidR="00CE21F0" w:rsidRPr="00114F2B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114F2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53006" w:rsidRPr="00114F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114F2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114F2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65C9AFE5" w14:textId="1BE3A42A" w:rsidR="00114F2B" w:rsidRPr="00E375D2" w:rsidRDefault="00CE21F0" w:rsidP="00114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14F2B" w:rsidRPr="00E375D2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114F2B" w:rsidRPr="00E375D2">
        <w:rPr>
          <w:rFonts w:asciiTheme="majorBidi" w:hAnsiTheme="majorBidi" w:cstheme="majorBidi"/>
          <w:sz w:val="32"/>
          <w:szCs w:val="32"/>
        </w:rPr>
        <w:t xml:space="preserve"> </w:t>
      </w:r>
      <w:r w:rsidR="00114F2B" w:rsidRPr="00114F2B">
        <w:rPr>
          <w:rFonts w:asciiTheme="majorBidi" w:hAnsiTheme="majorBidi" w:cstheme="majorBidi"/>
          <w:sz w:val="32"/>
          <w:szCs w:val="32"/>
        </w:rPr>
        <w:t>30</w:t>
      </w:r>
      <w:r w:rsidR="00114F2B" w:rsidRPr="00E375D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114F2B" w:rsidRPr="00114F2B">
        <w:rPr>
          <w:rFonts w:asciiTheme="majorBidi" w:hAnsiTheme="majorBidi" w:cstheme="majorBidi"/>
          <w:sz w:val="32"/>
          <w:szCs w:val="32"/>
        </w:rPr>
        <w:t>256</w:t>
      </w:r>
      <w:r w:rsidR="00114F2B" w:rsidRPr="00E375D2">
        <w:rPr>
          <w:rFonts w:asciiTheme="majorBidi" w:hAnsiTheme="majorBidi" w:cstheme="majorBidi" w:hint="cs"/>
          <w:sz w:val="32"/>
          <w:szCs w:val="32"/>
        </w:rPr>
        <w:t>5</w:t>
      </w:r>
      <w:r w:rsidR="00114F2B"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="00114F2B" w:rsidRPr="00E375D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114F2B" w14:paraId="13DED71B" w14:textId="77777777" w:rsidTr="00853134">
        <w:tc>
          <w:tcPr>
            <w:tcW w:w="4876" w:type="dxa"/>
          </w:tcPr>
          <w:p w14:paraId="6FA0629E" w14:textId="61B6DB04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37549BC5" w14:textId="77777777" w:rsidTr="00853134">
        <w:tc>
          <w:tcPr>
            <w:tcW w:w="4876" w:type="dxa"/>
          </w:tcPr>
          <w:p w14:paraId="66EEF1F6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E78AA3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114F2B" w14:paraId="59A268B4" w14:textId="77777777" w:rsidTr="00853134">
        <w:tc>
          <w:tcPr>
            <w:tcW w:w="4876" w:type="dxa"/>
          </w:tcPr>
          <w:p w14:paraId="43E8A6EA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045EE778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E11D0D" w:rsidRPr="00114F2B" w14:paraId="70E55DEA" w14:textId="77777777" w:rsidTr="00853134">
        <w:tc>
          <w:tcPr>
            <w:tcW w:w="4876" w:type="dxa"/>
          </w:tcPr>
          <w:p w14:paraId="4697A8A4" w14:textId="55A74BF8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32D80F5" w14:textId="599EDF46" w:rsidR="00CE21F0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820,484</w:t>
            </w:r>
          </w:p>
        </w:tc>
        <w:tc>
          <w:tcPr>
            <w:tcW w:w="134" w:type="dxa"/>
          </w:tcPr>
          <w:p w14:paraId="43B907A0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2C66700D" w14:textId="62288251" w:rsidR="00CE21F0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497,700</w:t>
            </w:r>
          </w:p>
        </w:tc>
      </w:tr>
      <w:tr w:rsidR="00E11D0D" w:rsidRPr="00114F2B" w14:paraId="7B1571DB" w14:textId="77777777" w:rsidTr="00853134">
        <w:tc>
          <w:tcPr>
            <w:tcW w:w="4876" w:type="dxa"/>
          </w:tcPr>
          <w:p w14:paraId="2A50C6E1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573CE876" w:rsidR="00CE21F0" w:rsidRPr="00114F2B" w:rsidRDefault="001E039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26,748</w:t>
            </w:r>
          </w:p>
        </w:tc>
        <w:tc>
          <w:tcPr>
            <w:tcW w:w="134" w:type="dxa"/>
          </w:tcPr>
          <w:p w14:paraId="79BFE759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1B443B" w14:textId="06829BA4" w:rsidR="00CE21F0" w:rsidRPr="00E375D2" w:rsidRDefault="003C340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3C3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22,56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</w:t>
            </w:r>
          </w:p>
        </w:tc>
      </w:tr>
      <w:tr w:rsidR="00A835E7" w:rsidRPr="00114F2B" w14:paraId="334AEF4D" w14:textId="77777777" w:rsidTr="00853134">
        <w:tc>
          <w:tcPr>
            <w:tcW w:w="4876" w:type="dxa"/>
          </w:tcPr>
          <w:p w14:paraId="2230A8A8" w14:textId="30C8C51E" w:rsidR="00A835E7" w:rsidRPr="00E375D2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09DFEFF2" w:rsidR="00A835E7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(115)</w:t>
            </w:r>
          </w:p>
        </w:tc>
        <w:tc>
          <w:tcPr>
            <w:tcW w:w="134" w:type="dxa"/>
          </w:tcPr>
          <w:p w14:paraId="35A61AA5" w14:textId="77777777" w:rsidR="00A835E7" w:rsidRPr="00E375D2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0590CC0" w14:textId="0FBE7BC6" w:rsidR="00A835E7" w:rsidRPr="00114F2B" w:rsidRDefault="003C340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(31)</w:t>
            </w:r>
          </w:p>
        </w:tc>
      </w:tr>
      <w:tr w:rsidR="00E11D0D" w:rsidRPr="00114F2B" w14:paraId="2D8BE3AF" w14:textId="77777777" w:rsidTr="00853134">
        <w:tc>
          <w:tcPr>
            <w:tcW w:w="4876" w:type="dxa"/>
          </w:tcPr>
          <w:p w14:paraId="00BDEA61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D53C9F" w14:textId="7993616C" w:rsidR="00343D59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(816)</w:t>
            </w:r>
          </w:p>
        </w:tc>
        <w:tc>
          <w:tcPr>
            <w:tcW w:w="134" w:type="dxa"/>
          </w:tcPr>
          <w:p w14:paraId="5F8347C6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4A655C1F" w14:textId="33044E26" w:rsidR="00343D59" w:rsidRPr="00114F2B" w:rsidRDefault="003C340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C34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(517)</w:t>
            </w:r>
          </w:p>
        </w:tc>
      </w:tr>
      <w:tr w:rsidR="00E11D0D" w:rsidRPr="00114F2B" w14:paraId="2EABD457" w14:textId="77777777" w:rsidTr="00853134">
        <w:tc>
          <w:tcPr>
            <w:tcW w:w="4876" w:type="dxa"/>
          </w:tcPr>
          <w:p w14:paraId="6AAA82EB" w14:textId="437617AB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="00114F2B"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46CDCD15" w:rsidR="00343D59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846,301</w:t>
            </w:r>
          </w:p>
        </w:tc>
        <w:tc>
          <w:tcPr>
            <w:tcW w:w="134" w:type="dxa"/>
          </w:tcPr>
          <w:p w14:paraId="41801F09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62CAE56D" w:rsidR="00343D59" w:rsidRPr="00E375D2" w:rsidRDefault="003C340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519,717</w:t>
            </w:r>
          </w:p>
        </w:tc>
      </w:tr>
      <w:tr w:rsidR="00B73467" w:rsidRPr="00114F2B" w14:paraId="1412FB56" w14:textId="77777777" w:rsidTr="00853134">
        <w:tc>
          <w:tcPr>
            <w:tcW w:w="4876" w:type="dxa"/>
          </w:tcPr>
          <w:p w14:paraId="3CDF1983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8C34F7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B73467" w:rsidRPr="00114F2B" w14:paraId="03F28E10" w14:textId="77777777" w:rsidTr="00853134">
        <w:tc>
          <w:tcPr>
            <w:tcW w:w="4876" w:type="dxa"/>
          </w:tcPr>
          <w:p w14:paraId="3740D83A" w14:textId="18AF2A84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DB3F592" w14:textId="7BEAE703" w:rsidR="00B73467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407,586</w:t>
            </w:r>
          </w:p>
        </w:tc>
        <w:tc>
          <w:tcPr>
            <w:tcW w:w="134" w:type="dxa"/>
          </w:tcPr>
          <w:p w14:paraId="0BE0CD57" w14:textId="77777777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A323A47" w14:textId="5E6CDEB1" w:rsidR="00B73467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237,214</w:t>
            </w:r>
          </w:p>
        </w:tc>
      </w:tr>
      <w:tr w:rsidR="00B73467" w:rsidRPr="00114F2B" w14:paraId="781E68F1" w14:textId="77777777" w:rsidTr="00853134">
        <w:tc>
          <w:tcPr>
            <w:tcW w:w="4876" w:type="dxa"/>
          </w:tcPr>
          <w:p w14:paraId="0B40AE3E" w14:textId="77777777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7BE90A44" w:rsidR="00B73467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26,355</w:t>
            </w:r>
          </w:p>
        </w:tc>
        <w:tc>
          <w:tcPr>
            <w:tcW w:w="134" w:type="dxa"/>
          </w:tcPr>
          <w:p w14:paraId="1F640582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B341535" w14:textId="36F43E51" w:rsidR="00B73467" w:rsidRPr="00114F2B" w:rsidRDefault="003B3E3B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/>
                <w:position w:val="2"/>
                <w:sz w:val="32"/>
                <w:szCs w:val="32"/>
              </w:rPr>
              <w:t>13</w:t>
            </w:r>
            <w:r w:rsidRPr="003B3E3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E375D2">
              <w:rPr>
                <w:rFonts w:asciiTheme="majorBidi" w:hAnsiTheme="majorBidi"/>
                <w:position w:val="2"/>
                <w:sz w:val="32"/>
                <w:szCs w:val="32"/>
              </w:rPr>
              <w:t>02</w:t>
            </w:r>
            <w:r w:rsidR="003C3400">
              <w:rPr>
                <w:rFonts w:asciiTheme="majorBidi" w:hAnsiTheme="majorBidi"/>
                <w:position w:val="2"/>
                <w:sz w:val="32"/>
                <w:szCs w:val="32"/>
              </w:rPr>
              <w:t>9</w:t>
            </w:r>
          </w:p>
        </w:tc>
      </w:tr>
      <w:tr w:rsidR="006130C9" w:rsidRPr="00114F2B" w14:paraId="1870AD28" w14:textId="77777777" w:rsidTr="00853134">
        <w:tc>
          <w:tcPr>
            <w:tcW w:w="4876" w:type="dxa"/>
          </w:tcPr>
          <w:p w14:paraId="41ACEBD3" w14:textId="77777777" w:rsidR="006130C9" w:rsidRPr="00E375D2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1DFC450" w14:textId="26842194" w:rsidR="006130C9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(607)</w:t>
            </w:r>
          </w:p>
        </w:tc>
        <w:tc>
          <w:tcPr>
            <w:tcW w:w="134" w:type="dxa"/>
          </w:tcPr>
          <w:p w14:paraId="207AEF8E" w14:textId="77777777" w:rsidR="006130C9" w:rsidRPr="00114F2B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2744E0CC" w14:textId="6AE5C4D5" w:rsidR="006130C9" w:rsidRPr="00114F2B" w:rsidRDefault="003B3E3B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/>
                <w:position w:val="2"/>
                <w:sz w:val="32"/>
                <w:szCs w:val="32"/>
              </w:rPr>
              <w:t>(5</w:t>
            </w:r>
            <w:r>
              <w:rPr>
                <w:rFonts w:asciiTheme="majorBidi" w:hAnsiTheme="majorBidi"/>
                <w:position w:val="2"/>
                <w:sz w:val="32"/>
                <w:szCs w:val="32"/>
              </w:rPr>
              <w:t>17)</w:t>
            </w:r>
          </w:p>
        </w:tc>
      </w:tr>
      <w:tr w:rsidR="006130C9" w:rsidRPr="00114F2B" w14:paraId="698BCE6C" w14:textId="77777777" w:rsidTr="00853134">
        <w:tc>
          <w:tcPr>
            <w:tcW w:w="4876" w:type="dxa"/>
          </w:tcPr>
          <w:p w14:paraId="35AF901A" w14:textId="79C5018F" w:rsidR="006130C9" w:rsidRPr="00E375D2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="00114F2B"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1CB31C11" w:rsidR="006130C9" w:rsidRPr="00114F2B" w:rsidRDefault="00724BA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433,334</w:t>
            </w:r>
          </w:p>
        </w:tc>
        <w:tc>
          <w:tcPr>
            <w:tcW w:w="134" w:type="dxa"/>
          </w:tcPr>
          <w:p w14:paraId="217B4C03" w14:textId="77777777" w:rsidR="006130C9" w:rsidRPr="00E375D2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617D424C" w:rsidR="006130C9" w:rsidRPr="00E375D2" w:rsidRDefault="003C340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249,726</w:t>
            </w:r>
          </w:p>
        </w:tc>
      </w:tr>
      <w:tr w:rsidR="00E11D0D" w:rsidRPr="00114F2B" w14:paraId="07A2C7BB" w14:textId="77777777" w:rsidTr="00853134">
        <w:tc>
          <w:tcPr>
            <w:tcW w:w="4876" w:type="dxa"/>
          </w:tcPr>
          <w:p w14:paraId="30DDC876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F5EEB41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E11D0D" w:rsidRPr="00114F2B" w14:paraId="18FAE5A0" w14:textId="77777777" w:rsidTr="00853134">
        <w:tc>
          <w:tcPr>
            <w:tcW w:w="4876" w:type="dxa"/>
          </w:tcPr>
          <w:p w14:paraId="0AD4F56D" w14:textId="1698BFF8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6D81BAF" w14:textId="240E886B" w:rsidR="00343D59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4BAACE2F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72B4B118" w14:textId="4201BC2D" w:rsidR="00343D59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3B3E3B" w:rsidRPr="00114F2B" w14:paraId="191E1EAD" w14:textId="77777777" w:rsidTr="00853134">
        <w:tc>
          <w:tcPr>
            <w:tcW w:w="4876" w:type="dxa"/>
          </w:tcPr>
          <w:p w14:paraId="5D6B1EFC" w14:textId="5C510B93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092956C2" w:rsidR="003B3E3B" w:rsidRPr="00114F2B" w:rsidRDefault="001E0396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53491964" w14:textId="77777777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64F54684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3B3E3B" w:rsidRPr="00114F2B" w14:paraId="51DFF3C5" w14:textId="77777777" w:rsidTr="00853134">
        <w:tc>
          <w:tcPr>
            <w:tcW w:w="4876" w:type="dxa"/>
          </w:tcPr>
          <w:p w14:paraId="338B8593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58B92822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459131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3B3E3B" w:rsidRPr="00114F2B" w14:paraId="493B3673" w14:textId="77777777" w:rsidTr="00853134">
        <w:tc>
          <w:tcPr>
            <w:tcW w:w="4876" w:type="dxa"/>
          </w:tcPr>
          <w:p w14:paraId="1797A6C8" w14:textId="1CA8B6F8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0D46CBC3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410,854</w:t>
            </w:r>
          </w:p>
        </w:tc>
        <w:tc>
          <w:tcPr>
            <w:tcW w:w="134" w:type="dxa"/>
          </w:tcPr>
          <w:p w14:paraId="28B90DFC" w14:textId="77777777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5E5A4CA5" w14:textId="67879C5F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258,894</w:t>
            </w:r>
          </w:p>
        </w:tc>
      </w:tr>
      <w:tr w:rsidR="003B3E3B" w:rsidRPr="00114F2B" w14:paraId="6A4B077C" w14:textId="77777777" w:rsidTr="00853134">
        <w:tc>
          <w:tcPr>
            <w:tcW w:w="4876" w:type="dxa"/>
          </w:tcPr>
          <w:p w14:paraId="7FA4B1D1" w14:textId="29AC1EEA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442B98C1" w:rsidR="003B3E3B" w:rsidRPr="00114F2B" w:rsidRDefault="001E0396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410,923</w:t>
            </w:r>
          </w:p>
        </w:tc>
        <w:tc>
          <w:tcPr>
            <w:tcW w:w="134" w:type="dxa"/>
          </w:tcPr>
          <w:p w14:paraId="69094CB3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16541C9E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/>
                <w:position w:val="2"/>
                <w:sz w:val="32"/>
                <w:szCs w:val="32"/>
              </w:rPr>
              <w:t>268</w:t>
            </w:r>
            <w:r w:rsidRPr="003B3E3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E375D2">
              <w:rPr>
                <w:rFonts w:asciiTheme="majorBidi" w:hAnsiTheme="majorBidi"/>
                <w:position w:val="2"/>
                <w:sz w:val="32"/>
                <w:szCs w:val="32"/>
              </w:rPr>
              <w:t>399</w:t>
            </w:r>
          </w:p>
        </w:tc>
      </w:tr>
    </w:tbl>
    <w:p w14:paraId="5B6B0AD1" w14:textId="77777777" w:rsidR="00466F80" w:rsidRPr="00E37747" w:rsidRDefault="00466F8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5F542DC" w14:textId="515A4DF0" w:rsidR="00AC1AB4" w:rsidRPr="00114F2B" w:rsidRDefault="00B16F0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114F2B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E375D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3</w:t>
      </w:r>
      <w:r w:rsidR="003C3400">
        <w:rPr>
          <w:rFonts w:asciiTheme="majorBidi" w:hAnsiTheme="majorBidi" w:cstheme="majorBidi"/>
          <w:sz w:val="32"/>
          <w:szCs w:val="32"/>
        </w:rPr>
        <w:t>0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="00114F2B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E2D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D96" w:rsidRPr="00114F2B">
        <w:rPr>
          <w:rFonts w:asciiTheme="majorBidi" w:hAnsiTheme="majorBidi" w:cstheme="majorBidi"/>
          <w:sz w:val="32"/>
          <w:szCs w:val="32"/>
        </w:rPr>
        <w:t>256</w:t>
      </w:r>
      <w:r w:rsidR="00D4754E" w:rsidRPr="00114F2B">
        <w:rPr>
          <w:rFonts w:asciiTheme="majorBidi" w:hAnsiTheme="majorBidi" w:cstheme="majorBidi"/>
          <w:sz w:val="32"/>
          <w:szCs w:val="32"/>
        </w:rPr>
        <w:t>5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="002E2D96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14F2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114F2B">
        <w:rPr>
          <w:rFonts w:asciiTheme="majorBidi" w:hAnsiTheme="majorBidi"/>
          <w:spacing w:val="-2"/>
          <w:sz w:val="32"/>
          <w:szCs w:val="32"/>
        </w:rPr>
        <w:t>256</w:t>
      </w:r>
      <w:r w:rsidR="00D4754E" w:rsidRPr="00114F2B">
        <w:rPr>
          <w:rFonts w:asciiTheme="majorBidi" w:hAnsiTheme="majorBidi"/>
          <w:spacing w:val="-2"/>
          <w:sz w:val="32"/>
          <w:szCs w:val="32"/>
        </w:rPr>
        <w:t>4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E375D2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114F2B">
        <w:rPr>
          <w:rFonts w:asciiTheme="majorBidi" w:hAnsiTheme="majorBidi"/>
          <w:sz w:val="32"/>
          <w:szCs w:val="32"/>
        </w:rPr>
        <w:t xml:space="preserve"> 1</w:t>
      </w:r>
      <w:r w:rsidR="009B75FE" w:rsidRPr="00114F2B">
        <w:rPr>
          <w:rFonts w:asciiTheme="majorBidi" w:hAnsiTheme="majorBidi"/>
          <w:sz w:val="32"/>
          <w:szCs w:val="32"/>
        </w:rPr>
        <w:t>6</w:t>
      </w:r>
      <w:r w:rsidRPr="00E375D2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114F2B">
        <w:rPr>
          <w:rFonts w:asciiTheme="majorBidi" w:hAnsiTheme="majorBidi"/>
          <w:sz w:val="32"/>
          <w:szCs w:val="32"/>
        </w:rPr>
        <w:t>19</w:t>
      </w:r>
      <w:r w:rsidRPr="00114F2B">
        <w:rPr>
          <w:rFonts w:asciiTheme="majorBidi" w:hAnsiTheme="majorBidi"/>
          <w:sz w:val="32"/>
          <w:szCs w:val="32"/>
        </w:rPr>
        <w:t>)</w:t>
      </w:r>
    </w:p>
    <w:p w14:paraId="65CF6ABF" w14:textId="22C2651B" w:rsidR="0082101C" w:rsidRPr="00114F2B" w:rsidRDefault="0082101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6AD8E69" w14:textId="1B3CFE34" w:rsidR="00AA0720" w:rsidRPr="00114F2B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0DF0E33D" w14:textId="6D4A6689" w:rsidR="00AA0720" w:rsidRPr="00114F2B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5A4C8BA1" w14:textId="4595950D" w:rsidR="00AA0720" w:rsidRPr="00114F2B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683ED57" w14:textId="5E34DF5F" w:rsidR="00AA0720" w:rsidRPr="00114F2B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D6A2544" w14:textId="77777777" w:rsidR="00AA0720" w:rsidRPr="00114F2B" w:rsidRDefault="00AA072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0F6F3238" w14:textId="7DE2BE39" w:rsidR="00AB2305" w:rsidRPr="00114F2B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6F53B7" w:rsidRPr="00114F2B">
        <w:rPr>
          <w:rFonts w:ascii="Angsana New" w:eastAsia="Calibri" w:hAnsi="Angsana New"/>
          <w:b/>
          <w:bCs/>
          <w:sz w:val="32"/>
          <w:szCs w:val="32"/>
        </w:rPr>
        <w:t>3</w:t>
      </w:r>
      <w:r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592F725B" w:rsidR="00AB2305" w:rsidRPr="00114F2B" w:rsidRDefault="00AB2305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14F2B" w:rsidRPr="00E375D2">
        <w:rPr>
          <w:rFonts w:ascii="Angsana New" w:hAnsi="Angsana New" w:hint="cs"/>
          <w:sz w:val="32"/>
          <w:szCs w:val="32"/>
          <w:cs/>
        </w:rPr>
        <w:t>หก</w:t>
      </w:r>
      <w:r w:rsidRPr="00E375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Pr="00114F2B">
        <w:rPr>
          <w:rFonts w:ascii="Angsana New" w:hAnsi="Angsana New"/>
          <w:sz w:val="32"/>
          <w:szCs w:val="32"/>
        </w:rPr>
        <w:t>3</w:t>
      </w:r>
      <w:r w:rsidR="00114F2B" w:rsidRPr="00114F2B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114F2B" w:rsidRPr="00E375D2">
        <w:rPr>
          <w:rFonts w:ascii="Angsana New" w:hAnsi="Angsana New" w:hint="cs"/>
          <w:sz w:val="32"/>
          <w:szCs w:val="32"/>
          <w:cs/>
        </w:rPr>
        <w:t>มิถุนายน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Pr="00114F2B">
        <w:rPr>
          <w:rFonts w:ascii="Angsana New" w:hAnsi="Angsana New"/>
          <w:sz w:val="32"/>
          <w:szCs w:val="32"/>
        </w:rPr>
        <w:t>256</w:t>
      </w:r>
      <w:r w:rsidR="00AC1AB4" w:rsidRPr="00114F2B">
        <w:rPr>
          <w:rFonts w:ascii="Angsana New" w:hAnsi="Angsana New"/>
          <w:sz w:val="32"/>
          <w:szCs w:val="32"/>
        </w:rPr>
        <w:t>5</w:t>
      </w:r>
      <w:r w:rsidR="00920684" w:rsidRPr="00114F2B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E11D0D" w:rsidRPr="00114F2B" w14:paraId="6D2A62B9" w14:textId="77777777" w:rsidTr="00853134">
        <w:tc>
          <w:tcPr>
            <w:tcW w:w="6463" w:type="dxa"/>
          </w:tcPr>
          <w:p w14:paraId="74791102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E375D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077C8F04" w14:textId="77777777" w:rsidTr="00853134">
        <w:tc>
          <w:tcPr>
            <w:tcW w:w="6463" w:type="dxa"/>
          </w:tcPr>
          <w:p w14:paraId="0E1A325F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E375D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E375D2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E375D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114F2B" w14:paraId="7BC4FF32" w14:textId="77777777" w:rsidTr="00853134">
        <w:tc>
          <w:tcPr>
            <w:tcW w:w="6463" w:type="dxa"/>
          </w:tcPr>
          <w:p w14:paraId="50874519" w14:textId="17E83FC1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25</w:t>
            </w:r>
            <w:r w:rsidR="00920684"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65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17E419AD" w:rsidR="00BC58CA" w:rsidRPr="00114F2B" w:rsidRDefault="00AC1AB4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hAnsiTheme="majorBidi" w:cstheme="majorBidi"/>
                <w:sz w:val="32"/>
                <w:szCs w:val="32"/>
              </w:rPr>
              <w:t>57,232</w:t>
            </w:r>
          </w:p>
        </w:tc>
      </w:tr>
      <w:tr w:rsidR="00F53CAB" w:rsidRPr="00114F2B" w14:paraId="6CDB41BE" w14:textId="77777777" w:rsidTr="00853134">
        <w:tc>
          <w:tcPr>
            <w:tcW w:w="6463" w:type="dxa"/>
          </w:tcPr>
          <w:p w14:paraId="35B9F089" w14:textId="32163783" w:rsidR="00F53CAB" w:rsidRPr="00E375D2" w:rsidRDefault="00BA419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394D7DAE" w14:textId="7C401383" w:rsidR="00F53CAB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4,572</w:t>
            </w:r>
          </w:p>
        </w:tc>
      </w:tr>
      <w:tr w:rsidR="00E11D0D" w:rsidRPr="00114F2B" w14:paraId="7F68A889" w14:textId="77777777" w:rsidTr="00853134">
        <w:tc>
          <w:tcPr>
            <w:tcW w:w="6463" w:type="dxa"/>
          </w:tcPr>
          <w:p w14:paraId="4F7F0964" w14:textId="77777777" w:rsidR="00F22BA7" w:rsidRPr="00114F2B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1736AA79" w:rsidR="00F22BA7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(2,503)</w:t>
            </w:r>
          </w:p>
        </w:tc>
      </w:tr>
      <w:tr w:rsidR="00E11D0D" w:rsidRPr="00114F2B" w14:paraId="6542F648" w14:textId="77777777" w:rsidTr="00853134">
        <w:tc>
          <w:tcPr>
            <w:tcW w:w="6463" w:type="dxa"/>
          </w:tcPr>
          <w:p w14:paraId="6D167B70" w14:textId="3F5D4682" w:rsidR="00114F2B" w:rsidRPr="00E375D2" w:rsidRDefault="00114F2B" w:rsidP="0011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Cs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30</w:t>
            </w: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</w:t>
            </w:r>
            <w:r w:rsidRPr="00E375D2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 xml:space="preserve">มิถุนายน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2565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08C35F16" w:rsidR="00F22BA7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0072F">
              <w:rPr>
                <w:rFonts w:asciiTheme="majorBidi" w:hAnsiTheme="majorBidi" w:cstheme="majorBidi"/>
                <w:sz w:val="32"/>
                <w:szCs w:val="32"/>
              </w:rPr>
              <w:t>59,301</w:t>
            </w:r>
          </w:p>
        </w:tc>
      </w:tr>
    </w:tbl>
    <w:p w14:paraId="54EF05AA" w14:textId="77777777" w:rsidR="00891454" w:rsidRPr="00114F2B" w:rsidRDefault="00891454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0E6EEE" w14:textId="565B3B18" w:rsidR="00AC1AB4" w:rsidRPr="00E375D2" w:rsidRDefault="0021324D" w:rsidP="00AA072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103089430"/>
      <w:r w:rsidRPr="00E375D2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114F2B">
        <w:rPr>
          <w:rFonts w:asciiTheme="majorBidi" w:hAnsiTheme="majorBidi"/>
          <w:spacing w:val="-4"/>
          <w:sz w:val="32"/>
          <w:szCs w:val="32"/>
        </w:rPr>
        <w:t xml:space="preserve">4 </w:t>
      </w:r>
      <w:r w:rsidRPr="00E375D2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Pr="00114F2B">
        <w:rPr>
          <w:rFonts w:asciiTheme="majorBidi" w:hAnsiTheme="majorBidi"/>
          <w:spacing w:val="-4"/>
          <w:sz w:val="32"/>
          <w:szCs w:val="32"/>
        </w:rPr>
        <w:t xml:space="preserve">2564 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Pr="00E375D2">
        <w:rPr>
          <w:rFonts w:asciiTheme="majorBidi" w:hAnsiTheme="majorBidi" w:hint="cs"/>
          <w:spacing w:val="-4"/>
          <w:sz w:val="32"/>
          <w:szCs w:val="32"/>
          <w:cs/>
        </w:rPr>
        <w:t>ทำ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สัญญาเช่า</w:t>
      </w:r>
      <w:r w:rsidR="00A07A5D" w:rsidRPr="00E375D2">
        <w:rPr>
          <w:rFonts w:asciiTheme="majorBidi" w:hAnsiTheme="majorBidi" w:hint="cs"/>
          <w:spacing w:val="-4"/>
          <w:sz w:val="32"/>
          <w:szCs w:val="32"/>
          <w:cs/>
        </w:rPr>
        <w:t>อาคาร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กับสำนักงานทรัพย์สินพระมหากษัตริย์จำนวน</w:t>
      </w:r>
      <w:r w:rsidR="00F049D2" w:rsidRPr="00E375D2">
        <w:rPr>
          <w:rFonts w:asciiTheme="majorBidi" w:hAnsiTheme="majorBidi"/>
          <w:spacing w:val="-4"/>
          <w:sz w:val="32"/>
          <w:szCs w:val="32"/>
          <w:cs/>
        </w:rPr>
        <w:br/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หนึ่ง</w:t>
      </w:r>
      <w:r w:rsidR="00A07A5D" w:rsidRPr="00E375D2">
        <w:rPr>
          <w:rFonts w:asciiTheme="majorBidi" w:hAnsiTheme="majorBidi"/>
          <w:spacing w:val="-2"/>
          <w:sz w:val="32"/>
          <w:szCs w:val="32"/>
          <w:cs/>
        </w:rPr>
        <w:t>ฉบับเพื่อ</w:t>
      </w:r>
      <w:r w:rsidRPr="00E375D2">
        <w:rPr>
          <w:rFonts w:ascii="Angsana New" w:hAnsi="Angsana New" w:hint="cs"/>
          <w:sz w:val="32"/>
          <w:szCs w:val="32"/>
          <w:cs/>
        </w:rPr>
        <w:t xml:space="preserve">เช่าตึกแถว </w:t>
      </w:r>
      <w:r w:rsidRPr="00114F2B">
        <w:rPr>
          <w:rFonts w:ascii="Angsana New" w:hAnsi="Angsana New" w:cstheme="majorBidi"/>
          <w:sz w:val="32"/>
          <w:szCs w:val="32"/>
        </w:rPr>
        <w:t xml:space="preserve">3 </w:t>
      </w:r>
      <w:r w:rsidRPr="00E375D2">
        <w:rPr>
          <w:rFonts w:ascii="Angsana New" w:hAnsi="Angsana New" w:cstheme="majorBidi" w:hint="cs"/>
          <w:sz w:val="32"/>
          <w:szCs w:val="32"/>
          <w:cs/>
        </w:rPr>
        <w:t xml:space="preserve">ชั้นครึ่ง </w:t>
      </w:r>
      <w:r w:rsidR="00A07A5D" w:rsidRPr="00E375D2">
        <w:rPr>
          <w:rFonts w:ascii="Angsana New" w:hAnsi="Angsana New" w:cstheme="majorBidi"/>
          <w:sz w:val="32"/>
          <w:szCs w:val="32"/>
          <w:cs/>
        </w:rPr>
        <w:t>มีกำหนด</w:t>
      </w:r>
      <w:r w:rsidRPr="00E375D2">
        <w:rPr>
          <w:rFonts w:ascii="Angsana New" w:hAnsi="Angsana New" w:cstheme="majorBidi" w:hint="cs"/>
          <w:sz w:val="32"/>
          <w:szCs w:val="32"/>
          <w:cs/>
        </w:rPr>
        <w:t>ระยะ</w:t>
      </w:r>
      <w:r w:rsidR="00A07A5D" w:rsidRPr="00E375D2">
        <w:rPr>
          <w:rFonts w:ascii="Angsana New" w:hAnsi="Angsana New" w:cstheme="majorBidi"/>
          <w:sz w:val="32"/>
          <w:szCs w:val="32"/>
          <w:cs/>
        </w:rPr>
        <w:t xml:space="preserve">เวลา </w:t>
      </w:r>
      <w:r w:rsidR="00A07A5D" w:rsidRPr="00114F2B">
        <w:rPr>
          <w:rFonts w:ascii="Angsana New" w:hAnsi="Angsana New"/>
          <w:sz w:val="32"/>
          <w:szCs w:val="32"/>
        </w:rPr>
        <w:t xml:space="preserve">3 </w:t>
      </w:r>
      <w:r w:rsidR="00A07A5D" w:rsidRPr="00E375D2">
        <w:rPr>
          <w:rFonts w:ascii="Angsana New" w:hAnsi="Angsana New" w:hint="cs"/>
          <w:sz w:val="32"/>
          <w:szCs w:val="32"/>
          <w:cs/>
        </w:rPr>
        <w:t xml:space="preserve">ปี </w:t>
      </w:r>
      <w:r w:rsidRPr="00E375D2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F049D2" w:rsidRPr="00E375D2">
        <w:rPr>
          <w:rFonts w:ascii="Angsana New" w:hAnsi="Angsana New" w:hint="cs"/>
          <w:sz w:val="32"/>
          <w:szCs w:val="32"/>
          <w:cs/>
        </w:rPr>
        <w:t>ที่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114F2B">
        <w:rPr>
          <w:rFonts w:ascii="Angsana New" w:hAnsi="Angsana New"/>
          <w:sz w:val="32"/>
          <w:szCs w:val="32"/>
        </w:rPr>
        <w:t xml:space="preserve">1 </w:t>
      </w:r>
      <w:r w:rsidRPr="00E375D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114F2B">
        <w:rPr>
          <w:rFonts w:ascii="Angsana New" w:hAnsi="Angsana New"/>
          <w:sz w:val="32"/>
          <w:szCs w:val="32"/>
        </w:rPr>
        <w:t xml:space="preserve">2565 </w:t>
      </w:r>
      <w:r w:rsidRPr="00E375D2">
        <w:rPr>
          <w:rFonts w:ascii="Angsana New" w:hAnsi="Angsana New" w:hint="cs"/>
          <w:sz w:val="32"/>
          <w:szCs w:val="32"/>
          <w:cs/>
        </w:rPr>
        <w:t>ถึง</w:t>
      </w:r>
      <w:r w:rsidR="00965723" w:rsidRPr="00E375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55BF" w:rsidRPr="00114F2B">
        <w:rPr>
          <w:rFonts w:ascii="Angsana New" w:hAnsi="Angsana New"/>
          <w:spacing w:val="-2"/>
          <w:sz w:val="32"/>
          <w:szCs w:val="32"/>
        </w:rPr>
        <w:br/>
      </w:r>
      <w:r w:rsidR="00965723" w:rsidRPr="00114F2B">
        <w:rPr>
          <w:rFonts w:ascii="Angsana New" w:hAnsi="Angsana New"/>
          <w:spacing w:val="-4"/>
          <w:sz w:val="32"/>
          <w:szCs w:val="32"/>
        </w:rPr>
        <w:t>31</w:t>
      </w:r>
      <w:r w:rsidR="00965723"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965723" w:rsidRPr="00114F2B">
        <w:rPr>
          <w:rFonts w:ascii="Angsana New" w:hAnsi="Angsana New"/>
          <w:spacing w:val="-4"/>
          <w:sz w:val="32"/>
          <w:szCs w:val="32"/>
        </w:rPr>
        <w:t>2568</w:t>
      </w:r>
      <w:r w:rsidR="00EB555A" w:rsidRPr="00114F2B">
        <w:rPr>
          <w:rFonts w:ascii="Angsana New" w:hAnsi="Angsana New"/>
          <w:spacing w:val="-4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ในอัตราค่าเช่าเดือนละ </w:t>
      </w:r>
      <w:r w:rsidRPr="00114F2B">
        <w:rPr>
          <w:rFonts w:asciiTheme="majorBidi" w:hAnsiTheme="majorBidi" w:cstheme="majorBidi"/>
          <w:spacing w:val="-4"/>
          <w:sz w:val="32"/>
          <w:szCs w:val="32"/>
        </w:rPr>
        <w:t xml:space="preserve">17,800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โดยมีผลตอบแทนการประมูล จำนวนเงิน </w:t>
      </w:r>
      <w:r w:rsidR="00345FD1" w:rsidRPr="00114F2B">
        <w:rPr>
          <w:rFonts w:asciiTheme="majorBidi" w:hAnsiTheme="majorBidi" w:cstheme="majorBidi"/>
          <w:spacing w:val="-4"/>
          <w:sz w:val="32"/>
          <w:szCs w:val="32"/>
        </w:rPr>
        <w:t>3.02</w:t>
      </w:r>
      <w:r w:rsidRPr="00114F2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45FD1"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บาท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และมีเงินประกัน</w:t>
      </w:r>
      <w:r w:rsidR="00F1118B" w:rsidRPr="00E375D2">
        <w:rPr>
          <w:rFonts w:asciiTheme="majorBidi" w:hAnsiTheme="majorBidi" w:cstheme="majorBidi" w:hint="cs"/>
          <w:sz w:val="32"/>
          <w:szCs w:val="32"/>
          <w:cs/>
        </w:rPr>
        <w:t xml:space="preserve">ค่าเช่าเป็นจำนวนเงิน </w:t>
      </w:r>
      <w:r w:rsidR="00F1118B" w:rsidRPr="00114F2B">
        <w:rPr>
          <w:rFonts w:asciiTheme="majorBidi" w:hAnsiTheme="majorBidi" w:cstheme="majorBidi"/>
          <w:sz w:val="32"/>
          <w:szCs w:val="32"/>
        </w:rPr>
        <w:t xml:space="preserve">53,400.00 </w:t>
      </w:r>
      <w:r w:rsidR="00F1118B" w:rsidRPr="00E375D2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bookmarkEnd w:id="1"/>
    <w:p w14:paraId="1EBA057A" w14:textId="77777777" w:rsidR="00F1118B" w:rsidRPr="00E37747" w:rsidRDefault="00F1118B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  <w:highlight w:val="yellow"/>
        </w:rPr>
      </w:pPr>
    </w:p>
    <w:p w14:paraId="7BDB91DC" w14:textId="2650481B" w:rsidR="002D1A53" w:rsidRPr="00114F2B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114F2B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177A414" w14:textId="195C58E9" w:rsidR="002D1A53" w:rsidRPr="00114F2B" w:rsidRDefault="002D1A53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14F2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114F2B" w:rsidRPr="00114F2B">
        <w:rPr>
          <w:rFonts w:ascii="Angsana New" w:hAnsi="Angsana New" w:hint="cs"/>
          <w:sz w:val="32"/>
          <w:szCs w:val="32"/>
          <w:cs/>
        </w:rPr>
        <w:t>หก</w:t>
      </w:r>
      <w:r w:rsidRPr="00114F2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14F2B">
        <w:rPr>
          <w:rFonts w:ascii="Angsana New" w:hAnsi="Angsana New"/>
          <w:sz w:val="32"/>
          <w:szCs w:val="32"/>
        </w:rPr>
        <w:t xml:space="preserve"> 3</w:t>
      </w:r>
      <w:r w:rsidR="00114F2B" w:rsidRPr="00114F2B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114F2B" w:rsidRPr="00E375D2">
        <w:rPr>
          <w:rFonts w:ascii="Angsana New" w:hAnsi="Angsana New" w:hint="cs"/>
          <w:sz w:val="32"/>
          <w:szCs w:val="32"/>
          <w:cs/>
        </w:rPr>
        <w:t>มิถุนายน</w:t>
      </w:r>
      <w:r w:rsidRPr="00114F2B">
        <w:rPr>
          <w:rFonts w:ascii="Angsana New" w:hAnsi="Angsana New"/>
          <w:sz w:val="32"/>
          <w:szCs w:val="32"/>
        </w:rPr>
        <w:t xml:space="preserve"> 256</w:t>
      </w:r>
      <w:r w:rsidR="00AC1AB4" w:rsidRPr="00114F2B">
        <w:rPr>
          <w:rFonts w:ascii="Angsana New" w:hAnsi="Angsana New"/>
          <w:sz w:val="32"/>
          <w:szCs w:val="32"/>
        </w:rPr>
        <w:t>5</w:t>
      </w:r>
      <w:r w:rsidR="00C44BCC">
        <w:rPr>
          <w:rFonts w:ascii="Angsana New" w:hAnsi="Angsana New" w:hint="cs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114F2B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E375D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E375D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114F2B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E11D0D" w:rsidRPr="00114F2B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3B998A74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305D3C"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4A5D9E3" w14:textId="494BBEC7" w:rsidR="002D1A53" w:rsidRPr="00114F2B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34" w:type="dxa"/>
          </w:tcPr>
          <w:p w14:paraId="19A4E19D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5A8315E6" w:rsidR="002D1A53" w:rsidRPr="00114F2B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1,587</w:t>
            </w:r>
          </w:p>
        </w:tc>
      </w:tr>
      <w:tr w:rsidR="00833642" w:rsidRPr="00114F2B" w14:paraId="76D5A341" w14:textId="77777777" w:rsidTr="00EB555A">
        <w:trPr>
          <w:trHeight w:val="20"/>
        </w:trPr>
        <w:tc>
          <w:tcPr>
            <w:tcW w:w="4876" w:type="dxa"/>
          </w:tcPr>
          <w:p w14:paraId="4C49E83C" w14:textId="75B209D1" w:rsidR="00833642" w:rsidRPr="00E375D2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4A5F31EB" w14:textId="635FD10C" w:rsidR="00833642" w:rsidRPr="00114F2B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34" w:type="dxa"/>
          </w:tcPr>
          <w:p w14:paraId="410AE255" w14:textId="77777777" w:rsidR="00833642" w:rsidRPr="00114F2B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999A82D" w14:textId="58805B05" w:rsidR="00833642" w:rsidRPr="00114F2B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124</w:t>
            </w:r>
          </w:p>
        </w:tc>
      </w:tr>
      <w:tr w:rsidR="00BE534A" w:rsidRPr="00114F2B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508EA5CD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114F2B"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114F2B"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3726E78A" w:rsidR="00BE534A" w:rsidRPr="00114F2B" w:rsidRDefault="006C3CA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4,396</w:t>
            </w:r>
          </w:p>
        </w:tc>
        <w:tc>
          <w:tcPr>
            <w:tcW w:w="134" w:type="dxa"/>
          </w:tcPr>
          <w:p w14:paraId="090597C5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6BC58B39" w:rsidR="00BE534A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1,711</w:t>
            </w:r>
          </w:p>
        </w:tc>
      </w:tr>
      <w:tr w:rsidR="00BE534A" w:rsidRPr="00114F2B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114F2B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285130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1AE9F7BE" w14:textId="69643123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3,017</w:t>
            </w:r>
          </w:p>
        </w:tc>
        <w:tc>
          <w:tcPr>
            <w:tcW w:w="134" w:type="dxa"/>
          </w:tcPr>
          <w:p w14:paraId="1CD1F6C9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028C3E73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1,420</w:t>
            </w:r>
          </w:p>
        </w:tc>
      </w:tr>
      <w:tr w:rsidR="00BE534A" w:rsidRPr="00114F2B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4C182357" w:rsidR="00BE534A" w:rsidRPr="00114F2B" w:rsidRDefault="006C3CA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34" w:type="dxa"/>
          </w:tcPr>
          <w:p w14:paraId="3C2E976B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6FC33A61" w:rsidR="00BE534A" w:rsidRPr="00E375D2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14</w:t>
            </w:r>
          </w:p>
        </w:tc>
      </w:tr>
      <w:tr w:rsidR="00BE534A" w:rsidRPr="00114F2B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59B07982" w:rsidR="00BE534A" w:rsidRPr="00114F2B" w:rsidRDefault="00114F2B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1920821B" w:rsidR="00BE534A" w:rsidRPr="00114F2B" w:rsidRDefault="006C3CA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3,116</w:t>
            </w:r>
          </w:p>
        </w:tc>
        <w:tc>
          <w:tcPr>
            <w:tcW w:w="134" w:type="dxa"/>
          </w:tcPr>
          <w:p w14:paraId="1E64AB98" w14:textId="77777777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4486B488" w:rsidR="00BE534A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1,434</w:t>
            </w:r>
          </w:p>
        </w:tc>
      </w:tr>
      <w:tr w:rsidR="00BE534A" w:rsidRPr="00114F2B" w14:paraId="609F0289" w14:textId="77777777" w:rsidTr="00EB555A">
        <w:trPr>
          <w:trHeight w:val="20"/>
        </w:trPr>
        <w:tc>
          <w:tcPr>
            <w:tcW w:w="4876" w:type="dxa"/>
          </w:tcPr>
          <w:p w14:paraId="5881E3A5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114F2B" w14:paraId="2394B33A" w14:textId="77777777" w:rsidTr="00EB555A">
        <w:trPr>
          <w:trHeight w:val="20"/>
        </w:trPr>
        <w:tc>
          <w:tcPr>
            <w:tcW w:w="4876" w:type="dxa"/>
          </w:tcPr>
          <w:p w14:paraId="4F313EF9" w14:textId="14EAA62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37AC6ECC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1,255</w:t>
            </w:r>
          </w:p>
        </w:tc>
        <w:tc>
          <w:tcPr>
            <w:tcW w:w="134" w:type="dxa"/>
          </w:tcPr>
          <w:p w14:paraId="3BFCA2C0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2F7389AD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14F2B">
              <w:rPr>
                <w:rFonts w:asciiTheme="majorBidi" w:eastAsia="Calibri" w:hAnsiTheme="majorBidi"/>
                <w:sz w:val="32"/>
                <w:szCs w:val="32"/>
              </w:rPr>
              <w:t>167</w:t>
            </w:r>
          </w:p>
        </w:tc>
      </w:tr>
      <w:tr w:rsidR="00BE534A" w:rsidRPr="00114F2B" w14:paraId="3F72703E" w14:textId="77777777" w:rsidTr="00EB555A">
        <w:trPr>
          <w:trHeight w:val="20"/>
        </w:trPr>
        <w:tc>
          <w:tcPr>
            <w:tcW w:w="4876" w:type="dxa"/>
          </w:tcPr>
          <w:p w14:paraId="1AAC7045" w14:textId="3EC33AAD" w:rsidR="00BE534A" w:rsidRPr="00114F2B" w:rsidRDefault="00114F2B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4B640526" w:rsidR="00BE534A" w:rsidRPr="00114F2B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1,280</w:t>
            </w:r>
          </w:p>
        </w:tc>
        <w:tc>
          <w:tcPr>
            <w:tcW w:w="134" w:type="dxa"/>
          </w:tcPr>
          <w:p w14:paraId="2F6368E9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35401CA6" w:rsidR="00BE534A" w:rsidRPr="00114F2B" w:rsidRDefault="0080072F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277</w:t>
            </w:r>
          </w:p>
        </w:tc>
      </w:tr>
    </w:tbl>
    <w:p w14:paraId="17E292A7" w14:textId="17F145B5" w:rsidR="004161F4" w:rsidRPr="00114F2B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604F2" w:rsidRPr="00114F2B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2CFCD6B6" w:rsidR="00E0028F" w:rsidRPr="00114F2B" w:rsidRDefault="004161F4" w:rsidP="006C0AE3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114F2B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114F2B" w:rsidRPr="00114F2B">
        <w:rPr>
          <w:rFonts w:ascii="Angsana New" w:hAnsi="Angsana New" w:hint="cs"/>
          <w:sz w:val="32"/>
          <w:szCs w:val="32"/>
          <w:cs/>
        </w:rPr>
        <w:t>หก</w:t>
      </w:r>
      <w:r w:rsidRPr="00114F2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14F2B">
        <w:rPr>
          <w:rFonts w:ascii="Angsana New" w:hAnsi="Angsana New"/>
          <w:sz w:val="32"/>
          <w:szCs w:val="32"/>
        </w:rPr>
        <w:t xml:space="preserve"> </w:t>
      </w:r>
      <w:r w:rsidR="00067B5A" w:rsidRPr="00114F2B">
        <w:rPr>
          <w:rFonts w:asciiTheme="majorBidi" w:eastAsia="Calibri" w:hAnsiTheme="majorBidi" w:cstheme="majorBidi"/>
          <w:sz w:val="32"/>
          <w:szCs w:val="32"/>
        </w:rPr>
        <w:t>3</w:t>
      </w:r>
      <w:r w:rsidR="00067B5A" w:rsidRPr="00E375D2">
        <w:rPr>
          <w:rFonts w:asciiTheme="majorBidi" w:eastAsia="Calibri" w:hAnsiTheme="majorBidi" w:cstheme="majorBidi" w:hint="cs"/>
          <w:sz w:val="32"/>
          <w:szCs w:val="32"/>
        </w:rPr>
        <w:t>0</w:t>
      </w:r>
      <w:r w:rsidR="00067B5A" w:rsidRPr="00114F2B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67B5A" w:rsidRPr="00E375D2">
        <w:rPr>
          <w:rFonts w:asciiTheme="majorBidi" w:eastAsia="Calibri" w:hAnsiTheme="majorBidi" w:cstheme="majorBidi" w:hint="cs"/>
          <w:sz w:val="32"/>
          <w:szCs w:val="32"/>
          <w:cs/>
        </w:rPr>
        <w:t>มิถุนายน</w:t>
      </w:r>
      <w:r w:rsidR="00067B5A" w:rsidRPr="00E375D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067B5A" w:rsidRPr="00114F2B">
        <w:rPr>
          <w:rFonts w:asciiTheme="majorBidi" w:eastAsia="Calibri" w:hAnsiTheme="majorBidi" w:cstheme="majorBidi"/>
          <w:sz w:val="32"/>
          <w:szCs w:val="32"/>
        </w:rPr>
        <w:t>2565</w:t>
      </w:r>
      <w:r w:rsidR="00067B5A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1"/>
        <w:gridCol w:w="1135"/>
        <w:gridCol w:w="141"/>
        <w:gridCol w:w="1277"/>
        <w:gridCol w:w="142"/>
        <w:gridCol w:w="1275"/>
      </w:tblGrid>
      <w:tr w:rsidR="00BE2BBD" w:rsidRPr="00114F2B" w14:paraId="0C3432A6" w14:textId="77777777" w:rsidTr="00C44BCC">
        <w:tc>
          <w:tcPr>
            <w:tcW w:w="3572" w:type="dxa"/>
          </w:tcPr>
          <w:p w14:paraId="05C114BD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E2BBD" w:rsidRPr="00114F2B" w14:paraId="15583B89" w14:textId="77777777" w:rsidTr="00C44BCC">
        <w:tc>
          <w:tcPr>
            <w:tcW w:w="3572" w:type="dxa"/>
          </w:tcPr>
          <w:p w14:paraId="4987C593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E2BBD" w:rsidRPr="00114F2B" w14:paraId="400C90EE" w14:textId="77777777" w:rsidTr="00C44BCC">
        <w:tc>
          <w:tcPr>
            <w:tcW w:w="3572" w:type="dxa"/>
          </w:tcPr>
          <w:p w14:paraId="74F0C5AB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E2BBD" w:rsidRPr="00114F2B" w14:paraId="3AC735DA" w14:textId="77777777" w:rsidTr="00C44BCC">
        <w:tc>
          <w:tcPr>
            <w:tcW w:w="3572" w:type="dxa"/>
          </w:tcPr>
          <w:p w14:paraId="3D20CF6E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5F6E6CA6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114F2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EC42BEC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114F2B" w:rsidRDefault="00BE2BBD" w:rsidP="00C44BC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E375D2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30D6228D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4F2B" w:rsidRPr="00E375D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114F2B"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114F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E2BBD" w:rsidRPr="00114F2B" w14:paraId="31FADEEF" w14:textId="77777777" w:rsidTr="00C44BCC">
        <w:tc>
          <w:tcPr>
            <w:tcW w:w="3572" w:type="dxa"/>
            <w:shd w:val="clear" w:color="auto" w:fill="auto"/>
          </w:tcPr>
          <w:p w14:paraId="0769B674" w14:textId="77777777" w:rsidR="00BE2BBD" w:rsidRPr="00E375D2" w:rsidRDefault="00BE2BBD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114F2B" w:rsidRDefault="00BE2BBD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114F2B" w:rsidRDefault="00BE2BBD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114F2B" w:rsidRDefault="00BE2BBD" w:rsidP="00C44BC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114F2B" w:rsidRDefault="00BE2BBD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114F2B" w:rsidRDefault="00BE2BBD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114F2B" w:rsidRDefault="00BE2BBD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114F2B" w:rsidRDefault="00BE2BBD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0817" w:rsidRPr="00114F2B" w14:paraId="67112862" w14:textId="77777777" w:rsidTr="00C44BCC">
        <w:tc>
          <w:tcPr>
            <w:tcW w:w="3572" w:type="dxa"/>
            <w:shd w:val="clear" w:color="auto" w:fill="auto"/>
          </w:tcPr>
          <w:p w14:paraId="00474C8C" w14:textId="00297C05" w:rsidR="00B90817" w:rsidRPr="00E375D2" w:rsidRDefault="00B90817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4A50428B" w14:textId="485DDC67" w:rsidR="00B90817" w:rsidRPr="00114F2B" w:rsidRDefault="00B90817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141" w:type="dxa"/>
          </w:tcPr>
          <w:p w14:paraId="0415A45F" w14:textId="77777777" w:rsidR="00B90817" w:rsidRPr="00114F2B" w:rsidRDefault="00B90817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4FC4A49A" w:rsidR="00B90817" w:rsidRPr="00E375D2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</w:t>
            </w:r>
            <w:r w:rsidR="00C43F1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41" w:type="dxa"/>
          </w:tcPr>
          <w:p w14:paraId="7BDB315C" w14:textId="77777777" w:rsidR="00B90817" w:rsidRPr="00114F2B" w:rsidRDefault="00B90817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4263C4CC" w:rsidR="00B90817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B90817" w:rsidRPr="00114F2B" w:rsidRDefault="00B90817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10788BC6" w:rsidR="00B90817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5,8</w:t>
            </w:r>
            <w:r w:rsidR="00C43F1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B90817" w:rsidRPr="00114F2B" w14:paraId="755C68E9" w14:textId="77777777" w:rsidTr="00C44BCC">
        <w:tc>
          <w:tcPr>
            <w:tcW w:w="3572" w:type="dxa"/>
            <w:shd w:val="clear" w:color="auto" w:fill="auto"/>
          </w:tcPr>
          <w:p w14:paraId="6B2D520B" w14:textId="2732E2D1" w:rsidR="00B90817" w:rsidRPr="00E375D2" w:rsidRDefault="00B90817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ผลขาดทุนสะสมจากการรับชำระตามสัญญา</w:t>
            </w:r>
          </w:p>
        </w:tc>
        <w:tc>
          <w:tcPr>
            <w:tcW w:w="1275" w:type="dxa"/>
          </w:tcPr>
          <w:p w14:paraId="44B15766" w14:textId="484AC51C" w:rsidR="00B90817" w:rsidRPr="00114F2B" w:rsidRDefault="00B90817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1" w:type="dxa"/>
          </w:tcPr>
          <w:p w14:paraId="6272B101" w14:textId="77777777" w:rsidR="00B90817" w:rsidRPr="00114F2B" w:rsidRDefault="00B90817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73D9D229" w:rsidR="00B90817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  <w:tc>
          <w:tcPr>
            <w:tcW w:w="141" w:type="dxa"/>
          </w:tcPr>
          <w:p w14:paraId="67A9917A" w14:textId="77777777" w:rsidR="00B90817" w:rsidRPr="00114F2B" w:rsidRDefault="00B90817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881A38C" w:rsidR="00B90817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B90817" w:rsidRPr="00114F2B" w:rsidRDefault="00B90817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5B2BAA0D" w:rsidR="00B90817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</w:t>
            </w:r>
          </w:p>
        </w:tc>
      </w:tr>
      <w:tr w:rsidR="00B90817" w:rsidRPr="00114F2B" w14:paraId="5BDC9D11" w14:textId="77777777" w:rsidTr="00C44BCC">
        <w:trPr>
          <w:trHeight w:val="270"/>
        </w:trPr>
        <w:tc>
          <w:tcPr>
            <w:tcW w:w="3572" w:type="dxa"/>
            <w:shd w:val="clear" w:color="auto" w:fill="auto"/>
          </w:tcPr>
          <w:p w14:paraId="18472766" w14:textId="77777777" w:rsidR="00B90817" w:rsidRPr="00E375D2" w:rsidRDefault="00B90817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3963EE04" w:rsidR="00B90817" w:rsidRPr="00114F2B" w:rsidRDefault="00B90817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12,682</w:t>
            </w:r>
          </w:p>
        </w:tc>
        <w:tc>
          <w:tcPr>
            <w:tcW w:w="141" w:type="dxa"/>
          </w:tcPr>
          <w:p w14:paraId="4C67DD8F" w14:textId="77777777" w:rsidR="00B90817" w:rsidRPr="00114F2B" w:rsidRDefault="00B90817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ABA65E" w14:textId="791E5885" w:rsidR="00B90817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(2,873)</w:t>
            </w:r>
          </w:p>
        </w:tc>
        <w:tc>
          <w:tcPr>
            <w:tcW w:w="141" w:type="dxa"/>
            <w:vAlign w:val="bottom"/>
          </w:tcPr>
          <w:p w14:paraId="1F1A41D0" w14:textId="77777777" w:rsidR="00B90817" w:rsidRPr="00114F2B" w:rsidRDefault="00B90817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706BF8BD" w:rsidR="00B90817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B90817" w:rsidRPr="00114F2B" w:rsidRDefault="00B90817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173D5100" w:rsidR="00B90817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9,809</w:t>
            </w:r>
          </w:p>
        </w:tc>
      </w:tr>
      <w:tr w:rsidR="003A2E58" w:rsidRPr="00114F2B" w14:paraId="461F9F13" w14:textId="77777777" w:rsidTr="00C44BCC">
        <w:trPr>
          <w:trHeight w:val="270"/>
        </w:trPr>
        <w:tc>
          <w:tcPr>
            <w:tcW w:w="3572" w:type="dxa"/>
            <w:shd w:val="clear" w:color="auto" w:fill="auto"/>
          </w:tcPr>
          <w:p w14:paraId="39827875" w14:textId="77777777" w:rsidR="003A2E58" w:rsidRPr="00E375D2" w:rsidRDefault="003A2E5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227E055F" w:rsidR="003A2E58" w:rsidRPr="00114F2B" w:rsidRDefault="003A2E5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3A2E58" w:rsidRPr="00114F2B" w:rsidRDefault="003A2E5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64F113E6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3A2E58" w:rsidRPr="00114F2B" w:rsidRDefault="003A2E5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7932646A" w:rsidR="003A2E58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3A2E58" w:rsidRPr="00114F2B" w:rsidRDefault="003A2E5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0354186" w14:textId="5EB940CC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</w:tr>
      <w:tr w:rsidR="003A2E58" w:rsidRPr="00114F2B" w14:paraId="0ACCAB46" w14:textId="77777777" w:rsidTr="00C44BCC">
        <w:tc>
          <w:tcPr>
            <w:tcW w:w="3572" w:type="dxa"/>
            <w:shd w:val="clear" w:color="auto" w:fill="auto"/>
          </w:tcPr>
          <w:p w14:paraId="78F8393A" w14:textId="77777777" w:rsidR="003A2E58" w:rsidRPr="00E375D2" w:rsidRDefault="003A2E5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610DFBBA" w:rsidR="003A2E58" w:rsidRPr="00114F2B" w:rsidRDefault="003A2E5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41" w:type="dxa"/>
          </w:tcPr>
          <w:p w14:paraId="6D74E5F8" w14:textId="77777777" w:rsidR="003A2E58" w:rsidRPr="00114F2B" w:rsidRDefault="003A2E58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6F05A38C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41" w:type="dxa"/>
          </w:tcPr>
          <w:p w14:paraId="04610739" w14:textId="77777777" w:rsidR="003A2E58" w:rsidRPr="00114F2B" w:rsidRDefault="003A2E58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1D433D28" w:rsidR="003A2E58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3A2E58" w:rsidRPr="00114F2B" w:rsidRDefault="003A2E58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773C7212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3A2E58" w:rsidRPr="00114F2B" w14:paraId="61A8FFC1" w14:textId="77777777" w:rsidTr="00C44BCC">
        <w:tc>
          <w:tcPr>
            <w:tcW w:w="3572" w:type="dxa"/>
            <w:shd w:val="clear" w:color="auto" w:fill="auto"/>
          </w:tcPr>
          <w:p w14:paraId="68D34F01" w14:textId="642E9687" w:rsidR="003A2E58" w:rsidRPr="00E375D2" w:rsidRDefault="003A2E5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0D8ACA82" w14:textId="2EF69D94" w:rsidR="003A2E58" w:rsidRPr="00114F2B" w:rsidRDefault="003A2E5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2,855</w:t>
            </w:r>
          </w:p>
        </w:tc>
        <w:tc>
          <w:tcPr>
            <w:tcW w:w="141" w:type="dxa"/>
          </w:tcPr>
          <w:p w14:paraId="20879B58" w14:textId="77777777" w:rsidR="003A2E58" w:rsidRPr="00114F2B" w:rsidRDefault="003A2E58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671AE475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C43F1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1B74CAAE" w14:textId="77777777" w:rsidR="003A2E58" w:rsidRPr="00114F2B" w:rsidRDefault="003A2E58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378DEABE" w:rsidR="003A2E58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3A2E58" w:rsidRPr="00114F2B" w:rsidRDefault="003A2E5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26E44F71" w:rsidR="003A2E58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</w:t>
            </w:r>
            <w:r w:rsidR="00C43F1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020BF" w:rsidRPr="00114F2B" w14:paraId="59BB9BC8" w14:textId="77777777" w:rsidTr="00C44BCC">
        <w:tc>
          <w:tcPr>
            <w:tcW w:w="3572" w:type="dxa"/>
            <w:shd w:val="clear" w:color="auto" w:fill="auto"/>
          </w:tcPr>
          <w:p w14:paraId="71651A4D" w14:textId="3AB346F2" w:rsidR="00C020BF" w:rsidRPr="00E375D2" w:rsidRDefault="00C020B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AEE9F8" w14:textId="6B0B08DC" w:rsidR="00C020BF" w:rsidRPr="00114F2B" w:rsidRDefault="00C020BF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529B73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72241C7" w14:textId="4F266C3B" w:rsidR="00C020BF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41" w:type="dxa"/>
          </w:tcPr>
          <w:p w14:paraId="68422F34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E19DBC5" w14:textId="5A73523D" w:rsidR="00C020BF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C020BF" w:rsidRPr="00114F2B" w:rsidRDefault="00C020BF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CD31C" w14:textId="3F5AECB1" w:rsidR="00C020BF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C020BF" w:rsidRPr="00114F2B" w14:paraId="4375B8FE" w14:textId="77777777" w:rsidTr="00C44BCC">
        <w:tc>
          <w:tcPr>
            <w:tcW w:w="3572" w:type="dxa"/>
          </w:tcPr>
          <w:p w14:paraId="2B688341" w14:textId="15F5BA29" w:rsidR="00C020BF" w:rsidRPr="00E375D2" w:rsidRDefault="00C020B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13A28B43" w:rsidR="00C020BF" w:rsidRPr="00114F2B" w:rsidRDefault="006E018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21,058</w:t>
            </w:r>
          </w:p>
        </w:tc>
        <w:tc>
          <w:tcPr>
            <w:tcW w:w="141" w:type="dxa"/>
          </w:tcPr>
          <w:p w14:paraId="44E24813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6DB22945" w:rsidR="00C020BF" w:rsidRPr="00114F2B" w:rsidRDefault="00C43F1B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</w:t>
            </w:r>
            <w:r w:rsidR="00DE32C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1D3746C" w14:textId="77777777" w:rsidR="00C020BF" w:rsidRPr="00114F2B" w:rsidRDefault="00C020BF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526D87D" w:rsidR="00C020BF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35ABEB1F" w:rsidR="00C020BF" w:rsidRPr="00114F2B" w:rsidRDefault="00C43F1B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</w:t>
            </w:r>
            <w:r w:rsidR="00DE32C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D5C0A" w:rsidRPr="00114F2B" w14:paraId="0206D92F" w14:textId="77777777" w:rsidTr="00C44BCC">
        <w:tc>
          <w:tcPr>
            <w:tcW w:w="3572" w:type="dxa"/>
          </w:tcPr>
          <w:p w14:paraId="40F60F38" w14:textId="77777777" w:rsidR="009D5C0A" w:rsidRPr="00E375D2" w:rsidRDefault="009D5C0A" w:rsidP="00C44BC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B2B7A1" w14:textId="77777777" w:rsidR="009D5C0A" w:rsidRPr="00114F2B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9D5C0A" w:rsidRPr="00114F2B" w:rsidRDefault="009D5C0A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9D5C0A" w:rsidRPr="00114F2B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9D5C0A" w:rsidRPr="00114F2B" w:rsidRDefault="009D5C0A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9D5C0A" w:rsidRPr="00114F2B" w:rsidRDefault="009D5C0A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9D5C0A" w:rsidRPr="00114F2B" w:rsidRDefault="009D5C0A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9D5C0A" w:rsidRPr="00114F2B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5C0A" w:rsidRPr="00114F2B" w14:paraId="79FB9B83" w14:textId="77777777" w:rsidTr="00C44BCC">
        <w:tc>
          <w:tcPr>
            <w:tcW w:w="3572" w:type="dxa"/>
            <w:shd w:val="clear" w:color="auto" w:fill="auto"/>
          </w:tcPr>
          <w:p w14:paraId="5BC68FCD" w14:textId="77777777" w:rsidR="009D5C0A" w:rsidRPr="00E375D2" w:rsidRDefault="009D5C0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6B87A05C" w14:textId="77777777" w:rsidR="009D5C0A" w:rsidRPr="00114F2B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4D1FE80D" w14:textId="77777777" w:rsidR="009D5C0A" w:rsidRPr="00114F2B" w:rsidRDefault="009D5C0A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66120A3B" w:rsidR="009D5C0A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(997)</w:t>
            </w:r>
          </w:p>
        </w:tc>
        <w:tc>
          <w:tcPr>
            <w:tcW w:w="141" w:type="dxa"/>
          </w:tcPr>
          <w:p w14:paraId="55FD2B89" w14:textId="77777777" w:rsidR="009D5C0A" w:rsidRPr="00114F2B" w:rsidRDefault="009D5C0A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0E4BDD39" w:rsidR="009D5C0A" w:rsidRPr="00114F2B" w:rsidRDefault="0034714D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9D5C0A" w:rsidRPr="00114F2B" w:rsidRDefault="009D5C0A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2B63F304" w:rsidR="009D5C0A" w:rsidRPr="00114F2B" w:rsidRDefault="00EC5B9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6A2215">
              <w:rPr>
                <w:rFonts w:asciiTheme="majorBidi" w:hAnsiTheme="majorBidi" w:cstheme="majorBidi"/>
                <w:sz w:val="24"/>
                <w:szCs w:val="24"/>
              </w:rPr>
              <w:t>,196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5C0A" w:rsidRPr="00114F2B" w14:paraId="744F27CD" w14:textId="77777777" w:rsidTr="00C44BCC">
        <w:tc>
          <w:tcPr>
            <w:tcW w:w="3572" w:type="dxa"/>
            <w:shd w:val="clear" w:color="auto" w:fill="auto"/>
          </w:tcPr>
          <w:p w14:paraId="4BAEBCE3" w14:textId="77777777" w:rsidR="009D5C0A" w:rsidRPr="00E375D2" w:rsidRDefault="009D5C0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2A7E3A61" w:rsidR="009D5C0A" w:rsidRPr="00E375D2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20C6075F" w14:textId="77777777" w:rsidR="009D5C0A" w:rsidRPr="00114F2B" w:rsidRDefault="009D5C0A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3F031BB2" w:rsidR="009D5C0A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(997)</w:t>
            </w:r>
          </w:p>
        </w:tc>
        <w:tc>
          <w:tcPr>
            <w:tcW w:w="141" w:type="dxa"/>
          </w:tcPr>
          <w:p w14:paraId="1F99D9DB" w14:textId="77777777" w:rsidR="009D5C0A" w:rsidRPr="00114F2B" w:rsidRDefault="009D5C0A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0F7294D3" w:rsidR="009D5C0A" w:rsidRPr="00114F2B" w:rsidRDefault="0034714D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9D5C0A" w:rsidRPr="00114F2B" w:rsidRDefault="009D5C0A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798F2B66" w:rsidR="009D5C0A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(1,196)</w:t>
            </w:r>
          </w:p>
        </w:tc>
      </w:tr>
      <w:tr w:rsidR="009D5C0A" w:rsidRPr="00114F2B" w14:paraId="33046209" w14:textId="77777777" w:rsidTr="00C44BCC">
        <w:tc>
          <w:tcPr>
            <w:tcW w:w="3572" w:type="dxa"/>
            <w:shd w:val="clear" w:color="auto" w:fill="auto"/>
          </w:tcPr>
          <w:p w14:paraId="1BB6D8BD" w14:textId="77777777" w:rsidR="009D5C0A" w:rsidRPr="00E375D2" w:rsidRDefault="009D5C0A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34ACD8D9" w:rsidR="009D5C0A" w:rsidRPr="00E375D2" w:rsidRDefault="009D5C0A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20,859</w:t>
            </w:r>
          </w:p>
        </w:tc>
        <w:tc>
          <w:tcPr>
            <w:tcW w:w="141" w:type="dxa"/>
          </w:tcPr>
          <w:p w14:paraId="79718489" w14:textId="77777777" w:rsidR="009D5C0A" w:rsidRPr="00114F2B" w:rsidRDefault="009D5C0A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2A216F20" w:rsidR="009D5C0A" w:rsidRPr="00114F2B" w:rsidRDefault="006A2215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</w:t>
            </w:r>
            <w:r w:rsidR="00C43F1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E32C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5F04658" w14:textId="77777777" w:rsidR="009D5C0A" w:rsidRPr="00114F2B" w:rsidRDefault="009D5C0A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9C41036" w:rsidR="009D5C0A" w:rsidRPr="00114F2B" w:rsidRDefault="0034714D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9D5C0A" w:rsidRPr="00114F2B" w:rsidRDefault="009D5C0A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30122009" w:rsidR="009D5C0A" w:rsidRPr="00114F2B" w:rsidRDefault="0034714D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4714D">
              <w:rPr>
                <w:rFonts w:asciiTheme="majorBidi" w:hAnsiTheme="majorBidi" w:cstheme="majorBidi"/>
                <w:sz w:val="24"/>
                <w:szCs w:val="24"/>
              </w:rPr>
              <w:t>19,235</w:t>
            </w:r>
          </w:p>
        </w:tc>
      </w:tr>
    </w:tbl>
    <w:p w14:paraId="417858DE" w14:textId="77777777" w:rsidR="009D5C0A" w:rsidRPr="00E37747" w:rsidRDefault="009D5C0A">
      <w:pPr>
        <w:rPr>
          <w:highlight w:val="yellow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1"/>
        <w:gridCol w:w="1135"/>
        <w:gridCol w:w="141"/>
        <w:gridCol w:w="1277"/>
        <w:gridCol w:w="142"/>
        <w:gridCol w:w="1275"/>
      </w:tblGrid>
      <w:tr w:rsidR="00C020BF" w:rsidRPr="00114F2B" w14:paraId="3029BFDB" w14:textId="77777777" w:rsidTr="00C44BCC">
        <w:tc>
          <w:tcPr>
            <w:tcW w:w="3572" w:type="dxa"/>
          </w:tcPr>
          <w:p w14:paraId="6FDEBF45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20BF" w:rsidRPr="00114F2B" w14:paraId="2EC8B121" w14:textId="77777777" w:rsidTr="00C44BCC">
        <w:tc>
          <w:tcPr>
            <w:tcW w:w="3572" w:type="dxa"/>
          </w:tcPr>
          <w:p w14:paraId="4CB2076E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0BF" w:rsidRPr="00114F2B" w14:paraId="77171C90" w14:textId="77777777" w:rsidTr="00C44BCC">
        <w:tc>
          <w:tcPr>
            <w:tcW w:w="3572" w:type="dxa"/>
          </w:tcPr>
          <w:p w14:paraId="644010BC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020BF" w:rsidRPr="00114F2B" w14:paraId="66DEF5CF" w14:textId="77777777" w:rsidTr="00C44BCC">
        <w:tc>
          <w:tcPr>
            <w:tcW w:w="3572" w:type="dxa"/>
          </w:tcPr>
          <w:p w14:paraId="4CAFAB89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02F2B49F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39DCF4B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020BF" w:rsidRPr="00114F2B" w:rsidRDefault="00C020BF" w:rsidP="00C44BC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020BF" w:rsidRPr="00E375D2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2598DE8E" w:rsidR="00C020BF" w:rsidRPr="00114F2B" w:rsidRDefault="00114F2B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020BF" w:rsidRPr="00114F2B" w14:paraId="753A7ECA" w14:textId="77777777" w:rsidTr="00C44BCC">
        <w:tc>
          <w:tcPr>
            <w:tcW w:w="3572" w:type="dxa"/>
            <w:shd w:val="clear" w:color="auto" w:fill="auto"/>
          </w:tcPr>
          <w:p w14:paraId="1288FFBD" w14:textId="77777777" w:rsidR="00C020BF" w:rsidRPr="00E375D2" w:rsidRDefault="00C020B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C020BF" w:rsidRPr="00114F2B" w:rsidRDefault="00C020BF" w:rsidP="00C44BC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C020BF" w:rsidRPr="00114F2B" w:rsidRDefault="00C020BF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DD4" w:rsidRPr="00114F2B" w14:paraId="0A132333" w14:textId="77777777" w:rsidTr="00C44BCC">
        <w:tc>
          <w:tcPr>
            <w:tcW w:w="3572" w:type="dxa"/>
            <w:shd w:val="clear" w:color="auto" w:fill="auto"/>
          </w:tcPr>
          <w:p w14:paraId="601EF1F5" w14:textId="15DFF21E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4D042198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  <w:tc>
          <w:tcPr>
            <w:tcW w:w="141" w:type="dxa"/>
          </w:tcPr>
          <w:p w14:paraId="7A9DCCE8" w14:textId="77777777" w:rsidR="00081DD4" w:rsidRPr="00114F2B" w:rsidRDefault="00081DD4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030A3787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(62)</w:t>
            </w:r>
          </w:p>
        </w:tc>
        <w:tc>
          <w:tcPr>
            <w:tcW w:w="141" w:type="dxa"/>
          </w:tcPr>
          <w:p w14:paraId="0D82B63E" w14:textId="77777777" w:rsidR="00081DD4" w:rsidRPr="00114F2B" w:rsidRDefault="00081DD4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3ACC427E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E2701DF" w14:textId="77777777" w:rsidR="00081DD4" w:rsidRPr="00114F2B" w:rsidRDefault="00081DD4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F775D" w14:textId="54F674FE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2,72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081DD4" w:rsidRPr="00114F2B" w14:paraId="5808D950" w14:textId="77777777" w:rsidTr="00C44BCC">
        <w:trPr>
          <w:trHeight w:val="270"/>
        </w:trPr>
        <w:tc>
          <w:tcPr>
            <w:tcW w:w="3572" w:type="dxa"/>
            <w:shd w:val="clear" w:color="auto" w:fill="auto"/>
          </w:tcPr>
          <w:p w14:paraId="73B1053D" w14:textId="5348EB2C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6922FAFB" w14:textId="14CD225B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9,590</w:t>
            </w:r>
          </w:p>
        </w:tc>
        <w:tc>
          <w:tcPr>
            <w:tcW w:w="141" w:type="dxa"/>
          </w:tcPr>
          <w:p w14:paraId="7E0358E7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3A00F582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(3,463)</w:t>
            </w:r>
          </w:p>
        </w:tc>
        <w:tc>
          <w:tcPr>
            <w:tcW w:w="141" w:type="dxa"/>
          </w:tcPr>
          <w:p w14:paraId="1F1C018F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491FB8E9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0E3849A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42680510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6,127 </w:t>
            </w:r>
          </w:p>
        </w:tc>
      </w:tr>
      <w:tr w:rsidR="00081DD4" w:rsidRPr="00114F2B" w14:paraId="75B0213E" w14:textId="77777777" w:rsidTr="00C44BCC">
        <w:trPr>
          <w:trHeight w:val="270"/>
        </w:trPr>
        <w:tc>
          <w:tcPr>
            <w:tcW w:w="3572" w:type="dxa"/>
            <w:shd w:val="clear" w:color="auto" w:fill="auto"/>
          </w:tcPr>
          <w:p w14:paraId="6685BE68" w14:textId="61C50BB4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33E68EA6" w14:textId="1CABC2BF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51D7504C" w:rsidR="00081DD4" w:rsidRPr="00A25AA8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192F636F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61059404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9AA7B2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203C25" w14:textId="2B970843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318 </w:t>
            </w:r>
          </w:p>
        </w:tc>
      </w:tr>
      <w:tr w:rsidR="00081DD4" w:rsidRPr="00114F2B" w14:paraId="0B98A198" w14:textId="77777777" w:rsidTr="00C44BCC">
        <w:tc>
          <w:tcPr>
            <w:tcW w:w="3572" w:type="dxa"/>
            <w:shd w:val="clear" w:color="auto" w:fill="auto"/>
          </w:tcPr>
          <w:p w14:paraId="64D0BB11" w14:textId="13ABA77E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6A57370" w14:textId="03B9C4D3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41" w:type="dxa"/>
          </w:tcPr>
          <w:p w14:paraId="044A579F" w14:textId="77777777" w:rsidR="00081DD4" w:rsidRPr="00114F2B" w:rsidRDefault="00081DD4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0608C73B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120 </w:t>
            </w:r>
          </w:p>
        </w:tc>
        <w:tc>
          <w:tcPr>
            <w:tcW w:w="141" w:type="dxa"/>
          </w:tcPr>
          <w:p w14:paraId="0F263701" w14:textId="77777777" w:rsidR="00081DD4" w:rsidRPr="00114F2B" w:rsidRDefault="00081DD4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2E0C4155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DC0B5B8" w14:textId="77777777" w:rsidR="00081DD4" w:rsidRPr="00114F2B" w:rsidRDefault="00081DD4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85458" w14:textId="7994D661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608 </w:t>
            </w:r>
          </w:p>
        </w:tc>
      </w:tr>
      <w:tr w:rsidR="00081DD4" w:rsidRPr="00114F2B" w14:paraId="59888531" w14:textId="77777777" w:rsidTr="00C44BCC">
        <w:tc>
          <w:tcPr>
            <w:tcW w:w="3572" w:type="dxa"/>
            <w:shd w:val="clear" w:color="auto" w:fill="auto"/>
          </w:tcPr>
          <w:p w14:paraId="65E949AF" w14:textId="6A31CF42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1BCAA19" w14:textId="08C09258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  <w:tc>
          <w:tcPr>
            <w:tcW w:w="141" w:type="dxa"/>
          </w:tcPr>
          <w:p w14:paraId="7DD64DA8" w14:textId="77777777" w:rsidR="00081DD4" w:rsidRPr="00114F2B" w:rsidRDefault="00081DD4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2B7256DE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179 </w:t>
            </w:r>
          </w:p>
        </w:tc>
        <w:tc>
          <w:tcPr>
            <w:tcW w:w="141" w:type="dxa"/>
          </w:tcPr>
          <w:p w14:paraId="17A6F59A" w14:textId="77777777" w:rsidR="00081DD4" w:rsidRPr="00114F2B" w:rsidRDefault="00081DD4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27333897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77AFEF2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5DF15141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2,776 </w:t>
            </w:r>
          </w:p>
        </w:tc>
      </w:tr>
      <w:tr w:rsidR="00A25AA8" w:rsidRPr="00114F2B" w14:paraId="5435760E" w14:textId="77777777" w:rsidTr="00C44BCC">
        <w:tc>
          <w:tcPr>
            <w:tcW w:w="3572" w:type="dxa"/>
          </w:tcPr>
          <w:p w14:paraId="656A9452" w14:textId="410A8998" w:rsidR="00A25AA8" w:rsidRPr="00E375D2" w:rsidRDefault="00A25AA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2FA1A70C" w:rsidR="00A25AA8" w:rsidRPr="00114F2B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15,783</w:t>
            </w:r>
          </w:p>
        </w:tc>
        <w:tc>
          <w:tcPr>
            <w:tcW w:w="141" w:type="dxa"/>
          </w:tcPr>
          <w:p w14:paraId="6E2DD1D5" w14:textId="77777777" w:rsidR="00A25AA8" w:rsidRPr="00114F2B" w:rsidRDefault="00A25AA8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30984502" w:rsidR="00A25AA8" w:rsidRPr="00114F2B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(3,226)</w:t>
            </w:r>
          </w:p>
        </w:tc>
        <w:tc>
          <w:tcPr>
            <w:tcW w:w="141" w:type="dxa"/>
          </w:tcPr>
          <w:p w14:paraId="699F7DAB" w14:textId="77777777" w:rsidR="00A25AA8" w:rsidRPr="00114F2B" w:rsidRDefault="00A25AA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730EC31B" w:rsidR="00A25AA8" w:rsidRPr="00114F2B" w:rsidRDefault="00A25AA8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3B70E96" w14:textId="77777777" w:rsidR="00A25AA8" w:rsidRPr="00114F2B" w:rsidRDefault="00A25AA8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69C6DC9B" w:rsidR="00A25AA8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12,557</w:t>
            </w:r>
          </w:p>
        </w:tc>
      </w:tr>
      <w:tr w:rsidR="00C020BF" w:rsidRPr="00114F2B" w14:paraId="2E68445A" w14:textId="77777777" w:rsidTr="00C44BCC">
        <w:tc>
          <w:tcPr>
            <w:tcW w:w="3572" w:type="dxa"/>
          </w:tcPr>
          <w:p w14:paraId="4204EA93" w14:textId="03F93E3D" w:rsidR="00C020BF" w:rsidRPr="00E375D2" w:rsidRDefault="00C020BF" w:rsidP="00C44BCC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C020BF" w:rsidRPr="00114F2B" w:rsidRDefault="00C020BF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C020BF" w:rsidRPr="00114F2B" w:rsidRDefault="00C020BF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C020BF" w:rsidRPr="00114F2B" w:rsidRDefault="00C020BF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C020BF" w:rsidRPr="00114F2B" w:rsidRDefault="00C020BF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C020BF" w:rsidRPr="00114F2B" w:rsidRDefault="00C020BF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1DD4" w:rsidRPr="00114F2B" w14:paraId="685F7A28" w14:textId="77777777" w:rsidTr="00C44BCC">
        <w:tc>
          <w:tcPr>
            <w:tcW w:w="3572" w:type="dxa"/>
            <w:shd w:val="clear" w:color="auto" w:fill="auto"/>
          </w:tcPr>
          <w:p w14:paraId="27E0F68F" w14:textId="77777777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C5FA5C9" w14:textId="77777777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7C68080D" w14:textId="77777777" w:rsidR="00081DD4" w:rsidRPr="00114F2B" w:rsidRDefault="00081DD4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124B8291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</w:rPr>
              <w:t>(997)</w:t>
            </w:r>
          </w:p>
        </w:tc>
        <w:tc>
          <w:tcPr>
            <w:tcW w:w="141" w:type="dxa"/>
          </w:tcPr>
          <w:p w14:paraId="1B15085D" w14:textId="77777777" w:rsidR="00081DD4" w:rsidRPr="00114F2B" w:rsidRDefault="00081DD4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5DA71C61" w:rsidR="00081DD4" w:rsidRPr="00114F2B" w:rsidRDefault="00081DD4" w:rsidP="00C44BC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DD3D34F" w14:textId="77777777" w:rsidR="00081DD4" w:rsidRPr="00114F2B" w:rsidRDefault="00081DD4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730B2987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 xml:space="preserve"> (1,196)</w:t>
            </w:r>
          </w:p>
        </w:tc>
      </w:tr>
      <w:tr w:rsidR="00081DD4" w:rsidRPr="00114F2B" w14:paraId="6D3697ED" w14:textId="77777777" w:rsidTr="00C44BCC">
        <w:tc>
          <w:tcPr>
            <w:tcW w:w="3572" w:type="dxa"/>
            <w:shd w:val="clear" w:color="auto" w:fill="auto"/>
          </w:tcPr>
          <w:p w14:paraId="21A52572" w14:textId="77777777" w:rsidR="00081DD4" w:rsidRPr="00E375D2" w:rsidRDefault="00081DD4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3D6090A4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(188)</w:t>
            </w:r>
          </w:p>
        </w:tc>
        <w:tc>
          <w:tcPr>
            <w:tcW w:w="141" w:type="dxa"/>
          </w:tcPr>
          <w:p w14:paraId="56186A0E" w14:textId="77777777" w:rsidR="00081DD4" w:rsidRPr="00114F2B" w:rsidRDefault="00081DD4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5AD8351D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141" w:type="dxa"/>
          </w:tcPr>
          <w:p w14:paraId="5E420AE5" w14:textId="77777777" w:rsidR="00081DD4" w:rsidRPr="00114F2B" w:rsidRDefault="00081DD4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6EF8AF85" w:rsidR="00081DD4" w:rsidRPr="00114F2B" w:rsidRDefault="00081DD4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874BF03" w14:textId="77777777" w:rsidR="00081DD4" w:rsidRPr="00114F2B" w:rsidRDefault="00081DD4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759152F2" w:rsidR="00081DD4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81DD4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</w:tr>
      <w:tr w:rsidR="00A25AA8" w:rsidRPr="00114F2B" w14:paraId="6EED3836" w14:textId="77777777" w:rsidTr="00C44BCC">
        <w:tc>
          <w:tcPr>
            <w:tcW w:w="3572" w:type="dxa"/>
            <w:shd w:val="clear" w:color="auto" w:fill="auto"/>
          </w:tcPr>
          <w:p w14:paraId="70EDE1CF" w14:textId="6FD5071B" w:rsidR="00A25AA8" w:rsidRPr="00E375D2" w:rsidRDefault="00A25AA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CAF493E" w:rsidR="00A25AA8" w:rsidRPr="00E375D2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(387)</w:t>
            </w:r>
          </w:p>
        </w:tc>
        <w:tc>
          <w:tcPr>
            <w:tcW w:w="141" w:type="dxa"/>
          </w:tcPr>
          <w:p w14:paraId="2703717C" w14:textId="77777777" w:rsidR="00A25AA8" w:rsidRPr="00114F2B" w:rsidRDefault="00A25AA8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0088FAEB" w:rsidR="00A25AA8" w:rsidRPr="00114F2B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(1,029)</w:t>
            </w:r>
          </w:p>
        </w:tc>
        <w:tc>
          <w:tcPr>
            <w:tcW w:w="141" w:type="dxa"/>
          </w:tcPr>
          <w:p w14:paraId="16F83437" w14:textId="77777777" w:rsidR="00A25AA8" w:rsidRPr="00114F2B" w:rsidRDefault="00A25AA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5726BF0" w:rsidR="00A25AA8" w:rsidRPr="00114F2B" w:rsidRDefault="00A25AA8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148F53B" w14:textId="77777777" w:rsidR="00A25AA8" w:rsidRPr="00114F2B" w:rsidRDefault="00A25AA8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2719CEE0" w:rsidR="00A25AA8" w:rsidRPr="00114F2B" w:rsidRDefault="00081DD4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1,416)</w:t>
            </w:r>
          </w:p>
        </w:tc>
      </w:tr>
      <w:tr w:rsidR="00A25AA8" w:rsidRPr="00114F2B" w14:paraId="3FC22023" w14:textId="77777777" w:rsidTr="00C44BCC">
        <w:tc>
          <w:tcPr>
            <w:tcW w:w="3572" w:type="dxa"/>
            <w:shd w:val="clear" w:color="auto" w:fill="auto"/>
          </w:tcPr>
          <w:p w14:paraId="411F0D48" w14:textId="6DF54551" w:rsidR="00A25AA8" w:rsidRPr="00E375D2" w:rsidRDefault="00A25AA8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200D30B4" w:rsidR="00A25AA8" w:rsidRPr="00E375D2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15,396</w:t>
            </w:r>
          </w:p>
        </w:tc>
        <w:tc>
          <w:tcPr>
            <w:tcW w:w="141" w:type="dxa"/>
          </w:tcPr>
          <w:p w14:paraId="336331ED" w14:textId="77777777" w:rsidR="00A25AA8" w:rsidRPr="00114F2B" w:rsidRDefault="00A25AA8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1B4B2120" w:rsidR="00A25AA8" w:rsidRPr="00114F2B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>(4,255)</w:t>
            </w:r>
          </w:p>
        </w:tc>
        <w:tc>
          <w:tcPr>
            <w:tcW w:w="141" w:type="dxa"/>
          </w:tcPr>
          <w:p w14:paraId="4A408626" w14:textId="77777777" w:rsidR="00A25AA8" w:rsidRPr="00114F2B" w:rsidRDefault="00A25AA8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21A3C250" w:rsidR="00A25AA8" w:rsidRPr="00114F2B" w:rsidRDefault="00A25AA8" w:rsidP="00C44BCC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A25AA8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19215761" w14:textId="77777777" w:rsidR="00A25AA8" w:rsidRPr="00114F2B" w:rsidRDefault="00A25AA8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4148C762" w:rsidR="00A25AA8" w:rsidRPr="00114F2B" w:rsidRDefault="00A25AA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A25A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</w:tbl>
    <w:p w14:paraId="63CA2044" w14:textId="6F7B54DB" w:rsidR="00322962" w:rsidRPr="00114F2B" w:rsidRDefault="00322962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69733AA2" w14:textId="049D5A68" w:rsidR="006C0AE3" w:rsidRPr="00114F2B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870DC75" w14:textId="66B25DEC" w:rsidR="00FD3B83" w:rsidRPr="0002395D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239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04F2" w:rsidRPr="0002395D">
        <w:rPr>
          <w:rFonts w:ascii="Angsana New" w:hAnsi="Angsana New"/>
          <w:b/>
          <w:bCs/>
          <w:sz w:val="32"/>
          <w:szCs w:val="32"/>
        </w:rPr>
        <w:t>6</w:t>
      </w:r>
      <w:r w:rsidRPr="0002395D">
        <w:rPr>
          <w:rFonts w:ascii="Angsana New" w:hAnsi="Angsana New"/>
          <w:b/>
          <w:bCs/>
          <w:sz w:val="32"/>
          <w:szCs w:val="32"/>
        </w:rPr>
        <w:t>.</w:t>
      </w:r>
      <w:r w:rsidRPr="0002395D">
        <w:rPr>
          <w:rFonts w:ascii="Angsana New" w:hAnsi="Angsana New"/>
          <w:b/>
          <w:bCs/>
          <w:sz w:val="32"/>
          <w:szCs w:val="32"/>
        </w:rPr>
        <w:tab/>
      </w:r>
      <w:r w:rsidR="00410C52" w:rsidRPr="00E375D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02395D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E11D0D" w:rsidRPr="0002395D" w14:paraId="028A3DAF" w14:textId="77777777" w:rsidTr="00287662">
        <w:tc>
          <w:tcPr>
            <w:tcW w:w="3457" w:type="dxa"/>
          </w:tcPr>
          <w:p w14:paraId="502E06D4" w14:textId="77777777" w:rsidR="00FD3B83" w:rsidRPr="0002395D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02395D" w:rsidRDefault="00FD3B83" w:rsidP="00B32000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02395D" w14:paraId="5D4816CE" w14:textId="77777777" w:rsidTr="00287662">
        <w:tc>
          <w:tcPr>
            <w:tcW w:w="3457" w:type="dxa"/>
          </w:tcPr>
          <w:p w14:paraId="0C6D0A84" w14:textId="77777777" w:rsidR="00FD3B83" w:rsidRPr="0002395D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02395D" w:rsidRDefault="00FD3B83" w:rsidP="00B3200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02395D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02395D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F2" w:rsidRPr="0002395D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1A3BA1D9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395D" w:rsidRPr="00E375D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2395D"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02395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286CAC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64789FF7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02395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6EF8BD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0B2411A6" w:rsidR="00C604F2" w:rsidRPr="0002395D" w:rsidRDefault="0002395D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5EF3C23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5B19DEA2" w:rsidR="00C604F2" w:rsidRPr="0002395D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02395D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A04620" w:rsidRPr="0002395D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A04620" w:rsidRPr="0002395D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463EB909" w:rsidR="00A04620" w:rsidRPr="00E375D2" w:rsidRDefault="00DE32CB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2,473</w:t>
            </w:r>
          </w:p>
        </w:tc>
        <w:tc>
          <w:tcPr>
            <w:tcW w:w="134" w:type="dxa"/>
          </w:tcPr>
          <w:p w14:paraId="5D238B69" w14:textId="77777777" w:rsidR="00A04620" w:rsidRPr="0002395D" w:rsidRDefault="00A04620" w:rsidP="00A0462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790EAF3D" w:rsidR="00A04620" w:rsidRPr="00E375D2" w:rsidRDefault="00A04620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9533586" w14:textId="77777777" w:rsidR="00A04620" w:rsidRPr="0002395D" w:rsidRDefault="00A04620" w:rsidP="00A0462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5DF3317A" w:rsidR="00A04620" w:rsidRPr="00E375D2" w:rsidRDefault="00BD01A9" w:rsidP="00BD01A9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4" w:type="dxa"/>
          </w:tcPr>
          <w:p w14:paraId="66D4FC7C" w14:textId="77777777" w:rsidR="00A04620" w:rsidRPr="0002395D" w:rsidRDefault="00A04620" w:rsidP="00A0462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66E78A30" w:rsidR="00A04620" w:rsidRPr="00E375D2" w:rsidRDefault="00A04620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A04620" w:rsidRPr="0002395D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A04620" w:rsidRPr="00E375D2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4FBEBA6E" w:rsidR="00A04620" w:rsidRPr="0002395D" w:rsidRDefault="00DE32CB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280,000</w:t>
            </w:r>
          </w:p>
        </w:tc>
        <w:tc>
          <w:tcPr>
            <w:tcW w:w="134" w:type="dxa"/>
          </w:tcPr>
          <w:p w14:paraId="24B31CD6" w14:textId="77777777" w:rsidR="00A04620" w:rsidRPr="0002395D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4365AA1A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1458FD50" w14:textId="77777777" w:rsidR="00A04620" w:rsidRPr="0002395D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471A6630" w:rsidR="00A04620" w:rsidRPr="0002395D" w:rsidRDefault="00BD01A9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250,000</w:t>
            </w:r>
          </w:p>
        </w:tc>
        <w:tc>
          <w:tcPr>
            <w:tcW w:w="134" w:type="dxa"/>
          </w:tcPr>
          <w:p w14:paraId="0F2E5A4C" w14:textId="77777777" w:rsidR="00A04620" w:rsidRPr="0002395D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076D059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04620" w:rsidRPr="0002395D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A04620" w:rsidRPr="00E375D2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571E2E98" w:rsidR="00A04620" w:rsidRPr="0002395D" w:rsidRDefault="00DE32CB" w:rsidP="00A0462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686,678</w:t>
            </w:r>
          </w:p>
        </w:tc>
        <w:tc>
          <w:tcPr>
            <w:tcW w:w="134" w:type="dxa"/>
          </w:tcPr>
          <w:p w14:paraId="4383ED8E" w14:textId="77777777" w:rsidR="00A04620" w:rsidRPr="0002395D" w:rsidRDefault="00A04620" w:rsidP="00A0462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2E3B7380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597,880</w:t>
            </w:r>
          </w:p>
        </w:tc>
        <w:tc>
          <w:tcPr>
            <w:tcW w:w="134" w:type="dxa"/>
          </w:tcPr>
          <w:p w14:paraId="43CBEFB3" w14:textId="77777777" w:rsidR="00A04620" w:rsidRPr="0002395D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50DC883E" w:rsidR="00A04620" w:rsidRPr="0002395D" w:rsidRDefault="00BD01A9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1A9">
              <w:rPr>
                <w:rFonts w:asciiTheme="majorBidi" w:hAnsiTheme="majorBidi" w:cstheme="majorBidi"/>
                <w:sz w:val="26"/>
                <w:szCs w:val="26"/>
              </w:rPr>
              <w:t>680,198</w:t>
            </w:r>
          </w:p>
        </w:tc>
        <w:tc>
          <w:tcPr>
            <w:tcW w:w="134" w:type="dxa"/>
          </w:tcPr>
          <w:p w14:paraId="77EAB6BB" w14:textId="77777777" w:rsidR="00A04620" w:rsidRPr="0002395D" w:rsidRDefault="00A04620" w:rsidP="00A0462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1F9D881D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596,187</w:t>
            </w:r>
          </w:p>
        </w:tc>
      </w:tr>
      <w:tr w:rsidR="00A04620" w:rsidRPr="0002395D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A04620" w:rsidRPr="0002395D" w:rsidRDefault="00A04620" w:rsidP="00A0462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0312D2BA" w:rsidR="00A04620" w:rsidRPr="0002395D" w:rsidRDefault="00DE32CB" w:rsidP="006E511D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32CB">
              <w:rPr>
                <w:rFonts w:asciiTheme="majorBidi" w:hAnsiTheme="majorBidi" w:cstheme="majorBidi"/>
                <w:sz w:val="26"/>
                <w:szCs w:val="26"/>
              </w:rPr>
              <w:t>969,151</w:t>
            </w:r>
          </w:p>
        </w:tc>
        <w:tc>
          <w:tcPr>
            <w:tcW w:w="134" w:type="dxa"/>
          </w:tcPr>
          <w:p w14:paraId="5A8E8E8F" w14:textId="77777777" w:rsidR="00A04620" w:rsidRPr="0002395D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39CAB6FD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742,882</w:t>
            </w:r>
          </w:p>
        </w:tc>
        <w:tc>
          <w:tcPr>
            <w:tcW w:w="134" w:type="dxa"/>
          </w:tcPr>
          <w:p w14:paraId="5AEBDD86" w14:textId="77777777" w:rsidR="00A04620" w:rsidRPr="0002395D" w:rsidRDefault="00A04620" w:rsidP="00A0462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72DD499B" w:rsidR="00A04620" w:rsidRPr="0002395D" w:rsidRDefault="00BD01A9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D01A9">
              <w:rPr>
                <w:rFonts w:asciiTheme="majorBidi" w:hAnsiTheme="majorBidi" w:cstheme="majorBidi"/>
                <w:sz w:val="26"/>
                <w:szCs w:val="26"/>
              </w:rPr>
              <w:t>930,211</w:t>
            </w:r>
          </w:p>
        </w:tc>
        <w:tc>
          <w:tcPr>
            <w:tcW w:w="134" w:type="dxa"/>
          </w:tcPr>
          <w:p w14:paraId="438806AF" w14:textId="77777777" w:rsidR="00A04620" w:rsidRPr="0002395D" w:rsidRDefault="00A04620" w:rsidP="00A0462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1CBD46D" w:rsidR="00A04620" w:rsidRPr="0002395D" w:rsidRDefault="00A04620" w:rsidP="00A0462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711,189</w:t>
            </w:r>
          </w:p>
        </w:tc>
      </w:tr>
    </w:tbl>
    <w:p w14:paraId="3D990FA5" w14:textId="77777777" w:rsidR="004A104D" w:rsidRDefault="004A104D" w:rsidP="00C4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E6BC04E" w14:textId="0F5BD8E2" w:rsidR="004A104D" w:rsidRPr="00D742FB" w:rsidRDefault="004A104D" w:rsidP="00C4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color w:val="FF0000"/>
          <w:sz w:val="32"/>
          <w:szCs w:val="32"/>
          <w:highlight w:val="yellow"/>
        </w:rPr>
      </w:pPr>
      <w:r w:rsidRPr="00E375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47ECE">
        <w:rPr>
          <w:rFonts w:ascii="Angsana New" w:hAnsi="Angsana New"/>
          <w:sz w:val="32"/>
          <w:szCs w:val="32"/>
        </w:rPr>
        <w:t>30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มิถุนายน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247ECE">
        <w:rPr>
          <w:rFonts w:ascii="Angsana New" w:hAnsi="Angsana New"/>
          <w:sz w:val="32"/>
          <w:szCs w:val="32"/>
        </w:rPr>
        <w:t xml:space="preserve">2565 </w:t>
      </w:r>
      <w:r w:rsidRPr="00E375D2">
        <w:rPr>
          <w:rFonts w:ascii="Angsana New" w:hAnsi="Angsana New"/>
          <w:sz w:val="32"/>
          <w:szCs w:val="32"/>
          <w:cs/>
        </w:rPr>
        <w:t xml:space="preserve">บริษัทมีวงเงินสินเชื่อรวม </w:t>
      </w:r>
      <w:r w:rsidRPr="004A104D">
        <w:rPr>
          <w:rFonts w:ascii="Angsana New" w:hAnsi="Angsana New"/>
          <w:sz w:val="32"/>
          <w:szCs w:val="32"/>
        </w:rPr>
        <w:t xml:space="preserve">2,155 </w:t>
      </w:r>
      <w:r w:rsidRPr="00E375D2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247ECE">
        <w:rPr>
          <w:rFonts w:ascii="Angsana New" w:hAnsi="Angsana New"/>
          <w:sz w:val="32"/>
          <w:szCs w:val="32"/>
        </w:rPr>
        <w:t>57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247ECE">
        <w:rPr>
          <w:rFonts w:ascii="Angsana New" w:hAnsi="Angsana New"/>
          <w:sz w:val="32"/>
          <w:szCs w:val="32"/>
        </w:rPr>
        <w:t xml:space="preserve">MOR </w:t>
      </w:r>
      <w:r w:rsidRPr="00E375D2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4A104D">
        <w:rPr>
          <w:rFonts w:ascii="Angsana New" w:hAnsi="Angsana New"/>
          <w:sz w:val="32"/>
          <w:szCs w:val="32"/>
        </w:rPr>
        <w:t xml:space="preserve">FIX+2 </w:t>
      </w:r>
      <w:r w:rsidRPr="00E375D2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4A104D">
        <w:rPr>
          <w:rFonts w:ascii="Angsana New" w:hAnsi="Angsana New"/>
          <w:sz w:val="32"/>
          <w:szCs w:val="32"/>
        </w:rPr>
        <w:t>440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4A104D">
        <w:rPr>
          <w:rFonts w:ascii="Angsana New" w:hAnsi="Angsana New"/>
          <w:spacing w:val="-4"/>
          <w:sz w:val="32"/>
          <w:szCs w:val="32"/>
        </w:rPr>
        <w:t>2.15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ถึงร้อยละ </w:t>
      </w:r>
      <w:r w:rsidRPr="004A104D">
        <w:rPr>
          <w:rFonts w:ascii="Angsana New" w:hAnsi="Angsana New"/>
          <w:spacing w:val="-4"/>
          <w:sz w:val="32"/>
          <w:szCs w:val="32"/>
        </w:rPr>
        <w:t>3.20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ต่อปี วงเงิน </w:t>
      </w:r>
      <w:r w:rsidRPr="004A104D">
        <w:rPr>
          <w:rFonts w:ascii="Angsana New" w:hAnsi="Angsana New"/>
          <w:spacing w:val="-4"/>
          <w:sz w:val="32"/>
          <w:szCs w:val="32"/>
        </w:rPr>
        <w:t xml:space="preserve">L/C, T/R,  L/G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เท่ากับ </w:t>
      </w:r>
      <w:r w:rsidRPr="004A104D">
        <w:rPr>
          <w:rFonts w:ascii="Angsana New" w:hAnsi="Angsana New"/>
          <w:spacing w:val="-4"/>
          <w:sz w:val="32"/>
          <w:szCs w:val="32"/>
        </w:rPr>
        <w:t>1,124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 </w:t>
      </w:r>
      <w:r w:rsidRPr="004A104D">
        <w:rPr>
          <w:rFonts w:ascii="Angsana New" w:hAnsi="Angsana New"/>
          <w:spacing w:val="-4"/>
          <w:sz w:val="32"/>
          <w:szCs w:val="32"/>
        </w:rPr>
        <w:t xml:space="preserve">T/R </w:t>
      </w:r>
      <w:r w:rsidRPr="00E375D2">
        <w:rPr>
          <w:rFonts w:ascii="Angsana New" w:hAnsi="Angsana New"/>
          <w:spacing w:val="-4"/>
          <w:sz w:val="32"/>
          <w:szCs w:val="32"/>
          <w:cs/>
        </w:rPr>
        <w:t>คิดดอกเบี้ยในอัตราร้อยละ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A104D">
        <w:rPr>
          <w:rFonts w:ascii="Angsana New" w:hAnsi="Angsana New"/>
          <w:spacing w:val="-2"/>
          <w:sz w:val="32"/>
          <w:szCs w:val="32"/>
        </w:rPr>
        <w:t>1.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4A104D">
        <w:rPr>
          <w:rFonts w:ascii="Angsana New" w:hAnsi="Angsana New"/>
          <w:spacing w:val="-2"/>
          <w:sz w:val="32"/>
          <w:szCs w:val="32"/>
        </w:rPr>
        <w:t>0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ถึงร้อยละ </w:t>
      </w:r>
      <w:r>
        <w:rPr>
          <w:rFonts w:ascii="Angsana New" w:hAnsi="Angsana New"/>
          <w:spacing w:val="-2"/>
          <w:sz w:val="32"/>
          <w:szCs w:val="32"/>
        </w:rPr>
        <w:t>3.93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Pr="004A104D">
        <w:rPr>
          <w:rFonts w:ascii="Angsana New" w:hAnsi="Angsana New"/>
          <w:spacing w:val="-2"/>
          <w:sz w:val="32"/>
          <w:szCs w:val="32"/>
        </w:rPr>
        <w:t xml:space="preserve">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และวงเงิน </w:t>
      </w:r>
      <w:r w:rsidRPr="004A104D">
        <w:rPr>
          <w:rFonts w:ascii="Angsana New" w:hAnsi="Angsana New"/>
          <w:spacing w:val="-4"/>
          <w:sz w:val="32"/>
          <w:szCs w:val="32"/>
        </w:rPr>
        <w:t>Forward Contracts 534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21756D">
        <w:rPr>
          <w:rFonts w:ascii="Angsana New" w:hAnsi="Angsana New"/>
          <w:spacing w:val="-4"/>
          <w:sz w:val="32"/>
          <w:szCs w:val="32"/>
        </w:rPr>
        <w:t>14.</w:t>
      </w:r>
      <w:r w:rsidR="00D742FB" w:rsidRPr="0021756D">
        <w:rPr>
          <w:rFonts w:ascii="Angsana New" w:hAnsi="Angsana New"/>
          <w:spacing w:val="-4"/>
          <w:sz w:val="32"/>
          <w:szCs w:val="32"/>
        </w:rPr>
        <w:t>51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ล้านดอลลาร์สหรัฐอเมริกา ซึ่งวงเงินดังกล่าว</w:t>
      </w:r>
      <w:r w:rsidR="00C44BCC">
        <w:rPr>
          <w:rFonts w:ascii="Angsana New" w:hAnsi="Angsana New"/>
          <w:spacing w:val="-4"/>
          <w:sz w:val="32"/>
          <w:szCs w:val="32"/>
          <w:cs/>
        </w:rPr>
        <w:br/>
      </w:r>
      <w:r w:rsidRPr="00E375D2">
        <w:rPr>
          <w:rFonts w:ascii="Angsana New" w:hAnsi="Angsana New"/>
          <w:spacing w:val="-4"/>
          <w:sz w:val="32"/>
          <w:szCs w:val="32"/>
          <w:cs/>
        </w:rPr>
        <w:t>ค้ำประกัน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21756D">
        <w:rPr>
          <w:rFonts w:ascii="Angsana New" w:hAnsi="Angsana New"/>
          <w:spacing w:val="-4"/>
          <w:sz w:val="32"/>
          <w:szCs w:val="32"/>
        </w:rPr>
        <w:t>86.12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(ดูหมายเหตุ </w:t>
      </w:r>
      <w:r w:rsidRPr="0021756D">
        <w:rPr>
          <w:rFonts w:ascii="Angsana New" w:hAnsi="Angsana New"/>
          <w:spacing w:val="-4"/>
          <w:sz w:val="32"/>
          <w:szCs w:val="32"/>
        </w:rPr>
        <w:t xml:space="preserve">9) </w:t>
      </w:r>
      <w:r w:rsidRPr="00E375D2">
        <w:rPr>
          <w:rFonts w:ascii="Angsana New" w:hAnsi="Angsana New"/>
          <w:spacing w:val="-4"/>
          <w:sz w:val="32"/>
          <w:szCs w:val="32"/>
          <w:cs/>
        </w:rPr>
        <w:t>และจด</w:t>
      </w:r>
      <w:r w:rsidRPr="00E375D2">
        <w:rPr>
          <w:rFonts w:ascii="Angsana New" w:hAnsi="Angsana New"/>
          <w:sz w:val="32"/>
          <w:szCs w:val="32"/>
          <w:cs/>
        </w:rPr>
        <w:t xml:space="preserve">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21756D">
        <w:rPr>
          <w:rFonts w:ascii="Angsana New" w:hAnsi="Angsana New"/>
          <w:sz w:val="32"/>
          <w:szCs w:val="32"/>
        </w:rPr>
        <w:t>12</w:t>
      </w:r>
      <w:r w:rsidR="00D742FB" w:rsidRPr="0021756D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A9A3A36" w14:textId="6B1F7950" w:rsidR="00EC2B32" w:rsidRPr="004A104D" w:rsidRDefault="00EC2B32" w:rsidP="00C44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 xml:space="preserve">ณ </w:t>
      </w:r>
      <w:r w:rsidR="004A104D" w:rsidRPr="00E375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4A104D">
        <w:rPr>
          <w:rFonts w:ascii="Angsana New" w:hAnsi="Angsana New"/>
          <w:sz w:val="32"/>
          <w:szCs w:val="32"/>
        </w:rPr>
        <w:t>31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104D">
        <w:rPr>
          <w:rFonts w:ascii="Angsana New" w:hAnsi="Angsana New"/>
          <w:sz w:val="32"/>
          <w:szCs w:val="32"/>
        </w:rPr>
        <w:t>256</w:t>
      </w:r>
      <w:r w:rsidR="00410C52" w:rsidRPr="004A104D">
        <w:rPr>
          <w:rFonts w:ascii="Angsana New" w:hAnsi="Angsana New"/>
          <w:sz w:val="32"/>
          <w:szCs w:val="32"/>
        </w:rPr>
        <w:t>4</w:t>
      </w:r>
      <w:r w:rsidRPr="00E375D2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4A104D">
        <w:rPr>
          <w:rFonts w:ascii="Angsana New" w:hAnsi="Angsana New"/>
          <w:sz w:val="32"/>
          <w:szCs w:val="32"/>
        </w:rPr>
        <w:t xml:space="preserve">2,045 </w:t>
      </w:r>
      <w:r w:rsidRPr="00E375D2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4A104D">
        <w:rPr>
          <w:rFonts w:ascii="Angsana New" w:hAnsi="Angsana New"/>
          <w:sz w:val="32"/>
          <w:szCs w:val="32"/>
        </w:rPr>
        <w:t>57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4A104D">
        <w:rPr>
          <w:rFonts w:ascii="Angsana New" w:hAnsi="Angsana New"/>
          <w:sz w:val="32"/>
          <w:szCs w:val="32"/>
        </w:rPr>
        <w:t xml:space="preserve">MOR </w:t>
      </w:r>
      <w:r w:rsidRPr="00E375D2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4A104D">
        <w:rPr>
          <w:rFonts w:ascii="Angsana New" w:hAnsi="Angsana New"/>
          <w:sz w:val="32"/>
          <w:szCs w:val="32"/>
        </w:rPr>
        <w:t xml:space="preserve">FIX+2 </w:t>
      </w:r>
      <w:r w:rsidRPr="00E375D2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4A104D">
        <w:rPr>
          <w:rFonts w:ascii="Angsana New" w:hAnsi="Angsana New"/>
          <w:sz w:val="32"/>
          <w:szCs w:val="32"/>
        </w:rPr>
        <w:t>420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Pr="004A104D">
        <w:rPr>
          <w:rFonts w:ascii="Angsana New" w:hAnsi="Angsana New"/>
          <w:spacing w:val="-4"/>
          <w:sz w:val="32"/>
          <w:szCs w:val="32"/>
        </w:rPr>
        <w:t>2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ถึงร้อยละ </w:t>
      </w:r>
      <w:r w:rsidRPr="004A104D">
        <w:rPr>
          <w:rFonts w:ascii="Angsana New" w:hAnsi="Angsana New"/>
          <w:spacing w:val="-4"/>
          <w:sz w:val="32"/>
          <w:szCs w:val="32"/>
        </w:rPr>
        <w:t>2.32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ต่อปี วงเงิน </w:t>
      </w:r>
      <w:r w:rsidRPr="004A104D">
        <w:rPr>
          <w:rFonts w:ascii="Angsana New" w:hAnsi="Angsana New"/>
          <w:spacing w:val="-4"/>
          <w:sz w:val="32"/>
          <w:szCs w:val="32"/>
        </w:rPr>
        <w:t xml:space="preserve">L/C, T/R,  L/G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เท่ากับ </w:t>
      </w:r>
      <w:r w:rsidRPr="004A104D">
        <w:rPr>
          <w:rFonts w:ascii="Angsana New" w:hAnsi="Angsana New"/>
          <w:spacing w:val="-4"/>
          <w:sz w:val="32"/>
          <w:szCs w:val="32"/>
        </w:rPr>
        <w:t>994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 </w:t>
      </w:r>
      <w:r w:rsidRPr="004A104D">
        <w:rPr>
          <w:rFonts w:ascii="Angsana New" w:hAnsi="Angsana New"/>
          <w:spacing w:val="-4"/>
          <w:sz w:val="32"/>
          <w:szCs w:val="32"/>
        </w:rPr>
        <w:t xml:space="preserve">T/R </w:t>
      </w:r>
      <w:r w:rsidRPr="00E375D2">
        <w:rPr>
          <w:rFonts w:ascii="Angsana New" w:hAnsi="Angsana New"/>
          <w:spacing w:val="-4"/>
          <w:sz w:val="32"/>
          <w:szCs w:val="32"/>
          <w:cs/>
        </w:rPr>
        <w:t>คิดดอกเบี้ยในอัตราร้อยละ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A104D">
        <w:rPr>
          <w:rFonts w:ascii="Angsana New" w:hAnsi="Angsana New"/>
          <w:spacing w:val="-2"/>
          <w:sz w:val="32"/>
          <w:szCs w:val="32"/>
        </w:rPr>
        <w:t>1.40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ถึงร้อยละ </w:t>
      </w:r>
      <w:r w:rsidRPr="004A104D">
        <w:rPr>
          <w:rFonts w:ascii="Angsana New" w:hAnsi="Angsana New"/>
          <w:spacing w:val="-2"/>
          <w:sz w:val="32"/>
          <w:szCs w:val="32"/>
        </w:rPr>
        <w:t>2</w:t>
      </w:r>
      <w:r w:rsidRPr="00E375D2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Pr="004A104D">
        <w:rPr>
          <w:rFonts w:ascii="Angsana New" w:hAnsi="Angsana New"/>
          <w:spacing w:val="-2"/>
          <w:sz w:val="32"/>
          <w:szCs w:val="32"/>
        </w:rPr>
        <w:t xml:space="preserve">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และวงเงิน </w:t>
      </w:r>
      <w:r w:rsidRPr="004A104D">
        <w:rPr>
          <w:rFonts w:ascii="Angsana New" w:hAnsi="Angsana New"/>
          <w:spacing w:val="-4"/>
          <w:sz w:val="32"/>
          <w:szCs w:val="32"/>
        </w:rPr>
        <w:t>Forward Contracts 574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4A104D">
        <w:rPr>
          <w:rFonts w:ascii="Angsana New" w:hAnsi="Angsana New"/>
          <w:spacing w:val="-4"/>
          <w:sz w:val="32"/>
          <w:szCs w:val="32"/>
        </w:rPr>
        <w:t>8.45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4A104D">
        <w:rPr>
          <w:rFonts w:ascii="Angsana New" w:hAnsi="Angsana New"/>
          <w:spacing w:val="-4"/>
          <w:sz w:val="32"/>
          <w:szCs w:val="32"/>
        </w:rPr>
        <w:t>76.12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ล้านบาท (ดูหมายเหตุ </w:t>
      </w:r>
      <w:r w:rsidR="002E5C6C" w:rsidRPr="004A104D">
        <w:rPr>
          <w:rFonts w:ascii="Angsana New" w:hAnsi="Angsana New"/>
          <w:spacing w:val="-4"/>
          <w:sz w:val="32"/>
          <w:szCs w:val="32"/>
        </w:rPr>
        <w:t>9</w:t>
      </w:r>
      <w:r w:rsidRPr="004A104D">
        <w:rPr>
          <w:rFonts w:ascii="Angsana New" w:hAnsi="Angsana New"/>
          <w:spacing w:val="-4"/>
          <w:sz w:val="32"/>
          <w:szCs w:val="32"/>
        </w:rPr>
        <w:t xml:space="preserve">) </w:t>
      </w:r>
      <w:r w:rsidRPr="00E375D2">
        <w:rPr>
          <w:rFonts w:ascii="Angsana New" w:hAnsi="Angsana New"/>
          <w:spacing w:val="-4"/>
          <w:sz w:val="32"/>
          <w:szCs w:val="32"/>
          <w:cs/>
        </w:rPr>
        <w:t>และจด</w:t>
      </w:r>
      <w:r w:rsidRPr="00E375D2">
        <w:rPr>
          <w:rFonts w:ascii="Angsana New" w:hAnsi="Angsana New"/>
          <w:sz w:val="32"/>
          <w:szCs w:val="32"/>
          <w:cs/>
        </w:rPr>
        <w:t xml:space="preserve">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4A104D">
        <w:rPr>
          <w:rFonts w:ascii="Angsana New" w:hAnsi="Angsana New"/>
          <w:sz w:val="32"/>
          <w:szCs w:val="32"/>
        </w:rPr>
        <w:t>123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9B80F72" w14:textId="0F9344E4" w:rsidR="00EC2B32" w:rsidRPr="00E37747" w:rsidRDefault="00EC2B32" w:rsidP="00C44BCC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E375D2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E375D2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E375D2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E375D2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4A104D">
        <w:rPr>
          <w:rFonts w:ascii="Angsana New" w:hAnsi="Angsana New"/>
          <w:sz w:val="32"/>
          <w:szCs w:val="32"/>
        </w:rPr>
        <w:t>10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4A104D">
        <w:rPr>
          <w:rFonts w:ascii="Angsana New" w:hAnsi="Angsana New"/>
          <w:sz w:val="32"/>
          <w:szCs w:val="32"/>
        </w:rPr>
        <w:t xml:space="preserve">MOR - </w:t>
      </w:r>
      <w:r w:rsidRPr="00E375D2">
        <w:rPr>
          <w:rFonts w:ascii="Angsana New" w:hAnsi="Angsana New"/>
          <w:sz w:val="32"/>
          <w:szCs w:val="32"/>
          <w:cs/>
        </w:rPr>
        <w:t xml:space="preserve">ร้อยละ </w:t>
      </w:r>
      <w:r w:rsidRPr="004A104D">
        <w:rPr>
          <w:rFonts w:ascii="Angsana New" w:hAnsi="Angsana New"/>
          <w:sz w:val="32"/>
          <w:szCs w:val="32"/>
        </w:rPr>
        <w:t>1.50</w:t>
      </w:r>
      <w:r w:rsidRPr="00E375D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5355C7C" w14:textId="77777777" w:rsidR="00EC2B32" w:rsidRPr="00E375D2" w:rsidRDefault="00EC2B32" w:rsidP="00C44BCC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B29D33E" w14:textId="00DE23C5" w:rsidR="00EC2B32" w:rsidRPr="0002395D" w:rsidRDefault="00EC2B32" w:rsidP="00C44BC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6E99D553" w14:textId="319C72D1" w:rsidR="00EC2B32" w:rsidRPr="0002395D" w:rsidRDefault="00EC2B32" w:rsidP="00C44BCC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ข)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3944CCF1" w14:textId="73353BC8" w:rsidR="0014022E" w:rsidRDefault="0014022E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C4352A7" w14:textId="1DC6B932" w:rsidR="004A104D" w:rsidRDefault="004A104D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BBB758C" w14:textId="11997984" w:rsidR="004A104D" w:rsidRDefault="004A104D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27386343" w:rsidR="001E27E2" w:rsidRPr="0002395D" w:rsidRDefault="001E27E2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395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EC2B32" w:rsidRPr="0002395D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2395D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0239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E375D2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02395D" w:rsidRDefault="001E27E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E375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11D0D" w:rsidRPr="0002395D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02395D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E375D2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11D0D" w:rsidRPr="0002395D" w14:paraId="0B679AA1" w14:textId="77777777" w:rsidTr="00B32000">
        <w:tc>
          <w:tcPr>
            <w:tcW w:w="3458" w:type="dxa"/>
          </w:tcPr>
          <w:p w14:paraId="5A07452D" w14:textId="77777777" w:rsidR="001E27E2" w:rsidRPr="0002395D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02395D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02395D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02395D" w:rsidRDefault="001E27E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A" w:rsidRPr="0002395D" w14:paraId="270FBC19" w14:textId="77777777" w:rsidTr="00D76AE0">
        <w:tc>
          <w:tcPr>
            <w:tcW w:w="3458" w:type="dxa"/>
          </w:tcPr>
          <w:p w14:paraId="20A3CC56" w14:textId="77777777" w:rsidR="00EC2B32" w:rsidRPr="0002395D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6C4BC6D7" w:rsidR="00EC2B32" w:rsidRPr="0002395D" w:rsidRDefault="00EC2B32" w:rsidP="0002395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395D" w:rsidRPr="0002395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02395D"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02395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0A09A0B7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02395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02395D" w:rsidRDefault="00EC2B32" w:rsidP="002D0C2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179F95C5" w:rsidR="00EC2B32" w:rsidRPr="0002395D" w:rsidRDefault="0002395D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5715BEF1" w:rsidR="00EC2B32" w:rsidRPr="0002395D" w:rsidRDefault="00EC2B32" w:rsidP="002D0C2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2395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02395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77EAA" w:rsidRPr="0002395D" w14:paraId="1A489733" w14:textId="77777777" w:rsidTr="00D76AE0">
        <w:trPr>
          <w:trHeight w:val="300"/>
        </w:trPr>
        <w:tc>
          <w:tcPr>
            <w:tcW w:w="3458" w:type="dxa"/>
          </w:tcPr>
          <w:p w14:paraId="21AFC42E" w14:textId="77777777" w:rsidR="00EC2B32" w:rsidRPr="00E375D2" w:rsidRDefault="00EC2B32" w:rsidP="002D0C2F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3A517D3E" w:rsidR="00EC2B32" w:rsidRPr="0002395D" w:rsidRDefault="00DE32CB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116,423</w:t>
            </w:r>
          </w:p>
        </w:tc>
        <w:tc>
          <w:tcPr>
            <w:tcW w:w="134" w:type="dxa"/>
          </w:tcPr>
          <w:p w14:paraId="4ED2C3F3" w14:textId="77777777" w:rsidR="00EC2B32" w:rsidRPr="0002395D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40BC7D0C" w:rsidR="00EC2B32" w:rsidRPr="0002395D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88,355</w:t>
            </w:r>
          </w:p>
        </w:tc>
        <w:tc>
          <w:tcPr>
            <w:tcW w:w="134" w:type="dxa"/>
          </w:tcPr>
          <w:p w14:paraId="48F9831E" w14:textId="77777777" w:rsidR="00EC2B32" w:rsidRPr="0002395D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A6944B4" w:rsidR="00EC2B32" w:rsidRPr="0002395D" w:rsidRDefault="001B1A05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1A05">
              <w:rPr>
                <w:rFonts w:asciiTheme="majorBidi" w:hAnsiTheme="majorBidi" w:cstheme="majorBidi"/>
                <w:sz w:val="26"/>
                <w:szCs w:val="26"/>
              </w:rPr>
              <w:t>82,21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4301FCB" w14:textId="77777777" w:rsidR="00EC2B32" w:rsidRPr="0002395D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0BD313A9" w:rsidR="00EC2B32" w:rsidRPr="0002395D" w:rsidRDefault="009F7E49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/>
                <w:sz w:val="26"/>
                <w:szCs w:val="26"/>
              </w:rPr>
              <w:t>49,516</w:t>
            </w:r>
          </w:p>
        </w:tc>
      </w:tr>
      <w:tr w:rsidR="00777EAA" w:rsidRPr="0002395D" w14:paraId="65BF93BC" w14:textId="77777777" w:rsidTr="00D76AE0">
        <w:tc>
          <w:tcPr>
            <w:tcW w:w="3458" w:type="dxa"/>
          </w:tcPr>
          <w:p w14:paraId="6DDD3027" w14:textId="77777777" w:rsidR="00EC2B32" w:rsidRPr="00E375D2" w:rsidRDefault="00EC2B32" w:rsidP="002D0C2F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02395D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02395D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02395D" w:rsidRDefault="00EC2B32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02395D" w:rsidRDefault="00EC2B32" w:rsidP="002D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02395D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02395D" w:rsidRDefault="00EC2B32" w:rsidP="002D0C2F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02395D" w:rsidRDefault="00EC2B32" w:rsidP="002D0C2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CF0" w:rsidRPr="0002395D" w14:paraId="3649DBB6" w14:textId="77777777" w:rsidTr="00D76AE0">
        <w:tc>
          <w:tcPr>
            <w:tcW w:w="3458" w:type="dxa"/>
          </w:tcPr>
          <w:p w14:paraId="27E5EB03" w14:textId="7959B76E" w:rsidR="004C6CF0" w:rsidRPr="00E375D2" w:rsidRDefault="004C6CF0" w:rsidP="004C6CF0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เงินทดรองรับ</w:t>
            </w:r>
            <w:r w:rsidR="00157E21">
              <w:rPr>
                <w:rFonts w:asciiTheme="majorBidi" w:hAnsiTheme="majorBidi" w:hint="cs"/>
                <w:sz w:val="26"/>
                <w:szCs w:val="26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3A7591C8" w14:textId="473375EF" w:rsidR="004C6CF0" w:rsidRPr="0002395D" w:rsidRDefault="00600EBC" w:rsidP="00600EBC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35,590</w:t>
            </w:r>
          </w:p>
        </w:tc>
        <w:tc>
          <w:tcPr>
            <w:tcW w:w="134" w:type="dxa"/>
          </w:tcPr>
          <w:p w14:paraId="4B666844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BAE4E7" w14:textId="192A9856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EC307C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E0CD238" w14:textId="1092FAEA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35,590</w:t>
            </w:r>
          </w:p>
        </w:tc>
        <w:tc>
          <w:tcPr>
            <w:tcW w:w="134" w:type="dxa"/>
          </w:tcPr>
          <w:p w14:paraId="7CE9B1FD" w14:textId="77777777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C5E3CA9" w14:textId="354E56C1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C6CF0" w:rsidRPr="0002395D" w14:paraId="1C753080" w14:textId="77777777" w:rsidTr="00D76AE0">
        <w:tc>
          <w:tcPr>
            <w:tcW w:w="3458" w:type="dxa"/>
          </w:tcPr>
          <w:p w14:paraId="01937A1A" w14:textId="77777777" w:rsidR="004C6CF0" w:rsidRPr="00E375D2" w:rsidRDefault="004C6CF0" w:rsidP="004C6CF0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37F57E30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11,905</w:t>
            </w:r>
          </w:p>
        </w:tc>
        <w:tc>
          <w:tcPr>
            <w:tcW w:w="134" w:type="dxa"/>
          </w:tcPr>
          <w:p w14:paraId="0BDAA372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4EC24D6A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9,725</w:t>
            </w:r>
          </w:p>
        </w:tc>
        <w:tc>
          <w:tcPr>
            <w:tcW w:w="134" w:type="dxa"/>
          </w:tcPr>
          <w:p w14:paraId="34E44442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0634DA0B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1A05">
              <w:rPr>
                <w:rFonts w:asciiTheme="majorBidi" w:hAnsiTheme="majorBidi" w:cstheme="majorBidi"/>
                <w:sz w:val="26"/>
                <w:szCs w:val="26"/>
              </w:rPr>
              <w:t>8,13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1A5AA294" w14:textId="77777777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7D0BDF3B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/>
                <w:sz w:val="26"/>
                <w:szCs w:val="26"/>
              </w:rPr>
              <w:t>7,335</w:t>
            </w:r>
          </w:p>
        </w:tc>
      </w:tr>
      <w:tr w:rsidR="004C6CF0" w:rsidRPr="0002395D" w14:paraId="235F9F40" w14:textId="77777777" w:rsidTr="00D76AE0">
        <w:tc>
          <w:tcPr>
            <w:tcW w:w="3458" w:type="dxa"/>
          </w:tcPr>
          <w:p w14:paraId="624517C9" w14:textId="77777777" w:rsidR="004C6CF0" w:rsidRPr="0002395D" w:rsidRDefault="004C6CF0" w:rsidP="004C6CF0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53ED9711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134" w:type="dxa"/>
          </w:tcPr>
          <w:p w14:paraId="2E6C49BE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463E17C7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34" w:type="dxa"/>
          </w:tcPr>
          <w:p w14:paraId="733959A4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601DACCA" w:rsidR="004C6CF0" w:rsidRPr="00E375D2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1A05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400901B8" w14:textId="77777777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1F435CA1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2395D">
              <w:rPr>
                <w:rFonts w:asciiTheme="majorBidi" w:hAnsiTheme="majorBidi"/>
                <w:sz w:val="26"/>
                <w:szCs w:val="26"/>
              </w:rPr>
              <w:t>886</w:t>
            </w:r>
          </w:p>
        </w:tc>
      </w:tr>
      <w:tr w:rsidR="004C6CF0" w:rsidRPr="0002395D" w14:paraId="1F9DC0F1" w14:textId="77777777" w:rsidTr="00D76AE0">
        <w:tc>
          <w:tcPr>
            <w:tcW w:w="3458" w:type="dxa"/>
          </w:tcPr>
          <w:p w14:paraId="5A1710C5" w14:textId="424D2918" w:rsidR="004C6CF0" w:rsidRPr="00E375D2" w:rsidRDefault="004C6CF0" w:rsidP="004C6CF0">
            <w:pPr>
              <w:tabs>
                <w:tab w:val="clear" w:pos="907"/>
                <w:tab w:val="left" w:pos="284"/>
                <w:tab w:val="left" w:pos="885"/>
              </w:tabs>
              <w:spacing w:line="30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2174458F" w:rsidR="004C6CF0" w:rsidRPr="00E90C16" w:rsidRDefault="00B410CD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7,252</w:t>
            </w:r>
          </w:p>
        </w:tc>
        <w:tc>
          <w:tcPr>
            <w:tcW w:w="134" w:type="dxa"/>
          </w:tcPr>
          <w:p w14:paraId="782187F5" w14:textId="77777777" w:rsidR="004C6CF0" w:rsidRPr="00E90C16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3E2F4ED2" w:rsidR="004C6CF0" w:rsidRPr="00E90C16" w:rsidRDefault="00600EBC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2,195</w:t>
            </w:r>
          </w:p>
        </w:tc>
        <w:tc>
          <w:tcPr>
            <w:tcW w:w="134" w:type="dxa"/>
          </w:tcPr>
          <w:p w14:paraId="272735A1" w14:textId="77777777" w:rsidR="004C6CF0" w:rsidRPr="00E90C16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67425312" w:rsidR="004C6CF0" w:rsidRPr="00E90C16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1,478</w:t>
            </w:r>
          </w:p>
        </w:tc>
        <w:tc>
          <w:tcPr>
            <w:tcW w:w="134" w:type="dxa"/>
          </w:tcPr>
          <w:p w14:paraId="2CB697E9" w14:textId="77777777" w:rsidR="004C6CF0" w:rsidRPr="00E90C16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75F79CC7" w:rsidR="004C6CF0" w:rsidRPr="00E90C16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90C16">
              <w:rPr>
                <w:rFonts w:asciiTheme="majorBidi" w:hAnsiTheme="majorBidi"/>
                <w:sz w:val="26"/>
                <w:szCs w:val="26"/>
              </w:rPr>
              <w:t>737</w:t>
            </w:r>
          </w:p>
        </w:tc>
      </w:tr>
      <w:tr w:rsidR="004C6CF0" w:rsidRPr="0002395D" w14:paraId="58977AA3" w14:textId="77777777" w:rsidTr="00D76AE0">
        <w:tc>
          <w:tcPr>
            <w:tcW w:w="3458" w:type="dxa"/>
          </w:tcPr>
          <w:p w14:paraId="266D1EF6" w14:textId="77777777" w:rsidR="004C6CF0" w:rsidRPr="00E375D2" w:rsidRDefault="004C6CF0" w:rsidP="004C6CF0">
            <w:pPr>
              <w:tabs>
                <w:tab w:val="left" w:pos="284"/>
              </w:tabs>
              <w:spacing w:line="30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6233A0CD" w:rsidR="004C6CF0" w:rsidRPr="00E375D2" w:rsidRDefault="00B410CD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10,113</w:t>
            </w:r>
          </w:p>
        </w:tc>
        <w:tc>
          <w:tcPr>
            <w:tcW w:w="134" w:type="dxa"/>
          </w:tcPr>
          <w:p w14:paraId="779FC8C3" w14:textId="77777777" w:rsidR="004C6CF0" w:rsidRPr="00E90C16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7B7C0D3D" w:rsidR="004C6CF0" w:rsidRPr="00E90C16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00EBC" w:rsidRPr="00E90C1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90C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0EBC" w:rsidRPr="00E90C16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34" w:type="dxa"/>
          </w:tcPr>
          <w:p w14:paraId="58A3D891" w14:textId="77777777" w:rsidR="004C6CF0" w:rsidRPr="00E90C16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7993A83C" w:rsidR="004C6CF0" w:rsidRPr="00E90C16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1,204</w:t>
            </w:r>
          </w:p>
        </w:tc>
        <w:tc>
          <w:tcPr>
            <w:tcW w:w="134" w:type="dxa"/>
          </w:tcPr>
          <w:p w14:paraId="5273F6B7" w14:textId="77777777" w:rsidR="004C6CF0" w:rsidRPr="00E90C16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636CF6F9" w:rsidR="004C6CF0" w:rsidRPr="00E90C16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0C16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4C6CF0" w:rsidRPr="0002395D" w14:paraId="0C236F7C" w14:textId="77777777" w:rsidTr="00D76AE0">
        <w:tc>
          <w:tcPr>
            <w:tcW w:w="3458" w:type="dxa"/>
          </w:tcPr>
          <w:p w14:paraId="4648B3A7" w14:textId="77777777" w:rsidR="004C6CF0" w:rsidRPr="0002395D" w:rsidRDefault="004C6CF0" w:rsidP="004C6CF0">
            <w:pPr>
              <w:tabs>
                <w:tab w:val="left" w:pos="284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31F3FB78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182,170</w:t>
            </w:r>
          </w:p>
        </w:tc>
        <w:tc>
          <w:tcPr>
            <w:tcW w:w="134" w:type="dxa"/>
          </w:tcPr>
          <w:p w14:paraId="00EAE60E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46E10B64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113,665</w:t>
            </w:r>
          </w:p>
        </w:tc>
        <w:tc>
          <w:tcPr>
            <w:tcW w:w="134" w:type="dxa"/>
          </w:tcPr>
          <w:p w14:paraId="60F88D1F" w14:textId="77777777" w:rsidR="004C6CF0" w:rsidRPr="0002395D" w:rsidRDefault="004C6CF0" w:rsidP="004C6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651D43AC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15599">
              <w:rPr>
                <w:rFonts w:asciiTheme="majorBidi" w:hAnsiTheme="majorBidi" w:cstheme="majorBidi"/>
                <w:sz w:val="26"/>
                <w:szCs w:val="26"/>
              </w:rPr>
              <w:t>129,500</w:t>
            </w:r>
          </w:p>
        </w:tc>
        <w:tc>
          <w:tcPr>
            <w:tcW w:w="134" w:type="dxa"/>
          </w:tcPr>
          <w:p w14:paraId="61099DA8" w14:textId="77777777" w:rsidR="004C6CF0" w:rsidRPr="0002395D" w:rsidRDefault="004C6CF0" w:rsidP="004C6CF0">
            <w:pPr>
              <w:tabs>
                <w:tab w:val="clear" w:pos="907"/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E977E67" w:rsidR="004C6CF0" w:rsidRPr="0002395D" w:rsidRDefault="004C6CF0" w:rsidP="004C6C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2395D">
              <w:rPr>
                <w:rFonts w:asciiTheme="majorBidi" w:hAnsiTheme="majorBidi" w:cstheme="majorBidi"/>
                <w:sz w:val="26"/>
                <w:szCs w:val="26"/>
              </w:rPr>
              <w:t>58,931</w:t>
            </w:r>
          </w:p>
        </w:tc>
      </w:tr>
    </w:tbl>
    <w:p w14:paraId="55D2A63F" w14:textId="77777777" w:rsidR="0082273F" w:rsidRDefault="0082273F" w:rsidP="0082273F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9A45D2" w14:textId="393195F6" w:rsidR="0021756D" w:rsidRDefault="0082273F" w:rsidP="0082273F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27" w:firstLine="567"/>
        <w:jc w:val="thaiDistribute"/>
        <w:rPr>
          <w:rFonts w:ascii="Angsana New" w:hAnsi="Angsana New"/>
          <w:sz w:val="32"/>
          <w:szCs w:val="32"/>
        </w:rPr>
      </w:pPr>
      <w:r w:rsidRPr="0082273F">
        <w:rPr>
          <w:rFonts w:ascii="Angsana New" w:hAnsi="Angsana New"/>
          <w:sz w:val="32"/>
          <w:szCs w:val="32"/>
        </w:rPr>
        <w:t>*</w:t>
      </w:r>
      <w:r w:rsidRPr="0082273F">
        <w:rPr>
          <w:rFonts w:ascii="Angsana New" w:hAnsi="Angsana New" w:hint="cs"/>
          <w:sz w:val="32"/>
          <w:szCs w:val="32"/>
          <w:cs/>
        </w:rPr>
        <w:t>เงินทดรองรับเป็นเงินรับจากบุคคลอื่น</w:t>
      </w:r>
      <w:r w:rsidR="005C7101">
        <w:rPr>
          <w:rFonts w:ascii="Angsana New" w:hAnsi="Angsana New" w:hint="cs"/>
          <w:sz w:val="32"/>
          <w:szCs w:val="32"/>
          <w:cs/>
        </w:rPr>
        <w:t xml:space="preserve"> </w:t>
      </w:r>
      <w:r w:rsidRPr="0082273F">
        <w:rPr>
          <w:rFonts w:ascii="Angsana New" w:hAnsi="Angsana New" w:hint="cs"/>
          <w:sz w:val="32"/>
          <w:szCs w:val="32"/>
          <w:cs/>
        </w:rPr>
        <w:t xml:space="preserve">โดยมีการจ่ายชำระคืนในวันที่ </w:t>
      </w:r>
      <w:r w:rsidRPr="0082273F">
        <w:rPr>
          <w:rFonts w:ascii="Angsana New" w:hAnsi="Angsana New"/>
          <w:sz w:val="32"/>
          <w:szCs w:val="32"/>
        </w:rPr>
        <w:t xml:space="preserve">4 </w:t>
      </w:r>
      <w:r w:rsidRPr="0082273F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2273F">
        <w:rPr>
          <w:rFonts w:ascii="Angsana New" w:hAnsi="Angsana New"/>
          <w:sz w:val="32"/>
          <w:szCs w:val="32"/>
        </w:rPr>
        <w:t>2565</w:t>
      </w:r>
    </w:p>
    <w:p w14:paraId="02AE638E" w14:textId="77777777" w:rsidR="0082273F" w:rsidRPr="0082273F" w:rsidRDefault="0082273F" w:rsidP="0082273F">
      <w:pPr>
        <w:tabs>
          <w:tab w:val="clear" w:pos="680"/>
          <w:tab w:val="clear" w:pos="907"/>
          <w:tab w:val="clear" w:pos="1644"/>
          <w:tab w:val="left" w:pos="284"/>
          <w:tab w:val="left" w:pos="675"/>
          <w:tab w:val="left" w:pos="851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54C572" w14:textId="5EDC4043" w:rsidR="005F652E" w:rsidRPr="0002395D" w:rsidRDefault="00777EAA" w:rsidP="0082273F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02395D">
        <w:rPr>
          <w:rFonts w:ascii="Angsana New" w:hAnsi="Angsana New"/>
          <w:b/>
          <w:bCs/>
          <w:sz w:val="32"/>
          <w:szCs w:val="32"/>
        </w:rPr>
        <w:t>18</w:t>
      </w:r>
      <w:r w:rsidR="005F652E" w:rsidRPr="0002395D">
        <w:rPr>
          <w:rFonts w:ascii="Angsana New" w:hAnsi="Angsana New"/>
          <w:b/>
          <w:bCs/>
          <w:sz w:val="32"/>
          <w:szCs w:val="32"/>
        </w:rPr>
        <w:t>.</w:t>
      </w:r>
      <w:r w:rsidR="005F652E" w:rsidRPr="0002395D">
        <w:rPr>
          <w:rFonts w:ascii="Angsana New" w:hAnsi="Angsana New"/>
          <w:b/>
          <w:bCs/>
          <w:sz w:val="32"/>
          <w:szCs w:val="32"/>
        </w:rPr>
        <w:tab/>
      </w:r>
      <w:r w:rsidR="00B87D86" w:rsidRPr="00E375D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82777A3" w14:textId="42CA73AB" w:rsidR="00D42704" w:rsidRPr="0002395D" w:rsidRDefault="00D42704" w:rsidP="0082273F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2395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02395D">
        <w:rPr>
          <w:rFonts w:asciiTheme="majorBidi" w:hAnsiTheme="majorBidi"/>
          <w:sz w:val="32"/>
          <w:szCs w:val="32"/>
          <w:cs/>
        </w:rPr>
        <w:t>สำหรับงวด</w:t>
      </w:r>
      <w:r w:rsidR="0002395D" w:rsidRPr="0002395D">
        <w:rPr>
          <w:rFonts w:asciiTheme="majorBidi" w:hAnsiTheme="majorBidi" w:hint="cs"/>
          <w:sz w:val="32"/>
          <w:szCs w:val="32"/>
          <w:cs/>
        </w:rPr>
        <w:t>หก</w:t>
      </w:r>
      <w:r w:rsidRPr="0002395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02395D">
        <w:rPr>
          <w:rFonts w:asciiTheme="majorBidi" w:hAnsiTheme="majorBidi" w:cstheme="majorBidi"/>
          <w:sz w:val="32"/>
          <w:szCs w:val="32"/>
        </w:rPr>
        <w:t xml:space="preserve"> 3</w:t>
      </w:r>
      <w:r w:rsidR="0002395D" w:rsidRPr="00E375D2">
        <w:rPr>
          <w:rFonts w:asciiTheme="majorBidi" w:hAnsiTheme="majorBidi" w:cstheme="majorBidi" w:hint="cs"/>
          <w:sz w:val="32"/>
          <w:szCs w:val="32"/>
        </w:rPr>
        <w:t>0</w:t>
      </w:r>
      <w:r w:rsidRPr="0002395D">
        <w:rPr>
          <w:rFonts w:asciiTheme="majorBidi" w:hAnsiTheme="majorBidi" w:cstheme="majorBidi"/>
          <w:sz w:val="32"/>
          <w:szCs w:val="32"/>
        </w:rPr>
        <w:t xml:space="preserve"> </w:t>
      </w:r>
      <w:r w:rsidR="0002395D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02395D">
        <w:rPr>
          <w:rFonts w:asciiTheme="majorBidi" w:hAnsiTheme="majorBidi" w:cstheme="majorBidi"/>
          <w:sz w:val="32"/>
          <w:szCs w:val="32"/>
        </w:rPr>
        <w:t xml:space="preserve"> 256</w:t>
      </w:r>
      <w:r w:rsidR="009F7E49" w:rsidRPr="0002395D">
        <w:rPr>
          <w:rFonts w:asciiTheme="majorBidi" w:hAnsiTheme="majorBidi" w:cstheme="majorBidi"/>
          <w:sz w:val="32"/>
          <w:szCs w:val="32"/>
        </w:rPr>
        <w:t>5</w:t>
      </w:r>
      <w:r w:rsidRPr="0002395D">
        <w:rPr>
          <w:rFonts w:asciiTheme="majorBidi" w:hAnsiTheme="majorBidi"/>
          <w:sz w:val="32"/>
          <w:szCs w:val="32"/>
          <w:cs/>
        </w:rPr>
        <w:t xml:space="preserve"> </w:t>
      </w:r>
      <w:r w:rsidRPr="000239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E11D0D" w:rsidRPr="0002395D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02395D" w:rsidRDefault="00D42704" w:rsidP="0082273F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E375D2" w:rsidRDefault="00D42704" w:rsidP="0082273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2395D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02395D" w:rsidRDefault="00D42704" w:rsidP="0082273F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02395D" w:rsidRDefault="00D42704" w:rsidP="0082273F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02395D" w:rsidRDefault="00D42704" w:rsidP="0082273F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02395D" w:rsidRDefault="00D42704" w:rsidP="0082273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02395D" w:rsidRDefault="00D42704" w:rsidP="0082273F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97EED" w:rsidRPr="0002395D" w14:paraId="354C61B5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AD7EDE8" w:rsidR="00997EED" w:rsidRPr="0002395D" w:rsidRDefault="00997EED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3E6223B0" w:rsidR="00997EED" w:rsidRPr="0002395D" w:rsidRDefault="00920684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395D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543CB3" w:rsidRPr="0002395D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997EED" w:rsidRPr="00E375D2" w:rsidRDefault="00997EED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1CC7C78F" w:rsidR="00997EED" w:rsidRPr="00E375D2" w:rsidRDefault="00997EED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95D">
              <w:rPr>
                <w:rFonts w:asciiTheme="majorBidi" w:hAnsiTheme="majorBidi" w:cstheme="majorBidi"/>
                <w:sz w:val="32"/>
                <w:szCs w:val="32"/>
              </w:rPr>
              <w:t>27,96</w:t>
            </w:r>
            <w:r w:rsidR="00920684" w:rsidRPr="0002395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40533" w:rsidRPr="0002395D" w14:paraId="76BCC7D0" w14:textId="77777777" w:rsidTr="00755D4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2A12A143" w:rsidR="00B40533" w:rsidRPr="00E375D2" w:rsidRDefault="00B40533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0305F071" w:rsidR="00B40533" w:rsidRPr="0002395D" w:rsidRDefault="00B40533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533">
              <w:rPr>
                <w:rFonts w:asciiTheme="majorBidi" w:hAnsiTheme="majorBidi" w:cstheme="majorBidi"/>
                <w:sz w:val="32"/>
                <w:szCs w:val="32"/>
              </w:rPr>
              <w:t xml:space="preserve"> 38,049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B40533" w:rsidRPr="00E375D2" w:rsidRDefault="00B40533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4CDEEAC2" w:rsidR="00B40533" w:rsidRPr="0002395D" w:rsidRDefault="00B40533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1,552</w:t>
            </w:r>
          </w:p>
        </w:tc>
      </w:tr>
      <w:tr w:rsidR="00B40533" w:rsidRPr="0002395D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B40533" w:rsidRPr="00E375D2" w:rsidRDefault="00B40533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1109A7F5" w:rsidR="00B40533" w:rsidRPr="0002395D" w:rsidRDefault="00B40533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533">
              <w:rPr>
                <w:rFonts w:asciiTheme="majorBidi" w:hAnsiTheme="majorBidi" w:cstheme="majorBidi"/>
                <w:sz w:val="32"/>
                <w:szCs w:val="32"/>
              </w:rPr>
              <w:t xml:space="preserve"> (1,964)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B40533" w:rsidRPr="00E375D2" w:rsidRDefault="00B40533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61B37F0A" w:rsidR="00B40533" w:rsidRPr="0002395D" w:rsidRDefault="00B40533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616B">
              <w:rPr>
                <w:rFonts w:asciiTheme="majorBidi" w:hAnsiTheme="majorBidi" w:cstheme="majorBidi"/>
                <w:sz w:val="32"/>
                <w:szCs w:val="32"/>
              </w:rPr>
              <w:t>(1,23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1)</w:t>
            </w:r>
          </w:p>
        </w:tc>
      </w:tr>
      <w:tr w:rsidR="00997EED" w:rsidRPr="0002395D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34AB8089" w:rsidR="00997EED" w:rsidRPr="00E375D2" w:rsidRDefault="00997EED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02395D"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 w:rsidR="0002395D"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มิถุนายน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4C1DDE50" w:rsidR="00997EED" w:rsidRPr="0002395D" w:rsidRDefault="00B40533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65,691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997EED" w:rsidRPr="00E375D2" w:rsidRDefault="00997EED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63629E24" w:rsidR="00997EED" w:rsidRPr="0002395D" w:rsidRDefault="0080616B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616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8,281</w:t>
            </w:r>
          </w:p>
        </w:tc>
      </w:tr>
      <w:tr w:rsidR="00997EED" w:rsidRPr="0002395D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997EED" w:rsidRPr="00E375D2" w:rsidRDefault="00997EED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0A3C49BC" w:rsidR="00997EED" w:rsidRPr="0002395D" w:rsidRDefault="00B40533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(8,477)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997EED" w:rsidRPr="00E375D2" w:rsidRDefault="00997EED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14E5AC61" w:rsidR="00997EED" w:rsidRPr="0002395D" w:rsidRDefault="0080616B" w:rsidP="0082273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0616B">
              <w:rPr>
                <w:rFonts w:asciiTheme="majorBidi" w:hAnsiTheme="majorBidi" w:cstheme="majorBidi"/>
                <w:sz w:val="32"/>
                <w:szCs w:val="32"/>
              </w:rPr>
              <w:t>2,629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7EED" w:rsidRPr="0002395D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5F7A0F59" w:rsidR="00997EED" w:rsidRPr="00E375D2" w:rsidRDefault="00997EED" w:rsidP="0082273F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36381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50120131" w:rsidR="00997EED" w:rsidRPr="0002395D" w:rsidRDefault="00B40533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40533">
              <w:rPr>
                <w:rFonts w:asciiTheme="majorBidi" w:hAnsiTheme="majorBidi" w:cstheme="majorBidi"/>
                <w:sz w:val="32"/>
                <w:szCs w:val="32"/>
              </w:rPr>
              <w:t>57,214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997EED" w:rsidRPr="00E375D2" w:rsidRDefault="00997EED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2D7EA34E" w:rsidR="00997EED" w:rsidRPr="0002395D" w:rsidRDefault="0080616B" w:rsidP="0082273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616B">
              <w:rPr>
                <w:rFonts w:asciiTheme="majorBidi" w:hAnsiTheme="majorBidi" w:cstheme="majorBidi"/>
                <w:sz w:val="32"/>
                <w:szCs w:val="32"/>
              </w:rPr>
              <w:t>25,652</w:t>
            </w:r>
          </w:p>
        </w:tc>
      </w:tr>
    </w:tbl>
    <w:p w14:paraId="6FB548A9" w14:textId="77777777" w:rsidR="007A4321" w:rsidRDefault="007A4321" w:rsidP="007A4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2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2FE9769A" w14:textId="795DD9DB" w:rsidR="00C50653" w:rsidRPr="00C50653" w:rsidRDefault="00C50653" w:rsidP="00C50653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5065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50653">
        <w:rPr>
          <w:rFonts w:ascii="Angsana New" w:hAnsi="Angsana New"/>
          <w:sz w:val="32"/>
          <w:szCs w:val="32"/>
        </w:rPr>
        <w:t xml:space="preserve">20 </w:t>
      </w:r>
      <w:r w:rsidRPr="00C5065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50653">
        <w:rPr>
          <w:rFonts w:ascii="Angsana New" w:hAnsi="Angsana New"/>
          <w:sz w:val="32"/>
          <w:szCs w:val="32"/>
        </w:rPr>
        <w:t xml:space="preserve">2565 </w:t>
      </w:r>
      <w:r w:rsidRPr="00C50653">
        <w:rPr>
          <w:rFonts w:ascii="Angsana New" w:hAnsi="Angsana New"/>
          <w:sz w:val="32"/>
          <w:szCs w:val="32"/>
          <w:cs/>
        </w:rPr>
        <w:t>บริษัท</w:t>
      </w:r>
      <w:r w:rsidRPr="00C5065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5C7101">
        <w:rPr>
          <w:rFonts w:ascii="Angsana New" w:hAnsi="Angsana New" w:hint="cs"/>
          <w:sz w:val="32"/>
          <w:szCs w:val="32"/>
          <w:cs/>
        </w:rPr>
        <w:t>ได้</w:t>
      </w:r>
      <w:r w:rsidRPr="00C50653">
        <w:rPr>
          <w:rFonts w:ascii="Angsana New" w:hAnsi="Angsana New" w:hint="cs"/>
          <w:sz w:val="32"/>
          <w:szCs w:val="32"/>
          <w:cs/>
        </w:rPr>
        <w:t>ทำ</w:t>
      </w:r>
      <w:r w:rsidRPr="00C50653">
        <w:rPr>
          <w:rFonts w:ascii="Angsana New" w:hAnsi="Angsana New"/>
          <w:sz w:val="32"/>
          <w:szCs w:val="32"/>
          <w:cs/>
        </w:rPr>
        <w:t>สัญญา</w:t>
      </w:r>
      <w:r w:rsidR="005C7101">
        <w:rPr>
          <w:rFonts w:ascii="Angsana New" w:hAnsi="Angsana New" w:hint="cs"/>
          <w:sz w:val="32"/>
          <w:szCs w:val="32"/>
          <w:cs/>
        </w:rPr>
        <w:t>เช่า</w:t>
      </w:r>
      <w:r w:rsidRPr="00C50653">
        <w:rPr>
          <w:rFonts w:ascii="Angsana New" w:hAnsi="Angsana New" w:hint="cs"/>
          <w:sz w:val="32"/>
          <w:szCs w:val="32"/>
          <w:cs/>
        </w:rPr>
        <w:t>ลิสซิ่ง</w:t>
      </w:r>
      <w:r w:rsidR="005C7101">
        <w:rPr>
          <w:rFonts w:ascii="Angsana New" w:hAnsi="Angsana New" w:hint="cs"/>
          <w:sz w:val="32"/>
          <w:szCs w:val="32"/>
          <w:cs/>
        </w:rPr>
        <w:t>จำนวน</w:t>
      </w:r>
      <w:r w:rsidRPr="00C50653">
        <w:rPr>
          <w:rFonts w:ascii="Angsana New" w:hAnsi="Angsana New" w:hint="cs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</w:rPr>
        <w:t xml:space="preserve">2 </w:t>
      </w:r>
      <w:r w:rsidRPr="00C50653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  <w:cs/>
        </w:rPr>
        <w:t>กับบริษัทลิสซิ่งในประเทศ</w:t>
      </w:r>
      <w:r w:rsidR="005C7101">
        <w:rPr>
          <w:rFonts w:ascii="Angsana New" w:hAnsi="Angsana New" w:hint="cs"/>
          <w:sz w:val="32"/>
          <w:szCs w:val="32"/>
          <w:cs/>
        </w:rPr>
        <w:t>แห่งหนึ่ง</w:t>
      </w:r>
      <w:r w:rsidRPr="00C50653">
        <w:rPr>
          <w:rFonts w:ascii="Angsana New" w:hAnsi="Angsana New"/>
          <w:sz w:val="32"/>
          <w:szCs w:val="32"/>
          <w:cs/>
        </w:rPr>
        <w:t xml:space="preserve"> มูลค่าตามสัญญา</w:t>
      </w:r>
      <w:r w:rsidRPr="00C50653">
        <w:rPr>
          <w:rFonts w:ascii="Angsana New" w:hAnsi="Angsana New" w:hint="cs"/>
          <w:sz w:val="32"/>
          <w:szCs w:val="32"/>
          <w:cs/>
        </w:rPr>
        <w:t>รวมเป็น</w:t>
      </w:r>
      <w:r w:rsidRPr="00C50653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C50653">
        <w:rPr>
          <w:rFonts w:ascii="Angsana New" w:hAnsi="Angsana New"/>
          <w:sz w:val="32"/>
          <w:szCs w:val="32"/>
        </w:rPr>
        <w:t xml:space="preserve">36.50 </w:t>
      </w:r>
      <w:r w:rsidRPr="00C50653">
        <w:rPr>
          <w:rFonts w:ascii="Angsana New" w:hAnsi="Angsana New"/>
          <w:sz w:val="32"/>
          <w:szCs w:val="32"/>
          <w:cs/>
        </w:rPr>
        <w:t>ล้านบาท</w:t>
      </w:r>
      <w:r w:rsidR="005C7101">
        <w:rPr>
          <w:rFonts w:ascii="Angsana New" w:hAnsi="Angsana New" w:hint="cs"/>
          <w:sz w:val="32"/>
          <w:szCs w:val="32"/>
          <w:cs/>
        </w:rPr>
        <w:t xml:space="preserve"> โดยจำหน่ายโครงการซื้อ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ขายไฟฟ้าและเช่า</w:t>
      </w:r>
      <w:r w:rsidR="00FC3A7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ลับคืนโครงการดังกล่าว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กำหนด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ระยะเวลาผ่อนชำระ </w:t>
      </w:r>
      <w:r w:rsidRPr="005C7101">
        <w:rPr>
          <w:rFonts w:ascii="Angsana New" w:hAnsi="Angsana New"/>
          <w:spacing w:val="-2"/>
          <w:sz w:val="32"/>
          <w:szCs w:val="32"/>
        </w:rPr>
        <w:t>60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 งวดเดือน ผ่อนชำระงวดเดือน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ละ</w:t>
      </w:r>
      <w:r w:rsidRPr="00C50653">
        <w:rPr>
          <w:rFonts w:ascii="Angsana New" w:hAnsi="Angsana New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</w:rPr>
        <w:t xml:space="preserve">0.53 </w:t>
      </w:r>
      <w:r w:rsidRPr="00C50653">
        <w:rPr>
          <w:rFonts w:ascii="Angsana New" w:hAnsi="Angsana New"/>
          <w:sz w:val="32"/>
          <w:szCs w:val="32"/>
          <w:cs/>
        </w:rPr>
        <w:t>ล้านบาท</w:t>
      </w:r>
      <w:r w:rsidRPr="00C50653">
        <w:rPr>
          <w:rFonts w:ascii="Angsana New" w:hAnsi="Angsana New"/>
          <w:sz w:val="32"/>
          <w:szCs w:val="32"/>
        </w:rPr>
        <w:t xml:space="preserve"> (</w:t>
      </w:r>
      <w:r w:rsidRPr="00C50653">
        <w:rPr>
          <w:rFonts w:ascii="Angsana New" w:hAnsi="Angsana New"/>
          <w:sz w:val="32"/>
          <w:szCs w:val="32"/>
          <w:cs/>
        </w:rPr>
        <w:t>รวมภาษีมูลค่าเพิ่ม)</w:t>
      </w:r>
    </w:p>
    <w:p w14:paraId="55040788" w14:textId="5EBA56B7" w:rsidR="005F3BC2" w:rsidRDefault="00F028ED" w:rsidP="00941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  <w:r w:rsidRPr="00E375D2">
        <w:rPr>
          <w:rFonts w:ascii="Angsana New" w:hAnsi="Angsana New"/>
          <w:position w:val="2"/>
          <w:sz w:val="32"/>
          <w:szCs w:val="32"/>
        </w:rPr>
        <w:tab/>
      </w:r>
    </w:p>
    <w:p w14:paraId="2D9D9F98" w14:textId="13006064" w:rsidR="00941D58" w:rsidRDefault="00941D58" w:rsidP="00941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107E8B76" w14:textId="61B8EB02" w:rsidR="00941D58" w:rsidRDefault="00941D58" w:rsidP="00941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39112F72" w14:textId="1E2A3A1C" w:rsidR="00583F43" w:rsidRPr="0002395D" w:rsidRDefault="00583F43" w:rsidP="0094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  <w:r w:rsidRPr="0002395D">
        <w:rPr>
          <w:rFonts w:ascii="Angsana New" w:hAnsi="Angsana New"/>
          <w:position w:val="2"/>
          <w:sz w:val="32"/>
          <w:szCs w:val="32"/>
          <w:cs/>
        </w:rPr>
        <w:t>จำนวนที่รับรู้ในงบกำไรขาดทุน</w:t>
      </w:r>
      <w:r w:rsidRPr="0002395D">
        <w:rPr>
          <w:rFonts w:ascii="Angsana New" w:hAnsi="Angsana New" w:hint="cs"/>
          <w:position w:val="2"/>
          <w:sz w:val="32"/>
          <w:szCs w:val="32"/>
          <w:cs/>
        </w:rPr>
        <w:t>เบ็ดเสร็จ</w:t>
      </w:r>
      <w:r w:rsidR="00AE11F0" w:rsidRPr="0002395D">
        <w:rPr>
          <w:rFonts w:ascii="Angsana New" w:hAnsi="Angsana New" w:hint="cs"/>
          <w:position w:val="2"/>
          <w:sz w:val="32"/>
          <w:szCs w:val="32"/>
          <w:cs/>
        </w:rPr>
        <w:t>สำหรับงวด</w:t>
      </w:r>
      <w:r w:rsidR="0002395D" w:rsidRPr="0002395D">
        <w:rPr>
          <w:rFonts w:ascii="Angsana New" w:hAnsi="Angsana New" w:hint="cs"/>
          <w:position w:val="2"/>
          <w:sz w:val="32"/>
          <w:szCs w:val="32"/>
          <w:cs/>
        </w:rPr>
        <w:t>หก</w:t>
      </w:r>
      <w:r w:rsidRPr="0002395D">
        <w:rPr>
          <w:rFonts w:ascii="Angsana New" w:hAnsi="Angsana New" w:hint="cs"/>
          <w:position w:val="2"/>
          <w:sz w:val="32"/>
          <w:szCs w:val="32"/>
          <w:cs/>
        </w:rPr>
        <w:t>เดือน</w:t>
      </w:r>
      <w:r w:rsidRPr="0002395D">
        <w:rPr>
          <w:rFonts w:ascii="Angsana New" w:hAnsi="Angsana New"/>
          <w:position w:val="2"/>
          <w:sz w:val="32"/>
          <w:szCs w:val="32"/>
          <w:cs/>
        </w:rPr>
        <w:t>สิ้นสุดวันที่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 3</w:t>
      </w:r>
      <w:r w:rsidR="0002395D" w:rsidRPr="00E375D2">
        <w:rPr>
          <w:rFonts w:ascii="Angsana New" w:hAnsi="Angsana New" w:hint="cs"/>
          <w:position w:val="2"/>
          <w:sz w:val="32"/>
          <w:szCs w:val="32"/>
        </w:rPr>
        <w:t>0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 </w:t>
      </w:r>
      <w:r w:rsidR="0002395D" w:rsidRPr="00E375D2">
        <w:rPr>
          <w:rFonts w:ascii="Angsana New" w:hAnsi="Angsana New" w:hint="cs"/>
          <w:position w:val="2"/>
          <w:sz w:val="32"/>
          <w:szCs w:val="32"/>
          <w:cs/>
        </w:rPr>
        <w:t>มิถุนายน</w:t>
      </w:r>
      <w:r w:rsidRPr="0002395D">
        <w:rPr>
          <w:rFonts w:ascii="Angsana New" w:hAnsi="Angsana New" w:hint="cs"/>
          <w:position w:val="2"/>
          <w:sz w:val="32"/>
          <w:szCs w:val="32"/>
        </w:rPr>
        <w:t xml:space="preserve"> 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2565 </w:t>
      </w:r>
      <w:r w:rsidRPr="00E375D2">
        <w:rPr>
          <w:rFonts w:ascii="Angsana New" w:hAnsi="Angsana New" w:hint="cs"/>
          <w:position w:val="2"/>
          <w:sz w:val="32"/>
          <w:szCs w:val="32"/>
          <w:cs/>
        </w:rPr>
        <w:t xml:space="preserve">และ </w:t>
      </w:r>
      <w:r w:rsidRPr="0002395D">
        <w:rPr>
          <w:rFonts w:ascii="Angsana New" w:hAnsi="Angsana New"/>
          <w:position w:val="2"/>
          <w:sz w:val="32"/>
          <w:szCs w:val="32"/>
        </w:rPr>
        <w:t>256</w:t>
      </w:r>
      <w:r w:rsidR="000D4EFD">
        <w:rPr>
          <w:rFonts w:ascii="Angsana New" w:hAnsi="Angsana New"/>
          <w:position w:val="2"/>
          <w:sz w:val="32"/>
          <w:szCs w:val="32"/>
        </w:rPr>
        <w:t>4</w:t>
      </w:r>
      <w:r w:rsidRPr="00E375D2">
        <w:rPr>
          <w:rFonts w:ascii="Angsana New" w:hAnsi="Angsana New" w:hint="cs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583F43" w:rsidRPr="0002395D" w14:paraId="49E8A766" w14:textId="77777777" w:rsidTr="00173F01">
        <w:trPr>
          <w:trHeight w:val="20"/>
        </w:trPr>
        <w:tc>
          <w:tcPr>
            <w:tcW w:w="3003" w:type="dxa"/>
          </w:tcPr>
          <w:p w14:paraId="6355F178" w14:textId="77777777" w:rsidR="00583F43" w:rsidRPr="0002395D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E375D2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3F43" w:rsidRPr="0002395D" w14:paraId="6D19F454" w14:textId="77777777" w:rsidTr="00173F01">
        <w:trPr>
          <w:trHeight w:val="20"/>
        </w:trPr>
        <w:tc>
          <w:tcPr>
            <w:tcW w:w="3003" w:type="dxa"/>
          </w:tcPr>
          <w:p w14:paraId="7D6AE186" w14:textId="77777777" w:rsidR="00583F43" w:rsidRPr="0002395D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02395D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02395D" w:rsidRDefault="00583F43" w:rsidP="007A432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02395D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F43" w:rsidRPr="0002395D" w14:paraId="513758D6" w14:textId="77777777" w:rsidTr="00173F01">
        <w:trPr>
          <w:trHeight w:val="20"/>
        </w:trPr>
        <w:tc>
          <w:tcPr>
            <w:tcW w:w="3003" w:type="dxa"/>
          </w:tcPr>
          <w:p w14:paraId="17BF3780" w14:textId="77777777" w:rsidR="00583F43" w:rsidRPr="0002395D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77777777" w:rsidR="00583F43" w:rsidRPr="0002395D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9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583F43" w:rsidRPr="00E375D2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77777777" w:rsidR="00583F43" w:rsidRPr="0002395D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95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A0F1A0D" w14:textId="77777777" w:rsidR="00583F43" w:rsidRPr="00E375D2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77777777" w:rsidR="00583F43" w:rsidRPr="0002395D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39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583F43" w:rsidRPr="00E375D2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77777777" w:rsidR="00583F43" w:rsidRPr="0002395D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395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B34D7" w:rsidRPr="0002395D" w14:paraId="28557BA7" w14:textId="77777777" w:rsidTr="00ED14FC">
        <w:trPr>
          <w:trHeight w:val="20"/>
        </w:trPr>
        <w:tc>
          <w:tcPr>
            <w:tcW w:w="3003" w:type="dxa"/>
          </w:tcPr>
          <w:p w14:paraId="5357E813" w14:textId="6F1EF0C0" w:rsidR="00CB34D7" w:rsidRPr="00E375D2" w:rsidRDefault="00CB34D7" w:rsidP="00CB34D7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0239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D1925">
              <w:rPr>
                <w:rFonts w:ascii="Angsana New" w:hAnsi="Angsana New"/>
                <w:sz w:val="26"/>
                <w:szCs w:val="26"/>
              </w:rPr>
              <w:t>-</w:t>
            </w:r>
            <w:r w:rsidRPr="000239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6D0A8728" w:rsidR="00CB34D7" w:rsidRPr="0002395D" w:rsidRDefault="00D900BF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0BF">
              <w:rPr>
                <w:rFonts w:ascii="Angsana New" w:hAnsi="Angsana New"/>
                <w:sz w:val="26"/>
                <w:szCs w:val="26"/>
              </w:rPr>
              <w:t>2,503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74B0C20D" w:rsidR="00CB34D7" w:rsidRPr="0002395D" w:rsidRDefault="00D900BF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00BF">
              <w:rPr>
                <w:rFonts w:ascii="Angsana New" w:hAnsi="Angsana New"/>
                <w:sz w:val="26"/>
                <w:szCs w:val="26"/>
              </w:rPr>
              <w:t>2,253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1CA86B1E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37E6">
              <w:rPr>
                <w:rFonts w:ascii="Angsana New" w:hAnsi="Angsana New"/>
                <w:sz w:val="26"/>
                <w:szCs w:val="26"/>
              </w:rPr>
              <w:t>2,503</w:t>
            </w:r>
          </w:p>
        </w:tc>
        <w:tc>
          <w:tcPr>
            <w:tcW w:w="134" w:type="dxa"/>
            <w:vAlign w:val="bottom"/>
          </w:tcPr>
          <w:p w14:paraId="0CE3AB45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2E3289" w14:textId="25883ABE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37E6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2D37E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B34D7" w:rsidRPr="0002395D" w14:paraId="459AFE96" w14:textId="77777777" w:rsidTr="00ED14FC">
        <w:trPr>
          <w:trHeight w:val="20"/>
        </w:trPr>
        <w:tc>
          <w:tcPr>
            <w:tcW w:w="3003" w:type="dxa"/>
          </w:tcPr>
          <w:p w14:paraId="72756CE3" w14:textId="77777777" w:rsidR="00CB34D7" w:rsidRPr="00E375D2" w:rsidRDefault="00CB34D7" w:rsidP="00CB34D7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644006D5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34D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3EB5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7F70CA55" w:rsidR="00CB34D7" w:rsidRPr="00E375D2" w:rsidRDefault="000F3EB5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624140CE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134" w:type="dxa"/>
            <w:vAlign w:val="bottom"/>
          </w:tcPr>
          <w:p w14:paraId="64FEE494" w14:textId="77777777" w:rsidR="00CB34D7" w:rsidRPr="0002395D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193FE99" w14:textId="2D8B330C" w:rsidR="00CB34D7" w:rsidRPr="00E375D2" w:rsidRDefault="00CB34D7" w:rsidP="00CB34D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583F43" w:rsidRPr="0002395D" w14:paraId="2F6FDC48" w14:textId="77777777" w:rsidTr="006C35A9">
        <w:trPr>
          <w:trHeight w:val="20"/>
        </w:trPr>
        <w:tc>
          <w:tcPr>
            <w:tcW w:w="3003" w:type="dxa"/>
          </w:tcPr>
          <w:p w14:paraId="66259383" w14:textId="77777777" w:rsidR="00583F43" w:rsidRPr="00E375D2" w:rsidRDefault="00583F43" w:rsidP="007A4321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98EC52" w14:textId="3B8E49C7" w:rsidR="00583F43" w:rsidRPr="0002395D" w:rsidRDefault="0034215D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6C35A9">
              <w:rPr>
                <w:rFonts w:ascii="Angsana New" w:hAnsi="Angsana New"/>
                <w:sz w:val="26"/>
                <w:szCs w:val="26"/>
              </w:rPr>
              <w:t>009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96A24CF" w14:textId="291EB734" w:rsidR="00583F43" w:rsidRPr="00E375D2" w:rsidRDefault="006C35A9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4F1D25C8" w:rsidR="00583F43" w:rsidRPr="0002395D" w:rsidRDefault="00AB7C2F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34" w:type="dxa"/>
            <w:vAlign w:val="bottom"/>
          </w:tcPr>
          <w:p w14:paraId="5CACDC7D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E939960" w14:textId="07A5623F" w:rsidR="00583F43" w:rsidRPr="00E375D2" w:rsidRDefault="00AB7C2F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583F43" w:rsidRPr="0002395D" w14:paraId="3C1A1D22" w14:textId="77777777" w:rsidTr="006C35A9">
        <w:trPr>
          <w:trHeight w:val="20"/>
        </w:trPr>
        <w:tc>
          <w:tcPr>
            <w:tcW w:w="3003" w:type="dxa"/>
          </w:tcPr>
          <w:p w14:paraId="716278EA" w14:textId="77777777" w:rsidR="00583F43" w:rsidRPr="0002395D" w:rsidRDefault="00583F43" w:rsidP="007A4321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C5A324" w14:textId="0E6AC6FB" w:rsidR="00583F43" w:rsidRPr="0002395D" w:rsidRDefault="0034215D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51A4F64E" w:rsidR="00583F43" w:rsidRPr="006C35A9" w:rsidRDefault="007D440D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6EB04D7C" w:rsidR="00583F43" w:rsidRPr="0002395D" w:rsidRDefault="00AB7C2F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34" w:type="dxa"/>
            <w:vAlign w:val="bottom"/>
          </w:tcPr>
          <w:p w14:paraId="29E627D3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A87469B" w14:textId="77777777" w:rsidR="00583F43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A0639B" w14:textId="5C29C161" w:rsidR="00DA76DA" w:rsidRPr="0002395D" w:rsidRDefault="00DA76DA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</w:t>
            </w:r>
          </w:p>
        </w:tc>
      </w:tr>
      <w:tr w:rsidR="00583F43" w:rsidRPr="0002395D" w14:paraId="0454FE13" w14:textId="77777777" w:rsidTr="006C35A9">
        <w:trPr>
          <w:trHeight w:val="20"/>
        </w:trPr>
        <w:tc>
          <w:tcPr>
            <w:tcW w:w="3003" w:type="dxa"/>
          </w:tcPr>
          <w:p w14:paraId="50DC6383" w14:textId="77777777" w:rsidR="00583F43" w:rsidRPr="0002395D" w:rsidRDefault="00583F43" w:rsidP="007A4321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52F3465F" w:rsidR="00583F43" w:rsidRPr="0002395D" w:rsidRDefault="006C35A9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7D14FFCB" w:rsidR="00583F43" w:rsidRPr="006C35A9" w:rsidRDefault="007D440D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0ECDB0BB" w:rsidR="00583F43" w:rsidRPr="0002395D" w:rsidRDefault="00AB7C2F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3,402</w:t>
            </w:r>
          </w:p>
        </w:tc>
        <w:tc>
          <w:tcPr>
            <w:tcW w:w="134" w:type="dxa"/>
            <w:vAlign w:val="bottom"/>
          </w:tcPr>
          <w:p w14:paraId="544D8F18" w14:textId="77777777" w:rsidR="00583F43" w:rsidRPr="0002395D" w:rsidRDefault="00583F43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E775DC4" w14:textId="7E3E1125" w:rsidR="00583F43" w:rsidRPr="0002395D" w:rsidRDefault="00DA76DA" w:rsidP="007A432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3,147</w:t>
            </w:r>
          </w:p>
        </w:tc>
      </w:tr>
    </w:tbl>
    <w:p w14:paraId="70E35119" w14:textId="77777777" w:rsidR="005F3BC2" w:rsidRDefault="005F3BC2" w:rsidP="005F3BC2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362ACC79" w14:textId="15A4DDF2" w:rsidR="002D6346" w:rsidRPr="005F3BC2" w:rsidRDefault="00F25BD9" w:rsidP="005F3BC2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F3BC2">
        <w:rPr>
          <w:rFonts w:ascii="Angsana New" w:hAnsi="Angsana New"/>
          <w:b/>
          <w:bCs/>
          <w:sz w:val="32"/>
          <w:szCs w:val="32"/>
        </w:rPr>
        <w:t>19</w:t>
      </w:r>
      <w:r w:rsidR="002D6346" w:rsidRPr="005F3BC2">
        <w:rPr>
          <w:rFonts w:ascii="Angsana New" w:hAnsi="Angsana New"/>
          <w:b/>
          <w:bCs/>
          <w:sz w:val="32"/>
          <w:szCs w:val="32"/>
        </w:rPr>
        <w:t>.</w:t>
      </w:r>
      <w:r w:rsidR="002D6346" w:rsidRPr="005F3BC2">
        <w:rPr>
          <w:rFonts w:ascii="Angsana New" w:hAnsi="Angsana New"/>
          <w:b/>
          <w:bCs/>
          <w:sz w:val="32"/>
          <w:szCs w:val="32"/>
        </w:rPr>
        <w:tab/>
      </w:r>
      <w:r w:rsidR="002D6346" w:rsidRPr="00E375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E375D2" w:rsidRDefault="00600EF0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B32000" w:rsidRPr="00660C70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32000" w:rsidRPr="00660C70" w14:paraId="02B85A2E" w14:textId="77777777" w:rsidTr="00B32000">
        <w:tc>
          <w:tcPr>
            <w:tcW w:w="5046" w:type="dxa"/>
          </w:tcPr>
          <w:p w14:paraId="52A7EA83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32000" w:rsidRPr="00660C70" w14:paraId="2ADBDF03" w14:textId="77777777" w:rsidTr="00AB69C6">
        <w:tc>
          <w:tcPr>
            <w:tcW w:w="5046" w:type="dxa"/>
          </w:tcPr>
          <w:p w14:paraId="7568577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BFB8A37" w14:textId="19F4FD5C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60C70" w:rsidRPr="00660C7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4BF21AB9" w14:textId="0F021954" w:rsidR="00B32000" w:rsidRPr="00660C70" w:rsidRDefault="00660C7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B32000"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32000" w:rsidRPr="00660C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 w:rsidRPr="00660C7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5AB462DB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 w:rsidRPr="00660C7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32000" w:rsidRPr="00660C70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3F0E114C" w:rsidR="00B32000" w:rsidRPr="00E375D2" w:rsidRDefault="00E04D0A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4D0A">
              <w:rPr>
                <w:rFonts w:asciiTheme="majorBidi" w:hAnsiTheme="majorBidi" w:cstheme="majorBidi"/>
                <w:sz w:val="32"/>
                <w:szCs w:val="32"/>
              </w:rPr>
              <w:t>34,456</w:t>
            </w:r>
          </w:p>
        </w:tc>
        <w:tc>
          <w:tcPr>
            <w:tcW w:w="138" w:type="dxa"/>
          </w:tcPr>
          <w:p w14:paraId="1B93CB66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2D8C7D3A" w:rsidR="00B32000" w:rsidRPr="00660C70" w:rsidRDefault="00AB69C6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0C70">
              <w:rPr>
                <w:rFonts w:asciiTheme="majorBidi" w:hAnsiTheme="majorBidi" w:cstheme="majorBidi"/>
                <w:sz w:val="32"/>
                <w:szCs w:val="32"/>
              </w:rPr>
              <w:t>12,318</w:t>
            </w:r>
          </w:p>
        </w:tc>
      </w:tr>
      <w:tr w:rsidR="002667EE" w:rsidRPr="00660C70" w14:paraId="71B333DF" w14:textId="77777777" w:rsidTr="00AB69C6">
        <w:tc>
          <w:tcPr>
            <w:tcW w:w="5046" w:type="dxa"/>
          </w:tcPr>
          <w:p w14:paraId="2500120A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352BBEA8" w:rsidR="002667EE" w:rsidRPr="00660C70" w:rsidRDefault="00E04D0A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18,886</w:t>
            </w:r>
          </w:p>
        </w:tc>
        <w:tc>
          <w:tcPr>
            <w:tcW w:w="138" w:type="dxa"/>
          </w:tcPr>
          <w:p w14:paraId="6A3F2BB0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127B10E0" w:rsidR="002667EE" w:rsidRPr="00660C70" w:rsidRDefault="002667EE" w:rsidP="00532235">
            <w:pPr>
              <w:tabs>
                <w:tab w:val="clear" w:pos="907"/>
                <w:tab w:val="left" w:pos="284"/>
                <w:tab w:val="left" w:pos="1418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0C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67EE" w:rsidRPr="00660C70" w14:paraId="1AD20297" w14:textId="77777777" w:rsidTr="00AB69C6">
        <w:tc>
          <w:tcPr>
            <w:tcW w:w="5046" w:type="dxa"/>
          </w:tcPr>
          <w:p w14:paraId="02D9E63B" w14:textId="77777777" w:rsidR="002667EE" w:rsidRPr="00E375D2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0C7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434C9DFE" w:rsidR="002667EE" w:rsidRPr="00660C70" w:rsidRDefault="00E04D0A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53,342</w:t>
            </w:r>
          </w:p>
        </w:tc>
        <w:tc>
          <w:tcPr>
            <w:tcW w:w="138" w:type="dxa"/>
          </w:tcPr>
          <w:p w14:paraId="3F934F33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4EFA0E7A" w:rsidR="002667EE" w:rsidRPr="00E375D2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0C70">
              <w:rPr>
                <w:rFonts w:asciiTheme="majorBidi" w:hAnsiTheme="majorBidi" w:cstheme="majorBidi"/>
                <w:sz w:val="32"/>
                <w:szCs w:val="32"/>
              </w:rPr>
              <w:t>12,318</w:t>
            </w:r>
          </w:p>
        </w:tc>
      </w:tr>
    </w:tbl>
    <w:p w14:paraId="05BA0844" w14:textId="00D5AD5D" w:rsidR="001B7572" w:rsidRPr="00E37747" w:rsidRDefault="001B7572" w:rsidP="005F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80" w:lineRule="exact"/>
        <w:ind w:left="284"/>
        <w:rPr>
          <w:rFonts w:asciiTheme="majorBidi" w:hAnsiTheme="majorBidi" w:cstheme="majorBidi"/>
          <w:sz w:val="32"/>
          <w:szCs w:val="32"/>
          <w:highlight w:val="yellow"/>
          <w:u w:val="single"/>
        </w:rPr>
      </w:pPr>
    </w:p>
    <w:p w14:paraId="4CDBCF07" w14:textId="372A0CFE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27A20D78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7E6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2D37E6">
        <w:rPr>
          <w:rFonts w:asciiTheme="majorBidi" w:hAnsiTheme="majorBidi"/>
          <w:spacing w:val="-6"/>
          <w:sz w:val="32"/>
          <w:szCs w:val="32"/>
        </w:rPr>
        <w:t>.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2D37E6">
        <w:rPr>
          <w:rFonts w:asciiTheme="majorBidi" w:hAnsiTheme="majorBidi"/>
          <w:spacing w:val="-6"/>
          <w:sz w:val="32"/>
          <w:szCs w:val="32"/>
        </w:rPr>
        <w:t>.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E375D2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ก)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ข)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1EE3702D" w14:textId="77777777" w:rsidR="008E124A" w:rsidRDefault="008E124A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9E4B05E" w14:textId="77777777" w:rsidR="008E124A" w:rsidRDefault="008E124A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33BB21D" w14:textId="218DD9AE" w:rsidR="000E3A61" w:rsidRPr="00E375D2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7E6">
        <w:rPr>
          <w:rFonts w:asciiTheme="majorBidi" w:hAnsiTheme="majorBidi" w:cstheme="majorBidi"/>
          <w:sz w:val="32"/>
          <w:szCs w:val="32"/>
        </w:rPr>
        <w:t>2</w:t>
      </w:r>
      <w:r w:rsidRPr="002D37E6">
        <w:rPr>
          <w:rFonts w:asciiTheme="majorBidi" w:hAnsiTheme="majorBidi"/>
          <w:sz w:val="32"/>
          <w:szCs w:val="32"/>
        </w:rPr>
        <w:t xml:space="preserve">. </w:t>
      </w:r>
      <w:r w:rsidRPr="002D37E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375D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AA1DA0" w:rsidRPr="002D37E6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="00AA1DA0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AA1DA0" w:rsidRPr="002D37E6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="009474BC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กู้ยืมเงิน</w:t>
      </w:r>
      <w:r w:rsidR="00BD2069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F330C0" w:rsidRPr="00E375D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แห่ง</w:t>
      </w:r>
      <w:r w:rsidRPr="00E375D2">
        <w:rPr>
          <w:rFonts w:asciiTheme="majorBidi" w:hAnsiTheme="majorBidi" w:cstheme="majorBidi"/>
          <w:sz w:val="32"/>
          <w:szCs w:val="32"/>
          <w:cs/>
        </w:rPr>
        <w:t>หนึ่ง</w:t>
      </w:r>
      <w:r w:rsidR="00C50DA8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A1DA0" w:rsidRPr="002D37E6">
        <w:rPr>
          <w:rFonts w:asciiTheme="majorBidi" w:hAnsiTheme="majorBidi" w:cstheme="majorBidi"/>
          <w:sz w:val="32"/>
          <w:szCs w:val="32"/>
        </w:rPr>
        <w:t>50</w:t>
      </w:r>
      <w:r w:rsidRPr="00E375D2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="00AA1DA0" w:rsidRPr="00E375D2">
        <w:rPr>
          <w:rFonts w:asciiTheme="majorBidi" w:hAnsiTheme="majorBidi" w:hint="cs"/>
          <w:sz w:val="32"/>
          <w:szCs w:val="32"/>
          <w:cs/>
        </w:rPr>
        <w:t>เป็นทุนห</w:t>
      </w:r>
      <w:r w:rsidR="005A3D50" w:rsidRPr="00E375D2">
        <w:rPr>
          <w:rFonts w:asciiTheme="majorBidi" w:hAnsiTheme="majorBidi" w:hint="cs"/>
          <w:sz w:val="32"/>
          <w:szCs w:val="32"/>
          <w:cs/>
        </w:rPr>
        <w:t>มุ</w:t>
      </w:r>
      <w:r w:rsidR="00AA1DA0" w:rsidRPr="00E375D2">
        <w:rPr>
          <w:rFonts w:asciiTheme="majorBidi" w:hAnsiTheme="majorBidi" w:hint="cs"/>
          <w:sz w:val="32"/>
          <w:szCs w:val="32"/>
          <w:cs/>
        </w:rPr>
        <w:t>นเวียนภายในกิจการ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E375D2">
        <w:rPr>
          <w:rFonts w:asciiTheme="majorBidi" w:hAnsiTheme="majorBidi" w:hint="cs"/>
          <w:sz w:val="32"/>
          <w:szCs w:val="32"/>
          <w:cs/>
        </w:rPr>
        <w:t>ในอัตรา</w:t>
      </w:r>
      <w:r w:rsidR="00C50DA8" w:rsidRPr="00E375D2">
        <w:rPr>
          <w:rFonts w:asciiTheme="majorBidi" w:hAnsiTheme="majorBidi"/>
          <w:sz w:val="32"/>
          <w:szCs w:val="32"/>
          <w:cs/>
        </w:rPr>
        <w:br/>
      </w:r>
      <w:r w:rsidRPr="00E375D2">
        <w:rPr>
          <w:rFonts w:asciiTheme="majorBidi" w:hAnsiTheme="majorBidi" w:hint="cs"/>
          <w:sz w:val="32"/>
          <w:szCs w:val="32"/>
          <w:cs/>
        </w:rPr>
        <w:t>ร้อยละ</w:t>
      </w:r>
      <w:r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2D37E6">
        <w:rPr>
          <w:rFonts w:asciiTheme="majorBidi" w:hAnsiTheme="majorBidi" w:cstheme="majorBidi"/>
          <w:sz w:val="32"/>
          <w:szCs w:val="32"/>
        </w:rPr>
        <w:t>2</w:t>
      </w:r>
      <w:r w:rsidRPr="00E375D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E375D2">
        <w:rPr>
          <w:rFonts w:asciiTheme="majorBidi" w:hAnsiTheme="majorBidi" w:hint="cs"/>
          <w:sz w:val="32"/>
          <w:szCs w:val="32"/>
          <w:cs/>
        </w:rPr>
        <w:t>ต้น</w:t>
      </w:r>
      <w:r w:rsidRPr="00E375D2">
        <w:rPr>
          <w:rFonts w:asciiTheme="majorBidi" w:hAnsiTheme="majorBidi"/>
          <w:sz w:val="32"/>
          <w:szCs w:val="32"/>
          <w:cs/>
        </w:rPr>
        <w:t>เดือน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ละ </w:t>
      </w:r>
      <w:r w:rsidR="00AA1DA0" w:rsidRPr="002D37E6">
        <w:rPr>
          <w:rFonts w:asciiTheme="majorBidi" w:hAnsiTheme="majorBidi" w:cstheme="majorBidi"/>
          <w:sz w:val="32"/>
          <w:szCs w:val="32"/>
        </w:rPr>
        <w:t>2.80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AA1DA0" w:rsidRPr="002D37E6">
        <w:rPr>
          <w:rFonts w:asciiTheme="majorBidi" w:hAnsiTheme="majorBidi" w:cstheme="majorBidi"/>
          <w:sz w:val="32"/>
          <w:szCs w:val="32"/>
        </w:rPr>
        <w:t>24</w:t>
      </w:r>
      <w:r w:rsidRPr="00E375D2">
        <w:rPr>
          <w:rFonts w:asciiTheme="majorBidi" w:hAnsiTheme="majorBidi"/>
          <w:sz w:val="32"/>
          <w:szCs w:val="32"/>
          <w:cs/>
        </w:rPr>
        <w:t xml:space="preserve"> งวด </w:t>
      </w:r>
      <w:r w:rsidRPr="00E375D2">
        <w:rPr>
          <w:rFonts w:asciiTheme="majorBidi" w:hAnsiTheme="majorBidi" w:hint="cs"/>
          <w:sz w:val="32"/>
          <w:szCs w:val="32"/>
          <w:cs/>
        </w:rPr>
        <w:t>และชำระดอกเบี้ยเป็นรายเดือน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9474BC" w:rsidRPr="00E375D2">
        <w:rPr>
          <w:rFonts w:asciiTheme="majorBidi" w:hAnsiTheme="majorBidi" w:cstheme="majorBidi"/>
          <w:sz w:val="32"/>
          <w:szCs w:val="32"/>
          <w:cs/>
        </w:rPr>
        <w:br/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4BC" w:rsidRPr="002D37E6">
        <w:rPr>
          <w:rFonts w:asciiTheme="majorBidi" w:hAnsiTheme="majorBidi" w:cstheme="majorBidi"/>
          <w:sz w:val="32"/>
          <w:szCs w:val="32"/>
        </w:rPr>
        <w:t xml:space="preserve">6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รัฐบาลชดเชย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ดอกเบี้ยให้และบริษัท</w:t>
      </w:r>
      <w:r w:rsidR="00543CB3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 xml:space="preserve">เริ่มชำระงวดแรกตั้งแต่เดือนที่ 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7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</w:p>
    <w:p w14:paraId="442CBE7A" w14:textId="77777777" w:rsidR="000E3A61" w:rsidRPr="002D37E6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E375D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2D37E6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ก)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41BB3FD" w14:textId="2F8AE268" w:rsidR="00532235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ข)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Pr="002D37E6">
        <w:rPr>
          <w:rFonts w:asciiTheme="majorBidi" w:hAnsiTheme="majorBidi" w:cstheme="majorBidi" w:hint="cs"/>
          <w:sz w:val="32"/>
          <w:szCs w:val="32"/>
        </w:rPr>
        <w:t>(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50CAAB6B" w14:textId="77777777" w:rsidR="005F3BC2" w:rsidRDefault="005F3BC2" w:rsidP="0053223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27E4F6" w14:textId="0F01BD5F" w:rsidR="00532235" w:rsidRPr="00583D75" w:rsidRDefault="00532235" w:rsidP="0053223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583D75">
        <w:rPr>
          <w:rFonts w:ascii="Angsana New" w:hAnsi="Angsana New"/>
          <w:b/>
          <w:bCs/>
          <w:sz w:val="32"/>
          <w:szCs w:val="32"/>
        </w:rPr>
        <w:t>20.</w:t>
      </w:r>
      <w:r w:rsidRPr="00583D75">
        <w:rPr>
          <w:rFonts w:ascii="Angsana New" w:hAnsi="Angsana New"/>
          <w:b/>
          <w:bCs/>
          <w:sz w:val="32"/>
          <w:szCs w:val="32"/>
        </w:rPr>
        <w:tab/>
      </w:r>
      <w:r w:rsidRPr="00583D75">
        <w:rPr>
          <w:rFonts w:ascii="Angsana New" w:hAnsi="Angsana New"/>
          <w:b/>
          <w:bCs/>
          <w:sz w:val="32"/>
          <w:szCs w:val="32"/>
        </w:rPr>
        <w:tab/>
      </w:r>
      <w:r w:rsidRPr="00E375D2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77777777" w:rsidR="00532235" w:rsidRPr="00583D75" w:rsidRDefault="00532235" w:rsidP="00532235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532235" w:rsidRPr="00745412" w14:paraId="1D0FF662" w14:textId="77777777" w:rsidTr="00796033">
        <w:trPr>
          <w:cantSplit/>
          <w:jc w:val="right"/>
        </w:trPr>
        <w:tc>
          <w:tcPr>
            <w:tcW w:w="4025" w:type="dxa"/>
          </w:tcPr>
          <w:p w14:paraId="238C9B13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6425E6B1" w14:textId="77777777" w:rsidR="00532235" w:rsidRPr="00745412" w:rsidRDefault="00532235" w:rsidP="008E124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32235" w:rsidRPr="00745412" w14:paraId="14669C0B" w14:textId="77777777" w:rsidTr="00796033">
        <w:trPr>
          <w:cantSplit/>
          <w:jc w:val="right"/>
        </w:trPr>
        <w:tc>
          <w:tcPr>
            <w:tcW w:w="4025" w:type="dxa"/>
          </w:tcPr>
          <w:p w14:paraId="086BDE87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49B1D" w14:textId="77777777" w:rsidR="00532235" w:rsidRPr="00745412" w:rsidRDefault="00532235" w:rsidP="008E124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FF789C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C2C0AD" w14:textId="77777777" w:rsidR="00532235" w:rsidRPr="00745412" w:rsidRDefault="00532235" w:rsidP="008E124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2235" w:rsidRPr="00745412" w14:paraId="4EEB225C" w14:textId="77777777" w:rsidTr="00796033">
        <w:trPr>
          <w:cantSplit/>
          <w:jc w:val="right"/>
        </w:trPr>
        <w:tc>
          <w:tcPr>
            <w:tcW w:w="4025" w:type="dxa"/>
          </w:tcPr>
          <w:p w14:paraId="3F7D1AC0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781FE7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>3</w:t>
            </w:r>
            <w:r w:rsidRPr="0074541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6CA6D3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748D88D" w14:textId="77777777" w:rsidR="00532235" w:rsidRPr="00745412" w:rsidRDefault="00532235" w:rsidP="008E124A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0A86247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454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36CF1B74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425D0CEE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>3</w:t>
            </w:r>
            <w:r w:rsidRPr="0074541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6C5CD7F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6D693C1A" w14:textId="77777777" w:rsidR="00532235" w:rsidRPr="00745412" w:rsidRDefault="00532235" w:rsidP="008E124A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933AFC5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454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32235" w:rsidRPr="00745412" w14:paraId="5864D7B8" w14:textId="77777777" w:rsidTr="00796033">
        <w:trPr>
          <w:cantSplit/>
          <w:jc w:val="right"/>
        </w:trPr>
        <w:tc>
          <w:tcPr>
            <w:tcW w:w="4025" w:type="dxa"/>
          </w:tcPr>
          <w:p w14:paraId="2D91FEC3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4E7426D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14,277</w:t>
            </w:r>
          </w:p>
        </w:tc>
        <w:tc>
          <w:tcPr>
            <w:tcW w:w="137" w:type="dxa"/>
          </w:tcPr>
          <w:p w14:paraId="46EC234B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C12C9F6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8" w:type="dxa"/>
            <w:vAlign w:val="bottom"/>
          </w:tcPr>
          <w:p w14:paraId="27DADAC7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  <w:vAlign w:val="bottom"/>
          </w:tcPr>
          <w:p w14:paraId="1207DA3D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12,986</w:t>
            </w:r>
          </w:p>
        </w:tc>
        <w:tc>
          <w:tcPr>
            <w:tcW w:w="138" w:type="dxa"/>
            <w:vAlign w:val="bottom"/>
          </w:tcPr>
          <w:p w14:paraId="524C16BF" w14:textId="77777777" w:rsidR="00532235" w:rsidRPr="00745412" w:rsidRDefault="00532235" w:rsidP="008E12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C118D41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</w:tr>
      <w:tr w:rsidR="00532235" w:rsidRPr="00745412" w14:paraId="6961776E" w14:textId="77777777" w:rsidTr="00796033">
        <w:trPr>
          <w:cantSplit/>
          <w:jc w:val="right"/>
        </w:trPr>
        <w:tc>
          <w:tcPr>
            <w:tcW w:w="4025" w:type="dxa"/>
          </w:tcPr>
          <w:p w14:paraId="2FB49745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3E1BFB59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1,106</w:t>
            </w:r>
          </w:p>
        </w:tc>
        <w:tc>
          <w:tcPr>
            <w:tcW w:w="137" w:type="dxa"/>
          </w:tcPr>
          <w:p w14:paraId="52865189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5F2C433" w14:textId="77777777" w:rsidR="00532235" w:rsidRPr="00745412" w:rsidRDefault="00532235" w:rsidP="008E124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38" w:type="dxa"/>
          </w:tcPr>
          <w:p w14:paraId="4D5D7A52" w14:textId="77777777" w:rsidR="00532235" w:rsidRPr="00745412" w:rsidRDefault="0053223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62A728F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895</w:t>
            </w:r>
          </w:p>
        </w:tc>
        <w:tc>
          <w:tcPr>
            <w:tcW w:w="138" w:type="dxa"/>
          </w:tcPr>
          <w:p w14:paraId="75799876" w14:textId="77777777" w:rsidR="00532235" w:rsidRPr="00745412" w:rsidRDefault="00532235" w:rsidP="008E124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4DACFC4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1,652</w:t>
            </w:r>
          </w:p>
        </w:tc>
      </w:tr>
      <w:tr w:rsidR="00532235" w:rsidRPr="00745412" w14:paraId="6511064F" w14:textId="77777777" w:rsidTr="00796033">
        <w:trPr>
          <w:cantSplit/>
          <w:jc w:val="right"/>
        </w:trPr>
        <w:tc>
          <w:tcPr>
            <w:tcW w:w="4025" w:type="dxa"/>
          </w:tcPr>
          <w:p w14:paraId="5B2FA002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vAlign w:val="bottom"/>
          </w:tcPr>
          <w:p w14:paraId="4D1A5FE4" w14:textId="77777777" w:rsidR="00532235" w:rsidRPr="00745412" w:rsidRDefault="00532235" w:rsidP="008E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54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DD8EA4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59B5D0C4" w14:textId="77777777" w:rsidR="00532235" w:rsidRPr="00745412" w:rsidRDefault="00532235" w:rsidP="008E124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8" w:type="dxa"/>
          </w:tcPr>
          <w:p w14:paraId="2F16C8F8" w14:textId="77777777" w:rsidR="00532235" w:rsidRPr="00745412" w:rsidRDefault="0053223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8289CCD" w14:textId="77777777" w:rsidR="00532235" w:rsidRPr="00745412" w:rsidRDefault="00532235" w:rsidP="008E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54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9141B9E" w14:textId="77777777" w:rsidR="00532235" w:rsidRPr="00745412" w:rsidRDefault="00532235" w:rsidP="008E124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4374709D" w14:textId="77777777" w:rsidR="00532235" w:rsidRPr="00745412" w:rsidRDefault="00532235" w:rsidP="008E124A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</w:tr>
      <w:tr w:rsidR="00532235" w:rsidRPr="00745412" w14:paraId="2B08F305" w14:textId="77777777" w:rsidTr="00796033">
        <w:trPr>
          <w:cantSplit/>
          <w:jc w:val="right"/>
        </w:trPr>
        <w:tc>
          <w:tcPr>
            <w:tcW w:w="4025" w:type="dxa"/>
          </w:tcPr>
          <w:p w14:paraId="592BE548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07DA2B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15,383</w:t>
            </w:r>
          </w:p>
        </w:tc>
        <w:tc>
          <w:tcPr>
            <w:tcW w:w="137" w:type="dxa"/>
          </w:tcPr>
          <w:p w14:paraId="3C496363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6676968B" w14:textId="77777777" w:rsidR="00532235" w:rsidRPr="00745412" w:rsidRDefault="00532235" w:rsidP="008E124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14,277</w:t>
            </w:r>
          </w:p>
        </w:tc>
        <w:tc>
          <w:tcPr>
            <w:tcW w:w="138" w:type="dxa"/>
            <w:vAlign w:val="bottom"/>
          </w:tcPr>
          <w:p w14:paraId="6E7A3A92" w14:textId="77777777" w:rsidR="00532235" w:rsidRPr="00745412" w:rsidRDefault="0053223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25D857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13,881</w:t>
            </w:r>
          </w:p>
        </w:tc>
        <w:tc>
          <w:tcPr>
            <w:tcW w:w="138" w:type="dxa"/>
            <w:vAlign w:val="bottom"/>
          </w:tcPr>
          <w:p w14:paraId="60E9719F" w14:textId="77777777" w:rsidR="00532235" w:rsidRPr="00745412" w:rsidRDefault="00532235" w:rsidP="008E124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6B8CFCD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12,986</w:t>
            </w:r>
          </w:p>
        </w:tc>
      </w:tr>
    </w:tbl>
    <w:p w14:paraId="3FB924AD" w14:textId="77777777" w:rsidR="004000C1" w:rsidRPr="00E375D2" w:rsidRDefault="004000C1" w:rsidP="005322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D6185CF" w14:textId="77777777" w:rsidR="00AF4798" w:rsidRPr="007928F9" w:rsidRDefault="00AF4798" w:rsidP="0053223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5180CC5C" w14:textId="537ECD0E" w:rsidR="00583D75" w:rsidRPr="006840A6" w:rsidRDefault="00583D75" w:rsidP="005322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สำหรับงวด</w:t>
      </w:r>
      <w:r w:rsidRPr="00E375D2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375D2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="00532235">
        <w:rPr>
          <w:rFonts w:ascii="Angsana New" w:hAnsi="Angsana New"/>
          <w:sz w:val="32"/>
          <w:szCs w:val="32"/>
        </w:rPr>
        <w:t>30</w:t>
      </w:r>
      <w:r w:rsidRPr="00E375D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6840A6">
        <w:rPr>
          <w:rFonts w:ascii="Angsana New" w:hAnsi="Angsana New"/>
          <w:sz w:val="32"/>
          <w:szCs w:val="32"/>
        </w:rPr>
        <w:t>256</w:t>
      </w:r>
      <w:r w:rsidR="00AD4BB1">
        <w:rPr>
          <w:rFonts w:ascii="Angsana New" w:hAnsi="Angsana New"/>
          <w:sz w:val="32"/>
          <w:szCs w:val="32"/>
        </w:rPr>
        <w:t>5</w:t>
      </w:r>
      <w:r w:rsidRPr="00E375D2">
        <w:rPr>
          <w:rFonts w:ascii="Angsana New" w:hAnsi="Angsana New"/>
          <w:sz w:val="32"/>
          <w:szCs w:val="32"/>
          <w:cs/>
        </w:rPr>
        <w:t xml:space="preserve"> และ </w:t>
      </w:r>
      <w:r w:rsidRPr="006840A6">
        <w:rPr>
          <w:rFonts w:ascii="Angsana New" w:hAnsi="Angsana New"/>
          <w:sz w:val="32"/>
          <w:szCs w:val="32"/>
        </w:rPr>
        <w:t>256</w:t>
      </w:r>
      <w:r w:rsidRPr="00E375D2">
        <w:rPr>
          <w:rFonts w:ascii="Angsana New" w:hAnsi="Angsana New" w:hint="cs"/>
          <w:sz w:val="32"/>
          <w:szCs w:val="32"/>
        </w:rPr>
        <w:t>4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583D75" w:rsidRPr="00035707" w14:paraId="6403075B" w14:textId="77777777" w:rsidTr="00E6124F">
        <w:trPr>
          <w:cantSplit/>
        </w:trPr>
        <w:tc>
          <w:tcPr>
            <w:tcW w:w="2835" w:type="dxa"/>
          </w:tcPr>
          <w:p w14:paraId="098967A9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75A7337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83D75" w:rsidRPr="00035707" w14:paraId="7FAB2365" w14:textId="77777777" w:rsidTr="00E6124F">
        <w:trPr>
          <w:cantSplit/>
        </w:trPr>
        <w:tc>
          <w:tcPr>
            <w:tcW w:w="2835" w:type="dxa"/>
          </w:tcPr>
          <w:p w14:paraId="633E09FE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E12509B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</w:t>
            </w:r>
          </w:p>
        </w:tc>
      </w:tr>
      <w:tr w:rsidR="00583D75" w:rsidRPr="00035707" w14:paraId="4BCB872F" w14:textId="77777777" w:rsidTr="00E6124F">
        <w:trPr>
          <w:cantSplit/>
        </w:trPr>
        <w:tc>
          <w:tcPr>
            <w:tcW w:w="2835" w:type="dxa"/>
          </w:tcPr>
          <w:p w14:paraId="6379D8C5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DD9CD" w14:textId="77777777" w:rsidR="00583D75" w:rsidRPr="00035707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B197E50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1C0FB209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12DB732" w14:textId="77777777" w:rsidR="00583D75" w:rsidRPr="00035707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71D9CE48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83D75" w:rsidRPr="00035707" w14:paraId="21239B71" w14:textId="77777777" w:rsidTr="00E6124F">
        <w:trPr>
          <w:cantSplit/>
        </w:trPr>
        <w:tc>
          <w:tcPr>
            <w:tcW w:w="2835" w:type="dxa"/>
          </w:tcPr>
          <w:p w14:paraId="5A0DE69F" w14:textId="77777777" w:rsidR="00583D75" w:rsidRPr="00E375D2" w:rsidRDefault="00583D75" w:rsidP="008E124A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25545B7" w14:textId="2F100450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C606328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C8E208" w14:textId="4D598932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D9400FB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F6803D" w14:textId="71206BE6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</w:tcPr>
          <w:p w14:paraId="48A28318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D8C0EE1" w14:textId="6A3362B5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3134" w:rsidRPr="00035707" w14:paraId="2BACBEC9" w14:textId="77777777" w:rsidTr="00E6124F">
        <w:trPr>
          <w:cantSplit/>
        </w:trPr>
        <w:tc>
          <w:tcPr>
            <w:tcW w:w="2835" w:type="dxa"/>
          </w:tcPr>
          <w:p w14:paraId="6E0EFF63" w14:textId="77777777" w:rsidR="00173134" w:rsidRPr="00035707" w:rsidRDefault="00173134" w:rsidP="008E124A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506861CA" w14:textId="0252641E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42" w:type="dxa"/>
          </w:tcPr>
          <w:p w14:paraId="4F7C60B8" w14:textId="77777777" w:rsidR="00173134" w:rsidRPr="00035707" w:rsidRDefault="00173134" w:rsidP="008E12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97409E" w14:textId="02E421B0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42" w:type="dxa"/>
          </w:tcPr>
          <w:p w14:paraId="5296DC11" w14:textId="77777777" w:rsidR="00173134" w:rsidRPr="00E375D2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0855CF5" w14:textId="24390498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134">
              <w:rPr>
                <w:rFonts w:ascii="Angsana New" w:hAnsi="Angsana New"/>
                <w:sz w:val="28"/>
                <w:szCs w:val="28"/>
              </w:rPr>
              <w:t xml:space="preserve"> 1,006 </w:t>
            </w:r>
          </w:p>
        </w:tc>
        <w:tc>
          <w:tcPr>
            <w:tcW w:w="143" w:type="dxa"/>
          </w:tcPr>
          <w:p w14:paraId="174BE23F" w14:textId="77777777" w:rsidR="00173134" w:rsidRPr="00035707" w:rsidRDefault="00173134" w:rsidP="008E12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334A0D" w14:textId="591CEB32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  <w:tr w:rsidR="00173134" w:rsidRPr="00035707" w14:paraId="1D4590D5" w14:textId="77777777" w:rsidTr="00E6124F">
        <w:trPr>
          <w:cantSplit/>
        </w:trPr>
        <w:tc>
          <w:tcPr>
            <w:tcW w:w="2835" w:type="dxa"/>
          </w:tcPr>
          <w:p w14:paraId="1D1FEFF3" w14:textId="77777777" w:rsidR="00173134" w:rsidRPr="00035707" w:rsidRDefault="00173134" w:rsidP="008E124A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50954" w14:textId="42224D57" w:rsidR="00173134" w:rsidRPr="00E375D2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2" w:type="dxa"/>
          </w:tcPr>
          <w:p w14:paraId="0C83C35F" w14:textId="77777777" w:rsidR="00173134" w:rsidRPr="00035707" w:rsidRDefault="00173134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ABDB3" w14:textId="12E3E37B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14:paraId="097C399F" w14:textId="77777777" w:rsidR="00173134" w:rsidRPr="00E375D2" w:rsidRDefault="00173134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BB4813" w14:textId="1E42AB21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134">
              <w:rPr>
                <w:rFonts w:ascii="Angsana New" w:hAnsi="Angsana New"/>
                <w:sz w:val="28"/>
                <w:szCs w:val="28"/>
              </w:rPr>
              <w:t xml:space="preserve"> 100</w:t>
            </w:r>
          </w:p>
        </w:tc>
        <w:tc>
          <w:tcPr>
            <w:tcW w:w="143" w:type="dxa"/>
          </w:tcPr>
          <w:p w14:paraId="14C8ED67" w14:textId="77777777" w:rsidR="00173134" w:rsidRPr="00035707" w:rsidRDefault="00173134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483C7D" w14:textId="214EFE04" w:rsidR="00173134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583D75" w:rsidRPr="00035707" w14:paraId="2B6ACE69" w14:textId="77777777" w:rsidTr="00E6124F">
        <w:trPr>
          <w:cantSplit/>
        </w:trPr>
        <w:tc>
          <w:tcPr>
            <w:tcW w:w="2835" w:type="dxa"/>
          </w:tcPr>
          <w:p w14:paraId="10D1F3F4" w14:textId="77777777" w:rsidR="00583D75" w:rsidRPr="00E375D2" w:rsidRDefault="00583D75" w:rsidP="008E124A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188906F" w14:textId="3DD49806" w:rsidR="00583D75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42" w:type="dxa"/>
          </w:tcPr>
          <w:p w14:paraId="4F19E663" w14:textId="77777777" w:rsidR="00583D75" w:rsidRPr="00035707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A84BAB" w14:textId="084DA8ED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142" w:type="dxa"/>
          </w:tcPr>
          <w:p w14:paraId="666BA195" w14:textId="77777777" w:rsidR="00583D75" w:rsidRPr="00E375D2" w:rsidRDefault="00583D7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22AF63" w14:textId="5AAE136F" w:rsidR="00583D75" w:rsidRPr="00035707" w:rsidRDefault="00173134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43" w:type="dxa"/>
          </w:tcPr>
          <w:p w14:paraId="2FAF5623" w14:textId="77777777" w:rsidR="00583D75" w:rsidRPr="00035707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884924" w14:textId="628809C1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</w:tbl>
    <w:p w14:paraId="315728EC" w14:textId="02B4C65E" w:rsidR="004A3A68" w:rsidRDefault="004A3A68" w:rsidP="00532235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583D75" w:rsidRPr="002B243E" w14:paraId="656FF4FD" w14:textId="77777777" w:rsidTr="00E6124F">
        <w:trPr>
          <w:cantSplit/>
        </w:trPr>
        <w:tc>
          <w:tcPr>
            <w:tcW w:w="2835" w:type="dxa"/>
          </w:tcPr>
          <w:p w14:paraId="3F519599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7E4F3F6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83D75" w:rsidRPr="002B243E" w14:paraId="3BFB11B2" w14:textId="77777777" w:rsidTr="00E6124F">
        <w:trPr>
          <w:cantSplit/>
        </w:trPr>
        <w:tc>
          <w:tcPr>
            <w:tcW w:w="2835" w:type="dxa"/>
          </w:tcPr>
          <w:p w14:paraId="131678D6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02664EF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583D75" w:rsidRPr="002B243E" w14:paraId="4943BA3A" w14:textId="77777777" w:rsidTr="00E6124F">
        <w:trPr>
          <w:cantSplit/>
          <w:trHeight w:val="405"/>
        </w:trPr>
        <w:tc>
          <w:tcPr>
            <w:tcW w:w="2835" w:type="dxa"/>
          </w:tcPr>
          <w:p w14:paraId="29E2B095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9D1293" w14:textId="77777777" w:rsidR="00583D75" w:rsidRPr="002B243E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CDE986C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B24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428A4D5D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EC6B25D" w14:textId="77777777" w:rsidR="00583D75" w:rsidRPr="002B243E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37B581DD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B24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83D75" w:rsidRPr="002B243E" w14:paraId="489C334C" w14:textId="77777777" w:rsidTr="00E6124F">
        <w:trPr>
          <w:cantSplit/>
        </w:trPr>
        <w:tc>
          <w:tcPr>
            <w:tcW w:w="2835" w:type="dxa"/>
          </w:tcPr>
          <w:p w14:paraId="464C0CBA" w14:textId="77777777" w:rsidR="00583D75" w:rsidRPr="00E375D2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910440" w14:textId="59189CAF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C5CEC6E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E7286E" w14:textId="5D8F63CE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606D016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69CACF" w14:textId="4ACAB9AC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</w:tcPr>
          <w:p w14:paraId="3B9659EA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2044372" w14:textId="60B08452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83D75" w:rsidRPr="002B243E" w14:paraId="72DB690A" w14:textId="77777777" w:rsidTr="00E6124F">
        <w:trPr>
          <w:cantSplit/>
        </w:trPr>
        <w:tc>
          <w:tcPr>
            <w:tcW w:w="2835" w:type="dxa"/>
          </w:tcPr>
          <w:p w14:paraId="2B68BE02" w14:textId="77777777" w:rsidR="00583D75" w:rsidRPr="002B243E" w:rsidRDefault="00583D75" w:rsidP="008E124A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6C4E0C92" w14:textId="58448BF6" w:rsidR="00583D75" w:rsidRPr="002B243E" w:rsidRDefault="002B243E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42" w:type="dxa"/>
          </w:tcPr>
          <w:p w14:paraId="09451F93" w14:textId="77777777" w:rsidR="00583D75" w:rsidRPr="002B243E" w:rsidRDefault="00583D75" w:rsidP="008E12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D8F87C" w14:textId="2A56FFBB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42" w:type="dxa"/>
          </w:tcPr>
          <w:p w14:paraId="0DC17BBA" w14:textId="77777777" w:rsidR="00583D75" w:rsidRPr="00E375D2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2B43768" w14:textId="3653FE59" w:rsidR="00583D75" w:rsidRPr="002B243E" w:rsidRDefault="002B243E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43" w:type="dxa"/>
          </w:tcPr>
          <w:p w14:paraId="66BE6A65" w14:textId="77777777" w:rsidR="00583D75" w:rsidRPr="002B243E" w:rsidRDefault="00583D75" w:rsidP="008E124A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0487D3" w14:textId="6A55A130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747</w:t>
            </w:r>
          </w:p>
        </w:tc>
      </w:tr>
      <w:tr w:rsidR="00583D75" w:rsidRPr="002B243E" w14:paraId="09E72F5C" w14:textId="77777777" w:rsidTr="00E6124F">
        <w:trPr>
          <w:cantSplit/>
        </w:trPr>
        <w:tc>
          <w:tcPr>
            <w:tcW w:w="2835" w:type="dxa"/>
          </w:tcPr>
          <w:p w14:paraId="66599818" w14:textId="77777777" w:rsidR="00583D75" w:rsidRPr="002B243E" w:rsidRDefault="00583D75" w:rsidP="008E124A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2CCD7A" w14:textId="6626958C" w:rsidR="00583D75" w:rsidRPr="002B243E" w:rsidRDefault="002B243E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2" w:type="dxa"/>
          </w:tcPr>
          <w:p w14:paraId="4FD3855B" w14:textId="77777777" w:rsidR="00583D75" w:rsidRPr="002B243E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AFCB34" w14:textId="418F700B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14:paraId="731346E1" w14:textId="77777777" w:rsidR="00583D75" w:rsidRPr="00E375D2" w:rsidRDefault="00583D7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932066" w14:textId="7FDC6DEF" w:rsidR="00583D75" w:rsidRPr="002B243E" w:rsidRDefault="002B243E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3" w:type="dxa"/>
          </w:tcPr>
          <w:p w14:paraId="384EB568" w14:textId="77777777" w:rsidR="00583D75" w:rsidRPr="002B243E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E923424" w14:textId="41CBBE6D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583D75" w:rsidRPr="002B243E" w14:paraId="04958058" w14:textId="77777777" w:rsidTr="00E6124F">
        <w:trPr>
          <w:cantSplit/>
        </w:trPr>
        <w:tc>
          <w:tcPr>
            <w:tcW w:w="2835" w:type="dxa"/>
          </w:tcPr>
          <w:p w14:paraId="05108D94" w14:textId="77777777" w:rsidR="00583D75" w:rsidRPr="00E375D2" w:rsidRDefault="00583D75" w:rsidP="008E124A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14203C" w14:textId="54EA15CC" w:rsidR="00583D75" w:rsidRPr="002B243E" w:rsidRDefault="002B243E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</w:t>
            </w:r>
          </w:p>
        </w:tc>
        <w:tc>
          <w:tcPr>
            <w:tcW w:w="142" w:type="dxa"/>
          </w:tcPr>
          <w:p w14:paraId="0A2583DA" w14:textId="77777777" w:rsidR="00583D75" w:rsidRPr="002B243E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4004CE" w14:textId="07464326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2" w:type="dxa"/>
          </w:tcPr>
          <w:p w14:paraId="1F053F09" w14:textId="77777777" w:rsidR="00583D75" w:rsidRPr="00E375D2" w:rsidRDefault="00583D7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4FFAD6" w14:textId="4D54B3E2" w:rsidR="00583D75" w:rsidRPr="002B243E" w:rsidRDefault="00290863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43" w:type="dxa"/>
          </w:tcPr>
          <w:p w14:paraId="4256B0EB" w14:textId="77777777" w:rsidR="00583D75" w:rsidRPr="002B243E" w:rsidRDefault="00583D75" w:rsidP="008E124A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2CE04A9" w14:textId="21264D65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</w:tbl>
    <w:p w14:paraId="24B11849" w14:textId="5CBA4542" w:rsidR="00A4226C" w:rsidRPr="00E375D2" w:rsidRDefault="00A4226C" w:rsidP="008E124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2" w:name="_Hlk6493688"/>
      <w:r w:rsidRPr="002B243E">
        <w:rPr>
          <w:rFonts w:ascii="Angsana New" w:hAnsi="Angsana New"/>
          <w:spacing w:val="-2"/>
          <w:sz w:val="32"/>
          <w:szCs w:val="32"/>
        </w:rPr>
        <w:tab/>
      </w:r>
      <w:r w:rsidR="008E124A">
        <w:rPr>
          <w:rFonts w:ascii="Angsana New" w:hAnsi="Angsana New"/>
          <w:spacing w:val="-2"/>
          <w:sz w:val="32"/>
          <w:szCs w:val="32"/>
        </w:rPr>
        <w:tab/>
      </w:r>
      <w:r w:rsidR="008E124A">
        <w:rPr>
          <w:rFonts w:ascii="Angsana New" w:hAnsi="Angsana New"/>
          <w:spacing w:val="-2"/>
          <w:sz w:val="32"/>
          <w:szCs w:val="32"/>
        </w:rPr>
        <w:tab/>
      </w:r>
      <w:r w:rsidR="008E124A">
        <w:rPr>
          <w:rFonts w:ascii="Angsana New" w:hAnsi="Angsana New"/>
          <w:spacing w:val="-2"/>
          <w:sz w:val="32"/>
          <w:szCs w:val="32"/>
        </w:rPr>
        <w:tab/>
      </w:r>
      <w:r w:rsidR="008E124A">
        <w:rPr>
          <w:rFonts w:ascii="Angsana New" w:hAnsi="Angsana New"/>
          <w:spacing w:val="-2"/>
          <w:sz w:val="32"/>
          <w:szCs w:val="32"/>
        </w:rPr>
        <w:tab/>
      </w:r>
      <w:r w:rsidRPr="00E375D2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270C5737" w14:textId="4AE27FD6" w:rsidR="00583D75" w:rsidRPr="00583D75" w:rsidRDefault="00583D75" w:rsidP="0053223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สำหรับงวด</w:t>
      </w:r>
      <w:r w:rsidRPr="00E375D2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375D2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="00AD4BB1">
        <w:rPr>
          <w:rFonts w:ascii="Angsana New" w:hAnsi="Angsana New"/>
          <w:sz w:val="32"/>
          <w:szCs w:val="32"/>
        </w:rPr>
        <w:t xml:space="preserve">30 </w:t>
      </w:r>
      <w:r w:rsidRPr="00E375D2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83D75">
        <w:rPr>
          <w:rFonts w:ascii="Angsana New" w:hAnsi="Angsana New"/>
          <w:sz w:val="32"/>
          <w:szCs w:val="32"/>
        </w:rPr>
        <w:t>256</w:t>
      </w:r>
      <w:r w:rsidR="00AD4BB1">
        <w:rPr>
          <w:rFonts w:ascii="Angsana New" w:hAnsi="Angsana New"/>
          <w:sz w:val="32"/>
          <w:szCs w:val="32"/>
        </w:rPr>
        <w:t>5</w:t>
      </w:r>
      <w:r w:rsidRPr="00E375D2">
        <w:rPr>
          <w:rFonts w:ascii="Angsana New" w:hAnsi="Angsana New"/>
          <w:sz w:val="32"/>
          <w:szCs w:val="32"/>
          <w:cs/>
        </w:rPr>
        <w:t xml:space="preserve"> และ </w:t>
      </w:r>
      <w:r w:rsidRPr="00583D75">
        <w:rPr>
          <w:rFonts w:ascii="Angsana New" w:hAnsi="Angsana New"/>
          <w:sz w:val="32"/>
          <w:szCs w:val="32"/>
        </w:rPr>
        <w:t>256</w:t>
      </w:r>
      <w:r w:rsidRPr="00E375D2">
        <w:rPr>
          <w:rFonts w:ascii="Angsana New" w:hAnsi="Angsana New" w:hint="cs"/>
          <w:sz w:val="32"/>
          <w:szCs w:val="32"/>
        </w:rPr>
        <w:t>4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11D0D" w:rsidRPr="00583D75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E375D2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11D0D" w:rsidRPr="00583D75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E375D2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83D75" w:rsidRPr="00583D75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583D75" w:rsidRPr="00583D75" w:rsidRDefault="00583D75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257C2073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1B33259E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757B89F1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35320DC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4A88653E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B243E" w:rsidRPr="00583D75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2B243E" w:rsidRPr="00E375D2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155A3F13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CC54FDB" w14:textId="77777777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186E7569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2B243E" w:rsidRPr="00E375D2" w:rsidRDefault="002B243E" w:rsidP="0053223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0A0B43DD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1ED57346" w14:textId="77777777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F231713" w:rsidR="002B243E" w:rsidRPr="00583D75" w:rsidRDefault="002B243E" w:rsidP="00532235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2B243E" w:rsidRPr="00583D75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42328136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323EDEBF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2B243E" w:rsidRPr="00E375D2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6D373C2A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7AEA6000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2B243E" w:rsidRPr="00583D75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693CF22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29051F5E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1EC6981C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7B0C1103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D75">
              <w:rPr>
                <w:rFonts w:asciiTheme="majorBidi" w:hAnsiTheme="majorBidi"/>
                <w:sz w:val="26"/>
                <w:szCs w:val="26"/>
              </w:rPr>
              <w:t>-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436206FC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03E7685B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D75">
              <w:rPr>
                <w:rFonts w:asciiTheme="majorBidi" w:hAnsiTheme="majorBidi"/>
                <w:sz w:val="26"/>
                <w:szCs w:val="26"/>
              </w:rPr>
              <w:t>-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B243E" w:rsidRPr="00583D75" w14:paraId="375DFE17" w14:textId="77777777" w:rsidTr="005F202A">
        <w:trPr>
          <w:jc w:val="right"/>
        </w:trPr>
        <w:tc>
          <w:tcPr>
            <w:tcW w:w="2268" w:type="dxa"/>
          </w:tcPr>
          <w:p w14:paraId="0940CA27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14:paraId="1597EE8C" w14:textId="0F7E0F04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00A72311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23D0AAF1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18F5A6BD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59EFC1F8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2B243E" w:rsidRPr="00583D75" w14:paraId="4ED6D552" w14:textId="77777777" w:rsidTr="005F202A">
        <w:trPr>
          <w:jc w:val="right"/>
        </w:trPr>
        <w:tc>
          <w:tcPr>
            <w:tcW w:w="2268" w:type="dxa"/>
          </w:tcPr>
          <w:p w14:paraId="2BE98203" w14:textId="77777777" w:rsidR="002B243E" w:rsidRPr="00583D75" w:rsidRDefault="002B243E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14:paraId="382D75C5" w14:textId="7212C0C0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40FE58FC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230A63DF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2B243E" w:rsidRPr="00583D75" w:rsidRDefault="002B243E" w:rsidP="00532235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0A633624" w:rsidR="002B243E" w:rsidRPr="00583D75" w:rsidRDefault="002B243E" w:rsidP="00532235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2"/>
    </w:tbl>
    <w:p w14:paraId="1CBA16E4" w14:textId="2A0CEBE4" w:rsidR="00930C30" w:rsidRPr="00E37747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highlight w:val="yellow"/>
          <w:lang w:val="en-US"/>
        </w:rPr>
      </w:pPr>
    </w:p>
    <w:p w14:paraId="7EE5A5D3" w14:textId="164423DF" w:rsidR="00DB121F" w:rsidRPr="00E375D2" w:rsidRDefault="00034980" w:rsidP="001A182A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83D75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F25BD9" w:rsidRPr="00583D7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583D7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583D75">
        <w:rPr>
          <w:rFonts w:ascii="Angsana New" w:hAnsi="Angsana New"/>
          <w:b/>
          <w:bCs/>
          <w:sz w:val="32"/>
          <w:szCs w:val="32"/>
        </w:rPr>
        <w:tab/>
      </w:r>
      <w:r w:rsidR="00DB121F" w:rsidRPr="00E375D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7705F5ED" w14:textId="0809B90E" w:rsidR="00583D75" w:rsidRPr="00E375D2" w:rsidRDefault="00583D75" w:rsidP="00583D75">
      <w:pPr>
        <w:pStyle w:val="BodyTextIndent"/>
        <w:tabs>
          <w:tab w:val="clear" w:pos="227"/>
          <w:tab w:val="clear" w:pos="907"/>
          <w:tab w:val="left" w:pos="851"/>
        </w:tabs>
        <w:spacing w:after="0"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E375D2">
        <w:rPr>
          <w:rFonts w:ascii="Angsana New" w:hAnsi="Angsana New" w:hint="cs"/>
          <w:sz w:val="32"/>
          <w:szCs w:val="32"/>
          <w:cs/>
        </w:rPr>
        <w:t>ย</w:t>
      </w:r>
      <w:r w:rsidRPr="00E375D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Pr="00E375D2">
        <w:rPr>
          <w:rFonts w:ascii="Angsana New" w:hAnsi="Angsana New" w:hint="cs"/>
          <w:sz w:val="32"/>
          <w:szCs w:val="32"/>
          <w:cs/>
        </w:rPr>
        <w:t>หก</w:t>
      </w:r>
      <w:r w:rsidRPr="00E375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Pr="00583D75">
        <w:rPr>
          <w:rFonts w:ascii="Angsana New" w:hAnsi="Angsana New"/>
          <w:sz w:val="32"/>
          <w:szCs w:val="32"/>
        </w:rPr>
        <w:t>30</w:t>
      </w:r>
      <w:r w:rsidRPr="00E375D2">
        <w:rPr>
          <w:rFonts w:ascii="Angsana New" w:hAnsi="Angsana New"/>
          <w:sz w:val="32"/>
          <w:szCs w:val="32"/>
          <w:cs/>
        </w:rPr>
        <w:t xml:space="preserve"> ม</w:t>
      </w:r>
      <w:r w:rsidRPr="00E375D2">
        <w:rPr>
          <w:rFonts w:ascii="Angsana New" w:hAnsi="Angsana New" w:hint="cs"/>
          <w:sz w:val="32"/>
          <w:szCs w:val="32"/>
          <w:cs/>
        </w:rPr>
        <w:t>ิถุนายน</w:t>
      </w:r>
      <w:r w:rsidRPr="00E375D2">
        <w:rPr>
          <w:rFonts w:ascii="Angsana New" w:hAnsi="Angsana New" w:hint="cs"/>
          <w:sz w:val="32"/>
          <w:szCs w:val="32"/>
        </w:rPr>
        <w:t xml:space="preserve"> </w:t>
      </w:r>
      <w:r w:rsidRPr="00583D75">
        <w:rPr>
          <w:rFonts w:ascii="Angsana New" w:hAnsi="Angsana New"/>
          <w:sz w:val="32"/>
          <w:szCs w:val="32"/>
        </w:rPr>
        <w:t>2565</w:t>
      </w:r>
      <w:r w:rsidRPr="00E375D2">
        <w:rPr>
          <w:rFonts w:ascii="Angsana New" w:hAnsi="Angsana New"/>
          <w:sz w:val="32"/>
          <w:szCs w:val="32"/>
          <w:cs/>
        </w:rPr>
        <w:t xml:space="preserve"> และ </w:t>
      </w:r>
      <w:r w:rsidRPr="00583D75">
        <w:rPr>
          <w:rFonts w:ascii="Angsana New" w:hAnsi="Angsana New"/>
          <w:sz w:val="32"/>
          <w:szCs w:val="32"/>
        </w:rPr>
        <w:t>2564</w:t>
      </w:r>
      <w:r w:rsidRPr="00E375D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E11D0D" w:rsidRPr="00895B9A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11D0D" w:rsidRPr="00895B9A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7561" w:rsidRPr="00895B9A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6C85444F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059E145C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</w:tcPr>
          <w:p w14:paraId="76A5EA49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70B250BB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12F5C7C0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47561" w:rsidRPr="00895B9A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D47561" w:rsidRPr="00895B9A" w:rsidRDefault="00D47561" w:rsidP="002D0C2F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7561" w:rsidRPr="00895B9A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179F" w:rsidRPr="00895B9A" w14:paraId="273CCFF7" w14:textId="77777777" w:rsidTr="009C29ED">
        <w:trPr>
          <w:cantSplit/>
          <w:trHeight w:val="20"/>
        </w:trPr>
        <w:tc>
          <w:tcPr>
            <w:tcW w:w="3458" w:type="dxa"/>
          </w:tcPr>
          <w:p w14:paraId="3F5B0906" w14:textId="77777777" w:rsidR="0026179F" w:rsidRPr="00895B9A" w:rsidRDefault="0026179F" w:rsidP="0026179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895B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2275EE78" w14:textId="5E9896C1" w:rsidR="0026179F" w:rsidRPr="00895B9A" w:rsidRDefault="00312372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2,444</w:t>
            </w:r>
          </w:p>
        </w:tc>
        <w:tc>
          <w:tcPr>
            <w:tcW w:w="134" w:type="dxa"/>
            <w:vAlign w:val="bottom"/>
          </w:tcPr>
          <w:p w14:paraId="214A296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5FFB0ABB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5,360</w:t>
            </w:r>
          </w:p>
        </w:tc>
        <w:tc>
          <w:tcPr>
            <w:tcW w:w="134" w:type="dxa"/>
            <w:vAlign w:val="bottom"/>
          </w:tcPr>
          <w:p w14:paraId="34CBEFA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1789C25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 xml:space="preserve"> 2,444 </w:t>
            </w:r>
          </w:p>
        </w:tc>
        <w:tc>
          <w:tcPr>
            <w:tcW w:w="134" w:type="dxa"/>
            <w:vAlign w:val="bottom"/>
          </w:tcPr>
          <w:p w14:paraId="7E779BC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DA0A73E" w14:textId="0DBE5469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5,360</w:t>
            </w:r>
          </w:p>
        </w:tc>
      </w:tr>
      <w:tr w:rsidR="0026179F" w:rsidRPr="00895B9A" w14:paraId="276E772D" w14:textId="77777777" w:rsidTr="009C29ED">
        <w:trPr>
          <w:cantSplit/>
          <w:trHeight w:val="20"/>
        </w:trPr>
        <w:tc>
          <w:tcPr>
            <w:tcW w:w="3458" w:type="dxa"/>
          </w:tcPr>
          <w:p w14:paraId="6302F36C" w14:textId="77777777" w:rsidR="0026179F" w:rsidRPr="00895B9A" w:rsidRDefault="0026179F" w:rsidP="0026179F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04810D6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C00028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6179F" w:rsidRPr="00895B9A" w14:paraId="7935BBED" w14:textId="77777777" w:rsidTr="009C29ED">
        <w:trPr>
          <w:cantSplit/>
          <w:trHeight w:val="20"/>
        </w:trPr>
        <w:tc>
          <w:tcPr>
            <w:tcW w:w="3458" w:type="dxa"/>
          </w:tcPr>
          <w:p w14:paraId="53DEB1C5" w14:textId="77777777" w:rsidR="0026179F" w:rsidRPr="00895B9A" w:rsidRDefault="0026179F" w:rsidP="0026179F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895B9A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61CB8FEB" w:rsidR="0026179F" w:rsidRPr="00895B9A" w:rsidRDefault="00312372" w:rsidP="00125C8C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1,624</w:t>
            </w:r>
          </w:p>
        </w:tc>
        <w:tc>
          <w:tcPr>
            <w:tcW w:w="134" w:type="dxa"/>
            <w:vAlign w:val="bottom"/>
          </w:tcPr>
          <w:p w14:paraId="13D65254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0386FFED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(1,315)</w:t>
            </w:r>
          </w:p>
        </w:tc>
        <w:tc>
          <w:tcPr>
            <w:tcW w:w="134" w:type="dxa"/>
            <w:vAlign w:val="bottom"/>
          </w:tcPr>
          <w:p w14:paraId="31FFD250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77082A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4282C" w14:textId="591255EB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 xml:space="preserve"> 4,255 </w:t>
            </w:r>
          </w:p>
        </w:tc>
        <w:tc>
          <w:tcPr>
            <w:tcW w:w="134" w:type="dxa"/>
            <w:vAlign w:val="bottom"/>
          </w:tcPr>
          <w:p w14:paraId="71F5E30B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1140CA5" w14:textId="0660C399" w:rsidR="0026179F" w:rsidRPr="00895B9A" w:rsidRDefault="0026179F" w:rsidP="000859D7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26179F" w:rsidRPr="00895B9A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26179F" w:rsidRPr="00895B9A" w:rsidRDefault="0026179F" w:rsidP="0026179F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1B9A5ED4" w:rsidR="0026179F" w:rsidRPr="00895B9A" w:rsidRDefault="00312372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4,068</w:t>
            </w:r>
          </w:p>
        </w:tc>
        <w:tc>
          <w:tcPr>
            <w:tcW w:w="134" w:type="dxa"/>
            <w:vAlign w:val="bottom"/>
          </w:tcPr>
          <w:p w14:paraId="70D90A46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7D1A9FFB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4,045</w:t>
            </w:r>
          </w:p>
        </w:tc>
        <w:tc>
          <w:tcPr>
            <w:tcW w:w="134" w:type="dxa"/>
            <w:vAlign w:val="bottom"/>
          </w:tcPr>
          <w:p w14:paraId="39CD3535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4375A54B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6,699</w:t>
            </w:r>
          </w:p>
        </w:tc>
        <w:tc>
          <w:tcPr>
            <w:tcW w:w="134" w:type="dxa"/>
            <w:vAlign w:val="bottom"/>
          </w:tcPr>
          <w:p w14:paraId="71C6CB81" w14:textId="77777777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3EB2C0CA" w:rsidR="0026179F" w:rsidRPr="00895B9A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5,391</w:t>
            </w:r>
          </w:p>
        </w:tc>
      </w:tr>
    </w:tbl>
    <w:p w14:paraId="52D8B78F" w14:textId="77777777" w:rsidR="002D0C2F" w:rsidRPr="00E37747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D059F6D" w14:textId="056C407B" w:rsidR="004A3A68" w:rsidRPr="00E375D2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3D7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583D7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583D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583D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415C96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4A3A68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BC1C5C8" w14:textId="710CDD9F" w:rsidR="001064A6" w:rsidRPr="00583D75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กำไร</w:t>
      </w:r>
      <w:r w:rsidR="00415C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5C96" w:rsidRPr="00E375D2">
        <w:rPr>
          <w:rFonts w:asciiTheme="majorBidi" w:hAnsiTheme="majorBidi" w:cstheme="majorBidi"/>
          <w:sz w:val="32"/>
          <w:szCs w:val="32"/>
          <w:cs/>
        </w:rPr>
        <w:t>(ขาดทุน)</w:t>
      </w:r>
      <w:r w:rsidR="00415C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415C96" w:rsidRPr="00E375D2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E375D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E375D2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E375D2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217A5E4F" w:rsidR="0031105E" w:rsidRPr="00583D75" w:rsidRDefault="00583D75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สำหรับงวด</w:t>
      </w:r>
      <w:r w:rsidRPr="00E375D2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E375D2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="00F26B98">
        <w:rPr>
          <w:rFonts w:ascii="Angsana New" w:hAnsi="Angsana New"/>
          <w:sz w:val="32"/>
          <w:szCs w:val="32"/>
        </w:rPr>
        <w:t>30</w:t>
      </w:r>
      <w:r w:rsidRPr="00E375D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583D75">
        <w:rPr>
          <w:rFonts w:ascii="Angsana New" w:hAnsi="Angsana New"/>
          <w:sz w:val="32"/>
          <w:szCs w:val="32"/>
        </w:rPr>
        <w:t>256</w:t>
      </w:r>
      <w:r w:rsidR="00F26B98">
        <w:rPr>
          <w:rFonts w:ascii="Angsana New" w:hAnsi="Angsana New"/>
          <w:sz w:val="32"/>
          <w:szCs w:val="32"/>
        </w:rPr>
        <w:t>5</w:t>
      </w:r>
      <w:r w:rsidRPr="00E375D2">
        <w:rPr>
          <w:rFonts w:ascii="Angsana New" w:hAnsi="Angsana New"/>
          <w:sz w:val="32"/>
          <w:szCs w:val="32"/>
          <w:cs/>
        </w:rPr>
        <w:t xml:space="preserve"> และ </w:t>
      </w:r>
      <w:r w:rsidRPr="00583D75">
        <w:rPr>
          <w:rFonts w:ascii="Angsana New" w:hAnsi="Angsana New"/>
          <w:sz w:val="32"/>
          <w:szCs w:val="32"/>
        </w:rPr>
        <w:t>256</w:t>
      </w:r>
      <w:r w:rsidRPr="00E375D2">
        <w:rPr>
          <w:rFonts w:ascii="Angsana New" w:hAnsi="Angsana New" w:hint="cs"/>
          <w:sz w:val="32"/>
          <w:szCs w:val="32"/>
        </w:rPr>
        <w:t>4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583D75" w:rsidRPr="008B6180" w14:paraId="2936E5DD" w14:textId="77777777" w:rsidTr="00E6124F">
        <w:trPr>
          <w:cantSplit/>
        </w:trPr>
        <w:tc>
          <w:tcPr>
            <w:tcW w:w="3827" w:type="dxa"/>
          </w:tcPr>
          <w:p w14:paraId="27F0DBBE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5E2AC0E4" w14:textId="77777777" w:rsidR="00583D75" w:rsidRPr="00E375D2" w:rsidRDefault="00583D75" w:rsidP="00E6124F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83D75" w:rsidRPr="008B6180" w14:paraId="3EBF515E" w14:textId="77777777" w:rsidTr="00E6124F">
        <w:trPr>
          <w:cantSplit/>
        </w:trPr>
        <w:tc>
          <w:tcPr>
            <w:tcW w:w="3827" w:type="dxa"/>
          </w:tcPr>
          <w:p w14:paraId="3A1D0C81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077573B4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FE474C4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3A605BC5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1DAD62DE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1FB6B15F" w14:textId="77777777" w:rsidR="00583D75" w:rsidRPr="00E375D2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583D75" w:rsidRPr="008B6180" w14:paraId="2C500DD2" w14:textId="77777777" w:rsidTr="00E6124F">
        <w:trPr>
          <w:cantSplit/>
          <w:trHeight w:val="212"/>
        </w:trPr>
        <w:tc>
          <w:tcPr>
            <w:tcW w:w="3827" w:type="dxa"/>
          </w:tcPr>
          <w:p w14:paraId="4CA16468" w14:textId="77777777" w:rsidR="00583D75" w:rsidRPr="00E375D2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695BAC7" w14:textId="7D31D3EA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92B4BB2" w14:textId="77777777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D03B89E" w14:textId="7E6877F6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02CE4DC9" w14:textId="77777777" w:rsidR="00583D75" w:rsidRPr="00E375D2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F8AB6F7" w14:textId="1FF6C15E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4799FC3F" w14:textId="77777777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96ED78C" w14:textId="0895D154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164D0" w:rsidRPr="008B6180" w14:paraId="2039F432" w14:textId="77777777" w:rsidTr="00895B9A">
        <w:trPr>
          <w:cantSplit/>
        </w:trPr>
        <w:tc>
          <w:tcPr>
            <w:tcW w:w="3827" w:type="dxa"/>
          </w:tcPr>
          <w:p w14:paraId="64A0AB22" w14:textId="77777777" w:rsidR="005D1FCD" w:rsidRDefault="008164D0" w:rsidP="0081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415C96"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162F03CA" w14:textId="037618C3" w:rsidR="008164D0" w:rsidRPr="00E375D2" w:rsidRDefault="008164D0" w:rsidP="005D1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firstLine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บริษัทใหญ่ </w:t>
            </w:r>
            <w:r w:rsidR="00415C96"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24B10F56" w14:textId="34E30C44" w:rsidR="008164D0" w:rsidRPr="00DC4F63" w:rsidRDefault="00DC4F63" w:rsidP="00DC4F6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F63">
              <w:rPr>
                <w:rFonts w:asciiTheme="majorBidi" w:hAnsiTheme="majorBidi" w:cstheme="majorBidi"/>
                <w:sz w:val="24"/>
                <w:szCs w:val="24"/>
              </w:rPr>
              <w:t>(15,260)</w:t>
            </w:r>
          </w:p>
        </w:tc>
        <w:tc>
          <w:tcPr>
            <w:tcW w:w="136" w:type="dxa"/>
            <w:vAlign w:val="bottom"/>
          </w:tcPr>
          <w:p w14:paraId="37A61D80" w14:textId="77777777" w:rsidR="008164D0" w:rsidRPr="008B6180" w:rsidRDefault="008164D0" w:rsidP="00816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AC6875F" w14:textId="51468FD2" w:rsidR="008164D0" w:rsidRPr="008B6180" w:rsidRDefault="008164D0" w:rsidP="00816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17,660</w:t>
            </w:r>
          </w:p>
        </w:tc>
        <w:tc>
          <w:tcPr>
            <w:tcW w:w="136" w:type="dxa"/>
            <w:vAlign w:val="bottom"/>
          </w:tcPr>
          <w:p w14:paraId="2D44397B" w14:textId="77777777" w:rsidR="008164D0" w:rsidRPr="008B6180" w:rsidRDefault="008164D0" w:rsidP="00816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D5DE1CD" w14:textId="4D754E69" w:rsidR="008164D0" w:rsidRPr="008B6180" w:rsidRDefault="00433989" w:rsidP="00816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39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16,123</w:t>
            </w:r>
          </w:p>
        </w:tc>
        <w:tc>
          <w:tcPr>
            <w:tcW w:w="136" w:type="dxa"/>
            <w:vAlign w:val="bottom"/>
          </w:tcPr>
          <w:p w14:paraId="05AC3F35" w14:textId="77777777" w:rsidR="008164D0" w:rsidRPr="008B6180" w:rsidRDefault="008164D0" w:rsidP="008164D0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3C017D8A" w14:textId="4EBDC028" w:rsidR="008164D0" w:rsidRPr="008B6180" w:rsidRDefault="008164D0" w:rsidP="008164D0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46,202</w:t>
            </w:r>
          </w:p>
        </w:tc>
      </w:tr>
      <w:tr w:rsidR="0026179F" w:rsidRPr="008B6180" w14:paraId="5DDB2EB3" w14:textId="77777777" w:rsidTr="00E6124F">
        <w:trPr>
          <w:cantSplit/>
        </w:trPr>
        <w:tc>
          <w:tcPr>
            <w:tcW w:w="3827" w:type="dxa"/>
          </w:tcPr>
          <w:p w14:paraId="6A59EC91" w14:textId="77777777" w:rsidR="0026179F" w:rsidRPr="00E375D2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75D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16D55EAE" w14:textId="027D058D" w:rsidR="0026179F" w:rsidRPr="008B6180" w:rsidRDefault="00DC4F63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29DF12F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03A65D9" w14:textId="26E95951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B622480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F1F2734" w14:textId="37AFD8CC" w:rsidR="0026179F" w:rsidRPr="008B6180" w:rsidRDefault="00433989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92FD486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1AF90255" w14:textId="69294A60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26179F" w:rsidRPr="008B6180" w14:paraId="1E6545EE" w14:textId="77777777" w:rsidTr="00E6124F">
        <w:trPr>
          <w:cantSplit/>
          <w:trHeight w:val="63"/>
        </w:trPr>
        <w:tc>
          <w:tcPr>
            <w:tcW w:w="3827" w:type="dxa"/>
          </w:tcPr>
          <w:p w14:paraId="3C9B6F3B" w14:textId="39E990ED" w:rsidR="0026179F" w:rsidRPr="00E375D2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กำไร</w:t>
            </w:r>
            <w:r w:rsidR="00415C96"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3206FAFC" w14:textId="7CB83568" w:rsidR="0026179F" w:rsidRPr="008B6180" w:rsidRDefault="00DC4F63" w:rsidP="00DC4F63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F63">
              <w:rPr>
                <w:rFonts w:asciiTheme="majorBidi" w:hAnsiTheme="majorBidi" w:cstheme="majorBidi"/>
                <w:sz w:val="24"/>
                <w:szCs w:val="24"/>
              </w:rPr>
              <w:t>(0.0362)</w:t>
            </w:r>
          </w:p>
        </w:tc>
        <w:tc>
          <w:tcPr>
            <w:tcW w:w="136" w:type="dxa"/>
          </w:tcPr>
          <w:p w14:paraId="50D75323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6F9D4B64" w14:textId="62D015F1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0.0418</w:t>
            </w:r>
          </w:p>
        </w:tc>
        <w:tc>
          <w:tcPr>
            <w:tcW w:w="136" w:type="dxa"/>
          </w:tcPr>
          <w:p w14:paraId="006227D4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09EA417" w14:textId="308503D9" w:rsidR="0026179F" w:rsidRPr="008B6180" w:rsidRDefault="00433989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0.0382</w:t>
            </w:r>
          </w:p>
        </w:tc>
        <w:tc>
          <w:tcPr>
            <w:tcW w:w="136" w:type="dxa"/>
          </w:tcPr>
          <w:p w14:paraId="7109E969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244C4E51" w14:textId="4723C90D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0.1095</w:t>
            </w:r>
          </w:p>
        </w:tc>
      </w:tr>
      <w:tr w:rsidR="0026179F" w:rsidRPr="008B6180" w14:paraId="5545CE64" w14:textId="77777777" w:rsidTr="00E6124F">
        <w:trPr>
          <w:cantSplit/>
        </w:trPr>
        <w:tc>
          <w:tcPr>
            <w:tcW w:w="3827" w:type="dxa"/>
          </w:tcPr>
          <w:p w14:paraId="0437E589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6F6D759C" w14:textId="77777777" w:rsidR="0026179F" w:rsidRPr="00E375D2" w:rsidRDefault="0026179F" w:rsidP="0026179F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6179F" w:rsidRPr="008B6180" w14:paraId="05CAA3AC" w14:textId="77777777" w:rsidTr="00E6124F">
        <w:trPr>
          <w:cantSplit/>
        </w:trPr>
        <w:tc>
          <w:tcPr>
            <w:tcW w:w="3827" w:type="dxa"/>
          </w:tcPr>
          <w:p w14:paraId="720BC1BE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48149A0C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59669A4C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503A2A94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628048DB" w14:textId="77777777" w:rsidR="0026179F" w:rsidRPr="008B6180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6E77D245" w14:textId="77777777" w:rsidR="0026179F" w:rsidRPr="00E375D2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วันที่ </w:t>
            </w:r>
            <w:r w:rsidRPr="008B61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26179F" w:rsidRPr="008B6180" w14:paraId="6CC3C35B" w14:textId="77777777" w:rsidTr="00E6124F">
        <w:trPr>
          <w:cantSplit/>
        </w:trPr>
        <w:tc>
          <w:tcPr>
            <w:tcW w:w="3827" w:type="dxa"/>
          </w:tcPr>
          <w:p w14:paraId="49F5A1AD" w14:textId="77777777" w:rsidR="0026179F" w:rsidRPr="00E375D2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F48396B" w14:textId="1C6E4E92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0CFBA54" w14:textId="77777777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C2BF71D" w14:textId="17C3E6DF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3DB40221" w14:textId="77777777" w:rsidR="0026179F" w:rsidRPr="00E375D2" w:rsidRDefault="0026179F" w:rsidP="0026179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DC289B9" w14:textId="32ED4E6B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B2A60F6" w14:textId="77777777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3D6A6A4" w14:textId="13F9BF5E" w:rsidR="0026179F" w:rsidRPr="008B6180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6179F" w:rsidRPr="008B6180" w14:paraId="4AD9CA0E" w14:textId="77777777" w:rsidTr="00895B9A">
        <w:trPr>
          <w:cantSplit/>
        </w:trPr>
        <w:tc>
          <w:tcPr>
            <w:tcW w:w="3827" w:type="dxa"/>
          </w:tcPr>
          <w:p w14:paraId="2D2A7BD6" w14:textId="384CF450" w:rsidR="0026179F" w:rsidRPr="00E375D2" w:rsidRDefault="0026179F" w:rsidP="0089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895B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  <w:r w:rsidR="00895B9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</w:t>
            </w:r>
            <w:r w:rsidR="00895B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51DD8B4C" w14:textId="1B5F6B82" w:rsidR="0026179F" w:rsidRPr="00DC4F63" w:rsidRDefault="0026179F" w:rsidP="00895B9A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4F63">
              <w:rPr>
                <w:rFonts w:asciiTheme="majorBidi" w:hAnsiTheme="majorBidi" w:cstheme="majorBidi"/>
                <w:sz w:val="24"/>
                <w:szCs w:val="24"/>
              </w:rPr>
              <w:t>(647)</w:t>
            </w:r>
          </w:p>
        </w:tc>
        <w:tc>
          <w:tcPr>
            <w:tcW w:w="136" w:type="dxa"/>
            <w:vAlign w:val="bottom"/>
          </w:tcPr>
          <w:p w14:paraId="3B35B22F" w14:textId="77777777" w:rsidR="0026179F" w:rsidRPr="00DC4F63" w:rsidRDefault="0026179F" w:rsidP="00895B9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6018B2B" w14:textId="40C20BE9" w:rsidR="0026179F" w:rsidRPr="00E375D2" w:rsidRDefault="0026179F" w:rsidP="00895B9A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14,105</w:t>
            </w:r>
          </w:p>
        </w:tc>
        <w:tc>
          <w:tcPr>
            <w:tcW w:w="136" w:type="dxa"/>
            <w:vAlign w:val="bottom"/>
          </w:tcPr>
          <w:p w14:paraId="5444BF25" w14:textId="77777777" w:rsidR="0026179F" w:rsidRPr="008B6180" w:rsidRDefault="0026179F" w:rsidP="00895B9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C65D611" w14:textId="643A0D70" w:rsidR="0026179F" w:rsidRPr="008B6180" w:rsidRDefault="0026179F" w:rsidP="00895B9A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617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26,511</w:t>
            </w:r>
          </w:p>
        </w:tc>
        <w:tc>
          <w:tcPr>
            <w:tcW w:w="136" w:type="dxa"/>
            <w:vAlign w:val="bottom"/>
          </w:tcPr>
          <w:p w14:paraId="19D22C09" w14:textId="77777777" w:rsidR="0026179F" w:rsidRPr="008B6180" w:rsidRDefault="0026179F" w:rsidP="00895B9A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EF01170" w14:textId="04A69A9D" w:rsidR="0026179F" w:rsidRPr="008B6180" w:rsidRDefault="0026179F" w:rsidP="00895B9A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21,218</w:t>
            </w:r>
          </w:p>
        </w:tc>
      </w:tr>
      <w:tr w:rsidR="0026179F" w:rsidRPr="008B6180" w14:paraId="3B76C5CC" w14:textId="77777777" w:rsidTr="00E6124F">
        <w:trPr>
          <w:cantSplit/>
        </w:trPr>
        <w:tc>
          <w:tcPr>
            <w:tcW w:w="3827" w:type="dxa"/>
          </w:tcPr>
          <w:p w14:paraId="20296928" w14:textId="77777777" w:rsidR="0026179F" w:rsidRPr="00E375D2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75D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6FB3F6D9" w14:textId="5CC85A2A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611E26F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728A30D" w14:textId="6258DA3A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D0404AF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E349B0C" w14:textId="222273A8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32CDD4C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5B328074" w14:textId="66017CC4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26179F" w:rsidRPr="008B6180" w14:paraId="0337C8AB" w14:textId="77777777" w:rsidTr="00E6124F">
        <w:trPr>
          <w:cantSplit/>
          <w:trHeight w:val="63"/>
        </w:trPr>
        <w:tc>
          <w:tcPr>
            <w:tcW w:w="3827" w:type="dxa"/>
          </w:tcPr>
          <w:p w14:paraId="568EECEA" w14:textId="5D5BBC3A" w:rsidR="0026179F" w:rsidRPr="00E375D2" w:rsidRDefault="0026179F" w:rsidP="0026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895B9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4423A3A0" w14:textId="7E2628F7" w:rsidR="0026179F" w:rsidRPr="0026179F" w:rsidRDefault="0026179F" w:rsidP="0026179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6179F">
              <w:rPr>
                <w:rFonts w:asciiTheme="majorBidi" w:hAnsiTheme="majorBidi" w:cstheme="majorBidi"/>
                <w:sz w:val="24"/>
                <w:szCs w:val="24"/>
              </w:rPr>
              <w:t>(0.0015)</w:t>
            </w:r>
          </w:p>
        </w:tc>
        <w:tc>
          <w:tcPr>
            <w:tcW w:w="136" w:type="dxa"/>
          </w:tcPr>
          <w:p w14:paraId="26490A11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5B13F8F4" w14:textId="1BB8425F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0.0334</w:t>
            </w:r>
          </w:p>
        </w:tc>
        <w:tc>
          <w:tcPr>
            <w:tcW w:w="136" w:type="dxa"/>
          </w:tcPr>
          <w:p w14:paraId="28428D1F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C2CA7FE" w14:textId="1EBBB213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617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0.0628</w:t>
            </w:r>
          </w:p>
        </w:tc>
        <w:tc>
          <w:tcPr>
            <w:tcW w:w="136" w:type="dxa"/>
          </w:tcPr>
          <w:p w14:paraId="78358AEB" w14:textId="77777777" w:rsidR="0026179F" w:rsidRPr="008B6180" w:rsidRDefault="0026179F" w:rsidP="0026179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391F5CCC" w14:textId="752C3F27" w:rsidR="0026179F" w:rsidRPr="008B6180" w:rsidRDefault="0026179F" w:rsidP="0026179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B618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0.0503</w:t>
            </w:r>
          </w:p>
        </w:tc>
      </w:tr>
    </w:tbl>
    <w:p w14:paraId="1DA9C774" w14:textId="2036CF76" w:rsidR="003970E3" w:rsidRDefault="003970E3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1621F105" w14:textId="1B94C025" w:rsidR="00ED3AA5" w:rsidRPr="00E375D2" w:rsidRDefault="00ED3AA5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E375D2">
        <w:rPr>
          <w:rFonts w:asciiTheme="majorBidi" w:hAnsiTheme="majorBidi"/>
          <w:b/>
          <w:bCs/>
          <w:sz w:val="32"/>
          <w:szCs w:val="32"/>
        </w:rPr>
        <w:t>.</w:t>
      </w:r>
      <w:r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63C468A4" w14:textId="68F6EAD9" w:rsidR="00ED3AA5" w:rsidRDefault="00ED3AA5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  <w:r w:rsidRPr="00BE4A64">
        <w:rPr>
          <w:rFonts w:ascii="Angsana New" w:hAnsi="Angsana New"/>
          <w:spacing w:val="4"/>
          <w:sz w:val="32"/>
          <w:szCs w:val="32"/>
        </w:rPr>
        <w:tab/>
        <w:t xml:space="preserve">   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BE4A64">
        <w:rPr>
          <w:rFonts w:ascii="Angsana New" w:hAnsi="Angsana New"/>
          <w:spacing w:val="4"/>
          <w:sz w:val="32"/>
          <w:szCs w:val="32"/>
        </w:rPr>
        <w:t xml:space="preserve">28 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Pr="00BE4A64">
        <w:rPr>
          <w:rFonts w:ascii="Angsana New" w:hAnsi="Angsana New"/>
          <w:spacing w:val="4"/>
          <w:sz w:val="32"/>
          <w:szCs w:val="32"/>
        </w:rPr>
        <w:t>2565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BE4A64">
        <w:rPr>
          <w:rFonts w:ascii="Angsana New" w:hAnsi="Angsana New"/>
          <w:spacing w:val="4"/>
          <w:sz w:val="32"/>
          <w:szCs w:val="32"/>
        </w:rPr>
        <w:t>2565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 ได้มีมติอนุมัติดังนี้</w:t>
      </w:r>
    </w:p>
    <w:p w14:paraId="099B4B34" w14:textId="77777777" w:rsidR="004C6AA7" w:rsidRPr="00BE4A64" w:rsidRDefault="004C6AA7" w:rsidP="00030C7B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การเพิ่มทุนจดทะเบียน จากทุนจดทะเบียนเดิมจำนวน</w:t>
      </w:r>
      <w:r w:rsidRPr="00E375D2">
        <w:rPr>
          <w:rFonts w:ascii="Angsana New" w:hAnsi="Angsana New" w:hint="cs"/>
          <w:sz w:val="32"/>
          <w:szCs w:val="32"/>
          <w:cs/>
        </w:rPr>
        <w:t>เงิน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>211,000,050</w:t>
      </w:r>
      <w:r w:rsidRPr="00E375D2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</w:t>
      </w:r>
      <w:r w:rsidRPr="00E375D2">
        <w:rPr>
          <w:rFonts w:ascii="Angsana New" w:hAnsi="Angsana New" w:hint="cs"/>
          <w:sz w:val="32"/>
          <w:szCs w:val="32"/>
          <w:cs/>
        </w:rPr>
        <w:t>เงิน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>316,500,075</w:t>
      </w:r>
      <w:r w:rsidRPr="00E375D2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BE4A64">
        <w:rPr>
          <w:rFonts w:ascii="Angsana New" w:hAnsi="Angsana New"/>
          <w:sz w:val="32"/>
          <w:szCs w:val="32"/>
        </w:rPr>
        <w:t>211,000,050</w:t>
      </w:r>
      <w:r w:rsidRPr="00E375D2">
        <w:rPr>
          <w:rFonts w:ascii="Angsana New" w:hAnsi="Angsana New"/>
          <w:sz w:val="32"/>
          <w:szCs w:val="32"/>
          <w:cs/>
        </w:rPr>
        <w:t xml:space="preserve"> หุ้น มูลค่าหุ้น</w:t>
      </w:r>
      <w:r w:rsidRPr="00E375D2">
        <w:rPr>
          <w:rFonts w:ascii="Angsana New" w:hAnsi="Angsana New"/>
          <w:sz w:val="32"/>
          <w:szCs w:val="32"/>
          <w:cs/>
        </w:rPr>
        <w:br/>
        <w:t xml:space="preserve">ที่ตราไว้หุ้นละ </w:t>
      </w:r>
      <w:r w:rsidRPr="00BE4A64">
        <w:rPr>
          <w:rFonts w:ascii="Angsana New" w:hAnsi="Angsana New"/>
          <w:sz w:val="32"/>
          <w:szCs w:val="32"/>
        </w:rPr>
        <w:t>0.50</w:t>
      </w:r>
      <w:r w:rsidRPr="00E375D2">
        <w:rPr>
          <w:rFonts w:ascii="Angsana New" w:hAnsi="Angsana New"/>
          <w:sz w:val="32"/>
          <w:szCs w:val="32"/>
          <w:cs/>
        </w:rPr>
        <w:t xml:space="preserve"> บาท รวมทั้งสิ้น </w:t>
      </w:r>
      <w:r w:rsidRPr="00BE4A64">
        <w:rPr>
          <w:rFonts w:ascii="Angsana New" w:hAnsi="Angsana New"/>
          <w:sz w:val="32"/>
          <w:szCs w:val="32"/>
        </w:rPr>
        <w:t>105,500,025</w:t>
      </w:r>
      <w:r w:rsidRPr="00E375D2">
        <w:rPr>
          <w:rFonts w:ascii="Angsana New" w:hAnsi="Angsana New"/>
          <w:sz w:val="32"/>
          <w:szCs w:val="32"/>
          <w:cs/>
        </w:rPr>
        <w:t xml:space="preserve"> บาท เพื่อ</w:t>
      </w:r>
      <w:r w:rsidRPr="00E375D2">
        <w:rPr>
          <w:rFonts w:ascii="Angsana New" w:hAnsi="Angsana New" w:hint="cs"/>
          <w:sz w:val="32"/>
          <w:szCs w:val="32"/>
          <w:cs/>
        </w:rPr>
        <w:t>เป็นการรองรับการใช้สิทธิของใบสำคัญ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แสดงสิทธิที่จะซื้อหุ้นสามัญของบริษัท ครั้งที่ 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2 (PPM-W2)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>ที่เสนอขายให้แก่ผู้ถือหุ้นเดิมตามสัดส่วนการถือหุ้น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โดยบริษัทได้จดทะเบียนเพิ่มทุนกับกระทรวงพาณิชย์แล้วเมื่อวันที่ 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12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BE4A64">
        <w:rPr>
          <w:rFonts w:ascii="Angsana New" w:hAnsi="Angsana New"/>
          <w:spacing w:val="-2"/>
          <w:sz w:val="32"/>
          <w:szCs w:val="32"/>
        </w:rPr>
        <w:t>2565</w:t>
      </w:r>
    </w:p>
    <w:p w14:paraId="72BAF6CF" w14:textId="77777777" w:rsidR="004C6AA7" w:rsidRPr="00BE4A64" w:rsidRDefault="004C6AA7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71C195DD" w14:textId="02004C1E" w:rsidR="00ED3AA5" w:rsidRPr="004C6AA7" w:rsidRDefault="00ED3AA5" w:rsidP="00030C7B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 w:hint="cs"/>
          <w:sz w:val="32"/>
          <w:szCs w:val="32"/>
          <w:cs/>
        </w:rPr>
        <w:t>การ</w:t>
      </w:r>
      <w:r w:rsidRPr="00E375D2">
        <w:rPr>
          <w:rFonts w:ascii="Angsana New" w:hAnsi="Angsana New"/>
          <w:sz w:val="32"/>
          <w:szCs w:val="32"/>
          <w:cs/>
        </w:rPr>
        <w:t xml:space="preserve">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BE4A64">
        <w:rPr>
          <w:rFonts w:ascii="Angsana New" w:hAnsi="Angsana New"/>
          <w:sz w:val="32"/>
          <w:szCs w:val="32"/>
        </w:rPr>
        <w:t>2 (“</w:t>
      </w:r>
      <w:r w:rsidRPr="00E375D2">
        <w:rPr>
          <w:rFonts w:ascii="Angsana New" w:hAnsi="Angsana New"/>
          <w:sz w:val="32"/>
          <w:szCs w:val="32"/>
          <w:cs/>
        </w:rPr>
        <w:t>ใบสําคัญแสดงสิทธิ” หรือ “</w:t>
      </w:r>
      <w:r w:rsidRPr="00BE4A64">
        <w:rPr>
          <w:rFonts w:ascii="Angsana New" w:hAnsi="Angsana New"/>
          <w:sz w:val="32"/>
          <w:szCs w:val="32"/>
        </w:rPr>
        <w:t xml:space="preserve">PPM-W2”) </w:t>
      </w:r>
      <w:r w:rsidRPr="00E375D2">
        <w:rPr>
          <w:rFonts w:ascii="Angsana New" w:hAnsi="Angsana New"/>
          <w:sz w:val="32"/>
          <w:szCs w:val="32"/>
          <w:cs/>
        </w:rPr>
        <w:t xml:space="preserve">จํานวนไม่เกิน </w:t>
      </w:r>
      <w:r w:rsidRPr="00BE4A64">
        <w:rPr>
          <w:rFonts w:ascii="Angsana New" w:hAnsi="Angsana New"/>
          <w:sz w:val="32"/>
          <w:szCs w:val="32"/>
        </w:rPr>
        <w:t xml:space="preserve">211,000,050 </w:t>
      </w:r>
      <w:r w:rsidRPr="00E375D2">
        <w:rPr>
          <w:rFonts w:ascii="Angsana New" w:hAnsi="Angsana New"/>
          <w:sz w:val="32"/>
          <w:szCs w:val="32"/>
          <w:cs/>
        </w:rPr>
        <w:t>หน่ว</w:t>
      </w:r>
      <w:r w:rsidRPr="00E375D2">
        <w:rPr>
          <w:rFonts w:ascii="Angsana New" w:hAnsi="Angsana New" w:hint="cs"/>
          <w:sz w:val="32"/>
          <w:szCs w:val="32"/>
          <w:cs/>
        </w:rPr>
        <w:t xml:space="preserve">ย </w:t>
      </w:r>
      <w:r w:rsidRPr="00E375D2">
        <w:rPr>
          <w:rFonts w:ascii="Angsana New" w:hAnsi="Angsana New"/>
          <w:sz w:val="32"/>
          <w:szCs w:val="32"/>
          <w:cs/>
        </w:rPr>
        <w:t>เพื่อจัดสรรให้แก่</w:t>
      </w:r>
      <w:r w:rsidRPr="00E375D2">
        <w:rPr>
          <w:rFonts w:ascii="Angsana New" w:hAnsi="Angsana New"/>
          <w:sz w:val="32"/>
          <w:szCs w:val="32"/>
          <w:cs/>
        </w:rPr>
        <w:br/>
        <w:t xml:space="preserve">ผู้ถือหุ้นเดิมของบริษัทตามสัดส่วนการถือหุ้นในอัตราส่วน </w:t>
      </w:r>
      <w:r w:rsidRPr="00BE4A64">
        <w:rPr>
          <w:rFonts w:ascii="Angsana New" w:hAnsi="Angsana New"/>
          <w:sz w:val="32"/>
          <w:szCs w:val="32"/>
        </w:rPr>
        <w:t xml:space="preserve">2 </w:t>
      </w:r>
      <w:r w:rsidRPr="00E375D2">
        <w:rPr>
          <w:rFonts w:ascii="Angsana New" w:hAnsi="Angsana New"/>
          <w:sz w:val="32"/>
          <w:szCs w:val="32"/>
          <w:cs/>
        </w:rPr>
        <w:t>หุ้นสามัญเดิม ต่อใบสําคัญแสดงสิทธิ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 xml:space="preserve">PPM-W2 1 </w:t>
      </w:r>
      <w:r w:rsidRPr="00E375D2">
        <w:rPr>
          <w:rFonts w:ascii="Angsana New" w:hAnsi="Angsana New"/>
          <w:sz w:val="32"/>
          <w:szCs w:val="32"/>
          <w:cs/>
        </w:rPr>
        <w:t>หน่วย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Pr="00BE4A64">
        <w:rPr>
          <w:rFonts w:ascii="Angsana New" w:hAnsi="Angsana New"/>
          <w:sz w:val="32"/>
          <w:szCs w:val="32"/>
        </w:rPr>
        <w:t xml:space="preserve">0 </w:t>
      </w:r>
      <w:r w:rsidRPr="00E375D2">
        <w:rPr>
          <w:rFonts w:ascii="Angsana New" w:hAnsi="Angsana New"/>
          <w:sz w:val="32"/>
          <w:szCs w:val="32"/>
          <w:cs/>
        </w:rPr>
        <w:t xml:space="preserve">บาท) มีราคาใช้สิทธิซื้อหุ้นสามัญเท่ากับ </w:t>
      </w:r>
      <w:r w:rsidRPr="00BE4A64">
        <w:rPr>
          <w:rFonts w:ascii="Angsana New" w:hAnsi="Angsana New"/>
          <w:sz w:val="32"/>
          <w:szCs w:val="32"/>
        </w:rPr>
        <w:t xml:space="preserve">6 </w:t>
      </w:r>
      <w:r w:rsidRPr="00E375D2">
        <w:rPr>
          <w:rFonts w:ascii="Angsana New" w:hAnsi="Angsana New"/>
          <w:sz w:val="32"/>
          <w:szCs w:val="32"/>
          <w:cs/>
        </w:rPr>
        <w:t xml:space="preserve">บาทต่อหุ้น และมีระยะเวลาการใช้สิทธิ </w:t>
      </w:r>
      <w:r w:rsidRPr="00BE4A64">
        <w:rPr>
          <w:rFonts w:ascii="Angsana New" w:hAnsi="Angsana New"/>
          <w:sz w:val="32"/>
          <w:szCs w:val="32"/>
        </w:rPr>
        <w:t xml:space="preserve">2 </w:t>
      </w:r>
      <w:r w:rsidRPr="00E375D2">
        <w:rPr>
          <w:rFonts w:ascii="Angsana New" w:hAnsi="Angsana New"/>
          <w:sz w:val="32"/>
          <w:szCs w:val="32"/>
          <w:cs/>
        </w:rPr>
        <w:t>ปี ทั้งนี้ ในกรณีที่มีเศษของใบสำคัญแสดงสิทธิ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 xml:space="preserve">PPM-W2 </w:t>
      </w:r>
      <w:r w:rsidRPr="00E375D2">
        <w:rPr>
          <w:rFonts w:ascii="Angsana New" w:hAnsi="Angsana New"/>
          <w:sz w:val="32"/>
          <w:szCs w:val="32"/>
          <w:cs/>
        </w:rPr>
        <w:t>เหลือจากการคำนวณตามอัตราส่วนการจัดสรรดังกล่าวให้ปัดเศษดังกล่าวทิ้ง</w:t>
      </w:r>
      <w:r w:rsidRPr="00E375D2">
        <w:rPr>
          <w:rFonts w:ascii="Angsana New" w:hAnsi="Angsana New"/>
          <w:sz w:val="32"/>
          <w:szCs w:val="32"/>
          <w:cs/>
        </w:rPr>
        <w:br/>
        <w:t>ทั้งจำนวน</w:t>
      </w:r>
      <w:r w:rsidRPr="00BE4A64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โดยกำหนดรายชื่อผู้ถือหุ้นที่จะได้รับการจัดสรรใบสำคัญแสดงสิทธิ</w:t>
      </w:r>
      <w:r w:rsidR="00975C59">
        <w:rPr>
          <w:rFonts w:ascii="Angsana New" w:hAnsi="Angsana New" w:hint="cs"/>
          <w:sz w:val="32"/>
          <w:szCs w:val="32"/>
          <w:cs/>
        </w:rPr>
        <w:t xml:space="preserve"> </w:t>
      </w:r>
      <w:r w:rsidR="00975C59" w:rsidRPr="00BE4A64">
        <w:rPr>
          <w:rFonts w:ascii="Angsana New" w:hAnsi="Angsana New"/>
          <w:sz w:val="32"/>
          <w:szCs w:val="32"/>
        </w:rPr>
        <w:t>(Record Date)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="00975C59">
        <w:rPr>
          <w:rFonts w:ascii="Angsana New" w:hAnsi="Angsana New"/>
          <w:sz w:val="32"/>
          <w:szCs w:val="32"/>
          <w:cs/>
        </w:rPr>
        <w:br/>
      </w:r>
      <w:r w:rsidRPr="00E375D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BE4A64">
        <w:rPr>
          <w:rFonts w:ascii="Angsana New" w:hAnsi="Angsana New"/>
          <w:sz w:val="32"/>
          <w:szCs w:val="32"/>
        </w:rPr>
        <w:t xml:space="preserve">27 </w:t>
      </w:r>
      <w:r w:rsidRPr="00E375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E4A64">
        <w:rPr>
          <w:rFonts w:ascii="Angsana New" w:hAnsi="Angsana New"/>
          <w:sz w:val="32"/>
          <w:szCs w:val="32"/>
        </w:rPr>
        <w:t xml:space="preserve">2565 </w:t>
      </w:r>
    </w:p>
    <w:p w14:paraId="6E87900B" w14:textId="4B9CB4B3" w:rsidR="00975C59" w:rsidRPr="00975C59" w:rsidRDefault="00975C59" w:rsidP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          วันที่ออกใบสำคัญ    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: 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25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61ADDDB2" w14:textId="55CD0E9E" w:rsidR="00975C59" w:rsidRPr="00975C59" w:rsidRDefault="00975C59" w:rsidP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ระยะเวลาการใช้สิทธิ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 : 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 ครั้งแรก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661EDE7D" w14:textId="77777777" w:rsidR="00975C59" w:rsidRPr="00975C59" w:rsidRDefault="00975C59" w:rsidP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ครั้งที่สอง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494A3FAB" w14:textId="77777777" w:rsidR="00975C59" w:rsidRPr="00975C59" w:rsidRDefault="00975C59" w:rsidP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ครั้งที่สาม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2567</w:t>
      </w:r>
    </w:p>
    <w:p w14:paraId="4079704B" w14:textId="77777777" w:rsidR="00975C59" w:rsidRPr="00975C59" w:rsidRDefault="00975C59" w:rsidP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  <w:t>ครั้งสุดท้าย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ณ วันครบกำหนดอายุใบสำคัญแสดงสิทธิ</w:t>
      </w:r>
    </w:p>
    <w:p w14:paraId="7BC4EE8E" w14:textId="62051883" w:rsidR="00975C59" w:rsidRDefault="00975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788A36B9" w14:textId="69624EF1" w:rsidR="00064439" w:rsidRDefault="00064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7B7B5794" w14:textId="45DBB569" w:rsidR="00064439" w:rsidRDefault="00064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18CB65AC" w14:textId="4E0839DF" w:rsidR="00064439" w:rsidRDefault="00064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7A4118CF" w14:textId="77777777" w:rsidR="000F0B2A" w:rsidRDefault="000F0B2A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F915021" w14:textId="49C3DEA4" w:rsidR="00722590" w:rsidRDefault="00722590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6A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375D2">
        <w:rPr>
          <w:rFonts w:asciiTheme="majorBidi" w:hAnsiTheme="majorBidi"/>
          <w:b/>
          <w:bCs/>
          <w:sz w:val="32"/>
          <w:szCs w:val="32"/>
        </w:rPr>
        <w:t>.</w:t>
      </w:r>
      <w:r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024CDE1F" w14:textId="000D094A" w:rsidR="0026179F" w:rsidRPr="00BE06F4" w:rsidRDefault="00BE06F4" w:rsidP="000F0B2A">
      <w:pPr>
        <w:tabs>
          <w:tab w:val="clear" w:pos="227"/>
          <w:tab w:val="left" w:pos="28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="0026179F" w:rsidRPr="00E375D2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="0026179F" w:rsidRPr="00AC0075">
        <w:rPr>
          <w:rFonts w:asciiTheme="majorBidi" w:hAnsiTheme="majorBidi"/>
          <w:sz w:val="32"/>
          <w:szCs w:val="32"/>
        </w:rPr>
        <w:t xml:space="preserve">2565 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26179F" w:rsidRPr="00AC0075">
        <w:rPr>
          <w:rFonts w:asciiTheme="majorBidi" w:hAnsiTheme="majorBidi"/>
          <w:sz w:val="32"/>
          <w:szCs w:val="32"/>
        </w:rPr>
        <w:t xml:space="preserve">28 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26179F" w:rsidRPr="00AC0075">
        <w:rPr>
          <w:rFonts w:asciiTheme="majorBidi" w:hAnsiTheme="majorBidi"/>
          <w:sz w:val="32"/>
          <w:szCs w:val="32"/>
        </w:rPr>
        <w:t>2565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="0026179F" w:rsidRPr="00AC0075">
        <w:rPr>
          <w:rFonts w:asciiTheme="majorBidi" w:hAnsiTheme="majorBidi"/>
          <w:sz w:val="32"/>
          <w:szCs w:val="32"/>
        </w:rPr>
        <w:t>2564</w:t>
      </w:r>
      <w:r w:rsidR="0026179F" w:rsidRPr="00E375D2">
        <w:rPr>
          <w:rFonts w:asciiTheme="majorBidi" w:hAnsiTheme="majorBidi"/>
          <w:sz w:val="32"/>
          <w:szCs w:val="32"/>
          <w:cs/>
        </w:rPr>
        <w:t xml:space="preserve"> ให้แก่ผู้ถือหุ้นสามัญจำนวน </w:t>
      </w:r>
      <w:r w:rsidR="0026179F" w:rsidRPr="00AC0075">
        <w:rPr>
          <w:rFonts w:asciiTheme="majorBidi" w:hAnsiTheme="majorBidi"/>
          <w:sz w:val="32"/>
          <w:szCs w:val="32"/>
        </w:rPr>
        <w:t>422,000,100</w:t>
      </w:r>
      <w:r w:rsidR="0026179F" w:rsidRPr="00E375D2">
        <w:rPr>
          <w:rFonts w:asciiTheme="majorBidi" w:hAnsiTheme="majorBidi"/>
          <w:sz w:val="32"/>
          <w:szCs w:val="32"/>
          <w:cs/>
        </w:rPr>
        <w:t xml:space="preserve"> หุ้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น </w:t>
      </w:r>
      <w:r w:rsidR="0026179F" w:rsidRPr="00E375D2">
        <w:rPr>
          <w:rFonts w:asciiTheme="majorBidi" w:hAnsiTheme="majorBidi"/>
          <w:sz w:val="32"/>
          <w:szCs w:val="32"/>
          <w:cs/>
        </w:rPr>
        <w:t>ในอัตราหุ้นละ</w:t>
      </w:r>
      <w:r w:rsidR="0026179F" w:rsidRPr="00AC0075">
        <w:rPr>
          <w:rFonts w:asciiTheme="majorBidi" w:hAnsiTheme="majorBidi"/>
          <w:sz w:val="32"/>
          <w:szCs w:val="32"/>
        </w:rPr>
        <w:t xml:space="preserve"> 0.033 </w:t>
      </w:r>
      <w:r w:rsidR="0026179F" w:rsidRPr="00E375D2">
        <w:rPr>
          <w:rFonts w:asciiTheme="majorBidi" w:hAnsiTheme="majorBidi"/>
          <w:sz w:val="32"/>
          <w:szCs w:val="32"/>
          <w:cs/>
        </w:rPr>
        <w:t>บาท รวมเป็นจำนวนเงินปัน</w:t>
      </w:r>
      <w:r w:rsidR="0026179F" w:rsidRPr="00E375D2">
        <w:rPr>
          <w:rFonts w:ascii="Angsana New" w:hAnsi="Angsana New"/>
          <w:sz w:val="32"/>
          <w:szCs w:val="32"/>
          <w:cs/>
        </w:rPr>
        <w:t xml:space="preserve">ผลจ่าย </w:t>
      </w:r>
      <w:r w:rsidR="0026179F" w:rsidRPr="00AC0075">
        <w:rPr>
          <w:rFonts w:ascii="Angsana New" w:hAnsi="Angsana New"/>
          <w:sz w:val="32"/>
          <w:szCs w:val="32"/>
        </w:rPr>
        <w:t xml:space="preserve">13.93 </w:t>
      </w:r>
      <w:r w:rsidR="0026179F" w:rsidRPr="00E375D2">
        <w:rPr>
          <w:rFonts w:ascii="Angsana New" w:hAnsi="Angsana New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="0026179F" w:rsidRPr="00AC0075">
        <w:rPr>
          <w:rFonts w:ascii="Angsana New" w:hAnsi="Angsana New"/>
          <w:spacing w:val="2"/>
          <w:sz w:val="32"/>
          <w:szCs w:val="32"/>
        </w:rPr>
        <w:t xml:space="preserve">11 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="0026179F" w:rsidRPr="00AC0075">
        <w:rPr>
          <w:rFonts w:ascii="Angsana New" w:hAnsi="Angsana New"/>
          <w:spacing w:val="2"/>
          <w:sz w:val="32"/>
          <w:szCs w:val="32"/>
        </w:rPr>
        <w:t xml:space="preserve">2565 (Record Date) </w:t>
      </w:r>
      <w:r w:rsidR="0026179F" w:rsidRPr="00E375D2">
        <w:rPr>
          <w:rFonts w:ascii="Angsana New" w:hAnsi="Angsana New" w:hint="cs"/>
          <w:spacing w:val="2"/>
          <w:sz w:val="32"/>
          <w:szCs w:val="32"/>
          <w:cs/>
        </w:rPr>
        <w:t>โดย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>จ่ายเงินปันผล</w:t>
      </w:r>
      <w:r w:rsidR="0026179F" w:rsidRPr="00E375D2">
        <w:rPr>
          <w:rFonts w:ascii="Angsana New" w:hAnsi="Angsana New"/>
          <w:spacing w:val="4"/>
          <w:sz w:val="32"/>
          <w:szCs w:val="32"/>
          <w:cs/>
        </w:rPr>
        <w:t xml:space="preserve">ในวันที่ </w:t>
      </w:r>
      <w:r w:rsidR="000F0B2A">
        <w:rPr>
          <w:rFonts w:ascii="Angsana New" w:hAnsi="Angsana New"/>
          <w:spacing w:val="4"/>
          <w:sz w:val="32"/>
          <w:szCs w:val="32"/>
          <w:cs/>
        </w:rPr>
        <w:br/>
      </w:r>
      <w:r w:rsidR="0026179F" w:rsidRPr="00BE06F4">
        <w:rPr>
          <w:rFonts w:ascii="Angsana New" w:hAnsi="Angsana New"/>
          <w:spacing w:val="4"/>
          <w:sz w:val="32"/>
          <w:szCs w:val="32"/>
        </w:rPr>
        <w:t>27</w:t>
      </w:r>
      <w:r w:rsidR="0026179F" w:rsidRPr="00E375D2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="0026179F" w:rsidRPr="00BE06F4">
        <w:rPr>
          <w:rFonts w:ascii="Angsana New" w:hAnsi="Angsana New"/>
          <w:spacing w:val="4"/>
          <w:sz w:val="32"/>
          <w:szCs w:val="32"/>
        </w:rPr>
        <w:t>2565</w:t>
      </w:r>
    </w:p>
    <w:p w14:paraId="4020EA28" w14:textId="77777777" w:rsidR="000F0B2A" w:rsidRDefault="000F0B2A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1CEE7FB" w14:textId="35ACC57C" w:rsidR="002E7912" w:rsidRPr="00BE06F4" w:rsidRDefault="006478AF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6AA7">
        <w:rPr>
          <w:rFonts w:asciiTheme="majorBidi" w:hAnsiTheme="majorBidi"/>
          <w:b/>
          <w:bCs/>
          <w:sz w:val="32"/>
          <w:szCs w:val="32"/>
        </w:rPr>
        <w:t>5</w:t>
      </w:r>
      <w:r w:rsidR="002E7912" w:rsidRPr="00BE06F4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BE06F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E375D2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E06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E06F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E06F4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E375D2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E06F4">
        <w:rPr>
          <w:rFonts w:asciiTheme="majorBidi" w:hAnsiTheme="majorBidi"/>
          <w:spacing w:val="-2"/>
          <w:sz w:val="32"/>
          <w:szCs w:val="32"/>
        </w:rPr>
        <w:t xml:space="preserve">2 </w:t>
      </w:r>
      <w:r w:rsidR="00FC6A50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BE06F4" w:rsidRDefault="008C7FBA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FC6A50"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C4408">
        <w:rPr>
          <w:rFonts w:ascii="Angsana New" w:hAnsi="Angsana New"/>
          <w:spacing w:val="-2"/>
          <w:sz w:val="32"/>
          <w:szCs w:val="32"/>
        </w:rPr>
        <w:t>3</w:t>
      </w:r>
      <w:r w:rsidR="00FC6A50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5F10768E" w14:textId="4118E3B2" w:rsidR="00722590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06F4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BE06F4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722590" w:rsidRPr="00BE06F4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Pr="00BE06F4">
        <w:rPr>
          <w:rFonts w:asciiTheme="majorBidi" w:hAnsiTheme="majorBidi" w:hint="cs"/>
          <w:spacing w:val="-2"/>
          <w:sz w:val="32"/>
          <w:szCs w:val="32"/>
          <w:cs/>
        </w:rPr>
        <w:t>เดือน</w:t>
      </w:r>
      <w:r w:rsidRPr="00BE06F4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BE06F4">
        <w:rPr>
          <w:rFonts w:asciiTheme="majorBidi" w:hAnsiTheme="majorBidi"/>
          <w:spacing w:val="-2"/>
          <w:sz w:val="32"/>
          <w:szCs w:val="32"/>
        </w:rPr>
        <w:t xml:space="preserve"> </w:t>
      </w:r>
      <w:r w:rsidR="006478AF" w:rsidRPr="00BE06F4">
        <w:rPr>
          <w:rFonts w:asciiTheme="majorBidi" w:hAnsiTheme="majorBidi" w:cstheme="majorBidi"/>
          <w:spacing w:val="-2"/>
          <w:sz w:val="32"/>
          <w:szCs w:val="32"/>
        </w:rPr>
        <w:br/>
      </w:r>
      <w:r w:rsidR="00722590" w:rsidRPr="00BE06F4">
        <w:rPr>
          <w:rFonts w:asciiTheme="majorBidi" w:hAnsiTheme="majorBidi"/>
          <w:spacing w:val="-2"/>
          <w:sz w:val="32"/>
          <w:szCs w:val="32"/>
        </w:rPr>
        <w:t>30</w:t>
      </w:r>
      <w:r w:rsidR="00722590" w:rsidRPr="00E375D2">
        <w:rPr>
          <w:rFonts w:asciiTheme="majorBidi" w:hAnsiTheme="majorBidi"/>
          <w:spacing w:val="-2"/>
          <w:sz w:val="32"/>
          <w:szCs w:val="32"/>
          <w:cs/>
        </w:rPr>
        <w:t xml:space="preserve"> มิถุนายน </w:t>
      </w:r>
      <w:r w:rsidR="00722590" w:rsidRPr="00BE06F4">
        <w:rPr>
          <w:rFonts w:asciiTheme="majorBidi" w:hAnsiTheme="majorBidi"/>
          <w:spacing w:val="-2"/>
          <w:sz w:val="32"/>
          <w:szCs w:val="32"/>
        </w:rPr>
        <w:t>2565</w:t>
      </w:r>
      <w:r w:rsidR="00722590" w:rsidRPr="00E375D2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722590" w:rsidRPr="00BE06F4">
        <w:rPr>
          <w:rFonts w:asciiTheme="majorBidi" w:hAnsiTheme="majorBidi"/>
          <w:spacing w:val="-2"/>
          <w:sz w:val="32"/>
          <w:szCs w:val="32"/>
        </w:rPr>
        <w:t>2564</w:t>
      </w:r>
      <w:r w:rsidR="00722590" w:rsidRPr="00E375D2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E11D0D" w:rsidRPr="00BE06F4" w14:paraId="3E0EBB87" w14:textId="77777777" w:rsidTr="00997A4D">
        <w:tc>
          <w:tcPr>
            <w:tcW w:w="1644" w:type="dxa"/>
          </w:tcPr>
          <w:p w14:paraId="7BDC5388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E375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E11D0D" w:rsidRPr="00BE06F4" w14:paraId="1ABC8BCD" w14:textId="77777777" w:rsidTr="00997A4D">
        <w:tc>
          <w:tcPr>
            <w:tcW w:w="1644" w:type="dxa"/>
          </w:tcPr>
          <w:p w14:paraId="563CF738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E375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11D0D" w:rsidRPr="00BE06F4" w14:paraId="6BE3A9A6" w14:textId="77777777" w:rsidTr="00997A4D">
        <w:tc>
          <w:tcPr>
            <w:tcW w:w="1644" w:type="dxa"/>
          </w:tcPr>
          <w:p w14:paraId="4E4BECBF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3A67F" w14:textId="77777777" w:rsidR="006478AF" w:rsidRPr="00E375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BE06F4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E375D2" w:rsidRDefault="006478AF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424763" w:rsidRPr="00BE06F4" w14:paraId="79B0A412" w14:textId="77777777" w:rsidTr="00997A4D">
        <w:tc>
          <w:tcPr>
            <w:tcW w:w="1644" w:type="dxa"/>
          </w:tcPr>
          <w:p w14:paraId="17F04117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DC587" w14:textId="295A7E86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71E7C53A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E06F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71A878CD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29907B74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19D7057F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46EF3FCE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E06F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720D70E2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4C121096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42" w:type="dxa"/>
          </w:tcPr>
          <w:p w14:paraId="73E66AFB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4E5351CA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E06F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2F7CA75E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0E237DBA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9" w:type="dxa"/>
          </w:tcPr>
          <w:p w14:paraId="5D26C781" w14:textId="77777777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7B1F578C" w:rsidR="00424763" w:rsidRPr="00BE06F4" w:rsidRDefault="00424763" w:rsidP="001A182A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E06F4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BE06F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</w:tr>
      <w:tr w:rsidR="00722590" w:rsidRPr="00BE06F4" w14:paraId="61075EC8" w14:textId="77777777" w:rsidTr="00275196">
        <w:tc>
          <w:tcPr>
            <w:tcW w:w="1644" w:type="dxa"/>
            <w:vAlign w:val="bottom"/>
          </w:tcPr>
          <w:p w14:paraId="08932C98" w14:textId="77777777" w:rsidR="00722590" w:rsidRPr="00E375D2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04E7F3DD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649,236</w:t>
            </w:r>
          </w:p>
        </w:tc>
        <w:tc>
          <w:tcPr>
            <w:tcW w:w="134" w:type="dxa"/>
          </w:tcPr>
          <w:p w14:paraId="747AC1F3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7B45C8A4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524,453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1BD49820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193,969</w:t>
            </w:r>
          </w:p>
        </w:tc>
        <w:tc>
          <w:tcPr>
            <w:tcW w:w="142" w:type="dxa"/>
          </w:tcPr>
          <w:p w14:paraId="082E4A9A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5D21C8E6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223,828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04FD7982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97,091</w:t>
            </w:r>
          </w:p>
        </w:tc>
        <w:tc>
          <w:tcPr>
            <w:tcW w:w="142" w:type="dxa"/>
          </w:tcPr>
          <w:p w14:paraId="51D08A99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2859B2D9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182,356</w:t>
            </w:r>
          </w:p>
        </w:tc>
        <w:tc>
          <w:tcPr>
            <w:tcW w:w="142" w:type="dxa"/>
            <w:vAlign w:val="bottom"/>
          </w:tcPr>
          <w:p w14:paraId="70D713CC" w14:textId="77777777" w:rsidR="00722590" w:rsidRPr="00BE06F4" w:rsidRDefault="00722590" w:rsidP="0072259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61F775E" w14:textId="0CDB876F" w:rsidR="00722590" w:rsidRPr="00BE06F4" w:rsidRDefault="0094570D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/>
                <w:sz w:val="22"/>
                <w:szCs w:val="22"/>
              </w:rPr>
              <w:t>940</w:t>
            </w:r>
            <w:r w:rsidRPr="009457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375D2">
              <w:rPr>
                <w:rFonts w:asciiTheme="majorBidi" w:hAnsiTheme="majorBidi"/>
                <w:sz w:val="22"/>
                <w:szCs w:val="22"/>
              </w:rPr>
              <w:t>296</w:t>
            </w:r>
          </w:p>
        </w:tc>
        <w:tc>
          <w:tcPr>
            <w:tcW w:w="139" w:type="dxa"/>
          </w:tcPr>
          <w:p w14:paraId="0033072D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77867E0B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930,637</w:t>
            </w:r>
          </w:p>
        </w:tc>
      </w:tr>
      <w:tr w:rsidR="00722590" w:rsidRPr="00BE06F4" w14:paraId="5B9EAD7B" w14:textId="77777777" w:rsidTr="00275196">
        <w:tc>
          <w:tcPr>
            <w:tcW w:w="1644" w:type="dxa"/>
            <w:vAlign w:val="bottom"/>
          </w:tcPr>
          <w:p w14:paraId="72CC0801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5BF70A" w14:textId="79FE9B93" w:rsidR="00722590" w:rsidRPr="00BE06F4" w:rsidRDefault="006B4D25" w:rsidP="0072259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(599,130)</w:t>
            </w:r>
          </w:p>
        </w:tc>
        <w:tc>
          <w:tcPr>
            <w:tcW w:w="134" w:type="dxa"/>
          </w:tcPr>
          <w:p w14:paraId="1B210B09" w14:textId="77777777" w:rsidR="00722590" w:rsidRPr="00BE06F4" w:rsidRDefault="00722590" w:rsidP="00722590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3F2F2561" w:rsidR="00722590" w:rsidRPr="00BE06F4" w:rsidRDefault="00722590" w:rsidP="00722590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(469,931)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722590" w:rsidRPr="00BE06F4" w:rsidRDefault="00722590" w:rsidP="00722590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7994A94A" w:rsidR="00722590" w:rsidRPr="00BE06F4" w:rsidRDefault="006B4D25" w:rsidP="00722590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(148,770)</w:t>
            </w:r>
          </w:p>
        </w:tc>
        <w:tc>
          <w:tcPr>
            <w:tcW w:w="142" w:type="dxa"/>
          </w:tcPr>
          <w:p w14:paraId="7608B423" w14:textId="77777777" w:rsidR="00722590" w:rsidRPr="00BE06F4" w:rsidRDefault="00722590" w:rsidP="00722590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74250082" w:rsidR="00722590" w:rsidRPr="00BE06F4" w:rsidRDefault="00722590" w:rsidP="00722590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(157,350)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722590" w:rsidRPr="00BE06F4" w:rsidRDefault="00722590" w:rsidP="0072259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7D063E8D" w:rsidR="00722590" w:rsidRPr="00BE06F4" w:rsidRDefault="006B4D25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(79,584)</w:t>
            </w:r>
          </w:p>
        </w:tc>
        <w:tc>
          <w:tcPr>
            <w:tcW w:w="142" w:type="dxa"/>
          </w:tcPr>
          <w:p w14:paraId="18452485" w14:textId="77777777" w:rsidR="00722590" w:rsidRPr="00BE06F4" w:rsidRDefault="00722590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142EEA07" w:rsidR="00722590" w:rsidRPr="00BE06F4" w:rsidRDefault="00722590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(143,632)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722590" w:rsidRPr="00BE06F4" w:rsidRDefault="00722590" w:rsidP="0072259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C6F76A" w14:textId="0281B5C9" w:rsidR="00722590" w:rsidRPr="00BE06F4" w:rsidRDefault="0094570D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4570D">
              <w:rPr>
                <w:rFonts w:asciiTheme="majorBidi" w:hAnsiTheme="majorBidi" w:cstheme="majorBidi"/>
                <w:sz w:val="22"/>
                <w:szCs w:val="22"/>
              </w:rPr>
              <w:t>827,484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9" w:type="dxa"/>
          </w:tcPr>
          <w:p w14:paraId="0C0E6BE3" w14:textId="77777777" w:rsidR="00722590" w:rsidRPr="00E375D2" w:rsidRDefault="00722590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7D9E56D7" w:rsidR="00722590" w:rsidRPr="00BE06F4" w:rsidRDefault="00722590" w:rsidP="00722590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(770,913)</w:t>
            </w:r>
          </w:p>
        </w:tc>
      </w:tr>
      <w:tr w:rsidR="00722590" w:rsidRPr="00BE06F4" w14:paraId="16D8A62A" w14:textId="77777777" w:rsidTr="00275196">
        <w:tc>
          <w:tcPr>
            <w:tcW w:w="1644" w:type="dxa"/>
            <w:vAlign w:val="bottom"/>
          </w:tcPr>
          <w:p w14:paraId="71722950" w14:textId="6AB03A5E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52119EE6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50,106</w:t>
            </w:r>
          </w:p>
        </w:tc>
        <w:tc>
          <w:tcPr>
            <w:tcW w:w="134" w:type="dxa"/>
          </w:tcPr>
          <w:p w14:paraId="18C5D1DE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0EB9C000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54,522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33E560B8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45,199</w:t>
            </w:r>
          </w:p>
        </w:tc>
        <w:tc>
          <w:tcPr>
            <w:tcW w:w="142" w:type="dxa"/>
          </w:tcPr>
          <w:p w14:paraId="3B85CD01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4A917D14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66,478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08D4E922" w:rsidR="00722590" w:rsidRPr="00BE06F4" w:rsidRDefault="006B4D25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17,507</w:t>
            </w:r>
          </w:p>
        </w:tc>
        <w:tc>
          <w:tcPr>
            <w:tcW w:w="142" w:type="dxa"/>
          </w:tcPr>
          <w:p w14:paraId="51D173F0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66D4D50C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38,724</w:t>
            </w:r>
          </w:p>
        </w:tc>
        <w:tc>
          <w:tcPr>
            <w:tcW w:w="142" w:type="dxa"/>
            <w:vAlign w:val="bottom"/>
          </w:tcPr>
          <w:p w14:paraId="685508C3" w14:textId="77777777" w:rsidR="00722590" w:rsidRPr="00BE06F4" w:rsidRDefault="00722590" w:rsidP="0072259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57271A09" w:rsidR="00722590" w:rsidRPr="00BE06F4" w:rsidRDefault="0094570D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112,812</w:t>
            </w:r>
          </w:p>
        </w:tc>
        <w:tc>
          <w:tcPr>
            <w:tcW w:w="139" w:type="dxa"/>
          </w:tcPr>
          <w:p w14:paraId="667E0090" w14:textId="77777777" w:rsidR="00722590" w:rsidRPr="00BE06F4" w:rsidRDefault="00722590" w:rsidP="00722590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3E767735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159,724</w:t>
            </w:r>
          </w:p>
        </w:tc>
      </w:tr>
      <w:tr w:rsidR="00722590" w:rsidRPr="00BE06F4" w14:paraId="505E46CD" w14:textId="77777777" w:rsidTr="00275196">
        <w:tc>
          <w:tcPr>
            <w:tcW w:w="1644" w:type="dxa"/>
          </w:tcPr>
          <w:p w14:paraId="106B4FBC" w14:textId="77777777" w:rsidR="00722590" w:rsidRPr="00E375D2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FDE94CB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722590" w:rsidRPr="00BE06F4" w:rsidRDefault="00722590" w:rsidP="00722590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36A27195" w:rsidR="00722590" w:rsidRPr="00BE06F4" w:rsidRDefault="00C91F4E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7,231</w:t>
            </w:r>
          </w:p>
        </w:tc>
        <w:tc>
          <w:tcPr>
            <w:tcW w:w="139" w:type="dxa"/>
          </w:tcPr>
          <w:p w14:paraId="3381F33A" w14:textId="77777777" w:rsidR="00722590" w:rsidRPr="00BE06F4" w:rsidRDefault="00722590" w:rsidP="00722590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61C804E4" w:rsidR="00722590" w:rsidRPr="00BE06F4" w:rsidRDefault="00722590" w:rsidP="00722590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7,423</w:t>
            </w:r>
          </w:p>
        </w:tc>
      </w:tr>
      <w:tr w:rsidR="001A1606" w:rsidRPr="00BE06F4" w14:paraId="6E8F0A4C" w14:textId="77777777" w:rsidTr="00173F01">
        <w:tc>
          <w:tcPr>
            <w:tcW w:w="1644" w:type="dxa"/>
          </w:tcPr>
          <w:p w14:paraId="4BCF12BE" w14:textId="7777777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0EEEEB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BBCF0B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7252B91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23,520 </w:t>
            </w:r>
          </w:p>
        </w:tc>
        <w:tc>
          <w:tcPr>
            <w:tcW w:w="139" w:type="dxa"/>
          </w:tcPr>
          <w:p w14:paraId="6E2D82C8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2FF1329" w14:textId="51709A76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21,983</w:t>
            </w:r>
          </w:p>
        </w:tc>
      </w:tr>
      <w:tr w:rsidR="001A1606" w:rsidRPr="00BE06F4" w14:paraId="275A0681" w14:textId="77777777" w:rsidTr="00173F01">
        <w:tc>
          <w:tcPr>
            <w:tcW w:w="1644" w:type="dxa"/>
          </w:tcPr>
          <w:p w14:paraId="008AEFDD" w14:textId="7777777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D20944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3EC93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6A938CE2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61,496 </w:t>
            </w:r>
          </w:p>
        </w:tc>
        <w:tc>
          <w:tcPr>
            <w:tcW w:w="139" w:type="dxa"/>
          </w:tcPr>
          <w:p w14:paraId="291074C3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5C3494" w14:textId="67E26F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65,327</w:t>
            </w:r>
          </w:p>
        </w:tc>
      </w:tr>
      <w:tr w:rsidR="001A1606" w:rsidRPr="00BE06F4" w14:paraId="2EEFCE5F" w14:textId="77777777" w:rsidTr="00EC3542">
        <w:tc>
          <w:tcPr>
            <w:tcW w:w="1644" w:type="dxa"/>
          </w:tcPr>
          <w:p w14:paraId="43B85CB4" w14:textId="7777777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2C93711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C523A34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98FAB1F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A469A6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75F7A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AA55D3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AAB542B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C8F1A1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CEA78A4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A230C89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DA4BF43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44A1881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9AB1F4" w14:textId="399098BD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8,194 </w:t>
            </w:r>
          </w:p>
        </w:tc>
        <w:tc>
          <w:tcPr>
            <w:tcW w:w="139" w:type="dxa"/>
          </w:tcPr>
          <w:p w14:paraId="2EA9B41C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F6F612D" w14:textId="74DB16D2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13,047</w:t>
            </w:r>
          </w:p>
        </w:tc>
      </w:tr>
      <w:tr w:rsidR="001A1606" w:rsidRPr="00BE06F4" w14:paraId="4A037990" w14:textId="77777777" w:rsidTr="00173F01">
        <w:tc>
          <w:tcPr>
            <w:tcW w:w="1644" w:type="dxa"/>
          </w:tcPr>
          <w:p w14:paraId="1C477F6D" w14:textId="4DFF04A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DF03330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F7A7B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AE533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BAE894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51E89B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5564B0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236F76" w14:textId="7A601B64" w:rsidR="001A1606" w:rsidRPr="00BE06F4" w:rsidRDefault="00C91F4E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2,330</w:t>
            </w:r>
          </w:p>
        </w:tc>
        <w:tc>
          <w:tcPr>
            <w:tcW w:w="139" w:type="dxa"/>
          </w:tcPr>
          <w:p w14:paraId="7D77BBC9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56BF784" w14:textId="14077A64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1,070</w:t>
            </w:r>
          </w:p>
        </w:tc>
      </w:tr>
      <w:tr w:rsidR="001A1606" w:rsidRPr="00BE06F4" w14:paraId="7589B36B" w14:textId="77777777" w:rsidTr="00173F01">
        <w:tc>
          <w:tcPr>
            <w:tcW w:w="1644" w:type="dxa"/>
          </w:tcPr>
          <w:p w14:paraId="40CCCFE1" w14:textId="7777777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4FBB84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BB1C4E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72B3B4F8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8,9</w:t>
            </w:r>
            <w:r w:rsidR="00C91F4E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</w:tcPr>
          <w:p w14:paraId="14B60670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621B0D5" w14:textId="7DEF0ACB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5,013</w:t>
            </w:r>
          </w:p>
        </w:tc>
      </w:tr>
      <w:tr w:rsidR="001A1606" w:rsidRPr="00BE06F4" w14:paraId="2F460228" w14:textId="77777777" w:rsidTr="00617BC3">
        <w:tc>
          <w:tcPr>
            <w:tcW w:w="1900" w:type="dxa"/>
            <w:gridSpan w:val="2"/>
          </w:tcPr>
          <w:p w14:paraId="3EB4FA1F" w14:textId="42FCB3A7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lastRenderedPageBreak/>
              <w:t>ค่าใช้จ่ายภาษีเงินได้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3FEC409E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77C091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E236C58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0347F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AE5BF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7CA2BC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7BD1AE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7A959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88A74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488A8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FB3E51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92867D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93E33D0" w14:textId="2C781DCB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4,068 </w:t>
            </w:r>
          </w:p>
        </w:tc>
        <w:tc>
          <w:tcPr>
            <w:tcW w:w="139" w:type="dxa"/>
          </w:tcPr>
          <w:p w14:paraId="72569A8F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F7464A5" w14:textId="567DFDFD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4,045</w:t>
            </w:r>
          </w:p>
        </w:tc>
      </w:tr>
      <w:tr w:rsidR="001A1606" w:rsidRPr="00BE06F4" w14:paraId="4D30D92C" w14:textId="77777777" w:rsidTr="00617BC3">
        <w:tc>
          <w:tcPr>
            <w:tcW w:w="1900" w:type="dxa"/>
            <w:gridSpan w:val="2"/>
          </w:tcPr>
          <w:p w14:paraId="2BCD87E2" w14:textId="31385532" w:rsidR="001A1606" w:rsidRPr="00E375D2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06E2AA4B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BB3C5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C7312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773F98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CFA40D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D56DE6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E5EEF7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0D4E79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886281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7D417" w14:textId="77777777" w:rsidR="001A1606" w:rsidRPr="00BE06F4" w:rsidRDefault="001A1606" w:rsidP="001A160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D05F68" w14:textId="77777777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E8E595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0BC65EF" w14:textId="171BCAFE" w:rsidR="001A1606" w:rsidRPr="00E375D2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1606">
              <w:rPr>
                <w:rFonts w:asciiTheme="majorBidi" w:hAnsiTheme="majorBidi" w:cstheme="majorBidi"/>
                <w:sz w:val="22"/>
                <w:szCs w:val="22"/>
              </w:rPr>
              <w:t xml:space="preserve"> 16,116 </w:t>
            </w:r>
          </w:p>
        </w:tc>
        <w:tc>
          <w:tcPr>
            <w:tcW w:w="139" w:type="dxa"/>
          </w:tcPr>
          <w:p w14:paraId="069F75BE" w14:textId="77777777" w:rsidR="001A1606" w:rsidRPr="00BE06F4" w:rsidRDefault="001A1606" w:rsidP="001A160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AD80" w14:textId="3A85B0A5" w:rsidR="001A1606" w:rsidRPr="00BE06F4" w:rsidRDefault="001A1606" w:rsidP="001A160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E06F4">
              <w:rPr>
                <w:rFonts w:asciiTheme="majorBidi" w:hAnsiTheme="majorBidi" w:cstheme="majorBidi"/>
                <w:sz w:val="22"/>
                <w:szCs w:val="22"/>
              </w:rPr>
              <w:t>58,802</w:t>
            </w:r>
          </w:p>
        </w:tc>
      </w:tr>
    </w:tbl>
    <w:p w14:paraId="4B197FF4" w14:textId="1A980D9C" w:rsidR="00424763" w:rsidRPr="00BE06F4" w:rsidRDefault="00424763" w:rsidP="000F0B2A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BE06F4">
        <w:rPr>
          <w:rFonts w:ascii="Angsana New" w:hAnsi="Angsana New" w:hint="cs"/>
          <w:b/>
          <w:bCs/>
          <w:sz w:val="32"/>
          <w:szCs w:val="32"/>
        </w:rPr>
        <w:t>2</w:t>
      </w:r>
      <w:r w:rsidR="004C6AA7">
        <w:rPr>
          <w:rFonts w:ascii="Angsana New" w:hAnsi="Angsana New"/>
          <w:b/>
          <w:bCs/>
          <w:sz w:val="32"/>
          <w:szCs w:val="32"/>
        </w:rPr>
        <w:t>6</w:t>
      </w:r>
      <w:r w:rsidRPr="00BE06F4">
        <w:rPr>
          <w:rFonts w:ascii="Angsana New" w:hAnsi="Angsana New" w:hint="cs"/>
          <w:b/>
          <w:bCs/>
          <w:sz w:val="32"/>
          <w:szCs w:val="32"/>
        </w:rPr>
        <w:t>.</w:t>
      </w:r>
      <w:r w:rsidRPr="00BE06F4">
        <w:rPr>
          <w:rFonts w:ascii="Angsana New" w:hAnsi="Angsana New"/>
          <w:b/>
          <w:bCs/>
          <w:sz w:val="32"/>
          <w:szCs w:val="32"/>
        </w:rPr>
        <w:tab/>
      </w:r>
      <w:r w:rsidRPr="00E375D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C4E8743" w14:textId="77777777" w:rsidR="00424763" w:rsidRPr="00BE06F4" w:rsidRDefault="00424763" w:rsidP="000F0B2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</w:t>
      </w:r>
      <w:r w:rsidRPr="00E375D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75D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A7E417" w14:textId="77777777" w:rsidR="00424763" w:rsidRPr="00BE06F4" w:rsidRDefault="00424763" w:rsidP="000F0B2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2E61C86" w14:textId="77777777" w:rsidR="00424763" w:rsidRPr="00BE06F4" w:rsidRDefault="00424763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BE06F4">
        <w:rPr>
          <w:rFonts w:ascii="Angsana New" w:hAnsi="Angsana New"/>
          <w:sz w:val="32"/>
          <w:szCs w:val="32"/>
        </w:rPr>
        <w:t>13</w:t>
      </w:r>
      <w:r w:rsidRPr="00BE06F4">
        <w:rPr>
          <w:rFonts w:ascii="Angsana New" w:hAnsi="Angsana New" w:hint="cs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0E1162C" w14:textId="77777777" w:rsidR="00424763" w:rsidRPr="00BE06F4" w:rsidRDefault="00424763" w:rsidP="000F0B2A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z w:val="32"/>
          <w:szCs w:val="32"/>
          <w:cs/>
        </w:rPr>
        <w:t>ที่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06F4">
        <w:rPr>
          <w:rFonts w:ascii="Angsana New" w:hAnsi="Angsana New"/>
          <w:sz w:val="32"/>
          <w:szCs w:val="32"/>
        </w:rPr>
        <w:t>1</w:t>
      </w:r>
      <w:r w:rsidRPr="00E375D2">
        <w:rPr>
          <w:rFonts w:ascii="Angsana New" w:hAnsi="Angsana New" w:hint="cs"/>
          <w:sz w:val="32"/>
          <w:szCs w:val="32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61C797D" w14:textId="77777777" w:rsidR="00424763" w:rsidRPr="00E375D2" w:rsidRDefault="00424763" w:rsidP="000F0B2A">
      <w:pPr>
        <w:spacing w:line="38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E375D2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Pr="00BE06F4">
        <w:rPr>
          <w:rFonts w:ascii="Angsana New" w:hAnsi="Angsana New"/>
          <w:spacing w:val="-8"/>
          <w:sz w:val="32"/>
          <w:szCs w:val="32"/>
        </w:rPr>
        <w:t xml:space="preserve">2 </w:t>
      </w:r>
      <w:r w:rsidRPr="00E375D2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6D92A3" w14:textId="20116761" w:rsidR="00424763" w:rsidRPr="00BE06F4" w:rsidRDefault="00424763" w:rsidP="000F0B2A">
      <w:pPr>
        <w:spacing w:line="380" w:lineRule="exact"/>
        <w:ind w:left="360" w:firstLine="491"/>
        <w:jc w:val="thaiDistribute"/>
        <w:rPr>
          <w:rFonts w:ascii="Angsana New" w:hAnsi="Angsana New"/>
          <w:spacing w:val="-6"/>
          <w:sz w:val="32"/>
          <w:szCs w:val="32"/>
        </w:rPr>
      </w:pPr>
      <w:r w:rsidRPr="00E375D2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06F4">
        <w:rPr>
          <w:rFonts w:ascii="Angsana New" w:hAnsi="Angsana New"/>
          <w:spacing w:val="-4"/>
          <w:sz w:val="32"/>
          <w:szCs w:val="32"/>
        </w:rPr>
        <w:t xml:space="preserve">3 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F628E9A" w14:textId="5C8D211F" w:rsidR="00047961" w:rsidRPr="00BE06F4" w:rsidRDefault="00424763" w:rsidP="000F0B2A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E06F4">
        <w:rPr>
          <w:rFonts w:ascii="Angsana New" w:hAnsi="Angsana New"/>
          <w:sz w:val="32"/>
          <w:szCs w:val="32"/>
          <w:cs/>
        </w:rPr>
        <w:t xml:space="preserve">ณ </w:t>
      </w:r>
      <w:r w:rsidRPr="00BE06F4">
        <w:rPr>
          <w:rFonts w:ascii="Angsana New" w:hAnsi="Angsana New" w:hint="cs"/>
          <w:sz w:val="32"/>
          <w:szCs w:val="32"/>
          <w:cs/>
        </w:rPr>
        <w:t>วันที่</w:t>
      </w:r>
      <w:r w:rsidRPr="00BE06F4">
        <w:rPr>
          <w:rFonts w:ascii="Angsana New" w:hAnsi="Angsana New" w:hint="cs"/>
          <w:sz w:val="32"/>
          <w:szCs w:val="32"/>
        </w:rPr>
        <w:t xml:space="preserve"> </w:t>
      </w:r>
      <w:r w:rsidRPr="00BE06F4">
        <w:rPr>
          <w:rFonts w:ascii="Angsana New" w:hAnsi="Angsana New"/>
          <w:sz w:val="32"/>
          <w:szCs w:val="32"/>
        </w:rPr>
        <w:t>3</w:t>
      </w:r>
      <w:r w:rsidR="009034E5" w:rsidRPr="00BE06F4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9034E5" w:rsidRPr="00E375D2">
        <w:rPr>
          <w:rFonts w:ascii="Angsana New" w:hAnsi="Angsana New" w:hint="cs"/>
          <w:sz w:val="32"/>
          <w:szCs w:val="32"/>
          <w:cs/>
        </w:rPr>
        <w:t>มิถุนายน</w:t>
      </w:r>
      <w:r w:rsidRPr="00BE06F4">
        <w:rPr>
          <w:rFonts w:ascii="Angsana New" w:hAnsi="Angsana New"/>
          <w:sz w:val="32"/>
          <w:szCs w:val="32"/>
        </w:rPr>
        <w:t xml:space="preserve"> 256</w:t>
      </w:r>
      <w:r w:rsidRPr="00BE06F4">
        <w:rPr>
          <w:rFonts w:ascii="Angsana New" w:hAnsi="Angsana New" w:hint="cs"/>
          <w:sz w:val="32"/>
          <w:szCs w:val="32"/>
        </w:rPr>
        <w:t>5</w:t>
      </w:r>
      <w:r w:rsidRPr="00BE06F4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บริษัทมีสินทรัพย์บางรายการที่วัดมูลค่าด้วยมูลค่ายุติธรรม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424763" w:rsidRPr="00BE06F4" w14:paraId="444FD9ED" w14:textId="77777777" w:rsidTr="009B7EBB">
        <w:trPr>
          <w:cantSplit/>
        </w:trPr>
        <w:tc>
          <w:tcPr>
            <w:tcW w:w="3459" w:type="dxa"/>
            <w:vAlign w:val="bottom"/>
          </w:tcPr>
          <w:p w14:paraId="5475AD07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424763" w:rsidRPr="00BE06F4" w14:paraId="3FDF493A" w14:textId="77777777" w:rsidTr="009B7EBB">
        <w:trPr>
          <w:cantSplit/>
        </w:trPr>
        <w:tc>
          <w:tcPr>
            <w:tcW w:w="3459" w:type="dxa"/>
            <w:vAlign w:val="bottom"/>
          </w:tcPr>
          <w:p w14:paraId="46684212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E375D2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763" w:rsidRPr="00BE06F4" w14:paraId="31EC6A48" w14:textId="77777777" w:rsidTr="009B7EBB">
        <w:trPr>
          <w:cantSplit/>
        </w:trPr>
        <w:tc>
          <w:tcPr>
            <w:tcW w:w="3459" w:type="dxa"/>
            <w:vAlign w:val="bottom"/>
          </w:tcPr>
          <w:p w14:paraId="7409033E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4763" w:rsidRPr="00BE06F4" w14:paraId="11133E97" w14:textId="77777777" w:rsidTr="009B7EBB">
        <w:trPr>
          <w:cantSplit/>
        </w:trPr>
        <w:tc>
          <w:tcPr>
            <w:tcW w:w="4111" w:type="dxa"/>
            <w:gridSpan w:val="2"/>
            <w:vAlign w:val="bottom"/>
            <w:hideMark/>
          </w:tcPr>
          <w:p w14:paraId="55B62206" w14:textId="77777777" w:rsidR="00424763" w:rsidRPr="00E375D2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  <w:r w:rsidRPr="00E375D2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E375D2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E06F4" w:rsidRPr="00BE06F4" w14:paraId="6C47E50B" w14:textId="77777777" w:rsidTr="009B7EBB">
        <w:trPr>
          <w:cantSplit/>
        </w:trPr>
        <w:tc>
          <w:tcPr>
            <w:tcW w:w="3459" w:type="dxa"/>
            <w:vAlign w:val="bottom"/>
            <w:hideMark/>
          </w:tcPr>
          <w:p w14:paraId="2A54D4DD" w14:textId="77777777" w:rsidR="00BE06F4" w:rsidRPr="00BE06F4" w:rsidRDefault="00BE06F4" w:rsidP="00BE06F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76E9FF" w14:textId="4820D3EC" w:rsidR="00BE06F4" w:rsidRPr="00BE06F4" w:rsidRDefault="00BE06F4" w:rsidP="00BE06F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 w:hint="cs"/>
                <w:color w:val="FF0000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BE06F4" w:rsidRPr="00BE06F4" w:rsidRDefault="00BE06F4" w:rsidP="00BE06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5A5F3DAE" w:rsidR="00BE06F4" w:rsidRPr="00E375D2" w:rsidRDefault="00F26B98" w:rsidP="00BE06F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</w:rPr>
              <w:t>5</w:t>
            </w:r>
            <w:r w:rsidRPr="00F26B98">
              <w:rPr>
                <w:rFonts w:ascii="Angsana New" w:hAnsi="Angsana New"/>
                <w:kern w:val="28"/>
                <w:sz w:val="24"/>
                <w:szCs w:val="24"/>
              </w:rPr>
              <w:t>,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</w:rPr>
              <w:t>9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</w:rPr>
              <w:t>80</w:t>
            </w:r>
          </w:p>
        </w:tc>
        <w:tc>
          <w:tcPr>
            <w:tcW w:w="134" w:type="dxa"/>
          </w:tcPr>
          <w:p w14:paraId="5CB55727" w14:textId="77777777" w:rsidR="00BE06F4" w:rsidRPr="00BE06F4" w:rsidRDefault="00BE06F4" w:rsidP="00BE06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3C055B6E" w:rsidR="00BE06F4" w:rsidRPr="00BE06F4" w:rsidRDefault="00BE06F4" w:rsidP="00BE06F4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 w:hint="cs"/>
                <w:color w:val="FF0000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BE06F4" w:rsidRPr="00BE06F4" w:rsidRDefault="00BE06F4" w:rsidP="00BE06F4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14308E80" w:rsidR="00BE06F4" w:rsidRPr="00E375D2" w:rsidRDefault="00BE06F4" w:rsidP="00BE06F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 w:hint="cs"/>
                <w:color w:val="FF0000"/>
                <w:kern w:val="28"/>
                <w:sz w:val="24"/>
                <w:szCs w:val="24"/>
              </w:rPr>
              <w:t>-</w:t>
            </w:r>
          </w:p>
        </w:tc>
      </w:tr>
    </w:tbl>
    <w:p w14:paraId="62DF8AF0" w14:textId="77777777" w:rsidR="00615896" w:rsidRPr="00BE06F4" w:rsidRDefault="00615896" w:rsidP="000F0B2A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4FAB25" w14:textId="476037C6" w:rsidR="00424763" w:rsidRPr="00BE06F4" w:rsidRDefault="00424763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ในระหว่าง</w:t>
      </w:r>
      <w:r w:rsidRPr="00E375D2">
        <w:rPr>
          <w:rFonts w:ascii="Angsana New" w:hAnsi="Angsana New" w:hint="cs"/>
          <w:sz w:val="32"/>
          <w:szCs w:val="32"/>
          <w:cs/>
        </w:rPr>
        <w:t>งวด</w:t>
      </w:r>
      <w:r w:rsidRPr="00E375D2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615896" w:rsidRDefault="00DC728C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809F19" w14:textId="3BDBC849" w:rsidR="00056722" w:rsidRPr="00E375D2" w:rsidRDefault="00056722" w:rsidP="000F0B2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96">
        <w:rPr>
          <w:rFonts w:asciiTheme="majorBidi" w:hAnsiTheme="majorBidi" w:hint="cs"/>
          <w:b/>
          <w:bCs/>
          <w:sz w:val="32"/>
          <w:szCs w:val="32"/>
        </w:rPr>
        <w:t>2</w:t>
      </w:r>
      <w:r w:rsidR="004C6AA7">
        <w:rPr>
          <w:rFonts w:asciiTheme="majorBidi" w:hAnsiTheme="majorBidi"/>
          <w:b/>
          <w:bCs/>
          <w:sz w:val="32"/>
          <w:szCs w:val="32"/>
        </w:rPr>
        <w:t>7</w:t>
      </w:r>
      <w:r w:rsidRPr="00615896">
        <w:rPr>
          <w:rFonts w:asciiTheme="majorBidi" w:hAnsiTheme="majorBidi"/>
          <w:b/>
          <w:bCs/>
          <w:sz w:val="32"/>
          <w:szCs w:val="32"/>
        </w:rPr>
        <w:t>.</w:t>
      </w:r>
      <w:r w:rsidRPr="006158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6DE8B390" w:rsidR="00056722" w:rsidRPr="00E375D2" w:rsidRDefault="00056722" w:rsidP="000F0B2A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0075">
        <w:rPr>
          <w:rFonts w:asciiTheme="majorBidi" w:hAnsiTheme="majorBidi" w:cstheme="majorBidi"/>
          <w:sz w:val="32"/>
          <w:szCs w:val="32"/>
        </w:rPr>
        <w:t xml:space="preserve">30 </w:t>
      </w:r>
      <w:r w:rsidR="00615896" w:rsidRPr="00E375D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96">
        <w:rPr>
          <w:rFonts w:asciiTheme="majorBidi" w:hAnsiTheme="majorBidi" w:cstheme="majorBidi"/>
          <w:sz w:val="32"/>
          <w:szCs w:val="32"/>
        </w:rPr>
        <w:t>25</w:t>
      </w:r>
      <w:r w:rsidR="00920684" w:rsidRPr="00615896">
        <w:rPr>
          <w:rFonts w:asciiTheme="majorBidi" w:hAnsiTheme="majorBidi" w:cstheme="majorBidi"/>
          <w:sz w:val="32"/>
          <w:szCs w:val="32"/>
        </w:rPr>
        <w:t>65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72D69D67" w:rsidR="00056722" w:rsidRPr="00615896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t>2</w:t>
      </w:r>
      <w:r w:rsidR="004C6AA7">
        <w:rPr>
          <w:rFonts w:asciiTheme="majorBidi" w:hAnsiTheme="majorBidi" w:cstheme="majorBidi"/>
          <w:sz w:val="32"/>
          <w:szCs w:val="32"/>
        </w:rPr>
        <w:t>7</w:t>
      </w:r>
      <w:r w:rsidRPr="00615896">
        <w:rPr>
          <w:rFonts w:asciiTheme="majorBidi" w:hAnsiTheme="majorBidi"/>
          <w:sz w:val="32"/>
          <w:szCs w:val="32"/>
        </w:rPr>
        <w:t>.</w:t>
      </w:r>
      <w:r w:rsidRPr="00615896">
        <w:rPr>
          <w:rFonts w:asciiTheme="majorBidi" w:hAnsiTheme="majorBidi" w:cstheme="majorBidi"/>
          <w:sz w:val="32"/>
          <w:szCs w:val="32"/>
        </w:rPr>
        <w:t>1</w:t>
      </w:r>
      <w:r w:rsidRPr="00615896">
        <w:rPr>
          <w:rFonts w:asciiTheme="majorBidi" w:hAnsiTheme="majorBidi" w:cstheme="majorBidi"/>
          <w:sz w:val="32"/>
          <w:szCs w:val="32"/>
        </w:rPr>
        <w:tab/>
      </w:r>
      <w:r w:rsidR="0034100E" w:rsidRPr="00615896">
        <w:rPr>
          <w:rFonts w:asciiTheme="majorBidi" w:hAnsiTheme="majorBidi" w:cstheme="majorBidi"/>
          <w:sz w:val="32"/>
          <w:szCs w:val="32"/>
        </w:rPr>
        <w:tab/>
      </w:r>
      <w:r w:rsidRPr="00615896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615896">
        <w:rPr>
          <w:rFonts w:asciiTheme="majorBidi" w:hAnsiTheme="majorBidi" w:hint="cs"/>
          <w:sz w:val="32"/>
          <w:szCs w:val="32"/>
          <w:cs/>
        </w:rPr>
        <w:t>ภาระ</w:t>
      </w:r>
      <w:r w:rsidRPr="00615896">
        <w:rPr>
          <w:rFonts w:asciiTheme="majorBidi" w:hAnsiTheme="majorBidi"/>
          <w:sz w:val="32"/>
          <w:szCs w:val="32"/>
          <w:cs/>
        </w:rPr>
        <w:t>ผูกพัน</w:t>
      </w:r>
      <w:r w:rsidRPr="00615896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615896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615896">
        <w:rPr>
          <w:rFonts w:asciiTheme="majorBidi" w:hAnsiTheme="majorBidi" w:hint="cs"/>
          <w:sz w:val="32"/>
          <w:szCs w:val="32"/>
          <w:cs/>
        </w:rPr>
        <w:t>บริการ</w:t>
      </w:r>
      <w:r w:rsidRPr="00615896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F560FD" w:rsidRPr="00615896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15896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E375D2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F560FD" w:rsidRPr="00615896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15896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E375D2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E375D2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E375D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560FD" w:rsidRPr="00615896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4C3435B9" w:rsidR="00F560FD" w:rsidRPr="00615896" w:rsidRDefault="00705F95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4,225</w:t>
            </w:r>
          </w:p>
        </w:tc>
      </w:tr>
      <w:tr w:rsidR="00F560FD" w:rsidRPr="00615896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12E00FE3" w:rsidR="00F560FD" w:rsidRPr="00615896" w:rsidRDefault="00705F95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1,582</w:t>
            </w:r>
          </w:p>
        </w:tc>
      </w:tr>
      <w:tr w:rsidR="00F560FD" w:rsidRPr="00615896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615896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1589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0CF62514" w:rsidR="00F560FD" w:rsidRPr="00615896" w:rsidRDefault="00705F95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5,807</w:t>
            </w:r>
          </w:p>
        </w:tc>
      </w:tr>
    </w:tbl>
    <w:p w14:paraId="687C52C9" w14:textId="77777777" w:rsidR="00056722" w:rsidRPr="00E37747" w:rsidRDefault="00056722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  <w:highlight w:val="yellow"/>
        </w:rPr>
      </w:pPr>
    </w:p>
    <w:p w14:paraId="0480E9FA" w14:textId="574862F8" w:rsidR="00056722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246C5">
        <w:rPr>
          <w:rFonts w:asciiTheme="majorBidi" w:hAnsiTheme="majorBidi" w:cstheme="majorBidi"/>
          <w:sz w:val="32"/>
          <w:szCs w:val="32"/>
        </w:rPr>
        <w:t>7</w:t>
      </w:r>
      <w:r w:rsidRPr="00615896">
        <w:rPr>
          <w:rFonts w:asciiTheme="majorBidi" w:hAnsiTheme="majorBidi"/>
          <w:spacing w:val="-4"/>
          <w:sz w:val="32"/>
          <w:szCs w:val="32"/>
        </w:rPr>
        <w:t>.</w:t>
      </w:r>
      <w:r w:rsidRPr="0061589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1589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8C21C3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E1FAC" w:rsidRPr="00EE1FAC">
        <w:rPr>
          <w:rFonts w:asciiTheme="majorBidi" w:hAnsiTheme="majorBidi" w:cstheme="majorBidi"/>
          <w:spacing w:val="-6"/>
          <w:sz w:val="32"/>
          <w:szCs w:val="32"/>
        </w:rPr>
        <w:t>1.75</w:t>
      </w:r>
      <w:r w:rsidR="008C21C3" w:rsidRPr="00EE1FA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E375D2">
        <w:rPr>
          <w:rFonts w:asciiTheme="majorBidi" w:hAnsiTheme="majorBidi" w:cstheme="majorBidi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10518D" w:rsidRPr="00947CB6">
        <w:rPr>
          <w:rFonts w:asciiTheme="majorBidi" w:hAnsiTheme="majorBidi" w:cstheme="majorBidi"/>
          <w:sz w:val="32"/>
          <w:szCs w:val="32"/>
        </w:rPr>
        <w:t>0.11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947CB6" w:rsidRPr="00947CB6">
        <w:rPr>
          <w:rFonts w:asciiTheme="majorBidi" w:hAnsiTheme="majorBidi" w:cstheme="majorBidi"/>
          <w:sz w:val="32"/>
          <w:szCs w:val="32"/>
        </w:rPr>
        <w:t>1.86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</w:t>
      </w:r>
      <w:r w:rsidRPr="00947CB6">
        <w:rPr>
          <w:rFonts w:asciiTheme="majorBidi" w:hAnsiTheme="majorBidi" w:cstheme="majorBidi"/>
          <w:sz w:val="32"/>
          <w:szCs w:val="32"/>
        </w:rPr>
        <w:t xml:space="preserve"> </w:t>
      </w:r>
    </w:p>
    <w:p w14:paraId="0F099F82" w14:textId="77777777" w:rsidR="000F0B2A" w:rsidRPr="00E375D2" w:rsidRDefault="000F0B2A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81E288" w14:textId="21282796" w:rsidR="00056722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615896">
        <w:rPr>
          <w:rFonts w:asciiTheme="majorBidi" w:hAnsiTheme="majorBidi"/>
          <w:sz w:val="32"/>
          <w:szCs w:val="32"/>
        </w:rPr>
        <w:t>2</w:t>
      </w:r>
      <w:r w:rsidR="007246C5">
        <w:rPr>
          <w:rFonts w:asciiTheme="majorBidi" w:hAnsiTheme="majorBidi"/>
          <w:sz w:val="32"/>
          <w:szCs w:val="32"/>
        </w:rPr>
        <w:t>7</w:t>
      </w:r>
      <w:r w:rsidRPr="00615896">
        <w:rPr>
          <w:rFonts w:asciiTheme="majorBidi" w:hAnsiTheme="majorBidi"/>
          <w:sz w:val="32"/>
          <w:szCs w:val="32"/>
        </w:rPr>
        <w:t>.</w:t>
      </w:r>
      <w:r w:rsidRPr="00615896">
        <w:rPr>
          <w:rFonts w:asciiTheme="majorBidi" w:hAnsiTheme="majorBidi" w:cstheme="majorBidi"/>
          <w:sz w:val="32"/>
          <w:szCs w:val="32"/>
        </w:rPr>
        <w:t xml:space="preserve">3 </w:t>
      </w:r>
      <w:r w:rsidRPr="0061589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7D5686" w:rsidRPr="00EE1FAC">
        <w:rPr>
          <w:rFonts w:asciiTheme="majorBidi" w:hAnsiTheme="majorBidi" w:cstheme="majorBidi"/>
          <w:sz w:val="32"/>
          <w:szCs w:val="32"/>
        </w:rPr>
        <w:t xml:space="preserve"> </w:t>
      </w:r>
      <w:r w:rsidR="00EE1FAC" w:rsidRPr="00EE1FAC">
        <w:rPr>
          <w:rFonts w:asciiTheme="majorBidi" w:hAnsiTheme="majorBidi" w:cstheme="majorBidi"/>
          <w:sz w:val="32"/>
          <w:szCs w:val="32"/>
        </w:rPr>
        <w:t>4</w:t>
      </w:r>
      <w:r w:rsidR="007D5686" w:rsidRPr="00EE1FAC">
        <w:rPr>
          <w:rFonts w:asciiTheme="majorBidi" w:hAnsiTheme="majorBidi" w:cstheme="majorBidi"/>
          <w:sz w:val="32"/>
          <w:szCs w:val="32"/>
        </w:rPr>
        <w:t>.</w:t>
      </w:r>
      <w:r w:rsidR="00EE1FAC" w:rsidRPr="00EE1FAC">
        <w:rPr>
          <w:rFonts w:asciiTheme="majorBidi" w:hAnsiTheme="majorBidi" w:cstheme="majorBidi"/>
          <w:sz w:val="32"/>
          <w:szCs w:val="32"/>
        </w:rPr>
        <w:t>9</w:t>
      </w:r>
      <w:r w:rsidR="007D5686" w:rsidRPr="00EE1FAC">
        <w:rPr>
          <w:rFonts w:asciiTheme="majorBidi" w:hAnsiTheme="majorBidi" w:cstheme="majorBidi"/>
          <w:sz w:val="32"/>
          <w:szCs w:val="32"/>
        </w:rPr>
        <w:t xml:space="preserve">8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57DDE05A" w14:textId="77777777" w:rsidR="005138F9" w:rsidRPr="00E375D2" w:rsidRDefault="005138F9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14:paraId="09510F14" w14:textId="76B3CB5B" w:rsidR="00056722" w:rsidRPr="00615896" w:rsidRDefault="00056722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15896">
        <w:rPr>
          <w:rFonts w:asciiTheme="majorBidi" w:hAnsiTheme="majorBidi"/>
          <w:b/>
          <w:bCs/>
          <w:sz w:val="32"/>
          <w:szCs w:val="32"/>
        </w:rPr>
        <w:t>2</w:t>
      </w:r>
      <w:r w:rsidR="007246C5">
        <w:rPr>
          <w:rFonts w:asciiTheme="majorBidi" w:hAnsiTheme="majorBidi"/>
          <w:b/>
          <w:bCs/>
          <w:sz w:val="32"/>
          <w:szCs w:val="32"/>
        </w:rPr>
        <w:t>8</w:t>
      </w:r>
      <w:r w:rsidRPr="00615896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E375D2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01587C94" w:rsidR="00056722" w:rsidRPr="00615896" w:rsidRDefault="00056722" w:rsidP="000F0B2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5896">
        <w:rPr>
          <w:rFonts w:asciiTheme="majorBidi" w:hAnsiTheme="majorBidi" w:cstheme="majorBidi"/>
          <w:sz w:val="32"/>
          <w:szCs w:val="32"/>
        </w:rPr>
        <w:t>3</w:t>
      </w:r>
      <w:r w:rsidR="0007452E">
        <w:rPr>
          <w:rFonts w:asciiTheme="majorBidi" w:hAnsiTheme="majorBidi" w:cstheme="majorBidi"/>
          <w:sz w:val="32"/>
          <w:szCs w:val="32"/>
        </w:rPr>
        <w:t>0</w:t>
      </w:r>
      <w:r w:rsidR="00615896" w:rsidRPr="00E375D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615896">
        <w:rPr>
          <w:rFonts w:asciiTheme="majorBidi" w:hAnsiTheme="majorBidi" w:cstheme="majorBidi"/>
          <w:sz w:val="32"/>
          <w:szCs w:val="32"/>
        </w:rPr>
        <w:t>256</w:t>
      </w:r>
      <w:r w:rsidR="00424763" w:rsidRPr="00615896">
        <w:rPr>
          <w:rFonts w:asciiTheme="majorBidi" w:hAnsiTheme="majorBidi" w:cstheme="majorBidi" w:hint="cs"/>
          <w:sz w:val="32"/>
          <w:szCs w:val="32"/>
        </w:rPr>
        <w:t>5</w:t>
      </w:r>
      <w:r w:rsidRPr="00615896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E375D2">
        <w:rPr>
          <w:rFonts w:asciiTheme="majorBidi" w:hAnsiTheme="majorBidi" w:cstheme="majorBidi"/>
          <w:sz w:val="32"/>
          <w:szCs w:val="32"/>
          <w:cs/>
        </w:rPr>
        <w:t>มี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E7EEA2" w14:textId="4D0815C6" w:rsidR="00BE2E4E" w:rsidRPr="0007452E" w:rsidRDefault="00BE2E4E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.1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E375D2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E375D2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Pr="00E375D2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z w:val="32"/>
          <w:szCs w:val="32"/>
          <w:cs/>
        </w:rPr>
        <w:t>รวม</w:t>
      </w:r>
      <w:r w:rsidRPr="0007452E">
        <w:rPr>
          <w:rFonts w:asciiTheme="majorBidi" w:hAnsiTheme="majorBidi" w:cstheme="majorBidi"/>
          <w:sz w:val="32"/>
          <w:szCs w:val="32"/>
        </w:rPr>
        <w:t xml:space="preserve"> 4.01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316F1BA" w14:textId="77777777" w:rsidR="002D7859" w:rsidRPr="0007452E" w:rsidRDefault="002D7859" w:rsidP="000F0B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E05C2" w14:textId="675F434C" w:rsidR="00BE2E4E" w:rsidRPr="00E375D2" w:rsidRDefault="00BE2E4E" w:rsidP="000F0B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52E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.2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375D2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375D2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E375D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รวม </w:t>
      </w:r>
      <w:r w:rsidRPr="0007452E">
        <w:rPr>
          <w:rFonts w:asciiTheme="majorBidi" w:hAnsiTheme="majorBidi" w:cstheme="majorBidi"/>
          <w:sz w:val="32"/>
          <w:szCs w:val="32"/>
        </w:rPr>
        <w:t xml:space="preserve">0.20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64F88F1" w14:textId="77777777" w:rsidR="00BE2E4E" w:rsidRPr="0007452E" w:rsidRDefault="00BE2E4E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7B9556B1" w14:textId="3A275676" w:rsidR="003970E3" w:rsidRDefault="00BE2E4E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52E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.3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E375D2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E375D2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E375D2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A0148C">
        <w:rPr>
          <w:rFonts w:asciiTheme="majorBidi" w:hAnsiTheme="majorBidi"/>
          <w:sz w:val="32"/>
          <w:szCs w:val="32"/>
        </w:rPr>
        <w:t xml:space="preserve">7.99 </w:t>
      </w:r>
      <w:r w:rsidRPr="00E375D2">
        <w:rPr>
          <w:rFonts w:asciiTheme="majorBidi" w:hAnsiTheme="majorBidi"/>
          <w:sz w:val="32"/>
          <w:szCs w:val="32"/>
          <w:cs/>
        </w:rPr>
        <w:t>ล้านบาท</w:t>
      </w:r>
    </w:p>
    <w:p w14:paraId="19ED486A" w14:textId="77777777" w:rsidR="007246C5" w:rsidRPr="00E36F64" w:rsidRDefault="007246C5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E70896" w14:textId="6CB470FA" w:rsidR="00056722" w:rsidRPr="0095345D" w:rsidRDefault="0005672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95345D">
        <w:rPr>
          <w:rFonts w:asciiTheme="majorBidi" w:hAnsiTheme="majorBidi"/>
          <w:b/>
          <w:bCs/>
          <w:sz w:val="32"/>
          <w:szCs w:val="32"/>
        </w:rPr>
        <w:t>2</w:t>
      </w:r>
      <w:r w:rsidR="007246C5">
        <w:rPr>
          <w:rFonts w:asciiTheme="majorBidi" w:hAnsiTheme="majorBidi"/>
          <w:b/>
          <w:bCs/>
          <w:sz w:val="32"/>
          <w:szCs w:val="32"/>
        </w:rPr>
        <w:t>9</w:t>
      </w:r>
      <w:r w:rsidRPr="0095345D">
        <w:rPr>
          <w:rFonts w:asciiTheme="majorBidi" w:hAnsiTheme="majorBidi"/>
          <w:b/>
          <w:bCs/>
          <w:sz w:val="32"/>
          <w:szCs w:val="32"/>
        </w:rPr>
        <w:t>.</w:t>
      </w:r>
      <w:r w:rsidRPr="0095345D">
        <w:rPr>
          <w:rFonts w:asciiTheme="majorBidi" w:hAnsi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42339DE6" w14:textId="395DAC28" w:rsidR="00573568" w:rsidRPr="0095345D" w:rsidRDefault="00DA34DB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95345D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95345D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95345D">
        <w:rPr>
          <w:rFonts w:asciiTheme="majorBidi" w:hAnsiTheme="majorBidi" w:cstheme="majorBidi" w:hint="cs"/>
          <w:sz w:val="32"/>
          <w:szCs w:val="32"/>
        </w:rPr>
        <w:t>2)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คดีดังกล่าว 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นัดสืบพยานโจทก์และจำเลยวันที่ </w:t>
      </w:r>
      <w:r w:rsidRPr="0095345D">
        <w:rPr>
          <w:rFonts w:asciiTheme="majorBidi" w:hAnsiTheme="majorBidi" w:cstheme="majorBidi"/>
          <w:sz w:val="32"/>
          <w:szCs w:val="32"/>
        </w:rPr>
        <w:t xml:space="preserve">28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95345D">
        <w:rPr>
          <w:rFonts w:asciiTheme="majorBidi" w:hAnsiTheme="majorBidi" w:cstheme="majorBidi"/>
          <w:sz w:val="32"/>
          <w:szCs w:val="32"/>
        </w:rPr>
        <w:t>2565</w:t>
      </w:r>
    </w:p>
    <w:p w14:paraId="672009CC" w14:textId="77777777" w:rsidR="005C11AC" w:rsidRPr="0095345D" w:rsidRDefault="00C52804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5345D">
        <w:rPr>
          <w:rFonts w:asciiTheme="majorBidi" w:hAnsiTheme="majorBidi" w:cstheme="majorBidi"/>
          <w:sz w:val="32"/>
          <w:szCs w:val="32"/>
        </w:rPr>
        <w:t xml:space="preserve">2565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มีคำพิพากษาให้บริษัท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จ่ายค่าชดเชยพิเศษแทนการบอกกล่าวล่วงหน้า แก่โจทก์รวม </w:t>
      </w:r>
      <w:r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รวมเป็นเงิน </w:t>
      </w:r>
      <w:r w:rsidRPr="0095345D">
        <w:rPr>
          <w:rFonts w:asciiTheme="majorBidi" w:hAnsiTheme="majorBidi" w:cstheme="majorBidi"/>
          <w:sz w:val="32"/>
          <w:szCs w:val="32"/>
        </w:rPr>
        <w:t xml:space="preserve">646,345.80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บาท พร้อมดอกเบี้ย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BF09B1" w:rsidRPr="0095345D">
        <w:rPr>
          <w:rFonts w:asciiTheme="majorBidi" w:hAnsiTheme="majorBidi" w:cstheme="majorBidi"/>
          <w:sz w:val="32"/>
          <w:szCs w:val="32"/>
        </w:rPr>
        <w:t>15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="0063026E" w:rsidRPr="0095345D">
        <w:rPr>
          <w:rFonts w:asciiTheme="majorBidi" w:hAnsiTheme="majorBidi" w:cstheme="majorBidi"/>
          <w:sz w:val="32"/>
          <w:szCs w:val="32"/>
        </w:rPr>
        <w:t>26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2563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ซึ่งเป็นวันผิดนัดเป็นต้นไปจนกว่าจะชำระเสร็จแก่โจทก์ทั้ง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และให้จำเลยที่ </w:t>
      </w:r>
      <w:r w:rsidR="0063026E"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>ออกใบสำคัญในการทำงานแสดงว่าโจทก์</w:t>
      </w:r>
      <w:r w:rsidR="006531A8" w:rsidRPr="00E375D2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="006531A8"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ได้ทำงานมานานเท่าไร และงานที่ทำนั้นเป็นอย่างไร </w:t>
      </w:r>
    </w:p>
    <w:p w14:paraId="6AF52705" w14:textId="122CCE34" w:rsidR="00EC59BB" w:rsidRDefault="005C11AC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95345D">
        <w:rPr>
          <w:rFonts w:asciiTheme="majorBidi" w:hAnsiTheme="majorBidi" w:cstheme="majorBidi"/>
          <w:sz w:val="32"/>
          <w:szCs w:val="32"/>
        </w:rPr>
        <w:t>23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5345D">
        <w:rPr>
          <w:rFonts w:asciiTheme="majorBidi" w:hAnsiTheme="majorBidi" w:cstheme="majorBidi"/>
          <w:sz w:val="32"/>
          <w:szCs w:val="32"/>
        </w:rPr>
        <w:t xml:space="preserve">2565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2858C0" w:rsidRPr="00E375D2">
        <w:rPr>
          <w:rFonts w:asciiTheme="majorBidi" w:hAnsiTheme="majorBidi" w:cstheme="majorBidi" w:hint="cs"/>
          <w:sz w:val="32"/>
          <w:szCs w:val="32"/>
          <w:cs/>
        </w:rPr>
        <w:t>ดำเนินการยื่นอุทธรณ์คำพิพากษาต่อศาลอุทธรณ์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95345D">
        <w:rPr>
          <w:rFonts w:asciiTheme="majorBidi" w:hAnsiTheme="majorBidi" w:cstheme="majorBidi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มีคำสั่งรับอุทธรณ์ของโจทก์ คดีอยู่ในระหว่างโจทก์ทั้งสิบสองคนยื่นคำแก้อุทธรณ์แล้วศาลแรงงานภาค </w:t>
      </w:r>
      <w:r w:rsidRPr="0095345D">
        <w:rPr>
          <w:rFonts w:asciiTheme="majorBidi" w:hAnsiTheme="majorBidi" w:cstheme="majorBidi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จะส่งสำนวนไปยังศาล</w:t>
      </w:r>
      <w:r w:rsidR="00BE4A64" w:rsidRPr="00E375D2">
        <w:rPr>
          <w:rFonts w:asciiTheme="majorBidi" w:hAnsiTheme="majorBidi" w:cstheme="majorBidi" w:hint="cs"/>
          <w:sz w:val="32"/>
          <w:szCs w:val="32"/>
          <w:cs/>
        </w:rPr>
        <w:t xml:space="preserve">อุทธรณ์ชำนาญการพิเศษเพื่อพิจารณาพิพากษาต่อไป </w:t>
      </w:r>
      <w:r w:rsidR="006531A8" w:rsidRPr="00E375D2">
        <w:rPr>
          <w:rFonts w:ascii="Angsana New" w:hAnsi="Angsana New" w:cstheme="majorBidi" w:hint="cs"/>
          <w:sz w:val="32"/>
          <w:szCs w:val="32"/>
          <w:cs/>
        </w:rPr>
        <w:t xml:space="preserve">ซึ่งบริษัทศึกษารายละเอียดกับที่ปรึกษาทางกฏหมายและเชื่อมั่นว่า ศาลอุทธรณ์จะกลับคำพิพากษาของศาลชั้นต้น </w:t>
      </w:r>
      <w:r w:rsidR="006531A8" w:rsidRPr="00E375D2">
        <w:rPr>
          <w:rFonts w:ascii="Angsana New" w:hAnsi="Angsana New"/>
          <w:sz w:val="32"/>
          <w:szCs w:val="32"/>
          <w:cs/>
        </w:rPr>
        <w:br/>
      </w:r>
      <w:r w:rsidR="006531A8" w:rsidRPr="00E375D2">
        <w:rPr>
          <w:rFonts w:ascii="Angsana New" w:hAnsi="Angsana New" w:cstheme="majorBidi" w:hint="cs"/>
          <w:sz w:val="32"/>
          <w:szCs w:val="32"/>
          <w:cs/>
        </w:rPr>
        <w:t xml:space="preserve">(ศาลแรงงานภาค </w:t>
      </w:r>
      <w:r w:rsidR="006531A8" w:rsidRPr="0095345D">
        <w:rPr>
          <w:rFonts w:ascii="Angsana New" w:hAnsi="Angsana New"/>
          <w:sz w:val="32"/>
          <w:szCs w:val="32"/>
        </w:rPr>
        <w:t>2)</w:t>
      </w:r>
      <w:r w:rsidR="00AD0ADC"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ดังนั้นบริษัท</w:t>
      </w:r>
      <w:r w:rsidR="00543CB3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จึงไม่ได้บันทึกหนี้สินที่อาจเกิดขึ้นไว้ในงบการเงิน</w:t>
      </w:r>
    </w:p>
    <w:p w14:paraId="5BEF527E" w14:textId="77777777" w:rsidR="00A0148C" w:rsidRPr="00030C7B" w:rsidRDefault="00A0148C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15F1B6E" w14:textId="46024095" w:rsidR="00E850EB" w:rsidRPr="00EE1FAC" w:rsidRDefault="007246C5" w:rsidP="000F5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30</w:t>
      </w:r>
      <w:r w:rsidR="00E850EB" w:rsidRPr="00EE1FAC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EE1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EE1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50EB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1B858F8F" w:rsidR="00E850EB" w:rsidRDefault="00E850EB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E26FCB" w:rsidRPr="00E375D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E1FAC">
        <w:rPr>
          <w:rFonts w:asciiTheme="majorBidi" w:hAnsiTheme="majorBidi"/>
          <w:sz w:val="32"/>
          <w:szCs w:val="32"/>
        </w:rPr>
        <w:t xml:space="preserve"> </w:t>
      </w:r>
      <w:r w:rsidRPr="00EE1FAC">
        <w:rPr>
          <w:rFonts w:asciiTheme="majorBidi" w:hAnsiTheme="majorBidi" w:cstheme="majorBidi"/>
          <w:sz w:val="32"/>
          <w:szCs w:val="32"/>
        </w:rPr>
        <w:t>256</w:t>
      </w:r>
      <w:r w:rsidR="002858C0" w:rsidRPr="00EE1FAC">
        <w:rPr>
          <w:rFonts w:asciiTheme="majorBidi" w:hAnsiTheme="majorBidi" w:cstheme="majorBidi"/>
          <w:sz w:val="32"/>
          <w:szCs w:val="32"/>
        </w:rPr>
        <w:t>4</w:t>
      </w:r>
      <w:r w:rsidRPr="00EE1FAC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EE1FAC">
        <w:rPr>
          <w:rFonts w:asciiTheme="majorBidi" w:hAnsiTheme="majorBidi" w:cstheme="majorBidi"/>
          <w:sz w:val="32"/>
          <w:szCs w:val="32"/>
          <w:cs/>
        </w:rPr>
        <w:br/>
      </w:r>
      <w:r w:rsidRPr="00EE1FAC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E26FCB" w:rsidRPr="00EE1FA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E1FAC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EE1FAC">
        <w:rPr>
          <w:rFonts w:asciiTheme="majorBidi" w:hAnsiTheme="majorBidi"/>
          <w:sz w:val="32"/>
          <w:szCs w:val="32"/>
          <w:cs/>
        </w:rPr>
        <w:t xml:space="preserve"> </w:t>
      </w:r>
      <w:r w:rsidRPr="00EE1F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9"/>
        <w:gridCol w:w="708"/>
        <w:gridCol w:w="142"/>
        <w:gridCol w:w="113"/>
        <w:gridCol w:w="79"/>
        <w:gridCol w:w="1020"/>
        <w:gridCol w:w="76"/>
        <w:gridCol w:w="964"/>
        <w:gridCol w:w="76"/>
        <w:gridCol w:w="964"/>
        <w:gridCol w:w="76"/>
        <w:gridCol w:w="1020"/>
        <w:gridCol w:w="76"/>
        <w:gridCol w:w="964"/>
      </w:tblGrid>
      <w:tr w:rsidR="007246C5" w:rsidRPr="00EE1FAC" w14:paraId="2E9D0D6E" w14:textId="77777777" w:rsidTr="00CF76E2">
        <w:tc>
          <w:tcPr>
            <w:tcW w:w="2549" w:type="dxa"/>
          </w:tcPr>
          <w:p w14:paraId="6308B774" w14:textId="77777777" w:rsidR="007246C5" w:rsidRPr="00EE1FAC" w:rsidRDefault="007246C5" w:rsidP="00C2406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8" w:type="dxa"/>
            <w:gridSpan w:val="13"/>
            <w:tcBorders>
              <w:left w:val="nil"/>
              <w:bottom w:val="single" w:sz="6" w:space="0" w:color="auto"/>
              <w:right w:val="nil"/>
            </w:tcBorders>
          </w:tcPr>
          <w:p w14:paraId="6072C930" w14:textId="77777777" w:rsidR="007246C5" w:rsidRPr="00E375D2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7246C5" w:rsidRPr="00EE1FAC" w14:paraId="34CC3C4B" w14:textId="77777777" w:rsidTr="00CF76E2">
        <w:tc>
          <w:tcPr>
            <w:tcW w:w="2549" w:type="dxa"/>
          </w:tcPr>
          <w:p w14:paraId="5A190A61" w14:textId="77777777" w:rsidR="007246C5" w:rsidRPr="00EE1FAC" w:rsidRDefault="007246C5" w:rsidP="00C2406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007C7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35271D48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9B31A4" w14:textId="77777777" w:rsidR="007246C5" w:rsidRPr="00E375D2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46C5" w:rsidRPr="00EE1FAC" w14:paraId="338BFA8A" w14:textId="77777777" w:rsidTr="00CF76E2">
        <w:tc>
          <w:tcPr>
            <w:tcW w:w="2549" w:type="dxa"/>
          </w:tcPr>
          <w:p w14:paraId="1A31C950" w14:textId="77777777" w:rsidR="007246C5" w:rsidRPr="00EE1FAC" w:rsidRDefault="007246C5" w:rsidP="00C2406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04C128" w14:textId="77777777" w:rsidR="007246C5" w:rsidRPr="00E375D2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6872CCC2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261549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0B3DBB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694BE8DA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30DCB2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8F68EA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51B8A117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308BF28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9A262A" w14:textId="77777777" w:rsidR="007246C5" w:rsidRPr="00E375D2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41B701C8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4CC3E7C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85D2F1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0AFA54BA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09109A2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B702F" w14:textId="77777777" w:rsidR="007246C5" w:rsidRPr="00EE1FAC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787B76DD" w14:textId="77777777" w:rsidR="007246C5" w:rsidRPr="00E375D2" w:rsidRDefault="007246C5" w:rsidP="00C24064">
            <w:pPr>
              <w:widowControl w:val="0"/>
              <w:tabs>
                <w:tab w:val="left" w:pos="1985"/>
                <w:tab w:val="left" w:pos="2552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A0148C" w:rsidRPr="00EE1FAC" w14:paraId="67378130" w14:textId="77777777" w:rsidTr="005C09EC">
        <w:tc>
          <w:tcPr>
            <w:tcW w:w="2549" w:type="dxa"/>
          </w:tcPr>
          <w:p w14:paraId="5A34B1FE" w14:textId="0E59935A" w:rsidR="00A0148C" w:rsidRPr="00E375D2" w:rsidRDefault="00A0148C" w:rsidP="005C09E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แสดงฐานะการเงิน</w:t>
            </w:r>
          </w:p>
        </w:tc>
        <w:tc>
          <w:tcPr>
            <w:tcW w:w="963" w:type="dxa"/>
            <w:gridSpan w:val="3"/>
          </w:tcPr>
          <w:p w14:paraId="329D328B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53A8CD18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DD10051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605DACD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9A7A6DD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FB9558F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41430A8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59B7179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75D23FF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3ABCD6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76B375A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48C" w:rsidRPr="00EE1FAC" w14:paraId="7D86A601" w14:textId="77777777" w:rsidTr="005C09EC">
        <w:tc>
          <w:tcPr>
            <w:tcW w:w="3399" w:type="dxa"/>
            <w:gridSpan w:val="3"/>
          </w:tcPr>
          <w:p w14:paraId="5763F444" w14:textId="59475B7E" w:rsidR="00A0148C" w:rsidRPr="00EE1FAC" w:rsidRDefault="00A0148C" w:rsidP="005C09E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</w:t>
            </w: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E1F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309EA8C6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dxa"/>
          </w:tcPr>
          <w:p w14:paraId="51BD8620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6ECF5D6D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24401CB4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4A99F3D7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0F2C5FC4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3462A1D1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46E6B0EF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1B1E8AC8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DBED8D8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1D91CD88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148C" w:rsidRPr="00EE1FAC" w14:paraId="7A69A0B6" w14:textId="77777777" w:rsidTr="005C09EC">
        <w:tc>
          <w:tcPr>
            <w:tcW w:w="2549" w:type="dxa"/>
          </w:tcPr>
          <w:p w14:paraId="319B7F22" w14:textId="2554D99B" w:rsidR="00A0148C" w:rsidRPr="00E375D2" w:rsidRDefault="00A0148C" w:rsidP="005C09E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3" w:type="dxa"/>
            <w:gridSpan w:val="3"/>
          </w:tcPr>
          <w:p w14:paraId="3568FE1D" w14:textId="4986433B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408,749</w:t>
            </w:r>
          </w:p>
        </w:tc>
        <w:tc>
          <w:tcPr>
            <w:tcW w:w="79" w:type="dxa"/>
          </w:tcPr>
          <w:p w14:paraId="17E9724F" w14:textId="77777777" w:rsidR="00A0148C" w:rsidRPr="0025637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1D2F705" w14:textId="58EDAA43" w:rsidR="00A0148C" w:rsidRPr="0025637C" w:rsidRDefault="00A0148C" w:rsidP="005C09E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(4,219)</w:t>
            </w:r>
          </w:p>
        </w:tc>
        <w:tc>
          <w:tcPr>
            <w:tcW w:w="76" w:type="dxa"/>
          </w:tcPr>
          <w:p w14:paraId="455B6F1B" w14:textId="77777777" w:rsidR="00A0148C" w:rsidRPr="0025637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FC2350D" w14:textId="4C0D390F" w:rsidR="00A0148C" w:rsidRPr="0025637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404,530</w:t>
            </w:r>
          </w:p>
        </w:tc>
        <w:tc>
          <w:tcPr>
            <w:tcW w:w="76" w:type="dxa"/>
          </w:tcPr>
          <w:p w14:paraId="387A102F" w14:textId="77777777" w:rsidR="00A0148C" w:rsidRPr="00EE1FAC" w:rsidRDefault="00A0148C" w:rsidP="005C09E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3DCBBA75" w14:textId="12695340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BBCFD1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C46F683" w14:textId="6DAB6C54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96BC32D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62B690A" w14:textId="6467C78D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148C" w:rsidRPr="00FB32F1" w14:paraId="10FD5D78" w14:textId="77777777" w:rsidTr="005C09EC">
        <w:tc>
          <w:tcPr>
            <w:tcW w:w="2549" w:type="dxa"/>
          </w:tcPr>
          <w:p w14:paraId="41475E87" w14:textId="21983D08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3" w:type="dxa"/>
            <w:gridSpan w:val="3"/>
          </w:tcPr>
          <w:p w14:paraId="6A0236FC" w14:textId="27F2D808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98,728</w:t>
            </w:r>
          </w:p>
        </w:tc>
        <w:tc>
          <w:tcPr>
            <w:tcW w:w="79" w:type="dxa"/>
          </w:tcPr>
          <w:p w14:paraId="7204487F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95E2002" w14:textId="21C53F8F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4,219</w:t>
            </w:r>
          </w:p>
        </w:tc>
        <w:tc>
          <w:tcPr>
            <w:tcW w:w="76" w:type="dxa"/>
          </w:tcPr>
          <w:p w14:paraId="1AFEA78C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6E6FE4" w14:textId="6E9CDA23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102,947</w:t>
            </w:r>
          </w:p>
        </w:tc>
        <w:tc>
          <w:tcPr>
            <w:tcW w:w="76" w:type="dxa"/>
          </w:tcPr>
          <w:p w14:paraId="45C742F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0861B07E" w14:textId="4925E6C4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BC7750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3A11FA" w14:textId="4E12D66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9D07C75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E439023" w14:textId="43B80828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0148C" w:rsidRPr="00EE1FAC" w14:paraId="4C9EBC47" w14:textId="77777777" w:rsidTr="00CF76E2">
        <w:tc>
          <w:tcPr>
            <w:tcW w:w="2549" w:type="dxa"/>
          </w:tcPr>
          <w:p w14:paraId="1C175C86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3" w:type="dxa"/>
            <w:gridSpan w:val="3"/>
          </w:tcPr>
          <w:p w14:paraId="474532BB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4B816A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54A2C5B" w14:textId="4227080E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948C87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DFFF5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53A6D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2335D3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8C0E26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307BBB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AB95BA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3FF1A3F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48C" w:rsidRPr="00EE1FAC" w14:paraId="71446B7F" w14:textId="77777777" w:rsidTr="00CF76E2">
        <w:tc>
          <w:tcPr>
            <w:tcW w:w="3399" w:type="dxa"/>
            <w:gridSpan w:val="3"/>
          </w:tcPr>
          <w:p w14:paraId="00A9BE06" w14:textId="77777777" w:rsidR="00A0148C" w:rsidRPr="00EE1FAC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EE1F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EE1F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0AEB9193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dxa"/>
          </w:tcPr>
          <w:p w14:paraId="0A3C5A05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485637D6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2EA8EFE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220893AA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E15A85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FE6F0CF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9B116A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9BFF71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477EE93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78084B7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0148C" w:rsidRPr="00EE1FAC" w14:paraId="524EBC2B" w14:textId="77777777" w:rsidTr="00CF76E2">
        <w:tc>
          <w:tcPr>
            <w:tcW w:w="2549" w:type="dxa"/>
          </w:tcPr>
          <w:p w14:paraId="68DCE1CB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63" w:type="dxa"/>
            <w:gridSpan w:val="3"/>
          </w:tcPr>
          <w:p w14:paraId="7CCF0FEB" w14:textId="7C3928CE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402,760</w:t>
            </w:r>
          </w:p>
        </w:tc>
        <w:tc>
          <w:tcPr>
            <w:tcW w:w="79" w:type="dxa"/>
          </w:tcPr>
          <w:p w14:paraId="2EA2AF25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225F330" w14:textId="384E9C51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22,225</w:t>
            </w:r>
          </w:p>
        </w:tc>
        <w:tc>
          <w:tcPr>
            <w:tcW w:w="76" w:type="dxa"/>
          </w:tcPr>
          <w:p w14:paraId="74EF3C9F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F584D8" w14:textId="45D40FAB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424,985</w:t>
            </w:r>
          </w:p>
        </w:tc>
        <w:tc>
          <w:tcPr>
            <w:tcW w:w="76" w:type="dxa"/>
          </w:tcPr>
          <w:p w14:paraId="1DF6074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0282A443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413,705</w:t>
            </w:r>
          </w:p>
        </w:tc>
        <w:tc>
          <w:tcPr>
            <w:tcW w:w="76" w:type="dxa"/>
          </w:tcPr>
          <w:p w14:paraId="68E453E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1A740CFB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22,22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7122C2E9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D9C5AA8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435,930</w:t>
            </w:r>
          </w:p>
        </w:tc>
      </w:tr>
      <w:tr w:rsidR="00A0148C" w:rsidRPr="00FB32F1" w14:paraId="6239966C" w14:textId="77777777" w:rsidTr="00CF76E2">
        <w:tc>
          <w:tcPr>
            <w:tcW w:w="2549" w:type="dxa"/>
          </w:tcPr>
          <w:p w14:paraId="31958EFF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hint="cs"/>
                <w:sz w:val="24"/>
                <w:szCs w:val="24"/>
                <w:cs/>
              </w:rPr>
              <w:t xml:space="preserve">รายได้ </w:t>
            </w:r>
            <w:r w:rsidRPr="0025637C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63" w:type="dxa"/>
            <w:gridSpan w:val="3"/>
          </w:tcPr>
          <w:p w14:paraId="519B8A27" w14:textId="15A63289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1,480</w:t>
            </w:r>
          </w:p>
        </w:tc>
        <w:tc>
          <w:tcPr>
            <w:tcW w:w="79" w:type="dxa"/>
          </w:tcPr>
          <w:p w14:paraId="570FD8E0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5FFF9FF" w14:textId="3ACFA79E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76" w:type="dxa"/>
          </w:tcPr>
          <w:p w14:paraId="18265F57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3244CD2" w14:textId="6504B504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1,476</w:t>
            </w:r>
          </w:p>
        </w:tc>
        <w:tc>
          <w:tcPr>
            <w:tcW w:w="76" w:type="dxa"/>
          </w:tcPr>
          <w:p w14:paraId="72A3E15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1407AFC7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/>
                <w:sz w:val="24"/>
                <w:szCs w:val="24"/>
              </w:rPr>
              <w:t>2</w:t>
            </w:r>
            <w:r w:rsidRPr="00C859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/>
                <w:sz w:val="24"/>
                <w:szCs w:val="24"/>
              </w:rPr>
              <w:t>798</w:t>
            </w:r>
          </w:p>
        </w:tc>
        <w:tc>
          <w:tcPr>
            <w:tcW w:w="76" w:type="dxa"/>
          </w:tcPr>
          <w:p w14:paraId="05EF268F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2A6F771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76" w:type="dxa"/>
          </w:tcPr>
          <w:p w14:paraId="1A6F8C6F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46B44C2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2,794</w:t>
            </w:r>
          </w:p>
        </w:tc>
      </w:tr>
      <w:tr w:rsidR="00A0148C" w:rsidRPr="00EE1FAC" w14:paraId="28F159AF" w14:textId="77777777" w:rsidTr="00CF76E2">
        <w:tc>
          <w:tcPr>
            <w:tcW w:w="2549" w:type="dxa"/>
          </w:tcPr>
          <w:p w14:paraId="5851DEFD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63" w:type="dxa"/>
            <w:gridSpan w:val="3"/>
          </w:tcPr>
          <w:p w14:paraId="57E47549" w14:textId="6C865E16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340,661</w:t>
            </w:r>
          </w:p>
        </w:tc>
        <w:tc>
          <w:tcPr>
            <w:tcW w:w="79" w:type="dxa"/>
          </w:tcPr>
          <w:p w14:paraId="72746881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6DA07C8" w14:textId="76868DAB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22,225</w:t>
            </w:r>
          </w:p>
        </w:tc>
        <w:tc>
          <w:tcPr>
            <w:tcW w:w="76" w:type="dxa"/>
          </w:tcPr>
          <w:p w14:paraId="25698BA7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D1F5338" w14:textId="67BC4C52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362,886</w:t>
            </w:r>
          </w:p>
        </w:tc>
        <w:tc>
          <w:tcPr>
            <w:tcW w:w="76" w:type="dxa"/>
          </w:tcPr>
          <w:p w14:paraId="15C8651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43DBADE0" w14:textId="77777777" w:rsidR="00A0148C" w:rsidRPr="00C859C4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357,966</w:t>
            </w:r>
          </w:p>
        </w:tc>
        <w:tc>
          <w:tcPr>
            <w:tcW w:w="76" w:type="dxa"/>
          </w:tcPr>
          <w:p w14:paraId="5DAA47E2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8949D50" w14:textId="77777777" w:rsidR="00A0148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22,225</w:t>
            </w:r>
          </w:p>
        </w:tc>
        <w:tc>
          <w:tcPr>
            <w:tcW w:w="76" w:type="dxa"/>
          </w:tcPr>
          <w:p w14:paraId="2863FBB4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EBBE29D" w14:textId="77777777" w:rsidR="00A0148C" w:rsidRPr="001C5978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380,191</w:t>
            </w:r>
          </w:p>
        </w:tc>
      </w:tr>
      <w:tr w:rsidR="00A0148C" w:rsidRPr="00EE1FAC" w14:paraId="091B1576" w14:textId="77777777" w:rsidTr="00CF76E2">
        <w:trPr>
          <w:trHeight w:val="187"/>
        </w:trPr>
        <w:tc>
          <w:tcPr>
            <w:tcW w:w="2549" w:type="dxa"/>
          </w:tcPr>
          <w:p w14:paraId="4E0A4E56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3" w:type="dxa"/>
            <w:gridSpan w:val="3"/>
          </w:tcPr>
          <w:p w14:paraId="7C6C292F" w14:textId="0AA44DBA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11,103</w:t>
            </w:r>
          </w:p>
        </w:tc>
        <w:tc>
          <w:tcPr>
            <w:tcW w:w="79" w:type="dxa"/>
          </w:tcPr>
          <w:p w14:paraId="5C74D826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9950F30" w14:textId="22F5C578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(297)</w:t>
            </w:r>
          </w:p>
        </w:tc>
        <w:tc>
          <w:tcPr>
            <w:tcW w:w="76" w:type="dxa"/>
          </w:tcPr>
          <w:p w14:paraId="36744EB3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6FBED97" w14:textId="7D8414EC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10,806</w:t>
            </w:r>
          </w:p>
        </w:tc>
        <w:tc>
          <w:tcPr>
            <w:tcW w:w="76" w:type="dxa"/>
          </w:tcPr>
          <w:p w14:paraId="29D6750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3553A3B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7,745</w:t>
            </w:r>
          </w:p>
        </w:tc>
        <w:tc>
          <w:tcPr>
            <w:tcW w:w="76" w:type="dxa"/>
          </w:tcPr>
          <w:p w14:paraId="17A7C05A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98B0B26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(297)</w:t>
            </w:r>
          </w:p>
        </w:tc>
        <w:tc>
          <w:tcPr>
            <w:tcW w:w="76" w:type="dxa"/>
          </w:tcPr>
          <w:p w14:paraId="06376B1A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714841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7,448</w:t>
            </w:r>
          </w:p>
        </w:tc>
      </w:tr>
      <w:tr w:rsidR="00A0148C" w:rsidRPr="00EE1FAC" w14:paraId="7B206E89" w14:textId="77777777" w:rsidTr="00CF76E2">
        <w:tc>
          <w:tcPr>
            <w:tcW w:w="2549" w:type="dxa"/>
          </w:tcPr>
          <w:p w14:paraId="6F12F375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3" w:type="dxa"/>
            <w:gridSpan w:val="3"/>
          </w:tcPr>
          <w:p w14:paraId="4512B40F" w14:textId="288D0FC3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31,799</w:t>
            </w:r>
          </w:p>
        </w:tc>
        <w:tc>
          <w:tcPr>
            <w:tcW w:w="79" w:type="dxa"/>
          </w:tcPr>
          <w:p w14:paraId="7992744B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2846114" w14:textId="49A5593F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76" w:type="dxa"/>
          </w:tcPr>
          <w:p w14:paraId="2B8CEB3F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29A575" w14:textId="73EFC69E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32,096</w:t>
            </w:r>
          </w:p>
        </w:tc>
        <w:tc>
          <w:tcPr>
            <w:tcW w:w="76" w:type="dxa"/>
          </w:tcPr>
          <w:p w14:paraId="50BD549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A64067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27,682</w:t>
            </w:r>
          </w:p>
        </w:tc>
        <w:tc>
          <w:tcPr>
            <w:tcW w:w="76" w:type="dxa"/>
          </w:tcPr>
          <w:p w14:paraId="3A57FD1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C95EFC4" w14:textId="77777777" w:rsidR="00A0148C" w:rsidRPr="00E375D2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76" w:type="dxa"/>
          </w:tcPr>
          <w:p w14:paraId="7F1C0ED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2712EE1" w14:textId="366CAA16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E1FAC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A0148C" w:rsidRPr="00EE1FAC" w14:paraId="55AD24FF" w14:textId="77777777" w:rsidTr="00CF76E2">
        <w:tc>
          <w:tcPr>
            <w:tcW w:w="2549" w:type="dxa"/>
          </w:tcPr>
          <w:p w14:paraId="421BA228" w14:textId="73A7BF04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963" w:type="dxa"/>
            <w:gridSpan w:val="3"/>
          </w:tcPr>
          <w:p w14:paraId="3928A33C" w14:textId="0557EA4D" w:rsidR="00A0148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79" w:type="dxa"/>
          </w:tcPr>
          <w:p w14:paraId="670B124E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ECA2E8D" w14:textId="18C44A8A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5637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D68A680" w14:textId="77777777" w:rsidR="00A0148C" w:rsidRPr="0025637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C836B8" w14:textId="45B247B1" w:rsidR="00A0148C" w:rsidRPr="0025637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76" w:type="dxa"/>
          </w:tcPr>
          <w:p w14:paraId="65E80FDA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2B50453" w14:textId="3D6C5D4F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2,810</w:t>
            </w:r>
          </w:p>
        </w:tc>
        <w:tc>
          <w:tcPr>
            <w:tcW w:w="76" w:type="dxa"/>
          </w:tcPr>
          <w:p w14:paraId="4573ADBB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DCC703" w14:textId="01447CFD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0DCB7D0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886590" w14:textId="3B7BAEDB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5978">
              <w:rPr>
                <w:rFonts w:asciiTheme="majorBidi" w:hAnsiTheme="majorBidi" w:cstheme="majorBidi"/>
                <w:sz w:val="24"/>
                <w:szCs w:val="24"/>
              </w:rPr>
              <w:t>2,81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0148C" w:rsidRPr="00EE1FAC" w14:paraId="26163F1B" w14:textId="77777777" w:rsidTr="00CF76E2">
        <w:tc>
          <w:tcPr>
            <w:tcW w:w="3257" w:type="dxa"/>
            <w:gridSpan w:val="2"/>
          </w:tcPr>
          <w:p w14:paraId="2EF76EFE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EE1F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E375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EE1F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55" w:type="dxa"/>
            <w:gridSpan w:val="2"/>
          </w:tcPr>
          <w:p w14:paraId="6569CDC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70749E5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DAA956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3827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721D3F7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7CDB3E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97C550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D7B84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BC54C7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B14494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44CEC6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48C" w:rsidRPr="00EE1FAC" w14:paraId="3D497778" w14:textId="77777777" w:rsidTr="00CF76E2">
        <w:tc>
          <w:tcPr>
            <w:tcW w:w="2549" w:type="dxa"/>
          </w:tcPr>
          <w:p w14:paraId="3E7FA2CF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63" w:type="dxa"/>
            <w:gridSpan w:val="3"/>
          </w:tcPr>
          <w:p w14:paraId="4195BB49" w14:textId="19AA6E13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748,281</w:t>
            </w:r>
          </w:p>
        </w:tc>
        <w:tc>
          <w:tcPr>
            <w:tcW w:w="79" w:type="dxa"/>
          </w:tcPr>
          <w:p w14:paraId="283EC26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AB5A073" w14:textId="675D98C1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22,22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74D90EE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61CA2EF" w14:textId="0116BAC3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770,506</w:t>
            </w:r>
          </w:p>
        </w:tc>
        <w:tc>
          <w:tcPr>
            <w:tcW w:w="76" w:type="dxa"/>
          </w:tcPr>
          <w:p w14:paraId="53A3728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06D9EBA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699,012</w:t>
            </w:r>
          </w:p>
        </w:tc>
        <w:tc>
          <w:tcPr>
            <w:tcW w:w="76" w:type="dxa"/>
          </w:tcPr>
          <w:p w14:paraId="486F1ECF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9FDD1D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22,22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49686C3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60B5F07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721,237</w:t>
            </w:r>
          </w:p>
        </w:tc>
      </w:tr>
      <w:tr w:rsidR="00A0148C" w:rsidRPr="00EE1FAC" w14:paraId="7F947E60" w14:textId="77777777" w:rsidTr="00CF76E2">
        <w:tc>
          <w:tcPr>
            <w:tcW w:w="2549" w:type="dxa"/>
          </w:tcPr>
          <w:p w14:paraId="46790DF6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hint="cs"/>
                <w:sz w:val="24"/>
                <w:szCs w:val="24"/>
                <w:cs/>
              </w:rPr>
              <w:t xml:space="preserve">รายได้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63" w:type="dxa"/>
            <w:gridSpan w:val="3"/>
          </w:tcPr>
          <w:p w14:paraId="2D196844" w14:textId="4CDB4733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3,553</w:t>
            </w:r>
          </w:p>
        </w:tc>
        <w:tc>
          <w:tcPr>
            <w:tcW w:w="79" w:type="dxa"/>
          </w:tcPr>
          <w:p w14:paraId="42C1C0A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E07EF14" w14:textId="0CBA2046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76" w:type="dxa"/>
          </w:tcPr>
          <w:p w14:paraId="316B9F25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C50FDC" w14:textId="36DEB3D0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3,545</w:t>
            </w:r>
          </w:p>
        </w:tc>
        <w:tc>
          <w:tcPr>
            <w:tcW w:w="76" w:type="dxa"/>
          </w:tcPr>
          <w:p w14:paraId="0AFE0DF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F6B7D0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/>
                <w:sz w:val="24"/>
                <w:szCs w:val="24"/>
              </w:rPr>
              <w:t>4</w:t>
            </w:r>
            <w:r w:rsidRPr="00FB32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/>
                <w:sz w:val="24"/>
                <w:szCs w:val="24"/>
              </w:rPr>
              <w:t>601</w:t>
            </w:r>
          </w:p>
        </w:tc>
        <w:tc>
          <w:tcPr>
            <w:tcW w:w="76" w:type="dxa"/>
          </w:tcPr>
          <w:p w14:paraId="69A922E7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8ACE73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76" w:type="dxa"/>
          </w:tcPr>
          <w:p w14:paraId="3C2DEC29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8C9C4EC" w14:textId="7B3021ED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2F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32F1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</w:tr>
      <w:tr w:rsidR="00A0148C" w:rsidRPr="00EE1FAC" w14:paraId="25EB98B0" w14:textId="77777777" w:rsidTr="00CF76E2">
        <w:tc>
          <w:tcPr>
            <w:tcW w:w="2549" w:type="dxa"/>
          </w:tcPr>
          <w:p w14:paraId="7B6816A3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63" w:type="dxa"/>
            <w:gridSpan w:val="3"/>
          </w:tcPr>
          <w:p w14:paraId="63395CCE" w14:textId="2ECC170A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627,281</w:t>
            </w:r>
          </w:p>
        </w:tc>
        <w:tc>
          <w:tcPr>
            <w:tcW w:w="79" w:type="dxa"/>
          </w:tcPr>
          <w:p w14:paraId="2AAA32C3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E6A3A34" w14:textId="2B5F8761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22,22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C47D527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AC90119" w14:textId="1AB8A70C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649,506</w:t>
            </w:r>
          </w:p>
        </w:tc>
        <w:tc>
          <w:tcPr>
            <w:tcW w:w="76" w:type="dxa"/>
          </w:tcPr>
          <w:p w14:paraId="6C3C044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57E1793" w14:textId="77777777" w:rsidR="00A0148C" w:rsidRPr="00E375D2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599,224</w:t>
            </w:r>
          </w:p>
        </w:tc>
        <w:tc>
          <w:tcPr>
            <w:tcW w:w="76" w:type="dxa"/>
          </w:tcPr>
          <w:p w14:paraId="615B4A54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63F4FE3" w14:textId="77777777" w:rsidR="00A0148C" w:rsidRPr="00FB32F1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59C4">
              <w:rPr>
                <w:rFonts w:asciiTheme="majorBidi" w:hAnsiTheme="majorBidi" w:cstheme="majorBidi"/>
                <w:sz w:val="24"/>
                <w:szCs w:val="24"/>
              </w:rPr>
              <w:t>22,22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45E86300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F2ABEED" w14:textId="77777777" w:rsidR="00A0148C" w:rsidRPr="00E375D2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621,449</w:t>
            </w:r>
          </w:p>
        </w:tc>
      </w:tr>
      <w:tr w:rsidR="00A0148C" w:rsidRPr="00EE1FAC" w14:paraId="3E120F11" w14:textId="77777777" w:rsidTr="00CF76E2">
        <w:tc>
          <w:tcPr>
            <w:tcW w:w="2549" w:type="dxa"/>
          </w:tcPr>
          <w:p w14:paraId="5A4D64E3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3" w:type="dxa"/>
            <w:gridSpan w:val="3"/>
          </w:tcPr>
          <w:p w14:paraId="66244735" w14:textId="0FCA2BB6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21,983</w:t>
            </w:r>
          </w:p>
        </w:tc>
        <w:tc>
          <w:tcPr>
            <w:tcW w:w="79" w:type="dxa"/>
          </w:tcPr>
          <w:p w14:paraId="18CCA7E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E53099C" w14:textId="0AD94E3D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(543)</w:t>
            </w:r>
          </w:p>
        </w:tc>
        <w:tc>
          <w:tcPr>
            <w:tcW w:w="76" w:type="dxa"/>
          </w:tcPr>
          <w:p w14:paraId="52A48FB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E297A68" w14:textId="44BC1ED5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21,440</w:t>
            </w:r>
          </w:p>
        </w:tc>
        <w:tc>
          <w:tcPr>
            <w:tcW w:w="76" w:type="dxa"/>
          </w:tcPr>
          <w:p w14:paraId="684999FB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AA526D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/>
                <w:sz w:val="24"/>
                <w:szCs w:val="24"/>
              </w:rPr>
              <w:t>15</w:t>
            </w:r>
            <w:r w:rsidRPr="00EE1F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/>
                <w:sz w:val="24"/>
                <w:szCs w:val="24"/>
              </w:rPr>
              <w:t>096</w:t>
            </w:r>
          </w:p>
        </w:tc>
        <w:tc>
          <w:tcPr>
            <w:tcW w:w="76" w:type="dxa"/>
          </w:tcPr>
          <w:p w14:paraId="5CD0258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83D807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(543)</w:t>
            </w:r>
          </w:p>
        </w:tc>
        <w:tc>
          <w:tcPr>
            <w:tcW w:w="76" w:type="dxa"/>
          </w:tcPr>
          <w:p w14:paraId="2A75504F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196B7B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14,553</w:t>
            </w:r>
          </w:p>
        </w:tc>
      </w:tr>
      <w:tr w:rsidR="00A0148C" w:rsidRPr="00EE1FAC" w14:paraId="227631EB" w14:textId="77777777" w:rsidTr="00CF76E2">
        <w:tc>
          <w:tcPr>
            <w:tcW w:w="2549" w:type="dxa"/>
          </w:tcPr>
          <w:p w14:paraId="55D8CC20" w14:textId="77777777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3" w:type="dxa"/>
            <w:gridSpan w:val="3"/>
          </w:tcPr>
          <w:p w14:paraId="791BD65E" w14:textId="70E6CCF6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65,327</w:t>
            </w:r>
          </w:p>
        </w:tc>
        <w:tc>
          <w:tcPr>
            <w:tcW w:w="79" w:type="dxa"/>
          </w:tcPr>
          <w:p w14:paraId="3BFBBFD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3FAB5E1" w14:textId="4D9B1DE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76" w:type="dxa"/>
          </w:tcPr>
          <w:p w14:paraId="0420435F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4C543B0" w14:textId="3571C7A2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65,870</w:t>
            </w:r>
          </w:p>
        </w:tc>
        <w:tc>
          <w:tcPr>
            <w:tcW w:w="76" w:type="dxa"/>
          </w:tcPr>
          <w:p w14:paraId="7EC2AF45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DCADF55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/>
                <w:sz w:val="24"/>
                <w:szCs w:val="24"/>
              </w:rPr>
              <w:t>53</w:t>
            </w:r>
            <w:r w:rsidRPr="00EE1F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/>
                <w:sz w:val="24"/>
                <w:szCs w:val="24"/>
              </w:rPr>
              <w:t>377</w:t>
            </w:r>
          </w:p>
        </w:tc>
        <w:tc>
          <w:tcPr>
            <w:tcW w:w="76" w:type="dxa"/>
          </w:tcPr>
          <w:p w14:paraId="3AE67DB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770E9E2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76" w:type="dxa"/>
          </w:tcPr>
          <w:p w14:paraId="01C9633D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5F0D05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1FAC">
              <w:rPr>
                <w:rFonts w:asciiTheme="majorBidi" w:hAnsiTheme="majorBidi" w:cstheme="majorBidi"/>
                <w:sz w:val="24"/>
                <w:szCs w:val="24"/>
              </w:rPr>
              <w:t>53,920</w:t>
            </w:r>
          </w:p>
        </w:tc>
      </w:tr>
      <w:tr w:rsidR="00A0148C" w:rsidRPr="00E37747" w14:paraId="41AD0FBD" w14:textId="77777777" w:rsidTr="00CF76E2">
        <w:tc>
          <w:tcPr>
            <w:tcW w:w="2549" w:type="dxa"/>
          </w:tcPr>
          <w:p w14:paraId="2B65BC58" w14:textId="75D89A5B" w:rsidR="00A0148C" w:rsidRPr="00E375D2" w:rsidRDefault="00A0148C" w:rsidP="00A0148C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963" w:type="dxa"/>
            <w:gridSpan w:val="3"/>
          </w:tcPr>
          <w:p w14:paraId="78F749BE" w14:textId="11A68322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79" w:type="dxa"/>
          </w:tcPr>
          <w:p w14:paraId="41D4ECB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0892715" w14:textId="3C015C62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2F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14:paraId="48AD0FDE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2469D2D" w14:textId="177835FA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1,078</w:t>
            </w:r>
          </w:p>
        </w:tc>
        <w:tc>
          <w:tcPr>
            <w:tcW w:w="76" w:type="dxa"/>
          </w:tcPr>
          <w:p w14:paraId="5A08A5E8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D197F7" w14:textId="1B41FBD0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/>
                <w:sz w:val="24"/>
                <w:szCs w:val="24"/>
              </w:rPr>
              <w:t>5</w:t>
            </w:r>
            <w:r w:rsidRPr="00FB32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375D2">
              <w:rPr>
                <w:rFonts w:asciiTheme="majorBidi" w:hAnsiTheme="majorBidi"/>
                <w:sz w:val="24"/>
                <w:szCs w:val="24"/>
              </w:rPr>
              <w:t>943</w:t>
            </w:r>
          </w:p>
        </w:tc>
        <w:tc>
          <w:tcPr>
            <w:tcW w:w="76" w:type="dxa"/>
          </w:tcPr>
          <w:p w14:paraId="3BBF9AAC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09D9E50" w14:textId="4D6616BB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32F1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6" w:type="dxa"/>
          </w:tcPr>
          <w:p w14:paraId="79CF3721" w14:textId="77777777" w:rsidR="00A0148C" w:rsidRPr="00EE1FAC" w:rsidRDefault="00A0148C" w:rsidP="00A0148C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28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D82E58D" w14:textId="6082D84D" w:rsidR="00A0148C" w:rsidRPr="00EE1FAC" w:rsidRDefault="00A0148C" w:rsidP="00A0148C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5,951</w:t>
            </w:r>
          </w:p>
        </w:tc>
      </w:tr>
    </w:tbl>
    <w:p w14:paraId="6DE11E17" w14:textId="704C3A95" w:rsidR="007246C5" w:rsidRDefault="007246C5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28C3E" w14:textId="6E1DD2FF" w:rsidR="00A10C20" w:rsidRPr="00BE4A64" w:rsidRDefault="00DA34DB" w:rsidP="00EC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4A64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7246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0C20" w:rsidRPr="00BE4A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BE4A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5D62CFA1" w:rsidR="00A10C20" w:rsidRPr="000D623A" w:rsidRDefault="00A10C20" w:rsidP="00EC59BB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BE4A64">
        <w:rPr>
          <w:rFonts w:asciiTheme="majorBidi" w:hAnsiTheme="majorBidi" w:cstheme="majorBidi"/>
          <w:sz w:val="32"/>
          <w:szCs w:val="32"/>
        </w:rPr>
        <w:br/>
      </w:r>
      <w:r w:rsidR="00C15A86" w:rsidRPr="00BE4A64">
        <w:rPr>
          <w:rFonts w:asciiTheme="majorBidi" w:hAnsiTheme="majorBidi" w:cstheme="majorBidi"/>
          <w:sz w:val="32"/>
          <w:szCs w:val="32"/>
        </w:rPr>
        <w:t>1</w:t>
      </w:r>
      <w:r w:rsidR="00EE1FAC" w:rsidRPr="00BE4A64">
        <w:rPr>
          <w:rFonts w:asciiTheme="majorBidi" w:hAnsiTheme="majorBidi" w:cstheme="majorBidi"/>
          <w:sz w:val="32"/>
          <w:szCs w:val="32"/>
        </w:rPr>
        <w:t>1</w:t>
      </w:r>
      <w:r w:rsidR="00C15A8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1FAC" w:rsidRPr="00E375D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C15A8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15A86" w:rsidRPr="00BE4A64">
        <w:rPr>
          <w:rFonts w:asciiTheme="majorBidi" w:hAnsiTheme="majorBidi" w:cstheme="majorBidi"/>
          <w:sz w:val="32"/>
          <w:szCs w:val="32"/>
        </w:rPr>
        <w:t>2565</w:t>
      </w:r>
    </w:p>
    <w:sectPr w:rsidR="00A10C20" w:rsidRPr="000D623A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4034E" w14:textId="77777777" w:rsidR="007A0F95" w:rsidRDefault="007A0F95">
      <w:r>
        <w:separator/>
      </w:r>
    </w:p>
  </w:endnote>
  <w:endnote w:type="continuationSeparator" w:id="0">
    <w:p w14:paraId="63083D96" w14:textId="77777777" w:rsidR="007A0F95" w:rsidRDefault="007A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E6124F" w:rsidRPr="006342B8" w:rsidRDefault="00E6124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E6124F" w:rsidRDefault="00E6124F"/>
  <w:p w14:paraId="61DC0559" w14:textId="77777777" w:rsidR="00E6124F" w:rsidRDefault="00E6124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E6124F" w:rsidRDefault="00E6124F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E6124F" w:rsidRPr="006342B8" w:rsidRDefault="00E6124F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E6124F" w:rsidRDefault="00E6124F"/>
  <w:p w14:paraId="19E0E193" w14:textId="77777777" w:rsidR="00E6124F" w:rsidRDefault="00E6124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E6124F" w:rsidRDefault="00E6124F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E457" w14:textId="77777777" w:rsidR="007A0F95" w:rsidRDefault="007A0F95">
      <w:r>
        <w:separator/>
      </w:r>
    </w:p>
  </w:footnote>
  <w:footnote w:type="continuationSeparator" w:id="0">
    <w:p w14:paraId="39F9C5D7" w14:textId="77777777" w:rsidR="007A0F95" w:rsidRDefault="007A0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E6124F" w:rsidRDefault="00E6124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E6124F" w:rsidRPr="0020624A" w:rsidRDefault="00E6124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E6124F" w:rsidRDefault="00E6124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E6124F" w:rsidRPr="00126CCB" w:rsidRDefault="00FB3AEC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E6124F" w:rsidRDefault="00E6124F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E6124F" w:rsidRPr="0020624A" w:rsidRDefault="00E6124F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E6124F" w:rsidRPr="00005122" w:rsidRDefault="00E6124F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E6124F" w:rsidRDefault="00E6124F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E6124F" w:rsidRPr="0020624A" w:rsidRDefault="00E6124F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E6124F" w:rsidRDefault="00E6124F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E6124F" w:rsidRPr="00126CCB" w:rsidRDefault="00FB3AE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E6124F" w:rsidRDefault="00E6124F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E6124F" w:rsidRPr="0020624A" w:rsidRDefault="00E6124F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E6124F" w:rsidRDefault="00E6124F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E6124F" w:rsidRPr="00005122" w:rsidRDefault="00FB3AEC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794A9FB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11357664">
    <w:abstractNumId w:val="6"/>
  </w:num>
  <w:num w:numId="2" w16cid:durableId="1454246640">
    <w:abstractNumId w:val="5"/>
  </w:num>
  <w:num w:numId="3" w16cid:durableId="611017553">
    <w:abstractNumId w:val="9"/>
  </w:num>
  <w:num w:numId="4" w16cid:durableId="1436436183">
    <w:abstractNumId w:val="7"/>
  </w:num>
  <w:num w:numId="5" w16cid:durableId="1866938805">
    <w:abstractNumId w:val="8"/>
  </w:num>
  <w:num w:numId="6" w16cid:durableId="1740784435">
    <w:abstractNumId w:val="3"/>
  </w:num>
  <w:num w:numId="7" w16cid:durableId="1137338873">
    <w:abstractNumId w:val="2"/>
  </w:num>
  <w:num w:numId="8" w16cid:durableId="614292910">
    <w:abstractNumId w:val="0"/>
  </w:num>
  <w:num w:numId="9" w16cid:durableId="548959284">
    <w:abstractNumId w:val="1"/>
  </w:num>
  <w:num w:numId="10" w16cid:durableId="1348825585">
    <w:abstractNumId w:val="4"/>
  </w:num>
  <w:num w:numId="11" w16cid:durableId="696930538">
    <w:abstractNumId w:val="24"/>
  </w:num>
  <w:num w:numId="12" w16cid:durableId="591007390">
    <w:abstractNumId w:val="19"/>
  </w:num>
  <w:num w:numId="13" w16cid:durableId="1753315966">
    <w:abstractNumId w:val="32"/>
  </w:num>
  <w:num w:numId="14" w16cid:durableId="1676377306">
    <w:abstractNumId w:val="22"/>
  </w:num>
  <w:num w:numId="15" w16cid:durableId="1761246666">
    <w:abstractNumId w:val="26"/>
  </w:num>
  <w:num w:numId="16" w16cid:durableId="1227179934">
    <w:abstractNumId w:val="30"/>
  </w:num>
  <w:num w:numId="17" w16cid:durableId="1632443200">
    <w:abstractNumId w:val="27"/>
  </w:num>
  <w:num w:numId="18" w16cid:durableId="552623816">
    <w:abstractNumId w:val="21"/>
  </w:num>
  <w:num w:numId="19" w16cid:durableId="379935592">
    <w:abstractNumId w:val="10"/>
  </w:num>
  <w:num w:numId="20" w16cid:durableId="2089302390">
    <w:abstractNumId w:val="34"/>
  </w:num>
  <w:num w:numId="21" w16cid:durableId="626393802">
    <w:abstractNumId w:val="18"/>
  </w:num>
  <w:num w:numId="22" w16cid:durableId="161705226">
    <w:abstractNumId w:val="28"/>
  </w:num>
  <w:num w:numId="23" w16cid:durableId="1484464099">
    <w:abstractNumId w:val="11"/>
  </w:num>
  <w:num w:numId="24" w16cid:durableId="1040863312">
    <w:abstractNumId w:val="13"/>
  </w:num>
  <w:num w:numId="25" w16cid:durableId="737092480">
    <w:abstractNumId w:val="36"/>
  </w:num>
  <w:num w:numId="26" w16cid:durableId="90480186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4296050">
    <w:abstractNumId w:val="25"/>
  </w:num>
  <w:num w:numId="28" w16cid:durableId="2059670299">
    <w:abstractNumId w:val="29"/>
  </w:num>
  <w:num w:numId="29" w16cid:durableId="1654875420">
    <w:abstractNumId w:val="15"/>
  </w:num>
  <w:num w:numId="30" w16cid:durableId="1450591888">
    <w:abstractNumId w:val="16"/>
  </w:num>
  <w:num w:numId="31" w16cid:durableId="1579512880">
    <w:abstractNumId w:val="14"/>
  </w:num>
  <w:num w:numId="32" w16cid:durableId="1372270680">
    <w:abstractNumId w:val="35"/>
  </w:num>
  <w:num w:numId="33" w16cid:durableId="535240737">
    <w:abstractNumId w:val="20"/>
  </w:num>
  <w:num w:numId="34" w16cid:durableId="1959994051">
    <w:abstractNumId w:val="17"/>
  </w:num>
  <w:num w:numId="35" w16cid:durableId="1569460025">
    <w:abstractNumId w:val="33"/>
  </w:num>
  <w:num w:numId="36" w16cid:durableId="984552133">
    <w:abstractNumId w:val="12"/>
  </w:num>
  <w:num w:numId="37" w16cid:durableId="807161504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B12"/>
    <w:rsid w:val="00046374"/>
    <w:rsid w:val="000468C9"/>
    <w:rsid w:val="000470E1"/>
    <w:rsid w:val="0004776E"/>
    <w:rsid w:val="00047961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439"/>
    <w:rsid w:val="000648E3"/>
    <w:rsid w:val="00064BE6"/>
    <w:rsid w:val="0006521C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4EFD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7D1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4F2B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A05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295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0D2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79F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FEF"/>
    <w:rsid w:val="002B3467"/>
    <w:rsid w:val="002B371E"/>
    <w:rsid w:val="002B3F0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14D"/>
    <w:rsid w:val="003473CE"/>
    <w:rsid w:val="00350BAF"/>
    <w:rsid w:val="00351477"/>
    <w:rsid w:val="00352D78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812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B96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62C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04D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176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D09"/>
    <w:rsid w:val="005C5E1B"/>
    <w:rsid w:val="005C6367"/>
    <w:rsid w:val="005C66C5"/>
    <w:rsid w:val="005C7101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142B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845"/>
    <w:rsid w:val="006071AE"/>
    <w:rsid w:val="006078BF"/>
    <w:rsid w:val="00607A7D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C70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2590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21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B9A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B7C"/>
    <w:rsid w:val="008E4980"/>
    <w:rsid w:val="008E500A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E3E"/>
    <w:rsid w:val="00943021"/>
    <w:rsid w:val="00943A33"/>
    <w:rsid w:val="009440DD"/>
    <w:rsid w:val="009456DF"/>
    <w:rsid w:val="0094570D"/>
    <w:rsid w:val="009474BC"/>
    <w:rsid w:val="009479FA"/>
    <w:rsid w:val="00947B45"/>
    <w:rsid w:val="00947CB6"/>
    <w:rsid w:val="009504AC"/>
    <w:rsid w:val="009516C8"/>
    <w:rsid w:val="0095236A"/>
    <w:rsid w:val="00952979"/>
    <w:rsid w:val="00952B4B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0974"/>
    <w:rsid w:val="009B0DA7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8C2"/>
    <w:rsid w:val="009C1C66"/>
    <w:rsid w:val="009C29ED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5C4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23D"/>
    <w:rsid w:val="00AB357A"/>
    <w:rsid w:val="00AB44A5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83"/>
    <w:rsid w:val="00AC227B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10CD"/>
    <w:rsid w:val="00B415F2"/>
    <w:rsid w:val="00B41D57"/>
    <w:rsid w:val="00B41F16"/>
    <w:rsid w:val="00B4239C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7B4"/>
    <w:rsid w:val="00BD098A"/>
    <w:rsid w:val="00BD0C69"/>
    <w:rsid w:val="00BD15A1"/>
    <w:rsid w:val="00BD1F86"/>
    <w:rsid w:val="00BD2069"/>
    <w:rsid w:val="00BD3262"/>
    <w:rsid w:val="00BD41FC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6F4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34A"/>
    <w:rsid w:val="00BE602A"/>
    <w:rsid w:val="00BE74D4"/>
    <w:rsid w:val="00BE7FAA"/>
    <w:rsid w:val="00BF0368"/>
    <w:rsid w:val="00BF06EF"/>
    <w:rsid w:val="00BF09B1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643"/>
    <w:rsid w:val="00C119EB"/>
    <w:rsid w:val="00C11CFD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3F1B"/>
    <w:rsid w:val="00C440A9"/>
    <w:rsid w:val="00C4440D"/>
    <w:rsid w:val="00C44508"/>
    <w:rsid w:val="00C44BCC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653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4E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32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0BF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8BE"/>
    <w:rsid w:val="00DA4D32"/>
    <w:rsid w:val="00DA5338"/>
    <w:rsid w:val="00DA53E0"/>
    <w:rsid w:val="00DA5D84"/>
    <w:rsid w:val="00DA69A2"/>
    <w:rsid w:val="00DA6B0E"/>
    <w:rsid w:val="00DA7215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6F64"/>
    <w:rsid w:val="00E370E8"/>
    <w:rsid w:val="00E371C7"/>
    <w:rsid w:val="00E375D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080E"/>
    <w:rsid w:val="00E6124F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B98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C16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D97"/>
    <w:rsid w:val="00EE5DFB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A7F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0BF0"/>
    <w:rsid w:val="00F21297"/>
    <w:rsid w:val="00F216A1"/>
    <w:rsid w:val="00F2191F"/>
    <w:rsid w:val="00F21930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6B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AF1"/>
    <w:rsid w:val="00FB32F1"/>
    <w:rsid w:val="00FB3AEC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A74"/>
    <w:rsid w:val="00FC3BB5"/>
    <w:rsid w:val="00FC3D89"/>
    <w:rsid w:val="00FC45E3"/>
    <w:rsid w:val="00FC464B"/>
    <w:rsid w:val="00FC4BEF"/>
    <w:rsid w:val="00FC55E7"/>
    <w:rsid w:val="00FC5BA7"/>
    <w:rsid w:val="00FC6274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BAB6-128F-499B-B12C-8F96D4ED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3935</TotalTime>
  <Pages>22</Pages>
  <Words>7574</Words>
  <Characters>32083</Characters>
  <Application>Microsoft Office Word</Application>
  <DocSecurity>0</DocSecurity>
  <Lines>267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567</cp:revision>
  <cp:lastPrinted>2022-08-11T08:19:00Z</cp:lastPrinted>
  <dcterms:created xsi:type="dcterms:W3CDTF">2021-05-04T10:27:00Z</dcterms:created>
  <dcterms:modified xsi:type="dcterms:W3CDTF">2022-08-11T11:50:00Z</dcterms:modified>
</cp:coreProperties>
</file>