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</w:p>
    <w:p w:rsidR="0037509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55787" w:rsidRPr="007D4869" w:rsidRDefault="0065578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lastRenderedPageBreak/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CB77F2" w:rsidP="00CB77F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655787" w:rsidRPr="00655787" w:rsidTr="004B1EAF">
        <w:tc>
          <w:tcPr>
            <w:tcW w:w="2942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55787" w:rsidRPr="00655787" w:rsidRDefault="00655787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55787" w:rsidRPr="00655787" w:rsidRDefault="0065578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655787" w:rsidRPr="00655787" w:rsidRDefault="00655787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655787" w:rsidRPr="00655787" w:rsidRDefault="0065578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3F250B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3F250B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3F250B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3F250B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3F250B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3F250B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FB7FAE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2565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:rsidR="00097572" w:rsidRPr="00781CC4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A40068">
        <w:rPr>
          <w:rFonts w:ascii="Angsana New" w:hAnsi="Angsana New" w:hint="cs"/>
          <w:sz w:val="30"/>
          <w:szCs w:val="30"/>
          <w:cs/>
        </w:rPr>
        <w:t>และหกเดือนสิ้นสุดวันที่ 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A39CB">
        <w:rPr>
          <w:rFonts w:ascii="Angsana New" w:hAnsi="Angsana New" w:hint="cs"/>
          <w:sz w:val="30"/>
          <w:szCs w:val="30"/>
          <w:cs/>
        </w:rPr>
        <w:t>30 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13700D" w:rsidRDefault="00097572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160C7" w:rsidRPr="004C0256" w:rsidRDefault="004C025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160C7"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4C025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60C7"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84" w:type="dxa"/>
          </w:tcPr>
          <w:p w:rsidR="002160C7" w:rsidRPr="0013700D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4C025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160C7"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84" w:type="dxa"/>
          </w:tcPr>
          <w:p w:rsidR="002160C7" w:rsidRPr="0013700D" w:rsidRDefault="00216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4C025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4C0256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25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30BF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79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160C7" w:rsidRPr="004C0256" w:rsidRDefault="00C330B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160C7"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EB0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2160C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025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330BF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</w:tr>
      <w:tr w:rsidR="002160C7" w:rsidRPr="0013700D" w:rsidTr="00100A07">
        <w:trPr>
          <w:cantSplit/>
        </w:trPr>
        <w:tc>
          <w:tcPr>
            <w:tcW w:w="3776" w:type="dxa"/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2160C7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C330B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84" w:type="dxa"/>
          </w:tcPr>
          <w:p w:rsidR="002160C7" w:rsidRPr="0013700D" w:rsidRDefault="00216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EB079A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2160C7" w:rsidRPr="0013700D" w:rsidTr="00100A07">
        <w:trPr>
          <w:cantSplit/>
        </w:trPr>
        <w:tc>
          <w:tcPr>
            <w:tcW w:w="3776" w:type="dxa"/>
          </w:tcPr>
          <w:p w:rsidR="002160C7" w:rsidRPr="00293A18" w:rsidRDefault="002160C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2160C7" w:rsidRDefault="002160C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160C7" w:rsidRPr="0013700D" w:rsidRDefault="002160C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13700D" w:rsidRDefault="002160C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160C7" w:rsidRPr="0013700D" w:rsidRDefault="002160C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4C0256" w:rsidRDefault="002160C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56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2160C7" w:rsidRPr="00293A18" w:rsidRDefault="002160C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160C7" w:rsidRPr="003732B9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</w:tbl>
    <w:p w:rsidR="00364E65" w:rsidRDefault="00364E65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C330BF" w:rsidRDefault="00C330BF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97572" w:rsidRPr="00F51F88" w:rsidTr="00255C85">
        <w:trPr>
          <w:cantSplit/>
        </w:trPr>
        <w:tc>
          <w:tcPr>
            <w:tcW w:w="3776" w:type="dxa"/>
          </w:tcPr>
          <w:p w:rsidR="00097572" w:rsidRPr="00E9777E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097572" w:rsidRPr="00F51F88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645247"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2160C7" w:rsidRPr="00B14380" w:rsidTr="00255C85">
        <w:trPr>
          <w:cantSplit/>
        </w:trPr>
        <w:tc>
          <w:tcPr>
            <w:tcW w:w="3776" w:type="dxa"/>
          </w:tcPr>
          <w:p w:rsidR="002160C7" w:rsidRPr="005373A3" w:rsidRDefault="002160C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5E538A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284" w:type="dxa"/>
          </w:tcPr>
          <w:p w:rsidR="002160C7" w:rsidRPr="00B14380" w:rsidRDefault="002160C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160C7" w:rsidRPr="00DA40FF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83" w:type="dxa"/>
          </w:tcPr>
          <w:p w:rsidR="002160C7" w:rsidRPr="00B14380" w:rsidRDefault="002160C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160C7" w:rsidRPr="00DC7425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742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160C7" w:rsidRPr="00B14380" w:rsidRDefault="002160C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E312F4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E538A" w:rsidRPr="00B14380" w:rsidTr="001B66C5">
        <w:trPr>
          <w:cantSplit/>
        </w:trPr>
        <w:tc>
          <w:tcPr>
            <w:tcW w:w="3776" w:type="dxa"/>
          </w:tcPr>
          <w:p w:rsidR="005E538A" w:rsidRPr="005373A3" w:rsidRDefault="005E538A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E538A" w:rsidRPr="00DC7425" w:rsidRDefault="005E538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742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E538A" w:rsidRPr="00EA5359" w:rsidRDefault="005E538A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E538A" w:rsidRPr="00DA40FF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0F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5E538A" w:rsidRPr="00EA5359" w:rsidRDefault="005E538A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E538A" w:rsidRPr="00DC7425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742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E538A" w:rsidRPr="00EA5359" w:rsidRDefault="005E538A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E538A" w:rsidRPr="00E312F4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160C7" w:rsidRPr="00B14380" w:rsidTr="001B66C5">
        <w:trPr>
          <w:cantSplit/>
        </w:trPr>
        <w:tc>
          <w:tcPr>
            <w:tcW w:w="3776" w:type="dxa"/>
          </w:tcPr>
          <w:p w:rsidR="002160C7" w:rsidRPr="005373A3" w:rsidRDefault="002160C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5E538A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:rsidR="002160C7" w:rsidRPr="00EA5359" w:rsidRDefault="002160C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160C7" w:rsidRPr="00DA40FF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83" w:type="dxa"/>
          </w:tcPr>
          <w:p w:rsidR="002160C7" w:rsidRPr="00EA5359" w:rsidRDefault="002160C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160C7" w:rsidRPr="00DC7425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742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160C7" w:rsidRPr="00EA5359" w:rsidRDefault="002160C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160C7" w:rsidRPr="00E312F4" w:rsidRDefault="002160C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E538A" w:rsidRPr="00B14380" w:rsidTr="00255C85">
        <w:trPr>
          <w:cantSplit/>
        </w:trPr>
        <w:tc>
          <w:tcPr>
            <w:tcW w:w="3776" w:type="dxa"/>
          </w:tcPr>
          <w:p w:rsidR="005E538A" w:rsidRDefault="005E538A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E538A" w:rsidRPr="00DA40FF" w:rsidRDefault="005E538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4" w:type="dxa"/>
          </w:tcPr>
          <w:p w:rsidR="005E538A" w:rsidRPr="00B14380" w:rsidRDefault="005E538A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E538A" w:rsidRPr="00DA40FF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0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83" w:type="dxa"/>
          </w:tcPr>
          <w:p w:rsidR="005E538A" w:rsidRPr="00B14380" w:rsidRDefault="005E538A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E538A" w:rsidRPr="00DC7425" w:rsidRDefault="005E538A" w:rsidP="00DC7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742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C74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84" w:type="dxa"/>
          </w:tcPr>
          <w:p w:rsidR="005E538A" w:rsidRPr="00B14380" w:rsidRDefault="005E538A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E538A" w:rsidRPr="00C0381B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Default="00442D0A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5E538A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442D0A" w:rsidRPr="0066040A" w:rsidRDefault="00442D0A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42D0A" w:rsidRPr="00DA40FF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83" w:type="dxa"/>
          </w:tcPr>
          <w:p w:rsidR="00442D0A" w:rsidRPr="0066040A" w:rsidRDefault="00442D0A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442D0A" w:rsidRPr="00DC7425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84" w:type="dxa"/>
          </w:tcPr>
          <w:p w:rsidR="00442D0A" w:rsidRPr="00DD2DCB" w:rsidRDefault="00442D0A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C0381B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Default="00442D0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5E538A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20,266</w:t>
            </w:r>
          </w:p>
        </w:tc>
        <w:tc>
          <w:tcPr>
            <w:tcW w:w="284" w:type="dxa"/>
          </w:tcPr>
          <w:p w:rsidR="00442D0A" w:rsidRPr="0066040A" w:rsidRDefault="00442D0A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42D0A" w:rsidRPr="00DA40FF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30,907</w:t>
            </w:r>
          </w:p>
        </w:tc>
        <w:tc>
          <w:tcPr>
            <w:tcW w:w="283" w:type="dxa"/>
          </w:tcPr>
          <w:p w:rsidR="00442D0A" w:rsidRPr="0066040A" w:rsidRDefault="00442D0A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442D0A" w:rsidRPr="00DC7425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18,</w:t>
            </w:r>
            <w:r w:rsidR="00B672E0"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</w:p>
        </w:tc>
        <w:tc>
          <w:tcPr>
            <w:tcW w:w="284" w:type="dxa"/>
          </w:tcPr>
          <w:p w:rsidR="00442D0A" w:rsidRPr="00B14380" w:rsidRDefault="00442D0A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C0381B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Pr="00293A18" w:rsidRDefault="00442D0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5E538A" w:rsidRDefault="005E538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</w:tcPr>
          <w:p w:rsidR="00442D0A" w:rsidRPr="0013700D" w:rsidRDefault="00442D0A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3" w:type="dxa"/>
          </w:tcPr>
          <w:p w:rsidR="00442D0A" w:rsidRPr="0013700D" w:rsidRDefault="00442D0A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442D0A" w:rsidRPr="00DC7425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340</w:t>
            </w:r>
          </w:p>
        </w:tc>
        <w:tc>
          <w:tcPr>
            <w:tcW w:w="284" w:type="dxa"/>
          </w:tcPr>
          <w:p w:rsidR="00442D0A" w:rsidRPr="00293A18" w:rsidRDefault="00442D0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100A07" w:rsidRPr="00A92FC6" w:rsidTr="00255C85">
        <w:trPr>
          <w:cantSplit/>
        </w:trPr>
        <w:tc>
          <w:tcPr>
            <w:tcW w:w="3776" w:type="dxa"/>
          </w:tcPr>
          <w:p w:rsidR="00100A07" w:rsidRPr="00A92FC6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00A07" w:rsidRPr="001A39CB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00A07" w:rsidRPr="00A92FC6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00A07" w:rsidRPr="00A92FC6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00A07" w:rsidRPr="00A92FC6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00A07" w:rsidRPr="001A39CB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00A07" w:rsidRPr="00A92FC6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00A07" w:rsidRPr="00A92FC6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100A07" w:rsidRPr="001A39CB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00A07" w:rsidRPr="00F96A6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00A07" w:rsidRPr="001A39CB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00A07" w:rsidRPr="00B14380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00A07" w:rsidRPr="00F96A6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Default="00442D0A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442D0A" w:rsidRPr="00E5757A" w:rsidRDefault="00E575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42D0A" w:rsidRPr="00E575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:rsidR="00442D0A" w:rsidRPr="006E327A" w:rsidRDefault="00442D0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83" w:type="dxa"/>
          </w:tcPr>
          <w:p w:rsidR="00442D0A" w:rsidRPr="00B14380" w:rsidRDefault="00442D0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42D0A" w:rsidRPr="00E5757A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3,04</w:t>
            </w:r>
            <w:r w:rsidR="00E575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442D0A" w:rsidRPr="00B14380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Default="00442D0A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2D0A" w:rsidRPr="00E5757A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4" w:type="dxa"/>
          </w:tcPr>
          <w:p w:rsidR="00442D0A" w:rsidRPr="00B43FA4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4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</w:tcPr>
          <w:p w:rsidR="00442D0A" w:rsidRPr="00B14380" w:rsidRDefault="00442D0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2D0A" w:rsidRPr="00E5757A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13</w:t>
            </w:r>
            <w:r w:rsidR="00E575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442D0A" w:rsidRPr="00B14380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442D0A" w:rsidRPr="00B14380" w:rsidTr="00255C85">
        <w:trPr>
          <w:cantSplit/>
        </w:trPr>
        <w:tc>
          <w:tcPr>
            <w:tcW w:w="3776" w:type="dxa"/>
          </w:tcPr>
          <w:p w:rsidR="00442D0A" w:rsidRPr="004C7AA6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42D0A" w:rsidRPr="00E5757A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9,8</w:t>
            </w:r>
            <w:r w:rsidR="00E5757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442D0A" w:rsidRPr="006E327A" w:rsidRDefault="00442D0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</w:tcPr>
          <w:p w:rsidR="00442D0A" w:rsidRPr="00B14380" w:rsidRDefault="00442D0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442D0A" w:rsidRPr="00E5757A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3,18</w:t>
            </w:r>
            <w:r w:rsidR="00E575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442D0A" w:rsidRPr="00B14380" w:rsidRDefault="00442D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42D0A" w:rsidRPr="00263348" w:rsidRDefault="00442D0A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17664" w:rsidRDefault="0041766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A39CB" w:rsidRDefault="001A39CB" w:rsidP="001A3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65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2160C7">
        <w:rPr>
          <w:rFonts w:ascii="Angsana New" w:hAnsi="Angsana New" w:hint="cs"/>
          <w:sz w:val="30"/>
          <w:szCs w:val="30"/>
          <w:cs/>
        </w:rPr>
        <w:t>64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1A39CB" w:rsidRPr="006D1DE0" w:rsidRDefault="001A39CB" w:rsidP="001A3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E9777E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</w:tcPr>
          <w:p w:rsidR="001A39CB" w:rsidRPr="004A2990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F88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39CB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F88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AD4D02"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4" w:type="dxa"/>
          </w:tcPr>
          <w:p w:rsidR="00AD4D02" w:rsidRPr="00F51F8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F88" w:rsidRDefault="00AD4D02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D4D02"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84" w:type="dxa"/>
          </w:tcPr>
          <w:p w:rsidR="00AD4D02" w:rsidRPr="00F51F8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F88" w:rsidRDefault="00AD4D02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AD4D02" w:rsidP="0072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3</w:t>
            </w:r>
            <w:r w:rsidR="007253F7">
              <w:rPr>
                <w:rFonts w:ascii="Angsana New" w:hAnsi="Angsana New"/>
                <w:sz w:val="30"/>
                <w:szCs w:val="30"/>
              </w:rPr>
              <w:t>0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 w:rsidR="007253F7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:rsidR="00AD4D02" w:rsidRPr="00F51F8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93E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84" w:type="dxa"/>
          </w:tcPr>
          <w:p w:rsidR="00AD4D02" w:rsidRPr="00F5193E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046A1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F88" w:rsidRDefault="00AD4D02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84" w:type="dxa"/>
          </w:tcPr>
          <w:p w:rsidR="00AD4D02" w:rsidRPr="00F51F8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F88" w:rsidRDefault="00AD4D02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6,</w:t>
            </w:r>
            <w:r w:rsidR="007253F7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84" w:type="dxa"/>
          </w:tcPr>
          <w:p w:rsidR="00AD4D02" w:rsidRPr="00F51F8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93E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AD4D02"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84" w:type="dxa"/>
          </w:tcPr>
          <w:p w:rsidR="00AD4D02" w:rsidRPr="00F5193E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9D43D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93E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7253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D4D02"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4" w:type="dxa"/>
          </w:tcPr>
          <w:p w:rsidR="00AD4D02" w:rsidRPr="00F5193E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5373A3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AD4D02" w:rsidRPr="00F5193E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D02" w:rsidRPr="007253F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1,</w:t>
            </w:r>
            <w:r w:rsidR="007253F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:rsidR="00AD4D02" w:rsidRPr="00F5193E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D4D02" w:rsidRPr="00EB079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B07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AD4D02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AD4D02" w:rsidRPr="00293A1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จ่ายช</w:t>
            </w:r>
            <w:r w:rsidR="00015B7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ำระหนี้สินตามสัญญาเช่า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D4D02" w:rsidRP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D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AD4D02" w:rsidRPr="004A299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D4D02" w:rsidRPr="004A299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tcBorders>
              <w:bottom w:val="nil"/>
            </w:tcBorders>
          </w:tcPr>
          <w:p w:rsidR="00AD4D02" w:rsidRPr="0013700D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AD4D02" w:rsidRPr="007253F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84" w:type="dxa"/>
            <w:tcBorders>
              <w:bottom w:val="nil"/>
            </w:tcBorders>
          </w:tcPr>
          <w:p w:rsidR="00AD4D02" w:rsidRPr="009348B6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</w:tbl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p w:rsidR="001A39CB" w:rsidRDefault="001A39CB" w:rsidP="001A39CB"/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1A39CB" w:rsidRPr="00E24209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9CB" w:rsidRPr="00E24209" w:rsidRDefault="001A39CB" w:rsidP="001A39C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9CB" w:rsidRPr="00F51F88" w:rsidTr="001A39CB">
        <w:trPr>
          <w:cantSplit/>
        </w:trPr>
        <w:tc>
          <w:tcPr>
            <w:tcW w:w="3772" w:type="dxa"/>
            <w:shd w:val="clear" w:color="auto" w:fill="auto"/>
          </w:tcPr>
          <w:p w:rsidR="001A39CB" w:rsidRPr="00E9777E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:rsidR="001A39CB" w:rsidRPr="00F51F88" w:rsidRDefault="001A39CB" w:rsidP="001A39C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39CB" w:rsidRPr="00F51F88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39CB" w:rsidRPr="00B14380" w:rsidTr="001A39CB">
        <w:trPr>
          <w:cantSplit/>
        </w:trPr>
        <w:tc>
          <w:tcPr>
            <w:tcW w:w="3772" w:type="dxa"/>
          </w:tcPr>
          <w:p w:rsidR="001A39CB" w:rsidRPr="004A2990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</w:t>
            </w:r>
            <w:r w:rsidR="0064524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ษัทร่วมและกิจการที่เกี่ยวข้องกันอื่น ๆ </w:t>
            </w:r>
          </w:p>
        </w:tc>
        <w:tc>
          <w:tcPr>
            <w:tcW w:w="1275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A39CB" w:rsidRPr="00F5193E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1A39CB" w:rsidRPr="00F5193E" w:rsidRDefault="001A39CB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A39CB" w:rsidRPr="004C2E64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A39CB" w:rsidRPr="00F5193E" w:rsidRDefault="001A39C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425" w:rsidRPr="00B14380" w:rsidTr="001A39CB">
        <w:trPr>
          <w:cantSplit/>
        </w:trPr>
        <w:tc>
          <w:tcPr>
            <w:tcW w:w="3772" w:type="dxa"/>
          </w:tcPr>
          <w:p w:rsidR="00DC7425" w:rsidRPr="005373A3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DC7425" w:rsidRPr="00F65BCD" w:rsidRDefault="00F65BCD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C7425" w:rsidRPr="00F65B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84" w:type="dxa"/>
          </w:tcPr>
          <w:p w:rsidR="00DC7425" w:rsidRPr="00B14380" w:rsidRDefault="00DC7425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C7425" w:rsidRPr="00D74CEC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74C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86" w:type="dxa"/>
          </w:tcPr>
          <w:p w:rsidR="00DC7425" w:rsidRPr="00B14380" w:rsidRDefault="00DC7425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C7425" w:rsidRPr="00C0381B" w:rsidRDefault="00DC7425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C7425" w:rsidRPr="00B14380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C7425" w:rsidRPr="00C0381B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41EF7" w:rsidRPr="00B14380" w:rsidTr="001A39CB">
        <w:trPr>
          <w:cantSplit/>
        </w:trPr>
        <w:tc>
          <w:tcPr>
            <w:tcW w:w="3772" w:type="dxa"/>
          </w:tcPr>
          <w:p w:rsidR="00141EF7" w:rsidRPr="005373A3" w:rsidRDefault="00141E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141EF7" w:rsidRPr="00C0381B" w:rsidRDefault="00141EF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41EF7" w:rsidRPr="00EA5359" w:rsidRDefault="00141EF7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41EF7" w:rsidRPr="00D74CEC" w:rsidRDefault="00141EF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C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6" w:type="dxa"/>
          </w:tcPr>
          <w:p w:rsidR="00141EF7" w:rsidRPr="00EA5359" w:rsidRDefault="00141EF7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41EF7" w:rsidRPr="00C0381B" w:rsidRDefault="00141EF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41EF7" w:rsidRPr="00EA5359" w:rsidRDefault="00141E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41EF7" w:rsidRPr="00C0381B" w:rsidRDefault="00141EF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C7425" w:rsidRPr="00B14380" w:rsidTr="001A39CB">
        <w:trPr>
          <w:cantSplit/>
        </w:trPr>
        <w:tc>
          <w:tcPr>
            <w:tcW w:w="3772" w:type="dxa"/>
          </w:tcPr>
          <w:p w:rsidR="00DC7425" w:rsidRPr="005373A3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DC7425" w:rsidRPr="00141EF7" w:rsidRDefault="00141E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84" w:type="dxa"/>
          </w:tcPr>
          <w:p w:rsidR="00DC7425" w:rsidRPr="00EA5359" w:rsidRDefault="00DC7425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C7425" w:rsidRPr="00D74CEC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CE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6" w:type="dxa"/>
          </w:tcPr>
          <w:p w:rsidR="00DC7425" w:rsidRPr="00EA5359" w:rsidRDefault="00DC7425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C7425" w:rsidRPr="00C0381B" w:rsidRDefault="00DC7425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C7425" w:rsidRPr="00EA5359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C7425" w:rsidRPr="00C0381B" w:rsidRDefault="00DC7425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41EF7" w:rsidRPr="00B14380" w:rsidTr="001A39CB">
        <w:trPr>
          <w:cantSplit/>
        </w:trPr>
        <w:tc>
          <w:tcPr>
            <w:tcW w:w="3772" w:type="dxa"/>
          </w:tcPr>
          <w:p w:rsidR="00141EF7" w:rsidRPr="00F37565" w:rsidRDefault="00141E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1EF7" w:rsidRPr="00D74CEC" w:rsidRDefault="00141EF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141EF7" w:rsidRPr="00EA5359" w:rsidRDefault="00141EF7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41EF7" w:rsidRPr="00C0381B" w:rsidRDefault="00141EF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141EF7" w:rsidRPr="00EA5359" w:rsidRDefault="00141EF7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41EF7" w:rsidRPr="00D74CEC" w:rsidRDefault="00141EF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141EF7" w:rsidRPr="00EA5359" w:rsidRDefault="00141EF7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41EF7" w:rsidRPr="00C0381B" w:rsidRDefault="00141EF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D4D02" w:rsidRPr="009776BE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141EF7" w:rsidRDefault="004E613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57,189</w:t>
            </w:r>
          </w:p>
        </w:tc>
        <w:tc>
          <w:tcPr>
            <w:tcW w:w="284" w:type="dxa"/>
          </w:tcPr>
          <w:p w:rsidR="00AD4D02" w:rsidRPr="0066040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D4D02" w:rsidRPr="00D74CEC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D74CEC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6" w:type="dxa"/>
          </w:tcPr>
          <w:p w:rsidR="00AD4D02" w:rsidRPr="0066040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DC7425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AD4D02" w:rsidRPr="00DC74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C0381B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AD4D02" w:rsidRPr="009776BE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141EF7" w:rsidRDefault="004E613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284" w:type="dxa"/>
          </w:tcPr>
          <w:p w:rsidR="00AD4D02" w:rsidRPr="0066040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D4D02" w:rsidRPr="00D74CEC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86" w:type="dxa"/>
          </w:tcPr>
          <w:p w:rsidR="00AD4D02" w:rsidRPr="005105A8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DC7425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84" w:type="dxa"/>
          </w:tcPr>
          <w:p w:rsidR="00AD4D02" w:rsidRPr="005105A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C0381B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81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AD4D02" w:rsidRPr="009776BE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713E39" w:rsidRDefault="00713E39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4E613E" w:rsidRPr="00713E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:rsidR="00AD4D02" w:rsidRPr="0066040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D4D02" w:rsidRPr="00D74CEC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D74C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86" w:type="dxa"/>
          </w:tcPr>
          <w:p w:rsidR="00AD4D02" w:rsidRPr="0066040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713E39" w:rsidRDefault="00DC7425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3E39">
              <w:rPr>
                <w:rFonts w:ascii="Angsana New" w:hAnsi="Angsana New"/>
                <w:sz w:val="30"/>
                <w:szCs w:val="30"/>
              </w:rPr>
              <w:t>18</w:t>
            </w:r>
            <w:r w:rsidR="00AD4D02" w:rsidRPr="00713E39">
              <w:rPr>
                <w:rFonts w:ascii="Angsana New" w:hAnsi="Angsana New"/>
                <w:sz w:val="30"/>
                <w:szCs w:val="30"/>
              </w:rPr>
              <w:t>,</w:t>
            </w:r>
            <w:r w:rsidR="00713E39" w:rsidRPr="00713E39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C0381B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03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AD4D02" w:rsidRPr="009776BE" w:rsidTr="001A39CB">
        <w:trPr>
          <w:cantSplit/>
        </w:trPr>
        <w:tc>
          <w:tcPr>
            <w:tcW w:w="3772" w:type="dxa"/>
          </w:tcPr>
          <w:p w:rsidR="00AD4D02" w:rsidRPr="00293A1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จ่ายช</w:t>
            </w:r>
            <w:r w:rsidR="00015B7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ำระหนี้สินตามสัญญาเช่า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D4D02" w:rsidRPr="00141EF7" w:rsidRDefault="004E613E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:rsidR="00AD4D02" w:rsidRPr="00293A1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6" w:type="dxa"/>
          </w:tcPr>
          <w:p w:rsidR="00AD4D02" w:rsidRPr="0013700D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AD4D02" w:rsidRPr="00DC7425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7425">
              <w:rPr>
                <w:rFonts w:ascii="Angsana New" w:hAnsi="Angsana New"/>
                <w:sz w:val="30"/>
                <w:szCs w:val="30"/>
              </w:rPr>
              <w:t>6</w:t>
            </w:r>
            <w:r w:rsidR="00DC742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AD4D02" w:rsidRPr="009348B6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AD4D02" w:rsidRPr="00B14380" w:rsidTr="001A39CB">
        <w:trPr>
          <w:cantSplit/>
          <w:trHeight w:val="135"/>
        </w:trPr>
        <w:tc>
          <w:tcPr>
            <w:tcW w:w="3772" w:type="dxa"/>
          </w:tcPr>
          <w:p w:rsidR="00AD4D02" w:rsidRPr="006D1DE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AD4D02" w:rsidRPr="002160C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D4D02" w:rsidRPr="006D1DE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AD4D02" w:rsidRPr="006D1DE0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</w:tcPr>
          <w:p w:rsidR="00AD4D02" w:rsidRPr="006D1DE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AD4D02" w:rsidRPr="002160C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D4D02" w:rsidRPr="006D1DE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AD4D02" w:rsidRPr="006D1DE0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D4D02" w:rsidRPr="00B14380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AD4D02" w:rsidRPr="002160C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D4D02" w:rsidRPr="00B1438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D4D02" w:rsidRPr="00F96A6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AD4D02" w:rsidRPr="00B1438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D4D02" w:rsidRPr="002160C7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D4D02" w:rsidRPr="00F96A6A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D4D02" w:rsidRPr="00B14380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AD4D02" w:rsidRPr="00CB6B98" w:rsidRDefault="00CB6B98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AD4D02"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:rsidR="00AD4D02" w:rsidRPr="006E327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48">
              <w:rPr>
                <w:rFonts w:ascii="Angsana New" w:hAnsi="Angsana New"/>
                <w:sz w:val="30"/>
                <w:szCs w:val="30"/>
              </w:rPr>
              <w:t>21,</w:t>
            </w: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86" w:type="dxa"/>
          </w:tcPr>
          <w:p w:rsidR="00AD4D02" w:rsidRPr="00B1438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AD4D02" w:rsidRPr="00CB6B98" w:rsidRDefault="00CB6B98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D4D02"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AD4D02" w:rsidRPr="00B14380" w:rsidTr="001A39CB">
        <w:trPr>
          <w:cantSplit/>
        </w:trPr>
        <w:tc>
          <w:tcPr>
            <w:tcW w:w="3772" w:type="dxa"/>
          </w:tcPr>
          <w:p w:rsidR="00AD4D02" w:rsidRDefault="00AD4D02" w:rsidP="001A39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D4D02" w:rsidRPr="00CB6B98" w:rsidRDefault="00CB6B98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84" w:type="dxa"/>
          </w:tcPr>
          <w:p w:rsidR="00AD4D02" w:rsidRPr="00B43FA4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86" w:type="dxa"/>
          </w:tcPr>
          <w:p w:rsidR="00AD4D02" w:rsidRPr="00B1438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D4D02" w:rsidRPr="00CB6B98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B98">
              <w:rPr>
                <w:rFonts w:ascii="Angsana New" w:hAnsi="Angsana New"/>
                <w:sz w:val="30"/>
                <w:szCs w:val="30"/>
              </w:rPr>
              <w:t>2</w:t>
            </w:r>
            <w:r w:rsidR="00CB6B9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AD4D02" w:rsidRPr="00B14380" w:rsidTr="001A39CB">
        <w:trPr>
          <w:cantSplit/>
        </w:trPr>
        <w:tc>
          <w:tcPr>
            <w:tcW w:w="3772" w:type="dxa"/>
          </w:tcPr>
          <w:p w:rsidR="00AD4D02" w:rsidRPr="004C7AA6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CB6B98" w:rsidRDefault="00CB6B98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AD4D02"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84" w:type="dxa"/>
          </w:tcPr>
          <w:p w:rsidR="00AD4D02" w:rsidRPr="006E327A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86" w:type="dxa"/>
          </w:tcPr>
          <w:p w:rsidR="00AD4D02" w:rsidRPr="00B14380" w:rsidRDefault="00AD4D02" w:rsidP="001A39C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D02" w:rsidRPr="00CB6B98" w:rsidRDefault="00CB6B98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D4D02"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:rsidR="00AD4D02" w:rsidRPr="00B14380" w:rsidRDefault="00AD4D02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D4D02" w:rsidRPr="00263348" w:rsidRDefault="00AD4D0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8,042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BF3D33">
        <w:rPr>
          <w:rFonts w:ascii="Angsana New" w:hAnsi="Angsana New" w:hint="cs"/>
          <w:sz w:val="30"/>
          <w:szCs w:val="30"/>
          <w:cs/>
        </w:rPr>
        <w:t xml:space="preserve"> 30 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CA23CF">
        <w:rPr>
          <w:rFonts w:ascii="Angsana New" w:hAnsi="Angsana New" w:hint="cs"/>
          <w:sz w:val="30"/>
          <w:szCs w:val="30"/>
          <w:cs/>
        </w:rPr>
        <w:t>5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CA23CF">
        <w:rPr>
          <w:rFonts w:ascii="Angsana New" w:hAnsi="Angsana New" w:hint="cs"/>
          <w:sz w:val="30"/>
          <w:szCs w:val="30"/>
          <w:cs/>
        </w:rPr>
        <w:t>4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BF3D33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8755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BF3D33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8755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802B2B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097572" w:rsidRPr="00151084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08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71041B" w:rsidRDefault="0071041B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97572" w:rsidRPr="007104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9" w:type="dxa"/>
          </w:tcPr>
          <w:p w:rsidR="00097572" w:rsidRPr="00E24209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CB78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4F13D7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4F13D7" w:rsidRPr="00802B2B" w:rsidRDefault="004F13D7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13D7" w:rsidRPr="00FC2B57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F13D7" w:rsidRPr="00FC2B5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5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4F13D7" w:rsidRPr="0071041B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1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F13D7" w:rsidRPr="00E24209" w:rsidRDefault="004F13D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FC2B57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Default="00FC2B5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FC2B57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C2B5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5" w:type="dxa"/>
          </w:tcPr>
          <w:p w:rsidR="00FC2B57" w:rsidRPr="004E4492" w:rsidRDefault="00FC2B5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FC2B57" w:rsidRPr="004E4492" w:rsidRDefault="00FC2B5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71041B" w:rsidRDefault="00FC2B5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104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9" w:type="dxa"/>
          </w:tcPr>
          <w:p w:rsidR="00FC2B57" w:rsidRPr="00E24209" w:rsidRDefault="00FC2B5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2B5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Pr="00161CAE" w:rsidRDefault="00FC2B57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C2B57" w:rsidRPr="00FC2B57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C2B5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5" w:type="dxa"/>
          </w:tcPr>
          <w:p w:rsidR="00FC2B57" w:rsidRPr="007E2CE7" w:rsidRDefault="00FC2B5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C2B57" w:rsidRPr="00D13286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90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C2B57" w:rsidRPr="0071041B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41B">
              <w:rPr>
                <w:rFonts w:ascii="Angsana New" w:hAnsi="Angsana New"/>
                <w:sz w:val="30"/>
                <w:szCs w:val="30"/>
              </w:rPr>
              <w:t>25,245</w:t>
            </w:r>
          </w:p>
        </w:tc>
        <w:tc>
          <w:tcPr>
            <w:tcW w:w="289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19,853</w:t>
            </w: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61CAE" w:rsidRDefault="0009757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97572" w:rsidRPr="00BF3D33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097572" w:rsidRPr="007E2CE7" w:rsidRDefault="0009757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097572" w:rsidRPr="00D13286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71041B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2B5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Pr="00161CAE" w:rsidRDefault="00FC2B57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08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C2B57" w:rsidRPr="007E2CE7" w:rsidRDefault="00FC2B5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C2B57" w:rsidRPr="00D13286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90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C2B57" w:rsidRPr="0071041B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41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9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FC2B5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C2B57" w:rsidRPr="00E24209" w:rsidRDefault="00FC2B5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FC2B57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C2B5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5" w:type="dxa"/>
          </w:tcPr>
          <w:p w:rsidR="00FC2B57" w:rsidRPr="007E2CE7" w:rsidRDefault="00FC2B5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D13286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B57" w:rsidRPr="0071041B" w:rsidRDefault="00FC2B57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104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9" w:type="dxa"/>
          </w:tcPr>
          <w:p w:rsidR="00FC2B57" w:rsidRPr="000233DF" w:rsidRDefault="00FC2B5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CB7859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55B20" w:rsidTr="00E55B20">
        <w:trPr>
          <w:cantSplit/>
        </w:trPr>
        <w:tc>
          <w:tcPr>
            <w:tcW w:w="3755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69708B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151084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151084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>1,7</w:t>
            </w:r>
            <w:r w:rsidR="00151084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FC2B57" w:rsidRPr="00FC2B57" w:rsidTr="00FC2B57">
        <w:trPr>
          <w:cantSplit/>
        </w:trPr>
        <w:tc>
          <w:tcPr>
            <w:tcW w:w="3755" w:type="dxa"/>
          </w:tcPr>
          <w:p w:rsidR="00FC2B57" w:rsidRPr="00802B2B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:rsidR="00FC2B57" w:rsidRPr="00B30A45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93" w:type="dxa"/>
            <w:gridSpan w:val="2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C2B57" w:rsidRPr="00FC2B57" w:rsidTr="00DE3401">
        <w:trPr>
          <w:cantSplit/>
        </w:trPr>
        <w:tc>
          <w:tcPr>
            <w:tcW w:w="3755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2B57" w:rsidRPr="00B30A45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93" w:type="dxa"/>
            <w:gridSpan w:val="2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C2B57" w:rsidRPr="00FC2B57" w:rsidRDefault="00FC2B5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FC2B57" w:rsidRPr="00151084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>1,7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9" w:type="dxa"/>
          </w:tcPr>
          <w:p w:rsidR="00FC2B57" w:rsidRPr="00FC2B57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FC2B57" w:rsidRPr="00CB7859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4F13D7" w:rsidRPr="00E24209" w:rsidTr="00DE3401">
        <w:trPr>
          <w:cantSplit/>
        </w:trPr>
        <w:tc>
          <w:tcPr>
            <w:tcW w:w="3755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F13D7" w:rsidRPr="00BF3D33" w:rsidRDefault="004F13D7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F13D7" w:rsidRPr="00BF3D33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25797F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097572" w:rsidRPr="00BF3D33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BF3D33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151084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151084" w:rsidRDefault="00151084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C2B57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151084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FD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Default="00DA1F69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FC2B57" w:rsidRDefault="00FC2B5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151084" w:rsidRDefault="00151084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Pr="006167C3" w:rsidRDefault="00DA1F6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FC2B57" w:rsidRDefault="00FC2B5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151084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084">
              <w:rPr>
                <w:rFonts w:ascii="Angsana New" w:hAnsi="Angsana New"/>
                <w:sz w:val="30"/>
                <w:szCs w:val="30"/>
              </w:rPr>
              <w:t>1,8</w:t>
            </w:r>
            <w:r w:rsidR="0015108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55B20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286BF5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8F38E6" w:rsidRDefault="00723974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55B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55B20" w:rsidRPr="008F38E6" w:rsidRDefault="00723974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55B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A16C43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0A3D0B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D0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097572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A3D0B" w:rsidRDefault="000A3D0B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E1788B" w:rsidRPr="000A3D0B">
              <w:rPr>
                <w:rFonts w:ascii="Angsana New" w:hAnsi="Angsana New"/>
                <w:sz w:val="30"/>
                <w:szCs w:val="30"/>
              </w:rPr>
              <w:t>,3</w:t>
            </w:r>
            <w:r w:rsidR="00097572" w:rsidRPr="000A3D0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097572" w:rsidRPr="00E24209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3ACA" w:rsidRPr="00FC2B57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2B57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03ACA" w:rsidRPr="000A3D0B" w:rsidRDefault="00503AC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D0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FC2B57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2B57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0A3D0B" w:rsidRDefault="000A3D0B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503ACA" w:rsidRPr="000A3D0B">
              <w:rPr>
                <w:rFonts w:ascii="Angsana New" w:hAnsi="Angsana New"/>
                <w:sz w:val="30"/>
                <w:szCs w:val="30"/>
              </w:rPr>
              <w:t>,300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723974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723974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F957A3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097572" w:rsidRPr="00723974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A2716F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723974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FC2B57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2B57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097572" w:rsidRPr="00C51C1F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1452F" w:rsidRPr="00C51C1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452F" w:rsidRPr="00C51C1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30,325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C2B57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03ACA" w:rsidRPr="00FC2B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C51C1F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97572" w:rsidRPr="00C51C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5,125</w:t>
            </w:r>
          </w:p>
        </w:tc>
      </w:tr>
      <w:tr w:rsidR="00FC2B57" w:rsidRPr="00734C60" w:rsidTr="00E55B20">
        <w:trPr>
          <w:cantSplit/>
        </w:trPr>
        <w:tc>
          <w:tcPr>
            <w:tcW w:w="3755" w:type="dxa"/>
          </w:tcPr>
          <w:p w:rsidR="00FC2B57" w:rsidRPr="00802B2B" w:rsidRDefault="00FC2B57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FC2B57" w:rsidRDefault="00FC2B57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C2B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293" w:type="dxa"/>
            <w:gridSpan w:val="2"/>
          </w:tcPr>
          <w:p w:rsidR="00FC2B57" w:rsidRPr="00A2716F" w:rsidRDefault="00FC2B5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B30A45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FC2B57" w:rsidRPr="00A2716F" w:rsidRDefault="00FC2B5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C2B57" w:rsidRPr="00C51C1F" w:rsidRDefault="00FC2B5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C51C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89" w:type="dxa"/>
          </w:tcPr>
          <w:p w:rsidR="00FC2B57" w:rsidRPr="0076366C" w:rsidRDefault="00FC2B5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2B57" w:rsidRPr="00386FDD" w:rsidRDefault="00FC2B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35,450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72397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72397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F957A3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097572" w:rsidRPr="0072397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72397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802B2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FC2B57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2B57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22335A" w:rsidRDefault="00097572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C51C1F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97572" w:rsidRPr="00C51C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4,447</w:t>
            </w: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802B2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C2B57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2B57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503ACA" w:rsidRPr="00FC2B57">
              <w:rPr>
                <w:rFonts w:ascii="Angsana New" w:hAnsi="Angsana New"/>
                <w:sz w:val="30"/>
                <w:szCs w:val="30"/>
              </w:rPr>
              <w:t>8</w:t>
            </w:r>
            <w:r w:rsidRPr="00FC2B57">
              <w:rPr>
                <w:rFonts w:ascii="Angsana New" w:hAnsi="Angsana New"/>
                <w:sz w:val="30"/>
                <w:szCs w:val="30"/>
              </w:rPr>
              <w:t>,</w:t>
            </w:r>
            <w:r w:rsidR="00FC2B57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C51C1F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</w:tr>
      <w:tr w:rsidR="00503ACA" w:rsidRPr="00775D54" w:rsidTr="0069708B">
        <w:trPr>
          <w:cantSplit/>
        </w:trPr>
        <w:tc>
          <w:tcPr>
            <w:tcW w:w="3755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FC2B57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2B57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FC2B57">
              <w:rPr>
                <w:rFonts w:ascii="Angsana New" w:hAnsi="Angsana New"/>
                <w:sz w:val="30"/>
                <w:szCs w:val="30"/>
              </w:rPr>
              <w:t>8,</w:t>
            </w:r>
            <w:r w:rsidR="00FC2B57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C51C1F" w:rsidRDefault="00C51C1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503ACA" w:rsidRPr="00C51C1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4,501</w:t>
            </w: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72397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72397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571CF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097572" w:rsidRPr="0072397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72397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097572" w:rsidRPr="00723974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72397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8C04A1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A34B0F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B0F">
              <w:rPr>
                <w:rFonts w:ascii="Angsana New" w:hAnsi="Angsana New"/>
                <w:sz w:val="30"/>
                <w:szCs w:val="30"/>
              </w:rPr>
              <w:t>2,4</w:t>
            </w:r>
            <w:r w:rsidR="00A34B0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8C04A1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</w:rPr>
              <w:t>9</w:t>
            </w:r>
            <w:r w:rsidR="008C04A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A34B0F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B0F">
              <w:rPr>
                <w:rFonts w:ascii="Angsana New" w:hAnsi="Angsana New"/>
                <w:sz w:val="30"/>
                <w:szCs w:val="30"/>
              </w:rPr>
              <w:t>9</w:t>
            </w:r>
            <w:r w:rsidR="00A34B0F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8C04A1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</w:rPr>
              <w:t>9</w:t>
            </w:r>
            <w:r w:rsidR="008C04A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A34B0F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B0F">
              <w:rPr>
                <w:rFonts w:ascii="Angsana New" w:hAnsi="Angsana New"/>
                <w:sz w:val="30"/>
                <w:szCs w:val="30"/>
              </w:rPr>
              <w:t>3,4</w:t>
            </w:r>
            <w:r w:rsidR="00A34B0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3,405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76366C" w:rsidRDefault="00097572" w:rsidP="004E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</w:t>
            </w:r>
            <w:r w:rsidR="00775A7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ชำระ</w:t>
            </w:r>
            <w:r w:rsidR="004E264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หลังจาก</w:t>
            </w: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8C04A1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097572" w:rsidRPr="00A34B0F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8C04A1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A34B0F" w:rsidRDefault="00A34B0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097572" w:rsidRPr="00A34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49,887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8C04A1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</w:rPr>
              <w:t>8,</w:t>
            </w:r>
            <w:r w:rsidR="008C04A1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A34B0F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B0F">
              <w:rPr>
                <w:rFonts w:ascii="Angsana New" w:hAnsi="Angsana New"/>
                <w:sz w:val="30"/>
                <w:szCs w:val="30"/>
              </w:rPr>
              <w:t>8</w:t>
            </w:r>
            <w:r w:rsidR="00097572" w:rsidRPr="00A34B0F">
              <w:rPr>
                <w:rFonts w:ascii="Angsana New" w:hAnsi="Angsana New"/>
                <w:sz w:val="30"/>
                <w:szCs w:val="30"/>
              </w:rPr>
              <w:t>,</w:t>
            </w:r>
            <w:r w:rsidR="00A34B0F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Default="00503AC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8C04A1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</w:rPr>
              <w:t>8,</w:t>
            </w:r>
            <w:r w:rsidR="008C04A1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A34B0F" w:rsidRDefault="00A34B0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503ACA" w:rsidRPr="00A34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58,938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8C04A1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4A1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503ACA" w:rsidRPr="008C04A1">
              <w:rPr>
                <w:rFonts w:ascii="Angsana New" w:hAnsi="Angsana New"/>
                <w:sz w:val="30"/>
                <w:szCs w:val="30"/>
              </w:rPr>
              <w:t>9,</w:t>
            </w:r>
            <w:r w:rsidR="008C04A1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A45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A34B0F" w:rsidRDefault="00A34B0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097572" w:rsidRPr="00A34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62,343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723974">
        <w:rPr>
          <w:rFonts w:ascii="Angsana New" w:hAnsi="Angsana New" w:hint="cs"/>
          <w:sz w:val="30"/>
          <w:szCs w:val="30"/>
          <w:cs/>
        </w:rPr>
        <w:t>งวดหก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23974">
        <w:rPr>
          <w:rFonts w:ascii="Angsana New" w:hAnsi="Angsana New"/>
          <w:sz w:val="30"/>
          <w:szCs w:val="30"/>
        </w:rPr>
        <w:t>30</w:t>
      </w:r>
      <w:r w:rsidR="0072397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5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:rsidTr="00783015">
        <w:trPr>
          <w:cantSplit/>
        </w:trPr>
        <w:tc>
          <w:tcPr>
            <w:tcW w:w="4059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1766" w:rsidRPr="00E24209" w:rsidTr="00783015">
        <w:trPr>
          <w:cantSplit/>
        </w:trPr>
        <w:tc>
          <w:tcPr>
            <w:tcW w:w="4059" w:type="dxa"/>
          </w:tcPr>
          <w:p w:rsidR="00351766" w:rsidRPr="00D91419" w:rsidRDefault="00351766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51766" w:rsidRPr="00BE06E7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BE06E7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351766" w:rsidRPr="00E24209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23974" w:rsidRPr="00E24209" w:rsidTr="00783015">
        <w:trPr>
          <w:cantSplit/>
        </w:trPr>
        <w:tc>
          <w:tcPr>
            <w:tcW w:w="4059" w:type="dxa"/>
          </w:tcPr>
          <w:p w:rsidR="00723974" w:rsidRPr="00840E3A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23974" w:rsidRPr="00F91ADD" w:rsidRDefault="00723974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ADD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723974" w:rsidRPr="00E24209" w:rsidRDefault="00723974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23974" w:rsidRPr="009909B1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3" w:type="dxa"/>
          </w:tcPr>
          <w:p w:rsidR="00723974" w:rsidRPr="00E24209" w:rsidRDefault="00723974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23974" w:rsidRPr="00F91ADD" w:rsidRDefault="00723974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ADD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  <w:tc>
          <w:tcPr>
            <w:tcW w:w="284" w:type="dxa"/>
          </w:tcPr>
          <w:p w:rsidR="00723974" w:rsidRPr="00D413D6" w:rsidRDefault="0072397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23974" w:rsidRPr="009909B1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723974" w:rsidRPr="00E24209" w:rsidTr="00783015">
        <w:trPr>
          <w:cantSplit/>
        </w:trPr>
        <w:tc>
          <w:tcPr>
            <w:tcW w:w="4059" w:type="dxa"/>
          </w:tcPr>
          <w:p w:rsidR="00723974" w:rsidRPr="00B97542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23974" w:rsidRPr="00E5757A" w:rsidRDefault="007239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5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723974" w:rsidRPr="00CB6FC6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83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23974" w:rsidRPr="00024591" w:rsidRDefault="00723974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723974" w:rsidRPr="009909B1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9909B1">
              <w:rPr>
                <w:rFonts w:ascii="Angsana New" w:hAnsi="Angsana New"/>
                <w:bCs/>
                <w:sz w:val="30"/>
                <w:szCs w:val="30"/>
              </w:rPr>
              <w:t>9,000</w:t>
            </w:r>
          </w:p>
        </w:tc>
      </w:tr>
      <w:tr w:rsidR="00723974" w:rsidRPr="00E24209" w:rsidTr="00862576">
        <w:trPr>
          <w:cantSplit/>
        </w:trPr>
        <w:tc>
          <w:tcPr>
            <w:tcW w:w="4059" w:type="dxa"/>
          </w:tcPr>
          <w:p w:rsidR="00723974" w:rsidRPr="00B97542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23974" w:rsidRPr="00E5757A" w:rsidRDefault="00723974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5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23974" w:rsidRPr="00CB6FC6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(11,160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23974" w:rsidRPr="00D84E07" w:rsidRDefault="00024591" w:rsidP="00D8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(21</w:t>
            </w:r>
            <w:r w:rsidR="00723974" w:rsidRPr="00024591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23974" w:rsidRPr="00205572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(83,0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723974" w:rsidRPr="00E24209" w:rsidTr="00862576">
        <w:trPr>
          <w:cantSplit/>
        </w:trPr>
        <w:tc>
          <w:tcPr>
            <w:tcW w:w="4059" w:type="dxa"/>
          </w:tcPr>
          <w:p w:rsidR="00723974" w:rsidRPr="00840E3A" w:rsidRDefault="00723974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974" w:rsidRPr="00E5757A" w:rsidRDefault="007239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757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23974" w:rsidRPr="009909B1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,46</w:t>
            </w:r>
            <w:r w:rsidRPr="009909B1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:rsidR="00723974" w:rsidRPr="00EC7D7C" w:rsidRDefault="0072397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974" w:rsidRPr="00024591" w:rsidRDefault="0002459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723974" w:rsidRPr="00024591">
              <w:rPr>
                <w:rFonts w:ascii="Angsana New" w:hAnsi="Angsana New" w:hint="cs"/>
                <w:b/>
                <w:sz w:val="30"/>
                <w:szCs w:val="30"/>
                <w:cs/>
              </w:rPr>
              <w:t>,300</w:t>
            </w:r>
          </w:p>
        </w:tc>
        <w:tc>
          <w:tcPr>
            <w:tcW w:w="284" w:type="dxa"/>
          </w:tcPr>
          <w:p w:rsidR="00723974" w:rsidRPr="00EC7D7C" w:rsidRDefault="0072397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23974" w:rsidRPr="009909B1" w:rsidRDefault="00723974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Pr="009909B1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2234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2234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51766" w:rsidRPr="0066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:rsidR="00351766" w:rsidRPr="007E2CE7" w:rsidRDefault="00351766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</w:t>
            </w:r>
            <w:r w:rsidRPr="00805C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268</w:t>
            </w:r>
          </w:p>
        </w:tc>
        <w:tc>
          <w:tcPr>
            <w:tcW w:w="284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20,462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  <w:r w:rsidR="00351766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5C08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391</w:t>
            </w:r>
            <w:r w:rsidR="005B222F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340,933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460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187,468</w:t>
            </w:r>
          </w:p>
        </w:tc>
      </w:tr>
      <w:tr w:rsidR="00351766" w:rsidRPr="002918CA" w:rsidTr="00FB7FAE">
        <w:trPr>
          <w:cantSplit/>
        </w:trPr>
        <w:tc>
          <w:tcPr>
            <w:tcW w:w="4149" w:type="dxa"/>
          </w:tcPr>
          <w:p w:rsidR="00351766" w:rsidRPr="002918CA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665EFC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665EFC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665EFC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5EFC">
              <w:rPr>
                <w:rFonts w:ascii="Angsana New" w:hAnsi="Angsana New"/>
                <w:bCs/>
                <w:sz w:val="30"/>
                <w:szCs w:val="30"/>
              </w:rPr>
              <w:t>1,8</w:t>
            </w:r>
            <w:r w:rsidR="00665EFC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2,151</w:t>
            </w:r>
          </w:p>
        </w:tc>
      </w:tr>
      <w:tr w:rsidR="004F263C" w:rsidRPr="005F7388" w:rsidTr="00FB7FAE">
        <w:trPr>
          <w:cantSplit/>
        </w:trPr>
        <w:tc>
          <w:tcPr>
            <w:tcW w:w="4149" w:type="dxa"/>
          </w:tcPr>
          <w:p w:rsidR="004F263C" w:rsidRPr="00161CAE" w:rsidRDefault="004F263C" w:rsidP="00494C13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4F263C" w:rsidRPr="00665EFC" w:rsidRDefault="00665EF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4F263C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25,788</w:t>
            </w:r>
          </w:p>
        </w:tc>
        <w:tc>
          <w:tcPr>
            <w:tcW w:w="288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4F263C" w:rsidRPr="00665EFC" w:rsidRDefault="00665EF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4F263C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926</w:t>
            </w:r>
          </w:p>
        </w:tc>
        <w:tc>
          <w:tcPr>
            <w:tcW w:w="284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24,146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B222F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9,493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665EFC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5EFC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665EFC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8,831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B222F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7,638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8,150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5B222F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43,080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056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43,278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423</w:t>
            </w:r>
            <w:r w:rsidR="005B222F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384,013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665EFC" w:rsidRDefault="00665EF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239</w:t>
            </w:r>
            <w:r w:rsidR="00E1788B" w:rsidRPr="00665E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516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230,746</w:t>
            </w:r>
          </w:p>
        </w:tc>
      </w:tr>
    </w:tbl>
    <w:p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255549">
        <w:trPr>
          <w:cantSplit/>
        </w:trPr>
        <w:tc>
          <w:tcPr>
            <w:tcW w:w="3866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2234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22347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5750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750F9" w:rsidRPr="00E24209" w:rsidTr="00255549">
        <w:trPr>
          <w:cantSplit/>
        </w:trPr>
        <w:tc>
          <w:tcPr>
            <w:tcW w:w="3866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288</w:t>
            </w:r>
            <w:r w:rsidR="00981C07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250,583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</w:t>
            </w:r>
            <w:r w:rsidR="00E1788B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742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117,897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351766" w:rsidRPr="0027783D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="00981C07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79,673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1788B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43,971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351766" w:rsidRPr="0027783D" w:rsidRDefault="00981C07" w:rsidP="0027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7,788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1788B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3,609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981C07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6,148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51766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2,768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27783D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>18,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18,707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E1788B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8,358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414</w:t>
            </w:r>
            <w:r w:rsidR="00981C07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362,899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190</w:t>
            </w:r>
            <w:r w:rsidR="00992500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221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176,603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351766" w:rsidRPr="0027783D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(26,173</w:t>
            </w:r>
            <w:r w:rsidR="00351766"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(24,154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(9,029</w:t>
            </w:r>
            <w:r w:rsidR="00351766"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  <w:r w:rsidR="00351766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27783D" w:rsidRDefault="0027783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  <w:r w:rsidR="00992500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1C07" w:rsidRDefault="00567B74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รายการเคลื่อนไหวสำหรับ</w:t>
      </w:r>
      <w:r w:rsidR="008C14E1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F91AD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="00186861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F91ADD">
        <w:rPr>
          <w:rFonts w:ascii="Angsana New" w:hAnsi="Angsana New" w:hint="cs"/>
          <w:color w:val="000000"/>
          <w:sz w:val="30"/>
          <w:szCs w:val="30"/>
          <w:cs/>
        </w:rPr>
        <w:t>สิ้นสุดวันที่ 30 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ผลขาดทุนด้านเครดิตที่คาดว่าจะเกิดขึ้นของลูกหนี้การค้า</w:t>
      </w:r>
      <w:r w:rsidR="00981C07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</w:p>
    <w:p w:rsidR="00981C07" w:rsidRPr="00EF6F7E" w:rsidRDefault="00981C07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4858"/>
        <w:gridCol w:w="2268"/>
        <w:gridCol w:w="283"/>
        <w:gridCol w:w="2127"/>
      </w:tblGrid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783015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67B74" w:rsidRPr="00F91ADD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ADD">
              <w:rPr>
                <w:rFonts w:ascii="Angsana New" w:hAnsi="Angsana New"/>
                <w:bCs/>
                <w:sz w:val="30"/>
                <w:szCs w:val="30"/>
              </w:rPr>
              <w:t>(24,154)</w:t>
            </w:r>
          </w:p>
        </w:tc>
        <w:tc>
          <w:tcPr>
            <w:tcW w:w="283" w:type="dxa"/>
          </w:tcPr>
          <w:p w:rsidR="00567B74" w:rsidRPr="00F91ADD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567B74" w:rsidRPr="00F91ADD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ADD">
              <w:rPr>
                <w:rFonts w:ascii="Angsana New" w:hAnsi="Angsana New"/>
                <w:bCs/>
                <w:sz w:val="30"/>
                <w:szCs w:val="30"/>
              </w:rPr>
              <w:t xml:space="preserve">   (9,597)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567B7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 (เพิ่มขึ้น)</w:t>
            </w:r>
          </w:p>
        </w:tc>
        <w:tc>
          <w:tcPr>
            <w:tcW w:w="2268" w:type="dxa"/>
          </w:tcPr>
          <w:p w:rsidR="00567B74" w:rsidRPr="0027783D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4,149</w:t>
            </w:r>
            <w:r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F91ADD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567B74" w:rsidRPr="0027783D" w:rsidRDefault="0027783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(1,114</w:t>
            </w:r>
            <w:r w:rsidR="00567B74"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67B74" w:rsidRPr="0027783D" w:rsidRDefault="0027783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67B74" w:rsidRPr="00277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130</w:t>
            </w:r>
          </w:p>
        </w:tc>
        <w:tc>
          <w:tcPr>
            <w:tcW w:w="283" w:type="dxa"/>
          </w:tcPr>
          <w:p w:rsidR="00567B74" w:rsidRPr="00F91ADD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B74" w:rsidRPr="0027783D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682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567B74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F91ADD">
              <w:rPr>
                <w:rFonts w:ascii="Angsana New" w:hAnsi="Angsana New" w:hint="cs"/>
                <w:sz w:val="30"/>
                <w:szCs w:val="30"/>
                <w:cs/>
              </w:rPr>
              <w:t xml:space="preserve"> 30 มิถุนายน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567B74" w:rsidRPr="0027783D" w:rsidRDefault="00567B74" w:rsidP="0027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83D">
              <w:rPr>
                <w:rFonts w:ascii="Angsana New" w:hAnsi="Angsana New"/>
                <w:bCs/>
                <w:sz w:val="30"/>
                <w:szCs w:val="30"/>
              </w:rPr>
              <w:t xml:space="preserve">   (2</w:t>
            </w:r>
            <w:r w:rsidR="0027783D">
              <w:rPr>
                <w:rFonts w:ascii="Angsana New" w:hAnsi="Angsana New"/>
                <w:bCs/>
                <w:sz w:val="30"/>
                <w:szCs w:val="30"/>
              </w:rPr>
              <w:t>6,173</w:t>
            </w:r>
            <w:r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F91ADD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B74" w:rsidRPr="0027783D" w:rsidRDefault="0027783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(9,029</w:t>
            </w:r>
            <w:r w:rsidR="00567B74" w:rsidRPr="0027783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Pr="005A5003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0C3B69" w:rsidRPr="00920DE6" w:rsidRDefault="000C3B69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7201" w:rsidRPr="00F51F88" w:rsidTr="000C3B69">
        <w:trPr>
          <w:cantSplit/>
        </w:trPr>
        <w:tc>
          <w:tcPr>
            <w:tcW w:w="4149" w:type="dxa"/>
          </w:tcPr>
          <w:p w:rsidR="00357201" w:rsidRPr="00F51F88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>0 มิถุนาย</w:t>
            </w:r>
            <w:r w:rsidR="00D97593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70" w:type="dxa"/>
          </w:tcPr>
          <w:p w:rsidR="00357201" w:rsidRPr="00D413D6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4" w:type="dxa"/>
          </w:tcPr>
          <w:p w:rsidR="00357201" w:rsidRPr="00D413D6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44DE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</w:tcPr>
          <w:p w:rsidR="00357201" w:rsidRPr="00D413D6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205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211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5B35D0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35D0">
              <w:rPr>
                <w:rFonts w:ascii="Angsana New" w:hAnsi="Angsana New"/>
                <w:bCs/>
                <w:sz w:val="30"/>
                <w:szCs w:val="30"/>
              </w:rPr>
              <w:t>120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35D0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116,413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41264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5,172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</w:t>
            </w:r>
            <w:r w:rsidR="0041264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77,557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35D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B35D0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35D0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64,885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  <w:r w:rsidR="0041264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46,808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083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30,497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2,330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5D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="0041264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343,686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234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715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215,829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357201" w:rsidRPr="005B35D0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(23,103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(22,532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(8,240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(8,199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337</w:t>
            </w:r>
            <w:r w:rsidR="0041264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321,154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5B35D0" w:rsidRDefault="005B35D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</w:t>
            </w:r>
            <w:r w:rsidR="00357201" w:rsidRPr="005B35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475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207,630</w:t>
            </w:r>
          </w:p>
        </w:tc>
      </w:tr>
    </w:tbl>
    <w:p w:rsidR="003572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357201" w:rsidRDefault="00357201" w:rsidP="0035720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357201" w:rsidRDefault="00357201" w:rsidP="0035720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66722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:rsidR="004E0F56" w:rsidRDefault="00994B2D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7D44DE">
        <w:rPr>
          <w:rFonts w:ascii="Angsana New" w:hAnsi="Angsana New"/>
          <w:sz w:val="30"/>
          <w:szCs w:val="30"/>
        </w:rPr>
        <w:t xml:space="preserve">0 </w:t>
      </w:r>
      <w:r w:rsidR="007D44D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4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:rsidTr="00182CE2">
        <w:trPr>
          <w:cantSplit/>
        </w:trPr>
        <w:tc>
          <w:tcPr>
            <w:tcW w:w="386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5819" w:rsidRPr="008F38E6" w:rsidRDefault="007D44D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45819" w:rsidRPr="008F38E6" w:rsidRDefault="007D44D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8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645819" w:rsidRPr="008F38E6" w:rsidRDefault="007D44D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45819" w:rsidRDefault="007D44D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Default="007D44D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FF2" w:rsidRPr="00E25899" w:rsidTr="000870CD">
        <w:trPr>
          <w:cantSplit/>
        </w:trPr>
        <w:tc>
          <w:tcPr>
            <w:tcW w:w="3866" w:type="dxa"/>
            <w:vAlign w:val="center"/>
          </w:tcPr>
          <w:p w:rsidR="00217FF2" w:rsidRPr="00E25899" w:rsidRDefault="00217FF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217FF2" w:rsidRPr="00217FF2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10</w:t>
            </w:r>
            <w:r w:rsidRPr="00217FF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17FF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217FF2" w:rsidRPr="008D73D5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217FF2" w:rsidRPr="0083174B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3174B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217FF2" w:rsidRPr="008E223B" w:rsidRDefault="008B78B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23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Pr="008E223B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D669DF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</w:tr>
      <w:tr w:rsidR="008E223B" w:rsidRPr="00E25899" w:rsidTr="000870CD">
        <w:trPr>
          <w:cantSplit/>
        </w:trPr>
        <w:tc>
          <w:tcPr>
            <w:tcW w:w="3866" w:type="dxa"/>
            <w:vAlign w:val="center"/>
          </w:tcPr>
          <w:p w:rsidR="008E223B" w:rsidRPr="00E25899" w:rsidRDefault="008E223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8E223B" w:rsidRPr="00217FF2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E223B" w:rsidRPr="008D73D5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E223B" w:rsidRPr="008D73D5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223B" w:rsidRPr="008D73D5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E223B" w:rsidRPr="0083174B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E223B" w:rsidRPr="00D96202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223B" w:rsidRPr="0083174B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E223B" w:rsidRPr="00D96202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E223B" w:rsidRPr="00D669DF" w:rsidRDefault="008E223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223B" w:rsidRPr="00D669DF" w:rsidRDefault="008E223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17,420</w:t>
            </w:r>
          </w:p>
        </w:tc>
      </w:tr>
      <w:tr w:rsidR="008E223B" w:rsidRPr="00E25899" w:rsidTr="00C17EB6">
        <w:trPr>
          <w:cantSplit/>
        </w:trPr>
        <w:tc>
          <w:tcPr>
            <w:tcW w:w="3866" w:type="dxa"/>
            <w:vAlign w:val="center"/>
          </w:tcPr>
          <w:p w:rsidR="008E223B" w:rsidRPr="00E25899" w:rsidRDefault="008E223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8E223B" w:rsidRPr="00217FF2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E223B" w:rsidRPr="008D73D5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E223B" w:rsidRPr="008D73D5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223B" w:rsidRPr="008D73D5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E223B" w:rsidRPr="0083174B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E223B" w:rsidRPr="00D96202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223B" w:rsidRPr="0083174B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E223B" w:rsidRPr="00D96202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E223B" w:rsidRPr="008D5C5A" w:rsidRDefault="008E223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223B" w:rsidRPr="008D5C5A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E223B" w:rsidRPr="00E25899" w:rsidTr="00011B7B">
        <w:trPr>
          <w:cantSplit/>
        </w:trPr>
        <w:tc>
          <w:tcPr>
            <w:tcW w:w="3866" w:type="dxa"/>
            <w:vAlign w:val="center"/>
          </w:tcPr>
          <w:p w:rsidR="008E223B" w:rsidRPr="00E25899" w:rsidRDefault="008E223B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8E223B" w:rsidRPr="00217FF2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:rsidR="008E223B" w:rsidRPr="00B9369C" w:rsidRDefault="008E223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E223B" w:rsidRPr="0083174B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:rsidR="008E223B" w:rsidRPr="00B9369C" w:rsidRDefault="008E223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8E223B" w:rsidRPr="008D73D5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:rsidR="008E223B" w:rsidRPr="00B9369C" w:rsidRDefault="008E223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223B" w:rsidRPr="008D73D5" w:rsidRDefault="008E223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:rsidR="008E223B" w:rsidRPr="00B9369C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E223B" w:rsidRPr="0083174B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E223B" w:rsidRPr="00D96202" w:rsidRDefault="008E223B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8E223B" w:rsidRPr="0083174B" w:rsidRDefault="008E223B" w:rsidP="0044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8E223B" w:rsidRPr="00D96202" w:rsidRDefault="008E223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E223B" w:rsidRPr="00D669DF" w:rsidRDefault="008E223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36" w:type="dxa"/>
          </w:tcPr>
          <w:p w:rsidR="008E223B" w:rsidRPr="00B9369C" w:rsidRDefault="008E223B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223B" w:rsidRPr="00D669DF" w:rsidRDefault="008E223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9,261</w:t>
            </w:r>
          </w:p>
        </w:tc>
      </w:tr>
      <w:tr w:rsidR="008B78BA" w:rsidRPr="00E25899" w:rsidTr="00C17EB6">
        <w:trPr>
          <w:cantSplit/>
        </w:trPr>
        <w:tc>
          <w:tcPr>
            <w:tcW w:w="3866" w:type="dxa"/>
          </w:tcPr>
          <w:p w:rsidR="008B78BA" w:rsidRPr="00E25899" w:rsidRDefault="008B78B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B78BA" w:rsidRPr="00B9369C" w:rsidRDefault="008B78B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8BA" w:rsidRPr="0083174B" w:rsidRDefault="008B78B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B78BA" w:rsidRPr="00D96202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B78BA" w:rsidRPr="0083174B" w:rsidRDefault="008B78B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B78BA" w:rsidRPr="00D96202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8BA" w:rsidRPr="008E223B" w:rsidRDefault="008E223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8B78BA"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="008B78BA" w:rsidRPr="008E223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</w:t>
            </w: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B78BA" w:rsidRPr="00D669DF" w:rsidRDefault="007D44D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8B78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</w:t>
      </w:r>
      <w:r w:rsidR="00E73B80">
        <w:rPr>
          <w:rFonts w:ascii="Angsana New" w:hAnsi="Angsana New" w:hint="cs"/>
          <w:color w:val="000000"/>
          <w:sz w:val="30"/>
          <w:szCs w:val="30"/>
          <w:cs/>
        </w:rPr>
        <w:t>ดหก</w:t>
      </w:r>
      <w:r w:rsidR="004C3ABA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 30 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994B2D" w:rsidRPr="00F51F88" w:rsidTr="003F250B">
        <w:trPr>
          <w:cantSplit/>
        </w:trPr>
        <w:tc>
          <w:tcPr>
            <w:tcW w:w="5000" w:type="dxa"/>
          </w:tcPr>
          <w:p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:rsidTr="003F250B">
        <w:trPr>
          <w:cantSplit/>
          <w:trHeight w:val="370"/>
        </w:trPr>
        <w:tc>
          <w:tcPr>
            <w:tcW w:w="5000" w:type="dxa"/>
          </w:tcPr>
          <w:p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1,619</w:t>
            </w:r>
            <w:r w:rsidR="00994B2D" w:rsidRP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94B2D" w:rsidRPr="00836C7D" w:rsidRDefault="00836C7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36C7D">
              <w:rPr>
                <w:rFonts w:ascii="Angsana New" w:hAnsi="Angsana New"/>
                <w:bCs/>
                <w:sz w:val="30"/>
                <w:szCs w:val="30"/>
              </w:rPr>
              <w:t>819</w:t>
            </w:r>
            <w:r w:rsidR="00994B2D" w:rsidRPr="00836C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6C7D">
              <w:rPr>
                <w:rFonts w:ascii="Angsana New" w:hAnsi="Angsana New"/>
                <w:bCs/>
                <w:sz w:val="30"/>
                <w:szCs w:val="30"/>
              </w:rPr>
              <w:t>524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  <w:r w:rsidR="00FE2E84" w:rsidRPr="00AF49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796</w:t>
            </w:r>
          </w:p>
        </w:tc>
        <w:tc>
          <w:tcPr>
            <w:tcW w:w="284" w:type="dxa"/>
          </w:tcPr>
          <w:p w:rsidR="00994B2D" w:rsidRPr="004C3ABA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FE2E84" w:rsidRPr="00AF49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(1,584</w:t>
            </w:r>
            <w:r w:rsidR="00994B2D" w:rsidRPr="00AF49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4C3ABA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(1,431</w:t>
            </w:r>
            <w:r w:rsidR="00994B2D" w:rsidRPr="00AF49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7F9" w:rsidRPr="00E24209" w:rsidTr="00AF49CA">
        <w:trPr>
          <w:cantSplit/>
        </w:trPr>
        <w:tc>
          <w:tcPr>
            <w:tcW w:w="5000" w:type="dxa"/>
          </w:tcPr>
          <w:p w:rsidR="00E817F9" w:rsidRDefault="00E817F9" w:rsidP="00141E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17F9" w:rsidRPr="00AF49CA" w:rsidRDefault="00E817F9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817F9" w:rsidRPr="004C3ABA" w:rsidRDefault="00E817F9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:rsidR="00E817F9" w:rsidRDefault="00E817F9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7F9" w:rsidRPr="00E24209" w:rsidTr="00141EF7">
        <w:trPr>
          <w:cantSplit/>
        </w:trPr>
        <w:tc>
          <w:tcPr>
            <w:tcW w:w="5000" w:type="dxa"/>
          </w:tcPr>
          <w:p w:rsidR="00E817F9" w:rsidRDefault="00E817F9" w:rsidP="00141E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(โอนไปสินทรัพย์ที่ไม่ได้ใช้ในการดำเนินงาน)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17F9" w:rsidRPr="00AF49CA" w:rsidRDefault="00E817F9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(2,212</w:t>
            </w:r>
            <w:r w:rsidRPr="00AF49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817F9" w:rsidRPr="004C3ABA" w:rsidRDefault="00E817F9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:rsidR="00E817F9" w:rsidRPr="008D5C5A" w:rsidRDefault="00E817F9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(78,176</w:t>
            </w:r>
            <w:r w:rsidR="00994B2D" w:rsidRPr="00AF49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4C3ABA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(37,920</w:t>
            </w:r>
            <w:r w:rsidR="00994B2D" w:rsidRPr="00AF49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4C3AB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30 มิถุนายน</w:t>
            </w:r>
            <w:r w:rsidR="00994B2D"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1,596</w:t>
            </w:r>
            <w:r w:rsidR="00994B2D" w:rsidRPr="00AF49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:rsidR="00994B2D" w:rsidRPr="004C3ABA" w:rsidRDefault="00994B2D" w:rsidP="003F250B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994B2D" w:rsidRPr="00AF49CA" w:rsidRDefault="00AF49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836</w:t>
            </w:r>
            <w:r w:rsidR="00994B2D" w:rsidRPr="00AF49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769</w:t>
            </w:r>
          </w:p>
        </w:tc>
      </w:tr>
    </w:tbl>
    <w:p w:rsidR="00994B2D" w:rsidRDefault="00994B2D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20" w:type="dxa"/>
        <w:tblInd w:w="-72" w:type="dxa"/>
        <w:tblLayout w:type="fixed"/>
        <w:tblLook w:val="0000"/>
      </w:tblPr>
      <w:tblGrid>
        <w:gridCol w:w="3866"/>
        <w:gridCol w:w="1276"/>
        <w:gridCol w:w="284"/>
        <w:gridCol w:w="1275"/>
        <w:gridCol w:w="283"/>
        <w:gridCol w:w="1276"/>
        <w:gridCol w:w="284"/>
        <w:gridCol w:w="1276"/>
      </w:tblGrid>
      <w:tr w:rsidR="00CF12B5" w:rsidRPr="004F07C8" w:rsidTr="004C3ABA">
        <w:trPr>
          <w:cantSplit/>
        </w:trPr>
        <w:tc>
          <w:tcPr>
            <w:tcW w:w="3866" w:type="dxa"/>
          </w:tcPr>
          <w:p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:rsidTr="004C3ABA">
        <w:trPr>
          <w:cantSplit/>
        </w:trPr>
        <w:tc>
          <w:tcPr>
            <w:tcW w:w="3866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F12B5" w:rsidRPr="00F51F88" w:rsidTr="004C3ABA">
        <w:trPr>
          <w:cantSplit/>
        </w:trPr>
        <w:tc>
          <w:tcPr>
            <w:tcW w:w="3866" w:type="dxa"/>
          </w:tcPr>
          <w:p w:rsidR="00CF12B5" w:rsidRPr="00F51F8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C3ABA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CF12B5" w:rsidRPr="00D413D6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C3ABA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086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383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397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101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242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F12B5" w:rsidRPr="00BA6D4C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BA6D4C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6D4C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BA6D4C">
              <w:rPr>
                <w:rFonts w:ascii="Angsana New" w:hAnsi="Angsana New"/>
                <w:bCs/>
                <w:sz w:val="30"/>
                <w:szCs w:val="30"/>
              </w:rPr>
              <w:t>744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931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640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492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589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731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967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7BF0">
              <w:rPr>
                <w:rFonts w:ascii="Angsana New" w:hAnsi="Angsana New"/>
                <w:bCs/>
                <w:sz w:val="30"/>
                <w:szCs w:val="30"/>
              </w:rPr>
              <w:t>215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712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273D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853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BA6D4C" w:rsidRDefault="00BA6D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191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035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BA6D4C" w:rsidRDefault="00F54F30" w:rsidP="00BA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6D4C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1975F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975FB"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CF12B5" w:rsidRPr="00E24209" w:rsidTr="004C3ABA">
        <w:trPr>
          <w:cantSplit/>
        </w:trPr>
        <w:tc>
          <w:tcPr>
            <w:tcW w:w="3866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2B5" w:rsidRPr="00BA6D4C" w:rsidRDefault="001975F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523</w:t>
            </w:r>
            <w:r w:rsidR="00C64280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136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BA6D4C" w:rsidRDefault="001975FB" w:rsidP="0058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326</w:t>
            </w:r>
            <w:r w:rsidR="00CF12B5" w:rsidRPr="00BA6D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</w:tbl>
    <w:p w:rsidR="008D5382" w:rsidRDefault="008D5382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57F5" w:rsidRDefault="005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908F6" w:rsidRDefault="009908F6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ยืม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ระยะยาวจากสถาบันการเงิน</w:t>
      </w:r>
    </w:p>
    <w:p w:rsidR="009908F6" w:rsidRPr="009908F6" w:rsidRDefault="009908F6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20" w:type="dxa"/>
        <w:tblInd w:w="-72" w:type="dxa"/>
        <w:tblLayout w:type="fixed"/>
        <w:tblLook w:val="0000"/>
      </w:tblPr>
      <w:tblGrid>
        <w:gridCol w:w="3866"/>
        <w:gridCol w:w="1276"/>
        <w:gridCol w:w="284"/>
        <w:gridCol w:w="1275"/>
        <w:gridCol w:w="283"/>
        <w:gridCol w:w="1277"/>
        <w:gridCol w:w="284"/>
        <w:gridCol w:w="1275"/>
      </w:tblGrid>
      <w:tr w:rsidR="009908F6" w:rsidRPr="004F07C8" w:rsidTr="001069A3">
        <w:trPr>
          <w:cantSplit/>
        </w:trPr>
        <w:tc>
          <w:tcPr>
            <w:tcW w:w="3866" w:type="dxa"/>
          </w:tcPr>
          <w:p w:rsidR="009908F6" w:rsidRPr="0098458A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08F6" w:rsidRPr="004F07C8" w:rsidTr="001069A3">
        <w:trPr>
          <w:cantSplit/>
        </w:trPr>
        <w:tc>
          <w:tcPr>
            <w:tcW w:w="3866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908F6" w:rsidRPr="00E24209" w:rsidTr="001069A3">
        <w:trPr>
          <w:cantSplit/>
        </w:trPr>
        <w:tc>
          <w:tcPr>
            <w:tcW w:w="3866" w:type="dxa"/>
          </w:tcPr>
          <w:p w:rsidR="009908F6" w:rsidRPr="00F51F8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069A3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9908F6" w:rsidRPr="00D413D6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069A3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2F66AB" w:rsidTr="001069A3">
        <w:trPr>
          <w:cantSplit/>
        </w:trPr>
        <w:tc>
          <w:tcPr>
            <w:tcW w:w="3866" w:type="dxa"/>
          </w:tcPr>
          <w:p w:rsidR="002F66AB" w:rsidRPr="009908F6" w:rsidRDefault="002F66AB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66AB" w:rsidRPr="00203705" w:rsidRDefault="002F66A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727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965</w:t>
            </w:r>
          </w:p>
        </w:tc>
        <w:tc>
          <w:tcPr>
            <w:tcW w:w="283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F66AB" w:rsidRPr="00203705" w:rsidRDefault="002F66A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727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250</w:t>
            </w:r>
          </w:p>
        </w:tc>
      </w:tr>
      <w:tr w:rsidR="002F66AB" w:rsidRPr="0080273D" w:rsidTr="001069A3">
        <w:trPr>
          <w:cantSplit/>
        </w:trPr>
        <w:tc>
          <w:tcPr>
            <w:tcW w:w="3866" w:type="dxa"/>
          </w:tcPr>
          <w:p w:rsidR="002F66AB" w:rsidRPr="009908F6" w:rsidRDefault="002F66AB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2F66AB" w:rsidRPr="00203705" w:rsidRDefault="002F66A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2F66AB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:rsidR="002F66AB" w:rsidRPr="00203705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2F66AB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F66AB" w:rsidRPr="0080273D" w:rsidTr="001069A3">
        <w:trPr>
          <w:cantSplit/>
        </w:trPr>
        <w:tc>
          <w:tcPr>
            <w:tcW w:w="3866" w:type="dxa"/>
          </w:tcPr>
          <w:p w:rsidR="002F66AB" w:rsidRPr="00947518" w:rsidRDefault="002F66AB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แต่ไม่เกิน 5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F66AB" w:rsidRPr="00203705" w:rsidRDefault="002F66A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493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  <w:tc>
          <w:tcPr>
            <w:tcW w:w="283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F66AB" w:rsidRPr="00203705" w:rsidRDefault="002F66AB" w:rsidP="001A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493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</w:tr>
      <w:tr w:rsidR="002F66AB" w:rsidRPr="0080273D" w:rsidTr="001069A3">
        <w:trPr>
          <w:cantSplit/>
        </w:trPr>
        <w:tc>
          <w:tcPr>
            <w:tcW w:w="3866" w:type="dxa"/>
          </w:tcPr>
          <w:p w:rsidR="002F66AB" w:rsidRPr="00947518" w:rsidRDefault="002F66AB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6AB" w:rsidRPr="00203705" w:rsidRDefault="002F66AB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231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284,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462</w:t>
            </w:r>
          </w:p>
        </w:tc>
        <w:tc>
          <w:tcPr>
            <w:tcW w:w="283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F66AB" w:rsidRPr="00203705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231</w:t>
            </w:r>
            <w:r w:rsidRPr="002037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:rsidR="002F66AB" w:rsidRPr="00F0151D" w:rsidRDefault="002F66AB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F66AB" w:rsidRPr="009908F6" w:rsidRDefault="002F66AB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283,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747</w:t>
            </w:r>
          </w:p>
        </w:tc>
      </w:tr>
    </w:tbl>
    <w:p w:rsidR="005A57F5" w:rsidRDefault="005A57F5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83"/>
        <w:jc w:val="thaiDistribute"/>
        <w:rPr>
          <w:rFonts w:ascii="Angsana New" w:hAnsi="Angsana New"/>
          <w:sz w:val="30"/>
          <w:szCs w:val="30"/>
        </w:rPr>
      </w:pPr>
    </w:p>
    <w:p w:rsidR="00995443" w:rsidRDefault="007E2449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81630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2564 </w:t>
      </w:r>
      <w:r w:rsidR="0081630C" w:rsidRPr="0081630C">
        <w:rPr>
          <w:rFonts w:ascii="Angsana New" w:hAnsi="Angsana New" w:hint="cs"/>
          <w:color w:val="000000"/>
          <w:sz w:val="30"/>
          <w:szCs w:val="30"/>
          <w:cs/>
        </w:rPr>
        <w:t>บริษัทไม่สามารถดำร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งอัตราส่วนทางการเงินบางอัตราส่วนที่ระบุไว้ใน</w:t>
      </w:r>
      <w:r>
        <w:rPr>
          <w:rFonts w:ascii="Angsana New" w:hAnsi="Angsana New" w:hint="cs"/>
          <w:color w:val="000000"/>
          <w:sz w:val="30"/>
          <w:szCs w:val="30"/>
          <w:cs/>
        </w:rPr>
        <w:t>สัญญาเงินกู้ยืมของธนาคารในประเทศแห่งหนึ่ง ซึ่งเป็นการผิดเงื่อนไขในสัญญาเงินกู้ดังกล่าว ตามเงื่อนไขในสัญญาเงินกู้ ธนาคารสามารถเรียก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ให้ชำระหนี้</w:t>
      </w:r>
      <w:r>
        <w:rPr>
          <w:rFonts w:ascii="Angsana New" w:hAnsi="Angsana New" w:hint="cs"/>
          <w:color w:val="000000"/>
          <w:sz w:val="30"/>
          <w:szCs w:val="30"/>
          <w:cs/>
        </w:rPr>
        <w:t>เงินกู้</w:t>
      </w:r>
      <w:r w:rsidR="00995443">
        <w:rPr>
          <w:rFonts w:ascii="Angsana New" w:hAnsi="Angsana New" w:hint="cs"/>
          <w:color w:val="000000"/>
          <w:sz w:val="30"/>
          <w:szCs w:val="30"/>
          <w:cs/>
        </w:rPr>
        <w:t xml:space="preserve">ทั้งจำนวนได้ทันที ดังนั้น เงินกู้ยืมทั้งจำนวนของธนาคารดังกล่าว ณ วันที่ 31 ธันวาคม 2564 จึงจัดประเภทเป็นหนี้สินหมุนเวียน </w:t>
      </w:r>
    </w:p>
    <w:p w:rsidR="00995443" w:rsidRPr="00995443" w:rsidRDefault="00995443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95443" w:rsidRDefault="00995443" w:rsidP="0099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เมื่อวันที่ 21 มีนาคม 2565 ธนาคารแจ้งบริษัทว่าจะไม่เรียกให้ชำระหนี้ทั้งจำนวน ดังนั้น เงินกู้ยืม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51192F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30 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จึงจัดประเภทตาม</w:t>
      </w:r>
      <w:r w:rsidR="006C70F2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ที่ครบกำหนดชำระ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ในสัญญา </w:t>
      </w: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5A57F5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697329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A5E5E">
        <w:rPr>
          <w:rFonts w:ascii="Angsana New" w:hAnsi="Angsana New"/>
          <w:b/>
          <w:bCs/>
          <w:sz w:val="30"/>
          <w:szCs w:val="30"/>
        </w:rPr>
        <w:t xml:space="preserve"> </w:t>
      </w:r>
      <w:r w:rsidR="00DA5E5E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E5E" w:rsidRDefault="00DA5E5E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DA5E5E" w:rsidRPr="00DA5E5E" w:rsidRDefault="00DA5E5E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697329" w:rsidRPr="00694366" w:rsidRDefault="008C237A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30 มิถุนายน</w:t>
      </w:r>
      <w:r w:rsidR="0044524E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697329"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482755">
        <w:tc>
          <w:tcPr>
            <w:tcW w:w="3936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7329" w:rsidRPr="00D108A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:rsidTr="00482755">
        <w:tc>
          <w:tcPr>
            <w:tcW w:w="3936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:rsidR="00DA5E5E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:rsidR="00482755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เงินปันผลจ่าย</w:t>
      </w:r>
    </w:p>
    <w:p w:rsidR="00DA5E5E" w:rsidRPr="00DA5E5E" w:rsidRDefault="00DA5E5E" w:rsidP="00DA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DA5E5E" w:rsidRDefault="00DA5E5E" w:rsidP="00DA5E5E">
      <w:pPr>
        <w:pStyle w:val="NoSpacing"/>
        <w:jc w:val="both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 w:rsidR="00E67D1A">
        <w:rPr>
          <w:rFonts w:ascii="Angsana New" w:hAnsi="Angsana New"/>
          <w:szCs w:val="30"/>
        </w:rPr>
        <w:t>.</w:t>
      </w:r>
      <w:r>
        <w:rPr>
          <w:rFonts w:ascii="Angsana New" w:hAnsi="Angsana New"/>
          <w:szCs w:val="30"/>
        </w:rPr>
        <w:t>3</w:t>
      </w:r>
      <w:r w:rsidR="00E67D1A">
        <w:rPr>
          <w:rFonts w:ascii="Angsana New" w:hAnsi="Angsana New" w:hint="cs"/>
          <w:szCs w:val="30"/>
          <w:cs/>
        </w:rPr>
        <w:t>6</w:t>
      </w:r>
      <w:r w:rsidRPr="0043020F">
        <w:rPr>
          <w:rFonts w:ascii="Angsana New" w:hAnsi="Angsana New"/>
          <w:szCs w:val="30"/>
        </w:rPr>
        <w:t xml:space="preserve"> </w:t>
      </w:r>
      <w:r w:rsidR="00E67D1A">
        <w:rPr>
          <w:rFonts w:ascii="Angsana New" w:hAnsi="Angsana New" w:hint="cs"/>
          <w:szCs w:val="30"/>
          <w:cs/>
        </w:rPr>
        <w:t>ล้าน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DA5E5E" w:rsidRPr="00DA5E5E" w:rsidRDefault="00DA5E5E" w:rsidP="00DA5E5E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DA5E5E" w:rsidRDefault="00DA5E5E" w:rsidP="00DA5E5E">
      <w:pPr>
        <w:pStyle w:val="NoSpacing"/>
        <w:jc w:val="both"/>
        <w:rPr>
          <w:rFonts w:ascii="Angsana New" w:hAnsi="Angsana New"/>
          <w:szCs w:val="30"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="00E67D1A" w:rsidRPr="00E67D1A">
        <w:rPr>
          <w:rFonts w:ascii="Angsana New" w:hAnsi="Angsana New" w:hint="cs"/>
          <w:szCs w:val="30"/>
          <w:cs/>
        </w:rPr>
        <w:t>สามัญผู้ถือหุ้นประจำปี 2565</w:t>
      </w:r>
      <w:r w:rsidRPr="00E67D1A">
        <w:rPr>
          <w:rFonts w:ascii="Angsana New" w:hAnsi="Angsana New" w:hint="cs"/>
          <w:szCs w:val="30"/>
          <w:cs/>
        </w:rPr>
        <w:t xml:space="preserve"> เมื่อวันที่ 28 เมษายน </w:t>
      </w:r>
      <w:r w:rsidRPr="00E67D1A">
        <w:rPr>
          <w:rFonts w:ascii="Angsana New" w:hAnsi="Angsana New"/>
          <w:szCs w:val="30"/>
          <w:cs/>
        </w:rPr>
        <w:t>256</w:t>
      </w:r>
      <w:r w:rsidR="00E67D1A" w:rsidRPr="00E67D1A">
        <w:rPr>
          <w:rFonts w:ascii="Angsana New" w:hAnsi="Angsana New" w:hint="cs"/>
          <w:szCs w:val="30"/>
          <w:cs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="00E67D1A" w:rsidRPr="00E67D1A">
        <w:rPr>
          <w:rFonts w:ascii="Angsana New" w:hAnsi="Angsana New"/>
          <w:szCs w:val="30"/>
          <w:cs/>
        </w:rPr>
        <w:t>จ่ายเงินปันผลประจำปี 256</w:t>
      </w:r>
      <w:r w:rsidR="00E67D1A" w:rsidRPr="00E67D1A">
        <w:rPr>
          <w:rFonts w:ascii="Angsana New" w:hAnsi="Angsana New" w:hint="cs"/>
          <w:szCs w:val="30"/>
          <w:cs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0.0</w:t>
      </w:r>
      <w:r w:rsidR="00E67D1A" w:rsidRPr="00E67D1A">
        <w:rPr>
          <w:rFonts w:ascii="Angsana New" w:hAnsi="Angsana New" w:hint="cs"/>
          <w:szCs w:val="30"/>
          <w:cs/>
        </w:rPr>
        <w:t>1</w:t>
      </w:r>
      <w:r w:rsidRPr="00E67D1A">
        <w:rPr>
          <w:rFonts w:ascii="Angsana New" w:hAnsi="Angsana New" w:hint="cs"/>
          <w:szCs w:val="30"/>
          <w:cs/>
        </w:rPr>
        <w:t>3</w:t>
      </w:r>
      <w:r w:rsidRPr="00E67D1A">
        <w:rPr>
          <w:rFonts w:ascii="Angsana New" w:hAnsi="Angsana New"/>
          <w:szCs w:val="30"/>
          <w:cs/>
        </w:rPr>
        <w:t xml:space="preserve"> เป็นจำนวนเงิน</w:t>
      </w:r>
      <w:r w:rsidR="00317A18"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</w:t>
      </w:r>
      <w:r w:rsidR="00E67D1A" w:rsidRPr="00E67D1A">
        <w:rPr>
          <w:rFonts w:ascii="Angsana New" w:hAnsi="Angsana New" w:hint="cs"/>
          <w:szCs w:val="30"/>
          <w:cs/>
        </w:rPr>
        <w:t>35.98</w:t>
      </w:r>
      <w:r w:rsidRPr="00E67D1A">
        <w:rPr>
          <w:rFonts w:ascii="Angsana New" w:hAnsi="Angsana New"/>
          <w:szCs w:val="30"/>
        </w:rPr>
        <w:t xml:space="preserve"> </w:t>
      </w:r>
      <w:r w:rsidR="00E67D1A"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E67D1A">
        <w:rPr>
          <w:rFonts w:ascii="Angsana New" w:hAnsi="Angsana New" w:hint="cs"/>
          <w:szCs w:val="30"/>
          <w:cs/>
        </w:rPr>
        <w:t>25</w:t>
      </w:r>
      <w:r w:rsidR="00E67D1A">
        <w:rPr>
          <w:rFonts w:ascii="Angsana New" w:hAnsi="Angsana New"/>
          <w:szCs w:val="30"/>
          <w:cs/>
        </w:rPr>
        <w:t xml:space="preserve"> พฤษภาคม 256</w:t>
      </w:r>
      <w:r w:rsidR="00E67D1A">
        <w:rPr>
          <w:rFonts w:ascii="Angsana New" w:hAnsi="Angsana New" w:hint="cs"/>
          <w:szCs w:val="30"/>
          <w:cs/>
        </w:rPr>
        <w:t>5</w:t>
      </w:r>
    </w:p>
    <w:p w:rsidR="00DA5E5E" w:rsidRDefault="00DA5E5E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6E5C" w:rsidRPr="00C13E8A" w:rsidRDefault="005A57F5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sz w:val="30"/>
          <w:szCs w:val="30"/>
          <w:cs/>
        </w:rPr>
        <w:t xml:space="preserve"> (รายได้) </w:t>
      </w:r>
      <w:r>
        <w:rPr>
          <w:rFonts w:ascii="Angsana New" w:hAnsi="Angsana New" w:hint="cs"/>
          <w:sz w:val="30"/>
          <w:szCs w:val="30"/>
          <w:cs/>
        </w:rPr>
        <w:t>ภาษีเงินได้ที่บันทึกในกำไรขาดทุนสำหรับงว</w:t>
      </w:r>
      <w:r w:rsidR="00565034">
        <w:rPr>
          <w:rFonts w:ascii="Angsana New" w:hAnsi="Angsana New" w:hint="cs"/>
          <w:sz w:val="30"/>
          <w:szCs w:val="30"/>
          <w:cs/>
        </w:rPr>
        <w:t>ด</w:t>
      </w:r>
      <w:r w:rsidR="005B32CF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8C237A">
        <w:rPr>
          <w:rFonts w:ascii="Angsana New" w:hAnsi="Angsana New" w:hint="cs"/>
          <w:sz w:val="30"/>
          <w:szCs w:val="30"/>
          <w:cs/>
        </w:rPr>
        <w:t>สิ้นสุดวันที่ 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2565 และ 2564 ประกอบด้วยรายการดังต่อไปนี้</w:t>
      </w: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7A044A" w:rsidRPr="00E24209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A044A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044A" w:rsidRPr="00E24209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A044A" w:rsidRPr="00E24209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044A" w:rsidRPr="00E24209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E9777E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7A044A" w:rsidRPr="00F51F88" w:rsidRDefault="007A044A" w:rsidP="0094651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044A" w:rsidRPr="00F51F88" w:rsidRDefault="007A044A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2C17E4" w:rsidRPr="002A5563" w:rsidTr="0000399D">
        <w:trPr>
          <w:cantSplit/>
        </w:trPr>
        <w:tc>
          <w:tcPr>
            <w:tcW w:w="3776" w:type="dxa"/>
          </w:tcPr>
          <w:p w:rsidR="002C17E4" w:rsidRDefault="002C17E4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83" w:type="dxa"/>
          </w:tcPr>
          <w:p w:rsidR="002C17E4" w:rsidRPr="002C17E4" w:rsidRDefault="002C17E4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17E4" w:rsidRPr="002C17E4" w:rsidRDefault="002C17E4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17E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2C17E4" w:rsidRPr="002C17E4" w:rsidRDefault="002C17E4" w:rsidP="0033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(919</w:t>
            </w:r>
            <w:r w:rsidRPr="002C17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17E4" w:rsidRPr="002A5563" w:rsidTr="004D18B2">
        <w:trPr>
          <w:cantSplit/>
        </w:trPr>
        <w:tc>
          <w:tcPr>
            <w:tcW w:w="3776" w:type="dxa"/>
          </w:tcPr>
          <w:p w:rsidR="002C17E4" w:rsidRDefault="00BF63D3" w:rsidP="0094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2C17E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C17E4" w:rsidRPr="002C17E4" w:rsidRDefault="002C17E4" w:rsidP="00336CD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83" w:type="dxa"/>
          </w:tcPr>
          <w:p w:rsidR="002C17E4" w:rsidRPr="002C17E4" w:rsidRDefault="002C17E4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C17E4" w:rsidRPr="002C17E4" w:rsidRDefault="002C17E4" w:rsidP="00336CD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</w:tr>
      <w:tr w:rsidR="002C17E4" w:rsidRPr="002A5563" w:rsidTr="003874C0">
        <w:trPr>
          <w:cantSplit/>
        </w:trPr>
        <w:tc>
          <w:tcPr>
            <w:tcW w:w="3776" w:type="dxa"/>
          </w:tcPr>
          <w:p w:rsidR="002C17E4" w:rsidRDefault="002C17E4" w:rsidP="002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C17E4">
              <w:rPr>
                <w:rFonts w:ascii="Angsana New" w:hAnsi="Angsana New"/>
                <w:sz w:val="30"/>
                <w:szCs w:val="30"/>
              </w:rPr>
              <w:t>,692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83" w:type="dxa"/>
          </w:tcPr>
          <w:p w:rsidR="002C17E4" w:rsidRPr="002C17E4" w:rsidRDefault="002C17E4" w:rsidP="0094651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7E4" w:rsidRPr="002C17E4" w:rsidRDefault="002C17E4" w:rsidP="00336CD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84" w:type="dxa"/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7E4" w:rsidRPr="002C17E4" w:rsidRDefault="002C17E4" w:rsidP="0094651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</w:tbl>
    <w:p w:rsidR="007A044A" w:rsidRDefault="007A044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7A044A" w:rsidRPr="00994B2D" w:rsidRDefault="007A044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044A" w:rsidRPr="002A5563" w:rsidTr="00946512">
        <w:trPr>
          <w:cantSplit/>
        </w:trPr>
        <w:tc>
          <w:tcPr>
            <w:tcW w:w="3776" w:type="dxa"/>
          </w:tcPr>
          <w:p w:rsidR="007A044A" w:rsidRPr="00F51F88" w:rsidRDefault="007A044A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A044A" w:rsidRDefault="007A044A" w:rsidP="0094651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E9777E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48FD" w:rsidRPr="00E97EA8" w:rsidRDefault="00E97EA8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D48FD" w:rsidRPr="00E97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D48FD" w:rsidRPr="003F2600" w:rsidRDefault="003F2600" w:rsidP="00494C1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D48FD" w:rsidRPr="003F2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3" w:type="dxa"/>
          </w:tcPr>
          <w:p w:rsidR="00AD48FD" w:rsidRPr="00A57949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8FD" w:rsidRPr="00E97EA8" w:rsidRDefault="00AD48FD" w:rsidP="00A602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EA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AD48FD" w:rsidRPr="00A57949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AD48FD" w:rsidRPr="003F2600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E97EA8" w:rsidRDefault="00E97EA8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(235</w:t>
            </w:r>
            <w:r w:rsidR="00AD48FD"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3F2600" w:rsidRDefault="003F2600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D48FD" w:rsidRPr="003F2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83" w:type="dxa"/>
          </w:tcPr>
          <w:p w:rsidR="00AD48FD" w:rsidRPr="00A57949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E97EA8" w:rsidRDefault="00E97EA8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(217</w:t>
            </w:r>
            <w:r w:rsidR="00AD48FD"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57949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3F2600" w:rsidRDefault="003F2600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E97EA8" w:rsidRDefault="00E97EA8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D48FD" w:rsidRPr="00E97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3F2600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AD48FD" w:rsidRPr="003F2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83" w:type="dxa"/>
          </w:tcPr>
          <w:p w:rsidR="00AD48FD" w:rsidRPr="00A57949" w:rsidRDefault="00AD48FD" w:rsidP="00A602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48FD" w:rsidRPr="00E97EA8" w:rsidRDefault="00E97EA8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(217</w:t>
            </w:r>
            <w:r w:rsidR="00AD48FD"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57949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3F2600" w:rsidRDefault="003F2600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D48FD" w:rsidRPr="003F2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</w:tbl>
    <w:p w:rsidR="00C11C3C" w:rsidRPr="006178D6" w:rsidRDefault="005A57F5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A5E5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5E5E"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A5E5E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DA5E5E">
        <w:rPr>
          <w:rFonts w:ascii="Angsana New" w:hAnsi="Angsana New"/>
          <w:sz w:val="30"/>
          <w:szCs w:val="30"/>
        </w:rPr>
        <w:t>0</w:t>
      </w:r>
      <w:r w:rsidR="00DA5E5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4524E">
        <w:rPr>
          <w:rFonts w:ascii="Angsana New" w:hAnsi="Angsana New" w:hint="cs"/>
          <w:sz w:val="30"/>
          <w:szCs w:val="30"/>
          <w:cs/>
        </w:rPr>
        <w:t xml:space="preserve"> 2565 และ 2564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961652" w:rsidRPr="0050162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61652" w:rsidRPr="009C03E3" w:rsidTr="005F5922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961652" w:rsidRPr="00767D3F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961652" w:rsidRPr="00B06BC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961652" w:rsidRPr="00B06BC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961652" w:rsidRPr="00B06BC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61652" w:rsidRPr="00B06BC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961652" w:rsidRPr="00B06BC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961652" w:rsidRPr="006D40AB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961652" w:rsidRPr="00EA630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1652" w:rsidRPr="00501620" w:rsidTr="005F5922">
        <w:tc>
          <w:tcPr>
            <w:tcW w:w="4111" w:type="dxa"/>
          </w:tcPr>
          <w:p w:rsidR="00961652" w:rsidRPr="00501620" w:rsidRDefault="00961652" w:rsidP="005F592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61652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61652" w:rsidRPr="0050162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61652" w:rsidRPr="0050162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501620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6B2360" w:rsidTr="005F5922">
        <w:tblPrEx>
          <w:tblLook w:val="0000"/>
        </w:tblPrEx>
        <w:trPr>
          <w:cantSplit/>
        </w:trPr>
        <w:tc>
          <w:tcPr>
            <w:tcW w:w="4111" w:type="dxa"/>
          </w:tcPr>
          <w:p w:rsidR="00961652" w:rsidRPr="006B2360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961652" w:rsidRPr="006B2360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961652" w:rsidRPr="006B2360" w:rsidRDefault="00961652" w:rsidP="005F592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6BC0" w:rsidRPr="009C03E3" w:rsidTr="005F5922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B06BC0" w:rsidRPr="00767D3F" w:rsidRDefault="00B06BC0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B06BC0" w:rsidRPr="00B06BC0" w:rsidRDefault="00B06BC0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B06BC0" w:rsidRPr="006D40AB" w:rsidRDefault="00B06BC0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B06BC0" w:rsidRPr="00EA6300" w:rsidRDefault="00B06BC0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B06BC0" w:rsidRPr="006D40AB" w:rsidRDefault="00B06BC0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B06BC0" w:rsidRPr="00B06BC0" w:rsidRDefault="00B06BC0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B06BC0" w:rsidRPr="00180C22" w:rsidRDefault="00B06BC0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B06BC0" w:rsidRPr="00E519B5" w:rsidRDefault="00B06BC0" w:rsidP="005F592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E519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</w:tbl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61652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61652" w:rsidRPr="0023553A" w:rsidRDefault="0096165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55B20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961652" w:rsidRP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F51F88" w:rsidTr="005F5922">
        <w:trPr>
          <w:cantSplit/>
        </w:trPr>
        <w:tc>
          <w:tcPr>
            <w:tcW w:w="3969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40703F" w:rsidTr="005F5922">
        <w:trPr>
          <w:cantSplit/>
        </w:trPr>
        <w:tc>
          <w:tcPr>
            <w:tcW w:w="3969" w:type="dxa"/>
          </w:tcPr>
          <w:p w:rsidR="00961652" w:rsidRPr="00AA5D9C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961652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608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598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672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314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0C12">
              <w:rPr>
                <w:rFonts w:ascii="Angsana New" w:hAnsi="Angsana New"/>
                <w:bCs/>
                <w:sz w:val="30"/>
                <w:szCs w:val="30"/>
              </w:rPr>
              <w:t>19,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961652" w:rsidP="0053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371B8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371B8">
              <w:rPr>
                <w:rFonts w:ascii="Angsana New" w:hAnsi="Angsana New"/>
                <w:bCs/>
                <w:sz w:val="30"/>
                <w:szCs w:val="30"/>
              </w:rPr>
              <w:t>264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176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629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497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618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371B8">
              <w:rPr>
                <w:rFonts w:ascii="Angsana New" w:hAnsi="Angsana New"/>
                <w:bCs/>
                <w:sz w:val="30"/>
                <w:szCs w:val="30"/>
              </w:rPr>
              <w:t>692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0C12">
              <w:rPr>
                <w:rFonts w:ascii="Angsana New" w:hAnsi="Angsana New"/>
                <w:bCs/>
                <w:sz w:val="30"/>
                <w:szCs w:val="30"/>
              </w:rPr>
              <w:t>1,53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961652" w:rsidP="005F592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1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280C12" w:rsidRDefault="00961652" w:rsidP="005F592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0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71B8" w:rsidRPr="00FE6E1F" w:rsidTr="005F5922">
        <w:trPr>
          <w:cantSplit/>
        </w:trPr>
        <w:tc>
          <w:tcPr>
            <w:tcW w:w="3969" w:type="dxa"/>
          </w:tcPr>
          <w:p w:rsid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631</w:t>
            </w:r>
            <w:r w:rsidR="005371B8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  <w:tc>
          <w:tcPr>
            <w:tcW w:w="284" w:type="dxa"/>
          </w:tcPr>
          <w:p w:rsidR="005371B8" w:rsidRPr="00090CC2" w:rsidRDefault="005371B8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280C12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620,150</w:t>
            </w:r>
          </w:p>
        </w:tc>
        <w:tc>
          <w:tcPr>
            <w:tcW w:w="284" w:type="dxa"/>
          </w:tcPr>
          <w:p w:rsidR="005371B8" w:rsidRPr="00090CC2" w:rsidRDefault="005371B8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5371B8" w:rsidRDefault="005371B8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:rsidR="005371B8" w:rsidRPr="00090CC2" w:rsidRDefault="005371B8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280C12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280C1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</w:p>
        </w:tc>
      </w:tr>
    </w:tbl>
    <w:p w:rsid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961652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61652" w:rsidRPr="004F07C8" w:rsidTr="005F5922">
        <w:trPr>
          <w:cantSplit/>
        </w:trPr>
        <w:tc>
          <w:tcPr>
            <w:tcW w:w="3969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61652" w:rsidRPr="004F07C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652" w:rsidRPr="004F07C8" w:rsidRDefault="00961652" w:rsidP="005F59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61652" w:rsidRPr="00F51F88" w:rsidTr="005F5922">
        <w:trPr>
          <w:cantSplit/>
        </w:trPr>
        <w:tc>
          <w:tcPr>
            <w:tcW w:w="3969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961652" w:rsidRPr="00F51F88" w:rsidRDefault="00961652" w:rsidP="005F59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836535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F51F8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61652" w:rsidRPr="0040703F" w:rsidTr="005F5922">
        <w:trPr>
          <w:cantSplit/>
        </w:trPr>
        <w:tc>
          <w:tcPr>
            <w:tcW w:w="3969" w:type="dxa"/>
          </w:tcPr>
          <w:p w:rsidR="00961652" w:rsidRPr="00AA5D9C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61652" w:rsidRPr="001E535E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961652" w:rsidRPr="0040703F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961652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1,191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1,249,720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607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708,415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39,656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33,226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1,233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1,289,376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  <w:r w:rsidR="00961652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741,641</w:t>
            </w: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1652" w:rsidRPr="00FE6E1F" w:rsidTr="005F5922">
        <w:trPr>
          <w:cantSplit/>
        </w:trPr>
        <w:tc>
          <w:tcPr>
            <w:tcW w:w="3969" w:type="dxa"/>
          </w:tcPr>
          <w:p w:rsidR="00961652" w:rsidRPr="007C5763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5371B8"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61652" w:rsidRPr="00280C12" w:rsidRDefault="00961652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3,075</w:t>
            </w:r>
          </w:p>
        </w:tc>
        <w:tc>
          <w:tcPr>
            <w:tcW w:w="284" w:type="dxa"/>
          </w:tcPr>
          <w:p w:rsidR="00961652" w:rsidRPr="00090CC2" w:rsidRDefault="00961652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5371B8" w:rsidRDefault="00961652" w:rsidP="005F592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1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961652" w:rsidRPr="00090CC2" w:rsidRDefault="00961652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652" w:rsidRPr="00280C12" w:rsidRDefault="00961652" w:rsidP="005F592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0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71B8" w:rsidRPr="00FE6E1F" w:rsidTr="005F5922">
        <w:trPr>
          <w:cantSplit/>
        </w:trPr>
        <w:tc>
          <w:tcPr>
            <w:tcW w:w="3969" w:type="dxa"/>
          </w:tcPr>
          <w:p w:rsidR="005371B8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5371B8" w:rsidRDefault="00E0430C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1,236</w:t>
            </w:r>
            <w:r w:rsidR="005371B8"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84" w:type="dxa"/>
          </w:tcPr>
          <w:p w:rsidR="005371B8" w:rsidRPr="00090CC2" w:rsidRDefault="005371B8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1B8" w:rsidRPr="00280C12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1,292,451</w:t>
            </w:r>
          </w:p>
        </w:tc>
        <w:tc>
          <w:tcPr>
            <w:tcW w:w="284" w:type="dxa"/>
          </w:tcPr>
          <w:p w:rsidR="005371B8" w:rsidRPr="00090CC2" w:rsidRDefault="005371B8" w:rsidP="005F592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5371B8" w:rsidRDefault="005371B8" w:rsidP="001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5371B8" w:rsidRPr="00090CC2" w:rsidRDefault="005371B8" w:rsidP="005F592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371B8" w:rsidRPr="00280C12" w:rsidRDefault="005371B8" w:rsidP="005F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741,641</w:t>
            </w:r>
          </w:p>
        </w:tc>
      </w:tr>
    </w:tbl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961652" w:rsidRPr="00071ADD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A57F5" w:rsidRDefault="005A57F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61652" w:rsidRDefault="0096165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5A57F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FF3F6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30 มิถุนายน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44524E" w:rsidRPr="008722BD">
        <w:rPr>
          <w:rFonts w:ascii="Angsana New" w:hAnsi="Angsana New" w:hint="cs"/>
          <w:sz w:val="30"/>
          <w:szCs w:val="30"/>
          <w:cs/>
        </w:rPr>
        <w:t>5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 w:hint="cs"/>
          <w:sz w:val="30"/>
          <w:szCs w:val="30"/>
          <w:cs/>
        </w:rPr>
        <w:t>กลุ่ม</w:t>
      </w:r>
      <w:r w:rsidR="00BB30C5" w:rsidRPr="008722BD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5947B5">
        <w:rPr>
          <w:rFonts w:ascii="Angsana New" w:hAnsi="Angsana New" w:hint="cs"/>
          <w:sz w:val="30"/>
          <w:szCs w:val="30"/>
          <w:cs/>
        </w:rPr>
        <w:t>สำหรับ</w:t>
      </w:r>
      <w:r w:rsidR="00D036ED">
        <w:rPr>
          <w:rFonts w:ascii="Angsana New" w:hAnsi="Angsana New" w:hint="cs"/>
          <w:sz w:val="30"/>
          <w:szCs w:val="30"/>
          <w:cs/>
        </w:rPr>
        <w:t>การ</w:t>
      </w:r>
      <w:r w:rsidR="00BB30C5" w:rsidRPr="008722BD">
        <w:rPr>
          <w:rFonts w:ascii="Angsana New" w:hAnsi="Angsana New"/>
          <w:sz w:val="30"/>
          <w:szCs w:val="30"/>
          <w:cs/>
        </w:rPr>
        <w:t>ก่อสร้าง</w:t>
      </w:r>
      <w:r w:rsidR="005F5922" w:rsidRPr="009D3E75">
        <w:rPr>
          <w:rFonts w:ascii="Angsana New" w:hAnsi="Angsana New" w:hint="cs"/>
          <w:sz w:val="30"/>
          <w:szCs w:val="30"/>
          <w:cs/>
        </w:rPr>
        <w:t>ส่วนปรับปรุงอาคารโรงงานและบ้านพักพนักงาน</w:t>
      </w:r>
      <w:r w:rsidR="00BB30C5"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992A9D">
        <w:rPr>
          <w:rFonts w:ascii="Angsana New" w:hAnsi="Angsana New" w:hint="cs"/>
          <w:sz w:val="30"/>
          <w:szCs w:val="30"/>
          <w:cs/>
        </w:rPr>
        <w:t>และ</w:t>
      </w:r>
      <w:r w:rsidR="00992A9D" w:rsidRPr="00A3507C">
        <w:rPr>
          <w:rFonts w:ascii="Angsana New" w:hAnsi="Angsana New" w:hint="cs"/>
          <w:sz w:val="30"/>
          <w:szCs w:val="30"/>
          <w:cs/>
        </w:rPr>
        <w:t xml:space="preserve">สัญญาซื้อยานพาหนะ </w:t>
      </w:r>
      <w:r w:rsidR="00BB30C5" w:rsidRPr="008722BD">
        <w:rPr>
          <w:rFonts w:ascii="Angsana New" w:hAnsi="Angsana New"/>
          <w:sz w:val="30"/>
          <w:szCs w:val="30"/>
          <w:cs/>
        </w:rPr>
        <w:t>เครื่องจักร</w:t>
      </w:r>
      <w:r w:rsidR="00BB30C5" w:rsidRPr="008722BD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BB30C5" w:rsidRPr="008722BD">
        <w:rPr>
          <w:rFonts w:ascii="Angsana New" w:hAnsi="Angsana New"/>
          <w:sz w:val="30"/>
          <w:szCs w:val="30"/>
          <w:cs/>
        </w:rPr>
        <w:t>จำนวนเงิน</w:t>
      </w:r>
      <w:r w:rsidR="00BB30C5" w:rsidRPr="008722BD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>
        <w:rPr>
          <w:rFonts w:ascii="Angsana New" w:hAnsi="Angsana New"/>
          <w:sz w:val="30"/>
          <w:szCs w:val="30"/>
        </w:rPr>
        <w:t xml:space="preserve"> </w:t>
      </w:r>
      <w:r w:rsidR="005F5922">
        <w:rPr>
          <w:rFonts w:ascii="Angsana New" w:hAnsi="Angsana New"/>
          <w:sz w:val="30"/>
          <w:szCs w:val="30"/>
        </w:rPr>
        <w:t>19.3</w:t>
      </w:r>
      <w:r w:rsidR="00992A9D">
        <w:rPr>
          <w:rFonts w:ascii="Angsana New" w:hAnsi="Angsana New"/>
          <w:sz w:val="30"/>
          <w:szCs w:val="30"/>
        </w:rPr>
        <w:t>0</w:t>
      </w:r>
      <w:r w:rsidR="00BB30C5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/>
          <w:sz w:val="30"/>
          <w:szCs w:val="30"/>
          <w:cs/>
        </w:rPr>
        <w:t>ล้าน</w:t>
      </w:r>
      <w:r w:rsidR="00992A9D">
        <w:rPr>
          <w:rFonts w:ascii="Angsana New" w:hAnsi="Angsana New" w:hint="cs"/>
          <w:sz w:val="30"/>
          <w:szCs w:val="30"/>
          <w:cs/>
        </w:rPr>
        <w:t xml:space="preserve">บาท </w:t>
      </w:r>
      <w:r w:rsidR="00BB30C5" w:rsidRPr="005F5922">
        <w:rPr>
          <w:rFonts w:ascii="Angsana New" w:hAnsi="Angsana New" w:hint="cs"/>
          <w:sz w:val="30"/>
          <w:szCs w:val="30"/>
          <w:cs/>
        </w:rPr>
        <w:t>0.</w:t>
      </w:r>
      <w:r w:rsidR="00BB30C5" w:rsidRPr="005F5922">
        <w:rPr>
          <w:rFonts w:ascii="Angsana New" w:hAnsi="Angsana New"/>
          <w:sz w:val="30"/>
          <w:szCs w:val="30"/>
        </w:rPr>
        <w:t>2</w:t>
      </w:r>
      <w:r w:rsidR="00992A9D">
        <w:rPr>
          <w:rFonts w:ascii="Angsana New" w:hAnsi="Angsana New"/>
          <w:sz w:val="30"/>
          <w:szCs w:val="30"/>
        </w:rPr>
        <w:t>4</w:t>
      </w:r>
      <w:r w:rsidR="00BB30C5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8722BD">
        <w:rPr>
          <w:rFonts w:ascii="Angsana New" w:hAnsi="Angsana New" w:hint="cs"/>
          <w:sz w:val="30"/>
          <w:szCs w:val="30"/>
          <w:cs/>
        </w:rPr>
        <w:t>ยูโร</w:t>
      </w:r>
      <w:r w:rsidR="00992A9D">
        <w:rPr>
          <w:rFonts w:ascii="Angsana New" w:hAnsi="Angsana New" w:hint="cs"/>
          <w:color w:val="000000"/>
          <w:sz w:val="30"/>
          <w:szCs w:val="30"/>
          <w:cs/>
        </w:rPr>
        <w:t xml:space="preserve"> และ 0.04 </w:t>
      </w:r>
      <w:r w:rsidR="00992A9D" w:rsidRPr="00307F32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5A57F5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FF3F60">
        <w:rPr>
          <w:rFonts w:ascii="Angsana New" w:hAnsi="Angsana New" w:hint="cs"/>
          <w:sz w:val="30"/>
          <w:szCs w:val="30"/>
          <w:cs/>
        </w:rPr>
        <w:t>วันที่ 30 มิถุนายน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9C147C">
        <w:rPr>
          <w:rFonts w:ascii="Angsana New" w:hAnsi="Angsana New" w:hint="cs"/>
          <w:sz w:val="30"/>
          <w:szCs w:val="30"/>
          <w:cs/>
        </w:rPr>
        <w:t>ประมาณ</w:t>
      </w:r>
      <w:r w:rsidRPr="009C147C">
        <w:rPr>
          <w:rFonts w:ascii="Angsana New" w:hAnsi="Angsana New"/>
          <w:sz w:val="30"/>
          <w:szCs w:val="30"/>
        </w:rPr>
        <w:t xml:space="preserve"> </w:t>
      </w:r>
      <w:r w:rsidR="00CA72D0" w:rsidRPr="009C147C">
        <w:rPr>
          <w:rFonts w:ascii="Angsana New" w:hAnsi="Angsana New"/>
          <w:sz w:val="30"/>
          <w:szCs w:val="30"/>
        </w:rPr>
        <w:t>172.4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Pr="00CA72D0">
        <w:rPr>
          <w:rFonts w:ascii="Angsana New" w:hAnsi="Angsana New"/>
          <w:sz w:val="30"/>
          <w:szCs w:val="30"/>
          <w:cs/>
        </w:rPr>
        <w:t>ล้าน</w:t>
      </w:r>
      <w:r w:rsidRPr="000424F2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2556 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หนังสือค้ำประกันจำนวน 29.5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บริษัทย่อยประมาณหนี้สินจากการถูกประเมินภาษีดังกล่าวข้างต้นเป็นจำนวนเงินประมาณ 79.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3C4A2A" w:rsidRDefault="003C4A2A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07A1" w:rsidRDefault="007E07A1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07A1" w:rsidRDefault="007E07A1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07A1" w:rsidRDefault="007E07A1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07A1" w:rsidRDefault="007E07A1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07A1" w:rsidRDefault="007E07A1" w:rsidP="007E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946512" w:rsidRDefault="00946512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A507D" w:rsidRPr="0050218C" w:rsidRDefault="001A507D" w:rsidP="001A507D">
      <w:pPr>
        <w:pStyle w:val="NoSpacing"/>
        <w:jc w:val="thaiDistribute"/>
        <w:rPr>
          <w:rFonts w:ascii="Angsana New" w:hAnsi="Angsana New"/>
          <w:szCs w:val="30"/>
        </w:rPr>
      </w:pPr>
      <w:r w:rsidRPr="0050218C">
        <w:rPr>
          <w:rFonts w:ascii="Angsana New" w:hAnsi="Angsana New"/>
          <w:szCs w:val="30"/>
          <w:cs/>
        </w:rPr>
        <w:t>เมื่อวันที่ 2</w:t>
      </w:r>
      <w:r w:rsidRPr="0050218C">
        <w:rPr>
          <w:rFonts w:ascii="Angsana New" w:hAnsi="Angsana New"/>
          <w:szCs w:val="30"/>
        </w:rPr>
        <w:t xml:space="preserve">0 </w:t>
      </w:r>
      <w:r w:rsidRPr="0050218C">
        <w:rPr>
          <w:rFonts w:ascii="Angsana New" w:hAnsi="Angsana New"/>
          <w:szCs w:val="30"/>
          <w:cs/>
        </w:rPr>
        <w:t xml:space="preserve">กรกฎาคม 2565 บริษัทได้ทำสัญญาขายและเช่ากลับคืนเครื่องจักร 1 เครื่องและอุปกรณ์ที่เกี่ยวข้องซึ่งบริษัทได้ขายให้แก่บริษัทลิสซิ่งในประเทศแห่งหนึ่งในราคาประมาณ </w:t>
      </w:r>
      <w:r w:rsidRPr="0050218C">
        <w:rPr>
          <w:rFonts w:ascii="Angsana New" w:hAnsi="Angsana New"/>
          <w:szCs w:val="30"/>
        </w:rPr>
        <w:t xml:space="preserve">20.1 </w:t>
      </w:r>
      <w:r w:rsidRPr="0050218C">
        <w:rPr>
          <w:rFonts w:ascii="Angsana New" w:hAnsi="Angsana New"/>
          <w:szCs w:val="30"/>
          <w:cs/>
        </w:rPr>
        <w:t>ล้านบาท และบริษัทได้เช่าเครื่องจักรและอุปกรณ์ดังกล่าวกลับมาในวันและราคาเดียวกันเป็นระยะเวลา 48 เดือนโดยสัญญาเช่าจะสิ้นสุดลงในปี 2569</w:t>
      </w:r>
    </w:p>
    <w:p w:rsidR="007E07A1" w:rsidRDefault="007E07A1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155310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7E07A1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11C7A">
        <w:rPr>
          <w:rFonts w:ascii="Angsana New" w:hAnsi="Angsana New" w:hint="cs"/>
          <w:sz w:val="30"/>
          <w:szCs w:val="30"/>
          <w:cs/>
        </w:rPr>
        <w:t>1</w:t>
      </w:r>
      <w:r w:rsidR="00760546">
        <w:rPr>
          <w:rFonts w:ascii="Angsana New" w:hAnsi="Angsana New" w:hint="cs"/>
          <w:sz w:val="30"/>
          <w:szCs w:val="30"/>
          <w:cs/>
        </w:rPr>
        <w:t>2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9A55D9">
        <w:rPr>
          <w:rFonts w:ascii="Angsana New" w:hAnsi="Angsana New" w:hint="cs"/>
          <w:sz w:val="30"/>
          <w:szCs w:val="30"/>
          <w:cs/>
        </w:rPr>
        <w:t>สิงหา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D72" w:rsidRDefault="00416D72">
      <w:r>
        <w:separator/>
      </w:r>
    </w:p>
  </w:endnote>
  <w:endnote w:type="continuationSeparator" w:id="0">
    <w:p w:rsidR="00416D72" w:rsidRDefault="00416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F60A36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651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512">
      <w:rPr>
        <w:rStyle w:val="PageNumber"/>
        <w:noProof/>
      </w:rPr>
      <w:t>26</w:t>
    </w:r>
    <w:r>
      <w:rPr>
        <w:rStyle w:val="PageNumber"/>
      </w:rPr>
      <w:fldChar w:fldCharType="end"/>
    </w:r>
  </w:p>
  <w:p w:rsidR="00946512" w:rsidRDefault="00946512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Pr="00CD60A0" w:rsidRDefault="00F60A36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946512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645247">
      <w:rPr>
        <w:rStyle w:val="PageNumber"/>
        <w:rFonts w:ascii="Angsana New" w:hAnsi="Angsana New"/>
        <w:noProof/>
        <w:sz w:val="30"/>
        <w:szCs w:val="30"/>
      </w:rPr>
      <w:t>19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946512" w:rsidRDefault="0094651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Pr="00792103" w:rsidRDefault="0094651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F60A36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651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512">
      <w:rPr>
        <w:rStyle w:val="PageNumber"/>
        <w:noProof/>
      </w:rPr>
      <w:t>26</w:t>
    </w:r>
    <w:r>
      <w:rPr>
        <w:rStyle w:val="PageNumber"/>
      </w:rPr>
      <w:fldChar w:fldCharType="end"/>
    </w:r>
  </w:p>
  <w:p w:rsidR="00946512" w:rsidRDefault="00946512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Pr="00CD60A0" w:rsidRDefault="00F60A36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946512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645247">
      <w:rPr>
        <w:rStyle w:val="PageNumber"/>
        <w:rFonts w:ascii="Angsana New" w:hAnsi="Angsana New"/>
        <w:noProof/>
        <w:sz w:val="30"/>
        <w:szCs w:val="30"/>
      </w:rPr>
      <w:t>33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946512" w:rsidRDefault="00946512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Pr="00792103" w:rsidRDefault="0094651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D72" w:rsidRDefault="00416D72">
      <w:r>
        <w:separator/>
      </w:r>
    </w:p>
  </w:footnote>
  <w:footnote w:type="continuationSeparator" w:id="0">
    <w:p w:rsidR="00416D72" w:rsidRDefault="00416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Pr="005F70D0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46512" w:rsidRPr="00D27ADF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946512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46512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46512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946512" w:rsidRPr="00E55B20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Pr="005F70D0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46512" w:rsidRPr="00D27ADF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46512" w:rsidRDefault="0094651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46512" w:rsidRPr="00D27ADF" w:rsidRDefault="0094651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46512" w:rsidRDefault="00946512">
    <w:pPr>
      <w:pStyle w:val="Header"/>
      <w:rPr>
        <w:sz w:val="30"/>
        <w:szCs w:val="30"/>
      </w:rPr>
    </w:pPr>
  </w:p>
  <w:p w:rsidR="00946512" w:rsidRPr="00E55B20" w:rsidRDefault="00946512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Pr="005F70D0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46512" w:rsidRPr="00D27ADF" w:rsidRDefault="0094651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946512" w:rsidRDefault="0094651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46512" w:rsidRPr="00D27ADF" w:rsidRDefault="0094651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46512" w:rsidRDefault="0094651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946512" w:rsidRPr="00E55B20" w:rsidRDefault="0094651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46512" w:rsidRPr="005F70D0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46512" w:rsidRPr="00D27ADF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46512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946512" w:rsidRPr="00D27ADF" w:rsidRDefault="0094651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946512" w:rsidRPr="00CC5926" w:rsidRDefault="00946512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0553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5B7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9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5F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3D0B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E0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537"/>
    <w:rsid w:val="000D3E3D"/>
    <w:rsid w:val="000D4A48"/>
    <w:rsid w:val="000D53BB"/>
    <w:rsid w:val="000D641F"/>
    <w:rsid w:val="000D6587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69A3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EF7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084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5FB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583"/>
    <w:rsid w:val="001A36A1"/>
    <w:rsid w:val="001A39AF"/>
    <w:rsid w:val="001A39CB"/>
    <w:rsid w:val="001A3C03"/>
    <w:rsid w:val="001A3E47"/>
    <w:rsid w:val="001A4057"/>
    <w:rsid w:val="001A44C5"/>
    <w:rsid w:val="001A49C4"/>
    <w:rsid w:val="001A4A7B"/>
    <w:rsid w:val="001A4AAE"/>
    <w:rsid w:val="001A4F9B"/>
    <w:rsid w:val="001A507D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5"/>
    <w:rsid w:val="00203708"/>
    <w:rsid w:val="0020394A"/>
    <w:rsid w:val="00204043"/>
    <w:rsid w:val="002043D5"/>
    <w:rsid w:val="00205128"/>
    <w:rsid w:val="00205853"/>
    <w:rsid w:val="002061DA"/>
    <w:rsid w:val="00206C01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0C7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471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3F5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E3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83D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182"/>
    <w:rsid w:val="002C04CB"/>
    <w:rsid w:val="002C04EF"/>
    <w:rsid w:val="002C0AD9"/>
    <w:rsid w:val="002C0B9B"/>
    <w:rsid w:val="002C0E9D"/>
    <w:rsid w:val="002C1791"/>
    <w:rsid w:val="002C17E4"/>
    <w:rsid w:val="002C18BD"/>
    <w:rsid w:val="002C1D77"/>
    <w:rsid w:val="002C1F4E"/>
    <w:rsid w:val="002C1FB4"/>
    <w:rsid w:val="002C1FD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66AB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A18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34C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600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868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6D72"/>
    <w:rsid w:val="00417132"/>
    <w:rsid w:val="00417664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2D0A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256"/>
    <w:rsid w:val="004C0E2D"/>
    <w:rsid w:val="004C16D7"/>
    <w:rsid w:val="004C188B"/>
    <w:rsid w:val="004C19CE"/>
    <w:rsid w:val="004C1B62"/>
    <w:rsid w:val="004C2E64"/>
    <w:rsid w:val="004C369F"/>
    <w:rsid w:val="004C3ABA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2647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13E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4A"/>
    <w:rsid w:val="004F336E"/>
    <w:rsid w:val="004F50BB"/>
    <w:rsid w:val="004F51AF"/>
    <w:rsid w:val="004F522F"/>
    <w:rsid w:val="004F5642"/>
    <w:rsid w:val="004F5771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192F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2DB5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1B8"/>
    <w:rsid w:val="00537388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5714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034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3FF6"/>
    <w:rsid w:val="005744F6"/>
    <w:rsid w:val="00574C0D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2CF"/>
    <w:rsid w:val="005B34C0"/>
    <w:rsid w:val="005B35D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38A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922"/>
    <w:rsid w:val="005F5BF0"/>
    <w:rsid w:val="005F6615"/>
    <w:rsid w:val="005F6D6C"/>
    <w:rsid w:val="005F6DA6"/>
    <w:rsid w:val="005F70D0"/>
    <w:rsid w:val="005F70D2"/>
    <w:rsid w:val="005F71FB"/>
    <w:rsid w:val="005F749E"/>
    <w:rsid w:val="005F7BF0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247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787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5EFC"/>
    <w:rsid w:val="00666CE7"/>
    <w:rsid w:val="00666DAB"/>
    <w:rsid w:val="00666EC1"/>
    <w:rsid w:val="00667223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632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6B87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8E2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41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3E39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974"/>
    <w:rsid w:val="00723DFB"/>
    <w:rsid w:val="00724E41"/>
    <w:rsid w:val="007253F7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443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546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A71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44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4D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7A1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2F9F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0A9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1C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978A9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4A1"/>
    <w:rsid w:val="008C08EE"/>
    <w:rsid w:val="008C0F48"/>
    <w:rsid w:val="008C14E1"/>
    <w:rsid w:val="008C16C7"/>
    <w:rsid w:val="008C1C9D"/>
    <w:rsid w:val="008C1DC7"/>
    <w:rsid w:val="008C1E14"/>
    <w:rsid w:val="008C2215"/>
    <w:rsid w:val="008C237A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850"/>
    <w:rsid w:val="008E1FC2"/>
    <w:rsid w:val="008E2011"/>
    <w:rsid w:val="008E2203"/>
    <w:rsid w:val="008E223B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DFD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512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652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A9D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55D9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47C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2C46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468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0F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068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949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241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D02"/>
    <w:rsid w:val="00AD4E1C"/>
    <w:rsid w:val="00AD4F44"/>
    <w:rsid w:val="00AD5316"/>
    <w:rsid w:val="00AD5369"/>
    <w:rsid w:val="00AD5A7F"/>
    <w:rsid w:val="00AD5D0D"/>
    <w:rsid w:val="00AD5DD7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9CA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BC0"/>
    <w:rsid w:val="00B06E1C"/>
    <w:rsid w:val="00B07042"/>
    <w:rsid w:val="00B072FD"/>
    <w:rsid w:val="00B075B4"/>
    <w:rsid w:val="00B077B6"/>
    <w:rsid w:val="00B07A92"/>
    <w:rsid w:val="00B10077"/>
    <w:rsid w:val="00B10781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2E0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6D4C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29C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3D33"/>
    <w:rsid w:val="00BF4722"/>
    <w:rsid w:val="00BF4C8E"/>
    <w:rsid w:val="00BF5018"/>
    <w:rsid w:val="00BF5E7E"/>
    <w:rsid w:val="00BF6184"/>
    <w:rsid w:val="00BF63D3"/>
    <w:rsid w:val="00BF71EC"/>
    <w:rsid w:val="00BF7736"/>
    <w:rsid w:val="00BF7ADE"/>
    <w:rsid w:val="00BF7FF5"/>
    <w:rsid w:val="00C0092C"/>
    <w:rsid w:val="00C00A57"/>
    <w:rsid w:val="00C00F28"/>
    <w:rsid w:val="00C0121D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0CB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30BF"/>
    <w:rsid w:val="00C334AD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1C1F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381"/>
    <w:rsid w:val="00C63848"/>
    <w:rsid w:val="00C6417E"/>
    <w:rsid w:val="00C64280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B98"/>
    <w:rsid w:val="00CB6F9E"/>
    <w:rsid w:val="00CB75F7"/>
    <w:rsid w:val="00CB76C2"/>
    <w:rsid w:val="00CB77F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E0C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108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6ED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3ED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2A1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5BB6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4E07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593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4AD8"/>
    <w:rsid w:val="00DA5C19"/>
    <w:rsid w:val="00DA5D9E"/>
    <w:rsid w:val="00DA5E5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3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425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867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0C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DB1"/>
    <w:rsid w:val="00E56E42"/>
    <w:rsid w:val="00E5729A"/>
    <w:rsid w:val="00E57316"/>
    <w:rsid w:val="00E57387"/>
    <w:rsid w:val="00E5757A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39BF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67D1A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3B80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0B5B"/>
    <w:rsid w:val="00E81245"/>
    <w:rsid w:val="00E817F9"/>
    <w:rsid w:val="00E81BB3"/>
    <w:rsid w:val="00E822C5"/>
    <w:rsid w:val="00E82618"/>
    <w:rsid w:val="00E82A40"/>
    <w:rsid w:val="00E82DDB"/>
    <w:rsid w:val="00E832F7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4ED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97EA8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5C4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6DE7"/>
    <w:rsid w:val="00EC7D54"/>
    <w:rsid w:val="00EC7D7C"/>
    <w:rsid w:val="00ED0175"/>
    <w:rsid w:val="00ED01AE"/>
    <w:rsid w:val="00ED0F3C"/>
    <w:rsid w:val="00ED105E"/>
    <w:rsid w:val="00ED1D1A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00D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6F36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0A36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5BCD"/>
    <w:rsid w:val="00F665DE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1ADD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B57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3F60"/>
    <w:rsid w:val="00FF41A7"/>
    <w:rsid w:val="00FF45E1"/>
    <w:rsid w:val="00FF48E5"/>
    <w:rsid w:val="00FF5041"/>
    <w:rsid w:val="00FF505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553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B7D6-0268-4DB5-B4A3-627FEA0E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740</TotalTime>
  <Pages>20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152</cp:revision>
  <cp:lastPrinted>2022-08-10T01:22:00Z</cp:lastPrinted>
  <dcterms:created xsi:type="dcterms:W3CDTF">2022-05-07T09:38:00Z</dcterms:created>
  <dcterms:modified xsi:type="dcterms:W3CDTF">2022-08-10T01:22:00Z</dcterms:modified>
</cp:coreProperties>
</file>