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53855D" w14:textId="0408CF6A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B302677" w14:textId="77777777" w:rsidR="00C40073" w:rsidRPr="00C40073" w:rsidRDefault="00C40073" w:rsidP="00C40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140695D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16EF3A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E440C4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895579F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44F6658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5163A47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0C67674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7B00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38BB36FA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A57B00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138F1CF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AB4C36C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03BA03D1" w14:textId="0D88B9D0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="008B6CCF" w:rsidRPr="00FE56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  <w:r w:rsidR="00FC71E4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2312CE4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393D0A4" w14:textId="77777777" w:rsidR="00485F40" w:rsidRPr="007B685F" w:rsidRDefault="00485F40" w:rsidP="00485F4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AC17363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1A7493E1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559DC55" w14:textId="77777777" w:rsidR="00B61568" w:rsidRPr="00A57B00" w:rsidRDefault="00B61568" w:rsidP="000429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B61568" w:rsidRPr="00A57B00" w:rsidSect="00B615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3666831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AB80C4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1BC9A0D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B6EA16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E333E4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EE99479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1F1958A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C028FB9" w14:textId="77777777" w:rsidR="00B61568" w:rsidRPr="00A57B00" w:rsidRDefault="00B61568" w:rsidP="000429AC">
      <w:pPr>
        <w:jc w:val="both"/>
        <w:rPr>
          <w:rFonts w:asciiTheme="majorBidi" w:hAnsiTheme="majorBidi" w:cstheme="majorBidi"/>
          <w:sz w:val="32"/>
          <w:szCs w:val="32"/>
        </w:rPr>
      </w:pPr>
      <w:r w:rsidRPr="00A57B0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5075B6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EC0BF3B" w14:textId="77777777" w:rsidR="00B61568" w:rsidRPr="00A57B00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A57B00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A57B00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374F480" w14:textId="77777777" w:rsidR="00B61568" w:rsidRPr="00A57B00" w:rsidRDefault="00B61568" w:rsidP="000429AC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03D8ADC6" w14:textId="7F8776DB" w:rsidR="008B6CCF" w:rsidRPr="007B685F" w:rsidRDefault="008B6CCF" w:rsidP="008B6CCF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ณ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วันที่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มิถุนายน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FC71E4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งบกำไร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มิถุนายน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FC71E4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        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สำ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หรับ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>หกเดือน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Pr="002606E5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Pr="008D6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มิถุนายน </w:t>
      </w:r>
      <w:r w:rsidRPr="002606E5">
        <w:rPr>
          <w:rFonts w:ascii="Angsana New" w:hAnsi="Angsana New" w:cs="Angsana New"/>
          <w:color w:val="000000"/>
          <w:sz w:val="30"/>
          <w:szCs w:val="30"/>
        </w:rPr>
        <w:t>256</w:t>
      </w:r>
      <w:r w:rsidR="00FC71E4">
        <w:rPr>
          <w:rFonts w:ascii="Angsana New" w:hAnsi="Angsana New" w:cs="Angsana New"/>
          <w:color w:val="000000"/>
          <w:sz w:val="30"/>
          <w:szCs w:val="30"/>
        </w:rPr>
        <w:t>5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8D6B3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บริษัทย่อย และของเฉพาะบริษัท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606E5">
        <w:rPr>
          <w:rFonts w:ascii="Angsana New" w:hAnsi="Angsana New" w:cs="Angsana New"/>
          <w:color w:val="000000"/>
          <w:spacing w:val="-6"/>
          <w:sz w:val="30"/>
          <w:szCs w:val="30"/>
        </w:rPr>
        <w:t>34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3653C432" w14:textId="77777777" w:rsidR="00B61568" w:rsidRPr="008B6CCF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9A7AFF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2F6D5165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FD8517B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“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การสอบทานดังกล่าวประกอบด้วย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BAA197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AD609C1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B61568" w:rsidRPr="00A57B00" w:rsidSect="00B72217">
          <w:head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06BA317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6C5CA4AF" w14:textId="77777777" w:rsidR="00B61568" w:rsidRPr="00A57B00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926CD2E" w14:textId="77777777" w:rsidR="00B61568" w:rsidRPr="00A57B00" w:rsidRDefault="00B61568" w:rsidP="000429AC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34 </w:t>
      </w: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09A1E14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38099DD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79BA0C2" w14:textId="77777777" w:rsidR="00B61568" w:rsidRPr="00A57B00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72F469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D175A5A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3F2126D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8D1434" w:rsidRPr="00A57B00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A57B00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68B9B071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36B2DEE1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8D1434" w:rsidRPr="00A57B00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112</w:t>
      </w:r>
    </w:p>
    <w:p w14:paraId="071D32F0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637C276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42BCEDC" w14:textId="77777777" w:rsidR="00B61568" w:rsidRPr="00A57B00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A57B00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321711A6" w14:textId="164801CB" w:rsidR="00B61568" w:rsidRPr="00A57B00" w:rsidRDefault="00C3707C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15 </w:t>
      </w:r>
      <w:r w:rsidR="007D1B9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สิงหาคม </w:t>
      </w:r>
      <w:r w:rsidR="00E00098" w:rsidRPr="000A400A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8045A4" w:rsidRPr="00A57B00">
        <w:rPr>
          <w:rFonts w:asciiTheme="majorBidi" w:hAnsiTheme="majorBidi" w:cstheme="majorBidi"/>
          <w:color w:val="000000"/>
          <w:sz w:val="30"/>
          <w:szCs w:val="30"/>
        </w:rPr>
        <w:t>56</w:t>
      </w:r>
      <w:r w:rsidR="00FC71E4">
        <w:rPr>
          <w:rFonts w:asciiTheme="majorBidi" w:hAnsiTheme="majorBidi" w:cstheme="majorBidi"/>
          <w:color w:val="000000"/>
          <w:sz w:val="30"/>
          <w:szCs w:val="30"/>
        </w:rPr>
        <w:t>5</w:t>
      </w:r>
    </w:p>
    <w:p w14:paraId="7679A551" w14:textId="77777777" w:rsidR="00B61568" w:rsidRPr="00A57B00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61568" w:rsidRPr="00A57B00" w:rsidSect="00667044">
      <w:headerReference w:type="default" r:id="rId19"/>
      <w:footerReference w:type="default" r:id="rId20"/>
      <w:type w:val="continuous"/>
      <w:pgSz w:w="11907" w:h="16840" w:code="9"/>
      <w:pgMar w:top="691" w:right="1152" w:bottom="576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1D0E7" w14:textId="77777777" w:rsidR="00FE0C94" w:rsidRDefault="00FE0C94" w:rsidP="004956B4">
      <w:r>
        <w:separator/>
      </w:r>
    </w:p>
  </w:endnote>
  <w:endnote w:type="continuationSeparator" w:id="0">
    <w:p w14:paraId="013C269E" w14:textId="77777777" w:rsidR="00FE0C94" w:rsidRDefault="00FE0C94" w:rsidP="004956B4">
      <w:r>
        <w:continuationSeparator/>
      </w:r>
    </w:p>
  </w:endnote>
  <w:endnote w:type="continuationNotice" w:id="1">
    <w:p w14:paraId="17579FC7" w14:textId="77777777" w:rsidR="00FE0C94" w:rsidRDefault="00FE0C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69462" w14:textId="77777777" w:rsidR="007F0107" w:rsidRDefault="007F0107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123</w:t>
    </w:r>
    <w:r>
      <w:rPr>
        <w:noProof/>
      </w:rPr>
      <w:fldChar w:fldCharType="end"/>
    </w:r>
  </w:p>
  <w:p w14:paraId="78873516" w14:textId="77777777" w:rsidR="007F0107" w:rsidRDefault="007F0107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5934" w14:textId="77777777" w:rsidR="007F0107" w:rsidRPr="00EB12F2" w:rsidRDefault="007F0107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1CF7A" w14:textId="77777777" w:rsidR="00667044" w:rsidRDefault="0066704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1235E" w14:textId="77777777" w:rsidR="007F0107" w:rsidRDefault="007F010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 w:hint="cs"/>
        <w:sz w:val="30"/>
        <w:szCs w:val="30"/>
      </w:rPr>
      <w:id w:val="2110154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3DF75" w14:textId="3D2B3D81" w:rsidR="00667044" w:rsidRPr="00667044" w:rsidRDefault="00667044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667044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667044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667044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66704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667044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2FAAA356" w14:textId="77777777" w:rsidR="00667044" w:rsidRPr="00EB12F2" w:rsidRDefault="00667044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06A69" w14:textId="77777777" w:rsidR="00FE0C94" w:rsidRDefault="00FE0C94" w:rsidP="004956B4">
      <w:r>
        <w:separator/>
      </w:r>
    </w:p>
  </w:footnote>
  <w:footnote w:type="continuationSeparator" w:id="0">
    <w:p w14:paraId="3DF38041" w14:textId="77777777" w:rsidR="00FE0C94" w:rsidRDefault="00FE0C94" w:rsidP="004956B4">
      <w:r>
        <w:continuationSeparator/>
      </w:r>
    </w:p>
  </w:footnote>
  <w:footnote w:type="continuationNotice" w:id="1">
    <w:p w14:paraId="3832BA61" w14:textId="77777777" w:rsidR="00FE0C94" w:rsidRDefault="00FE0C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EF435" w14:textId="77777777" w:rsidR="00667044" w:rsidRDefault="006670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7F543" w14:textId="77777777" w:rsidR="00667044" w:rsidRDefault="006670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ADDC9" w14:textId="77777777" w:rsidR="007F0107" w:rsidRDefault="007F0107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2B0B6C1F" w14:textId="77777777" w:rsidR="007F0107" w:rsidRPr="00BC7C47" w:rsidRDefault="007F0107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D8D0" w14:textId="3F0A8F45" w:rsidR="007F0107" w:rsidRDefault="007F0107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6C5D5C3F" w14:textId="77777777" w:rsidR="007F0107" w:rsidRPr="00D77C3F" w:rsidRDefault="007F0107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 w:cstheme="min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B0EA1" w14:textId="7A2139E2" w:rsidR="007F0107" w:rsidRPr="008B6CCF" w:rsidRDefault="007F0107" w:rsidP="008B6CCF">
    <w:pPr>
      <w:jc w:val="both"/>
      <w:rPr>
        <w:rFonts w:ascii="Angsana New" w:hAnsi="Angsana New" w:cs="Angsana New"/>
        <w:b/>
        <w:bCs/>
        <w:sz w:val="32"/>
        <w:szCs w:val="32"/>
      </w:rPr>
    </w:pPr>
  </w:p>
  <w:p w14:paraId="47ECFF98" w14:textId="77777777" w:rsidR="007F0107" w:rsidRPr="008B6CCF" w:rsidRDefault="007F0107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118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2576B8"/>
    <w:multiLevelType w:val="hybridMultilevel"/>
    <w:tmpl w:val="C7246726"/>
    <w:lvl w:ilvl="0" w:tplc="E27C51C0">
      <w:start w:val="1"/>
      <w:numFmt w:val="thaiLetters"/>
      <w:lvlText w:val="(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13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1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0622FC3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0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2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4"/>
  </w:num>
  <w:num w:numId="9">
    <w:abstractNumId w:val="7"/>
  </w:num>
  <w:num w:numId="10">
    <w:abstractNumId w:val="0"/>
  </w:num>
  <w:num w:numId="11">
    <w:abstractNumId w:val="29"/>
  </w:num>
  <w:num w:numId="12">
    <w:abstractNumId w:val="39"/>
  </w:num>
  <w:num w:numId="13">
    <w:abstractNumId w:val="31"/>
  </w:num>
  <w:num w:numId="14">
    <w:abstractNumId w:val="17"/>
  </w:num>
  <w:num w:numId="15">
    <w:abstractNumId w:val="1"/>
  </w:num>
  <w:num w:numId="16">
    <w:abstractNumId w:val="27"/>
  </w:num>
  <w:num w:numId="17">
    <w:abstractNumId w:val="22"/>
  </w:num>
  <w:num w:numId="18">
    <w:abstractNumId w:val="36"/>
  </w:num>
  <w:num w:numId="19">
    <w:abstractNumId w:val="3"/>
  </w:num>
  <w:num w:numId="20">
    <w:abstractNumId w:val="11"/>
  </w:num>
  <w:num w:numId="21">
    <w:abstractNumId w:val="38"/>
  </w:num>
  <w:num w:numId="22">
    <w:abstractNumId w:val="33"/>
  </w:num>
  <w:num w:numId="23">
    <w:abstractNumId w:val="32"/>
  </w:num>
  <w:num w:numId="24">
    <w:abstractNumId w:val="26"/>
  </w:num>
  <w:num w:numId="25">
    <w:abstractNumId w:val="24"/>
  </w:num>
  <w:num w:numId="26">
    <w:abstractNumId w:val="21"/>
  </w:num>
  <w:num w:numId="27">
    <w:abstractNumId w:val="34"/>
  </w:num>
  <w:num w:numId="28">
    <w:abstractNumId w:val="28"/>
  </w:num>
  <w:num w:numId="29">
    <w:abstractNumId w:val="13"/>
  </w:num>
  <w:num w:numId="30">
    <w:abstractNumId w:val="37"/>
  </w:num>
  <w:num w:numId="31">
    <w:abstractNumId w:val="10"/>
  </w:num>
  <w:num w:numId="32">
    <w:abstractNumId w:val="2"/>
  </w:num>
  <w:num w:numId="33">
    <w:abstractNumId w:val="19"/>
  </w:num>
  <w:num w:numId="34">
    <w:abstractNumId w:val="8"/>
  </w:num>
  <w:num w:numId="35">
    <w:abstractNumId w:val="35"/>
  </w:num>
  <w:num w:numId="36">
    <w:abstractNumId w:val="5"/>
  </w:num>
  <w:num w:numId="37">
    <w:abstractNumId w:val="25"/>
  </w:num>
  <w:num w:numId="38">
    <w:abstractNumId w:val="18"/>
  </w:num>
  <w:num w:numId="39">
    <w:abstractNumId w:val="9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69"/>
    <w:rsid w:val="00000CFF"/>
    <w:rsid w:val="00000DE4"/>
    <w:rsid w:val="00000FB0"/>
    <w:rsid w:val="00000FCF"/>
    <w:rsid w:val="000013EE"/>
    <w:rsid w:val="00001434"/>
    <w:rsid w:val="0000160F"/>
    <w:rsid w:val="0000174B"/>
    <w:rsid w:val="000017BF"/>
    <w:rsid w:val="000019C7"/>
    <w:rsid w:val="000019E4"/>
    <w:rsid w:val="00001A55"/>
    <w:rsid w:val="00001B2E"/>
    <w:rsid w:val="00001B45"/>
    <w:rsid w:val="00001C64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83"/>
    <w:rsid w:val="000053B2"/>
    <w:rsid w:val="00005420"/>
    <w:rsid w:val="00005497"/>
    <w:rsid w:val="00005650"/>
    <w:rsid w:val="000059C8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216"/>
    <w:rsid w:val="00007498"/>
    <w:rsid w:val="00007622"/>
    <w:rsid w:val="00007869"/>
    <w:rsid w:val="00007A27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E28"/>
    <w:rsid w:val="00012000"/>
    <w:rsid w:val="00012007"/>
    <w:rsid w:val="00012221"/>
    <w:rsid w:val="00012414"/>
    <w:rsid w:val="0001267B"/>
    <w:rsid w:val="00012973"/>
    <w:rsid w:val="000129F0"/>
    <w:rsid w:val="00012A2D"/>
    <w:rsid w:val="00012BAD"/>
    <w:rsid w:val="00012BE0"/>
    <w:rsid w:val="00012BFB"/>
    <w:rsid w:val="00012E56"/>
    <w:rsid w:val="0001308B"/>
    <w:rsid w:val="000130EA"/>
    <w:rsid w:val="00013110"/>
    <w:rsid w:val="000132EA"/>
    <w:rsid w:val="000134B6"/>
    <w:rsid w:val="00013635"/>
    <w:rsid w:val="00013679"/>
    <w:rsid w:val="00013701"/>
    <w:rsid w:val="00013704"/>
    <w:rsid w:val="00013786"/>
    <w:rsid w:val="000137F9"/>
    <w:rsid w:val="0001386B"/>
    <w:rsid w:val="0001387D"/>
    <w:rsid w:val="00013AF4"/>
    <w:rsid w:val="00013C2B"/>
    <w:rsid w:val="00013C42"/>
    <w:rsid w:val="00013CB1"/>
    <w:rsid w:val="00013D52"/>
    <w:rsid w:val="00013DDD"/>
    <w:rsid w:val="00013F46"/>
    <w:rsid w:val="00014102"/>
    <w:rsid w:val="00014949"/>
    <w:rsid w:val="0001498C"/>
    <w:rsid w:val="000149B9"/>
    <w:rsid w:val="00014C1D"/>
    <w:rsid w:val="00014C66"/>
    <w:rsid w:val="00014C67"/>
    <w:rsid w:val="0001505E"/>
    <w:rsid w:val="00015077"/>
    <w:rsid w:val="00015237"/>
    <w:rsid w:val="00015393"/>
    <w:rsid w:val="000153B6"/>
    <w:rsid w:val="00015B25"/>
    <w:rsid w:val="00015EB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D9B"/>
    <w:rsid w:val="00016E09"/>
    <w:rsid w:val="00016EAF"/>
    <w:rsid w:val="0001706B"/>
    <w:rsid w:val="000171A4"/>
    <w:rsid w:val="00017264"/>
    <w:rsid w:val="000172A0"/>
    <w:rsid w:val="00017804"/>
    <w:rsid w:val="00017D92"/>
    <w:rsid w:val="00017E6F"/>
    <w:rsid w:val="00017EEF"/>
    <w:rsid w:val="000201E9"/>
    <w:rsid w:val="00020377"/>
    <w:rsid w:val="0002041F"/>
    <w:rsid w:val="00020428"/>
    <w:rsid w:val="00020520"/>
    <w:rsid w:val="000206B1"/>
    <w:rsid w:val="00020955"/>
    <w:rsid w:val="00020AAD"/>
    <w:rsid w:val="00020C9C"/>
    <w:rsid w:val="00020DF6"/>
    <w:rsid w:val="00020EE6"/>
    <w:rsid w:val="00020FB1"/>
    <w:rsid w:val="00021040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CE6"/>
    <w:rsid w:val="00022D27"/>
    <w:rsid w:val="00022D38"/>
    <w:rsid w:val="00022E8E"/>
    <w:rsid w:val="00022E97"/>
    <w:rsid w:val="000231D3"/>
    <w:rsid w:val="0002357B"/>
    <w:rsid w:val="0002369A"/>
    <w:rsid w:val="00023744"/>
    <w:rsid w:val="0002379B"/>
    <w:rsid w:val="00023816"/>
    <w:rsid w:val="000238E9"/>
    <w:rsid w:val="00023954"/>
    <w:rsid w:val="00023DB8"/>
    <w:rsid w:val="00023E11"/>
    <w:rsid w:val="00023E63"/>
    <w:rsid w:val="00023F8C"/>
    <w:rsid w:val="00023FC1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82"/>
    <w:rsid w:val="00025425"/>
    <w:rsid w:val="000255C8"/>
    <w:rsid w:val="00025719"/>
    <w:rsid w:val="000259A7"/>
    <w:rsid w:val="00025CEB"/>
    <w:rsid w:val="00025D14"/>
    <w:rsid w:val="00025FD3"/>
    <w:rsid w:val="000262E6"/>
    <w:rsid w:val="00026455"/>
    <w:rsid w:val="00026533"/>
    <w:rsid w:val="000265F1"/>
    <w:rsid w:val="00026636"/>
    <w:rsid w:val="00026695"/>
    <w:rsid w:val="000266A2"/>
    <w:rsid w:val="000266B1"/>
    <w:rsid w:val="0002693E"/>
    <w:rsid w:val="00026A7F"/>
    <w:rsid w:val="00026C83"/>
    <w:rsid w:val="00026CBE"/>
    <w:rsid w:val="000270A7"/>
    <w:rsid w:val="000273E2"/>
    <w:rsid w:val="00027606"/>
    <w:rsid w:val="000276BB"/>
    <w:rsid w:val="0002777E"/>
    <w:rsid w:val="00027B55"/>
    <w:rsid w:val="00027C1D"/>
    <w:rsid w:val="00027D0B"/>
    <w:rsid w:val="00027F72"/>
    <w:rsid w:val="00027FB3"/>
    <w:rsid w:val="000301EB"/>
    <w:rsid w:val="0003037E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AD8"/>
    <w:rsid w:val="00031BD4"/>
    <w:rsid w:val="00031C38"/>
    <w:rsid w:val="00031E74"/>
    <w:rsid w:val="00031EEC"/>
    <w:rsid w:val="0003206E"/>
    <w:rsid w:val="000321FE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40D2"/>
    <w:rsid w:val="00034130"/>
    <w:rsid w:val="00034157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643"/>
    <w:rsid w:val="0003680A"/>
    <w:rsid w:val="00036927"/>
    <w:rsid w:val="00036A1F"/>
    <w:rsid w:val="00036A93"/>
    <w:rsid w:val="00036B33"/>
    <w:rsid w:val="00036BEE"/>
    <w:rsid w:val="00036D32"/>
    <w:rsid w:val="00036F26"/>
    <w:rsid w:val="00037043"/>
    <w:rsid w:val="000371F5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1224"/>
    <w:rsid w:val="000412C6"/>
    <w:rsid w:val="000412DE"/>
    <w:rsid w:val="000412E7"/>
    <w:rsid w:val="00041555"/>
    <w:rsid w:val="000417C2"/>
    <w:rsid w:val="000418C1"/>
    <w:rsid w:val="00041B9F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827"/>
    <w:rsid w:val="000428A6"/>
    <w:rsid w:val="000429AC"/>
    <w:rsid w:val="00042C04"/>
    <w:rsid w:val="00042F89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EE"/>
    <w:rsid w:val="000441E6"/>
    <w:rsid w:val="000442A4"/>
    <w:rsid w:val="000443A4"/>
    <w:rsid w:val="000444D8"/>
    <w:rsid w:val="000445A4"/>
    <w:rsid w:val="000447F9"/>
    <w:rsid w:val="000448A0"/>
    <w:rsid w:val="000448DD"/>
    <w:rsid w:val="000448DF"/>
    <w:rsid w:val="00044E80"/>
    <w:rsid w:val="00044E8D"/>
    <w:rsid w:val="00044EC0"/>
    <w:rsid w:val="00044EC4"/>
    <w:rsid w:val="00045050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189"/>
    <w:rsid w:val="00046358"/>
    <w:rsid w:val="00046583"/>
    <w:rsid w:val="0004660E"/>
    <w:rsid w:val="000468A5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F1"/>
    <w:rsid w:val="00050CBF"/>
    <w:rsid w:val="00050D18"/>
    <w:rsid w:val="00050E21"/>
    <w:rsid w:val="00050ECD"/>
    <w:rsid w:val="0005106F"/>
    <w:rsid w:val="000510DE"/>
    <w:rsid w:val="00051103"/>
    <w:rsid w:val="000511EC"/>
    <w:rsid w:val="0005136A"/>
    <w:rsid w:val="00051378"/>
    <w:rsid w:val="00051C56"/>
    <w:rsid w:val="00051CA7"/>
    <w:rsid w:val="00051FE4"/>
    <w:rsid w:val="000521D9"/>
    <w:rsid w:val="000521F0"/>
    <w:rsid w:val="0005222B"/>
    <w:rsid w:val="000522F0"/>
    <w:rsid w:val="00052341"/>
    <w:rsid w:val="000523AD"/>
    <w:rsid w:val="00052582"/>
    <w:rsid w:val="000528DD"/>
    <w:rsid w:val="0005292F"/>
    <w:rsid w:val="00052942"/>
    <w:rsid w:val="00053055"/>
    <w:rsid w:val="00053117"/>
    <w:rsid w:val="000532B3"/>
    <w:rsid w:val="00053397"/>
    <w:rsid w:val="000533DF"/>
    <w:rsid w:val="00053495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FD"/>
    <w:rsid w:val="00054376"/>
    <w:rsid w:val="000543B5"/>
    <w:rsid w:val="00054411"/>
    <w:rsid w:val="00054524"/>
    <w:rsid w:val="00054674"/>
    <w:rsid w:val="000546C7"/>
    <w:rsid w:val="0005478B"/>
    <w:rsid w:val="000547E1"/>
    <w:rsid w:val="000548AA"/>
    <w:rsid w:val="000549D7"/>
    <w:rsid w:val="00054C6D"/>
    <w:rsid w:val="00054FC9"/>
    <w:rsid w:val="0005505B"/>
    <w:rsid w:val="0005514A"/>
    <w:rsid w:val="00055167"/>
    <w:rsid w:val="00055234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8C4"/>
    <w:rsid w:val="00057DE0"/>
    <w:rsid w:val="00057E81"/>
    <w:rsid w:val="00057EF5"/>
    <w:rsid w:val="00057F80"/>
    <w:rsid w:val="0006013E"/>
    <w:rsid w:val="00060185"/>
    <w:rsid w:val="0006038B"/>
    <w:rsid w:val="00060457"/>
    <w:rsid w:val="000604B5"/>
    <w:rsid w:val="00060700"/>
    <w:rsid w:val="0006072C"/>
    <w:rsid w:val="00060C24"/>
    <w:rsid w:val="00060D77"/>
    <w:rsid w:val="0006132F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20"/>
    <w:rsid w:val="0006229F"/>
    <w:rsid w:val="000622B0"/>
    <w:rsid w:val="0006244A"/>
    <w:rsid w:val="000626C9"/>
    <w:rsid w:val="00062871"/>
    <w:rsid w:val="00062CEC"/>
    <w:rsid w:val="00062F3E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FE"/>
    <w:rsid w:val="00064DDB"/>
    <w:rsid w:val="00064E2B"/>
    <w:rsid w:val="00064F02"/>
    <w:rsid w:val="00065110"/>
    <w:rsid w:val="000652A4"/>
    <w:rsid w:val="00065558"/>
    <w:rsid w:val="00065598"/>
    <w:rsid w:val="00065609"/>
    <w:rsid w:val="0006564F"/>
    <w:rsid w:val="000656E1"/>
    <w:rsid w:val="00065835"/>
    <w:rsid w:val="00065846"/>
    <w:rsid w:val="000658EA"/>
    <w:rsid w:val="00065ADE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B02"/>
    <w:rsid w:val="00066B9F"/>
    <w:rsid w:val="0006702A"/>
    <w:rsid w:val="0006704C"/>
    <w:rsid w:val="0006741C"/>
    <w:rsid w:val="00067611"/>
    <w:rsid w:val="0006776E"/>
    <w:rsid w:val="000677F1"/>
    <w:rsid w:val="00067865"/>
    <w:rsid w:val="00067BB3"/>
    <w:rsid w:val="00067C85"/>
    <w:rsid w:val="00067D18"/>
    <w:rsid w:val="00067D22"/>
    <w:rsid w:val="00067D6A"/>
    <w:rsid w:val="00067ED8"/>
    <w:rsid w:val="00067F23"/>
    <w:rsid w:val="00070088"/>
    <w:rsid w:val="00070589"/>
    <w:rsid w:val="0007063C"/>
    <w:rsid w:val="000706A2"/>
    <w:rsid w:val="0007077B"/>
    <w:rsid w:val="00070832"/>
    <w:rsid w:val="00070861"/>
    <w:rsid w:val="00070B1B"/>
    <w:rsid w:val="00070E65"/>
    <w:rsid w:val="000710D8"/>
    <w:rsid w:val="0007168B"/>
    <w:rsid w:val="000716D7"/>
    <w:rsid w:val="000719CC"/>
    <w:rsid w:val="00071AD7"/>
    <w:rsid w:val="00071B79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261"/>
    <w:rsid w:val="00074411"/>
    <w:rsid w:val="000744FA"/>
    <w:rsid w:val="000745C7"/>
    <w:rsid w:val="000746EF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CB"/>
    <w:rsid w:val="00075854"/>
    <w:rsid w:val="000759B4"/>
    <w:rsid w:val="000759BC"/>
    <w:rsid w:val="000759D6"/>
    <w:rsid w:val="00075B85"/>
    <w:rsid w:val="00075BA6"/>
    <w:rsid w:val="00075C26"/>
    <w:rsid w:val="00075C9C"/>
    <w:rsid w:val="00075D68"/>
    <w:rsid w:val="00075E55"/>
    <w:rsid w:val="00076003"/>
    <w:rsid w:val="00076027"/>
    <w:rsid w:val="0007616E"/>
    <w:rsid w:val="00076431"/>
    <w:rsid w:val="000764E4"/>
    <w:rsid w:val="000764E8"/>
    <w:rsid w:val="00076789"/>
    <w:rsid w:val="0007679B"/>
    <w:rsid w:val="000767A6"/>
    <w:rsid w:val="00076834"/>
    <w:rsid w:val="00076934"/>
    <w:rsid w:val="00076978"/>
    <w:rsid w:val="000770F6"/>
    <w:rsid w:val="00077107"/>
    <w:rsid w:val="000771C3"/>
    <w:rsid w:val="0007723D"/>
    <w:rsid w:val="00077255"/>
    <w:rsid w:val="0007728E"/>
    <w:rsid w:val="000772F2"/>
    <w:rsid w:val="000772FF"/>
    <w:rsid w:val="000774FF"/>
    <w:rsid w:val="000775D8"/>
    <w:rsid w:val="00077665"/>
    <w:rsid w:val="00077683"/>
    <w:rsid w:val="00077712"/>
    <w:rsid w:val="000778E5"/>
    <w:rsid w:val="0007794B"/>
    <w:rsid w:val="00077B43"/>
    <w:rsid w:val="00077BEC"/>
    <w:rsid w:val="00077D95"/>
    <w:rsid w:val="00077F0B"/>
    <w:rsid w:val="00077FB7"/>
    <w:rsid w:val="0008005B"/>
    <w:rsid w:val="00080481"/>
    <w:rsid w:val="000804DE"/>
    <w:rsid w:val="0008057E"/>
    <w:rsid w:val="0008066C"/>
    <w:rsid w:val="0008079C"/>
    <w:rsid w:val="000808CD"/>
    <w:rsid w:val="00080905"/>
    <w:rsid w:val="0008094D"/>
    <w:rsid w:val="00080A65"/>
    <w:rsid w:val="00080C30"/>
    <w:rsid w:val="00080C50"/>
    <w:rsid w:val="00080C6A"/>
    <w:rsid w:val="00080D81"/>
    <w:rsid w:val="00080DB8"/>
    <w:rsid w:val="00080E4B"/>
    <w:rsid w:val="00080F02"/>
    <w:rsid w:val="00081562"/>
    <w:rsid w:val="0008166C"/>
    <w:rsid w:val="000816C8"/>
    <w:rsid w:val="00081808"/>
    <w:rsid w:val="00081840"/>
    <w:rsid w:val="00081BF2"/>
    <w:rsid w:val="00081D7F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2B1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82"/>
    <w:rsid w:val="00084D0F"/>
    <w:rsid w:val="00084D28"/>
    <w:rsid w:val="00084D4B"/>
    <w:rsid w:val="00084E15"/>
    <w:rsid w:val="00084F4E"/>
    <w:rsid w:val="00084F6D"/>
    <w:rsid w:val="00085427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E8D"/>
    <w:rsid w:val="000871CF"/>
    <w:rsid w:val="0008723C"/>
    <w:rsid w:val="000873D6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901F5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982"/>
    <w:rsid w:val="00091A6F"/>
    <w:rsid w:val="00091D45"/>
    <w:rsid w:val="00092227"/>
    <w:rsid w:val="0009229B"/>
    <w:rsid w:val="000922A9"/>
    <w:rsid w:val="000923B3"/>
    <w:rsid w:val="0009240A"/>
    <w:rsid w:val="00092433"/>
    <w:rsid w:val="00092452"/>
    <w:rsid w:val="000925A6"/>
    <w:rsid w:val="0009260C"/>
    <w:rsid w:val="00092641"/>
    <w:rsid w:val="0009269E"/>
    <w:rsid w:val="00092750"/>
    <w:rsid w:val="000927BB"/>
    <w:rsid w:val="000927DB"/>
    <w:rsid w:val="00092A6F"/>
    <w:rsid w:val="00092CCB"/>
    <w:rsid w:val="00092D3E"/>
    <w:rsid w:val="00092D62"/>
    <w:rsid w:val="00092DF0"/>
    <w:rsid w:val="0009302D"/>
    <w:rsid w:val="00093199"/>
    <w:rsid w:val="000933EB"/>
    <w:rsid w:val="0009345A"/>
    <w:rsid w:val="00093499"/>
    <w:rsid w:val="00093525"/>
    <w:rsid w:val="000936DE"/>
    <w:rsid w:val="0009386F"/>
    <w:rsid w:val="00093956"/>
    <w:rsid w:val="00093972"/>
    <w:rsid w:val="000939B9"/>
    <w:rsid w:val="00093A25"/>
    <w:rsid w:val="00093BAF"/>
    <w:rsid w:val="00093E58"/>
    <w:rsid w:val="00093E6E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312"/>
    <w:rsid w:val="000967EC"/>
    <w:rsid w:val="00096961"/>
    <w:rsid w:val="00096A89"/>
    <w:rsid w:val="00096BCA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B3E"/>
    <w:rsid w:val="00097CAE"/>
    <w:rsid w:val="00097D5B"/>
    <w:rsid w:val="00097F6A"/>
    <w:rsid w:val="00097F97"/>
    <w:rsid w:val="000A01C7"/>
    <w:rsid w:val="000A0218"/>
    <w:rsid w:val="000A02B9"/>
    <w:rsid w:val="000A03ED"/>
    <w:rsid w:val="000A0686"/>
    <w:rsid w:val="000A06B1"/>
    <w:rsid w:val="000A07FE"/>
    <w:rsid w:val="000A0B37"/>
    <w:rsid w:val="000A0C14"/>
    <w:rsid w:val="000A0D6E"/>
    <w:rsid w:val="000A0DB1"/>
    <w:rsid w:val="000A0EA3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5029"/>
    <w:rsid w:val="000A5385"/>
    <w:rsid w:val="000A5596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BAC"/>
    <w:rsid w:val="000A6C35"/>
    <w:rsid w:val="000A6CB5"/>
    <w:rsid w:val="000A6DE3"/>
    <w:rsid w:val="000A6E9E"/>
    <w:rsid w:val="000A6F2B"/>
    <w:rsid w:val="000A7186"/>
    <w:rsid w:val="000A72CF"/>
    <w:rsid w:val="000A7330"/>
    <w:rsid w:val="000A74B7"/>
    <w:rsid w:val="000A7521"/>
    <w:rsid w:val="000A75F6"/>
    <w:rsid w:val="000A77F9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3B2"/>
    <w:rsid w:val="000B25FE"/>
    <w:rsid w:val="000B2720"/>
    <w:rsid w:val="000B27A1"/>
    <w:rsid w:val="000B283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23E"/>
    <w:rsid w:val="000B4425"/>
    <w:rsid w:val="000B47D0"/>
    <w:rsid w:val="000B49F3"/>
    <w:rsid w:val="000B4C2B"/>
    <w:rsid w:val="000B4D41"/>
    <w:rsid w:val="000B4E88"/>
    <w:rsid w:val="000B4FDC"/>
    <w:rsid w:val="000B558C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7195"/>
    <w:rsid w:val="000B71CC"/>
    <w:rsid w:val="000B7281"/>
    <w:rsid w:val="000B74FD"/>
    <w:rsid w:val="000B750A"/>
    <w:rsid w:val="000B774A"/>
    <w:rsid w:val="000B78AD"/>
    <w:rsid w:val="000B78F0"/>
    <w:rsid w:val="000B7A60"/>
    <w:rsid w:val="000B7D2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C66"/>
    <w:rsid w:val="000C0FD3"/>
    <w:rsid w:val="000C15E3"/>
    <w:rsid w:val="000C16D5"/>
    <w:rsid w:val="000C1822"/>
    <w:rsid w:val="000C18B7"/>
    <w:rsid w:val="000C18BA"/>
    <w:rsid w:val="000C1D48"/>
    <w:rsid w:val="000C2123"/>
    <w:rsid w:val="000C22C7"/>
    <w:rsid w:val="000C2429"/>
    <w:rsid w:val="000C25A4"/>
    <w:rsid w:val="000C2732"/>
    <w:rsid w:val="000C2B9A"/>
    <w:rsid w:val="000C2C47"/>
    <w:rsid w:val="000C2E8F"/>
    <w:rsid w:val="000C2F5C"/>
    <w:rsid w:val="000C2FDA"/>
    <w:rsid w:val="000C320B"/>
    <w:rsid w:val="000C3211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32D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2D8"/>
    <w:rsid w:val="000C6589"/>
    <w:rsid w:val="000C666A"/>
    <w:rsid w:val="000C666B"/>
    <w:rsid w:val="000C670E"/>
    <w:rsid w:val="000C6799"/>
    <w:rsid w:val="000C6838"/>
    <w:rsid w:val="000C693C"/>
    <w:rsid w:val="000C6D34"/>
    <w:rsid w:val="000C6FEC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B3"/>
    <w:rsid w:val="000C7CDA"/>
    <w:rsid w:val="000C7F8A"/>
    <w:rsid w:val="000D004A"/>
    <w:rsid w:val="000D00F5"/>
    <w:rsid w:val="000D02B7"/>
    <w:rsid w:val="000D04E6"/>
    <w:rsid w:val="000D04FF"/>
    <w:rsid w:val="000D0538"/>
    <w:rsid w:val="000D054A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50F"/>
    <w:rsid w:val="000D267D"/>
    <w:rsid w:val="000D280F"/>
    <w:rsid w:val="000D28AF"/>
    <w:rsid w:val="000D2AD2"/>
    <w:rsid w:val="000D2B86"/>
    <w:rsid w:val="000D2BAF"/>
    <w:rsid w:val="000D2BD8"/>
    <w:rsid w:val="000D30FB"/>
    <w:rsid w:val="000D3333"/>
    <w:rsid w:val="000D33B4"/>
    <w:rsid w:val="000D374E"/>
    <w:rsid w:val="000D37C0"/>
    <w:rsid w:val="000D3952"/>
    <w:rsid w:val="000D3995"/>
    <w:rsid w:val="000D39FD"/>
    <w:rsid w:val="000D3A8F"/>
    <w:rsid w:val="000D3D65"/>
    <w:rsid w:val="000D3FC3"/>
    <w:rsid w:val="000D4020"/>
    <w:rsid w:val="000D403E"/>
    <w:rsid w:val="000D4071"/>
    <w:rsid w:val="000D41FB"/>
    <w:rsid w:val="000D4418"/>
    <w:rsid w:val="000D46AC"/>
    <w:rsid w:val="000D4901"/>
    <w:rsid w:val="000D49B5"/>
    <w:rsid w:val="000D4F06"/>
    <w:rsid w:val="000D5008"/>
    <w:rsid w:val="000D5187"/>
    <w:rsid w:val="000D5565"/>
    <w:rsid w:val="000D588C"/>
    <w:rsid w:val="000D5990"/>
    <w:rsid w:val="000D599D"/>
    <w:rsid w:val="000D5AB7"/>
    <w:rsid w:val="000D5B3B"/>
    <w:rsid w:val="000D5CBF"/>
    <w:rsid w:val="000D5FC5"/>
    <w:rsid w:val="000D60C2"/>
    <w:rsid w:val="000D6121"/>
    <w:rsid w:val="000D6144"/>
    <w:rsid w:val="000D6170"/>
    <w:rsid w:val="000D6971"/>
    <w:rsid w:val="000D6AF0"/>
    <w:rsid w:val="000D6B13"/>
    <w:rsid w:val="000D6B8C"/>
    <w:rsid w:val="000D6BC5"/>
    <w:rsid w:val="000D6C48"/>
    <w:rsid w:val="000D6E27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3B5"/>
    <w:rsid w:val="000E03C6"/>
    <w:rsid w:val="000E0773"/>
    <w:rsid w:val="000E08A8"/>
    <w:rsid w:val="000E0A03"/>
    <w:rsid w:val="000E0CD0"/>
    <w:rsid w:val="000E0D18"/>
    <w:rsid w:val="000E0FF1"/>
    <w:rsid w:val="000E1019"/>
    <w:rsid w:val="000E10C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308A"/>
    <w:rsid w:val="000E3120"/>
    <w:rsid w:val="000E3149"/>
    <w:rsid w:val="000E3196"/>
    <w:rsid w:val="000E3A06"/>
    <w:rsid w:val="000E3B3B"/>
    <w:rsid w:val="000E3C2B"/>
    <w:rsid w:val="000E3C3C"/>
    <w:rsid w:val="000E3FCF"/>
    <w:rsid w:val="000E40C2"/>
    <w:rsid w:val="000E4226"/>
    <w:rsid w:val="000E42AE"/>
    <w:rsid w:val="000E4654"/>
    <w:rsid w:val="000E480D"/>
    <w:rsid w:val="000E49CB"/>
    <w:rsid w:val="000E4BE2"/>
    <w:rsid w:val="000E4CAE"/>
    <w:rsid w:val="000E4D88"/>
    <w:rsid w:val="000E504E"/>
    <w:rsid w:val="000E5057"/>
    <w:rsid w:val="000E511E"/>
    <w:rsid w:val="000E53DB"/>
    <w:rsid w:val="000E5599"/>
    <w:rsid w:val="000E56C2"/>
    <w:rsid w:val="000E57DB"/>
    <w:rsid w:val="000E598C"/>
    <w:rsid w:val="000E5AC7"/>
    <w:rsid w:val="000E5C5C"/>
    <w:rsid w:val="000E5CB8"/>
    <w:rsid w:val="000E5D03"/>
    <w:rsid w:val="000E5DCC"/>
    <w:rsid w:val="000E5E63"/>
    <w:rsid w:val="000E5EB1"/>
    <w:rsid w:val="000E5EFA"/>
    <w:rsid w:val="000E5F00"/>
    <w:rsid w:val="000E61FB"/>
    <w:rsid w:val="000E64F4"/>
    <w:rsid w:val="000E65C0"/>
    <w:rsid w:val="000E6837"/>
    <w:rsid w:val="000E6910"/>
    <w:rsid w:val="000E6969"/>
    <w:rsid w:val="000E6A6E"/>
    <w:rsid w:val="000E6C98"/>
    <w:rsid w:val="000E6CEA"/>
    <w:rsid w:val="000E6D06"/>
    <w:rsid w:val="000E6DC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32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BA7"/>
    <w:rsid w:val="000F0C4D"/>
    <w:rsid w:val="000F0CAA"/>
    <w:rsid w:val="000F0FC2"/>
    <w:rsid w:val="000F1026"/>
    <w:rsid w:val="000F17EB"/>
    <w:rsid w:val="000F189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47"/>
    <w:rsid w:val="000F34A9"/>
    <w:rsid w:val="000F3817"/>
    <w:rsid w:val="000F3899"/>
    <w:rsid w:val="000F3A78"/>
    <w:rsid w:val="000F3BB8"/>
    <w:rsid w:val="000F3C13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5F90"/>
    <w:rsid w:val="000F6205"/>
    <w:rsid w:val="000F629E"/>
    <w:rsid w:val="000F6369"/>
    <w:rsid w:val="000F6A2C"/>
    <w:rsid w:val="000F6AD7"/>
    <w:rsid w:val="000F6C64"/>
    <w:rsid w:val="000F6CD8"/>
    <w:rsid w:val="000F6CDE"/>
    <w:rsid w:val="000F6F49"/>
    <w:rsid w:val="000F732D"/>
    <w:rsid w:val="000F7869"/>
    <w:rsid w:val="000F799F"/>
    <w:rsid w:val="000F79AE"/>
    <w:rsid w:val="000F7B82"/>
    <w:rsid w:val="000F7BC2"/>
    <w:rsid w:val="000F7C54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B3F"/>
    <w:rsid w:val="00101C04"/>
    <w:rsid w:val="00101C0D"/>
    <w:rsid w:val="00101E96"/>
    <w:rsid w:val="0010248F"/>
    <w:rsid w:val="00102494"/>
    <w:rsid w:val="00102516"/>
    <w:rsid w:val="001027FA"/>
    <w:rsid w:val="0010291D"/>
    <w:rsid w:val="00102A46"/>
    <w:rsid w:val="00102A8C"/>
    <w:rsid w:val="00102CB5"/>
    <w:rsid w:val="00102DEC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AB0"/>
    <w:rsid w:val="00103B97"/>
    <w:rsid w:val="00103C2A"/>
    <w:rsid w:val="00103C6B"/>
    <w:rsid w:val="001041C0"/>
    <w:rsid w:val="0010446E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F77"/>
    <w:rsid w:val="0010603C"/>
    <w:rsid w:val="001063B0"/>
    <w:rsid w:val="00106409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93"/>
    <w:rsid w:val="001072DA"/>
    <w:rsid w:val="00107386"/>
    <w:rsid w:val="0010743B"/>
    <w:rsid w:val="00107576"/>
    <w:rsid w:val="001076D5"/>
    <w:rsid w:val="00107772"/>
    <w:rsid w:val="001077C4"/>
    <w:rsid w:val="00107886"/>
    <w:rsid w:val="0010790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35"/>
    <w:rsid w:val="0011094A"/>
    <w:rsid w:val="00110987"/>
    <w:rsid w:val="001109CD"/>
    <w:rsid w:val="001109D4"/>
    <w:rsid w:val="00110A11"/>
    <w:rsid w:val="00110A4B"/>
    <w:rsid w:val="00110B99"/>
    <w:rsid w:val="00110CE0"/>
    <w:rsid w:val="00110E80"/>
    <w:rsid w:val="00110ECA"/>
    <w:rsid w:val="001111E5"/>
    <w:rsid w:val="0011122A"/>
    <w:rsid w:val="001114C7"/>
    <w:rsid w:val="00111551"/>
    <w:rsid w:val="001115EE"/>
    <w:rsid w:val="0011199A"/>
    <w:rsid w:val="00111ADB"/>
    <w:rsid w:val="00111B4C"/>
    <w:rsid w:val="00111F9A"/>
    <w:rsid w:val="001123AE"/>
    <w:rsid w:val="00112593"/>
    <w:rsid w:val="00112726"/>
    <w:rsid w:val="00112908"/>
    <w:rsid w:val="0011297E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95"/>
    <w:rsid w:val="001138E7"/>
    <w:rsid w:val="00114040"/>
    <w:rsid w:val="00114247"/>
    <w:rsid w:val="00114313"/>
    <w:rsid w:val="0011438F"/>
    <w:rsid w:val="001143CC"/>
    <w:rsid w:val="00114452"/>
    <w:rsid w:val="001144C0"/>
    <w:rsid w:val="001144CE"/>
    <w:rsid w:val="001144F3"/>
    <w:rsid w:val="001145D2"/>
    <w:rsid w:val="001145DF"/>
    <w:rsid w:val="001148D7"/>
    <w:rsid w:val="001148E3"/>
    <w:rsid w:val="001149A6"/>
    <w:rsid w:val="001149FD"/>
    <w:rsid w:val="001149FF"/>
    <w:rsid w:val="00114CAC"/>
    <w:rsid w:val="00114D94"/>
    <w:rsid w:val="001153E5"/>
    <w:rsid w:val="00115407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E6"/>
    <w:rsid w:val="00117027"/>
    <w:rsid w:val="00117031"/>
    <w:rsid w:val="0011703C"/>
    <w:rsid w:val="001170B3"/>
    <w:rsid w:val="0011719C"/>
    <w:rsid w:val="0011743D"/>
    <w:rsid w:val="0011745A"/>
    <w:rsid w:val="001174EC"/>
    <w:rsid w:val="001174FD"/>
    <w:rsid w:val="00117589"/>
    <w:rsid w:val="00117746"/>
    <w:rsid w:val="001177DB"/>
    <w:rsid w:val="0011799D"/>
    <w:rsid w:val="00117B45"/>
    <w:rsid w:val="00117F7C"/>
    <w:rsid w:val="00117FE4"/>
    <w:rsid w:val="001201E4"/>
    <w:rsid w:val="001202F2"/>
    <w:rsid w:val="001202FE"/>
    <w:rsid w:val="00120302"/>
    <w:rsid w:val="00120568"/>
    <w:rsid w:val="001205EC"/>
    <w:rsid w:val="00120847"/>
    <w:rsid w:val="00120980"/>
    <w:rsid w:val="001209B0"/>
    <w:rsid w:val="00120DE5"/>
    <w:rsid w:val="00120FD9"/>
    <w:rsid w:val="00121317"/>
    <w:rsid w:val="0012133B"/>
    <w:rsid w:val="0012152C"/>
    <w:rsid w:val="001216D8"/>
    <w:rsid w:val="001216F7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431"/>
    <w:rsid w:val="001226E3"/>
    <w:rsid w:val="00122764"/>
    <w:rsid w:val="00122814"/>
    <w:rsid w:val="00122871"/>
    <w:rsid w:val="00122AEA"/>
    <w:rsid w:val="00122CAD"/>
    <w:rsid w:val="00122CD0"/>
    <w:rsid w:val="00122D5B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66"/>
    <w:rsid w:val="00123D8E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8C3"/>
    <w:rsid w:val="001259DD"/>
    <w:rsid w:val="00125BDC"/>
    <w:rsid w:val="00125C60"/>
    <w:rsid w:val="00125CB4"/>
    <w:rsid w:val="00125F9C"/>
    <w:rsid w:val="001261A0"/>
    <w:rsid w:val="001261B1"/>
    <w:rsid w:val="001262F5"/>
    <w:rsid w:val="00126495"/>
    <w:rsid w:val="001264E9"/>
    <w:rsid w:val="00126639"/>
    <w:rsid w:val="0012668E"/>
    <w:rsid w:val="0012690D"/>
    <w:rsid w:val="00126ABE"/>
    <w:rsid w:val="00126B4C"/>
    <w:rsid w:val="00126C02"/>
    <w:rsid w:val="00126C10"/>
    <w:rsid w:val="00126CCF"/>
    <w:rsid w:val="00126E1A"/>
    <w:rsid w:val="001270E0"/>
    <w:rsid w:val="0012722D"/>
    <w:rsid w:val="00127299"/>
    <w:rsid w:val="00127356"/>
    <w:rsid w:val="00127419"/>
    <w:rsid w:val="00127432"/>
    <w:rsid w:val="001274E9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667"/>
    <w:rsid w:val="001306CA"/>
    <w:rsid w:val="00130774"/>
    <w:rsid w:val="00130874"/>
    <w:rsid w:val="001309E6"/>
    <w:rsid w:val="00130A77"/>
    <w:rsid w:val="00130A9E"/>
    <w:rsid w:val="00130C76"/>
    <w:rsid w:val="00130D0A"/>
    <w:rsid w:val="00130E86"/>
    <w:rsid w:val="00130FB9"/>
    <w:rsid w:val="00130FC2"/>
    <w:rsid w:val="00130FE4"/>
    <w:rsid w:val="0013103E"/>
    <w:rsid w:val="00131059"/>
    <w:rsid w:val="00131301"/>
    <w:rsid w:val="00131318"/>
    <w:rsid w:val="001314C0"/>
    <w:rsid w:val="001315F4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29F"/>
    <w:rsid w:val="001325C0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6A"/>
    <w:rsid w:val="00133887"/>
    <w:rsid w:val="00133B32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F5"/>
    <w:rsid w:val="0013578E"/>
    <w:rsid w:val="001357DA"/>
    <w:rsid w:val="00135833"/>
    <w:rsid w:val="00135D85"/>
    <w:rsid w:val="00135DBE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C2F"/>
    <w:rsid w:val="00136C44"/>
    <w:rsid w:val="00136CFE"/>
    <w:rsid w:val="00136F2B"/>
    <w:rsid w:val="00136F42"/>
    <w:rsid w:val="00136FE5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A62"/>
    <w:rsid w:val="00140A6A"/>
    <w:rsid w:val="00140C9D"/>
    <w:rsid w:val="00140D56"/>
    <w:rsid w:val="00140F64"/>
    <w:rsid w:val="00140FB7"/>
    <w:rsid w:val="00140FE3"/>
    <w:rsid w:val="00141302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219D"/>
    <w:rsid w:val="0014228B"/>
    <w:rsid w:val="001422E5"/>
    <w:rsid w:val="001422EF"/>
    <w:rsid w:val="0014257C"/>
    <w:rsid w:val="00142928"/>
    <w:rsid w:val="0014298C"/>
    <w:rsid w:val="00142A2C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D7F"/>
    <w:rsid w:val="00143E30"/>
    <w:rsid w:val="00143E76"/>
    <w:rsid w:val="00143F53"/>
    <w:rsid w:val="0014406C"/>
    <w:rsid w:val="00144397"/>
    <w:rsid w:val="001443B8"/>
    <w:rsid w:val="00144724"/>
    <w:rsid w:val="001448B6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E26"/>
    <w:rsid w:val="00145E60"/>
    <w:rsid w:val="00145EEB"/>
    <w:rsid w:val="00145F44"/>
    <w:rsid w:val="00145F46"/>
    <w:rsid w:val="00146084"/>
    <w:rsid w:val="0014619B"/>
    <w:rsid w:val="001462D6"/>
    <w:rsid w:val="001468EB"/>
    <w:rsid w:val="00146ADF"/>
    <w:rsid w:val="00146DB3"/>
    <w:rsid w:val="00146E97"/>
    <w:rsid w:val="00146F70"/>
    <w:rsid w:val="00146F84"/>
    <w:rsid w:val="00147089"/>
    <w:rsid w:val="0014708F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785"/>
    <w:rsid w:val="001477DB"/>
    <w:rsid w:val="001478A0"/>
    <w:rsid w:val="00147B60"/>
    <w:rsid w:val="00147E50"/>
    <w:rsid w:val="00147F8D"/>
    <w:rsid w:val="001500B5"/>
    <w:rsid w:val="00150107"/>
    <w:rsid w:val="00150140"/>
    <w:rsid w:val="001501CE"/>
    <w:rsid w:val="001502C2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6"/>
    <w:rsid w:val="00151479"/>
    <w:rsid w:val="001515C5"/>
    <w:rsid w:val="00151693"/>
    <w:rsid w:val="001517BC"/>
    <w:rsid w:val="00151966"/>
    <w:rsid w:val="00151A35"/>
    <w:rsid w:val="00151E25"/>
    <w:rsid w:val="00151FBB"/>
    <w:rsid w:val="00151FE3"/>
    <w:rsid w:val="0015212A"/>
    <w:rsid w:val="0015214A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1B3"/>
    <w:rsid w:val="001562A0"/>
    <w:rsid w:val="00156304"/>
    <w:rsid w:val="0015630D"/>
    <w:rsid w:val="0015647F"/>
    <w:rsid w:val="00156875"/>
    <w:rsid w:val="001568FD"/>
    <w:rsid w:val="0015694F"/>
    <w:rsid w:val="00156AAE"/>
    <w:rsid w:val="00156B12"/>
    <w:rsid w:val="00156B68"/>
    <w:rsid w:val="00156D86"/>
    <w:rsid w:val="00156EB6"/>
    <w:rsid w:val="0015722A"/>
    <w:rsid w:val="001572C5"/>
    <w:rsid w:val="001572F0"/>
    <w:rsid w:val="00157301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B0"/>
    <w:rsid w:val="0016207F"/>
    <w:rsid w:val="001620C9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715"/>
    <w:rsid w:val="00163864"/>
    <w:rsid w:val="00163B2F"/>
    <w:rsid w:val="00163C01"/>
    <w:rsid w:val="00163C29"/>
    <w:rsid w:val="00163CD3"/>
    <w:rsid w:val="00163E3F"/>
    <w:rsid w:val="0016427A"/>
    <w:rsid w:val="001644F8"/>
    <w:rsid w:val="00164598"/>
    <w:rsid w:val="0016475A"/>
    <w:rsid w:val="00164768"/>
    <w:rsid w:val="00164AFD"/>
    <w:rsid w:val="00164B43"/>
    <w:rsid w:val="00164C94"/>
    <w:rsid w:val="00164D34"/>
    <w:rsid w:val="0016531B"/>
    <w:rsid w:val="00165745"/>
    <w:rsid w:val="00165864"/>
    <w:rsid w:val="001658BE"/>
    <w:rsid w:val="00165B0C"/>
    <w:rsid w:val="00165B13"/>
    <w:rsid w:val="00165C30"/>
    <w:rsid w:val="00165C8F"/>
    <w:rsid w:val="00165E2A"/>
    <w:rsid w:val="00165E6A"/>
    <w:rsid w:val="001661C5"/>
    <w:rsid w:val="001662E0"/>
    <w:rsid w:val="00166301"/>
    <w:rsid w:val="001663F2"/>
    <w:rsid w:val="0016640D"/>
    <w:rsid w:val="0016685D"/>
    <w:rsid w:val="001668CB"/>
    <w:rsid w:val="00166957"/>
    <w:rsid w:val="00166977"/>
    <w:rsid w:val="00166B3F"/>
    <w:rsid w:val="00166C28"/>
    <w:rsid w:val="00166FCC"/>
    <w:rsid w:val="00167088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70065"/>
    <w:rsid w:val="001701BB"/>
    <w:rsid w:val="001701FB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B0"/>
    <w:rsid w:val="001717D8"/>
    <w:rsid w:val="00171846"/>
    <w:rsid w:val="0017192F"/>
    <w:rsid w:val="00171CF4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7D3"/>
    <w:rsid w:val="0017480D"/>
    <w:rsid w:val="00174847"/>
    <w:rsid w:val="00174FD8"/>
    <w:rsid w:val="001750E5"/>
    <w:rsid w:val="00175137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B41"/>
    <w:rsid w:val="00176C8A"/>
    <w:rsid w:val="00176EE3"/>
    <w:rsid w:val="00177355"/>
    <w:rsid w:val="00177387"/>
    <w:rsid w:val="001774FC"/>
    <w:rsid w:val="001775EC"/>
    <w:rsid w:val="00177685"/>
    <w:rsid w:val="0017783F"/>
    <w:rsid w:val="0017797F"/>
    <w:rsid w:val="001779F7"/>
    <w:rsid w:val="00177A80"/>
    <w:rsid w:val="00177AF3"/>
    <w:rsid w:val="00177C0F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A3"/>
    <w:rsid w:val="0018159A"/>
    <w:rsid w:val="001818A6"/>
    <w:rsid w:val="001818B5"/>
    <w:rsid w:val="001819F8"/>
    <w:rsid w:val="00181A9D"/>
    <w:rsid w:val="00182022"/>
    <w:rsid w:val="00182060"/>
    <w:rsid w:val="001820E2"/>
    <w:rsid w:val="001822BB"/>
    <w:rsid w:val="001822C5"/>
    <w:rsid w:val="001826EE"/>
    <w:rsid w:val="0018277A"/>
    <w:rsid w:val="001829C5"/>
    <w:rsid w:val="00182C4F"/>
    <w:rsid w:val="00182D1B"/>
    <w:rsid w:val="00182DB3"/>
    <w:rsid w:val="00182EE3"/>
    <w:rsid w:val="00182EE4"/>
    <w:rsid w:val="0018303F"/>
    <w:rsid w:val="00183104"/>
    <w:rsid w:val="0018323A"/>
    <w:rsid w:val="001833FE"/>
    <w:rsid w:val="00183437"/>
    <w:rsid w:val="0018357F"/>
    <w:rsid w:val="0018360B"/>
    <w:rsid w:val="001836DA"/>
    <w:rsid w:val="001836E4"/>
    <w:rsid w:val="0018387E"/>
    <w:rsid w:val="00183880"/>
    <w:rsid w:val="0018399C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BB1"/>
    <w:rsid w:val="00184FB6"/>
    <w:rsid w:val="0018532A"/>
    <w:rsid w:val="001853F3"/>
    <w:rsid w:val="001858AB"/>
    <w:rsid w:val="00185A0A"/>
    <w:rsid w:val="00185B63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751"/>
    <w:rsid w:val="00186891"/>
    <w:rsid w:val="001868AA"/>
    <w:rsid w:val="0018694C"/>
    <w:rsid w:val="00186B8D"/>
    <w:rsid w:val="00186CB9"/>
    <w:rsid w:val="00186CCB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55"/>
    <w:rsid w:val="00190341"/>
    <w:rsid w:val="001905AE"/>
    <w:rsid w:val="001905F9"/>
    <w:rsid w:val="0019087C"/>
    <w:rsid w:val="00190CC5"/>
    <w:rsid w:val="00190F6F"/>
    <w:rsid w:val="00191600"/>
    <w:rsid w:val="001916D0"/>
    <w:rsid w:val="00191A7C"/>
    <w:rsid w:val="00191B63"/>
    <w:rsid w:val="00191BA5"/>
    <w:rsid w:val="00191D82"/>
    <w:rsid w:val="00191F4B"/>
    <w:rsid w:val="00192018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3024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44"/>
    <w:rsid w:val="00194DAE"/>
    <w:rsid w:val="00194DB3"/>
    <w:rsid w:val="00195240"/>
    <w:rsid w:val="00195997"/>
    <w:rsid w:val="001959CA"/>
    <w:rsid w:val="00195AB4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C25"/>
    <w:rsid w:val="00197C36"/>
    <w:rsid w:val="00197DC0"/>
    <w:rsid w:val="00197EC9"/>
    <w:rsid w:val="00197F67"/>
    <w:rsid w:val="001A01E7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712"/>
    <w:rsid w:val="001A18BF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502"/>
    <w:rsid w:val="001A25AE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A84"/>
    <w:rsid w:val="001A3BAB"/>
    <w:rsid w:val="001A3BE1"/>
    <w:rsid w:val="001A3C3C"/>
    <w:rsid w:val="001A3CC7"/>
    <w:rsid w:val="001A3D06"/>
    <w:rsid w:val="001A3EEB"/>
    <w:rsid w:val="001A3FF2"/>
    <w:rsid w:val="001A4204"/>
    <w:rsid w:val="001A42B9"/>
    <w:rsid w:val="001A43BD"/>
    <w:rsid w:val="001A4558"/>
    <w:rsid w:val="001A47C5"/>
    <w:rsid w:val="001A47DD"/>
    <w:rsid w:val="001A48FA"/>
    <w:rsid w:val="001A4C10"/>
    <w:rsid w:val="001A4D8D"/>
    <w:rsid w:val="001A4F6E"/>
    <w:rsid w:val="001A50A5"/>
    <w:rsid w:val="001A5211"/>
    <w:rsid w:val="001A522F"/>
    <w:rsid w:val="001A547F"/>
    <w:rsid w:val="001A5666"/>
    <w:rsid w:val="001A5B01"/>
    <w:rsid w:val="001A5CBE"/>
    <w:rsid w:val="001A5D69"/>
    <w:rsid w:val="001A5E4F"/>
    <w:rsid w:val="001A60FE"/>
    <w:rsid w:val="001A618C"/>
    <w:rsid w:val="001A61A8"/>
    <w:rsid w:val="001A6215"/>
    <w:rsid w:val="001A634D"/>
    <w:rsid w:val="001A640B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9D4"/>
    <w:rsid w:val="001B0A2F"/>
    <w:rsid w:val="001B0BB9"/>
    <w:rsid w:val="001B0C82"/>
    <w:rsid w:val="001B0D99"/>
    <w:rsid w:val="001B1008"/>
    <w:rsid w:val="001B102B"/>
    <w:rsid w:val="001B1597"/>
    <w:rsid w:val="001B15D8"/>
    <w:rsid w:val="001B1772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F25"/>
    <w:rsid w:val="001B3126"/>
    <w:rsid w:val="001B3133"/>
    <w:rsid w:val="001B313B"/>
    <w:rsid w:val="001B3251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14B"/>
    <w:rsid w:val="001B427F"/>
    <w:rsid w:val="001B438E"/>
    <w:rsid w:val="001B4426"/>
    <w:rsid w:val="001B4618"/>
    <w:rsid w:val="001B466C"/>
    <w:rsid w:val="001B48B7"/>
    <w:rsid w:val="001B48EC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703A"/>
    <w:rsid w:val="001B7124"/>
    <w:rsid w:val="001B7214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D1D"/>
    <w:rsid w:val="001C0F8C"/>
    <w:rsid w:val="001C0FB3"/>
    <w:rsid w:val="001C0FB6"/>
    <w:rsid w:val="001C0FF6"/>
    <w:rsid w:val="001C11CB"/>
    <w:rsid w:val="001C1240"/>
    <w:rsid w:val="001C134F"/>
    <w:rsid w:val="001C15A7"/>
    <w:rsid w:val="001C1611"/>
    <w:rsid w:val="001C168E"/>
    <w:rsid w:val="001C16A1"/>
    <w:rsid w:val="001C16DA"/>
    <w:rsid w:val="001C1735"/>
    <w:rsid w:val="001C1747"/>
    <w:rsid w:val="001C1ACA"/>
    <w:rsid w:val="001C1AE6"/>
    <w:rsid w:val="001C20FA"/>
    <w:rsid w:val="001C236B"/>
    <w:rsid w:val="001C24F9"/>
    <w:rsid w:val="001C25E2"/>
    <w:rsid w:val="001C2639"/>
    <w:rsid w:val="001C2879"/>
    <w:rsid w:val="001C296C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F75"/>
    <w:rsid w:val="001C4192"/>
    <w:rsid w:val="001C42D2"/>
    <w:rsid w:val="001C46B1"/>
    <w:rsid w:val="001C47C5"/>
    <w:rsid w:val="001C4A45"/>
    <w:rsid w:val="001C4BC4"/>
    <w:rsid w:val="001C4C48"/>
    <w:rsid w:val="001C4CE6"/>
    <w:rsid w:val="001C4D39"/>
    <w:rsid w:val="001C4DE8"/>
    <w:rsid w:val="001C5012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5"/>
    <w:rsid w:val="001C5D54"/>
    <w:rsid w:val="001C5FA1"/>
    <w:rsid w:val="001C6039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DCF"/>
    <w:rsid w:val="001C6EA8"/>
    <w:rsid w:val="001C6F72"/>
    <w:rsid w:val="001C6FC2"/>
    <w:rsid w:val="001C708B"/>
    <w:rsid w:val="001C7194"/>
    <w:rsid w:val="001C71DF"/>
    <w:rsid w:val="001C7228"/>
    <w:rsid w:val="001C727A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6E6"/>
    <w:rsid w:val="001D18CB"/>
    <w:rsid w:val="001D1995"/>
    <w:rsid w:val="001D1ACB"/>
    <w:rsid w:val="001D1B0A"/>
    <w:rsid w:val="001D1C0E"/>
    <w:rsid w:val="001D200D"/>
    <w:rsid w:val="001D20F4"/>
    <w:rsid w:val="001D2190"/>
    <w:rsid w:val="001D21F4"/>
    <w:rsid w:val="001D21FC"/>
    <w:rsid w:val="001D2204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53"/>
    <w:rsid w:val="001D359B"/>
    <w:rsid w:val="001D36DE"/>
    <w:rsid w:val="001D3C2F"/>
    <w:rsid w:val="001D3DE3"/>
    <w:rsid w:val="001D3EB2"/>
    <w:rsid w:val="001D3F2F"/>
    <w:rsid w:val="001D409B"/>
    <w:rsid w:val="001D40B3"/>
    <w:rsid w:val="001D40BE"/>
    <w:rsid w:val="001D420E"/>
    <w:rsid w:val="001D443C"/>
    <w:rsid w:val="001D4456"/>
    <w:rsid w:val="001D459C"/>
    <w:rsid w:val="001D4CEE"/>
    <w:rsid w:val="001D4EFF"/>
    <w:rsid w:val="001D53A1"/>
    <w:rsid w:val="001D5435"/>
    <w:rsid w:val="001D5634"/>
    <w:rsid w:val="001D5721"/>
    <w:rsid w:val="001D5802"/>
    <w:rsid w:val="001D5868"/>
    <w:rsid w:val="001D5B12"/>
    <w:rsid w:val="001D5BB0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B6C"/>
    <w:rsid w:val="001D7BCA"/>
    <w:rsid w:val="001D7CC7"/>
    <w:rsid w:val="001D7DBC"/>
    <w:rsid w:val="001D7E99"/>
    <w:rsid w:val="001E0041"/>
    <w:rsid w:val="001E0162"/>
    <w:rsid w:val="001E048E"/>
    <w:rsid w:val="001E0499"/>
    <w:rsid w:val="001E08DA"/>
    <w:rsid w:val="001E08F5"/>
    <w:rsid w:val="001E09AB"/>
    <w:rsid w:val="001E0AA9"/>
    <w:rsid w:val="001E0BDA"/>
    <w:rsid w:val="001E0D4B"/>
    <w:rsid w:val="001E0E5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A5D"/>
    <w:rsid w:val="001E1ABD"/>
    <w:rsid w:val="001E1C75"/>
    <w:rsid w:val="001E1CC4"/>
    <w:rsid w:val="001E1CEE"/>
    <w:rsid w:val="001E1CF3"/>
    <w:rsid w:val="001E1EE0"/>
    <w:rsid w:val="001E22F2"/>
    <w:rsid w:val="001E2302"/>
    <w:rsid w:val="001E230F"/>
    <w:rsid w:val="001E2410"/>
    <w:rsid w:val="001E245D"/>
    <w:rsid w:val="001E24FF"/>
    <w:rsid w:val="001E250E"/>
    <w:rsid w:val="001E25DD"/>
    <w:rsid w:val="001E2613"/>
    <w:rsid w:val="001E2670"/>
    <w:rsid w:val="001E26B3"/>
    <w:rsid w:val="001E26FD"/>
    <w:rsid w:val="001E2796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466"/>
    <w:rsid w:val="001E385B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4FC"/>
    <w:rsid w:val="001E472B"/>
    <w:rsid w:val="001E47BF"/>
    <w:rsid w:val="001E47D6"/>
    <w:rsid w:val="001E47EB"/>
    <w:rsid w:val="001E47F5"/>
    <w:rsid w:val="001E4AB7"/>
    <w:rsid w:val="001E4EC5"/>
    <w:rsid w:val="001E4FE9"/>
    <w:rsid w:val="001E5192"/>
    <w:rsid w:val="001E54A8"/>
    <w:rsid w:val="001E55AC"/>
    <w:rsid w:val="001E5637"/>
    <w:rsid w:val="001E57D0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655"/>
    <w:rsid w:val="001E67F0"/>
    <w:rsid w:val="001E685E"/>
    <w:rsid w:val="001E6943"/>
    <w:rsid w:val="001E69E3"/>
    <w:rsid w:val="001E6A5B"/>
    <w:rsid w:val="001E6A6E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23A"/>
    <w:rsid w:val="001E723B"/>
    <w:rsid w:val="001E7271"/>
    <w:rsid w:val="001E7422"/>
    <w:rsid w:val="001E7774"/>
    <w:rsid w:val="001E789C"/>
    <w:rsid w:val="001E7A04"/>
    <w:rsid w:val="001E7A87"/>
    <w:rsid w:val="001E7B8C"/>
    <w:rsid w:val="001E7E16"/>
    <w:rsid w:val="001E7F1B"/>
    <w:rsid w:val="001E7FC3"/>
    <w:rsid w:val="001F00CE"/>
    <w:rsid w:val="001F0426"/>
    <w:rsid w:val="001F0477"/>
    <w:rsid w:val="001F05AF"/>
    <w:rsid w:val="001F05E2"/>
    <w:rsid w:val="001F0C69"/>
    <w:rsid w:val="001F0D62"/>
    <w:rsid w:val="001F0F80"/>
    <w:rsid w:val="001F0FD0"/>
    <w:rsid w:val="001F12C4"/>
    <w:rsid w:val="001F1381"/>
    <w:rsid w:val="001F1413"/>
    <w:rsid w:val="001F14F1"/>
    <w:rsid w:val="001F1786"/>
    <w:rsid w:val="001F183C"/>
    <w:rsid w:val="001F1907"/>
    <w:rsid w:val="001F19CE"/>
    <w:rsid w:val="001F1CA0"/>
    <w:rsid w:val="001F1D42"/>
    <w:rsid w:val="001F1EEB"/>
    <w:rsid w:val="001F1F1B"/>
    <w:rsid w:val="001F20B0"/>
    <w:rsid w:val="001F2222"/>
    <w:rsid w:val="001F226F"/>
    <w:rsid w:val="001F2279"/>
    <w:rsid w:val="001F235F"/>
    <w:rsid w:val="001F2B19"/>
    <w:rsid w:val="001F2B8C"/>
    <w:rsid w:val="001F2C59"/>
    <w:rsid w:val="001F2D82"/>
    <w:rsid w:val="001F2D9E"/>
    <w:rsid w:val="001F300F"/>
    <w:rsid w:val="001F31CE"/>
    <w:rsid w:val="001F3443"/>
    <w:rsid w:val="001F35F2"/>
    <w:rsid w:val="001F3611"/>
    <w:rsid w:val="001F38C5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9DE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620"/>
    <w:rsid w:val="001F6661"/>
    <w:rsid w:val="001F672E"/>
    <w:rsid w:val="001F67A8"/>
    <w:rsid w:val="001F682A"/>
    <w:rsid w:val="001F68F0"/>
    <w:rsid w:val="001F6B47"/>
    <w:rsid w:val="001F6BE1"/>
    <w:rsid w:val="001F6FFD"/>
    <w:rsid w:val="001F7124"/>
    <w:rsid w:val="001F72FF"/>
    <w:rsid w:val="001F74F5"/>
    <w:rsid w:val="001F750D"/>
    <w:rsid w:val="001F7667"/>
    <w:rsid w:val="001F77B9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B77"/>
    <w:rsid w:val="00200B8F"/>
    <w:rsid w:val="002010FC"/>
    <w:rsid w:val="00201174"/>
    <w:rsid w:val="00201438"/>
    <w:rsid w:val="0020147B"/>
    <w:rsid w:val="002014F3"/>
    <w:rsid w:val="00201519"/>
    <w:rsid w:val="0020170B"/>
    <w:rsid w:val="0020176B"/>
    <w:rsid w:val="0020178D"/>
    <w:rsid w:val="002017F2"/>
    <w:rsid w:val="00201896"/>
    <w:rsid w:val="00201AA4"/>
    <w:rsid w:val="00201B98"/>
    <w:rsid w:val="00201D53"/>
    <w:rsid w:val="00201F6A"/>
    <w:rsid w:val="00201F95"/>
    <w:rsid w:val="0020205C"/>
    <w:rsid w:val="0020205D"/>
    <w:rsid w:val="002021A1"/>
    <w:rsid w:val="002021A7"/>
    <w:rsid w:val="002023A2"/>
    <w:rsid w:val="002024A1"/>
    <w:rsid w:val="00202627"/>
    <w:rsid w:val="00202654"/>
    <w:rsid w:val="00202740"/>
    <w:rsid w:val="002028B2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BEA"/>
    <w:rsid w:val="00203CDE"/>
    <w:rsid w:val="00203D3E"/>
    <w:rsid w:val="00203FDE"/>
    <w:rsid w:val="002040EC"/>
    <w:rsid w:val="002041C1"/>
    <w:rsid w:val="00204284"/>
    <w:rsid w:val="002042F8"/>
    <w:rsid w:val="002046E0"/>
    <w:rsid w:val="00204933"/>
    <w:rsid w:val="00204B6B"/>
    <w:rsid w:val="00204B6D"/>
    <w:rsid w:val="00204BE8"/>
    <w:rsid w:val="00204C79"/>
    <w:rsid w:val="00204D9D"/>
    <w:rsid w:val="00204DB8"/>
    <w:rsid w:val="00204ECC"/>
    <w:rsid w:val="002052DD"/>
    <w:rsid w:val="002055B0"/>
    <w:rsid w:val="00205605"/>
    <w:rsid w:val="00205B5C"/>
    <w:rsid w:val="00205BC1"/>
    <w:rsid w:val="002060BF"/>
    <w:rsid w:val="002060D7"/>
    <w:rsid w:val="00206239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4D"/>
    <w:rsid w:val="0020778F"/>
    <w:rsid w:val="002078F1"/>
    <w:rsid w:val="00207AE5"/>
    <w:rsid w:val="00207C27"/>
    <w:rsid w:val="00207C3A"/>
    <w:rsid w:val="00207F8B"/>
    <w:rsid w:val="0021031D"/>
    <w:rsid w:val="0021056F"/>
    <w:rsid w:val="00210710"/>
    <w:rsid w:val="00210822"/>
    <w:rsid w:val="00210883"/>
    <w:rsid w:val="00210A37"/>
    <w:rsid w:val="00210A59"/>
    <w:rsid w:val="002111AB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21A7"/>
    <w:rsid w:val="0021224C"/>
    <w:rsid w:val="00212250"/>
    <w:rsid w:val="00212350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455"/>
    <w:rsid w:val="002134A7"/>
    <w:rsid w:val="002137B7"/>
    <w:rsid w:val="002138CE"/>
    <w:rsid w:val="0021391E"/>
    <w:rsid w:val="00213A48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FAD"/>
    <w:rsid w:val="00216527"/>
    <w:rsid w:val="002168DD"/>
    <w:rsid w:val="002168FC"/>
    <w:rsid w:val="00216950"/>
    <w:rsid w:val="002169F4"/>
    <w:rsid w:val="00216C6B"/>
    <w:rsid w:val="00216D19"/>
    <w:rsid w:val="00216D1A"/>
    <w:rsid w:val="00216D32"/>
    <w:rsid w:val="00216D44"/>
    <w:rsid w:val="0021717A"/>
    <w:rsid w:val="002172E8"/>
    <w:rsid w:val="002173DC"/>
    <w:rsid w:val="002173E7"/>
    <w:rsid w:val="0021745A"/>
    <w:rsid w:val="00217532"/>
    <w:rsid w:val="00217535"/>
    <w:rsid w:val="0021789F"/>
    <w:rsid w:val="00217988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15"/>
    <w:rsid w:val="0022045A"/>
    <w:rsid w:val="002204FA"/>
    <w:rsid w:val="0022051B"/>
    <w:rsid w:val="00220773"/>
    <w:rsid w:val="002207F7"/>
    <w:rsid w:val="00220882"/>
    <w:rsid w:val="00220886"/>
    <w:rsid w:val="00220B60"/>
    <w:rsid w:val="00220CEE"/>
    <w:rsid w:val="00220DFE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B0A"/>
    <w:rsid w:val="00221B93"/>
    <w:rsid w:val="00221C6E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D2"/>
    <w:rsid w:val="00222AC3"/>
    <w:rsid w:val="00222D26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B"/>
    <w:rsid w:val="00223F3C"/>
    <w:rsid w:val="00223F58"/>
    <w:rsid w:val="00224018"/>
    <w:rsid w:val="002240F1"/>
    <w:rsid w:val="002245F6"/>
    <w:rsid w:val="00224642"/>
    <w:rsid w:val="00224724"/>
    <w:rsid w:val="002249E6"/>
    <w:rsid w:val="00224BF2"/>
    <w:rsid w:val="00225139"/>
    <w:rsid w:val="0022516D"/>
    <w:rsid w:val="002251D0"/>
    <w:rsid w:val="00225202"/>
    <w:rsid w:val="002253BD"/>
    <w:rsid w:val="00225410"/>
    <w:rsid w:val="002254C5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08"/>
    <w:rsid w:val="00227230"/>
    <w:rsid w:val="0022733E"/>
    <w:rsid w:val="00227451"/>
    <w:rsid w:val="00227566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14C"/>
    <w:rsid w:val="00230204"/>
    <w:rsid w:val="0023023C"/>
    <w:rsid w:val="00230459"/>
    <w:rsid w:val="00230534"/>
    <w:rsid w:val="00230690"/>
    <w:rsid w:val="002310E5"/>
    <w:rsid w:val="0023123B"/>
    <w:rsid w:val="00231242"/>
    <w:rsid w:val="002313CD"/>
    <w:rsid w:val="00231901"/>
    <w:rsid w:val="00231933"/>
    <w:rsid w:val="00231B8D"/>
    <w:rsid w:val="00231CEA"/>
    <w:rsid w:val="00231D1E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3221"/>
    <w:rsid w:val="00233366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412E"/>
    <w:rsid w:val="002341CA"/>
    <w:rsid w:val="0023449C"/>
    <w:rsid w:val="002344C2"/>
    <w:rsid w:val="002345FB"/>
    <w:rsid w:val="002346C8"/>
    <w:rsid w:val="00234AA5"/>
    <w:rsid w:val="00234B19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23E"/>
    <w:rsid w:val="00236303"/>
    <w:rsid w:val="002367AA"/>
    <w:rsid w:val="0023687C"/>
    <w:rsid w:val="00236885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BD4"/>
    <w:rsid w:val="00237C9B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CB5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E66"/>
    <w:rsid w:val="0024312D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327"/>
    <w:rsid w:val="00244381"/>
    <w:rsid w:val="00244426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0A"/>
    <w:rsid w:val="00245C59"/>
    <w:rsid w:val="00245C74"/>
    <w:rsid w:val="00245EDD"/>
    <w:rsid w:val="002460A3"/>
    <w:rsid w:val="0024614D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C5E"/>
    <w:rsid w:val="00247C9C"/>
    <w:rsid w:val="00247CB0"/>
    <w:rsid w:val="00247F5E"/>
    <w:rsid w:val="0025022A"/>
    <w:rsid w:val="00250626"/>
    <w:rsid w:val="0025066E"/>
    <w:rsid w:val="0025067A"/>
    <w:rsid w:val="0025078B"/>
    <w:rsid w:val="00250BB5"/>
    <w:rsid w:val="00250CF8"/>
    <w:rsid w:val="00250F31"/>
    <w:rsid w:val="00251095"/>
    <w:rsid w:val="002510BC"/>
    <w:rsid w:val="00251241"/>
    <w:rsid w:val="0025151E"/>
    <w:rsid w:val="00251542"/>
    <w:rsid w:val="002515DC"/>
    <w:rsid w:val="00251621"/>
    <w:rsid w:val="00251B9B"/>
    <w:rsid w:val="00251D7B"/>
    <w:rsid w:val="00252590"/>
    <w:rsid w:val="002527D8"/>
    <w:rsid w:val="002528F0"/>
    <w:rsid w:val="00252C55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C34"/>
    <w:rsid w:val="0025420F"/>
    <w:rsid w:val="002542E9"/>
    <w:rsid w:val="00254311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14A"/>
    <w:rsid w:val="0025733D"/>
    <w:rsid w:val="002574BC"/>
    <w:rsid w:val="0025765A"/>
    <w:rsid w:val="002577ED"/>
    <w:rsid w:val="00257989"/>
    <w:rsid w:val="00257ACD"/>
    <w:rsid w:val="00257BF5"/>
    <w:rsid w:val="00257C99"/>
    <w:rsid w:val="00257CA3"/>
    <w:rsid w:val="00257E2F"/>
    <w:rsid w:val="00257F31"/>
    <w:rsid w:val="00257F94"/>
    <w:rsid w:val="002601BE"/>
    <w:rsid w:val="002604EA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62"/>
    <w:rsid w:val="00261EAA"/>
    <w:rsid w:val="00261F1B"/>
    <w:rsid w:val="00262043"/>
    <w:rsid w:val="0026218A"/>
    <w:rsid w:val="0026223F"/>
    <w:rsid w:val="002622C8"/>
    <w:rsid w:val="002623B2"/>
    <w:rsid w:val="00262405"/>
    <w:rsid w:val="0026252E"/>
    <w:rsid w:val="002625A6"/>
    <w:rsid w:val="002628FB"/>
    <w:rsid w:val="00262916"/>
    <w:rsid w:val="002629CE"/>
    <w:rsid w:val="00262BAE"/>
    <w:rsid w:val="00262CA9"/>
    <w:rsid w:val="00262D76"/>
    <w:rsid w:val="00262E14"/>
    <w:rsid w:val="00263119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E21"/>
    <w:rsid w:val="00264186"/>
    <w:rsid w:val="00264341"/>
    <w:rsid w:val="0026442A"/>
    <w:rsid w:val="00264461"/>
    <w:rsid w:val="00264465"/>
    <w:rsid w:val="002646F5"/>
    <w:rsid w:val="0026470C"/>
    <w:rsid w:val="00264C1A"/>
    <w:rsid w:val="00264C51"/>
    <w:rsid w:val="00264E04"/>
    <w:rsid w:val="0026526C"/>
    <w:rsid w:val="0026550A"/>
    <w:rsid w:val="002656C6"/>
    <w:rsid w:val="002656EC"/>
    <w:rsid w:val="002656F1"/>
    <w:rsid w:val="00265735"/>
    <w:rsid w:val="00265942"/>
    <w:rsid w:val="00265A63"/>
    <w:rsid w:val="00265BFC"/>
    <w:rsid w:val="00265C87"/>
    <w:rsid w:val="00265CCA"/>
    <w:rsid w:val="00265F02"/>
    <w:rsid w:val="00265F4B"/>
    <w:rsid w:val="00265FF4"/>
    <w:rsid w:val="002662DC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CF3"/>
    <w:rsid w:val="00266DD6"/>
    <w:rsid w:val="00266FBF"/>
    <w:rsid w:val="00267500"/>
    <w:rsid w:val="002675FE"/>
    <w:rsid w:val="0026768C"/>
    <w:rsid w:val="00267933"/>
    <w:rsid w:val="002679FE"/>
    <w:rsid w:val="00267B78"/>
    <w:rsid w:val="00267C1B"/>
    <w:rsid w:val="00267CAF"/>
    <w:rsid w:val="00267EA8"/>
    <w:rsid w:val="00267EF7"/>
    <w:rsid w:val="00267F50"/>
    <w:rsid w:val="00270092"/>
    <w:rsid w:val="002701D2"/>
    <w:rsid w:val="002702F8"/>
    <w:rsid w:val="00270347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0C77"/>
    <w:rsid w:val="0027108F"/>
    <w:rsid w:val="00271172"/>
    <w:rsid w:val="0027136A"/>
    <w:rsid w:val="0027138E"/>
    <w:rsid w:val="002716B3"/>
    <w:rsid w:val="00271A82"/>
    <w:rsid w:val="00271B16"/>
    <w:rsid w:val="00271D80"/>
    <w:rsid w:val="00271DD9"/>
    <w:rsid w:val="00272069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B6"/>
    <w:rsid w:val="00272F1A"/>
    <w:rsid w:val="0027306D"/>
    <w:rsid w:val="002730C7"/>
    <w:rsid w:val="002730FB"/>
    <w:rsid w:val="00273284"/>
    <w:rsid w:val="002733B7"/>
    <w:rsid w:val="002734F6"/>
    <w:rsid w:val="00273505"/>
    <w:rsid w:val="0027381A"/>
    <w:rsid w:val="002739D3"/>
    <w:rsid w:val="00273EFE"/>
    <w:rsid w:val="0027402D"/>
    <w:rsid w:val="0027433E"/>
    <w:rsid w:val="002743C9"/>
    <w:rsid w:val="002744D8"/>
    <w:rsid w:val="002745FE"/>
    <w:rsid w:val="0027460F"/>
    <w:rsid w:val="002746EE"/>
    <w:rsid w:val="00274788"/>
    <w:rsid w:val="002748AD"/>
    <w:rsid w:val="002748B6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E6"/>
    <w:rsid w:val="00276B87"/>
    <w:rsid w:val="00276BFD"/>
    <w:rsid w:val="00276C0C"/>
    <w:rsid w:val="00276CB0"/>
    <w:rsid w:val="00276D00"/>
    <w:rsid w:val="00276F8A"/>
    <w:rsid w:val="0027711A"/>
    <w:rsid w:val="00277195"/>
    <w:rsid w:val="00277220"/>
    <w:rsid w:val="002775DE"/>
    <w:rsid w:val="002775FD"/>
    <w:rsid w:val="00277716"/>
    <w:rsid w:val="0027783F"/>
    <w:rsid w:val="00277856"/>
    <w:rsid w:val="0027792D"/>
    <w:rsid w:val="00277961"/>
    <w:rsid w:val="00277964"/>
    <w:rsid w:val="00277BA3"/>
    <w:rsid w:val="00277C82"/>
    <w:rsid w:val="00277DE9"/>
    <w:rsid w:val="00277EF7"/>
    <w:rsid w:val="00280043"/>
    <w:rsid w:val="0028009E"/>
    <w:rsid w:val="002801D7"/>
    <w:rsid w:val="002807AB"/>
    <w:rsid w:val="00280836"/>
    <w:rsid w:val="00280BBA"/>
    <w:rsid w:val="00280D17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6B"/>
    <w:rsid w:val="0028247A"/>
    <w:rsid w:val="00282570"/>
    <w:rsid w:val="0028268C"/>
    <w:rsid w:val="002827F7"/>
    <w:rsid w:val="00282A55"/>
    <w:rsid w:val="00282A87"/>
    <w:rsid w:val="00282B7B"/>
    <w:rsid w:val="00282B86"/>
    <w:rsid w:val="00282C28"/>
    <w:rsid w:val="00282CCF"/>
    <w:rsid w:val="00282EE6"/>
    <w:rsid w:val="00283000"/>
    <w:rsid w:val="00283549"/>
    <w:rsid w:val="00283707"/>
    <w:rsid w:val="002837F7"/>
    <w:rsid w:val="00283D69"/>
    <w:rsid w:val="00283EFC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27E"/>
    <w:rsid w:val="002852FE"/>
    <w:rsid w:val="002853F0"/>
    <w:rsid w:val="00285665"/>
    <w:rsid w:val="00285885"/>
    <w:rsid w:val="00285992"/>
    <w:rsid w:val="00285A7B"/>
    <w:rsid w:val="00285AA0"/>
    <w:rsid w:val="00285FCA"/>
    <w:rsid w:val="00286055"/>
    <w:rsid w:val="00286065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C33"/>
    <w:rsid w:val="00286C3F"/>
    <w:rsid w:val="00286C60"/>
    <w:rsid w:val="00286CCE"/>
    <w:rsid w:val="00286EC8"/>
    <w:rsid w:val="00286F8B"/>
    <w:rsid w:val="00286F91"/>
    <w:rsid w:val="00286F9A"/>
    <w:rsid w:val="002870FE"/>
    <w:rsid w:val="00287481"/>
    <w:rsid w:val="0028780B"/>
    <w:rsid w:val="0028799D"/>
    <w:rsid w:val="002879F2"/>
    <w:rsid w:val="00287A4B"/>
    <w:rsid w:val="00287A8B"/>
    <w:rsid w:val="00287BDD"/>
    <w:rsid w:val="00287E47"/>
    <w:rsid w:val="0029017C"/>
    <w:rsid w:val="002901C2"/>
    <w:rsid w:val="002904CF"/>
    <w:rsid w:val="002907CE"/>
    <w:rsid w:val="00290803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E"/>
    <w:rsid w:val="00294485"/>
    <w:rsid w:val="00294A38"/>
    <w:rsid w:val="00294AA0"/>
    <w:rsid w:val="00294BB1"/>
    <w:rsid w:val="00294C42"/>
    <w:rsid w:val="00294D03"/>
    <w:rsid w:val="00294D76"/>
    <w:rsid w:val="00294EE9"/>
    <w:rsid w:val="00294F0C"/>
    <w:rsid w:val="00294FDB"/>
    <w:rsid w:val="00295143"/>
    <w:rsid w:val="00295262"/>
    <w:rsid w:val="002954F1"/>
    <w:rsid w:val="0029562A"/>
    <w:rsid w:val="00295953"/>
    <w:rsid w:val="00295968"/>
    <w:rsid w:val="002959A8"/>
    <w:rsid w:val="00295B21"/>
    <w:rsid w:val="00295C84"/>
    <w:rsid w:val="00295D68"/>
    <w:rsid w:val="00295F30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98"/>
    <w:rsid w:val="002A0996"/>
    <w:rsid w:val="002A0A0F"/>
    <w:rsid w:val="002A0BED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84"/>
    <w:rsid w:val="002A1C2D"/>
    <w:rsid w:val="002A2181"/>
    <w:rsid w:val="002A22F9"/>
    <w:rsid w:val="002A23B2"/>
    <w:rsid w:val="002A23D5"/>
    <w:rsid w:val="002A24B1"/>
    <w:rsid w:val="002A26A7"/>
    <w:rsid w:val="002A273F"/>
    <w:rsid w:val="002A276B"/>
    <w:rsid w:val="002A2809"/>
    <w:rsid w:val="002A28DB"/>
    <w:rsid w:val="002A28E8"/>
    <w:rsid w:val="002A29B7"/>
    <w:rsid w:val="002A2C4A"/>
    <w:rsid w:val="002A2F39"/>
    <w:rsid w:val="002A30BE"/>
    <w:rsid w:val="002A3155"/>
    <w:rsid w:val="002A3550"/>
    <w:rsid w:val="002A36AF"/>
    <w:rsid w:val="002A3BB0"/>
    <w:rsid w:val="002A3D52"/>
    <w:rsid w:val="002A3DF9"/>
    <w:rsid w:val="002A3E27"/>
    <w:rsid w:val="002A3E7D"/>
    <w:rsid w:val="002A3EE7"/>
    <w:rsid w:val="002A3F01"/>
    <w:rsid w:val="002A405B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2A"/>
    <w:rsid w:val="002A4E72"/>
    <w:rsid w:val="002A4E94"/>
    <w:rsid w:val="002A4F20"/>
    <w:rsid w:val="002A4F26"/>
    <w:rsid w:val="002A4FD0"/>
    <w:rsid w:val="002A51B7"/>
    <w:rsid w:val="002A53E4"/>
    <w:rsid w:val="002A5585"/>
    <w:rsid w:val="002A58B3"/>
    <w:rsid w:val="002A5AB9"/>
    <w:rsid w:val="002A5B87"/>
    <w:rsid w:val="002A5D92"/>
    <w:rsid w:val="002A5EA5"/>
    <w:rsid w:val="002A60C1"/>
    <w:rsid w:val="002A6277"/>
    <w:rsid w:val="002A6705"/>
    <w:rsid w:val="002A6757"/>
    <w:rsid w:val="002A6BB7"/>
    <w:rsid w:val="002A6C16"/>
    <w:rsid w:val="002A6D6E"/>
    <w:rsid w:val="002A6EBB"/>
    <w:rsid w:val="002A6F8E"/>
    <w:rsid w:val="002A7104"/>
    <w:rsid w:val="002A722C"/>
    <w:rsid w:val="002A7332"/>
    <w:rsid w:val="002A7557"/>
    <w:rsid w:val="002A7792"/>
    <w:rsid w:val="002A7851"/>
    <w:rsid w:val="002A7998"/>
    <w:rsid w:val="002A7AD4"/>
    <w:rsid w:val="002A7B99"/>
    <w:rsid w:val="002A7F14"/>
    <w:rsid w:val="002A7F27"/>
    <w:rsid w:val="002B0262"/>
    <w:rsid w:val="002B04A0"/>
    <w:rsid w:val="002B0757"/>
    <w:rsid w:val="002B090D"/>
    <w:rsid w:val="002B0983"/>
    <w:rsid w:val="002B0A84"/>
    <w:rsid w:val="002B0AE7"/>
    <w:rsid w:val="002B0B6A"/>
    <w:rsid w:val="002B0CEB"/>
    <w:rsid w:val="002B0D93"/>
    <w:rsid w:val="002B11A2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2281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B21"/>
    <w:rsid w:val="002B3D3D"/>
    <w:rsid w:val="002B3ED4"/>
    <w:rsid w:val="002B43EE"/>
    <w:rsid w:val="002B492C"/>
    <w:rsid w:val="002B49FB"/>
    <w:rsid w:val="002B4CB1"/>
    <w:rsid w:val="002B4D3C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552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4F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F3B"/>
    <w:rsid w:val="002C1F4D"/>
    <w:rsid w:val="002C1FB9"/>
    <w:rsid w:val="002C21B3"/>
    <w:rsid w:val="002C2469"/>
    <w:rsid w:val="002C247F"/>
    <w:rsid w:val="002C250C"/>
    <w:rsid w:val="002C2511"/>
    <w:rsid w:val="002C2593"/>
    <w:rsid w:val="002C2777"/>
    <w:rsid w:val="002C282E"/>
    <w:rsid w:val="002C28FC"/>
    <w:rsid w:val="002C2C7F"/>
    <w:rsid w:val="002C2CD3"/>
    <w:rsid w:val="002C2E20"/>
    <w:rsid w:val="002C362C"/>
    <w:rsid w:val="002C36EB"/>
    <w:rsid w:val="002C377B"/>
    <w:rsid w:val="002C3800"/>
    <w:rsid w:val="002C39BE"/>
    <w:rsid w:val="002C3A41"/>
    <w:rsid w:val="002C3CF0"/>
    <w:rsid w:val="002C3E72"/>
    <w:rsid w:val="002C40ED"/>
    <w:rsid w:val="002C430E"/>
    <w:rsid w:val="002C4334"/>
    <w:rsid w:val="002C43F0"/>
    <w:rsid w:val="002C447D"/>
    <w:rsid w:val="002C4553"/>
    <w:rsid w:val="002C4688"/>
    <w:rsid w:val="002C4859"/>
    <w:rsid w:val="002C4891"/>
    <w:rsid w:val="002C4D49"/>
    <w:rsid w:val="002C4D70"/>
    <w:rsid w:val="002C4D82"/>
    <w:rsid w:val="002C4E3E"/>
    <w:rsid w:val="002C4EB2"/>
    <w:rsid w:val="002C4FCA"/>
    <w:rsid w:val="002C50F7"/>
    <w:rsid w:val="002C5239"/>
    <w:rsid w:val="002C5298"/>
    <w:rsid w:val="002C52D8"/>
    <w:rsid w:val="002C54C7"/>
    <w:rsid w:val="002C56D6"/>
    <w:rsid w:val="002C584C"/>
    <w:rsid w:val="002C58C2"/>
    <w:rsid w:val="002C5917"/>
    <w:rsid w:val="002C595D"/>
    <w:rsid w:val="002C5C17"/>
    <w:rsid w:val="002C5CA9"/>
    <w:rsid w:val="002C5DB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7B7"/>
    <w:rsid w:val="002C7828"/>
    <w:rsid w:val="002C796E"/>
    <w:rsid w:val="002C7A6D"/>
    <w:rsid w:val="002C7C5F"/>
    <w:rsid w:val="002C7CB7"/>
    <w:rsid w:val="002C7CD0"/>
    <w:rsid w:val="002C7D32"/>
    <w:rsid w:val="002C7DB3"/>
    <w:rsid w:val="002C7DCA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E1"/>
    <w:rsid w:val="002D160F"/>
    <w:rsid w:val="002D18A8"/>
    <w:rsid w:val="002D1927"/>
    <w:rsid w:val="002D1998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ECB"/>
    <w:rsid w:val="002D3089"/>
    <w:rsid w:val="002D328A"/>
    <w:rsid w:val="002D33FB"/>
    <w:rsid w:val="002D3566"/>
    <w:rsid w:val="002D37ED"/>
    <w:rsid w:val="002D39A4"/>
    <w:rsid w:val="002D3B6D"/>
    <w:rsid w:val="002D3B82"/>
    <w:rsid w:val="002D3BC8"/>
    <w:rsid w:val="002D3DE1"/>
    <w:rsid w:val="002D3EBC"/>
    <w:rsid w:val="002D3EF0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817"/>
    <w:rsid w:val="002D482F"/>
    <w:rsid w:val="002D49A1"/>
    <w:rsid w:val="002D49EE"/>
    <w:rsid w:val="002D4C6C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854"/>
    <w:rsid w:val="002D68ED"/>
    <w:rsid w:val="002D6AC4"/>
    <w:rsid w:val="002D6AE4"/>
    <w:rsid w:val="002D6BA7"/>
    <w:rsid w:val="002D6F49"/>
    <w:rsid w:val="002D7287"/>
    <w:rsid w:val="002D729A"/>
    <w:rsid w:val="002D72DC"/>
    <w:rsid w:val="002D7305"/>
    <w:rsid w:val="002D758E"/>
    <w:rsid w:val="002D75D2"/>
    <w:rsid w:val="002D772D"/>
    <w:rsid w:val="002D792B"/>
    <w:rsid w:val="002D795E"/>
    <w:rsid w:val="002D79A2"/>
    <w:rsid w:val="002D7B85"/>
    <w:rsid w:val="002D7C90"/>
    <w:rsid w:val="002D7FBE"/>
    <w:rsid w:val="002E0040"/>
    <w:rsid w:val="002E0251"/>
    <w:rsid w:val="002E02B6"/>
    <w:rsid w:val="002E0443"/>
    <w:rsid w:val="002E051F"/>
    <w:rsid w:val="002E0637"/>
    <w:rsid w:val="002E08E3"/>
    <w:rsid w:val="002E0A78"/>
    <w:rsid w:val="002E0A95"/>
    <w:rsid w:val="002E0AE3"/>
    <w:rsid w:val="002E1078"/>
    <w:rsid w:val="002E10D2"/>
    <w:rsid w:val="002E11BF"/>
    <w:rsid w:val="002E1337"/>
    <w:rsid w:val="002E14E1"/>
    <w:rsid w:val="002E1B8D"/>
    <w:rsid w:val="002E1DA5"/>
    <w:rsid w:val="002E2007"/>
    <w:rsid w:val="002E221B"/>
    <w:rsid w:val="002E2301"/>
    <w:rsid w:val="002E2519"/>
    <w:rsid w:val="002E2702"/>
    <w:rsid w:val="002E2723"/>
    <w:rsid w:val="002E2742"/>
    <w:rsid w:val="002E2750"/>
    <w:rsid w:val="002E2783"/>
    <w:rsid w:val="002E27CF"/>
    <w:rsid w:val="002E28A4"/>
    <w:rsid w:val="002E29D5"/>
    <w:rsid w:val="002E2A2E"/>
    <w:rsid w:val="002E2A62"/>
    <w:rsid w:val="002E2B35"/>
    <w:rsid w:val="002E2B6E"/>
    <w:rsid w:val="002E2DA3"/>
    <w:rsid w:val="002E2E1E"/>
    <w:rsid w:val="002E2FE5"/>
    <w:rsid w:val="002E30E6"/>
    <w:rsid w:val="002E3529"/>
    <w:rsid w:val="002E3570"/>
    <w:rsid w:val="002E371C"/>
    <w:rsid w:val="002E3745"/>
    <w:rsid w:val="002E3C3C"/>
    <w:rsid w:val="002E4139"/>
    <w:rsid w:val="002E42A1"/>
    <w:rsid w:val="002E43E6"/>
    <w:rsid w:val="002E43FD"/>
    <w:rsid w:val="002E4968"/>
    <w:rsid w:val="002E49AF"/>
    <w:rsid w:val="002E4B18"/>
    <w:rsid w:val="002E4B34"/>
    <w:rsid w:val="002E4BFD"/>
    <w:rsid w:val="002E4CF7"/>
    <w:rsid w:val="002E4FB6"/>
    <w:rsid w:val="002E50E9"/>
    <w:rsid w:val="002E5305"/>
    <w:rsid w:val="002E57FD"/>
    <w:rsid w:val="002E5851"/>
    <w:rsid w:val="002E58B4"/>
    <w:rsid w:val="002E595B"/>
    <w:rsid w:val="002E5AA9"/>
    <w:rsid w:val="002E5BE4"/>
    <w:rsid w:val="002E5D4C"/>
    <w:rsid w:val="002E5EAA"/>
    <w:rsid w:val="002E5F44"/>
    <w:rsid w:val="002E5FE4"/>
    <w:rsid w:val="002E603F"/>
    <w:rsid w:val="002E6346"/>
    <w:rsid w:val="002E636A"/>
    <w:rsid w:val="002E6396"/>
    <w:rsid w:val="002E66A9"/>
    <w:rsid w:val="002E698D"/>
    <w:rsid w:val="002E69AF"/>
    <w:rsid w:val="002E6CC2"/>
    <w:rsid w:val="002E6DBA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29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345"/>
    <w:rsid w:val="002F1554"/>
    <w:rsid w:val="002F1601"/>
    <w:rsid w:val="002F1751"/>
    <w:rsid w:val="002F1A18"/>
    <w:rsid w:val="002F1C39"/>
    <w:rsid w:val="002F1CD1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A90"/>
    <w:rsid w:val="002F2AF5"/>
    <w:rsid w:val="002F2C76"/>
    <w:rsid w:val="002F2C7D"/>
    <w:rsid w:val="002F2DCC"/>
    <w:rsid w:val="002F2E51"/>
    <w:rsid w:val="002F32B4"/>
    <w:rsid w:val="002F32F9"/>
    <w:rsid w:val="002F34E2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8C6"/>
    <w:rsid w:val="002F4A23"/>
    <w:rsid w:val="002F4A35"/>
    <w:rsid w:val="002F4B80"/>
    <w:rsid w:val="002F4D69"/>
    <w:rsid w:val="002F4EBC"/>
    <w:rsid w:val="002F4F81"/>
    <w:rsid w:val="002F50D1"/>
    <w:rsid w:val="002F53BB"/>
    <w:rsid w:val="002F56F0"/>
    <w:rsid w:val="002F57A2"/>
    <w:rsid w:val="002F58CB"/>
    <w:rsid w:val="002F5AAA"/>
    <w:rsid w:val="002F5CF6"/>
    <w:rsid w:val="002F60B4"/>
    <w:rsid w:val="002F6380"/>
    <w:rsid w:val="002F67C6"/>
    <w:rsid w:val="002F6B9B"/>
    <w:rsid w:val="002F6DB0"/>
    <w:rsid w:val="002F6E6B"/>
    <w:rsid w:val="002F709A"/>
    <w:rsid w:val="002F70AA"/>
    <w:rsid w:val="002F7471"/>
    <w:rsid w:val="002F7654"/>
    <w:rsid w:val="002F775E"/>
    <w:rsid w:val="002F79E4"/>
    <w:rsid w:val="002F7A0A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585"/>
    <w:rsid w:val="003005D7"/>
    <w:rsid w:val="00300708"/>
    <w:rsid w:val="0030086C"/>
    <w:rsid w:val="003008BD"/>
    <w:rsid w:val="00300C9F"/>
    <w:rsid w:val="00300D44"/>
    <w:rsid w:val="00300E2D"/>
    <w:rsid w:val="00300FC4"/>
    <w:rsid w:val="00301002"/>
    <w:rsid w:val="00301054"/>
    <w:rsid w:val="0030143F"/>
    <w:rsid w:val="003014D5"/>
    <w:rsid w:val="0030174D"/>
    <w:rsid w:val="0030195D"/>
    <w:rsid w:val="00301996"/>
    <w:rsid w:val="00301A09"/>
    <w:rsid w:val="00301A22"/>
    <w:rsid w:val="00301A47"/>
    <w:rsid w:val="00301A75"/>
    <w:rsid w:val="00301AB4"/>
    <w:rsid w:val="00301B7C"/>
    <w:rsid w:val="00301BB7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935"/>
    <w:rsid w:val="003029F3"/>
    <w:rsid w:val="00302A4C"/>
    <w:rsid w:val="00302B1D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F3"/>
    <w:rsid w:val="00304F02"/>
    <w:rsid w:val="00305033"/>
    <w:rsid w:val="00305037"/>
    <w:rsid w:val="003051E1"/>
    <w:rsid w:val="003052F6"/>
    <w:rsid w:val="00305327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91"/>
    <w:rsid w:val="0030684D"/>
    <w:rsid w:val="003068FB"/>
    <w:rsid w:val="00306A0E"/>
    <w:rsid w:val="00306BA1"/>
    <w:rsid w:val="00306BA6"/>
    <w:rsid w:val="00306BE7"/>
    <w:rsid w:val="00306CFA"/>
    <w:rsid w:val="00306EA3"/>
    <w:rsid w:val="0030709B"/>
    <w:rsid w:val="003070D1"/>
    <w:rsid w:val="003073D1"/>
    <w:rsid w:val="00307821"/>
    <w:rsid w:val="00307A24"/>
    <w:rsid w:val="00307B54"/>
    <w:rsid w:val="00307D62"/>
    <w:rsid w:val="00307FB2"/>
    <w:rsid w:val="0031006D"/>
    <w:rsid w:val="003104A4"/>
    <w:rsid w:val="003105ED"/>
    <w:rsid w:val="0031063F"/>
    <w:rsid w:val="00310712"/>
    <w:rsid w:val="003107BA"/>
    <w:rsid w:val="0031094C"/>
    <w:rsid w:val="003109A8"/>
    <w:rsid w:val="00310F4D"/>
    <w:rsid w:val="003110FB"/>
    <w:rsid w:val="003114C9"/>
    <w:rsid w:val="0031157F"/>
    <w:rsid w:val="0031159A"/>
    <w:rsid w:val="0031172B"/>
    <w:rsid w:val="00311774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26"/>
    <w:rsid w:val="00313070"/>
    <w:rsid w:val="0031312D"/>
    <w:rsid w:val="00313193"/>
    <w:rsid w:val="003131A2"/>
    <w:rsid w:val="003131A7"/>
    <w:rsid w:val="003131E0"/>
    <w:rsid w:val="00313200"/>
    <w:rsid w:val="003132CC"/>
    <w:rsid w:val="003133D4"/>
    <w:rsid w:val="0031395A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B2"/>
    <w:rsid w:val="003148D3"/>
    <w:rsid w:val="00314B04"/>
    <w:rsid w:val="00314D19"/>
    <w:rsid w:val="00314E14"/>
    <w:rsid w:val="00314EC5"/>
    <w:rsid w:val="00314F51"/>
    <w:rsid w:val="0031500B"/>
    <w:rsid w:val="0031501C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0A4"/>
    <w:rsid w:val="00316107"/>
    <w:rsid w:val="00316389"/>
    <w:rsid w:val="00316C6C"/>
    <w:rsid w:val="00316CFC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A12"/>
    <w:rsid w:val="00320A80"/>
    <w:rsid w:val="00320AE3"/>
    <w:rsid w:val="00320E0D"/>
    <w:rsid w:val="003210D5"/>
    <w:rsid w:val="0032165B"/>
    <w:rsid w:val="00321660"/>
    <w:rsid w:val="0032188F"/>
    <w:rsid w:val="0032189E"/>
    <w:rsid w:val="00321ADE"/>
    <w:rsid w:val="00321AEF"/>
    <w:rsid w:val="00321C31"/>
    <w:rsid w:val="00321ECC"/>
    <w:rsid w:val="0032226B"/>
    <w:rsid w:val="003222F2"/>
    <w:rsid w:val="0032248F"/>
    <w:rsid w:val="003224D2"/>
    <w:rsid w:val="003225A8"/>
    <w:rsid w:val="0032266F"/>
    <w:rsid w:val="003229C9"/>
    <w:rsid w:val="00322B98"/>
    <w:rsid w:val="00322CE3"/>
    <w:rsid w:val="00322DD7"/>
    <w:rsid w:val="0032319B"/>
    <w:rsid w:val="00323234"/>
    <w:rsid w:val="003232EA"/>
    <w:rsid w:val="00323343"/>
    <w:rsid w:val="00323655"/>
    <w:rsid w:val="00323757"/>
    <w:rsid w:val="00323784"/>
    <w:rsid w:val="003237AA"/>
    <w:rsid w:val="00323B28"/>
    <w:rsid w:val="00323C64"/>
    <w:rsid w:val="00323F77"/>
    <w:rsid w:val="00324012"/>
    <w:rsid w:val="0032416F"/>
    <w:rsid w:val="00324223"/>
    <w:rsid w:val="003243DD"/>
    <w:rsid w:val="00324436"/>
    <w:rsid w:val="003244EE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3007E"/>
    <w:rsid w:val="003300B0"/>
    <w:rsid w:val="003302D3"/>
    <w:rsid w:val="003302D8"/>
    <w:rsid w:val="0033048A"/>
    <w:rsid w:val="003304AF"/>
    <w:rsid w:val="003304CA"/>
    <w:rsid w:val="003304D8"/>
    <w:rsid w:val="0033063C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B57"/>
    <w:rsid w:val="00333CBD"/>
    <w:rsid w:val="00333CE2"/>
    <w:rsid w:val="00333D3B"/>
    <w:rsid w:val="00333D4A"/>
    <w:rsid w:val="003340D6"/>
    <w:rsid w:val="003341D5"/>
    <w:rsid w:val="00334247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A7C"/>
    <w:rsid w:val="00335B06"/>
    <w:rsid w:val="00335B0C"/>
    <w:rsid w:val="00335C7C"/>
    <w:rsid w:val="00335CA0"/>
    <w:rsid w:val="00335CC9"/>
    <w:rsid w:val="00335CDC"/>
    <w:rsid w:val="00335CEF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EA8"/>
    <w:rsid w:val="0033726A"/>
    <w:rsid w:val="00337344"/>
    <w:rsid w:val="003374BC"/>
    <w:rsid w:val="00337696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699"/>
    <w:rsid w:val="0034173B"/>
    <w:rsid w:val="0034177B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5CD"/>
    <w:rsid w:val="00343674"/>
    <w:rsid w:val="00343894"/>
    <w:rsid w:val="00343A4B"/>
    <w:rsid w:val="00343A75"/>
    <w:rsid w:val="00343CDF"/>
    <w:rsid w:val="00344097"/>
    <w:rsid w:val="003441A0"/>
    <w:rsid w:val="003441E0"/>
    <w:rsid w:val="0034431D"/>
    <w:rsid w:val="003443A1"/>
    <w:rsid w:val="0034443A"/>
    <w:rsid w:val="00344532"/>
    <w:rsid w:val="003445C0"/>
    <w:rsid w:val="00344672"/>
    <w:rsid w:val="00344735"/>
    <w:rsid w:val="00344B23"/>
    <w:rsid w:val="00344C8E"/>
    <w:rsid w:val="00344D63"/>
    <w:rsid w:val="00344E55"/>
    <w:rsid w:val="00344E62"/>
    <w:rsid w:val="0034523A"/>
    <w:rsid w:val="003453C0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46B"/>
    <w:rsid w:val="00346548"/>
    <w:rsid w:val="00346669"/>
    <w:rsid w:val="003466B6"/>
    <w:rsid w:val="003467CE"/>
    <w:rsid w:val="00346863"/>
    <w:rsid w:val="00346995"/>
    <w:rsid w:val="00346D4F"/>
    <w:rsid w:val="00346D53"/>
    <w:rsid w:val="00346D77"/>
    <w:rsid w:val="00346E29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763"/>
    <w:rsid w:val="00350783"/>
    <w:rsid w:val="00350968"/>
    <w:rsid w:val="00350AF0"/>
    <w:rsid w:val="00350B21"/>
    <w:rsid w:val="00350D88"/>
    <w:rsid w:val="00350F85"/>
    <w:rsid w:val="003512E2"/>
    <w:rsid w:val="00351456"/>
    <w:rsid w:val="003514AF"/>
    <w:rsid w:val="003516A5"/>
    <w:rsid w:val="003516E8"/>
    <w:rsid w:val="0035173D"/>
    <w:rsid w:val="0035192B"/>
    <w:rsid w:val="00351A39"/>
    <w:rsid w:val="00351A78"/>
    <w:rsid w:val="00351B26"/>
    <w:rsid w:val="00351C69"/>
    <w:rsid w:val="00351CCD"/>
    <w:rsid w:val="00351F62"/>
    <w:rsid w:val="00351F8D"/>
    <w:rsid w:val="0035205A"/>
    <w:rsid w:val="00352131"/>
    <w:rsid w:val="0035222A"/>
    <w:rsid w:val="00352359"/>
    <w:rsid w:val="003525B6"/>
    <w:rsid w:val="0035261C"/>
    <w:rsid w:val="0035262E"/>
    <w:rsid w:val="003526B9"/>
    <w:rsid w:val="00352978"/>
    <w:rsid w:val="00352D9F"/>
    <w:rsid w:val="00352E4B"/>
    <w:rsid w:val="00352F11"/>
    <w:rsid w:val="0035332C"/>
    <w:rsid w:val="00353364"/>
    <w:rsid w:val="003534CE"/>
    <w:rsid w:val="003535E3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FB5"/>
    <w:rsid w:val="0035618D"/>
    <w:rsid w:val="003561F7"/>
    <w:rsid w:val="003564E1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4C4"/>
    <w:rsid w:val="003575C9"/>
    <w:rsid w:val="00357783"/>
    <w:rsid w:val="00357916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958"/>
    <w:rsid w:val="003609E3"/>
    <w:rsid w:val="00360B2B"/>
    <w:rsid w:val="00360CC7"/>
    <w:rsid w:val="0036161E"/>
    <w:rsid w:val="00361693"/>
    <w:rsid w:val="00361C55"/>
    <w:rsid w:val="00362091"/>
    <w:rsid w:val="003622A3"/>
    <w:rsid w:val="003623C7"/>
    <w:rsid w:val="0036246A"/>
    <w:rsid w:val="0036252D"/>
    <w:rsid w:val="003629C8"/>
    <w:rsid w:val="00363035"/>
    <w:rsid w:val="00363080"/>
    <w:rsid w:val="0036308E"/>
    <w:rsid w:val="003630A0"/>
    <w:rsid w:val="0036312A"/>
    <w:rsid w:val="003632F5"/>
    <w:rsid w:val="0036330C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7F"/>
    <w:rsid w:val="00364F9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79A"/>
    <w:rsid w:val="0036698C"/>
    <w:rsid w:val="00366C2A"/>
    <w:rsid w:val="00366C60"/>
    <w:rsid w:val="00366EDE"/>
    <w:rsid w:val="00366F96"/>
    <w:rsid w:val="003670E6"/>
    <w:rsid w:val="003671D8"/>
    <w:rsid w:val="00367204"/>
    <w:rsid w:val="00367207"/>
    <w:rsid w:val="003672B4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E88"/>
    <w:rsid w:val="00370F73"/>
    <w:rsid w:val="00370F7B"/>
    <w:rsid w:val="003710C5"/>
    <w:rsid w:val="00371409"/>
    <w:rsid w:val="003714E2"/>
    <w:rsid w:val="00371663"/>
    <w:rsid w:val="0037167C"/>
    <w:rsid w:val="0037171D"/>
    <w:rsid w:val="00371934"/>
    <w:rsid w:val="00371A41"/>
    <w:rsid w:val="00371AB2"/>
    <w:rsid w:val="00371C43"/>
    <w:rsid w:val="00371D85"/>
    <w:rsid w:val="00371EF3"/>
    <w:rsid w:val="00371F22"/>
    <w:rsid w:val="00371FA9"/>
    <w:rsid w:val="00372021"/>
    <w:rsid w:val="003720B4"/>
    <w:rsid w:val="003720B5"/>
    <w:rsid w:val="0037251D"/>
    <w:rsid w:val="003726AF"/>
    <w:rsid w:val="003729AA"/>
    <w:rsid w:val="00372B3C"/>
    <w:rsid w:val="00372D9D"/>
    <w:rsid w:val="00372FDF"/>
    <w:rsid w:val="003730A2"/>
    <w:rsid w:val="00373131"/>
    <w:rsid w:val="00373193"/>
    <w:rsid w:val="003731D1"/>
    <w:rsid w:val="003735B9"/>
    <w:rsid w:val="0037377E"/>
    <w:rsid w:val="003737A6"/>
    <w:rsid w:val="003737AE"/>
    <w:rsid w:val="00373954"/>
    <w:rsid w:val="00373981"/>
    <w:rsid w:val="00373A91"/>
    <w:rsid w:val="00373B9E"/>
    <w:rsid w:val="00373D69"/>
    <w:rsid w:val="0037468C"/>
    <w:rsid w:val="003747F8"/>
    <w:rsid w:val="00374A94"/>
    <w:rsid w:val="00374FCA"/>
    <w:rsid w:val="003750D4"/>
    <w:rsid w:val="003751E8"/>
    <w:rsid w:val="00375211"/>
    <w:rsid w:val="00375351"/>
    <w:rsid w:val="00375887"/>
    <w:rsid w:val="00375B1A"/>
    <w:rsid w:val="00375B9B"/>
    <w:rsid w:val="00375BFF"/>
    <w:rsid w:val="00375CC8"/>
    <w:rsid w:val="00375D95"/>
    <w:rsid w:val="00375F5C"/>
    <w:rsid w:val="0037609D"/>
    <w:rsid w:val="00376201"/>
    <w:rsid w:val="00376302"/>
    <w:rsid w:val="003763EC"/>
    <w:rsid w:val="00376675"/>
    <w:rsid w:val="003766A4"/>
    <w:rsid w:val="003766B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35E"/>
    <w:rsid w:val="00377484"/>
    <w:rsid w:val="00377653"/>
    <w:rsid w:val="003779A4"/>
    <w:rsid w:val="00377C95"/>
    <w:rsid w:val="00377DAA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6D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645"/>
    <w:rsid w:val="003826DC"/>
    <w:rsid w:val="003829D2"/>
    <w:rsid w:val="00382A23"/>
    <w:rsid w:val="00382B25"/>
    <w:rsid w:val="00382D6A"/>
    <w:rsid w:val="00382D8D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D"/>
    <w:rsid w:val="00383A47"/>
    <w:rsid w:val="00383ACF"/>
    <w:rsid w:val="00383D2A"/>
    <w:rsid w:val="00383EAC"/>
    <w:rsid w:val="00384057"/>
    <w:rsid w:val="003841C4"/>
    <w:rsid w:val="003841EE"/>
    <w:rsid w:val="0038429F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5066"/>
    <w:rsid w:val="003850CA"/>
    <w:rsid w:val="0038545B"/>
    <w:rsid w:val="0038554D"/>
    <w:rsid w:val="003855C6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D6E"/>
    <w:rsid w:val="00386F2C"/>
    <w:rsid w:val="003870AD"/>
    <w:rsid w:val="003870F9"/>
    <w:rsid w:val="00387254"/>
    <w:rsid w:val="00387283"/>
    <w:rsid w:val="0038778E"/>
    <w:rsid w:val="003877B1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F6"/>
    <w:rsid w:val="00390333"/>
    <w:rsid w:val="003904BE"/>
    <w:rsid w:val="0039067E"/>
    <w:rsid w:val="0039078F"/>
    <w:rsid w:val="003907BA"/>
    <w:rsid w:val="00390977"/>
    <w:rsid w:val="00390994"/>
    <w:rsid w:val="00390A25"/>
    <w:rsid w:val="00390A49"/>
    <w:rsid w:val="00390BBE"/>
    <w:rsid w:val="00390F48"/>
    <w:rsid w:val="00391043"/>
    <w:rsid w:val="003910BB"/>
    <w:rsid w:val="00391145"/>
    <w:rsid w:val="00391351"/>
    <w:rsid w:val="00391444"/>
    <w:rsid w:val="00391580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ABA"/>
    <w:rsid w:val="00393D06"/>
    <w:rsid w:val="00394001"/>
    <w:rsid w:val="0039427A"/>
    <w:rsid w:val="003942A4"/>
    <w:rsid w:val="00394450"/>
    <w:rsid w:val="003944FC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5C9"/>
    <w:rsid w:val="003965D2"/>
    <w:rsid w:val="00396871"/>
    <w:rsid w:val="003969CC"/>
    <w:rsid w:val="00396B4C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627"/>
    <w:rsid w:val="0039782F"/>
    <w:rsid w:val="003978F2"/>
    <w:rsid w:val="00397B5C"/>
    <w:rsid w:val="00397B97"/>
    <w:rsid w:val="00397D45"/>
    <w:rsid w:val="00397EB8"/>
    <w:rsid w:val="00397F91"/>
    <w:rsid w:val="003A00B2"/>
    <w:rsid w:val="003A01EE"/>
    <w:rsid w:val="003A02B8"/>
    <w:rsid w:val="003A03AC"/>
    <w:rsid w:val="003A05D9"/>
    <w:rsid w:val="003A06B1"/>
    <w:rsid w:val="003A0710"/>
    <w:rsid w:val="003A093D"/>
    <w:rsid w:val="003A0F94"/>
    <w:rsid w:val="003A0FA2"/>
    <w:rsid w:val="003A0FC6"/>
    <w:rsid w:val="003A1345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91"/>
    <w:rsid w:val="003A26C2"/>
    <w:rsid w:val="003A278D"/>
    <w:rsid w:val="003A27F3"/>
    <w:rsid w:val="003A2B83"/>
    <w:rsid w:val="003A2CFE"/>
    <w:rsid w:val="003A2E60"/>
    <w:rsid w:val="003A2FC6"/>
    <w:rsid w:val="003A3166"/>
    <w:rsid w:val="003A3199"/>
    <w:rsid w:val="003A34DE"/>
    <w:rsid w:val="003A37D3"/>
    <w:rsid w:val="003A38B5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B98"/>
    <w:rsid w:val="003A5BEA"/>
    <w:rsid w:val="003A5C06"/>
    <w:rsid w:val="003A5CE2"/>
    <w:rsid w:val="003A5E50"/>
    <w:rsid w:val="003A5FAB"/>
    <w:rsid w:val="003A5FD4"/>
    <w:rsid w:val="003A6057"/>
    <w:rsid w:val="003A6251"/>
    <w:rsid w:val="003A626A"/>
    <w:rsid w:val="003A6418"/>
    <w:rsid w:val="003A6583"/>
    <w:rsid w:val="003A688E"/>
    <w:rsid w:val="003A68FB"/>
    <w:rsid w:val="003A6A0A"/>
    <w:rsid w:val="003A6D06"/>
    <w:rsid w:val="003A6FB5"/>
    <w:rsid w:val="003A7034"/>
    <w:rsid w:val="003A7625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617"/>
    <w:rsid w:val="003B0683"/>
    <w:rsid w:val="003B06DE"/>
    <w:rsid w:val="003B0EAA"/>
    <w:rsid w:val="003B0F22"/>
    <w:rsid w:val="003B102F"/>
    <w:rsid w:val="003B1063"/>
    <w:rsid w:val="003B11A0"/>
    <w:rsid w:val="003B1471"/>
    <w:rsid w:val="003B1496"/>
    <w:rsid w:val="003B1622"/>
    <w:rsid w:val="003B171F"/>
    <w:rsid w:val="003B17CC"/>
    <w:rsid w:val="003B18D8"/>
    <w:rsid w:val="003B1BFD"/>
    <w:rsid w:val="003B1DFE"/>
    <w:rsid w:val="003B1EB9"/>
    <w:rsid w:val="003B1F60"/>
    <w:rsid w:val="003B1F7F"/>
    <w:rsid w:val="003B1FED"/>
    <w:rsid w:val="003B2059"/>
    <w:rsid w:val="003B22FF"/>
    <w:rsid w:val="003B2512"/>
    <w:rsid w:val="003B2698"/>
    <w:rsid w:val="003B28F2"/>
    <w:rsid w:val="003B2995"/>
    <w:rsid w:val="003B29BE"/>
    <w:rsid w:val="003B2C5C"/>
    <w:rsid w:val="003B2C72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AA8"/>
    <w:rsid w:val="003B5D62"/>
    <w:rsid w:val="003B5EC9"/>
    <w:rsid w:val="003B6081"/>
    <w:rsid w:val="003B6170"/>
    <w:rsid w:val="003B6351"/>
    <w:rsid w:val="003B6572"/>
    <w:rsid w:val="003B6602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60"/>
    <w:rsid w:val="003C00E0"/>
    <w:rsid w:val="003C01D8"/>
    <w:rsid w:val="003C037C"/>
    <w:rsid w:val="003C0401"/>
    <w:rsid w:val="003C046E"/>
    <w:rsid w:val="003C0487"/>
    <w:rsid w:val="003C0676"/>
    <w:rsid w:val="003C0BA8"/>
    <w:rsid w:val="003C0C39"/>
    <w:rsid w:val="003C0DF0"/>
    <w:rsid w:val="003C115E"/>
    <w:rsid w:val="003C1220"/>
    <w:rsid w:val="003C14D8"/>
    <w:rsid w:val="003C158D"/>
    <w:rsid w:val="003C1759"/>
    <w:rsid w:val="003C1841"/>
    <w:rsid w:val="003C186B"/>
    <w:rsid w:val="003C19D1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7B"/>
    <w:rsid w:val="003C273B"/>
    <w:rsid w:val="003C274B"/>
    <w:rsid w:val="003C27EB"/>
    <w:rsid w:val="003C28D7"/>
    <w:rsid w:val="003C2B8E"/>
    <w:rsid w:val="003C2CCC"/>
    <w:rsid w:val="003C2D00"/>
    <w:rsid w:val="003C2D4A"/>
    <w:rsid w:val="003C2E22"/>
    <w:rsid w:val="003C2E90"/>
    <w:rsid w:val="003C2FDC"/>
    <w:rsid w:val="003C303E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619"/>
    <w:rsid w:val="003C4C37"/>
    <w:rsid w:val="003C4C4C"/>
    <w:rsid w:val="003C4CB4"/>
    <w:rsid w:val="003C4CD3"/>
    <w:rsid w:val="003C4D3C"/>
    <w:rsid w:val="003C5036"/>
    <w:rsid w:val="003C50B0"/>
    <w:rsid w:val="003C530C"/>
    <w:rsid w:val="003C5327"/>
    <w:rsid w:val="003C5487"/>
    <w:rsid w:val="003C548F"/>
    <w:rsid w:val="003C55D9"/>
    <w:rsid w:val="003C578A"/>
    <w:rsid w:val="003C5890"/>
    <w:rsid w:val="003C5965"/>
    <w:rsid w:val="003C5BE0"/>
    <w:rsid w:val="003C5D41"/>
    <w:rsid w:val="003C608F"/>
    <w:rsid w:val="003C627F"/>
    <w:rsid w:val="003C62C3"/>
    <w:rsid w:val="003C63A3"/>
    <w:rsid w:val="003C63D4"/>
    <w:rsid w:val="003C64ED"/>
    <w:rsid w:val="003C66BC"/>
    <w:rsid w:val="003C6910"/>
    <w:rsid w:val="003C6915"/>
    <w:rsid w:val="003C69DD"/>
    <w:rsid w:val="003C6A15"/>
    <w:rsid w:val="003C6C6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9A"/>
    <w:rsid w:val="003C7AF2"/>
    <w:rsid w:val="003C7B4C"/>
    <w:rsid w:val="003C7B63"/>
    <w:rsid w:val="003C7B93"/>
    <w:rsid w:val="003C7C62"/>
    <w:rsid w:val="003D0342"/>
    <w:rsid w:val="003D044E"/>
    <w:rsid w:val="003D0473"/>
    <w:rsid w:val="003D0744"/>
    <w:rsid w:val="003D0DB0"/>
    <w:rsid w:val="003D0E6B"/>
    <w:rsid w:val="003D111C"/>
    <w:rsid w:val="003D114A"/>
    <w:rsid w:val="003D12EE"/>
    <w:rsid w:val="003D134E"/>
    <w:rsid w:val="003D1406"/>
    <w:rsid w:val="003D1703"/>
    <w:rsid w:val="003D177A"/>
    <w:rsid w:val="003D191E"/>
    <w:rsid w:val="003D193D"/>
    <w:rsid w:val="003D198E"/>
    <w:rsid w:val="003D1A02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F83"/>
    <w:rsid w:val="003D3080"/>
    <w:rsid w:val="003D30AB"/>
    <w:rsid w:val="003D3212"/>
    <w:rsid w:val="003D325C"/>
    <w:rsid w:val="003D33F1"/>
    <w:rsid w:val="003D3669"/>
    <w:rsid w:val="003D3776"/>
    <w:rsid w:val="003D37F0"/>
    <w:rsid w:val="003D38AB"/>
    <w:rsid w:val="003D38C3"/>
    <w:rsid w:val="003D393F"/>
    <w:rsid w:val="003D39FD"/>
    <w:rsid w:val="003D3ADD"/>
    <w:rsid w:val="003D3C01"/>
    <w:rsid w:val="003D3DF4"/>
    <w:rsid w:val="003D3E93"/>
    <w:rsid w:val="003D3F1A"/>
    <w:rsid w:val="003D3F92"/>
    <w:rsid w:val="003D4300"/>
    <w:rsid w:val="003D4384"/>
    <w:rsid w:val="003D4C29"/>
    <w:rsid w:val="003D4D64"/>
    <w:rsid w:val="003D4D9B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BF"/>
    <w:rsid w:val="003D6504"/>
    <w:rsid w:val="003D6506"/>
    <w:rsid w:val="003D65F4"/>
    <w:rsid w:val="003D6697"/>
    <w:rsid w:val="003D6784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453"/>
    <w:rsid w:val="003D745D"/>
    <w:rsid w:val="003D75E7"/>
    <w:rsid w:val="003D7692"/>
    <w:rsid w:val="003D7872"/>
    <w:rsid w:val="003D78C3"/>
    <w:rsid w:val="003D78F7"/>
    <w:rsid w:val="003D7958"/>
    <w:rsid w:val="003D799C"/>
    <w:rsid w:val="003D7B21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799"/>
    <w:rsid w:val="003E082C"/>
    <w:rsid w:val="003E0870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B62"/>
    <w:rsid w:val="003E2BFE"/>
    <w:rsid w:val="003E2D49"/>
    <w:rsid w:val="003E30B2"/>
    <w:rsid w:val="003E316C"/>
    <w:rsid w:val="003E321D"/>
    <w:rsid w:val="003E3501"/>
    <w:rsid w:val="003E366A"/>
    <w:rsid w:val="003E37A2"/>
    <w:rsid w:val="003E37D7"/>
    <w:rsid w:val="003E392C"/>
    <w:rsid w:val="003E3AAF"/>
    <w:rsid w:val="003E3D0B"/>
    <w:rsid w:val="003E3D18"/>
    <w:rsid w:val="003E3DC6"/>
    <w:rsid w:val="003E3F7D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DC8"/>
    <w:rsid w:val="003E4F67"/>
    <w:rsid w:val="003E505E"/>
    <w:rsid w:val="003E5125"/>
    <w:rsid w:val="003E53E0"/>
    <w:rsid w:val="003E53F2"/>
    <w:rsid w:val="003E5448"/>
    <w:rsid w:val="003E5474"/>
    <w:rsid w:val="003E559B"/>
    <w:rsid w:val="003E5615"/>
    <w:rsid w:val="003E562B"/>
    <w:rsid w:val="003E56AD"/>
    <w:rsid w:val="003E56D4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8C4"/>
    <w:rsid w:val="003E6A0C"/>
    <w:rsid w:val="003E6B63"/>
    <w:rsid w:val="003E6D0E"/>
    <w:rsid w:val="003E6F62"/>
    <w:rsid w:val="003E7001"/>
    <w:rsid w:val="003E7069"/>
    <w:rsid w:val="003E7094"/>
    <w:rsid w:val="003E72C4"/>
    <w:rsid w:val="003E72DE"/>
    <w:rsid w:val="003E73F3"/>
    <w:rsid w:val="003E740D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345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47"/>
    <w:rsid w:val="003F0EBC"/>
    <w:rsid w:val="003F0EC5"/>
    <w:rsid w:val="003F0F42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654"/>
    <w:rsid w:val="003F2732"/>
    <w:rsid w:val="003F288C"/>
    <w:rsid w:val="003F2B08"/>
    <w:rsid w:val="003F2CCF"/>
    <w:rsid w:val="003F2E43"/>
    <w:rsid w:val="003F311C"/>
    <w:rsid w:val="003F32CE"/>
    <w:rsid w:val="003F32CF"/>
    <w:rsid w:val="003F3740"/>
    <w:rsid w:val="003F39F0"/>
    <w:rsid w:val="003F3A1A"/>
    <w:rsid w:val="003F3BDA"/>
    <w:rsid w:val="003F3C44"/>
    <w:rsid w:val="003F3CDD"/>
    <w:rsid w:val="003F4068"/>
    <w:rsid w:val="003F4074"/>
    <w:rsid w:val="003F41C6"/>
    <w:rsid w:val="003F42A2"/>
    <w:rsid w:val="003F43C6"/>
    <w:rsid w:val="003F43EE"/>
    <w:rsid w:val="003F47C7"/>
    <w:rsid w:val="003F4B72"/>
    <w:rsid w:val="003F4B7E"/>
    <w:rsid w:val="003F4BA6"/>
    <w:rsid w:val="003F4E0A"/>
    <w:rsid w:val="003F4E3E"/>
    <w:rsid w:val="003F4E52"/>
    <w:rsid w:val="003F4F54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3DF"/>
    <w:rsid w:val="003F6540"/>
    <w:rsid w:val="003F6A8A"/>
    <w:rsid w:val="003F6B0C"/>
    <w:rsid w:val="003F6BE3"/>
    <w:rsid w:val="003F6C00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833"/>
    <w:rsid w:val="003F7993"/>
    <w:rsid w:val="003F7ABD"/>
    <w:rsid w:val="003F7BEB"/>
    <w:rsid w:val="003F7D76"/>
    <w:rsid w:val="003F7DE7"/>
    <w:rsid w:val="003F7EC4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A31"/>
    <w:rsid w:val="00404AD5"/>
    <w:rsid w:val="00404B50"/>
    <w:rsid w:val="00404BA7"/>
    <w:rsid w:val="00404C9E"/>
    <w:rsid w:val="00405348"/>
    <w:rsid w:val="004053AC"/>
    <w:rsid w:val="004053DC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3CE"/>
    <w:rsid w:val="0040759B"/>
    <w:rsid w:val="00407604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922"/>
    <w:rsid w:val="004109AF"/>
    <w:rsid w:val="00410CF3"/>
    <w:rsid w:val="0041104A"/>
    <w:rsid w:val="00411104"/>
    <w:rsid w:val="00411161"/>
    <w:rsid w:val="00411181"/>
    <w:rsid w:val="004113D5"/>
    <w:rsid w:val="00411405"/>
    <w:rsid w:val="004115E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4"/>
    <w:rsid w:val="00412464"/>
    <w:rsid w:val="0041247F"/>
    <w:rsid w:val="004124A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61C"/>
    <w:rsid w:val="0041364C"/>
    <w:rsid w:val="00413812"/>
    <w:rsid w:val="00413AE1"/>
    <w:rsid w:val="00413B3B"/>
    <w:rsid w:val="00413BD8"/>
    <w:rsid w:val="00413DFC"/>
    <w:rsid w:val="00413E59"/>
    <w:rsid w:val="004140E2"/>
    <w:rsid w:val="00414344"/>
    <w:rsid w:val="004146C5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6EB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7090"/>
    <w:rsid w:val="0041722C"/>
    <w:rsid w:val="004172D0"/>
    <w:rsid w:val="00417708"/>
    <w:rsid w:val="00417BC9"/>
    <w:rsid w:val="00417E32"/>
    <w:rsid w:val="00417FC4"/>
    <w:rsid w:val="00420025"/>
    <w:rsid w:val="00420129"/>
    <w:rsid w:val="004201BE"/>
    <w:rsid w:val="004202AA"/>
    <w:rsid w:val="004202F1"/>
    <w:rsid w:val="0042041D"/>
    <w:rsid w:val="00420465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37A"/>
    <w:rsid w:val="004243D2"/>
    <w:rsid w:val="0042442D"/>
    <w:rsid w:val="00424600"/>
    <w:rsid w:val="00424636"/>
    <w:rsid w:val="00424B4C"/>
    <w:rsid w:val="00424F3B"/>
    <w:rsid w:val="00424F5C"/>
    <w:rsid w:val="0042520C"/>
    <w:rsid w:val="004253D9"/>
    <w:rsid w:val="0042575C"/>
    <w:rsid w:val="004259BF"/>
    <w:rsid w:val="00425CDE"/>
    <w:rsid w:val="00425F77"/>
    <w:rsid w:val="00426083"/>
    <w:rsid w:val="0042620C"/>
    <w:rsid w:val="0042633F"/>
    <w:rsid w:val="00426447"/>
    <w:rsid w:val="00426540"/>
    <w:rsid w:val="004268ED"/>
    <w:rsid w:val="004269A6"/>
    <w:rsid w:val="00426A2F"/>
    <w:rsid w:val="00426A98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7AF"/>
    <w:rsid w:val="004279BC"/>
    <w:rsid w:val="00430180"/>
    <w:rsid w:val="0043019B"/>
    <w:rsid w:val="004302B4"/>
    <w:rsid w:val="004303D1"/>
    <w:rsid w:val="0043046E"/>
    <w:rsid w:val="004304C6"/>
    <w:rsid w:val="00430526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E23"/>
    <w:rsid w:val="00431E3F"/>
    <w:rsid w:val="00431F26"/>
    <w:rsid w:val="00431FDA"/>
    <w:rsid w:val="00432134"/>
    <w:rsid w:val="00432191"/>
    <w:rsid w:val="004323E4"/>
    <w:rsid w:val="004326A2"/>
    <w:rsid w:val="00432BBB"/>
    <w:rsid w:val="00432D3D"/>
    <w:rsid w:val="00432DCA"/>
    <w:rsid w:val="00432E7E"/>
    <w:rsid w:val="00432EC9"/>
    <w:rsid w:val="00432F95"/>
    <w:rsid w:val="004330F5"/>
    <w:rsid w:val="004331EE"/>
    <w:rsid w:val="00433224"/>
    <w:rsid w:val="004332B2"/>
    <w:rsid w:val="0043360B"/>
    <w:rsid w:val="0043395D"/>
    <w:rsid w:val="00433BC1"/>
    <w:rsid w:val="00433E5A"/>
    <w:rsid w:val="00433FB7"/>
    <w:rsid w:val="00434075"/>
    <w:rsid w:val="004341FC"/>
    <w:rsid w:val="004343A9"/>
    <w:rsid w:val="00434498"/>
    <w:rsid w:val="004345AD"/>
    <w:rsid w:val="004345D4"/>
    <w:rsid w:val="00434704"/>
    <w:rsid w:val="00434731"/>
    <w:rsid w:val="0043485C"/>
    <w:rsid w:val="0043498D"/>
    <w:rsid w:val="004349F6"/>
    <w:rsid w:val="00434BAF"/>
    <w:rsid w:val="00434D7E"/>
    <w:rsid w:val="00434EEC"/>
    <w:rsid w:val="00434F15"/>
    <w:rsid w:val="00434FF1"/>
    <w:rsid w:val="0043501B"/>
    <w:rsid w:val="00435596"/>
    <w:rsid w:val="00435828"/>
    <w:rsid w:val="004358A4"/>
    <w:rsid w:val="004358E7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BD5"/>
    <w:rsid w:val="00437F1D"/>
    <w:rsid w:val="00437FED"/>
    <w:rsid w:val="00440044"/>
    <w:rsid w:val="00440735"/>
    <w:rsid w:val="004407B7"/>
    <w:rsid w:val="004407D8"/>
    <w:rsid w:val="0044081C"/>
    <w:rsid w:val="00440861"/>
    <w:rsid w:val="004408AD"/>
    <w:rsid w:val="004409A8"/>
    <w:rsid w:val="00440AA3"/>
    <w:rsid w:val="00440D9D"/>
    <w:rsid w:val="00440DEC"/>
    <w:rsid w:val="00440E32"/>
    <w:rsid w:val="00440F09"/>
    <w:rsid w:val="00441017"/>
    <w:rsid w:val="004411B2"/>
    <w:rsid w:val="00441259"/>
    <w:rsid w:val="004413A7"/>
    <w:rsid w:val="00441545"/>
    <w:rsid w:val="00441571"/>
    <w:rsid w:val="00441586"/>
    <w:rsid w:val="004415AB"/>
    <w:rsid w:val="004415F5"/>
    <w:rsid w:val="004417DC"/>
    <w:rsid w:val="00441C6F"/>
    <w:rsid w:val="00441F0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312A"/>
    <w:rsid w:val="0044315F"/>
    <w:rsid w:val="00443210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AB6"/>
    <w:rsid w:val="00444E57"/>
    <w:rsid w:val="00444ECA"/>
    <w:rsid w:val="00444EF0"/>
    <w:rsid w:val="00445173"/>
    <w:rsid w:val="004452D3"/>
    <w:rsid w:val="00445345"/>
    <w:rsid w:val="00445402"/>
    <w:rsid w:val="004456A5"/>
    <w:rsid w:val="0044574C"/>
    <w:rsid w:val="00445CCE"/>
    <w:rsid w:val="00445D86"/>
    <w:rsid w:val="00445E8F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500CB"/>
    <w:rsid w:val="0045029F"/>
    <w:rsid w:val="004505BD"/>
    <w:rsid w:val="00450A00"/>
    <w:rsid w:val="00450A63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C35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CC"/>
    <w:rsid w:val="004526EE"/>
    <w:rsid w:val="004527A1"/>
    <w:rsid w:val="004528E0"/>
    <w:rsid w:val="00452E88"/>
    <w:rsid w:val="004530E3"/>
    <w:rsid w:val="0045327F"/>
    <w:rsid w:val="0045332F"/>
    <w:rsid w:val="00453346"/>
    <w:rsid w:val="004533D6"/>
    <w:rsid w:val="0045354F"/>
    <w:rsid w:val="004535BF"/>
    <w:rsid w:val="00453667"/>
    <w:rsid w:val="0045367D"/>
    <w:rsid w:val="004536F2"/>
    <w:rsid w:val="004537C8"/>
    <w:rsid w:val="004537CF"/>
    <w:rsid w:val="004537D2"/>
    <w:rsid w:val="004537D4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A47"/>
    <w:rsid w:val="00455B1B"/>
    <w:rsid w:val="00455C65"/>
    <w:rsid w:val="00455E6A"/>
    <w:rsid w:val="00455FCF"/>
    <w:rsid w:val="00456229"/>
    <w:rsid w:val="004562D9"/>
    <w:rsid w:val="004563F0"/>
    <w:rsid w:val="00456494"/>
    <w:rsid w:val="0045658B"/>
    <w:rsid w:val="004565D2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76F"/>
    <w:rsid w:val="00460773"/>
    <w:rsid w:val="004608A6"/>
    <w:rsid w:val="00460B2D"/>
    <w:rsid w:val="00460EE2"/>
    <w:rsid w:val="00460F97"/>
    <w:rsid w:val="00461219"/>
    <w:rsid w:val="0046126B"/>
    <w:rsid w:val="004613F0"/>
    <w:rsid w:val="00461773"/>
    <w:rsid w:val="004617C6"/>
    <w:rsid w:val="00461C56"/>
    <w:rsid w:val="00461C6C"/>
    <w:rsid w:val="00461DBE"/>
    <w:rsid w:val="00461E3E"/>
    <w:rsid w:val="00461FCF"/>
    <w:rsid w:val="00462282"/>
    <w:rsid w:val="00462288"/>
    <w:rsid w:val="004622C0"/>
    <w:rsid w:val="004624C4"/>
    <w:rsid w:val="0046272F"/>
    <w:rsid w:val="004629D1"/>
    <w:rsid w:val="00462AFF"/>
    <w:rsid w:val="00462C92"/>
    <w:rsid w:val="00462D4E"/>
    <w:rsid w:val="00462D52"/>
    <w:rsid w:val="00462F45"/>
    <w:rsid w:val="00462FDB"/>
    <w:rsid w:val="004630CE"/>
    <w:rsid w:val="00463321"/>
    <w:rsid w:val="00463604"/>
    <w:rsid w:val="004638F6"/>
    <w:rsid w:val="0046398D"/>
    <w:rsid w:val="004639AD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820"/>
    <w:rsid w:val="00467A7C"/>
    <w:rsid w:val="00467B71"/>
    <w:rsid w:val="00467C8A"/>
    <w:rsid w:val="00467C97"/>
    <w:rsid w:val="00467D81"/>
    <w:rsid w:val="00467E40"/>
    <w:rsid w:val="00467F68"/>
    <w:rsid w:val="00470128"/>
    <w:rsid w:val="00470172"/>
    <w:rsid w:val="004704B8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F9"/>
    <w:rsid w:val="00471CED"/>
    <w:rsid w:val="004721C3"/>
    <w:rsid w:val="00472223"/>
    <w:rsid w:val="004724E8"/>
    <w:rsid w:val="004727FB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C5"/>
    <w:rsid w:val="00475ADE"/>
    <w:rsid w:val="00475C5F"/>
    <w:rsid w:val="00475DCC"/>
    <w:rsid w:val="00476067"/>
    <w:rsid w:val="004762D1"/>
    <w:rsid w:val="00476558"/>
    <w:rsid w:val="00476659"/>
    <w:rsid w:val="0047668F"/>
    <w:rsid w:val="004767D0"/>
    <w:rsid w:val="004768E5"/>
    <w:rsid w:val="0047695A"/>
    <w:rsid w:val="00476C45"/>
    <w:rsid w:val="00476D41"/>
    <w:rsid w:val="00476DCD"/>
    <w:rsid w:val="00476F45"/>
    <w:rsid w:val="00476F6D"/>
    <w:rsid w:val="00476FD9"/>
    <w:rsid w:val="0047714F"/>
    <w:rsid w:val="00477172"/>
    <w:rsid w:val="00477564"/>
    <w:rsid w:val="00477617"/>
    <w:rsid w:val="00477640"/>
    <w:rsid w:val="004779A6"/>
    <w:rsid w:val="00477B36"/>
    <w:rsid w:val="00477C17"/>
    <w:rsid w:val="00477C18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252"/>
    <w:rsid w:val="0048226E"/>
    <w:rsid w:val="0048237B"/>
    <w:rsid w:val="004824CC"/>
    <w:rsid w:val="004824F1"/>
    <w:rsid w:val="004826B3"/>
    <w:rsid w:val="004828D9"/>
    <w:rsid w:val="00482AA2"/>
    <w:rsid w:val="00482D28"/>
    <w:rsid w:val="00482EEE"/>
    <w:rsid w:val="00482F02"/>
    <w:rsid w:val="00483216"/>
    <w:rsid w:val="0048329B"/>
    <w:rsid w:val="004833D9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B08"/>
    <w:rsid w:val="00484C42"/>
    <w:rsid w:val="00484D04"/>
    <w:rsid w:val="00484E8F"/>
    <w:rsid w:val="00484F6C"/>
    <w:rsid w:val="00485106"/>
    <w:rsid w:val="00485123"/>
    <w:rsid w:val="00485145"/>
    <w:rsid w:val="00485315"/>
    <w:rsid w:val="004854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357"/>
    <w:rsid w:val="00486367"/>
    <w:rsid w:val="00486368"/>
    <w:rsid w:val="004864AE"/>
    <w:rsid w:val="004864D9"/>
    <w:rsid w:val="00486675"/>
    <w:rsid w:val="004868DA"/>
    <w:rsid w:val="004869E5"/>
    <w:rsid w:val="00486ACF"/>
    <w:rsid w:val="00486BB7"/>
    <w:rsid w:val="00486C54"/>
    <w:rsid w:val="00486D9D"/>
    <w:rsid w:val="0048710E"/>
    <w:rsid w:val="004871B4"/>
    <w:rsid w:val="004872C6"/>
    <w:rsid w:val="004872DA"/>
    <w:rsid w:val="004873B6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FE"/>
    <w:rsid w:val="00492737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3277"/>
    <w:rsid w:val="0049333D"/>
    <w:rsid w:val="00493403"/>
    <w:rsid w:val="0049342E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9E1"/>
    <w:rsid w:val="00494A33"/>
    <w:rsid w:val="00494BB9"/>
    <w:rsid w:val="00494C05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44C"/>
    <w:rsid w:val="00497517"/>
    <w:rsid w:val="0049766C"/>
    <w:rsid w:val="004977D8"/>
    <w:rsid w:val="00497B20"/>
    <w:rsid w:val="00497B9B"/>
    <w:rsid w:val="004A010C"/>
    <w:rsid w:val="004A0331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701"/>
    <w:rsid w:val="004A1794"/>
    <w:rsid w:val="004A187C"/>
    <w:rsid w:val="004A1BE7"/>
    <w:rsid w:val="004A1D11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5334"/>
    <w:rsid w:val="004A5391"/>
    <w:rsid w:val="004A57F9"/>
    <w:rsid w:val="004A586B"/>
    <w:rsid w:val="004A59D8"/>
    <w:rsid w:val="004A5A65"/>
    <w:rsid w:val="004A5ADC"/>
    <w:rsid w:val="004A5B51"/>
    <w:rsid w:val="004A5EC4"/>
    <w:rsid w:val="004A6128"/>
    <w:rsid w:val="004A62A7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863"/>
    <w:rsid w:val="004B09D4"/>
    <w:rsid w:val="004B0A94"/>
    <w:rsid w:val="004B0BC2"/>
    <w:rsid w:val="004B0CD8"/>
    <w:rsid w:val="004B0E21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D1"/>
    <w:rsid w:val="004B1E1F"/>
    <w:rsid w:val="004B1E37"/>
    <w:rsid w:val="004B209E"/>
    <w:rsid w:val="004B223B"/>
    <w:rsid w:val="004B229E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59D"/>
    <w:rsid w:val="004B45AD"/>
    <w:rsid w:val="004B4679"/>
    <w:rsid w:val="004B478F"/>
    <w:rsid w:val="004B47B4"/>
    <w:rsid w:val="004B4836"/>
    <w:rsid w:val="004B4D31"/>
    <w:rsid w:val="004B52A0"/>
    <w:rsid w:val="004B5388"/>
    <w:rsid w:val="004B560A"/>
    <w:rsid w:val="004B58E3"/>
    <w:rsid w:val="004B591B"/>
    <w:rsid w:val="004B5B5C"/>
    <w:rsid w:val="004B5BE5"/>
    <w:rsid w:val="004B5DC4"/>
    <w:rsid w:val="004B5E4F"/>
    <w:rsid w:val="004B6177"/>
    <w:rsid w:val="004B62C8"/>
    <w:rsid w:val="004B6449"/>
    <w:rsid w:val="004B66D4"/>
    <w:rsid w:val="004B681F"/>
    <w:rsid w:val="004B68A4"/>
    <w:rsid w:val="004B69D5"/>
    <w:rsid w:val="004B6C28"/>
    <w:rsid w:val="004B6CC3"/>
    <w:rsid w:val="004B6CF0"/>
    <w:rsid w:val="004B6D16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C4C"/>
    <w:rsid w:val="004B7C7D"/>
    <w:rsid w:val="004B7D31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E34"/>
    <w:rsid w:val="004C20CC"/>
    <w:rsid w:val="004C210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C64"/>
    <w:rsid w:val="004C2E55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CE8"/>
    <w:rsid w:val="004C3E8A"/>
    <w:rsid w:val="004C3EE2"/>
    <w:rsid w:val="004C3F7F"/>
    <w:rsid w:val="004C4506"/>
    <w:rsid w:val="004C45A6"/>
    <w:rsid w:val="004C484D"/>
    <w:rsid w:val="004C4949"/>
    <w:rsid w:val="004C4973"/>
    <w:rsid w:val="004C49C5"/>
    <w:rsid w:val="004C49E0"/>
    <w:rsid w:val="004C4CEA"/>
    <w:rsid w:val="004C5020"/>
    <w:rsid w:val="004C5041"/>
    <w:rsid w:val="004C510A"/>
    <w:rsid w:val="004C529F"/>
    <w:rsid w:val="004C5343"/>
    <w:rsid w:val="004C5579"/>
    <w:rsid w:val="004C568C"/>
    <w:rsid w:val="004C579B"/>
    <w:rsid w:val="004C579E"/>
    <w:rsid w:val="004C5A6D"/>
    <w:rsid w:val="004C613C"/>
    <w:rsid w:val="004C61B0"/>
    <w:rsid w:val="004C6240"/>
    <w:rsid w:val="004C62D8"/>
    <w:rsid w:val="004C636D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EA2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A"/>
    <w:rsid w:val="004D11E9"/>
    <w:rsid w:val="004D14E4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A2"/>
    <w:rsid w:val="004D2CAB"/>
    <w:rsid w:val="004D2CB3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C4A"/>
    <w:rsid w:val="004D4D9D"/>
    <w:rsid w:val="004D5005"/>
    <w:rsid w:val="004D512C"/>
    <w:rsid w:val="004D515D"/>
    <w:rsid w:val="004D5169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86"/>
    <w:rsid w:val="004D67E6"/>
    <w:rsid w:val="004D69CF"/>
    <w:rsid w:val="004D6B1F"/>
    <w:rsid w:val="004D6BB8"/>
    <w:rsid w:val="004D6BC7"/>
    <w:rsid w:val="004D6C41"/>
    <w:rsid w:val="004D6CA2"/>
    <w:rsid w:val="004D6DF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D6"/>
    <w:rsid w:val="004D7DB4"/>
    <w:rsid w:val="004D7DC2"/>
    <w:rsid w:val="004D7E5E"/>
    <w:rsid w:val="004D7EDD"/>
    <w:rsid w:val="004E016D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6E7"/>
    <w:rsid w:val="004E18D0"/>
    <w:rsid w:val="004E18DC"/>
    <w:rsid w:val="004E1B0D"/>
    <w:rsid w:val="004E1BB6"/>
    <w:rsid w:val="004E1D55"/>
    <w:rsid w:val="004E1DF6"/>
    <w:rsid w:val="004E1EE7"/>
    <w:rsid w:val="004E1F75"/>
    <w:rsid w:val="004E20D4"/>
    <w:rsid w:val="004E220C"/>
    <w:rsid w:val="004E2556"/>
    <w:rsid w:val="004E279F"/>
    <w:rsid w:val="004E27FA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80C"/>
    <w:rsid w:val="004E4980"/>
    <w:rsid w:val="004E4AE8"/>
    <w:rsid w:val="004E4BC5"/>
    <w:rsid w:val="004E5307"/>
    <w:rsid w:val="004E562B"/>
    <w:rsid w:val="004E5649"/>
    <w:rsid w:val="004E58F4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9B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ED"/>
    <w:rsid w:val="004F0137"/>
    <w:rsid w:val="004F0237"/>
    <w:rsid w:val="004F025F"/>
    <w:rsid w:val="004F0444"/>
    <w:rsid w:val="004F04B5"/>
    <w:rsid w:val="004F08DA"/>
    <w:rsid w:val="004F0945"/>
    <w:rsid w:val="004F0B8B"/>
    <w:rsid w:val="004F0D1A"/>
    <w:rsid w:val="004F0D3A"/>
    <w:rsid w:val="004F0FC7"/>
    <w:rsid w:val="004F104F"/>
    <w:rsid w:val="004F11D2"/>
    <w:rsid w:val="004F13C2"/>
    <w:rsid w:val="004F140F"/>
    <w:rsid w:val="004F15B6"/>
    <w:rsid w:val="004F16EA"/>
    <w:rsid w:val="004F1805"/>
    <w:rsid w:val="004F1930"/>
    <w:rsid w:val="004F1AC0"/>
    <w:rsid w:val="004F1EC5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218"/>
    <w:rsid w:val="004F524F"/>
    <w:rsid w:val="004F5337"/>
    <w:rsid w:val="004F55F3"/>
    <w:rsid w:val="004F56E0"/>
    <w:rsid w:val="004F56EB"/>
    <w:rsid w:val="004F5E36"/>
    <w:rsid w:val="004F5E8C"/>
    <w:rsid w:val="004F6031"/>
    <w:rsid w:val="004F62FE"/>
    <w:rsid w:val="004F65CD"/>
    <w:rsid w:val="004F6620"/>
    <w:rsid w:val="004F6707"/>
    <w:rsid w:val="004F6793"/>
    <w:rsid w:val="004F67A3"/>
    <w:rsid w:val="004F6990"/>
    <w:rsid w:val="004F6B8A"/>
    <w:rsid w:val="004F6FA7"/>
    <w:rsid w:val="004F7063"/>
    <w:rsid w:val="004F710C"/>
    <w:rsid w:val="004F7128"/>
    <w:rsid w:val="004F72BB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4F7EB4"/>
    <w:rsid w:val="005003A8"/>
    <w:rsid w:val="00500537"/>
    <w:rsid w:val="0050060E"/>
    <w:rsid w:val="00500A8A"/>
    <w:rsid w:val="00500B34"/>
    <w:rsid w:val="00500BD9"/>
    <w:rsid w:val="00500C48"/>
    <w:rsid w:val="00500CB0"/>
    <w:rsid w:val="00500D14"/>
    <w:rsid w:val="00500DB2"/>
    <w:rsid w:val="00501098"/>
    <w:rsid w:val="0050117E"/>
    <w:rsid w:val="00501229"/>
    <w:rsid w:val="005014B6"/>
    <w:rsid w:val="00501B74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F9"/>
    <w:rsid w:val="00502D45"/>
    <w:rsid w:val="00502E71"/>
    <w:rsid w:val="00502F3D"/>
    <w:rsid w:val="005030DE"/>
    <w:rsid w:val="005031E0"/>
    <w:rsid w:val="00503229"/>
    <w:rsid w:val="005037B2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A0A"/>
    <w:rsid w:val="00505FE6"/>
    <w:rsid w:val="0050600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D5"/>
    <w:rsid w:val="005102B8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B54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45"/>
    <w:rsid w:val="005125C0"/>
    <w:rsid w:val="0051264F"/>
    <w:rsid w:val="00512706"/>
    <w:rsid w:val="005127D9"/>
    <w:rsid w:val="00512843"/>
    <w:rsid w:val="0051298F"/>
    <w:rsid w:val="00512B0F"/>
    <w:rsid w:val="00512C89"/>
    <w:rsid w:val="00512DF0"/>
    <w:rsid w:val="00512E15"/>
    <w:rsid w:val="00512F17"/>
    <w:rsid w:val="005130CA"/>
    <w:rsid w:val="005130CD"/>
    <w:rsid w:val="005130E3"/>
    <w:rsid w:val="0051321F"/>
    <w:rsid w:val="00513566"/>
    <w:rsid w:val="005136E0"/>
    <w:rsid w:val="00513A37"/>
    <w:rsid w:val="00513B50"/>
    <w:rsid w:val="00513BB1"/>
    <w:rsid w:val="00513EE9"/>
    <w:rsid w:val="00513FBE"/>
    <w:rsid w:val="00514315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D0"/>
    <w:rsid w:val="00515378"/>
    <w:rsid w:val="005156AB"/>
    <w:rsid w:val="005156D8"/>
    <w:rsid w:val="0051570E"/>
    <w:rsid w:val="005158B2"/>
    <w:rsid w:val="005158EB"/>
    <w:rsid w:val="00515A12"/>
    <w:rsid w:val="00515A98"/>
    <w:rsid w:val="00515D69"/>
    <w:rsid w:val="005160A4"/>
    <w:rsid w:val="00516126"/>
    <w:rsid w:val="00516235"/>
    <w:rsid w:val="0051641B"/>
    <w:rsid w:val="005164B5"/>
    <w:rsid w:val="005164EF"/>
    <w:rsid w:val="005165A9"/>
    <w:rsid w:val="005165D9"/>
    <w:rsid w:val="005166B4"/>
    <w:rsid w:val="0051680A"/>
    <w:rsid w:val="00516986"/>
    <w:rsid w:val="005169AE"/>
    <w:rsid w:val="00516A9C"/>
    <w:rsid w:val="00516E02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17F13"/>
    <w:rsid w:val="00520045"/>
    <w:rsid w:val="005200CD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D2A"/>
    <w:rsid w:val="00521DA6"/>
    <w:rsid w:val="00521EDA"/>
    <w:rsid w:val="00521FF2"/>
    <w:rsid w:val="0052204C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3D0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66D"/>
    <w:rsid w:val="0052684C"/>
    <w:rsid w:val="00526856"/>
    <w:rsid w:val="0052699A"/>
    <w:rsid w:val="00526A70"/>
    <w:rsid w:val="00526D23"/>
    <w:rsid w:val="00526FF4"/>
    <w:rsid w:val="005271F4"/>
    <w:rsid w:val="00527670"/>
    <w:rsid w:val="005276D4"/>
    <w:rsid w:val="005277FB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3000D"/>
    <w:rsid w:val="0053000E"/>
    <w:rsid w:val="005301E4"/>
    <w:rsid w:val="0053045B"/>
    <w:rsid w:val="0053050D"/>
    <w:rsid w:val="005309D3"/>
    <w:rsid w:val="00530ADB"/>
    <w:rsid w:val="00530B4C"/>
    <w:rsid w:val="00530D13"/>
    <w:rsid w:val="00530D32"/>
    <w:rsid w:val="00531064"/>
    <w:rsid w:val="00531108"/>
    <w:rsid w:val="005311AD"/>
    <w:rsid w:val="005311BB"/>
    <w:rsid w:val="00531293"/>
    <w:rsid w:val="00531383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9F3"/>
    <w:rsid w:val="00534A11"/>
    <w:rsid w:val="00534C34"/>
    <w:rsid w:val="00534CAC"/>
    <w:rsid w:val="0053510F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A"/>
    <w:rsid w:val="005365E7"/>
    <w:rsid w:val="00536785"/>
    <w:rsid w:val="005367F1"/>
    <w:rsid w:val="00536969"/>
    <w:rsid w:val="00536B5A"/>
    <w:rsid w:val="00536B95"/>
    <w:rsid w:val="00536BC3"/>
    <w:rsid w:val="00536C54"/>
    <w:rsid w:val="00536C8F"/>
    <w:rsid w:val="005372DF"/>
    <w:rsid w:val="00537662"/>
    <w:rsid w:val="00537720"/>
    <w:rsid w:val="005379FB"/>
    <w:rsid w:val="00537DAF"/>
    <w:rsid w:val="00537F5F"/>
    <w:rsid w:val="00537F93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76F"/>
    <w:rsid w:val="005418F9"/>
    <w:rsid w:val="005419AE"/>
    <w:rsid w:val="00541A88"/>
    <w:rsid w:val="00541ABA"/>
    <w:rsid w:val="00541BE1"/>
    <w:rsid w:val="00541F9A"/>
    <w:rsid w:val="00542167"/>
    <w:rsid w:val="005421DF"/>
    <w:rsid w:val="005422EE"/>
    <w:rsid w:val="005423AE"/>
    <w:rsid w:val="005425F9"/>
    <w:rsid w:val="0054266D"/>
    <w:rsid w:val="00542926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708"/>
    <w:rsid w:val="00543C3B"/>
    <w:rsid w:val="00543D65"/>
    <w:rsid w:val="00543D81"/>
    <w:rsid w:val="00543DF3"/>
    <w:rsid w:val="00543FC6"/>
    <w:rsid w:val="00544373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20E"/>
    <w:rsid w:val="00545530"/>
    <w:rsid w:val="0054569B"/>
    <w:rsid w:val="0054573A"/>
    <w:rsid w:val="005458D4"/>
    <w:rsid w:val="00545AEE"/>
    <w:rsid w:val="00545B08"/>
    <w:rsid w:val="00545BF2"/>
    <w:rsid w:val="00545D97"/>
    <w:rsid w:val="00545FC9"/>
    <w:rsid w:val="005460FB"/>
    <w:rsid w:val="0054613C"/>
    <w:rsid w:val="0054647E"/>
    <w:rsid w:val="00546481"/>
    <w:rsid w:val="0054652A"/>
    <w:rsid w:val="00546620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3FC"/>
    <w:rsid w:val="00550456"/>
    <w:rsid w:val="00550463"/>
    <w:rsid w:val="0055054B"/>
    <w:rsid w:val="005505B9"/>
    <w:rsid w:val="0055074B"/>
    <w:rsid w:val="00550878"/>
    <w:rsid w:val="005508FB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9B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B18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76A"/>
    <w:rsid w:val="00554A36"/>
    <w:rsid w:val="00554B58"/>
    <w:rsid w:val="00554D5F"/>
    <w:rsid w:val="00554E05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CC2"/>
    <w:rsid w:val="00555D67"/>
    <w:rsid w:val="00555E22"/>
    <w:rsid w:val="005560B6"/>
    <w:rsid w:val="005561D7"/>
    <w:rsid w:val="00556334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709"/>
    <w:rsid w:val="0056091E"/>
    <w:rsid w:val="005609F2"/>
    <w:rsid w:val="005609F7"/>
    <w:rsid w:val="00560AD2"/>
    <w:rsid w:val="00560D54"/>
    <w:rsid w:val="00560D83"/>
    <w:rsid w:val="00560E62"/>
    <w:rsid w:val="00560F97"/>
    <w:rsid w:val="00561015"/>
    <w:rsid w:val="00561018"/>
    <w:rsid w:val="00561664"/>
    <w:rsid w:val="005616EF"/>
    <w:rsid w:val="005617AA"/>
    <w:rsid w:val="005618BD"/>
    <w:rsid w:val="00561B64"/>
    <w:rsid w:val="00561E92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F57"/>
    <w:rsid w:val="00564FF6"/>
    <w:rsid w:val="005651A2"/>
    <w:rsid w:val="00565397"/>
    <w:rsid w:val="00565399"/>
    <w:rsid w:val="005653CF"/>
    <w:rsid w:val="00565663"/>
    <w:rsid w:val="0056584B"/>
    <w:rsid w:val="005659EC"/>
    <w:rsid w:val="00565B47"/>
    <w:rsid w:val="00565C36"/>
    <w:rsid w:val="00565FAE"/>
    <w:rsid w:val="0056606F"/>
    <w:rsid w:val="005660D8"/>
    <w:rsid w:val="0056674D"/>
    <w:rsid w:val="0056679E"/>
    <w:rsid w:val="0056687B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A01"/>
    <w:rsid w:val="00567BC0"/>
    <w:rsid w:val="00567DA6"/>
    <w:rsid w:val="0057029F"/>
    <w:rsid w:val="005703FC"/>
    <w:rsid w:val="005704E9"/>
    <w:rsid w:val="0057068E"/>
    <w:rsid w:val="00570741"/>
    <w:rsid w:val="005708CD"/>
    <w:rsid w:val="0057092C"/>
    <w:rsid w:val="005709F6"/>
    <w:rsid w:val="00570C65"/>
    <w:rsid w:val="00570EB8"/>
    <w:rsid w:val="00570F0C"/>
    <w:rsid w:val="00570F94"/>
    <w:rsid w:val="00570FC8"/>
    <w:rsid w:val="00570FF0"/>
    <w:rsid w:val="00571767"/>
    <w:rsid w:val="00571772"/>
    <w:rsid w:val="005717CD"/>
    <w:rsid w:val="00571834"/>
    <w:rsid w:val="00571A07"/>
    <w:rsid w:val="00571BC6"/>
    <w:rsid w:val="00571BD0"/>
    <w:rsid w:val="00571F22"/>
    <w:rsid w:val="00572121"/>
    <w:rsid w:val="00572139"/>
    <w:rsid w:val="00572149"/>
    <w:rsid w:val="0057217B"/>
    <w:rsid w:val="0057233D"/>
    <w:rsid w:val="00572719"/>
    <w:rsid w:val="005727CC"/>
    <w:rsid w:val="005729BA"/>
    <w:rsid w:val="00572AF7"/>
    <w:rsid w:val="00572C54"/>
    <w:rsid w:val="00572CBA"/>
    <w:rsid w:val="00572F2F"/>
    <w:rsid w:val="00572F82"/>
    <w:rsid w:val="005730A3"/>
    <w:rsid w:val="005732AC"/>
    <w:rsid w:val="005732B8"/>
    <w:rsid w:val="00573385"/>
    <w:rsid w:val="0057338C"/>
    <w:rsid w:val="00573478"/>
    <w:rsid w:val="00573505"/>
    <w:rsid w:val="00573517"/>
    <w:rsid w:val="005735C0"/>
    <w:rsid w:val="00573641"/>
    <w:rsid w:val="00573723"/>
    <w:rsid w:val="00573994"/>
    <w:rsid w:val="00573E91"/>
    <w:rsid w:val="00573F4E"/>
    <w:rsid w:val="00573F5D"/>
    <w:rsid w:val="00573FCF"/>
    <w:rsid w:val="00574278"/>
    <w:rsid w:val="005745EC"/>
    <w:rsid w:val="00574809"/>
    <w:rsid w:val="0057481F"/>
    <w:rsid w:val="00574963"/>
    <w:rsid w:val="00574AA6"/>
    <w:rsid w:val="00574AD0"/>
    <w:rsid w:val="00574B20"/>
    <w:rsid w:val="00574C8A"/>
    <w:rsid w:val="00574CB0"/>
    <w:rsid w:val="00574DEF"/>
    <w:rsid w:val="00574E31"/>
    <w:rsid w:val="00575119"/>
    <w:rsid w:val="00575134"/>
    <w:rsid w:val="0057520A"/>
    <w:rsid w:val="00575218"/>
    <w:rsid w:val="00575226"/>
    <w:rsid w:val="0057534B"/>
    <w:rsid w:val="005754D2"/>
    <w:rsid w:val="00575527"/>
    <w:rsid w:val="005756C9"/>
    <w:rsid w:val="00575B20"/>
    <w:rsid w:val="00575B72"/>
    <w:rsid w:val="00575B7E"/>
    <w:rsid w:val="00575BBD"/>
    <w:rsid w:val="00576152"/>
    <w:rsid w:val="005764BE"/>
    <w:rsid w:val="0057652D"/>
    <w:rsid w:val="005766D5"/>
    <w:rsid w:val="00576AC4"/>
    <w:rsid w:val="00576C0D"/>
    <w:rsid w:val="00576C8F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F0"/>
    <w:rsid w:val="00577E83"/>
    <w:rsid w:val="00577FDB"/>
    <w:rsid w:val="0058000D"/>
    <w:rsid w:val="00580104"/>
    <w:rsid w:val="00580115"/>
    <w:rsid w:val="005805C3"/>
    <w:rsid w:val="0058092E"/>
    <w:rsid w:val="00580B4B"/>
    <w:rsid w:val="00580BA5"/>
    <w:rsid w:val="00580D52"/>
    <w:rsid w:val="00580F65"/>
    <w:rsid w:val="0058105C"/>
    <w:rsid w:val="00581357"/>
    <w:rsid w:val="00581564"/>
    <w:rsid w:val="005816E2"/>
    <w:rsid w:val="00581788"/>
    <w:rsid w:val="0058182F"/>
    <w:rsid w:val="00581936"/>
    <w:rsid w:val="005819FB"/>
    <w:rsid w:val="00581B8B"/>
    <w:rsid w:val="00581DA5"/>
    <w:rsid w:val="00581E07"/>
    <w:rsid w:val="00581E0B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319"/>
    <w:rsid w:val="00583574"/>
    <w:rsid w:val="00583765"/>
    <w:rsid w:val="00583774"/>
    <w:rsid w:val="005837B8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02B"/>
    <w:rsid w:val="00585150"/>
    <w:rsid w:val="00585294"/>
    <w:rsid w:val="005852CA"/>
    <w:rsid w:val="005852FA"/>
    <w:rsid w:val="00585854"/>
    <w:rsid w:val="00585866"/>
    <w:rsid w:val="00585921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F9"/>
    <w:rsid w:val="00586B7B"/>
    <w:rsid w:val="00586C02"/>
    <w:rsid w:val="00586DD1"/>
    <w:rsid w:val="00587165"/>
    <w:rsid w:val="00587296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E6E"/>
    <w:rsid w:val="00592EEF"/>
    <w:rsid w:val="00592F50"/>
    <w:rsid w:val="00593299"/>
    <w:rsid w:val="005934FB"/>
    <w:rsid w:val="00593788"/>
    <w:rsid w:val="00593986"/>
    <w:rsid w:val="00593A12"/>
    <w:rsid w:val="00593BC6"/>
    <w:rsid w:val="00593C4C"/>
    <w:rsid w:val="00593DB2"/>
    <w:rsid w:val="00593F5C"/>
    <w:rsid w:val="00593FB7"/>
    <w:rsid w:val="00593FF4"/>
    <w:rsid w:val="00594124"/>
    <w:rsid w:val="00594419"/>
    <w:rsid w:val="0059441D"/>
    <w:rsid w:val="00594509"/>
    <w:rsid w:val="0059454F"/>
    <w:rsid w:val="0059467F"/>
    <w:rsid w:val="005946A6"/>
    <w:rsid w:val="00594A77"/>
    <w:rsid w:val="00594F48"/>
    <w:rsid w:val="00595038"/>
    <w:rsid w:val="00595296"/>
    <w:rsid w:val="00595397"/>
    <w:rsid w:val="0059552F"/>
    <w:rsid w:val="00595567"/>
    <w:rsid w:val="00595640"/>
    <w:rsid w:val="005956A5"/>
    <w:rsid w:val="0059571B"/>
    <w:rsid w:val="00595722"/>
    <w:rsid w:val="00595873"/>
    <w:rsid w:val="005959F8"/>
    <w:rsid w:val="00595AB3"/>
    <w:rsid w:val="00595AE3"/>
    <w:rsid w:val="00595AF3"/>
    <w:rsid w:val="00595B21"/>
    <w:rsid w:val="00595C13"/>
    <w:rsid w:val="00595D91"/>
    <w:rsid w:val="00595F31"/>
    <w:rsid w:val="00595FD1"/>
    <w:rsid w:val="00596042"/>
    <w:rsid w:val="0059617B"/>
    <w:rsid w:val="00596196"/>
    <w:rsid w:val="005962C1"/>
    <w:rsid w:val="0059656D"/>
    <w:rsid w:val="00596A0C"/>
    <w:rsid w:val="00596AEB"/>
    <w:rsid w:val="00596DF5"/>
    <w:rsid w:val="00597018"/>
    <w:rsid w:val="005970DC"/>
    <w:rsid w:val="0059710B"/>
    <w:rsid w:val="005973F0"/>
    <w:rsid w:val="0059769D"/>
    <w:rsid w:val="00597729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737"/>
    <w:rsid w:val="005A083A"/>
    <w:rsid w:val="005A08E8"/>
    <w:rsid w:val="005A0AFB"/>
    <w:rsid w:val="005A0B38"/>
    <w:rsid w:val="005A0B9A"/>
    <w:rsid w:val="005A0C04"/>
    <w:rsid w:val="005A0CE1"/>
    <w:rsid w:val="005A0D55"/>
    <w:rsid w:val="005A120E"/>
    <w:rsid w:val="005A12D2"/>
    <w:rsid w:val="005A13EA"/>
    <w:rsid w:val="005A1660"/>
    <w:rsid w:val="005A1915"/>
    <w:rsid w:val="005A1D91"/>
    <w:rsid w:val="005A1F54"/>
    <w:rsid w:val="005A201E"/>
    <w:rsid w:val="005A2037"/>
    <w:rsid w:val="005A2092"/>
    <w:rsid w:val="005A20B7"/>
    <w:rsid w:val="005A21E8"/>
    <w:rsid w:val="005A2274"/>
    <w:rsid w:val="005A247E"/>
    <w:rsid w:val="005A26F5"/>
    <w:rsid w:val="005A2800"/>
    <w:rsid w:val="005A2AC0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E02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47D"/>
    <w:rsid w:val="005A485D"/>
    <w:rsid w:val="005A48A8"/>
    <w:rsid w:val="005A4B1D"/>
    <w:rsid w:val="005A5055"/>
    <w:rsid w:val="005A50FF"/>
    <w:rsid w:val="005A535E"/>
    <w:rsid w:val="005A5371"/>
    <w:rsid w:val="005A538B"/>
    <w:rsid w:val="005A5455"/>
    <w:rsid w:val="005A55D0"/>
    <w:rsid w:val="005A5690"/>
    <w:rsid w:val="005A5730"/>
    <w:rsid w:val="005A57BB"/>
    <w:rsid w:val="005A580E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5BE"/>
    <w:rsid w:val="005A6AF6"/>
    <w:rsid w:val="005A6BEF"/>
    <w:rsid w:val="005A6C9F"/>
    <w:rsid w:val="005A6EB0"/>
    <w:rsid w:val="005A70FA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B17"/>
    <w:rsid w:val="005A7CE6"/>
    <w:rsid w:val="005A7D58"/>
    <w:rsid w:val="005A7F5D"/>
    <w:rsid w:val="005B029C"/>
    <w:rsid w:val="005B05E2"/>
    <w:rsid w:val="005B0717"/>
    <w:rsid w:val="005B0A44"/>
    <w:rsid w:val="005B0AFB"/>
    <w:rsid w:val="005B0C99"/>
    <w:rsid w:val="005B0CDE"/>
    <w:rsid w:val="005B10B6"/>
    <w:rsid w:val="005B11BD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88F"/>
    <w:rsid w:val="005B2965"/>
    <w:rsid w:val="005B29F1"/>
    <w:rsid w:val="005B2C5E"/>
    <w:rsid w:val="005B2ED8"/>
    <w:rsid w:val="005B3308"/>
    <w:rsid w:val="005B35F3"/>
    <w:rsid w:val="005B3623"/>
    <w:rsid w:val="005B387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DF"/>
    <w:rsid w:val="005B4A22"/>
    <w:rsid w:val="005B4D84"/>
    <w:rsid w:val="005B4DA4"/>
    <w:rsid w:val="005B4E99"/>
    <w:rsid w:val="005B5119"/>
    <w:rsid w:val="005B5374"/>
    <w:rsid w:val="005B55E5"/>
    <w:rsid w:val="005B55FE"/>
    <w:rsid w:val="005B57E7"/>
    <w:rsid w:val="005B57F2"/>
    <w:rsid w:val="005B5ABD"/>
    <w:rsid w:val="005B5B53"/>
    <w:rsid w:val="005B5B6B"/>
    <w:rsid w:val="005B6396"/>
    <w:rsid w:val="005B63B7"/>
    <w:rsid w:val="005B63DB"/>
    <w:rsid w:val="005B6729"/>
    <w:rsid w:val="005B6AA2"/>
    <w:rsid w:val="005B6E94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AA"/>
    <w:rsid w:val="005C00C1"/>
    <w:rsid w:val="005C011B"/>
    <w:rsid w:val="005C0155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657"/>
    <w:rsid w:val="005C19BA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DAA"/>
    <w:rsid w:val="005C3DDA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E5F"/>
    <w:rsid w:val="005C4EAC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6D1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36"/>
    <w:rsid w:val="005D016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792"/>
    <w:rsid w:val="005D197B"/>
    <w:rsid w:val="005D1A47"/>
    <w:rsid w:val="005D1A5B"/>
    <w:rsid w:val="005D1BFA"/>
    <w:rsid w:val="005D1C69"/>
    <w:rsid w:val="005D1E56"/>
    <w:rsid w:val="005D1F5E"/>
    <w:rsid w:val="005D219D"/>
    <w:rsid w:val="005D21E3"/>
    <w:rsid w:val="005D22DD"/>
    <w:rsid w:val="005D22FC"/>
    <w:rsid w:val="005D2567"/>
    <w:rsid w:val="005D2703"/>
    <w:rsid w:val="005D27DF"/>
    <w:rsid w:val="005D2C25"/>
    <w:rsid w:val="005D2CF6"/>
    <w:rsid w:val="005D2D4F"/>
    <w:rsid w:val="005D2F18"/>
    <w:rsid w:val="005D2F6A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32F"/>
    <w:rsid w:val="005D4424"/>
    <w:rsid w:val="005D4637"/>
    <w:rsid w:val="005D4644"/>
    <w:rsid w:val="005D4655"/>
    <w:rsid w:val="005D4688"/>
    <w:rsid w:val="005D4816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33"/>
    <w:rsid w:val="005D73B9"/>
    <w:rsid w:val="005D7402"/>
    <w:rsid w:val="005D74C5"/>
    <w:rsid w:val="005D7540"/>
    <w:rsid w:val="005D7832"/>
    <w:rsid w:val="005D7F1D"/>
    <w:rsid w:val="005E00D3"/>
    <w:rsid w:val="005E0424"/>
    <w:rsid w:val="005E06FE"/>
    <w:rsid w:val="005E07AE"/>
    <w:rsid w:val="005E105A"/>
    <w:rsid w:val="005E12A7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95"/>
    <w:rsid w:val="005E212F"/>
    <w:rsid w:val="005E25E7"/>
    <w:rsid w:val="005E271D"/>
    <w:rsid w:val="005E29B6"/>
    <w:rsid w:val="005E2AFC"/>
    <w:rsid w:val="005E2E55"/>
    <w:rsid w:val="005E2F87"/>
    <w:rsid w:val="005E3054"/>
    <w:rsid w:val="005E331D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E35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705"/>
    <w:rsid w:val="005E787D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63"/>
    <w:rsid w:val="005F0EBD"/>
    <w:rsid w:val="005F0FFA"/>
    <w:rsid w:val="005F10AD"/>
    <w:rsid w:val="005F10DD"/>
    <w:rsid w:val="005F117F"/>
    <w:rsid w:val="005F15A5"/>
    <w:rsid w:val="005F1896"/>
    <w:rsid w:val="005F1AA3"/>
    <w:rsid w:val="005F1BBD"/>
    <w:rsid w:val="005F1C55"/>
    <w:rsid w:val="005F1CCA"/>
    <w:rsid w:val="005F1DD8"/>
    <w:rsid w:val="005F1E36"/>
    <w:rsid w:val="005F1F1B"/>
    <w:rsid w:val="005F1F32"/>
    <w:rsid w:val="005F2142"/>
    <w:rsid w:val="005F241F"/>
    <w:rsid w:val="005F264B"/>
    <w:rsid w:val="005F2966"/>
    <w:rsid w:val="005F2999"/>
    <w:rsid w:val="005F29FB"/>
    <w:rsid w:val="005F2AE4"/>
    <w:rsid w:val="005F2B1B"/>
    <w:rsid w:val="005F2DC9"/>
    <w:rsid w:val="005F2ED1"/>
    <w:rsid w:val="005F300C"/>
    <w:rsid w:val="005F300E"/>
    <w:rsid w:val="005F30E8"/>
    <w:rsid w:val="005F34A6"/>
    <w:rsid w:val="005F3551"/>
    <w:rsid w:val="005F389C"/>
    <w:rsid w:val="005F3922"/>
    <w:rsid w:val="005F39FA"/>
    <w:rsid w:val="005F3A60"/>
    <w:rsid w:val="005F3AFE"/>
    <w:rsid w:val="005F3C2D"/>
    <w:rsid w:val="005F3CBF"/>
    <w:rsid w:val="005F3CFD"/>
    <w:rsid w:val="005F3DE8"/>
    <w:rsid w:val="005F40AD"/>
    <w:rsid w:val="005F437B"/>
    <w:rsid w:val="005F444B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A5"/>
    <w:rsid w:val="005F5645"/>
    <w:rsid w:val="005F5653"/>
    <w:rsid w:val="005F5657"/>
    <w:rsid w:val="005F5739"/>
    <w:rsid w:val="005F57C0"/>
    <w:rsid w:val="005F5AA3"/>
    <w:rsid w:val="005F5AAA"/>
    <w:rsid w:val="005F5B49"/>
    <w:rsid w:val="005F5BA4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5FB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F2F"/>
    <w:rsid w:val="00600F4A"/>
    <w:rsid w:val="00600FCE"/>
    <w:rsid w:val="006010A7"/>
    <w:rsid w:val="00601232"/>
    <w:rsid w:val="00601372"/>
    <w:rsid w:val="006013B3"/>
    <w:rsid w:val="0060149D"/>
    <w:rsid w:val="00601619"/>
    <w:rsid w:val="00601754"/>
    <w:rsid w:val="00601A5A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688"/>
    <w:rsid w:val="006026B3"/>
    <w:rsid w:val="00602B03"/>
    <w:rsid w:val="00602B05"/>
    <w:rsid w:val="00602D6B"/>
    <w:rsid w:val="00603046"/>
    <w:rsid w:val="006030D0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A14"/>
    <w:rsid w:val="00603E4F"/>
    <w:rsid w:val="00604063"/>
    <w:rsid w:val="006041E5"/>
    <w:rsid w:val="00604252"/>
    <w:rsid w:val="00604403"/>
    <w:rsid w:val="0060446B"/>
    <w:rsid w:val="0060454D"/>
    <w:rsid w:val="006046D0"/>
    <w:rsid w:val="00604746"/>
    <w:rsid w:val="0060485F"/>
    <w:rsid w:val="0060488D"/>
    <w:rsid w:val="006048FD"/>
    <w:rsid w:val="00604971"/>
    <w:rsid w:val="00604A50"/>
    <w:rsid w:val="00604B0E"/>
    <w:rsid w:val="00604C00"/>
    <w:rsid w:val="00604DB1"/>
    <w:rsid w:val="006051E4"/>
    <w:rsid w:val="006051FB"/>
    <w:rsid w:val="006052D8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7093"/>
    <w:rsid w:val="00607238"/>
    <w:rsid w:val="00607375"/>
    <w:rsid w:val="006074CC"/>
    <w:rsid w:val="00607583"/>
    <w:rsid w:val="006075DF"/>
    <w:rsid w:val="0060763B"/>
    <w:rsid w:val="0060770F"/>
    <w:rsid w:val="00607749"/>
    <w:rsid w:val="0060781F"/>
    <w:rsid w:val="00607872"/>
    <w:rsid w:val="0060795A"/>
    <w:rsid w:val="00607A39"/>
    <w:rsid w:val="00607B17"/>
    <w:rsid w:val="00607B28"/>
    <w:rsid w:val="00607B96"/>
    <w:rsid w:val="00607BE4"/>
    <w:rsid w:val="00607D31"/>
    <w:rsid w:val="00607D33"/>
    <w:rsid w:val="00610006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14E"/>
    <w:rsid w:val="00611203"/>
    <w:rsid w:val="006116EE"/>
    <w:rsid w:val="00611829"/>
    <w:rsid w:val="00611841"/>
    <w:rsid w:val="00611C1F"/>
    <w:rsid w:val="00611D02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DFE"/>
    <w:rsid w:val="00612F44"/>
    <w:rsid w:val="00613073"/>
    <w:rsid w:val="006132ED"/>
    <w:rsid w:val="00613663"/>
    <w:rsid w:val="00613686"/>
    <w:rsid w:val="00613B12"/>
    <w:rsid w:val="00613BAD"/>
    <w:rsid w:val="006141BD"/>
    <w:rsid w:val="00614302"/>
    <w:rsid w:val="00614361"/>
    <w:rsid w:val="006144CB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223"/>
    <w:rsid w:val="0061645F"/>
    <w:rsid w:val="00616566"/>
    <w:rsid w:val="00616568"/>
    <w:rsid w:val="0061662F"/>
    <w:rsid w:val="00616649"/>
    <w:rsid w:val="0061689C"/>
    <w:rsid w:val="00616B18"/>
    <w:rsid w:val="00616BE3"/>
    <w:rsid w:val="00616D2C"/>
    <w:rsid w:val="00616E14"/>
    <w:rsid w:val="00616F27"/>
    <w:rsid w:val="00616FBB"/>
    <w:rsid w:val="00616FD4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0BB"/>
    <w:rsid w:val="00620195"/>
    <w:rsid w:val="006203D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C4"/>
    <w:rsid w:val="00621174"/>
    <w:rsid w:val="006212FD"/>
    <w:rsid w:val="0062159D"/>
    <w:rsid w:val="0062159F"/>
    <w:rsid w:val="006217CF"/>
    <w:rsid w:val="00621948"/>
    <w:rsid w:val="00621A23"/>
    <w:rsid w:val="00621B42"/>
    <w:rsid w:val="00621B8B"/>
    <w:rsid w:val="00621C36"/>
    <w:rsid w:val="00621F47"/>
    <w:rsid w:val="00622069"/>
    <w:rsid w:val="006220F3"/>
    <w:rsid w:val="006221DB"/>
    <w:rsid w:val="00622262"/>
    <w:rsid w:val="00622410"/>
    <w:rsid w:val="0062244C"/>
    <w:rsid w:val="0062256A"/>
    <w:rsid w:val="00622731"/>
    <w:rsid w:val="0062278F"/>
    <w:rsid w:val="006227BB"/>
    <w:rsid w:val="00622CFD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3B3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6AB"/>
    <w:rsid w:val="0062678A"/>
    <w:rsid w:val="00626A46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DE"/>
    <w:rsid w:val="00630C64"/>
    <w:rsid w:val="00630C87"/>
    <w:rsid w:val="00630E6D"/>
    <w:rsid w:val="00630E88"/>
    <w:rsid w:val="00630F2A"/>
    <w:rsid w:val="00630FAD"/>
    <w:rsid w:val="0063113A"/>
    <w:rsid w:val="00631372"/>
    <w:rsid w:val="00631AB0"/>
    <w:rsid w:val="00631AC3"/>
    <w:rsid w:val="00632040"/>
    <w:rsid w:val="006320E5"/>
    <w:rsid w:val="006322E7"/>
    <w:rsid w:val="00632361"/>
    <w:rsid w:val="00632579"/>
    <w:rsid w:val="00632800"/>
    <w:rsid w:val="00632A31"/>
    <w:rsid w:val="00632CC8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CC"/>
    <w:rsid w:val="00634429"/>
    <w:rsid w:val="0063443F"/>
    <w:rsid w:val="00634489"/>
    <w:rsid w:val="0063467D"/>
    <w:rsid w:val="00634723"/>
    <w:rsid w:val="00634785"/>
    <w:rsid w:val="00634AD5"/>
    <w:rsid w:val="00634CB8"/>
    <w:rsid w:val="00634CCB"/>
    <w:rsid w:val="00634DCE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4C3"/>
    <w:rsid w:val="00637504"/>
    <w:rsid w:val="00637884"/>
    <w:rsid w:val="0063796C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8"/>
    <w:rsid w:val="0064294D"/>
    <w:rsid w:val="006429FD"/>
    <w:rsid w:val="00642B80"/>
    <w:rsid w:val="00642B9C"/>
    <w:rsid w:val="00643219"/>
    <w:rsid w:val="0064329F"/>
    <w:rsid w:val="006432A9"/>
    <w:rsid w:val="006433A1"/>
    <w:rsid w:val="006433CC"/>
    <w:rsid w:val="006433DE"/>
    <w:rsid w:val="00643449"/>
    <w:rsid w:val="00643745"/>
    <w:rsid w:val="00643C09"/>
    <w:rsid w:val="00644074"/>
    <w:rsid w:val="0064410E"/>
    <w:rsid w:val="0064424C"/>
    <w:rsid w:val="006442A0"/>
    <w:rsid w:val="006443E3"/>
    <w:rsid w:val="0064464F"/>
    <w:rsid w:val="00644E9C"/>
    <w:rsid w:val="00644F2F"/>
    <w:rsid w:val="006450D2"/>
    <w:rsid w:val="006452B6"/>
    <w:rsid w:val="0064533D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500AC"/>
    <w:rsid w:val="0065040D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DB7"/>
    <w:rsid w:val="00651F45"/>
    <w:rsid w:val="0065205E"/>
    <w:rsid w:val="006521BE"/>
    <w:rsid w:val="0065239E"/>
    <w:rsid w:val="006523BB"/>
    <w:rsid w:val="00652521"/>
    <w:rsid w:val="006525C9"/>
    <w:rsid w:val="006525F7"/>
    <w:rsid w:val="006526D2"/>
    <w:rsid w:val="006528FD"/>
    <w:rsid w:val="0065293A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F3A"/>
    <w:rsid w:val="006550A7"/>
    <w:rsid w:val="0065510B"/>
    <w:rsid w:val="006553D2"/>
    <w:rsid w:val="00655569"/>
    <w:rsid w:val="006556BF"/>
    <w:rsid w:val="006558D8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807"/>
    <w:rsid w:val="0065682D"/>
    <w:rsid w:val="006569AA"/>
    <w:rsid w:val="00656AF7"/>
    <w:rsid w:val="00656B6E"/>
    <w:rsid w:val="00656E21"/>
    <w:rsid w:val="00656F16"/>
    <w:rsid w:val="006571B4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7A"/>
    <w:rsid w:val="00660726"/>
    <w:rsid w:val="00660BB5"/>
    <w:rsid w:val="00660CAB"/>
    <w:rsid w:val="00660CC0"/>
    <w:rsid w:val="00660DDC"/>
    <w:rsid w:val="00660FE5"/>
    <w:rsid w:val="006611AE"/>
    <w:rsid w:val="006611E5"/>
    <w:rsid w:val="0066122C"/>
    <w:rsid w:val="0066154C"/>
    <w:rsid w:val="00661611"/>
    <w:rsid w:val="00661667"/>
    <w:rsid w:val="006617CD"/>
    <w:rsid w:val="00661A23"/>
    <w:rsid w:val="00661C38"/>
    <w:rsid w:val="00661C9E"/>
    <w:rsid w:val="00661F56"/>
    <w:rsid w:val="00662170"/>
    <w:rsid w:val="00662224"/>
    <w:rsid w:val="00662264"/>
    <w:rsid w:val="006625A9"/>
    <w:rsid w:val="006625DC"/>
    <w:rsid w:val="0066273C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3AE"/>
    <w:rsid w:val="006634E2"/>
    <w:rsid w:val="006639AC"/>
    <w:rsid w:val="00663AD9"/>
    <w:rsid w:val="00663B71"/>
    <w:rsid w:val="00663BE4"/>
    <w:rsid w:val="00663F2A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D1A"/>
    <w:rsid w:val="0066533F"/>
    <w:rsid w:val="006653ED"/>
    <w:rsid w:val="006653F3"/>
    <w:rsid w:val="0066547F"/>
    <w:rsid w:val="0066555E"/>
    <w:rsid w:val="00665593"/>
    <w:rsid w:val="0066574E"/>
    <w:rsid w:val="00665883"/>
    <w:rsid w:val="00665B7B"/>
    <w:rsid w:val="00665C3A"/>
    <w:rsid w:val="00665C7F"/>
    <w:rsid w:val="00665D10"/>
    <w:rsid w:val="00665D67"/>
    <w:rsid w:val="00665E07"/>
    <w:rsid w:val="006662E1"/>
    <w:rsid w:val="006663BA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44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A0D"/>
    <w:rsid w:val="00667A7A"/>
    <w:rsid w:val="00667DDF"/>
    <w:rsid w:val="00667FD1"/>
    <w:rsid w:val="006701CC"/>
    <w:rsid w:val="006704E3"/>
    <w:rsid w:val="0067082F"/>
    <w:rsid w:val="00670865"/>
    <w:rsid w:val="006709B4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35"/>
    <w:rsid w:val="00671928"/>
    <w:rsid w:val="00671BD4"/>
    <w:rsid w:val="00671DC6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CF"/>
    <w:rsid w:val="006746CC"/>
    <w:rsid w:val="00674736"/>
    <w:rsid w:val="006748B2"/>
    <w:rsid w:val="00674932"/>
    <w:rsid w:val="00674AEB"/>
    <w:rsid w:val="00674BBA"/>
    <w:rsid w:val="00674C6E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69"/>
    <w:rsid w:val="00677030"/>
    <w:rsid w:val="006771CC"/>
    <w:rsid w:val="00677284"/>
    <w:rsid w:val="006772C4"/>
    <w:rsid w:val="006773F8"/>
    <w:rsid w:val="0067754E"/>
    <w:rsid w:val="006775DC"/>
    <w:rsid w:val="00677840"/>
    <w:rsid w:val="006778C1"/>
    <w:rsid w:val="00677DA4"/>
    <w:rsid w:val="00677FF6"/>
    <w:rsid w:val="00680020"/>
    <w:rsid w:val="0068007A"/>
    <w:rsid w:val="00680171"/>
    <w:rsid w:val="006803F9"/>
    <w:rsid w:val="0068047C"/>
    <w:rsid w:val="0068063F"/>
    <w:rsid w:val="006808F0"/>
    <w:rsid w:val="00680A4B"/>
    <w:rsid w:val="00680A57"/>
    <w:rsid w:val="00680BD2"/>
    <w:rsid w:val="00680E2D"/>
    <w:rsid w:val="00681049"/>
    <w:rsid w:val="0068121A"/>
    <w:rsid w:val="00681350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DF"/>
    <w:rsid w:val="00682CE9"/>
    <w:rsid w:val="00682DD9"/>
    <w:rsid w:val="00682FB4"/>
    <w:rsid w:val="00682FCF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90029"/>
    <w:rsid w:val="00690191"/>
    <w:rsid w:val="006901F0"/>
    <w:rsid w:val="00690235"/>
    <w:rsid w:val="006906B9"/>
    <w:rsid w:val="006906CD"/>
    <w:rsid w:val="006908B0"/>
    <w:rsid w:val="006908EE"/>
    <w:rsid w:val="0069091D"/>
    <w:rsid w:val="00690C5D"/>
    <w:rsid w:val="00690EB5"/>
    <w:rsid w:val="00690F54"/>
    <w:rsid w:val="00690FF1"/>
    <w:rsid w:val="00691038"/>
    <w:rsid w:val="00691060"/>
    <w:rsid w:val="006911E4"/>
    <w:rsid w:val="0069132C"/>
    <w:rsid w:val="00691338"/>
    <w:rsid w:val="00691417"/>
    <w:rsid w:val="00691537"/>
    <w:rsid w:val="00691614"/>
    <w:rsid w:val="0069161C"/>
    <w:rsid w:val="0069188E"/>
    <w:rsid w:val="006918E5"/>
    <w:rsid w:val="006918FA"/>
    <w:rsid w:val="00691A71"/>
    <w:rsid w:val="00691BD4"/>
    <w:rsid w:val="00691BF1"/>
    <w:rsid w:val="00691C20"/>
    <w:rsid w:val="00691E71"/>
    <w:rsid w:val="00691FFD"/>
    <w:rsid w:val="006921E1"/>
    <w:rsid w:val="0069244F"/>
    <w:rsid w:val="006924C1"/>
    <w:rsid w:val="00692526"/>
    <w:rsid w:val="00692541"/>
    <w:rsid w:val="0069257A"/>
    <w:rsid w:val="006926DC"/>
    <w:rsid w:val="00692A14"/>
    <w:rsid w:val="00692A38"/>
    <w:rsid w:val="00692C42"/>
    <w:rsid w:val="00692C4B"/>
    <w:rsid w:val="00692CC3"/>
    <w:rsid w:val="00692EEF"/>
    <w:rsid w:val="006930A2"/>
    <w:rsid w:val="00693264"/>
    <w:rsid w:val="00693299"/>
    <w:rsid w:val="00693579"/>
    <w:rsid w:val="00693652"/>
    <w:rsid w:val="006937F3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E6A"/>
    <w:rsid w:val="00695F31"/>
    <w:rsid w:val="00695F3F"/>
    <w:rsid w:val="00696244"/>
    <w:rsid w:val="0069626A"/>
    <w:rsid w:val="006963D6"/>
    <w:rsid w:val="00696432"/>
    <w:rsid w:val="006964B7"/>
    <w:rsid w:val="00696583"/>
    <w:rsid w:val="00696621"/>
    <w:rsid w:val="00696852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21D"/>
    <w:rsid w:val="0069724A"/>
    <w:rsid w:val="006974EB"/>
    <w:rsid w:val="00697558"/>
    <w:rsid w:val="006975E0"/>
    <w:rsid w:val="006977DF"/>
    <w:rsid w:val="00697808"/>
    <w:rsid w:val="0069787F"/>
    <w:rsid w:val="00697931"/>
    <w:rsid w:val="00697942"/>
    <w:rsid w:val="00697A81"/>
    <w:rsid w:val="00697AE0"/>
    <w:rsid w:val="00697BE1"/>
    <w:rsid w:val="00697D46"/>
    <w:rsid w:val="00697DA1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18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F1F"/>
    <w:rsid w:val="006A2F4D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7D6"/>
    <w:rsid w:val="006A383D"/>
    <w:rsid w:val="006A387F"/>
    <w:rsid w:val="006A388A"/>
    <w:rsid w:val="006A388B"/>
    <w:rsid w:val="006A39C6"/>
    <w:rsid w:val="006A3A96"/>
    <w:rsid w:val="006A3AF9"/>
    <w:rsid w:val="006A3D51"/>
    <w:rsid w:val="006A3F11"/>
    <w:rsid w:val="006A3F50"/>
    <w:rsid w:val="006A3FB7"/>
    <w:rsid w:val="006A43A9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1B"/>
    <w:rsid w:val="006A667B"/>
    <w:rsid w:val="006A66B6"/>
    <w:rsid w:val="006A673B"/>
    <w:rsid w:val="006A68A2"/>
    <w:rsid w:val="006A68B0"/>
    <w:rsid w:val="006A6927"/>
    <w:rsid w:val="006A6AEE"/>
    <w:rsid w:val="006A6CF9"/>
    <w:rsid w:val="006A7186"/>
    <w:rsid w:val="006A71BB"/>
    <w:rsid w:val="006A739F"/>
    <w:rsid w:val="006A751B"/>
    <w:rsid w:val="006A7BD6"/>
    <w:rsid w:val="006A7C82"/>
    <w:rsid w:val="006A7D55"/>
    <w:rsid w:val="006A7F6C"/>
    <w:rsid w:val="006A7F7D"/>
    <w:rsid w:val="006A7FC1"/>
    <w:rsid w:val="006B0028"/>
    <w:rsid w:val="006B04F0"/>
    <w:rsid w:val="006B05C0"/>
    <w:rsid w:val="006B0665"/>
    <w:rsid w:val="006B06AB"/>
    <w:rsid w:val="006B06D2"/>
    <w:rsid w:val="006B06FF"/>
    <w:rsid w:val="006B0991"/>
    <w:rsid w:val="006B0A65"/>
    <w:rsid w:val="006B0B98"/>
    <w:rsid w:val="006B0EB4"/>
    <w:rsid w:val="006B1077"/>
    <w:rsid w:val="006B11A1"/>
    <w:rsid w:val="006B15B5"/>
    <w:rsid w:val="006B1641"/>
    <w:rsid w:val="006B1741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AC"/>
    <w:rsid w:val="006B2467"/>
    <w:rsid w:val="006B2670"/>
    <w:rsid w:val="006B28DA"/>
    <w:rsid w:val="006B29E7"/>
    <w:rsid w:val="006B2AA5"/>
    <w:rsid w:val="006B2ABA"/>
    <w:rsid w:val="006B2B5E"/>
    <w:rsid w:val="006B2B83"/>
    <w:rsid w:val="006B2B92"/>
    <w:rsid w:val="006B2DF9"/>
    <w:rsid w:val="006B2F18"/>
    <w:rsid w:val="006B3057"/>
    <w:rsid w:val="006B3365"/>
    <w:rsid w:val="006B347F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AC"/>
    <w:rsid w:val="006B48CE"/>
    <w:rsid w:val="006B4ACA"/>
    <w:rsid w:val="006B4B4C"/>
    <w:rsid w:val="006B4B79"/>
    <w:rsid w:val="006B4B8E"/>
    <w:rsid w:val="006B4CD0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C8E"/>
    <w:rsid w:val="006C0D48"/>
    <w:rsid w:val="006C0E04"/>
    <w:rsid w:val="006C0F73"/>
    <w:rsid w:val="006C0F9A"/>
    <w:rsid w:val="006C0FDD"/>
    <w:rsid w:val="006C14AC"/>
    <w:rsid w:val="006C156F"/>
    <w:rsid w:val="006C16D5"/>
    <w:rsid w:val="006C184E"/>
    <w:rsid w:val="006C1CED"/>
    <w:rsid w:val="006C1F5F"/>
    <w:rsid w:val="006C211F"/>
    <w:rsid w:val="006C2167"/>
    <w:rsid w:val="006C221B"/>
    <w:rsid w:val="006C2300"/>
    <w:rsid w:val="006C24D9"/>
    <w:rsid w:val="006C2527"/>
    <w:rsid w:val="006C2628"/>
    <w:rsid w:val="006C2708"/>
    <w:rsid w:val="006C27EF"/>
    <w:rsid w:val="006C2825"/>
    <w:rsid w:val="006C2934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C6F"/>
    <w:rsid w:val="006C41B1"/>
    <w:rsid w:val="006C4388"/>
    <w:rsid w:val="006C43B8"/>
    <w:rsid w:val="006C48BF"/>
    <w:rsid w:val="006C48D5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576"/>
    <w:rsid w:val="006C65B4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943"/>
    <w:rsid w:val="006D0AA0"/>
    <w:rsid w:val="006D0ACD"/>
    <w:rsid w:val="006D0CFE"/>
    <w:rsid w:val="006D0D65"/>
    <w:rsid w:val="006D102A"/>
    <w:rsid w:val="006D10CE"/>
    <w:rsid w:val="006D1257"/>
    <w:rsid w:val="006D1355"/>
    <w:rsid w:val="006D13AA"/>
    <w:rsid w:val="006D165B"/>
    <w:rsid w:val="006D1748"/>
    <w:rsid w:val="006D17A9"/>
    <w:rsid w:val="006D1826"/>
    <w:rsid w:val="006D1C44"/>
    <w:rsid w:val="006D1F14"/>
    <w:rsid w:val="006D20B5"/>
    <w:rsid w:val="006D2165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309A"/>
    <w:rsid w:val="006D32A6"/>
    <w:rsid w:val="006D33BF"/>
    <w:rsid w:val="006D36C9"/>
    <w:rsid w:val="006D3911"/>
    <w:rsid w:val="006D39F8"/>
    <w:rsid w:val="006D3B6C"/>
    <w:rsid w:val="006D3C7D"/>
    <w:rsid w:val="006D3CA7"/>
    <w:rsid w:val="006D3CDF"/>
    <w:rsid w:val="006D3D48"/>
    <w:rsid w:val="006D4137"/>
    <w:rsid w:val="006D43E0"/>
    <w:rsid w:val="006D460B"/>
    <w:rsid w:val="006D4707"/>
    <w:rsid w:val="006D4921"/>
    <w:rsid w:val="006D4930"/>
    <w:rsid w:val="006D496F"/>
    <w:rsid w:val="006D4A7A"/>
    <w:rsid w:val="006D4B11"/>
    <w:rsid w:val="006D4C9C"/>
    <w:rsid w:val="006D4CF7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7262"/>
    <w:rsid w:val="006D73D2"/>
    <w:rsid w:val="006D746D"/>
    <w:rsid w:val="006D75F5"/>
    <w:rsid w:val="006D762D"/>
    <w:rsid w:val="006D7777"/>
    <w:rsid w:val="006D778C"/>
    <w:rsid w:val="006D782B"/>
    <w:rsid w:val="006D78E8"/>
    <w:rsid w:val="006D795C"/>
    <w:rsid w:val="006D79A2"/>
    <w:rsid w:val="006D7BFF"/>
    <w:rsid w:val="006D7CDC"/>
    <w:rsid w:val="006D7EC5"/>
    <w:rsid w:val="006D7EDB"/>
    <w:rsid w:val="006D7F4C"/>
    <w:rsid w:val="006E032A"/>
    <w:rsid w:val="006E073B"/>
    <w:rsid w:val="006E07ED"/>
    <w:rsid w:val="006E0862"/>
    <w:rsid w:val="006E08C2"/>
    <w:rsid w:val="006E0984"/>
    <w:rsid w:val="006E0D87"/>
    <w:rsid w:val="006E0DF8"/>
    <w:rsid w:val="006E0FA2"/>
    <w:rsid w:val="006E1222"/>
    <w:rsid w:val="006E14DF"/>
    <w:rsid w:val="006E15A7"/>
    <w:rsid w:val="006E16FA"/>
    <w:rsid w:val="006E1CA4"/>
    <w:rsid w:val="006E1D2B"/>
    <w:rsid w:val="006E2176"/>
    <w:rsid w:val="006E2970"/>
    <w:rsid w:val="006E29B2"/>
    <w:rsid w:val="006E2A6A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679"/>
    <w:rsid w:val="006E4772"/>
    <w:rsid w:val="006E47EC"/>
    <w:rsid w:val="006E4970"/>
    <w:rsid w:val="006E4C9C"/>
    <w:rsid w:val="006E4D2B"/>
    <w:rsid w:val="006E4E2E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4D2"/>
    <w:rsid w:val="006E64DA"/>
    <w:rsid w:val="006E663C"/>
    <w:rsid w:val="006E68B6"/>
    <w:rsid w:val="006E6BF3"/>
    <w:rsid w:val="006E6D5A"/>
    <w:rsid w:val="006E6F8A"/>
    <w:rsid w:val="006E6FBC"/>
    <w:rsid w:val="006E7205"/>
    <w:rsid w:val="006E7253"/>
    <w:rsid w:val="006E73F1"/>
    <w:rsid w:val="006E7589"/>
    <w:rsid w:val="006E7798"/>
    <w:rsid w:val="006E791C"/>
    <w:rsid w:val="006E796B"/>
    <w:rsid w:val="006E7A6D"/>
    <w:rsid w:val="006E7D0F"/>
    <w:rsid w:val="006E7D39"/>
    <w:rsid w:val="006E7DC1"/>
    <w:rsid w:val="006E7EB2"/>
    <w:rsid w:val="006E7EF9"/>
    <w:rsid w:val="006F02B2"/>
    <w:rsid w:val="006F04D0"/>
    <w:rsid w:val="006F04E3"/>
    <w:rsid w:val="006F0A3A"/>
    <w:rsid w:val="006F0AF3"/>
    <w:rsid w:val="006F0B07"/>
    <w:rsid w:val="006F0C63"/>
    <w:rsid w:val="006F0CE6"/>
    <w:rsid w:val="006F0D2C"/>
    <w:rsid w:val="006F0D9E"/>
    <w:rsid w:val="006F0EE8"/>
    <w:rsid w:val="006F0FE9"/>
    <w:rsid w:val="006F104B"/>
    <w:rsid w:val="006F1072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748"/>
    <w:rsid w:val="006F2791"/>
    <w:rsid w:val="006F27D7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839"/>
    <w:rsid w:val="006F3887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FE"/>
    <w:rsid w:val="00701D12"/>
    <w:rsid w:val="0070225C"/>
    <w:rsid w:val="007024E1"/>
    <w:rsid w:val="007025E7"/>
    <w:rsid w:val="00702705"/>
    <w:rsid w:val="007027E7"/>
    <w:rsid w:val="007027F2"/>
    <w:rsid w:val="00702808"/>
    <w:rsid w:val="0070286A"/>
    <w:rsid w:val="00702885"/>
    <w:rsid w:val="007029D7"/>
    <w:rsid w:val="00702A20"/>
    <w:rsid w:val="00702ACB"/>
    <w:rsid w:val="00702DB5"/>
    <w:rsid w:val="00702F61"/>
    <w:rsid w:val="00702FD8"/>
    <w:rsid w:val="00703185"/>
    <w:rsid w:val="0070328B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695"/>
    <w:rsid w:val="007066B9"/>
    <w:rsid w:val="007067F7"/>
    <w:rsid w:val="007068A3"/>
    <w:rsid w:val="00706A09"/>
    <w:rsid w:val="00706AA9"/>
    <w:rsid w:val="00706BBF"/>
    <w:rsid w:val="00706BD8"/>
    <w:rsid w:val="00706DDB"/>
    <w:rsid w:val="00706F0D"/>
    <w:rsid w:val="00706F19"/>
    <w:rsid w:val="007071D5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E34"/>
    <w:rsid w:val="00710E94"/>
    <w:rsid w:val="00710EAC"/>
    <w:rsid w:val="00710FE1"/>
    <w:rsid w:val="00711495"/>
    <w:rsid w:val="00711576"/>
    <w:rsid w:val="007117A2"/>
    <w:rsid w:val="0071185F"/>
    <w:rsid w:val="00711A8B"/>
    <w:rsid w:val="00711D87"/>
    <w:rsid w:val="00711D9C"/>
    <w:rsid w:val="00711E2B"/>
    <w:rsid w:val="00711E3C"/>
    <w:rsid w:val="00711EB0"/>
    <w:rsid w:val="00711F69"/>
    <w:rsid w:val="00712008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C7"/>
    <w:rsid w:val="00714540"/>
    <w:rsid w:val="007145EB"/>
    <w:rsid w:val="00714643"/>
    <w:rsid w:val="007146B8"/>
    <w:rsid w:val="00714A94"/>
    <w:rsid w:val="00714B3C"/>
    <w:rsid w:val="00715483"/>
    <w:rsid w:val="00715528"/>
    <w:rsid w:val="0071572A"/>
    <w:rsid w:val="00715744"/>
    <w:rsid w:val="00715765"/>
    <w:rsid w:val="007157A3"/>
    <w:rsid w:val="00715D6A"/>
    <w:rsid w:val="00715DE1"/>
    <w:rsid w:val="00715E9A"/>
    <w:rsid w:val="007160F9"/>
    <w:rsid w:val="00716122"/>
    <w:rsid w:val="007161C9"/>
    <w:rsid w:val="0071622F"/>
    <w:rsid w:val="0071633C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BC1"/>
    <w:rsid w:val="00720E75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24F5"/>
    <w:rsid w:val="007226F2"/>
    <w:rsid w:val="00722913"/>
    <w:rsid w:val="0072298C"/>
    <w:rsid w:val="00722D08"/>
    <w:rsid w:val="00722E1E"/>
    <w:rsid w:val="00723173"/>
    <w:rsid w:val="007234D3"/>
    <w:rsid w:val="007234FE"/>
    <w:rsid w:val="00723519"/>
    <w:rsid w:val="007235AC"/>
    <w:rsid w:val="00723659"/>
    <w:rsid w:val="007237C7"/>
    <w:rsid w:val="00723A38"/>
    <w:rsid w:val="00723AC5"/>
    <w:rsid w:val="00723B54"/>
    <w:rsid w:val="00723C76"/>
    <w:rsid w:val="00723DE2"/>
    <w:rsid w:val="00723E5A"/>
    <w:rsid w:val="00723EF4"/>
    <w:rsid w:val="0072408A"/>
    <w:rsid w:val="0072420D"/>
    <w:rsid w:val="007242B9"/>
    <w:rsid w:val="007243EB"/>
    <w:rsid w:val="007244EA"/>
    <w:rsid w:val="007247C7"/>
    <w:rsid w:val="00724839"/>
    <w:rsid w:val="00724968"/>
    <w:rsid w:val="00724A02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C08"/>
    <w:rsid w:val="00725CF7"/>
    <w:rsid w:val="00725E5A"/>
    <w:rsid w:val="00725F9D"/>
    <w:rsid w:val="00726034"/>
    <w:rsid w:val="00726205"/>
    <w:rsid w:val="00726238"/>
    <w:rsid w:val="00726561"/>
    <w:rsid w:val="00726564"/>
    <w:rsid w:val="00726694"/>
    <w:rsid w:val="007266DA"/>
    <w:rsid w:val="00726728"/>
    <w:rsid w:val="0072673A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D51"/>
    <w:rsid w:val="00727DFE"/>
    <w:rsid w:val="00727EC7"/>
    <w:rsid w:val="007303B9"/>
    <w:rsid w:val="00730540"/>
    <w:rsid w:val="007306F8"/>
    <w:rsid w:val="00730838"/>
    <w:rsid w:val="0073084B"/>
    <w:rsid w:val="007309EA"/>
    <w:rsid w:val="00730D06"/>
    <w:rsid w:val="00730D31"/>
    <w:rsid w:val="00730F2A"/>
    <w:rsid w:val="00730F50"/>
    <w:rsid w:val="00731183"/>
    <w:rsid w:val="00731185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D58"/>
    <w:rsid w:val="00733026"/>
    <w:rsid w:val="0073304A"/>
    <w:rsid w:val="00733147"/>
    <w:rsid w:val="00733246"/>
    <w:rsid w:val="007332D8"/>
    <w:rsid w:val="007332EA"/>
    <w:rsid w:val="007333AC"/>
    <w:rsid w:val="007335E1"/>
    <w:rsid w:val="0073361C"/>
    <w:rsid w:val="007337F1"/>
    <w:rsid w:val="00733A51"/>
    <w:rsid w:val="00733B13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E72"/>
    <w:rsid w:val="00736F4F"/>
    <w:rsid w:val="0073704A"/>
    <w:rsid w:val="0073709A"/>
    <w:rsid w:val="007371BB"/>
    <w:rsid w:val="0073758F"/>
    <w:rsid w:val="00737617"/>
    <w:rsid w:val="00737741"/>
    <w:rsid w:val="00737B54"/>
    <w:rsid w:val="007400AD"/>
    <w:rsid w:val="00740391"/>
    <w:rsid w:val="007406F5"/>
    <w:rsid w:val="00740940"/>
    <w:rsid w:val="00740CBC"/>
    <w:rsid w:val="00740CDE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8B"/>
    <w:rsid w:val="00742F77"/>
    <w:rsid w:val="00742FF7"/>
    <w:rsid w:val="0074305A"/>
    <w:rsid w:val="007430A2"/>
    <w:rsid w:val="007433EC"/>
    <w:rsid w:val="00743513"/>
    <w:rsid w:val="0074373E"/>
    <w:rsid w:val="00743788"/>
    <w:rsid w:val="007439FF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A8"/>
    <w:rsid w:val="00744997"/>
    <w:rsid w:val="00744AAF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A77"/>
    <w:rsid w:val="00745A81"/>
    <w:rsid w:val="00745A94"/>
    <w:rsid w:val="00745B76"/>
    <w:rsid w:val="00745D39"/>
    <w:rsid w:val="00745D92"/>
    <w:rsid w:val="00745DC5"/>
    <w:rsid w:val="00745E20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E1"/>
    <w:rsid w:val="00746D1A"/>
    <w:rsid w:val="00747054"/>
    <w:rsid w:val="0074731B"/>
    <w:rsid w:val="00747382"/>
    <w:rsid w:val="007476D7"/>
    <w:rsid w:val="007477F7"/>
    <w:rsid w:val="00747C59"/>
    <w:rsid w:val="00747D17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88B"/>
    <w:rsid w:val="00751A66"/>
    <w:rsid w:val="00751B3E"/>
    <w:rsid w:val="00751B9E"/>
    <w:rsid w:val="00751C9D"/>
    <w:rsid w:val="00751E40"/>
    <w:rsid w:val="00751FF8"/>
    <w:rsid w:val="007520DA"/>
    <w:rsid w:val="007521CC"/>
    <w:rsid w:val="0075273F"/>
    <w:rsid w:val="00752830"/>
    <w:rsid w:val="007528B3"/>
    <w:rsid w:val="007528C4"/>
    <w:rsid w:val="00752BE4"/>
    <w:rsid w:val="00752C0D"/>
    <w:rsid w:val="00752CBB"/>
    <w:rsid w:val="00752EFE"/>
    <w:rsid w:val="00752F5A"/>
    <w:rsid w:val="0075304C"/>
    <w:rsid w:val="007530DC"/>
    <w:rsid w:val="007530E7"/>
    <w:rsid w:val="007532E4"/>
    <w:rsid w:val="00753760"/>
    <w:rsid w:val="00753817"/>
    <w:rsid w:val="00753A04"/>
    <w:rsid w:val="00753BAC"/>
    <w:rsid w:val="00753F4A"/>
    <w:rsid w:val="007540FB"/>
    <w:rsid w:val="00754259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4A9"/>
    <w:rsid w:val="007556F0"/>
    <w:rsid w:val="00755892"/>
    <w:rsid w:val="0075598F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2AA"/>
    <w:rsid w:val="0075673C"/>
    <w:rsid w:val="00756C5E"/>
    <w:rsid w:val="00756EA7"/>
    <w:rsid w:val="00757079"/>
    <w:rsid w:val="0075711A"/>
    <w:rsid w:val="00757225"/>
    <w:rsid w:val="0075725D"/>
    <w:rsid w:val="007574AB"/>
    <w:rsid w:val="00757569"/>
    <w:rsid w:val="00757592"/>
    <w:rsid w:val="00757696"/>
    <w:rsid w:val="007576BF"/>
    <w:rsid w:val="00757717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7A5"/>
    <w:rsid w:val="00760812"/>
    <w:rsid w:val="007608D0"/>
    <w:rsid w:val="007609A4"/>
    <w:rsid w:val="007609FD"/>
    <w:rsid w:val="00760AC2"/>
    <w:rsid w:val="00760CEA"/>
    <w:rsid w:val="00760DD6"/>
    <w:rsid w:val="00760E44"/>
    <w:rsid w:val="00760EFD"/>
    <w:rsid w:val="00760F36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A04"/>
    <w:rsid w:val="00762ABF"/>
    <w:rsid w:val="00762BB9"/>
    <w:rsid w:val="00762C36"/>
    <w:rsid w:val="00762C7A"/>
    <w:rsid w:val="00762D56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CB3"/>
    <w:rsid w:val="00763CE5"/>
    <w:rsid w:val="00763E06"/>
    <w:rsid w:val="00763EB5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07C"/>
    <w:rsid w:val="007653C5"/>
    <w:rsid w:val="00765507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30C"/>
    <w:rsid w:val="00766324"/>
    <w:rsid w:val="00766356"/>
    <w:rsid w:val="0076648F"/>
    <w:rsid w:val="0076659B"/>
    <w:rsid w:val="007665BA"/>
    <w:rsid w:val="007666C8"/>
    <w:rsid w:val="007666F3"/>
    <w:rsid w:val="00766745"/>
    <w:rsid w:val="0076676E"/>
    <w:rsid w:val="00766C4A"/>
    <w:rsid w:val="00766F6D"/>
    <w:rsid w:val="00766F9A"/>
    <w:rsid w:val="00766FEE"/>
    <w:rsid w:val="00767099"/>
    <w:rsid w:val="0076717D"/>
    <w:rsid w:val="007673E8"/>
    <w:rsid w:val="00767734"/>
    <w:rsid w:val="00767A61"/>
    <w:rsid w:val="00767ABC"/>
    <w:rsid w:val="00767DA2"/>
    <w:rsid w:val="00767FA0"/>
    <w:rsid w:val="00770053"/>
    <w:rsid w:val="0077013E"/>
    <w:rsid w:val="00770370"/>
    <w:rsid w:val="007703AA"/>
    <w:rsid w:val="00770404"/>
    <w:rsid w:val="00770422"/>
    <w:rsid w:val="00770A99"/>
    <w:rsid w:val="00771294"/>
    <w:rsid w:val="007712B5"/>
    <w:rsid w:val="007713B9"/>
    <w:rsid w:val="00771413"/>
    <w:rsid w:val="00771AA4"/>
    <w:rsid w:val="00771D72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A95"/>
    <w:rsid w:val="00772C55"/>
    <w:rsid w:val="00772C8F"/>
    <w:rsid w:val="00772F13"/>
    <w:rsid w:val="0077361A"/>
    <w:rsid w:val="007736FC"/>
    <w:rsid w:val="0077372D"/>
    <w:rsid w:val="007737D1"/>
    <w:rsid w:val="007737FB"/>
    <w:rsid w:val="00773B60"/>
    <w:rsid w:val="00773C43"/>
    <w:rsid w:val="00773E34"/>
    <w:rsid w:val="007741CA"/>
    <w:rsid w:val="0077426C"/>
    <w:rsid w:val="00774395"/>
    <w:rsid w:val="00774494"/>
    <w:rsid w:val="007745C4"/>
    <w:rsid w:val="007746F5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AA"/>
    <w:rsid w:val="0077570A"/>
    <w:rsid w:val="007757C0"/>
    <w:rsid w:val="00775844"/>
    <w:rsid w:val="00775944"/>
    <w:rsid w:val="00775A7F"/>
    <w:rsid w:val="00775BA3"/>
    <w:rsid w:val="00775C67"/>
    <w:rsid w:val="00775EF7"/>
    <w:rsid w:val="00776097"/>
    <w:rsid w:val="007760C5"/>
    <w:rsid w:val="007763B0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DA5"/>
    <w:rsid w:val="00777E8E"/>
    <w:rsid w:val="00777F2F"/>
    <w:rsid w:val="00777FE2"/>
    <w:rsid w:val="007803DB"/>
    <w:rsid w:val="0078043A"/>
    <w:rsid w:val="0078059D"/>
    <w:rsid w:val="0078062D"/>
    <w:rsid w:val="00780912"/>
    <w:rsid w:val="00780A73"/>
    <w:rsid w:val="00780F23"/>
    <w:rsid w:val="00781024"/>
    <w:rsid w:val="0078121A"/>
    <w:rsid w:val="00781376"/>
    <w:rsid w:val="007816DC"/>
    <w:rsid w:val="007816E1"/>
    <w:rsid w:val="00781866"/>
    <w:rsid w:val="0078197A"/>
    <w:rsid w:val="00781A9A"/>
    <w:rsid w:val="00781B68"/>
    <w:rsid w:val="00781BF5"/>
    <w:rsid w:val="00781C66"/>
    <w:rsid w:val="00781E31"/>
    <w:rsid w:val="00781E48"/>
    <w:rsid w:val="00781FCE"/>
    <w:rsid w:val="0078202A"/>
    <w:rsid w:val="0078203D"/>
    <w:rsid w:val="00782170"/>
    <w:rsid w:val="00782409"/>
    <w:rsid w:val="00782465"/>
    <w:rsid w:val="007824A1"/>
    <w:rsid w:val="007824A7"/>
    <w:rsid w:val="007824E9"/>
    <w:rsid w:val="00782909"/>
    <w:rsid w:val="00782C2E"/>
    <w:rsid w:val="00782C3B"/>
    <w:rsid w:val="00782CA3"/>
    <w:rsid w:val="00782EAC"/>
    <w:rsid w:val="0078306D"/>
    <w:rsid w:val="007832C7"/>
    <w:rsid w:val="0078334D"/>
    <w:rsid w:val="007834DE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9F"/>
    <w:rsid w:val="007844A2"/>
    <w:rsid w:val="007844C1"/>
    <w:rsid w:val="007844E1"/>
    <w:rsid w:val="00784971"/>
    <w:rsid w:val="00784C8B"/>
    <w:rsid w:val="00784EFF"/>
    <w:rsid w:val="00785238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C4"/>
    <w:rsid w:val="00785FBE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0C8"/>
    <w:rsid w:val="007871F7"/>
    <w:rsid w:val="00787278"/>
    <w:rsid w:val="0078733A"/>
    <w:rsid w:val="007873CF"/>
    <w:rsid w:val="007874AA"/>
    <w:rsid w:val="00787617"/>
    <w:rsid w:val="0078763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467"/>
    <w:rsid w:val="007904CD"/>
    <w:rsid w:val="007904DF"/>
    <w:rsid w:val="007907AF"/>
    <w:rsid w:val="007907DB"/>
    <w:rsid w:val="007909FB"/>
    <w:rsid w:val="00790A90"/>
    <w:rsid w:val="00790AA8"/>
    <w:rsid w:val="00790B18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B9F"/>
    <w:rsid w:val="00793E98"/>
    <w:rsid w:val="00793FA7"/>
    <w:rsid w:val="00794147"/>
    <w:rsid w:val="00794151"/>
    <w:rsid w:val="0079415A"/>
    <w:rsid w:val="007945FD"/>
    <w:rsid w:val="0079466F"/>
    <w:rsid w:val="007947F3"/>
    <w:rsid w:val="0079488D"/>
    <w:rsid w:val="007949EF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3341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569"/>
    <w:rsid w:val="007A4767"/>
    <w:rsid w:val="007A4781"/>
    <w:rsid w:val="007A4B77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77A"/>
    <w:rsid w:val="007A5A50"/>
    <w:rsid w:val="007A5C16"/>
    <w:rsid w:val="007A5D5E"/>
    <w:rsid w:val="007A6212"/>
    <w:rsid w:val="007A62F1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47"/>
    <w:rsid w:val="007A6D50"/>
    <w:rsid w:val="007A6E12"/>
    <w:rsid w:val="007A6E15"/>
    <w:rsid w:val="007A6E1F"/>
    <w:rsid w:val="007A6F8F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3B8"/>
    <w:rsid w:val="007B1693"/>
    <w:rsid w:val="007B16AB"/>
    <w:rsid w:val="007B17AC"/>
    <w:rsid w:val="007B1A6C"/>
    <w:rsid w:val="007B1C56"/>
    <w:rsid w:val="007B1D5F"/>
    <w:rsid w:val="007B1FA2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776"/>
    <w:rsid w:val="007B37C3"/>
    <w:rsid w:val="007B38F3"/>
    <w:rsid w:val="007B3961"/>
    <w:rsid w:val="007B3A6D"/>
    <w:rsid w:val="007B3AD0"/>
    <w:rsid w:val="007B3D96"/>
    <w:rsid w:val="007B3E30"/>
    <w:rsid w:val="007B3E48"/>
    <w:rsid w:val="007B3F2A"/>
    <w:rsid w:val="007B45CD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8"/>
    <w:rsid w:val="007B7351"/>
    <w:rsid w:val="007B738B"/>
    <w:rsid w:val="007B742E"/>
    <w:rsid w:val="007B76A1"/>
    <w:rsid w:val="007B79C4"/>
    <w:rsid w:val="007B7F26"/>
    <w:rsid w:val="007B7FA8"/>
    <w:rsid w:val="007C0048"/>
    <w:rsid w:val="007C02D3"/>
    <w:rsid w:val="007C04C4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494"/>
    <w:rsid w:val="007C251C"/>
    <w:rsid w:val="007C255A"/>
    <w:rsid w:val="007C2714"/>
    <w:rsid w:val="007C284D"/>
    <w:rsid w:val="007C2911"/>
    <w:rsid w:val="007C2A1F"/>
    <w:rsid w:val="007C2A30"/>
    <w:rsid w:val="007C2AFD"/>
    <w:rsid w:val="007C2C4F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4093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70D"/>
    <w:rsid w:val="007C57EF"/>
    <w:rsid w:val="007C588A"/>
    <w:rsid w:val="007C5898"/>
    <w:rsid w:val="007C5B0E"/>
    <w:rsid w:val="007C5FCD"/>
    <w:rsid w:val="007C6170"/>
    <w:rsid w:val="007C632A"/>
    <w:rsid w:val="007C63FA"/>
    <w:rsid w:val="007C663D"/>
    <w:rsid w:val="007C66E6"/>
    <w:rsid w:val="007C672C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CFA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C9C"/>
    <w:rsid w:val="007D1EA4"/>
    <w:rsid w:val="007D2013"/>
    <w:rsid w:val="007D2206"/>
    <w:rsid w:val="007D2262"/>
    <w:rsid w:val="007D2316"/>
    <w:rsid w:val="007D2425"/>
    <w:rsid w:val="007D243C"/>
    <w:rsid w:val="007D258E"/>
    <w:rsid w:val="007D262A"/>
    <w:rsid w:val="007D2880"/>
    <w:rsid w:val="007D299F"/>
    <w:rsid w:val="007D2AAA"/>
    <w:rsid w:val="007D2D01"/>
    <w:rsid w:val="007D2D94"/>
    <w:rsid w:val="007D2E0B"/>
    <w:rsid w:val="007D2F3B"/>
    <w:rsid w:val="007D31CC"/>
    <w:rsid w:val="007D350D"/>
    <w:rsid w:val="007D37D1"/>
    <w:rsid w:val="007D384C"/>
    <w:rsid w:val="007D3873"/>
    <w:rsid w:val="007D3A22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12A"/>
    <w:rsid w:val="007D6622"/>
    <w:rsid w:val="007D665C"/>
    <w:rsid w:val="007D6695"/>
    <w:rsid w:val="007D6798"/>
    <w:rsid w:val="007D69A3"/>
    <w:rsid w:val="007D6C85"/>
    <w:rsid w:val="007D6C90"/>
    <w:rsid w:val="007D6D23"/>
    <w:rsid w:val="007D6E36"/>
    <w:rsid w:val="007D6E4D"/>
    <w:rsid w:val="007D70B7"/>
    <w:rsid w:val="007D71A5"/>
    <w:rsid w:val="007D72AA"/>
    <w:rsid w:val="007D72FF"/>
    <w:rsid w:val="007D7322"/>
    <w:rsid w:val="007D759C"/>
    <w:rsid w:val="007D75C0"/>
    <w:rsid w:val="007D76F6"/>
    <w:rsid w:val="007D7903"/>
    <w:rsid w:val="007D7BD3"/>
    <w:rsid w:val="007D7BDA"/>
    <w:rsid w:val="007D7D8A"/>
    <w:rsid w:val="007E002A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950"/>
    <w:rsid w:val="007E2AB2"/>
    <w:rsid w:val="007E2F2E"/>
    <w:rsid w:val="007E3015"/>
    <w:rsid w:val="007E311E"/>
    <w:rsid w:val="007E33BF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5224"/>
    <w:rsid w:val="007E5226"/>
    <w:rsid w:val="007E54F6"/>
    <w:rsid w:val="007E56B3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BBA"/>
    <w:rsid w:val="007E7D71"/>
    <w:rsid w:val="007E7ED3"/>
    <w:rsid w:val="007F0054"/>
    <w:rsid w:val="007F0107"/>
    <w:rsid w:val="007F0178"/>
    <w:rsid w:val="007F03BE"/>
    <w:rsid w:val="007F03CE"/>
    <w:rsid w:val="007F058A"/>
    <w:rsid w:val="007F0AA7"/>
    <w:rsid w:val="007F0AC8"/>
    <w:rsid w:val="007F0B09"/>
    <w:rsid w:val="007F0BC1"/>
    <w:rsid w:val="007F0CF1"/>
    <w:rsid w:val="007F1287"/>
    <w:rsid w:val="007F13EA"/>
    <w:rsid w:val="007F1424"/>
    <w:rsid w:val="007F153B"/>
    <w:rsid w:val="007F1862"/>
    <w:rsid w:val="007F189A"/>
    <w:rsid w:val="007F192E"/>
    <w:rsid w:val="007F1A25"/>
    <w:rsid w:val="007F1C7D"/>
    <w:rsid w:val="007F1E8D"/>
    <w:rsid w:val="007F1EA5"/>
    <w:rsid w:val="007F20CE"/>
    <w:rsid w:val="007F210F"/>
    <w:rsid w:val="007F21FA"/>
    <w:rsid w:val="007F2247"/>
    <w:rsid w:val="007F274A"/>
    <w:rsid w:val="007F2A44"/>
    <w:rsid w:val="007F2AA3"/>
    <w:rsid w:val="007F2B1C"/>
    <w:rsid w:val="007F2C35"/>
    <w:rsid w:val="007F2C67"/>
    <w:rsid w:val="007F2D01"/>
    <w:rsid w:val="007F3070"/>
    <w:rsid w:val="007F3170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F6"/>
    <w:rsid w:val="007F3DDE"/>
    <w:rsid w:val="007F3F3C"/>
    <w:rsid w:val="007F407B"/>
    <w:rsid w:val="007F40B6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1AF"/>
    <w:rsid w:val="007F5247"/>
    <w:rsid w:val="007F5368"/>
    <w:rsid w:val="007F5415"/>
    <w:rsid w:val="007F541A"/>
    <w:rsid w:val="007F571B"/>
    <w:rsid w:val="007F577E"/>
    <w:rsid w:val="007F578B"/>
    <w:rsid w:val="007F5892"/>
    <w:rsid w:val="007F5901"/>
    <w:rsid w:val="007F5A8E"/>
    <w:rsid w:val="007F5CBB"/>
    <w:rsid w:val="007F5CD3"/>
    <w:rsid w:val="007F5DCA"/>
    <w:rsid w:val="007F5EDA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5BC"/>
    <w:rsid w:val="007F7654"/>
    <w:rsid w:val="007F77D1"/>
    <w:rsid w:val="007F7863"/>
    <w:rsid w:val="007F790D"/>
    <w:rsid w:val="007F79C2"/>
    <w:rsid w:val="007F7D65"/>
    <w:rsid w:val="008000C8"/>
    <w:rsid w:val="008001AE"/>
    <w:rsid w:val="0080026A"/>
    <w:rsid w:val="008004B7"/>
    <w:rsid w:val="00800527"/>
    <w:rsid w:val="0080067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6BD"/>
    <w:rsid w:val="00804725"/>
    <w:rsid w:val="00804732"/>
    <w:rsid w:val="008048C2"/>
    <w:rsid w:val="00804FE6"/>
    <w:rsid w:val="0080510D"/>
    <w:rsid w:val="0080512A"/>
    <w:rsid w:val="0080522B"/>
    <w:rsid w:val="00805300"/>
    <w:rsid w:val="00805357"/>
    <w:rsid w:val="0080544B"/>
    <w:rsid w:val="0080549B"/>
    <w:rsid w:val="00805653"/>
    <w:rsid w:val="00805679"/>
    <w:rsid w:val="0080596F"/>
    <w:rsid w:val="00805A84"/>
    <w:rsid w:val="00805C7C"/>
    <w:rsid w:val="00805D49"/>
    <w:rsid w:val="00805E81"/>
    <w:rsid w:val="00805EE0"/>
    <w:rsid w:val="00805EE7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935"/>
    <w:rsid w:val="008109C3"/>
    <w:rsid w:val="00810A38"/>
    <w:rsid w:val="00810A76"/>
    <w:rsid w:val="00810B8E"/>
    <w:rsid w:val="00810BEE"/>
    <w:rsid w:val="00810F00"/>
    <w:rsid w:val="00810F1A"/>
    <w:rsid w:val="00810FB6"/>
    <w:rsid w:val="00811137"/>
    <w:rsid w:val="008111E7"/>
    <w:rsid w:val="008116F5"/>
    <w:rsid w:val="00811783"/>
    <w:rsid w:val="00811B18"/>
    <w:rsid w:val="00811BA6"/>
    <w:rsid w:val="00811C87"/>
    <w:rsid w:val="00812111"/>
    <w:rsid w:val="008121BB"/>
    <w:rsid w:val="008123BC"/>
    <w:rsid w:val="00812452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830"/>
    <w:rsid w:val="008168B8"/>
    <w:rsid w:val="0081697D"/>
    <w:rsid w:val="00816A59"/>
    <w:rsid w:val="00816B2B"/>
    <w:rsid w:val="00816D06"/>
    <w:rsid w:val="00816DE8"/>
    <w:rsid w:val="0081711D"/>
    <w:rsid w:val="0081715E"/>
    <w:rsid w:val="008175B6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FB"/>
    <w:rsid w:val="00820C43"/>
    <w:rsid w:val="00820E7E"/>
    <w:rsid w:val="008212F0"/>
    <w:rsid w:val="00821391"/>
    <w:rsid w:val="00821832"/>
    <w:rsid w:val="008218BA"/>
    <w:rsid w:val="008218EA"/>
    <w:rsid w:val="00821B06"/>
    <w:rsid w:val="00821BC0"/>
    <w:rsid w:val="00821DDF"/>
    <w:rsid w:val="00821F93"/>
    <w:rsid w:val="00821FF1"/>
    <w:rsid w:val="00822283"/>
    <w:rsid w:val="00822288"/>
    <w:rsid w:val="00822425"/>
    <w:rsid w:val="0082269C"/>
    <w:rsid w:val="00822CB6"/>
    <w:rsid w:val="00822D87"/>
    <w:rsid w:val="00822E25"/>
    <w:rsid w:val="008230FD"/>
    <w:rsid w:val="008231E5"/>
    <w:rsid w:val="0082324B"/>
    <w:rsid w:val="008232A9"/>
    <w:rsid w:val="0082332D"/>
    <w:rsid w:val="008236EB"/>
    <w:rsid w:val="00823891"/>
    <w:rsid w:val="00823A8C"/>
    <w:rsid w:val="00823AFF"/>
    <w:rsid w:val="00823C64"/>
    <w:rsid w:val="00823CB5"/>
    <w:rsid w:val="008240F1"/>
    <w:rsid w:val="00824369"/>
    <w:rsid w:val="00824753"/>
    <w:rsid w:val="008247DC"/>
    <w:rsid w:val="008248A6"/>
    <w:rsid w:val="00824C0E"/>
    <w:rsid w:val="00824C6B"/>
    <w:rsid w:val="00824E5B"/>
    <w:rsid w:val="0082521E"/>
    <w:rsid w:val="00825223"/>
    <w:rsid w:val="008252EF"/>
    <w:rsid w:val="0082546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6204"/>
    <w:rsid w:val="00826242"/>
    <w:rsid w:val="0082630F"/>
    <w:rsid w:val="0082645B"/>
    <w:rsid w:val="00826AE4"/>
    <w:rsid w:val="00826B0F"/>
    <w:rsid w:val="00826B9E"/>
    <w:rsid w:val="00826D88"/>
    <w:rsid w:val="00826E1B"/>
    <w:rsid w:val="0082726F"/>
    <w:rsid w:val="008272F9"/>
    <w:rsid w:val="008273E7"/>
    <w:rsid w:val="008275E2"/>
    <w:rsid w:val="00827A2A"/>
    <w:rsid w:val="00827AC5"/>
    <w:rsid w:val="00827B5B"/>
    <w:rsid w:val="00827BAF"/>
    <w:rsid w:val="00827C41"/>
    <w:rsid w:val="00827DDC"/>
    <w:rsid w:val="00827E8B"/>
    <w:rsid w:val="008300A4"/>
    <w:rsid w:val="008303EF"/>
    <w:rsid w:val="00830500"/>
    <w:rsid w:val="008306E2"/>
    <w:rsid w:val="00830810"/>
    <w:rsid w:val="00830945"/>
    <w:rsid w:val="00830ACC"/>
    <w:rsid w:val="00830B45"/>
    <w:rsid w:val="00831265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F5D"/>
    <w:rsid w:val="00835F7B"/>
    <w:rsid w:val="00836291"/>
    <w:rsid w:val="00836533"/>
    <w:rsid w:val="00836544"/>
    <w:rsid w:val="00836566"/>
    <w:rsid w:val="00836805"/>
    <w:rsid w:val="008368B1"/>
    <w:rsid w:val="008368BD"/>
    <w:rsid w:val="008368CF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25"/>
    <w:rsid w:val="00842A4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71C"/>
    <w:rsid w:val="00844757"/>
    <w:rsid w:val="0084483B"/>
    <w:rsid w:val="008448AE"/>
    <w:rsid w:val="0084493E"/>
    <w:rsid w:val="008449DB"/>
    <w:rsid w:val="00844A7D"/>
    <w:rsid w:val="00844AC5"/>
    <w:rsid w:val="00845051"/>
    <w:rsid w:val="0084519D"/>
    <w:rsid w:val="0084526E"/>
    <w:rsid w:val="0084534D"/>
    <w:rsid w:val="008453A5"/>
    <w:rsid w:val="00845429"/>
    <w:rsid w:val="00845549"/>
    <w:rsid w:val="0084566F"/>
    <w:rsid w:val="008457C3"/>
    <w:rsid w:val="00845919"/>
    <w:rsid w:val="008459D5"/>
    <w:rsid w:val="00845AD6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68"/>
    <w:rsid w:val="00847A65"/>
    <w:rsid w:val="00847A7B"/>
    <w:rsid w:val="008500CE"/>
    <w:rsid w:val="00850304"/>
    <w:rsid w:val="0085054A"/>
    <w:rsid w:val="00850903"/>
    <w:rsid w:val="008509EC"/>
    <w:rsid w:val="00850B79"/>
    <w:rsid w:val="00850BB2"/>
    <w:rsid w:val="00850CF7"/>
    <w:rsid w:val="00850F61"/>
    <w:rsid w:val="0085104A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319D"/>
    <w:rsid w:val="0085320A"/>
    <w:rsid w:val="00853212"/>
    <w:rsid w:val="00853284"/>
    <w:rsid w:val="0085348A"/>
    <w:rsid w:val="008535F8"/>
    <w:rsid w:val="008535FC"/>
    <w:rsid w:val="00853768"/>
    <w:rsid w:val="008539E2"/>
    <w:rsid w:val="00853A30"/>
    <w:rsid w:val="00853AC8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C62"/>
    <w:rsid w:val="00854E0A"/>
    <w:rsid w:val="00854EFF"/>
    <w:rsid w:val="00854FDE"/>
    <w:rsid w:val="00854FF7"/>
    <w:rsid w:val="008550AE"/>
    <w:rsid w:val="0085514F"/>
    <w:rsid w:val="008552F1"/>
    <w:rsid w:val="0085530C"/>
    <w:rsid w:val="00855459"/>
    <w:rsid w:val="00855775"/>
    <w:rsid w:val="0085594C"/>
    <w:rsid w:val="008559FF"/>
    <w:rsid w:val="00855A57"/>
    <w:rsid w:val="00855C25"/>
    <w:rsid w:val="00855DE5"/>
    <w:rsid w:val="00855F06"/>
    <w:rsid w:val="00855FA5"/>
    <w:rsid w:val="0085607D"/>
    <w:rsid w:val="00856212"/>
    <w:rsid w:val="00856A18"/>
    <w:rsid w:val="00856BDD"/>
    <w:rsid w:val="00856BFF"/>
    <w:rsid w:val="00856C09"/>
    <w:rsid w:val="00856EAE"/>
    <w:rsid w:val="00856F06"/>
    <w:rsid w:val="00856F53"/>
    <w:rsid w:val="00857018"/>
    <w:rsid w:val="008570BB"/>
    <w:rsid w:val="008572A6"/>
    <w:rsid w:val="0085742E"/>
    <w:rsid w:val="0085746D"/>
    <w:rsid w:val="00857730"/>
    <w:rsid w:val="0085784F"/>
    <w:rsid w:val="008578CE"/>
    <w:rsid w:val="00857938"/>
    <w:rsid w:val="00857A95"/>
    <w:rsid w:val="00857B31"/>
    <w:rsid w:val="00857D5B"/>
    <w:rsid w:val="00857DC8"/>
    <w:rsid w:val="00857E07"/>
    <w:rsid w:val="00857EBE"/>
    <w:rsid w:val="00857EFC"/>
    <w:rsid w:val="00860090"/>
    <w:rsid w:val="00860295"/>
    <w:rsid w:val="00860413"/>
    <w:rsid w:val="00860435"/>
    <w:rsid w:val="00860512"/>
    <w:rsid w:val="008605AE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49B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9"/>
    <w:rsid w:val="008663C7"/>
    <w:rsid w:val="0086646E"/>
    <w:rsid w:val="008664EA"/>
    <w:rsid w:val="008667BC"/>
    <w:rsid w:val="00866954"/>
    <w:rsid w:val="00866973"/>
    <w:rsid w:val="00866F7B"/>
    <w:rsid w:val="008671C9"/>
    <w:rsid w:val="0086738D"/>
    <w:rsid w:val="0086741A"/>
    <w:rsid w:val="00867928"/>
    <w:rsid w:val="00867966"/>
    <w:rsid w:val="00867B55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106A"/>
    <w:rsid w:val="008710DE"/>
    <w:rsid w:val="0087116F"/>
    <w:rsid w:val="00871178"/>
    <w:rsid w:val="008711E3"/>
    <w:rsid w:val="008712DA"/>
    <w:rsid w:val="0087130B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595"/>
    <w:rsid w:val="008725D9"/>
    <w:rsid w:val="00872670"/>
    <w:rsid w:val="008728BD"/>
    <w:rsid w:val="008728D9"/>
    <w:rsid w:val="00872A12"/>
    <w:rsid w:val="00872C7C"/>
    <w:rsid w:val="00872CA6"/>
    <w:rsid w:val="00872E9E"/>
    <w:rsid w:val="00872EC7"/>
    <w:rsid w:val="00873036"/>
    <w:rsid w:val="008731B5"/>
    <w:rsid w:val="0087336E"/>
    <w:rsid w:val="008733CA"/>
    <w:rsid w:val="008733CE"/>
    <w:rsid w:val="00873435"/>
    <w:rsid w:val="008734FE"/>
    <w:rsid w:val="00873662"/>
    <w:rsid w:val="00873722"/>
    <w:rsid w:val="008737E6"/>
    <w:rsid w:val="00873C69"/>
    <w:rsid w:val="00873DA4"/>
    <w:rsid w:val="0087402A"/>
    <w:rsid w:val="008740F9"/>
    <w:rsid w:val="008742EC"/>
    <w:rsid w:val="0087430F"/>
    <w:rsid w:val="008744A4"/>
    <w:rsid w:val="00874717"/>
    <w:rsid w:val="0087479B"/>
    <w:rsid w:val="008748D6"/>
    <w:rsid w:val="008748EA"/>
    <w:rsid w:val="00874D7E"/>
    <w:rsid w:val="00874D97"/>
    <w:rsid w:val="00874E27"/>
    <w:rsid w:val="00874E5B"/>
    <w:rsid w:val="00874E79"/>
    <w:rsid w:val="00874EA2"/>
    <w:rsid w:val="00875054"/>
    <w:rsid w:val="008750FA"/>
    <w:rsid w:val="00875229"/>
    <w:rsid w:val="008752A4"/>
    <w:rsid w:val="00875339"/>
    <w:rsid w:val="008757AC"/>
    <w:rsid w:val="00875876"/>
    <w:rsid w:val="00875941"/>
    <w:rsid w:val="00875AD1"/>
    <w:rsid w:val="00875C3A"/>
    <w:rsid w:val="00875CAF"/>
    <w:rsid w:val="00875E61"/>
    <w:rsid w:val="00876008"/>
    <w:rsid w:val="00876121"/>
    <w:rsid w:val="0087618B"/>
    <w:rsid w:val="00876255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37F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196"/>
    <w:rsid w:val="00880249"/>
    <w:rsid w:val="0088029C"/>
    <w:rsid w:val="008803CF"/>
    <w:rsid w:val="0088052D"/>
    <w:rsid w:val="008806C2"/>
    <w:rsid w:val="0088070F"/>
    <w:rsid w:val="008807DA"/>
    <w:rsid w:val="008808A9"/>
    <w:rsid w:val="00880C59"/>
    <w:rsid w:val="00880D1E"/>
    <w:rsid w:val="00880DAB"/>
    <w:rsid w:val="00880DC3"/>
    <w:rsid w:val="00880DF7"/>
    <w:rsid w:val="00880F1A"/>
    <w:rsid w:val="008815CB"/>
    <w:rsid w:val="0088161B"/>
    <w:rsid w:val="008818B4"/>
    <w:rsid w:val="00881AF9"/>
    <w:rsid w:val="00881C5C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484"/>
    <w:rsid w:val="0088358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FE"/>
    <w:rsid w:val="00885217"/>
    <w:rsid w:val="00885247"/>
    <w:rsid w:val="00885532"/>
    <w:rsid w:val="008855A0"/>
    <w:rsid w:val="008857AA"/>
    <w:rsid w:val="008857C8"/>
    <w:rsid w:val="0088596E"/>
    <w:rsid w:val="008859FF"/>
    <w:rsid w:val="00885A53"/>
    <w:rsid w:val="00885BDD"/>
    <w:rsid w:val="00885D79"/>
    <w:rsid w:val="00885ECD"/>
    <w:rsid w:val="0088608A"/>
    <w:rsid w:val="008862BE"/>
    <w:rsid w:val="008862C7"/>
    <w:rsid w:val="00886776"/>
    <w:rsid w:val="0088679E"/>
    <w:rsid w:val="008867FC"/>
    <w:rsid w:val="00886814"/>
    <w:rsid w:val="008869D3"/>
    <w:rsid w:val="00886CB3"/>
    <w:rsid w:val="008870CC"/>
    <w:rsid w:val="008870F8"/>
    <w:rsid w:val="00887567"/>
    <w:rsid w:val="0088759C"/>
    <w:rsid w:val="008875FA"/>
    <w:rsid w:val="0088763E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E06"/>
    <w:rsid w:val="00887FB7"/>
    <w:rsid w:val="00890042"/>
    <w:rsid w:val="00890529"/>
    <w:rsid w:val="00890717"/>
    <w:rsid w:val="00890757"/>
    <w:rsid w:val="0089089F"/>
    <w:rsid w:val="008909D1"/>
    <w:rsid w:val="00890A74"/>
    <w:rsid w:val="00890C80"/>
    <w:rsid w:val="00890E49"/>
    <w:rsid w:val="00890F65"/>
    <w:rsid w:val="0089124A"/>
    <w:rsid w:val="0089129A"/>
    <w:rsid w:val="00891860"/>
    <w:rsid w:val="00891B3B"/>
    <w:rsid w:val="00891B6C"/>
    <w:rsid w:val="00891C35"/>
    <w:rsid w:val="00891DB6"/>
    <w:rsid w:val="00891FEE"/>
    <w:rsid w:val="0089200B"/>
    <w:rsid w:val="0089237D"/>
    <w:rsid w:val="008925AB"/>
    <w:rsid w:val="0089286A"/>
    <w:rsid w:val="00892905"/>
    <w:rsid w:val="00892A66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B79"/>
    <w:rsid w:val="00894C5A"/>
    <w:rsid w:val="00894CE7"/>
    <w:rsid w:val="00894D4E"/>
    <w:rsid w:val="00894DC2"/>
    <w:rsid w:val="00894E75"/>
    <w:rsid w:val="0089527C"/>
    <w:rsid w:val="00895477"/>
    <w:rsid w:val="00895541"/>
    <w:rsid w:val="00895555"/>
    <w:rsid w:val="008955E7"/>
    <w:rsid w:val="0089568A"/>
    <w:rsid w:val="008958B0"/>
    <w:rsid w:val="00895A34"/>
    <w:rsid w:val="00895BFB"/>
    <w:rsid w:val="00895DBA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E7"/>
    <w:rsid w:val="008970E0"/>
    <w:rsid w:val="008970E7"/>
    <w:rsid w:val="0089744A"/>
    <w:rsid w:val="00897760"/>
    <w:rsid w:val="00897799"/>
    <w:rsid w:val="008977EC"/>
    <w:rsid w:val="008979C6"/>
    <w:rsid w:val="00897A8D"/>
    <w:rsid w:val="00897B55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7E"/>
    <w:rsid w:val="008A0998"/>
    <w:rsid w:val="008A0F21"/>
    <w:rsid w:val="008A12AB"/>
    <w:rsid w:val="008A12ED"/>
    <w:rsid w:val="008A13D7"/>
    <w:rsid w:val="008A149C"/>
    <w:rsid w:val="008A14EA"/>
    <w:rsid w:val="008A1618"/>
    <w:rsid w:val="008A1F7A"/>
    <w:rsid w:val="008A1FE3"/>
    <w:rsid w:val="008A21B4"/>
    <w:rsid w:val="008A246A"/>
    <w:rsid w:val="008A24A6"/>
    <w:rsid w:val="008A2537"/>
    <w:rsid w:val="008A26B0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51A"/>
    <w:rsid w:val="008A56D5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9E5"/>
    <w:rsid w:val="008B1A9F"/>
    <w:rsid w:val="008B1C8D"/>
    <w:rsid w:val="008B1CD8"/>
    <w:rsid w:val="008B1D3F"/>
    <w:rsid w:val="008B1E0B"/>
    <w:rsid w:val="008B1E1F"/>
    <w:rsid w:val="008B1EE3"/>
    <w:rsid w:val="008B1F7D"/>
    <w:rsid w:val="008B20B3"/>
    <w:rsid w:val="008B2406"/>
    <w:rsid w:val="008B2420"/>
    <w:rsid w:val="008B2501"/>
    <w:rsid w:val="008B284B"/>
    <w:rsid w:val="008B29F0"/>
    <w:rsid w:val="008B2AB8"/>
    <w:rsid w:val="008B2CA5"/>
    <w:rsid w:val="008B2DB3"/>
    <w:rsid w:val="008B2EDC"/>
    <w:rsid w:val="008B3167"/>
    <w:rsid w:val="008B3187"/>
    <w:rsid w:val="008B3272"/>
    <w:rsid w:val="008B3362"/>
    <w:rsid w:val="008B3541"/>
    <w:rsid w:val="008B3B01"/>
    <w:rsid w:val="008B3B58"/>
    <w:rsid w:val="008B3BBD"/>
    <w:rsid w:val="008B3C3B"/>
    <w:rsid w:val="008B3CD6"/>
    <w:rsid w:val="008B3DD0"/>
    <w:rsid w:val="008B3E61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BC8"/>
    <w:rsid w:val="008B6CCF"/>
    <w:rsid w:val="008B6E98"/>
    <w:rsid w:val="008B705D"/>
    <w:rsid w:val="008B70A5"/>
    <w:rsid w:val="008B719C"/>
    <w:rsid w:val="008B743E"/>
    <w:rsid w:val="008B769D"/>
    <w:rsid w:val="008B77B7"/>
    <w:rsid w:val="008B7BE0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D41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D0"/>
    <w:rsid w:val="008C2222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3026"/>
    <w:rsid w:val="008C30D4"/>
    <w:rsid w:val="008C3185"/>
    <w:rsid w:val="008C32D6"/>
    <w:rsid w:val="008C32F0"/>
    <w:rsid w:val="008C33EA"/>
    <w:rsid w:val="008C35AE"/>
    <w:rsid w:val="008C35FE"/>
    <w:rsid w:val="008C36DD"/>
    <w:rsid w:val="008C3702"/>
    <w:rsid w:val="008C37EB"/>
    <w:rsid w:val="008C3A16"/>
    <w:rsid w:val="008C3D94"/>
    <w:rsid w:val="008C3DAA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3F"/>
    <w:rsid w:val="008C6E36"/>
    <w:rsid w:val="008C6E61"/>
    <w:rsid w:val="008C700D"/>
    <w:rsid w:val="008C7019"/>
    <w:rsid w:val="008C7033"/>
    <w:rsid w:val="008C75E0"/>
    <w:rsid w:val="008C7707"/>
    <w:rsid w:val="008C7974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DC3"/>
    <w:rsid w:val="008D0FBD"/>
    <w:rsid w:val="008D1116"/>
    <w:rsid w:val="008D122D"/>
    <w:rsid w:val="008D1272"/>
    <w:rsid w:val="008D128C"/>
    <w:rsid w:val="008D13E1"/>
    <w:rsid w:val="008D1434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A34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71A3"/>
    <w:rsid w:val="008D71D1"/>
    <w:rsid w:val="008D7252"/>
    <w:rsid w:val="008D746E"/>
    <w:rsid w:val="008D7478"/>
    <w:rsid w:val="008D7483"/>
    <w:rsid w:val="008D750D"/>
    <w:rsid w:val="008D7933"/>
    <w:rsid w:val="008D7946"/>
    <w:rsid w:val="008D7959"/>
    <w:rsid w:val="008D7A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EC4"/>
    <w:rsid w:val="008E0F4B"/>
    <w:rsid w:val="008E11DC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410C"/>
    <w:rsid w:val="008E4790"/>
    <w:rsid w:val="008E4B22"/>
    <w:rsid w:val="008E4D8E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E6"/>
    <w:rsid w:val="008E61B7"/>
    <w:rsid w:val="008E64A2"/>
    <w:rsid w:val="008E65B8"/>
    <w:rsid w:val="008E685D"/>
    <w:rsid w:val="008E69C9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E7F70"/>
    <w:rsid w:val="008F010A"/>
    <w:rsid w:val="008F02A3"/>
    <w:rsid w:val="008F0705"/>
    <w:rsid w:val="008F0959"/>
    <w:rsid w:val="008F099A"/>
    <w:rsid w:val="008F09E9"/>
    <w:rsid w:val="008F0A06"/>
    <w:rsid w:val="008F0A58"/>
    <w:rsid w:val="008F0D0F"/>
    <w:rsid w:val="008F0D9E"/>
    <w:rsid w:val="008F0EB5"/>
    <w:rsid w:val="008F0F76"/>
    <w:rsid w:val="008F106F"/>
    <w:rsid w:val="008F10B8"/>
    <w:rsid w:val="008F13EE"/>
    <w:rsid w:val="008F14C3"/>
    <w:rsid w:val="008F15DF"/>
    <w:rsid w:val="008F1601"/>
    <w:rsid w:val="008F1704"/>
    <w:rsid w:val="008F181D"/>
    <w:rsid w:val="008F199B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B08"/>
    <w:rsid w:val="008F2B4B"/>
    <w:rsid w:val="008F2B87"/>
    <w:rsid w:val="008F2CAC"/>
    <w:rsid w:val="008F2CEA"/>
    <w:rsid w:val="008F2D38"/>
    <w:rsid w:val="008F2E6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AC6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F3"/>
    <w:rsid w:val="00901DFA"/>
    <w:rsid w:val="00901E1D"/>
    <w:rsid w:val="00901E58"/>
    <w:rsid w:val="00901E90"/>
    <w:rsid w:val="00901F18"/>
    <w:rsid w:val="00901FE8"/>
    <w:rsid w:val="009025DB"/>
    <w:rsid w:val="0090284B"/>
    <w:rsid w:val="009028F5"/>
    <w:rsid w:val="00902A11"/>
    <w:rsid w:val="00902B86"/>
    <w:rsid w:val="00902BFF"/>
    <w:rsid w:val="00902CAB"/>
    <w:rsid w:val="00902D52"/>
    <w:rsid w:val="00902DF9"/>
    <w:rsid w:val="00902E59"/>
    <w:rsid w:val="00902F21"/>
    <w:rsid w:val="0090343F"/>
    <w:rsid w:val="00903507"/>
    <w:rsid w:val="009035E9"/>
    <w:rsid w:val="00903836"/>
    <w:rsid w:val="0090384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CE"/>
    <w:rsid w:val="00904AC5"/>
    <w:rsid w:val="00904B66"/>
    <w:rsid w:val="00904B74"/>
    <w:rsid w:val="00904BE1"/>
    <w:rsid w:val="00904DFE"/>
    <w:rsid w:val="00905012"/>
    <w:rsid w:val="00905131"/>
    <w:rsid w:val="00905139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491"/>
    <w:rsid w:val="0090678B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801"/>
    <w:rsid w:val="00907984"/>
    <w:rsid w:val="00907AD4"/>
    <w:rsid w:val="00907B27"/>
    <w:rsid w:val="00907E4D"/>
    <w:rsid w:val="00907EC2"/>
    <w:rsid w:val="00907EDC"/>
    <w:rsid w:val="009100F8"/>
    <w:rsid w:val="00910129"/>
    <w:rsid w:val="00910231"/>
    <w:rsid w:val="009103B7"/>
    <w:rsid w:val="0091040C"/>
    <w:rsid w:val="009106C7"/>
    <w:rsid w:val="00910A0E"/>
    <w:rsid w:val="00910A73"/>
    <w:rsid w:val="00910C89"/>
    <w:rsid w:val="00910EE5"/>
    <w:rsid w:val="0091130D"/>
    <w:rsid w:val="00911383"/>
    <w:rsid w:val="009114B5"/>
    <w:rsid w:val="00911734"/>
    <w:rsid w:val="00911783"/>
    <w:rsid w:val="009117A5"/>
    <w:rsid w:val="00911950"/>
    <w:rsid w:val="0091198C"/>
    <w:rsid w:val="00911A99"/>
    <w:rsid w:val="00911E54"/>
    <w:rsid w:val="00912037"/>
    <w:rsid w:val="009123A1"/>
    <w:rsid w:val="009124B0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3DC"/>
    <w:rsid w:val="0091348F"/>
    <w:rsid w:val="009137D0"/>
    <w:rsid w:val="009137FF"/>
    <w:rsid w:val="009138F4"/>
    <w:rsid w:val="00913997"/>
    <w:rsid w:val="009139B9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770"/>
    <w:rsid w:val="00915DDB"/>
    <w:rsid w:val="00915E94"/>
    <w:rsid w:val="00915EB8"/>
    <w:rsid w:val="00915EFF"/>
    <w:rsid w:val="00915FA2"/>
    <w:rsid w:val="00916026"/>
    <w:rsid w:val="0091612D"/>
    <w:rsid w:val="00916381"/>
    <w:rsid w:val="00916401"/>
    <w:rsid w:val="00916487"/>
    <w:rsid w:val="009164C5"/>
    <w:rsid w:val="0091669B"/>
    <w:rsid w:val="009166A7"/>
    <w:rsid w:val="009166E4"/>
    <w:rsid w:val="00916795"/>
    <w:rsid w:val="0091686B"/>
    <w:rsid w:val="00916936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45D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A0"/>
    <w:rsid w:val="0092183F"/>
    <w:rsid w:val="00921908"/>
    <w:rsid w:val="0092190F"/>
    <w:rsid w:val="00921B06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263"/>
    <w:rsid w:val="00922378"/>
    <w:rsid w:val="0092237D"/>
    <w:rsid w:val="009226C7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FD"/>
    <w:rsid w:val="009244D1"/>
    <w:rsid w:val="009245A5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6ED"/>
    <w:rsid w:val="009267A3"/>
    <w:rsid w:val="00926A53"/>
    <w:rsid w:val="00926C4A"/>
    <w:rsid w:val="00926C79"/>
    <w:rsid w:val="00926E83"/>
    <w:rsid w:val="00926F34"/>
    <w:rsid w:val="00926FCD"/>
    <w:rsid w:val="00927435"/>
    <w:rsid w:val="0092751C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3043D"/>
    <w:rsid w:val="00930661"/>
    <w:rsid w:val="009307FB"/>
    <w:rsid w:val="00930833"/>
    <w:rsid w:val="0093083B"/>
    <w:rsid w:val="00930935"/>
    <w:rsid w:val="00930A84"/>
    <w:rsid w:val="00930ACD"/>
    <w:rsid w:val="00930AF9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76F"/>
    <w:rsid w:val="009319C3"/>
    <w:rsid w:val="00931A58"/>
    <w:rsid w:val="00931A82"/>
    <w:rsid w:val="00931E6B"/>
    <w:rsid w:val="00931EA5"/>
    <w:rsid w:val="00932098"/>
    <w:rsid w:val="009321B3"/>
    <w:rsid w:val="0093250D"/>
    <w:rsid w:val="00932611"/>
    <w:rsid w:val="0093275F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B39"/>
    <w:rsid w:val="00933D57"/>
    <w:rsid w:val="00933E39"/>
    <w:rsid w:val="00933F3B"/>
    <w:rsid w:val="00933FBF"/>
    <w:rsid w:val="009340B2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E2"/>
    <w:rsid w:val="00934D16"/>
    <w:rsid w:val="00934E18"/>
    <w:rsid w:val="0093519D"/>
    <w:rsid w:val="009351AD"/>
    <w:rsid w:val="009351BA"/>
    <w:rsid w:val="00935291"/>
    <w:rsid w:val="009352D1"/>
    <w:rsid w:val="00935849"/>
    <w:rsid w:val="00935A1D"/>
    <w:rsid w:val="00935C0E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E"/>
    <w:rsid w:val="009367AF"/>
    <w:rsid w:val="009368F9"/>
    <w:rsid w:val="00936CAD"/>
    <w:rsid w:val="00936D0D"/>
    <w:rsid w:val="00936EE8"/>
    <w:rsid w:val="00936F3C"/>
    <w:rsid w:val="0093701E"/>
    <w:rsid w:val="00937304"/>
    <w:rsid w:val="0093743E"/>
    <w:rsid w:val="0093745A"/>
    <w:rsid w:val="0093750F"/>
    <w:rsid w:val="0093771E"/>
    <w:rsid w:val="009377C4"/>
    <w:rsid w:val="00937B40"/>
    <w:rsid w:val="00937C32"/>
    <w:rsid w:val="00937F82"/>
    <w:rsid w:val="0094001C"/>
    <w:rsid w:val="009401AF"/>
    <w:rsid w:val="0094041E"/>
    <w:rsid w:val="009405BD"/>
    <w:rsid w:val="009405DA"/>
    <w:rsid w:val="0094063C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70"/>
    <w:rsid w:val="00940F86"/>
    <w:rsid w:val="0094115A"/>
    <w:rsid w:val="0094140C"/>
    <w:rsid w:val="009414B3"/>
    <w:rsid w:val="00941A4F"/>
    <w:rsid w:val="00941C4C"/>
    <w:rsid w:val="00941DD7"/>
    <w:rsid w:val="00942075"/>
    <w:rsid w:val="009422EA"/>
    <w:rsid w:val="00942480"/>
    <w:rsid w:val="009425F6"/>
    <w:rsid w:val="0094264D"/>
    <w:rsid w:val="00942860"/>
    <w:rsid w:val="00942B00"/>
    <w:rsid w:val="00942B32"/>
    <w:rsid w:val="00942BA2"/>
    <w:rsid w:val="00942D20"/>
    <w:rsid w:val="00942DC2"/>
    <w:rsid w:val="00942FD0"/>
    <w:rsid w:val="0094306B"/>
    <w:rsid w:val="009431F3"/>
    <w:rsid w:val="00943297"/>
    <w:rsid w:val="0094333E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509C"/>
    <w:rsid w:val="009452B2"/>
    <w:rsid w:val="00945465"/>
    <w:rsid w:val="0094572D"/>
    <w:rsid w:val="00945835"/>
    <w:rsid w:val="009459C2"/>
    <w:rsid w:val="00945D38"/>
    <w:rsid w:val="00945D92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EA"/>
    <w:rsid w:val="009474D7"/>
    <w:rsid w:val="00947661"/>
    <w:rsid w:val="0094780F"/>
    <w:rsid w:val="00947871"/>
    <w:rsid w:val="0094796A"/>
    <w:rsid w:val="00947B8F"/>
    <w:rsid w:val="00947C7B"/>
    <w:rsid w:val="00947EE5"/>
    <w:rsid w:val="00947F18"/>
    <w:rsid w:val="00947F6C"/>
    <w:rsid w:val="00950067"/>
    <w:rsid w:val="009500F5"/>
    <w:rsid w:val="009501E5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94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911"/>
    <w:rsid w:val="00954AB5"/>
    <w:rsid w:val="00954D58"/>
    <w:rsid w:val="00954E7A"/>
    <w:rsid w:val="00954E94"/>
    <w:rsid w:val="00954F11"/>
    <w:rsid w:val="00954F46"/>
    <w:rsid w:val="009552E7"/>
    <w:rsid w:val="009552F2"/>
    <w:rsid w:val="0095574C"/>
    <w:rsid w:val="00955B69"/>
    <w:rsid w:val="00955B6E"/>
    <w:rsid w:val="00955BAA"/>
    <w:rsid w:val="00955D38"/>
    <w:rsid w:val="00955D4D"/>
    <w:rsid w:val="00955E15"/>
    <w:rsid w:val="00955EB9"/>
    <w:rsid w:val="00956071"/>
    <w:rsid w:val="00956543"/>
    <w:rsid w:val="00956594"/>
    <w:rsid w:val="00956665"/>
    <w:rsid w:val="00956942"/>
    <w:rsid w:val="00956B07"/>
    <w:rsid w:val="00956B25"/>
    <w:rsid w:val="00956C91"/>
    <w:rsid w:val="00956DDC"/>
    <w:rsid w:val="00956F39"/>
    <w:rsid w:val="00957028"/>
    <w:rsid w:val="0095708F"/>
    <w:rsid w:val="009570D4"/>
    <w:rsid w:val="0095716B"/>
    <w:rsid w:val="0095740C"/>
    <w:rsid w:val="0095754E"/>
    <w:rsid w:val="0095761A"/>
    <w:rsid w:val="00957DAA"/>
    <w:rsid w:val="00957E06"/>
    <w:rsid w:val="0096028E"/>
    <w:rsid w:val="00960369"/>
    <w:rsid w:val="00960632"/>
    <w:rsid w:val="009607FB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39E"/>
    <w:rsid w:val="0096482B"/>
    <w:rsid w:val="0096482E"/>
    <w:rsid w:val="009648D4"/>
    <w:rsid w:val="00964A2F"/>
    <w:rsid w:val="00964B17"/>
    <w:rsid w:val="00964BE6"/>
    <w:rsid w:val="00964D8D"/>
    <w:rsid w:val="00964EA7"/>
    <w:rsid w:val="00964F84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6094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A0"/>
    <w:rsid w:val="00966B60"/>
    <w:rsid w:val="00966BC4"/>
    <w:rsid w:val="00966BFF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A1D"/>
    <w:rsid w:val="00967B12"/>
    <w:rsid w:val="00967B81"/>
    <w:rsid w:val="00967DF3"/>
    <w:rsid w:val="00967EDB"/>
    <w:rsid w:val="009702E0"/>
    <w:rsid w:val="009702E3"/>
    <w:rsid w:val="0097059D"/>
    <w:rsid w:val="009706A1"/>
    <w:rsid w:val="00970801"/>
    <w:rsid w:val="009708A6"/>
    <w:rsid w:val="00970BAC"/>
    <w:rsid w:val="00970CB9"/>
    <w:rsid w:val="00970DA4"/>
    <w:rsid w:val="00970FFD"/>
    <w:rsid w:val="00971127"/>
    <w:rsid w:val="009711F5"/>
    <w:rsid w:val="0097126E"/>
    <w:rsid w:val="00971440"/>
    <w:rsid w:val="0097144B"/>
    <w:rsid w:val="00971601"/>
    <w:rsid w:val="009716C4"/>
    <w:rsid w:val="009716FE"/>
    <w:rsid w:val="0097175E"/>
    <w:rsid w:val="00971832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78"/>
    <w:rsid w:val="009732CA"/>
    <w:rsid w:val="009733C9"/>
    <w:rsid w:val="00973538"/>
    <w:rsid w:val="00973721"/>
    <w:rsid w:val="00973741"/>
    <w:rsid w:val="009737FB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953"/>
    <w:rsid w:val="009759B0"/>
    <w:rsid w:val="00975A80"/>
    <w:rsid w:val="00975A95"/>
    <w:rsid w:val="00975BAB"/>
    <w:rsid w:val="00975BF8"/>
    <w:rsid w:val="00975CAE"/>
    <w:rsid w:val="00975DC8"/>
    <w:rsid w:val="00975E81"/>
    <w:rsid w:val="00975F27"/>
    <w:rsid w:val="00975F4A"/>
    <w:rsid w:val="0097605A"/>
    <w:rsid w:val="009760D9"/>
    <w:rsid w:val="00976316"/>
    <w:rsid w:val="009764AB"/>
    <w:rsid w:val="00976895"/>
    <w:rsid w:val="009768C1"/>
    <w:rsid w:val="00976930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5C0"/>
    <w:rsid w:val="00980614"/>
    <w:rsid w:val="00980648"/>
    <w:rsid w:val="00980662"/>
    <w:rsid w:val="009807EE"/>
    <w:rsid w:val="00980902"/>
    <w:rsid w:val="00980983"/>
    <w:rsid w:val="00980A78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24"/>
    <w:rsid w:val="0098184B"/>
    <w:rsid w:val="0098189E"/>
    <w:rsid w:val="009819E1"/>
    <w:rsid w:val="00981B19"/>
    <w:rsid w:val="00981B20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FE"/>
    <w:rsid w:val="00982F6F"/>
    <w:rsid w:val="00983041"/>
    <w:rsid w:val="00983213"/>
    <w:rsid w:val="0098334A"/>
    <w:rsid w:val="00983437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34"/>
    <w:rsid w:val="00984271"/>
    <w:rsid w:val="0098431D"/>
    <w:rsid w:val="00984407"/>
    <w:rsid w:val="00984773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6FD"/>
    <w:rsid w:val="009858A6"/>
    <w:rsid w:val="009859F1"/>
    <w:rsid w:val="00985CD7"/>
    <w:rsid w:val="00985ECF"/>
    <w:rsid w:val="00985F21"/>
    <w:rsid w:val="00986126"/>
    <w:rsid w:val="009861C2"/>
    <w:rsid w:val="009861CE"/>
    <w:rsid w:val="00986441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373"/>
    <w:rsid w:val="009923C0"/>
    <w:rsid w:val="009925D4"/>
    <w:rsid w:val="00992709"/>
    <w:rsid w:val="009929C0"/>
    <w:rsid w:val="00992CBF"/>
    <w:rsid w:val="00992E6F"/>
    <w:rsid w:val="00992E8B"/>
    <w:rsid w:val="00992FD5"/>
    <w:rsid w:val="00993160"/>
    <w:rsid w:val="009931AD"/>
    <w:rsid w:val="009934BF"/>
    <w:rsid w:val="009934C5"/>
    <w:rsid w:val="009935BA"/>
    <w:rsid w:val="00993668"/>
    <w:rsid w:val="0099371B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403"/>
    <w:rsid w:val="00994498"/>
    <w:rsid w:val="00994506"/>
    <w:rsid w:val="00994673"/>
    <w:rsid w:val="00994831"/>
    <w:rsid w:val="0099487D"/>
    <w:rsid w:val="009948D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D6"/>
    <w:rsid w:val="0099529C"/>
    <w:rsid w:val="00995456"/>
    <w:rsid w:val="00995616"/>
    <w:rsid w:val="00995688"/>
    <w:rsid w:val="009956C6"/>
    <w:rsid w:val="00995724"/>
    <w:rsid w:val="00995821"/>
    <w:rsid w:val="0099586E"/>
    <w:rsid w:val="00995AD0"/>
    <w:rsid w:val="00995CBD"/>
    <w:rsid w:val="00995CF8"/>
    <w:rsid w:val="00995F2D"/>
    <w:rsid w:val="0099605C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FBC"/>
    <w:rsid w:val="00997FDA"/>
    <w:rsid w:val="009A010A"/>
    <w:rsid w:val="009A0167"/>
    <w:rsid w:val="009A035B"/>
    <w:rsid w:val="009A036E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801"/>
    <w:rsid w:val="009A088F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ED0"/>
    <w:rsid w:val="009A1FB8"/>
    <w:rsid w:val="009A1FBF"/>
    <w:rsid w:val="009A2030"/>
    <w:rsid w:val="009A235C"/>
    <w:rsid w:val="009A239C"/>
    <w:rsid w:val="009A242E"/>
    <w:rsid w:val="009A246E"/>
    <w:rsid w:val="009A2796"/>
    <w:rsid w:val="009A29C2"/>
    <w:rsid w:val="009A2A6C"/>
    <w:rsid w:val="009A2C5B"/>
    <w:rsid w:val="009A2D8D"/>
    <w:rsid w:val="009A2E0B"/>
    <w:rsid w:val="009A2E0F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32F"/>
    <w:rsid w:val="009A5432"/>
    <w:rsid w:val="009A5433"/>
    <w:rsid w:val="009A55A7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49"/>
    <w:rsid w:val="009A64A8"/>
    <w:rsid w:val="009A65B6"/>
    <w:rsid w:val="009A65CB"/>
    <w:rsid w:val="009A6676"/>
    <w:rsid w:val="009A68B8"/>
    <w:rsid w:val="009A68C7"/>
    <w:rsid w:val="009A6B48"/>
    <w:rsid w:val="009A6B66"/>
    <w:rsid w:val="009A6E03"/>
    <w:rsid w:val="009A6F59"/>
    <w:rsid w:val="009A7101"/>
    <w:rsid w:val="009A7141"/>
    <w:rsid w:val="009A722D"/>
    <w:rsid w:val="009A7238"/>
    <w:rsid w:val="009A73B5"/>
    <w:rsid w:val="009A741C"/>
    <w:rsid w:val="009A7483"/>
    <w:rsid w:val="009A7502"/>
    <w:rsid w:val="009A79E7"/>
    <w:rsid w:val="009A79E8"/>
    <w:rsid w:val="009A7AA9"/>
    <w:rsid w:val="009A7C1B"/>
    <w:rsid w:val="009A7CE2"/>
    <w:rsid w:val="009A7FAE"/>
    <w:rsid w:val="009B0037"/>
    <w:rsid w:val="009B0121"/>
    <w:rsid w:val="009B026A"/>
    <w:rsid w:val="009B0464"/>
    <w:rsid w:val="009B0841"/>
    <w:rsid w:val="009B08A6"/>
    <w:rsid w:val="009B092F"/>
    <w:rsid w:val="009B0D23"/>
    <w:rsid w:val="009B0F44"/>
    <w:rsid w:val="009B0FC1"/>
    <w:rsid w:val="009B1288"/>
    <w:rsid w:val="009B1365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BA0"/>
    <w:rsid w:val="009B1C0A"/>
    <w:rsid w:val="009B1D8F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B1E"/>
    <w:rsid w:val="009B5C29"/>
    <w:rsid w:val="009B5CF9"/>
    <w:rsid w:val="009B5DD1"/>
    <w:rsid w:val="009B624D"/>
    <w:rsid w:val="009B627C"/>
    <w:rsid w:val="009B64E9"/>
    <w:rsid w:val="009B6721"/>
    <w:rsid w:val="009B67F3"/>
    <w:rsid w:val="009B6A8E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A6A"/>
    <w:rsid w:val="009B7BBA"/>
    <w:rsid w:val="009B7BFA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F35"/>
    <w:rsid w:val="009C0FC1"/>
    <w:rsid w:val="009C1021"/>
    <w:rsid w:val="009C1028"/>
    <w:rsid w:val="009C1060"/>
    <w:rsid w:val="009C1205"/>
    <w:rsid w:val="009C122E"/>
    <w:rsid w:val="009C1272"/>
    <w:rsid w:val="009C12A6"/>
    <w:rsid w:val="009C13EB"/>
    <w:rsid w:val="009C1472"/>
    <w:rsid w:val="009C16FA"/>
    <w:rsid w:val="009C1717"/>
    <w:rsid w:val="009C1767"/>
    <w:rsid w:val="009C17D4"/>
    <w:rsid w:val="009C17FA"/>
    <w:rsid w:val="009C180C"/>
    <w:rsid w:val="009C1B0F"/>
    <w:rsid w:val="009C1B92"/>
    <w:rsid w:val="009C1B9F"/>
    <w:rsid w:val="009C1BD3"/>
    <w:rsid w:val="009C1BDE"/>
    <w:rsid w:val="009C1C78"/>
    <w:rsid w:val="009C1C82"/>
    <w:rsid w:val="009C1DBD"/>
    <w:rsid w:val="009C1EE5"/>
    <w:rsid w:val="009C1F7E"/>
    <w:rsid w:val="009C215A"/>
    <w:rsid w:val="009C23BF"/>
    <w:rsid w:val="009C256E"/>
    <w:rsid w:val="009C26E5"/>
    <w:rsid w:val="009C2726"/>
    <w:rsid w:val="009C28D0"/>
    <w:rsid w:val="009C2A94"/>
    <w:rsid w:val="009C2B9B"/>
    <w:rsid w:val="009C2BDE"/>
    <w:rsid w:val="009C2CAD"/>
    <w:rsid w:val="009C31CE"/>
    <w:rsid w:val="009C3282"/>
    <w:rsid w:val="009C328D"/>
    <w:rsid w:val="009C3315"/>
    <w:rsid w:val="009C336F"/>
    <w:rsid w:val="009C34AB"/>
    <w:rsid w:val="009C38F7"/>
    <w:rsid w:val="009C3952"/>
    <w:rsid w:val="009C39D7"/>
    <w:rsid w:val="009C3C43"/>
    <w:rsid w:val="009C3E7B"/>
    <w:rsid w:val="009C4066"/>
    <w:rsid w:val="009C425A"/>
    <w:rsid w:val="009C457A"/>
    <w:rsid w:val="009C4735"/>
    <w:rsid w:val="009C4866"/>
    <w:rsid w:val="009C49B2"/>
    <w:rsid w:val="009C4C72"/>
    <w:rsid w:val="009C4F7A"/>
    <w:rsid w:val="009C509F"/>
    <w:rsid w:val="009C510D"/>
    <w:rsid w:val="009C5410"/>
    <w:rsid w:val="009C553A"/>
    <w:rsid w:val="009C55BE"/>
    <w:rsid w:val="009C55BF"/>
    <w:rsid w:val="009C5640"/>
    <w:rsid w:val="009C57C3"/>
    <w:rsid w:val="009C5AD8"/>
    <w:rsid w:val="009C60CF"/>
    <w:rsid w:val="009C6155"/>
    <w:rsid w:val="009C61CB"/>
    <w:rsid w:val="009C62CD"/>
    <w:rsid w:val="009C6436"/>
    <w:rsid w:val="009C64D4"/>
    <w:rsid w:val="009C65A8"/>
    <w:rsid w:val="009C6604"/>
    <w:rsid w:val="009C6634"/>
    <w:rsid w:val="009C67F1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F92"/>
    <w:rsid w:val="009C7FE2"/>
    <w:rsid w:val="009D01D2"/>
    <w:rsid w:val="009D0225"/>
    <w:rsid w:val="009D02F2"/>
    <w:rsid w:val="009D07C3"/>
    <w:rsid w:val="009D0ABA"/>
    <w:rsid w:val="009D0B44"/>
    <w:rsid w:val="009D0BF2"/>
    <w:rsid w:val="009D0C09"/>
    <w:rsid w:val="009D0C54"/>
    <w:rsid w:val="009D0C9C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3034"/>
    <w:rsid w:val="009D31FF"/>
    <w:rsid w:val="009D3201"/>
    <w:rsid w:val="009D322B"/>
    <w:rsid w:val="009D3307"/>
    <w:rsid w:val="009D3355"/>
    <w:rsid w:val="009D3523"/>
    <w:rsid w:val="009D3699"/>
    <w:rsid w:val="009D3703"/>
    <w:rsid w:val="009D3CE7"/>
    <w:rsid w:val="009D3CEB"/>
    <w:rsid w:val="009D3DC2"/>
    <w:rsid w:val="009D3F3B"/>
    <w:rsid w:val="009D3FFC"/>
    <w:rsid w:val="009D403A"/>
    <w:rsid w:val="009D44A6"/>
    <w:rsid w:val="009D45F3"/>
    <w:rsid w:val="009D46DE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4A2"/>
    <w:rsid w:val="009D7502"/>
    <w:rsid w:val="009D76AF"/>
    <w:rsid w:val="009D76DA"/>
    <w:rsid w:val="009D780D"/>
    <w:rsid w:val="009D7944"/>
    <w:rsid w:val="009D79B6"/>
    <w:rsid w:val="009D7C4B"/>
    <w:rsid w:val="009D7D8E"/>
    <w:rsid w:val="009D7DCD"/>
    <w:rsid w:val="009D7DE4"/>
    <w:rsid w:val="009D7E5F"/>
    <w:rsid w:val="009D7EB2"/>
    <w:rsid w:val="009D7F47"/>
    <w:rsid w:val="009D7FD7"/>
    <w:rsid w:val="009E0028"/>
    <w:rsid w:val="009E01FC"/>
    <w:rsid w:val="009E0232"/>
    <w:rsid w:val="009E0442"/>
    <w:rsid w:val="009E064C"/>
    <w:rsid w:val="009E0880"/>
    <w:rsid w:val="009E0DC5"/>
    <w:rsid w:val="009E0E44"/>
    <w:rsid w:val="009E0EC0"/>
    <w:rsid w:val="009E0F09"/>
    <w:rsid w:val="009E0FD4"/>
    <w:rsid w:val="009E11C9"/>
    <w:rsid w:val="009E1234"/>
    <w:rsid w:val="009E1314"/>
    <w:rsid w:val="009E1328"/>
    <w:rsid w:val="009E13F5"/>
    <w:rsid w:val="009E14CA"/>
    <w:rsid w:val="009E1525"/>
    <w:rsid w:val="009E17B5"/>
    <w:rsid w:val="009E191D"/>
    <w:rsid w:val="009E19C9"/>
    <w:rsid w:val="009E1B34"/>
    <w:rsid w:val="009E1D25"/>
    <w:rsid w:val="009E227B"/>
    <w:rsid w:val="009E2282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A5B"/>
    <w:rsid w:val="009E3B24"/>
    <w:rsid w:val="009E3EEE"/>
    <w:rsid w:val="009E3F91"/>
    <w:rsid w:val="009E468E"/>
    <w:rsid w:val="009E47A2"/>
    <w:rsid w:val="009E4870"/>
    <w:rsid w:val="009E48A5"/>
    <w:rsid w:val="009E48C9"/>
    <w:rsid w:val="009E49E5"/>
    <w:rsid w:val="009E4ADC"/>
    <w:rsid w:val="009E4B2C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E0B"/>
    <w:rsid w:val="009E5F3A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8F"/>
    <w:rsid w:val="009E6A37"/>
    <w:rsid w:val="009E6B1B"/>
    <w:rsid w:val="009E6C59"/>
    <w:rsid w:val="009E6E57"/>
    <w:rsid w:val="009E6E61"/>
    <w:rsid w:val="009E7438"/>
    <w:rsid w:val="009E74E8"/>
    <w:rsid w:val="009E7597"/>
    <w:rsid w:val="009E76F3"/>
    <w:rsid w:val="009E79F3"/>
    <w:rsid w:val="009E7B28"/>
    <w:rsid w:val="009E7B50"/>
    <w:rsid w:val="009E7BC9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D8"/>
    <w:rsid w:val="009F21E9"/>
    <w:rsid w:val="009F231E"/>
    <w:rsid w:val="009F2465"/>
    <w:rsid w:val="009F25CD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8ED"/>
    <w:rsid w:val="009F3905"/>
    <w:rsid w:val="009F3911"/>
    <w:rsid w:val="009F3A05"/>
    <w:rsid w:val="009F3B2A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C9D"/>
    <w:rsid w:val="009F4E4B"/>
    <w:rsid w:val="009F51DB"/>
    <w:rsid w:val="009F52B0"/>
    <w:rsid w:val="009F54EF"/>
    <w:rsid w:val="009F574D"/>
    <w:rsid w:val="009F5766"/>
    <w:rsid w:val="009F57DE"/>
    <w:rsid w:val="009F59B5"/>
    <w:rsid w:val="009F5B93"/>
    <w:rsid w:val="009F5BB1"/>
    <w:rsid w:val="009F5EDC"/>
    <w:rsid w:val="009F6134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279"/>
    <w:rsid w:val="00A0032C"/>
    <w:rsid w:val="00A003CF"/>
    <w:rsid w:val="00A00538"/>
    <w:rsid w:val="00A005B4"/>
    <w:rsid w:val="00A00607"/>
    <w:rsid w:val="00A006AB"/>
    <w:rsid w:val="00A00932"/>
    <w:rsid w:val="00A00946"/>
    <w:rsid w:val="00A0096A"/>
    <w:rsid w:val="00A00DF0"/>
    <w:rsid w:val="00A00E1C"/>
    <w:rsid w:val="00A0135E"/>
    <w:rsid w:val="00A015A1"/>
    <w:rsid w:val="00A016C1"/>
    <w:rsid w:val="00A0186C"/>
    <w:rsid w:val="00A01926"/>
    <w:rsid w:val="00A019AB"/>
    <w:rsid w:val="00A019EA"/>
    <w:rsid w:val="00A01B4B"/>
    <w:rsid w:val="00A0200D"/>
    <w:rsid w:val="00A02205"/>
    <w:rsid w:val="00A0228B"/>
    <w:rsid w:val="00A02298"/>
    <w:rsid w:val="00A02450"/>
    <w:rsid w:val="00A02486"/>
    <w:rsid w:val="00A028CE"/>
    <w:rsid w:val="00A02919"/>
    <w:rsid w:val="00A02E79"/>
    <w:rsid w:val="00A02ECE"/>
    <w:rsid w:val="00A03045"/>
    <w:rsid w:val="00A03123"/>
    <w:rsid w:val="00A03256"/>
    <w:rsid w:val="00A03342"/>
    <w:rsid w:val="00A03361"/>
    <w:rsid w:val="00A03395"/>
    <w:rsid w:val="00A03434"/>
    <w:rsid w:val="00A0349C"/>
    <w:rsid w:val="00A03A42"/>
    <w:rsid w:val="00A03D5A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D9D"/>
    <w:rsid w:val="00A04EC6"/>
    <w:rsid w:val="00A0509C"/>
    <w:rsid w:val="00A050BA"/>
    <w:rsid w:val="00A051CD"/>
    <w:rsid w:val="00A051FA"/>
    <w:rsid w:val="00A0524C"/>
    <w:rsid w:val="00A0535C"/>
    <w:rsid w:val="00A053B3"/>
    <w:rsid w:val="00A0546A"/>
    <w:rsid w:val="00A05611"/>
    <w:rsid w:val="00A05707"/>
    <w:rsid w:val="00A0571C"/>
    <w:rsid w:val="00A05A84"/>
    <w:rsid w:val="00A05B23"/>
    <w:rsid w:val="00A05BF4"/>
    <w:rsid w:val="00A05F4E"/>
    <w:rsid w:val="00A0603B"/>
    <w:rsid w:val="00A060C9"/>
    <w:rsid w:val="00A060F0"/>
    <w:rsid w:val="00A06212"/>
    <w:rsid w:val="00A06436"/>
    <w:rsid w:val="00A065D3"/>
    <w:rsid w:val="00A06644"/>
    <w:rsid w:val="00A068C3"/>
    <w:rsid w:val="00A06983"/>
    <w:rsid w:val="00A06BA4"/>
    <w:rsid w:val="00A06D1F"/>
    <w:rsid w:val="00A06EE2"/>
    <w:rsid w:val="00A06F68"/>
    <w:rsid w:val="00A07042"/>
    <w:rsid w:val="00A0707C"/>
    <w:rsid w:val="00A070A2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298"/>
    <w:rsid w:val="00A11362"/>
    <w:rsid w:val="00A11407"/>
    <w:rsid w:val="00A11646"/>
    <w:rsid w:val="00A11657"/>
    <w:rsid w:val="00A11CCA"/>
    <w:rsid w:val="00A11E08"/>
    <w:rsid w:val="00A11E1B"/>
    <w:rsid w:val="00A11F03"/>
    <w:rsid w:val="00A11F07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31B5"/>
    <w:rsid w:val="00A1323B"/>
    <w:rsid w:val="00A13276"/>
    <w:rsid w:val="00A13440"/>
    <w:rsid w:val="00A135FC"/>
    <w:rsid w:val="00A137C9"/>
    <w:rsid w:val="00A1380C"/>
    <w:rsid w:val="00A1396D"/>
    <w:rsid w:val="00A139A1"/>
    <w:rsid w:val="00A13C0B"/>
    <w:rsid w:val="00A13C45"/>
    <w:rsid w:val="00A14283"/>
    <w:rsid w:val="00A142C1"/>
    <w:rsid w:val="00A14309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FEF"/>
    <w:rsid w:val="00A1600D"/>
    <w:rsid w:val="00A161C3"/>
    <w:rsid w:val="00A165D5"/>
    <w:rsid w:val="00A16693"/>
    <w:rsid w:val="00A166DE"/>
    <w:rsid w:val="00A1674A"/>
    <w:rsid w:val="00A16A78"/>
    <w:rsid w:val="00A16AA6"/>
    <w:rsid w:val="00A16B1D"/>
    <w:rsid w:val="00A16DBB"/>
    <w:rsid w:val="00A16DE1"/>
    <w:rsid w:val="00A171F1"/>
    <w:rsid w:val="00A1731B"/>
    <w:rsid w:val="00A17506"/>
    <w:rsid w:val="00A175DD"/>
    <w:rsid w:val="00A1764B"/>
    <w:rsid w:val="00A1783B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108B"/>
    <w:rsid w:val="00A21187"/>
    <w:rsid w:val="00A21487"/>
    <w:rsid w:val="00A21706"/>
    <w:rsid w:val="00A218F5"/>
    <w:rsid w:val="00A21BDF"/>
    <w:rsid w:val="00A21D43"/>
    <w:rsid w:val="00A21E0E"/>
    <w:rsid w:val="00A21E2C"/>
    <w:rsid w:val="00A21F6D"/>
    <w:rsid w:val="00A22191"/>
    <w:rsid w:val="00A22266"/>
    <w:rsid w:val="00A22281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93D"/>
    <w:rsid w:val="00A23C94"/>
    <w:rsid w:val="00A23F8F"/>
    <w:rsid w:val="00A240D0"/>
    <w:rsid w:val="00A24134"/>
    <w:rsid w:val="00A2436A"/>
    <w:rsid w:val="00A2439A"/>
    <w:rsid w:val="00A2445C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3A9"/>
    <w:rsid w:val="00A253BC"/>
    <w:rsid w:val="00A253C0"/>
    <w:rsid w:val="00A25401"/>
    <w:rsid w:val="00A254C4"/>
    <w:rsid w:val="00A255A2"/>
    <w:rsid w:val="00A25742"/>
    <w:rsid w:val="00A25833"/>
    <w:rsid w:val="00A258EE"/>
    <w:rsid w:val="00A25937"/>
    <w:rsid w:val="00A25A2C"/>
    <w:rsid w:val="00A25ADE"/>
    <w:rsid w:val="00A25B4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955"/>
    <w:rsid w:val="00A26983"/>
    <w:rsid w:val="00A26B7A"/>
    <w:rsid w:val="00A26FDD"/>
    <w:rsid w:val="00A27389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926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103"/>
    <w:rsid w:val="00A363DC"/>
    <w:rsid w:val="00A3643B"/>
    <w:rsid w:val="00A36463"/>
    <w:rsid w:val="00A365F6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7"/>
    <w:rsid w:val="00A4071E"/>
    <w:rsid w:val="00A4073E"/>
    <w:rsid w:val="00A4085E"/>
    <w:rsid w:val="00A409B9"/>
    <w:rsid w:val="00A40AFE"/>
    <w:rsid w:val="00A40D95"/>
    <w:rsid w:val="00A40DF0"/>
    <w:rsid w:val="00A41006"/>
    <w:rsid w:val="00A41078"/>
    <w:rsid w:val="00A41100"/>
    <w:rsid w:val="00A41161"/>
    <w:rsid w:val="00A411C7"/>
    <w:rsid w:val="00A413BC"/>
    <w:rsid w:val="00A414E2"/>
    <w:rsid w:val="00A4153A"/>
    <w:rsid w:val="00A41606"/>
    <w:rsid w:val="00A41697"/>
    <w:rsid w:val="00A417AC"/>
    <w:rsid w:val="00A4195A"/>
    <w:rsid w:val="00A41A7E"/>
    <w:rsid w:val="00A41B4C"/>
    <w:rsid w:val="00A41B72"/>
    <w:rsid w:val="00A41F28"/>
    <w:rsid w:val="00A41F42"/>
    <w:rsid w:val="00A41FD8"/>
    <w:rsid w:val="00A42185"/>
    <w:rsid w:val="00A42189"/>
    <w:rsid w:val="00A42374"/>
    <w:rsid w:val="00A425E5"/>
    <w:rsid w:val="00A4269F"/>
    <w:rsid w:val="00A426DF"/>
    <w:rsid w:val="00A4273C"/>
    <w:rsid w:val="00A4283B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57F"/>
    <w:rsid w:val="00A43716"/>
    <w:rsid w:val="00A43762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B3"/>
    <w:rsid w:val="00A44CDD"/>
    <w:rsid w:val="00A44CE0"/>
    <w:rsid w:val="00A44E1E"/>
    <w:rsid w:val="00A45090"/>
    <w:rsid w:val="00A45276"/>
    <w:rsid w:val="00A453AD"/>
    <w:rsid w:val="00A453DD"/>
    <w:rsid w:val="00A45518"/>
    <w:rsid w:val="00A45520"/>
    <w:rsid w:val="00A45579"/>
    <w:rsid w:val="00A4557E"/>
    <w:rsid w:val="00A458E3"/>
    <w:rsid w:val="00A45BD8"/>
    <w:rsid w:val="00A45C58"/>
    <w:rsid w:val="00A45C75"/>
    <w:rsid w:val="00A4678F"/>
    <w:rsid w:val="00A467A8"/>
    <w:rsid w:val="00A46881"/>
    <w:rsid w:val="00A468F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EA"/>
    <w:rsid w:val="00A47833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18"/>
    <w:rsid w:val="00A51768"/>
    <w:rsid w:val="00A51882"/>
    <w:rsid w:val="00A519E0"/>
    <w:rsid w:val="00A51AFD"/>
    <w:rsid w:val="00A51BA6"/>
    <w:rsid w:val="00A51D5F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7F"/>
    <w:rsid w:val="00A53FC5"/>
    <w:rsid w:val="00A54090"/>
    <w:rsid w:val="00A5410A"/>
    <w:rsid w:val="00A5417C"/>
    <w:rsid w:val="00A54247"/>
    <w:rsid w:val="00A54273"/>
    <w:rsid w:val="00A54508"/>
    <w:rsid w:val="00A5453D"/>
    <w:rsid w:val="00A545C0"/>
    <w:rsid w:val="00A5472C"/>
    <w:rsid w:val="00A54917"/>
    <w:rsid w:val="00A54ABB"/>
    <w:rsid w:val="00A54C2B"/>
    <w:rsid w:val="00A54C43"/>
    <w:rsid w:val="00A54E3C"/>
    <w:rsid w:val="00A54F20"/>
    <w:rsid w:val="00A54F5A"/>
    <w:rsid w:val="00A550A0"/>
    <w:rsid w:val="00A55438"/>
    <w:rsid w:val="00A55469"/>
    <w:rsid w:val="00A55934"/>
    <w:rsid w:val="00A559B1"/>
    <w:rsid w:val="00A55B82"/>
    <w:rsid w:val="00A55BCB"/>
    <w:rsid w:val="00A55D6C"/>
    <w:rsid w:val="00A55DCC"/>
    <w:rsid w:val="00A55EA4"/>
    <w:rsid w:val="00A55F43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70B9"/>
    <w:rsid w:val="00A570E1"/>
    <w:rsid w:val="00A572BF"/>
    <w:rsid w:val="00A57345"/>
    <w:rsid w:val="00A57526"/>
    <w:rsid w:val="00A575CE"/>
    <w:rsid w:val="00A576E8"/>
    <w:rsid w:val="00A57754"/>
    <w:rsid w:val="00A57AB3"/>
    <w:rsid w:val="00A57B00"/>
    <w:rsid w:val="00A57C0C"/>
    <w:rsid w:val="00A57C34"/>
    <w:rsid w:val="00A57D84"/>
    <w:rsid w:val="00A57EDB"/>
    <w:rsid w:val="00A600AD"/>
    <w:rsid w:val="00A600AE"/>
    <w:rsid w:val="00A60193"/>
    <w:rsid w:val="00A60219"/>
    <w:rsid w:val="00A606A2"/>
    <w:rsid w:val="00A606DB"/>
    <w:rsid w:val="00A606FE"/>
    <w:rsid w:val="00A60776"/>
    <w:rsid w:val="00A609EF"/>
    <w:rsid w:val="00A60A39"/>
    <w:rsid w:val="00A60A6E"/>
    <w:rsid w:val="00A60B25"/>
    <w:rsid w:val="00A60B49"/>
    <w:rsid w:val="00A60BB3"/>
    <w:rsid w:val="00A60C52"/>
    <w:rsid w:val="00A60E3E"/>
    <w:rsid w:val="00A60EAC"/>
    <w:rsid w:val="00A60F67"/>
    <w:rsid w:val="00A60FE6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94"/>
    <w:rsid w:val="00A626A6"/>
    <w:rsid w:val="00A62743"/>
    <w:rsid w:val="00A6282C"/>
    <w:rsid w:val="00A6283F"/>
    <w:rsid w:val="00A628B2"/>
    <w:rsid w:val="00A62A31"/>
    <w:rsid w:val="00A62A33"/>
    <w:rsid w:val="00A62A63"/>
    <w:rsid w:val="00A62B12"/>
    <w:rsid w:val="00A62DF6"/>
    <w:rsid w:val="00A62EF5"/>
    <w:rsid w:val="00A62EF6"/>
    <w:rsid w:val="00A62F52"/>
    <w:rsid w:val="00A63208"/>
    <w:rsid w:val="00A632C9"/>
    <w:rsid w:val="00A634B4"/>
    <w:rsid w:val="00A63569"/>
    <w:rsid w:val="00A63CFD"/>
    <w:rsid w:val="00A63D9B"/>
    <w:rsid w:val="00A63E29"/>
    <w:rsid w:val="00A6422B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24B"/>
    <w:rsid w:val="00A65289"/>
    <w:rsid w:val="00A65373"/>
    <w:rsid w:val="00A653D2"/>
    <w:rsid w:val="00A653DA"/>
    <w:rsid w:val="00A653E8"/>
    <w:rsid w:val="00A655EB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54"/>
    <w:rsid w:val="00A67D7E"/>
    <w:rsid w:val="00A67F56"/>
    <w:rsid w:val="00A700AA"/>
    <w:rsid w:val="00A7015B"/>
    <w:rsid w:val="00A7043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DB3"/>
    <w:rsid w:val="00A72165"/>
    <w:rsid w:val="00A721DF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328"/>
    <w:rsid w:val="00A734ED"/>
    <w:rsid w:val="00A735F8"/>
    <w:rsid w:val="00A73605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3EE"/>
    <w:rsid w:val="00A743F2"/>
    <w:rsid w:val="00A744BD"/>
    <w:rsid w:val="00A7465C"/>
    <w:rsid w:val="00A746EC"/>
    <w:rsid w:val="00A749C4"/>
    <w:rsid w:val="00A749DA"/>
    <w:rsid w:val="00A74A5A"/>
    <w:rsid w:val="00A74C21"/>
    <w:rsid w:val="00A74C46"/>
    <w:rsid w:val="00A750A0"/>
    <w:rsid w:val="00A753BF"/>
    <w:rsid w:val="00A7545D"/>
    <w:rsid w:val="00A754F9"/>
    <w:rsid w:val="00A7564C"/>
    <w:rsid w:val="00A758F5"/>
    <w:rsid w:val="00A758F8"/>
    <w:rsid w:val="00A75BFA"/>
    <w:rsid w:val="00A75D0F"/>
    <w:rsid w:val="00A75E24"/>
    <w:rsid w:val="00A75F93"/>
    <w:rsid w:val="00A75F95"/>
    <w:rsid w:val="00A760C7"/>
    <w:rsid w:val="00A76363"/>
    <w:rsid w:val="00A763AA"/>
    <w:rsid w:val="00A76503"/>
    <w:rsid w:val="00A76955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AD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A9B"/>
    <w:rsid w:val="00A80B0F"/>
    <w:rsid w:val="00A80BAF"/>
    <w:rsid w:val="00A80C7E"/>
    <w:rsid w:val="00A80D48"/>
    <w:rsid w:val="00A81265"/>
    <w:rsid w:val="00A813BC"/>
    <w:rsid w:val="00A81736"/>
    <w:rsid w:val="00A817F3"/>
    <w:rsid w:val="00A81EDC"/>
    <w:rsid w:val="00A82159"/>
    <w:rsid w:val="00A82205"/>
    <w:rsid w:val="00A8226E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FC9"/>
    <w:rsid w:val="00A850C1"/>
    <w:rsid w:val="00A8522F"/>
    <w:rsid w:val="00A85341"/>
    <w:rsid w:val="00A85407"/>
    <w:rsid w:val="00A85468"/>
    <w:rsid w:val="00A85502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EA"/>
    <w:rsid w:val="00A86526"/>
    <w:rsid w:val="00A86578"/>
    <w:rsid w:val="00A86637"/>
    <w:rsid w:val="00A866BE"/>
    <w:rsid w:val="00A8682B"/>
    <w:rsid w:val="00A86A14"/>
    <w:rsid w:val="00A86A87"/>
    <w:rsid w:val="00A86AA8"/>
    <w:rsid w:val="00A87028"/>
    <w:rsid w:val="00A872A9"/>
    <w:rsid w:val="00A872DC"/>
    <w:rsid w:val="00A8778F"/>
    <w:rsid w:val="00A879FC"/>
    <w:rsid w:val="00A87AB0"/>
    <w:rsid w:val="00A87D0F"/>
    <w:rsid w:val="00A87E25"/>
    <w:rsid w:val="00A87FB2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358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58"/>
    <w:rsid w:val="00A9210E"/>
    <w:rsid w:val="00A92116"/>
    <w:rsid w:val="00A92600"/>
    <w:rsid w:val="00A926F4"/>
    <w:rsid w:val="00A92745"/>
    <w:rsid w:val="00A92767"/>
    <w:rsid w:val="00A9288B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26E"/>
    <w:rsid w:val="00A94441"/>
    <w:rsid w:val="00A945CD"/>
    <w:rsid w:val="00A94A75"/>
    <w:rsid w:val="00A94E0B"/>
    <w:rsid w:val="00A95180"/>
    <w:rsid w:val="00A954A5"/>
    <w:rsid w:val="00A956E4"/>
    <w:rsid w:val="00A9570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83C"/>
    <w:rsid w:val="00A96937"/>
    <w:rsid w:val="00A9698F"/>
    <w:rsid w:val="00A96A5E"/>
    <w:rsid w:val="00A96B80"/>
    <w:rsid w:val="00A96BAF"/>
    <w:rsid w:val="00A96DBB"/>
    <w:rsid w:val="00A96EC3"/>
    <w:rsid w:val="00A96F10"/>
    <w:rsid w:val="00A970F6"/>
    <w:rsid w:val="00A971F1"/>
    <w:rsid w:val="00A972F4"/>
    <w:rsid w:val="00A97320"/>
    <w:rsid w:val="00A97345"/>
    <w:rsid w:val="00A97370"/>
    <w:rsid w:val="00A97692"/>
    <w:rsid w:val="00A97744"/>
    <w:rsid w:val="00A97886"/>
    <w:rsid w:val="00A978ED"/>
    <w:rsid w:val="00A97BE5"/>
    <w:rsid w:val="00A97E26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769"/>
    <w:rsid w:val="00AA1847"/>
    <w:rsid w:val="00AA193A"/>
    <w:rsid w:val="00AA1A09"/>
    <w:rsid w:val="00AA1AD8"/>
    <w:rsid w:val="00AA1B40"/>
    <w:rsid w:val="00AA1B72"/>
    <w:rsid w:val="00AA1BD1"/>
    <w:rsid w:val="00AA1CA5"/>
    <w:rsid w:val="00AA1D63"/>
    <w:rsid w:val="00AA1D9C"/>
    <w:rsid w:val="00AA1FA5"/>
    <w:rsid w:val="00AA213D"/>
    <w:rsid w:val="00AA2198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497"/>
    <w:rsid w:val="00AA3640"/>
    <w:rsid w:val="00AA366C"/>
    <w:rsid w:val="00AA3C57"/>
    <w:rsid w:val="00AA3C6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AF2"/>
    <w:rsid w:val="00AA4CC2"/>
    <w:rsid w:val="00AA4E50"/>
    <w:rsid w:val="00AA4F4D"/>
    <w:rsid w:val="00AA4F8A"/>
    <w:rsid w:val="00AA5180"/>
    <w:rsid w:val="00AA5336"/>
    <w:rsid w:val="00AA5405"/>
    <w:rsid w:val="00AA54A0"/>
    <w:rsid w:val="00AA54BA"/>
    <w:rsid w:val="00AA5661"/>
    <w:rsid w:val="00AA58A2"/>
    <w:rsid w:val="00AA5ACC"/>
    <w:rsid w:val="00AA5FE7"/>
    <w:rsid w:val="00AA5FE8"/>
    <w:rsid w:val="00AA6067"/>
    <w:rsid w:val="00AA621C"/>
    <w:rsid w:val="00AA6253"/>
    <w:rsid w:val="00AA62AF"/>
    <w:rsid w:val="00AA655E"/>
    <w:rsid w:val="00AA66E7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2A"/>
    <w:rsid w:val="00AA7630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312"/>
    <w:rsid w:val="00AB26CF"/>
    <w:rsid w:val="00AB2707"/>
    <w:rsid w:val="00AB28A2"/>
    <w:rsid w:val="00AB28D5"/>
    <w:rsid w:val="00AB2BCA"/>
    <w:rsid w:val="00AB2D12"/>
    <w:rsid w:val="00AB2D44"/>
    <w:rsid w:val="00AB2ECA"/>
    <w:rsid w:val="00AB3137"/>
    <w:rsid w:val="00AB3142"/>
    <w:rsid w:val="00AB3257"/>
    <w:rsid w:val="00AB3298"/>
    <w:rsid w:val="00AB32EB"/>
    <w:rsid w:val="00AB335D"/>
    <w:rsid w:val="00AB3385"/>
    <w:rsid w:val="00AB34CA"/>
    <w:rsid w:val="00AB35CF"/>
    <w:rsid w:val="00AB3767"/>
    <w:rsid w:val="00AB388F"/>
    <w:rsid w:val="00AB39BC"/>
    <w:rsid w:val="00AB3A08"/>
    <w:rsid w:val="00AB3D02"/>
    <w:rsid w:val="00AB3E41"/>
    <w:rsid w:val="00AB3E61"/>
    <w:rsid w:val="00AB4321"/>
    <w:rsid w:val="00AB4461"/>
    <w:rsid w:val="00AB4490"/>
    <w:rsid w:val="00AB44FE"/>
    <w:rsid w:val="00AB451D"/>
    <w:rsid w:val="00AB4603"/>
    <w:rsid w:val="00AB4610"/>
    <w:rsid w:val="00AB4912"/>
    <w:rsid w:val="00AB4BCE"/>
    <w:rsid w:val="00AB4BFB"/>
    <w:rsid w:val="00AB4CA5"/>
    <w:rsid w:val="00AB4CD3"/>
    <w:rsid w:val="00AB5098"/>
    <w:rsid w:val="00AB510F"/>
    <w:rsid w:val="00AB5203"/>
    <w:rsid w:val="00AB5409"/>
    <w:rsid w:val="00AB543E"/>
    <w:rsid w:val="00AB5655"/>
    <w:rsid w:val="00AB57A1"/>
    <w:rsid w:val="00AB5A5E"/>
    <w:rsid w:val="00AB5AB6"/>
    <w:rsid w:val="00AB5B35"/>
    <w:rsid w:val="00AB5CB4"/>
    <w:rsid w:val="00AB5CE2"/>
    <w:rsid w:val="00AB5E37"/>
    <w:rsid w:val="00AB5F10"/>
    <w:rsid w:val="00AB5F61"/>
    <w:rsid w:val="00AB6032"/>
    <w:rsid w:val="00AB6227"/>
    <w:rsid w:val="00AB622E"/>
    <w:rsid w:val="00AB62DC"/>
    <w:rsid w:val="00AB65EF"/>
    <w:rsid w:val="00AB6C00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44"/>
    <w:rsid w:val="00AB7DED"/>
    <w:rsid w:val="00AC03DD"/>
    <w:rsid w:val="00AC059B"/>
    <w:rsid w:val="00AC067C"/>
    <w:rsid w:val="00AC06EB"/>
    <w:rsid w:val="00AC071D"/>
    <w:rsid w:val="00AC0774"/>
    <w:rsid w:val="00AC083E"/>
    <w:rsid w:val="00AC08BF"/>
    <w:rsid w:val="00AC0A9E"/>
    <w:rsid w:val="00AC0C8E"/>
    <w:rsid w:val="00AC0D1D"/>
    <w:rsid w:val="00AC0E28"/>
    <w:rsid w:val="00AC0E5D"/>
    <w:rsid w:val="00AC0EAE"/>
    <w:rsid w:val="00AC0F06"/>
    <w:rsid w:val="00AC0F9D"/>
    <w:rsid w:val="00AC1245"/>
    <w:rsid w:val="00AC12D1"/>
    <w:rsid w:val="00AC12FC"/>
    <w:rsid w:val="00AC12FF"/>
    <w:rsid w:val="00AC1456"/>
    <w:rsid w:val="00AC146F"/>
    <w:rsid w:val="00AC150D"/>
    <w:rsid w:val="00AC17CC"/>
    <w:rsid w:val="00AC1855"/>
    <w:rsid w:val="00AC1A06"/>
    <w:rsid w:val="00AC1A7A"/>
    <w:rsid w:val="00AC1B00"/>
    <w:rsid w:val="00AC1B16"/>
    <w:rsid w:val="00AC1B34"/>
    <w:rsid w:val="00AC1D3E"/>
    <w:rsid w:val="00AC1EE0"/>
    <w:rsid w:val="00AC1F4B"/>
    <w:rsid w:val="00AC2192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AD"/>
    <w:rsid w:val="00AC36BD"/>
    <w:rsid w:val="00AC36E5"/>
    <w:rsid w:val="00AC37D3"/>
    <w:rsid w:val="00AC38B7"/>
    <w:rsid w:val="00AC3E57"/>
    <w:rsid w:val="00AC3F21"/>
    <w:rsid w:val="00AC4026"/>
    <w:rsid w:val="00AC41D2"/>
    <w:rsid w:val="00AC422D"/>
    <w:rsid w:val="00AC446C"/>
    <w:rsid w:val="00AC45F2"/>
    <w:rsid w:val="00AC48FC"/>
    <w:rsid w:val="00AC4976"/>
    <w:rsid w:val="00AC4D06"/>
    <w:rsid w:val="00AC4E46"/>
    <w:rsid w:val="00AC50D6"/>
    <w:rsid w:val="00AC5232"/>
    <w:rsid w:val="00AC537B"/>
    <w:rsid w:val="00AC5463"/>
    <w:rsid w:val="00AC5473"/>
    <w:rsid w:val="00AC55CC"/>
    <w:rsid w:val="00AC55FD"/>
    <w:rsid w:val="00AC5758"/>
    <w:rsid w:val="00AC5766"/>
    <w:rsid w:val="00AC5853"/>
    <w:rsid w:val="00AC5A7F"/>
    <w:rsid w:val="00AC5B41"/>
    <w:rsid w:val="00AC5D94"/>
    <w:rsid w:val="00AC5E1B"/>
    <w:rsid w:val="00AC5E59"/>
    <w:rsid w:val="00AC5F25"/>
    <w:rsid w:val="00AC5F38"/>
    <w:rsid w:val="00AC5FD1"/>
    <w:rsid w:val="00AC61B8"/>
    <w:rsid w:val="00AC65E7"/>
    <w:rsid w:val="00AC65EC"/>
    <w:rsid w:val="00AC6785"/>
    <w:rsid w:val="00AC6955"/>
    <w:rsid w:val="00AC695A"/>
    <w:rsid w:val="00AC6B3F"/>
    <w:rsid w:val="00AC6C9E"/>
    <w:rsid w:val="00AC6D7D"/>
    <w:rsid w:val="00AC6EC3"/>
    <w:rsid w:val="00AC6EC5"/>
    <w:rsid w:val="00AC6F47"/>
    <w:rsid w:val="00AC7059"/>
    <w:rsid w:val="00AC73E6"/>
    <w:rsid w:val="00AC73F6"/>
    <w:rsid w:val="00AC745C"/>
    <w:rsid w:val="00AC74BA"/>
    <w:rsid w:val="00AC7A14"/>
    <w:rsid w:val="00AC7B70"/>
    <w:rsid w:val="00AC7BCD"/>
    <w:rsid w:val="00AC7D34"/>
    <w:rsid w:val="00AD02AD"/>
    <w:rsid w:val="00AD0375"/>
    <w:rsid w:val="00AD0412"/>
    <w:rsid w:val="00AD0463"/>
    <w:rsid w:val="00AD05D5"/>
    <w:rsid w:val="00AD0772"/>
    <w:rsid w:val="00AD09AB"/>
    <w:rsid w:val="00AD0A57"/>
    <w:rsid w:val="00AD0B21"/>
    <w:rsid w:val="00AD0BAB"/>
    <w:rsid w:val="00AD0C91"/>
    <w:rsid w:val="00AD0E3A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3DC"/>
    <w:rsid w:val="00AD245A"/>
    <w:rsid w:val="00AD2582"/>
    <w:rsid w:val="00AD27B6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523"/>
    <w:rsid w:val="00AD3524"/>
    <w:rsid w:val="00AD35A6"/>
    <w:rsid w:val="00AD3765"/>
    <w:rsid w:val="00AD37B6"/>
    <w:rsid w:val="00AD37DE"/>
    <w:rsid w:val="00AD37FB"/>
    <w:rsid w:val="00AD3A35"/>
    <w:rsid w:val="00AD3EB5"/>
    <w:rsid w:val="00AD3FAA"/>
    <w:rsid w:val="00AD40FB"/>
    <w:rsid w:val="00AD44F0"/>
    <w:rsid w:val="00AD4873"/>
    <w:rsid w:val="00AD48A5"/>
    <w:rsid w:val="00AD48AA"/>
    <w:rsid w:val="00AD492E"/>
    <w:rsid w:val="00AD49AF"/>
    <w:rsid w:val="00AD4B4A"/>
    <w:rsid w:val="00AD4C22"/>
    <w:rsid w:val="00AD4D2F"/>
    <w:rsid w:val="00AD4E76"/>
    <w:rsid w:val="00AD4F52"/>
    <w:rsid w:val="00AD4FBC"/>
    <w:rsid w:val="00AD4FE3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5B8"/>
    <w:rsid w:val="00AD76B0"/>
    <w:rsid w:val="00AD76CB"/>
    <w:rsid w:val="00AD7820"/>
    <w:rsid w:val="00AD79B3"/>
    <w:rsid w:val="00AD79B8"/>
    <w:rsid w:val="00AD7BCC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4C"/>
    <w:rsid w:val="00AE0816"/>
    <w:rsid w:val="00AE0883"/>
    <w:rsid w:val="00AE0B5F"/>
    <w:rsid w:val="00AE0BB3"/>
    <w:rsid w:val="00AE0E36"/>
    <w:rsid w:val="00AE107B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685"/>
    <w:rsid w:val="00AE26A2"/>
    <w:rsid w:val="00AE289E"/>
    <w:rsid w:val="00AE2AB8"/>
    <w:rsid w:val="00AE2B2B"/>
    <w:rsid w:val="00AE2BBD"/>
    <w:rsid w:val="00AE2C84"/>
    <w:rsid w:val="00AE2C9A"/>
    <w:rsid w:val="00AE2CF3"/>
    <w:rsid w:val="00AE2EF0"/>
    <w:rsid w:val="00AE2F9E"/>
    <w:rsid w:val="00AE330A"/>
    <w:rsid w:val="00AE3317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7D"/>
    <w:rsid w:val="00AE3F8F"/>
    <w:rsid w:val="00AE4003"/>
    <w:rsid w:val="00AE4068"/>
    <w:rsid w:val="00AE420B"/>
    <w:rsid w:val="00AE44F8"/>
    <w:rsid w:val="00AE454A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64A"/>
    <w:rsid w:val="00AE66FD"/>
    <w:rsid w:val="00AE68BE"/>
    <w:rsid w:val="00AE6AC0"/>
    <w:rsid w:val="00AE6AFB"/>
    <w:rsid w:val="00AE6C02"/>
    <w:rsid w:val="00AE6C05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61"/>
    <w:rsid w:val="00AF083A"/>
    <w:rsid w:val="00AF0A7E"/>
    <w:rsid w:val="00AF0A92"/>
    <w:rsid w:val="00AF0ABD"/>
    <w:rsid w:val="00AF0BA5"/>
    <w:rsid w:val="00AF0BD9"/>
    <w:rsid w:val="00AF0DC4"/>
    <w:rsid w:val="00AF0DEB"/>
    <w:rsid w:val="00AF0F8F"/>
    <w:rsid w:val="00AF0FB8"/>
    <w:rsid w:val="00AF10B1"/>
    <w:rsid w:val="00AF1164"/>
    <w:rsid w:val="00AF1238"/>
    <w:rsid w:val="00AF13D0"/>
    <w:rsid w:val="00AF143D"/>
    <w:rsid w:val="00AF144F"/>
    <w:rsid w:val="00AF1569"/>
    <w:rsid w:val="00AF1725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F2A"/>
    <w:rsid w:val="00AF3077"/>
    <w:rsid w:val="00AF31D9"/>
    <w:rsid w:val="00AF327E"/>
    <w:rsid w:val="00AF32CA"/>
    <w:rsid w:val="00AF33C3"/>
    <w:rsid w:val="00AF3512"/>
    <w:rsid w:val="00AF3776"/>
    <w:rsid w:val="00AF38C7"/>
    <w:rsid w:val="00AF3FC9"/>
    <w:rsid w:val="00AF411A"/>
    <w:rsid w:val="00AF4395"/>
    <w:rsid w:val="00AF4428"/>
    <w:rsid w:val="00AF475E"/>
    <w:rsid w:val="00AF480C"/>
    <w:rsid w:val="00AF4965"/>
    <w:rsid w:val="00AF4D89"/>
    <w:rsid w:val="00AF5021"/>
    <w:rsid w:val="00AF5026"/>
    <w:rsid w:val="00AF5076"/>
    <w:rsid w:val="00AF5129"/>
    <w:rsid w:val="00AF513B"/>
    <w:rsid w:val="00AF5251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5EA4"/>
    <w:rsid w:val="00AF5F30"/>
    <w:rsid w:val="00AF6160"/>
    <w:rsid w:val="00AF61C5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B66"/>
    <w:rsid w:val="00AF7BB4"/>
    <w:rsid w:val="00AF7EEE"/>
    <w:rsid w:val="00AF7FF0"/>
    <w:rsid w:val="00B00032"/>
    <w:rsid w:val="00B00304"/>
    <w:rsid w:val="00B00350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521"/>
    <w:rsid w:val="00B02587"/>
    <w:rsid w:val="00B02653"/>
    <w:rsid w:val="00B026EF"/>
    <w:rsid w:val="00B02768"/>
    <w:rsid w:val="00B02A0F"/>
    <w:rsid w:val="00B02A62"/>
    <w:rsid w:val="00B02CDE"/>
    <w:rsid w:val="00B02D56"/>
    <w:rsid w:val="00B031C8"/>
    <w:rsid w:val="00B03321"/>
    <w:rsid w:val="00B03387"/>
    <w:rsid w:val="00B035C3"/>
    <w:rsid w:val="00B03AA5"/>
    <w:rsid w:val="00B03BC8"/>
    <w:rsid w:val="00B03C82"/>
    <w:rsid w:val="00B03D3E"/>
    <w:rsid w:val="00B0410D"/>
    <w:rsid w:val="00B0496C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7EB"/>
    <w:rsid w:val="00B0580A"/>
    <w:rsid w:val="00B0591F"/>
    <w:rsid w:val="00B0593D"/>
    <w:rsid w:val="00B05A3F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91F"/>
    <w:rsid w:val="00B06A84"/>
    <w:rsid w:val="00B06C10"/>
    <w:rsid w:val="00B06DA2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100DB"/>
    <w:rsid w:val="00B100DF"/>
    <w:rsid w:val="00B1056E"/>
    <w:rsid w:val="00B107A0"/>
    <w:rsid w:val="00B10AA4"/>
    <w:rsid w:val="00B10BE1"/>
    <w:rsid w:val="00B10C67"/>
    <w:rsid w:val="00B10F0C"/>
    <w:rsid w:val="00B11100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63"/>
    <w:rsid w:val="00B129A7"/>
    <w:rsid w:val="00B12EC2"/>
    <w:rsid w:val="00B12EC5"/>
    <w:rsid w:val="00B1301E"/>
    <w:rsid w:val="00B13231"/>
    <w:rsid w:val="00B133ED"/>
    <w:rsid w:val="00B13631"/>
    <w:rsid w:val="00B13633"/>
    <w:rsid w:val="00B136B8"/>
    <w:rsid w:val="00B1374F"/>
    <w:rsid w:val="00B13970"/>
    <w:rsid w:val="00B13A72"/>
    <w:rsid w:val="00B13B7A"/>
    <w:rsid w:val="00B13DCE"/>
    <w:rsid w:val="00B13F4E"/>
    <w:rsid w:val="00B13FA3"/>
    <w:rsid w:val="00B141E6"/>
    <w:rsid w:val="00B1429A"/>
    <w:rsid w:val="00B143CD"/>
    <w:rsid w:val="00B14724"/>
    <w:rsid w:val="00B14755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524"/>
    <w:rsid w:val="00B1563E"/>
    <w:rsid w:val="00B158B9"/>
    <w:rsid w:val="00B159C2"/>
    <w:rsid w:val="00B15D36"/>
    <w:rsid w:val="00B15E55"/>
    <w:rsid w:val="00B160D8"/>
    <w:rsid w:val="00B16125"/>
    <w:rsid w:val="00B161B7"/>
    <w:rsid w:val="00B16234"/>
    <w:rsid w:val="00B1634A"/>
    <w:rsid w:val="00B163E3"/>
    <w:rsid w:val="00B16532"/>
    <w:rsid w:val="00B16778"/>
    <w:rsid w:val="00B167A3"/>
    <w:rsid w:val="00B16808"/>
    <w:rsid w:val="00B169BA"/>
    <w:rsid w:val="00B16AE9"/>
    <w:rsid w:val="00B16CCB"/>
    <w:rsid w:val="00B17140"/>
    <w:rsid w:val="00B1716E"/>
    <w:rsid w:val="00B171F8"/>
    <w:rsid w:val="00B17208"/>
    <w:rsid w:val="00B17250"/>
    <w:rsid w:val="00B1744C"/>
    <w:rsid w:val="00B174D8"/>
    <w:rsid w:val="00B17940"/>
    <w:rsid w:val="00B17A24"/>
    <w:rsid w:val="00B17E7B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630"/>
    <w:rsid w:val="00B2163E"/>
    <w:rsid w:val="00B2164C"/>
    <w:rsid w:val="00B2180D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50E"/>
    <w:rsid w:val="00B225B2"/>
    <w:rsid w:val="00B226E8"/>
    <w:rsid w:val="00B22825"/>
    <w:rsid w:val="00B22970"/>
    <w:rsid w:val="00B22ACC"/>
    <w:rsid w:val="00B23559"/>
    <w:rsid w:val="00B236D1"/>
    <w:rsid w:val="00B23914"/>
    <w:rsid w:val="00B23964"/>
    <w:rsid w:val="00B23B08"/>
    <w:rsid w:val="00B23C20"/>
    <w:rsid w:val="00B23CD1"/>
    <w:rsid w:val="00B23CF3"/>
    <w:rsid w:val="00B23EB3"/>
    <w:rsid w:val="00B2401A"/>
    <w:rsid w:val="00B2403F"/>
    <w:rsid w:val="00B243E1"/>
    <w:rsid w:val="00B244E4"/>
    <w:rsid w:val="00B2454D"/>
    <w:rsid w:val="00B245A1"/>
    <w:rsid w:val="00B2465E"/>
    <w:rsid w:val="00B24831"/>
    <w:rsid w:val="00B2484C"/>
    <w:rsid w:val="00B24939"/>
    <w:rsid w:val="00B24A2D"/>
    <w:rsid w:val="00B24C8B"/>
    <w:rsid w:val="00B24F8A"/>
    <w:rsid w:val="00B252BA"/>
    <w:rsid w:val="00B252D7"/>
    <w:rsid w:val="00B25373"/>
    <w:rsid w:val="00B254E6"/>
    <w:rsid w:val="00B2554A"/>
    <w:rsid w:val="00B255B5"/>
    <w:rsid w:val="00B257B7"/>
    <w:rsid w:val="00B257EC"/>
    <w:rsid w:val="00B25A28"/>
    <w:rsid w:val="00B25A2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5C"/>
    <w:rsid w:val="00B26DC7"/>
    <w:rsid w:val="00B26F6F"/>
    <w:rsid w:val="00B27135"/>
    <w:rsid w:val="00B2714B"/>
    <w:rsid w:val="00B27273"/>
    <w:rsid w:val="00B2739E"/>
    <w:rsid w:val="00B273B8"/>
    <w:rsid w:val="00B27608"/>
    <w:rsid w:val="00B27838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367"/>
    <w:rsid w:val="00B304C3"/>
    <w:rsid w:val="00B30571"/>
    <w:rsid w:val="00B3070D"/>
    <w:rsid w:val="00B3072F"/>
    <w:rsid w:val="00B30733"/>
    <w:rsid w:val="00B30976"/>
    <w:rsid w:val="00B3097F"/>
    <w:rsid w:val="00B30A88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F6"/>
    <w:rsid w:val="00B322FC"/>
    <w:rsid w:val="00B32336"/>
    <w:rsid w:val="00B3235B"/>
    <w:rsid w:val="00B32943"/>
    <w:rsid w:val="00B329B0"/>
    <w:rsid w:val="00B32A0F"/>
    <w:rsid w:val="00B32C38"/>
    <w:rsid w:val="00B32E6D"/>
    <w:rsid w:val="00B32F02"/>
    <w:rsid w:val="00B332BA"/>
    <w:rsid w:val="00B332FE"/>
    <w:rsid w:val="00B335CE"/>
    <w:rsid w:val="00B3365F"/>
    <w:rsid w:val="00B336B6"/>
    <w:rsid w:val="00B33960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5A5"/>
    <w:rsid w:val="00B3464B"/>
    <w:rsid w:val="00B346DC"/>
    <w:rsid w:val="00B34712"/>
    <w:rsid w:val="00B34927"/>
    <w:rsid w:val="00B3496F"/>
    <w:rsid w:val="00B34B24"/>
    <w:rsid w:val="00B34D39"/>
    <w:rsid w:val="00B35050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AEE"/>
    <w:rsid w:val="00B35C3C"/>
    <w:rsid w:val="00B35D58"/>
    <w:rsid w:val="00B36013"/>
    <w:rsid w:val="00B362E0"/>
    <w:rsid w:val="00B362F5"/>
    <w:rsid w:val="00B36352"/>
    <w:rsid w:val="00B3680B"/>
    <w:rsid w:val="00B36871"/>
    <w:rsid w:val="00B36908"/>
    <w:rsid w:val="00B369D8"/>
    <w:rsid w:val="00B36A69"/>
    <w:rsid w:val="00B36E0F"/>
    <w:rsid w:val="00B36E17"/>
    <w:rsid w:val="00B3712E"/>
    <w:rsid w:val="00B37447"/>
    <w:rsid w:val="00B37732"/>
    <w:rsid w:val="00B379D9"/>
    <w:rsid w:val="00B37C22"/>
    <w:rsid w:val="00B37D5E"/>
    <w:rsid w:val="00B37DA3"/>
    <w:rsid w:val="00B37EE6"/>
    <w:rsid w:val="00B40123"/>
    <w:rsid w:val="00B40172"/>
    <w:rsid w:val="00B401B6"/>
    <w:rsid w:val="00B40395"/>
    <w:rsid w:val="00B40536"/>
    <w:rsid w:val="00B407F0"/>
    <w:rsid w:val="00B40936"/>
    <w:rsid w:val="00B40A2F"/>
    <w:rsid w:val="00B40B0F"/>
    <w:rsid w:val="00B40C16"/>
    <w:rsid w:val="00B40D4D"/>
    <w:rsid w:val="00B40DDE"/>
    <w:rsid w:val="00B4116E"/>
    <w:rsid w:val="00B412B1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6F"/>
    <w:rsid w:val="00B42A71"/>
    <w:rsid w:val="00B42C4C"/>
    <w:rsid w:val="00B431D1"/>
    <w:rsid w:val="00B4330A"/>
    <w:rsid w:val="00B43382"/>
    <w:rsid w:val="00B433BA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8E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D00"/>
    <w:rsid w:val="00B45DF2"/>
    <w:rsid w:val="00B45FC3"/>
    <w:rsid w:val="00B4650A"/>
    <w:rsid w:val="00B465A1"/>
    <w:rsid w:val="00B46866"/>
    <w:rsid w:val="00B46A58"/>
    <w:rsid w:val="00B46CE3"/>
    <w:rsid w:val="00B46D47"/>
    <w:rsid w:val="00B46FAE"/>
    <w:rsid w:val="00B47008"/>
    <w:rsid w:val="00B4703A"/>
    <w:rsid w:val="00B4728E"/>
    <w:rsid w:val="00B472BF"/>
    <w:rsid w:val="00B47369"/>
    <w:rsid w:val="00B473B5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F1"/>
    <w:rsid w:val="00B47E64"/>
    <w:rsid w:val="00B47F98"/>
    <w:rsid w:val="00B502C3"/>
    <w:rsid w:val="00B5030B"/>
    <w:rsid w:val="00B505CB"/>
    <w:rsid w:val="00B50637"/>
    <w:rsid w:val="00B506CC"/>
    <w:rsid w:val="00B50812"/>
    <w:rsid w:val="00B50B8B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AF"/>
    <w:rsid w:val="00B518E3"/>
    <w:rsid w:val="00B519F1"/>
    <w:rsid w:val="00B51B4C"/>
    <w:rsid w:val="00B51BE5"/>
    <w:rsid w:val="00B51C9A"/>
    <w:rsid w:val="00B51DD8"/>
    <w:rsid w:val="00B51E89"/>
    <w:rsid w:val="00B51ECA"/>
    <w:rsid w:val="00B5216E"/>
    <w:rsid w:val="00B5223E"/>
    <w:rsid w:val="00B527E5"/>
    <w:rsid w:val="00B52878"/>
    <w:rsid w:val="00B52886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BD7"/>
    <w:rsid w:val="00B53DED"/>
    <w:rsid w:val="00B53FF5"/>
    <w:rsid w:val="00B54090"/>
    <w:rsid w:val="00B541FE"/>
    <w:rsid w:val="00B54349"/>
    <w:rsid w:val="00B543C6"/>
    <w:rsid w:val="00B547D6"/>
    <w:rsid w:val="00B547E8"/>
    <w:rsid w:val="00B5497C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D33"/>
    <w:rsid w:val="00B55D7E"/>
    <w:rsid w:val="00B55EE6"/>
    <w:rsid w:val="00B560BB"/>
    <w:rsid w:val="00B561A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216"/>
    <w:rsid w:val="00B603AE"/>
    <w:rsid w:val="00B60541"/>
    <w:rsid w:val="00B606A2"/>
    <w:rsid w:val="00B60709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067"/>
    <w:rsid w:val="00B614E3"/>
    <w:rsid w:val="00B61568"/>
    <w:rsid w:val="00B61695"/>
    <w:rsid w:val="00B6173A"/>
    <w:rsid w:val="00B618BF"/>
    <w:rsid w:val="00B6192C"/>
    <w:rsid w:val="00B61F1A"/>
    <w:rsid w:val="00B62016"/>
    <w:rsid w:val="00B6219E"/>
    <w:rsid w:val="00B62268"/>
    <w:rsid w:val="00B622EA"/>
    <w:rsid w:val="00B62434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7FE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FB"/>
    <w:rsid w:val="00B64295"/>
    <w:rsid w:val="00B647CF"/>
    <w:rsid w:val="00B64BFD"/>
    <w:rsid w:val="00B64CDD"/>
    <w:rsid w:val="00B64DA5"/>
    <w:rsid w:val="00B64F95"/>
    <w:rsid w:val="00B65024"/>
    <w:rsid w:val="00B651EB"/>
    <w:rsid w:val="00B65701"/>
    <w:rsid w:val="00B657E4"/>
    <w:rsid w:val="00B659AF"/>
    <w:rsid w:val="00B659CF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A54"/>
    <w:rsid w:val="00B66DE6"/>
    <w:rsid w:val="00B67033"/>
    <w:rsid w:val="00B67069"/>
    <w:rsid w:val="00B67179"/>
    <w:rsid w:val="00B6720E"/>
    <w:rsid w:val="00B6783F"/>
    <w:rsid w:val="00B678D9"/>
    <w:rsid w:val="00B67A41"/>
    <w:rsid w:val="00B67D08"/>
    <w:rsid w:val="00B67E60"/>
    <w:rsid w:val="00B67F45"/>
    <w:rsid w:val="00B67FE9"/>
    <w:rsid w:val="00B70072"/>
    <w:rsid w:val="00B7018F"/>
    <w:rsid w:val="00B7023E"/>
    <w:rsid w:val="00B70428"/>
    <w:rsid w:val="00B70680"/>
    <w:rsid w:val="00B70695"/>
    <w:rsid w:val="00B709B0"/>
    <w:rsid w:val="00B709B1"/>
    <w:rsid w:val="00B70B82"/>
    <w:rsid w:val="00B70C10"/>
    <w:rsid w:val="00B70C59"/>
    <w:rsid w:val="00B70DA2"/>
    <w:rsid w:val="00B70ED3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FE6"/>
    <w:rsid w:val="00B7402B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AB"/>
    <w:rsid w:val="00B757BC"/>
    <w:rsid w:val="00B7583F"/>
    <w:rsid w:val="00B759BC"/>
    <w:rsid w:val="00B75CCA"/>
    <w:rsid w:val="00B76075"/>
    <w:rsid w:val="00B76136"/>
    <w:rsid w:val="00B76173"/>
    <w:rsid w:val="00B7634A"/>
    <w:rsid w:val="00B76437"/>
    <w:rsid w:val="00B76498"/>
    <w:rsid w:val="00B7649D"/>
    <w:rsid w:val="00B764CF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F99"/>
    <w:rsid w:val="00B77057"/>
    <w:rsid w:val="00B7747C"/>
    <w:rsid w:val="00B775DF"/>
    <w:rsid w:val="00B7780B"/>
    <w:rsid w:val="00B77834"/>
    <w:rsid w:val="00B77A2B"/>
    <w:rsid w:val="00B77B4D"/>
    <w:rsid w:val="00B77F1D"/>
    <w:rsid w:val="00B77F44"/>
    <w:rsid w:val="00B77FD4"/>
    <w:rsid w:val="00B801B2"/>
    <w:rsid w:val="00B80257"/>
    <w:rsid w:val="00B802ED"/>
    <w:rsid w:val="00B80335"/>
    <w:rsid w:val="00B80537"/>
    <w:rsid w:val="00B805E5"/>
    <w:rsid w:val="00B80699"/>
    <w:rsid w:val="00B80964"/>
    <w:rsid w:val="00B809BC"/>
    <w:rsid w:val="00B81074"/>
    <w:rsid w:val="00B811CD"/>
    <w:rsid w:val="00B81268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F48"/>
    <w:rsid w:val="00B83019"/>
    <w:rsid w:val="00B83066"/>
    <w:rsid w:val="00B83253"/>
    <w:rsid w:val="00B832B4"/>
    <w:rsid w:val="00B836D3"/>
    <w:rsid w:val="00B83874"/>
    <w:rsid w:val="00B83A49"/>
    <w:rsid w:val="00B83B32"/>
    <w:rsid w:val="00B83CC7"/>
    <w:rsid w:val="00B83D54"/>
    <w:rsid w:val="00B83F09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5A"/>
    <w:rsid w:val="00B86415"/>
    <w:rsid w:val="00B86746"/>
    <w:rsid w:val="00B867BC"/>
    <w:rsid w:val="00B867F3"/>
    <w:rsid w:val="00B868D3"/>
    <w:rsid w:val="00B86910"/>
    <w:rsid w:val="00B86A52"/>
    <w:rsid w:val="00B86CC3"/>
    <w:rsid w:val="00B86CE7"/>
    <w:rsid w:val="00B86EC8"/>
    <w:rsid w:val="00B870E6"/>
    <w:rsid w:val="00B8711D"/>
    <w:rsid w:val="00B8720A"/>
    <w:rsid w:val="00B8721E"/>
    <w:rsid w:val="00B872E7"/>
    <w:rsid w:val="00B8758B"/>
    <w:rsid w:val="00B876A1"/>
    <w:rsid w:val="00B877BB"/>
    <w:rsid w:val="00B878C6"/>
    <w:rsid w:val="00B878E8"/>
    <w:rsid w:val="00B87A45"/>
    <w:rsid w:val="00B87BE5"/>
    <w:rsid w:val="00B87BFE"/>
    <w:rsid w:val="00B87C0C"/>
    <w:rsid w:val="00B87C1C"/>
    <w:rsid w:val="00B87D45"/>
    <w:rsid w:val="00B87F65"/>
    <w:rsid w:val="00B90312"/>
    <w:rsid w:val="00B904C0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AB"/>
    <w:rsid w:val="00B914AA"/>
    <w:rsid w:val="00B91627"/>
    <w:rsid w:val="00B91DBE"/>
    <w:rsid w:val="00B91DEE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373"/>
    <w:rsid w:val="00B95406"/>
    <w:rsid w:val="00B95465"/>
    <w:rsid w:val="00B95655"/>
    <w:rsid w:val="00B9565B"/>
    <w:rsid w:val="00B9575D"/>
    <w:rsid w:val="00B959AD"/>
    <w:rsid w:val="00B95A2E"/>
    <w:rsid w:val="00B96091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A0031"/>
    <w:rsid w:val="00BA015C"/>
    <w:rsid w:val="00BA017B"/>
    <w:rsid w:val="00BA02EC"/>
    <w:rsid w:val="00BA0301"/>
    <w:rsid w:val="00BA056F"/>
    <w:rsid w:val="00BA05CF"/>
    <w:rsid w:val="00BA066A"/>
    <w:rsid w:val="00BA089A"/>
    <w:rsid w:val="00BA0AD8"/>
    <w:rsid w:val="00BA0BE8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70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4D86"/>
    <w:rsid w:val="00BA501C"/>
    <w:rsid w:val="00BA51A9"/>
    <w:rsid w:val="00BA52D6"/>
    <w:rsid w:val="00BA5595"/>
    <w:rsid w:val="00BA566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C61"/>
    <w:rsid w:val="00BA6D70"/>
    <w:rsid w:val="00BA6DC9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CF6"/>
    <w:rsid w:val="00BA7DB8"/>
    <w:rsid w:val="00BA7F9C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AA4"/>
    <w:rsid w:val="00BB0B9D"/>
    <w:rsid w:val="00BB0C9A"/>
    <w:rsid w:val="00BB0D91"/>
    <w:rsid w:val="00BB0E1C"/>
    <w:rsid w:val="00BB0E4C"/>
    <w:rsid w:val="00BB1163"/>
    <w:rsid w:val="00BB11F9"/>
    <w:rsid w:val="00BB1245"/>
    <w:rsid w:val="00BB12EB"/>
    <w:rsid w:val="00BB1356"/>
    <w:rsid w:val="00BB142F"/>
    <w:rsid w:val="00BB1520"/>
    <w:rsid w:val="00BB1603"/>
    <w:rsid w:val="00BB1620"/>
    <w:rsid w:val="00BB162A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30EA"/>
    <w:rsid w:val="00BB34CF"/>
    <w:rsid w:val="00BB355D"/>
    <w:rsid w:val="00BB35E4"/>
    <w:rsid w:val="00BB36CB"/>
    <w:rsid w:val="00BB393D"/>
    <w:rsid w:val="00BB3AB8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94"/>
    <w:rsid w:val="00BB5A97"/>
    <w:rsid w:val="00BB5AE1"/>
    <w:rsid w:val="00BB5FBF"/>
    <w:rsid w:val="00BB6042"/>
    <w:rsid w:val="00BB6086"/>
    <w:rsid w:val="00BB62F5"/>
    <w:rsid w:val="00BB64D1"/>
    <w:rsid w:val="00BB6507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BB5"/>
    <w:rsid w:val="00BB7C21"/>
    <w:rsid w:val="00BC00F6"/>
    <w:rsid w:val="00BC0254"/>
    <w:rsid w:val="00BC027A"/>
    <w:rsid w:val="00BC0792"/>
    <w:rsid w:val="00BC09C7"/>
    <w:rsid w:val="00BC0B30"/>
    <w:rsid w:val="00BC0BB4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201C"/>
    <w:rsid w:val="00BC2031"/>
    <w:rsid w:val="00BC20D8"/>
    <w:rsid w:val="00BC2224"/>
    <w:rsid w:val="00BC2290"/>
    <w:rsid w:val="00BC2776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840"/>
    <w:rsid w:val="00BC5901"/>
    <w:rsid w:val="00BC5AA9"/>
    <w:rsid w:val="00BC5AF9"/>
    <w:rsid w:val="00BC5D4F"/>
    <w:rsid w:val="00BC5D8F"/>
    <w:rsid w:val="00BC60B1"/>
    <w:rsid w:val="00BC654F"/>
    <w:rsid w:val="00BC65C4"/>
    <w:rsid w:val="00BC65FD"/>
    <w:rsid w:val="00BC66A3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6CD"/>
    <w:rsid w:val="00BC7856"/>
    <w:rsid w:val="00BC7931"/>
    <w:rsid w:val="00BC79E6"/>
    <w:rsid w:val="00BC79F8"/>
    <w:rsid w:val="00BC7DEA"/>
    <w:rsid w:val="00BD01B3"/>
    <w:rsid w:val="00BD03F5"/>
    <w:rsid w:val="00BD0598"/>
    <w:rsid w:val="00BD0667"/>
    <w:rsid w:val="00BD075C"/>
    <w:rsid w:val="00BD07AB"/>
    <w:rsid w:val="00BD080E"/>
    <w:rsid w:val="00BD0840"/>
    <w:rsid w:val="00BD08BA"/>
    <w:rsid w:val="00BD0C84"/>
    <w:rsid w:val="00BD0CB7"/>
    <w:rsid w:val="00BD0DAB"/>
    <w:rsid w:val="00BD0E0E"/>
    <w:rsid w:val="00BD0E52"/>
    <w:rsid w:val="00BD1130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6BA"/>
    <w:rsid w:val="00BD26DB"/>
    <w:rsid w:val="00BD2995"/>
    <w:rsid w:val="00BD2A80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437"/>
    <w:rsid w:val="00BD448B"/>
    <w:rsid w:val="00BD46AD"/>
    <w:rsid w:val="00BD4772"/>
    <w:rsid w:val="00BD4786"/>
    <w:rsid w:val="00BD479A"/>
    <w:rsid w:val="00BD4D74"/>
    <w:rsid w:val="00BD4EB4"/>
    <w:rsid w:val="00BD4FB8"/>
    <w:rsid w:val="00BD5057"/>
    <w:rsid w:val="00BD5144"/>
    <w:rsid w:val="00BD5151"/>
    <w:rsid w:val="00BD5191"/>
    <w:rsid w:val="00BD5265"/>
    <w:rsid w:val="00BD54E9"/>
    <w:rsid w:val="00BD54EA"/>
    <w:rsid w:val="00BD54EC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E2"/>
    <w:rsid w:val="00BD63A0"/>
    <w:rsid w:val="00BD63AD"/>
    <w:rsid w:val="00BD6616"/>
    <w:rsid w:val="00BD67DD"/>
    <w:rsid w:val="00BD6828"/>
    <w:rsid w:val="00BD6850"/>
    <w:rsid w:val="00BD6A57"/>
    <w:rsid w:val="00BD6B8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9EA"/>
    <w:rsid w:val="00BD7D55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354"/>
    <w:rsid w:val="00BE155B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97A"/>
    <w:rsid w:val="00BE2B5E"/>
    <w:rsid w:val="00BE2F25"/>
    <w:rsid w:val="00BE30EA"/>
    <w:rsid w:val="00BE32B0"/>
    <w:rsid w:val="00BE32D7"/>
    <w:rsid w:val="00BE3443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50C4"/>
    <w:rsid w:val="00BE51DD"/>
    <w:rsid w:val="00BE541F"/>
    <w:rsid w:val="00BE5422"/>
    <w:rsid w:val="00BE5492"/>
    <w:rsid w:val="00BE580A"/>
    <w:rsid w:val="00BE5852"/>
    <w:rsid w:val="00BE5AEF"/>
    <w:rsid w:val="00BE5AF0"/>
    <w:rsid w:val="00BE61A3"/>
    <w:rsid w:val="00BE64CB"/>
    <w:rsid w:val="00BE6B8B"/>
    <w:rsid w:val="00BE6D1E"/>
    <w:rsid w:val="00BE6DC7"/>
    <w:rsid w:val="00BE6EF7"/>
    <w:rsid w:val="00BE6F76"/>
    <w:rsid w:val="00BE6FE6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70"/>
    <w:rsid w:val="00BE7BA2"/>
    <w:rsid w:val="00BE7DB2"/>
    <w:rsid w:val="00BF0566"/>
    <w:rsid w:val="00BF0822"/>
    <w:rsid w:val="00BF0D78"/>
    <w:rsid w:val="00BF0DB0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214F"/>
    <w:rsid w:val="00BF251A"/>
    <w:rsid w:val="00BF27DD"/>
    <w:rsid w:val="00BF296A"/>
    <w:rsid w:val="00BF2B60"/>
    <w:rsid w:val="00BF3082"/>
    <w:rsid w:val="00BF323E"/>
    <w:rsid w:val="00BF3560"/>
    <w:rsid w:val="00BF35F7"/>
    <w:rsid w:val="00BF366E"/>
    <w:rsid w:val="00BF372C"/>
    <w:rsid w:val="00BF38E0"/>
    <w:rsid w:val="00BF397C"/>
    <w:rsid w:val="00BF3A2B"/>
    <w:rsid w:val="00BF3A58"/>
    <w:rsid w:val="00BF3CA1"/>
    <w:rsid w:val="00BF3CBA"/>
    <w:rsid w:val="00BF3CE0"/>
    <w:rsid w:val="00BF3F90"/>
    <w:rsid w:val="00BF414E"/>
    <w:rsid w:val="00BF449B"/>
    <w:rsid w:val="00BF4864"/>
    <w:rsid w:val="00BF49DE"/>
    <w:rsid w:val="00BF4A98"/>
    <w:rsid w:val="00BF4B5A"/>
    <w:rsid w:val="00BF4E03"/>
    <w:rsid w:val="00BF50F9"/>
    <w:rsid w:val="00BF51AB"/>
    <w:rsid w:val="00BF523A"/>
    <w:rsid w:val="00BF5317"/>
    <w:rsid w:val="00BF55DA"/>
    <w:rsid w:val="00BF560B"/>
    <w:rsid w:val="00BF5638"/>
    <w:rsid w:val="00BF5A9B"/>
    <w:rsid w:val="00BF5D34"/>
    <w:rsid w:val="00BF5E43"/>
    <w:rsid w:val="00BF5E60"/>
    <w:rsid w:val="00BF5F12"/>
    <w:rsid w:val="00BF640B"/>
    <w:rsid w:val="00BF6430"/>
    <w:rsid w:val="00BF64E4"/>
    <w:rsid w:val="00BF65FE"/>
    <w:rsid w:val="00BF660A"/>
    <w:rsid w:val="00BF6924"/>
    <w:rsid w:val="00BF6A3C"/>
    <w:rsid w:val="00BF6B63"/>
    <w:rsid w:val="00BF6B9F"/>
    <w:rsid w:val="00BF6D23"/>
    <w:rsid w:val="00BF6EEC"/>
    <w:rsid w:val="00BF708D"/>
    <w:rsid w:val="00BF724A"/>
    <w:rsid w:val="00BF72BE"/>
    <w:rsid w:val="00BF72D9"/>
    <w:rsid w:val="00BF7479"/>
    <w:rsid w:val="00BF76B0"/>
    <w:rsid w:val="00BF79E6"/>
    <w:rsid w:val="00BF7BB8"/>
    <w:rsid w:val="00BF7D3D"/>
    <w:rsid w:val="00BF7DC8"/>
    <w:rsid w:val="00BF7DF3"/>
    <w:rsid w:val="00C00142"/>
    <w:rsid w:val="00C001CE"/>
    <w:rsid w:val="00C00242"/>
    <w:rsid w:val="00C004F6"/>
    <w:rsid w:val="00C0069D"/>
    <w:rsid w:val="00C00B94"/>
    <w:rsid w:val="00C00D28"/>
    <w:rsid w:val="00C011D4"/>
    <w:rsid w:val="00C012F2"/>
    <w:rsid w:val="00C013B3"/>
    <w:rsid w:val="00C016B6"/>
    <w:rsid w:val="00C017D2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85C"/>
    <w:rsid w:val="00C02A88"/>
    <w:rsid w:val="00C02D74"/>
    <w:rsid w:val="00C02FD2"/>
    <w:rsid w:val="00C03215"/>
    <w:rsid w:val="00C03514"/>
    <w:rsid w:val="00C0391F"/>
    <w:rsid w:val="00C03C44"/>
    <w:rsid w:val="00C03E11"/>
    <w:rsid w:val="00C03F3F"/>
    <w:rsid w:val="00C03F4A"/>
    <w:rsid w:val="00C04171"/>
    <w:rsid w:val="00C0438C"/>
    <w:rsid w:val="00C0461B"/>
    <w:rsid w:val="00C04677"/>
    <w:rsid w:val="00C04887"/>
    <w:rsid w:val="00C04BEF"/>
    <w:rsid w:val="00C04BF5"/>
    <w:rsid w:val="00C04C90"/>
    <w:rsid w:val="00C04D13"/>
    <w:rsid w:val="00C04F0E"/>
    <w:rsid w:val="00C050D7"/>
    <w:rsid w:val="00C05255"/>
    <w:rsid w:val="00C0543B"/>
    <w:rsid w:val="00C05853"/>
    <w:rsid w:val="00C0585F"/>
    <w:rsid w:val="00C05B4C"/>
    <w:rsid w:val="00C05BA1"/>
    <w:rsid w:val="00C05BAB"/>
    <w:rsid w:val="00C05CC2"/>
    <w:rsid w:val="00C060B5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D"/>
    <w:rsid w:val="00C07335"/>
    <w:rsid w:val="00C07663"/>
    <w:rsid w:val="00C07714"/>
    <w:rsid w:val="00C07859"/>
    <w:rsid w:val="00C07BE1"/>
    <w:rsid w:val="00C07CAF"/>
    <w:rsid w:val="00C07CF4"/>
    <w:rsid w:val="00C100BE"/>
    <w:rsid w:val="00C101C0"/>
    <w:rsid w:val="00C102F7"/>
    <w:rsid w:val="00C1032F"/>
    <w:rsid w:val="00C10550"/>
    <w:rsid w:val="00C1058A"/>
    <w:rsid w:val="00C107E8"/>
    <w:rsid w:val="00C108C8"/>
    <w:rsid w:val="00C108E6"/>
    <w:rsid w:val="00C10915"/>
    <w:rsid w:val="00C10B61"/>
    <w:rsid w:val="00C10B97"/>
    <w:rsid w:val="00C10DEE"/>
    <w:rsid w:val="00C10FD3"/>
    <w:rsid w:val="00C11034"/>
    <w:rsid w:val="00C11358"/>
    <w:rsid w:val="00C1138A"/>
    <w:rsid w:val="00C1178C"/>
    <w:rsid w:val="00C1178E"/>
    <w:rsid w:val="00C11892"/>
    <w:rsid w:val="00C118F7"/>
    <w:rsid w:val="00C119D8"/>
    <w:rsid w:val="00C11A3D"/>
    <w:rsid w:val="00C11BA1"/>
    <w:rsid w:val="00C11BD2"/>
    <w:rsid w:val="00C11C41"/>
    <w:rsid w:val="00C11C53"/>
    <w:rsid w:val="00C11C5F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21F"/>
    <w:rsid w:val="00C13461"/>
    <w:rsid w:val="00C134B5"/>
    <w:rsid w:val="00C134FE"/>
    <w:rsid w:val="00C13667"/>
    <w:rsid w:val="00C13668"/>
    <w:rsid w:val="00C137F2"/>
    <w:rsid w:val="00C138E7"/>
    <w:rsid w:val="00C1398A"/>
    <w:rsid w:val="00C139E5"/>
    <w:rsid w:val="00C13A22"/>
    <w:rsid w:val="00C13B58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838"/>
    <w:rsid w:val="00C15888"/>
    <w:rsid w:val="00C15930"/>
    <w:rsid w:val="00C15A8E"/>
    <w:rsid w:val="00C15B2F"/>
    <w:rsid w:val="00C15D6B"/>
    <w:rsid w:val="00C15E31"/>
    <w:rsid w:val="00C15ECC"/>
    <w:rsid w:val="00C15F8C"/>
    <w:rsid w:val="00C1609F"/>
    <w:rsid w:val="00C160DD"/>
    <w:rsid w:val="00C1611E"/>
    <w:rsid w:val="00C161C3"/>
    <w:rsid w:val="00C1631D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A63"/>
    <w:rsid w:val="00C17B34"/>
    <w:rsid w:val="00C17C82"/>
    <w:rsid w:val="00C17E00"/>
    <w:rsid w:val="00C17E9D"/>
    <w:rsid w:val="00C17F3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4A"/>
    <w:rsid w:val="00C20B85"/>
    <w:rsid w:val="00C2131C"/>
    <w:rsid w:val="00C21331"/>
    <w:rsid w:val="00C21576"/>
    <w:rsid w:val="00C21857"/>
    <w:rsid w:val="00C2185F"/>
    <w:rsid w:val="00C218E3"/>
    <w:rsid w:val="00C21A86"/>
    <w:rsid w:val="00C21BBF"/>
    <w:rsid w:val="00C21E98"/>
    <w:rsid w:val="00C21EE4"/>
    <w:rsid w:val="00C21F10"/>
    <w:rsid w:val="00C221E1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4079"/>
    <w:rsid w:val="00C242BA"/>
    <w:rsid w:val="00C24373"/>
    <w:rsid w:val="00C24A40"/>
    <w:rsid w:val="00C24B49"/>
    <w:rsid w:val="00C24C6D"/>
    <w:rsid w:val="00C24C80"/>
    <w:rsid w:val="00C24CD1"/>
    <w:rsid w:val="00C24E04"/>
    <w:rsid w:val="00C24ECB"/>
    <w:rsid w:val="00C25377"/>
    <w:rsid w:val="00C2537B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B63"/>
    <w:rsid w:val="00C25ED1"/>
    <w:rsid w:val="00C26215"/>
    <w:rsid w:val="00C26412"/>
    <w:rsid w:val="00C265CB"/>
    <w:rsid w:val="00C269EF"/>
    <w:rsid w:val="00C26BCA"/>
    <w:rsid w:val="00C26CA4"/>
    <w:rsid w:val="00C26FD2"/>
    <w:rsid w:val="00C27090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403"/>
    <w:rsid w:val="00C3059F"/>
    <w:rsid w:val="00C30623"/>
    <w:rsid w:val="00C308A8"/>
    <w:rsid w:val="00C30951"/>
    <w:rsid w:val="00C30CFA"/>
    <w:rsid w:val="00C30D65"/>
    <w:rsid w:val="00C30DBD"/>
    <w:rsid w:val="00C30E48"/>
    <w:rsid w:val="00C30EF7"/>
    <w:rsid w:val="00C30F87"/>
    <w:rsid w:val="00C30FB3"/>
    <w:rsid w:val="00C31005"/>
    <w:rsid w:val="00C3116B"/>
    <w:rsid w:val="00C312FD"/>
    <w:rsid w:val="00C3145A"/>
    <w:rsid w:val="00C31469"/>
    <w:rsid w:val="00C314BD"/>
    <w:rsid w:val="00C31A1B"/>
    <w:rsid w:val="00C31A2A"/>
    <w:rsid w:val="00C31AAB"/>
    <w:rsid w:val="00C31B5C"/>
    <w:rsid w:val="00C31BCC"/>
    <w:rsid w:val="00C31C46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0CE"/>
    <w:rsid w:val="00C33248"/>
    <w:rsid w:val="00C33383"/>
    <w:rsid w:val="00C33496"/>
    <w:rsid w:val="00C3366F"/>
    <w:rsid w:val="00C336FA"/>
    <w:rsid w:val="00C337F9"/>
    <w:rsid w:val="00C33BFA"/>
    <w:rsid w:val="00C33CA9"/>
    <w:rsid w:val="00C33E2C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6"/>
    <w:rsid w:val="00C3528A"/>
    <w:rsid w:val="00C3528B"/>
    <w:rsid w:val="00C354CB"/>
    <w:rsid w:val="00C35616"/>
    <w:rsid w:val="00C35C27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CBA"/>
    <w:rsid w:val="00C3707C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95C"/>
    <w:rsid w:val="00C41AB5"/>
    <w:rsid w:val="00C41AC0"/>
    <w:rsid w:val="00C41D09"/>
    <w:rsid w:val="00C41D8D"/>
    <w:rsid w:val="00C41EBC"/>
    <w:rsid w:val="00C41F24"/>
    <w:rsid w:val="00C42288"/>
    <w:rsid w:val="00C42373"/>
    <w:rsid w:val="00C42562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C15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785"/>
    <w:rsid w:val="00C43C80"/>
    <w:rsid w:val="00C43CC4"/>
    <w:rsid w:val="00C43F6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4E"/>
    <w:rsid w:val="00C469A3"/>
    <w:rsid w:val="00C46ABB"/>
    <w:rsid w:val="00C46C39"/>
    <w:rsid w:val="00C47058"/>
    <w:rsid w:val="00C47164"/>
    <w:rsid w:val="00C47201"/>
    <w:rsid w:val="00C472A5"/>
    <w:rsid w:val="00C477A0"/>
    <w:rsid w:val="00C477E4"/>
    <w:rsid w:val="00C4785D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F3"/>
    <w:rsid w:val="00C51109"/>
    <w:rsid w:val="00C511C6"/>
    <w:rsid w:val="00C514B4"/>
    <w:rsid w:val="00C515BE"/>
    <w:rsid w:val="00C5168F"/>
    <w:rsid w:val="00C5173C"/>
    <w:rsid w:val="00C51959"/>
    <w:rsid w:val="00C5228C"/>
    <w:rsid w:val="00C522D9"/>
    <w:rsid w:val="00C522F5"/>
    <w:rsid w:val="00C52485"/>
    <w:rsid w:val="00C52505"/>
    <w:rsid w:val="00C525B9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F5F"/>
    <w:rsid w:val="00C532A0"/>
    <w:rsid w:val="00C53424"/>
    <w:rsid w:val="00C5347A"/>
    <w:rsid w:val="00C534F6"/>
    <w:rsid w:val="00C5389A"/>
    <w:rsid w:val="00C53CDD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863"/>
    <w:rsid w:val="00C55933"/>
    <w:rsid w:val="00C55EEB"/>
    <w:rsid w:val="00C55F56"/>
    <w:rsid w:val="00C55F69"/>
    <w:rsid w:val="00C560A5"/>
    <w:rsid w:val="00C561A9"/>
    <w:rsid w:val="00C563BA"/>
    <w:rsid w:val="00C566C0"/>
    <w:rsid w:val="00C567FA"/>
    <w:rsid w:val="00C568B8"/>
    <w:rsid w:val="00C56948"/>
    <w:rsid w:val="00C56A4B"/>
    <w:rsid w:val="00C56A80"/>
    <w:rsid w:val="00C56DDD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E74"/>
    <w:rsid w:val="00C62F4F"/>
    <w:rsid w:val="00C62F51"/>
    <w:rsid w:val="00C63338"/>
    <w:rsid w:val="00C633B5"/>
    <w:rsid w:val="00C63454"/>
    <w:rsid w:val="00C6353C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EEF"/>
    <w:rsid w:val="00C64EF7"/>
    <w:rsid w:val="00C64FE9"/>
    <w:rsid w:val="00C651EB"/>
    <w:rsid w:val="00C651EF"/>
    <w:rsid w:val="00C6521F"/>
    <w:rsid w:val="00C652B8"/>
    <w:rsid w:val="00C65367"/>
    <w:rsid w:val="00C65577"/>
    <w:rsid w:val="00C6567E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1E2"/>
    <w:rsid w:val="00C662AA"/>
    <w:rsid w:val="00C6649A"/>
    <w:rsid w:val="00C66572"/>
    <w:rsid w:val="00C6664D"/>
    <w:rsid w:val="00C66AE3"/>
    <w:rsid w:val="00C66AE6"/>
    <w:rsid w:val="00C66B77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D07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79"/>
    <w:rsid w:val="00C727DF"/>
    <w:rsid w:val="00C72815"/>
    <w:rsid w:val="00C72911"/>
    <w:rsid w:val="00C72913"/>
    <w:rsid w:val="00C72D5D"/>
    <w:rsid w:val="00C72FC7"/>
    <w:rsid w:val="00C73143"/>
    <w:rsid w:val="00C7324A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526"/>
    <w:rsid w:val="00C7461E"/>
    <w:rsid w:val="00C74905"/>
    <w:rsid w:val="00C74ACD"/>
    <w:rsid w:val="00C74D85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655"/>
    <w:rsid w:val="00C7674F"/>
    <w:rsid w:val="00C767E2"/>
    <w:rsid w:val="00C768D4"/>
    <w:rsid w:val="00C76AD4"/>
    <w:rsid w:val="00C76B3A"/>
    <w:rsid w:val="00C76C1A"/>
    <w:rsid w:val="00C76C5B"/>
    <w:rsid w:val="00C76DCA"/>
    <w:rsid w:val="00C76E1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80025"/>
    <w:rsid w:val="00C80118"/>
    <w:rsid w:val="00C80129"/>
    <w:rsid w:val="00C801BF"/>
    <w:rsid w:val="00C8023A"/>
    <w:rsid w:val="00C80360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48"/>
    <w:rsid w:val="00C81239"/>
    <w:rsid w:val="00C81461"/>
    <w:rsid w:val="00C8157C"/>
    <w:rsid w:val="00C8173D"/>
    <w:rsid w:val="00C817CD"/>
    <w:rsid w:val="00C8182B"/>
    <w:rsid w:val="00C81905"/>
    <w:rsid w:val="00C81957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82"/>
    <w:rsid w:val="00C827D6"/>
    <w:rsid w:val="00C82A1B"/>
    <w:rsid w:val="00C82A59"/>
    <w:rsid w:val="00C82AD3"/>
    <w:rsid w:val="00C82D3F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E0A"/>
    <w:rsid w:val="00C83ECB"/>
    <w:rsid w:val="00C83ED0"/>
    <w:rsid w:val="00C83F5C"/>
    <w:rsid w:val="00C83FDD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734"/>
    <w:rsid w:val="00C847F9"/>
    <w:rsid w:val="00C84B46"/>
    <w:rsid w:val="00C850F6"/>
    <w:rsid w:val="00C8511E"/>
    <w:rsid w:val="00C851D5"/>
    <w:rsid w:val="00C8520C"/>
    <w:rsid w:val="00C852A0"/>
    <w:rsid w:val="00C853F9"/>
    <w:rsid w:val="00C8547D"/>
    <w:rsid w:val="00C854E4"/>
    <w:rsid w:val="00C85531"/>
    <w:rsid w:val="00C8563A"/>
    <w:rsid w:val="00C858B8"/>
    <w:rsid w:val="00C859E1"/>
    <w:rsid w:val="00C85B18"/>
    <w:rsid w:val="00C85C1A"/>
    <w:rsid w:val="00C85CCE"/>
    <w:rsid w:val="00C85F38"/>
    <w:rsid w:val="00C85F94"/>
    <w:rsid w:val="00C8609E"/>
    <w:rsid w:val="00C860A8"/>
    <w:rsid w:val="00C86406"/>
    <w:rsid w:val="00C865F7"/>
    <w:rsid w:val="00C86A50"/>
    <w:rsid w:val="00C86A83"/>
    <w:rsid w:val="00C86A87"/>
    <w:rsid w:val="00C86A9A"/>
    <w:rsid w:val="00C86AAC"/>
    <w:rsid w:val="00C86B07"/>
    <w:rsid w:val="00C86D8A"/>
    <w:rsid w:val="00C86F2B"/>
    <w:rsid w:val="00C86F6A"/>
    <w:rsid w:val="00C8746E"/>
    <w:rsid w:val="00C87534"/>
    <w:rsid w:val="00C87650"/>
    <w:rsid w:val="00C877DF"/>
    <w:rsid w:val="00C87A2B"/>
    <w:rsid w:val="00C87D61"/>
    <w:rsid w:val="00C87E8C"/>
    <w:rsid w:val="00C87E9C"/>
    <w:rsid w:val="00C87F61"/>
    <w:rsid w:val="00C90100"/>
    <w:rsid w:val="00C90436"/>
    <w:rsid w:val="00C907F8"/>
    <w:rsid w:val="00C90842"/>
    <w:rsid w:val="00C9090D"/>
    <w:rsid w:val="00C90C4D"/>
    <w:rsid w:val="00C90C81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7FF"/>
    <w:rsid w:val="00C92814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30E"/>
    <w:rsid w:val="00C954F5"/>
    <w:rsid w:val="00C955E8"/>
    <w:rsid w:val="00C95951"/>
    <w:rsid w:val="00C95A9D"/>
    <w:rsid w:val="00C95AD8"/>
    <w:rsid w:val="00C95B52"/>
    <w:rsid w:val="00C95E84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FD5"/>
    <w:rsid w:val="00C9726A"/>
    <w:rsid w:val="00C972F9"/>
    <w:rsid w:val="00C9764F"/>
    <w:rsid w:val="00C976D9"/>
    <w:rsid w:val="00C97730"/>
    <w:rsid w:val="00C97A32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58"/>
    <w:rsid w:val="00CA0799"/>
    <w:rsid w:val="00CA07E8"/>
    <w:rsid w:val="00CA0942"/>
    <w:rsid w:val="00CA0962"/>
    <w:rsid w:val="00CA09A5"/>
    <w:rsid w:val="00CA09E7"/>
    <w:rsid w:val="00CA0A47"/>
    <w:rsid w:val="00CA0F93"/>
    <w:rsid w:val="00CA10BF"/>
    <w:rsid w:val="00CA12B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2221"/>
    <w:rsid w:val="00CA2396"/>
    <w:rsid w:val="00CA24DC"/>
    <w:rsid w:val="00CA2750"/>
    <w:rsid w:val="00CA2792"/>
    <w:rsid w:val="00CA27C9"/>
    <w:rsid w:val="00CA27CF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616"/>
    <w:rsid w:val="00CA466A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C1"/>
    <w:rsid w:val="00CA4ED5"/>
    <w:rsid w:val="00CA4FB4"/>
    <w:rsid w:val="00CA520C"/>
    <w:rsid w:val="00CA53B8"/>
    <w:rsid w:val="00CA5435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3D0"/>
    <w:rsid w:val="00CA660F"/>
    <w:rsid w:val="00CA6955"/>
    <w:rsid w:val="00CA6BF4"/>
    <w:rsid w:val="00CA6E00"/>
    <w:rsid w:val="00CA6E4C"/>
    <w:rsid w:val="00CA7161"/>
    <w:rsid w:val="00CA7205"/>
    <w:rsid w:val="00CA74A2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D2"/>
    <w:rsid w:val="00CB0904"/>
    <w:rsid w:val="00CB09D8"/>
    <w:rsid w:val="00CB09F5"/>
    <w:rsid w:val="00CB0A29"/>
    <w:rsid w:val="00CB0EB9"/>
    <w:rsid w:val="00CB0F21"/>
    <w:rsid w:val="00CB1038"/>
    <w:rsid w:val="00CB109F"/>
    <w:rsid w:val="00CB114B"/>
    <w:rsid w:val="00CB129B"/>
    <w:rsid w:val="00CB1668"/>
    <w:rsid w:val="00CB16B9"/>
    <w:rsid w:val="00CB17C5"/>
    <w:rsid w:val="00CB19CC"/>
    <w:rsid w:val="00CB1DAF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75"/>
    <w:rsid w:val="00CB2778"/>
    <w:rsid w:val="00CB27E2"/>
    <w:rsid w:val="00CB28E1"/>
    <w:rsid w:val="00CB2A25"/>
    <w:rsid w:val="00CB2BC7"/>
    <w:rsid w:val="00CB2BE2"/>
    <w:rsid w:val="00CB2C99"/>
    <w:rsid w:val="00CB2E4A"/>
    <w:rsid w:val="00CB2F10"/>
    <w:rsid w:val="00CB301A"/>
    <w:rsid w:val="00CB320B"/>
    <w:rsid w:val="00CB3235"/>
    <w:rsid w:val="00CB35E0"/>
    <w:rsid w:val="00CB3670"/>
    <w:rsid w:val="00CB3712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F95"/>
    <w:rsid w:val="00CB5040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616E"/>
    <w:rsid w:val="00CB6304"/>
    <w:rsid w:val="00CB643B"/>
    <w:rsid w:val="00CB6664"/>
    <w:rsid w:val="00CB67BE"/>
    <w:rsid w:val="00CB67C7"/>
    <w:rsid w:val="00CB6985"/>
    <w:rsid w:val="00CB6ADB"/>
    <w:rsid w:val="00CB6F27"/>
    <w:rsid w:val="00CB6F43"/>
    <w:rsid w:val="00CB6FB9"/>
    <w:rsid w:val="00CB7797"/>
    <w:rsid w:val="00CB79BE"/>
    <w:rsid w:val="00CB7C17"/>
    <w:rsid w:val="00CB7CA5"/>
    <w:rsid w:val="00CB7DD0"/>
    <w:rsid w:val="00CB7E45"/>
    <w:rsid w:val="00CB7EBA"/>
    <w:rsid w:val="00CB7EEE"/>
    <w:rsid w:val="00CC00D2"/>
    <w:rsid w:val="00CC0144"/>
    <w:rsid w:val="00CC017E"/>
    <w:rsid w:val="00CC018F"/>
    <w:rsid w:val="00CC0266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110C"/>
    <w:rsid w:val="00CC11AE"/>
    <w:rsid w:val="00CC1346"/>
    <w:rsid w:val="00CC1400"/>
    <w:rsid w:val="00CC1552"/>
    <w:rsid w:val="00CC1582"/>
    <w:rsid w:val="00CC1CA1"/>
    <w:rsid w:val="00CC1DFB"/>
    <w:rsid w:val="00CC1E57"/>
    <w:rsid w:val="00CC1E93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9DA"/>
    <w:rsid w:val="00CC2B0E"/>
    <w:rsid w:val="00CC2CE2"/>
    <w:rsid w:val="00CC2FE7"/>
    <w:rsid w:val="00CC304A"/>
    <w:rsid w:val="00CC30C0"/>
    <w:rsid w:val="00CC30ED"/>
    <w:rsid w:val="00CC3117"/>
    <w:rsid w:val="00CC322B"/>
    <w:rsid w:val="00CC3724"/>
    <w:rsid w:val="00CC3A11"/>
    <w:rsid w:val="00CC3AE2"/>
    <w:rsid w:val="00CC3BFD"/>
    <w:rsid w:val="00CC3C72"/>
    <w:rsid w:val="00CC3D53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D7"/>
    <w:rsid w:val="00CC52AD"/>
    <w:rsid w:val="00CC5407"/>
    <w:rsid w:val="00CC55A5"/>
    <w:rsid w:val="00CC5701"/>
    <w:rsid w:val="00CC5A04"/>
    <w:rsid w:val="00CC5AAF"/>
    <w:rsid w:val="00CC5C93"/>
    <w:rsid w:val="00CC5CDA"/>
    <w:rsid w:val="00CC5F7E"/>
    <w:rsid w:val="00CC6065"/>
    <w:rsid w:val="00CC609E"/>
    <w:rsid w:val="00CC633A"/>
    <w:rsid w:val="00CC6525"/>
    <w:rsid w:val="00CC6627"/>
    <w:rsid w:val="00CC6D01"/>
    <w:rsid w:val="00CC6DCB"/>
    <w:rsid w:val="00CC7278"/>
    <w:rsid w:val="00CC72A5"/>
    <w:rsid w:val="00CC72F0"/>
    <w:rsid w:val="00CC7373"/>
    <w:rsid w:val="00CC7421"/>
    <w:rsid w:val="00CC7670"/>
    <w:rsid w:val="00CC769F"/>
    <w:rsid w:val="00CC7754"/>
    <w:rsid w:val="00CC77AE"/>
    <w:rsid w:val="00CC77CA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9A6"/>
    <w:rsid w:val="00CD0AB6"/>
    <w:rsid w:val="00CD0F29"/>
    <w:rsid w:val="00CD1017"/>
    <w:rsid w:val="00CD1157"/>
    <w:rsid w:val="00CD133B"/>
    <w:rsid w:val="00CD1689"/>
    <w:rsid w:val="00CD1712"/>
    <w:rsid w:val="00CD1842"/>
    <w:rsid w:val="00CD189F"/>
    <w:rsid w:val="00CD1C9B"/>
    <w:rsid w:val="00CD22FD"/>
    <w:rsid w:val="00CD230B"/>
    <w:rsid w:val="00CD24BE"/>
    <w:rsid w:val="00CD24DB"/>
    <w:rsid w:val="00CD26DD"/>
    <w:rsid w:val="00CD2819"/>
    <w:rsid w:val="00CD28C9"/>
    <w:rsid w:val="00CD2901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4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C9B"/>
    <w:rsid w:val="00CD5F82"/>
    <w:rsid w:val="00CD622F"/>
    <w:rsid w:val="00CD63BB"/>
    <w:rsid w:val="00CD64CA"/>
    <w:rsid w:val="00CD6BC9"/>
    <w:rsid w:val="00CD6C85"/>
    <w:rsid w:val="00CD6D3D"/>
    <w:rsid w:val="00CD6FCC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A93"/>
    <w:rsid w:val="00CE0B52"/>
    <w:rsid w:val="00CE0B68"/>
    <w:rsid w:val="00CE0BF3"/>
    <w:rsid w:val="00CE0CAB"/>
    <w:rsid w:val="00CE0D5D"/>
    <w:rsid w:val="00CE0D61"/>
    <w:rsid w:val="00CE0E17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8F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AB"/>
    <w:rsid w:val="00CE2AB1"/>
    <w:rsid w:val="00CE2C64"/>
    <w:rsid w:val="00CE2D45"/>
    <w:rsid w:val="00CE306C"/>
    <w:rsid w:val="00CE3206"/>
    <w:rsid w:val="00CE329F"/>
    <w:rsid w:val="00CE33A6"/>
    <w:rsid w:val="00CE3567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BD"/>
    <w:rsid w:val="00CE4D27"/>
    <w:rsid w:val="00CE4EAC"/>
    <w:rsid w:val="00CE4FC8"/>
    <w:rsid w:val="00CE509B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A34"/>
    <w:rsid w:val="00CE7AF0"/>
    <w:rsid w:val="00CE7E6F"/>
    <w:rsid w:val="00CE7EF0"/>
    <w:rsid w:val="00CF0028"/>
    <w:rsid w:val="00CF015C"/>
    <w:rsid w:val="00CF0486"/>
    <w:rsid w:val="00CF05B9"/>
    <w:rsid w:val="00CF0606"/>
    <w:rsid w:val="00CF0672"/>
    <w:rsid w:val="00CF06FD"/>
    <w:rsid w:val="00CF094D"/>
    <w:rsid w:val="00CF09E0"/>
    <w:rsid w:val="00CF0AE4"/>
    <w:rsid w:val="00CF0B45"/>
    <w:rsid w:val="00CF0B8F"/>
    <w:rsid w:val="00CF0C20"/>
    <w:rsid w:val="00CF0EFB"/>
    <w:rsid w:val="00CF0F34"/>
    <w:rsid w:val="00CF102D"/>
    <w:rsid w:val="00CF118A"/>
    <w:rsid w:val="00CF141A"/>
    <w:rsid w:val="00CF159E"/>
    <w:rsid w:val="00CF173E"/>
    <w:rsid w:val="00CF17FD"/>
    <w:rsid w:val="00CF1D42"/>
    <w:rsid w:val="00CF1D4D"/>
    <w:rsid w:val="00CF1D79"/>
    <w:rsid w:val="00CF20DC"/>
    <w:rsid w:val="00CF2211"/>
    <w:rsid w:val="00CF2817"/>
    <w:rsid w:val="00CF2863"/>
    <w:rsid w:val="00CF28DD"/>
    <w:rsid w:val="00CF29F4"/>
    <w:rsid w:val="00CF2F16"/>
    <w:rsid w:val="00CF2F7E"/>
    <w:rsid w:val="00CF31EC"/>
    <w:rsid w:val="00CF3417"/>
    <w:rsid w:val="00CF369B"/>
    <w:rsid w:val="00CF374D"/>
    <w:rsid w:val="00CF386E"/>
    <w:rsid w:val="00CF392E"/>
    <w:rsid w:val="00CF3996"/>
    <w:rsid w:val="00CF3AC0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019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B6"/>
    <w:rsid w:val="00CF5CCA"/>
    <w:rsid w:val="00CF5D49"/>
    <w:rsid w:val="00CF5E70"/>
    <w:rsid w:val="00CF5FDA"/>
    <w:rsid w:val="00CF637E"/>
    <w:rsid w:val="00CF6474"/>
    <w:rsid w:val="00CF6833"/>
    <w:rsid w:val="00CF699D"/>
    <w:rsid w:val="00CF6A94"/>
    <w:rsid w:val="00CF6B1D"/>
    <w:rsid w:val="00CF6DBF"/>
    <w:rsid w:val="00CF6FAA"/>
    <w:rsid w:val="00CF702B"/>
    <w:rsid w:val="00CF71AB"/>
    <w:rsid w:val="00CF7419"/>
    <w:rsid w:val="00CF7551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B2D"/>
    <w:rsid w:val="00D00B4F"/>
    <w:rsid w:val="00D01088"/>
    <w:rsid w:val="00D010AA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C6B"/>
    <w:rsid w:val="00D01D72"/>
    <w:rsid w:val="00D01D87"/>
    <w:rsid w:val="00D01FD1"/>
    <w:rsid w:val="00D0226A"/>
    <w:rsid w:val="00D022C2"/>
    <w:rsid w:val="00D02A0A"/>
    <w:rsid w:val="00D02B7B"/>
    <w:rsid w:val="00D02D31"/>
    <w:rsid w:val="00D02E61"/>
    <w:rsid w:val="00D02F03"/>
    <w:rsid w:val="00D031B4"/>
    <w:rsid w:val="00D032A1"/>
    <w:rsid w:val="00D032F5"/>
    <w:rsid w:val="00D03429"/>
    <w:rsid w:val="00D035CB"/>
    <w:rsid w:val="00D039D4"/>
    <w:rsid w:val="00D03C19"/>
    <w:rsid w:val="00D03C7B"/>
    <w:rsid w:val="00D03D17"/>
    <w:rsid w:val="00D040F1"/>
    <w:rsid w:val="00D041B3"/>
    <w:rsid w:val="00D04334"/>
    <w:rsid w:val="00D04565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B37"/>
    <w:rsid w:val="00D06D1F"/>
    <w:rsid w:val="00D06EAD"/>
    <w:rsid w:val="00D0716C"/>
    <w:rsid w:val="00D0719C"/>
    <w:rsid w:val="00D074E5"/>
    <w:rsid w:val="00D07728"/>
    <w:rsid w:val="00D07759"/>
    <w:rsid w:val="00D077D7"/>
    <w:rsid w:val="00D0792A"/>
    <w:rsid w:val="00D07A7E"/>
    <w:rsid w:val="00D07BA7"/>
    <w:rsid w:val="00D07BF8"/>
    <w:rsid w:val="00D1000D"/>
    <w:rsid w:val="00D10021"/>
    <w:rsid w:val="00D10282"/>
    <w:rsid w:val="00D1067C"/>
    <w:rsid w:val="00D106E1"/>
    <w:rsid w:val="00D107BF"/>
    <w:rsid w:val="00D109AC"/>
    <w:rsid w:val="00D109FB"/>
    <w:rsid w:val="00D1108E"/>
    <w:rsid w:val="00D110B0"/>
    <w:rsid w:val="00D1128F"/>
    <w:rsid w:val="00D113DE"/>
    <w:rsid w:val="00D119C4"/>
    <w:rsid w:val="00D11A73"/>
    <w:rsid w:val="00D11B12"/>
    <w:rsid w:val="00D11DC6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937"/>
    <w:rsid w:val="00D14945"/>
    <w:rsid w:val="00D14A3C"/>
    <w:rsid w:val="00D14A4E"/>
    <w:rsid w:val="00D14D26"/>
    <w:rsid w:val="00D14D91"/>
    <w:rsid w:val="00D14EB4"/>
    <w:rsid w:val="00D1537D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60B3"/>
    <w:rsid w:val="00D160DC"/>
    <w:rsid w:val="00D16195"/>
    <w:rsid w:val="00D16205"/>
    <w:rsid w:val="00D16252"/>
    <w:rsid w:val="00D16274"/>
    <w:rsid w:val="00D16295"/>
    <w:rsid w:val="00D1633A"/>
    <w:rsid w:val="00D16702"/>
    <w:rsid w:val="00D1670F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3D4"/>
    <w:rsid w:val="00D20528"/>
    <w:rsid w:val="00D20535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10AE"/>
    <w:rsid w:val="00D210DF"/>
    <w:rsid w:val="00D21102"/>
    <w:rsid w:val="00D211E9"/>
    <w:rsid w:val="00D2137B"/>
    <w:rsid w:val="00D213BF"/>
    <w:rsid w:val="00D21414"/>
    <w:rsid w:val="00D214E8"/>
    <w:rsid w:val="00D216CD"/>
    <w:rsid w:val="00D218E9"/>
    <w:rsid w:val="00D2191B"/>
    <w:rsid w:val="00D21A18"/>
    <w:rsid w:val="00D21ABA"/>
    <w:rsid w:val="00D21ABC"/>
    <w:rsid w:val="00D21EF4"/>
    <w:rsid w:val="00D21F0F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30DF"/>
    <w:rsid w:val="00D23284"/>
    <w:rsid w:val="00D2359E"/>
    <w:rsid w:val="00D23824"/>
    <w:rsid w:val="00D238FC"/>
    <w:rsid w:val="00D23927"/>
    <w:rsid w:val="00D23A38"/>
    <w:rsid w:val="00D23C7C"/>
    <w:rsid w:val="00D23CDD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AC"/>
    <w:rsid w:val="00D259AB"/>
    <w:rsid w:val="00D25A4B"/>
    <w:rsid w:val="00D25B07"/>
    <w:rsid w:val="00D25B43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1041"/>
    <w:rsid w:val="00D31178"/>
    <w:rsid w:val="00D312B1"/>
    <w:rsid w:val="00D315E6"/>
    <w:rsid w:val="00D31A4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21E"/>
    <w:rsid w:val="00D33433"/>
    <w:rsid w:val="00D33667"/>
    <w:rsid w:val="00D33782"/>
    <w:rsid w:val="00D33800"/>
    <w:rsid w:val="00D338E7"/>
    <w:rsid w:val="00D339F5"/>
    <w:rsid w:val="00D33A8D"/>
    <w:rsid w:val="00D33DF8"/>
    <w:rsid w:val="00D33F9C"/>
    <w:rsid w:val="00D33FA0"/>
    <w:rsid w:val="00D3401F"/>
    <w:rsid w:val="00D340D6"/>
    <w:rsid w:val="00D34269"/>
    <w:rsid w:val="00D34295"/>
    <w:rsid w:val="00D3434B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51E"/>
    <w:rsid w:val="00D35772"/>
    <w:rsid w:val="00D35965"/>
    <w:rsid w:val="00D35AAB"/>
    <w:rsid w:val="00D35C54"/>
    <w:rsid w:val="00D35D0F"/>
    <w:rsid w:val="00D35D61"/>
    <w:rsid w:val="00D35F5B"/>
    <w:rsid w:val="00D35F91"/>
    <w:rsid w:val="00D35FB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F4A"/>
    <w:rsid w:val="00D36F4C"/>
    <w:rsid w:val="00D37291"/>
    <w:rsid w:val="00D3729F"/>
    <w:rsid w:val="00D37463"/>
    <w:rsid w:val="00D375A7"/>
    <w:rsid w:val="00D375D0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D9"/>
    <w:rsid w:val="00D41873"/>
    <w:rsid w:val="00D4190E"/>
    <w:rsid w:val="00D41B2E"/>
    <w:rsid w:val="00D41BB9"/>
    <w:rsid w:val="00D41C8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655"/>
    <w:rsid w:val="00D44780"/>
    <w:rsid w:val="00D449F6"/>
    <w:rsid w:val="00D44A7E"/>
    <w:rsid w:val="00D44CD0"/>
    <w:rsid w:val="00D44F72"/>
    <w:rsid w:val="00D452C8"/>
    <w:rsid w:val="00D455C7"/>
    <w:rsid w:val="00D4566A"/>
    <w:rsid w:val="00D45750"/>
    <w:rsid w:val="00D45771"/>
    <w:rsid w:val="00D45AD6"/>
    <w:rsid w:val="00D45B3B"/>
    <w:rsid w:val="00D45C6C"/>
    <w:rsid w:val="00D45CE7"/>
    <w:rsid w:val="00D45F48"/>
    <w:rsid w:val="00D4602A"/>
    <w:rsid w:val="00D460C4"/>
    <w:rsid w:val="00D4648C"/>
    <w:rsid w:val="00D46738"/>
    <w:rsid w:val="00D467A6"/>
    <w:rsid w:val="00D467D2"/>
    <w:rsid w:val="00D46828"/>
    <w:rsid w:val="00D469C5"/>
    <w:rsid w:val="00D46C71"/>
    <w:rsid w:val="00D46C83"/>
    <w:rsid w:val="00D46DBB"/>
    <w:rsid w:val="00D46E19"/>
    <w:rsid w:val="00D46ED3"/>
    <w:rsid w:val="00D46F32"/>
    <w:rsid w:val="00D471CC"/>
    <w:rsid w:val="00D471D8"/>
    <w:rsid w:val="00D47360"/>
    <w:rsid w:val="00D474AC"/>
    <w:rsid w:val="00D474B1"/>
    <w:rsid w:val="00D4751C"/>
    <w:rsid w:val="00D47595"/>
    <w:rsid w:val="00D4780B"/>
    <w:rsid w:val="00D479E5"/>
    <w:rsid w:val="00D47BC0"/>
    <w:rsid w:val="00D47D84"/>
    <w:rsid w:val="00D50792"/>
    <w:rsid w:val="00D5083B"/>
    <w:rsid w:val="00D50B38"/>
    <w:rsid w:val="00D50B43"/>
    <w:rsid w:val="00D50C04"/>
    <w:rsid w:val="00D50CD1"/>
    <w:rsid w:val="00D50F47"/>
    <w:rsid w:val="00D51131"/>
    <w:rsid w:val="00D51469"/>
    <w:rsid w:val="00D516F8"/>
    <w:rsid w:val="00D51750"/>
    <w:rsid w:val="00D51955"/>
    <w:rsid w:val="00D51A4B"/>
    <w:rsid w:val="00D51BE6"/>
    <w:rsid w:val="00D51C2B"/>
    <w:rsid w:val="00D51C3D"/>
    <w:rsid w:val="00D51D8E"/>
    <w:rsid w:val="00D51F66"/>
    <w:rsid w:val="00D51F85"/>
    <w:rsid w:val="00D52606"/>
    <w:rsid w:val="00D526F4"/>
    <w:rsid w:val="00D52711"/>
    <w:rsid w:val="00D52891"/>
    <w:rsid w:val="00D528CF"/>
    <w:rsid w:val="00D529B3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687"/>
    <w:rsid w:val="00D536DF"/>
    <w:rsid w:val="00D536F2"/>
    <w:rsid w:val="00D5383C"/>
    <w:rsid w:val="00D539B9"/>
    <w:rsid w:val="00D539CF"/>
    <w:rsid w:val="00D53A8F"/>
    <w:rsid w:val="00D53BB7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3A2"/>
    <w:rsid w:val="00D565A8"/>
    <w:rsid w:val="00D568F7"/>
    <w:rsid w:val="00D56979"/>
    <w:rsid w:val="00D56D22"/>
    <w:rsid w:val="00D56E93"/>
    <w:rsid w:val="00D56FC5"/>
    <w:rsid w:val="00D5710D"/>
    <w:rsid w:val="00D571DB"/>
    <w:rsid w:val="00D572DD"/>
    <w:rsid w:val="00D573FD"/>
    <w:rsid w:val="00D575FE"/>
    <w:rsid w:val="00D576A6"/>
    <w:rsid w:val="00D5778D"/>
    <w:rsid w:val="00D577ED"/>
    <w:rsid w:val="00D5785C"/>
    <w:rsid w:val="00D5793B"/>
    <w:rsid w:val="00D57A64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75F"/>
    <w:rsid w:val="00D6079D"/>
    <w:rsid w:val="00D6082B"/>
    <w:rsid w:val="00D609BE"/>
    <w:rsid w:val="00D60A22"/>
    <w:rsid w:val="00D60B79"/>
    <w:rsid w:val="00D60C80"/>
    <w:rsid w:val="00D6103D"/>
    <w:rsid w:val="00D61291"/>
    <w:rsid w:val="00D61710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B3E"/>
    <w:rsid w:val="00D62B5D"/>
    <w:rsid w:val="00D62D96"/>
    <w:rsid w:val="00D62DEB"/>
    <w:rsid w:val="00D63320"/>
    <w:rsid w:val="00D63776"/>
    <w:rsid w:val="00D637D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F1"/>
    <w:rsid w:val="00D65717"/>
    <w:rsid w:val="00D65A80"/>
    <w:rsid w:val="00D65B2A"/>
    <w:rsid w:val="00D65F23"/>
    <w:rsid w:val="00D65F29"/>
    <w:rsid w:val="00D65F58"/>
    <w:rsid w:val="00D65F6B"/>
    <w:rsid w:val="00D6623D"/>
    <w:rsid w:val="00D662B1"/>
    <w:rsid w:val="00D662EA"/>
    <w:rsid w:val="00D6632B"/>
    <w:rsid w:val="00D6688C"/>
    <w:rsid w:val="00D66A2D"/>
    <w:rsid w:val="00D66A4C"/>
    <w:rsid w:val="00D66C29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100"/>
    <w:rsid w:val="00D70318"/>
    <w:rsid w:val="00D70554"/>
    <w:rsid w:val="00D7068F"/>
    <w:rsid w:val="00D70789"/>
    <w:rsid w:val="00D708A5"/>
    <w:rsid w:val="00D70A50"/>
    <w:rsid w:val="00D70B50"/>
    <w:rsid w:val="00D70BF9"/>
    <w:rsid w:val="00D70D07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2FD9"/>
    <w:rsid w:val="00D731B7"/>
    <w:rsid w:val="00D73460"/>
    <w:rsid w:val="00D7350B"/>
    <w:rsid w:val="00D73544"/>
    <w:rsid w:val="00D737DA"/>
    <w:rsid w:val="00D7394F"/>
    <w:rsid w:val="00D73EEC"/>
    <w:rsid w:val="00D73F40"/>
    <w:rsid w:val="00D73FD3"/>
    <w:rsid w:val="00D742F0"/>
    <w:rsid w:val="00D7431F"/>
    <w:rsid w:val="00D7435A"/>
    <w:rsid w:val="00D744B2"/>
    <w:rsid w:val="00D7463B"/>
    <w:rsid w:val="00D746B3"/>
    <w:rsid w:val="00D746CD"/>
    <w:rsid w:val="00D74A26"/>
    <w:rsid w:val="00D74A4F"/>
    <w:rsid w:val="00D74D6D"/>
    <w:rsid w:val="00D74D98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A8"/>
    <w:rsid w:val="00D75CD7"/>
    <w:rsid w:val="00D75D6A"/>
    <w:rsid w:val="00D75DBA"/>
    <w:rsid w:val="00D75F13"/>
    <w:rsid w:val="00D75F36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26E"/>
    <w:rsid w:val="00D7756E"/>
    <w:rsid w:val="00D77573"/>
    <w:rsid w:val="00D775EE"/>
    <w:rsid w:val="00D776C4"/>
    <w:rsid w:val="00D77808"/>
    <w:rsid w:val="00D77837"/>
    <w:rsid w:val="00D7784A"/>
    <w:rsid w:val="00D77A2F"/>
    <w:rsid w:val="00D77C35"/>
    <w:rsid w:val="00D77C3F"/>
    <w:rsid w:val="00D77DF1"/>
    <w:rsid w:val="00D800E2"/>
    <w:rsid w:val="00D80118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5F8"/>
    <w:rsid w:val="00D81D63"/>
    <w:rsid w:val="00D81FF9"/>
    <w:rsid w:val="00D82049"/>
    <w:rsid w:val="00D82090"/>
    <w:rsid w:val="00D820F6"/>
    <w:rsid w:val="00D82169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796"/>
    <w:rsid w:val="00D837C0"/>
    <w:rsid w:val="00D838A1"/>
    <w:rsid w:val="00D838AC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97"/>
    <w:rsid w:val="00D83FDC"/>
    <w:rsid w:val="00D83FF5"/>
    <w:rsid w:val="00D840DA"/>
    <w:rsid w:val="00D842AD"/>
    <w:rsid w:val="00D84346"/>
    <w:rsid w:val="00D84421"/>
    <w:rsid w:val="00D84BCE"/>
    <w:rsid w:val="00D84C56"/>
    <w:rsid w:val="00D84CE5"/>
    <w:rsid w:val="00D84FEF"/>
    <w:rsid w:val="00D8508E"/>
    <w:rsid w:val="00D850EB"/>
    <w:rsid w:val="00D8549A"/>
    <w:rsid w:val="00D85504"/>
    <w:rsid w:val="00D85621"/>
    <w:rsid w:val="00D8572F"/>
    <w:rsid w:val="00D85824"/>
    <w:rsid w:val="00D8589B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A84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DC5"/>
    <w:rsid w:val="00D87EFE"/>
    <w:rsid w:val="00D87F24"/>
    <w:rsid w:val="00D87F76"/>
    <w:rsid w:val="00D90055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49D"/>
    <w:rsid w:val="00D91688"/>
    <w:rsid w:val="00D918A8"/>
    <w:rsid w:val="00D9199F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F75"/>
    <w:rsid w:val="00D930C7"/>
    <w:rsid w:val="00D93191"/>
    <w:rsid w:val="00D931A7"/>
    <w:rsid w:val="00D9375D"/>
    <w:rsid w:val="00D938A7"/>
    <w:rsid w:val="00D93938"/>
    <w:rsid w:val="00D93C7A"/>
    <w:rsid w:val="00D93C8E"/>
    <w:rsid w:val="00D93C92"/>
    <w:rsid w:val="00D93DBC"/>
    <w:rsid w:val="00D93E2B"/>
    <w:rsid w:val="00D93E6B"/>
    <w:rsid w:val="00D94157"/>
    <w:rsid w:val="00D9416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E7"/>
    <w:rsid w:val="00D94A05"/>
    <w:rsid w:val="00D94A08"/>
    <w:rsid w:val="00D94A61"/>
    <w:rsid w:val="00D94AA6"/>
    <w:rsid w:val="00D94B8E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A54"/>
    <w:rsid w:val="00D96B03"/>
    <w:rsid w:val="00D96B6E"/>
    <w:rsid w:val="00D96D78"/>
    <w:rsid w:val="00D97219"/>
    <w:rsid w:val="00D972B7"/>
    <w:rsid w:val="00D97402"/>
    <w:rsid w:val="00D97913"/>
    <w:rsid w:val="00D9794C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8F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DB"/>
    <w:rsid w:val="00DA3605"/>
    <w:rsid w:val="00DA3660"/>
    <w:rsid w:val="00DA36A6"/>
    <w:rsid w:val="00DA37AF"/>
    <w:rsid w:val="00DA3825"/>
    <w:rsid w:val="00DA3B28"/>
    <w:rsid w:val="00DA3DA3"/>
    <w:rsid w:val="00DA3FFB"/>
    <w:rsid w:val="00DA4035"/>
    <w:rsid w:val="00DA40F9"/>
    <w:rsid w:val="00DA4118"/>
    <w:rsid w:val="00DA4270"/>
    <w:rsid w:val="00DA46AA"/>
    <w:rsid w:val="00DA4792"/>
    <w:rsid w:val="00DA490F"/>
    <w:rsid w:val="00DA4A1A"/>
    <w:rsid w:val="00DA5339"/>
    <w:rsid w:val="00DA53A6"/>
    <w:rsid w:val="00DA54E9"/>
    <w:rsid w:val="00DA5666"/>
    <w:rsid w:val="00DA56D8"/>
    <w:rsid w:val="00DA5B7A"/>
    <w:rsid w:val="00DA5BD0"/>
    <w:rsid w:val="00DA5C6E"/>
    <w:rsid w:val="00DA5CE5"/>
    <w:rsid w:val="00DA5EFA"/>
    <w:rsid w:val="00DA5F80"/>
    <w:rsid w:val="00DA5FEB"/>
    <w:rsid w:val="00DA6026"/>
    <w:rsid w:val="00DA605F"/>
    <w:rsid w:val="00DA60E9"/>
    <w:rsid w:val="00DA643F"/>
    <w:rsid w:val="00DA65D2"/>
    <w:rsid w:val="00DA6726"/>
    <w:rsid w:val="00DA6847"/>
    <w:rsid w:val="00DA6903"/>
    <w:rsid w:val="00DA6963"/>
    <w:rsid w:val="00DA69EF"/>
    <w:rsid w:val="00DA6A0E"/>
    <w:rsid w:val="00DA6A25"/>
    <w:rsid w:val="00DA6BA9"/>
    <w:rsid w:val="00DA6CA1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558"/>
    <w:rsid w:val="00DA77BA"/>
    <w:rsid w:val="00DA790B"/>
    <w:rsid w:val="00DA7B79"/>
    <w:rsid w:val="00DA7C0E"/>
    <w:rsid w:val="00DA7C47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DEF"/>
    <w:rsid w:val="00DB2028"/>
    <w:rsid w:val="00DB2186"/>
    <w:rsid w:val="00DB225A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4257"/>
    <w:rsid w:val="00DB42FA"/>
    <w:rsid w:val="00DB49DA"/>
    <w:rsid w:val="00DB4DF3"/>
    <w:rsid w:val="00DB4F40"/>
    <w:rsid w:val="00DB5031"/>
    <w:rsid w:val="00DB50DD"/>
    <w:rsid w:val="00DB50FA"/>
    <w:rsid w:val="00DB53FB"/>
    <w:rsid w:val="00DB54E2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60B"/>
    <w:rsid w:val="00DB77DC"/>
    <w:rsid w:val="00DB7988"/>
    <w:rsid w:val="00DB7BB8"/>
    <w:rsid w:val="00DB7D5D"/>
    <w:rsid w:val="00DB7E09"/>
    <w:rsid w:val="00DB7E9A"/>
    <w:rsid w:val="00DB7ECE"/>
    <w:rsid w:val="00DB7F21"/>
    <w:rsid w:val="00DC02A9"/>
    <w:rsid w:val="00DC037C"/>
    <w:rsid w:val="00DC06EB"/>
    <w:rsid w:val="00DC083B"/>
    <w:rsid w:val="00DC085B"/>
    <w:rsid w:val="00DC094D"/>
    <w:rsid w:val="00DC097D"/>
    <w:rsid w:val="00DC09C7"/>
    <w:rsid w:val="00DC0A32"/>
    <w:rsid w:val="00DC0B47"/>
    <w:rsid w:val="00DC0D41"/>
    <w:rsid w:val="00DC0E43"/>
    <w:rsid w:val="00DC10CC"/>
    <w:rsid w:val="00DC152F"/>
    <w:rsid w:val="00DC16C6"/>
    <w:rsid w:val="00DC1BB5"/>
    <w:rsid w:val="00DC1C01"/>
    <w:rsid w:val="00DC1EEB"/>
    <w:rsid w:val="00DC20FA"/>
    <w:rsid w:val="00DC2115"/>
    <w:rsid w:val="00DC2231"/>
    <w:rsid w:val="00DC2306"/>
    <w:rsid w:val="00DC236E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44"/>
    <w:rsid w:val="00DC3594"/>
    <w:rsid w:val="00DC3880"/>
    <w:rsid w:val="00DC3BA5"/>
    <w:rsid w:val="00DC3BB1"/>
    <w:rsid w:val="00DC3CEB"/>
    <w:rsid w:val="00DC3EE7"/>
    <w:rsid w:val="00DC40C8"/>
    <w:rsid w:val="00DC40D7"/>
    <w:rsid w:val="00DC45C9"/>
    <w:rsid w:val="00DC46CA"/>
    <w:rsid w:val="00DC46CB"/>
    <w:rsid w:val="00DC4717"/>
    <w:rsid w:val="00DC527E"/>
    <w:rsid w:val="00DC53DA"/>
    <w:rsid w:val="00DC55D6"/>
    <w:rsid w:val="00DC577E"/>
    <w:rsid w:val="00DC58B5"/>
    <w:rsid w:val="00DC59A8"/>
    <w:rsid w:val="00DC5B51"/>
    <w:rsid w:val="00DC5CC7"/>
    <w:rsid w:val="00DC5DA5"/>
    <w:rsid w:val="00DC5E60"/>
    <w:rsid w:val="00DC5E95"/>
    <w:rsid w:val="00DC5EB7"/>
    <w:rsid w:val="00DC5FAB"/>
    <w:rsid w:val="00DC5FC2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5A4"/>
    <w:rsid w:val="00DC7989"/>
    <w:rsid w:val="00DC7AE9"/>
    <w:rsid w:val="00DC7B53"/>
    <w:rsid w:val="00DC7DD0"/>
    <w:rsid w:val="00DC7EA1"/>
    <w:rsid w:val="00DC7EE8"/>
    <w:rsid w:val="00DD029B"/>
    <w:rsid w:val="00DD052D"/>
    <w:rsid w:val="00DD054B"/>
    <w:rsid w:val="00DD06D0"/>
    <w:rsid w:val="00DD0868"/>
    <w:rsid w:val="00DD09D0"/>
    <w:rsid w:val="00DD0A2C"/>
    <w:rsid w:val="00DD0CFE"/>
    <w:rsid w:val="00DD0D0D"/>
    <w:rsid w:val="00DD0D78"/>
    <w:rsid w:val="00DD0E13"/>
    <w:rsid w:val="00DD1065"/>
    <w:rsid w:val="00DD14F4"/>
    <w:rsid w:val="00DD157D"/>
    <w:rsid w:val="00DD19A5"/>
    <w:rsid w:val="00DD1C35"/>
    <w:rsid w:val="00DD2179"/>
    <w:rsid w:val="00DD25FA"/>
    <w:rsid w:val="00DD263A"/>
    <w:rsid w:val="00DD2A2D"/>
    <w:rsid w:val="00DD2A93"/>
    <w:rsid w:val="00DD2B51"/>
    <w:rsid w:val="00DD2B86"/>
    <w:rsid w:val="00DD2CDD"/>
    <w:rsid w:val="00DD2D01"/>
    <w:rsid w:val="00DD2F0C"/>
    <w:rsid w:val="00DD2F67"/>
    <w:rsid w:val="00DD2FA0"/>
    <w:rsid w:val="00DD31D9"/>
    <w:rsid w:val="00DD31E2"/>
    <w:rsid w:val="00DD3294"/>
    <w:rsid w:val="00DD330B"/>
    <w:rsid w:val="00DD3340"/>
    <w:rsid w:val="00DD33DF"/>
    <w:rsid w:val="00DD37A7"/>
    <w:rsid w:val="00DD3A15"/>
    <w:rsid w:val="00DD3F4C"/>
    <w:rsid w:val="00DD3F6C"/>
    <w:rsid w:val="00DD3F7D"/>
    <w:rsid w:val="00DD40B1"/>
    <w:rsid w:val="00DD40CE"/>
    <w:rsid w:val="00DD4210"/>
    <w:rsid w:val="00DD4522"/>
    <w:rsid w:val="00DD47BC"/>
    <w:rsid w:val="00DD4D48"/>
    <w:rsid w:val="00DD4EFC"/>
    <w:rsid w:val="00DD4F5C"/>
    <w:rsid w:val="00DD4F64"/>
    <w:rsid w:val="00DD519D"/>
    <w:rsid w:val="00DD5202"/>
    <w:rsid w:val="00DD524B"/>
    <w:rsid w:val="00DD5250"/>
    <w:rsid w:val="00DD52D9"/>
    <w:rsid w:val="00DD52F7"/>
    <w:rsid w:val="00DD5360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AD1"/>
    <w:rsid w:val="00DD6B06"/>
    <w:rsid w:val="00DD6C1E"/>
    <w:rsid w:val="00DD6D18"/>
    <w:rsid w:val="00DD6D5C"/>
    <w:rsid w:val="00DD6D90"/>
    <w:rsid w:val="00DD6E24"/>
    <w:rsid w:val="00DD6E65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C0F"/>
    <w:rsid w:val="00DD7CDF"/>
    <w:rsid w:val="00DD7D3D"/>
    <w:rsid w:val="00DD7DFF"/>
    <w:rsid w:val="00DE00C1"/>
    <w:rsid w:val="00DE00ED"/>
    <w:rsid w:val="00DE02F0"/>
    <w:rsid w:val="00DE0358"/>
    <w:rsid w:val="00DE03C5"/>
    <w:rsid w:val="00DE0513"/>
    <w:rsid w:val="00DE057D"/>
    <w:rsid w:val="00DE05B2"/>
    <w:rsid w:val="00DE05D6"/>
    <w:rsid w:val="00DE08CA"/>
    <w:rsid w:val="00DE09F8"/>
    <w:rsid w:val="00DE0A03"/>
    <w:rsid w:val="00DE0DC0"/>
    <w:rsid w:val="00DE0DCA"/>
    <w:rsid w:val="00DE0FFA"/>
    <w:rsid w:val="00DE1360"/>
    <w:rsid w:val="00DE140B"/>
    <w:rsid w:val="00DE1559"/>
    <w:rsid w:val="00DE1560"/>
    <w:rsid w:val="00DE1611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A5F"/>
    <w:rsid w:val="00DE2AF4"/>
    <w:rsid w:val="00DE2B96"/>
    <w:rsid w:val="00DE2BB4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B4"/>
    <w:rsid w:val="00DE3C84"/>
    <w:rsid w:val="00DE3CC4"/>
    <w:rsid w:val="00DE3F7E"/>
    <w:rsid w:val="00DE421A"/>
    <w:rsid w:val="00DE43A5"/>
    <w:rsid w:val="00DE43B5"/>
    <w:rsid w:val="00DE4489"/>
    <w:rsid w:val="00DE462C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1FF"/>
    <w:rsid w:val="00DE528A"/>
    <w:rsid w:val="00DE52CA"/>
    <w:rsid w:val="00DE54F9"/>
    <w:rsid w:val="00DE552C"/>
    <w:rsid w:val="00DE5560"/>
    <w:rsid w:val="00DE55A0"/>
    <w:rsid w:val="00DE56BA"/>
    <w:rsid w:val="00DE56CA"/>
    <w:rsid w:val="00DE5792"/>
    <w:rsid w:val="00DE58AF"/>
    <w:rsid w:val="00DE5BAD"/>
    <w:rsid w:val="00DE5D4E"/>
    <w:rsid w:val="00DE5E2F"/>
    <w:rsid w:val="00DE619E"/>
    <w:rsid w:val="00DE6346"/>
    <w:rsid w:val="00DE6444"/>
    <w:rsid w:val="00DE672B"/>
    <w:rsid w:val="00DE67F9"/>
    <w:rsid w:val="00DE6822"/>
    <w:rsid w:val="00DE685F"/>
    <w:rsid w:val="00DE693F"/>
    <w:rsid w:val="00DE6982"/>
    <w:rsid w:val="00DE6D33"/>
    <w:rsid w:val="00DE6D58"/>
    <w:rsid w:val="00DE6FD2"/>
    <w:rsid w:val="00DE7095"/>
    <w:rsid w:val="00DE71FD"/>
    <w:rsid w:val="00DE76C6"/>
    <w:rsid w:val="00DE779A"/>
    <w:rsid w:val="00DE784C"/>
    <w:rsid w:val="00DE7A20"/>
    <w:rsid w:val="00DE7A4A"/>
    <w:rsid w:val="00DF0286"/>
    <w:rsid w:val="00DF046F"/>
    <w:rsid w:val="00DF054B"/>
    <w:rsid w:val="00DF07D8"/>
    <w:rsid w:val="00DF0946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99"/>
    <w:rsid w:val="00DF26D7"/>
    <w:rsid w:val="00DF2806"/>
    <w:rsid w:val="00DF28DB"/>
    <w:rsid w:val="00DF2AAD"/>
    <w:rsid w:val="00DF2C3D"/>
    <w:rsid w:val="00DF2C4D"/>
    <w:rsid w:val="00DF2C79"/>
    <w:rsid w:val="00DF2D8A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8E8"/>
    <w:rsid w:val="00DF5C98"/>
    <w:rsid w:val="00DF5D01"/>
    <w:rsid w:val="00DF5D40"/>
    <w:rsid w:val="00DF5EF4"/>
    <w:rsid w:val="00DF5F38"/>
    <w:rsid w:val="00DF6031"/>
    <w:rsid w:val="00DF60D2"/>
    <w:rsid w:val="00DF6301"/>
    <w:rsid w:val="00DF6379"/>
    <w:rsid w:val="00DF63DE"/>
    <w:rsid w:val="00DF64E1"/>
    <w:rsid w:val="00DF651A"/>
    <w:rsid w:val="00DF65FF"/>
    <w:rsid w:val="00DF66D3"/>
    <w:rsid w:val="00DF676C"/>
    <w:rsid w:val="00DF6781"/>
    <w:rsid w:val="00DF68E3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717"/>
    <w:rsid w:val="00E007CD"/>
    <w:rsid w:val="00E0087A"/>
    <w:rsid w:val="00E008F3"/>
    <w:rsid w:val="00E00A29"/>
    <w:rsid w:val="00E00DF2"/>
    <w:rsid w:val="00E00FCB"/>
    <w:rsid w:val="00E0103C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EAF"/>
    <w:rsid w:val="00E01FE4"/>
    <w:rsid w:val="00E01FFD"/>
    <w:rsid w:val="00E020CA"/>
    <w:rsid w:val="00E02156"/>
    <w:rsid w:val="00E021C3"/>
    <w:rsid w:val="00E02213"/>
    <w:rsid w:val="00E0248F"/>
    <w:rsid w:val="00E0259D"/>
    <w:rsid w:val="00E0261C"/>
    <w:rsid w:val="00E02721"/>
    <w:rsid w:val="00E0278F"/>
    <w:rsid w:val="00E028A3"/>
    <w:rsid w:val="00E02946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733"/>
    <w:rsid w:val="00E04760"/>
    <w:rsid w:val="00E0485E"/>
    <w:rsid w:val="00E04914"/>
    <w:rsid w:val="00E04B0F"/>
    <w:rsid w:val="00E04CEA"/>
    <w:rsid w:val="00E04D98"/>
    <w:rsid w:val="00E05029"/>
    <w:rsid w:val="00E05090"/>
    <w:rsid w:val="00E05183"/>
    <w:rsid w:val="00E05332"/>
    <w:rsid w:val="00E0545A"/>
    <w:rsid w:val="00E055B4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E6B"/>
    <w:rsid w:val="00E05EC1"/>
    <w:rsid w:val="00E05F09"/>
    <w:rsid w:val="00E06030"/>
    <w:rsid w:val="00E063E7"/>
    <w:rsid w:val="00E06562"/>
    <w:rsid w:val="00E0656F"/>
    <w:rsid w:val="00E066B0"/>
    <w:rsid w:val="00E06960"/>
    <w:rsid w:val="00E06A27"/>
    <w:rsid w:val="00E06A92"/>
    <w:rsid w:val="00E06BD1"/>
    <w:rsid w:val="00E06D63"/>
    <w:rsid w:val="00E06D6A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91"/>
    <w:rsid w:val="00E07CC9"/>
    <w:rsid w:val="00E07E5B"/>
    <w:rsid w:val="00E07EAA"/>
    <w:rsid w:val="00E07EB3"/>
    <w:rsid w:val="00E07EDB"/>
    <w:rsid w:val="00E07F98"/>
    <w:rsid w:val="00E100A6"/>
    <w:rsid w:val="00E102C1"/>
    <w:rsid w:val="00E102D6"/>
    <w:rsid w:val="00E1030F"/>
    <w:rsid w:val="00E10466"/>
    <w:rsid w:val="00E10567"/>
    <w:rsid w:val="00E10595"/>
    <w:rsid w:val="00E10680"/>
    <w:rsid w:val="00E1081A"/>
    <w:rsid w:val="00E1082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612"/>
    <w:rsid w:val="00E12639"/>
    <w:rsid w:val="00E127D7"/>
    <w:rsid w:val="00E1282D"/>
    <w:rsid w:val="00E128AB"/>
    <w:rsid w:val="00E12CA0"/>
    <w:rsid w:val="00E12D2E"/>
    <w:rsid w:val="00E12EF6"/>
    <w:rsid w:val="00E12FD2"/>
    <w:rsid w:val="00E13163"/>
    <w:rsid w:val="00E1361C"/>
    <w:rsid w:val="00E13682"/>
    <w:rsid w:val="00E13800"/>
    <w:rsid w:val="00E138A4"/>
    <w:rsid w:val="00E13948"/>
    <w:rsid w:val="00E139BE"/>
    <w:rsid w:val="00E13C82"/>
    <w:rsid w:val="00E13D7D"/>
    <w:rsid w:val="00E13E04"/>
    <w:rsid w:val="00E13E9F"/>
    <w:rsid w:val="00E14096"/>
    <w:rsid w:val="00E141AB"/>
    <w:rsid w:val="00E14236"/>
    <w:rsid w:val="00E142B3"/>
    <w:rsid w:val="00E14559"/>
    <w:rsid w:val="00E14585"/>
    <w:rsid w:val="00E145DF"/>
    <w:rsid w:val="00E14735"/>
    <w:rsid w:val="00E14815"/>
    <w:rsid w:val="00E149B3"/>
    <w:rsid w:val="00E14B30"/>
    <w:rsid w:val="00E14C2B"/>
    <w:rsid w:val="00E14D39"/>
    <w:rsid w:val="00E14E41"/>
    <w:rsid w:val="00E14F8A"/>
    <w:rsid w:val="00E150BC"/>
    <w:rsid w:val="00E152C7"/>
    <w:rsid w:val="00E154C3"/>
    <w:rsid w:val="00E15592"/>
    <w:rsid w:val="00E15651"/>
    <w:rsid w:val="00E157CD"/>
    <w:rsid w:val="00E15906"/>
    <w:rsid w:val="00E15A50"/>
    <w:rsid w:val="00E15B72"/>
    <w:rsid w:val="00E15C4C"/>
    <w:rsid w:val="00E16160"/>
    <w:rsid w:val="00E161F4"/>
    <w:rsid w:val="00E16214"/>
    <w:rsid w:val="00E16243"/>
    <w:rsid w:val="00E1627D"/>
    <w:rsid w:val="00E165ED"/>
    <w:rsid w:val="00E166AE"/>
    <w:rsid w:val="00E16741"/>
    <w:rsid w:val="00E1690D"/>
    <w:rsid w:val="00E16ABF"/>
    <w:rsid w:val="00E16BCA"/>
    <w:rsid w:val="00E174BD"/>
    <w:rsid w:val="00E17563"/>
    <w:rsid w:val="00E1757D"/>
    <w:rsid w:val="00E1778E"/>
    <w:rsid w:val="00E17818"/>
    <w:rsid w:val="00E17A52"/>
    <w:rsid w:val="00E17BAF"/>
    <w:rsid w:val="00E17F8A"/>
    <w:rsid w:val="00E200E4"/>
    <w:rsid w:val="00E20451"/>
    <w:rsid w:val="00E204BE"/>
    <w:rsid w:val="00E20556"/>
    <w:rsid w:val="00E2097F"/>
    <w:rsid w:val="00E209B6"/>
    <w:rsid w:val="00E20A41"/>
    <w:rsid w:val="00E20AE1"/>
    <w:rsid w:val="00E20B22"/>
    <w:rsid w:val="00E20D60"/>
    <w:rsid w:val="00E20E48"/>
    <w:rsid w:val="00E21174"/>
    <w:rsid w:val="00E21215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732"/>
    <w:rsid w:val="00E22A09"/>
    <w:rsid w:val="00E22A31"/>
    <w:rsid w:val="00E22A6D"/>
    <w:rsid w:val="00E22A81"/>
    <w:rsid w:val="00E22AA2"/>
    <w:rsid w:val="00E22C59"/>
    <w:rsid w:val="00E22D00"/>
    <w:rsid w:val="00E23080"/>
    <w:rsid w:val="00E23136"/>
    <w:rsid w:val="00E2336E"/>
    <w:rsid w:val="00E233C3"/>
    <w:rsid w:val="00E2347C"/>
    <w:rsid w:val="00E2371E"/>
    <w:rsid w:val="00E23754"/>
    <w:rsid w:val="00E2381D"/>
    <w:rsid w:val="00E23A98"/>
    <w:rsid w:val="00E23BB7"/>
    <w:rsid w:val="00E23BC1"/>
    <w:rsid w:val="00E23D64"/>
    <w:rsid w:val="00E23DD7"/>
    <w:rsid w:val="00E23FF1"/>
    <w:rsid w:val="00E241EE"/>
    <w:rsid w:val="00E24273"/>
    <w:rsid w:val="00E24596"/>
    <w:rsid w:val="00E248C0"/>
    <w:rsid w:val="00E24ACC"/>
    <w:rsid w:val="00E24BE4"/>
    <w:rsid w:val="00E24CCF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C36"/>
    <w:rsid w:val="00E25CDE"/>
    <w:rsid w:val="00E25DEB"/>
    <w:rsid w:val="00E25E55"/>
    <w:rsid w:val="00E25E76"/>
    <w:rsid w:val="00E25E85"/>
    <w:rsid w:val="00E25FCE"/>
    <w:rsid w:val="00E260DB"/>
    <w:rsid w:val="00E261B7"/>
    <w:rsid w:val="00E26332"/>
    <w:rsid w:val="00E26353"/>
    <w:rsid w:val="00E263B1"/>
    <w:rsid w:val="00E26464"/>
    <w:rsid w:val="00E264CE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868"/>
    <w:rsid w:val="00E279AF"/>
    <w:rsid w:val="00E27B4E"/>
    <w:rsid w:val="00E27E8D"/>
    <w:rsid w:val="00E3003E"/>
    <w:rsid w:val="00E30052"/>
    <w:rsid w:val="00E3024E"/>
    <w:rsid w:val="00E302B4"/>
    <w:rsid w:val="00E302B9"/>
    <w:rsid w:val="00E304D5"/>
    <w:rsid w:val="00E30766"/>
    <w:rsid w:val="00E30950"/>
    <w:rsid w:val="00E3095A"/>
    <w:rsid w:val="00E30A73"/>
    <w:rsid w:val="00E30B0C"/>
    <w:rsid w:val="00E30BF3"/>
    <w:rsid w:val="00E30C9A"/>
    <w:rsid w:val="00E30D08"/>
    <w:rsid w:val="00E30DD1"/>
    <w:rsid w:val="00E30F3B"/>
    <w:rsid w:val="00E31181"/>
    <w:rsid w:val="00E3129F"/>
    <w:rsid w:val="00E312AA"/>
    <w:rsid w:val="00E31519"/>
    <w:rsid w:val="00E316FA"/>
    <w:rsid w:val="00E31BBF"/>
    <w:rsid w:val="00E31CBA"/>
    <w:rsid w:val="00E31CCC"/>
    <w:rsid w:val="00E31D51"/>
    <w:rsid w:val="00E31FBC"/>
    <w:rsid w:val="00E3216B"/>
    <w:rsid w:val="00E32241"/>
    <w:rsid w:val="00E32366"/>
    <w:rsid w:val="00E3241D"/>
    <w:rsid w:val="00E3256C"/>
    <w:rsid w:val="00E3265B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E7"/>
    <w:rsid w:val="00E3344E"/>
    <w:rsid w:val="00E334F8"/>
    <w:rsid w:val="00E337BB"/>
    <w:rsid w:val="00E339F5"/>
    <w:rsid w:val="00E33B81"/>
    <w:rsid w:val="00E33BDE"/>
    <w:rsid w:val="00E33C7B"/>
    <w:rsid w:val="00E33CFC"/>
    <w:rsid w:val="00E34151"/>
    <w:rsid w:val="00E341D2"/>
    <w:rsid w:val="00E342CC"/>
    <w:rsid w:val="00E3438C"/>
    <w:rsid w:val="00E345CF"/>
    <w:rsid w:val="00E34829"/>
    <w:rsid w:val="00E348FF"/>
    <w:rsid w:val="00E3498B"/>
    <w:rsid w:val="00E34993"/>
    <w:rsid w:val="00E34B43"/>
    <w:rsid w:val="00E34BB1"/>
    <w:rsid w:val="00E35287"/>
    <w:rsid w:val="00E35461"/>
    <w:rsid w:val="00E3548F"/>
    <w:rsid w:val="00E35759"/>
    <w:rsid w:val="00E35762"/>
    <w:rsid w:val="00E35797"/>
    <w:rsid w:val="00E359C7"/>
    <w:rsid w:val="00E35AC0"/>
    <w:rsid w:val="00E35C44"/>
    <w:rsid w:val="00E35EA9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40214"/>
    <w:rsid w:val="00E403A7"/>
    <w:rsid w:val="00E40449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8E9"/>
    <w:rsid w:val="00E41C10"/>
    <w:rsid w:val="00E41CC0"/>
    <w:rsid w:val="00E41E5D"/>
    <w:rsid w:val="00E420E8"/>
    <w:rsid w:val="00E42109"/>
    <w:rsid w:val="00E42292"/>
    <w:rsid w:val="00E42431"/>
    <w:rsid w:val="00E4287E"/>
    <w:rsid w:val="00E428C3"/>
    <w:rsid w:val="00E42C62"/>
    <w:rsid w:val="00E42FC5"/>
    <w:rsid w:val="00E43215"/>
    <w:rsid w:val="00E43416"/>
    <w:rsid w:val="00E434C7"/>
    <w:rsid w:val="00E434DC"/>
    <w:rsid w:val="00E43629"/>
    <w:rsid w:val="00E437D5"/>
    <w:rsid w:val="00E43A39"/>
    <w:rsid w:val="00E43A77"/>
    <w:rsid w:val="00E43C6E"/>
    <w:rsid w:val="00E43DB1"/>
    <w:rsid w:val="00E43EAC"/>
    <w:rsid w:val="00E43F1B"/>
    <w:rsid w:val="00E44097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1E9"/>
    <w:rsid w:val="00E45262"/>
    <w:rsid w:val="00E45351"/>
    <w:rsid w:val="00E45444"/>
    <w:rsid w:val="00E4586D"/>
    <w:rsid w:val="00E458E4"/>
    <w:rsid w:val="00E45996"/>
    <w:rsid w:val="00E45A01"/>
    <w:rsid w:val="00E45A19"/>
    <w:rsid w:val="00E45AD7"/>
    <w:rsid w:val="00E45C67"/>
    <w:rsid w:val="00E45DB1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96D"/>
    <w:rsid w:val="00E479C0"/>
    <w:rsid w:val="00E47BC2"/>
    <w:rsid w:val="00E47D91"/>
    <w:rsid w:val="00E50382"/>
    <w:rsid w:val="00E50671"/>
    <w:rsid w:val="00E506B6"/>
    <w:rsid w:val="00E50759"/>
    <w:rsid w:val="00E50909"/>
    <w:rsid w:val="00E50957"/>
    <w:rsid w:val="00E50A04"/>
    <w:rsid w:val="00E50AC5"/>
    <w:rsid w:val="00E50DAA"/>
    <w:rsid w:val="00E50E4F"/>
    <w:rsid w:val="00E50F3E"/>
    <w:rsid w:val="00E510C1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E31"/>
    <w:rsid w:val="00E52022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900"/>
    <w:rsid w:val="00E53A1F"/>
    <w:rsid w:val="00E54050"/>
    <w:rsid w:val="00E54199"/>
    <w:rsid w:val="00E54238"/>
    <w:rsid w:val="00E5457E"/>
    <w:rsid w:val="00E54657"/>
    <w:rsid w:val="00E54675"/>
    <w:rsid w:val="00E5471F"/>
    <w:rsid w:val="00E549DD"/>
    <w:rsid w:val="00E54CF7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5A33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9F"/>
    <w:rsid w:val="00E602C8"/>
    <w:rsid w:val="00E6048B"/>
    <w:rsid w:val="00E60492"/>
    <w:rsid w:val="00E604BD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1310"/>
    <w:rsid w:val="00E61471"/>
    <w:rsid w:val="00E6156C"/>
    <w:rsid w:val="00E6163A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C36"/>
    <w:rsid w:val="00E62C86"/>
    <w:rsid w:val="00E62DBD"/>
    <w:rsid w:val="00E62EBA"/>
    <w:rsid w:val="00E63140"/>
    <w:rsid w:val="00E631BE"/>
    <w:rsid w:val="00E632B3"/>
    <w:rsid w:val="00E633C4"/>
    <w:rsid w:val="00E63716"/>
    <w:rsid w:val="00E637B7"/>
    <w:rsid w:val="00E637F2"/>
    <w:rsid w:val="00E6383B"/>
    <w:rsid w:val="00E63F9C"/>
    <w:rsid w:val="00E640D2"/>
    <w:rsid w:val="00E64122"/>
    <w:rsid w:val="00E6428D"/>
    <w:rsid w:val="00E6444F"/>
    <w:rsid w:val="00E64481"/>
    <w:rsid w:val="00E645B6"/>
    <w:rsid w:val="00E646DF"/>
    <w:rsid w:val="00E64706"/>
    <w:rsid w:val="00E64A17"/>
    <w:rsid w:val="00E64A98"/>
    <w:rsid w:val="00E64AED"/>
    <w:rsid w:val="00E64F79"/>
    <w:rsid w:val="00E64FDD"/>
    <w:rsid w:val="00E6523F"/>
    <w:rsid w:val="00E652D0"/>
    <w:rsid w:val="00E65417"/>
    <w:rsid w:val="00E65457"/>
    <w:rsid w:val="00E6575A"/>
    <w:rsid w:val="00E65CAF"/>
    <w:rsid w:val="00E65CD8"/>
    <w:rsid w:val="00E65EAF"/>
    <w:rsid w:val="00E65F9F"/>
    <w:rsid w:val="00E66153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AF"/>
    <w:rsid w:val="00E67F55"/>
    <w:rsid w:val="00E700C7"/>
    <w:rsid w:val="00E700ED"/>
    <w:rsid w:val="00E70128"/>
    <w:rsid w:val="00E7012C"/>
    <w:rsid w:val="00E70134"/>
    <w:rsid w:val="00E70707"/>
    <w:rsid w:val="00E70723"/>
    <w:rsid w:val="00E707E5"/>
    <w:rsid w:val="00E70A54"/>
    <w:rsid w:val="00E70B08"/>
    <w:rsid w:val="00E70B7B"/>
    <w:rsid w:val="00E70C6D"/>
    <w:rsid w:val="00E70FCF"/>
    <w:rsid w:val="00E7101C"/>
    <w:rsid w:val="00E710E6"/>
    <w:rsid w:val="00E712A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31E7"/>
    <w:rsid w:val="00E733EB"/>
    <w:rsid w:val="00E73433"/>
    <w:rsid w:val="00E734AF"/>
    <w:rsid w:val="00E734C6"/>
    <w:rsid w:val="00E73575"/>
    <w:rsid w:val="00E736C8"/>
    <w:rsid w:val="00E73770"/>
    <w:rsid w:val="00E73899"/>
    <w:rsid w:val="00E73B2A"/>
    <w:rsid w:val="00E73E70"/>
    <w:rsid w:val="00E73EE9"/>
    <w:rsid w:val="00E74189"/>
    <w:rsid w:val="00E74212"/>
    <w:rsid w:val="00E7424D"/>
    <w:rsid w:val="00E743DB"/>
    <w:rsid w:val="00E746A6"/>
    <w:rsid w:val="00E74797"/>
    <w:rsid w:val="00E74879"/>
    <w:rsid w:val="00E74A0D"/>
    <w:rsid w:val="00E74A52"/>
    <w:rsid w:val="00E74B14"/>
    <w:rsid w:val="00E74B8C"/>
    <w:rsid w:val="00E74E22"/>
    <w:rsid w:val="00E74ECC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11F"/>
    <w:rsid w:val="00E76263"/>
    <w:rsid w:val="00E76335"/>
    <w:rsid w:val="00E763EA"/>
    <w:rsid w:val="00E7678C"/>
    <w:rsid w:val="00E76895"/>
    <w:rsid w:val="00E76971"/>
    <w:rsid w:val="00E76A41"/>
    <w:rsid w:val="00E76ACE"/>
    <w:rsid w:val="00E76AD4"/>
    <w:rsid w:val="00E76C37"/>
    <w:rsid w:val="00E76CB8"/>
    <w:rsid w:val="00E76D2F"/>
    <w:rsid w:val="00E76E08"/>
    <w:rsid w:val="00E76E19"/>
    <w:rsid w:val="00E7714E"/>
    <w:rsid w:val="00E77205"/>
    <w:rsid w:val="00E772E8"/>
    <w:rsid w:val="00E77348"/>
    <w:rsid w:val="00E774A1"/>
    <w:rsid w:val="00E77C66"/>
    <w:rsid w:val="00E800EA"/>
    <w:rsid w:val="00E80124"/>
    <w:rsid w:val="00E8023F"/>
    <w:rsid w:val="00E80361"/>
    <w:rsid w:val="00E803A8"/>
    <w:rsid w:val="00E807AA"/>
    <w:rsid w:val="00E807EE"/>
    <w:rsid w:val="00E80CAA"/>
    <w:rsid w:val="00E80E36"/>
    <w:rsid w:val="00E80EB4"/>
    <w:rsid w:val="00E810D7"/>
    <w:rsid w:val="00E812BB"/>
    <w:rsid w:val="00E813A0"/>
    <w:rsid w:val="00E813B2"/>
    <w:rsid w:val="00E814C6"/>
    <w:rsid w:val="00E8156D"/>
    <w:rsid w:val="00E8159A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C35"/>
    <w:rsid w:val="00E82C98"/>
    <w:rsid w:val="00E82EBD"/>
    <w:rsid w:val="00E82EE4"/>
    <w:rsid w:val="00E8314F"/>
    <w:rsid w:val="00E8323F"/>
    <w:rsid w:val="00E83410"/>
    <w:rsid w:val="00E83AD0"/>
    <w:rsid w:val="00E83F74"/>
    <w:rsid w:val="00E8409A"/>
    <w:rsid w:val="00E843A7"/>
    <w:rsid w:val="00E84693"/>
    <w:rsid w:val="00E8471C"/>
    <w:rsid w:val="00E84A7A"/>
    <w:rsid w:val="00E84AE5"/>
    <w:rsid w:val="00E84E07"/>
    <w:rsid w:val="00E84EA5"/>
    <w:rsid w:val="00E85086"/>
    <w:rsid w:val="00E85276"/>
    <w:rsid w:val="00E85290"/>
    <w:rsid w:val="00E854AA"/>
    <w:rsid w:val="00E854B2"/>
    <w:rsid w:val="00E85563"/>
    <w:rsid w:val="00E856EF"/>
    <w:rsid w:val="00E856FB"/>
    <w:rsid w:val="00E858C4"/>
    <w:rsid w:val="00E85985"/>
    <w:rsid w:val="00E85A5B"/>
    <w:rsid w:val="00E85DF1"/>
    <w:rsid w:val="00E85FAC"/>
    <w:rsid w:val="00E8600F"/>
    <w:rsid w:val="00E86114"/>
    <w:rsid w:val="00E86303"/>
    <w:rsid w:val="00E8658D"/>
    <w:rsid w:val="00E865AC"/>
    <w:rsid w:val="00E865D2"/>
    <w:rsid w:val="00E865DB"/>
    <w:rsid w:val="00E865E6"/>
    <w:rsid w:val="00E86746"/>
    <w:rsid w:val="00E8681D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900DE"/>
    <w:rsid w:val="00E900FA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CF3"/>
    <w:rsid w:val="00E90E65"/>
    <w:rsid w:val="00E90E66"/>
    <w:rsid w:val="00E90ED4"/>
    <w:rsid w:val="00E910EE"/>
    <w:rsid w:val="00E91267"/>
    <w:rsid w:val="00E9132C"/>
    <w:rsid w:val="00E914C3"/>
    <w:rsid w:val="00E91590"/>
    <w:rsid w:val="00E91A19"/>
    <w:rsid w:val="00E91A86"/>
    <w:rsid w:val="00E91B48"/>
    <w:rsid w:val="00E91B88"/>
    <w:rsid w:val="00E91C80"/>
    <w:rsid w:val="00E91D94"/>
    <w:rsid w:val="00E91E32"/>
    <w:rsid w:val="00E920C4"/>
    <w:rsid w:val="00E923FF"/>
    <w:rsid w:val="00E92426"/>
    <w:rsid w:val="00E924A6"/>
    <w:rsid w:val="00E92552"/>
    <w:rsid w:val="00E9274D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562"/>
    <w:rsid w:val="00E945F2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8E2"/>
    <w:rsid w:val="00E95921"/>
    <w:rsid w:val="00E95A64"/>
    <w:rsid w:val="00E95BEB"/>
    <w:rsid w:val="00E95D06"/>
    <w:rsid w:val="00E95D9F"/>
    <w:rsid w:val="00E960E1"/>
    <w:rsid w:val="00E963D6"/>
    <w:rsid w:val="00E963F1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2AB"/>
    <w:rsid w:val="00EA03DA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04"/>
    <w:rsid w:val="00EA1110"/>
    <w:rsid w:val="00EA1526"/>
    <w:rsid w:val="00EA1795"/>
    <w:rsid w:val="00EA17A5"/>
    <w:rsid w:val="00EA1A2A"/>
    <w:rsid w:val="00EA1D2A"/>
    <w:rsid w:val="00EA1DAA"/>
    <w:rsid w:val="00EA1EE7"/>
    <w:rsid w:val="00EA1F1E"/>
    <w:rsid w:val="00EA20C1"/>
    <w:rsid w:val="00EA213D"/>
    <w:rsid w:val="00EA225F"/>
    <w:rsid w:val="00EA23F4"/>
    <w:rsid w:val="00EA2513"/>
    <w:rsid w:val="00EA2638"/>
    <w:rsid w:val="00EA2741"/>
    <w:rsid w:val="00EA2749"/>
    <w:rsid w:val="00EA2757"/>
    <w:rsid w:val="00EA2B9C"/>
    <w:rsid w:val="00EA2C73"/>
    <w:rsid w:val="00EA2DC2"/>
    <w:rsid w:val="00EA32AA"/>
    <w:rsid w:val="00EA338E"/>
    <w:rsid w:val="00EA3695"/>
    <w:rsid w:val="00EA36EF"/>
    <w:rsid w:val="00EA3F37"/>
    <w:rsid w:val="00EA3FD8"/>
    <w:rsid w:val="00EA40BA"/>
    <w:rsid w:val="00EA430A"/>
    <w:rsid w:val="00EA43FB"/>
    <w:rsid w:val="00EA4445"/>
    <w:rsid w:val="00EA460E"/>
    <w:rsid w:val="00EA468E"/>
    <w:rsid w:val="00EA479B"/>
    <w:rsid w:val="00EA49B6"/>
    <w:rsid w:val="00EA4A6A"/>
    <w:rsid w:val="00EA4B80"/>
    <w:rsid w:val="00EA4C09"/>
    <w:rsid w:val="00EA50D7"/>
    <w:rsid w:val="00EA513D"/>
    <w:rsid w:val="00EA5206"/>
    <w:rsid w:val="00EA565F"/>
    <w:rsid w:val="00EA577C"/>
    <w:rsid w:val="00EA5878"/>
    <w:rsid w:val="00EA589A"/>
    <w:rsid w:val="00EA5E53"/>
    <w:rsid w:val="00EA5E75"/>
    <w:rsid w:val="00EA5EF1"/>
    <w:rsid w:val="00EA61C8"/>
    <w:rsid w:val="00EA625D"/>
    <w:rsid w:val="00EA6286"/>
    <w:rsid w:val="00EA63DE"/>
    <w:rsid w:val="00EA668B"/>
    <w:rsid w:val="00EA69B6"/>
    <w:rsid w:val="00EA6A86"/>
    <w:rsid w:val="00EA6AF6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881"/>
    <w:rsid w:val="00EA79AE"/>
    <w:rsid w:val="00EA7CEC"/>
    <w:rsid w:val="00EA7E9F"/>
    <w:rsid w:val="00EB003C"/>
    <w:rsid w:val="00EB0196"/>
    <w:rsid w:val="00EB0287"/>
    <w:rsid w:val="00EB02C0"/>
    <w:rsid w:val="00EB05C1"/>
    <w:rsid w:val="00EB0766"/>
    <w:rsid w:val="00EB0853"/>
    <w:rsid w:val="00EB09D9"/>
    <w:rsid w:val="00EB0B74"/>
    <w:rsid w:val="00EB0D47"/>
    <w:rsid w:val="00EB0D9F"/>
    <w:rsid w:val="00EB0F75"/>
    <w:rsid w:val="00EB11D7"/>
    <w:rsid w:val="00EB1344"/>
    <w:rsid w:val="00EB1A7B"/>
    <w:rsid w:val="00EB1B23"/>
    <w:rsid w:val="00EB1BA3"/>
    <w:rsid w:val="00EB1C97"/>
    <w:rsid w:val="00EB202A"/>
    <w:rsid w:val="00EB20B6"/>
    <w:rsid w:val="00EB2138"/>
    <w:rsid w:val="00EB21D5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54E"/>
    <w:rsid w:val="00EB4619"/>
    <w:rsid w:val="00EB46A1"/>
    <w:rsid w:val="00EB4851"/>
    <w:rsid w:val="00EB48F6"/>
    <w:rsid w:val="00EB4AF1"/>
    <w:rsid w:val="00EB4BA2"/>
    <w:rsid w:val="00EB4BBB"/>
    <w:rsid w:val="00EB4FA3"/>
    <w:rsid w:val="00EB503D"/>
    <w:rsid w:val="00EB5167"/>
    <w:rsid w:val="00EB524C"/>
    <w:rsid w:val="00EB52F3"/>
    <w:rsid w:val="00EB57AB"/>
    <w:rsid w:val="00EB5A6D"/>
    <w:rsid w:val="00EB5BDF"/>
    <w:rsid w:val="00EB5BF4"/>
    <w:rsid w:val="00EB5D8E"/>
    <w:rsid w:val="00EB6167"/>
    <w:rsid w:val="00EB616E"/>
    <w:rsid w:val="00EB6231"/>
    <w:rsid w:val="00EB62BF"/>
    <w:rsid w:val="00EB6372"/>
    <w:rsid w:val="00EB63D0"/>
    <w:rsid w:val="00EB6495"/>
    <w:rsid w:val="00EB64C2"/>
    <w:rsid w:val="00EB6608"/>
    <w:rsid w:val="00EB664E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381"/>
    <w:rsid w:val="00EB7421"/>
    <w:rsid w:val="00EB7533"/>
    <w:rsid w:val="00EB7616"/>
    <w:rsid w:val="00EB7628"/>
    <w:rsid w:val="00EB76F8"/>
    <w:rsid w:val="00EB76FF"/>
    <w:rsid w:val="00EB777A"/>
    <w:rsid w:val="00EB7834"/>
    <w:rsid w:val="00EB78B9"/>
    <w:rsid w:val="00EC0004"/>
    <w:rsid w:val="00EC0367"/>
    <w:rsid w:val="00EC04C2"/>
    <w:rsid w:val="00EC05D1"/>
    <w:rsid w:val="00EC082E"/>
    <w:rsid w:val="00EC0A25"/>
    <w:rsid w:val="00EC0B24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C0B"/>
    <w:rsid w:val="00EC1C25"/>
    <w:rsid w:val="00EC1F1E"/>
    <w:rsid w:val="00EC2103"/>
    <w:rsid w:val="00EC23CC"/>
    <w:rsid w:val="00EC2466"/>
    <w:rsid w:val="00EC2670"/>
    <w:rsid w:val="00EC2817"/>
    <w:rsid w:val="00EC29CF"/>
    <w:rsid w:val="00EC2ABE"/>
    <w:rsid w:val="00EC2E0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D8"/>
    <w:rsid w:val="00EC3FC8"/>
    <w:rsid w:val="00EC4087"/>
    <w:rsid w:val="00EC40C0"/>
    <w:rsid w:val="00EC43E8"/>
    <w:rsid w:val="00EC4639"/>
    <w:rsid w:val="00EC46C9"/>
    <w:rsid w:val="00EC46D0"/>
    <w:rsid w:val="00EC4737"/>
    <w:rsid w:val="00EC4A2C"/>
    <w:rsid w:val="00EC4FA9"/>
    <w:rsid w:val="00EC5047"/>
    <w:rsid w:val="00EC5147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291"/>
    <w:rsid w:val="00EC62D7"/>
    <w:rsid w:val="00EC63BF"/>
    <w:rsid w:val="00EC64AE"/>
    <w:rsid w:val="00EC668B"/>
    <w:rsid w:val="00EC6E8E"/>
    <w:rsid w:val="00EC6F31"/>
    <w:rsid w:val="00EC7312"/>
    <w:rsid w:val="00EC7336"/>
    <w:rsid w:val="00EC7490"/>
    <w:rsid w:val="00EC76CF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9A6"/>
    <w:rsid w:val="00ED0B94"/>
    <w:rsid w:val="00ED0C77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E13"/>
    <w:rsid w:val="00ED2FB7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D1"/>
    <w:rsid w:val="00ED4617"/>
    <w:rsid w:val="00ED466A"/>
    <w:rsid w:val="00ED46AB"/>
    <w:rsid w:val="00ED477F"/>
    <w:rsid w:val="00ED47EF"/>
    <w:rsid w:val="00ED4B20"/>
    <w:rsid w:val="00ED4BD3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67F"/>
    <w:rsid w:val="00ED56CC"/>
    <w:rsid w:val="00ED59A9"/>
    <w:rsid w:val="00ED5AAC"/>
    <w:rsid w:val="00ED5C03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E48"/>
    <w:rsid w:val="00ED6E69"/>
    <w:rsid w:val="00ED6F39"/>
    <w:rsid w:val="00ED6F56"/>
    <w:rsid w:val="00ED70C2"/>
    <w:rsid w:val="00ED7409"/>
    <w:rsid w:val="00ED747C"/>
    <w:rsid w:val="00ED75FD"/>
    <w:rsid w:val="00ED765F"/>
    <w:rsid w:val="00ED7919"/>
    <w:rsid w:val="00ED7960"/>
    <w:rsid w:val="00ED79FD"/>
    <w:rsid w:val="00ED7A57"/>
    <w:rsid w:val="00ED7A5E"/>
    <w:rsid w:val="00ED7AB7"/>
    <w:rsid w:val="00ED7BA2"/>
    <w:rsid w:val="00ED7DFC"/>
    <w:rsid w:val="00ED7E96"/>
    <w:rsid w:val="00ED7FE7"/>
    <w:rsid w:val="00ED7FEA"/>
    <w:rsid w:val="00EE0115"/>
    <w:rsid w:val="00EE011F"/>
    <w:rsid w:val="00EE0429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251"/>
    <w:rsid w:val="00EE14CD"/>
    <w:rsid w:val="00EE15BA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30F"/>
    <w:rsid w:val="00EE33FA"/>
    <w:rsid w:val="00EE3452"/>
    <w:rsid w:val="00EE3476"/>
    <w:rsid w:val="00EE359E"/>
    <w:rsid w:val="00EE35B3"/>
    <w:rsid w:val="00EE3618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CE"/>
    <w:rsid w:val="00EE50CA"/>
    <w:rsid w:val="00EE5111"/>
    <w:rsid w:val="00EE560B"/>
    <w:rsid w:val="00EE566E"/>
    <w:rsid w:val="00EE56B5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68"/>
    <w:rsid w:val="00EE693A"/>
    <w:rsid w:val="00EE6A4E"/>
    <w:rsid w:val="00EE6ACA"/>
    <w:rsid w:val="00EE6CAA"/>
    <w:rsid w:val="00EE6CE8"/>
    <w:rsid w:val="00EE707B"/>
    <w:rsid w:val="00EE73C4"/>
    <w:rsid w:val="00EE7655"/>
    <w:rsid w:val="00EE7695"/>
    <w:rsid w:val="00EE76BA"/>
    <w:rsid w:val="00EE7721"/>
    <w:rsid w:val="00EE7851"/>
    <w:rsid w:val="00EE799B"/>
    <w:rsid w:val="00EE7AC8"/>
    <w:rsid w:val="00EE7BE5"/>
    <w:rsid w:val="00EE7BED"/>
    <w:rsid w:val="00EE7DAE"/>
    <w:rsid w:val="00EE7E32"/>
    <w:rsid w:val="00EE7F23"/>
    <w:rsid w:val="00EF00D2"/>
    <w:rsid w:val="00EF014B"/>
    <w:rsid w:val="00EF0245"/>
    <w:rsid w:val="00EF0567"/>
    <w:rsid w:val="00EF0641"/>
    <w:rsid w:val="00EF06FB"/>
    <w:rsid w:val="00EF07D4"/>
    <w:rsid w:val="00EF080A"/>
    <w:rsid w:val="00EF0A28"/>
    <w:rsid w:val="00EF0DFD"/>
    <w:rsid w:val="00EF102C"/>
    <w:rsid w:val="00EF13A4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2280"/>
    <w:rsid w:val="00EF233D"/>
    <w:rsid w:val="00EF264F"/>
    <w:rsid w:val="00EF26FC"/>
    <w:rsid w:val="00EF293E"/>
    <w:rsid w:val="00EF29CE"/>
    <w:rsid w:val="00EF29F5"/>
    <w:rsid w:val="00EF2BA9"/>
    <w:rsid w:val="00EF2BE0"/>
    <w:rsid w:val="00EF2C8C"/>
    <w:rsid w:val="00EF2DAC"/>
    <w:rsid w:val="00EF2DE1"/>
    <w:rsid w:val="00EF2E00"/>
    <w:rsid w:val="00EF3060"/>
    <w:rsid w:val="00EF3068"/>
    <w:rsid w:val="00EF3331"/>
    <w:rsid w:val="00EF33F0"/>
    <w:rsid w:val="00EF37BD"/>
    <w:rsid w:val="00EF3BC4"/>
    <w:rsid w:val="00EF3BED"/>
    <w:rsid w:val="00EF3C44"/>
    <w:rsid w:val="00EF3C78"/>
    <w:rsid w:val="00EF3CAA"/>
    <w:rsid w:val="00EF3CEF"/>
    <w:rsid w:val="00EF3E33"/>
    <w:rsid w:val="00EF4052"/>
    <w:rsid w:val="00EF40A1"/>
    <w:rsid w:val="00EF4386"/>
    <w:rsid w:val="00EF47FD"/>
    <w:rsid w:val="00EF488B"/>
    <w:rsid w:val="00EF4A28"/>
    <w:rsid w:val="00EF4A64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A6"/>
    <w:rsid w:val="00EF59D8"/>
    <w:rsid w:val="00EF5A74"/>
    <w:rsid w:val="00EF5AF1"/>
    <w:rsid w:val="00EF5E9B"/>
    <w:rsid w:val="00EF5F9B"/>
    <w:rsid w:val="00EF5FB4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7065"/>
    <w:rsid w:val="00EF7135"/>
    <w:rsid w:val="00EF72B2"/>
    <w:rsid w:val="00EF73FA"/>
    <w:rsid w:val="00EF791B"/>
    <w:rsid w:val="00EF7A62"/>
    <w:rsid w:val="00EF7C1E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905"/>
    <w:rsid w:val="00F00913"/>
    <w:rsid w:val="00F00981"/>
    <w:rsid w:val="00F00B0A"/>
    <w:rsid w:val="00F00B1E"/>
    <w:rsid w:val="00F00BA4"/>
    <w:rsid w:val="00F00C76"/>
    <w:rsid w:val="00F00C79"/>
    <w:rsid w:val="00F00EFA"/>
    <w:rsid w:val="00F00F65"/>
    <w:rsid w:val="00F01125"/>
    <w:rsid w:val="00F01171"/>
    <w:rsid w:val="00F0150C"/>
    <w:rsid w:val="00F0158C"/>
    <w:rsid w:val="00F01679"/>
    <w:rsid w:val="00F017B1"/>
    <w:rsid w:val="00F01864"/>
    <w:rsid w:val="00F018D0"/>
    <w:rsid w:val="00F01AB3"/>
    <w:rsid w:val="00F01C3F"/>
    <w:rsid w:val="00F01C71"/>
    <w:rsid w:val="00F01F34"/>
    <w:rsid w:val="00F022AE"/>
    <w:rsid w:val="00F027A0"/>
    <w:rsid w:val="00F027F9"/>
    <w:rsid w:val="00F028FF"/>
    <w:rsid w:val="00F029B6"/>
    <w:rsid w:val="00F02BC4"/>
    <w:rsid w:val="00F02CA1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604"/>
    <w:rsid w:val="00F04630"/>
    <w:rsid w:val="00F0478F"/>
    <w:rsid w:val="00F04B98"/>
    <w:rsid w:val="00F04DC7"/>
    <w:rsid w:val="00F04E34"/>
    <w:rsid w:val="00F051C1"/>
    <w:rsid w:val="00F05260"/>
    <w:rsid w:val="00F05400"/>
    <w:rsid w:val="00F0568A"/>
    <w:rsid w:val="00F0579A"/>
    <w:rsid w:val="00F059C7"/>
    <w:rsid w:val="00F05AE0"/>
    <w:rsid w:val="00F05BEA"/>
    <w:rsid w:val="00F05D47"/>
    <w:rsid w:val="00F05D4B"/>
    <w:rsid w:val="00F0601E"/>
    <w:rsid w:val="00F0616B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70"/>
    <w:rsid w:val="00F10517"/>
    <w:rsid w:val="00F106AF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0A2"/>
    <w:rsid w:val="00F1115A"/>
    <w:rsid w:val="00F112E5"/>
    <w:rsid w:val="00F113A4"/>
    <w:rsid w:val="00F116FB"/>
    <w:rsid w:val="00F11770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C1B"/>
    <w:rsid w:val="00F12E99"/>
    <w:rsid w:val="00F12F8E"/>
    <w:rsid w:val="00F13014"/>
    <w:rsid w:val="00F130C3"/>
    <w:rsid w:val="00F13312"/>
    <w:rsid w:val="00F1344F"/>
    <w:rsid w:val="00F136A8"/>
    <w:rsid w:val="00F136AC"/>
    <w:rsid w:val="00F138FF"/>
    <w:rsid w:val="00F13907"/>
    <w:rsid w:val="00F13BA0"/>
    <w:rsid w:val="00F13BA4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642"/>
    <w:rsid w:val="00F14A26"/>
    <w:rsid w:val="00F14CA9"/>
    <w:rsid w:val="00F14E1D"/>
    <w:rsid w:val="00F14F58"/>
    <w:rsid w:val="00F15135"/>
    <w:rsid w:val="00F15239"/>
    <w:rsid w:val="00F153A3"/>
    <w:rsid w:val="00F153E9"/>
    <w:rsid w:val="00F15566"/>
    <w:rsid w:val="00F155DE"/>
    <w:rsid w:val="00F156A4"/>
    <w:rsid w:val="00F15907"/>
    <w:rsid w:val="00F15B5D"/>
    <w:rsid w:val="00F15C3E"/>
    <w:rsid w:val="00F15C94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714"/>
    <w:rsid w:val="00F17BFC"/>
    <w:rsid w:val="00F17CEC"/>
    <w:rsid w:val="00F17D96"/>
    <w:rsid w:val="00F17EB3"/>
    <w:rsid w:val="00F17EFF"/>
    <w:rsid w:val="00F17F8A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B1"/>
    <w:rsid w:val="00F216FE"/>
    <w:rsid w:val="00F217BE"/>
    <w:rsid w:val="00F2181A"/>
    <w:rsid w:val="00F218FD"/>
    <w:rsid w:val="00F2198D"/>
    <w:rsid w:val="00F219D5"/>
    <w:rsid w:val="00F21AD7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EB"/>
    <w:rsid w:val="00F2282F"/>
    <w:rsid w:val="00F228AB"/>
    <w:rsid w:val="00F22BE2"/>
    <w:rsid w:val="00F22E59"/>
    <w:rsid w:val="00F23097"/>
    <w:rsid w:val="00F231C9"/>
    <w:rsid w:val="00F2339F"/>
    <w:rsid w:val="00F23614"/>
    <w:rsid w:val="00F2370D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9"/>
    <w:rsid w:val="00F24464"/>
    <w:rsid w:val="00F24702"/>
    <w:rsid w:val="00F247FC"/>
    <w:rsid w:val="00F24983"/>
    <w:rsid w:val="00F24986"/>
    <w:rsid w:val="00F24995"/>
    <w:rsid w:val="00F24A80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719"/>
    <w:rsid w:val="00F257A2"/>
    <w:rsid w:val="00F257B3"/>
    <w:rsid w:val="00F25883"/>
    <w:rsid w:val="00F259B4"/>
    <w:rsid w:val="00F25A26"/>
    <w:rsid w:val="00F25A3B"/>
    <w:rsid w:val="00F25EAB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E06"/>
    <w:rsid w:val="00F26FB7"/>
    <w:rsid w:val="00F26FFE"/>
    <w:rsid w:val="00F27099"/>
    <w:rsid w:val="00F2710C"/>
    <w:rsid w:val="00F271AD"/>
    <w:rsid w:val="00F2745B"/>
    <w:rsid w:val="00F2748D"/>
    <w:rsid w:val="00F276B1"/>
    <w:rsid w:val="00F27880"/>
    <w:rsid w:val="00F2795E"/>
    <w:rsid w:val="00F27A14"/>
    <w:rsid w:val="00F27AC0"/>
    <w:rsid w:val="00F27B4A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E0A"/>
    <w:rsid w:val="00F30E83"/>
    <w:rsid w:val="00F3114F"/>
    <w:rsid w:val="00F3127F"/>
    <w:rsid w:val="00F31329"/>
    <w:rsid w:val="00F313F3"/>
    <w:rsid w:val="00F31648"/>
    <w:rsid w:val="00F317EA"/>
    <w:rsid w:val="00F31978"/>
    <w:rsid w:val="00F31AC3"/>
    <w:rsid w:val="00F31CAF"/>
    <w:rsid w:val="00F31ECC"/>
    <w:rsid w:val="00F31F8A"/>
    <w:rsid w:val="00F3215E"/>
    <w:rsid w:val="00F32465"/>
    <w:rsid w:val="00F327E2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74"/>
    <w:rsid w:val="00F346E5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A5"/>
    <w:rsid w:val="00F35D2C"/>
    <w:rsid w:val="00F35DB5"/>
    <w:rsid w:val="00F362C4"/>
    <w:rsid w:val="00F36544"/>
    <w:rsid w:val="00F366C9"/>
    <w:rsid w:val="00F36718"/>
    <w:rsid w:val="00F367BA"/>
    <w:rsid w:val="00F367D3"/>
    <w:rsid w:val="00F368DC"/>
    <w:rsid w:val="00F36C9C"/>
    <w:rsid w:val="00F36E35"/>
    <w:rsid w:val="00F36EB3"/>
    <w:rsid w:val="00F36F71"/>
    <w:rsid w:val="00F37165"/>
    <w:rsid w:val="00F371D4"/>
    <w:rsid w:val="00F379A9"/>
    <w:rsid w:val="00F37A36"/>
    <w:rsid w:val="00F37B36"/>
    <w:rsid w:val="00F37E32"/>
    <w:rsid w:val="00F40036"/>
    <w:rsid w:val="00F402B8"/>
    <w:rsid w:val="00F402CE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482"/>
    <w:rsid w:val="00F415F8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606"/>
    <w:rsid w:val="00F4362C"/>
    <w:rsid w:val="00F4365F"/>
    <w:rsid w:val="00F436AF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37D"/>
    <w:rsid w:val="00F454AA"/>
    <w:rsid w:val="00F45956"/>
    <w:rsid w:val="00F45B6B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55C"/>
    <w:rsid w:val="00F465FC"/>
    <w:rsid w:val="00F46642"/>
    <w:rsid w:val="00F467A3"/>
    <w:rsid w:val="00F46848"/>
    <w:rsid w:val="00F46909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8DD"/>
    <w:rsid w:val="00F4790A"/>
    <w:rsid w:val="00F47C55"/>
    <w:rsid w:val="00F47F50"/>
    <w:rsid w:val="00F47F63"/>
    <w:rsid w:val="00F47F70"/>
    <w:rsid w:val="00F5011C"/>
    <w:rsid w:val="00F50214"/>
    <w:rsid w:val="00F5036C"/>
    <w:rsid w:val="00F50497"/>
    <w:rsid w:val="00F50589"/>
    <w:rsid w:val="00F50A8A"/>
    <w:rsid w:val="00F50AEE"/>
    <w:rsid w:val="00F50B54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960"/>
    <w:rsid w:val="00F519A5"/>
    <w:rsid w:val="00F51A62"/>
    <w:rsid w:val="00F51B50"/>
    <w:rsid w:val="00F51DF2"/>
    <w:rsid w:val="00F51EB2"/>
    <w:rsid w:val="00F51F80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93A"/>
    <w:rsid w:val="00F52965"/>
    <w:rsid w:val="00F52BBB"/>
    <w:rsid w:val="00F52BBE"/>
    <w:rsid w:val="00F52C23"/>
    <w:rsid w:val="00F52DFA"/>
    <w:rsid w:val="00F52E1F"/>
    <w:rsid w:val="00F52FE4"/>
    <w:rsid w:val="00F53905"/>
    <w:rsid w:val="00F53A7D"/>
    <w:rsid w:val="00F53A91"/>
    <w:rsid w:val="00F53BED"/>
    <w:rsid w:val="00F53E29"/>
    <w:rsid w:val="00F53E99"/>
    <w:rsid w:val="00F542DC"/>
    <w:rsid w:val="00F543D4"/>
    <w:rsid w:val="00F544A4"/>
    <w:rsid w:val="00F545FF"/>
    <w:rsid w:val="00F54736"/>
    <w:rsid w:val="00F54A09"/>
    <w:rsid w:val="00F54B7F"/>
    <w:rsid w:val="00F54C06"/>
    <w:rsid w:val="00F54D92"/>
    <w:rsid w:val="00F550BF"/>
    <w:rsid w:val="00F553CA"/>
    <w:rsid w:val="00F553E6"/>
    <w:rsid w:val="00F55627"/>
    <w:rsid w:val="00F556BB"/>
    <w:rsid w:val="00F55720"/>
    <w:rsid w:val="00F55758"/>
    <w:rsid w:val="00F55851"/>
    <w:rsid w:val="00F558A7"/>
    <w:rsid w:val="00F5595D"/>
    <w:rsid w:val="00F559AC"/>
    <w:rsid w:val="00F559E7"/>
    <w:rsid w:val="00F55A37"/>
    <w:rsid w:val="00F55E94"/>
    <w:rsid w:val="00F5602A"/>
    <w:rsid w:val="00F56196"/>
    <w:rsid w:val="00F56285"/>
    <w:rsid w:val="00F56323"/>
    <w:rsid w:val="00F5638F"/>
    <w:rsid w:val="00F56483"/>
    <w:rsid w:val="00F564F5"/>
    <w:rsid w:val="00F564F6"/>
    <w:rsid w:val="00F567D8"/>
    <w:rsid w:val="00F568D0"/>
    <w:rsid w:val="00F56A4E"/>
    <w:rsid w:val="00F56D8C"/>
    <w:rsid w:val="00F57056"/>
    <w:rsid w:val="00F571B6"/>
    <w:rsid w:val="00F571B8"/>
    <w:rsid w:val="00F572E5"/>
    <w:rsid w:val="00F57377"/>
    <w:rsid w:val="00F57432"/>
    <w:rsid w:val="00F57493"/>
    <w:rsid w:val="00F57505"/>
    <w:rsid w:val="00F57649"/>
    <w:rsid w:val="00F577B8"/>
    <w:rsid w:val="00F5797E"/>
    <w:rsid w:val="00F57AAF"/>
    <w:rsid w:val="00F57B22"/>
    <w:rsid w:val="00F57C01"/>
    <w:rsid w:val="00F57C1A"/>
    <w:rsid w:val="00F57EBD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0C6A"/>
    <w:rsid w:val="00F61063"/>
    <w:rsid w:val="00F610EE"/>
    <w:rsid w:val="00F61174"/>
    <w:rsid w:val="00F61307"/>
    <w:rsid w:val="00F613E5"/>
    <w:rsid w:val="00F614ED"/>
    <w:rsid w:val="00F6165F"/>
    <w:rsid w:val="00F61975"/>
    <w:rsid w:val="00F61983"/>
    <w:rsid w:val="00F61B0E"/>
    <w:rsid w:val="00F61BE8"/>
    <w:rsid w:val="00F61CDA"/>
    <w:rsid w:val="00F6222C"/>
    <w:rsid w:val="00F623F5"/>
    <w:rsid w:val="00F6242D"/>
    <w:rsid w:val="00F625F6"/>
    <w:rsid w:val="00F62693"/>
    <w:rsid w:val="00F62695"/>
    <w:rsid w:val="00F62806"/>
    <w:rsid w:val="00F629FC"/>
    <w:rsid w:val="00F62C33"/>
    <w:rsid w:val="00F62DEE"/>
    <w:rsid w:val="00F62EB6"/>
    <w:rsid w:val="00F62EEB"/>
    <w:rsid w:val="00F63045"/>
    <w:rsid w:val="00F6310B"/>
    <w:rsid w:val="00F632C6"/>
    <w:rsid w:val="00F63523"/>
    <w:rsid w:val="00F635C6"/>
    <w:rsid w:val="00F63602"/>
    <w:rsid w:val="00F638A5"/>
    <w:rsid w:val="00F63915"/>
    <w:rsid w:val="00F63917"/>
    <w:rsid w:val="00F63D49"/>
    <w:rsid w:val="00F63E9D"/>
    <w:rsid w:val="00F63FA6"/>
    <w:rsid w:val="00F63FBE"/>
    <w:rsid w:val="00F6401C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86"/>
    <w:rsid w:val="00F651B2"/>
    <w:rsid w:val="00F65440"/>
    <w:rsid w:val="00F656E4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9F"/>
    <w:rsid w:val="00F66C11"/>
    <w:rsid w:val="00F66D79"/>
    <w:rsid w:val="00F66E7A"/>
    <w:rsid w:val="00F66E89"/>
    <w:rsid w:val="00F66F0B"/>
    <w:rsid w:val="00F670ED"/>
    <w:rsid w:val="00F671A3"/>
    <w:rsid w:val="00F671D3"/>
    <w:rsid w:val="00F67202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D2B"/>
    <w:rsid w:val="00F67FD7"/>
    <w:rsid w:val="00F7009D"/>
    <w:rsid w:val="00F70228"/>
    <w:rsid w:val="00F7025D"/>
    <w:rsid w:val="00F70509"/>
    <w:rsid w:val="00F708FB"/>
    <w:rsid w:val="00F70B25"/>
    <w:rsid w:val="00F70BF5"/>
    <w:rsid w:val="00F70CD1"/>
    <w:rsid w:val="00F70DAD"/>
    <w:rsid w:val="00F70E5E"/>
    <w:rsid w:val="00F70E9F"/>
    <w:rsid w:val="00F710D8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8D8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354"/>
    <w:rsid w:val="00F754B0"/>
    <w:rsid w:val="00F754EF"/>
    <w:rsid w:val="00F758DC"/>
    <w:rsid w:val="00F75C44"/>
    <w:rsid w:val="00F75E78"/>
    <w:rsid w:val="00F75ECE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FA2"/>
    <w:rsid w:val="00F76FAE"/>
    <w:rsid w:val="00F76FBC"/>
    <w:rsid w:val="00F77000"/>
    <w:rsid w:val="00F77053"/>
    <w:rsid w:val="00F772CB"/>
    <w:rsid w:val="00F77300"/>
    <w:rsid w:val="00F773D2"/>
    <w:rsid w:val="00F77472"/>
    <w:rsid w:val="00F775F9"/>
    <w:rsid w:val="00F77727"/>
    <w:rsid w:val="00F77761"/>
    <w:rsid w:val="00F777A0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953"/>
    <w:rsid w:val="00F80C1F"/>
    <w:rsid w:val="00F81045"/>
    <w:rsid w:val="00F810C4"/>
    <w:rsid w:val="00F8114C"/>
    <w:rsid w:val="00F811FC"/>
    <w:rsid w:val="00F81464"/>
    <w:rsid w:val="00F81484"/>
    <w:rsid w:val="00F8156B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9B"/>
    <w:rsid w:val="00F826EA"/>
    <w:rsid w:val="00F82762"/>
    <w:rsid w:val="00F827D5"/>
    <w:rsid w:val="00F829A2"/>
    <w:rsid w:val="00F82A83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EA2"/>
    <w:rsid w:val="00F83FB7"/>
    <w:rsid w:val="00F84002"/>
    <w:rsid w:val="00F84133"/>
    <w:rsid w:val="00F84347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0B"/>
    <w:rsid w:val="00F84F89"/>
    <w:rsid w:val="00F850AE"/>
    <w:rsid w:val="00F85189"/>
    <w:rsid w:val="00F852F2"/>
    <w:rsid w:val="00F85331"/>
    <w:rsid w:val="00F85379"/>
    <w:rsid w:val="00F85628"/>
    <w:rsid w:val="00F85B67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6E82"/>
    <w:rsid w:val="00F87343"/>
    <w:rsid w:val="00F874F4"/>
    <w:rsid w:val="00F87870"/>
    <w:rsid w:val="00F87AC7"/>
    <w:rsid w:val="00F87AEE"/>
    <w:rsid w:val="00F87C89"/>
    <w:rsid w:val="00F87F6B"/>
    <w:rsid w:val="00F900B0"/>
    <w:rsid w:val="00F900F2"/>
    <w:rsid w:val="00F9020A"/>
    <w:rsid w:val="00F90295"/>
    <w:rsid w:val="00F903CB"/>
    <w:rsid w:val="00F903E2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271"/>
    <w:rsid w:val="00F92321"/>
    <w:rsid w:val="00F9239B"/>
    <w:rsid w:val="00F923A0"/>
    <w:rsid w:val="00F925A7"/>
    <w:rsid w:val="00F92615"/>
    <w:rsid w:val="00F92707"/>
    <w:rsid w:val="00F92C82"/>
    <w:rsid w:val="00F92D5B"/>
    <w:rsid w:val="00F92F00"/>
    <w:rsid w:val="00F9301D"/>
    <w:rsid w:val="00F9303B"/>
    <w:rsid w:val="00F930F9"/>
    <w:rsid w:val="00F931EC"/>
    <w:rsid w:val="00F93314"/>
    <w:rsid w:val="00F934C1"/>
    <w:rsid w:val="00F93528"/>
    <w:rsid w:val="00F9353B"/>
    <w:rsid w:val="00F93792"/>
    <w:rsid w:val="00F93866"/>
    <w:rsid w:val="00F938A8"/>
    <w:rsid w:val="00F939A5"/>
    <w:rsid w:val="00F939B2"/>
    <w:rsid w:val="00F93D50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8B7"/>
    <w:rsid w:val="00F95953"/>
    <w:rsid w:val="00F95C62"/>
    <w:rsid w:val="00F960C2"/>
    <w:rsid w:val="00F9620F"/>
    <w:rsid w:val="00F965F1"/>
    <w:rsid w:val="00F966B2"/>
    <w:rsid w:val="00F96CE7"/>
    <w:rsid w:val="00F96D4D"/>
    <w:rsid w:val="00F96E44"/>
    <w:rsid w:val="00F97440"/>
    <w:rsid w:val="00F9748C"/>
    <w:rsid w:val="00F97A56"/>
    <w:rsid w:val="00F97B5F"/>
    <w:rsid w:val="00F97BE8"/>
    <w:rsid w:val="00F97E30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D"/>
    <w:rsid w:val="00FA1D69"/>
    <w:rsid w:val="00FA1DA8"/>
    <w:rsid w:val="00FA1E78"/>
    <w:rsid w:val="00FA2188"/>
    <w:rsid w:val="00FA2314"/>
    <w:rsid w:val="00FA256A"/>
    <w:rsid w:val="00FA26B7"/>
    <w:rsid w:val="00FA2A26"/>
    <w:rsid w:val="00FA2A8E"/>
    <w:rsid w:val="00FA2AAB"/>
    <w:rsid w:val="00FA2B21"/>
    <w:rsid w:val="00FA2B43"/>
    <w:rsid w:val="00FA2CE3"/>
    <w:rsid w:val="00FA3174"/>
    <w:rsid w:val="00FA325F"/>
    <w:rsid w:val="00FA32C8"/>
    <w:rsid w:val="00FA3378"/>
    <w:rsid w:val="00FA33DB"/>
    <w:rsid w:val="00FA3415"/>
    <w:rsid w:val="00FA34AA"/>
    <w:rsid w:val="00FA3A6F"/>
    <w:rsid w:val="00FA4275"/>
    <w:rsid w:val="00FA43A7"/>
    <w:rsid w:val="00FA45E0"/>
    <w:rsid w:val="00FA479F"/>
    <w:rsid w:val="00FA4916"/>
    <w:rsid w:val="00FA4924"/>
    <w:rsid w:val="00FA4A54"/>
    <w:rsid w:val="00FA4AC7"/>
    <w:rsid w:val="00FA4C97"/>
    <w:rsid w:val="00FA4F5E"/>
    <w:rsid w:val="00FA5069"/>
    <w:rsid w:val="00FA50BC"/>
    <w:rsid w:val="00FA5295"/>
    <w:rsid w:val="00FA553A"/>
    <w:rsid w:val="00FA5551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E1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77C"/>
    <w:rsid w:val="00FA7961"/>
    <w:rsid w:val="00FA7C00"/>
    <w:rsid w:val="00FA7C69"/>
    <w:rsid w:val="00FA7C85"/>
    <w:rsid w:val="00FA7F1E"/>
    <w:rsid w:val="00FB01A6"/>
    <w:rsid w:val="00FB0272"/>
    <w:rsid w:val="00FB0440"/>
    <w:rsid w:val="00FB04E9"/>
    <w:rsid w:val="00FB0627"/>
    <w:rsid w:val="00FB0638"/>
    <w:rsid w:val="00FB0731"/>
    <w:rsid w:val="00FB07B8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4E4"/>
    <w:rsid w:val="00FB25C6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6B"/>
    <w:rsid w:val="00FB346C"/>
    <w:rsid w:val="00FB34BC"/>
    <w:rsid w:val="00FB3615"/>
    <w:rsid w:val="00FB361C"/>
    <w:rsid w:val="00FB364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A8"/>
    <w:rsid w:val="00FB4116"/>
    <w:rsid w:val="00FB4126"/>
    <w:rsid w:val="00FB445A"/>
    <w:rsid w:val="00FB44F1"/>
    <w:rsid w:val="00FB4562"/>
    <w:rsid w:val="00FB4583"/>
    <w:rsid w:val="00FB461E"/>
    <w:rsid w:val="00FB463A"/>
    <w:rsid w:val="00FB470E"/>
    <w:rsid w:val="00FB479D"/>
    <w:rsid w:val="00FB4871"/>
    <w:rsid w:val="00FB4874"/>
    <w:rsid w:val="00FB4A4C"/>
    <w:rsid w:val="00FB4DA7"/>
    <w:rsid w:val="00FB4DC4"/>
    <w:rsid w:val="00FB5162"/>
    <w:rsid w:val="00FB516C"/>
    <w:rsid w:val="00FB5294"/>
    <w:rsid w:val="00FB5332"/>
    <w:rsid w:val="00FB5447"/>
    <w:rsid w:val="00FB54AB"/>
    <w:rsid w:val="00FB56F2"/>
    <w:rsid w:val="00FB5A7A"/>
    <w:rsid w:val="00FB5B09"/>
    <w:rsid w:val="00FB5C12"/>
    <w:rsid w:val="00FB5C49"/>
    <w:rsid w:val="00FB5CE6"/>
    <w:rsid w:val="00FB5D40"/>
    <w:rsid w:val="00FB5E4B"/>
    <w:rsid w:val="00FB5FB3"/>
    <w:rsid w:val="00FB609A"/>
    <w:rsid w:val="00FB614E"/>
    <w:rsid w:val="00FB64AF"/>
    <w:rsid w:val="00FB64F7"/>
    <w:rsid w:val="00FB6665"/>
    <w:rsid w:val="00FB66F6"/>
    <w:rsid w:val="00FB6CF7"/>
    <w:rsid w:val="00FB6F03"/>
    <w:rsid w:val="00FB6F4F"/>
    <w:rsid w:val="00FB7096"/>
    <w:rsid w:val="00FB70B7"/>
    <w:rsid w:val="00FB70DA"/>
    <w:rsid w:val="00FB722D"/>
    <w:rsid w:val="00FB732C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DAB"/>
    <w:rsid w:val="00FC0EF8"/>
    <w:rsid w:val="00FC1161"/>
    <w:rsid w:val="00FC11BB"/>
    <w:rsid w:val="00FC11DB"/>
    <w:rsid w:val="00FC1380"/>
    <w:rsid w:val="00FC159C"/>
    <w:rsid w:val="00FC15AE"/>
    <w:rsid w:val="00FC1891"/>
    <w:rsid w:val="00FC1944"/>
    <w:rsid w:val="00FC1C7B"/>
    <w:rsid w:val="00FC1D0A"/>
    <w:rsid w:val="00FC1D5A"/>
    <w:rsid w:val="00FC1DDF"/>
    <w:rsid w:val="00FC1E21"/>
    <w:rsid w:val="00FC1FC5"/>
    <w:rsid w:val="00FC2171"/>
    <w:rsid w:val="00FC21BC"/>
    <w:rsid w:val="00FC236A"/>
    <w:rsid w:val="00FC243F"/>
    <w:rsid w:val="00FC2474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F9A"/>
    <w:rsid w:val="00FC40DB"/>
    <w:rsid w:val="00FC40EC"/>
    <w:rsid w:val="00FC41F6"/>
    <w:rsid w:val="00FC44FA"/>
    <w:rsid w:val="00FC4593"/>
    <w:rsid w:val="00FC45CD"/>
    <w:rsid w:val="00FC461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1E4"/>
    <w:rsid w:val="00FC7405"/>
    <w:rsid w:val="00FC7512"/>
    <w:rsid w:val="00FC75B5"/>
    <w:rsid w:val="00FC7780"/>
    <w:rsid w:val="00FC7831"/>
    <w:rsid w:val="00FC7B56"/>
    <w:rsid w:val="00FC7B9F"/>
    <w:rsid w:val="00FD0226"/>
    <w:rsid w:val="00FD0464"/>
    <w:rsid w:val="00FD0491"/>
    <w:rsid w:val="00FD078D"/>
    <w:rsid w:val="00FD08DF"/>
    <w:rsid w:val="00FD0B3A"/>
    <w:rsid w:val="00FD0B65"/>
    <w:rsid w:val="00FD0BC6"/>
    <w:rsid w:val="00FD0D64"/>
    <w:rsid w:val="00FD0DC1"/>
    <w:rsid w:val="00FD0FCE"/>
    <w:rsid w:val="00FD1246"/>
    <w:rsid w:val="00FD144F"/>
    <w:rsid w:val="00FD1678"/>
    <w:rsid w:val="00FD1746"/>
    <w:rsid w:val="00FD1753"/>
    <w:rsid w:val="00FD17B1"/>
    <w:rsid w:val="00FD18B1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81E"/>
    <w:rsid w:val="00FD38C5"/>
    <w:rsid w:val="00FD390A"/>
    <w:rsid w:val="00FD3B3E"/>
    <w:rsid w:val="00FD3CF5"/>
    <w:rsid w:val="00FD3DB4"/>
    <w:rsid w:val="00FD4000"/>
    <w:rsid w:val="00FD4610"/>
    <w:rsid w:val="00FD48A5"/>
    <w:rsid w:val="00FD4924"/>
    <w:rsid w:val="00FD494A"/>
    <w:rsid w:val="00FD498C"/>
    <w:rsid w:val="00FD4DE5"/>
    <w:rsid w:val="00FD4E5D"/>
    <w:rsid w:val="00FD4F73"/>
    <w:rsid w:val="00FD4FE2"/>
    <w:rsid w:val="00FD5065"/>
    <w:rsid w:val="00FD51AA"/>
    <w:rsid w:val="00FD51BD"/>
    <w:rsid w:val="00FD53CF"/>
    <w:rsid w:val="00FD549E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3CE"/>
    <w:rsid w:val="00FD683C"/>
    <w:rsid w:val="00FD6859"/>
    <w:rsid w:val="00FD68A3"/>
    <w:rsid w:val="00FD6A11"/>
    <w:rsid w:val="00FD6AC4"/>
    <w:rsid w:val="00FD6AE6"/>
    <w:rsid w:val="00FD6CB6"/>
    <w:rsid w:val="00FD6DD0"/>
    <w:rsid w:val="00FD6E6C"/>
    <w:rsid w:val="00FD6F1E"/>
    <w:rsid w:val="00FD6F3C"/>
    <w:rsid w:val="00FD6F62"/>
    <w:rsid w:val="00FD7046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21F"/>
    <w:rsid w:val="00FE1355"/>
    <w:rsid w:val="00FE192A"/>
    <w:rsid w:val="00FE1A2E"/>
    <w:rsid w:val="00FE1AB8"/>
    <w:rsid w:val="00FE1ACC"/>
    <w:rsid w:val="00FE1AFC"/>
    <w:rsid w:val="00FE1C97"/>
    <w:rsid w:val="00FE1E00"/>
    <w:rsid w:val="00FE1F21"/>
    <w:rsid w:val="00FE2471"/>
    <w:rsid w:val="00FE258E"/>
    <w:rsid w:val="00FE2611"/>
    <w:rsid w:val="00FE29FF"/>
    <w:rsid w:val="00FE2AE8"/>
    <w:rsid w:val="00FE2C02"/>
    <w:rsid w:val="00FE2C23"/>
    <w:rsid w:val="00FE2CCB"/>
    <w:rsid w:val="00FE2CEB"/>
    <w:rsid w:val="00FE2EDE"/>
    <w:rsid w:val="00FE2F41"/>
    <w:rsid w:val="00FE2FF0"/>
    <w:rsid w:val="00FE30CF"/>
    <w:rsid w:val="00FE30EF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5C1"/>
    <w:rsid w:val="00FE486E"/>
    <w:rsid w:val="00FE4877"/>
    <w:rsid w:val="00FE4CC3"/>
    <w:rsid w:val="00FE4F5D"/>
    <w:rsid w:val="00FE510C"/>
    <w:rsid w:val="00FE51D9"/>
    <w:rsid w:val="00FE53DB"/>
    <w:rsid w:val="00FE541F"/>
    <w:rsid w:val="00FE54F7"/>
    <w:rsid w:val="00FE569A"/>
    <w:rsid w:val="00FE56CF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6072"/>
    <w:rsid w:val="00FE6135"/>
    <w:rsid w:val="00FE6154"/>
    <w:rsid w:val="00FE67AD"/>
    <w:rsid w:val="00FE6A28"/>
    <w:rsid w:val="00FE6B12"/>
    <w:rsid w:val="00FE6C60"/>
    <w:rsid w:val="00FE6D4D"/>
    <w:rsid w:val="00FE6DE7"/>
    <w:rsid w:val="00FE6E97"/>
    <w:rsid w:val="00FE711F"/>
    <w:rsid w:val="00FE71FD"/>
    <w:rsid w:val="00FE7321"/>
    <w:rsid w:val="00FE790E"/>
    <w:rsid w:val="00FE79C7"/>
    <w:rsid w:val="00FE79EA"/>
    <w:rsid w:val="00FE7D57"/>
    <w:rsid w:val="00FE7D9F"/>
    <w:rsid w:val="00FE7DF9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33"/>
    <w:rsid w:val="00FF300B"/>
    <w:rsid w:val="00FF3102"/>
    <w:rsid w:val="00FF384C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4C7"/>
    <w:rsid w:val="00FF551C"/>
    <w:rsid w:val="00FF5528"/>
    <w:rsid w:val="00FF5A2F"/>
    <w:rsid w:val="00FF5CD4"/>
    <w:rsid w:val="00FF5DA2"/>
    <w:rsid w:val="00FF5E6F"/>
    <w:rsid w:val="00FF5F63"/>
    <w:rsid w:val="00FF5FCA"/>
    <w:rsid w:val="00FF6047"/>
    <w:rsid w:val="00FF6191"/>
    <w:rsid w:val="00FF635A"/>
    <w:rsid w:val="00FF6491"/>
    <w:rsid w:val="00FF66F7"/>
    <w:rsid w:val="00FF6712"/>
    <w:rsid w:val="00FF6741"/>
    <w:rsid w:val="00FF67EE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FD69162"/>
    <w:rsid w:val="2871A908"/>
    <w:rsid w:val="2919F6AA"/>
    <w:rsid w:val="2AD8C88C"/>
    <w:rsid w:val="2EAA8CD3"/>
    <w:rsid w:val="3CB939E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E4C38942-0D18-415A-BBFF-3292EE43F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2E014-0708-44DC-9724-C42268A1A42E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3995950f-9cf1-4553-a302-545ab36cf70b"/>
    <ds:schemaRef ds:uri="518de180-63db-4acc-8bde-dd5ee2d509f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425</Words>
  <Characters>1658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Chanaporn, Hongviboonvate</cp:lastModifiedBy>
  <cp:revision>5</cp:revision>
  <cp:lastPrinted>2021-08-11T04:06:00Z</cp:lastPrinted>
  <dcterms:created xsi:type="dcterms:W3CDTF">2021-08-13T04:00:00Z</dcterms:created>
  <dcterms:modified xsi:type="dcterms:W3CDTF">2022-08-01T13:48:00Z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