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7920"/>
      </w:tblGrid>
      <w:tr w:rsidR="00897A8D" w:rsidRPr="00283726" w14:paraId="6643F109" w14:textId="77777777" w:rsidTr="00504DFC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BB32C20" w14:textId="04C2D73D" w:rsidR="00897A8D" w:rsidRPr="00166F75" w:rsidRDefault="00897A8D" w:rsidP="00166F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b/>
                <w:bCs/>
                <w:sz w:val="30"/>
                <w:szCs w:val="30"/>
              </w:rPr>
            </w:pPr>
            <w:r w:rsidRPr="00166F75">
              <w:rPr>
                <w:rFonts w:asciiTheme="majorBidi" w:eastAsia="Tahoma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3B08750" w14:textId="720FD9F9" w:rsidR="00897A8D" w:rsidRPr="00283726" w:rsidRDefault="00897A8D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eastAsia="Tahoma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</w:p>
        </w:tc>
      </w:tr>
      <w:tr w:rsidR="00B668CE" w:rsidRPr="00283726" w14:paraId="7D996611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782D277" w14:textId="77777777" w:rsidR="00B668CE" w:rsidRPr="00283726" w:rsidRDefault="00B668CE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16"/>
                <w:szCs w:val="16"/>
              </w:rPr>
            </w:pPr>
          </w:p>
        </w:tc>
        <w:tc>
          <w:tcPr>
            <w:tcW w:w="7920" w:type="dxa"/>
          </w:tcPr>
          <w:p w14:paraId="50D10428" w14:textId="77777777" w:rsidR="00B668CE" w:rsidRPr="00283726" w:rsidRDefault="00B668CE" w:rsidP="000429AC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8F7546" w:rsidRPr="00283726" w14:paraId="36B74325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B5CE62D" w14:textId="1EE249AE" w:rsidR="008F7546" w:rsidRPr="00283726" w:rsidRDefault="00AB2614" w:rsidP="00E3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7920" w:type="dxa"/>
          </w:tcPr>
          <w:p w14:paraId="45F72E47" w14:textId="77777777" w:rsidR="008F7546" w:rsidRPr="00283726" w:rsidRDefault="008F7546" w:rsidP="000429AC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rtl/>
                <w:cs/>
                <w:lang w:val="en-US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  <w:r w:rsidR="005819FB"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ระหว่างกาล</w:t>
            </w:r>
          </w:p>
        </w:tc>
      </w:tr>
      <w:tr w:rsidR="00262333" w:rsidRPr="00283726" w14:paraId="7C02FBB2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A09E887" w14:textId="506BFA5B" w:rsidR="00262333" w:rsidRPr="00283726" w:rsidRDefault="00AB2614" w:rsidP="00E3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eastAsia="Tahoma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492A6F77" w14:textId="196102B8" w:rsidR="00262333" w:rsidRPr="00283726" w:rsidRDefault="000B49A6" w:rsidP="000429AC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การเปลี่ยนแปลงนโยบายการบัญชี</w:t>
            </w:r>
          </w:p>
        </w:tc>
      </w:tr>
      <w:tr w:rsidR="005319A1" w:rsidRPr="00283726" w14:paraId="4E9C130A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2F9C956" w14:textId="235C8C02" w:rsidR="005319A1" w:rsidRPr="00283726" w:rsidRDefault="004D5644" w:rsidP="0053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53ADD39D" w14:textId="77777777" w:rsidR="005319A1" w:rsidRPr="00283726" w:rsidRDefault="005319A1" w:rsidP="005319A1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รายการกับบุคคลหรือกิจการที่เกี่ยวข้องกัน</w:t>
            </w:r>
          </w:p>
        </w:tc>
      </w:tr>
      <w:tr w:rsidR="005319A1" w:rsidRPr="00283726" w14:paraId="2E6B1130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4933AC7" w14:textId="69ADD339" w:rsidR="005319A1" w:rsidRPr="00283726" w:rsidRDefault="004D5644" w:rsidP="0053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2F42BD75" w14:textId="7FA2EBAC" w:rsidR="005319A1" w:rsidRPr="00283726" w:rsidRDefault="005319A1" w:rsidP="005319A1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  <w:r w:rsidR="00815AFC"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  <w:r w:rsidRPr="0028372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บริษัทร่วม</w:t>
            </w:r>
            <w:r w:rsidR="00815AFC"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และ</w:t>
            </w:r>
            <w:r w:rsidR="00815AFC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ตราสารทุน</w:t>
            </w:r>
          </w:p>
        </w:tc>
      </w:tr>
      <w:tr w:rsidR="00CD279C" w:rsidRPr="00283726" w14:paraId="5298AF6E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1E4F37BA" w14:textId="3771E29C" w:rsidR="00CD279C" w:rsidRDefault="00CD279C" w:rsidP="0053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>
              <w:rPr>
                <w:rFonts w:asciiTheme="majorBidi" w:eastAsia="Tahoma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14:paraId="6019A340" w14:textId="6DEE874A" w:rsidR="00CD279C" w:rsidRPr="00283726" w:rsidRDefault="00C82CCD" w:rsidP="005319A1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C82CCD"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>อสังหาริมทรัพย์เพื่อการลงทุน</w:t>
            </w:r>
          </w:p>
        </w:tc>
      </w:tr>
      <w:tr w:rsidR="005319A1" w:rsidRPr="00283726" w14:paraId="6ADF6BB9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3FEF3A0" w14:textId="1EBF4479" w:rsidR="005319A1" w:rsidRPr="00A94656" w:rsidRDefault="00576263" w:rsidP="0053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A94656">
              <w:rPr>
                <w:rFonts w:asciiTheme="majorBidi" w:eastAsia="Tahoma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7920" w:type="dxa"/>
          </w:tcPr>
          <w:p w14:paraId="76D52AFF" w14:textId="3FBB8068" w:rsidR="005319A1" w:rsidRPr="00A94656" w:rsidRDefault="005319A1" w:rsidP="005319A1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rtl/>
                <w:cs/>
              </w:rPr>
            </w:pPr>
            <w:r w:rsidRPr="00A9465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964044" w:rsidRPr="00283726" w14:paraId="4D4BFA0D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661C767" w14:textId="0691E102" w:rsidR="00964044" w:rsidRPr="00A94656" w:rsidRDefault="00B6051C" w:rsidP="0053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A94656">
              <w:rPr>
                <w:rFonts w:asciiTheme="majorBidi" w:eastAsia="Tahoma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7920" w:type="dxa"/>
          </w:tcPr>
          <w:p w14:paraId="702B6EF1" w14:textId="30DB7F11" w:rsidR="00964044" w:rsidRPr="00A94656" w:rsidRDefault="009A38C3" w:rsidP="005319A1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A94656"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หนี้สินระยะยาว</w:t>
            </w:r>
          </w:p>
        </w:tc>
      </w:tr>
      <w:tr w:rsidR="005319A1" w:rsidRPr="00283726" w14:paraId="2AB0F8E9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8F98797" w14:textId="19A1EC7A" w:rsidR="005319A1" w:rsidRPr="00A94656" w:rsidRDefault="00B6051C" w:rsidP="0053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A94656">
              <w:rPr>
                <w:rFonts w:asciiTheme="majorBidi" w:eastAsia="Tahoma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7920" w:type="dxa"/>
          </w:tcPr>
          <w:p w14:paraId="17D392BC" w14:textId="714311B7" w:rsidR="005319A1" w:rsidRPr="00A94656" w:rsidRDefault="005319A1" w:rsidP="005319A1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A94656"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>หุ้นกู้ด้อยสิทธิที่มีลักษณะคล้ายทุน</w:t>
            </w:r>
          </w:p>
        </w:tc>
      </w:tr>
      <w:tr w:rsidR="005319A1" w:rsidRPr="00283726" w14:paraId="2CFBE174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F17A78A" w14:textId="4EE754F4" w:rsidR="005319A1" w:rsidRPr="00A94656" w:rsidRDefault="00B6051C" w:rsidP="0053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A94656">
              <w:rPr>
                <w:rFonts w:asciiTheme="majorBidi" w:eastAsia="Tahoma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7920" w:type="dxa"/>
          </w:tcPr>
          <w:p w14:paraId="29834BB3" w14:textId="5CFB2592" w:rsidR="005319A1" w:rsidRPr="00A94656" w:rsidRDefault="005319A1" w:rsidP="005319A1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A9465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  <w:r w:rsidRPr="00A9465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ab/>
            </w:r>
          </w:p>
        </w:tc>
      </w:tr>
      <w:tr w:rsidR="005319A1" w:rsidRPr="00283726" w14:paraId="204B3F9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9819E69" w14:textId="1BF33412" w:rsidR="005319A1" w:rsidRPr="00A94656" w:rsidRDefault="00B6051C" w:rsidP="0053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lang w:val="en-AU"/>
              </w:rPr>
            </w:pPr>
            <w:r w:rsidRPr="00A94656">
              <w:rPr>
                <w:rFonts w:asciiTheme="majorBidi" w:eastAsia="Tahoma" w:hAnsiTheme="majorBidi" w:cstheme="majorBidi"/>
                <w:sz w:val="30"/>
                <w:szCs w:val="30"/>
                <w:lang w:val="en-AU"/>
              </w:rPr>
              <w:t>10</w:t>
            </w:r>
          </w:p>
        </w:tc>
        <w:tc>
          <w:tcPr>
            <w:tcW w:w="7920" w:type="dxa"/>
          </w:tcPr>
          <w:p w14:paraId="2CA71131" w14:textId="04E7D502" w:rsidR="005319A1" w:rsidRPr="00A94656" w:rsidRDefault="005319A1" w:rsidP="005319A1">
            <w:pPr>
              <w:pStyle w:val="nineptbodytextbullet"/>
              <w:tabs>
                <w:tab w:val="clear" w:pos="284"/>
                <w:tab w:val="left" w:pos="503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A9465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กำไรต่อหุ้น</w:t>
            </w:r>
          </w:p>
        </w:tc>
      </w:tr>
      <w:tr w:rsidR="00146F18" w:rsidRPr="00283726" w14:paraId="7EE947BD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8C76C92" w14:textId="6590C727" w:rsidR="00146F18" w:rsidRPr="00A94656" w:rsidRDefault="00146F18" w:rsidP="0053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lang w:val="en-AU"/>
              </w:rPr>
            </w:pPr>
            <w:r w:rsidRPr="00A94656">
              <w:rPr>
                <w:rFonts w:asciiTheme="majorBidi" w:eastAsia="Tahoma" w:hAnsiTheme="majorBidi" w:cstheme="majorBidi"/>
                <w:sz w:val="30"/>
                <w:szCs w:val="30"/>
                <w:lang w:val="en-AU"/>
              </w:rPr>
              <w:t>1</w:t>
            </w:r>
            <w:r w:rsidR="00A94656" w:rsidRPr="00A94656">
              <w:rPr>
                <w:rFonts w:asciiTheme="majorBidi" w:eastAsia="Tahoma" w:hAnsiTheme="majorBidi" w:cstheme="majorBidi"/>
                <w:sz w:val="30"/>
                <w:szCs w:val="30"/>
                <w:lang w:val="en-AU"/>
              </w:rPr>
              <w:t>1</w:t>
            </w:r>
          </w:p>
        </w:tc>
        <w:tc>
          <w:tcPr>
            <w:tcW w:w="7920" w:type="dxa"/>
          </w:tcPr>
          <w:p w14:paraId="559CE425" w14:textId="7D6E4AEF" w:rsidR="00146F18" w:rsidRPr="00A94656" w:rsidRDefault="00146F18" w:rsidP="005319A1">
            <w:pPr>
              <w:pStyle w:val="nineptbodytextbullet"/>
              <w:tabs>
                <w:tab w:val="clear" w:pos="284"/>
                <w:tab w:val="left" w:pos="503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A94656"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เงินปันผลจ่าย</w:t>
            </w:r>
          </w:p>
        </w:tc>
      </w:tr>
      <w:tr w:rsidR="005319A1" w:rsidRPr="00283726" w14:paraId="724FBCC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DAFEBA4" w14:textId="55533F70" w:rsidR="005319A1" w:rsidRPr="00A94656" w:rsidRDefault="00F02571" w:rsidP="0053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A94656"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  <w:r w:rsidR="00A94656" w:rsidRPr="00A94656">
              <w:rPr>
                <w:rFonts w:asciiTheme="majorBidi" w:eastAsia="Tahoma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7920" w:type="dxa"/>
          </w:tcPr>
          <w:p w14:paraId="60F0007E" w14:textId="04440B94" w:rsidR="005319A1" w:rsidRPr="00A94656" w:rsidRDefault="005319A1" w:rsidP="005319A1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A9465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5319A1" w:rsidRPr="00283726" w14:paraId="37DE49FE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3E1244F" w14:textId="4EA56B2A" w:rsidR="005319A1" w:rsidRPr="00A94656" w:rsidRDefault="00AB2614" w:rsidP="0053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A94656"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  <w:r w:rsidR="00A94656" w:rsidRPr="00A94656">
              <w:rPr>
                <w:rFonts w:asciiTheme="majorBidi" w:eastAsia="Tahoma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7920" w:type="dxa"/>
          </w:tcPr>
          <w:p w14:paraId="6F3AA524" w14:textId="71541DEE" w:rsidR="005319A1" w:rsidRPr="00A94656" w:rsidRDefault="005319A1" w:rsidP="005319A1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A9465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5319A1" w:rsidRPr="00283726" w14:paraId="6FA833A4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5C96F1C" w14:textId="7E5479E3" w:rsidR="005319A1" w:rsidRPr="00A94656" w:rsidRDefault="00AB2614" w:rsidP="0053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  <w:r w:rsidRPr="00A94656"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  <w:r w:rsidR="00A94656" w:rsidRPr="00A94656">
              <w:rPr>
                <w:rFonts w:asciiTheme="majorBidi" w:eastAsia="Tahoma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7920" w:type="dxa"/>
          </w:tcPr>
          <w:p w14:paraId="7BB87D34" w14:textId="6BA95C55" w:rsidR="005319A1" w:rsidRPr="00A94656" w:rsidRDefault="005319A1" w:rsidP="005319A1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A9465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การค้ำประกัน</w:t>
            </w:r>
          </w:p>
        </w:tc>
      </w:tr>
      <w:tr w:rsidR="005319A1" w:rsidRPr="00283726" w14:paraId="1722F868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9580CEB" w14:textId="4A472932" w:rsidR="005319A1" w:rsidRPr="00A94656" w:rsidRDefault="00AB2614" w:rsidP="0053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  <w:r w:rsidRPr="00A94656">
              <w:rPr>
                <w:rFonts w:asciiTheme="majorBidi" w:eastAsia="Tahoma" w:hAnsiTheme="majorBidi" w:cstheme="majorBidi"/>
                <w:sz w:val="30"/>
                <w:szCs w:val="30"/>
              </w:rPr>
              <w:t>1</w:t>
            </w:r>
            <w:r w:rsidR="00A94656" w:rsidRPr="00A94656">
              <w:rPr>
                <w:rFonts w:asciiTheme="majorBidi" w:eastAsia="Tahoma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920" w:type="dxa"/>
          </w:tcPr>
          <w:p w14:paraId="01F46067" w14:textId="0644CB3E" w:rsidR="005319A1" w:rsidRPr="00A94656" w:rsidRDefault="005319A1" w:rsidP="005319A1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A94656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เหตุการณ์ภายหลังรอบระยะเวลาที่รายงาน</w:t>
            </w:r>
          </w:p>
        </w:tc>
      </w:tr>
      <w:tr w:rsidR="00134500" w:rsidRPr="00283726" w14:paraId="7894CDFB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3A06EF9" w14:textId="77777777" w:rsidR="00134500" w:rsidRPr="00283726" w:rsidRDefault="00134500" w:rsidP="00134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CE11FC" w14:textId="77777777" w:rsidR="00134500" w:rsidRPr="00283726" w:rsidRDefault="00134500" w:rsidP="00134500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rtl/>
                <w:cs/>
              </w:rPr>
            </w:pPr>
          </w:p>
        </w:tc>
      </w:tr>
      <w:tr w:rsidR="00134500" w:rsidRPr="00283726" w14:paraId="01205116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FAF036D" w14:textId="77777777" w:rsidR="00134500" w:rsidRPr="00283726" w:rsidRDefault="00134500" w:rsidP="00134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78236681" w14:textId="77777777" w:rsidR="00134500" w:rsidRPr="00283726" w:rsidRDefault="00134500" w:rsidP="00134500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134500" w:rsidRPr="00283726" w14:paraId="72F2B79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FD373F6" w14:textId="77777777" w:rsidR="00134500" w:rsidRPr="00283726" w:rsidRDefault="00134500" w:rsidP="00134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7E147C55" w14:textId="77777777" w:rsidR="00134500" w:rsidRPr="00283726" w:rsidRDefault="00134500" w:rsidP="00134500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134500" w:rsidRPr="00283726" w14:paraId="566D456B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47B3A95" w14:textId="77777777" w:rsidR="00134500" w:rsidRPr="00283726" w:rsidRDefault="00134500" w:rsidP="001345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66834EA7" w14:textId="77777777" w:rsidR="00134500" w:rsidRPr="00283726" w:rsidRDefault="00134500" w:rsidP="00134500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16B8FE6F" w14:textId="77777777" w:rsidR="00C142F6" w:rsidRPr="00283726" w:rsidRDefault="008E7EC1" w:rsidP="000429AC">
      <w:pPr>
        <w:tabs>
          <w:tab w:val="clear" w:pos="454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6"/>
          <w:szCs w:val="6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br w:type="page"/>
      </w:r>
      <w:r w:rsidR="00C142F6" w:rsidRPr="00283726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725155" w:rsidRPr="00283726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C142F6" w:rsidRPr="00283726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5205A371" w14:textId="77777777" w:rsidR="00E6383B" w:rsidRPr="00283726" w:rsidRDefault="00E6383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715CB5" w14:textId="6D9FBDD8" w:rsidR="00FA7C85" w:rsidRPr="00283726" w:rsidRDefault="006B70D6" w:rsidP="003D7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>กรรมการบริหารได้</w:t>
      </w:r>
      <w:r w:rsidR="00F9303B" w:rsidRPr="00283726">
        <w:rPr>
          <w:rFonts w:asciiTheme="majorBidi" w:hAnsiTheme="majorBidi" w:cstheme="majorBidi"/>
          <w:sz w:val="30"/>
          <w:szCs w:val="30"/>
          <w:cs/>
        </w:rPr>
        <w:t>อนุมัติให้ออกงบการเงิน</w:t>
      </w:r>
      <w:r w:rsidR="00B7747C" w:rsidRPr="00283726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283726">
        <w:rPr>
          <w:rFonts w:asciiTheme="majorBidi" w:hAnsiTheme="majorBidi" w:cstheme="majorBidi"/>
          <w:sz w:val="30"/>
          <w:szCs w:val="30"/>
          <w:cs/>
        </w:rPr>
        <w:t>นี้</w:t>
      </w:r>
      <w:r w:rsidR="00C142F6" w:rsidRPr="00283726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614EA7"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="007D23D1">
        <w:rPr>
          <w:rFonts w:asciiTheme="majorBidi" w:hAnsiTheme="majorBidi" w:cstheme="majorBidi"/>
          <w:sz w:val="30"/>
          <w:szCs w:val="30"/>
        </w:rPr>
        <w:t>15</w:t>
      </w:r>
      <w:r w:rsidR="00551615">
        <w:rPr>
          <w:rFonts w:asciiTheme="majorBidi" w:hAnsiTheme="majorBidi" w:cstheme="majorBidi"/>
          <w:sz w:val="30"/>
          <w:szCs w:val="30"/>
        </w:rPr>
        <w:t xml:space="preserve"> </w:t>
      </w:r>
      <w:r w:rsidR="00551615">
        <w:rPr>
          <w:rFonts w:asciiTheme="majorBidi" w:hAnsiTheme="majorBidi" w:cstheme="majorBidi" w:hint="cs"/>
          <w:sz w:val="30"/>
          <w:szCs w:val="30"/>
          <w:cs/>
        </w:rPr>
        <w:t>สิงหาคม</w:t>
      </w:r>
      <w:r w:rsidR="00551615" w:rsidRPr="00123D8E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7D23D1">
        <w:rPr>
          <w:rFonts w:asciiTheme="majorBidi" w:hAnsiTheme="majorBidi" w:cstheme="majorBidi"/>
          <w:sz w:val="30"/>
          <w:szCs w:val="30"/>
        </w:rPr>
        <w:t>2565</w:t>
      </w:r>
    </w:p>
    <w:p w14:paraId="00272512" w14:textId="7F6CFE91" w:rsidR="00F568D0" w:rsidRPr="00283726" w:rsidRDefault="00F568D0" w:rsidP="00EA4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B10305C" w14:textId="0BC06666" w:rsidR="00C142F6" w:rsidRPr="00283726" w:rsidRDefault="00AB2614" w:rsidP="000F7919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AB2614">
        <w:rPr>
          <w:rFonts w:asciiTheme="majorBidi" w:hAnsiTheme="majorBidi" w:cstheme="majorBidi"/>
          <w:sz w:val="30"/>
          <w:szCs w:val="30"/>
        </w:rPr>
        <w:t>1</w:t>
      </w:r>
      <w:r w:rsidR="00C142F6" w:rsidRPr="00283726">
        <w:rPr>
          <w:rFonts w:asciiTheme="majorBidi" w:hAnsiTheme="majorBidi" w:cstheme="majorBidi"/>
          <w:sz w:val="30"/>
          <w:szCs w:val="30"/>
        </w:rPr>
        <w:tab/>
      </w:r>
      <w:r w:rsidR="008E5B5B" w:rsidRPr="000F7919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771C1941" w14:textId="77777777" w:rsidR="002622C8" w:rsidRPr="00283726" w:rsidRDefault="002622C8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AFD559" w14:textId="719B0F19" w:rsidR="009F5EDC" w:rsidRPr="00283726" w:rsidRDefault="004A187C" w:rsidP="00DB2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283726">
        <w:rPr>
          <w:rFonts w:asciiTheme="majorBidi" w:hAnsiTheme="majorBidi" w:cstheme="majorBidi"/>
          <w:spacing w:val="2"/>
          <w:sz w:val="30"/>
          <w:szCs w:val="30"/>
          <w:cs/>
        </w:rPr>
        <w:t xml:space="preserve"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5E6EC5" w:rsidRPr="005E6EC5">
        <w:rPr>
          <w:rFonts w:asciiTheme="majorBidi" w:hAnsiTheme="majorBidi" w:cstheme="majorBidi"/>
          <w:spacing w:val="2"/>
          <w:sz w:val="30"/>
          <w:szCs w:val="30"/>
        </w:rPr>
        <w:t>3</w:t>
      </w:r>
      <w:r w:rsidR="00AB2614" w:rsidRPr="00AB2614">
        <w:rPr>
          <w:rFonts w:asciiTheme="majorBidi" w:hAnsiTheme="majorBidi" w:cstheme="majorBidi"/>
          <w:spacing w:val="2"/>
          <w:sz w:val="30"/>
          <w:szCs w:val="30"/>
        </w:rPr>
        <w:t>4</w:t>
      </w:r>
      <w:r w:rsidR="00F66A0D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spacing w:val="2"/>
          <w:sz w:val="30"/>
          <w:szCs w:val="30"/>
          <w:cs/>
        </w:rPr>
        <w:t xml:space="preserve">เรื่อง </w:t>
      </w:r>
      <w:r w:rsidRPr="00DD5049">
        <w:rPr>
          <w:rFonts w:asciiTheme="majorBidi" w:hAnsiTheme="majorBidi" w:cstheme="majorBidi"/>
          <w:i/>
          <w:iCs/>
          <w:spacing w:val="2"/>
          <w:sz w:val="30"/>
          <w:szCs w:val="30"/>
          <w:cs/>
        </w:rPr>
        <w:t>การรายงานทางการเงินระหว่างกาล</w:t>
      </w:r>
      <w:r w:rsidRPr="00283726">
        <w:rPr>
          <w:rFonts w:asciiTheme="majorBidi" w:hAnsiTheme="majorBidi" w:cstheme="majorBidi"/>
          <w:spacing w:val="2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="000D6213" w:rsidRPr="00283726">
        <w:rPr>
          <w:rFonts w:asciiTheme="majorBidi" w:hAnsiTheme="majorBidi" w:cstheme="majorBidi"/>
          <w:spacing w:val="2"/>
          <w:sz w:val="30"/>
          <w:szCs w:val="30"/>
          <w:cs/>
        </w:rPr>
        <w:t xml:space="preserve"> </w:t>
      </w:r>
      <w:r w:rsidRPr="00283726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 โดยงบการเงินระหว่า</w:t>
      </w:r>
      <w:r w:rsidR="00177958" w:rsidRPr="00283726">
        <w:rPr>
          <w:rFonts w:asciiTheme="majorBidi" w:hAnsiTheme="majorBidi" w:cstheme="majorBidi"/>
          <w:sz w:val="30"/>
          <w:szCs w:val="30"/>
          <w:cs/>
        </w:rPr>
        <w:t>ง</w:t>
      </w:r>
      <w:r w:rsidRPr="00283726">
        <w:rPr>
          <w:rFonts w:asciiTheme="majorBidi" w:hAnsiTheme="majorBidi" w:cstheme="majorBidi"/>
          <w:spacing w:val="2"/>
          <w:sz w:val="30"/>
          <w:szCs w:val="30"/>
          <w:cs/>
        </w:rPr>
        <w:t>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</w:t>
      </w:r>
      <w:r w:rsidR="00E359AB" w:rsidRPr="00283726">
        <w:rPr>
          <w:rFonts w:asciiTheme="majorBidi" w:hAnsiTheme="majorBidi" w:cstheme="majorBidi"/>
          <w:spacing w:val="2"/>
          <w:sz w:val="30"/>
          <w:szCs w:val="30"/>
          <w:cs/>
        </w:rPr>
        <w:br/>
      </w:r>
      <w:r w:rsidRPr="00283726">
        <w:rPr>
          <w:rFonts w:asciiTheme="majorBidi" w:hAnsiTheme="majorBidi" w:cstheme="majorBidi"/>
          <w:spacing w:val="2"/>
          <w:sz w:val="30"/>
          <w:szCs w:val="30"/>
          <w:cs/>
        </w:rPr>
        <w:t>บริษัท</w:t>
      </w:r>
      <w:r w:rsidR="003D2B87" w:rsidRPr="00283726">
        <w:rPr>
          <w:rFonts w:asciiTheme="majorBidi" w:hAnsiTheme="majorBidi" w:cstheme="majorBidi"/>
          <w:spacing w:val="2"/>
          <w:sz w:val="30"/>
          <w:szCs w:val="30"/>
          <w:cs/>
        </w:rPr>
        <w:t xml:space="preserve"> เจริญโภคภัณฑ์อาหาร จำกัด (มหาชน) “บริษัท” </w:t>
      </w:r>
      <w:r w:rsidR="00DC02A9" w:rsidRPr="00283726">
        <w:rPr>
          <w:rFonts w:asciiTheme="majorBidi" w:hAnsiTheme="majorBidi" w:cstheme="majorBidi"/>
          <w:spacing w:val="2"/>
          <w:sz w:val="30"/>
          <w:szCs w:val="30"/>
          <w:cs/>
        </w:rPr>
        <w:t>และ</w:t>
      </w:r>
      <w:r w:rsidR="00045CF6">
        <w:rPr>
          <w:rFonts w:asciiTheme="majorBidi" w:hAnsiTheme="majorBidi" w:cstheme="majorBidi" w:hint="cs"/>
          <w:spacing w:val="2"/>
          <w:sz w:val="30"/>
          <w:szCs w:val="30"/>
          <w:cs/>
        </w:rPr>
        <w:t>ของ</w:t>
      </w:r>
      <w:r w:rsidR="006009EA" w:rsidRPr="00283726">
        <w:rPr>
          <w:rFonts w:asciiTheme="majorBidi" w:hAnsiTheme="majorBidi" w:cstheme="majorBidi"/>
          <w:spacing w:val="2"/>
          <w:sz w:val="30"/>
          <w:szCs w:val="30"/>
          <w:cs/>
        </w:rPr>
        <w:t>บริษัท</w:t>
      </w:r>
      <w:r w:rsidR="003D2B87" w:rsidRPr="00283726">
        <w:rPr>
          <w:rFonts w:asciiTheme="majorBidi" w:hAnsiTheme="majorBidi" w:cstheme="majorBidi"/>
          <w:spacing w:val="2"/>
          <w:sz w:val="30"/>
          <w:szCs w:val="30"/>
          <w:cs/>
        </w:rPr>
        <w:t xml:space="preserve">และบริษัทย่อย (รวมกันเรียกว่า “กลุ่มบริษัท”) </w:t>
      </w:r>
      <w:r w:rsidRPr="00283726">
        <w:rPr>
          <w:rFonts w:asciiTheme="majorBidi" w:hAnsiTheme="majorBidi" w:cstheme="majorBidi"/>
          <w:spacing w:val="2"/>
          <w:sz w:val="30"/>
          <w:szCs w:val="30"/>
          <w:cs/>
        </w:rPr>
        <w:t xml:space="preserve">สำหรับปีสิ้นสุดวันที่ </w:t>
      </w:r>
      <w:r w:rsidR="005E6EC5" w:rsidRPr="005E6EC5">
        <w:rPr>
          <w:rFonts w:asciiTheme="majorBidi" w:hAnsiTheme="majorBidi" w:cstheme="majorBidi"/>
          <w:spacing w:val="2"/>
          <w:sz w:val="30"/>
          <w:szCs w:val="30"/>
        </w:rPr>
        <w:t>3</w:t>
      </w:r>
      <w:r w:rsidR="00AB2614" w:rsidRPr="00AB2614">
        <w:rPr>
          <w:rFonts w:asciiTheme="majorBidi" w:hAnsiTheme="majorBidi" w:cstheme="majorBidi"/>
          <w:spacing w:val="2"/>
          <w:sz w:val="30"/>
          <w:szCs w:val="30"/>
        </w:rPr>
        <w:t>1</w:t>
      </w:r>
      <w:r w:rsidRPr="00283726">
        <w:rPr>
          <w:rFonts w:asciiTheme="majorBidi" w:hAnsiTheme="majorBidi" w:cstheme="majorBidi"/>
          <w:spacing w:val="2"/>
          <w:sz w:val="30"/>
          <w:szCs w:val="30"/>
          <w:cs/>
        </w:rPr>
        <w:t xml:space="preserve"> ธันวาคม </w:t>
      </w:r>
      <w:r w:rsidR="00AB2614" w:rsidRPr="00AB2614">
        <w:rPr>
          <w:rFonts w:asciiTheme="majorBidi" w:hAnsiTheme="majorBidi" w:cstheme="majorBidi"/>
          <w:spacing w:val="2"/>
          <w:sz w:val="30"/>
          <w:szCs w:val="30"/>
        </w:rPr>
        <w:t>256</w:t>
      </w:r>
      <w:r w:rsidR="009A2260">
        <w:rPr>
          <w:rFonts w:asciiTheme="majorBidi" w:hAnsiTheme="majorBidi" w:cstheme="majorBidi"/>
          <w:spacing w:val="2"/>
          <w:sz w:val="30"/>
          <w:szCs w:val="30"/>
        </w:rPr>
        <w:t>4</w:t>
      </w:r>
    </w:p>
    <w:p w14:paraId="04960283" w14:textId="20F4169E" w:rsidR="003928F1" w:rsidRPr="00283726" w:rsidRDefault="003928F1" w:rsidP="004C7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Theme="majorBidi" w:hAnsiTheme="majorBidi" w:cstheme="majorBidi"/>
          <w:sz w:val="30"/>
          <w:szCs w:val="30"/>
        </w:rPr>
      </w:pPr>
    </w:p>
    <w:p w14:paraId="1312EE2F" w14:textId="090532A6" w:rsidR="001A1B59" w:rsidRDefault="00D272AA" w:rsidP="00392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283726">
        <w:rPr>
          <w:rFonts w:asciiTheme="majorBidi" w:hAnsiTheme="majorBidi" w:cstheme="majorBidi"/>
          <w:spacing w:val="2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C17E00" w:rsidRPr="00283726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5E6EC5" w:rsidRPr="005E6EC5">
        <w:rPr>
          <w:rFonts w:asciiTheme="majorBidi" w:hAnsiTheme="majorBidi" w:cstheme="majorBidi"/>
          <w:spacing w:val="2"/>
          <w:sz w:val="30"/>
          <w:szCs w:val="30"/>
        </w:rPr>
        <w:t>3</w:t>
      </w:r>
      <w:r w:rsidR="00AB2614" w:rsidRPr="00AB2614">
        <w:rPr>
          <w:rFonts w:asciiTheme="majorBidi" w:hAnsiTheme="majorBidi" w:cstheme="majorBidi"/>
          <w:spacing w:val="2"/>
          <w:sz w:val="30"/>
          <w:szCs w:val="30"/>
        </w:rPr>
        <w:t>1</w:t>
      </w:r>
      <w:r w:rsidR="00C17E00" w:rsidRPr="00283726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spacing w:val="2"/>
          <w:sz w:val="30"/>
          <w:szCs w:val="30"/>
          <w:cs/>
        </w:rPr>
        <w:t>ธันวาคม</w:t>
      </w:r>
      <w:r w:rsidR="00C17E00" w:rsidRPr="00283726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AB2614" w:rsidRPr="00AB2614">
        <w:rPr>
          <w:rFonts w:asciiTheme="majorBidi" w:hAnsiTheme="majorBidi" w:cstheme="majorBidi"/>
          <w:spacing w:val="2"/>
          <w:sz w:val="30"/>
          <w:szCs w:val="30"/>
        </w:rPr>
        <w:t>2564</w:t>
      </w:r>
    </w:p>
    <w:p w14:paraId="2B9388B2" w14:textId="77777777" w:rsidR="008901EE" w:rsidRDefault="008901EE" w:rsidP="003928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6FBE618D" w14:textId="2F819490" w:rsidR="008901EE" w:rsidRDefault="00AB2614" w:rsidP="008901EE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AB2614">
        <w:rPr>
          <w:rFonts w:asciiTheme="majorBidi" w:hAnsiTheme="majorBidi" w:cstheme="majorBidi"/>
          <w:sz w:val="30"/>
          <w:szCs w:val="30"/>
        </w:rPr>
        <w:t>2</w:t>
      </w:r>
      <w:r w:rsidR="008901EE" w:rsidRPr="009A4755">
        <w:rPr>
          <w:rFonts w:asciiTheme="majorBidi" w:hAnsiTheme="majorBidi" w:cstheme="majorBidi"/>
          <w:sz w:val="30"/>
          <w:szCs w:val="30"/>
        </w:rPr>
        <w:tab/>
      </w:r>
      <w:r w:rsidR="008901EE" w:rsidRPr="009A4755">
        <w:rPr>
          <w:rFonts w:asciiTheme="majorBidi" w:hAnsiTheme="majorBidi" w:cstheme="majorBidi" w:hint="cs"/>
          <w:sz w:val="30"/>
          <w:szCs w:val="30"/>
          <w:cs/>
        </w:rPr>
        <w:t>การเปลี่ยนแปลงนโยบายการบัญชี</w:t>
      </w:r>
    </w:p>
    <w:p w14:paraId="3563D69F" w14:textId="77777777" w:rsidR="006141B2" w:rsidRPr="00C113CD" w:rsidRDefault="006141B2" w:rsidP="006141B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1F9D05B" w14:textId="372056E3" w:rsidR="00FA5564" w:rsidRPr="00FA5564" w:rsidRDefault="00FA5564" w:rsidP="00FA5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right="9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FA5564">
        <w:rPr>
          <w:rFonts w:asciiTheme="majorBidi" w:hAnsiTheme="majorBidi" w:cs="Angsana New" w:hint="cs"/>
          <w:spacing w:val="2"/>
          <w:sz w:val="30"/>
          <w:szCs w:val="30"/>
          <w:cs/>
        </w:rPr>
        <w:t>ตั้งแต่วันที่</w:t>
      </w:r>
      <w:r w:rsidRPr="00FA5564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pacing w:val="2"/>
          <w:sz w:val="30"/>
          <w:szCs w:val="30"/>
        </w:rPr>
        <w:t>1</w:t>
      </w:r>
      <w:r w:rsidRPr="00FA5564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FA5564">
        <w:rPr>
          <w:rFonts w:asciiTheme="majorBidi" w:hAnsiTheme="majorBidi" w:cs="Angsana New" w:hint="cs"/>
          <w:spacing w:val="2"/>
          <w:sz w:val="30"/>
          <w:szCs w:val="30"/>
          <w:cs/>
        </w:rPr>
        <w:t>มกราคม</w:t>
      </w:r>
      <w:r w:rsidRPr="00FA5564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pacing w:val="2"/>
          <w:sz w:val="30"/>
          <w:szCs w:val="30"/>
        </w:rPr>
        <w:t>2565</w:t>
      </w:r>
      <w:r w:rsidRPr="00FA5564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FA5564">
        <w:rPr>
          <w:rFonts w:asciiTheme="majorBidi" w:hAnsiTheme="majorBidi" w:cs="Angsana New" w:hint="cs"/>
          <w:spacing w:val="2"/>
          <w:sz w:val="30"/>
          <w:szCs w:val="30"/>
          <w:cs/>
        </w:rPr>
        <w:t>กลุ่มบริษัทเปลี่ยนนโยบายการบัญชี</w:t>
      </w:r>
      <w:r w:rsidRPr="00FA5564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FA5564">
        <w:rPr>
          <w:rFonts w:asciiTheme="majorBidi" w:hAnsiTheme="majorBidi" w:cs="Angsana New" w:hint="cs"/>
          <w:spacing w:val="2"/>
          <w:sz w:val="30"/>
          <w:szCs w:val="30"/>
          <w:cs/>
        </w:rPr>
        <w:t>เรื่องการวัดมูลค่าอสังหาริมทรัพย์เพื่อการลงทุนจากวิธีราคาทุน</w:t>
      </w:r>
      <w:r w:rsidRPr="00FA5564">
        <w:rPr>
          <w:rFonts w:asciiTheme="majorBidi" w:hAnsiTheme="majorBidi" w:cs="Angsana New"/>
          <w:spacing w:val="2"/>
          <w:sz w:val="30"/>
          <w:szCs w:val="30"/>
          <w:cs/>
        </w:rPr>
        <w:t xml:space="preserve"> (</w:t>
      </w:r>
      <w:r w:rsidRPr="00FA5564">
        <w:rPr>
          <w:rFonts w:asciiTheme="majorBidi" w:hAnsiTheme="majorBidi" w:cs="Angsana New" w:hint="cs"/>
          <w:spacing w:val="2"/>
          <w:sz w:val="30"/>
          <w:szCs w:val="30"/>
          <w:cs/>
        </w:rPr>
        <w:t>สุทธิจากค่าเสื่อมราคาสะสม</w:t>
      </w:r>
      <w:r w:rsidRPr="00FA5564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FA5564">
        <w:rPr>
          <w:rFonts w:asciiTheme="majorBidi" w:hAnsiTheme="majorBidi" w:cs="Angsana New" w:hint="cs"/>
          <w:spacing w:val="2"/>
          <w:sz w:val="30"/>
          <w:szCs w:val="30"/>
          <w:cs/>
        </w:rPr>
        <w:t>และผลขาดทุนจากการด้อยค่าสะสม</w:t>
      </w:r>
      <w:r w:rsidRPr="00FA5564">
        <w:rPr>
          <w:rFonts w:asciiTheme="majorBidi" w:hAnsiTheme="majorBidi" w:cs="Angsana New"/>
          <w:spacing w:val="2"/>
          <w:sz w:val="30"/>
          <w:szCs w:val="30"/>
          <w:cs/>
        </w:rPr>
        <w:t xml:space="preserve">) </w:t>
      </w:r>
      <w:r w:rsidRPr="00FA5564">
        <w:rPr>
          <w:rFonts w:asciiTheme="majorBidi" w:hAnsiTheme="majorBidi" w:cs="Angsana New" w:hint="cs"/>
          <w:spacing w:val="2"/>
          <w:sz w:val="30"/>
          <w:szCs w:val="30"/>
          <w:cs/>
        </w:rPr>
        <w:t>เป็นวิธีมูลค่ายุติธรรมตามมาตรฐานการบัญชีฉบับที่</w:t>
      </w:r>
      <w:r w:rsidRPr="00FA5564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pacing w:val="2"/>
          <w:sz w:val="30"/>
          <w:szCs w:val="30"/>
        </w:rPr>
        <w:t>40</w:t>
      </w:r>
      <w:r w:rsidRPr="00FA5564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FA5564">
        <w:rPr>
          <w:rFonts w:asciiTheme="majorBidi" w:hAnsiTheme="majorBidi" w:cs="Angsana New" w:hint="cs"/>
          <w:spacing w:val="2"/>
          <w:sz w:val="30"/>
          <w:szCs w:val="30"/>
          <w:cs/>
        </w:rPr>
        <w:t>เรื่อง</w:t>
      </w:r>
      <w:r w:rsidRPr="00FA5564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7D73F8">
        <w:rPr>
          <w:rFonts w:asciiTheme="majorBidi" w:hAnsiTheme="majorBidi" w:cs="Angsana New" w:hint="cs"/>
          <w:i/>
          <w:iCs/>
          <w:spacing w:val="2"/>
          <w:sz w:val="30"/>
          <w:szCs w:val="30"/>
          <w:cs/>
        </w:rPr>
        <w:t>อสังหาริมทรัพย์เพื่อการลงทุน</w:t>
      </w:r>
      <w:r w:rsidRPr="00FA5564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FA5564">
        <w:rPr>
          <w:rFonts w:asciiTheme="majorBidi" w:hAnsiTheme="majorBidi" w:cs="Angsana New" w:hint="cs"/>
          <w:spacing w:val="2"/>
          <w:sz w:val="30"/>
          <w:szCs w:val="30"/>
          <w:cs/>
        </w:rPr>
        <w:t>ทั้งนี้</w:t>
      </w:r>
      <w:r w:rsidR="003D1691">
        <w:rPr>
          <w:rFonts w:asciiTheme="majorBidi" w:hAnsiTheme="majorBidi" w:cs="Angsana New"/>
          <w:spacing w:val="2"/>
          <w:sz w:val="30"/>
          <w:szCs w:val="30"/>
        </w:rPr>
        <w:t xml:space="preserve"> </w:t>
      </w:r>
      <w:r w:rsidRPr="00FA5564">
        <w:rPr>
          <w:rFonts w:asciiTheme="majorBidi" w:hAnsiTheme="majorBidi" w:cs="Angsana New" w:hint="cs"/>
          <w:spacing w:val="2"/>
          <w:sz w:val="30"/>
          <w:szCs w:val="30"/>
          <w:cs/>
        </w:rPr>
        <w:t>เพื่อให้งบการเงินสะท้อนมูลค่ายุติธรรมของอสังหาริมทรัพย์เพื่อการลงทุน</w:t>
      </w:r>
      <w:r w:rsidRPr="00FA5564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FA5564">
        <w:rPr>
          <w:rFonts w:asciiTheme="majorBidi" w:hAnsiTheme="majorBidi" w:cs="Angsana New" w:hint="cs"/>
          <w:spacing w:val="2"/>
          <w:sz w:val="30"/>
          <w:szCs w:val="30"/>
          <w:cs/>
        </w:rPr>
        <w:t>และทำให้นักลงทุนได้รับข้อมูลที่เกี่ยวข้องกับการตัดสินใจมากยิ่งขึ้น</w:t>
      </w:r>
    </w:p>
    <w:p w14:paraId="0270DD1B" w14:textId="77777777" w:rsidR="00FA5564" w:rsidRPr="00C113CD" w:rsidRDefault="00FA5564" w:rsidP="00FA5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right="9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189740AE" w14:textId="77777777" w:rsidR="000A6FB5" w:rsidRDefault="00FA5564" w:rsidP="00FA55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 w:right="9"/>
        <w:jc w:val="thaiDistribute"/>
        <w:rPr>
          <w:rFonts w:asciiTheme="majorBidi" w:hAnsiTheme="majorBidi" w:cs="Angsana New"/>
          <w:spacing w:val="2"/>
          <w:sz w:val="30"/>
          <w:szCs w:val="30"/>
        </w:rPr>
      </w:pPr>
      <w:r w:rsidRPr="00FA5564">
        <w:rPr>
          <w:rFonts w:asciiTheme="majorBidi" w:hAnsiTheme="majorBidi" w:cs="Angsana New" w:hint="cs"/>
          <w:spacing w:val="2"/>
          <w:sz w:val="30"/>
          <w:szCs w:val="30"/>
          <w:cs/>
        </w:rPr>
        <w:t>กลุ่มบริษัทประเมินมูลค่ายุติธรรมของอสังหาริมทรัพย์เพื่อการลงทุนโดยผู้ประเมินราคาอิสระ</w:t>
      </w:r>
      <w:r w:rsidRPr="00FA5564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FA5564">
        <w:rPr>
          <w:rFonts w:asciiTheme="majorBidi" w:hAnsiTheme="majorBidi" w:cs="Angsana New" w:hint="cs"/>
          <w:spacing w:val="2"/>
          <w:sz w:val="30"/>
          <w:szCs w:val="30"/>
          <w:cs/>
        </w:rPr>
        <w:t>และได้ปรับปรุงย้อนหลังสำหรับข้อมูลเปรียบเทียบที่นำเสนอในงวดก่อน</w:t>
      </w:r>
      <w:r w:rsidRPr="00FA5564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Pr="00FA5564">
        <w:rPr>
          <w:rFonts w:asciiTheme="majorBidi" w:hAnsiTheme="majorBidi" w:cs="Angsana New" w:hint="cs"/>
          <w:spacing w:val="2"/>
          <w:sz w:val="30"/>
          <w:szCs w:val="30"/>
          <w:cs/>
        </w:rPr>
        <w:t>ดังนี้</w:t>
      </w:r>
    </w:p>
    <w:p w14:paraId="4F9A9E16" w14:textId="6CF10636" w:rsidR="00FD519B" w:rsidRPr="00E55225" w:rsidRDefault="00731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2"/>
          <w:sz w:val="30"/>
          <w:szCs w:val="30"/>
        </w:rPr>
      </w:pPr>
      <w:r>
        <w:rPr>
          <w:rFonts w:asciiTheme="majorBidi" w:hAnsiTheme="majorBidi" w:cstheme="majorBidi"/>
          <w:spacing w:val="2"/>
          <w:sz w:val="30"/>
          <w:szCs w:val="30"/>
        </w:rPr>
        <w:br w:type="page"/>
      </w:r>
    </w:p>
    <w:tbl>
      <w:tblPr>
        <w:tblW w:w="93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78"/>
        <w:gridCol w:w="1166"/>
        <w:gridCol w:w="236"/>
        <w:gridCol w:w="1224"/>
        <w:gridCol w:w="236"/>
        <w:gridCol w:w="1224"/>
        <w:gridCol w:w="236"/>
        <w:gridCol w:w="1182"/>
        <w:gridCol w:w="236"/>
        <w:gridCol w:w="958"/>
        <w:gridCol w:w="7"/>
      </w:tblGrid>
      <w:tr w:rsidR="003B10A2" w:rsidRPr="00A57B00" w14:paraId="7C8FF7B7" w14:textId="77777777" w:rsidTr="00E80D53">
        <w:trPr>
          <w:gridAfter w:val="1"/>
          <w:wAfter w:w="9" w:type="dxa"/>
          <w:trHeight w:hRule="exact" w:val="360"/>
        </w:trPr>
        <w:tc>
          <w:tcPr>
            <w:tcW w:w="2678" w:type="dxa"/>
          </w:tcPr>
          <w:p w14:paraId="342EA43E" w14:textId="77777777" w:rsidR="003B10A2" w:rsidRPr="00A57B00" w:rsidRDefault="003B10A2" w:rsidP="00AB30B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6" w:type="dxa"/>
            <w:gridSpan w:val="9"/>
          </w:tcPr>
          <w:p w14:paraId="7C5FA6D3" w14:textId="391307BA" w:rsidR="003B10A2" w:rsidRPr="00A57B00" w:rsidRDefault="003B10A2" w:rsidP="00AB3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3B10A2" w:rsidRPr="00A57B00" w14:paraId="10C54127" w14:textId="77777777" w:rsidTr="00E80D53">
        <w:trPr>
          <w:gridAfter w:val="1"/>
          <w:wAfter w:w="9" w:type="dxa"/>
          <w:trHeight w:hRule="exact" w:val="432"/>
        </w:trPr>
        <w:tc>
          <w:tcPr>
            <w:tcW w:w="2678" w:type="dxa"/>
          </w:tcPr>
          <w:p w14:paraId="3A1F2C7B" w14:textId="77777777" w:rsidR="003B10A2" w:rsidRPr="00A57B00" w:rsidRDefault="003B10A2" w:rsidP="00AB30BD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696" w:type="dxa"/>
            <w:gridSpan w:val="9"/>
          </w:tcPr>
          <w:p w14:paraId="58FA2E0B" w14:textId="0866E176" w:rsidR="003B10A2" w:rsidRPr="00A57B00" w:rsidRDefault="003B10A2" w:rsidP="00AB3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</w:tr>
      <w:tr w:rsidR="00BE3F89" w:rsidRPr="00A57B00" w14:paraId="534AF8E5" w14:textId="77777777" w:rsidTr="00E80D53">
        <w:trPr>
          <w:trHeight w:hRule="exact" w:val="432"/>
        </w:trPr>
        <w:tc>
          <w:tcPr>
            <w:tcW w:w="2678" w:type="dxa"/>
          </w:tcPr>
          <w:p w14:paraId="1284EB5C" w14:textId="77777777" w:rsidR="00BE3F89" w:rsidRPr="00A57B00" w:rsidRDefault="00BE3F89" w:rsidP="00BE3F8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1045F18E" w14:textId="719878BF" w:rsidR="00BE3F89" w:rsidRPr="0095561E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อสังหา</w:t>
            </w:r>
            <w:r>
              <w:rPr>
                <w:rFonts w:asciiTheme="majorBidi" w:hAnsiTheme="majorBidi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212973C" w14:textId="77777777" w:rsidR="00BE3F89" w:rsidRPr="00A57B00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FD4F090" w14:textId="11DA0A59" w:rsidR="00BE3F89" w:rsidRPr="0095561E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65092D9" w14:textId="3C04D10F" w:rsidR="00BE3F89" w:rsidRPr="00A57B00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C1E8CDD" w14:textId="1970F941" w:rsidR="00BE3F89" w:rsidRPr="00A57B00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63EC28A" w14:textId="77777777" w:rsidR="00BE3F89" w:rsidRPr="00A57B00" w:rsidRDefault="00BE3F89" w:rsidP="00BE3F8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05CA7A2A" w14:textId="4BED2E03" w:rsidR="00BE3F89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ส่วนได้เสีย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7B0EC1B0" w14:textId="77777777" w:rsidR="00BE3F89" w:rsidRPr="00A57B00" w:rsidRDefault="00BE3F89" w:rsidP="00BE3F8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29811D" w14:textId="77777777" w:rsidR="00BE3F89" w:rsidRPr="00A57B00" w:rsidRDefault="00BE3F89" w:rsidP="00BE3F8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3F89" w:rsidRPr="00A57B00" w14:paraId="6AD95425" w14:textId="77777777" w:rsidTr="00E80D53">
        <w:trPr>
          <w:trHeight w:hRule="exact" w:val="432"/>
        </w:trPr>
        <w:tc>
          <w:tcPr>
            <w:tcW w:w="2678" w:type="dxa"/>
          </w:tcPr>
          <w:p w14:paraId="7DCF5EC7" w14:textId="77777777" w:rsidR="00BE3F89" w:rsidRPr="00A57B00" w:rsidRDefault="00BE3F89" w:rsidP="00BE3F8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773E6F7" w14:textId="4DF95757" w:rsidR="00BE3F89" w:rsidRPr="00FB40C0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ริมทรัพย์</w:t>
            </w:r>
          </w:p>
        </w:tc>
        <w:tc>
          <w:tcPr>
            <w:tcW w:w="236" w:type="dxa"/>
          </w:tcPr>
          <w:p w14:paraId="54705025" w14:textId="77777777" w:rsidR="00BE3F89" w:rsidRPr="00A57B00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73BF810B" w14:textId="248B4311" w:rsidR="00BE3F89" w:rsidRPr="0095561E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36" w:type="dxa"/>
            <w:vAlign w:val="bottom"/>
          </w:tcPr>
          <w:p w14:paraId="14C66887" w14:textId="77777777" w:rsidR="00BE3F89" w:rsidRPr="00A57B00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vAlign w:val="bottom"/>
          </w:tcPr>
          <w:p w14:paraId="1AA4BB51" w14:textId="1E16EA83" w:rsidR="00BE3F89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36" w:type="dxa"/>
          </w:tcPr>
          <w:p w14:paraId="3CB2D5B6" w14:textId="77777777" w:rsidR="00BE3F89" w:rsidRPr="00A57B00" w:rsidRDefault="00BE3F89" w:rsidP="00BE3F8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vAlign w:val="bottom"/>
          </w:tcPr>
          <w:p w14:paraId="33BD854E" w14:textId="4ED255D3" w:rsidR="00BE3F89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ที่ไม่มี</w:t>
            </w:r>
          </w:p>
        </w:tc>
        <w:tc>
          <w:tcPr>
            <w:tcW w:w="236" w:type="dxa"/>
            <w:vAlign w:val="bottom"/>
          </w:tcPr>
          <w:p w14:paraId="08AFC12E" w14:textId="77777777" w:rsidR="00BE3F89" w:rsidRPr="00A57B00" w:rsidRDefault="00BE3F89" w:rsidP="00BE3F8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gridSpan w:val="2"/>
            <w:shd w:val="clear" w:color="auto" w:fill="auto"/>
            <w:vAlign w:val="bottom"/>
          </w:tcPr>
          <w:p w14:paraId="5992ABE5" w14:textId="77777777" w:rsidR="00BE3F89" w:rsidRPr="00A57B00" w:rsidRDefault="00BE3F89" w:rsidP="00BE3F8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3F89" w:rsidRPr="00A57B00" w14:paraId="45CB70E8" w14:textId="77777777" w:rsidTr="00E80D53">
        <w:trPr>
          <w:trHeight w:hRule="exact" w:val="432"/>
        </w:trPr>
        <w:tc>
          <w:tcPr>
            <w:tcW w:w="2678" w:type="dxa"/>
          </w:tcPr>
          <w:p w14:paraId="7E3B4E58" w14:textId="77777777" w:rsidR="00BE3F89" w:rsidRPr="00A57B00" w:rsidRDefault="00BE3F89" w:rsidP="00BE3F8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44397670" w14:textId="63D38EC8" w:rsidR="00BE3F89" w:rsidRPr="0095561E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236" w:type="dxa"/>
          </w:tcPr>
          <w:p w14:paraId="5C00B049" w14:textId="77777777" w:rsidR="00BE3F89" w:rsidRPr="00A57B00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ED23E1B" w14:textId="364D8300" w:rsidR="00BE3F89" w:rsidRPr="0095561E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="Angsana New"/>
                <w:sz w:val="30"/>
                <w:szCs w:val="30"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236" w:type="dxa"/>
            <w:vAlign w:val="bottom"/>
          </w:tcPr>
          <w:p w14:paraId="6B8172E3" w14:textId="4CCB503E" w:rsidR="00BE3F89" w:rsidRPr="00A57B00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0216440" w14:textId="019A79F3" w:rsidR="00BE3F89" w:rsidRPr="00A57B00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236" w:type="dxa"/>
          </w:tcPr>
          <w:p w14:paraId="4F2E4FA3" w14:textId="77777777" w:rsidR="00BE3F89" w:rsidRPr="00A57B00" w:rsidRDefault="00BE3F89" w:rsidP="00BE3F8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323523EB" w14:textId="10DFB203" w:rsidR="00BE3F89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อำนาจควบคุม</w:t>
            </w:r>
          </w:p>
        </w:tc>
        <w:tc>
          <w:tcPr>
            <w:tcW w:w="236" w:type="dxa"/>
            <w:vAlign w:val="bottom"/>
          </w:tcPr>
          <w:p w14:paraId="7C0FD9C4" w14:textId="77777777" w:rsidR="00BE3F89" w:rsidRPr="00A57B00" w:rsidRDefault="00BE3F89" w:rsidP="00BE3F8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223156" w14:textId="391F7358" w:rsidR="00BE3F89" w:rsidRPr="00A57B00" w:rsidRDefault="00BE3F89" w:rsidP="00BE3F8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กำไรสะสม</w:t>
            </w:r>
          </w:p>
        </w:tc>
      </w:tr>
      <w:tr w:rsidR="00BE3F89" w:rsidRPr="00A57B00" w14:paraId="7E163A00" w14:textId="77777777" w:rsidTr="00E80D53">
        <w:trPr>
          <w:trHeight w:hRule="exact" w:val="144"/>
        </w:trPr>
        <w:tc>
          <w:tcPr>
            <w:tcW w:w="2678" w:type="dxa"/>
          </w:tcPr>
          <w:p w14:paraId="34FC9A21" w14:textId="77777777" w:rsidR="00BE3F89" w:rsidRPr="00A57B00" w:rsidRDefault="00BE3F89" w:rsidP="00BE3F8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59B1B2E3" w14:textId="77777777" w:rsidR="00BE3F89" w:rsidRPr="00FB40C0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4DC4781" w14:textId="77777777" w:rsidR="00BE3F89" w:rsidRPr="00A57B00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CCFD798" w14:textId="77777777" w:rsidR="00BE3F89" w:rsidRPr="00A57B00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1289292" w14:textId="2A98A3C7" w:rsidR="00BE3F89" w:rsidRPr="00A57B00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5C8BB84A" w14:textId="77777777" w:rsidR="00BE3F89" w:rsidRPr="00FB40C0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2D6CEB8" w14:textId="77777777" w:rsidR="00BE3F89" w:rsidRPr="00A57B00" w:rsidRDefault="00BE3F89" w:rsidP="00BE3F8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62F3FD22" w14:textId="77777777" w:rsidR="00BE3F89" w:rsidRPr="00A57B00" w:rsidRDefault="00BE3F89" w:rsidP="00BE3F8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29D322" w14:textId="77777777" w:rsidR="00BE3F89" w:rsidRPr="00A57B00" w:rsidRDefault="00BE3F89" w:rsidP="00BE3F8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5" w:type="dxa"/>
            <w:gridSpan w:val="2"/>
            <w:shd w:val="clear" w:color="auto" w:fill="auto"/>
          </w:tcPr>
          <w:p w14:paraId="1A95C0E8" w14:textId="77777777" w:rsidR="00BE3F89" w:rsidRPr="00FB40C0" w:rsidRDefault="00BE3F89" w:rsidP="00BE3F8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3F89" w:rsidRPr="00A57B00" w14:paraId="462C05F7" w14:textId="77777777" w:rsidTr="00E80D53">
        <w:trPr>
          <w:gridAfter w:val="1"/>
          <w:wAfter w:w="7" w:type="dxa"/>
          <w:trHeight w:hRule="exact" w:val="432"/>
        </w:trPr>
        <w:tc>
          <w:tcPr>
            <w:tcW w:w="2678" w:type="dxa"/>
          </w:tcPr>
          <w:p w14:paraId="28B744C2" w14:textId="0BD4BEE6" w:rsidR="00BE3F89" w:rsidRPr="00A57B00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ณ</w:t>
            </w:r>
            <w:r w:rsidRPr="00FB40C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วันที่</w:t>
            </w:r>
            <w:r w:rsidRPr="00FB40C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B40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มกราคม</w:t>
            </w:r>
            <w:r w:rsidRPr="00FB40C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9310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166" w:type="dxa"/>
          </w:tcPr>
          <w:p w14:paraId="19D57D1A" w14:textId="6D86316E" w:rsidR="00BE3F89" w:rsidRPr="00A57B00" w:rsidRDefault="00BE3F89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FE49C5" w14:textId="77777777" w:rsidR="00BE3F89" w:rsidRPr="00A57B00" w:rsidRDefault="00BE3F89" w:rsidP="00BE3F89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12EDDCA2" w14:textId="77777777" w:rsidR="00BE3F89" w:rsidRPr="00A57B00" w:rsidRDefault="00BE3F89" w:rsidP="00BE3F89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2D11E2" w14:textId="40CCFC0A" w:rsidR="00BE3F89" w:rsidRPr="00A57B00" w:rsidRDefault="00BE3F89" w:rsidP="00BE3F89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1213D0DD" w14:textId="59F029F3" w:rsidR="00BE3F89" w:rsidRPr="00A57B00" w:rsidRDefault="00BE3F89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422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DE5D9FD" w14:textId="77777777" w:rsidR="00BE3F89" w:rsidRPr="00A57B00" w:rsidRDefault="00BE3F89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3C09E8C2" w14:textId="77777777" w:rsidR="00BE3F89" w:rsidRPr="00A57B00" w:rsidRDefault="00BE3F89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D4065E2" w14:textId="77777777" w:rsidR="00BE3F89" w:rsidRPr="00A57B00" w:rsidRDefault="00BE3F89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</w:tcPr>
          <w:p w14:paraId="4A916066" w14:textId="205AE42C" w:rsidR="00BE3F89" w:rsidRPr="00A57B00" w:rsidRDefault="00BE3F89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3F89" w:rsidRPr="00A57B00" w14:paraId="3307D63F" w14:textId="77777777" w:rsidTr="00E80D53">
        <w:trPr>
          <w:gridAfter w:val="1"/>
          <w:wAfter w:w="7" w:type="dxa"/>
          <w:trHeight w:hRule="exact" w:val="432"/>
        </w:trPr>
        <w:tc>
          <w:tcPr>
            <w:tcW w:w="2678" w:type="dxa"/>
          </w:tcPr>
          <w:p w14:paraId="55B7B5E8" w14:textId="2F5B80F5" w:rsidR="00BE3F89" w:rsidRPr="00FB40C0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6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166" w:type="dxa"/>
          </w:tcPr>
          <w:p w14:paraId="03CA7B86" w14:textId="4E130340" w:rsidR="00BE3F89" w:rsidRDefault="00367E0B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1,433</w:t>
            </w:r>
          </w:p>
        </w:tc>
        <w:tc>
          <w:tcPr>
            <w:tcW w:w="236" w:type="dxa"/>
          </w:tcPr>
          <w:p w14:paraId="76A34B7E" w14:textId="77777777" w:rsidR="00BE3F89" w:rsidRPr="00A57B00" w:rsidRDefault="00BE3F89" w:rsidP="00BE3F89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015D0FF2" w14:textId="4D336BE0" w:rsidR="00BE3F89" w:rsidRPr="00A57B00" w:rsidRDefault="00635B56" w:rsidP="003A41D0">
            <w:pPr>
              <w:tabs>
                <w:tab w:val="clear" w:pos="680"/>
                <w:tab w:val="clear" w:pos="907"/>
              </w:tabs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2,948</w:t>
            </w:r>
          </w:p>
        </w:tc>
        <w:tc>
          <w:tcPr>
            <w:tcW w:w="236" w:type="dxa"/>
          </w:tcPr>
          <w:p w14:paraId="09F168EC" w14:textId="59A74709" w:rsidR="00BE3F89" w:rsidRPr="00A57B00" w:rsidRDefault="00BE3F89" w:rsidP="00BE3F89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0D52E3C7" w14:textId="19570E7B" w:rsidR="00BE3F89" w:rsidRDefault="00542547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  <w:tab w:val="left" w:pos="1422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8,962</w:t>
            </w:r>
          </w:p>
        </w:tc>
        <w:tc>
          <w:tcPr>
            <w:tcW w:w="236" w:type="dxa"/>
          </w:tcPr>
          <w:p w14:paraId="5628D6ED" w14:textId="77777777" w:rsidR="00BE3F89" w:rsidRPr="00A57B00" w:rsidRDefault="00BE3F89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54618C5A" w14:textId="060BD786" w:rsidR="00BE3F89" w:rsidRPr="00266DB9" w:rsidRDefault="00110C65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70,</w:t>
            </w:r>
            <w:r w:rsidR="00E04318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236" w:type="dxa"/>
            <w:vAlign w:val="bottom"/>
          </w:tcPr>
          <w:p w14:paraId="3FF90C0E" w14:textId="77777777" w:rsidR="00BE3F89" w:rsidRPr="00A57B00" w:rsidRDefault="00BE3F89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</w:tcPr>
          <w:p w14:paraId="505048DB" w14:textId="71802C73" w:rsidR="00BE3F89" w:rsidRDefault="00763989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left" w:pos="87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119,893</w:t>
            </w:r>
          </w:p>
        </w:tc>
      </w:tr>
      <w:tr w:rsidR="00BE3F89" w:rsidRPr="00A57B00" w14:paraId="2F8C79AA" w14:textId="77777777" w:rsidTr="00E80D53">
        <w:trPr>
          <w:gridAfter w:val="1"/>
          <w:wAfter w:w="7" w:type="dxa"/>
          <w:trHeight w:hRule="exact" w:val="432"/>
        </w:trPr>
        <w:tc>
          <w:tcPr>
            <w:tcW w:w="2678" w:type="dxa"/>
          </w:tcPr>
          <w:p w14:paraId="6004513C" w14:textId="60AD2CD8" w:rsidR="00BE3F89" w:rsidRPr="00A57B00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ผลกระทบจากการเปลี่ยนแปลง</w:t>
            </w:r>
          </w:p>
        </w:tc>
        <w:tc>
          <w:tcPr>
            <w:tcW w:w="1166" w:type="dxa"/>
          </w:tcPr>
          <w:p w14:paraId="20AD4670" w14:textId="77777777" w:rsidR="00BE3F89" w:rsidRDefault="00BE3F89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499E95" w14:textId="77777777" w:rsidR="00BE3F89" w:rsidRPr="00A57B00" w:rsidRDefault="00BE3F89" w:rsidP="00BE3F89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443D0D97" w14:textId="77777777" w:rsidR="00BE3F89" w:rsidRPr="00A57B00" w:rsidRDefault="00BE3F89" w:rsidP="00BE3F89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73EFC9" w14:textId="558AADDE" w:rsidR="00BE3F89" w:rsidRPr="00A57B00" w:rsidRDefault="00BE3F89" w:rsidP="00BE3F89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24C2B53B" w14:textId="77777777" w:rsidR="00BE3F89" w:rsidRDefault="00BE3F89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D351E41" w14:textId="77777777" w:rsidR="00BE3F89" w:rsidRPr="00A57B00" w:rsidRDefault="00BE3F89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7569D21E" w14:textId="77777777" w:rsidR="00BE3F89" w:rsidRPr="00A57B00" w:rsidRDefault="00BE3F89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CAF6FA6" w14:textId="77777777" w:rsidR="00BE3F89" w:rsidRPr="00A57B00" w:rsidRDefault="00BE3F89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</w:tcPr>
          <w:p w14:paraId="515B1DA1" w14:textId="77777777" w:rsidR="00BE3F89" w:rsidRDefault="00BE3F89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left" w:pos="87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3F89" w:rsidRPr="00A57B00" w14:paraId="272FD340" w14:textId="77777777" w:rsidTr="00E80D53">
        <w:trPr>
          <w:gridAfter w:val="1"/>
          <w:wAfter w:w="7" w:type="dxa"/>
          <w:trHeight w:hRule="exact" w:val="432"/>
        </w:trPr>
        <w:tc>
          <w:tcPr>
            <w:tcW w:w="2678" w:type="dxa"/>
          </w:tcPr>
          <w:p w14:paraId="71F0B8E1" w14:textId="3B319534" w:rsidR="00BE3F89" w:rsidRPr="00FB40C0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313AE">
              <w:rPr>
                <w:rFonts w:asciiTheme="majorBidi" w:hAnsiTheme="majorBidi" w:cs="Angsana New" w:hint="cs"/>
                <w:sz w:val="30"/>
                <w:szCs w:val="30"/>
                <w:cs/>
              </w:rPr>
              <w:t>นโยบาย</w:t>
            </w: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การบัญชี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3AF184A1" w14:textId="63A9EB91" w:rsidR="00BE3F89" w:rsidRDefault="0079634C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3,126</w:t>
            </w:r>
          </w:p>
        </w:tc>
        <w:tc>
          <w:tcPr>
            <w:tcW w:w="236" w:type="dxa"/>
          </w:tcPr>
          <w:p w14:paraId="6BA63784" w14:textId="77777777" w:rsidR="00BE3F89" w:rsidRPr="00A57B00" w:rsidRDefault="00BE3F89" w:rsidP="00BE3F89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725D49A" w14:textId="358CB852" w:rsidR="00BE3F89" w:rsidRPr="00A57B00" w:rsidRDefault="00141077" w:rsidP="003A4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7"/>
              </w:tabs>
              <w:spacing w:after="0" w:line="240" w:lineRule="auto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(92)</w:t>
            </w:r>
          </w:p>
        </w:tc>
        <w:tc>
          <w:tcPr>
            <w:tcW w:w="236" w:type="dxa"/>
          </w:tcPr>
          <w:p w14:paraId="5E79D5C0" w14:textId="71AF24DB" w:rsidR="00BE3F89" w:rsidRPr="00A57B00" w:rsidRDefault="00BE3F89" w:rsidP="00BE3F89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30A089C" w14:textId="3D19BAA4" w:rsidR="00BE3F89" w:rsidRPr="008507FD" w:rsidRDefault="00141077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533</w:t>
            </w:r>
          </w:p>
        </w:tc>
        <w:tc>
          <w:tcPr>
            <w:tcW w:w="236" w:type="dxa"/>
          </w:tcPr>
          <w:p w14:paraId="7FAE6F4E" w14:textId="77777777" w:rsidR="00BE3F89" w:rsidRPr="00A57B00" w:rsidRDefault="00BE3F89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307354A4" w14:textId="6669B25E" w:rsidR="00BE3F89" w:rsidRPr="00266DB9" w:rsidRDefault="00B277C8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14:paraId="32F904B1" w14:textId="77777777" w:rsidR="00BE3F89" w:rsidRPr="00A57B00" w:rsidRDefault="00BE3F89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</w:tcPr>
          <w:p w14:paraId="1635C0BD" w14:textId="0B26B13A" w:rsidR="00BE3F89" w:rsidRDefault="00B277C8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left" w:pos="87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2,500</w:t>
            </w:r>
          </w:p>
        </w:tc>
      </w:tr>
      <w:tr w:rsidR="00BE3F89" w:rsidRPr="00A57B00" w14:paraId="62756BE0" w14:textId="77777777" w:rsidTr="00E80D53">
        <w:trPr>
          <w:gridAfter w:val="1"/>
          <w:wAfter w:w="7" w:type="dxa"/>
          <w:trHeight w:hRule="exact" w:val="432"/>
        </w:trPr>
        <w:tc>
          <w:tcPr>
            <w:tcW w:w="2678" w:type="dxa"/>
          </w:tcPr>
          <w:p w14:paraId="3FA4764F" w14:textId="26F3A4DE" w:rsidR="00BE3F89" w:rsidRPr="009B79B8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B79B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9B79B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B79B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9B79B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B79B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9B79B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AD3AF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235B85B3" w14:textId="02E604AC" w:rsidR="00BE3F89" w:rsidRPr="009B79B8" w:rsidRDefault="00BE3F89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30AD739" w14:textId="77777777" w:rsidR="00BE3F89" w:rsidRPr="009B79B8" w:rsidRDefault="00BE3F89" w:rsidP="00BE3F89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04E50CE" w14:textId="77777777" w:rsidR="00BE3F89" w:rsidRPr="009B79B8" w:rsidRDefault="00BE3F89" w:rsidP="00BE3F89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924E512" w14:textId="626D25C1" w:rsidR="00BE3F89" w:rsidRPr="009B79B8" w:rsidRDefault="00BE3F89" w:rsidP="00BE3F89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7748A20" w14:textId="1DDB58AF" w:rsidR="00BE3F89" w:rsidRPr="008507FD" w:rsidRDefault="00BE3F89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F51C1A8" w14:textId="77777777" w:rsidR="00BE3F89" w:rsidRPr="00A57B00" w:rsidRDefault="00BE3F89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3BDAB322" w14:textId="77777777" w:rsidR="00BE3F89" w:rsidRPr="00A57B00" w:rsidRDefault="00BE3F89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CE3DC5E" w14:textId="77777777" w:rsidR="00BE3F89" w:rsidRPr="00A57B00" w:rsidRDefault="00BE3F89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auto"/>
          </w:tcPr>
          <w:p w14:paraId="4C89EDD2" w14:textId="6FEACD85" w:rsidR="00BE3F89" w:rsidRPr="009B79B8" w:rsidRDefault="00BE3F89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left" w:pos="87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E3F89" w:rsidRPr="00A57B00" w14:paraId="61487DB9" w14:textId="77777777" w:rsidTr="00E80D53">
        <w:trPr>
          <w:gridAfter w:val="1"/>
          <w:wAfter w:w="7" w:type="dxa"/>
          <w:trHeight w:hRule="exact" w:val="432"/>
        </w:trPr>
        <w:tc>
          <w:tcPr>
            <w:tcW w:w="2678" w:type="dxa"/>
          </w:tcPr>
          <w:p w14:paraId="3111DCD3" w14:textId="6446C0C9" w:rsidR="00BE3F89" w:rsidRPr="009B79B8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9B79B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15515223" w14:textId="371A7566" w:rsidR="00BE3F89" w:rsidRPr="009B79B8" w:rsidRDefault="0007007E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4,559</w:t>
            </w:r>
          </w:p>
        </w:tc>
        <w:tc>
          <w:tcPr>
            <w:tcW w:w="236" w:type="dxa"/>
          </w:tcPr>
          <w:p w14:paraId="72406677" w14:textId="77777777" w:rsidR="00BE3F89" w:rsidRPr="009B79B8" w:rsidRDefault="00BE3F89" w:rsidP="00BE3F89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0F8D9635" w14:textId="13DECF30" w:rsidR="00BE3F89" w:rsidRPr="009B79B8" w:rsidRDefault="00A72485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2,856</w:t>
            </w:r>
          </w:p>
        </w:tc>
        <w:tc>
          <w:tcPr>
            <w:tcW w:w="236" w:type="dxa"/>
          </w:tcPr>
          <w:p w14:paraId="6BC8C721" w14:textId="6F970451" w:rsidR="00BE3F89" w:rsidRPr="009B79B8" w:rsidRDefault="00BE3F89" w:rsidP="00BE3F89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108C2298" w14:textId="799751F4" w:rsidR="00BE3F89" w:rsidRPr="008507FD" w:rsidRDefault="00275A15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9,495</w:t>
            </w:r>
          </w:p>
        </w:tc>
        <w:tc>
          <w:tcPr>
            <w:tcW w:w="236" w:type="dxa"/>
          </w:tcPr>
          <w:p w14:paraId="66022CCF" w14:textId="77777777" w:rsidR="00BE3F89" w:rsidRPr="00A57B00" w:rsidRDefault="00BE3F89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</w:tcPr>
          <w:p w14:paraId="1DE6EB41" w14:textId="5B28B1CE" w:rsidR="00BE3F89" w:rsidRPr="00A57B00" w:rsidRDefault="007E285E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70,243</w:t>
            </w:r>
          </w:p>
        </w:tc>
        <w:tc>
          <w:tcPr>
            <w:tcW w:w="236" w:type="dxa"/>
            <w:vAlign w:val="bottom"/>
          </w:tcPr>
          <w:p w14:paraId="6B17E062" w14:textId="77777777" w:rsidR="00BE3F89" w:rsidRPr="00A57B00" w:rsidRDefault="00BE3F89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bottom w:val="double" w:sz="4" w:space="0" w:color="auto"/>
            </w:tcBorders>
            <w:shd w:val="clear" w:color="auto" w:fill="auto"/>
          </w:tcPr>
          <w:p w14:paraId="0E07EE2A" w14:textId="2DC9C9FD" w:rsidR="00BE3F89" w:rsidRPr="009B79B8" w:rsidRDefault="00115ED7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left" w:pos="87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122,393</w:t>
            </w:r>
          </w:p>
        </w:tc>
      </w:tr>
      <w:tr w:rsidR="00BE3F89" w:rsidRPr="00A57B00" w14:paraId="74B43CDF" w14:textId="77777777" w:rsidTr="00E80D53">
        <w:trPr>
          <w:gridAfter w:val="1"/>
          <w:wAfter w:w="7" w:type="dxa"/>
          <w:trHeight w:hRule="exact" w:val="144"/>
        </w:trPr>
        <w:tc>
          <w:tcPr>
            <w:tcW w:w="2678" w:type="dxa"/>
          </w:tcPr>
          <w:p w14:paraId="5F825AE9" w14:textId="77777777" w:rsidR="00BE3F89" w:rsidRPr="00FB40C0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26E673F0" w14:textId="77777777" w:rsidR="00BE3F89" w:rsidRDefault="00BE3F89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35434E" w14:textId="77777777" w:rsidR="00BE3F89" w:rsidRPr="00A57B00" w:rsidRDefault="00BE3F89" w:rsidP="00BE3F89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</w:tcPr>
          <w:p w14:paraId="299EE421" w14:textId="77777777" w:rsidR="00BE3F89" w:rsidRPr="0083602F" w:rsidRDefault="00BE3F89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1FA891D" w14:textId="097005E5" w:rsidR="00BE3F89" w:rsidRPr="00A57B00" w:rsidRDefault="00BE3F89" w:rsidP="00BE3F89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double" w:sz="4" w:space="0" w:color="auto"/>
            </w:tcBorders>
          </w:tcPr>
          <w:p w14:paraId="336B0FF4" w14:textId="77777777" w:rsidR="00BE3F89" w:rsidRPr="008507FD" w:rsidRDefault="00BE3F89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12E9B3D" w14:textId="77777777" w:rsidR="00BE3F89" w:rsidRPr="00A57B00" w:rsidRDefault="00BE3F89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double" w:sz="4" w:space="0" w:color="auto"/>
            </w:tcBorders>
          </w:tcPr>
          <w:p w14:paraId="337C6FE3" w14:textId="77777777" w:rsidR="00BE3F89" w:rsidRPr="00A57B00" w:rsidRDefault="00BE3F89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D4FC534" w14:textId="77777777" w:rsidR="00BE3F89" w:rsidRPr="00A57B00" w:rsidRDefault="00BE3F89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top w:val="double" w:sz="4" w:space="0" w:color="auto"/>
            </w:tcBorders>
            <w:shd w:val="clear" w:color="auto" w:fill="auto"/>
          </w:tcPr>
          <w:p w14:paraId="684D3341" w14:textId="77777777" w:rsidR="00BE3F89" w:rsidRDefault="00BE3F89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left" w:pos="87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3F89" w:rsidRPr="00A57B00" w14:paraId="54E6DE2E" w14:textId="77777777" w:rsidTr="00E80D53">
        <w:trPr>
          <w:gridAfter w:val="1"/>
          <w:wAfter w:w="7" w:type="dxa"/>
          <w:trHeight w:hRule="exact" w:val="432"/>
        </w:trPr>
        <w:tc>
          <w:tcPr>
            <w:tcW w:w="2678" w:type="dxa"/>
          </w:tcPr>
          <w:p w14:paraId="28319707" w14:textId="436B014C" w:rsidR="00BE3F89" w:rsidRPr="00FB40C0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E65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5E6EC5"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E65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65E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</w:t>
            </w:r>
            <w:r w:rsidRPr="005E65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คม 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166" w:type="dxa"/>
          </w:tcPr>
          <w:p w14:paraId="117BAD01" w14:textId="458F1B65" w:rsidR="00BE3F89" w:rsidRDefault="00BE3F89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0EE2D8" w14:textId="77777777" w:rsidR="00BE3F89" w:rsidRPr="00A57B00" w:rsidRDefault="00BE3F89" w:rsidP="00BE3F89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151AEA86" w14:textId="77777777" w:rsidR="00BE3F89" w:rsidRPr="00A57B00" w:rsidRDefault="00BE3F89" w:rsidP="00BE3F89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0A8C173" w14:textId="59AE7713" w:rsidR="00BE3F89" w:rsidRPr="00A57B00" w:rsidRDefault="00BE3F89" w:rsidP="00BE3F89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75123A8E" w14:textId="732DF7FA" w:rsidR="00BE3F89" w:rsidRPr="008507FD" w:rsidRDefault="00BE3F89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C56F3AE" w14:textId="77777777" w:rsidR="00BE3F89" w:rsidRPr="00A57B00" w:rsidRDefault="00BE3F89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3A95F989" w14:textId="77777777" w:rsidR="00BE3F89" w:rsidRPr="00A57B00" w:rsidRDefault="00BE3F89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75D5B5C" w14:textId="77777777" w:rsidR="00BE3F89" w:rsidRPr="00A57B00" w:rsidRDefault="00BE3F89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</w:tcPr>
          <w:p w14:paraId="3386C957" w14:textId="15BC484A" w:rsidR="00BE3F89" w:rsidRDefault="00BE3F89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left" w:pos="87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E3F89" w:rsidRPr="00A57B00" w14:paraId="3918486A" w14:textId="77777777" w:rsidTr="00E80D53">
        <w:trPr>
          <w:gridAfter w:val="1"/>
          <w:wAfter w:w="7" w:type="dxa"/>
          <w:trHeight w:hRule="exact" w:val="432"/>
        </w:trPr>
        <w:tc>
          <w:tcPr>
            <w:tcW w:w="2678" w:type="dxa"/>
          </w:tcPr>
          <w:p w14:paraId="195C9D3F" w14:textId="5C64B23F" w:rsidR="00BE3F89" w:rsidRPr="005E65EC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166" w:type="dxa"/>
          </w:tcPr>
          <w:p w14:paraId="11093921" w14:textId="38B7C7D0" w:rsidR="00BE3F89" w:rsidRDefault="00AB2614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E3F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956</w:t>
            </w:r>
          </w:p>
        </w:tc>
        <w:tc>
          <w:tcPr>
            <w:tcW w:w="236" w:type="dxa"/>
          </w:tcPr>
          <w:p w14:paraId="42B8D18B" w14:textId="77777777" w:rsidR="00BE3F89" w:rsidRPr="00A57B00" w:rsidRDefault="00BE3F89" w:rsidP="00BE3F89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7AB3ABF2" w14:textId="2F4B30E8" w:rsidR="00BE3F89" w:rsidRPr="00A57B00" w:rsidRDefault="00AB2614" w:rsidP="00BE3F89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E3F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964</w:t>
            </w:r>
          </w:p>
        </w:tc>
        <w:tc>
          <w:tcPr>
            <w:tcW w:w="236" w:type="dxa"/>
          </w:tcPr>
          <w:p w14:paraId="29E16628" w14:textId="1738D798" w:rsidR="00BE3F89" w:rsidRPr="00A57B00" w:rsidRDefault="00BE3F89" w:rsidP="00BE3F89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4718C4BA" w14:textId="03F9AE1D" w:rsidR="00BE3F89" w:rsidRPr="008507FD" w:rsidRDefault="00AB2614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BE3F89" w:rsidRPr="008507F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554</w:t>
            </w:r>
          </w:p>
        </w:tc>
        <w:tc>
          <w:tcPr>
            <w:tcW w:w="236" w:type="dxa"/>
          </w:tcPr>
          <w:p w14:paraId="1985C5DE" w14:textId="77777777" w:rsidR="00BE3F89" w:rsidRPr="00A57B00" w:rsidRDefault="00BE3F89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2E607856" w14:textId="45CC7123" w:rsidR="00BE3F89" w:rsidRPr="00BA3DA1" w:rsidRDefault="00AB2614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72</w:t>
            </w:r>
            <w:r w:rsidR="00BE3F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070</w:t>
            </w:r>
          </w:p>
        </w:tc>
        <w:tc>
          <w:tcPr>
            <w:tcW w:w="236" w:type="dxa"/>
            <w:vAlign w:val="bottom"/>
          </w:tcPr>
          <w:p w14:paraId="1C3FF641" w14:textId="0EFD8192" w:rsidR="00BE3F89" w:rsidRPr="00A57B00" w:rsidRDefault="00BE3F89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</w:tcPr>
          <w:p w14:paraId="5CD6D78E" w14:textId="7DEC33BA" w:rsidR="00BE3F89" w:rsidRDefault="00AB2614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left" w:pos="87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125</w:t>
            </w:r>
            <w:r w:rsidR="00BE3F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249</w:t>
            </w:r>
          </w:p>
        </w:tc>
      </w:tr>
      <w:tr w:rsidR="00BE3F89" w:rsidRPr="00A57B00" w14:paraId="0990916A" w14:textId="77777777" w:rsidTr="00E80D53">
        <w:trPr>
          <w:gridAfter w:val="1"/>
          <w:wAfter w:w="7" w:type="dxa"/>
          <w:trHeight w:hRule="exact" w:val="432"/>
        </w:trPr>
        <w:tc>
          <w:tcPr>
            <w:tcW w:w="2678" w:type="dxa"/>
          </w:tcPr>
          <w:p w14:paraId="6C344CAF" w14:textId="5BE65711" w:rsidR="00BE3F89" w:rsidRPr="00FB40C0" w:rsidRDefault="00BE3F89" w:rsidP="00BE3F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ผลกระทบจากการเปลี่ยนแปลง</w:t>
            </w:r>
          </w:p>
        </w:tc>
        <w:tc>
          <w:tcPr>
            <w:tcW w:w="1166" w:type="dxa"/>
          </w:tcPr>
          <w:p w14:paraId="2D6EC96A" w14:textId="77777777" w:rsidR="00BE3F89" w:rsidRDefault="00BE3F89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25DE5C" w14:textId="77777777" w:rsidR="00BE3F89" w:rsidRPr="00A57B00" w:rsidRDefault="00BE3F89" w:rsidP="00BE3F89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6C4C6980" w14:textId="77777777" w:rsidR="00BE3F89" w:rsidRPr="00A57B00" w:rsidRDefault="00BE3F89" w:rsidP="00BE3F89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31BA75" w14:textId="15E4242C" w:rsidR="00BE3F89" w:rsidRPr="00A57B00" w:rsidRDefault="00BE3F89" w:rsidP="00BE3F89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</w:tcPr>
          <w:p w14:paraId="24CAD0E7" w14:textId="77777777" w:rsidR="00BE3F89" w:rsidRPr="008507FD" w:rsidRDefault="00BE3F89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D6D1C3" w14:textId="77777777" w:rsidR="00BE3F89" w:rsidRPr="00A57B00" w:rsidRDefault="00BE3F89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</w:tcPr>
          <w:p w14:paraId="7869A61D" w14:textId="77777777" w:rsidR="00BE3F89" w:rsidRPr="00BA3DA1" w:rsidRDefault="00BE3F89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3BD02D1" w14:textId="77777777" w:rsidR="00BE3F89" w:rsidRPr="00A57B00" w:rsidRDefault="00BE3F89" w:rsidP="00BE3F89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shd w:val="clear" w:color="auto" w:fill="auto"/>
          </w:tcPr>
          <w:p w14:paraId="5521B7AF" w14:textId="77777777" w:rsidR="00BE3F89" w:rsidRDefault="00BE3F89" w:rsidP="00BE3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left" w:pos="87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5326" w:rsidRPr="00A57B00" w14:paraId="6B428BC1" w14:textId="77777777" w:rsidTr="00E80D53">
        <w:trPr>
          <w:gridAfter w:val="1"/>
          <w:wAfter w:w="7" w:type="dxa"/>
          <w:trHeight w:hRule="exact" w:val="432"/>
        </w:trPr>
        <w:tc>
          <w:tcPr>
            <w:tcW w:w="2678" w:type="dxa"/>
          </w:tcPr>
          <w:p w14:paraId="3FEE8362" w14:textId="56C41E34" w:rsidR="00305326" w:rsidRPr="00FB40C0" w:rsidRDefault="00305326" w:rsidP="00305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D479A3">
              <w:rPr>
                <w:rFonts w:asciiTheme="majorBidi" w:hAnsiTheme="majorBidi" w:cs="Angsana New" w:hint="cs"/>
                <w:sz w:val="30"/>
                <w:szCs w:val="30"/>
                <w:cs/>
              </w:rPr>
              <w:t>นโยบาย</w:t>
            </w: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การบัญชี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3C330D1C" w14:textId="375F5A9C" w:rsidR="00305326" w:rsidRDefault="005E6EC5" w:rsidP="00305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305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236" w:type="dxa"/>
          </w:tcPr>
          <w:p w14:paraId="24A024FE" w14:textId="77777777" w:rsidR="00305326" w:rsidRPr="00A57B00" w:rsidRDefault="00305326" w:rsidP="0030532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707737A" w14:textId="5A9A4D44" w:rsidR="00305326" w:rsidRPr="00A57B00" w:rsidRDefault="00305326" w:rsidP="003A41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08"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E6EC5"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D8AC218" w14:textId="0E734414" w:rsidR="00305326" w:rsidRPr="00A57B00" w:rsidRDefault="00305326" w:rsidP="0030532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F44BACF" w14:textId="5E77831E" w:rsidR="00305326" w:rsidRPr="008507FD" w:rsidRDefault="005E6EC5" w:rsidP="00305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236" w:type="dxa"/>
          </w:tcPr>
          <w:p w14:paraId="570908BA" w14:textId="77777777" w:rsidR="00305326" w:rsidRPr="00A57B00" w:rsidRDefault="00305326" w:rsidP="0030532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47BB75BC" w14:textId="1DC93B4F" w:rsidR="00305326" w:rsidRDefault="00AB2614" w:rsidP="0030532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  <w:vAlign w:val="bottom"/>
          </w:tcPr>
          <w:p w14:paraId="2ABF517F" w14:textId="77777777" w:rsidR="00305326" w:rsidRPr="00A57B00" w:rsidRDefault="00305326" w:rsidP="0030532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bottom w:val="single" w:sz="4" w:space="0" w:color="auto"/>
            </w:tcBorders>
            <w:shd w:val="clear" w:color="auto" w:fill="auto"/>
          </w:tcPr>
          <w:p w14:paraId="08A634C1" w14:textId="450B453E" w:rsidR="00305326" w:rsidRDefault="00AB2614" w:rsidP="00305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left" w:pos="87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3053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</w:tr>
      <w:tr w:rsidR="00305326" w:rsidRPr="00A57B00" w14:paraId="40518F6A" w14:textId="77777777" w:rsidTr="00E80D53">
        <w:trPr>
          <w:gridAfter w:val="1"/>
          <w:wAfter w:w="7" w:type="dxa"/>
          <w:trHeight w:hRule="exact" w:val="432"/>
        </w:trPr>
        <w:tc>
          <w:tcPr>
            <w:tcW w:w="2678" w:type="dxa"/>
          </w:tcPr>
          <w:p w14:paraId="286A7E32" w14:textId="27AB7BFD" w:rsidR="00305326" w:rsidRPr="00D479A3" w:rsidRDefault="00305326" w:rsidP="00305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E6EC5" w:rsidRPr="005E6E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AB2614"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B79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</w:t>
            </w: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คม </w:t>
            </w:r>
            <w:r w:rsidR="00AB2614"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18781803" w14:textId="77777777" w:rsidR="00305326" w:rsidRDefault="00305326" w:rsidP="00305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6ED131" w14:textId="77777777" w:rsidR="00305326" w:rsidRPr="00A57B00" w:rsidRDefault="00305326" w:rsidP="0030532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7889DA9" w14:textId="77777777" w:rsidR="00305326" w:rsidRPr="00A57B00" w:rsidRDefault="00305326" w:rsidP="0030532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3DE861" w14:textId="521F583B" w:rsidR="00305326" w:rsidRPr="00A57B00" w:rsidRDefault="00305326" w:rsidP="0030532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C08C168" w14:textId="77777777" w:rsidR="00305326" w:rsidRPr="008507FD" w:rsidRDefault="00305326" w:rsidP="00305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B7B484" w14:textId="77777777" w:rsidR="00305326" w:rsidRPr="00A57B00" w:rsidRDefault="00305326" w:rsidP="0030532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</w:tcPr>
          <w:p w14:paraId="38F3A695" w14:textId="77777777" w:rsidR="00305326" w:rsidRPr="00A57B00" w:rsidRDefault="00305326" w:rsidP="0030532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6F08965" w14:textId="43629B7B" w:rsidR="00305326" w:rsidRPr="00A57B00" w:rsidRDefault="00305326" w:rsidP="0030532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top w:val="single" w:sz="4" w:space="0" w:color="auto"/>
            </w:tcBorders>
            <w:shd w:val="clear" w:color="auto" w:fill="auto"/>
          </w:tcPr>
          <w:p w14:paraId="34D3E6FF" w14:textId="77777777" w:rsidR="00305326" w:rsidRDefault="00305326" w:rsidP="00305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left" w:pos="87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05326" w:rsidRPr="00A57B00" w14:paraId="7505FBE0" w14:textId="77777777" w:rsidTr="00E80D53">
        <w:trPr>
          <w:gridAfter w:val="1"/>
          <w:wAfter w:w="7" w:type="dxa"/>
          <w:trHeight w:hRule="exact" w:val="432"/>
        </w:trPr>
        <w:tc>
          <w:tcPr>
            <w:tcW w:w="2678" w:type="dxa"/>
          </w:tcPr>
          <w:p w14:paraId="276C1110" w14:textId="1186B8DB" w:rsidR="00305326" w:rsidRPr="009B79B8" w:rsidRDefault="00305326" w:rsidP="003053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D479A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77D75AD1" w14:textId="3F0A78D0" w:rsidR="00305326" w:rsidRPr="009B79B8" w:rsidRDefault="00AB2614" w:rsidP="00305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305326"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082</w:t>
            </w:r>
          </w:p>
        </w:tc>
        <w:tc>
          <w:tcPr>
            <w:tcW w:w="236" w:type="dxa"/>
          </w:tcPr>
          <w:p w14:paraId="490A7998" w14:textId="77777777" w:rsidR="00305326" w:rsidRPr="009B79B8" w:rsidRDefault="00305326" w:rsidP="0030532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2B650465" w14:textId="092A4AFF" w:rsidR="00305326" w:rsidRPr="009B79B8" w:rsidRDefault="00AB2614" w:rsidP="0030532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="004241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  <w:r w:rsidR="005E6EC5" w:rsidRPr="005E6E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</w:tcPr>
          <w:p w14:paraId="1BC3F31F" w14:textId="5D94AAB0" w:rsidR="00305326" w:rsidRPr="009B79B8" w:rsidRDefault="00305326" w:rsidP="00305326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24" w:type="dxa"/>
            <w:tcBorders>
              <w:bottom w:val="double" w:sz="4" w:space="0" w:color="auto"/>
            </w:tcBorders>
          </w:tcPr>
          <w:p w14:paraId="4752B504" w14:textId="1B026E12" w:rsidR="00305326" w:rsidRPr="008507FD" w:rsidRDefault="00AB2614" w:rsidP="00305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B1477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945</w:t>
            </w:r>
          </w:p>
        </w:tc>
        <w:tc>
          <w:tcPr>
            <w:tcW w:w="236" w:type="dxa"/>
          </w:tcPr>
          <w:p w14:paraId="44C89024" w14:textId="77777777" w:rsidR="00305326" w:rsidRPr="00A57B00" w:rsidRDefault="00305326" w:rsidP="0030532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2" w:type="dxa"/>
            <w:tcBorders>
              <w:bottom w:val="double" w:sz="4" w:space="0" w:color="auto"/>
            </w:tcBorders>
          </w:tcPr>
          <w:p w14:paraId="1938C602" w14:textId="631E8A97" w:rsidR="00305326" w:rsidRDefault="00AB2614" w:rsidP="0030532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</w:t>
            </w:r>
            <w:r w:rsidR="003053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071</w:t>
            </w:r>
          </w:p>
        </w:tc>
        <w:tc>
          <w:tcPr>
            <w:tcW w:w="236" w:type="dxa"/>
            <w:vAlign w:val="bottom"/>
          </w:tcPr>
          <w:p w14:paraId="4AF7429A" w14:textId="77777777" w:rsidR="00305326" w:rsidRPr="00A57B00" w:rsidRDefault="00305326" w:rsidP="00305326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58" w:type="dxa"/>
            <w:tcBorders>
              <w:bottom w:val="double" w:sz="4" w:space="0" w:color="auto"/>
            </w:tcBorders>
            <w:shd w:val="clear" w:color="auto" w:fill="auto"/>
          </w:tcPr>
          <w:p w14:paraId="0AC2FA38" w14:textId="4CFE7F12" w:rsidR="00305326" w:rsidRPr="009B79B8" w:rsidRDefault="00AB2614" w:rsidP="003053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  <w:tab w:val="left" w:pos="870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127</w:t>
            </w:r>
            <w:r w:rsidR="00305326"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749</w:t>
            </w:r>
          </w:p>
        </w:tc>
      </w:tr>
    </w:tbl>
    <w:p w14:paraId="2867E1BB" w14:textId="77777777" w:rsidR="00295BF0" w:rsidRPr="002A4E0D" w:rsidRDefault="00295B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83"/>
        <w:gridCol w:w="1653"/>
        <w:gridCol w:w="275"/>
        <w:gridCol w:w="2204"/>
        <w:gridCol w:w="275"/>
        <w:gridCol w:w="1470"/>
      </w:tblGrid>
      <w:tr w:rsidR="00295BF0" w:rsidRPr="00A57B00" w14:paraId="435F5758" w14:textId="77777777" w:rsidTr="00D165EA">
        <w:trPr>
          <w:trHeight w:hRule="exact" w:val="360"/>
        </w:trPr>
        <w:tc>
          <w:tcPr>
            <w:tcW w:w="3483" w:type="dxa"/>
          </w:tcPr>
          <w:p w14:paraId="7FC56CBD" w14:textId="77777777" w:rsidR="00295BF0" w:rsidRPr="00A57B00" w:rsidRDefault="00295BF0" w:rsidP="007C5E8E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7" w:type="dxa"/>
            <w:gridSpan w:val="5"/>
          </w:tcPr>
          <w:p w14:paraId="53E99754" w14:textId="77777777" w:rsidR="00295BF0" w:rsidRPr="00A57B00" w:rsidRDefault="00295BF0" w:rsidP="007C5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295BF0" w:rsidRPr="00A57B00" w14:paraId="099BECD3" w14:textId="77777777" w:rsidTr="00D165EA">
        <w:trPr>
          <w:trHeight w:hRule="exact" w:val="432"/>
        </w:trPr>
        <w:tc>
          <w:tcPr>
            <w:tcW w:w="3483" w:type="dxa"/>
          </w:tcPr>
          <w:p w14:paraId="3BA69F0A" w14:textId="77777777" w:rsidR="00295BF0" w:rsidRPr="00A57B00" w:rsidRDefault="00295BF0" w:rsidP="007C5E8E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7" w:type="dxa"/>
            <w:gridSpan w:val="5"/>
            <w:tcBorders>
              <w:bottom w:val="single" w:sz="4" w:space="0" w:color="auto"/>
            </w:tcBorders>
          </w:tcPr>
          <w:p w14:paraId="023014D5" w14:textId="7CDB471D" w:rsidR="00295BF0" w:rsidRPr="00A57B00" w:rsidRDefault="00295BF0" w:rsidP="007C5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295BF0" w:rsidRPr="00A57B00" w14:paraId="4579584B" w14:textId="77777777" w:rsidTr="00D165EA">
        <w:trPr>
          <w:trHeight w:hRule="exact" w:val="432"/>
        </w:trPr>
        <w:tc>
          <w:tcPr>
            <w:tcW w:w="3483" w:type="dxa"/>
          </w:tcPr>
          <w:p w14:paraId="3DD90C08" w14:textId="77777777" w:rsidR="00295BF0" w:rsidRPr="00A57B00" w:rsidRDefault="00295BF0" w:rsidP="007C5E8E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3" w:type="dxa"/>
            <w:tcBorders>
              <w:top w:val="single" w:sz="4" w:space="0" w:color="auto"/>
            </w:tcBorders>
          </w:tcPr>
          <w:p w14:paraId="4AAF7446" w14:textId="49DA82AE" w:rsidR="00295BF0" w:rsidRPr="00A57B00" w:rsidRDefault="00CB6DB9" w:rsidP="007C5E8E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275" w:type="dxa"/>
            <w:tcBorders>
              <w:top w:val="single" w:sz="4" w:space="0" w:color="auto"/>
            </w:tcBorders>
          </w:tcPr>
          <w:p w14:paraId="480C8921" w14:textId="77777777" w:rsidR="00295BF0" w:rsidRPr="00A57B00" w:rsidRDefault="00295BF0" w:rsidP="007C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14:paraId="23F59FD1" w14:textId="5ED43A9B" w:rsidR="00295BF0" w:rsidRPr="00A57B00" w:rsidRDefault="00295BF0" w:rsidP="007C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</w:t>
            </w:r>
            <w:r w:rsidR="00822F69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 (หนี้สิน)</w:t>
            </w:r>
          </w:p>
        </w:tc>
        <w:tc>
          <w:tcPr>
            <w:tcW w:w="275" w:type="dxa"/>
            <w:tcBorders>
              <w:top w:val="single" w:sz="4" w:space="0" w:color="auto"/>
            </w:tcBorders>
          </w:tcPr>
          <w:p w14:paraId="2100CCD3" w14:textId="77777777" w:rsidR="00295BF0" w:rsidRPr="00A57B00" w:rsidRDefault="00295BF0" w:rsidP="007C5E8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</w:tcBorders>
            <w:shd w:val="clear" w:color="auto" w:fill="auto"/>
          </w:tcPr>
          <w:p w14:paraId="36BE8176" w14:textId="77777777" w:rsidR="00295BF0" w:rsidRPr="00A57B00" w:rsidRDefault="00295BF0" w:rsidP="007C5E8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5BF0" w:rsidRPr="00A57B00" w14:paraId="20165731" w14:textId="77777777" w:rsidTr="00D165EA">
        <w:trPr>
          <w:trHeight w:hRule="exact" w:val="432"/>
        </w:trPr>
        <w:tc>
          <w:tcPr>
            <w:tcW w:w="3483" w:type="dxa"/>
          </w:tcPr>
          <w:p w14:paraId="4B2CC572" w14:textId="77777777" w:rsidR="00295BF0" w:rsidRPr="00A57B00" w:rsidRDefault="00295BF0" w:rsidP="007C5E8E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0F9F7CF6" w14:textId="77777777" w:rsidR="00295BF0" w:rsidRPr="00A57B00" w:rsidRDefault="00295BF0" w:rsidP="007C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เพื่อการลงทุน</w:t>
            </w:r>
          </w:p>
        </w:tc>
        <w:tc>
          <w:tcPr>
            <w:tcW w:w="275" w:type="dxa"/>
          </w:tcPr>
          <w:p w14:paraId="748994F9" w14:textId="77777777" w:rsidR="00295BF0" w:rsidRPr="00A57B00" w:rsidRDefault="00295BF0" w:rsidP="007C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14:paraId="5D2509B8" w14:textId="17EE5412" w:rsidR="00295BF0" w:rsidRPr="00A57B00" w:rsidRDefault="00CB6DB9" w:rsidP="007C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ภาษีเงินได้</w:t>
            </w:r>
            <w:r w:rsidR="00822F69">
              <w:rPr>
                <w:rFonts w:asciiTheme="majorBidi" w:hAnsiTheme="majorBidi" w:cs="Angsana New" w:hint="cs"/>
                <w:sz w:val="30"/>
                <w:szCs w:val="30"/>
                <w:cs/>
              </w:rPr>
              <w:t>รอ</w:t>
            </w:r>
            <w:r w:rsidR="00811118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</w:t>
            </w:r>
            <w:r w:rsidR="00295BF0"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275" w:type="dxa"/>
          </w:tcPr>
          <w:p w14:paraId="70F2BC05" w14:textId="77777777" w:rsidR="00295BF0" w:rsidRPr="00A57B00" w:rsidRDefault="00295BF0" w:rsidP="007C5E8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</w:tcPr>
          <w:p w14:paraId="2B240667" w14:textId="613972E2" w:rsidR="00295BF0" w:rsidRPr="00A57B00" w:rsidRDefault="00295BF0" w:rsidP="007C5E8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กำไรสะสม</w:t>
            </w:r>
          </w:p>
        </w:tc>
      </w:tr>
      <w:tr w:rsidR="00295BF0" w:rsidRPr="00A57B00" w14:paraId="1F604433" w14:textId="77777777" w:rsidTr="00D165EA">
        <w:trPr>
          <w:trHeight w:hRule="exact" w:val="432"/>
        </w:trPr>
        <w:tc>
          <w:tcPr>
            <w:tcW w:w="3483" w:type="dxa"/>
          </w:tcPr>
          <w:p w14:paraId="141BA801" w14:textId="04B3021F" w:rsidR="00295BF0" w:rsidRPr="00A57B00" w:rsidRDefault="00295BF0" w:rsidP="007C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ณ</w:t>
            </w:r>
            <w:r w:rsidRPr="00FB40C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วันที่</w:t>
            </w:r>
            <w:r w:rsidRPr="00FB40C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FB40C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มกราคม</w:t>
            </w:r>
            <w:r w:rsidRPr="00FB40C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75759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653" w:type="dxa"/>
          </w:tcPr>
          <w:p w14:paraId="0408E07F" w14:textId="25F383FD" w:rsidR="00295BF0" w:rsidRPr="00A57B00" w:rsidRDefault="008146B2" w:rsidP="000F4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355</w:t>
            </w:r>
          </w:p>
        </w:tc>
        <w:tc>
          <w:tcPr>
            <w:tcW w:w="275" w:type="dxa"/>
          </w:tcPr>
          <w:p w14:paraId="6399091A" w14:textId="77777777" w:rsidR="00295BF0" w:rsidRPr="00A57B00" w:rsidRDefault="00295BF0" w:rsidP="007C5E8E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04" w:type="dxa"/>
          </w:tcPr>
          <w:p w14:paraId="00FF27A8" w14:textId="5167C39E" w:rsidR="00295BF0" w:rsidRPr="00A57B00" w:rsidRDefault="008146B2" w:rsidP="007C5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</w:t>
            </w:r>
          </w:p>
        </w:tc>
        <w:tc>
          <w:tcPr>
            <w:tcW w:w="275" w:type="dxa"/>
            <w:vAlign w:val="bottom"/>
          </w:tcPr>
          <w:p w14:paraId="57A0F926" w14:textId="77777777" w:rsidR="00295BF0" w:rsidRPr="00A57B00" w:rsidRDefault="00295BF0" w:rsidP="007C5E8E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</w:tcPr>
          <w:p w14:paraId="55830B95" w14:textId="38C7A367" w:rsidR="00295BF0" w:rsidRPr="00A57B00" w:rsidRDefault="00B34BA6" w:rsidP="00481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54,225</w:t>
            </w:r>
          </w:p>
        </w:tc>
      </w:tr>
      <w:tr w:rsidR="00295BF0" w:rsidRPr="00A57B00" w14:paraId="33AFCBEA" w14:textId="77777777" w:rsidTr="00D165EA">
        <w:trPr>
          <w:trHeight w:hRule="exact" w:val="432"/>
        </w:trPr>
        <w:tc>
          <w:tcPr>
            <w:tcW w:w="3483" w:type="dxa"/>
          </w:tcPr>
          <w:p w14:paraId="4B250FAD" w14:textId="77777777" w:rsidR="00295BF0" w:rsidRPr="00A57B00" w:rsidRDefault="00295BF0" w:rsidP="007C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ผลกระทบจากการเปลี่ยนแปลงนโยบาย</w:t>
            </w:r>
          </w:p>
        </w:tc>
        <w:tc>
          <w:tcPr>
            <w:tcW w:w="1653" w:type="dxa"/>
          </w:tcPr>
          <w:p w14:paraId="67D72DB2" w14:textId="77777777" w:rsidR="00295BF0" w:rsidRDefault="00295BF0" w:rsidP="000F4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4500FB4D" w14:textId="77777777" w:rsidR="00295BF0" w:rsidRPr="00A57B00" w:rsidRDefault="00295BF0" w:rsidP="007C5E8E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04" w:type="dxa"/>
          </w:tcPr>
          <w:p w14:paraId="51B5998E" w14:textId="77777777" w:rsidR="00295BF0" w:rsidRDefault="00295BF0" w:rsidP="007C5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14:paraId="3ED0BB98" w14:textId="77777777" w:rsidR="00295BF0" w:rsidRPr="00A57B00" w:rsidRDefault="00295BF0" w:rsidP="007C5E8E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</w:tcPr>
          <w:p w14:paraId="68B99C58" w14:textId="77777777" w:rsidR="00295BF0" w:rsidRDefault="00295BF0" w:rsidP="00481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5BF0" w:rsidRPr="00A57B00" w14:paraId="3A92107C" w14:textId="77777777" w:rsidTr="00D165EA">
        <w:trPr>
          <w:trHeight w:hRule="exact" w:val="432"/>
        </w:trPr>
        <w:tc>
          <w:tcPr>
            <w:tcW w:w="3483" w:type="dxa"/>
          </w:tcPr>
          <w:p w14:paraId="7A2E91B7" w14:textId="77777777" w:rsidR="00295BF0" w:rsidRPr="00FB40C0" w:rsidRDefault="00295BF0" w:rsidP="007C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การบัญชี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67992525" w14:textId="1F1D3DF7" w:rsidR="00295BF0" w:rsidRDefault="003233C8" w:rsidP="000F4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1,167</w:t>
            </w:r>
          </w:p>
        </w:tc>
        <w:tc>
          <w:tcPr>
            <w:tcW w:w="275" w:type="dxa"/>
          </w:tcPr>
          <w:p w14:paraId="7932EC75" w14:textId="77777777" w:rsidR="00295BF0" w:rsidRPr="00A57B00" w:rsidRDefault="00295BF0" w:rsidP="007C5E8E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14:paraId="31A6338D" w14:textId="3D24989B" w:rsidR="00295BF0" w:rsidRDefault="003233C8" w:rsidP="001E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(234)</w:t>
            </w:r>
          </w:p>
        </w:tc>
        <w:tc>
          <w:tcPr>
            <w:tcW w:w="275" w:type="dxa"/>
            <w:vAlign w:val="bottom"/>
          </w:tcPr>
          <w:p w14:paraId="50146331" w14:textId="77777777" w:rsidR="00295BF0" w:rsidRPr="00A57B00" w:rsidRDefault="00295BF0" w:rsidP="007C5E8E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</w:tcPr>
          <w:p w14:paraId="392E26C4" w14:textId="43E1E46B" w:rsidR="00295BF0" w:rsidRDefault="00AA1DDC" w:rsidP="00481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933</w:t>
            </w:r>
          </w:p>
        </w:tc>
      </w:tr>
      <w:tr w:rsidR="00295BF0" w:rsidRPr="00A57B00" w14:paraId="75C0BAEA" w14:textId="77777777" w:rsidTr="00D165EA">
        <w:trPr>
          <w:trHeight w:hRule="exact" w:val="432"/>
        </w:trPr>
        <w:tc>
          <w:tcPr>
            <w:tcW w:w="3483" w:type="dxa"/>
          </w:tcPr>
          <w:p w14:paraId="108F3260" w14:textId="57B56F0D" w:rsidR="00295BF0" w:rsidRPr="009B79B8" w:rsidRDefault="00295BF0" w:rsidP="007C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B79B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ณ</w:t>
            </w:r>
            <w:r w:rsidRPr="009B79B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9B79B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วันที่</w:t>
            </w:r>
            <w:r w:rsidRPr="009B79B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B79B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มกราคม</w:t>
            </w:r>
            <w:r w:rsidRPr="009B79B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7575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9B79B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</w:tcPr>
          <w:p w14:paraId="608C51BC" w14:textId="062BF372" w:rsidR="00295BF0" w:rsidRPr="009B79B8" w:rsidRDefault="0018727E" w:rsidP="000F4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1,522</w:t>
            </w:r>
          </w:p>
        </w:tc>
        <w:tc>
          <w:tcPr>
            <w:tcW w:w="275" w:type="dxa"/>
          </w:tcPr>
          <w:p w14:paraId="0228705E" w14:textId="77777777" w:rsidR="00295BF0" w:rsidRPr="009B79B8" w:rsidRDefault="00295BF0" w:rsidP="007C5E8E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04" w:type="dxa"/>
            <w:tcBorders>
              <w:top w:val="single" w:sz="4" w:space="0" w:color="auto"/>
              <w:bottom w:val="double" w:sz="4" w:space="0" w:color="auto"/>
            </w:tcBorders>
          </w:tcPr>
          <w:p w14:paraId="646B7C2B" w14:textId="34E60F3E" w:rsidR="00295BF0" w:rsidRPr="009B79B8" w:rsidRDefault="00B21606" w:rsidP="001E7C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9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</w:t>
            </w:r>
            <w:r w:rsidR="00A664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3)</w:t>
            </w:r>
          </w:p>
        </w:tc>
        <w:tc>
          <w:tcPr>
            <w:tcW w:w="275" w:type="dxa"/>
            <w:vAlign w:val="bottom"/>
          </w:tcPr>
          <w:p w14:paraId="0A877C68" w14:textId="77777777" w:rsidR="00295BF0" w:rsidRPr="00A57B00" w:rsidRDefault="00295BF0" w:rsidP="007C5E8E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BC52CA" w14:textId="22083E49" w:rsidR="00295BF0" w:rsidRPr="009B79B8" w:rsidRDefault="00FF519B" w:rsidP="00481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55,1</w:t>
            </w:r>
            <w:r w:rsidR="009E73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</w:p>
        </w:tc>
      </w:tr>
      <w:tr w:rsidR="00A62760" w:rsidRPr="00A57B00" w14:paraId="1FD71E04" w14:textId="77777777" w:rsidTr="00D165EA">
        <w:trPr>
          <w:trHeight w:hRule="exact" w:val="144"/>
        </w:trPr>
        <w:tc>
          <w:tcPr>
            <w:tcW w:w="3483" w:type="dxa"/>
          </w:tcPr>
          <w:p w14:paraId="7CAC3EAD" w14:textId="77777777" w:rsidR="00A62760" w:rsidRPr="00FB40C0" w:rsidRDefault="00A62760" w:rsidP="009A75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653" w:type="dxa"/>
            <w:tcBorders>
              <w:top w:val="double" w:sz="4" w:space="0" w:color="auto"/>
            </w:tcBorders>
          </w:tcPr>
          <w:p w14:paraId="76ED5AFF" w14:textId="77777777" w:rsidR="00A62760" w:rsidRDefault="00A62760" w:rsidP="000F4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0AC8D510" w14:textId="77777777" w:rsidR="00A62760" w:rsidRPr="00A57B00" w:rsidRDefault="00A62760" w:rsidP="009A75FB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04" w:type="dxa"/>
            <w:tcBorders>
              <w:top w:val="double" w:sz="4" w:space="0" w:color="auto"/>
            </w:tcBorders>
          </w:tcPr>
          <w:p w14:paraId="55A273FE" w14:textId="77777777" w:rsidR="00A62760" w:rsidRDefault="00A62760" w:rsidP="009A75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14:paraId="5448C56B" w14:textId="77777777" w:rsidR="00A62760" w:rsidRPr="00A57B00" w:rsidRDefault="00A62760" w:rsidP="009A75FB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double" w:sz="4" w:space="0" w:color="auto"/>
            </w:tcBorders>
            <w:shd w:val="clear" w:color="auto" w:fill="auto"/>
          </w:tcPr>
          <w:p w14:paraId="06CA742A" w14:textId="77777777" w:rsidR="00A62760" w:rsidRDefault="00A62760" w:rsidP="00481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5BF0" w:rsidRPr="00A57B00" w14:paraId="1B082AD9" w14:textId="77777777" w:rsidTr="00D165EA">
        <w:trPr>
          <w:trHeight w:hRule="exact" w:val="432"/>
        </w:trPr>
        <w:tc>
          <w:tcPr>
            <w:tcW w:w="3483" w:type="dxa"/>
          </w:tcPr>
          <w:p w14:paraId="7DCF914C" w14:textId="2BC64A59" w:rsidR="00295BF0" w:rsidRPr="00FB40C0" w:rsidRDefault="00295BF0" w:rsidP="007C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5E65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5E6EC5"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5E65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5E65EC">
              <w:rPr>
                <w:rFonts w:asciiTheme="majorBidi" w:hAnsiTheme="majorBidi" w:cstheme="majorBidi" w:hint="cs"/>
                <w:sz w:val="30"/>
                <w:szCs w:val="30"/>
                <w:cs/>
              </w:rPr>
              <w:t>ธันวา</w:t>
            </w:r>
            <w:r w:rsidRPr="005E65E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คม 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ตามที่รายงาน</w:t>
            </w:r>
          </w:p>
        </w:tc>
        <w:tc>
          <w:tcPr>
            <w:tcW w:w="1653" w:type="dxa"/>
          </w:tcPr>
          <w:p w14:paraId="1F061F33" w14:textId="49699981" w:rsidR="00295BF0" w:rsidRDefault="00AB2614" w:rsidP="000F4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902</w:t>
            </w:r>
          </w:p>
        </w:tc>
        <w:tc>
          <w:tcPr>
            <w:tcW w:w="275" w:type="dxa"/>
          </w:tcPr>
          <w:p w14:paraId="48E7B47A" w14:textId="77777777" w:rsidR="00295BF0" w:rsidRPr="00A57B00" w:rsidRDefault="00295BF0" w:rsidP="007C5E8E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04" w:type="dxa"/>
          </w:tcPr>
          <w:p w14:paraId="7C039B10" w14:textId="24C44919" w:rsidR="00295BF0" w:rsidRDefault="00AB2614" w:rsidP="007C5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5660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472</w:t>
            </w:r>
          </w:p>
        </w:tc>
        <w:tc>
          <w:tcPr>
            <w:tcW w:w="275" w:type="dxa"/>
            <w:vAlign w:val="bottom"/>
          </w:tcPr>
          <w:p w14:paraId="3160A07C" w14:textId="77777777" w:rsidR="00295BF0" w:rsidRPr="00A57B00" w:rsidRDefault="00295BF0" w:rsidP="007C5E8E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</w:tcPr>
          <w:p w14:paraId="62F98FA2" w14:textId="4CBBD9AD" w:rsidR="00295BF0" w:rsidRDefault="00AB2614" w:rsidP="00481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3678F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E6EC5"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95BF0" w:rsidRPr="00A57B00" w14:paraId="5B19232A" w14:textId="77777777" w:rsidTr="00D165EA">
        <w:trPr>
          <w:trHeight w:hRule="exact" w:val="432"/>
        </w:trPr>
        <w:tc>
          <w:tcPr>
            <w:tcW w:w="3483" w:type="dxa"/>
          </w:tcPr>
          <w:p w14:paraId="23607703" w14:textId="77777777" w:rsidR="00295BF0" w:rsidRPr="00FB40C0" w:rsidRDefault="00295BF0" w:rsidP="007C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ผลกระทบจากการเปลี่ยนแปลงนโยบาย</w:t>
            </w:r>
          </w:p>
        </w:tc>
        <w:tc>
          <w:tcPr>
            <w:tcW w:w="1653" w:type="dxa"/>
          </w:tcPr>
          <w:p w14:paraId="46C28010" w14:textId="77777777" w:rsidR="00295BF0" w:rsidRDefault="00295BF0" w:rsidP="000F4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</w:tcPr>
          <w:p w14:paraId="2EB7B4B7" w14:textId="77777777" w:rsidR="00295BF0" w:rsidRPr="00A57B00" w:rsidRDefault="00295BF0" w:rsidP="007C5E8E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04" w:type="dxa"/>
          </w:tcPr>
          <w:p w14:paraId="589C8E38" w14:textId="77777777" w:rsidR="00295BF0" w:rsidRDefault="00295BF0" w:rsidP="007C5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14:paraId="0908EDF6" w14:textId="77777777" w:rsidR="00295BF0" w:rsidRPr="00A57B00" w:rsidRDefault="00295BF0" w:rsidP="007C5E8E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shd w:val="clear" w:color="auto" w:fill="auto"/>
          </w:tcPr>
          <w:p w14:paraId="369DB442" w14:textId="77777777" w:rsidR="00295BF0" w:rsidRDefault="00295BF0" w:rsidP="00481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5BF0" w:rsidRPr="00A57B00" w14:paraId="46F6C2BD" w14:textId="77777777" w:rsidTr="00D165EA">
        <w:trPr>
          <w:trHeight w:hRule="exact" w:val="432"/>
        </w:trPr>
        <w:tc>
          <w:tcPr>
            <w:tcW w:w="3483" w:type="dxa"/>
          </w:tcPr>
          <w:p w14:paraId="6E66DE44" w14:textId="77777777" w:rsidR="00295BF0" w:rsidRPr="00FB40C0" w:rsidRDefault="00295BF0" w:rsidP="007C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14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B40C0">
              <w:rPr>
                <w:rFonts w:asciiTheme="majorBidi" w:hAnsiTheme="majorBidi" w:cs="Angsana New" w:hint="cs"/>
                <w:sz w:val="30"/>
                <w:szCs w:val="30"/>
                <w:cs/>
              </w:rPr>
              <w:t>การบัญชี</w:t>
            </w:r>
          </w:p>
        </w:tc>
        <w:tc>
          <w:tcPr>
            <w:tcW w:w="1653" w:type="dxa"/>
            <w:tcBorders>
              <w:bottom w:val="single" w:sz="4" w:space="0" w:color="auto"/>
            </w:tcBorders>
          </w:tcPr>
          <w:p w14:paraId="7B69D900" w14:textId="04CD21BF" w:rsidR="00295BF0" w:rsidRDefault="00AB2614" w:rsidP="000F4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39416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  <w:tc>
          <w:tcPr>
            <w:tcW w:w="275" w:type="dxa"/>
          </w:tcPr>
          <w:p w14:paraId="26B6D069" w14:textId="77777777" w:rsidR="00295BF0" w:rsidRPr="00A57B00" w:rsidRDefault="00295BF0" w:rsidP="007C5E8E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14:paraId="4E6605EA" w14:textId="129ADAD9" w:rsidR="00295BF0" w:rsidRDefault="00822F69" w:rsidP="00C439F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9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E6EC5"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AB2614" w:rsidRPr="00AB261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5" w:type="dxa"/>
            <w:vAlign w:val="bottom"/>
          </w:tcPr>
          <w:p w14:paraId="3AFDBD92" w14:textId="77777777" w:rsidR="00295BF0" w:rsidRPr="00A57B00" w:rsidRDefault="00295BF0" w:rsidP="007C5E8E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bottom w:val="single" w:sz="4" w:space="0" w:color="auto"/>
            </w:tcBorders>
            <w:shd w:val="clear" w:color="auto" w:fill="auto"/>
          </w:tcPr>
          <w:p w14:paraId="335E6288" w14:textId="2617A7A0" w:rsidR="00295BF0" w:rsidRDefault="00AB2614" w:rsidP="00481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5E6EC5" w:rsidRPr="005E6EC5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295BF0" w:rsidRPr="00A57B00" w14:paraId="225E4492" w14:textId="77777777" w:rsidTr="00D165EA">
        <w:trPr>
          <w:trHeight w:hRule="exact" w:val="432"/>
        </w:trPr>
        <w:tc>
          <w:tcPr>
            <w:tcW w:w="3483" w:type="dxa"/>
          </w:tcPr>
          <w:p w14:paraId="0399A382" w14:textId="638B8063" w:rsidR="00295BF0" w:rsidRPr="009B79B8" w:rsidRDefault="00295BF0" w:rsidP="007C5E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E6EC5" w:rsidRPr="005E6E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AB2614"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9B79B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</w:t>
            </w: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คม </w:t>
            </w:r>
            <w:r w:rsidR="00AB2614"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2564</w:t>
            </w:r>
            <w:r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- </w:t>
            </w:r>
            <w:r w:rsidRPr="009B79B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ปรับปรุงใหม่</w:t>
            </w:r>
          </w:p>
        </w:tc>
        <w:tc>
          <w:tcPr>
            <w:tcW w:w="1653" w:type="dxa"/>
            <w:tcBorders>
              <w:top w:val="single" w:sz="4" w:space="0" w:color="auto"/>
              <w:bottom w:val="double" w:sz="4" w:space="0" w:color="auto"/>
            </w:tcBorders>
          </w:tcPr>
          <w:p w14:paraId="38225358" w14:textId="2EFC782F" w:rsidR="00295BF0" w:rsidRPr="009B79B8" w:rsidRDefault="00AB2614" w:rsidP="000F4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1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CE19AE"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069</w:t>
            </w:r>
          </w:p>
        </w:tc>
        <w:tc>
          <w:tcPr>
            <w:tcW w:w="275" w:type="dxa"/>
          </w:tcPr>
          <w:p w14:paraId="17E43BC0" w14:textId="77777777" w:rsidR="00295BF0" w:rsidRPr="009B79B8" w:rsidRDefault="00295BF0" w:rsidP="007C5E8E">
            <w:pPr>
              <w:spacing w:before="100" w:beforeAutospacing="1" w:after="100" w:afterAutospacing="1" w:line="18" w:lineRule="atLeast"/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204" w:type="dxa"/>
            <w:tcBorders>
              <w:top w:val="single" w:sz="4" w:space="0" w:color="auto"/>
              <w:bottom w:val="double" w:sz="4" w:space="0" w:color="auto"/>
            </w:tcBorders>
          </w:tcPr>
          <w:p w14:paraId="29D4F3FE" w14:textId="3A52146F" w:rsidR="00295BF0" w:rsidRPr="009B79B8" w:rsidRDefault="00AB2614" w:rsidP="007C5E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CE19AE"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E6EC5" w:rsidRPr="005E6E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5" w:type="dxa"/>
            <w:vAlign w:val="bottom"/>
          </w:tcPr>
          <w:p w14:paraId="69A11670" w14:textId="77777777" w:rsidR="00295BF0" w:rsidRPr="00A57B00" w:rsidRDefault="00295BF0" w:rsidP="007C5E8E">
            <w:pPr>
              <w:tabs>
                <w:tab w:val="decimal" w:pos="864"/>
              </w:tabs>
              <w:ind w:left="-108" w:right="14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E6A53F" w14:textId="23C5E42D" w:rsidR="00295BF0" w:rsidRPr="009B79B8" w:rsidRDefault="00AB2614" w:rsidP="0048190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1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  <w:r w:rsidR="00CE19AE" w:rsidRPr="009B79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E6EC5" w:rsidRPr="005E6E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</w:t>
            </w:r>
          </w:p>
        </w:tc>
      </w:tr>
    </w:tbl>
    <w:p w14:paraId="269008B1" w14:textId="65E9F52B" w:rsidR="00C255E9" w:rsidRPr="00283726" w:rsidRDefault="004D5644" w:rsidP="000F7919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3</w:t>
      </w:r>
      <w:r w:rsidR="007F1862" w:rsidRPr="00283726">
        <w:rPr>
          <w:rFonts w:asciiTheme="majorBidi" w:hAnsiTheme="majorBidi" w:cstheme="majorBidi"/>
          <w:sz w:val="30"/>
          <w:szCs w:val="30"/>
        </w:rPr>
        <w:tab/>
      </w:r>
      <w:r w:rsidR="0080549B" w:rsidRPr="00283726">
        <w:rPr>
          <w:rFonts w:asciiTheme="majorBidi" w:hAnsiTheme="majorBidi" w:cstheme="majorBidi"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05AF2471" w14:textId="77777777" w:rsidR="007223C2" w:rsidRPr="007223C2" w:rsidRDefault="007223C2" w:rsidP="000F79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58" w:right="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2912A1B" w14:textId="159DC8DE" w:rsidR="002A3EE7" w:rsidRPr="00283726" w:rsidRDefault="002A3EE7" w:rsidP="000F7919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 xml:space="preserve">บริษัทที่มีอิทธิพลอย่างมีนัยสำคัญของบริษัทคือ บริษัท เครือเจริญโภคภัณฑ์ จำกัด ซึ่งมีสิทธิออกเสียงทั้งทางตรงและทางอ้อมเท่ากับร้อยละ </w:t>
      </w:r>
      <w:r w:rsidR="00AB2614" w:rsidRPr="00AB2614">
        <w:rPr>
          <w:rFonts w:asciiTheme="majorBidi" w:hAnsiTheme="majorBidi" w:cstheme="majorBidi"/>
          <w:sz w:val="30"/>
          <w:szCs w:val="30"/>
        </w:rPr>
        <w:t>46</w:t>
      </w:r>
      <w:r w:rsidR="008606F9" w:rsidRPr="00787682">
        <w:rPr>
          <w:rFonts w:asciiTheme="majorBidi" w:hAnsiTheme="majorBidi" w:cstheme="majorBidi"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sz w:val="30"/>
          <w:szCs w:val="30"/>
        </w:rPr>
        <w:t>49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ของสิทธิออกเสียงทั้งหมดของบริษัท ณ วันปิดสมุดทะเบียนผู้ถือหุ้นล่าสุดเมื่อวันที่ </w:t>
      </w:r>
      <w:r w:rsidR="00AB2614" w:rsidRPr="00AB2614">
        <w:rPr>
          <w:rFonts w:asciiTheme="majorBidi" w:hAnsiTheme="majorBidi" w:cstheme="majorBidi"/>
          <w:sz w:val="30"/>
          <w:szCs w:val="30"/>
        </w:rPr>
        <w:t>14</w:t>
      </w:r>
      <w:r w:rsidRPr="001E056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1E0561" w:rsidRPr="001E0561">
        <w:rPr>
          <w:rFonts w:asciiTheme="majorBidi" w:hAnsiTheme="majorBidi" w:cstheme="majorBidi" w:hint="cs"/>
          <w:sz w:val="30"/>
          <w:szCs w:val="30"/>
          <w:cs/>
        </w:rPr>
        <w:t>มีนาคม</w:t>
      </w:r>
      <w:r w:rsidRPr="001E056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theme="majorBidi"/>
          <w:sz w:val="30"/>
          <w:szCs w:val="30"/>
        </w:rPr>
        <w:t>2565</w:t>
      </w:r>
      <w:r w:rsidR="005474E3">
        <w:rPr>
          <w:rFonts w:asciiTheme="majorBidi" w:hAnsiTheme="majorBidi" w:cstheme="majorBidi"/>
          <w:sz w:val="30"/>
          <w:szCs w:val="30"/>
        </w:rPr>
        <w:t xml:space="preserve"> </w:t>
      </w:r>
    </w:p>
    <w:p w14:paraId="0AB4EADD" w14:textId="186C600C" w:rsidR="00B35D58" w:rsidRPr="00283726" w:rsidRDefault="00B35D58" w:rsidP="000F7919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052A100C" w14:textId="371C468D" w:rsidR="00B35D58" w:rsidRDefault="00903855" w:rsidP="000F7919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นอกจากนี้</w:t>
      </w:r>
      <w:r w:rsidR="005F1982">
        <w:rPr>
          <w:rFonts w:asciiTheme="majorBidi" w:hAnsiTheme="majorBidi" w:cstheme="majorBidi" w:hint="cs"/>
          <w:sz w:val="30"/>
          <w:szCs w:val="30"/>
          <w:cs/>
        </w:rPr>
        <w:t xml:space="preserve">ความสัมพันธ์ที่มีกับบริษัทย่อย </w:t>
      </w:r>
      <w:r w:rsidR="002A4E0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5F1982">
        <w:rPr>
          <w:rFonts w:asciiTheme="majorBidi" w:hAnsiTheme="majorBidi" w:cstheme="majorBidi" w:hint="cs"/>
          <w:sz w:val="30"/>
          <w:szCs w:val="30"/>
          <w:cs/>
        </w:rPr>
        <w:t>บริษัทร่วมที่มีการเปลี่ยนแปลงอย่างมีสาระสำคัญได้เปิดเผยใน</w:t>
      </w:r>
      <w:r w:rsidR="00FA1641">
        <w:rPr>
          <w:rFonts w:asciiTheme="majorBidi" w:hAnsiTheme="majorBidi" w:cstheme="majorBidi"/>
          <w:sz w:val="30"/>
          <w:szCs w:val="30"/>
        </w:rPr>
        <w:br/>
      </w:r>
      <w:r w:rsidR="005F1982">
        <w:rPr>
          <w:rFonts w:asciiTheme="majorBidi" w:hAnsiTheme="majorBidi" w:cstheme="majorBidi" w:hint="cs"/>
          <w:sz w:val="30"/>
          <w:szCs w:val="30"/>
          <w:cs/>
        </w:rPr>
        <w:t>หมายเหตุข้อ</w:t>
      </w:r>
      <w:r w:rsidR="00383989">
        <w:rPr>
          <w:rFonts w:asciiTheme="majorBidi" w:hAnsiTheme="majorBidi" w:cstheme="majorBidi"/>
          <w:sz w:val="30"/>
          <w:szCs w:val="30"/>
        </w:rPr>
        <w:t xml:space="preserve"> </w:t>
      </w:r>
      <w:r w:rsidR="00A949BD">
        <w:rPr>
          <w:rFonts w:asciiTheme="majorBidi" w:hAnsiTheme="majorBidi" w:cstheme="majorBidi"/>
          <w:sz w:val="30"/>
          <w:szCs w:val="30"/>
        </w:rPr>
        <w:t>4</w:t>
      </w:r>
    </w:p>
    <w:p w14:paraId="5EE22049" w14:textId="77777777" w:rsidR="00EF6069" w:rsidRDefault="00EF6069" w:rsidP="000F7919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7D23F4A7" w14:textId="58BDF210" w:rsidR="00551615" w:rsidRDefault="004D5644" w:rsidP="0055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4" w:right="-29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551615" w:rsidRPr="00A57B00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551615" w:rsidRPr="000A400A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551615" w:rsidRPr="00A57B00">
        <w:rPr>
          <w:rFonts w:asciiTheme="majorBidi" w:hAnsiTheme="majorBidi" w:cstheme="majorBidi"/>
          <w:b/>
          <w:bCs/>
          <w:sz w:val="30"/>
          <w:szCs w:val="30"/>
        </w:rPr>
        <w:tab/>
      </w:r>
      <w:r w:rsidR="00551615" w:rsidRPr="00A57B00">
        <w:rPr>
          <w:rFonts w:asciiTheme="majorBidi" w:hAnsiTheme="majorBidi" w:cstheme="majorBidi"/>
          <w:b/>
          <w:bCs/>
          <w:sz w:val="30"/>
          <w:szCs w:val="30"/>
          <w:cs/>
        </w:rPr>
        <w:t>รายการที่สำคัญกับกิจการที่เกี่ยวข้องกันสำหรับงวด</w:t>
      </w:r>
      <w:r w:rsidR="00551615">
        <w:rPr>
          <w:rFonts w:asciiTheme="majorBidi" w:hAnsiTheme="majorBidi" w:cstheme="majorBidi" w:hint="cs"/>
          <w:b/>
          <w:bCs/>
          <w:sz w:val="30"/>
          <w:szCs w:val="30"/>
          <w:cs/>
        </w:rPr>
        <w:t>หก</w:t>
      </w:r>
      <w:r w:rsidR="00551615" w:rsidRPr="00A57B00">
        <w:rPr>
          <w:rFonts w:asciiTheme="majorBidi" w:hAnsiTheme="majorBidi" w:cstheme="majorBidi"/>
          <w:b/>
          <w:bCs/>
          <w:sz w:val="30"/>
          <w:szCs w:val="30"/>
          <w:cs/>
        </w:rPr>
        <w:t>เดือนสิ้นสุดวันที่</w:t>
      </w:r>
      <w:r w:rsidR="00551615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5E6EC5" w:rsidRPr="005E6EC5">
        <w:rPr>
          <w:rFonts w:asciiTheme="majorBidi" w:hAnsiTheme="majorBidi" w:cstheme="majorBidi" w:hint="cs"/>
          <w:b/>
          <w:bCs/>
          <w:sz w:val="30"/>
          <w:szCs w:val="30"/>
        </w:rPr>
        <w:t>3</w:t>
      </w:r>
      <w:r w:rsidR="00551615">
        <w:rPr>
          <w:rFonts w:asciiTheme="majorBidi" w:hAnsiTheme="majorBidi" w:cstheme="majorBidi" w:hint="cs"/>
          <w:b/>
          <w:bCs/>
          <w:sz w:val="30"/>
          <w:szCs w:val="30"/>
        </w:rPr>
        <w:t xml:space="preserve">0 </w:t>
      </w:r>
      <w:r w:rsidR="00551615">
        <w:rPr>
          <w:rFonts w:asciiTheme="majorBidi" w:hAnsiTheme="majorBidi" w:cstheme="majorBidi" w:hint="cs"/>
          <w:b/>
          <w:bCs/>
          <w:sz w:val="30"/>
          <w:szCs w:val="30"/>
          <w:cs/>
        </w:rPr>
        <w:t>มิถุนายน</w:t>
      </w:r>
    </w:p>
    <w:p w14:paraId="676DB7AE" w14:textId="77777777" w:rsidR="00551615" w:rsidRPr="002C5917" w:rsidRDefault="00551615" w:rsidP="005516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4" w:right="-29" w:hanging="547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614"/>
        <w:gridCol w:w="894"/>
        <w:gridCol w:w="270"/>
        <w:gridCol w:w="984"/>
        <w:gridCol w:w="270"/>
        <w:gridCol w:w="984"/>
        <w:gridCol w:w="270"/>
        <w:gridCol w:w="894"/>
      </w:tblGrid>
      <w:tr w:rsidR="00551615" w:rsidRPr="007B685F" w14:paraId="300E33FB" w14:textId="77777777" w:rsidTr="00187289">
        <w:trPr>
          <w:trHeight w:val="302"/>
        </w:trPr>
        <w:tc>
          <w:tcPr>
            <w:tcW w:w="4614" w:type="dxa"/>
            <w:vAlign w:val="center"/>
          </w:tcPr>
          <w:p w14:paraId="772C88B7" w14:textId="77777777" w:rsidR="00551615" w:rsidRPr="007B685F" w:rsidRDefault="00551615" w:rsidP="00187289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vAlign w:val="center"/>
          </w:tcPr>
          <w:p w14:paraId="0285D403" w14:textId="77777777" w:rsidR="00551615" w:rsidRPr="007B685F" w:rsidRDefault="00551615" w:rsidP="0018728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6323308F" w14:textId="77777777" w:rsidR="00551615" w:rsidRPr="007B685F" w:rsidRDefault="00551615" w:rsidP="0018728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vAlign w:val="center"/>
            <w:hideMark/>
          </w:tcPr>
          <w:p w14:paraId="580AC401" w14:textId="77777777" w:rsidR="00551615" w:rsidRPr="007B685F" w:rsidRDefault="00551615" w:rsidP="00187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51615" w:rsidRPr="007B685F" w14:paraId="1EFDB06E" w14:textId="77777777" w:rsidTr="00187289">
        <w:tc>
          <w:tcPr>
            <w:tcW w:w="4614" w:type="dxa"/>
          </w:tcPr>
          <w:p w14:paraId="2BECE0F4" w14:textId="77777777" w:rsidR="00551615" w:rsidRPr="007B685F" w:rsidRDefault="00551615" w:rsidP="00187289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97EB008" w14:textId="77777777" w:rsidR="00551615" w:rsidRPr="007B685F" w:rsidRDefault="00551615" w:rsidP="0018728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C33F002" w14:textId="77777777" w:rsidR="00551615" w:rsidRPr="007B685F" w:rsidRDefault="00551615" w:rsidP="0018728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F8B530A" w14:textId="77777777" w:rsidR="00551615" w:rsidRPr="007B685F" w:rsidRDefault="00551615" w:rsidP="0018728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6069" w:rsidRPr="007B685F" w14:paraId="62FCFDD1" w14:textId="77777777" w:rsidTr="00187289">
        <w:tc>
          <w:tcPr>
            <w:tcW w:w="4614" w:type="dxa"/>
          </w:tcPr>
          <w:p w14:paraId="056620F0" w14:textId="77777777" w:rsidR="00EF6069" w:rsidRPr="007B685F" w:rsidRDefault="00EF6069" w:rsidP="00EF6069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A0A5AC6" w14:textId="3ECB5A67" w:rsidR="00EF6069" w:rsidRPr="007B685F" w:rsidRDefault="00EF6069" w:rsidP="00EF6069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4931A0" w14:textId="77777777" w:rsidR="00EF6069" w:rsidRPr="007B685F" w:rsidRDefault="00EF6069" w:rsidP="00EF606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5019CD8" w14:textId="3BD909F4" w:rsidR="00EF6069" w:rsidRPr="007B685F" w:rsidRDefault="00EF6069" w:rsidP="00EF6069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49EADC84" w14:textId="77777777" w:rsidR="00EF6069" w:rsidRPr="007B685F" w:rsidRDefault="00EF6069" w:rsidP="00EF606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21A89D2" w14:textId="661AE460" w:rsidR="00EF6069" w:rsidRPr="007B685F" w:rsidRDefault="00EF6069" w:rsidP="00EF6069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261D45" w14:textId="77777777" w:rsidR="00EF6069" w:rsidRPr="007B685F" w:rsidRDefault="00EF6069" w:rsidP="00EF606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3DD40E" w14:textId="216E8242" w:rsidR="00EF6069" w:rsidRPr="007B685F" w:rsidRDefault="00EF6069" w:rsidP="00EF6069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EF6069" w:rsidRPr="007B685F" w14:paraId="2C2C1A36" w14:textId="77777777" w:rsidTr="00187289">
        <w:tc>
          <w:tcPr>
            <w:tcW w:w="4614" w:type="dxa"/>
            <w:hideMark/>
          </w:tcPr>
          <w:p w14:paraId="1EA227E0" w14:textId="77777777" w:rsidR="00EF6069" w:rsidRPr="007B685F" w:rsidRDefault="00EF6069" w:rsidP="00EF6069">
            <w:pPr>
              <w:pStyle w:val="ListParagraph"/>
              <w:numPr>
                <w:ilvl w:val="0"/>
                <w:numId w:val="11"/>
              </w:numPr>
              <w:ind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894" w:type="dxa"/>
          </w:tcPr>
          <w:p w14:paraId="4DE073E5" w14:textId="77777777" w:rsidR="00EF6069" w:rsidRPr="007B685F" w:rsidRDefault="00EF6069" w:rsidP="00EF6069">
            <w:pPr>
              <w:tabs>
                <w:tab w:val="decimal" w:pos="61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36CB08E2" w14:textId="77777777" w:rsidR="00EF6069" w:rsidRPr="007B685F" w:rsidRDefault="00EF6069" w:rsidP="00EF6069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620A723" w14:textId="77777777" w:rsidR="00EF6069" w:rsidRPr="007B685F" w:rsidRDefault="00EF6069" w:rsidP="00EF6069">
            <w:pPr>
              <w:tabs>
                <w:tab w:val="decimal" w:pos="792"/>
              </w:tabs>
              <w:ind w:left="-19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4DB8A5CF" w14:textId="77777777" w:rsidR="00EF6069" w:rsidRPr="007B685F" w:rsidRDefault="00EF6069" w:rsidP="00EF6069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FBDC39A" w14:textId="77777777" w:rsidR="00EF6069" w:rsidRPr="007B685F" w:rsidRDefault="00EF6069" w:rsidP="00EF6069">
            <w:pPr>
              <w:tabs>
                <w:tab w:val="decimal" w:pos="79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270" w:type="dxa"/>
          </w:tcPr>
          <w:p w14:paraId="6E05B6C5" w14:textId="77777777" w:rsidR="00EF6069" w:rsidRPr="007B685F" w:rsidRDefault="00EF6069" w:rsidP="00EF6069">
            <w:pPr>
              <w:tabs>
                <w:tab w:val="decimal" w:pos="86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6C419CDF" w14:textId="77777777" w:rsidR="00EF6069" w:rsidRPr="007B685F" w:rsidRDefault="00EF6069" w:rsidP="00EF6069">
            <w:pPr>
              <w:tabs>
                <w:tab w:val="decimal" w:pos="762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</w:tr>
      <w:tr w:rsidR="00EF6069" w:rsidRPr="007B685F" w14:paraId="47C02B58" w14:textId="77777777" w:rsidTr="00187289">
        <w:tc>
          <w:tcPr>
            <w:tcW w:w="4614" w:type="dxa"/>
            <w:hideMark/>
          </w:tcPr>
          <w:p w14:paraId="32F6658E" w14:textId="77777777" w:rsidR="00EF6069" w:rsidRPr="007B685F" w:rsidRDefault="00EF6069" w:rsidP="00EF6069">
            <w:pPr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894" w:type="dxa"/>
          </w:tcPr>
          <w:p w14:paraId="31A2CD8E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DB499AD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4785A91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37228D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63545B4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BFD2FF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3E0E5ADA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E134C" w:rsidRPr="007B685F" w14:paraId="2164F419" w14:textId="77777777" w:rsidTr="00187289">
        <w:tc>
          <w:tcPr>
            <w:tcW w:w="4614" w:type="dxa"/>
          </w:tcPr>
          <w:p w14:paraId="3E19E771" w14:textId="3D588980" w:rsidR="00DE134C" w:rsidRPr="00DE134C" w:rsidRDefault="00DE134C" w:rsidP="00EF6069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894" w:type="dxa"/>
          </w:tcPr>
          <w:p w14:paraId="02D0A5A8" w14:textId="4431CE0C" w:rsidR="00DE134C" w:rsidRPr="007B685F" w:rsidRDefault="00DE134C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96FDC13" w14:textId="1EEDBA2F" w:rsidR="00DE134C" w:rsidRPr="007B685F" w:rsidRDefault="00DE134C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35A87AA" w14:textId="210C5D24" w:rsidR="00DE134C" w:rsidRPr="007B685F" w:rsidRDefault="00DE134C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3136F87" w14:textId="77777777" w:rsidR="00DE134C" w:rsidRPr="007B685F" w:rsidRDefault="00DE134C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BAA881A" w14:textId="5567B9CF" w:rsidR="00DE134C" w:rsidRPr="007B685F" w:rsidRDefault="005052AF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834233C" w14:textId="77777777" w:rsidR="00DE134C" w:rsidRPr="007B685F" w:rsidRDefault="00DE134C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3338B42D" w14:textId="07502640" w:rsidR="00DE134C" w:rsidRPr="007B685F" w:rsidRDefault="005052AF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F6069" w:rsidRPr="007B685F" w14:paraId="22D8F1E9" w14:textId="77777777" w:rsidTr="00187289">
        <w:tc>
          <w:tcPr>
            <w:tcW w:w="4614" w:type="dxa"/>
            <w:hideMark/>
          </w:tcPr>
          <w:p w14:paraId="324BBA1E" w14:textId="77777777" w:rsidR="00EF6069" w:rsidRPr="007B685F" w:rsidRDefault="00EF6069" w:rsidP="00EF6069">
            <w:pPr>
              <w:pStyle w:val="a1"/>
              <w:tabs>
                <w:tab w:val="left" w:pos="3901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รายได้ค่าตอบแทนการใช้ระบบงาน</w:t>
            </w:r>
          </w:p>
        </w:tc>
        <w:tc>
          <w:tcPr>
            <w:tcW w:w="894" w:type="dxa"/>
          </w:tcPr>
          <w:p w14:paraId="1E2FE100" w14:textId="7F2265B5" w:rsidR="00EF6069" w:rsidRPr="007B685F" w:rsidRDefault="00DE134C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2DD77725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hideMark/>
          </w:tcPr>
          <w:p w14:paraId="3E029E7C" w14:textId="1B659151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0586BEF0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D57A008" w14:textId="290C7FEC" w:rsidR="006E2DCB" w:rsidRPr="007B685F" w:rsidRDefault="006E2DCB" w:rsidP="006E2D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5A31824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hideMark/>
          </w:tcPr>
          <w:p w14:paraId="1CE1F0A0" w14:textId="1B81D76C" w:rsidR="00EF6069" w:rsidRPr="007B685F" w:rsidRDefault="00EF6069" w:rsidP="00EF6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F6069" w:rsidRPr="007B685F" w14:paraId="6E644D93" w14:textId="77777777" w:rsidTr="00187289">
        <w:trPr>
          <w:trHeight w:hRule="exact" w:val="360"/>
        </w:trPr>
        <w:tc>
          <w:tcPr>
            <w:tcW w:w="4614" w:type="dxa"/>
          </w:tcPr>
          <w:p w14:paraId="77C52B91" w14:textId="77777777" w:rsidR="00EF6069" w:rsidRPr="007B685F" w:rsidRDefault="00EF6069" w:rsidP="00EF6069">
            <w:pPr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894" w:type="dxa"/>
          </w:tcPr>
          <w:p w14:paraId="62255528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D40C68F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90E2C6C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FCB0839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B073624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B4EF34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4E495590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6069" w:rsidRPr="007B685F" w14:paraId="72C645D7" w14:textId="77777777" w:rsidTr="00187289">
        <w:tc>
          <w:tcPr>
            <w:tcW w:w="4614" w:type="dxa"/>
          </w:tcPr>
          <w:p w14:paraId="1900FF8F" w14:textId="77777777" w:rsidR="00EF6069" w:rsidRPr="007B685F" w:rsidRDefault="00EF6069" w:rsidP="00EF6069">
            <w:pPr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94" w:type="dxa"/>
          </w:tcPr>
          <w:p w14:paraId="5658CDDD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7DE8AFA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F865DAF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0C4B348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51E872F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34C820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36EE65DB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6069" w:rsidRPr="007B685F" w14:paraId="1C58444F" w14:textId="77777777" w:rsidTr="00187289">
        <w:tc>
          <w:tcPr>
            <w:tcW w:w="4614" w:type="dxa"/>
          </w:tcPr>
          <w:p w14:paraId="3B724DA7" w14:textId="2B6B1B0E" w:rsidR="00B3369F" w:rsidRPr="00B3369F" w:rsidRDefault="00EF6069" w:rsidP="00BB1397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94" w:type="dxa"/>
          </w:tcPr>
          <w:p w14:paraId="2B19E5F2" w14:textId="28281684" w:rsidR="00DE134C" w:rsidRPr="007B685F" w:rsidRDefault="00DE134C" w:rsidP="00D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B974C6F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65BF7CC" w14:textId="797B02AB" w:rsidR="00D85041" w:rsidRPr="007B685F" w:rsidRDefault="00DE134C" w:rsidP="00BB1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13E0CCC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47DD716" w14:textId="5F95F271" w:rsidR="00D85041" w:rsidRPr="007B685F" w:rsidRDefault="00E37A74" w:rsidP="00C11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14,8</w:t>
            </w:r>
            <w:r w:rsidR="00E105D6">
              <w:rPr>
                <w:rFonts w:ascii="Angsana New" w:hAnsi="Angsana New" w:cs="Angsana New"/>
                <w:sz w:val="30"/>
                <w:szCs w:val="30"/>
              </w:rPr>
              <w:t>37</w:t>
            </w:r>
          </w:p>
        </w:tc>
        <w:tc>
          <w:tcPr>
            <w:tcW w:w="270" w:type="dxa"/>
          </w:tcPr>
          <w:p w14:paraId="0AB12CD4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4A117F95" w14:textId="2C8477C8" w:rsidR="00B3369F" w:rsidRPr="007B685F" w:rsidRDefault="00EF6069" w:rsidP="00C11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5,452</w:t>
            </w:r>
          </w:p>
        </w:tc>
      </w:tr>
      <w:tr w:rsidR="00BB1397" w:rsidRPr="007B685F" w14:paraId="2F1DBAD6" w14:textId="77777777" w:rsidTr="00187289">
        <w:tc>
          <w:tcPr>
            <w:tcW w:w="4614" w:type="dxa"/>
          </w:tcPr>
          <w:p w14:paraId="24CA8810" w14:textId="46F9A587" w:rsidR="00BB1397" w:rsidRPr="007B685F" w:rsidRDefault="00BB1397" w:rsidP="00EF6069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กำไรจากการจำหน่าย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894" w:type="dxa"/>
          </w:tcPr>
          <w:p w14:paraId="08D29838" w14:textId="40DBBE17" w:rsidR="00BB1397" w:rsidRPr="007B685F" w:rsidRDefault="00DE134C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265DFC" w14:textId="77777777" w:rsidR="00BB1397" w:rsidRPr="007B685F" w:rsidRDefault="00BB1397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4F04484" w14:textId="02AE0466" w:rsidR="00BB1397" w:rsidRDefault="00BB1397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817017" w14:textId="77777777" w:rsidR="00BB1397" w:rsidRPr="007B685F" w:rsidRDefault="00BB1397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0B61107" w14:textId="763B268D" w:rsidR="00BB1397" w:rsidRDefault="00BB1397" w:rsidP="00BB13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8,478</w:t>
            </w:r>
          </w:p>
        </w:tc>
        <w:tc>
          <w:tcPr>
            <w:tcW w:w="270" w:type="dxa"/>
          </w:tcPr>
          <w:p w14:paraId="53B7F7F5" w14:textId="77777777" w:rsidR="00BB1397" w:rsidRPr="007B685F" w:rsidRDefault="00BB1397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53B0579B" w14:textId="5829709F" w:rsidR="00BB1397" w:rsidRDefault="00BB1397" w:rsidP="00C11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266</w:t>
            </w:r>
          </w:p>
        </w:tc>
      </w:tr>
      <w:tr w:rsidR="00EF6069" w:rsidRPr="007B685F" w14:paraId="7AFD1E1B" w14:textId="77777777" w:rsidTr="00187289">
        <w:tc>
          <w:tcPr>
            <w:tcW w:w="4614" w:type="dxa"/>
          </w:tcPr>
          <w:p w14:paraId="014141A0" w14:textId="77777777" w:rsidR="00EF6069" w:rsidRPr="007B685F" w:rsidRDefault="00EF6069" w:rsidP="00EF6069">
            <w:pPr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894" w:type="dxa"/>
          </w:tcPr>
          <w:p w14:paraId="3F7F5012" w14:textId="49184408" w:rsidR="00EF6069" w:rsidRPr="007B685F" w:rsidRDefault="00DE134C" w:rsidP="00DE1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2F9E2E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7D40F45" w14:textId="2B0B08B8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5AABA0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A76DFA3" w14:textId="102D3150" w:rsidR="00EF6069" w:rsidRPr="007B685F" w:rsidRDefault="00E37A74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2,878</w:t>
            </w:r>
          </w:p>
        </w:tc>
        <w:tc>
          <w:tcPr>
            <w:tcW w:w="270" w:type="dxa"/>
          </w:tcPr>
          <w:p w14:paraId="0D6E20C6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54EBF404" w14:textId="5E2687D7" w:rsidR="00EF6069" w:rsidRPr="007B685F" w:rsidRDefault="00EF6069" w:rsidP="00C11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B53AB">
              <w:rPr>
                <w:rFonts w:ascii="Angsana New" w:hAnsi="Angsana New" w:cs="Angsana New"/>
                <w:sz w:val="30"/>
                <w:szCs w:val="30"/>
              </w:rPr>
              <w:t>2,714</w:t>
            </w:r>
          </w:p>
        </w:tc>
      </w:tr>
      <w:tr w:rsidR="00EF6069" w:rsidRPr="005B3FDC" w14:paraId="3731987C" w14:textId="77777777" w:rsidTr="00187289">
        <w:tc>
          <w:tcPr>
            <w:tcW w:w="4614" w:type="dxa"/>
          </w:tcPr>
          <w:p w14:paraId="5B78FE26" w14:textId="77777777" w:rsidR="00EF6069" w:rsidRPr="007B685F" w:rsidRDefault="00EF6069" w:rsidP="00EF6069">
            <w:pPr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894" w:type="dxa"/>
          </w:tcPr>
          <w:p w14:paraId="4BBAD9E3" w14:textId="42F6D247" w:rsidR="00EF6069" w:rsidRPr="007B685F" w:rsidRDefault="00DE134C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45AA63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DA67866" w14:textId="5C8D2780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665B221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66F63FE" w14:textId="27A36A43" w:rsidR="00EF6069" w:rsidRPr="007B685F" w:rsidRDefault="00D42BCF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296</w:t>
            </w:r>
          </w:p>
        </w:tc>
        <w:tc>
          <w:tcPr>
            <w:tcW w:w="270" w:type="dxa"/>
          </w:tcPr>
          <w:p w14:paraId="2A5BF678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50B225A" w14:textId="4448C755" w:rsidR="00EF6069" w:rsidRPr="007B685F" w:rsidRDefault="00EF6069" w:rsidP="00C11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646</w:t>
            </w:r>
          </w:p>
        </w:tc>
      </w:tr>
      <w:tr w:rsidR="00EF6069" w:rsidRPr="007B685F" w14:paraId="35101CF4" w14:textId="77777777" w:rsidTr="00187289">
        <w:tc>
          <w:tcPr>
            <w:tcW w:w="4614" w:type="dxa"/>
          </w:tcPr>
          <w:p w14:paraId="30339D4F" w14:textId="77777777" w:rsidR="00EF6069" w:rsidRDefault="00EF6069" w:rsidP="00EF6069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 ค่าบริการ และอื่นๆ</w:t>
            </w:r>
          </w:p>
        </w:tc>
        <w:tc>
          <w:tcPr>
            <w:tcW w:w="894" w:type="dxa"/>
          </w:tcPr>
          <w:p w14:paraId="4726A6CE" w14:textId="11EDD2CD" w:rsidR="00EF6069" w:rsidRDefault="00DE134C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0DA1523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969B38F" w14:textId="4C5B2EB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71A589B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8C5FC1D" w14:textId="7C7A352A" w:rsidR="00EF6069" w:rsidRDefault="00D42BCF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85</w:t>
            </w:r>
          </w:p>
        </w:tc>
        <w:tc>
          <w:tcPr>
            <w:tcW w:w="270" w:type="dxa"/>
          </w:tcPr>
          <w:p w14:paraId="1E65BB28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3FC9A01C" w14:textId="46A0DEA0" w:rsidR="00EF6069" w:rsidRPr="002606E5" w:rsidRDefault="005E6EC5" w:rsidP="00C11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5E6EC5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EF6069" w:rsidRPr="007B685F" w14:paraId="1AF30E96" w14:textId="77777777" w:rsidTr="00187289">
        <w:tc>
          <w:tcPr>
            <w:tcW w:w="4614" w:type="dxa"/>
          </w:tcPr>
          <w:p w14:paraId="46337AC2" w14:textId="77777777" w:rsidR="00EF6069" w:rsidRDefault="00EF6069" w:rsidP="00EF6069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กำไรจากการจำหน่ายสินทรัพย์ถาวร</w:t>
            </w:r>
          </w:p>
        </w:tc>
        <w:tc>
          <w:tcPr>
            <w:tcW w:w="894" w:type="dxa"/>
          </w:tcPr>
          <w:p w14:paraId="3FF92E35" w14:textId="6BBCB040" w:rsidR="00EF6069" w:rsidRDefault="00DE134C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56E76E7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9D458FC" w14:textId="09584B3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665F97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C6DE57F" w14:textId="77568FAE" w:rsidR="00EF6069" w:rsidRDefault="00D42BCF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09F11C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7B738CF2" w14:textId="64BD5AA5" w:rsidR="00EF6069" w:rsidRPr="002606E5" w:rsidRDefault="00EF6069" w:rsidP="00C11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4745AD" w:rsidRPr="007B685F" w14:paraId="06EF9F21" w14:textId="77777777" w:rsidTr="00187289">
        <w:tc>
          <w:tcPr>
            <w:tcW w:w="4614" w:type="dxa"/>
          </w:tcPr>
          <w:p w14:paraId="0CD9BFB7" w14:textId="77777777" w:rsidR="004745AD" w:rsidRPr="007B685F" w:rsidRDefault="004745AD" w:rsidP="00EF6069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4" w:type="dxa"/>
          </w:tcPr>
          <w:p w14:paraId="189C91F2" w14:textId="77777777" w:rsidR="004745AD" w:rsidRDefault="004745AD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97A8CF" w14:textId="77777777" w:rsidR="004745AD" w:rsidRPr="007B685F" w:rsidRDefault="004745AD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A33FA5E" w14:textId="77777777" w:rsidR="004745AD" w:rsidRDefault="004745AD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718DAF1" w14:textId="77777777" w:rsidR="004745AD" w:rsidRPr="007B685F" w:rsidRDefault="004745AD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F940D85" w14:textId="77777777" w:rsidR="004745AD" w:rsidRDefault="004745AD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DD7631C" w14:textId="77777777" w:rsidR="004745AD" w:rsidRPr="007B685F" w:rsidRDefault="004745AD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B020110" w14:textId="77777777" w:rsidR="004745AD" w:rsidRDefault="004745AD" w:rsidP="00C113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45AD" w:rsidRPr="007B685F" w14:paraId="54F8CD1C" w14:textId="77777777" w:rsidTr="00187289">
        <w:tc>
          <w:tcPr>
            <w:tcW w:w="4614" w:type="dxa"/>
          </w:tcPr>
          <w:p w14:paraId="025EB5C5" w14:textId="57379670" w:rsidR="004745AD" w:rsidRPr="007B685F" w:rsidRDefault="004745AD" w:rsidP="004745AD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 การร่วมค้า</w:t>
            </w:r>
          </w:p>
        </w:tc>
        <w:tc>
          <w:tcPr>
            <w:tcW w:w="894" w:type="dxa"/>
          </w:tcPr>
          <w:p w14:paraId="06700210" w14:textId="77777777" w:rsidR="004745AD" w:rsidRDefault="004745AD" w:rsidP="0047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20BDBD6" w14:textId="77777777" w:rsidR="004745AD" w:rsidRPr="007B685F" w:rsidRDefault="004745AD" w:rsidP="0047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BFD57CE" w14:textId="77777777" w:rsidR="004745AD" w:rsidRDefault="004745AD" w:rsidP="0047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1E57D5" w14:textId="77777777" w:rsidR="004745AD" w:rsidRPr="007B685F" w:rsidRDefault="004745AD" w:rsidP="0047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41C6E75" w14:textId="77777777" w:rsidR="004745AD" w:rsidRDefault="004745AD" w:rsidP="0047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1C63D85" w14:textId="77777777" w:rsidR="004745AD" w:rsidRPr="007B685F" w:rsidRDefault="004745AD" w:rsidP="0047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6D32E7F0" w14:textId="77777777" w:rsidR="004745AD" w:rsidRDefault="004745AD" w:rsidP="0047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45AD" w:rsidRPr="007B685F" w14:paraId="1B993114" w14:textId="77777777" w:rsidTr="00187289">
        <w:tc>
          <w:tcPr>
            <w:tcW w:w="4614" w:type="dxa"/>
          </w:tcPr>
          <w:p w14:paraId="540BB4BC" w14:textId="0A933D4D" w:rsidR="004745AD" w:rsidRPr="007B685F" w:rsidRDefault="004745AD" w:rsidP="004745AD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และบริษัทที่เกี่ยวข้องกัน</w:t>
            </w:r>
          </w:p>
        </w:tc>
        <w:tc>
          <w:tcPr>
            <w:tcW w:w="894" w:type="dxa"/>
          </w:tcPr>
          <w:p w14:paraId="60217AD8" w14:textId="77777777" w:rsidR="004745AD" w:rsidRDefault="004745AD" w:rsidP="0047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72958B" w14:textId="77777777" w:rsidR="004745AD" w:rsidRPr="007B685F" w:rsidRDefault="004745AD" w:rsidP="0047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9DFF6F8" w14:textId="77777777" w:rsidR="004745AD" w:rsidRDefault="004745AD" w:rsidP="0047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128380" w14:textId="77777777" w:rsidR="004745AD" w:rsidRPr="007B685F" w:rsidRDefault="004745AD" w:rsidP="0047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14BA58E" w14:textId="77777777" w:rsidR="004745AD" w:rsidRDefault="004745AD" w:rsidP="0047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1B338A" w14:textId="77777777" w:rsidR="004745AD" w:rsidRPr="007B685F" w:rsidRDefault="004745AD" w:rsidP="0047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7495382E" w14:textId="77777777" w:rsidR="004745AD" w:rsidRDefault="004745AD" w:rsidP="0047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745AD" w:rsidRPr="007B685F" w14:paraId="5AC660D6" w14:textId="77777777" w:rsidTr="00187289">
        <w:tc>
          <w:tcPr>
            <w:tcW w:w="4614" w:type="dxa"/>
          </w:tcPr>
          <w:p w14:paraId="6007BFF3" w14:textId="4DA37B0E" w:rsidR="004745AD" w:rsidRPr="007B685F" w:rsidRDefault="004745AD" w:rsidP="004745AD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894" w:type="dxa"/>
          </w:tcPr>
          <w:p w14:paraId="245BA672" w14:textId="13B497E3" w:rsidR="004745AD" w:rsidRDefault="004745AD" w:rsidP="0047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31,526</w:t>
            </w:r>
          </w:p>
        </w:tc>
        <w:tc>
          <w:tcPr>
            <w:tcW w:w="270" w:type="dxa"/>
          </w:tcPr>
          <w:p w14:paraId="6B0D1CBB" w14:textId="77777777" w:rsidR="004745AD" w:rsidRPr="007B685F" w:rsidRDefault="004745AD" w:rsidP="0047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1143069" w14:textId="1233A41A" w:rsidR="004745AD" w:rsidRDefault="004745AD" w:rsidP="0047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21,369</w:t>
            </w:r>
          </w:p>
        </w:tc>
        <w:tc>
          <w:tcPr>
            <w:tcW w:w="270" w:type="dxa"/>
          </w:tcPr>
          <w:p w14:paraId="2E921D5D" w14:textId="77777777" w:rsidR="004745AD" w:rsidRPr="007B685F" w:rsidRDefault="004745AD" w:rsidP="0047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67D3DF2" w14:textId="622B3B9B" w:rsidR="004745AD" w:rsidRDefault="004745AD" w:rsidP="0047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761</w:t>
            </w:r>
          </w:p>
        </w:tc>
        <w:tc>
          <w:tcPr>
            <w:tcW w:w="270" w:type="dxa"/>
          </w:tcPr>
          <w:p w14:paraId="7DBE397D" w14:textId="77777777" w:rsidR="004745AD" w:rsidRPr="007B685F" w:rsidRDefault="004745AD" w:rsidP="0047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05B062AE" w14:textId="2F9A920F" w:rsidR="004745AD" w:rsidRDefault="004745AD" w:rsidP="0047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792</w:t>
            </w:r>
          </w:p>
        </w:tc>
      </w:tr>
      <w:tr w:rsidR="004745AD" w:rsidRPr="007B685F" w14:paraId="216E2E23" w14:textId="77777777" w:rsidTr="00187289">
        <w:tc>
          <w:tcPr>
            <w:tcW w:w="4614" w:type="dxa"/>
          </w:tcPr>
          <w:p w14:paraId="14E23F05" w14:textId="08F1B4A3" w:rsidR="004745AD" w:rsidRPr="007B685F" w:rsidRDefault="004745AD" w:rsidP="004745AD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รายได้ค่าเช่า ค่าบริการและอื่นๆ</w:t>
            </w:r>
          </w:p>
        </w:tc>
        <w:tc>
          <w:tcPr>
            <w:tcW w:w="894" w:type="dxa"/>
          </w:tcPr>
          <w:p w14:paraId="469850E6" w14:textId="3BAB8A9C" w:rsidR="004745AD" w:rsidRDefault="004745AD" w:rsidP="0047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185</w:t>
            </w:r>
          </w:p>
        </w:tc>
        <w:tc>
          <w:tcPr>
            <w:tcW w:w="270" w:type="dxa"/>
          </w:tcPr>
          <w:p w14:paraId="5C64563A" w14:textId="77777777" w:rsidR="004745AD" w:rsidRPr="007B685F" w:rsidRDefault="004745AD" w:rsidP="0047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04CE4A3" w14:textId="3EF161C2" w:rsidR="004745AD" w:rsidRDefault="004745AD" w:rsidP="0047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270" w:type="dxa"/>
          </w:tcPr>
          <w:p w14:paraId="70EBF477" w14:textId="77777777" w:rsidR="004745AD" w:rsidRPr="007B685F" w:rsidRDefault="004745AD" w:rsidP="0047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70E5C5D" w14:textId="4D401635" w:rsidR="004745AD" w:rsidRDefault="004745AD" w:rsidP="0047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6CFA1B3F" w14:textId="77777777" w:rsidR="004745AD" w:rsidRPr="007B685F" w:rsidRDefault="004745AD" w:rsidP="0047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51F43A52" w14:textId="2EA0DB14" w:rsidR="004745AD" w:rsidRDefault="004745AD" w:rsidP="0047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4745AD" w:rsidRPr="007B685F" w14:paraId="73C853A1" w14:textId="77777777" w:rsidTr="00187289">
        <w:tc>
          <w:tcPr>
            <w:tcW w:w="4614" w:type="dxa"/>
          </w:tcPr>
          <w:p w14:paraId="4E953CBF" w14:textId="6C01505A" w:rsidR="004745AD" w:rsidRPr="007B685F" w:rsidRDefault="004745AD" w:rsidP="004745AD">
            <w:pPr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รายได้ค่าตอบแทนการใช้ระบบงาน</w:t>
            </w:r>
          </w:p>
        </w:tc>
        <w:tc>
          <w:tcPr>
            <w:tcW w:w="894" w:type="dxa"/>
          </w:tcPr>
          <w:p w14:paraId="4E485842" w14:textId="09746E7B" w:rsidR="004745AD" w:rsidRDefault="004745AD" w:rsidP="0047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62</w:t>
            </w:r>
          </w:p>
        </w:tc>
        <w:tc>
          <w:tcPr>
            <w:tcW w:w="270" w:type="dxa"/>
          </w:tcPr>
          <w:p w14:paraId="486EB2E5" w14:textId="77777777" w:rsidR="004745AD" w:rsidRPr="007B685F" w:rsidRDefault="004745AD" w:rsidP="0047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9D1C9A4" w14:textId="52BF19CF" w:rsidR="004745AD" w:rsidRDefault="004745AD" w:rsidP="0047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  <w:r w:rsidRPr="005E6EC5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031793C" w14:textId="77777777" w:rsidR="004745AD" w:rsidRPr="007B685F" w:rsidRDefault="004745AD" w:rsidP="0047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504D8C6" w14:textId="084DEBBA" w:rsidR="004745AD" w:rsidRDefault="004745AD" w:rsidP="0047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FD05F1" w14:textId="77777777" w:rsidR="004745AD" w:rsidRPr="007B685F" w:rsidRDefault="004745AD" w:rsidP="0047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56D99224" w14:textId="3058E3A9" w:rsidR="004745AD" w:rsidRDefault="004745AD" w:rsidP="00474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547BD028" w14:textId="1227229A" w:rsidR="009D5379" w:rsidRDefault="009D5379"/>
    <w:p w14:paraId="5CB47631" w14:textId="77777777" w:rsidR="00EF6069" w:rsidRDefault="00EF6069"/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614"/>
        <w:gridCol w:w="894"/>
        <w:gridCol w:w="270"/>
        <w:gridCol w:w="984"/>
        <w:gridCol w:w="270"/>
        <w:gridCol w:w="984"/>
        <w:gridCol w:w="270"/>
        <w:gridCol w:w="894"/>
      </w:tblGrid>
      <w:tr w:rsidR="00EF6069" w:rsidRPr="007B685F" w14:paraId="2792680B" w14:textId="77777777" w:rsidTr="0053779E">
        <w:trPr>
          <w:trHeight w:val="302"/>
        </w:trPr>
        <w:tc>
          <w:tcPr>
            <w:tcW w:w="4614" w:type="dxa"/>
            <w:vAlign w:val="center"/>
          </w:tcPr>
          <w:p w14:paraId="79834EE7" w14:textId="08B64B85" w:rsidR="00EF6069" w:rsidRPr="007B685F" w:rsidRDefault="00EF6069" w:rsidP="00EF6069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vAlign w:val="center"/>
          </w:tcPr>
          <w:p w14:paraId="3D76FFE2" w14:textId="77777777" w:rsidR="00EF6069" w:rsidRPr="007B685F" w:rsidRDefault="00EF6069" w:rsidP="00EF606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194366A2" w14:textId="77777777" w:rsidR="00EF6069" w:rsidRPr="007B685F" w:rsidRDefault="00EF6069" w:rsidP="00EF606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vAlign w:val="center"/>
            <w:hideMark/>
          </w:tcPr>
          <w:p w14:paraId="49C50D0C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F6069" w:rsidRPr="007B685F" w14:paraId="0494622F" w14:textId="77777777" w:rsidTr="0053779E">
        <w:tc>
          <w:tcPr>
            <w:tcW w:w="4614" w:type="dxa"/>
          </w:tcPr>
          <w:p w14:paraId="36AE29F1" w14:textId="77777777" w:rsidR="00EF6069" w:rsidRPr="007B685F" w:rsidRDefault="00EF6069" w:rsidP="00EF6069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8BC204" w14:textId="77777777" w:rsidR="00EF6069" w:rsidRPr="007B685F" w:rsidRDefault="00EF6069" w:rsidP="00EF606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69EE786" w14:textId="77777777" w:rsidR="00EF6069" w:rsidRPr="007B685F" w:rsidRDefault="00EF6069" w:rsidP="00EF606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24D1E1" w14:textId="77777777" w:rsidR="00EF6069" w:rsidRPr="007B685F" w:rsidRDefault="00EF6069" w:rsidP="00EF606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F6069" w:rsidRPr="007B685F" w14:paraId="52BC4AC3" w14:textId="77777777" w:rsidTr="0053779E">
        <w:tc>
          <w:tcPr>
            <w:tcW w:w="4614" w:type="dxa"/>
          </w:tcPr>
          <w:p w14:paraId="4B875674" w14:textId="77777777" w:rsidR="00EF6069" w:rsidRPr="007B685F" w:rsidRDefault="00EF6069" w:rsidP="00EF6069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0C6E85" w14:textId="0E3FBE92" w:rsidR="00EF6069" w:rsidRPr="007B685F" w:rsidRDefault="00EF6069" w:rsidP="00EF6069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F897A4" w14:textId="77777777" w:rsidR="00EF6069" w:rsidRPr="007B685F" w:rsidRDefault="00EF6069" w:rsidP="00EF606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8DE58AD" w14:textId="1A8A4529" w:rsidR="00EF6069" w:rsidRPr="007B685F" w:rsidRDefault="00EF6069" w:rsidP="00EF6069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4FCC67B" w14:textId="77777777" w:rsidR="00EF6069" w:rsidRPr="007B685F" w:rsidRDefault="00EF6069" w:rsidP="00EF606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0572A29" w14:textId="27110A52" w:rsidR="00EF6069" w:rsidRPr="007B685F" w:rsidRDefault="00EF6069" w:rsidP="00EF6069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F939B0" w14:textId="77777777" w:rsidR="00EF6069" w:rsidRPr="007B685F" w:rsidRDefault="00EF6069" w:rsidP="00EF606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270A1F" w14:textId="5FBB0287" w:rsidR="00EF6069" w:rsidRPr="007B685F" w:rsidRDefault="00EF6069" w:rsidP="00EF6069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EF6069" w:rsidRPr="007B685F" w14:paraId="2789C048" w14:textId="77777777" w:rsidTr="0053779E">
        <w:tc>
          <w:tcPr>
            <w:tcW w:w="4614" w:type="dxa"/>
          </w:tcPr>
          <w:p w14:paraId="1C8CEC4A" w14:textId="77777777" w:rsidR="00EF6069" w:rsidRPr="007B685F" w:rsidRDefault="00EF6069" w:rsidP="00EF6069">
            <w:pPr>
              <w:ind w:left="-18" w:right="-108" w:firstLine="43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ก)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   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(ต่อ)</w:t>
            </w:r>
          </w:p>
        </w:tc>
        <w:tc>
          <w:tcPr>
            <w:tcW w:w="894" w:type="dxa"/>
          </w:tcPr>
          <w:p w14:paraId="6551975E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628CBBE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61CDC49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98" w:right="-113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C3BD96C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F10FC92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9B63C16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0F2C0A09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6069" w:rsidRPr="007B685F" w14:paraId="32DD1D67" w14:textId="77777777" w:rsidTr="0053779E">
        <w:tc>
          <w:tcPr>
            <w:tcW w:w="4614" w:type="dxa"/>
          </w:tcPr>
          <w:p w14:paraId="6AA248CB" w14:textId="77777777" w:rsidR="00EF6069" w:rsidRPr="007B685F" w:rsidRDefault="00EF6069" w:rsidP="00EF6069">
            <w:pPr>
              <w:tabs>
                <w:tab w:val="clear" w:pos="227"/>
                <w:tab w:val="left" w:pos="252"/>
              </w:tabs>
              <w:ind w:left="-18" w:firstLine="106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 การร่วมค้า</w:t>
            </w:r>
          </w:p>
        </w:tc>
        <w:tc>
          <w:tcPr>
            <w:tcW w:w="894" w:type="dxa"/>
          </w:tcPr>
          <w:p w14:paraId="6ECF8E40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B912CC8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B6FAE1F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677E7AE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0FFC0F9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9AE43A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073261C3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6069" w:rsidRPr="007B685F" w14:paraId="23C0DC8B" w14:textId="77777777" w:rsidTr="0053779E">
        <w:tc>
          <w:tcPr>
            <w:tcW w:w="4614" w:type="dxa"/>
            <w:hideMark/>
          </w:tcPr>
          <w:p w14:paraId="67BDCEA9" w14:textId="79B0FA5E" w:rsidR="00EF6069" w:rsidRPr="007B685F" w:rsidRDefault="00EF6069" w:rsidP="00EF6069">
            <w:pPr>
              <w:tabs>
                <w:tab w:val="clear" w:pos="227"/>
                <w:tab w:val="left" w:pos="252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และบริษัทที่เกี่ยวข้องกัน</w:t>
            </w:r>
            <w:r w:rsidR="00094A8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="004745AD">
              <w:rPr>
                <w:rFonts w:ascii="Angsana New" w:hAnsi="Angsana New" w:cs="Angsana New"/>
                <w:b/>
                <w:bCs/>
                <w:sz w:val="30"/>
                <w:szCs w:val="30"/>
              </w:rPr>
              <w:t>(</w:t>
            </w:r>
            <w:r w:rsidR="00094A88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ต่อ)</w:t>
            </w:r>
          </w:p>
        </w:tc>
        <w:tc>
          <w:tcPr>
            <w:tcW w:w="894" w:type="dxa"/>
          </w:tcPr>
          <w:p w14:paraId="77AE05DA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A2381F1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F3CDD3B" w14:textId="77777777" w:rsidR="00EF6069" w:rsidRPr="007B685F" w:rsidRDefault="00EF6069" w:rsidP="0032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D0002BE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475F27D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BE4797B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171535E2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6069" w:rsidRPr="007B685F" w14:paraId="51BB1704" w14:textId="77777777" w:rsidTr="0053779E">
        <w:tc>
          <w:tcPr>
            <w:tcW w:w="4614" w:type="dxa"/>
            <w:hideMark/>
          </w:tcPr>
          <w:p w14:paraId="44F55142" w14:textId="77777777" w:rsidR="00EF6069" w:rsidRPr="007B685F" w:rsidRDefault="00EF6069" w:rsidP="00EF6069">
            <w:pPr>
              <w:tabs>
                <w:tab w:val="left" w:pos="342"/>
                <w:tab w:val="left" w:pos="309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894" w:type="dxa"/>
          </w:tcPr>
          <w:p w14:paraId="123B3B01" w14:textId="10141457" w:rsidR="00EF6069" w:rsidRPr="007B685F" w:rsidRDefault="009504B8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60</w:t>
            </w:r>
          </w:p>
        </w:tc>
        <w:tc>
          <w:tcPr>
            <w:tcW w:w="270" w:type="dxa"/>
          </w:tcPr>
          <w:p w14:paraId="055349AB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hideMark/>
          </w:tcPr>
          <w:p w14:paraId="673DD05A" w14:textId="3D00B222" w:rsidR="00EF6069" w:rsidRPr="007B685F" w:rsidRDefault="00EF6069" w:rsidP="0032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64</w:t>
            </w:r>
          </w:p>
        </w:tc>
        <w:tc>
          <w:tcPr>
            <w:tcW w:w="270" w:type="dxa"/>
          </w:tcPr>
          <w:p w14:paraId="496F057B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3321208" w14:textId="67CD6F8E" w:rsidR="00EF6069" w:rsidRPr="007B685F" w:rsidRDefault="00136DCD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2EA8848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hideMark/>
          </w:tcPr>
          <w:p w14:paraId="2A7B2805" w14:textId="16CF62B2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</w:tr>
      <w:tr w:rsidR="00EF6069" w:rsidRPr="007B685F" w14:paraId="306F69AC" w14:textId="77777777" w:rsidTr="0053779E">
        <w:tc>
          <w:tcPr>
            <w:tcW w:w="4614" w:type="dxa"/>
          </w:tcPr>
          <w:p w14:paraId="589B31DF" w14:textId="77777777" w:rsidR="00EF6069" w:rsidRPr="007B685F" w:rsidRDefault="00EF6069" w:rsidP="00EF6069">
            <w:pPr>
              <w:tabs>
                <w:tab w:val="left" w:pos="342"/>
                <w:tab w:val="left" w:pos="309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</w:t>
            </w:r>
          </w:p>
        </w:tc>
        <w:tc>
          <w:tcPr>
            <w:tcW w:w="894" w:type="dxa"/>
          </w:tcPr>
          <w:p w14:paraId="54D50D94" w14:textId="254145D1" w:rsidR="00EF6069" w:rsidRDefault="009504B8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0C76D13E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545EF45" w14:textId="53F37C43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6F9094D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AE6A3A4" w14:textId="55203E99" w:rsidR="00EF6069" w:rsidRDefault="001C2BE6" w:rsidP="0032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20AE29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9C61DBB" w14:textId="6A3CD6B5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F6069" w:rsidRPr="007B685F" w14:paraId="5409A30F" w14:textId="77777777" w:rsidTr="0053779E">
        <w:tc>
          <w:tcPr>
            <w:tcW w:w="4614" w:type="dxa"/>
          </w:tcPr>
          <w:p w14:paraId="3D35C40D" w14:textId="77777777" w:rsidR="00EF6069" w:rsidRPr="007B685F" w:rsidRDefault="00EF6069" w:rsidP="00EF6069">
            <w:pPr>
              <w:tabs>
                <w:tab w:val="left" w:pos="342"/>
                <w:tab w:val="left" w:pos="309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รายได้ค่าฝึกอบรมและสัมมนา</w:t>
            </w:r>
          </w:p>
        </w:tc>
        <w:tc>
          <w:tcPr>
            <w:tcW w:w="894" w:type="dxa"/>
          </w:tcPr>
          <w:p w14:paraId="52AEF506" w14:textId="54203B44" w:rsidR="00EF6069" w:rsidRDefault="009504B8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1CFAB9E7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9BA9AC6" w14:textId="0953C21E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66D07F2F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7AC256F" w14:textId="510E555D" w:rsidR="00EF6069" w:rsidRDefault="001C2BE6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224FAB9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6FB37E85" w14:textId="69F8BEFE" w:rsidR="00EF6069" w:rsidRPr="007B685F" w:rsidRDefault="00EF6069" w:rsidP="003B5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F6069" w:rsidRPr="007B685F" w14:paraId="4D7A72B8" w14:textId="77777777" w:rsidTr="0053779E">
        <w:tc>
          <w:tcPr>
            <w:tcW w:w="4614" w:type="dxa"/>
          </w:tcPr>
          <w:p w14:paraId="10C16246" w14:textId="77777777" w:rsidR="00EF6069" w:rsidRPr="007B685F" w:rsidRDefault="00EF6069" w:rsidP="00EF6069">
            <w:pPr>
              <w:tabs>
                <w:tab w:val="left" w:pos="342"/>
                <w:tab w:val="left" w:pos="3090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4" w:type="dxa"/>
          </w:tcPr>
          <w:p w14:paraId="65E3D984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11C7EBB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D36CDB5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A7E89AB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3745B23" w14:textId="77777777" w:rsidR="00EF6069" w:rsidRPr="007B685F" w:rsidRDefault="00EF6069" w:rsidP="003224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1D90469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D8B20EA" w14:textId="77777777" w:rsidR="00EF6069" w:rsidRPr="007B685F" w:rsidRDefault="00EF6069" w:rsidP="00EF60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08" w:right="-10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6069" w:rsidRPr="007B685F" w14:paraId="02A841CD" w14:textId="77777777" w:rsidTr="0053779E">
        <w:tc>
          <w:tcPr>
            <w:tcW w:w="4614" w:type="dxa"/>
            <w:hideMark/>
          </w:tcPr>
          <w:p w14:paraId="6D8FE225" w14:textId="77777777" w:rsidR="00EF6069" w:rsidRPr="007B685F" w:rsidRDefault="00EF6069" w:rsidP="00137CDF">
            <w:pPr>
              <w:tabs>
                <w:tab w:val="clear" w:pos="907"/>
                <w:tab w:val="left" w:pos="522"/>
                <w:tab w:val="left" w:pos="1045"/>
              </w:tabs>
              <w:ind w:left="522" w:right="-108" w:hanging="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(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ข)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  ค่าใช้จ่ายและอื่นๆ</w:t>
            </w:r>
          </w:p>
        </w:tc>
        <w:tc>
          <w:tcPr>
            <w:tcW w:w="894" w:type="dxa"/>
          </w:tcPr>
          <w:p w14:paraId="43E39576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E998A0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890F3E9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EA1DEA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F8A85FC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42BE48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  <w:cs/>
              </w:rPr>
            </w:pPr>
          </w:p>
        </w:tc>
        <w:tc>
          <w:tcPr>
            <w:tcW w:w="894" w:type="dxa"/>
          </w:tcPr>
          <w:p w14:paraId="2B8AB0AA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6069" w:rsidRPr="007B685F" w14:paraId="1109803A" w14:textId="77777777" w:rsidTr="0053779E">
        <w:tc>
          <w:tcPr>
            <w:tcW w:w="4614" w:type="dxa"/>
            <w:hideMark/>
          </w:tcPr>
          <w:p w14:paraId="0BF1195C" w14:textId="77777777" w:rsidR="00EF6069" w:rsidRPr="007B685F" w:rsidRDefault="00EF6069" w:rsidP="00EF6069">
            <w:pPr>
              <w:pStyle w:val="a1"/>
              <w:ind w:left="-18" w:right="-108" w:firstLine="1075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894" w:type="dxa"/>
          </w:tcPr>
          <w:p w14:paraId="3B66A7A1" w14:textId="77777777" w:rsidR="00EF6069" w:rsidRPr="007B685F" w:rsidRDefault="00EF6069" w:rsidP="0032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C39A7B7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AE3F909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D5BB4B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07EEAD0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02FABD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  <w:cs/>
              </w:rPr>
            </w:pPr>
          </w:p>
        </w:tc>
        <w:tc>
          <w:tcPr>
            <w:tcW w:w="894" w:type="dxa"/>
          </w:tcPr>
          <w:p w14:paraId="4D5A01F2" w14:textId="77777777" w:rsidR="00EF6069" w:rsidRPr="007B685F" w:rsidRDefault="00EF6069" w:rsidP="001B4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6069" w:rsidRPr="007B685F" w14:paraId="1D3C71E7" w14:textId="77777777" w:rsidTr="0053779E">
        <w:tc>
          <w:tcPr>
            <w:tcW w:w="4614" w:type="dxa"/>
            <w:hideMark/>
          </w:tcPr>
          <w:p w14:paraId="3488E658" w14:textId="77777777" w:rsidR="00EF6069" w:rsidRPr="007B685F" w:rsidRDefault="00EF6069" w:rsidP="00EF6069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894" w:type="dxa"/>
          </w:tcPr>
          <w:p w14:paraId="02F99D6E" w14:textId="39E6DEF1" w:rsidR="00EF6069" w:rsidRPr="007B685F" w:rsidRDefault="00E40239" w:rsidP="0032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6,178</w:t>
            </w:r>
          </w:p>
        </w:tc>
        <w:tc>
          <w:tcPr>
            <w:tcW w:w="270" w:type="dxa"/>
          </w:tcPr>
          <w:p w14:paraId="3D19482C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hideMark/>
          </w:tcPr>
          <w:p w14:paraId="0DF29735" w14:textId="67503330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5,015</w:t>
            </w:r>
          </w:p>
        </w:tc>
        <w:tc>
          <w:tcPr>
            <w:tcW w:w="270" w:type="dxa"/>
          </w:tcPr>
          <w:p w14:paraId="2E9F80DB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81F18AB" w14:textId="31B381C1" w:rsidR="00EF6069" w:rsidRPr="007B685F" w:rsidRDefault="00606797" w:rsidP="0032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1,730</w:t>
            </w:r>
          </w:p>
        </w:tc>
        <w:tc>
          <w:tcPr>
            <w:tcW w:w="270" w:type="dxa"/>
          </w:tcPr>
          <w:p w14:paraId="1C021A0F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hideMark/>
          </w:tcPr>
          <w:p w14:paraId="17AE854C" w14:textId="4FDD9FC1" w:rsidR="00EF6069" w:rsidRPr="007B685F" w:rsidRDefault="00EF6069" w:rsidP="004924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1,04</w:t>
            </w:r>
            <w:r w:rsidR="005E6EC5" w:rsidRPr="005E6EC5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EF6069" w:rsidRPr="007B685F" w14:paraId="1B55D9B3" w14:textId="77777777" w:rsidTr="0053779E">
        <w:tc>
          <w:tcPr>
            <w:tcW w:w="4614" w:type="dxa"/>
            <w:hideMark/>
          </w:tcPr>
          <w:p w14:paraId="32EA74B9" w14:textId="77777777" w:rsidR="00EF6069" w:rsidRPr="007B685F" w:rsidRDefault="00EF6069" w:rsidP="00EF6069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ค่าสิทธิในการใช้เครื่องหมายการค้า</w:t>
            </w:r>
          </w:p>
        </w:tc>
        <w:tc>
          <w:tcPr>
            <w:tcW w:w="894" w:type="dxa"/>
          </w:tcPr>
          <w:p w14:paraId="678CB3D2" w14:textId="65419654" w:rsidR="00EF6069" w:rsidRPr="007B685F" w:rsidRDefault="00E40239" w:rsidP="0032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2,440</w:t>
            </w:r>
          </w:p>
        </w:tc>
        <w:tc>
          <w:tcPr>
            <w:tcW w:w="270" w:type="dxa"/>
          </w:tcPr>
          <w:p w14:paraId="1BDB7E98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hideMark/>
          </w:tcPr>
          <w:p w14:paraId="4E9457FF" w14:textId="20994EF8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2,1</w:t>
            </w:r>
            <w:r w:rsidR="005E6EC5" w:rsidRPr="005E6EC5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C00B61E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25766A1" w14:textId="0B61D2D2" w:rsidR="00EF6069" w:rsidRPr="007B685F" w:rsidRDefault="00606797" w:rsidP="0032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158</w:t>
            </w:r>
          </w:p>
        </w:tc>
        <w:tc>
          <w:tcPr>
            <w:tcW w:w="270" w:type="dxa"/>
          </w:tcPr>
          <w:p w14:paraId="5E08FE23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hideMark/>
          </w:tcPr>
          <w:p w14:paraId="1A0A61C7" w14:textId="412B7175" w:rsidR="00EF6069" w:rsidRPr="007B685F" w:rsidRDefault="00EF6069" w:rsidP="001B4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156</w:t>
            </w:r>
          </w:p>
        </w:tc>
      </w:tr>
      <w:tr w:rsidR="00EF6069" w:rsidRPr="007B685F" w14:paraId="1E94D058" w14:textId="77777777" w:rsidTr="0053779E">
        <w:tc>
          <w:tcPr>
            <w:tcW w:w="4614" w:type="dxa"/>
            <w:hideMark/>
          </w:tcPr>
          <w:p w14:paraId="478D69AA" w14:textId="77777777" w:rsidR="00EF6069" w:rsidRPr="007B685F" w:rsidRDefault="00EF6069" w:rsidP="00EF6069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ค่าบริการด้านเทคนิควิชาการ</w:t>
            </w:r>
          </w:p>
        </w:tc>
        <w:tc>
          <w:tcPr>
            <w:tcW w:w="894" w:type="dxa"/>
          </w:tcPr>
          <w:p w14:paraId="171B7D18" w14:textId="60ED6882" w:rsidR="00EF6069" w:rsidRPr="007B685F" w:rsidRDefault="00E40239" w:rsidP="0032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6936D2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49ACF7F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hideMark/>
          </w:tcPr>
          <w:p w14:paraId="12170372" w14:textId="214DADD9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0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48</w:t>
            </w:r>
          </w:p>
        </w:tc>
        <w:tc>
          <w:tcPr>
            <w:tcW w:w="270" w:type="dxa"/>
          </w:tcPr>
          <w:p w14:paraId="17EBEAC2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099CCBF" w14:textId="42E16C2D" w:rsidR="00EF6069" w:rsidRPr="007B685F" w:rsidRDefault="00606797" w:rsidP="0032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750A509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hideMark/>
          </w:tcPr>
          <w:p w14:paraId="2BD82875" w14:textId="051B6A6E" w:rsidR="00EF6069" w:rsidRPr="007B685F" w:rsidRDefault="00EF6069" w:rsidP="001B4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F6069" w:rsidRPr="007B685F" w14:paraId="58D2D8AD" w14:textId="77777777" w:rsidTr="0053779E">
        <w:trPr>
          <w:trHeight w:val="331"/>
        </w:trPr>
        <w:tc>
          <w:tcPr>
            <w:tcW w:w="4614" w:type="dxa"/>
          </w:tcPr>
          <w:p w14:paraId="4E099084" w14:textId="77777777" w:rsidR="00EF6069" w:rsidRPr="007B685F" w:rsidRDefault="00EF6069" w:rsidP="00EF6069">
            <w:pPr>
              <w:tabs>
                <w:tab w:val="clear" w:pos="227"/>
                <w:tab w:val="left" w:pos="252"/>
              </w:tabs>
              <w:ind w:left="-18" w:right="-108" w:firstLine="433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94" w:type="dxa"/>
          </w:tcPr>
          <w:p w14:paraId="5FF9FBE8" w14:textId="77777777" w:rsidR="00EF6069" w:rsidRPr="007B685F" w:rsidRDefault="00EF6069" w:rsidP="0032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441D8F6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D2D1B80" w14:textId="77777777" w:rsidR="00EF6069" w:rsidRPr="007B685F" w:rsidRDefault="00EF6069" w:rsidP="0032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84D7F1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15CF53E" w14:textId="77777777" w:rsidR="00EF6069" w:rsidRPr="007B685F" w:rsidRDefault="00EF6069" w:rsidP="0032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6392A4F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6A18E9EB" w14:textId="77777777" w:rsidR="00EF6069" w:rsidRPr="007B685F" w:rsidRDefault="00EF6069" w:rsidP="001B4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6069" w:rsidRPr="007B685F" w14:paraId="093D31A0" w14:textId="77777777" w:rsidTr="0053779E">
        <w:tc>
          <w:tcPr>
            <w:tcW w:w="4614" w:type="dxa"/>
          </w:tcPr>
          <w:p w14:paraId="2BCF4BCD" w14:textId="77777777" w:rsidR="00EF6069" w:rsidRPr="007B685F" w:rsidRDefault="00EF6069" w:rsidP="00EF6069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94" w:type="dxa"/>
          </w:tcPr>
          <w:p w14:paraId="4A9BC0FA" w14:textId="77777777" w:rsidR="00EF6069" w:rsidRPr="007B685F" w:rsidRDefault="00EF6069" w:rsidP="0032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44717ED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66DC886" w14:textId="77777777" w:rsidR="00EF6069" w:rsidRPr="007B685F" w:rsidRDefault="00EF6069" w:rsidP="0032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CB285F5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7C9FA91" w14:textId="77777777" w:rsidR="00EF6069" w:rsidRPr="007B685F" w:rsidRDefault="00EF6069" w:rsidP="0032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9E828A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3E02B742" w14:textId="77777777" w:rsidR="00EF6069" w:rsidRPr="007B685F" w:rsidRDefault="00EF6069" w:rsidP="001B4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F6069" w:rsidRPr="007B685F" w14:paraId="35A61D7E" w14:textId="77777777" w:rsidTr="0053779E">
        <w:tc>
          <w:tcPr>
            <w:tcW w:w="4614" w:type="dxa"/>
          </w:tcPr>
          <w:p w14:paraId="0BA58804" w14:textId="4A030E85" w:rsidR="00E427A1" w:rsidRPr="001B4C72" w:rsidRDefault="00EF6069" w:rsidP="00A91196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4C72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894" w:type="dxa"/>
          </w:tcPr>
          <w:p w14:paraId="685FC077" w14:textId="4DA553A3" w:rsidR="00EF6069" w:rsidRPr="001B4C72" w:rsidRDefault="00530934" w:rsidP="0032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C678C38" w14:textId="77777777" w:rsidR="00EF6069" w:rsidRPr="001B4C72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B7B04E7" w14:textId="4EDD9059" w:rsidR="00E427A1" w:rsidRPr="001B4C72" w:rsidRDefault="00EF6069" w:rsidP="0032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B4C72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77F379" w14:textId="77777777" w:rsidR="00EF6069" w:rsidRPr="001B4C72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9C455FA" w14:textId="0A35B2A1" w:rsidR="00E427A1" w:rsidRPr="001B4C72" w:rsidRDefault="00225903" w:rsidP="0032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B4C72">
              <w:rPr>
                <w:rFonts w:ascii="Angsana New" w:hAnsi="Angsana New" w:cs="Angsana New"/>
                <w:sz w:val="30"/>
                <w:szCs w:val="30"/>
              </w:rPr>
              <w:t>731</w:t>
            </w:r>
          </w:p>
        </w:tc>
        <w:tc>
          <w:tcPr>
            <w:tcW w:w="270" w:type="dxa"/>
          </w:tcPr>
          <w:p w14:paraId="3C233CAD" w14:textId="77777777" w:rsidR="00EF6069" w:rsidRPr="001B4C72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EDB7F0F" w14:textId="2E434458" w:rsidR="00486C13" w:rsidRPr="001B4C72" w:rsidRDefault="00EF6069" w:rsidP="001B4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1B4C72">
              <w:rPr>
                <w:rFonts w:ascii="Angsana New" w:hAnsi="Angsana New" w:cs="Angsana New"/>
                <w:sz w:val="30"/>
                <w:szCs w:val="30"/>
              </w:rPr>
              <w:t>66</w:t>
            </w:r>
            <w:r w:rsidR="005E6EC5" w:rsidRPr="001B4C72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137CDF" w:rsidRPr="007B685F" w14:paraId="7590773F" w14:textId="77777777" w:rsidTr="0053779E">
        <w:tc>
          <w:tcPr>
            <w:tcW w:w="4614" w:type="dxa"/>
          </w:tcPr>
          <w:p w14:paraId="0DF2D3CE" w14:textId="2666CC2B" w:rsidR="00137CDF" w:rsidRPr="007B685F" w:rsidRDefault="00225925" w:rsidP="00EF6069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894" w:type="dxa"/>
          </w:tcPr>
          <w:p w14:paraId="37B43B69" w14:textId="5A866E81" w:rsidR="00137CDF" w:rsidRPr="007B685F" w:rsidRDefault="00530934" w:rsidP="0032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858001E" w14:textId="77777777" w:rsidR="00137CDF" w:rsidRPr="007B685F" w:rsidRDefault="00137CDF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30931A1" w14:textId="16E3DB20" w:rsidR="00137CDF" w:rsidRDefault="007B22A4" w:rsidP="0032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2C19FD8" w14:textId="77777777" w:rsidR="00137CDF" w:rsidRPr="007B685F" w:rsidRDefault="00137CDF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91DD759" w14:textId="3E411CD1" w:rsidR="00137CDF" w:rsidRDefault="007B22A4" w:rsidP="0032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</w:t>
            </w:r>
            <w:r w:rsidR="006936D2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8DB2C73" w14:textId="77777777" w:rsidR="00137CDF" w:rsidRPr="007B685F" w:rsidRDefault="00137CDF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0B451DAF" w14:textId="6F96EB6F" w:rsidR="00137CDF" w:rsidRDefault="007B22A4" w:rsidP="001B4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</w:tr>
      <w:tr w:rsidR="00137CDF" w:rsidRPr="007B685F" w14:paraId="2136AA7A" w14:textId="77777777" w:rsidTr="0053779E">
        <w:tc>
          <w:tcPr>
            <w:tcW w:w="4614" w:type="dxa"/>
          </w:tcPr>
          <w:p w14:paraId="70EE733A" w14:textId="171C54F9" w:rsidR="00137CDF" w:rsidRPr="007B685F" w:rsidRDefault="000F0B8B" w:rsidP="00EF6069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</w:t>
            </w:r>
            <w:r w:rsidR="0003249F">
              <w:rPr>
                <w:rFonts w:ascii="Angsana New" w:hAnsi="Angsana New" w:cs="Angsana New" w:hint="cs"/>
                <w:sz w:val="30"/>
                <w:szCs w:val="30"/>
                <w:cs/>
              </w:rPr>
              <w:t>สินทรัพย์</w:t>
            </w:r>
            <w:r w:rsidR="00A91196">
              <w:rPr>
                <w:rFonts w:ascii="Angsana New" w:hAnsi="Angsana New" w:cs="Angsana New" w:hint="cs"/>
                <w:sz w:val="30"/>
                <w:szCs w:val="30"/>
                <w:cs/>
              </w:rPr>
              <w:t>สิทธิการใช้</w:t>
            </w:r>
          </w:p>
        </w:tc>
        <w:tc>
          <w:tcPr>
            <w:tcW w:w="894" w:type="dxa"/>
          </w:tcPr>
          <w:p w14:paraId="06C7773A" w14:textId="724A1FFB" w:rsidR="00137CDF" w:rsidRPr="007B685F" w:rsidRDefault="00530934" w:rsidP="0032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D35A8FD" w14:textId="77777777" w:rsidR="00137CDF" w:rsidRPr="007B685F" w:rsidRDefault="00137CDF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EA0BF3C" w14:textId="0DBABB9B" w:rsidR="00137CDF" w:rsidRDefault="00D676DE" w:rsidP="0032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7D54C04" w14:textId="77777777" w:rsidR="00137CDF" w:rsidRPr="007B685F" w:rsidRDefault="00137CDF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CD232F5" w14:textId="370674C7" w:rsidR="00137CDF" w:rsidRDefault="00D676DE" w:rsidP="0032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</w:t>
            </w:r>
          </w:p>
        </w:tc>
        <w:tc>
          <w:tcPr>
            <w:tcW w:w="270" w:type="dxa"/>
          </w:tcPr>
          <w:p w14:paraId="36F9C46F" w14:textId="77777777" w:rsidR="00137CDF" w:rsidRPr="007B685F" w:rsidRDefault="00137CDF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6F1B197" w14:textId="0BD2EBF3" w:rsidR="00137CDF" w:rsidRDefault="007B22A4" w:rsidP="001B4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EF6069" w:rsidRPr="007B685F" w14:paraId="4AE26D6A" w14:textId="77777777" w:rsidTr="0053779E">
        <w:tc>
          <w:tcPr>
            <w:tcW w:w="4614" w:type="dxa"/>
          </w:tcPr>
          <w:p w14:paraId="40C649B5" w14:textId="77777777" w:rsidR="00EF6069" w:rsidRPr="007B685F" w:rsidRDefault="00EF6069" w:rsidP="00EF6069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ค่าตอบแทนการใช้ระบบงาน</w:t>
            </w:r>
          </w:p>
        </w:tc>
        <w:tc>
          <w:tcPr>
            <w:tcW w:w="894" w:type="dxa"/>
          </w:tcPr>
          <w:p w14:paraId="120683EA" w14:textId="20B9C736" w:rsidR="00EF6069" w:rsidRPr="007B685F" w:rsidRDefault="00530934" w:rsidP="0032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EFF75B6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9538874" w14:textId="0F9C1CCD" w:rsidR="00EF6069" w:rsidRPr="007B685F" w:rsidRDefault="00EF6069" w:rsidP="0032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A6B2F8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A2C8BFE" w14:textId="1541B8BF" w:rsidR="00EF6069" w:rsidRPr="007B685F" w:rsidRDefault="00490BC4" w:rsidP="0032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  <w:tc>
          <w:tcPr>
            <w:tcW w:w="270" w:type="dxa"/>
          </w:tcPr>
          <w:p w14:paraId="0A035616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3D0A300E" w14:textId="2E224F15" w:rsidR="00EF6069" w:rsidRPr="007B685F" w:rsidRDefault="00EF6069" w:rsidP="001B4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89</w:t>
            </w:r>
          </w:p>
        </w:tc>
      </w:tr>
      <w:tr w:rsidR="00EF6069" w:rsidRPr="007B685F" w14:paraId="4C169ADD" w14:textId="77777777" w:rsidTr="0053779E">
        <w:tc>
          <w:tcPr>
            <w:tcW w:w="4614" w:type="dxa"/>
          </w:tcPr>
          <w:p w14:paraId="2CE36B1B" w14:textId="646719B0" w:rsidR="00564F14" w:rsidRPr="006C4C50" w:rsidRDefault="00EF6069" w:rsidP="006C4C50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C4C50">
              <w:rPr>
                <w:rFonts w:ascii="Angsana New" w:hAnsi="Angsana New" w:cs="Angsana New" w:hint="cs"/>
                <w:sz w:val="30"/>
                <w:szCs w:val="30"/>
                <w:cs/>
              </w:rPr>
              <w:t>ค่าฝึกอบรมและสัมมนา</w:t>
            </w:r>
          </w:p>
        </w:tc>
        <w:tc>
          <w:tcPr>
            <w:tcW w:w="894" w:type="dxa"/>
          </w:tcPr>
          <w:p w14:paraId="2B90B43D" w14:textId="121C332B" w:rsidR="00EF6069" w:rsidRPr="006C4C50" w:rsidRDefault="00530934" w:rsidP="0032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95F624C" w14:textId="77777777" w:rsidR="00EF6069" w:rsidRPr="006C4C50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B4AEB28" w14:textId="3F7E3890" w:rsidR="00D86078" w:rsidRPr="006C4C50" w:rsidRDefault="00EF6069" w:rsidP="0032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C4C5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42C2670" w14:textId="77777777" w:rsidR="00EF6069" w:rsidRPr="006C4C50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CCB6669" w14:textId="5B0099E4" w:rsidR="00FB7C3E" w:rsidRPr="006C4C50" w:rsidRDefault="002B609D" w:rsidP="0032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C4C50"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6224AE2C" w14:textId="77777777" w:rsidR="00EF6069" w:rsidRPr="006C4C50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343ABAA2" w14:textId="5D76C9F5" w:rsidR="00FB7C3E" w:rsidRPr="006C4C50" w:rsidRDefault="00EF6069" w:rsidP="003B5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C4C50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</w:tr>
      <w:tr w:rsidR="004924B0" w:rsidRPr="007B685F" w14:paraId="7B278420" w14:textId="77777777" w:rsidTr="0053779E">
        <w:tc>
          <w:tcPr>
            <w:tcW w:w="4614" w:type="dxa"/>
          </w:tcPr>
          <w:p w14:paraId="10445513" w14:textId="7B11FA76" w:rsidR="004924B0" w:rsidRPr="006C4C50" w:rsidRDefault="00831BB3" w:rsidP="00EF6069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C4C50">
              <w:rPr>
                <w:rFonts w:ascii="Angsana New" w:hAnsi="Angsana New" w:cs="Angsana New" w:hint="cs"/>
                <w:sz w:val="30"/>
                <w:szCs w:val="30"/>
                <w:cs/>
              </w:rPr>
              <w:t>ต้น</w:t>
            </w:r>
            <w:r w:rsidR="00155416" w:rsidRPr="006C4C50">
              <w:rPr>
                <w:rFonts w:ascii="Angsana New" w:hAnsi="Angsana New" w:cs="Angsana New" w:hint="cs"/>
                <w:sz w:val="30"/>
                <w:szCs w:val="30"/>
                <w:cs/>
              </w:rPr>
              <w:t>ทุนงานก่อสร้าง</w:t>
            </w:r>
            <w:r w:rsidR="006C4C50" w:rsidRPr="006C4C50">
              <w:rPr>
                <w:rFonts w:ascii="Angsana New" w:hAnsi="Angsana New" w:cs="Angsana New" w:hint="cs"/>
                <w:sz w:val="30"/>
                <w:szCs w:val="30"/>
                <w:cs/>
              </w:rPr>
              <w:t>อาคาร</w:t>
            </w:r>
          </w:p>
        </w:tc>
        <w:tc>
          <w:tcPr>
            <w:tcW w:w="894" w:type="dxa"/>
          </w:tcPr>
          <w:p w14:paraId="288062E4" w14:textId="60D21B4B" w:rsidR="004924B0" w:rsidRPr="006C4C50" w:rsidRDefault="004924B0" w:rsidP="0032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05E8604" w14:textId="77777777" w:rsidR="004924B0" w:rsidRPr="006C4C50" w:rsidRDefault="004924B0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5482258" w14:textId="77777777" w:rsidR="004924B0" w:rsidRPr="006C4C50" w:rsidRDefault="004924B0" w:rsidP="0032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B5A4A1B" w14:textId="77777777" w:rsidR="004924B0" w:rsidRPr="006C4C50" w:rsidRDefault="004924B0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1D9DA3B" w14:textId="77777777" w:rsidR="004924B0" w:rsidRPr="006C4C50" w:rsidRDefault="004924B0" w:rsidP="0032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95DCE8" w14:textId="77777777" w:rsidR="004924B0" w:rsidRPr="006C4C50" w:rsidRDefault="004924B0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49487118" w14:textId="77777777" w:rsidR="004924B0" w:rsidRPr="006C4C50" w:rsidRDefault="004924B0" w:rsidP="003B5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924B0" w:rsidRPr="007B685F" w14:paraId="1AE9E6E8" w14:textId="77777777" w:rsidTr="0053779E">
        <w:tc>
          <w:tcPr>
            <w:tcW w:w="4614" w:type="dxa"/>
          </w:tcPr>
          <w:p w14:paraId="28C5713D" w14:textId="6DDB3AA7" w:rsidR="004924B0" w:rsidRPr="006C4C50" w:rsidRDefault="006C4C50" w:rsidP="003B77E2">
            <w:pPr>
              <w:tabs>
                <w:tab w:val="clear" w:pos="227"/>
                <w:tab w:val="left" w:pos="252"/>
                <w:tab w:val="left" w:pos="1227"/>
              </w:tabs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C4C5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สิ่งปลูกสร้างและอื่นๆ</w:t>
            </w:r>
          </w:p>
        </w:tc>
        <w:tc>
          <w:tcPr>
            <w:tcW w:w="894" w:type="dxa"/>
          </w:tcPr>
          <w:p w14:paraId="3995F4F9" w14:textId="776DF8BD" w:rsidR="004924B0" w:rsidRPr="006C4C50" w:rsidRDefault="00530934" w:rsidP="0032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8E3B6B2" w14:textId="77777777" w:rsidR="004924B0" w:rsidRPr="006C4C50" w:rsidRDefault="004924B0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2E49404" w14:textId="1A6568D7" w:rsidR="004924B0" w:rsidRPr="006C4C50" w:rsidRDefault="006C4C50" w:rsidP="0032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C4C5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60F56FC" w14:textId="77777777" w:rsidR="004924B0" w:rsidRPr="006C4C50" w:rsidRDefault="004924B0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588F337" w14:textId="3F73CFE8" w:rsidR="004924B0" w:rsidRPr="006C4C50" w:rsidRDefault="006C4C50" w:rsidP="0032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C4C50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31E74D96" w14:textId="77777777" w:rsidR="004924B0" w:rsidRPr="006C4C50" w:rsidRDefault="004924B0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11984DB6" w14:textId="58FBBBEA" w:rsidR="004924B0" w:rsidRPr="006C4C50" w:rsidRDefault="006C4C50" w:rsidP="003B5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6C4C5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F6069" w:rsidRPr="007B685F" w14:paraId="4DE617D0" w14:textId="77777777" w:rsidTr="0053779E">
        <w:tc>
          <w:tcPr>
            <w:tcW w:w="4614" w:type="dxa"/>
          </w:tcPr>
          <w:p w14:paraId="1A3FEB1A" w14:textId="1DC45980" w:rsidR="00EF6069" w:rsidRPr="007B685F" w:rsidRDefault="00EF6069" w:rsidP="00EF6069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ค่า</w:t>
            </w:r>
            <w:r w:rsidR="00C37EAF">
              <w:rPr>
                <w:rFonts w:ascii="Angsana New" w:hAnsi="Angsana New" w:cs="Angsana New" w:hint="cs"/>
                <w:sz w:val="30"/>
                <w:szCs w:val="30"/>
                <w:cs/>
              </w:rPr>
              <w:t>ใช้จ่ายเกี่ยวกับสัญญา</w:t>
            </w:r>
            <w:r w:rsidR="00AC1C26">
              <w:rPr>
                <w:rFonts w:ascii="Angsana New" w:hAnsi="Angsana New" w:cs="Angsana New" w:hint="cs"/>
                <w:sz w:val="30"/>
                <w:szCs w:val="30"/>
                <w:cs/>
              </w:rPr>
              <w:t>เช่า</w:t>
            </w:r>
          </w:p>
        </w:tc>
        <w:tc>
          <w:tcPr>
            <w:tcW w:w="894" w:type="dxa"/>
          </w:tcPr>
          <w:p w14:paraId="212AFD9E" w14:textId="6EC36E44" w:rsidR="00EF6069" w:rsidRPr="007B685F" w:rsidRDefault="00EF6069" w:rsidP="0032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9506095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B95E0DC" w14:textId="31CFCFEF" w:rsidR="00EF6069" w:rsidRPr="007B685F" w:rsidRDefault="00EF6069" w:rsidP="0032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E0429E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9689A6B" w14:textId="2CE24736" w:rsidR="00EF6069" w:rsidRPr="007B685F" w:rsidRDefault="00EF6069" w:rsidP="0032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F8A775" w14:textId="77777777" w:rsidR="00EF6069" w:rsidRPr="007B685F" w:rsidRDefault="00EF6069" w:rsidP="00EF60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3A3CE9E7" w14:textId="54573D19" w:rsidR="00EF6069" w:rsidRPr="007B685F" w:rsidRDefault="00EF6069" w:rsidP="003B5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779E" w:rsidRPr="007B685F" w14:paraId="2BFB557E" w14:textId="77777777" w:rsidTr="0053779E">
        <w:tc>
          <w:tcPr>
            <w:tcW w:w="4614" w:type="dxa"/>
            <w:hideMark/>
          </w:tcPr>
          <w:p w14:paraId="52A28DD1" w14:textId="711997CE" w:rsidR="0053779E" w:rsidRPr="007B685F" w:rsidRDefault="0053779E" w:rsidP="0053779E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และค่าบริการ</w:t>
            </w:r>
          </w:p>
        </w:tc>
        <w:tc>
          <w:tcPr>
            <w:tcW w:w="894" w:type="dxa"/>
          </w:tcPr>
          <w:p w14:paraId="41277938" w14:textId="50EC6B76" w:rsidR="0053779E" w:rsidRPr="007B685F" w:rsidRDefault="00530934" w:rsidP="0032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2624192" w14:textId="77777777" w:rsidR="0053779E" w:rsidRPr="007B685F" w:rsidRDefault="0053779E" w:rsidP="00537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E7A4AEB" w14:textId="028CB455" w:rsidR="0053779E" w:rsidRPr="007B685F" w:rsidRDefault="0053779E" w:rsidP="0032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98DAC9" w14:textId="77777777" w:rsidR="0053779E" w:rsidRPr="007B685F" w:rsidRDefault="0053779E" w:rsidP="00537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70E1A74" w14:textId="6D753A14" w:rsidR="0053779E" w:rsidRPr="007B685F" w:rsidRDefault="0038603E" w:rsidP="0032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31987EB" w14:textId="77777777" w:rsidR="0053779E" w:rsidRPr="007B685F" w:rsidRDefault="0053779E" w:rsidP="00537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5580098D" w14:textId="6AEED314" w:rsidR="0053779E" w:rsidRPr="007B685F" w:rsidRDefault="0053779E" w:rsidP="003B5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53779E" w:rsidRPr="007B685F" w14:paraId="570AA70C" w14:textId="77777777" w:rsidTr="0053779E">
        <w:tc>
          <w:tcPr>
            <w:tcW w:w="4614" w:type="dxa"/>
          </w:tcPr>
          <w:p w14:paraId="63444A00" w14:textId="77777777" w:rsidR="0053779E" w:rsidRPr="007B685F" w:rsidRDefault="0053779E" w:rsidP="0053779E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894" w:type="dxa"/>
          </w:tcPr>
          <w:p w14:paraId="4DD7CA73" w14:textId="18E37100" w:rsidR="0053779E" w:rsidRPr="007B685F" w:rsidRDefault="00530934" w:rsidP="0032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7E7F8E" w14:textId="77777777" w:rsidR="0053779E" w:rsidRPr="007B685F" w:rsidRDefault="0053779E" w:rsidP="00537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1F06C5D" w14:textId="35899788" w:rsidR="0053779E" w:rsidRPr="007B685F" w:rsidRDefault="0053779E" w:rsidP="0032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F79F657" w14:textId="77777777" w:rsidR="0053779E" w:rsidRPr="007B685F" w:rsidRDefault="0053779E" w:rsidP="00537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4EC372F" w14:textId="56E726C5" w:rsidR="0053779E" w:rsidRPr="007B685F" w:rsidRDefault="00DD1B00" w:rsidP="0032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450DB5CE" w14:textId="77777777" w:rsidR="0053779E" w:rsidRPr="007B685F" w:rsidRDefault="0053779E" w:rsidP="00537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3A046E5D" w14:textId="51EC2C2D" w:rsidR="0053779E" w:rsidRPr="007B685F" w:rsidRDefault="0053779E" w:rsidP="003B5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</w:t>
            </w:r>
          </w:p>
        </w:tc>
      </w:tr>
      <w:tr w:rsidR="00113149" w:rsidRPr="007B685F" w14:paraId="27F3EF2E" w14:textId="77777777" w:rsidTr="0053779E">
        <w:tc>
          <w:tcPr>
            <w:tcW w:w="4614" w:type="dxa"/>
          </w:tcPr>
          <w:p w14:paraId="6880670D" w14:textId="77777777" w:rsidR="00113149" w:rsidRPr="007B685F" w:rsidRDefault="00113149" w:rsidP="0053779E">
            <w:pPr>
              <w:tabs>
                <w:tab w:val="clear" w:pos="227"/>
                <w:tab w:val="left" w:pos="252"/>
              </w:tabs>
              <w:ind w:left="-18" w:right="-10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894" w:type="dxa"/>
          </w:tcPr>
          <w:p w14:paraId="20FE589B" w14:textId="77777777" w:rsidR="00113149" w:rsidRDefault="00113149" w:rsidP="0032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89A07F3" w14:textId="77777777" w:rsidR="00113149" w:rsidRPr="007B685F" w:rsidRDefault="00113149" w:rsidP="00537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82FE6B8" w14:textId="77777777" w:rsidR="00113149" w:rsidRDefault="00113149" w:rsidP="0032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0B2FAD5" w14:textId="77777777" w:rsidR="00113149" w:rsidRPr="007B685F" w:rsidRDefault="00113149" w:rsidP="00537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D4D9CFC" w14:textId="77777777" w:rsidR="00113149" w:rsidRDefault="00113149" w:rsidP="003224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8C670F" w14:textId="77777777" w:rsidR="00113149" w:rsidRPr="007B685F" w:rsidRDefault="00113149" w:rsidP="00537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165A7980" w14:textId="77777777" w:rsidR="00113149" w:rsidRDefault="00113149" w:rsidP="003B5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</w:tbl>
    <w:p w14:paraId="3F5FF3E9" w14:textId="77777777" w:rsidR="007B5A3D" w:rsidRDefault="007B5A3D">
      <w:r>
        <w:br w:type="page"/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614"/>
        <w:gridCol w:w="894"/>
        <w:gridCol w:w="270"/>
        <w:gridCol w:w="984"/>
        <w:gridCol w:w="270"/>
        <w:gridCol w:w="984"/>
        <w:gridCol w:w="270"/>
        <w:gridCol w:w="894"/>
      </w:tblGrid>
      <w:tr w:rsidR="0053779E" w:rsidRPr="007B685F" w14:paraId="088C775E" w14:textId="77777777" w:rsidTr="00126AAA">
        <w:trPr>
          <w:trHeight w:hRule="exact" w:val="346"/>
        </w:trPr>
        <w:tc>
          <w:tcPr>
            <w:tcW w:w="4614" w:type="dxa"/>
            <w:vAlign w:val="center"/>
          </w:tcPr>
          <w:p w14:paraId="53A0C6BE" w14:textId="624D0259" w:rsidR="0053779E" w:rsidRPr="007B685F" w:rsidRDefault="0053779E" w:rsidP="0053779E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vAlign w:val="center"/>
          </w:tcPr>
          <w:p w14:paraId="59F55265" w14:textId="77777777" w:rsidR="0053779E" w:rsidRPr="007B685F" w:rsidRDefault="0053779E" w:rsidP="0053779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3366D1B2" w14:textId="77777777" w:rsidR="0053779E" w:rsidRPr="007B685F" w:rsidRDefault="0053779E" w:rsidP="0053779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vAlign w:val="center"/>
            <w:hideMark/>
          </w:tcPr>
          <w:p w14:paraId="0A876DD0" w14:textId="77777777" w:rsidR="0053779E" w:rsidRPr="007B685F" w:rsidRDefault="0053779E" w:rsidP="00537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3779E" w:rsidRPr="007B685F" w14:paraId="04C2141C" w14:textId="77777777" w:rsidTr="0053779E">
        <w:tc>
          <w:tcPr>
            <w:tcW w:w="4614" w:type="dxa"/>
          </w:tcPr>
          <w:p w14:paraId="0FCC0A79" w14:textId="77777777" w:rsidR="0053779E" w:rsidRPr="007B685F" w:rsidRDefault="0053779E" w:rsidP="0053779E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1BA75B6" w14:textId="77777777" w:rsidR="0053779E" w:rsidRPr="007B685F" w:rsidRDefault="0053779E" w:rsidP="0053779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94291F9" w14:textId="77777777" w:rsidR="0053779E" w:rsidRPr="007B685F" w:rsidRDefault="0053779E" w:rsidP="0053779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14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E6C28A" w14:textId="77777777" w:rsidR="0053779E" w:rsidRPr="007B685F" w:rsidRDefault="0053779E" w:rsidP="00D11A1E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3779E" w:rsidRPr="007B685F" w14:paraId="193F6E63" w14:textId="77777777" w:rsidTr="0053779E">
        <w:tc>
          <w:tcPr>
            <w:tcW w:w="4614" w:type="dxa"/>
          </w:tcPr>
          <w:p w14:paraId="248A1FD6" w14:textId="77777777" w:rsidR="0053779E" w:rsidRPr="007B685F" w:rsidRDefault="0053779E" w:rsidP="0053779E">
            <w:pPr>
              <w:tabs>
                <w:tab w:val="clear" w:pos="227"/>
                <w:tab w:val="left" w:pos="252"/>
              </w:tabs>
              <w:ind w:left="-18" w:right="-108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1F407EB" w14:textId="58D4E179" w:rsidR="0053779E" w:rsidRPr="007B685F" w:rsidRDefault="0053779E" w:rsidP="0053779E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E09E88" w14:textId="77777777" w:rsidR="0053779E" w:rsidRPr="007B685F" w:rsidRDefault="0053779E" w:rsidP="0053779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2EB147" w14:textId="58F5A480" w:rsidR="0053779E" w:rsidRPr="007B685F" w:rsidRDefault="0053779E" w:rsidP="0053779E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F53E3E2" w14:textId="77777777" w:rsidR="0053779E" w:rsidRPr="007B685F" w:rsidRDefault="0053779E" w:rsidP="0053779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05A2EF2" w14:textId="49A45BD3" w:rsidR="0053779E" w:rsidRPr="007B685F" w:rsidRDefault="0053779E" w:rsidP="0053779E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C7A538" w14:textId="77777777" w:rsidR="0053779E" w:rsidRPr="007B685F" w:rsidRDefault="0053779E" w:rsidP="0053779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C1A5518" w14:textId="21B6856E" w:rsidR="0053779E" w:rsidRPr="007B685F" w:rsidRDefault="0053779E" w:rsidP="00E920DF">
            <w:pPr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53779E" w:rsidRPr="007B685F" w14:paraId="000A903D" w14:textId="77777777" w:rsidTr="0053779E">
        <w:tc>
          <w:tcPr>
            <w:tcW w:w="4614" w:type="dxa"/>
            <w:hideMark/>
          </w:tcPr>
          <w:p w14:paraId="317A7866" w14:textId="77777777" w:rsidR="0053779E" w:rsidRPr="007B685F" w:rsidRDefault="0053779E" w:rsidP="0053779E">
            <w:pPr>
              <w:tabs>
                <w:tab w:val="clear" w:pos="907"/>
                <w:tab w:val="left" w:pos="522"/>
                <w:tab w:val="left" w:pos="1039"/>
              </w:tabs>
              <w:ind w:left="522" w:right="-108" w:hanging="86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(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ข)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    ค่าใช้จ่ายและอื่นๆ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(ต่อ)</w:t>
            </w:r>
          </w:p>
        </w:tc>
        <w:tc>
          <w:tcPr>
            <w:tcW w:w="894" w:type="dxa"/>
          </w:tcPr>
          <w:p w14:paraId="4269AFE1" w14:textId="77777777" w:rsidR="0053779E" w:rsidRPr="007B685F" w:rsidRDefault="0053779E" w:rsidP="00A42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8D27DF" w14:textId="77777777" w:rsidR="0053779E" w:rsidRPr="007B685F" w:rsidRDefault="0053779E" w:rsidP="00537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13F8DC0" w14:textId="77777777" w:rsidR="0053779E" w:rsidRPr="007B685F" w:rsidRDefault="0053779E" w:rsidP="004C1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2DBC6B" w14:textId="77777777" w:rsidR="0053779E" w:rsidRPr="007B685F" w:rsidRDefault="0053779E" w:rsidP="00537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BA21B27" w14:textId="77777777" w:rsidR="0053779E" w:rsidRPr="007B685F" w:rsidRDefault="0053779E" w:rsidP="00E9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F88F8A" w14:textId="77777777" w:rsidR="0053779E" w:rsidRPr="007B685F" w:rsidRDefault="0053779E" w:rsidP="00537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right="-108"/>
              <w:rPr>
                <w:rFonts w:ascii="Angsana New" w:hAnsi="Angsana New" w:cs="Angsana New"/>
                <w:sz w:val="30"/>
                <w:szCs w:val="30"/>
                <w:u w:val="double"/>
                <w:cs/>
              </w:rPr>
            </w:pPr>
          </w:p>
        </w:tc>
        <w:tc>
          <w:tcPr>
            <w:tcW w:w="894" w:type="dxa"/>
          </w:tcPr>
          <w:p w14:paraId="7EA7A24E" w14:textId="77777777" w:rsidR="0053779E" w:rsidRPr="007B685F" w:rsidRDefault="0053779E" w:rsidP="00537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779E" w:rsidRPr="007B685F" w14:paraId="11B86315" w14:textId="77777777" w:rsidTr="0053779E">
        <w:tc>
          <w:tcPr>
            <w:tcW w:w="4614" w:type="dxa"/>
          </w:tcPr>
          <w:p w14:paraId="304C180D" w14:textId="77777777" w:rsidR="0053779E" w:rsidRPr="007B685F" w:rsidRDefault="0053779E" w:rsidP="0053779E">
            <w:pPr>
              <w:pStyle w:val="a1"/>
              <w:ind w:left="-18" w:firstLine="1075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บริษัทร่วม การร่วมค้า</w:t>
            </w:r>
          </w:p>
        </w:tc>
        <w:tc>
          <w:tcPr>
            <w:tcW w:w="894" w:type="dxa"/>
          </w:tcPr>
          <w:p w14:paraId="724384C9" w14:textId="77777777" w:rsidR="0053779E" w:rsidRPr="007B685F" w:rsidRDefault="0053779E" w:rsidP="00A42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34A073C" w14:textId="77777777" w:rsidR="0053779E" w:rsidRPr="007B685F" w:rsidRDefault="0053779E" w:rsidP="00537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A045825" w14:textId="77777777" w:rsidR="0053779E" w:rsidRPr="007B685F" w:rsidRDefault="0053779E" w:rsidP="004C1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B66AFE" w14:textId="77777777" w:rsidR="0053779E" w:rsidRPr="007B685F" w:rsidRDefault="0053779E" w:rsidP="00537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8336D29" w14:textId="77777777" w:rsidR="0053779E" w:rsidRPr="007B685F" w:rsidRDefault="0053779E" w:rsidP="00537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EFA465" w14:textId="77777777" w:rsidR="0053779E" w:rsidRPr="007B685F" w:rsidRDefault="0053779E" w:rsidP="00537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3F82A31D" w14:textId="77777777" w:rsidR="0053779E" w:rsidRPr="007B685F" w:rsidRDefault="0053779E" w:rsidP="00537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779E" w:rsidRPr="007B685F" w14:paraId="739ABAE9" w14:textId="77777777" w:rsidTr="0053779E">
        <w:tc>
          <w:tcPr>
            <w:tcW w:w="4614" w:type="dxa"/>
            <w:hideMark/>
          </w:tcPr>
          <w:p w14:paraId="69BDE468" w14:textId="77777777" w:rsidR="0053779E" w:rsidRPr="007B685F" w:rsidRDefault="0053779E" w:rsidP="0053779E">
            <w:pPr>
              <w:pStyle w:val="a1"/>
              <w:tabs>
                <w:tab w:val="left" w:pos="1225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และบริษัทที่เกี่ยวข้องกัน</w:t>
            </w:r>
          </w:p>
        </w:tc>
        <w:tc>
          <w:tcPr>
            <w:tcW w:w="894" w:type="dxa"/>
          </w:tcPr>
          <w:p w14:paraId="34F06A6F" w14:textId="77777777" w:rsidR="0053779E" w:rsidRPr="007B685F" w:rsidRDefault="0053779E" w:rsidP="00A42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62FF972" w14:textId="77777777" w:rsidR="0053779E" w:rsidRPr="007B685F" w:rsidRDefault="0053779E" w:rsidP="00537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9814B13" w14:textId="77777777" w:rsidR="0053779E" w:rsidRPr="007B685F" w:rsidRDefault="0053779E" w:rsidP="00E9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02A0EBC" w14:textId="77777777" w:rsidR="0053779E" w:rsidRPr="007B685F" w:rsidRDefault="0053779E" w:rsidP="00537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88445CC" w14:textId="77777777" w:rsidR="0053779E" w:rsidRPr="007B685F" w:rsidRDefault="0053779E" w:rsidP="00537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76748F" w14:textId="77777777" w:rsidR="0053779E" w:rsidRPr="007B685F" w:rsidRDefault="0053779E" w:rsidP="00537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4C62566F" w14:textId="77777777" w:rsidR="0053779E" w:rsidRPr="007B685F" w:rsidRDefault="0053779E" w:rsidP="00537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3779E" w:rsidRPr="007B685F" w14:paraId="539C5630" w14:textId="77777777" w:rsidTr="0053779E">
        <w:tc>
          <w:tcPr>
            <w:tcW w:w="4614" w:type="dxa"/>
            <w:hideMark/>
          </w:tcPr>
          <w:p w14:paraId="12016DA4" w14:textId="30B0188E" w:rsidR="000A2A6D" w:rsidRPr="00E920DF" w:rsidRDefault="0053779E" w:rsidP="00E920DF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0DF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ซื้อวัตถุดิบและสินค้า</w:t>
            </w:r>
          </w:p>
        </w:tc>
        <w:tc>
          <w:tcPr>
            <w:tcW w:w="894" w:type="dxa"/>
          </w:tcPr>
          <w:p w14:paraId="5BD7DCC1" w14:textId="64230B99" w:rsidR="0053779E" w:rsidRPr="00E920DF" w:rsidRDefault="00B15248" w:rsidP="00A42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26,</w:t>
            </w:r>
            <w:r w:rsidR="00602B8A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2D03A1">
              <w:rPr>
                <w:rFonts w:ascii="Angsana New" w:hAnsi="Angsana New" w:cs="Angsana New"/>
                <w:sz w:val="30"/>
                <w:szCs w:val="30"/>
              </w:rPr>
              <w:t>78</w:t>
            </w:r>
          </w:p>
        </w:tc>
        <w:tc>
          <w:tcPr>
            <w:tcW w:w="270" w:type="dxa"/>
          </w:tcPr>
          <w:p w14:paraId="033CD074" w14:textId="77777777" w:rsidR="0053779E" w:rsidRPr="00E920DF" w:rsidRDefault="0053779E" w:rsidP="00537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hideMark/>
          </w:tcPr>
          <w:p w14:paraId="4F159AAD" w14:textId="41CE299D" w:rsidR="002B0DA7" w:rsidRPr="00E920DF" w:rsidRDefault="0053779E" w:rsidP="00E9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920DF">
              <w:rPr>
                <w:rFonts w:ascii="Angsana New" w:hAnsi="Angsana New" w:cs="Angsana New"/>
                <w:sz w:val="30"/>
                <w:szCs w:val="30"/>
              </w:rPr>
              <w:t>26,166</w:t>
            </w:r>
          </w:p>
        </w:tc>
        <w:tc>
          <w:tcPr>
            <w:tcW w:w="270" w:type="dxa"/>
          </w:tcPr>
          <w:p w14:paraId="0ADBC2F5" w14:textId="77777777" w:rsidR="0053779E" w:rsidRPr="00E920DF" w:rsidRDefault="0053779E" w:rsidP="00537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BD2EEE5" w14:textId="5FBDCC58" w:rsidR="003B179F" w:rsidRPr="00E920DF" w:rsidRDefault="00E17A86" w:rsidP="00E9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E920DF">
              <w:rPr>
                <w:rFonts w:ascii="Angsana New" w:hAnsi="Angsana New" w:cs="Angsana New"/>
                <w:sz w:val="30"/>
                <w:szCs w:val="30"/>
              </w:rPr>
              <w:t>681</w:t>
            </w:r>
          </w:p>
        </w:tc>
        <w:tc>
          <w:tcPr>
            <w:tcW w:w="270" w:type="dxa"/>
          </w:tcPr>
          <w:p w14:paraId="5623A261" w14:textId="77777777" w:rsidR="0053779E" w:rsidRPr="00E920DF" w:rsidRDefault="0053779E" w:rsidP="00537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hideMark/>
          </w:tcPr>
          <w:p w14:paraId="30193F40" w14:textId="62CB6501" w:rsidR="002B0DA7" w:rsidRPr="00E920DF" w:rsidRDefault="0053779E" w:rsidP="00E9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6915F1">
              <w:rPr>
                <w:rFonts w:ascii="Angsana New" w:hAnsi="Angsana New" w:cs="Angsana New"/>
                <w:sz w:val="30"/>
                <w:szCs w:val="30"/>
              </w:rPr>
              <w:t>69</w:t>
            </w:r>
            <w:r w:rsidR="006915F1" w:rsidRPr="006915F1">
              <w:rPr>
                <w:rFonts w:ascii="Angsana New" w:hAnsi="Angsana New" w:cs="Angsana New"/>
                <w:sz w:val="30"/>
                <w:szCs w:val="30"/>
              </w:rPr>
              <w:t>1</w:t>
            </w:r>
          </w:p>
        </w:tc>
      </w:tr>
      <w:tr w:rsidR="00730E51" w:rsidRPr="007B685F" w14:paraId="55AB9752" w14:textId="77777777" w:rsidTr="0053779E">
        <w:tc>
          <w:tcPr>
            <w:tcW w:w="4614" w:type="dxa"/>
          </w:tcPr>
          <w:p w14:paraId="412E6437" w14:textId="49347D97" w:rsidR="00730E51" w:rsidRPr="00E920DF" w:rsidRDefault="00730E51" w:rsidP="00E920DF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ต้นทุนงานก่อสร้างอาคาร</w:t>
            </w:r>
          </w:p>
        </w:tc>
        <w:tc>
          <w:tcPr>
            <w:tcW w:w="894" w:type="dxa"/>
          </w:tcPr>
          <w:p w14:paraId="2BC75E7C" w14:textId="77777777" w:rsidR="00730E51" w:rsidRDefault="00730E51" w:rsidP="00A42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A807FFC" w14:textId="77777777" w:rsidR="00730E51" w:rsidRPr="00E920DF" w:rsidRDefault="00730E51" w:rsidP="00537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4EBA9E38" w14:textId="77777777" w:rsidR="00730E51" w:rsidRPr="00E920DF" w:rsidRDefault="00730E51" w:rsidP="00E9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854A29B" w14:textId="77777777" w:rsidR="00730E51" w:rsidRPr="00E920DF" w:rsidRDefault="00730E51" w:rsidP="00537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1EF1377" w14:textId="77777777" w:rsidR="00730E51" w:rsidRPr="00E920DF" w:rsidRDefault="00730E51" w:rsidP="00E9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CA7913" w14:textId="77777777" w:rsidR="00730E51" w:rsidRPr="00E920DF" w:rsidRDefault="00730E51" w:rsidP="00537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41939443" w14:textId="77777777" w:rsidR="00730E51" w:rsidRPr="006915F1" w:rsidRDefault="00730E51" w:rsidP="00E920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20066" w:rsidRPr="007B685F" w14:paraId="005BB8DD" w14:textId="77777777" w:rsidTr="0053779E">
        <w:tc>
          <w:tcPr>
            <w:tcW w:w="4614" w:type="dxa"/>
          </w:tcPr>
          <w:p w14:paraId="07B897D9" w14:textId="0C39D303" w:rsidR="00220066" w:rsidRPr="007B685F" w:rsidRDefault="00220066" w:rsidP="00220066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สิ่งปลูกสร้างและอื่นๆ</w:t>
            </w:r>
          </w:p>
        </w:tc>
        <w:tc>
          <w:tcPr>
            <w:tcW w:w="894" w:type="dxa"/>
          </w:tcPr>
          <w:p w14:paraId="4FA625BD" w14:textId="2BEC5046" w:rsidR="00220066" w:rsidRDefault="00220066" w:rsidP="00A42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1,303</w:t>
            </w:r>
          </w:p>
        </w:tc>
        <w:tc>
          <w:tcPr>
            <w:tcW w:w="270" w:type="dxa"/>
          </w:tcPr>
          <w:p w14:paraId="3402AF8F" w14:textId="77777777" w:rsidR="00220066" w:rsidRPr="00E920DF" w:rsidRDefault="00220066" w:rsidP="0022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6615CA01" w14:textId="2160D729" w:rsidR="00220066" w:rsidRPr="00E920DF" w:rsidRDefault="00220066" w:rsidP="0022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808</w:t>
            </w:r>
          </w:p>
        </w:tc>
        <w:tc>
          <w:tcPr>
            <w:tcW w:w="270" w:type="dxa"/>
          </w:tcPr>
          <w:p w14:paraId="6CF36605" w14:textId="77777777" w:rsidR="00220066" w:rsidRPr="00E920DF" w:rsidRDefault="00220066" w:rsidP="0022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09DCFF7" w14:textId="1B2AF4CC" w:rsidR="00220066" w:rsidRPr="00E920DF" w:rsidRDefault="00220066" w:rsidP="0022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51402433" w14:textId="77777777" w:rsidR="00220066" w:rsidRPr="00E920DF" w:rsidRDefault="00220066" w:rsidP="0022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24B9A0D4" w14:textId="59FDF2BA" w:rsidR="00220066" w:rsidRPr="006915F1" w:rsidRDefault="00220066" w:rsidP="002200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A47345" w:rsidRPr="007B685F" w14:paraId="08BAEA1A" w14:textId="77777777" w:rsidTr="0053779E">
        <w:tc>
          <w:tcPr>
            <w:tcW w:w="4614" w:type="dxa"/>
          </w:tcPr>
          <w:p w14:paraId="5C68C880" w14:textId="429E87E7" w:rsidR="00A47345" w:rsidRPr="00E920DF" w:rsidRDefault="00143F64" w:rsidP="0053779E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0DF">
              <w:rPr>
                <w:rFonts w:ascii="Angsana New" w:hAnsi="Angsana New" w:cs="Angsana New" w:hint="cs"/>
                <w:sz w:val="30"/>
                <w:szCs w:val="30"/>
                <w:cs/>
              </w:rPr>
              <w:t>ค่าใช้จ่าย</w:t>
            </w:r>
            <w:r w:rsidR="005C6F7A" w:rsidRPr="00E920DF">
              <w:rPr>
                <w:rFonts w:ascii="Angsana New" w:hAnsi="Angsana New" w:cs="Angsana New" w:hint="cs"/>
                <w:sz w:val="30"/>
                <w:szCs w:val="30"/>
                <w:cs/>
              </w:rPr>
              <w:t>เกี่ยวกับสัญญาเช่า</w:t>
            </w:r>
          </w:p>
        </w:tc>
        <w:tc>
          <w:tcPr>
            <w:tcW w:w="894" w:type="dxa"/>
          </w:tcPr>
          <w:p w14:paraId="3AE0B549" w14:textId="77777777" w:rsidR="00A47345" w:rsidRPr="00E920DF" w:rsidRDefault="00A47345" w:rsidP="00A42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9978E34" w14:textId="77777777" w:rsidR="00A47345" w:rsidRPr="00E920DF" w:rsidRDefault="00A47345" w:rsidP="00537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637552E" w14:textId="766D51AA" w:rsidR="00A47345" w:rsidRPr="00E920DF" w:rsidRDefault="00A47345" w:rsidP="004C1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CB9BF4" w14:textId="77777777" w:rsidR="00A47345" w:rsidRPr="00E920DF" w:rsidRDefault="00A47345" w:rsidP="00537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252ABC1B" w14:textId="3ECD4430" w:rsidR="00A47345" w:rsidRPr="00E920DF" w:rsidRDefault="00A47345" w:rsidP="00537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7F10D4" w14:textId="77777777" w:rsidR="00A47345" w:rsidRPr="00E920DF" w:rsidRDefault="00A47345" w:rsidP="00537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6CB5779E" w14:textId="0B72F6E0" w:rsidR="00A47345" w:rsidRPr="00E920DF" w:rsidRDefault="00A47345" w:rsidP="00537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C13E5" w:rsidRPr="007B685F" w14:paraId="2077CA5F" w14:textId="77777777" w:rsidTr="0053779E">
        <w:tc>
          <w:tcPr>
            <w:tcW w:w="4614" w:type="dxa"/>
          </w:tcPr>
          <w:p w14:paraId="0A5C6D7E" w14:textId="5A6D0B85" w:rsidR="004C13E5" w:rsidRPr="00E920DF" w:rsidRDefault="005C6F7A" w:rsidP="005C6F7A">
            <w:pPr>
              <w:pStyle w:val="a1"/>
              <w:tabs>
                <w:tab w:val="left" w:pos="1227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0D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และค่าบริการ</w:t>
            </w:r>
          </w:p>
        </w:tc>
        <w:tc>
          <w:tcPr>
            <w:tcW w:w="894" w:type="dxa"/>
          </w:tcPr>
          <w:p w14:paraId="16E121BD" w14:textId="561BDD47" w:rsidR="004C13E5" w:rsidRPr="00E920DF" w:rsidRDefault="00730E51" w:rsidP="00A42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350</w:t>
            </w:r>
          </w:p>
        </w:tc>
        <w:tc>
          <w:tcPr>
            <w:tcW w:w="270" w:type="dxa"/>
          </w:tcPr>
          <w:p w14:paraId="55D81485" w14:textId="77777777" w:rsidR="004C13E5" w:rsidRPr="00E920DF" w:rsidRDefault="004C13E5" w:rsidP="00537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D980962" w14:textId="21B84DFB" w:rsidR="004C13E5" w:rsidRPr="00E920DF" w:rsidRDefault="00B15248" w:rsidP="004C1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363</w:t>
            </w:r>
          </w:p>
        </w:tc>
        <w:tc>
          <w:tcPr>
            <w:tcW w:w="270" w:type="dxa"/>
          </w:tcPr>
          <w:p w14:paraId="2CACD0FD" w14:textId="77777777" w:rsidR="004C13E5" w:rsidRPr="00E920DF" w:rsidRDefault="004C13E5" w:rsidP="00537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CDA5252" w14:textId="7697B37D" w:rsidR="004C13E5" w:rsidRPr="00E920DF" w:rsidRDefault="00B15248" w:rsidP="00537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5E9520E1" w14:textId="77777777" w:rsidR="004C13E5" w:rsidRPr="00E920DF" w:rsidRDefault="004C13E5" w:rsidP="00537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1A1B32C7" w14:textId="52B5E98B" w:rsidR="004C13E5" w:rsidRPr="00E920DF" w:rsidRDefault="00B15248" w:rsidP="00537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</w:tr>
      <w:tr w:rsidR="005C6F7A" w:rsidRPr="007B685F" w14:paraId="44D6669A" w14:textId="77777777" w:rsidTr="0053779E">
        <w:tc>
          <w:tcPr>
            <w:tcW w:w="4614" w:type="dxa"/>
          </w:tcPr>
          <w:p w14:paraId="17A0C77F" w14:textId="71E0AD85" w:rsidR="005C6F7A" w:rsidRPr="00E920DF" w:rsidRDefault="005C6F7A" w:rsidP="005C6F7A">
            <w:pPr>
              <w:pStyle w:val="a1"/>
              <w:tabs>
                <w:tab w:val="left" w:pos="1227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920DF">
              <w:rPr>
                <w:rFonts w:ascii="Angsana New" w:hAnsi="Angsana New" w:cs="Angsana New" w:hint="cs"/>
                <w:sz w:val="30"/>
                <w:szCs w:val="30"/>
                <w:cs/>
              </w:rPr>
              <w:t>ต้นทุนสินทรัพย์สิทธิการใช้</w:t>
            </w:r>
          </w:p>
        </w:tc>
        <w:tc>
          <w:tcPr>
            <w:tcW w:w="894" w:type="dxa"/>
          </w:tcPr>
          <w:p w14:paraId="0E1218D3" w14:textId="5AB8DABC" w:rsidR="005C6F7A" w:rsidRPr="00E920DF" w:rsidRDefault="00B1667B" w:rsidP="00A42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290</w:t>
            </w:r>
          </w:p>
        </w:tc>
        <w:tc>
          <w:tcPr>
            <w:tcW w:w="270" w:type="dxa"/>
          </w:tcPr>
          <w:p w14:paraId="674F0747" w14:textId="77777777" w:rsidR="005C6F7A" w:rsidRPr="00E920DF" w:rsidRDefault="005C6F7A" w:rsidP="00537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DD72A93" w14:textId="4602D498" w:rsidR="005C6F7A" w:rsidRPr="00E920DF" w:rsidRDefault="00E920DF" w:rsidP="004C13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E920DF">
              <w:rPr>
                <w:rFonts w:ascii="Angsana New" w:hAnsi="Angsana New" w:cs="Angsana New"/>
                <w:sz w:val="30"/>
                <w:szCs w:val="30"/>
              </w:rPr>
              <w:t>238</w:t>
            </w:r>
          </w:p>
        </w:tc>
        <w:tc>
          <w:tcPr>
            <w:tcW w:w="270" w:type="dxa"/>
          </w:tcPr>
          <w:p w14:paraId="228925F1" w14:textId="77777777" w:rsidR="005C6F7A" w:rsidRPr="00E920DF" w:rsidRDefault="005C6F7A" w:rsidP="00537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02814E8B" w14:textId="006013D6" w:rsidR="005C6F7A" w:rsidRPr="00E920DF" w:rsidRDefault="00E920DF" w:rsidP="00537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E920D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AF732F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5AEE29E" w14:textId="77777777" w:rsidR="005C6F7A" w:rsidRPr="00E920DF" w:rsidRDefault="005C6F7A" w:rsidP="00537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1138A31E" w14:textId="489EC18F" w:rsidR="005C6F7A" w:rsidRPr="00E920DF" w:rsidRDefault="00E920DF" w:rsidP="005377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E920DF">
              <w:rPr>
                <w:rFonts w:ascii="Angsana New" w:hAnsi="Angsana New" w:cs="Angsana New"/>
                <w:sz w:val="30"/>
                <w:szCs w:val="30"/>
              </w:rPr>
              <w:t>42</w:t>
            </w:r>
          </w:p>
        </w:tc>
      </w:tr>
      <w:tr w:rsidR="00B1667B" w:rsidRPr="007B685F" w14:paraId="2A14C4C5" w14:textId="77777777" w:rsidTr="0053779E">
        <w:tc>
          <w:tcPr>
            <w:tcW w:w="4614" w:type="dxa"/>
          </w:tcPr>
          <w:p w14:paraId="146F9F4A" w14:textId="10B53A04" w:rsidR="00B1667B" w:rsidRPr="00E920DF" w:rsidRDefault="00B1667B" w:rsidP="00B1667B">
            <w:pPr>
              <w:pStyle w:val="a1"/>
              <w:tabs>
                <w:tab w:val="left" w:pos="1227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ค่าตอบแทนการใช้ระบบงาน</w:t>
            </w:r>
          </w:p>
        </w:tc>
        <w:tc>
          <w:tcPr>
            <w:tcW w:w="894" w:type="dxa"/>
          </w:tcPr>
          <w:p w14:paraId="193E8678" w14:textId="137F6CF2" w:rsidR="00B1667B" w:rsidRDefault="00B1667B" w:rsidP="00A42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126</w:t>
            </w:r>
          </w:p>
        </w:tc>
        <w:tc>
          <w:tcPr>
            <w:tcW w:w="270" w:type="dxa"/>
          </w:tcPr>
          <w:p w14:paraId="0EB95FFF" w14:textId="77777777" w:rsidR="00B1667B" w:rsidRPr="00E920DF" w:rsidRDefault="00B1667B" w:rsidP="00B16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8A4682A" w14:textId="1A8329F4" w:rsidR="00B1667B" w:rsidRPr="00E920DF" w:rsidRDefault="00B1667B" w:rsidP="00B16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</w:t>
            </w:r>
          </w:p>
        </w:tc>
        <w:tc>
          <w:tcPr>
            <w:tcW w:w="270" w:type="dxa"/>
          </w:tcPr>
          <w:p w14:paraId="563D0BBE" w14:textId="77777777" w:rsidR="00B1667B" w:rsidRPr="00E920DF" w:rsidRDefault="00B1667B" w:rsidP="00B16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EF854DB" w14:textId="34ED254C" w:rsidR="00B1667B" w:rsidRPr="00E920DF" w:rsidRDefault="00B1667B" w:rsidP="00B16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7DC57C9" w14:textId="77777777" w:rsidR="00B1667B" w:rsidRPr="00E920DF" w:rsidRDefault="00B1667B" w:rsidP="00B16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7B20882B" w14:textId="08BC9C2B" w:rsidR="00B1667B" w:rsidRPr="00E920DF" w:rsidRDefault="00B1667B" w:rsidP="00B166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42932" w:rsidRPr="007B685F" w14:paraId="0AB75215" w14:textId="77777777" w:rsidTr="0053779E">
        <w:tc>
          <w:tcPr>
            <w:tcW w:w="4614" w:type="dxa"/>
          </w:tcPr>
          <w:p w14:paraId="618651AF" w14:textId="3EE0AEED" w:rsidR="00A42932" w:rsidRPr="007B685F" w:rsidRDefault="00A42932" w:rsidP="00A42932">
            <w:pPr>
              <w:pStyle w:val="a1"/>
              <w:tabs>
                <w:tab w:val="left" w:pos="1227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4C13E5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ค่าฝึกอบรมและสัมมนา</w:t>
            </w:r>
          </w:p>
        </w:tc>
        <w:tc>
          <w:tcPr>
            <w:tcW w:w="894" w:type="dxa"/>
          </w:tcPr>
          <w:p w14:paraId="78F89B02" w14:textId="4CA39D3A" w:rsidR="00A42932" w:rsidRDefault="00A42932" w:rsidP="00A42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94</w:t>
            </w:r>
          </w:p>
        </w:tc>
        <w:tc>
          <w:tcPr>
            <w:tcW w:w="270" w:type="dxa"/>
          </w:tcPr>
          <w:p w14:paraId="745FA644" w14:textId="77777777" w:rsidR="00A42932" w:rsidRPr="00E920DF" w:rsidRDefault="00A42932" w:rsidP="00A42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47A795D" w14:textId="3BD39FD3" w:rsidR="00A42932" w:rsidRDefault="00A42932" w:rsidP="00A42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4C13E5">
              <w:rPr>
                <w:rFonts w:ascii="Angsana New" w:hAnsi="Angsana New" w:cs="Angsana New"/>
                <w:sz w:val="30"/>
                <w:szCs w:val="30"/>
              </w:rPr>
              <w:t>118</w:t>
            </w:r>
          </w:p>
        </w:tc>
        <w:tc>
          <w:tcPr>
            <w:tcW w:w="270" w:type="dxa"/>
          </w:tcPr>
          <w:p w14:paraId="398EA599" w14:textId="77777777" w:rsidR="00A42932" w:rsidRPr="00E920DF" w:rsidRDefault="00A42932" w:rsidP="00A42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3073BCFE" w14:textId="40A72EC1" w:rsidR="00A42932" w:rsidRDefault="00A42932" w:rsidP="00A42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4C13E5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63263104" w14:textId="77777777" w:rsidR="00A42932" w:rsidRPr="00E920DF" w:rsidRDefault="00A42932" w:rsidP="00A42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4B335100" w14:textId="68B9786E" w:rsidR="00A42932" w:rsidRDefault="00A42932" w:rsidP="00A42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 w:rsidRPr="004C13E5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  <w:tr w:rsidR="00AF732F" w:rsidRPr="007B685F" w14:paraId="78BC44DC" w14:textId="77777777" w:rsidTr="0053779E">
        <w:tc>
          <w:tcPr>
            <w:tcW w:w="4614" w:type="dxa"/>
          </w:tcPr>
          <w:p w14:paraId="49FBBE32" w14:textId="6A7349AB" w:rsidR="00AF732F" w:rsidRDefault="00AF732F" w:rsidP="00AF732F">
            <w:pPr>
              <w:pStyle w:val="a1"/>
              <w:tabs>
                <w:tab w:val="left" w:pos="1227"/>
              </w:tabs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ซื้ออุปกรณ์และอื่นๆ</w:t>
            </w:r>
          </w:p>
        </w:tc>
        <w:tc>
          <w:tcPr>
            <w:tcW w:w="894" w:type="dxa"/>
          </w:tcPr>
          <w:p w14:paraId="59BC53A9" w14:textId="7408D29B" w:rsidR="00AF732F" w:rsidRPr="007B685F" w:rsidRDefault="00A42932" w:rsidP="00AF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86</w:t>
            </w:r>
          </w:p>
        </w:tc>
        <w:tc>
          <w:tcPr>
            <w:tcW w:w="270" w:type="dxa"/>
          </w:tcPr>
          <w:p w14:paraId="28E26FE2" w14:textId="77777777" w:rsidR="00AF732F" w:rsidRPr="007B685F" w:rsidRDefault="00AF732F" w:rsidP="00AF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1EB03C0" w14:textId="63DE0F84" w:rsidR="00AF732F" w:rsidRDefault="00AF732F" w:rsidP="00AF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76DCA">
              <w:rPr>
                <w:rFonts w:ascii="Angsana New" w:hAnsi="Angsana New" w:cs="Angsana New"/>
                <w:sz w:val="30"/>
                <w:szCs w:val="30"/>
              </w:rPr>
              <w:t>140</w:t>
            </w:r>
          </w:p>
        </w:tc>
        <w:tc>
          <w:tcPr>
            <w:tcW w:w="270" w:type="dxa"/>
          </w:tcPr>
          <w:p w14:paraId="7FFB9DA2" w14:textId="77777777" w:rsidR="00AF732F" w:rsidRPr="007B685F" w:rsidRDefault="00AF732F" w:rsidP="00AF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2DB5B97" w14:textId="661D9655" w:rsidR="00AF732F" w:rsidRDefault="00AF732F" w:rsidP="00AF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455A6EA" w14:textId="77777777" w:rsidR="00AF732F" w:rsidRPr="007B685F" w:rsidRDefault="00AF732F" w:rsidP="00AF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44F150F9" w14:textId="5EB0C3DB" w:rsidR="00AF732F" w:rsidRDefault="00AF732F" w:rsidP="00AF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</w:tr>
      <w:tr w:rsidR="00AF732F" w:rsidRPr="007B685F" w14:paraId="28B9CC5C" w14:textId="77777777" w:rsidTr="0053779E">
        <w:tc>
          <w:tcPr>
            <w:tcW w:w="4614" w:type="dxa"/>
          </w:tcPr>
          <w:p w14:paraId="5635E107" w14:textId="77777777" w:rsidR="00AF732F" w:rsidRPr="007B685F" w:rsidRDefault="00AF732F" w:rsidP="00AF732F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ค่า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สิทธิในการใช้เครื่องหมายการค้า</w:t>
            </w:r>
          </w:p>
        </w:tc>
        <w:tc>
          <w:tcPr>
            <w:tcW w:w="894" w:type="dxa"/>
          </w:tcPr>
          <w:p w14:paraId="6C06A793" w14:textId="350621B5" w:rsidR="00AF732F" w:rsidRPr="00C76DCA" w:rsidRDefault="00461437" w:rsidP="00A42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</w:t>
            </w:r>
          </w:p>
        </w:tc>
        <w:tc>
          <w:tcPr>
            <w:tcW w:w="270" w:type="dxa"/>
          </w:tcPr>
          <w:p w14:paraId="5657B108" w14:textId="77777777" w:rsidR="00AF732F" w:rsidRPr="007B685F" w:rsidRDefault="00AF732F" w:rsidP="00AF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7D2F58D8" w14:textId="4A0D277B" w:rsidR="00AF732F" w:rsidRPr="002606E5" w:rsidRDefault="00AF732F" w:rsidP="00AF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C76DCA">
              <w:rPr>
                <w:rFonts w:ascii="Angsana New" w:hAnsi="Angsana New" w:cs="Angsana New"/>
                <w:sz w:val="30"/>
                <w:szCs w:val="30"/>
              </w:rPr>
              <w:t>125</w:t>
            </w:r>
          </w:p>
        </w:tc>
        <w:tc>
          <w:tcPr>
            <w:tcW w:w="270" w:type="dxa"/>
          </w:tcPr>
          <w:p w14:paraId="1C70479D" w14:textId="77777777" w:rsidR="00AF732F" w:rsidRPr="007B685F" w:rsidRDefault="00AF732F" w:rsidP="00AF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1A78104E" w14:textId="0FE8BBB6" w:rsidR="00AF732F" w:rsidRDefault="00AF732F" w:rsidP="00AF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B1631A4" w14:textId="77777777" w:rsidR="00AF732F" w:rsidRPr="007B685F" w:rsidRDefault="00AF732F" w:rsidP="00AF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</w:tcPr>
          <w:p w14:paraId="6D7B27FB" w14:textId="1C336B2B" w:rsidR="00AF732F" w:rsidRPr="002606E5" w:rsidRDefault="00AF732F" w:rsidP="00AF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F732F" w:rsidRPr="007B685F" w14:paraId="671081F7" w14:textId="77777777" w:rsidTr="0053779E">
        <w:tc>
          <w:tcPr>
            <w:tcW w:w="4614" w:type="dxa"/>
            <w:hideMark/>
          </w:tcPr>
          <w:p w14:paraId="69C0C4FA" w14:textId="77777777" w:rsidR="00AF732F" w:rsidRPr="007B685F" w:rsidRDefault="00AF732F" w:rsidP="00AF732F">
            <w:pPr>
              <w:pStyle w:val="a1"/>
              <w:ind w:left="-18" w:firstLine="10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894" w:type="dxa"/>
          </w:tcPr>
          <w:p w14:paraId="23518FAD" w14:textId="7F9AF840" w:rsidR="00AF732F" w:rsidRPr="007B685F" w:rsidRDefault="00461437" w:rsidP="00A42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0B01A60F" w14:textId="77777777" w:rsidR="00AF732F" w:rsidRPr="007B685F" w:rsidRDefault="00AF732F" w:rsidP="00AF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hideMark/>
          </w:tcPr>
          <w:p w14:paraId="594C487E" w14:textId="0601E867" w:rsidR="00AF732F" w:rsidRPr="007B685F" w:rsidRDefault="00AF732F" w:rsidP="00AF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5E85E8B5" w14:textId="77777777" w:rsidR="00AF732F" w:rsidRPr="007B685F" w:rsidRDefault="00AF732F" w:rsidP="00AF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</w:tcPr>
          <w:p w14:paraId="523D46E9" w14:textId="3D9C730E" w:rsidR="00AF732F" w:rsidRPr="007B685F" w:rsidRDefault="00AF732F" w:rsidP="00AF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11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D64CB6" w14:textId="77777777" w:rsidR="00AF732F" w:rsidRPr="007B685F" w:rsidRDefault="00AF732F" w:rsidP="00AF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hideMark/>
          </w:tcPr>
          <w:p w14:paraId="1F49A375" w14:textId="4BF84C53" w:rsidR="00AF732F" w:rsidRPr="007B685F" w:rsidRDefault="00AF732F" w:rsidP="00AF7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spacing w:after="0" w:line="240" w:lineRule="auto"/>
              <w:ind w:left="-111" w:right="-10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AF732F" w:rsidRPr="007B685F" w14:paraId="0189AC49" w14:textId="77777777" w:rsidTr="0053779E">
        <w:tc>
          <w:tcPr>
            <w:tcW w:w="4614" w:type="dxa"/>
            <w:shd w:val="clear" w:color="auto" w:fill="FFFFFF"/>
            <w:hideMark/>
          </w:tcPr>
          <w:p w14:paraId="635CC24E" w14:textId="77777777" w:rsidR="00AF732F" w:rsidRPr="007B685F" w:rsidRDefault="00AF732F" w:rsidP="00AF732F">
            <w:pPr>
              <w:pStyle w:val="a1"/>
              <w:shd w:val="clear" w:color="auto" w:fill="FFFFFF"/>
              <w:ind w:left="-18" w:firstLine="1080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ค่าใช้จ่ายอื่นๆ</w:t>
            </w:r>
          </w:p>
        </w:tc>
        <w:tc>
          <w:tcPr>
            <w:tcW w:w="894" w:type="dxa"/>
            <w:shd w:val="clear" w:color="auto" w:fill="FFFFFF"/>
          </w:tcPr>
          <w:p w14:paraId="789712C8" w14:textId="19964D6D" w:rsidR="00AF732F" w:rsidRPr="007B685F" w:rsidRDefault="00593295" w:rsidP="00A429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1,212</w:t>
            </w:r>
          </w:p>
        </w:tc>
        <w:tc>
          <w:tcPr>
            <w:tcW w:w="270" w:type="dxa"/>
          </w:tcPr>
          <w:p w14:paraId="56B88ACD" w14:textId="77777777" w:rsidR="00AF732F" w:rsidRPr="007B685F" w:rsidRDefault="00AF732F" w:rsidP="00AF732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hideMark/>
          </w:tcPr>
          <w:p w14:paraId="00B1B5F7" w14:textId="4419461E" w:rsidR="00AF732F" w:rsidRPr="007B685F" w:rsidRDefault="00AF732F" w:rsidP="00AF7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882</w:t>
            </w:r>
          </w:p>
        </w:tc>
        <w:tc>
          <w:tcPr>
            <w:tcW w:w="270" w:type="dxa"/>
            <w:shd w:val="clear" w:color="auto" w:fill="auto"/>
          </w:tcPr>
          <w:p w14:paraId="3C9E6FE4" w14:textId="77777777" w:rsidR="00AF732F" w:rsidRPr="007B685F" w:rsidRDefault="00AF732F" w:rsidP="00AF732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25374949" w14:textId="049267EB" w:rsidR="00AF732F" w:rsidRPr="007B685F" w:rsidRDefault="00AF732F" w:rsidP="00AF732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14:paraId="55033116" w14:textId="77777777" w:rsidR="00AF732F" w:rsidRPr="007B685F" w:rsidRDefault="00AF732F" w:rsidP="00AF732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  <w:u w:val="double"/>
              </w:rPr>
            </w:pPr>
          </w:p>
        </w:tc>
        <w:tc>
          <w:tcPr>
            <w:tcW w:w="894" w:type="dxa"/>
            <w:shd w:val="clear" w:color="auto" w:fill="auto"/>
            <w:hideMark/>
          </w:tcPr>
          <w:p w14:paraId="767F0257" w14:textId="3576B950" w:rsidR="00AF732F" w:rsidRPr="007B685F" w:rsidRDefault="00AF732F" w:rsidP="00AF732F">
            <w:pPr>
              <w:shd w:val="clear" w:color="auto" w:fill="FFFFFF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3"/>
              </w:tabs>
              <w:ind w:left="-111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5E6EC5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</w:tr>
    </w:tbl>
    <w:p w14:paraId="6A40B6B4" w14:textId="7A39488B" w:rsidR="00106035" w:rsidRPr="00355DDD" w:rsidRDefault="00106035" w:rsidP="00355DDD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47EA3FBB" w14:textId="6E79720C" w:rsidR="0080549B" w:rsidRPr="00355DDD" w:rsidRDefault="00355DDD" w:rsidP="00355DDD">
      <w:pPr>
        <w:pStyle w:val="BodyText2"/>
        <w:ind w:left="547" w:right="-43" w:hanging="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EB7616" w:rsidRPr="00355DDD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AB2614" w:rsidRPr="00355DDD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056A64">
        <w:rPr>
          <w:rFonts w:asciiTheme="majorBidi" w:hAnsiTheme="majorBidi" w:cstheme="majorBidi"/>
          <w:b/>
          <w:bCs/>
          <w:sz w:val="30"/>
          <w:szCs w:val="30"/>
        </w:rPr>
        <w:t xml:space="preserve">   </w:t>
      </w:r>
      <w:r w:rsidR="0080549B" w:rsidRPr="00355DDD">
        <w:rPr>
          <w:rFonts w:asciiTheme="majorBidi" w:hAnsiTheme="majorBidi" w:cstheme="majorBidi"/>
          <w:b/>
          <w:bCs/>
          <w:sz w:val="30"/>
          <w:szCs w:val="30"/>
          <w:cs/>
        </w:rPr>
        <w:t>ยอดคงเหลือกับกิจการที่เกี่ยวข้องกัน</w:t>
      </w:r>
      <w:r w:rsidR="0080549B" w:rsidRPr="00355DD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78197A" w:rsidRPr="00355DD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ณ วันที่ </w:t>
      </w:r>
      <w:r w:rsidR="005E6EC5" w:rsidRPr="00355DDD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EF6069" w:rsidRPr="00355DDD">
        <w:rPr>
          <w:rFonts w:asciiTheme="majorBidi" w:hAnsiTheme="majorBidi" w:cstheme="majorBidi"/>
          <w:b/>
          <w:bCs/>
          <w:sz w:val="30"/>
          <w:szCs w:val="30"/>
        </w:rPr>
        <w:t>0</w:t>
      </w:r>
      <w:r w:rsidR="0076626A" w:rsidRPr="00355DD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EF6069" w:rsidRPr="00355DDD">
        <w:rPr>
          <w:rFonts w:asciiTheme="majorBidi" w:hAnsiTheme="majorBidi" w:cstheme="majorBidi" w:hint="cs"/>
          <w:b/>
          <w:bCs/>
          <w:sz w:val="30"/>
          <w:szCs w:val="30"/>
          <w:cs/>
        </w:rPr>
        <w:t>มิถุนายน</w:t>
      </w:r>
      <w:r w:rsidR="0076626A" w:rsidRPr="00355DDD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AB2614" w:rsidRPr="00355DDD">
        <w:rPr>
          <w:rFonts w:asciiTheme="majorBidi" w:hAnsiTheme="majorBidi" w:cstheme="majorBidi"/>
          <w:b/>
          <w:bCs/>
          <w:sz w:val="30"/>
          <w:szCs w:val="30"/>
        </w:rPr>
        <w:t>2565</w:t>
      </w:r>
      <w:r w:rsidR="0080549B" w:rsidRPr="00355DD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80549B" w:rsidRPr="00355DD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และ </w:t>
      </w:r>
      <w:r w:rsidR="004A4952" w:rsidRPr="00355DD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วันที่ </w:t>
      </w:r>
      <w:r w:rsidR="005E6EC5" w:rsidRPr="00355DDD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AB2614" w:rsidRPr="00355DDD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4A4952" w:rsidRPr="00355DD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4A4952" w:rsidRPr="00355DDD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ธันวาคม </w:t>
      </w:r>
      <w:r w:rsidR="00AB2614" w:rsidRPr="00355DDD">
        <w:rPr>
          <w:rFonts w:asciiTheme="majorBidi" w:hAnsiTheme="majorBidi" w:cstheme="majorBidi"/>
          <w:b/>
          <w:bCs/>
          <w:sz w:val="30"/>
          <w:szCs w:val="30"/>
        </w:rPr>
        <w:t>2564</w:t>
      </w:r>
      <w:r w:rsidR="0080549B" w:rsidRPr="00355DDD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80549B" w:rsidRPr="00355DDD">
        <w:rPr>
          <w:rFonts w:asciiTheme="majorBidi" w:hAnsiTheme="majorBidi" w:cstheme="majorBidi"/>
          <w:b/>
          <w:bCs/>
          <w:sz w:val="30"/>
          <w:szCs w:val="30"/>
          <w:cs/>
        </w:rPr>
        <w:t>มีดังนี้</w:t>
      </w:r>
    </w:p>
    <w:p w14:paraId="0ED21F12" w14:textId="77777777" w:rsidR="008F00C7" w:rsidRPr="00355DDD" w:rsidRDefault="008F00C7" w:rsidP="00355DDD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725B19CC" w14:textId="5E9E01B0" w:rsidR="00F022AE" w:rsidRPr="00283726" w:rsidRDefault="00355DDD" w:rsidP="00F47024">
      <w:pPr>
        <w:pStyle w:val="BodyText2"/>
        <w:tabs>
          <w:tab w:val="left" w:pos="1710"/>
        </w:tabs>
        <w:spacing w:line="18" w:lineRule="atLeast"/>
        <w:ind w:left="1620" w:hanging="67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826D88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ลูกหนี้การค้าและลูกหนี้อื่น</w:t>
      </w:r>
    </w:p>
    <w:p w14:paraId="2BF9A032" w14:textId="79AFFF49" w:rsidR="00E62EBA" w:rsidRPr="00B61858" w:rsidRDefault="00E62EBA" w:rsidP="000429AC">
      <w:pPr>
        <w:pStyle w:val="BodyText2"/>
        <w:tabs>
          <w:tab w:val="left" w:pos="540"/>
          <w:tab w:val="left" w:pos="1080"/>
          <w:tab w:val="left" w:pos="1440"/>
        </w:tabs>
        <w:spacing w:line="18" w:lineRule="atLeast"/>
        <w:ind w:firstLine="72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48"/>
        <w:gridCol w:w="1076"/>
        <w:gridCol w:w="269"/>
        <w:gridCol w:w="1089"/>
        <w:gridCol w:w="280"/>
        <w:gridCol w:w="1069"/>
        <w:gridCol w:w="298"/>
        <w:gridCol w:w="1071"/>
      </w:tblGrid>
      <w:tr w:rsidR="00DA3F54" w:rsidRPr="00283726" w14:paraId="75CE4969" w14:textId="77777777" w:rsidTr="005436BA">
        <w:trPr>
          <w:trHeight w:hRule="exact" w:val="331"/>
        </w:trPr>
        <w:tc>
          <w:tcPr>
            <w:tcW w:w="2200" w:type="pct"/>
          </w:tcPr>
          <w:p w14:paraId="06478BBF" w14:textId="77777777" w:rsidR="00DA3F54" w:rsidRPr="00283726" w:rsidRDefault="00DA3F54" w:rsidP="00FD513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1323" w:type="pct"/>
            <w:gridSpan w:val="3"/>
          </w:tcPr>
          <w:p w14:paraId="01C8D9CF" w14:textId="77777777" w:rsidR="00DA3F54" w:rsidRPr="00283726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2" w:type="pct"/>
          </w:tcPr>
          <w:p w14:paraId="11588F40" w14:textId="77777777" w:rsidR="00DA3F54" w:rsidRPr="00283726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pct"/>
            <w:gridSpan w:val="3"/>
          </w:tcPr>
          <w:p w14:paraId="0D7C54CF" w14:textId="77777777" w:rsidR="00DA3F54" w:rsidRPr="004D21FC" w:rsidRDefault="00DA3F54" w:rsidP="009421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  <w:r w:rsidRPr="004D21F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4D21FC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4D21FC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A3F54" w:rsidRPr="00283726" w14:paraId="205D5B01" w14:textId="77777777" w:rsidTr="00DA3F54">
        <w:trPr>
          <w:trHeight w:hRule="exact" w:val="374"/>
        </w:trPr>
        <w:tc>
          <w:tcPr>
            <w:tcW w:w="2200" w:type="pct"/>
          </w:tcPr>
          <w:p w14:paraId="05E3348A" w14:textId="77777777" w:rsidR="00DA3F54" w:rsidRPr="00283726" w:rsidRDefault="00DA3F54" w:rsidP="00FD513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1323" w:type="pct"/>
            <w:gridSpan w:val="3"/>
            <w:tcBorders>
              <w:bottom w:val="single" w:sz="4" w:space="0" w:color="auto"/>
            </w:tcBorders>
          </w:tcPr>
          <w:p w14:paraId="78633B1E" w14:textId="77777777" w:rsidR="00DA3F54" w:rsidRPr="00283726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52" w:type="pct"/>
          </w:tcPr>
          <w:p w14:paraId="11DFD574" w14:textId="77777777" w:rsidR="00DA3F54" w:rsidRPr="00283726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5" w:type="pct"/>
            <w:gridSpan w:val="3"/>
            <w:tcBorders>
              <w:bottom w:val="single" w:sz="4" w:space="0" w:color="auto"/>
            </w:tcBorders>
          </w:tcPr>
          <w:p w14:paraId="530C77D0" w14:textId="77777777" w:rsidR="00DA3F54" w:rsidRPr="004D21FC" w:rsidRDefault="00DA3F54" w:rsidP="00942194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D21FC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6CFA" w:rsidRPr="00283726" w14:paraId="1E883C42" w14:textId="77777777" w:rsidTr="00DA3F54">
        <w:trPr>
          <w:trHeight w:hRule="exact" w:val="374"/>
        </w:trPr>
        <w:tc>
          <w:tcPr>
            <w:tcW w:w="2200" w:type="pct"/>
          </w:tcPr>
          <w:p w14:paraId="30B824EE" w14:textId="77777777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</w:tcPr>
          <w:p w14:paraId="236D8F50" w14:textId="56C3F5DC" w:rsidR="00D36CFA" w:rsidRPr="00283726" w:rsidRDefault="005E6EC5" w:rsidP="00D36CF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36CF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36C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6" w:type="pct"/>
          </w:tcPr>
          <w:p w14:paraId="3D1FA32A" w14:textId="77777777" w:rsidR="00D36CFA" w:rsidRPr="00283726" w:rsidRDefault="00D36CFA" w:rsidP="00D36CF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01C35775" w14:textId="5D9A1FA2" w:rsidR="00D36CFA" w:rsidRPr="00283726" w:rsidRDefault="005E6EC5" w:rsidP="00D36CF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36CFA"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36CFA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52" w:type="pct"/>
          </w:tcPr>
          <w:p w14:paraId="3DFEC4C6" w14:textId="77777777" w:rsidR="00D36CFA" w:rsidRPr="00283726" w:rsidRDefault="00D36CFA" w:rsidP="00D36CF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71CFAC48" w14:textId="6396BFF8" w:rsidR="00D36CFA" w:rsidRPr="00283726" w:rsidRDefault="005E6EC5" w:rsidP="00D36CF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36CF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36C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62" w:type="pct"/>
            <w:tcBorders>
              <w:top w:val="single" w:sz="4" w:space="0" w:color="auto"/>
            </w:tcBorders>
          </w:tcPr>
          <w:p w14:paraId="47113A85" w14:textId="77777777" w:rsidR="00D36CFA" w:rsidRPr="00283726" w:rsidRDefault="00D36CFA" w:rsidP="00D36CF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7AFEDD99" w14:textId="693A8D51" w:rsidR="00D36CFA" w:rsidRPr="00283726" w:rsidRDefault="005E6EC5" w:rsidP="00D36CF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36CFA"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36CFA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36CFA" w:rsidRPr="00283726" w14:paraId="145D7BBE" w14:textId="77777777" w:rsidTr="00DA3F54">
        <w:trPr>
          <w:trHeight w:hRule="exact" w:val="374"/>
        </w:trPr>
        <w:tc>
          <w:tcPr>
            <w:tcW w:w="2200" w:type="pct"/>
          </w:tcPr>
          <w:p w14:paraId="3878F32E" w14:textId="77777777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1315FFEF" w14:textId="6281F94D" w:rsidR="00D36CFA" w:rsidRPr="00283726" w:rsidRDefault="00D36CFA" w:rsidP="00D36CF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6" w:type="pct"/>
          </w:tcPr>
          <w:p w14:paraId="4E082D98" w14:textId="77777777" w:rsidR="00D36CFA" w:rsidRPr="00283726" w:rsidRDefault="00D36CFA" w:rsidP="00D36CF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2AC9FBC8" w14:textId="667CF292" w:rsidR="00D36CFA" w:rsidRPr="00283726" w:rsidRDefault="00D36CFA" w:rsidP="00D36CF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52" w:type="pct"/>
          </w:tcPr>
          <w:p w14:paraId="21CD0026" w14:textId="77777777" w:rsidR="00D36CFA" w:rsidRPr="00283726" w:rsidRDefault="00D36CFA" w:rsidP="00D36CF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508B7923" w14:textId="1F44402F" w:rsidR="00D36CFA" w:rsidRPr="00283726" w:rsidRDefault="00D36CFA" w:rsidP="00D36CF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" w:type="pct"/>
          </w:tcPr>
          <w:p w14:paraId="11B30A8F" w14:textId="77777777" w:rsidR="00D36CFA" w:rsidRPr="00283726" w:rsidRDefault="00D36CFA" w:rsidP="00D36CF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1CA8D76F" w14:textId="34A4AA3A" w:rsidR="00D36CFA" w:rsidRPr="00283726" w:rsidRDefault="00D36CFA" w:rsidP="00D36CF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36CFA" w:rsidRPr="00283726" w14:paraId="1D12CF0D" w14:textId="77777777" w:rsidTr="00DA3F54">
        <w:trPr>
          <w:trHeight w:hRule="exact" w:val="374"/>
        </w:trPr>
        <w:tc>
          <w:tcPr>
            <w:tcW w:w="2200" w:type="pct"/>
          </w:tcPr>
          <w:p w14:paraId="4909E8D1" w14:textId="77777777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957" w:right="-2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585" w:type="pct"/>
            <w:tcBorders>
              <w:top w:val="single" w:sz="4" w:space="0" w:color="auto"/>
            </w:tcBorders>
          </w:tcPr>
          <w:p w14:paraId="1C357F4E" w14:textId="56963CF6" w:rsidR="00D36CFA" w:rsidRPr="00283726" w:rsidRDefault="00C11517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4B61A3F5" w14:textId="77777777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7BDBD8EC" w14:textId="4057240D" w:rsidR="00D36CFA" w:rsidRPr="00283726" w:rsidRDefault="00D36CFA" w:rsidP="00954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52" w:type="pct"/>
          </w:tcPr>
          <w:p w14:paraId="3C1DDDA8" w14:textId="77777777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60CD3CB0" w14:textId="242A9191" w:rsidR="00777EFA" w:rsidRPr="00283726" w:rsidRDefault="00777EFA" w:rsidP="009542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62" w:type="pct"/>
          </w:tcPr>
          <w:p w14:paraId="3C9E10CB" w14:textId="77777777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</w:tcPr>
          <w:p w14:paraId="16F701F5" w14:textId="1C429882" w:rsidR="00D36CFA" w:rsidRPr="00283726" w:rsidRDefault="00D36CFA" w:rsidP="000F4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112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6CFA" w:rsidRPr="00283726" w14:paraId="3424FB90" w14:textId="77777777" w:rsidTr="00DA3F54">
        <w:trPr>
          <w:trHeight w:hRule="exact" w:val="374"/>
        </w:trPr>
        <w:tc>
          <w:tcPr>
            <w:tcW w:w="2200" w:type="pct"/>
          </w:tcPr>
          <w:p w14:paraId="759DDE4A" w14:textId="77777777" w:rsidR="00D36CFA" w:rsidRPr="00283726" w:rsidRDefault="00D36CFA" w:rsidP="00D36CFA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5" w:type="pct"/>
          </w:tcPr>
          <w:p w14:paraId="4465C268" w14:textId="173C8F87" w:rsidR="00D36CFA" w:rsidRPr="00283726" w:rsidRDefault="00C11517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EDFDDA3" w14:textId="77777777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2" w:type="pct"/>
          </w:tcPr>
          <w:p w14:paraId="3D465F20" w14:textId="4471493D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2" w:type="pct"/>
          </w:tcPr>
          <w:p w14:paraId="4FBC2F35" w14:textId="77777777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016BE344" w14:textId="5DA8402F" w:rsidR="00D36CFA" w:rsidRPr="00283726" w:rsidRDefault="00CC5571" w:rsidP="00F92F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574</w:t>
            </w:r>
          </w:p>
        </w:tc>
        <w:tc>
          <w:tcPr>
            <w:tcW w:w="162" w:type="pct"/>
          </w:tcPr>
          <w:p w14:paraId="22FA6778" w14:textId="77777777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2" w:type="pct"/>
          </w:tcPr>
          <w:p w14:paraId="7B60302C" w14:textId="6453E7AF" w:rsidR="00D36CFA" w:rsidRPr="00283726" w:rsidRDefault="00D36CFA" w:rsidP="000F4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18" w:lineRule="atLeast"/>
              <w:ind w:left="-108" w:right="112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671</w:t>
            </w:r>
          </w:p>
        </w:tc>
      </w:tr>
      <w:tr w:rsidR="00D36CFA" w:rsidRPr="00283726" w14:paraId="7C49AED7" w14:textId="77777777" w:rsidTr="00DA3F54">
        <w:trPr>
          <w:trHeight w:hRule="exact" w:val="374"/>
        </w:trPr>
        <w:tc>
          <w:tcPr>
            <w:tcW w:w="2200" w:type="pct"/>
          </w:tcPr>
          <w:p w14:paraId="09D39104" w14:textId="77777777" w:rsidR="00D36CFA" w:rsidRPr="00283726" w:rsidRDefault="00D36CFA" w:rsidP="00D36CFA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</w:t>
            </w:r>
            <w:r w:rsidRPr="0028372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5" w:type="pct"/>
          </w:tcPr>
          <w:p w14:paraId="146F07CB" w14:textId="13163948" w:rsidR="00D36CFA" w:rsidRPr="00283726" w:rsidRDefault="009F28E3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7,43</w:t>
            </w:r>
            <w:r w:rsidR="00644F82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028AB936" w14:textId="77777777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2" w:type="pct"/>
          </w:tcPr>
          <w:p w14:paraId="1EF00484" w14:textId="59D6D73B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258</w:t>
            </w:r>
          </w:p>
        </w:tc>
        <w:tc>
          <w:tcPr>
            <w:tcW w:w="152" w:type="pct"/>
          </w:tcPr>
          <w:p w14:paraId="78EA02C2" w14:textId="77777777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1" w:type="pct"/>
          </w:tcPr>
          <w:p w14:paraId="4478D645" w14:textId="6A7128A0" w:rsidR="00D36CFA" w:rsidRPr="00283726" w:rsidRDefault="00CF4498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  <w:tc>
          <w:tcPr>
            <w:tcW w:w="162" w:type="pct"/>
          </w:tcPr>
          <w:p w14:paraId="6AC0F067" w14:textId="77777777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2" w:type="pct"/>
          </w:tcPr>
          <w:p w14:paraId="06D3895F" w14:textId="192BA1F0" w:rsidR="00D36CFA" w:rsidRPr="00283726" w:rsidRDefault="00D36CFA" w:rsidP="000F4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18" w:lineRule="atLeast"/>
              <w:ind w:left="-108" w:right="112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</w:tr>
      <w:tr w:rsidR="00D36CFA" w:rsidRPr="00283726" w14:paraId="162E9373" w14:textId="77777777" w:rsidTr="00DA3F54">
        <w:trPr>
          <w:trHeight w:hRule="exact" w:val="374"/>
        </w:trPr>
        <w:tc>
          <w:tcPr>
            <w:tcW w:w="2200" w:type="pct"/>
          </w:tcPr>
          <w:p w14:paraId="31C56A30" w14:textId="77777777" w:rsidR="00D36CFA" w:rsidRPr="00283726" w:rsidRDefault="00D36CFA" w:rsidP="00D36CFA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85" w:type="pct"/>
            <w:tcBorders>
              <w:bottom w:val="single" w:sz="4" w:space="0" w:color="auto"/>
            </w:tcBorders>
          </w:tcPr>
          <w:p w14:paraId="7D87857B" w14:textId="3A541DEA" w:rsidR="00D36CFA" w:rsidRPr="00283726" w:rsidRDefault="009F28E3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</w:t>
            </w:r>
            <w:r w:rsidR="00297884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46" w:type="pct"/>
          </w:tcPr>
          <w:p w14:paraId="5318BBEA" w14:textId="77777777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76EDE023" w14:textId="39372D6C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5E6EC5"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52" w:type="pct"/>
          </w:tcPr>
          <w:p w14:paraId="1EBCA0A5" w14:textId="77777777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</w:tcPr>
          <w:p w14:paraId="456B8C38" w14:textId="7E5C747D" w:rsidR="00D36CFA" w:rsidRPr="00283726" w:rsidRDefault="00F45C32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305</w:t>
            </w:r>
          </w:p>
        </w:tc>
        <w:tc>
          <w:tcPr>
            <w:tcW w:w="162" w:type="pct"/>
          </w:tcPr>
          <w:p w14:paraId="49EF159D" w14:textId="77777777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</w:tcPr>
          <w:p w14:paraId="741CF6A2" w14:textId="76006AF8" w:rsidR="00D36CFA" w:rsidRPr="00283726" w:rsidRDefault="00D36CFA" w:rsidP="000F4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112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</w:tr>
      <w:tr w:rsidR="00D36CFA" w:rsidRPr="00283726" w14:paraId="26C75CB9" w14:textId="77777777" w:rsidTr="007F7D7C">
        <w:trPr>
          <w:trHeight w:hRule="exact" w:val="381"/>
        </w:trPr>
        <w:tc>
          <w:tcPr>
            <w:tcW w:w="2200" w:type="pct"/>
          </w:tcPr>
          <w:p w14:paraId="13DB5A27" w14:textId="77777777" w:rsidR="00D36CFA" w:rsidRPr="00283726" w:rsidRDefault="00D36CFA" w:rsidP="00D36CFA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611E468F" w14:textId="08F61E15" w:rsidR="00D36CFA" w:rsidRPr="00283726" w:rsidRDefault="009F28E3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11,8</w:t>
            </w:r>
            <w:r w:rsidR="00FA1D8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</w:p>
        </w:tc>
        <w:tc>
          <w:tcPr>
            <w:tcW w:w="146" w:type="pct"/>
          </w:tcPr>
          <w:p w14:paraId="6185C539" w14:textId="77777777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63EBFD69" w14:textId="3FFCED59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295</w:t>
            </w:r>
          </w:p>
        </w:tc>
        <w:tc>
          <w:tcPr>
            <w:tcW w:w="152" w:type="pct"/>
          </w:tcPr>
          <w:p w14:paraId="6F659FF3" w14:textId="77777777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</w:tcPr>
          <w:p w14:paraId="28B62251" w14:textId="76136B32" w:rsidR="00D36CFA" w:rsidRPr="00283726" w:rsidRDefault="00394346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-9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925</w:t>
            </w:r>
          </w:p>
        </w:tc>
        <w:tc>
          <w:tcPr>
            <w:tcW w:w="162" w:type="pct"/>
          </w:tcPr>
          <w:p w14:paraId="6E4F4CC6" w14:textId="77777777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</w:tcPr>
          <w:p w14:paraId="73412F7A" w14:textId="2103FD25" w:rsidR="00D36CFA" w:rsidRPr="00283726" w:rsidRDefault="00D36CFA" w:rsidP="000F4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5"/>
              </w:tabs>
              <w:spacing w:after="0" w:line="18" w:lineRule="atLeast"/>
              <w:ind w:left="-108" w:right="11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906</w:t>
            </w:r>
          </w:p>
        </w:tc>
      </w:tr>
    </w:tbl>
    <w:p w14:paraId="6481CFFB" w14:textId="77777777" w:rsidR="009F28E3" w:rsidRPr="00A571C2" w:rsidRDefault="009F28E3" w:rsidP="00A571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E93F7D5" w14:textId="11AEB958" w:rsidR="0080549B" w:rsidRPr="00283726" w:rsidRDefault="00056A64" w:rsidP="008E7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72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3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bookmarkStart w:id="0" w:name="_Hlk77013165"/>
      <w:r w:rsidR="00826D88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bookmarkEnd w:id="0"/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เงินให้กู้ยืมระยะสั้น</w:t>
      </w:r>
      <w:r w:rsidR="00E27868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  <w:r w:rsidR="00292FB7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D97901B" w14:textId="6B0DAD95" w:rsidR="00D00B4F" w:rsidRDefault="00D00B4F" w:rsidP="000429AC">
      <w:pPr>
        <w:pStyle w:val="BodyText2"/>
        <w:tabs>
          <w:tab w:val="left" w:pos="540"/>
          <w:tab w:val="left" w:pos="1080"/>
          <w:tab w:val="left" w:pos="1620"/>
        </w:tabs>
        <w:spacing w:line="18" w:lineRule="atLeast"/>
        <w:ind w:firstLine="72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21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310"/>
        <w:gridCol w:w="1080"/>
        <w:gridCol w:w="270"/>
        <w:gridCol w:w="1080"/>
        <w:gridCol w:w="270"/>
        <w:gridCol w:w="1206"/>
      </w:tblGrid>
      <w:tr w:rsidR="00E045F2" w:rsidRPr="00A57B00" w14:paraId="30F5460E" w14:textId="77777777" w:rsidTr="00916615">
        <w:trPr>
          <w:trHeight w:hRule="exact" w:val="331"/>
        </w:trPr>
        <w:tc>
          <w:tcPr>
            <w:tcW w:w="5310" w:type="dxa"/>
          </w:tcPr>
          <w:p w14:paraId="2FBD59FD" w14:textId="77777777" w:rsidR="00E045F2" w:rsidRPr="00A57B00" w:rsidRDefault="00E045F2" w:rsidP="008F2EE1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06" w:type="dxa"/>
            <w:gridSpan w:val="5"/>
            <w:vAlign w:val="center"/>
          </w:tcPr>
          <w:p w14:paraId="0E320BA4" w14:textId="77777777" w:rsidR="00E045F2" w:rsidRPr="00A57B00" w:rsidRDefault="00E045F2" w:rsidP="009A1A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92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045F2" w:rsidRPr="00A57B00" w14:paraId="4F3C89DF" w14:textId="77777777" w:rsidTr="00916615">
        <w:tc>
          <w:tcPr>
            <w:tcW w:w="5310" w:type="dxa"/>
          </w:tcPr>
          <w:p w14:paraId="4C8D58C2" w14:textId="77777777" w:rsidR="00E045F2" w:rsidRPr="00A57B00" w:rsidRDefault="00E045F2" w:rsidP="008F2EE1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06" w:type="dxa"/>
            <w:gridSpan w:val="5"/>
            <w:tcBorders>
              <w:bottom w:val="single" w:sz="4" w:space="0" w:color="auto"/>
            </w:tcBorders>
          </w:tcPr>
          <w:p w14:paraId="6592E3DD" w14:textId="77777777" w:rsidR="00E045F2" w:rsidRPr="00A57B00" w:rsidRDefault="00E045F2" w:rsidP="008F2EE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045F2" w:rsidRPr="00A57B00" w14:paraId="3848831A" w14:textId="77777777" w:rsidTr="00916615">
        <w:tc>
          <w:tcPr>
            <w:tcW w:w="5310" w:type="dxa"/>
          </w:tcPr>
          <w:p w14:paraId="60822220" w14:textId="77777777" w:rsidR="00E045F2" w:rsidRPr="00A57B00" w:rsidRDefault="00E045F2" w:rsidP="008F2EE1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B6417F6" w14:textId="77777777" w:rsidR="00E045F2" w:rsidRPr="00A57B00" w:rsidRDefault="00E045F2" w:rsidP="008F2EE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9F83F9D" w14:textId="77777777" w:rsidR="00E045F2" w:rsidRPr="00A57B00" w:rsidRDefault="00E045F2" w:rsidP="008F2EE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</w:tcPr>
          <w:p w14:paraId="53AD3EA1" w14:textId="77777777" w:rsidR="00E045F2" w:rsidRPr="00EE4072" w:rsidRDefault="00E045F2" w:rsidP="008F2EE1">
            <w:pPr>
              <w:ind w:left="-108" w:right="-108"/>
              <w:jc w:val="center"/>
            </w:pPr>
          </w:p>
        </w:tc>
      </w:tr>
      <w:tr w:rsidR="00D36CFA" w:rsidRPr="00A57B00" w14:paraId="4EC09E73" w14:textId="77777777" w:rsidTr="00916615">
        <w:tc>
          <w:tcPr>
            <w:tcW w:w="5310" w:type="dxa"/>
          </w:tcPr>
          <w:p w14:paraId="50DA4367" w14:textId="77777777" w:rsidR="00D36CFA" w:rsidRPr="00A57B00" w:rsidRDefault="00D36CFA" w:rsidP="00D36CFA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58A0C8" w14:textId="3D5F1B2C" w:rsidR="00D36CFA" w:rsidRPr="00A57B00" w:rsidRDefault="005E6EC5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36CF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36C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1CF4BE" w14:textId="77777777" w:rsidR="00D36CFA" w:rsidRPr="00A57B00" w:rsidRDefault="00D36CFA" w:rsidP="00D36CF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8E5FFEE" w14:textId="5D590A72" w:rsidR="00D36CFA" w:rsidRPr="00A57B00" w:rsidRDefault="005E6EC5" w:rsidP="00D36CF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36CFA"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36CFA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3A981E4F" w14:textId="77777777" w:rsidR="00D36CFA" w:rsidRPr="00A57B00" w:rsidRDefault="00D36CFA" w:rsidP="00D36CF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</w:tcPr>
          <w:p w14:paraId="78CF9629" w14:textId="77777777" w:rsidR="00D36CFA" w:rsidRPr="00A57B00" w:rsidRDefault="00D36CFA" w:rsidP="00D36CF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6CFA" w:rsidRPr="00A57B00" w14:paraId="1CDB2462" w14:textId="77777777" w:rsidTr="00916615">
        <w:tc>
          <w:tcPr>
            <w:tcW w:w="5310" w:type="dxa"/>
          </w:tcPr>
          <w:p w14:paraId="4E8B8FD9" w14:textId="77777777" w:rsidR="00D36CFA" w:rsidRPr="00A57B00" w:rsidRDefault="00D36CFA" w:rsidP="00D36CFA">
            <w:pPr>
              <w:tabs>
                <w:tab w:val="left" w:pos="342"/>
              </w:tabs>
              <w:ind w:firstLine="97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1A4B27" w14:textId="03DC47FC" w:rsidR="00D36CFA" w:rsidRPr="00A57B00" w:rsidRDefault="00D36CFA" w:rsidP="00D36CF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AC1F069" w14:textId="77777777" w:rsidR="00D36CFA" w:rsidRPr="00A57B00" w:rsidRDefault="00D36CFA" w:rsidP="00D36CF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30AC6F" w14:textId="255998AB" w:rsidR="00D36CFA" w:rsidRPr="00A57B00" w:rsidRDefault="00D36CFA" w:rsidP="00D36CF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6F53F251" w14:textId="77777777" w:rsidR="00D36CFA" w:rsidRPr="00A57B00" w:rsidRDefault="00D36CFA" w:rsidP="00D36CF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0283FF05" w14:textId="77777777" w:rsidR="00D36CFA" w:rsidRPr="00A57B00" w:rsidRDefault="00D36CFA" w:rsidP="00D36CF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D36CFA" w:rsidRPr="00A57B00" w14:paraId="6E6F6060" w14:textId="77777777" w:rsidTr="00916615">
        <w:trPr>
          <w:trHeight w:hRule="exact" w:val="432"/>
        </w:trPr>
        <w:tc>
          <w:tcPr>
            <w:tcW w:w="5310" w:type="dxa"/>
          </w:tcPr>
          <w:p w14:paraId="1E0F749C" w14:textId="77777777" w:rsidR="00D36CFA" w:rsidRPr="00A57B00" w:rsidRDefault="00D36CFA" w:rsidP="00D36CFA">
            <w:pPr>
              <w:tabs>
                <w:tab w:val="left" w:pos="342"/>
              </w:tabs>
              <w:ind w:firstLine="984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1F94735" w14:textId="0CEDEAE6" w:rsidR="00D36CFA" w:rsidRPr="00A57B00" w:rsidRDefault="00C71ECC" w:rsidP="009E0E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10,020</w:t>
            </w:r>
          </w:p>
        </w:tc>
        <w:tc>
          <w:tcPr>
            <w:tcW w:w="270" w:type="dxa"/>
          </w:tcPr>
          <w:p w14:paraId="632DA17B" w14:textId="77777777" w:rsidR="00D36CFA" w:rsidRPr="00A57B00" w:rsidRDefault="00D36CFA" w:rsidP="00D36CFA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98D4BB" w14:textId="0B3D13E7" w:rsidR="00D36CFA" w:rsidRPr="00A57B00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E045F2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876</w:t>
            </w:r>
          </w:p>
        </w:tc>
        <w:tc>
          <w:tcPr>
            <w:tcW w:w="270" w:type="dxa"/>
            <w:vAlign w:val="bottom"/>
          </w:tcPr>
          <w:p w14:paraId="4A25FD19" w14:textId="77777777" w:rsidR="00D36CFA" w:rsidRPr="00A57B00" w:rsidRDefault="00D36CFA" w:rsidP="00D36CFA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14:paraId="2E6B88E4" w14:textId="3D3BECB5" w:rsidR="00D36CFA" w:rsidRPr="00A57B00" w:rsidRDefault="00E674D8" w:rsidP="000F4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18" w:lineRule="atLeast"/>
              <w:ind w:right="-16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5,453</w:t>
            </w:r>
          </w:p>
        </w:tc>
      </w:tr>
      <w:tr w:rsidR="00D36CFA" w:rsidRPr="00A57B00" w14:paraId="02511328" w14:textId="77777777" w:rsidTr="00916615">
        <w:trPr>
          <w:trHeight w:hRule="exact" w:val="432"/>
        </w:trPr>
        <w:tc>
          <w:tcPr>
            <w:tcW w:w="5310" w:type="dxa"/>
          </w:tcPr>
          <w:p w14:paraId="41D14301" w14:textId="77777777" w:rsidR="00D36CFA" w:rsidRPr="00A57B00" w:rsidRDefault="00D36CFA" w:rsidP="00D36CFA">
            <w:pPr>
              <w:ind w:firstLine="98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4044838" w14:textId="07F9B213" w:rsidR="00D36CFA" w:rsidRPr="00A57B00" w:rsidRDefault="008C0B3B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10,020</w:t>
            </w:r>
          </w:p>
        </w:tc>
        <w:tc>
          <w:tcPr>
            <w:tcW w:w="270" w:type="dxa"/>
          </w:tcPr>
          <w:p w14:paraId="0353516F" w14:textId="77777777" w:rsidR="00D36CFA" w:rsidRPr="00A57B00" w:rsidRDefault="00D36CFA" w:rsidP="00D36CFA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E67AE92" w14:textId="4D69A612" w:rsidR="00D36CFA" w:rsidRPr="00A57B00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18" w:lineRule="atLeast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E045F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876</w:t>
            </w:r>
          </w:p>
        </w:tc>
        <w:tc>
          <w:tcPr>
            <w:tcW w:w="270" w:type="dxa"/>
            <w:vAlign w:val="bottom"/>
          </w:tcPr>
          <w:p w14:paraId="5AA0E710" w14:textId="77777777" w:rsidR="00D36CFA" w:rsidRPr="00A57B00" w:rsidRDefault="00D36CFA" w:rsidP="00D36CFA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14:paraId="69CD415A" w14:textId="0ECF95C9" w:rsidR="00D36CFA" w:rsidRPr="00A57B00" w:rsidRDefault="00E674D8" w:rsidP="008E72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18" w:lineRule="atLeast"/>
              <w:ind w:right="-1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5,453</w:t>
            </w:r>
          </w:p>
        </w:tc>
      </w:tr>
    </w:tbl>
    <w:p w14:paraId="5BAF4013" w14:textId="77777777" w:rsidR="007060F5" w:rsidRPr="00283726" w:rsidRDefault="007060F5" w:rsidP="005E44B2">
      <w:pPr>
        <w:spacing w:line="18" w:lineRule="atLeast"/>
        <w:jc w:val="thaiDistribute"/>
        <w:rPr>
          <w:rFonts w:asciiTheme="majorBidi" w:hAnsiTheme="majorBidi" w:cstheme="majorBidi"/>
          <w:sz w:val="30"/>
          <w:szCs w:val="30"/>
        </w:rPr>
      </w:pPr>
    </w:p>
    <w:p w14:paraId="39899B4D" w14:textId="23D1329C" w:rsidR="005A6EB0" w:rsidRPr="00283726" w:rsidRDefault="00056A64" w:rsidP="008E728C">
      <w:pPr>
        <w:pStyle w:val="BodyText2"/>
        <w:spacing w:line="18" w:lineRule="atLeast"/>
        <w:ind w:left="1638" w:hanging="69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5A6EB0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5A6EB0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5E6EC5" w:rsidRPr="005E6EC5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B6673D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 </w:t>
      </w:r>
      <w:r w:rsidR="0065205E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8E728C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090F05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เงินจ่าย</w:t>
      </w:r>
      <w:r w:rsidR="005A6EB0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ล่วงหน้าค่าสินค้า</w:t>
      </w:r>
    </w:p>
    <w:p w14:paraId="6F17ADDD" w14:textId="0582AA03" w:rsidR="00090F05" w:rsidRPr="00F31743" w:rsidRDefault="00090F05" w:rsidP="000429AC">
      <w:pPr>
        <w:tabs>
          <w:tab w:val="clear" w:pos="1644"/>
          <w:tab w:val="clear" w:pos="1871"/>
          <w:tab w:val="clear" w:pos="2580"/>
          <w:tab w:val="clear" w:pos="2807"/>
          <w:tab w:val="left" w:pos="540"/>
          <w:tab w:val="left" w:pos="1080"/>
          <w:tab w:val="left" w:pos="1620"/>
        </w:tabs>
        <w:ind w:left="108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2"/>
        <w:gridCol w:w="278"/>
        <w:gridCol w:w="1041"/>
        <w:gridCol w:w="236"/>
        <w:gridCol w:w="1144"/>
        <w:gridCol w:w="278"/>
        <w:gridCol w:w="1089"/>
      </w:tblGrid>
      <w:tr w:rsidR="006B2948" w:rsidRPr="00283726" w14:paraId="5563EC8D" w14:textId="77777777" w:rsidTr="00EF6069">
        <w:trPr>
          <w:trHeight w:hRule="exact" w:val="331"/>
        </w:trPr>
        <w:tc>
          <w:tcPr>
            <w:tcW w:w="2202" w:type="pct"/>
          </w:tcPr>
          <w:p w14:paraId="52748E93" w14:textId="77777777" w:rsidR="006B2948" w:rsidRPr="00283726" w:rsidRDefault="006B2948" w:rsidP="006B294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5" w:type="pct"/>
            <w:gridSpan w:val="3"/>
          </w:tcPr>
          <w:p w14:paraId="5C8E8C8F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63B3225D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pct"/>
            <w:gridSpan w:val="3"/>
          </w:tcPr>
          <w:p w14:paraId="6A3A3082" w14:textId="77777777" w:rsidR="006B2948" w:rsidRPr="00283726" w:rsidRDefault="006B2948" w:rsidP="00C051F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B2948" w:rsidRPr="00283726" w14:paraId="7C839D95" w14:textId="77777777" w:rsidTr="00EF6069">
        <w:tc>
          <w:tcPr>
            <w:tcW w:w="2202" w:type="pct"/>
          </w:tcPr>
          <w:p w14:paraId="7576CAB1" w14:textId="77777777" w:rsidR="006B2948" w:rsidRPr="00283726" w:rsidRDefault="006B2948" w:rsidP="006B294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5" w:type="pct"/>
            <w:gridSpan w:val="3"/>
            <w:tcBorders>
              <w:bottom w:val="single" w:sz="4" w:space="0" w:color="auto"/>
            </w:tcBorders>
          </w:tcPr>
          <w:p w14:paraId="694AD099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763177C9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pct"/>
            <w:gridSpan w:val="3"/>
            <w:tcBorders>
              <w:bottom w:val="single" w:sz="4" w:space="0" w:color="auto"/>
            </w:tcBorders>
          </w:tcPr>
          <w:p w14:paraId="62CD6409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6CFA" w:rsidRPr="00283726" w14:paraId="473F971A" w14:textId="77777777" w:rsidTr="00EF6069">
        <w:tc>
          <w:tcPr>
            <w:tcW w:w="2202" w:type="pct"/>
          </w:tcPr>
          <w:p w14:paraId="091CFC47" w14:textId="77777777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3806EE82" w14:textId="4762293F" w:rsidR="00D36CFA" w:rsidRPr="00283726" w:rsidRDefault="005E6EC5" w:rsidP="00D36CFA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36CF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36C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7CF8CC56" w14:textId="77777777" w:rsidR="00D36CFA" w:rsidRPr="00283726" w:rsidRDefault="00D36CFA" w:rsidP="00D36CF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6FC3FAA6" w14:textId="5EB6EBAB" w:rsidR="00D36CFA" w:rsidRPr="00283726" w:rsidRDefault="005E6EC5" w:rsidP="00D36CFA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36CFA"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36CFA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" w:type="pct"/>
          </w:tcPr>
          <w:p w14:paraId="4C739270" w14:textId="77777777" w:rsidR="00D36CFA" w:rsidRPr="00283726" w:rsidRDefault="00D36CFA" w:rsidP="00D36CF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08C5AE54" w14:textId="6F9200C2" w:rsidR="00D36CFA" w:rsidRPr="00283726" w:rsidRDefault="005E6EC5" w:rsidP="00D36CFA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36CF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36C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22BD859D" w14:textId="77777777" w:rsidR="00D36CFA" w:rsidRPr="00283726" w:rsidRDefault="00D36CFA" w:rsidP="00D36CF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5BBB9B3F" w14:textId="17176480" w:rsidR="00D36CFA" w:rsidRPr="00283726" w:rsidRDefault="005E6EC5" w:rsidP="00D36CFA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36CFA"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36CFA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36CFA" w:rsidRPr="00283726" w14:paraId="0D7CA590" w14:textId="77777777" w:rsidTr="00EF6069">
        <w:tc>
          <w:tcPr>
            <w:tcW w:w="2202" w:type="pct"/>
          </w:tcPr>
          <w:p w14:paraId="6041680B" w14:textId="77777777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48416535" w14:textId="463CB3C8" w:rsidR="00D36CFA" w:rsidRPr="00283726" w:rsidRDefault="00D36CFA" w:rsidP="00D36CFA">
            <w:pPr>
              <w:tabs>
                <w:tab w:val="clear" w:pos="907"/>
                <w:tab w:val="left" w:pos="950"/>
              </w:tabs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1" w:type="pct"/>
          </w:tcPr>
          <w:p w14:paraId="0FD47BB9" w14:textId="77777777" w:rsidR="00D36CFA" w:rsidRPr="00283726" w:rsidRDefault="00D36CFA" w:rsidP="00D36CF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659B1709" w14:textId="5805AAAB" w:rsidR="00D36CFA" w:rsidRPr="00283726" w:rsidRDefault="00D36CFA" w:rsidP="00D36CFA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8" w:type="pct"/>
          </w:tcPr>
          <w:p w14:paraId="09CFA245" w14:textId="77777777" w:rsidR="00D36CFA" w:rsidRPr="00283726" w:rsidRDefault="00D36CFA" w:rsidP="00D36CF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7D90D70D" w14:textId="7044D1AE" w:rsidR="00D36CFA" w:rsidRPr="00283726" w:rsidRDefault="00D36CFA" w:rsidP="00D36CFA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1" w:type="pct"/>
          </w:tcPr>
          <w:p w14:paraId="38971173" w14:textId="77777777" w:rsidR="00D36CFA" w:rsidRPr="00283726" w:rsidRDefault="00D36CFA" w:rsidP="00D36CF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168528D8" w14:textId="010DF097" w:rsidR="00D36CFA" w:rsidRPr="00283726" w:rsidRDefault="00D36CFA" w:rsidP="00D36CFA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36CFA" w:rsidRPr="00283726" w14:paraId="4EC7F91D" w14:textId="77777777" w:rsidTr="00EF6069">
        <w:tc>
          <w:tcPr>
            <w:tcW w:w="2202" w:type="pct"/>
          </w:tcPr>
          <w:p w14:paraId="66887876" w14:textId="77777777" w:rsidR="00D36CFA" w:rsidRPr="00283726" w:rsidRDefault="00D36CFA" w:rsidP="00D36CFA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588" w:type="pct"/>
          </w:tcPr>
          <w:p w14:paraId="1C8244E6" w14:textId="656C9E20" w:rsidR="00D36CFA" w:rsidRPr="00283726" w:rsidRDefault="00DB4B6C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43</w:t>
            </w:r>
          </w:p>
        </w:tc>
        <w:tc>
          <w:tcPr>
            <w:tcW w:w="151" w:type="pct"/>
          </w:tcPr>
          <w:p w14:paraId="4C99F2F6" w14:textId="00C5BC90" w:rsidR="00D36CFA" w:rsidRPr="00283726" w:rsidRDefault="00D36CFA" w:rsidP="00D36CFA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66" w:type="pct"/>
          </w:tcPr>
          <w:p w14:paraId="490AA52D" w14:textId="6212D35D" w:rsidR="00D36CFA" w:rsidRPr="00283726" w:rsidRDefault="00D36CFA" w:rsidP="000F4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65</w:t>
            </w:r>
          </w:p>
        </w:tc>
        <w:tc>
          <w:tcPr>
            <w:tcW w:w="128" w:type="pct"/>
          </w:tcPr>
          <w:p w14:paraId="386F9912" w14:textId="77777777" w:rsidR="00D36CFA" w:rsidRPr="00283726" w:rsidRDefault="00D36CFA" w:rsidP="00D36CFA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2" w:type="pct"/>
          </w:tcPr>
          <w:p w14:paraId="2C502CB2" w14:textId="29EC9DE7" w:rsidR="00D36CFA" w:rsidRPr="00283726" w:rsidRDefault="000104F7" w:rsidP="00533A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-129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1ACF6462" w14:textId="77777777" w:rsidR="00D36CFA" w:rsidRPr="00283726" w:rsidRDefault="00D36CFA" w:rsidP="00D36CFA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2" w:type="pct"/>
          </w:tcPr>
          <w:p w14:paraId="214AD487" w14:textId="77777777" w:rsidR="00D36CFA" w:rsidRPr="00283726" w:rsidRDefault="00D36CFA" w:rsidP="00413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right="-106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D36CFA" w:rsidRPr="00283726" w14:paraId="1DC40175" w14:textId="77777777" w:rsidTr="00EF6069">
        <w:tc>
          <w:tcPr>
            <w:tcW w:w="2202" w:type="pct"/>
          </w:tcPr>
          <w:p w14:paraId="68AC9E9B" w14:textId="77777777" w:rsidR="00D36CFA" w:rsidRPr="00283726" w:rsidRDefault="00D36CFA" w:rsidP="00D36CFA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88" w:type="pct"/>
          </w:tcPr>
          <w:p w14:paraId="414D8EAE" w14:textId="11D6E260" w:rsidR="00D36CFA" w:rsidRPr="00283726" w:rsidRDefault="00DB4B6C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883</w:t>
            </w:r>
          </w:p>
        </w:tc>
        <w:tc>
          <w:tcPr>
            <w:tcW w:w="151" w:type="pct"/>
          </w:tcPr>
          <w:p w14:paraId="5767720A" w14:textId="77777777" w:rsidR="00D36CFA" w:rsidRPr="00283726" w:rsidRDefault="00D36CFA" w:rsidP="00D36CFA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66" w:type="pct"/>
          </w:tcPr>
          <w:p w14:paraId="368ED8C1" w14:textId="37103EF2" w:rsidR="00D36CFA" w:rsidRPr="00283726" w:rsidRDefault="00D36CFA" w:rsidP="000F4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2</w:t>
            </w: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</w:rPr>
              <w:t>,</w:t>
            </w:r>
            <w:r w:rsidR="005E6EC5" w:rsidRPr="005E6EC5">
              <w:rPr>
                <w:rFonts w:asciiTheme="majorBidi" w:hAnsiTheme="majorBidi" w:cstheme="majorBidi"/>
                <w:position w:val="6"/>
                <w:sz w:val="30"/>
                <w:szCs w:val="30"/>
              </w:rPr>
              <w:t>3</w:t>
            </w: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44</w:t>
            </w:r>
          </w:p>
        </w:tc>
        <w:tc>
          <w:tcPr>
            <w:tcW w:w="128" w:type="pct"/>
          </w:tcPr>
          <w:p w14:paraId="211E25E7" w14:textId="77777777" w:rsidR="00D36CFA" w:rsidRPr="00283726" w:rsidRDefault="00D36CFA" w:rsidP="00D36CFA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2" w:type="pct"/>
          </w:tcPr>
          <w:p w14:paraId="1CA0D4D4" w14:textId="7C6A238D" w:rsidR="00D36CFA" w:rsidRPr="00283726" w:rsidRDefault="000104F7" w:rsidP="000F4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-129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1118E8C" w14:textId="77777777" w:rsidR="00D36CFA" w:rsidRPr="00283726" w:rsidRDefault="00D36CFA" w:rsidP="00D36CFA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2" w:type="pct"/>
          </w:tcPr>
          <w:p w14:paraId="79968046" w14:textId="77777777" w:rsidR="00D36CFA" w:rsidRPr="00283726" w:rsidRDefault="00D36CFA" w:rsidP="00413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right="-106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D36CFA" w:rsidRPr="00283726" w14:paraId="1C62E49F" w14:textId="77777777" w:rsidTr="00EF6069">
        <w:tc>
          <w:tcPr>
            <w:tcW w:w="2202" w:type="pct"/>
          </w:tcPr>
          <w:p w14:paraId="03789B15" w14:textId="77777777" w:rsidR="00D36CFA" w:rsidRPr="00283726" w:rsidRDefault="00D36CFA" w:rsidP="00D36CFA">
            <w:pPr>
              <w:tabs>
                <w:tab w:val="left" w:pos="176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44E2233C" w14:textId="23D11AE2" w:rsidR="00D36CFA" w:rsidRPr="00283726" w:rsidRDefault="00DB4B6C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926</w:t>
            </w:r>
          </w:p>
        </w:tc>
        <w:tc>
          <w:tcPr>
            <w:tcW w:w="151" w:type="pct"/>
          </w:tcPr>
          <w:p w14:paraId="326E8DE3" w14:textId="77777777" w:rsidR="00D36CFA" w:rsidRPr="00283726" w:rsidRDefault="00D36CFA" w:rsidP="00D36CFA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5646162E" w14:textId="50F0B9FD" w:rsidR="00D36CFA" w:rsidRPr="00283726" w:rsidRDefault="00D36CFA" w:rsidP="000F4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</w:t>
            </w:r>
            <w:r w:rsidRPr="00283726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409</w:t>
            </w:r>
          </w:p>
        </w:tc>
        <w:tc>
          <w:tcPr>
            <w:tcW w:w="128" w:type="pct"/>
          </w:tcPr>
          <w:p w14:paraId="59CDBEF2" w14:textId="77777777" w:rsidR="00D36CFA" w:rsidRPr="00283726" w:rsidRDefault="00D36CFA" w:rsidP="00D36CFA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45233AC2" w14:textId="0EE2D714" w:rsidR="00D36CFA" w:rsidRPr="00283726" w:rsidRDefault="000104F7" w:rsidP="000F4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-129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7391ED14" w14:textId="77777777" w:rsidR="00D36CFA" w:rsidRPr="00283726" w:rsidRDefault="00D36CFA" w:rsidP="00D36CFA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404118D8" w14:textId="77777777" w:rsidR="00D36CFA" w:rsidRPr="00283726" w:rsidRDefault="00D36CFA" w:rsidP="004139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1"/>
              </w:tabs>
              <w:spacing w:after="0" w:line="240" w:lineRule="auto"/>
              <w:ind w:right="-106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</w:tr>
    </w:tbl>
    <w:p w14:paraId="338DBD99" w14:textId="77777777" w:rsidR="00B75EF4" w:rsidRDefault="00B75EF4" w:rsidP="008F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line="240" w:lineRule="auto"/>
        <w:ind w:left="162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A350947" w14:textId="14B5421B" w:rsidR="000E6837" w:rsidRPr="00283726" w:rsidRDefault="00056A64" w:rsidP="008E728C">
      <w:pPr>
        <w:pStyle w:val="BodyText2"/>
        <w:spacing w:line="18" w:lineRule="atLeast"/>
        <w:ind w:left="1638" w:hanging="69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0E6837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0E6837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="000E6837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เงินปันผลค้างรับ</w:t>
      </w:r>
    </w:p>
    <w:p w14:paraId="33619B5A" w14:textId="4519B716" w:rsidR="00F8324E" w:rsidRPr="00283726" w:rsidRDefault="00F8324E" w:rsidP="00C66E63">
      <w:pPr>
        <w:pStyle w:val="BodyText2"/>
        <w:tabs>
          <w:tab w:val="left" w:pos="540"/>
          <w:tab w:val="left" w:pos="1080"/>
          <w:tab w:val="left" w:pos="1620"/>
        </w:tabs>
        <w:spacing w:line="18" w:lineRule="atLeast"/>
        <w:ind w:firstLine="72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50"/>
        <w:gridCol w:w="1082"/>
        <w:gridCol w:w="278"/>
        <w:gridCol w:w="1041"/>
        <w:gridCol w:w="236"/>
        <w:gridCol w:w="1144"/>
        <w:gridCol w:w="278"/>
        <w:gridCol w:w="1089"/>
      </w:tblGrid>
      <w:tr w:rsidR="006B2948" w:rsidRPr="00283726" w14:paraId="58F1F44D" w14:textId="77777777" w:rsidTr="00EE4072">
        <w:trPr>
          <w:tblHeader/>
        </w:trPr>
        <w:tc>
          <w:tcPr>
            <w:tcW w:w="2202" w:type="pct"/>
          </w:tcPr>
          <w:p w14:paraId="7DA002E9" w14:textId="77777777" w:rsidR="006B2948" w:rsidRPr="00283726" w:rsidRDefault="006B2948" w:rsidP="006B294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5" w:type="pct"/>
            <w:gridSpan w:val="3"/>
          </w:tcPr>
          <w:p w14:paraId="7E9C94E2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</w:tcPr>
          <w:p w14:paraId="5808A633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pct"/>
            <w:gridSpan w:val="3"/>
          </w:tcPr>
          <w:p w14:paraId="5EDCD55B" w14:textId="77777777" w:rsidR="006B2948" w:rsidRPr="00C051FB" w:rsidRDefault="006B2948" w:rsidP="00EE4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12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B2948" w:rsidRPr="00283726" w14:paraId="1BFF6FF6" w14:textId="77777777" w:rsidTr="00EE4072">
        <w:trPr>
          <w:tblHeader/>
        </w:trPr>
        <w:tc>
          <w:tcPr>
            <w:tcW w:w="2202" w:type="pct"/>
          </w:tcPr>
          <w:p w14:paraId="55360B8F" w14:textId="77777777" w:rsidR="006B2948" w:rsidRPr="00283726" w:rsidRDefault="006B2948" w:rsidP="006B294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05" w:type="pct"/>
            <w:gridSpan w:val="3"/>
            <w:tcBorders>
              <w:bottom w:val="single" w:sz="4" w:space="0" w:color="auto"/>
            </w:tcBorders>
          </w:tcPr>
          <w:p w14:paraId="156641C5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0EF5EDB9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5" w:type="pct"/>
            <w:gridSpan w:val="3"/>
            <w:tcBorders>
              <w:bottom w:val="single" w:sz="4" w:space="0" w:color="auto"/>
            </w:tcBorders>
          </w:tcPr>
          <w:p w14:paraId="0BAD8CCE" w14:textId="77777777" w:rsidR="006B2948" w:rsidRPr="00283726" w:rsidRDefault="006B2948" w:rsidP="006B29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6CFA" w:rsidRPr="00283726" w14:paraId="303E68D8" w14:textId="77777777" w:rsidTr="00EE4072">
        <w:trPr>
          <w:tblHeader/>
        </w:trPr>
        <w:tc>
          <w:tcPr>
            <w:tcW w:w="2202" w:type="pct"/>
          </w:tcPr>
          <w:p w14:paraId="7585CAF2" w14:textId="77777777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top w:val="single" w:sz="4" w:space="0" w:color="auto"/>
            </w:tcBorders>
          </w:tcPr>
          <w:p w14:paraId="28C7AB5D" w14:textId="3B00D1DF" w:rsidR="00D36CFA" w:rsidRPr="00283726" w:rsidRDefault="005E6EC5" w:rsidP="00D36CFA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36CF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36C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0F05D599" w14:textId="77777777" w:rsidR="00D36CFA" w:rsidRPr="00283726" w:rsidRDefault="00D36CFA" w:rsidP="00D36CF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</w:tcPr>
          <w:p w14:paraId="6DDFF4A5" w14:textId="36EB3F86" w:rsidR="00D36CFA" w:rsidRPr="00283726" w:rsidRDefault="005E6EC5" w:rsidP="00D36CFA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36CFA"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36CFA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8" w:type="pct"/>
          </w:tcPr>
          <w:p w14:paraId="43B94245" w14:textId="77777777" w:rsidR="00D36CFA" w:rsidRPr="00283726" w:rsidRDefault="00D36CFA" w:rsidP="00D36CF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3530334C" w14:textId="23279515" w:rsidR="00D36CFA" w:rsidRPr="00283726" w:rsidRDefault="005E6EC5" w:rsidP="00D36CFA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36CF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36C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51" w:type="pct"/>
            <w:tcBorders>
              <w:top w:val="single" w:sz="4" w:space="0" w:color="auto"/>
            </w:tcBorders>
          </w:tcPr>
          <w:p w14:paraId="152CC979" w14:textId="77777777" w:rsidR="00D36CFA" w:rsidRPr="00283726" w:rsidRDefault="00D36CFA" w:rsidP="00D36CF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7239D8C8" w14:textId="49C71C57" w:rsidR="00D36CFA" w:rsidRPr="00283726" w:rsidRDefault="005E6EC5" w:rsidP="00D36CFA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36CFA"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36CFA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36CFA" w:rsidRPr="00283726" w14:paraId="61AA4432" w14:textId="77777777" w:rsidTr="00EE4072">
        <w:trPr>
          <w:tblHeader/>
        </w:trPr>
        <w:tc>
          <w:tcPr>
            <w:tcW w:w="2202" w:type="pct"/>
          </w:tcPr>
          <w:p w14:paraId="317701E4" w14:textId="77777777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8" w:type="pct"/>
            <w:tcBorders>
              <w:bottom w:val="single" w:sz="4" w:space="0" w:color="auto"/>
            </w:tcBorders>
          </w:tcPr>
          <w:p w14:paraId="3D905348" w14:textId="734EEF22" w:rsidR="00D36CFA" w:rsidRPr="00283726" w:rsidRDefault="00D36CFA" w:rsidP="00D36CFA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1" w:type="pct"/>
          </w:tcPr>
          <w:p w14:paraId="64D7C79F" w14:textId="77777777" w:rsidR="00D36CFA" w:rsidRPr="00283726" w:rsidRDefault="00D36CFA" w:rsidP="00D36CF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</w:tcPr>
          <w:p w14:paraId="45121021" w14:textId="2832243A" w:rsidR="00D36CFA" w:rsidRPr="00283726" w:rsidRDefault="00D36CFA" w:rsidP="00D36CFA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8" w:type="pct"/>
          </w:tcPr>
          <w:p w14:paraId="61019502" w14:textId="77777777" w:rsidR="00D36CFA" w:rsidRPr="00283726" w:rsidRDefault="00D36CFA" w:rsidP="00D36CF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14BE5176" w14:textId="60A77212" w:rsidR="00D36CFA" w:rsidRPr="00283726" w:rsidRDefault="00D36CFA" w:rsidP="00D36CFA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1" w:type="pct"/>
          </w:tcPr>
          <w:p w14:paraId="6447C646" w14:textId="77777777" w:rsidR="00D36CFA" w:rsidRPr="00283726" w:rsidRDefault="00D36CFA" w:rsidP="00D36CF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308E644A" w14:textId="3A1B80EF" w:rsidR="00D36CFA" w:rsidRPr="00283726" w:rsidRDefault="00D36CFA" w:rsidP="00D36CFA">
            <w:pPr>
              <w:spacing w:line="240" w:lineRule="auto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EE4072" w:rsidRPr="00283726" w14:paraId="7D6A2C6A" w14:textId="77777777" w:rsidTr="00EE4072">
        <w:trPr>
          <w:trHeight w:hRule="exact" w:val="374"/>
        </w:trPr>
        <w:tc>
          <w:tcPr>
            <w:tcW w:w="2202" w:type="pct"/>
          </w:tcPr>
          <w:p w14:paraId="0BC67E0C" w14:textId="54A813AE" w:rsidR="00EE4072" w:rsidRPr="00283726" w:rsidRDefault="00EE4072" w:rsidP="00EE4072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8" w:type="pct"/>
          </w:tcPr>
          <w:p w14:paraId="58DE36C6" w14:textId="3540BFE1" w:rsidR="00EE4072" w:rsidRPr="00283726" w:rsidRDefault="00EE4072" w:rsidP="00EE4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5FE82E68" w14:textId="77777777" w:rsidR="00EE4072" w:rsidRPr="00283726" w:rsidRDefault="00EE4072" w:rsidP="00EE4072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66" w:type="pct"/>
          </w:tcPr>
          <w:p w14:paraId="69493BDF" w14:textId="100DEBBD" w:rsidR="00EE4072" w:rsidRPr="00283726" w:rsidRDefault="00EE4072" w:rsidP="000F4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398AD006" w14:textId="77777777" w:rsidR="00EE4072" w:rsidRPr="00283726" w:rsidRDefault="00EE4072" w:rsidP="00EE4072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2" w:type="pct"/>
          </w:tcPr>
          <w:p w14:paraId="1D5B533E" w14:textId="0D3CD297" w:rsidR="00EE4072" w:rsidRPr="00283726" w:rsidRDefault="00EE4072" w:rsidP="000F4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34</w:t>
            </w:r>
          </w:p>
        </w:tc>
        <w:tc>
          <w:tcPr>
            <w:tcW w:w="151" w:type="pct"/>
          </w:tcPr>
          <w:p w14:paraId="53953BED" w14:textId="77777777" w:rsidR="00EE4072" w:rsidRPr="00283726" w:rsidRDefault="00EE4072" w:rsidP="00EE4072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2" w:type="pct"/>
          </w:tcPr>
          <w:p w14:paraId="1F28DB1A" w14:textId="77777777" w:rsidR="00EE4072" w:rsidRPr="00283726" w:rsidRDefault="00EE4072" w:rsidP="00EE4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EE4072" w:rsidRPr="00283726" w14:paraId="0C74A919" w14:textId="77777777" w:rsidTr="00EE4072">
        <w:trPr>
          <w:trHeight w:hRule="exact" w:val="374"/>
        </w:trPr>
        <w:tc>
          <w:tcPr>
            <w:tcW w:w="2202" w:type="pct"/>
          </w:tcPr>
          <w:p w14:paraId="633BE701" w14:textId="5F93F5EF" w:rsidR="00EE4072" w:rsidRPr="00283726" w:rsidRDefault="00EE4072" w:rsidP="00EE4072">
            <w:pPr>
              <w:tabs>
                <w:tab w:val="left" w:pos="1062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88" w:type="pct"/>
          </w:tcPr>
          <w:p w14:paraId="0C19EA15" w14:textId="4A4EC92F" w:rsidR="00EE4072" w:rsidRDefault="00EE4072" w:rsidP="00EE4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253</w:t>
            </w:r>
          </w:p>
        </w:tc>
        <w:tc>
          <w:tcPr>
            <w:tcW w:w="151" w:type="pct"/>
          </w:tcPr>
          <w:p w14:paraId="5935DD80" w14:textId="77777777" w:rsidR="00EE4072" w:rsidRPr="00283726" w:rsidRDefault="00EE4072" w:rsidP="00EE4072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66" w:type="pct"/>
          </w:tcPr>
          <w:p w14:paraId="027F6859" w14:textId="4B88F77A" w:rsidR="00EE4072" w:rsidRPr="00AB2614" w:rsidRDefault="00EE4072" w:rsidP="000F4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172</w:t>
            </w:r>
          </w:p>
        </w:tc>
        <w:tc>
          <w:tcPr>
            <w:tcW w:w="128" w:type="pct"/>
          </w:tcPr>
          <w:p w14:paraId="6CD2C092" w14:textId="77777777" w:rsidR="00EE4072" w:rsidRPr="00283726" w:rsidRDefault="00EE4072" w:rsidP="00EE4072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2" w:type="pct"/>
          </w:tcPr>
          <w:p w14:paraId="6C32A19E" w14:textId="42F4191A" w:rsidR="00EE4072" w:rsidRDefault="00EE4072" w:rsidP="000F4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6D6F0FA0" w14:textId="77777777" w:rsidR="00EE4072" w:rsidRPr="00283726" w:rsidRDefault="00EE4072" w:rsidP="00EE4072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2" w:type="pct"/>
          </w:tcPr>
          <w:p w14:paraId="58B75640" w14:textId="2973C8F9" w:rsidR="00EE4072" w:rsidRPr="00283726" w:rsidRDefault="00EE4072" w:rsidP="00EE4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EE4072" w:rsidRPr="00283726" w14:paraId="5EE9B95D" w14:textId="77777777" w:rsidTr="00EE4072">
        <w:trPr>
          <w:trHeight w:hRule="exact" w:val="374"/>
        </w:trPr>
        <w:tc>
          <w:tcPr>
            <w:tcW w:w="2202" w:type="pct"/>
          </w:tcPr>
          <w:p w14:paraId="68800694" w14:textId="77777777" w:rsidR="00EE4072" w:rsidRPr="00283726" w:rsidRDefault="00EE4072" w:rsidP="00EE4072">
            <w:pPr>
              <w:tabs>
                <w:tab w:val="left" w:pos="176"/>
              </w:tabs>
              <w:spacing w:line="240" w:lineRule="auto"/>
              <w:ind w:right="-102" w:firstLine="95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8" w:type="pct"/>
            <w:tcBorders>
              <w:top w:val="single" w:sz="4" w:space="0" w:color="auto"/>
              <w:bottom w:val="double" w:sz="4" w:space="0" w:color="auto"/>
            </w:tcBorders>
          </w:tcPr>
          <w:p w14:paraId="1289577A" w14:textId="369201E2" w:rsidR="00EE4072" w:rsidRPr="00283726" w:rsidRDefault="00EE4072" w:rsidP="00EE4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253</w:t>
            </w:r>
          </w:p>
        </w:tc>
        <w:tc>
          <w:tcPr>
            <w:tcW w:w="151" w:type="pct"/>
          </w:tcPr>
          <w:p w14:paraId="39ED9287" w14:textId="77777777" w:rsidR="00EE4072" w:rsidRPr="00283726" w:rsidRDefault="00EE4072" w:rsidP="00EE4072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</w:tcPr>
          <w:p w14:paraId="6A1B0927" w14:textId="5F16FB7A" w:rsidR="00EE4072" w:rsidRPr="00283726" w:rsidRDefault="00EE4072" w:rsidP="000F4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172</w:t>
            </w:r>
          </w:p>
        </w:tc>
        <w:tc>
          <w:tcPr>
            <w:tcW w:w="128" w:type="pct"/>
          </w:tcPr>
          <w:p w14:paraId="2A3AFB48" w14:textId="77777777" w:rsidR="00EE4072" w:rsidRPr="00283726" w:rsidRDefault="00EE4072" w:rsidP="00EE4072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33C6B207" w14:textId="635B0BF6" w:rsidR="00EE4072" w:rsidRPr="00283726" w:rsidRDefault="00EE4072" w:rsidP="000F4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34</w:t>
            </w:r>
          </w:p>
        </w:tc>
        <w:tc>
          <w:tcPr>
            <w:tcW w:w="151" w:type="pct"/>
          </w:tcPr>
          <w:p w14:paraId="68A88B36" w14:textId="77777777" w:rsidR="00EE4072" w:rsidRPr="00283726" w:rsidRDefault="00EE4072" w:rsidP="00EE4072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24F17A33" w14:textId="77777777" w:rsidR="00EE4072" w:rsidRPr="00283726" w:rsidRDefault="00EE4072" w:rsidP="00EE40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-</w:t>
            </w:r>
          </w:p>
        </w:tc>
      </w:tr>
    </w:tbl>
    <w:p w14:paraId="33221D5D" w14:textId="7DC77956" w:rsidR="00AF155D" w:rsidRDefault="00A327E2" w:rsidP="008F4A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1838477D" w14:textId="40FEDB42" w:rsidR="002F5AAA" w:rsidRPr="00283726" w:rsidRDefault="00056A64" w:rsidP="002B56D2">
      <w:pPr>
        <w:pStyle w:val="BodyText2"/>
        <w:spacing w:line="18" w:lineRule="atLeast"/>
        <w:ind w:left="1638" w:hanging="69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3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6B04F0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5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เงินให้กู้ยืมระยะยาว</w:t>
      </w:r>
      <w:r w:rsidR="00DA2587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แก่กิจการที่เกี่ยวข้องกัน</w:t>
      </w:r>
    </w:p>
    <w:p w14:paraId="421B3DC8" w14:textId="289CE0E4" w:rsidR="00F6614E" w:rsidRDefault="00F6614E" w:rsidP="000429AC">
      <w:pPr>
        <w:tabs>
          <w:tab w:val="clear" w:pos="454"/>
          <w:tab w:val="left" w:pos="540"/>
          <w:tab w:val="left" w:pos="1080"/>
        </w:tabs>
        <w:ind w:left="108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25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310"/>
        <w:gridCol w:w="1107"/>
        <w:gridCol w:w="270"/>
        <w:gridCol w:w="1143"/>
        <w:gridCol w:w="270"/>
        <w:gridCol w:w="1152"/>
      </w:tblGrid>
      <w:tr w:rsidR="00726C73" w:rsidRPr="00A57B00" w14:paraId="7BBABEBF" w14:textId="77777777" w:rsidTr="00917B3B">
        <w:trPr>
          <w:trHeight w:hRule="exact" w:val="360"/>
        </w:trPr>
        <w:tc>
          <w:tcPr>
            <w:tcW w:w="5310" w:type="dxa"/>
          </w:tcPr>
          <w:p w14:paraId="49250097" w14:textId="77777777" w:rsidR="00726C73" w:rsidRPr="00A57B00" w:rsidRDefault="00726C73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2" w:type="dxa"/>
            <w:gridSpan w:val="5"/>
          </w:tcPr>
          <w:p w14:paraId="2B9484E3" w14:textId="77777777" w:rsidR="00726C73" w:rsidRPr="00A57B00" w:rsidRDefault="00726C73" w:rsidP="008F2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26C73" w:rsidRPr="00A57B00" w14:paraId="569F6212" w14:textId="77777777" w:rsidTr="00033101">
        <w:trPr>
          <w:trHeight w:hRule="exact" w:val="360"/>
        </w:trPr>
        <w:tc>
          <w:tcPr>
            <w:tcW w:w="5310" w:type="dxa"/>
          </w:tcPr>
          <w:p w14:paraId="46348DC3" w14:textId="77777777" w:rsidR="00726C73" w:rsidRPr="00A57B00" w:rsidRDefault="00726C73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42" w:type="dxa"/>
            <w:gridSpan w:val="5"/>
            <w:tcBorders>
              <w:bottom w:val="single" w:sz="4" w:space="0" w:color="auto"/>
            </w:tcBorders>
          </w:tcPr>
          <w:p w14:paraId="692F4CBA" w14:textId="77777777" w:rsidR="00726C73" w:rsidRPr="00A57B00" w:rsidRDefault="00726C73" w:rsidP="008F2EE1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726C73" w:rsidRPr="00A57B00" w14:paraId="13774E68" w14:textId="77777777" w:rsidTr="008F2EE1">
        <w:tc>
          <w:tcPr>
            <w:tcW w:w="5310" w:type="dxa"/>
          </w:tcPr>
          <w:p w14:paraId="3B8238F6" w14:textId="77777777" w:rsidR="00726C73" w:rsidRPr="00A57B00" w:rsidRDefault="00726C73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DD008D7" w14:textId="77777777" w:rsidR="00726C73" w:rsidRPr="00A57B00" w:rsidRDefault="00726C73" w:rsidP="008F2EE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0EFE0EC" w14:textId="77777777" w:rsidR="00726C73" w:rsidRPr="00A57B00" w:rsidRDefault="00726C73" w:rsidP="008F2EE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D9475C9" w14:textId="77777777" w:rsidR="00726C73" w:rsidRPr="00A57B00" w:rsidRDefault="00726C73" w:rsidP="008F2EE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6CFA" w:rsidRPr="00A57B00" w14:paraId="2A5C5657" w14:textId="77777777" w:rsidTr="008F2EE1">
        <w:tc>
          <w:tcPr>
            <w:tcW w:w="5310" w:type="dxa"/>
          </w:tcPr>
          <w:p w14:paraId="6307951A" w14:textId="77777777" w:rsidR="00D36CFA" w:rsidRPr="00A57B00" w:rsidRDefault="00D36CFA" w:rsidP="00D36CFA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14:paraId="34EFFA2C" w14:textId="55DE0227" w:rsidR="00D36CFA" w:rsidRPr="00A57B00" w:rsidRDefault="005E6EC5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36CF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36C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55D458B" w14:textId="77777777" w:rsidR="00D36CFA" w:rsidRPr="00A57B00" w:rsidRDefault="00D36CFA" w:rsidP="00D36CF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</w:tcBorders>
          </w:tcPr>
          <w:p w14:paraId="1641E45A" w14:textId="0A68FF3E" w:rsidR="00D36CFA" w:rsidRPr="00A57B00" w:rsidRDefault="005E6EC5" w:rsidP="00D36CF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36CFA"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36CFA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78E21819" w14:textId="77777777" w:rsidR="00D36CFA" w:rsidRPr="00A57B00" w:rsidRDefault="00D36CFA" w:rsidP="00D36CF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4C37B42" w14:textId="77777777" w:rsidR="00D36CFA" w:rsidRPr="00A57B00" w:rsidRDefault="00D36CFA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6CFA" w:rsidRPr="00A57B00" w14:paraId="32815E83" w14:textId="77777777" w:rsidTr="008F2EE1">
        <w:tc>
          <w:tcPr>
            <w:tcW w:w="5310" w:type="dxa"/>
          </w:tcPr>
          <w:p w14:paraId="33690665" w14:textId="77777777" w:rsidR="00D36CFA" w:rsidRPr="00A57B00" w:rsidRDefault="00D36CFA" w:rsidP="00D36CFA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14:paraId="5F2732C5" w14:textId="1A4ECC39" w:rsidR="00D36CFA" w:rsidRPr="00A57B00" w:rsidRDefault="00D36CFA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7DD3A6D9" w14:textId="77777777" w:rsidR="00D36CFA" w:rsidRPr="00A57B00" w:rsidRDefault="00D36CFA" w:rsidP="00D36CFA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3BB4D9A1" w14:textId="35537BAB" w:rsidR="00D36CFA" w:rsidRPr="00A57B00" w:rsidRDefault="00D36CFA" w:rsidP="00D36CFA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240DC6A3" w14:textId="77777777" w:rsidR="00D36CFA" w:rsidRPr="00A57B00" w:rsidRDefault="00D36CFA" w:rsidP="00D36CFA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F8A2A31" w14:textId="77777777" w:rsidR="00D36CFA" w:rsidRPr="00A57B00" w:rsidRDefault="00D36CFA" w:rsidP="00D36CF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D36CFA" w:rsidRPr="00A57B00" w14:paraId="064FB0FB" w14:textId="77777777" w:rsidTr="00937B32">
        <w:tc>
          <w:tcPr>
            <w:tcW w:w="5310" w:type="dxa"/>
          </w:tcPr>
          <w:p w14:paraId="7B7088AA" w14:textId="3BFBCEE0" w:rsidR="00D36CFA" w:rsidRPr="00A57B00" w:rsidRDefault="00D36CFA" w:rsidP="00D36CFA">
            <w:pPr>
              <w:tabs>
                <w:tab w:val="left" w:pos="342"/>
              </w:tabs>
              <w:ind w:firstLine="971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107" w:type="dxa"/>
            <w:vAlign w:val="bottom"/>
          </w:tcPr>
          <w:p w14:paraId="2737DBAB" w14:textId="565E7825" w:rsidR="00D36CFA" w:rsidRPr="000A400A" w:rsidRDefault="00067896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4F2F6FB" w14:textId="77777777" w:rsidR="00D36CFA" w:rsidRPr="00A57B00" w:rsidRDefault="00D36CFA" w:rsidP="00D36CFA">
            <w:pPr>
              <w:tabs>
                <w:tab w:val="clear" w:pos="680"/>
                <w:tab w:val="decimal" w:pos="702"/>
              </w:tabs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</w:tcPr>
          <w:p w14:paraId="17F9B614" w14:textId="5361C111" w:rsidR="00D36CFA" w:rsidRPr="000A400A" w:rsidRDefault="00D36CFA" w:rsidP="007B0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after="0" w:line="240" w:lineRule="auto"/>
              <w:ind w:left="-108" w:right="-295" w:firstLine="4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70" w:type="dxa"/>
            <w:vAlign w:val="bottom"/>
          </w:tcPr>
          <w:p w14:paraId="61CAEE43" w14:textId="77777777" w:rsidR="00D36CFA" w:rsidRPr="00A57B00" w:rsidRDefault="00D36CFA" w:rsidP="00D36CFA">
            <w:pPr>
              <w:tabs>
                <w:tab w:val="clear" w:pos="680"/>
                <w:tab w:val="decimal" w:pos="702"/>
              </w:tabs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12367BE" w14:textId="4D9692A7" w:rsidR="00D36CFA" w:rsidRPr="00937B32" w:rsidRDefault="00932807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D36CFA" w:rsidRPr="00A57B00" w14:paraId="57F9C98B" w14:textId="77777777" w:rsidTr="003A6FFE">
        <w:trPr>
          <w:trHeight w:hRule="exact" w:val="432"/>
        </w:trPr>
        <w:tc>
          <w:tcPr>
            <w:tcW w:w="5310" w:type="dxa"/>
          </w:tcPr>
          <w:p w14:paraId="281390B9" w14:textId="0E3F6476" w:rsidR="00D36CFA" w:rsidRPr="00A57B00" w:rsidRDefault="00D36CFA" w:rsidP="00D36CFA">
            <w:pPr>
              <w:tabs>
                <w:tab w:val="left" w:pos="342"/>
              </w:tabs>
              <w:ind w:firstLine="971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ส่วนที่ถึงกำหนดรับชำระภายในหนึ่งปี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A3C77A" w14:textId="01340D2B" w:rsidR="00D36CFA" w:rsidRPr="00A57B00" w:rsidRDefault="00067896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328449F" w14:textId="77777777" w:rsidR="00D36CFA" w:rsidRPr="00A57B00" w:rsidRDefault="00D36CFA" w:rsidP="00D36CFA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4ADD7588" w14:textId="6B761F1A" w:rsidR="00D36CFA" w:rsidRPr="00A57B00" w:rsidRDefault="00D36CFA" w:rsidP="007B0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0"/>
              </w:tabs>
              <w:spacing w:after="0" w:line="240" w:lineRule="auto"/>
              <w:ind w:left="-108" w:right="-295" w:firstLine="45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Align w:val="bottom"/>
          </w:tcPr>
          <w:p w14:paraId="2CF2C038" w14:textId="77777777" w:rsidR="00D36CFA" w:rsidRPr="00A57B00" w:rsidRDefault="00D36CFA" w:rsidP="00D36CFA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4E7B4" w14:textId="129834EC" w:rsidR="00D36CFA" w:rsidRPr="00937B32" w:rsidRDefault="00067896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6CFA" w:rsidRPr="00A57B00" w14:paraId="7355CD25" w14:textId="77777777" w:rsidTr="003A6FFE">
        <w:trPr>
          <w:trHeight w:hRule="exact" w:val="432"/>
        </w:trPr>
        <w:tc>
          <w:tcPr>
            <w:tcW w:w="5310" w:type="dxa"/>
          </w:tcPr>
          <w:p w14:paraId="24B5BBBB" w14:textId="67636B67" w:rsidR="00D36CFA" w:rsidRPr="00A57B00" w:rsidRDefault="00D36CFA" w:rsidP="00D36CFA">
            <w:pPr>
              <w:ind w:firstLine="9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EFAD6D" w14:textId="44E9E969" w:rsidR="00D36CFA" w:rsidRPr="00A57B00" w:rsidRDefault="00067896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7DD2D28" w14:textId="77777777" w:rsidR="00D36CFA" w:rsidRPr="00A57B00" w:rsidRDefault="00D36CFA" w:rsidP="00D36CFA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4B1A0310" w14:textId="29E9B239" w:rsidR="00D36CFA" w:rsidRPr="00A57B00" w:rsidRDefault="005E6EC5" w:rsidP="007B0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  <w:tab w:val="left" w:pos="760"/>
              </w:tabs>
              <w:spacing w:after="0" w:line="240" w:lineRule="auto"/>
              <w:ind w:left="-108" w:right="-295" w:firstLine="4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6E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D36CFA"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3FF46B1B" w14:textId="77777777" w:rsidR="00D36CFA" w:rsidRPr="00A57B00" w:rsidRDefault="00D36CFA" w:rsidP="00D36CFA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BDD309" w14:textId="557166EE" w:rsidR="00D36CFA" w:rsidRPr="00937B32" w:rsidRDefault="00932807" w:rsidP="009328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</w:tbl>
    <w:p w14:paraId="34BDE134" w14:textId="018C24C0" w:rsidR="00B87CA3" w:rsidRPr="004D6E87" w:rsidRDefault="00B87C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24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310"/>
        <w:gridCol w:w="1110"/>
        <w:gridCol w:w="266"/>
        <w:gridCol w:w="1156"/>
        <w:gridCol w:w="266"/>
        <w:gridCol w:w="1139"/>
      </w:tblGrid>
      <w:tr w:rsidR="00D31C21" w:rsidRPr="00A57B00" w14:paraId="1EAF1BCD" w14:textId="77777777" w:rsidTr="00917B3B">
        <w:trPr>
          <w:trHeight w:hRule="exact" w:val="360"/>
        </w:trPr>
        <w:tc>
          <w:tcPr>
            <w:tcW w:w="5310" w:type="dxa"/>
          </w:tcPr>
          <w:p w14:paraId="15230E11" w14:textId="77777777" w:rsidR="00D31C21" w:rsidRPr="00A57B00" w:rsidRDefault="00D31C21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37" w:type="dxa"/>
            <w:gridSpan w:val="5"/>
            <w:vAlign w:val="center"/>
          </w:tcPr>
          <w:p w14:paraId="7CDF5439" w14:textId="77777777" w:rsidR="00D31C21" w:rsidRPr="00A57B00" w:rsidRDefault="00D31C21" w:rsidP="008F2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39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31C21" w:rsidRPr="00A57B00" w14:paraId="0ED5DAEC" w14:textId="77777777" w:rsidTr="00033101">
        <w:trPr>
          <w:trHeight w:hRule="exact" w:val="360"/>
        </w:trPr>
        <w:tc>
          <w:tcPr>
            <w:tcW w:w="5310" w:type="dxa"/>
          </w:tcPr>
          <w:p w14:paraId="3ECA3C26" w14:textId="77777777" w:rsidR="00D31C21" w:rsidRPr="00A57B00" w:rsidRDefault="00D31C21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937" w:type="dxa"/>
            <w:gridSpan w:val="5"/>
            <w:tcBorders>
              <w:bottom w:val="single" w:sz="4" w:space="0" w:color="auto"/>
            </w:tcBorders>
          </w:tcPr>
          <w:p w14:paraId="6F724BE1" w14:textId="77777777" w:rsidR="00D31C21" w:rsidRPr="00A57B00" w:rsidRDefault="00D31C21" w:rsidP="00F9289F">
            <w:pPr>
              <w:tabs>
                <w:tab w:val="clear" w:pos="3742"/>
                <w:tab w:val="left" w:pos="540"/>
                <w:tab w:val="left" w:pos="3821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1C21" w:rsidRPr="00A57B00" w14:paraId="04D3A67B" w14:textId="77777777" w:rsidTr="008F2EE1">
        <w:trPr>
          <w:trHeight w:val="401"/>
        </w:trPr>
        <w:tc>
          <w:tcPr>
            <w:tcW w:w="5310" w:type="dxa"/>
          </w:tcPr>
          <w:p w14:paraId="3D3C3DAA" w14:textId="77777777" w:rsidR="00D31C21" w:rsidRPr="00A57B00" w:rsidRDefault="00D31C21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32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B1689DC" w14:textId="77777777" w:rsidR="00D31C21" w:rsidRPr="00A57B00" w:rsidRDefault="00D31C21" w:rsidP="008F2EE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3AB3945D" w14:textId="77777777" w:rsidR="00D31C21" w:rsidRPr="00A57B00" w:rsidRDefault="00D31C21" w:rsidP="008F2EE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</w:tcBorders>
          </w:tcPr>
          <w:p w14:paraId="164F8CA7" w14:textId="77777777" w:rsidR="00D31C21" w:rsidRPr="00A57B00" w:rsidRDefault="00D31C21" w:rsidP="008F2EE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6CFA" w:rsidRPr="00A57B00" w14:paraId="7C12CB14" w14:textId="77777777" w:rsidTr="008F2EE1">
        <w:trPr>
          <w:trHeight w:val="401"/>
        </w:trPr>
        <w:tc>
          <w:tcPr>
            <w:tcW w:w="5310" w:type="dxa"/>
          </w:tcPr>
          <w:p w14:paraId="46A67EEC" w14:textId="77777777" w:rsidR="00D36CFA" w:rsidRPr="00A57B00" w:rsidRDefault="00D36CFA" w:rsidP="00D36CFA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7C5FED16" w14:textId="59F70CF3" w:rsidR="00D36CFA" w:rsidRPr="00A57B00" w:rsidRDefault="005E6EC5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36CF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36C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6" w:type="dxa"/>
            <w:tcBorders>
              <w:top w:val="single" w:sz="4" w:space="0" w:color="auto"/>
            </w:tcBorders>
          </w:tcPr>
          <w:p w14:paraId="07175E88" w14:textId="77777777" w:rsidR="00D36CFA" w:rsidRPr="00A57B00" w:rsidRDefault="00D36CFA" w:rsidP="00D36CF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</w:tcBorders>
          </w:tcPr>
          <w:p w14:paraId="26922C7F" w14:textId="482B21D4" w:rsidR="00D36CFA" w:rsidRPr="00A57B00" w:rsidRDefault="005E6EC5" w:rsidP="00D36CF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36CFA"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36CFA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6" w:type="dxa"/>
          </w:tcPr>
          <w:p w14:paraId="50C1DA9A" w14:textId="77777777" w:rsidR="00D36CFA" w:rsidRPr="00A57B00" w:rsidRDefault="00D36CFA" w:rsidP="00D36CF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</w:tcPr>
          <w:p w14:paraId="37EC3750" w14:textId="77777777" w:rsidR="00D36CFA" w:rsidRPr="00A57B00" w:rsidRDefault="00D36CFA" w:rsidP="00D36CF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6CFA" w:rsidRPr="00A57B00" w14:paraId="693650A0" w14:textId="77777777" w:rsidTr="008F2EE1">
        <w:trPr>
          <w:trHeight w:val="401"/>
        </w:trPr>
        <w:tc>
          <w:tcPr>
            <w:tcW w:w="5310" w:type="dxa"/>
          </w:tcPr>
          <w:p w14:paraId="7805C85B" w14:textId="77777777" w:rsidR="00D36CFA" w:rsidRPr="00A57B00" w:rsidRDefault="00D36CFA" w:rsidP="00D36CFA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tcBorders>
              <w:bottom w:val="single" w:sz="4" w:space="0" w:color="auto"/>
            </w:tcBorders>
          </w:tcPr>
          <w:p w14:paraId="10E44246" w14:textId="47474CCD" w:rsidR="00D36CFA" w:rsidRPr="00A57B00" w:rsidRDefault="00D36CFA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6" w:type="dxa"/>
          </w:tcPr>
          <w:p w14:paraId="1FCF2A9C" w14:textId="77777777" w:rsidR="00D36CFA" w:rsidRPr="00A57B00" w:rsidRDefault="00D36CFA" w:rsidP="00D36CFA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</w:tcPr>
          <w:p w14:paraId="69A25878" w14:textId="16889442" w:rsidR="00D36CFA" w:rsidRPr="00A57B00" w:rsidRDefault="00D36CFA" w:rsidP="00D36CFA">
            <w:pPr>
              <w:spacing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6" w:type="dxa"/>
          </w:tcPr>
          <w:p w14:paraId="1428DD78" w14:textId="77777777" w:rsidR="00D36CFA" w:rsidRPr="00A57B00" w:rsidRDefault="00D36CFA" w:rsidP="00D36CF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</w:tcPr>
          <w:p w14:paraId="7EC51151" w14:textId="77777777" w:rsidR="00D36CFA" w:rsidRPr="00A57B00" w:rsidRDefault="00D36CFA" w:rsidP="00D36CF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D36CFA" w:rsidRPr="00A57B00" w14:paraId="52DB39C4" w14:textId="77777777" w:rsidTr="008F2EE1">
        <w:trPr>
          <w:trHeight w:hRule="exact" w:val="432"/>
        </w:trPr>
        <w:tc>
          <w:tcPr>
            <w:tcW w:w="5310" w:type="dxa"/>
          </w:tcPr>
          <w:p w14:paraId="63C0023C" w14:textId="77777777" w:rsidR="00D36CFA" w:rsidRPr="00A57B00" w:rsidRDefault="00D36CFA" w:rsidP="00D36CFA">
            <w:pPr>
              <w:tabs>
                <w:tab w:val="left" w:pos="342"/>
              </w:tabs>
              <w:ind w:firstLine="971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110" w:type="dxa"/>
            <w:vAlign w:val="bottom"/>
          </w:tcPr>
          <w:p w14:paraId="58229827" w14:textId="35BAA167" w:rsidR="00D36CFA" w:rsidRPr="00A57B00" w:rsidRDefault="007D65CE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1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5096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="00D5096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66" w:type="dxa"/>
            <w:vAlign w:val="bottom"/>
          </w:tcPr>
          <w:p w14:paraId="423400A3" w14:textId="77777777" w:rsidR="00D36CFA" w:rsidRPr="00A57B00" w:rsidRDefault="00D36CFA" w:rsidP="00D36CFA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vAlign w:val="bottom"/>
          </w:tcPr>
          <w:p w14:paraId="60093957" w14:textId="2352E336" w:rsidR="00D36CFA" w:rsidRPr="00A57B00" w:rsidRDefault="00D36CFA" w:rsidP="007B0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left="-108" w:right="-2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570</w:t>
            </w:r>
          </w:p>
        </w:tc>
        <w:tc>
          <w:tcPr>
            <w:tcW w:w="266" w:type="dxa"/>
            <w:vAlign w:val="bottom"/>
          </w:tcPr>
          <w:p w14:paraId="5CE9AD6C" w14:textId="77777777" w:rsidR="00D36CFA" w:rsidRPr="00A57B00" w:rsidRDefault="00D36CFA" w:rsidP="00D36CFA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bottom w:val="single" w:sz="4" w:space="0" w:color="auto"/>
            </w:tcBorders>
            <w:vAlign w:val="bottom"/>
          </w:tcPr>
          <w:p w14:paraId="0BAEFAE1" w14:textId="17690BE4" w:rsidR="00D36CFA" w:rsidRPr="00A57B00" w:rsidRDefault="00983EBD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</w:t>
            </w:r>
            <w:r w:rsidR="001952C2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</w:tr>
      <w:tr w:rsidR="00D36CFA" w:rsidRPr="00A57B00" w14:paraId="3B7F1975" w14:textId="77777777" w:rsidTr="008F2EE1">
        <w:trPr>
          <w:trHeight w:hRule="exact" w:val="432"/>
        </w:trPr>
        <w:tc>
          <w:tcPr>
            <w:tcW w:w="5310" w:type="dxa"/>
          </w:tcPr>
          <w:p w14:paraId="3F43FE9A" w14:textId="77777777" w:rsidR="00D36CFA" w:rsidRPr="00A57B00" w:rsidRDefault="00D36CFA" w:rsidP="00D36CFA">
            <w:pPr>
              <w:ind w:firstLine="97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8B3117" w14:textId="721CE175" w:rsidR="00D36CFA" w:rsidRPr="00A57B00" w:rsidRDefault="00D50961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6,678</w:t>
            </w:r>
          </w:p>
        </w:tc>
        <w:tc>
          <w:tcPr>
            <w:tcW w:w="266" w:type="dxa"/>
            <w:vAlign w:val="bottom"/>
          </w:tcPr>
          <w:p w14:paraId="2CE6FC59" w14:textId="77777777" w:rsidR="00D36CFA" w:rsidRPr="00A57B00" w:rsidRDefault="00D36CFA" w:rsidP="00D36CFA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6BB6A1" w14:textId="54C4295C" w:rsidR="00D36CFA" w:rsidRPr="00A57B00" w:rsidRDefault="00D36CFA" w:rsidP="007B0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97"/>
              </w:tabs>
              <w:spacing w:after="0" w:line="240" w:lineRule="auto"/>
              <w:ind w:left="-108" w:right="-28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570</w:t>
            </w:r>
          </w:p>
        </w:tc>
        <w:tc>
          <w:tcPr>
            <w:tcW w:w="266" w:type="dxa"/>
            <w:vAlign w:val="bottom"/>
          </w:tcPr>
          <w:p w14:paraId="2349FF3A" w14:textId="77777777" w:rsidR="00D36CFA" w:rsidRPr="00A57B00" w:rsidRDefault="00D36CFA" w:rsidP="00D36CFA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D12B82" w14:textId="63F511A0" w:rsidR="00D36CFA" w:rsidRPr="00A57B00" w:rsidRDefault="00983EBD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</w:t>
            </w:r>
            <w:r w:rsidR="001952C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</w:p>
        </w:tc>
      </w:tr>
    </w:tbl>
    <w:p w14:paraId="7B5641DE" w14:textId="77777777" w:rsidR="00CE0193" w:rsidRPr="00283726" w:rsidRDefault="00CE0193" w:rsidP="00B53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ind w:right="-198"/>
        <w:jc w:val="thaiDistribute"/>
        <w:rPr>
          <w:rFonts w:asciiTheme="majorBidi" w:hAnsiTheme="majorBidi" w:cstheme="majorBidi"/>
          <w:spacing w:val="4"/>
          <w:sz w:val="24"/>
          <w:szCs w:val="24"/>
        </w:rPr>
      </w:pPr>
    </w:p>
    <w:p w14:paraId="5B63D32A" w14:textId="60D60A07" w:rsidR="00993DA9" w:rsidRDefault="006D6120" w:rsidP="00122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11" w:right="-198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3C55F3">
        <w:rPr>
          <w:rFonts w:asciiTheme="majorBidi" w:hAnsiTheme="majorBidi" w:cstheme="majorBidi"/>
          <w:sz w:val="30"/>
          <w:szCs w:val="30"/>
        </w:rPr>
        <w:t xml:space="preserve">30 </w:t>
      </w:r>
      <w:r w:rsidR="00C50FC1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EC6016"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658E6">
        <w:rPr>
          <w:rFonts w:asciiTheme="majorBidi" w:hAnsiTheme="majorBidi" w:cstheme="majorBidi"/>
          <w:sz w:val="30"/>
          <w:szCs w:val="30"/>
        </w:rPr>
        <w:t xml:space="preserve">2565 </w:t>
      </w:r>
      <w:r w:rsidR="00A55469" w:rsidRPr="00283726">
        <w:rPr>
          <w:rFonts w:asciiTheme="majorBidi" w:hAnsiTheme="majorBidi" w:cstheme="majorBidi"/>
          <w:sz w:val="30"/>
          <w:szCs w:val="30"/>
          <w:cs/>
        </w:rPr>
        <w:t>เงินให้กู้ยืม</w:t>
      </w:r>
      <w:r w:rsidR="004F72BB" w:rsidRPr="00283726">
        <w:rPr>
          <w:rFonts w:asciiTheme="majorBidi" w:hAnsiTheme="majorBidi" w:cstheme="majorBidi"/>
          <w:sz w:val="30"/>
          <w:szCs w:val="30"/>
          <w:cs/>
        </w:rPr>
        <w:t>ดังกล่าว</w:t>
      </w:r>
      <w:r w:rsidR="00A55469" w:rsidRPr="00283726">
        <w:rPr>
          <w:rFonts w:asciiTheme="majorBidi" w:hAnsiTheme="majorBidi" w:cstheme="majorBidi"/>
          <w:sz w:val="30"/>
          <w:szCs w:val="30"/>
          <w:cs/>
        </w:rPr>
        <w:t>มีอัตราดอกเบี้ยร้อยละ</w:t>
      </w:r>
      <w:r w:rsidR="00BE051B" w:rsidRPr="00CB7A31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="007C55A0">
        <w:rPr>
          <w:rFonts w:asciiTheme="majorBidi" w:hAnsiTheme="majorBidi" w:cstheme="majorBidi"/>
          <w:sz w:val="30"/>
          <w:szCs w:val="30"/>
          <w:lang w:val="en-AU"/>
        </w:rPr>
        <w:t xml:space="preserve">4.53 </w:t>
      </w:r>
      <w:r w:rsidR="004F72BB" w:rsidRPr="00283726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7C55A0">
        <w:rPr>
          <w:rFonts w:asciiTheme="majorBidi" w:hAnsiTheme="majorBidi" w:cstheme="majorBidi"/>
          <w:sz w:val="30"/>
          <w:szCs w:val="30"/>
          <w:lang w:val="en-AU"/>
        </w:rPr>
        <w:t>5.88</w:t>
      </w:r>
      <w:r w:rsidR="000876E0">
        <w:rPr>
          <w:rFonts w:asciiTheme="majorBidi" w:hAnsiTheme="majorBidi" w:cstheme="majorBidi" w:hint="cs"/>
          <w:sz w:val="30"/>
          <w:szCs w:val="30"/>
          <w:cs/>
          <w:lang w:val="en-AU"/>
        </w:rPr>
        <w:t xml:space="preserve"> </w:t>
      </w:r>
      <w:r w:rsidR="007C55A0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="00A55469" w:rsidRPr="00283726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="00A55469" w:rsidRPr="00283726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3964C1">
        <w:rPr>
          <w:rFonts w:asciiTheme="majorBidi" w:hAnsiTheme="majorBidi" w:cstheme="majorBidi"/>
          <w:i/>
          <w:iCs/>
          <w:sz w:val="30"/>
          <w:szCs w:val="30"/>
        </w:rPr>
        <w:t xml:space="preserve">31 </w:t>
      </w:r>
      <w:r w:rsidR="002628FB" w:rsidRPr="00283726">
        <w:rPr>
          <w:rFonts w:asciiTheme="majorBidi" w:hAnsiTheme="majorBidi" w:cstheme="majorBidi"/>
          <w:i/>
          <w:iCs/>
          <w:sz w:val="30"/>
          <w:szCs w:val="30"/>
          <w:cs/>
        </w:rPr>
        <w:t>ธันวาคม</w:t>
      </w:r>
      <w:r w:rsidR="00125FC1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</w:t>
      </w:r>
      <w:r w:rsidR="001C2520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="00A55469" w:rsidRPr="00283726">
        <w:rPr>
          <w:rFonts w:asciiTheme="majorBidi" w:hAnsiTheme="majorBidi" w:cstheme="majorBidi"/>
          <w:i/>
          <w:iCs/>
          <w:sz w:val="30"/>
          <w:szCs w:val="30"/>
          <w:cs/>
        </w:rPr>
        <w:t>: ร้อยละ</w:t>
      </w:r>
      <w:r w:rsidR="007C55A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1C2520">
        <w:rPr>
          <w:rFonts w:asciiTheme="majorBidi" w:hAnsiTheme="majorBidi" w:cstheme="majorBidi"/>
          <w:i/>
          <w:iCs/>
          <w:sz w:val="30"/>
          <w:szCs w:val="30"/>
        </w:rPr>
        <w:t xml:space="preserve">2.81 </w:t>
      </w:r>
      <w:r w:rsidR="004F72BB" w:rsidRPr="002837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 </w:t>
      </w:r>
      <w:r w:rsidR="007C55A0">
        <w:rPr>
          <w:rFonts w:asciiTheme="majorBidi" w:hAnsiTheme="majorBidi" w:cstheme="majorBidi"/>
          <w:i/>
          <w:iCs/>
          <w:sz w:val="30"/>
          <w:szCs w:val="30"/>
        </w:rPr>
        <w:t xml:space="preserve">5.88 </w:t>
      </w:r>
      <w:r w:rsidR="00A55469" w:rsidRPr="00283726">
        <w:rPr>
          <w:rFonts w:asciiTheme="majorBidi" w:hAnsiTheme="majorBidi" w:cstheme="majorBidi"/>
          <w:i/>
          <w:iCs/>
          <w:sz w:val="30"/>
          <w:szCs w:val="30"/>
          <w:cs/>
        </w:rPr>
        <w:t>ต่อปี)</w:t>
      </w:r>
      <w:r w:rsidR="00A55469"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F72BB" w:rsidRPr="00283726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กลุ่มบริษัทและบริษัทคำนวณยอดเฉลี่ยจากยอดคงค้างของเงินให้กู้ยืม</w:t>
      </w:r>
      <w:r w:rsidR="00A55469" w:rsidRPr="00283726">
        <w:rPr>
          <w:rFonts w:asciiTheme="majorBidi" w:hAnsiTheme="majorBidi" w:cstheme="majorBidi"/>
          <w:sz w:val="30"/>
          <w:szCs w:val="30"/>
          <w:cs/>
        </w:rPr>
        <w:t xml:space="preserve"> ณ วันสิ้นเดือนโดยไม่รวมดอกเบี้ยค้างรับ</w:t>
      </w:r>
    </w:p>
    <w:p w14:paraId="577AE120" w14:textId="77777777" w:rsidR="002179CB" w:rsidRPr="004D6E87" w:rsidRDefault="002179CB" w:rsidP="001223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11" w:right="-198"/>
        <w:jc w:val="thaiDistribute"/>
        <w:rPr>
          <w:rFonts w:asciiTheme="majorBidi" w:hAnsiTheme="majorBidi" w:cstheme="majorBidi"/>
          <w:sz w:val="24"/>
          <w:szCs w:val="24"/>
        </w:rPr>
      </w:pPr>
    </w:p>
    <w:p w14:paraId="1F757F3E" w14:textId="66098DD2" w:rsidR="00A1783B" w:rsidRPr="00283726" w:rsidRDefault="00056A64" w:rsidP="002B56D2">
      <w:pPr>
        <w:pStyle w:val="BodyText2"/>
        <w:spacing w:line="18" w:lineRule="atLeast"/>
        <w:ind w:left="1638" w:hanging="69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6B04F0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5B6EB8">
        <w:rPr>
          <w:rFonts w:asciiTheme="majorBidi" w:hAnsiTheme="majorBidi" w:cstheme="majorBidi"/>
          <w:b/>
          <w:bCs/>
          <w:i/>
          <w:iCs/>
          <w:sz w:val="30"/>
          <w:szCs w:val="30"/>
        </w:rPr>
        <w:t>6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ab/>
        <w:t>เจ้าหนี้การค้าและเจ้าหนี้อื่น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3FBCFAF9" w14:textId="4F996003" w:rsidR="003D3212" w:rsidRPr="004D6E87" w:rsidRDefault="003D3212" w:rsidP="004A7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19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032"/>
        <w:gridCol w:w="1080"/>
        <w:gridCol w:w="289"/>
        <w:gridCol w:w="1063"/>
        <w:gridCol w:w="269"/>
        <w:gridCol w:w="1080"/>
        <w:gridCol w:w="270"/>
        <w:gridCol w:w="1115"/>
      </w:tblGrid>
      <w:tr w:rsidR="00EC6016" w:rsidRPr="00283726" w14:paraId="27D9FE84" w14:textId="77777777" w:rsidTr="00917B3B">
        <w:trPr>
          <w:trHeight w:hRule="exact" w:val="360"/>
        </w:trPr>
        <w:tc>
          <w:tcPr>
            <w:tcW w:w="2192" w:type="pct"/>
          </w:tcPr>
          <w:p w14:paraId="1C0CE626" w14:textId="77777777" w:rsidR="00EC6016" w:rsidRPr="00283726" w:rsidRDefault="00EC6016" w:rsidP="00FD513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2" w:type="pct"/>
            <w:gridSpan w:val="3"/>
          </w:tcPr>
          <w:p w14:paraId="35E60BDC" w14:textId="77777777" w:rsidR="00EC6016" w:rsidRPr="00283726" w:rsidRDefault="00EC6016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561B869" w14:textId="77777777" w:rsidR="00EC6016" w:rsidRPr="00283726" w:rsidRDefault="00EC6016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0" w:type="pct"/>
            <w:gridSpan w:val="3"/>
          </w:tcPr>
          <w:p w14:paraId="20EC648B" w14:textId="77777777" w:rsidR="00EC6016" w:rsidRPr="00283726" w:rsidRDefault="00EC6016" w:rsidP="000F42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6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C6016" w:rsidRPr="00283726" w14:paraId="3888C62D" w14:textId="77777777" w:rsidTr="00EC6016">
        <w:trPr>
          <w:trHeight w:hRule="exact" w:val="380"/>
        </w:trPr>
        <w:tc>
          <w:tcPr>
            <w:tcW w:w="2192" w:type="pct"/>
          </w:tcPr>
          <w:p w14:paraId="7105D582" w14:textId="77777777" w:rsidR="00EC6016" w:rsidRPr="00283726" w:rsidRDefault="00EC6016" w:rsidP="00FD513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22" w:type="pct"/>
            <w:gridSpan w:val="3"/>
            <w:tcBorders>
              <w:bottom w:val="single" w:sz="4" w:space="0" w:color="auto"/>
            </w:tcBorders>
          </w:tcPr>
          <w:p w14:paraId="07DCC7FA" w14:textId="77777777" w:rsidR="00EC6016" w:rsidRPr="00283726" w:rsidRDefault="00EC6016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3BF07D17" w14:textId="77777777" w:rsidR="00EC6016" w:rsidRPr="00283726" w:rsidRDefault="00EC6016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0" w:type="pct"/>
            <w:gridSpan w:val="3"/>
            <w:tcBorders>
              <w:bottom w:val="single" w:sz="4" w:space="0" w:color="auto"/>
            </w:tcBorders>
          </w:tcPr>
          <w:p w14:paraId="13FBA8D6" w14:textId="77777777" w:rsidR="00EC6016" w:rsidRPr="00283726" w:rsidRDefault="00EC6016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6CFA" w:rsidRPr="00283726" w14:paraId="7F7DE272" w14:textId="77777777" w:rsidTr="00EC6016">
        <w:trPr>
          <w:trHeight w:hRule="exact" w:val="380"/>
        </w:trPr>
        <w:tc>
          <w:tcPr>
            <w:tcW w:w="2192" w:type="pct"/>
          </w:tcPr>
          <w:p w14:paraId="40A963B2" w14:textId="77777777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3D627A22" w14:textId="359C2663" w:rsidR="00D36CFA" w:rsidRPr="00283726" w:rsidRDefault="005E6EC5" w:rsidP="00D36CF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36CF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36C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57" w:type="pct"/>
            <w:tcBorders>
              <w:top w:val="single" w:sz="4" w:space="0" w:color="auto"/>
            </w:tcBorders>
          </w:tcPr>
          <w:p w14:paraId="05F4355C" w14:textId="77777777" w:rsidR="00D36CFA" w:rsidRPr="00283726" w:rsidRDefault="00D36CFA" w:rsidP="00D36CF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04AFB715" w14:textId="4B014C51" w:rsidR="00D36CFA" w:rsidRPr="00283726" w:rsidRDefault="005E6EC5" w:rsidP="00D36CF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36CFA"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36CFA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6" w:type="pct"/>
          </w:tcPr>
          <w:p w14:paraId="640F5DFE" w14:textId="77777777" w:rsidR="00D36CFA" w:rsidRPr="00283726" w:rsidRDefault="00D36CFA" w:rsidP="00D36CF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3C95D069" w14:textId="3607954F" w:rsidR="00D36CFA" w:rsidRPr="00283726" w:rsidRDefault="005E6EC5" w:rsidP="00D36CF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36CF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36C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7" w:type="pct"/>
            <w:tcBorders>
              <w:top w:val="single" w:sz="4" w:space="0" w:color="auto"/>
            </w:tcBorders>
          </w:tcPr>
          <w:p w14:paraId="5A691EA4" w14:textId="77777777" w:rsidR="00D36CFA" w:rsidRPr="00283726" w:rsidRDefault="00D36CFA" w:rsidP="00D36CF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0DC952E5" w14:textId="48FB5D2C" w:rsidR="00D36CFA" w:rsidRPr="00283726" w:rsidRDefault="005E6EC5" w:rsidP="00D36CF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36CFA"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36CFA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36CFA" w:rsidRPr="00283726" w14:paraId="4EF1B764" w14:textId="77777777" w:rsidTr="00EC6016">
        <w:trPr>
          <w:trHeight w:hRule="exact" w:val="380"/>
        </w:trPr>
        <w:tc>
          <w:tcPr>
            <w:tcW w:w="2192" w:type="pct"/>
          </w:tcPr>
          <w:p w14:paraId="72277B2B" w14:textId="77777777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6FAD241E" w14:textId="678E4AFB" w:rsidR="00D36CFA" w:rsidRPr="00283726" w:rsidRDefault="00D36CFA" w:rsidP="00D36CF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57" w:type="pct"/>
          </w:tcPr>
          <w:p w14:paraId="604F8AB5" w14:textId="77777777" w:rsidR="00D36CFA" w:rsidRPr="00283726" w:rsidRDefault="00D36CFA" w:rsidP="00D36CF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66892CAD" w14:textId="343618C2" w:rsidR="00D36CFA" w:rsidRPr="00283726" w:rsidRDefault="00D36CFA" w:rsidP="00D36CF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6" w:type="pct"/>
          </w:tcPr>
          <w:p w14:paraId="3783CA68" w14:textId="77777777" w:rsidR="00D36CFA" w:rsidRPr="00283726" w:rsidRDefault="00D36CFA" w:rsidP="00D36CF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55F8BE4A" w14:textId="7D436ACB" w:rsidR="00D36CFA" w:rsidRPr="00283726" w:rsidRDefault="00D36CFA" w:rsidP="00D36CF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7" w:type="pct"/>
          </w:tcPr>
          <w:p w14:paraId="42A8F3CD" w14:textId="77777777" w:rsidR="00D36CFA" w:rsidRPr="00283726" w:rsidRDefault="00D36CFA" w:rsidP="00D36CF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669DCDEC" w14:textId="48B74C9C" w:rsidR="00D36CFA" w:rsidRPr="00283726" w:rsidRDefault="00D36CFA" w:rsidP="00D36CF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36CFA" w:rsidRPr="00283726" w14:paraId="1C4D0AC3" w14:textId="77777777" w:rsidTr="00EC6016">
        <w:trPr>
          <w:trHeight w:hRule="exact" w:val="380"/>
        </w:trPr>
        <w:tc>
          <w:tcPr>
            <w:tcW w:w="2192" w:type="pct"/>
          </w:tcPr>
          <w:p w14:paraId="03EEA36F" w14:textId="77777777" w:rsidR="00D36CFA" w:rsidRPr="00283726" w:rsidRDefault="00D36CFA" w:rsidP="00D36CFA">
            <w:pPr>
              <w:ind w:firstLine="957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75008D3F" w14:textId="18B7A6F0" w:rsidR="00D36CFA" w:rsidRPr="00283726" w:rsidRDefault="00C7236F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1,495</w:t>
            </w:r>
          </w:p>
        </w:tc>
        <w:tc>
          <w:tcPr>
            <w:tcW w:w="157" w:type="pct"/>
          </w:tcPr>
          <w:p w14:paraId="3137A55F" w14:textId="77777777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</w:tcBorders>
          </w:tcPr>
          <w:p w14:paraId="3ECFEE2D" w14:textId="18F8F777" w:rsidR="00D36CFA" w:rsidRPr="00283726" w:rsidRDefault="00D36CFA" w:rsidP="0027584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4</w:t>
            </w:r>
            <w:r w:rsidR="005E6EC5" w:rsidRPr="005E6EC5">
              <w:rPr>
                <w:rFonts w:asciiTheme="majorBidi" w:hAnsiTheme="majorBidi" w:cstheme="majorBidi"/>
                <w:position w:val="6"/>
                <w:sz w:val="30"/>
                <w:szCs w:val="30"/>
              </w:rPr>
              <w:t>3</w:t>
            </w: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5</w:t>
            </w:r>
          </w:p>
        </w:tc>
        <w:tc>
          <w:tcPr>
            <w:tcW w:w="146" w:type="pct"/>
          </w:tcPr>
          <w:p w14:paraId="49F104D2" w14:textId="77777777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</w:tcBorders>
          </w:tcPr>
          <w:p w14:paraId="3E52C947" w14:textId="55DA6D0E" w:rsidR="00D36CFA" w:rsidRPr="00283726" w:rsidRDefault="004D0E30" w:rsidP="007B0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173</w:t>
            </w:r>
          </w:p>
        </w:tc>
        <w:tc>
          <w:tcPr>
            <w:tcW w:w="147" w:type="pct"/>
          </w:tcPr>
          <w:p w14:paraId="09006C3B" w14:textId="77777777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7044D930" w14:textId="2D963753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79</w:t>
            </w:r>
          </w:p>
        </w:tc>
      </w:tr>
      <w:tr w:rsidR="00D36CFA" w:rsidRPr="0005399D" w14:paraId="68AAAC7F" w14:textId="77777777" w:rsidTr="00EC6016">
        <w:trPr>
          <w:trHeight w:hRule="exact" w:val="380"/>
        </w:trPr>
        <w:tc>
          <w:tcPr>
            <w:tcW w:w="2192" w:type="pct"/>
          </w:tcPr>
          <w:p w14:paraId="52A2AC49" w14:textId="77777777" w:rsidR="00D36CFA" w:rsidRPr="00283726" w:rsidRDefault="00D36CFA" w:rsidP="00D36CFA">
            <w:pPr>
              <w:ind w:right="-102" w:firstLine="957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7" w:type="pct"/>
          </w:tcPr>
          <w:p w14:paraId="45B8575E" w14:textId="588C125D" w:rsidR="00D36CFA" w:rsidRPr="00283726" w:rsidRDefault="00C7236F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57" w:type="pct"/>
          </w:tcPr>
          <w:p w14:paraId="4BFC8BBD" w14:textId="77777777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78" w:type="pct"/>
          </w:tcPr>
          <w:p w14:paraId="32899C4A" w14:textId="45FDBA48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643D996C" w14:textId="77777777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7" w:type="pct"/>
          </w:tcPr>
          <w:p w14:paraId="2A33BC92" w14:textId="4618D6F1" w:rsidR="00D36CFA" w:rsidRPr="00283726" w:rsidRDefault="00750FA3" w:rsidP="007B0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7</w:t>
            </w:r>
            <w:r w:rsidR="000D0C47">
              <w:rPr>
                <w:rFonts w:asciiTheme="majorBidi" w:hAnsiTheme="majorBidi" w:cstheme="majorBidi"/>
                <w:position w:val="6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1DD5FBF1" w14:textId="77777777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606" w:type="pct"/>
          </w:tcPr>
          <w:p w14:paraId="352F0A4B" w14:textId="3AC62E4E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72</w:t>
            </w:r>
          </w:p>
        </w:tc>
      </w:tr>
      <w:tr w:rsidR="00D36CFA" w:rsidRPr="00283726" w14:paraId="213528A3" w14:textId="77777777" w:rsidTr="00EC6016">
        <w:trPr>
          <w:trHeight w:hRule="exact" w:val="380"/>
        </w:trPr>
        <w:tc>
          <w:tcPr>
            <w:tcW w:w="2192" w:type="pct"/>
          </w:tcPr>
          <w:p w14:paraId="76A86863" w14:textId="77777777" w:rsidR="00D36CFA" w:rsidRPr="00283726" w:rsidRDefault="00D36CFA" w:rsidP="00D36CFA">
            <w:pPr>
              <w:tabs>
                <w:tab w:val="left" w:pos="176"/>
              </w:tabs>
              <w:ind w:right="-102"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บริษัทร่วมและ</w:t>
            </w:r>
            <w:r w:rsidRPr="0028372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587" w:type="pct"/>
          </w:tcPr>
          <w:p w14:paraId="718DED69" w14:textId="77777777" w:rsidR="00D36CFA" w:rsidRDefault="00C7236F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7,83</w:t>
            </w:r>
            <w:r w:rsidR="00B90D01">
              <w:rPr>
                <w:rFonts w:asciiTheme="majorBidi" w:hAnsiTheme="majorBidi" w:cstheme="majorBidi"/>
                <w:position w:val="6"/>
                <w:sz w:val="30"/>
                <w:szCs w:val="30"/>
              </w:rPr>
              <w:t>6</w:t>
            </w:r>
          </w:p>
          <w:p w14:paraId="35B99F84" w14:textId="4710FB85" w:rsidR="00B90D01" w:rsidRPr="00283726" w:rsidRDefault="00B90D01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157" w:type="pct"/>
          </w:tcPr>
          <w:p w14:paraId="2D29670B" w14:textId="77777777" w:rsidR="00D36CFA" w:rsidRPr="00283726" w:rsidRDefault="00D36CFA" w:rsidP="00D36CFA">
            <w:pPr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78" w:type="pct"/>
          </w:tcPr>
          <w:p w14:paraId="2862CD8A" w14:textId="315F6849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7</w:t>
            </w: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565</w:t>
            </w:r>
          </w:p>
        </w:tc>
        <w:tc>
          <w:tcPr>
            <w:tcW w:w="146" w:type="pct"/>
          </w:tcPr>
          <w:p w14:paraId="7173F7FA" w14:textId="77777777" w:rsidR="00D36CFA" w:rsidRPr="00283726" w:rsidRDefault="00D36CFA" w:rsidP="00D36CFA">
            <w:pPr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7" w:type="pct"/>
          </w:tcPr>
          <w:p w14:paraId="08FD31A7" w14:textId="1120F15F" w:rsidR="00D36CFA" w:rsidRPr="00283726" w:rsidRDefault="00750FA3" w:rsidP="007B0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5</w:t>
            </w:r>
          </w:p>
        </w:tc>
        <w:tc>
          <w:tcPr>
            <w:tcW w:w="147" w:type="pct"/>
          </w:tcPr>
          <w:p w14:paraId="746682A5" w14:textId="77777777" w:rsidR="00D36CFA" w:rsidRPr="00283726" w:rsidRDefault="00D36CFA" w:rsidP="00D36CFA">
            <w:pPr>
              <w:tabs>
                <w:tab w:val="clear" w:pos="680"/>
                <w:tab w:val="decimal" w:pos="685"/>
              </w:tabs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606" w:type="pct"/>
          </w:tcPr>
          <w:p w14:paraId="1BAEEFE0" w14:textId="00A92BC3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6</w:t>
            </w:r>
          </w:p>
        </w:tc>
      </w:tr>
      <w:tr w:rsidR="00D36CFA" w:rsidRPr="00283726" w14:paraId="42D7CD0F" w14:textId="77777777" w:rsidTr="00EC6016">
        <w:trPr>
          <w:trHeight w:hRule="exact" w:val="380"/>
        </w:trPr>
        <w:tc>
          <w:tcPr>
            <w:tcW w:w="2192" w:type="pct"/>
          </w:tcPr>
          <w:p w14:paraId="0F64BAE7" w14:textId="77777777" w:rsidR="00D36CFA" w:rsidRPr="00283726" w:rsidRDefault="00D36CFA" w:rsidP="00D36CFA">
            <w:pPr>
              <w:tabs>
                <w:tab w:val="left" w:pos="176"/>
              </w:tabs>
              <w:ind w:right="-102"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2662E08C" w14:textId="68CFBA9A" w:rsidR="00D36CFA" w:rsidRPr="00283726" w:rsidRDefault="00C7236F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7,743</w:t>
            </w:r>
          </w:p>
        </w:tc>
        <w:tc>
          <w:tcPr>
            <w:tcW w:w="157" w:type="pct"/>
          </w:tcPr>
          <w:p w14:paraId="3A4D3047" w14:textId="77777777" w:rsidR="00D36CFA" w:rsidRPr="00283726" w:rsidRDefault="00D36CFA" w:rsidP="00D36CFA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78" w:type="pct"/>
            <w:tcBorders>
              <w:bottom w:val="single" w:sz="4" w:space="0" w:color="auto"/>
            </w:tcBorders>
          </w:tcPr>
          <w:p w14:paraId="3E41F054" w14:textId="30164A7F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6</w:t>
            </w: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66</w:t>
            </w:r>
            <w:r w:rsidR="005E6EC5" w:rsidRPr="005E6EC5">
              <w:rPr>
                <w:rFonts w:asciiTheme="majorBidi" w:hAnsiTheme="majorBidi" w:cstheme="majorBidi"/>
                <w:position w:val="6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02ADACDF" w14:textId="77777777" w:rsidR="00D36CFA" w:rsidRPr="00283726" w:rsidRDefault="00D36CFA" w:rsidP="00D36CFA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7" w:type="pct"/>
            <w:tcBorders>
              <w:bottom w:val="single" w:sz="4" w:space="0" w:color="auto"/>
            </w:tcBorders>
          </w:tcPr>
          <w:p w14:paraId="5BCD9F22" w14:textId="206CCFAD" w:rsidR="00D36CFA" w:rsidRPr="00283726" w:rsidRDefault="00750FA3" w:rsidP="007B0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59</w:t>
            </w:r>
          </w:p>
        </w:tc>
        <w:tc>
          <w:tcPr>
            <w:tcW w:w="147" w:type="pct"/>
          </w:tcPr>
          <w:p w14:paraId="7A5EB710" w14:textId="77777777" w:rsidR="00D36CFA" w:rsidRPr="00283726" w:rsidRDefault="00D36CFA" w:rsidP="00D36CFA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1EA1DE3F" w14:textId="7C7ECDBC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108</w:t>
            </w:r>
          </w:p>
        </w:tc>
      </w:tr>
      <w:tr w:rsidR="00D36CFA" w:rsidRPr="00283726" w14:paraId="5B0C8A27" w14:textId="77777777" w:rsidTr="00EC6016">
        <w:trPr>
          <w:trHeight w:hRule="exact" w:val="380"/>
        </w:trPr>
        <w:tc>
          <w:tcPr>
            <w:tcW w:w="2192" w:type="pct"/>
          </w:tcPr>
          <w:p w14:paraId="6BE29ECD" w14:textId="77777777" w:rsidR="00D36CFA" w:rsidRPr="00283726" w:rsidRDefault="00D36CFA" w:rsidP="00D36CFA">
            <w:pPr>
              <w:tabs>
                <w:tab w:val="left" w:pos="176"/>
              </w:tabs>
              <w:ind w:right="-102"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6FF2FCF4" w14:textId="5E857FFE" w:rsidR="00D36CFA" w:rsidRPr="00283726" w:rsidRDefault="00C7236F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6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</w:t>
            </w:r>
            <w:r w:rsidR="00CB0ADC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7,07</w:t>
            </w:r>
            <w:r w:rsidR="004D2DD6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4</w:t>
            </w:r>
          </w:p>
        </w:tc>
        <w:tc>
          <w:tcPr>
            <w:tcW w:w="157" w:type="pct"/>
          </w:tcPr>
          <w:p w14:paraId="57DF1ECA" w14:textId="77777777" w:rsidR="00D36CFA" w:rsidRPr="00283726" w:rsidRDefault="00D36CFA" w:rsidP="00D36CFA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78" w:type="pct"/>
            <w:tcBorders>
              <w:top w:val="single" w:sz="4" w:space="0" w:color="auto"/>
              <w:bottom w:val="double" w:sz="4" w:space="0" w:color="auto"/>
            </w:tcBorders>
          </w:tcPr>
          <w:p w14:paraId="25AD18DB" w14:textId="1B9FF2E5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14</w:t>
            </w:r>
            <w:r w:rsidRPr="00283726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66</w:t>
            </w:r>
            <w:r w:rsidR="005E6EC5" w:rsidRPr="005E6EC5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</w:t>
            </w:r>
          </w:p>
        </w:tc>
        <w:tc>
          <w:tcPr>
            <w:tcW w:w="146" w:type="pct"/>
          </w:tcPr>
          <w:p w14:paraId="7C9F4B7E" w14:textId="77777777" w:rsidR="00D36CFA" w:rsidRPr="00283726" w:rsidRDefault="00D36CFA" w:rsidP="00D36CFA">
            <w:pPr>
              <w:tabs>
                <w:tab w:val="clear" w:pos="680"/>
                <w:tab w:val="decimal" w:pos="704"/>
                <w:tab w:val="decimal" w:pos="736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06201AFC" w14:textId="4AF0A4C8" w:rsidR="00D36CFA" w:rsidRPr="00283726" w:rsidRDefault="00CD05F7" w:rsidP="007B067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31</w:t>
            </w:r>
            <w:r w:rsidR="000D0C47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1</w:t>
            </w:r>
          </w:p>
        </w:tc>
        <w:tc>
          <w:tcPr>
            <w:tcW w:w="147" w:type="pct"/>
          </w:tcPr>
          <w:p w14:paraId="18B7F2EA" w14:textId="77777777" w:rsidR="00D36CFA" w:rsidRPr="00283726" w:rsidRDefault="00D36CFA" w:rsidP="00D36CFA">
            <w:pPr>
              <w:tabs>
                <w:tab w:val="clear" w:pos="680"/>
                <w:tab w:val="decimal" w:pos="685"/>
              </w:tabs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63EECBC7" w14:textId="24938AF6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265</w:t>
            </w:r>
          </w:p>
        </w:tc>
      </w:tr>
    </w:tbl>
    <w:p w14:paraId="0951B59E" w14:textId="70908D60" w:rsidR="00F94C6E" w:rsidRPr="00283726" w:rsidRDefault="00056A64" w:rsidP="002B56D2">
      <w:pPr>
        <w:pStyle w:val="BodyText2"/>
        <w:spacing w:line="18" w:lineRule="atLeast"/>
        <w:ind w:left="1638" w:hanging="69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3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6B04F0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0F6ED0">
        <w:rPr>
          <w:rFonts w:asciiTheme="majorBidi" w:hAnsiTheme="majorBidi" w:cstheme="majorBidi"/>
          <w:b/>
          <w:bCs/>
          <w:i/>
          <w:iCs/>
          <w:sz w:val="30"/>
          <w:szCs w:val="30"/>
        </w:rPr>
        <w:t>7</w:t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80549B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เงินกู้ยืมระยะสั้น</w:t>
      </w:r>
      <w:r w:rsidR="00A57A6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จาก</w:t>
      </w:r>
      <w:r w:rsidR="00A41006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266C701E" w14:textId="7F1039C9" w:rsidR="003D3212" w:rsidRPr="00B87CA3" w:rsidRDefault="003D3212" w:rsidP="00CA094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</w:rPr>
      </w:pPr>
    </w:p>
    <w:tbl>
      <w:tblPr>
        <w:tblW w:w="921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18"/>
        <w:gridCol w:w="1080"/>
        <w:gridCol w:w="270"/>
        <w:gridCol w:w="1170"/>
        <w:gridCol w:w="270"/>
        <w:gridCol w:w="1008"/>
      </w:tblGrid>
      <w:tr w:rsidR="00B75A30" w:rsidRPr="00A57B00" w14:paraId="6ECAAF83" w14:textId="77777777" w:rsidTr="009132E3">
        <w:trPr>
          <w:trHeight w:hRule="exact" w:val="360"/>
        </w:trPr>
        <w:tc>
          <w:tcPr>
            <w:tcW w:w="5418" w:type="dxa"/>
          </w:tcPr>
          <w:p w14:paraId="2EDF52D3" w14:textId="77777777" w:rsidR="00B75A30" w:rsidRPr="00A57B00" w:rsidRDefault="00B75A30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98" w:type="dxa"/>
            <w:gridSpan w:val="5"/>
          </w:tcPr>
          <w:p w14:paraId="4879414B" w14:textId="77777777" w:rsidR="00B75A30" w:rsidRPr="0072628D" w:rsidRDefault="00B75A30" w:rsidP="007262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B75A30" w:rsidRPr="00A57B00" w14:paraId="09C9B39C" w14:textId="77777777" w:rsidTr="009132E3">
        <w:trPr>
          <w:trHeight w:hRule="exact" w:val="432"/>
        </w:trPr>
        <w:tc>
          <w:tcPr>
            <w:tcW w:w="5418" w:type="dxa"/>
          </w:tcPr>
          <w:p w14:paraId="70BC298D" w14:textId="77777777" w:rsidR="00B75A30" w:rsidRPr="00A57B00" w:rsidRDefault="00B75A30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98" w:type="dxa"/>
            <w:gridSpan w:val="5"/>
          </w:tcPr>
          <w:p w14:paraId="7D92F4E3" w14:textId="6335C68C" w:rsidR="00B75A30" w:rsidRPr="00A57B00" w:rsidRDefault="00B75A30" w:rsidP="008F2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75A30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75A30" w:rsidRPr="00A57B00" w14:paraId="651A8EF7" w14:textId="77777777" w:rsidTr="009132E3">
        <w:trPr>
          <w:trHeight w:hRule="exact" w:val="432"/>
        </w:trPr>
        <w:tc>
          <w:tcPr>
            <w:tcW w:w="5418" w:type="dxa"/>
          </w:tcPr>
          <w:p w14:paraId="19FC26FD" w14:textId="77777777" w:rsidR="00B75A30" w:rsidRPr="00A57B00" w:rsidRDefault="00B75A30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</w:tcBorders>
          </w:tcPr>
          <w:p w14:paraId="79707E0A" w14:textId="77777777" w:rsidR="00B75A30" w:rsidRPr="00A57B00" w:rsidRDefault="00B75A30" w:rsidP="008F2EE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6BA0466F" w14:textId="77777777" w:rsidR="00B75A30" w:rsidRPr="00A57B00" w:rsidRDefault="00B75A30" w:rsidP="008F2EE1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BAF373" w14:textId="77777777" w:rsidR="00B75A30" w:rsidRPr="00A57B00" w:rsidRDefault="00B75A30" w:rsidP="008F2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6CFA" w:rsidRPr="00A57B00" w14:paraId="68E934FF" w14:textId="77777777" w:rsidTr="009132E3">
        <w:trPr>
          <w:trHeight w:hRule="exact" w:val="432"/>
        </w:trPr>
        <w:tc>
          <w:tcPr>
            <w:tcW w:w="5418" w:type="dxa"/>
          </w:tcPr>
          <w:p w14:paraId="46EB943D" w14:textId="77777777" w:rsidR="00D36CFA" w:rsidRPr="00A57B00" w:rsidRDefault="00D36CFA" w:rsidP="00D36CFA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6A2C153" w14:textId="4A21C77C" w:rsidR="00D36CFA" w:rsidRPr="00A57B00" w:rsidRDefault="005E6EC5" w:rsidP="00D36CF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36CF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36C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CDF6CD6" w14:textId="77777777" w:rsidR="00D36CFA" w:rsidRPr="00A57B00" w:rsidRDefault="00D36CFA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5F25DB" w14:textId="3C8F1473" w:rsidR="00D36CFA" w:rsidRPr="00A57B00" w:rsidRDefault="005E6EC5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36CFA"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36CFA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773C33C6" w14:textId="77777777" w:rsidR="00D36CFA" w:rsidRPr="00A57B00" w:rsidRDefault="00D36CFA" w:rsidP="00D36CF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B9B1E60" w14:textId="77777777" w:rsidR="00D36CFA" w:rsidRPr="00A57B00" w:rsidRDefault="00D36CFA" w:rsidP="00D36CF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6CFA" w:rsidRPr="00A57B00" w14:paraId="1C3750A8" w14:textId="77777777" w:rsidTr="009132E3">
        <w:trPr>
          <w:trHeight w:hRule="exact" w:val="432"/>
        </w:trPr>
        <w:tc>
          <w:tcPr>
            <w:tcW w:w="5418" w:type="dxa"/>
          </w:tcPr>
          <w:p w14:paraId="55A2F899" w14:textId="77777777" w:rsidR="00D36CFA" w:rsidRPr="00A57B00" w:rsidRDefault="00D36CFA" w:rsidP="00D36CFA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27D6E1" w14:textId="61506B01" w:rsidR="00D36CFA" w:rsidRPr="00A57B00" w:rsidRDefault="00D36CFA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5B6B52A6" w14:textId="77777777" w:rsidR="00D36CFA" w:rsidRPr="00A57B00" w:rsidRDefault="00D36CFA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4E8D23" w14:textId="5C1ECE2B" w:rsidR="00D36CFA" w:rsidRPr="00A57B00" w:rsidRDefault="00D36CFA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3894198" w14:textId="77777777" w:rsidR="00D36CFA" w:rsidRPr="00A57B00" w:rsidRDefault="00D36CFA" w:rsidP="00D36CF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3A641CF" w14:textId="77777777" w:rsidR="00D36CFA" w:rsidRPr="00A57B00" w:rsidRDefault="00D36CFA" w:rsidP="00D36CF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D36CFA" w:rsidRPr="00A57B00" w14:paraId="7D678A72" w14:textId="77777777" w:rsidTr="009132E3">
        <w:trPr>
          <w:trHeight w:hRule="exact" w:val="432"/>
        </w:trPr>
        <w:tc>
          <w:tcPr>
            <w:tcW w:w="5418" w:type="dxa"/>
          </w:tcPr>
          <w:p w14:paraId="64E3D093" w14:textId="017495DD" w:rsidR="00D36CFA" w:rsidRPr="00A57B00" w:rsidRDefault="00D36CFA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70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C5779D" w14:textId="5802EDD2" w:rsidR="00D36CFA" w:rsidRPr="00283726" w:rsidRDefault="00B93C8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1,054</w:t>
            </w:r>
          </w:p>
        </w:tc>
        <w:tc>
          <w:tcPr>
            <w:tcW w:w="270" w:type="dxa"/>
          </w:tcPr>
          <w:p w14:paraId="3C8A7E34" w14:textId="77777777" w:rsidR="00D36CFA" w:rsidRPr="00A57B00" w:rsidRDefault="00D36CFA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8186543" w14:textId="04B2A670" w:rsidR="00D36CFA" w:rsidRPr="000A400A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E6EC5"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AF1830C" w14:textId="77777777" w:rsidR="00D36CFA" w:rsidRPr="00A57B00" w:rsidRDefault="00D36CFA" w:rsidP="00D36CF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14:paraId="2E3D36AE" w14:textId="698CBB10" w:rsidR="00D36CFA" w:rsidRPr="00A57B00" w:rsidRDefault="002B26BC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921</w:t>
            </w:r>
          </w:p>
        </w:tc>
      </w:tr>
      <w:tr w:rsidR="00D36CFA" w:rsidRPr="00A57B00" w14:paraId="2453359F" w14:textId="77777777" w:rsidTr="009132E3">
        <w:trPr>
          <w:trHeight w:hRule="exact" w:val="432"/>
        </w:trPr>
        <w:tc>
          <w:tcPr>
            <w:tcW w:w="5418" w:type="dxa"/>
          </w:tcPr>
          <w:p w14:paraId="111E0830" w14:textId="7ECC271D" w:rsidR="00D36CFA" w:rsidRPr="00A57B00" w:rsidRDefault="00D36CFA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70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2CD408" w14:textId="2A03B0B3" w:rsidR="00D36CFA" w:rsidRPr="00A57B00" w:rsidRDefault="00B93C8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1,012</w:t>
            </w:r>
          </w:p>
        </w:tc>
        <w:tc>
          <w:tcPr>
            <w:tcW w:w="270" w:type="dxa"/>
          </w:tcPr>
          <w:p w14:paraId="7ACF1264" w14:textId="77777777" w:rsidR="00D36CFA" w:rsidRPr="00A57B00" w:rsidRDefault="00D36CFA" w:rsidP="00D36CFA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017E36" w14:textId="67A45582" w:rsidR="00D36CFA" w:rsidRPr="00A57B00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619</w:t>
            </w:r>
          </w:p>
        </w:tc>
        <w:tc>
          <w:tcPr>
            <w:tcW w:w="270" w:type="dxa"/>
            <w:vAlign w:val="bottom"/>
          </w:tcPr>
          <w:p w14:paraId="5553CF6F" w14:textId="77777777" w:rsidR="00D36CFA" w:rsidRPr="00A57B00" w:rsidRDefault="00D36CFA" w:rsidP="00D36CFA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0B49ABDF" w14:textId="2D1D43D5" w:rsidR="00D36CFA" w:rsidRPr="00A57B00" w:rsidRDefault="008B3305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2B26BC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</w:tr>
      <w:tr w:rsidR="00D36CFA" w:rsidRPr="00A57B00" w14:paraId="7ECFDEBB" w14:textId="77777777" w:rsidTr="009132E3">
        <w:trPr>
          <w:trHeight w:hRule="exact" w:val="432"/>
        </w:trPr>
        <w:tc>
          <w:tcPr>
            <w:tcW w:w="5418" w:type="dxa"/>
          </w:tcPr>
          <w:p w14:paraId="273CE3AA" w14:textId="77777777" w:rsidR="00D36CFA" w:rsidRPr="00A57B00" w:rsidRDefault="00D36CFA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F6AE7F" w14:textId="7D3F48A6" w:rsidR="00D36CFA" w:rsidRPr="00A57B00" w:rsidRDefault="00B93C8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2,066</w:t>
            </w:r>
          </w:p>
        </w:tc>
        <w:tc>
          <w:tcPr>
            <w:tcW w:w="270" w:type="dxa"/>
          </w:tcPr>
          <w:p w14:paraId="439131C0" w14:textId="77777777" w:rsidR="00D36CFA" w:rsidRPr="00A57B00" w:rsidRDefault="00D36CFA" w:rsidP="00D36CFA">
            <w:pPr>
              <w:tabs>
                <w:tab w:val="decimal" w:pos="864"/>
              </w:tabs>
              <w:spacing w:before="100" w:beforeAutospacing="1" w:after="100" w:afterAutospacing="1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42E7701" w14:textId="34ADE4CE" w:rsidR="00D36CFA" w:rsidRPr="00A57B00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456</w:t>
            </w:r>
          </w:p>
        </w:tc>
        <w:tc>
          <w:tcPr>
            <w:tcW w:w="270" w:type="dxa"/>
            <w:vAlign w:val="bottom"/>
          </w:tcPr>
          <w:p w14:paraId="75983C8C" w14:textId="77777777" w:rsidR="00D36CFA" w:rsidRPr="00A57B00" w:rsidRDefault="00D36CFA" w:rsidP="00D36CFA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57C93B" w14:textId="69FCFE3C" w:rsidR="00D36CFA" w:rsidRPr="00A57B00" w:rsidRDefault="008B3305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9C332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896</w:t>
            </w:r>
          </w:p>
        </w:tc>
      </w:tr>
    </w:tbl>
    <w:p w14:paraId="5DDB54C1" w14:textId="77777777" w:rsidR="00B75A30" w:rsidRPr="006D53CC" w:rsidRDefault="00B75A30" w:rsidP="00CA094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21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5418"/>
        <w:gridCol w:w="1080"/>
        <w:gridCol w:w="270"/>
        <w:gridCol w:w="1170"/>
        <w:gridCol w:w="270"/>
        <w:gridCol w:w="1008"/>
      </w:tblGrid>
      <w:tr w:rsidR="00605360" w:rsidRPr="00A57B00" w14:paraId="16A152DD" w14:textId="77777777" w:rsidTr="009132E3">
        <w:trPr>
          <w:trHeight w:hRule="exact" w:val="360"/>
        </w:trPr>
        <w:tc>
          <w:tcPr>
            <w:tcW w:w="5418" w:type="dxa"/>
          </w:tcPr>
          <w:p w14:paraId="6381529A" w14:textId="77777777" w:rsidR="00605360" w:rsidRPr="00A57B00" w:rsidRDefault="00605360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98" w:type="dxa"/>
            <w:gridSpan w:val="5"/>
          </w:tcPr>
          <w:p w14:paraId="734AC62B" w14:textId="77777777" w:rsidR="00605360" w:rsidRPr="00A57B00" w:rsidRDefault="00605360" w:rsidP="008F2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2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A57B0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05360" w:rsidRPr="00A57B00" w14:paraId="5B14936C" w14:textId="77777777" w:rsidTr="009132E3">
        <w:trPr>
          <w:trHeight w:hRule="exact" w:val="432"/>
        </w:trPr>
        <w:tc>
          <w:tcPr>
            <w:tcW w:w="5418" w:type="dxa"/>
          </w:tcPr>
          <w:p w14:paraId="45F4A9D9" w14:textId="77777777" w:rsidR="00605360" w:rsidRPr="00A57B00" w:rsidRDefault="00605360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798" w:type="dxa"/>
            <w:gridSpan w:val="5"/>
          </w:tcPr>
          <w:p w14:paraId="5624C133" w14:textId="77777777" w:rsidR="00605360" w:rsidRPr="00A57B00" w:rsidRDefault="00605360" w:rsidP="008F2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5360" w:rsidRPr="00A57B00" w14:paraId="4F151EF2" w14:textId="77777777" w:rsidTr="009132E3">
        <w:trPr>
          <w:trHeight w:hRule="exact" w:val="432"/>
        </w:trPr>
        <w:tc>
          <w:tcPr>
            <w:tcW w:w="5418" w:type="dxa"/>
          </w:tcPr>
          <w:p w14:paraId="3F688487" w14:textId="77777777" w:rsidR="00605360" w:rsidRPr="00A57B00" w:rsidRDefault="00605360" w:rsidP="008F2EE1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</w:tcBorders>
          </w:tcPr>
          <w:p w14:paraId="27B11745" w14:textId="77777777" w:rsidR="00605360" w:rsidRPr="00A57B00" w:rsidRDefault="00605360" w:rsidP="008F2EE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4FD67EF1" w14:textId="77777777" w:rsidR="00605360" w:rsidRPr="00A57B00" w:rsidRDefault="00605360" w:rsidP="008F2EE1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D0CB53" w14:textId="77777777" w:rsidR="00605360" w:rsidRPr="00A57B00" w:rsidRDefault="00605360" w:rsidP="008F2E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36CFA" w:rsidRPr="00A57B00" w14:paraId="77A2E572" w14:textId="77777777" w:rsidTr="009132E3">
        <w:trPr>
          <w:trHeight w:hRule="exact" w:val="432"/>
        </w:trPr>
        <w:tc>
          <w:tcPr>
            <w:tcW w:w="5418" w:type="dxa"/>
          </w:tcPr>
          <w:p w14:paraId="7851040D" w14:textId="77777777" w:rsidR="00D36CFA" w:rsidRPr="00A57B00" w:rsidRDefault="00D36CFA" w:rsidP="00D36CFA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7155444" w14:textId="4567EEE5" w:rsidR="00D36CFA" w:rsidRPr="00A57B00" w:rsidRDefault="005E6EC5" w:rsidP="00D36CF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36CF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36C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84EA41F" w14:textId="77777777" w:rsidR="00D36CFA" w:rsidRPr="00A57B00" w:rsidRDefault="00D36CFA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BFB16EC" w14:textId="44F9D790" w:rsidR="00D36CFA" w:rsidRPr="00A57B00" w:rsidRDefault="005E6EC5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36CFA"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36CFA"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5AAB3785" w14:textId="77777777" w:rsidR="00D36CFA" w:rsidRPr="00A57B00" w:rsidRDefault="00D36CFA" w:rsidP="00D36CF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757DD6B5" w14:textId="77777777" w:rsidR="00D36CFA" w:rsidRPr="00A57B00" w:rsidRDefault="00D36CFA" w:rsidP="00D36CF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6CFA" w:rsidRPr="00A57B00" w14:paraId="407E2D48" w14:textId="77777777" w:rsidTr="009132E3">
        <w:trPr>
          <w:trHeight w:hRule="exact" w:val="432"/>
        </w:trPr>
        <w:tc>
          <w:tcPr>
            <w:tcW w:w="5418" w:type="dxa"/>
          </w:tcPr>
          <w:p w14:paraId="3F4944D2" w14:textId="77777777" w:rsidR="00D36CFA" w:rsidRPr="00A57B00" w:rsidRDefault="00D36CFA" w:rsidP="00D36CFA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8E1F03F" w14:textId="02FC5109" w:rsidR="00D36CFA" w:rsidRPr="00A57B00" w:rsidRDefault="00D36CFA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ECA976D" w14:textId="77777777" w:rsidR="00D36CFA" w:rsidRPr="00A57B00" w:rsidRDefault="00D36CFA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D1FF1DD" w14:textId="7DE4DE17" w:rsidR="00D36CFA" w:rsidRPr="00A57B00" w:rsidRDefault="00D36CFA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1D8E66C8" w14:textId="77777777" w:rsidR="00D36CFA" w:rsidRPr="00A57B00" w:rsidRDefault="00D36CFA" w:rsidP="00D36CF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14:paraId="7B09C2AC" w14:textId="77777777" w:rsidR="00D36CFA" w:rsidRPr="00A57B00" w:rsidRDefault="00D36CFA" w:rsidP="00D36CF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D36CFA" w:rsidRPr="00A57B00" w14:paraId="3165D8C3" w14:textId="77777777" w:rsidTr="009132E3">
        <w:trPr>
          <w:trHeight w:hRule="exact" w:val="432"/>
        </w:trPr>
        <w:tc>
          <w:tcPr>
            <w:tcW w:w="5418" w:type="dxa"/>
          </w:tcPr>
          <w:p w14:paraId="439BF31B" w14:textId="77777777" w:rsidR="00D36CFA" w:rsidRPr="00A57B00" w:rsidRDefault="00D36CFA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70"/>
              <w:rPr>
                <w:rFonts w:asciiTheme="majorBidi" w:hAnsiTheme="majorBidi" w:cstheme="majorBidi"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0CA2561" w14:textId="44E55926" w:rsidR="00D36CFA" w:rsidRPr="00A57B00" w:rsidRDefault="00421D9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14,400</w:t>
            </w:r>
          </w:p>
        </w:tc>
        <w:tc>
          <w:tcPr>
            <w:tcW w:w="270" w:type="dxa"/>
          </w:tcPr>
          <w:p w14:paraId="7608DA85" w14:textId="77777777" w:rsidR="00D36CFA" w:rsidRPr="00A57B00" w:rsidRDefault="00D36CFA" w:rsidP="00D36CFA">
            <w:pPr>
              <w:spacing w:before="100" w:beforeAutospacing="1" w:after="100" w:afterAutospacing="1" w:line="18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CB409D1" w14:textId="46DE14DA" w:rsidR="00D36CFA" w:rsidRPr="00A57B00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1E9672D" w14:textId="77777777" w:rsidR="00D36CFA" w:rsidRPr="00A57B00" w:rsidRDefault="00D36CFA" w:rsidP="00D36CFA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7F16D" w14:textId="1A7A0A61" w:rsidR="00D36CFA" w:rsidRPr="00A57B00" w:rsidRDefault="00981582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8,833</w:t>
            </w:r>
          </w:p>
        </w:tc>
      </w:tr>
      <w:tr w:rsidR="00D36CFA" w:rsidRPr="00A57B00" w14:paraId="49948787" w14:textId="77777777" w:rsidTr="009132E3">
        <w:trPr>
          <w:trHeight w:hRule="exact" w:val="432"/>
        </w:trPr>
        <w:tc>
          <w:tcPr>
            <w:tcW w:w="5418" w:type="dxa"/>
          </w:tcPr>
          <w:p w14:paraId="2B39757A" w14:textId="77777777" w:rsidR="00D36CFA" w:rsidRPr="00A57B00" w:rsidRDefault="00D36CFA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7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57B0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5C8B7B" w14:textId="62D1992C" w:rsidR="00D36CFA" w:rsidRPr="00A57B00" w:rsidRDefault="00421D9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14,400</w:t>
            </w:r>
          </w:p>
        </w:tc>
        <w:tc>
          <w:tcPr>
            <w:tcW w:w="270" w:type="dxa"/>
          </w:tcPr>
          <w:p w14:paraId="375FD66F" w14:textId="77777777" w:rsidR="00D36CFA" w:rsidRPr="00A57B00" w:rsidRDefault="00D36CFA" w:rsidP="00D36CFA">
            <w:pPr>
              <w:tabs>
                <w:tab w:val="decimal" w:pos="864"/>
              </w:tabs>
              <w:spacing w:before="100" w:beforeAutospacing="1" w:after="100" w:afterAutospacing="1"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2B2379D" w14:textId="42E71F63" w:rsidR="00D36CFA" w:rsidRPr="00A57B00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A0C7354" w14:textId="77777777" w:rsidR="00D36CFA" w:rsidRPr="00A57B00" w:rsidRDefault="00D36CFA" w:rsidP="00D36CFA">
            <w:pPr>
              <w:tabs>
                <w:tab w:val="decimal" w:pos="864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B12992" w14:textId="3795A82A" w:rsidR="00D36CFA" w:rsidRPr="00A57B00" w:rsidRDefault="00981582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7"/>
              </w:tabs>
              <w:spacing w:after="0" w:line="240" w:lineRule="auto"/>
              <w:ind w:left="-108" w:right="-9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8,833</w:t>
            </w:r>
          </w:p>
        </w:tc>
      </w:tr>
    </w:tbl>
    <w:p w14:paraId="7A97DBFC" w14:textId="77777777" w:rsidR="00B75A30" w:rsidRPr="006D53CC" w:rsidRDefault="00B75A30" w:rsidP="00CA094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b/>
          <w:bCs/>
          <w:sz w:val="20"/>
          <w:szCs w:val="20"/>
        </w:rPr>
      </w:pPr>
    </w:p>
    <w:p w14:paraId="2322B543" w14:textId="255705E1" w:rsidR="00993DA9" w:rsidRPr="00283726" w:rsidRDefault="00A6212E" w:rsidP="001E6AB9">
      <w:pPr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right="-234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="005D05AA">
        <w:rPr>
          <w:rFonts w:asciiTheme="majorBidi" w:hAnsiTheme="majorBidi" w:cstheme="majorBidi"/>
          <w:sz w:val="30"/>
          <w:szCs w:val="30"/>
        </w:rPr>
        <w:t xml:space="preserve"> </w:t>
      </w:r>
      <w:r w:rsidR="00A7048A">
        <w:rPr>
          <w:rFonts w:asciiTheme="majorBidi" w:hAnsiTheme="majorBidi" w:cstheme="majorBidi"/>
          <w:sz w:val="30"/>
          <w:szCs w:val="30"/>
        </w:rPr>
        <w:t>30</w:t>
      </w:r>
      <w:r w:rsidR="00A06ED6">
        <w:rPr>
          <w:rFonts w:asciiTheme="majorBidi" w:hAnsiTheme="majorBidi" w:cstheme="majorBidi"/>
          <w:sz w:val="30"/>
          <w:szCs w:val="30"/>
        </w:rPr>
        <w:t xml:space="preserve"> </w:t>
      </w:r>
      <w:r w:rsidR="00821148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A7310C"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D03DE">
        <w:rPr>
          <w:rFonts w:asciiTheme="majorBidi" w:hAnsiTheme="majorBidi" w:cstheme="majorBidi"/>
          <w:sz w:val="30"/>
          <w:szCs w:val="30"/>
        </w:rPr>
        <w:t>2</w:t>
      </w:r>
      <w:r w:rsidR="00807CCB">
        <w:rPr>
          <w:rFonts w:asciiTheme="majorBidi" w:hAnsiTheme="majorBidi" w:cstheme="majorBidi"/>
          <w:sz w:val="30"/>
          <w:szCs w:val="30"/>
        </w:rPr>
        <w:t xml:space="preserve">565 </w:t>
      </w:r>
      <w:r w:rsidR="00F33C63" w:rsidRPr="00283726">
        <w:rPr>
          <w:rFonts w:asciiTheme="majorBidi" w:hAnsiTheme="majorBidi" w:cstheme="majorBidi"/>
          <w:sz w:val="30"/>
          <w:szCs w:val="30"/>
          <w:cs/>
        </w:rPr>
        <w:t>เงินกู้ยืม</w:t>
      </w:r>
      <w:r w:rsidR="00AA2E4D" w:rsidRPr="00283726">
        <w:rPr>
          <w:rFonts w:asciiTheme="majorBidi" w:hAnsiTheme="majorBidi" w:cstheme="majorBidi"/>
          <w:sz w:val="30"/>
          <w:szCs w:val="30"/>
          <w:cs/>
        </w:rPr>
        <w:t xml:space="preserve">ดังกล่าวมีอัตราดอกเบี้ยร้อยละ </w:t>
      </w:r>
      <w:r w:rsidR="00A06ED6">
        <w:rPr>
          <w:rFonts w:asciiTheme="majorBidi" w:hAnsiTheme="majorBidi" w:cstheme="majorBidi"/>
          <w:sz w:val="30"/>
          <w:szCs w:val="30"/>
        </w:rPr>
        <w:t xml:space="preserve">3.63 </w:t>
      </w:r>
      <w:r w:rsidR="00A600AD" w:rsidRPr="00283726">
        <w:rPr>
          <w:rFonts w:asciiTheme="majorBidi" w:hAnsiTheme="majorBidi" w:cstheme="majorBidi"/>
          <w:sz w:val="30"/>
          <w:szCs w:val="30"/>
          <w:cs/>
        </w:rPr>
        <w:t>ถึง</w:t>
      </w:r>
      <w:r w:rsidR="0056655A">
        <w:rPr>
          <w:rFonts w:asciiTheme="majorBidi" w:hAnsiTheme="majorBidi" w:cstheme="majorBidi"/>
          <w:sz w:val="30"/>
          <w:szCs w:val="30"/>
        </w:rPr>
        <w:t xml:space="preserve"> </w:t>
      </w:r>
      <w:r w:rsidR="00A06ED6">
        <w:rPr>
          <w:rFonts w:asciiTheme="majorBidi" w:hAnsiTheme="majorBidi" w:cstheme="majorBidi"/>
          <w:sz w:val="30"/>
          <w:szCs w:val="30"/>
        </w:rPr>
        <w:t xml:space="preserve">5.31 </w:t>
      </w:r>
      <w:r w:rsidR="00F33C63" w:rsidRPr="00283726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="00F33C63" w:rsidRPr="00283726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B5F7C" w:rsidRPr="00DB5F7C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A06ED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E12CA0" w:rsidRPr="00283726">
        <w:rPr>
          <w:rFonts w:asciiTheme="majorBidi" w:hAnsiTheme="majorBidi" w:cstheme="majorBidi"/>
          <w:i/>
          <w:iCs/>
          <w:sz w:val="30"/>
          <w:szCs w:val="30"/>
          <w:cs/>
        </w:rPr>
        <w:t>ธันวาคม</w:t>
      </w:r>
      <w:r w:rsidR="00497143">
        <w:rPr>
          <w:rFonts w:asciiTheme="majorBidi" w:hAnsiTheme="majorBidi" w:cstheme="majorBidi"/>
          <w:i/>
          <w:iCs/>
          <w:sz w:val="30"/>
          <w:szCs w:val="30"/>
        </w:rPr>
        <w:t xml:space="preserve"> 2564</w:t>
      </w:r>
      <w:r w:rsidR="00F33C63" w:rsidRPr="002837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ร้อยละ </w:t>
      </w:r>
      <w:r w:rsidR="00661BF7" w:rsidRPr="00C113CB">
        <w:rPr>
          <w:rFonts w:asciiTheme="majorBidi" w:hAnsiTheme="majorBidi" w:cstheme="majorBidi"/>
          <w:i/>
          <w:iCs/>
          <w:sz w:val="30"/>
          <w:szCs w:val="30"/>
        </w:rPr>
        <w:t>4.</w:t>
      </w:r>
      <w:r w:rsidR="00D146AD" w:rsidRPr="00C113CB">
        <w:rPr>
          <w:rFonts w:asciiTheme="majorBidi" w:hAnsiTheme="majorBidi" w:cstheme="majorBidi"/>
          <w:i/>
          <w:iCs/>
          <w:sz w:val="30"/>
          <w:szCs w:val="30"/>
        </w:rPr>
        <w:t>0</w:t>
      </w:r>
      <w:r w:rsidR="00C113CB" w:rsidRPr="00C113CB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661BF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F04B98" w:rsidRPr="00283726">
        <w:rPr>
          <w:rFonts w:asciiTheme="majorBidi" w:hAnsiTheme="majorBidi" w:cstheme="majorBidi"/>
          <w:i/>
          <w:iCs/>
          <w:sz w:val="30"/>
          <w:szCs w:val="30"/>
          <w:cs/>
        </w:rPr>
        <w:t>ถึง</w:t>
      </w:r>
      <w:r w:rsidR="00F33C63" w:rsidRPr="00283726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661BF7">
        <w:rPr>
          <w:rFonts w:asciiTheme="majorBidi" w:hAnsiTheme="majorBidi" w:cstheme="majorBidi"/>
          <w:i/>
          <w:iCs/>
          <w:sz w:val="30"/>
          <w:szCs w:val="30"/>
        </w:rPr>
        <w:t xml:space="preserve">5.27 </w:t>
      </w:r>
      <w:r w:rsidR="00F33C63" w:rsidRPr="00283726">
        <w:rPr>
          <w:rFonts w:asciiTheme="majorBidi" w:hAnsiTheme="majorBidi" w:cstheme="majorBidi"/>
          <w:i/>
          <w:iCs/>
          <w:sz w:val="30"/>
          <w:szCs w:val="30"/>
          <w:cs/>
        </w:rPr>
        <w:t>ต่อปี)</w:t>
      </w:r>
      <w:r w:rsidR="00F33C63" w:rsidRPr="00283726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กลุ่มบริษัทและบริษัทคำนวณยอดเฉลี่ยจากยอดคงค้างของเงินกู้ยืม ณ วันสิ้นเดือนโดยไม่รวมดอกเบี้ยค้างจ่าย</w:t>
      </w:r>
      <w:r w:rsidR="00E23B32">
        <w:rPr>
          <w:rFonts w:asciiTheme="majorBidi" w:hAnsiTheme="majorBidi" w:cstheme="majorBidi"/>
          <w:sz w:val="30"/>
          <w:szCs w:val="30"/>
        </w:rPr>
        <w:t xml:space="preserve"> </w:t>
      </w:r>
    </w:p>
    <w:p w14:paraId="089640F6" w14:textId="77777777" w:rsidR="00AB052F" w:rsidRPr="001B092A" w:rsidRDefault="00AB052F" w:rsidP="00DC3F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11"/>
        </w:tabs>
        <w:spacing w:line="240" w:lineRule="auto"/>
        <w:ind w:left="1044"/>
        <w:rPr>
          <w:rFonts w:asciiTheme="majorBidi" w:hAnsiTheme="majorBidi" w:cstheme="majorBidi"/>
          <w:sz w:val="22"/>
          <w:szCs w:val="22"/>
        </w:rPr>
      </w:pPr>
    </w:p>
    <w:p w14:paraId="6F3CCD18" w14:textId="4FBFCEDC" w:rsidR="00182D1B" w:rsidRPr="00283726" w:rsidRDefault="00056A64" w:rsidP="002B56D2">
      <w:pPr>
        <w:pStyle w:val="BodyText2"/>
        <w:spacing w:line="18" w:lineRule="atLeast"/>
        <w:ind w:left="1638" w:hanging="693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="00182D1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="00182D1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833FE5">
        <w:rPr>
          <w:rFonts w:asciiTheme="majorBidi" w:hAnsiTheme="majorBidi" w:cstheme="majorBidi"/>
          <w:b/>
          <w:bCs/>
          <w:i/>
          <w:iCs/>
          <w:sz w:val="30"/>
          <w:szCs w:val="30"/>
        </w:rPr>
        <w:t>8</w:t>
      </w:r>
      <w:r w:rsidR="00182D1B" w:rsidRPr="00283726">
        <w:rPr>
          <w:rFonts w:asciiTheme="majorBidi" w:hAnsiTheme="majorBidi" w:cstheme="majorBidi"/>
          <w:b/>
          <w:bCs/>
          <w:i/>
          <w:iCs/>
          <w:sz w:val="30"/>
          <w:szCs w:val="30"/>
        </w:rPr>
        <w:tab/>
      </w:r>
      <w:r w:rsidR="00182D1B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หนี้สินตามสัญญาเช่า</w:t>
      </w:r>
    </w:p>
    <w:p w14:paraId="5BA8F44D" w14:textId="666A0B5D" w:rsidR="00182D1B" w:rsidRPr="00B87CA3" w:rsidRDefault="00182D1B" w:rsidP="00F044C1">
      <w:pPr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10" w:right="-207"/>
        <w:jc w:val="thaiDistribute"/>
        <w:rPr>
          <w:rFonts w:asciiTheme="majorBidi" w:hAnsiTheme="majorBidi" w:cstheme="majorBidi"/>
          <w:spacing w:val="-4"/>
          <w:sz w:val="16"/>
          <w:szCs w:val="16"/>
        </w:rPr>
      </w:pPr>
    </w:p>
    <w:tbl>
      <w:tblPr>
        <w:tblW w:w="92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306"/>
        <w:gridCol w:w="989"/>
        <w:gridCol w:w="269"/>
        <w:gridCol w:w="1076"/>
        <w:gridCol w:w="269"/>
        <w:gridCol w:w="1076"/>
        <w:gridCol w:w="265"/>
        <w:gridCol w:w="1024"/>
      </w:tblGrid>
      <w:tr w:rsidR="007D2103" w:rsidRPr="00283726" w14:paraId="528675D0" w14:textId="77777777" w:rsidTr="007D2103">
        <w:tc>
          <w:tcPr>
            <w:tcW w:w="2322" w:type="pct"/>
          </w:tcPr>
          <w:p w14:paraId="4A8C90E2" w14:textId="77777777" w:rsidR="007D2103" w:rsidRPr="00283726" w:rsidRDefault="007D2103" w:rsidP="00FD513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8" w:type="pct"/>
            <w:gridSpan w:val="3"/>
          </w:tcPr>
          <w:p w14:paraId="0D9F0000" w14:textId="77777777" w:rsidR="007D2103" w:rsidRPr="00283726" w:rsidRDefault="007D2103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5" w:type="pct"/>
          </w:tcPr>
          <w:p w14:paraId="27CFC7EF" w14:textId="77777777" w:rsidR="007D2103" w:rsidRPr="00283726" w:rsidRDefault="007D2103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pct"/>
            <w:gridSpan w:val="3"/>
          </w:tcPr>
          <w:p w14:paraId="6935DDAF" w14:textId="77777777" w:rsidR="007D2103" w:rsidRPr="00283726" w:rsidRDefault="007D2103" w:rsidP="0075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8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D2103" w:rsidRPr="00283726" w14:paraId="0913F493" w14:textId="77777777" w:rsidTr="007D2103">
        <w:tc>
          <w:tcPr>
            <w:tcW w:w="2322" w:type="pct"/>
          </w:tcPr>
          <w:p w14:paraId="0B629457" w14:textId="77777777" w:rsidR="007D2103" w:rsidRPr="00283726" w:rsidRDefault="007D2103" w:rsidP="00FD5139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58" w:type="pct"/>
            <w:gridSpan w:val="3"/>
            <w:tcBorders>
              <w:bottom w:val="single" w:sz="4" w:space="0" w:color="auto"/>
            </w:tcBorders>
          </w:tcPr>
          <w:p w14:paraId="5FE19709" w14:textId="77777777" w:rsidR="007D2103" w:rsidRPr="00283726" w:rsidRDefault="007D2103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6C6C0E68" w14:textId="77777777" w:rsidR="007D2103" w:rsidRPr="00283726" w:rsidRDefault="007D2103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5" w:type="pct"/>
            <w:gridSpan w:val="3"/>
            <w:tcBorders>
              <w:bottom w:val="single" w:sz="4" w:space="0" w:color="auto"/>
            </w:tcBorders>
          </w:tcPr>
          <w:p w14:paraId="08719955" w14:textId="77777777" w:rsidR="007D2103" w:rsidRPr="00283726" w:rsidRDefault="007D2103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6CFA" w:rsidRPr="00283726" w14:paraId="1AD52CD3" w14:textId="77777777" w:rsidTr="007D2103">
        <w:tc>
          <w:tcPr>
            <w:tcW w:w="2322" w:type="pct"/>
          </w:tcPr>
          <w:p w14:paraId="48042073" w14:textId="77777777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</w:tcPr>
          <w:p w14:paraId="615DA4AE" w14:textId="7B9FECC2" w:rsidR="00D36CFA" w:rsidRPr="00283726" w:rsidRDefault="005E6EC5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36CF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36C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5" w:type="pct"/>
            <w:tcBorders>
              <w:top w:val="single" w:sz="4" w:space="0" w:color="auto"/>
            </w:tcBorders>
          </w:tcPr>
          <w:p w14:paraId="60839D4C" w14:textId="77777777" w:rsidR="00D36CFA" w:rsidRPr="00283726" w:rsidRDefault="00D36CFA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</w:tcPr>
          <w:p w14:paraId="343650A4" w14:textId="6EB6B1A5" w:rsidR="00D36CFA" w:rsidRPr="00283726" w:rsidRDefault="005E6EC5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36CFA"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36CFA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22C069DD" w14:textId="77777777" w:rsidR="00D36CFA" w:rsidRPr="00283726" w:rsidRDefault="00D36CFA" w:rsidP="00D36CF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</w:tcPr>
          <w:p w14:paraId="4AAA054C" w14:textId="6B422DA3" w:rsidR="00D36CFA" w:rsidRPr="00283726" w:rsidRDefault="005E6EC5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36CF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36C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43" w:type="pct"/>
          </w:tcPr>
          <w:p w14:paraId="779A0F6B" w14:textId="77777777" w:rsidR="00D36CFA" w:rsidRPr="00283726" w:rsidRDefault="00D36CFA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</w:tcPr>
          <w:p w14:paraId="6C4E81C4" w14:textId="279C7074" w:rsidR="00D36CFA" w:rsidRPr="00283726" w:rsidRDefault="005E6EC5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36CFA"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36CFA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36CFA" w:rsidRPr="00283726" w14:paraId="288CC6DC" w14:textId="77777777" w:rsidTr="007D2103">
        <w:tc>
          <w:tcPr>
            <w:tcW w:w="2322" w:type="pct"/>
          </w:tcPr>
          <w:p w14:paraId="5D9A62B3" w14:textId="77777777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</w:tcPr>
          <w:p w14:paraId="06C948D1" w14:textId="6060F21E" w:rsidR="00D36CFA" w:rsidRPr="00283726" w:rsidRDefault="00D36CFA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5" w:type="pct"/>
          </w:tcPr>
          <w:p w14:paraId="72FB40F4" w14:textId="77777777" w:rsidR="00D36CFA" w:rsidRPr="00283726" w:rsidRDefault="00D36CFA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2BF7D856" w14:textId="2973CDB0" w:rsidR="00D36CFA" w:rsidRPr="00283726" w:rsidRDefault="00D36CFA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45" w:type="pct"/>
          </w:tcPr>
          <w:p w14:paraId="5E333348" w14:textId="77777777" w:rsidR="00D36CFA" w:rsidRPr="00283726" w:rsidRDefault="00D36CFA" w:rsidP="00D36CF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</w:tcPr>
          <w:p w14:paraId="6D433B67" w14:textId="4D9F7583" w:rsidR="00D36CFA" w:rsidRPr="00283726" w:rsidRDefault="00D36CFA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43" w:type="pct"/>
          </w:tcPr>
          <w:p w14:paraId="474ACDFC" w14:textId="77777777" w:rsidR="00D36CFA" w:rsidRPr="00283726" w:rsidRDefault="00D36CFA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1BCD2839" w14:textId="1110027C" w:rsidR="00D36CFA" w:rsidRPr="00283726" w:rsidRDefault="00D36CFA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36CFA" w:rsidRPr="00283726" w14:paraId="4E1305AF" w14:textId="77777777" w:rsidTr="007D2103">
        <w:tc>
          <w:tcPr>
            <w:tcW w:w="2322" w:type="pct"/>
          </w:tcPr>
          <w:p w14:paraId="3BB5A995" w14:textId="77777777" w:rsidR="00D36CFA" w:rsidRPr="00283726" w:rsidRDefault="00D36CFA" w:rsidP="00D36CFA">
            <w:pPr>
              <w:spacing w:line="240" w:lineRule="auto"/>
              <w:ind w:right="-102" w:firstLine="958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auto"/>
          </w:tcPr>
          <w:p w14:paraId="433793CB" w14:textId="20E2C58C" w:rsidR="00D36CFA" w:rsidRPr="00283726" w:rsidRDefault="00D02DC5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462DA458" w14:textId="77777777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60069663" w14:textId="530B8560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77C44CAC" w14:textId="77777777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shd w:val="clear" w:color="auto" w:fill="auto"/>
          </w:tcPr>
          <w:p w14:paraId="40BE543A" w14:textId="4A90AE91" w:rsidR="00D36CFA" w:rsidRPr="00283726" w:rsidRDefault="002470BC" w:rsidP="0075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111</w:t>
            </w:r>
          </w:p>
        </w:tc>
        <w:tc>
          <w:tcPr>
            <w:tcW w:w="143" w:type="pct"/>
            <w:shd w:val="clear" w:color="auto" w:fill="auto"/>
          </w:tcPr>
          <w:p w14:paraId="60B204B8" w14:textId="77777777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shd w:val="clear" w:color="auto" w:fill="auto"/>
          </w:tcPr>
          <w:p w14:paraId="286BE3E8" w14:textId="4ECAD4E5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86"/>
              <w:jc w:val="right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54</w:t>
            </w:r>
          </w:p>
        </w:tc>
      </w:tr>
      <w:tr w:rsidR="00D36CFA" w:rsidRPr="00283726" w14:paraId="74543A1D" w14:textId="77777777" w:rsidTr="007D2103">
        <w:tc>
          <w:tcPr>
            <w:tcW w:w="2322" w:type="pct"/>
          </w:tcPr>
          <w:p w14:paraId="4ACDF293" w14:textId="77777777" w:rsidR="00D36CFA" w:rsidRPr="00283726" w:rsidRDefault="00D36CFA" w:rsidP="00D36CFA">
            <w:pPr>
              <w:spacing w:line="240" w:lineRule="auto"/>
              <w:ind w:right="-102" w:firstLine="958"/>
              <w:jc w:val="thaiDistribute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533" w:type="pct"/>
            <w:shd w:val="clear" w:color="auto" w:fill="auto"/>
          </w:tcPr>
          <w:p w14:paraId="59DFCFBC" w14:textId="48C548BB" w:rsidR="00D36CFA" w:rsidRPr="00283726" w:rsidRDefault="00D02DC5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56</w:t>
            </w:r>
            <w:r w:rsidR="00110C50">
              <w:rPr>
                <w:rFonts w:asciiTheme="majorBidi" w:hAnsiTheme="majorBidi" w:cstheme="majorBidi"/>
                <w:position w:val="6"/>
                <w:sz w:val="30"/>
                <w:szCs w:val="30"/>
              </w:rPr>
              <w:t>3</w:t>
            </w:r>
          </w:p>
        </w:tc>
        <w:tc>
          <w:tcPr>
            <w:tcW w:w="145" w:type="pct"/>
            <w:shd w:val="clear" w:color="auto" w:fill="auto"/>
          </w:tcPr>
          <w:p w14:paraId="7A31536F" w14:textId="77777777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515AB7FE" w14:textId="7981A0C6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left="-108" w:right="-91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578</w:t>
            </w:r>
          </w:p>
        </w:tc>
        <w:tc>
          <w:tcPr>
            <w:tcW w:w="145" w:type="pct"/>
            <w:shd w:val="clear" w:color="auto" w:fill="auto"/>
          </w:tcPr>
          <w:p w14:paraId="2051700E" w14:textId="77777777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6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shd w:val="clear" w:color="auto" w:fill="auto"/>
          </w:tcPr>
          <w:p w14:paraId="6F448853" w14:textId="2B85D9CD" w:rsidR="00D36CFA" w:rsidRPr="00283726" w:rsidRDefault="002470BC" w:rsidP="0075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 w:line="240" w:lineRule="auto"/>
              <w:ind w:left="-108" w:right="-103"/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32EBDAE" w14:textId="77777777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</w:tabs>
              <w:spacing w:after="0"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  <w:shd w:val="clear" w:color="auto" w:fill="auto"/>
          </w:tcPr>
          <w:p w14:paraId="232F9AD9" w14:textId="5D709BD3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240" w:lineRule="auto"/>
              <w:ind w:left="-108" w:right="86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</w:rPr>
              <w:t>-</w:t>
            </w:r>
          </w:p>
        </w:tc>
      </w:tr>
      <w:tr w:rsidR="00D36CFA" w:rsidRPr="00283726" w14:paraId="71341A7B" w14:textId="77777777" w:rsidTr="007D2103">
        <w:tc>
          <w:tcPr>
            <w:tcW w:w="2322" w:type="pct"/>
          </w:tcPr>
          <w:p w14:paraId="5E466F15" w14:textId="77777777" w:rsidR="00D36CFA" w:rsidRPr="00283726" w:rsidRDefault="00D36CFA" w:rsidP="00D36CFA">
            <w:pPr>
              <w:tabs>
                <w:tab w:val="left" w:pos="176"/>
              </w:tabs>
              <w:spacing w:line="240" w:lineRule="auto"/>
              <w:ind w:right="-102" w:firstLine="95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</w:tcPr>
          <w:p w14:paraId="4F205EE8" w14:textId="68ED92B1" w:rsidR="00D36CFA" w:rsidRPr="00283726" w:rsidRDefault="00D02DC5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2,593</w:t>
            </w:r>
          </w:p>
        </w:tc>
        <w:tc>
          <w:tcPr>
            <w:tcW w:w="145" w:type="pct"/>
            <w:shd w:val="clear" w:color="auto" w:fill="auto"/>
          </w:tcPr>
          <w:p w14:paraId="27E5C1CD" w14:textId="77777777" w:rsidR="00D36CFA" w:rsidRPr="00283726" w:rsidRDefault="00D36CFA" w:rsidP="00D36CFA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34488EF2" w14:textId="7B27FE93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right="-103"/>
              <w:rPr>
                <w:rFonts w:asciiTheme="majorBidi" w:hAnsiTheme="majorBidi" w:cstheme="majorBidi"/>
                <w:position w:val="6"/>
                <w:sz w:val="30"/>
                <w:szCs w:val="38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2</w:t>
            </w:r>
            <w:r w:rsidRPr="00283726">
              <w:rPr>
                <w:rFonts w:asciiTheme="majorBidi" w:hAnsiTheme="majorBidi" w:cstheme="majorBidi"/>
                <w:position w:val="6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747</w:t>
            </w:r>
          </w:p>
        </w:tc>
        <w:tc>
          <w:tcPr>
            <w:tcW w:w="145" w:type="pct"/>
            <w:shd w:val="clear" w:color="auto" w:fill="auto"/>
          </w:tcPr>
          <w:p w14:paraId="5EA0999A" w14:textId="77777777" w:rsidR="00D36CFA" w:rsidRPr="00283726" w:rsidRDefault="00D36CFA" w:rsidP="00D36CFA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bottom w:val="single" w:sz="4" w:space="0" w:color="auto"/>
            </w:tcBorders>
            <w:shd w:val="clear" w:color="auto" w:fill="auto"/>
          </w:tcPr>
          <w:p w14:paraId="523191EB" w14:textId="4426B232" w:rsidR="00D36CFA" w:rsidRPr="00283726" w:rsidRDefault="002470BC" w:rsidP="0075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 w:line="240" w:lineRule="auto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position w:val="6"/>
                <w:sz w:val="30"/>
                <w:szCs w:val="30"/>
              </w:rPr>
              <w:t>166</w:t>
            </w:r>
          </w:p>
        </w:tc>
        <w:tc>
          <w:tcPr>
            <w:tcW w:w="143" w:type="pct"/>
            <w:shd w:val="clear" w:color="auto" w:fill="auto"/>
          </w:tcPr>
          <w:p w14:paraId="52B7D091" w14:textId="77777777" w:rsidR="00D36CFA" w:rsidRPr="00283726" w:rsidRDefault="00D36CFA" w:rsidP="00D36CFA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shd w:val="clear" w:color="auto" w:fill="auto"/>
          </w:tcPr>
          <w:p w14:paraId="70C92F9A" w14:textId="6D2E50BF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86"/>
              <w:jc w:val="right"/>
              <w:rPr>
                <w:rFonts w:asciiTheme="majorBidi" w:hAnsiTheme="majorBidi" w:cstheme="majorBidi"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position w:val="6"/>
                <w:sz w:val="30"/>
                <w:szCs w:val="30"/>
              </w:rPr>
              <w:t>200</w:t>
            </w:r>
          </w:p>
        </w:tc>
      </w:tr>
      <w:tr w:rsidR="00D36CFA" w:rsidRPr="00283726" w14:paraId="37BA3E8F" w14:textId="77777777" w:rsidTr="007D2103">
        <w:tc>
          <w:tcPr>
            <w:tcW w:w="2322" w:type="pct"/>
          </w:tcPr>
          <w:p w14:paraId="76E8E47B" w14:textId="77777777" w:rsidR="00D36CFA" w:rsidRPr="00283726" w:rsidRDefault="00D36CFA" w:rsidP="00D36CFA">
            <w:pPr>
              <w:tabs>
                <w:tab w:val="left" w:pos="176"/>
              </w:tabs>
              <w:spacing w:line="240" w:lineRule="auto"/>
              <w:ind w:right="-102" w:firstLine="958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923001" w14:textId="6422E80F" w:rsidR="00D36CFA" w:rsidRPr="00283726" w:rsidRDefault="00D02DC5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after="0"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3,15</w:t>
            </w:r>
            <w:r w:rsidR="002B48F8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6</w:t>
            </w:r>
          </w:p>
        </w:tc>
        <w:tc>
          <w:tcPr>
            <w:tcW w:w="145" w:type="pct"/>
            <w:shd w:val="clear" w:color="auto" w:fill="auto"/>
          </w:tcPr>
          <w:p w14:paraId="064870CE" w14:textId="77777777" w:rsidR="00D36CFA" w:rsidRPr="00283726" w:rsidRDefault="00D36CFA" w:rsidP="00D36CFA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1C4B88" w14:textId="0FB59240" w:rsidR="00D36CFA" w:rsidRPr="00283726" w:rsidRDefault="005E6EC5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after="0" w:line="240" w:lineRule="auto"/>
              <w:ind w:right="-103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5E6EC5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</w:t>
            </w:r>
            <w:r w:rsidR="00D36CFA" w:rsidRPr="00283726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,</w:t>
            </w:r>
            <w:r w:rsidRPr="005E6EC5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3</w:t>
            </w:r>
            <w:r w:rsidR="00D36CFA" w:rsidRPr="00AB2614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25</w:t>
            </w:r>
          </w:p>
        </w:tc>
        <w:tc>
          <w:tcPr>
            <w:tcW w:w="145" w:type="pct"/>
            <w:shd w:val="clear" w:color="auto" w:fill="auto"/>
          </w:tcPr>
          <w:p w14:paraId="6C8A58D3" w14:textId="77777777" w:rsidR="00D36CFA" w:rsidRPr="00283726" w:rsidRDefault="00D36CFA" w:rsidP="00D36CFA">
            <w:pPr>
              <w:tabs>
                <w:tab w:val="clear" w:pos="680"/>
                <w:tab w:val="decimal" w:pos="704"/>
                <w:tab w:val="decimal" w:pos="73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7E8E3E" w14:textId="6E2A21ED" w:rsidR="00D36CFA" w:rsidRPr="00283726" w:rsidRDefault="00FD7524" w:rsidP="007505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277</w:t>
            </w:r>
          </w:p>
        </w:tc>
        <w:tc>
          <w:tcPr>
            <w:tcW w:w="143" w:type="pct"/>
            <w:shd w:val="clear" w:color="auto" w:fill="auto"/>
          </w:tcPr>
          <w:p w14:paraId="1C23901B" w14:textId="77777777" w:rsidR="00D36CFA" w:rsidRPr="00283726" w:rsidRDefault="00D36CFA" w:rsidP="00D36CFA">
            <w:pPr>
              <w:tabs>
                <w:tab w:val="clear" w:pos="680"/>
                <w:tab w:val="decimal" w:pos="68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5C1C66" w14:textId="1B41DE3C" w:rsidR="00D36CFA" w:rsidRPr="00283726" w:rsidRDefault="00D36CFA" w:rsidP="00D36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86"/>
              <w:jc w:val="right"/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position w:val="6"/>
                <w:sz w:val="30"/>
                <w:szCs w:val="30"/>
              </w:rPr>
              <w:t>254</w:t>
            </w:r>
          </w:p>
        </w:tc>
      </w:tr>
    </w:tbl>
    <w:p w14:paraId="28ACC8DB" w14:textId="327DF5C6" w:rsidR="007C743A" w:rsidRPr="00973796" w:rsidRDefault="00056A64" w:rsidP="006C6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18" w:lineRule="atLeast"/>
        <w:ind w:left="1017" w:hanging="540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  <w:r>
        <w:rPr>
          <w:rFonts w:asciiTheme="majorBidi" w:hAnsiTheme="majorBidi" w:cstheme="majorBidi"/>
          <w:b/>
          <w:bCs/>
          <w:spacing w:val="-2"/>
          <w:sz w:val="30"/>
          <w:szCs w:val="30"/>
        </w:rPr>
        <w:lastRenderedPageBreak/>
        <w:t>3</w:t>
      </w:r>
      <w:r w:rsidR="0080549B" w:rsidRPr="00973796">
        <w:rPr>
          <w:rFonts w:asciiTheme="majorBidi" w:hAnsiTheme="majorBidi" w:cstheme="majorBidi"/>
          <w:b/>
          <w:bCs/>
          <w:spacing w:val="-2"/>
          <w:sz w:val="30"/>
          <w:szCs w:val="30"/>
        </w:rPr>
        <w:t>.</w:t>
      </w:r>
      <w:r w:rsidR="005E6EC5" w:rsidRPr="005E6EC5">
        <w:rPr>
          <w:rFonts w:asciiTheme="majorBidi" w:hAnsiTheme="majorBidi" w:cstheme="majorBidi"/>
          <w:b/>
          <w:bCs/>
          <w:spacing w:val="-2"/>
          <w:sz w:val="30"/>
          <w:szCs w:val="30"/>
        </w:rPr>
        <w:t>3</w:t>
      </w:r>
      <w:r w:rsidR="00FA4924" w:rsidRPr="00973796">
        <w:rPr>
          <w:rFonts w:asciiTheme="majorBidi" w:hAnsiTheme="majorBidi" w:cstheme="majorBidi"/>
          <w:b/>
          <w:bCs/>
          <w:spacing w:val="-2"/>
          <w:sz w:val="30"/>
          <w:szCs w:val="30"/>
        </w:rPr>
        <w:tab/>
      </w:r>
      <w:r w:rsidR="0080549B" w:rsidRPr="00800704">
        <w:rPr>
          <w:rFonts w:asciiTheme="majorBidi" w:hAnsiTheme="majorBidi" w:cstheme="majorBidi"/>
          <w:b/>
          <w:bCs/>
          <w:spacing w:val="-2"/>
          <w:sz w:val="30"/>
          <w:szCs w:val="30"/>
          <w:cs/>
        </w:rPr>
        <w:t>ค่าตอบแทนผู้บริหารที่สำคัญ</w:t>
      </w:r>
    </w:p>
    <w:p w14:paraId="3C781C2F" w14:textId="77777777" w:rsidR="00821148" w:rsidRPr="00165864" w:rsidRDefault="00821148" w:rsidP="00821148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1080"/>
          <w:tab w:val="left" w:pos="1590"/>
        </w:tabs>
        <w:spacing w:line="240" w:lineRule="auto"/>
        <w:ind w:firstLine="1080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tbl>
      <w:tblPr>
        <w:tblW w:w="9388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4419"/>
        <w:gridCol w:w="999"/>
        <w:gridCol w:w="270"/>
        <w:gridCol w:w="1071"/>
        <w:gridCol w:w="270"/>
        <w:gridCol w:w="1080"/>
        <w:gridCol w:w="270"/>
        <w:gridCol w:w="1009"/>
      </w:tblGrid>
      <w:tr w:rsidR="00821148" w:rsidRPr="000E42DF" w14:paraId="545E8193" w14:textId="77777777" w:rsidTr="00187289">
        <w:trPr>
          <w:trHeight w:hRule="exact" w:val="360"/>
        </w:trPr>
        <w:tc>
          <w:tcPr>
            <w:tcW w:w="4419" w:type="dxa"/>
          </w:tcPr>
          <w:p w14:paraId="66DE1AA7" w14:textId="77777777" w:rsidR="00821148" w:rsidRPr="000E42DF" w:rsidRDefault="00821148" w:rsidP="00187289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1B161DD" w14:textId="77777777" w:rsidR="00821148" w:rsidRPr="000E42DF" w:rsidRDefault="00821148" w:rsidP="0018728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D045C63" w14:textId="77777777" w:rsidR="00821148" w:rsidRPr="000E42DF" w:rsidRDefault="00821148" w:rsidP="0018728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59" w:type="dxa"/>
            <w:gridSpan w:val="3"/>
            <w:hideMark/>
          </w:tcPr>
          <w:p w14:paraId="6B591A9A" w14:textId="77777777" w:rsidR="00821148" w:rsidRPr="000E42DF" w:rsidRDefault="00821148" w:rsidP="00187289">
            <w:pPr>
              <w:tabs>
                <w:tab w:val="left" w:pos="54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0E42D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0E42D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21148" w:rsidRPr="000E42DF" w14:paraId="0419CBA2" w14:textId="77777777" w:rsidTr="00187289">
        <w:trPr>
          <w:trHeight w:hRule="exact" w:val="360"/>
        </w:trPr>
        <w:tc>
          <w:tcPr>
            <w:tcW w:w="4419" w:type="dxa"/>
          </w:tcPr>
          <w:p w14:paraId="489DD984" w14:textId="77777777" w:rsidR="00821148" w:rsidRPr="000E42DF" w:rsidRDefault="00821148" w:rsidP="00187289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AAE731E" w14:textId="77777777" w:rsidR="00821148" w:rsidRPr="000E42DF" w:rsidRDefault="00821148" w:rsidP="0018728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18341C1" w14:textId="77777777" w:rsidR="00821148" w:rsidRPr="000E42DF" w:rsidRDefault="00821148" w:rsidP="0018728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7E6C9E" w14:textId="77777777" w:rsidR="00821148" w:rsidRPr="000E42DF" w:rsidRDefault="00821148" w:rsidP="00187289">
            <w:pPr>
              <w:tabs>
                <w:tab w:val="left" w:pos="54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21148" w:rsidRPr="000E42DF" w14:paraId="0F886711" w14:textId="77777777" w:rsidTr="00821148">
        <w:trPr>
          <w:trHeight w:hRule="exact" w:val="360"/>
        </w:trPr>
        <w:tc>
          <w:tcPr>
            <w:tcW w:w="4419" w:type="dxa"/>
          </w:tcPr>
          <w:p w14:paraId="6CA5BE58" w14:textId="77777777" w:rsidR="00821148" w:rsidRPr="000E42DF" w:rsidRDefault="00821148" w:rsidP="00821148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D843486" w14:textId="3D7D6805" w:rsidR="00821148" w:rsidRPr="000E42DF" w:rsidRDefault="00821148" w:rsidP="00821148">
            <w:pPr>
              <w:spacing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43DFCA94" w14:textId="77777777" w:rsidR="00821148" w:rsidRPr="000E42DF" w:rsidRDefault="00821148" w:rsidP="00821148">
            <w:pPr>
              <w:spacing w:line="240" w:lineRule="auto"/>
              <w:ind w:lef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6B57B2" w14:textId="657EE491" w:rsidR="00821148" w:rsidRPr="000E42DF" w:rsidRDefault="00821148" w:rsidP="00821148">
            <w:pPr>
              <w:spacing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270" w:type="dxa"/>
          </w:tcPr>
          <w:p w14:paraId="60102FE3" w14:textId="77777777" w:rsidR="00821148" w:rsidRPr="000E42DF" w:rsidRDefault="00821148" w:rsidP="00821148">
            <w:pPr>
              <w:spacing w:line="240" w:lineRule="auto"/>
              <w:ind w:left="-86" w:right="-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0A0AC7" w14:textId="24CDC030" w:rsidR="00821148" w:rsidRPr="000E42DF" w:rsidRDefault="00821148" w:rsidP="00821148">
            <w:pPr>
              <w:spacing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270" w:type="dxa"/>
          </w:tcPr>
          <w:p w14:paraId="644C6309" w14:textId="77777777" w:rsidR="00821148" w:rsidRPr="000E42DF" w:rsidRDefault="00821148" w:rsidP="00821148">
            <w:pPr>
              <w:spacing w:line="240" w:lineRule="auto"/>
              <w:ind w:left="-18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803BF1" w14:textId="74EBCFE1" w:rsidR="00821148" w:rsidRPr="000E42DF" w:rsidRDefault="00821148" w:rsidP="00821148">
            <w:pPr>
              <w:spacing w:line="240" w:lineRule="auto"/>
              <w:ind w:left="-108" w:right="-101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</w:tr>
      <w:tr w:rsidR="00821148" w:rsidRPr="000E42DF" w14:paraId="3719A700" w14:textId="77777777" w:rsidTr="00821148">
        <w:trPr>
          <w:trHeight w:hRule="exact" w:val="389"/>
        </w:trPr>
        <w:tc>
          <w:tcPr>
            <w:tcW w:w="4419" w:type="dxa"/>
            <w:hideMark/>
          </w:tcPr>
          <w:p w14:paraId="7EE6BAD5" w14:textId="31E2451B" w:rsidR="00821148" w:rsidRPr="000E42DF" w:rsidRDefault="00821148" w:rsidP="006C6C34">
            <w:pPr>
              <w:spacing w:line="240" w:lineRule="auto"/>
              <w:ind w:left="522" w:hanging="3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5E6EC5" w:rsidRPr="005E6EC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Pr="002606E5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0</w:t>
            </w:r>
            <w:r w:rsidRPr="000E42D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99" w:type="dxa"/>
          </w:tcPr>
          <w:p w14:paraId="749A7E67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5F02D87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4A0F747A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DF43D64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E413B3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1D482DC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70ACFAAD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522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</w:tr>
      <w:tr w:rsidR="00821148" w:rsidRPr="000E42DF" w14:paraId="73B73D52" w14:textId="77777777" w:rsidTr="00821148">
        <w:trPr>
          <w:trHeight w:hRule="exact" w:val="360"/>
        </w:trPr>
        <w:tc>
          <w:tcPr>
            <w:tcW w:w="4419" w:type="dxa"/>
            <w:hideMark/>
          </w:tcPr>
          <w:p w14:paraId="6E28710E" w14:textId="77777777" w:rsidR="00821148" w:rsidRPr="000E42DF" w:rsidRDefault="00821148" w:rsidP="006C6C34">
            <w:pPr>
              <w:spacing w:line="240" w:lineRule="auto"/>
              <w:ind w:left="522" w:hanging="38"/>
              <w:rPr>
                <w:rFonts w:ascii="Angsana New" w:hAnsi="Angsana New" w:cs="Angsana New"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999" w:type="dxa"/>
          </w:tcPr>
          <w:p w14:paraId="20861FEC" w14:textId="567AEC65" w:rsidR="00821148" w:rsidRPr="000E42DF" w:rsidRDefault="00287813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761</w:t>
            </w:r>
          </w:p>
        </w:tc>
        <w:tc>
          <w:tcPr>
            <w:tcW w:w="270" w:type="dxa"/>
          </w:tcPr>
          <w:p w14:paraId="548361B2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hideMark/>
          </w:tcPr>
          <w:p w14:paraId="4F47D602" w14:textId="714B3883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779</w:t>
            </w:r>
          </w:p>
        </w:tc>
        <w:tc>
          <w:tcPr>
            <w:tcW w:w="270" w:type="dxa"/>
          </w:tcPr>
          <w:p w14:paraId="11E9FD98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8B27527" w14:textId="4BAEE66F" w:rsidR="00821148" w:rsidRPr="000E42DF" w:rsidRDefault="00287813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108</w:t>
            </w:r>
          </w:p>
        </w:tc>
        <w:tc>
          <w:tcPr>
            <w:tcW w:w="270" w:type="dxa"/>
          </w:tcPr>
          <w:p w14:paraId="51453734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hideMark/>
          </w:tcPr>
          <w:p w14:paraId="67639E27" w14:textId="2716C518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121</w:t>
            </w:r>
          </w:p>
        </w:tc>
      </w:tr>
      <w:tr w:rsidR="00821148" w:rsidRPr="000E42DF" w14:paraId="2890D9C7" w14:textId="77777777" w:rsidTr="00821148">
        <w:trPr>
          <w:trHeight w:hRule="exact" w:val="360"/>
        </w:trPr>
        <w:tc>
          <w:tcPr>
            <w:tcW w:w="4419" w:type="dxa"/>
            <w:hideMark/>
          </w:tcPr>
          <w:p w14:paraId="57B855FE" w14:textId="77777777" w:rsidR="00821148" w:rsidRPr="000E42DF" w:rsidRDefault="00821148" w:rsidP="006C6C34">
            <w:pPr>
              <w:spacing w:line="240" w:lineRule="auto"/>
              <w:ind w:left="522" w:hanging="38"/>
              <w:rPr>
                <w:rFonts w:ascii="Angsana New" w:hAnsi="Angsana New" w:cs="Angsana New"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999" w:type="dxa"/>
          </w:tcPr>
          <w:p w14:paraId="55C7DDFE" w14:textId="55AF93DF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9C489D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599AAC17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C8CE57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A0AD3B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22912B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2F27E534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21148" w:rsidRPr="000E42DF" w14:paraId="3B306078" w14:textId="77777777" w:rsidTr="00821148">
        <w:trPr>
          <w:trHeight w:hRule="exact" w:val="360"/>
        </w:trPr>
        <w:tc>
          <w:tcPr>
            <w:tcW w:w="4419" w:type="dxa"/>
            <w:hideMark/>
          </w:tcPr>
          <w:p w14:paraId="57FF719F" w14:textId="65F10269" w:rsidR="00821148" w:rsidRPr="000E42DF" w:rsidRDefault="00821148" w:rsidP="00BB1738">
            <w:pPr>
              <w:tabs>
                <w:tab w:val="clear" w:pos="454"/>
                <w:tab w:val="clear" w:pos="680"/>
                <w:tab w:val="left" w:pos="623"/>
                <w:tab w:val="left" w:pos="803"/>
              </w:tabs>
              <w:spacing w:line="240" w:lineRule="auto"/>
              <w:ind w:left="522" w:firstLine="107"/>
              <w:rPr>
                <w:rFonts w:ascii="Angsana New" w:hAnsi="Angsana New" w:cs="Angsana New"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sz w:val="30"/>
                <w:szCs w:val="30"/>
                <w:cs/>
              </w:rPr>
              <w:t>ภายใต้โครงการผลประโยชน์</w:t>
            </w:r>
          </w:p>
        </w:tc>
        <w:tc>
          <w:tcPr>
            <w:tcW w:w="999" w:type="dxa"/>
          </w:tcPr>
          <w:p w14:paraId="7DB6C1CA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356B33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</w:tcPr>
          <w:p w14:paraId="075E7772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E1903D0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B433A1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C2D8501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</w:tcPr>
          <w:p w14:paraId="49541EDA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21148" w:rsidRPr="000E42DF" w14:paraId="75635109" w14:textId="77777777" w:rsidTr="00821148">
        <w:trPr>
          <w:trHeight w:hRule="exact" w:val="360"/>
        </w:trPr>
        <w:tc>
          <w:tcPr>
            <w:tcW w:w="4419" w:type="dxa"/>
            <w:hideMark/>
          </w:tcPr>
          <w:p w14:paraId="49F1BC2D" w14:textId="2A52FD9E" w:rsidR="00821148" w:rsidRPr="000E42DF" w:rsidRDefault="00821148" w:rsidP="00BB1738">
            <w:pPr>
              <w:tabs>
                <w:tab w:val="left" w:pos="1152"/>
              </w:tabs>
              <w:spacing w:line="240" w:lineRule="auto"/>
              <w:ind w:left="522" w:firstLine="107"/>
              <w:rPr>
                <w:rFonts w:ascii="Angsana New" w:hAnsi="Angsana New" w:cs="Angsana New"/>
                <w:sz w:val="30"/>
                <w:szCs w:val="30"/>
              </w:rPr>
            </w:pPr>
            <w:r w:rsidRPr="000E42DF">
              <w:rPr>
                <w:rFonts w:ascii="Angsana New" w:hAnsi="Angsana New" w:cs="Angsana New" w:hint="cs"/>
                <w:sz w:val="30"/>
                <w:szCs w:val="30"/>
                <w:cs/>
              </w:rPr>
              <w:t>พนักงานที่กำหนดไว้</w:t>
            </w:r>
          </w:p>
        </w:tc>
        <w:tc>
          <w:tcPr>
            <w:tcW w:w="999" w:type="dxa"/>
          </w:tcPr>
          <w:p w14:paraId="59CCE95B" w14:textId="142B78A4" w:rsidR="00821148" w:rsidRPr="000E42DF" w:rsidRDefault="00287813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25212E30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hideMark/>
          </w:tcPr>
          <w:p w14:paraId="04F5B105" w14:textId="213F99C0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267EA8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E6EC5" w:rsidRPr="005E6EC5">
              <w:rPr>
                <w:rFonts w:ascii="Angsana New" w:hAnsi="Angsana New" w:cs="Angsana New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6094CE87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C3F659" w14:textId="0FCAFDE1" w:rsidR="00821148" w:rsidRPr="000E42DF" w:rsidRDefault="00287813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3CE7DFD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hideMark/>
          </w:tcPr>
          <w:p w14:paraId="63C41B97" w14:textId="56F2B4D3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 w:rsidRPr="008438DC"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</w:tr>
      <w:tr w:rsidR="00821148" w:rsidRPr="000E42DF" w14:paraId="03204A3F" w14:textId="77777777" w:rsidTr="00821148">
        <w:trPr>
          <w:trHeight w:hRule="exact" w:val="360"/>
        </w:trPr>
        <w:tc>
          <w:tcPr>
            <w:tcW w:w="4419" w:type="dxa"/>
            <w:hideMark/>
          </w:tcPr>
          <w:p w14:paraId="7E28B6A9" w14:textId="77777777" w:rsidR="00821148" w:rsidRPr="000E42DF" w:rsidRDefault="00821148" w:rsidP="00821148">
            <w:pPr>
              <w:pStyle w:val="a"/>
              <w:tabs>
                <w:tab w:val="left" w:pos="720"/>
              </w:tabs>
              <w:ind w:left="522" w:right="-43"/>
              <w:jc w:val="both"/>
              <w:rPr>
                <w:rFonts w:ascii="Angsana New" w:hAnsi="Angsana New" w:cs="Angsana New"/>
                <w:b/>
                <w:bCs/>
              </w:rPr>
            </w:pPr>
            <w:r w:rsidRPr="000E42D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F45CEA" w14:textId="5E9D237D" w:rsidR="00821148" w:rsidRPr="000E42DF" w:rsidRDefault="00041E2B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770</w:t>
            </w:r>
          </w:p>
        </w:tc>
        <w:tc>
          <w:tcPr>
            <w:tcW w:w="270" w:type="dxa"/>
          </w:tcPr>
          <w:p w14:paraId="0B9D7007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1DF6920" w14:textId="09110810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267EA8">
              <w:rPr>
                <w:rFonts w:ascii="Angsana New" w:hAnsi="Angsana New" w:cs="Angsana New"/>
                <w:b/>
                <w:bCs/>
                <w:sz w:val="30"/>
                <w:szCs w:val="30"/>
              </w:rPr>
              <w:t>792</w:t>
            </w:r>
          </w:p>
        </w:tc>
        <w:tc>
          <w:tcPr>
            <w:tcW w:w="270" w:type="dxa"/>
          </w:tcPr>
          <w:p w14:paraId="62D0CD62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6423DB" w14:textId="00CFDD3F" w:rsidR="00821148" w:rsidRPr="000E42DF" w:rsidRDefault="00287813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110</w:t>
            </w:r>
          </w:p>
        </w:tc>
        <w:tc>
          <w:tcPr>
            <w:tcW w:w="270" w:type="dxa"/>
          </w:tcPr>
          <w:p w14:paraId="3FC0810B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7235FD5" w14:textId="5AF18B59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438DC">
              <w:rPr>
                <w:rFonts w:ascii="Angsana New" w:hAnsi="Angsana New" w:cs="Angsana New"/>
                <w:b/>
                <w:bCs/>
                <w:sz w:val="30"/>
                <w:szCs w:val="30"/>
              </w:rPr>
              <w:t>12</w:t>
            </w:r>
            <w:r w:rsidR="005E6EC5" w:rsidRPr="005E6E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</w:tr>
      <w:tr w:rsidR="00821148" w:rsidRPr="000E42DF" w14:paraId="33B2E72A" w14:textId="77777777" w:rsidTr="00821148">
        <w:trPr>
          <w:trHeight w:hRule="exact" w:val="144"/>
        </w:trPr>
        <w:tc>
          <w:tcPr>
            <w:tcW w:w="4419" w:type="dxa"/>
          </w:tcPr>
          <w:p w14:paraId="08CCFA87" w14:textId="77777777" w:rsidR="00821148" w:rsidRPr="000E42DF" w:rsidRDefault="00821148" w:rsidP="00821148">
            <w:pPr>
              <w:pStyle w:val="a"/>
              <w:tabs>
                <w:tab w:val="left" w:pos="720"/>
              </w:tabs>
              <w:ind w:left="522" w:right="-43"/>
              <w:jc w:val="both"/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999" w:type="dxa"/>
          </w:tcPr>
          <w:p w14:paraId="3AB3C3E5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D6EF12A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44269FAA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8C81A92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FB01666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1582C36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1EA4CF56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21148" w:rsidRPr="000E42DF" w14:paraId="10F02968" w14:textId="77777777" w:rsidTr="00821148">
        <w:tc>
          <w:tcPr>
            <w:tcW w:w="4419" w:type="dxa"/>
            <w:hideMark/>
          </w:tcPr>
          <w:p w14:paraId="715B16B0" w14:textId="489CC9E7" w:rsidR="00821148" w:rsidRPr="00BB1738" w:rsidRDefault="00821148" w:rsidP="00BB1738">
            <w:pPr>
              <w:spacing w:line="240" w:lineRule="auto"/>
              <w:ind w:left="522" w:hanging="38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B173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5E6EC5" w:rsidRPr="00BB173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3</w:t>
            </w:r>
            <w:r w:rsidRPr="00BB173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</w:rPr>
              <w:t>0</w:t>
            </w:r>
            <w:r w:rsidRPr="00BB1738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999" w:type="dxa"/>
          </w:tcPr>
          <w:p w14:paraId="4E82555F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9120C07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446465AC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A9D5E82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23F9810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CB97ACD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32A8CDE9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21148" w:rsidRPr="000E42DF" w14:paraId="59713493" w14:textId="77777777" w:rsidTr="00821148">
        <w:tc>
          <w:tcPr>
            <w:tcW w:w="4419" w:type="dxa"/>
          </w:tcPr>
          <w:p w14:paraId="68713260" w14:textId="77777777" w:rsidR="00821148" w:rsidRPr="00BB1738" w:rsidRDefault="00821148" w:rsidP="00BB1738">
            <w:pPr>
              <w:spacing w:line="240" w:lineRule="auto"/>
              <w:ind w:left="522" w:hanging="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BB1738">
              <w:rPr>
                <w:rFonts w:ascii="Angsana New" w:hAnsi="Angsana New" w:cs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999" w:type="dxa"/>
          </w:tcPr>
          <w:p w14:paraId="59A68489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43758AE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</w:tcPr>
          <w:p w14:paraId="3A51EE0B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25E5DF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CF09FF5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66357542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</w:tcPr>
          <w:p w14:paraId="2BE05D8A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21148" w:rsidRPr="000E42DF" w14:paraId="0F1ED1DD" w14:textId="77777777" w:rsidTr="00821148">
        <w:tc>
          <w:tcPr>
            <w:tcW w:w="4419" w:type="dxa"/>
            <w:hideMark/>
          </w:tcPr>
          <w:p w14:paraId="66FAC324" w14:textId="219F5C27" w:rsidR="00821148" w:rsidRPr="006C6C34" w:rsidRDefault="00821148" w:rsidP="00BB1738">
            <w:pPr>
              <w:tabs>
                <w:tab w:val="clear" w:pos="454"/>
                <w:tab w:val="clear" w:pos="680"/>
                <w:tab w:val="left" w:pos="623"/>
                <w:tab w:val="left" w:pos="803"/>
              </w:tabs>
              <w:spacing w:line="240" w:lineRule="auto"/>
              <w:ind w:left="522" w:firstLine="107"/>
              <w:rPr>
                <w:rFonts w:ascii="Angsana New" w:hAnsi="Angsana New" w:cs="Angsana New"/>
                <w:sz w:val="30"/>
                <w:szCs w:val="30"/>
              </w:rPr>
            </w:pPr>
            <w:r w:rsidRPr="006C6C34">
              <w:rPr>
                <w:rFonts w:ascii="Angsana New" w:hAnsi="Angsana New" w:cs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1D30D1" w14:textId="480786FA" w:rsidR="00821148" w:rsidRPr="000E42DF" w:rsidRDefault="0088410C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496</w:t>
            </w:r>
          </w:p>
        </w:tc>
        <w:tc>
          <w:tcPr>
            <w:tcW w:w="270" w:type="dxa"/>
          </w:tcPr>
          <w:p w14:paraId="23E69B9E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ECC022" w14:textId="574EFD05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614</w:t>
            </w:r>
          </w:p>
        </w:tc>
        <w:tc>
          <w:tcPr>
            <w:tcW w:w="270" w:type="dxa"/>
          </w:tcPr>
          <w:p w14:paraId="7593B9FB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52C606" w14:textId="3E14216B" w:rsidR="00821148" w:rsidRPr="000E42DF" w:rsidRDefault="00F16B53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106</w:t>
            </w:r>
          </w:p>
        </w:tc>
        <w:tc>
          <w:tcPr>
            <w:tcW w:w="270" w:type="dxa"/>
          </w:tcPr>
          <w:p w14:paraId="6583A720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AF5364" w14:textId="4E0E8E65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96</w:t>
            </w:r>
          </w:p>
        </w:tc>
      </w:tr>
      <w:tr w:rsidR="00821148" w:rsidRPr="000E42DF" w14:paraId="5466CFE2" w14:textId="77777777" w:rsidTr="00821148">
        <w:tc>
          <w:tcPr>
            <w:tcW w:w="4419" w:type="dxa"/>
            <w:hideMark/>
          </w:tcPr>
          <w:p w14:paraId="2C65B70B" w14:textId="77777777" w:rsidR="00821148" w:rsidRPr="000E42DF" w:rsidRDefault="00821148" w:rsidP="00821148">
            <w:pPr>
              <w:pStyle w:val="a"/>
              <w:tabs>
                <w:tab w:val="left" w:pos="720"/>
              </w:tabs>
              <w:ind w:left="522" w:right="-43"/>
              <w:jc w:val="both"/>
              <w:rPr>
                <w:rFonts w:ascii="Angsana New" w:hAnsi="Angsana New" w:cs="Angsana New"/>
                <w:lang w:val="en-US"/>
              </w:rPr>
            </w:pPr>
            <w:r w:rsidRPr="000E42DF">
              <w:rPr>
                <w:rFonts w:ascii="Angsana New" w:hAnsi="Angsana New" w:cs="Angsana New" w:hint="cs"/>
                <w:b/>
                <w:bCs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2BFDD5" w14:textId="18679053" w:rsidR="00821148" w:rsidRPr="000E42DF" w:rsidRDefault="0088410C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496</w:t>
            </w:r>
          </w:p>
        </w:tc>
        <w:tc>
          <w:tcPr>
            <w:tcW w:w="270" w:type="dxa"/>
          </w:tcPr>
          <w:p w14:paraId="13B5B03E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C370886" w14:textId="1404BF6E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614</w:t>
            </w:r>
          </w:p>
        </w:tc>
        <w:tc>
          <w:tcPr>
            <w:tcW w:w="270" w:type="dxa"/>
          </w:tcPr>
          <w:p w14:paraId="264ED9E4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A09D82B" w14:textId="2F4C5E9B" w:rsidR="00821148" w:rsidRPr="000E42DF" w:rsidRDefault="00F16B53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10</w:t>
            </w:r>
            <w:r w:rsidR="00D0597F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26B6C962" w14:textId="77777777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D586D52" w14:textId="1439B120" w:rsidR="00821148" w:rsidRPr="000E42D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08" w:right="-108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96</w:t>
            </w:r>
          </w:p>
        </w:tc>
      </w:tr>
    </w:tbl>
    <w:p w14:paraId="4A93F0F8" w14:textId="77777777" w:rsidR="00442F06" w:rsidRDefault="00442F06" w:rsidP="00A07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</w:tabs>
        <w:spacing w:line="240" w:lineRule="auto"/>
        <w:ind w:left="810" w:hanging="270"/>
        <w:rPr>
          <w:rFonts w:asciiTheme="majorBidi" w:hAnsiTheme="majorBidi" w:cstheme="majorBidi"/>
          <w:b/>
          <w:bCs/>
          <w:sz w:val="30"/>
          <w:szCs w:val="30"/>
        </w:rPr>
      </w:pPr>
    </w:p>
    <w:p w14:paraId="0D6E2C7A" w14:textId="328C3A01" w:rsidR="0080549B" w:rsidRPr="00283726" w:rsidRDefault="00056A64" w:rsidP="006C6C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</w:tabs>
        <w:spacing w:line="240" w:lineRule="auto"/>
        <w:ind w:left="810" w:hanging="324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80549B" w:rsidRPr="00283726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AB2614" w:rsidRPr="00AB2614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341A0F" w:rsidRPr="00283726">
        <w:rPr>
          <w:rFonts w:asciiTheme="majorBidi" w:hAnsiTheme="majorBidi" w:cstheme="majorBidi"/>
          <w:b/>
          <w:bCs/>
          <w:sz w:val="30"/>
          <w:szCs w:val="30"/>
        </w:rPr>
        <w:tab/>
      </w:r>
      <w:r w:rsidR="00BD08BA" w:rsidRPr="00283726">
        <w:rPr>
          <w:rFonts w:asciiTheme="majorBidi" w:hAnsiTheme="majorBidi" w:cstheme="majorBidi"/>
          <w:b/>
          <w:bCs/>
          <w:sz w:val="30"/>
          <w:szCs w:val="30"/>
        </w:rPr>
        <w:t xml:space="preserve">    </w:t>
      </w:r>
      <w:r w:rsidR="0080549B" w:rsidRPr="00283726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</w:p>
    <w:p w14:paraId="56AD0881" w14:textId="77777777" w:rsidR="00936551" w:rsidRPr="00283726" w:rsidRDefault="00936551" w:rsidP="00A072DB">
      <w:pPr>
        <w:tabs>
          <w:tab w:val="left" w:pos="540"/>
          <w:tab w:val="left" w:pos="1008"/>
          <w:tab w:val="left" w:pos="1080"/>
        </w:tabs>
        <w:ind w:firstLine="540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55C34FCD" w14:textId="52B80108" w:rsidR="0080549B" w:rsidRPr="00283726" w:rsidRDefault="0080549B" w:rsidP="00A072DB">
      <w:pPr>
        <w:tabs>
          <w:tab w:val="clear" w:pos="1644"/>
          <w:tab w:val="left" w:pos="540"/>
          <w:tab w:val="left" w:pos="1008"/>
          <w:tab w:val="left" w:pos="1620"/>
        </w:tabs>
        <w:ind w:left="909" w:right="-43" w:firstLine="126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ภาระผูกพันตามสัญญาที่เป็นรายจ่ายฝ่ายทุน</w:t>
      </w:r>
    </w:p>
    <w:p w14:paraId="40D94B89" w14:textId="6A6C8A1A" w:rsidR="00075854" w:rsidRPr="00283726" w:rsidRDefault="00075854" w:rsidP="000429AC">
      <w:pPr>
        <w:tabs>
          <w:tab w:val="clear" w:pos="1644"/>
          <w:tab w:val="left" w:pos="540"/>
          <w:tab w:val="left" w:pos="1620"/>
        </w:tabs>
        <w:ind w:right="-43" w:firstLine="1080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91"/>
        <w:gridCol w:w="1017"/>
        <w:gridCol w:w="278"/>
        <w:gridCol w:w="982"/>
        <w:gridCol w:w="260"/>
        <w:gridCol w:w="1099"/>
        <w:gridCol w:w="252"/>
        <w:gridCol w:w="1091"/>
      </w:tblGrid>
      <w:tr w:rsidR="00E87F43" w:rsidRPr="00283726" w14:paraId="0EF620AF" w14:textId="77777777" w:rsidTr="00247C7A">
        <w:trPr>
          <w:trHeight w:hRule="exact" w:val="395"/>
        </w:trPr>
        <w:tc>
          <w:tcPr>
            <w:tcW w:w="4291" w:type="dxa"/>
          </w:tcPr>
          <w:p w14:paraId="7824CA8A" w14:textId="77777777" w:rsidR="00E87F43" w:rsidRPr="00283726" w:rsidRDefault="00E87F43" w:rsidP="00FD513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7" w:type="dxa"/>
            <w:gridSpan w:val="3"/>
          </w:tcPr>
          <w:p w14:paraId="367B0DF0" w14:textId="77777777" w:rsidR="00E87F43" w:rsidRPr="00283726" w:rsidRDefault="00E87F43" w:rsidP="00FD513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0" w:type="dxa"/>
          </w:tcPr>
          <w:p w14:paraId="29D28921" w14:textId="77777777" w:rsidR="00E87F43" w:rsidRPr="00283726" w:rsidRDefault="00E87F43" w:rsidP="00FD513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2" w:type="dxa"/>
            <w:gridSpan w:val="3"/>
          </w:tcPr>
          <w:p w14:paraId="0CE381C5" w14:textId="77777777" w:rsidR="00E87F43" w:rsidRPr="00283726" w:rsidRDefault="00E87F43" w:rsidP="00247C7A">
            <w:pPr>
              <w:tabs>
                <w:tab w:val="left" w:pos="540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87F43" w:rsidRPr="00283726" w14:paraId="5E918DE7" w14:textId="77777777" w:rsidTr="00247C7A">
        <w:trPr>
          <w:trHeight w:hRule="exact" w:val="395"/>
        </w:trPr>
        <w:tc>
          <w:tcPr>
            <w:tcW w:w="4291" w:type="dxa"/>
          </w:tcPr>
          <w:p w14:paraId="1350A34F" w14:textId="77777777" w:rsidR="00E87F43" w:rsidRPr="00283726" w:rsidRDefault="00E87F43" w:rsidP="00FD513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77" w:type="dxa"/>
            <w:gridSpan w:val="3"/>
            <w:tcBorders>
              <w:bottom w:val="single" w:sz="4" w:space="0" w:color="auto"/>
            </w:tcBorders>
          </w:tcPr>
          <w:p w14:paraId="1795B6FD" w14:textId="77777777" w:rsidR="00E87F43" w:rsidRPr="00283726" w:rsidRDefault="00E87F43" w:rsidP="00FD513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" w:type="dxa"/>
          </w:tcPr>
          <w:p w14:paraId="6599BE9B" w14:textId="77777777" w:rsidR="00E87F43" w:rsidRPr="00283726" w:rsidRDefault="00E87F43" w:rsidP="00FD513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42" w:type="dxa"/>
            <w:gridSpan w:val="3"/>
            <w:tcBorders>
              <w:bottom w:val="single" w:sz="4" w:space="0" w:color="auto"/>
            </w:tcBorders>
          </w:tcPr>
          <w:p w14:paraId="56323113" w14:textId="77777777" w:rsidR="00E87F43" w:rsidRPr="00283726" w:rsidRDefault="00E87F43" w:rsidP="00FD5139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6CFA" w:rsidRPr="00283726" w14:paraId="690E4D57" w14:textId="77777777" w:rsidTr="00247C7A">
        <w:trPr>
          <w:trHeight w:hRule="exact" w:val="430"/>
        </w:trPr>
        <w:tc>
          <w:tcPr>
            <w:tcW w:w="4291" w:type="dxa"/>
          </w:tcPr>
          <w:p w14:paraId="0F0BB296" w14:textId="77777777" w:rsidR="00D36CFA" w:rsidRPr="00283726" w:rsidRDefault="00D36CFA" w:rsidP="00D36CFA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4ECEEAA0" w14:textId="78A1A65F" w:rsidR="00D36CFA" w:rsidRPr="00283726" w:rsidRDefault="005E6EC5" w:rsidP="00D36CF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36CF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36C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78" w:type="dxa"/>
            <w:tcBorders>
              <w:top w:val="single" w:sz="4" w:space="0" w:color="auto"/>
            </w:tcBorders>
          </w:tcPr>
          <w:p w14:paraId="730BD690" w14:textId="77777777" w:rsidR="00D36CFA" w:rsidRPr="00283726" w:rsidRDefault="00D36CFA" w:rsidP="00D36CF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</w:tcPr>
          <w:p w14:paraId="2833355F" w14:textId="686B54D8" w:rsidR="00D36CFA" w:rsidRPr="00283726" w:rsidRDefault="005E6EC5" w:rsidP="00D36CF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36CFA"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36CFA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0" w:type="dxa"/>
          </w:tcPr>
          <w:p w14:paraId="4F933615" w14:textId="77777777" w:rsidR="00D36CFA" w:rsidRPr="00283726" w:rsidRDefault="00D36CFA" w:rsidP="00D36CF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14:paraId="5D8EA2C9" w14:textId="1A40C4C8" w:rsidR="00D36CFA" w:rsidRPr="00283726" w:rsidRDefault="005E6EC5" w:rsidP="00D36CF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36CFA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D36CFA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4407ED15" w14:textId="77777777" w:rsidR="00D36CFA" w:rsidRPr="00283726" w:rsidRDefault="00D36CFA" w:rsidP="00D36CF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7F1F2653" w14:textId="7B4EAB80" w:rsidR="00D36CFA" w:rsidRPr="00283726" w:rsidRDefault="005E6EC5" w:rsidP="00D36CF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36CFA"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D36CFA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36CFA" w:rsidRPr="00283726" w14:paraId="2445E4C8" w14:textId="77777777" w:rsidTr="00247C7A">
        <w:trPr>
          <w:trHeight w:hRule="exact" w:val="430"/>
        </w:trPr>
        <w:tc>
          <w:tcPr>
            <w:tcW w:w="4291" w:type="dxa"/>
          </w:tcPr>
          <w:p w14:paraId="10FDB542" w14:textId="77777777" w:rsidR="00D36CFA" w:rsidRPr="00283726" w:rsidRDefault="00D36CFA" w:rsidP="00D36CFA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</w:tcPr>
          <w:p w14:paraId="701F4C63" w14:textId="56BC4763" w:rsidR="00D36CFA" w:rsidRPr="00283726" w:rsidRDefault="00D36CFA" w:rsidP="00D36CF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8" w:type="dxa"/>
          </w:tcPr>
          <w:p w14:paraId="7BC260A1" w14:textId="77777777" w:rsidR="00D36CFA" w:rsidRPr="00283726" w:rsidRDefault="00D36CFA" w:rsidP="00D36CF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  <w:tcBorders>
              <w:bottom w:val="single" w:sz="4" w:space="0" w:color="auto"/>
            </w:tcBorders>
          </w:tcPr>
          <w:p w14:paraId="6B020BA1" w14:textId="4F1CEAD2" w:rsidR="00D36CFA" w:rsidRPr="00283726" w:rsidRDefault="00D36CFA" w:rsidP="00D36CF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0" w:type="dxa"/>
          </w:tcPr>
          <w:p w14:paraId="4885052A" w14:textId="77777777" w:rsidR="00D36CFA" w:rsidRPr="00283726" w:rsidRDefault="00D36CFA" w:rsidP="00D36CF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14:paraId="322408D4" w14:textId="4D1DB25F" w:rsidR="00D36CFA" w:rsidRPr="00283726" w:rsidRDefault="00D36CFA" w:rsidP="00D36CF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52" w:type="dxa"/>
          </w:tcPr>
          <w:p w14:paraId="2B738E6D" w14:textId="77777777" w:rsidR="00D36CFA" w:rsidRPr="00283726" w:rsidRDefault="00D36CFA" w:rsidP="00D36CFA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</w:tcPr>
          <w:p w14:paraId="0B2BA42C" w14:textId="6B6E8B1E" w:rsidR="00D36CFA" w:rsidRPr="00283726" w:rsidRDefault="00D36CFA" w:rsidP="00D36CFA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D36CFA" w:rsidRPr="00283726" w14:paraId="3E547D54" w14:textId="77777777" w:rsidTr="00247C7A">
        <w:trPr>
          <w:trHeight w:hRule="exact" w:val="395"/>
        </w:trPr>
        <w:tc>
          <w:tcPr>
            <w:tcW w:w="4291" w:type="dxa"/>
          </w:tcPr>
          <w:p w14:paraId="28669A5C" w14:textId="77777777" w:rsidR="00D36CFA" w:rsidRPr="00283726" w:rsidRDefault="00D36CFA" w:rsidP="006C6C34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34"/>
              </w:tabs>
              <w:ind w:right="-43" w:firstLine="37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/>
              </w:rPr>
              <w:t>สัญญาที่ยังไม่ได้รับรู้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 xml:space="preserve"> </w:t>
            </w:r>
          </w:p>
        </w:tc>
        <w:tc>
          <w:tcPr>
            <w:tcW w:w="1017" w:type="dxa"/>
            <w:tcBorders>
              <w:top w:val="single" w:sz="4" w:space="0" w:color="auto"/>
            </w:tcBorders>
          </w:tcPr>
          <w:p w14:paraId="033C7CC3" w14:textId="77777777" w:rsidR="00D36CFA" w:rsidRPr="00283726" w:rsidRDefault="00D36CFA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</w:tcPr>
          <w:p w14:paraId="428B074D" w14:textId="77777777" w:rsidR="00D36CFA" w:rsidRPr="00283726" w:rsidRDefault="00D36CFA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  <w:tcBorders>
              <w:top w:val="single" w:sz="4" w:space="0" w:color="auto"/>
            </w:tcBorders>
          </w:tcPr>
          <w:p w14:paraId="6AA3F33C" w14:textId="77777777" w:rsidR="00D36CFA" w:rsidRPr="00283726" w:rsidRDefault="00D36CFA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2EB7229C" w14:textId="77777777" w:rsidR="00D36CFA" w:rsidRPr="00283726" w:rsidRDefault="00D36CFA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tcBorders>
              <w:top w:val="single" w:sz="4" w:space="0" w:color="auto"/>
            </w:tcBorders>
          </w:tcPr>
          <w:p w14:paraId="42B77E08" w14:textId="77777777" w:rsidR="00D36CFA" w:rsidRPr="00283726" w:rsidRDefault="00D36CFA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146ADE10" w14:textId="77777777" w:rsidR="00D36CFA" w:rsidRPr="00283726" w:rsidRDefault="00D36CFA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  <w:tcBorders>
              <w:top w:val="single" w:sz="4" w:space="0" w:color="auto"/>
            </w:tcBorders>
          </w:tcPr>
          <w:p w14:paraId="62D5C787" w14:textId="77777777" w:rsidR="00D36CFA" w:rsidRPr="00283726" w:rsidRDefault="00D36CFA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6CFA" w:rsidRPr="00283726" w14:paraId="1CE23CDE" w14:textId="77777777" w:rsidTr="00247C7A">
        <w:trPr>
          <w:trHeight w:hRule="exact" w:val="395"/>
        </w:trPr>
        <w:tc>
          <w:tcPr>
            <w:tcW w:w="4291" w:type="dxa"/>
          </w:tcPr>
          <w:p w14:paraId="4A58DFF3" w14:textId="77777777" w:rsidR="00D36CFA" w:rsidRPr="00283726" w:rsidRDefault="00D36CFA" w:rsidP="006C6C34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234"/>
              </w:tabs>
              <w:ind w:right="-43" w:firstLine="372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ส่วนใหญ่เป็นสัญญาก่อสร้างอาคารและ</w:t>
            </w:r>
          </w:p>
        </w:tc>
        <w:tc>
          <w:tcPr>
            <w:tcW w:w="1017" w:type="dxa"/>
          </w:tcPr>
          <w:p w14:paraId="4E943E59" w14:textId="77777777" w:rsidR="00D36CFA" w:rsidRPr="00283726" w:rsidRDefault="00D36CFA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8" w:type="dxa"/>
          </w:tcPr>
          <w:p w14:paraId="2828CAB4" w14:textId="77777777" w:rsidR="00D36CFA" w:rsidRPr="00283726" w:rsidRDefault="00D36CFA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2" w:type="dxa"/>
          </w:tcPr>
          <w:p w14:paraId="3FF52439" w14:textId="77777777" w:rsidR="00D36CFA" w:rsidRPr="00283726" w:rsidRDefault="00D36CFA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" w:type="dxa"/>
          </w:tcPr>
          <w:p w14:paraId="3A7B6777" w14:textId="77777777" w:rsidR="00D36CFA" w:rsidRPr="00283726" w:rsidRDefault="00D36CFA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</w:tcPr>
          <w:p w14:paraId="2B3D0205" w14:textId="77777777" w:rsidR="00D36CFA" w:rsidRPr="00283726" w:rsidRDefault="00D36CFA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5E833FB9" w14:textId="77777777" w:rsidR="00D36CFA" w:rsidRPr="00283726" w:rsidRDefault="00D36CFA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6C30881A" w14:textId="77777777" w:rsidR="00D36CFA" w:rsidRPr="00283726" w:rsidRDefault="00D36CFA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36CFA" w:rsidRPr="00283726" w14:paraId="6764CA09" w14:textId="77777777" w:rsidTr="00247C7A">
        <w:trPr>
          <w:trHeight w:hRule="exact" w:val="395"/>
        </w:trPr>
        <w:tc>
          <w:tcPr>
            <w:tcW w:w="4291" w:type="dxa"/>
          </w:tcPr>
          <w:p w14:paraId="2E45C806" w14:textId="354C5C91" w:rsidR="00D36CFA" w:rsidRPr="006C6C34" w:rsidRDefault="00D36CFA" w:rsidP="00BB1738">
            <w:pPr>
              <w:tabs>
                <w:tab w:val="clear" w:pos="454"/>
                <w:tab w:val="clear" w:pos="680"/>
                <w:tab w:val="left" w:pos="623"/>
                <w:tab w:val="left" w:pos="803"/>
              </w:tabs>
              <w:spacing w:line="240" w:lineRule="auto"/>
              <w:ind w:left="522" w:hanging="2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C6C34">
              <w:rPr>
                <w:rFonts w:ascii="Angsana New" w:hAnsi="Angsana New" w:cs="Angsana New"/>
                <w:sz w:val="30"/>
                <w:szCs w:val="30"/>
                <w:cs/>
              </w:rPr>
              <w:t>สิ่งปลูกสร้างและซื้อเครื่องจักรและอื่นๆ</w:t>
            </w: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14:paraId="46174A92" w14:textId="04550496" w:rsidR="00D36CFA" w:rsidRPr="00283726" w:rsidRDefault="000360C2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ind w:left="-108"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837</w:t>
            </w:r>
          </w:p>
        </w:tc>
        <w:tc>
          <w:tcPr>
            <w:tcW w:w="278" w:type="dxa"/>
          </w:tcPr>
          <w:p w14:paraId="0694AC51" w14:textId="77777777" w:rsidR="00D36CFA" w:rsidRPr="00283726" w:rsidRDefault="00D36CFA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2" w:type="dxa"/>
            <w:tcBorders>
              <w:bottom w:val="double" w:sz="4" w:space="0" w:color="auto"/>
            </w:tcBorders>
          </w:tcPr>
          <w:p w14:paraId="10A35AC6" w14:textId="3F513BF5" w:rsidR="00D36CFA" w:rsidRPr="00283726" w:rsidRDefault="00D36CFA" w:rsidP="00A11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ind w:left="-108" w:right="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905</w:t>
            </w:r>
          </w:p>
        </w:tc>
        <w:tc>
          <w:tcPr>
            <w:tcW w:w="260" w:type="dxa"/>
          </w:tcPr>
          <w:p w14:paraId="65DE0C02" w14:textId="77777777" w:rsidR="00D36CFA" w:rsidRPr="00283726" w:rsidRDefault="00D36CFA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tcBorders>
              <w:bottom w:val="double" w:sz="4" w:space="0" w:color="auto"/>
            </w:tcBorders>
          </w:tcPr>
          <w:p w14:paraId="127F9DC5" w14:textId="53A9439A" w:rsidR="00D36CFA" w:rsidRPr="00283726" w:rsidRDefault="00582803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2"/>
              </w:tabs>
              <w:ind w:left="-108" w:right="-13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52" w:type="dxa"/>
          </w:tcPr>
          <w:p w14:paraId="44D43767" w14:textId="77777777" w:rsidR="00D36CFA" w:rsidRPr="00283726" w:rsidRDefault="00D36CFA" w:rsidP="00D36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8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1" w:type="dxa"/>
            <w:tcBorders>
              <w:bottom w:val="double" w:sz="4" w:space="0" w:color="auto"/>
            </w:tcBorders>
          </w:tcPr>
          <w:p w14:paraId="1C5E4409" w14:textId="5852AE6D" w:rsidR="00D36CFA" w:rsidRPr="00283726" w:rsidRDefault="00D36CFA" w:rsidP="00247C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line="120" w:lineRule="atLeast"/>
              <w:ind w:left="-108"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5FB35909" w14:textId="3540CEE4" w:rsidR="004F2148" w:rsidRDefault="004F2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124DC0F8" w14:textId="77777777" w:rsidR="004F2148" w:rsidRDefault="004F21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0F14163D" w14:textId="651CDE2B" w:rsidR="00C142F6" w:rsidRPr="00283726" w:rsidRDefault="00056A64" w:rsidP="00E0725A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4</w:t>
      </w:r>
      <w:r w:rsidR="00F21309" w:rsidRPr="00283726">
        <w:rPr>
          <w:rFonts w:asciiTheme="majorBidi" w:hAnsiTheme="majorBidi" w:cstheme="majorBidi"/>
          <w:sz w:val="30"/>
          <w:szCs w:val="30"/>
        </w:rPr>
        <w:tab/>
      </w:r>
      <w:r w:rsidR="00EE3618" w:rsidRPr="00283726">
        <w:rPr>
          <w:rFonts w:asciiTheme="majorBidi" w:hAnsiTheme="majorBidi" w:cstheme="majorBidi"/>
          <w:sz w:val="30"/>
          <w:szCs w:val="30"/>
          <w:cs/>
        </w:rPr>
        <w:t>เงินลงทุนในบริษัทย่อย</w:t>
      </w:r>
      <w:r w:rsidR="00815AFC">
        <w:rPr>
          <w:rFonts w:asciiTheme="majorBidi" w:hAnsiTheme="majorBidi" w:cstheme="majorBidi"/>
          <w:sz w:val="30"/>
          <w:szCs w:val="30"/>
        </w:rPr>
        <w:t xml:space="preserve"> </w:t>
      </w:r>
      <w:r w:rsidR="00EE3618" w:rsidRPr="00283726">
        <w:rPr>
          <w:rFonts w:asciiTheme="majorBidi" w:hAnsiTheme="majorBidi" w:cstheme="majorBidi"/>
          <w:sz w:val="30"/>
          <w:szCs w:val="30"/>
          <w:cs/>
        </w:rPr>
        <w:t>บริษัทร่วม</w:t>
      </w:r>
      <w:r w:rsidR="00815AFC">
        <w:rPr>
          <w:rFonts w:asciiTheme="majorBidi" w:hAnsiTheme="majorBidi" w:cstheme="majorBidi" w:hint="cs"/>
          <w:sz w:val="30"/>
          <w:szCs w:val="30"/>
          <w:cs/>
        </w:rPr>
        <w:t>และตราสารทุน</w:t>
      </w:r>
    </w:p>
    <w:p w14:paraId="10A5D0B2" w14:textId="101D864B" w:rsidR="00DC5B51" w:rsidRPr="00283726" w:rsidRDefault="00DC5B51" w:rsidP="000429AC">
      <w:pPr>
        <w:pStyle w:val="BodyText2"/>
        <w:ind w:left="540" w:right="-43" w:firstLine="0"/>
        <w:jc w:val="thaiDistribute"/>
        <w:rPr>
          <w:rFonts w:asciiTheme="majorBidi" w:eastAsia="CG Times (W1)" w:hAnsiTheme="majorBidi" w:cstheme="majorBidi"/>
          <w:sz w:val="30"/>
          <w:szCs w:val="30"/>
        </w:rPr>
      </w:pPr>
    </w:p>
    <w:p w14:paraId="7BE4034E" w14:textId="64663DFF" w:rsidR="00821148" w:rsidRPr="00242380" w:rsidRDefault="00821148" w:rsidP="00821148">
      <w:pPr>
        <w:pStyle w:val="BodyText2"/>
        <w:ind w:left="547" w:right="-43" w:hanging="7"/>
        <w:jc w:val="thaiDistribute"/>
        <w:rPr>
          <w:rFonts w:ascii="Angsana New" w:hAnsi="Angsana New" w:cs="Angsana New"/>
          <w:sz w:val="30"/>
          <w:szCs w:val="30"/>
          <w:cs/>
        </w:rPr>
      </w:pPr>
      <w:r w:rsidRPr="00C94FB8">
        <w:rPr>
          <w:rFonts w:ascii="Angsana New" w:hAnsi="Angsana New" w:cs="Angsana New"/>
          <w:sz w:val="30"/>
          <w:szCs w:val="30"/>
          <w:cs/>
        </w:rPr>
        <w:t>รายการเคลื่อนไหว</w:t>
      </w:r>
      <w:r w:rsidRPr="00C94FB8">
        <w:rPr>
          <w:rFonts w:ascii="Angsana New" w:hAnsi="Angsana New" w:cs="Angsana New" w:hint="cs"/>
          <w:sz w:val="30"/>
          <w:szCs w:val="30"/>
          <w:cs/>
        </w:rPr>
        <w:t>ที่มีสาระสำคัญสำหรับ</w:t>
      </w:r>
      <w:r w:rsidRPr="00C94FB8">
        <w:rPr>
          <w:rFonts w:ascii="Angsana New" w:hAnsi="Angsana New" w:cs="Angsana New"/>
          <w:sz w:val="30"/>
          <w:szCs w:val="30"/>
          <w:cs/>
        </w:rPr>
        <w:t>งวด</w:t>
      </w:r>
      <w:r w:rsidRPr="00C94FB8">
        <w:rPr>
          <w:rFonts w:ascii="Angsana New" w:hAnsi="Angsana New" w:cs="Angsana New" w:hint="cs"/>
          <w:sz w:val="30"/>
          <w:szCs w:val="30"/>
          <w:cs/>
        </w:rPr>
        <w:t>หก</w:t>
      </w:r>
      <w:r w:rsidRPr="00C94FB8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5E6EC5" w:rsidRPr="005E6EC5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 xml:space="preserve">0 </w:t>
      </w:r>
      <w:r w:rsidRPr="00C94FB8"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/>
          <w:sz w:val="30"/>
          <w:szCs w:val="30"/>
        </w:rPr>
        <w:t xml:space="preserve"> 256</w:t>
      </w:r>
      <w:r>
        <w:rPr>
          <w:rFonts w:ascii="Angsana New" w:hAnsi="Angsana New" w:cs="Angsana New" w:hint="cs"/>
          <w:sz w:val="30"/>
          <w:szCs w:val="30"/>
          <w:cs/>
        </w:rPr>
        <w:t>5</w:t>
      </w:r>
    </w:p>
    <w:p w14:paraId="4D69EA3A" w14:textId="77777777" w:rsidR="00C94FB8" w:rsidRPr="00821148" w:rsidRDefault="00C94FB8" w:rsidP="00C94FB8">
      <w:pPr>
        <w:pStyle w:val="BodyText2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447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5427"/>
        <w:gridCol w:w="1703"/>
        <w:gridCol w:w="271"/>
        <w:gridCol w:w="2046"/>
      </w:tblGrid>
      <w:tr w:rsidR="00C1109F" w:rsidRPr="00283726" w14:paraId="0ED2C812" w14:textId="77777777" w:rsidTr="005B56A9">
        <w:tc>
          <w:tcPr>
            <w:tcW w:w="5427" w:type="dxa"/>
            <w:vAlign w:val="bottom"/>
          </w:tcPr>
          <w:p w14:paraId="3F6112D2" w14:textId="77777777" w:rsidR="00C1109F" w:rsidRPr="00E5723F" w:rsidRDefault="00C1109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4020" w:type="dxa"/>
            <w:gridSpan w:val="3"/>
            <w:vAlign w:val="bottom"/>
          </w:tcPr>
          <w:p w14:paraId="0F92D3C4" w14:textId="54C94553" w:rsidR="00C1109F" w:rsidRPr="00E5723F" w:rsidRDefault="00C1109F" w:rsidP="00B447EF">
            <w:pPr>
              <w:tabs>
                <w:tab w:val="clear" w:pos="1871"/>
                <w:tab w:val="left" w:pos="540"/>
              </w:tabs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  <w:r w:rsidRPr="00E5723F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 w:rsidRPr="00E5723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หน่วย: ล้านบาท)</w:t>
            </w:r>
          </w:p>
        </w:tc>
      </w:tr>
      <w:tr w:rsidR="00C1109F" w:rsidRPr="00283726" w14:paraId="6FF4D1D8" w14:textId="77777777" w:rsidTr="005B56A9">
        <w:tc>
          <w:tcPr>
            <w:tcW w:w="5427" w:type="dxa"/>
            <w:vAlign w:val="bottom"/>
          </w:tcPr>
          <w:p w14:paraId="12F114F7" w14:textId="1C25DF69" w:rsidR="00C1109F" w:rsidRPr="00E5723F" w:rsidRDefault="00C1109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1703" w:type="dxa"/>
            <w:tcBorders>
              <w:bottom w:val="single" w:sz="4" w:space="0" w:color="auto"/>
            </w:tcBorders>
            <w:vAlign w:val="bottom"/>
          </w:tcPr>
          <w:p w14:paraId="28044780" w14:textId="7C751BFB" w:rsidR="00C1109F" w:rsidRPr="00E5723F" w:rsidRDefault="00C1109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  <w:r w:rsidRPr="00E5723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งบการเงินรวม</w:t>
            </w:r>
            <w:r w:rsidRPr="00E5723F">
              <w:rPr>
                <w:rFonts w:ascii="Angsana New" w:hAnsi="Angsana New" w:cs="Angsana New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1" w:type="dxa"/>
            <w:vAlign w:val="center"/>
          </w:tcPr>
          <w:p w14:paraId="4737CC85" w14:textId="77777777" w:rsidR="00C1109F" w:rsidRPr="00E5723F" w:rsidRDefault="00C1109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046" w:type="dxa"/>
            <w:tcBorders>
              <w:bottom w:val="single" w:sz="4" w:space="0" w:color="auto"/>
            </w:tcBorders>
            <w:vAlign w:val="center"/>
          </w:tcPr>
          <w:p w14:paraId="25921322" w14:textId="0AF2E348" w:rsidR="00C1109F" w:rsidRPr="00E5723F" w:rsidRDefault="00C1109F" w:rsidP="0060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8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  <w:r w:rsidRPr="00E5723F">
              <w:rPr>
                <w:rFonts w:ascii="Angsana New" w:hAnsi="Angsana New" w:cs="Angsana New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E5723F">
              <w:rPr>
                <w:rFonts w:ascii="Angsana New" w:hAnsi="Angsana New" w:cs="Angsana New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C1109F" w:rsidRPr="00283726" w14:paraId="6000CDFD" w14:textId="77777777" w:rsidTr="005B56A9">
        <w:tc>
          <w:tcPr>
            <w:tcW w:w="5427" w:type="dxa"/>
            <w:vAlign w:val="bottom"/>
          </w:tcPr>
          <w:p w14:paraId="4FB77EE5" w14:textId="77777777" w:rsidR="00C1109F" w:rsidRPr="00E5723F" w:rsidRDefault="00C1109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5723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703" w:type="dxa"/>
          </w:tcPr>
          <w:p w14:paraId="22583303" w14:textId="77777777" w:rsidR="00C1109F" w:rsidRPr="00E5723F" w:rsidRDefault="00C1109F" w:rsidP="00C1109F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14:paraId="2CA9D055" w14:textId="77777777" w:rsidR="00C1109F" w:rsidRPr="00E5723F" w:rsidRDefault="00C1109F" w:rsidP="00C1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046" w:type="dxa"/>
          </w:tcPr>
          <w:p w14:paraId="09AA2958" w14:textId="77777777" w:rsidR="00C1109F" w:rsidRPr="00E5723F" w:rsidRDefault="00C1109F" w:rsidP="00C1109F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13ABF" w:rsidRPr="00283726" w14:paraId="37F83E3E" w14:textId="77777777" w:rsidTr="005B56A9">
        <w:tc>
          <w:tcPr>
            <w:tcW w:w="5427" w:type="dxa"/>
            <w:vAlign w:val="bottom"/>
          </w:tcPr>
          <w:p w14:paraId="1454251B" w14:textId="2F917866" w:rsidR="00413ABF" w:rsidRPr="00E5723F" w:rsidRDefault="00635D0A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635D0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703" w:type="dxa"/>
          </w:tcPr>
          <w:p w14:paraId="7B2039A6" w14:textId="77777777" w:rsidR="00413ABF" w:rsidRPr="00E5723F" w:rsidRDefault="00413ABF" w:rsidP="00C1109F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14:paraId="1E508207" w14:textId="77777777" w:rsidR="00413ABF" w:rsidRPr="00E5723F" w:rsidRDefault="00413ABF" w:rsidP="00C1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046" w:type="dxa"/>
          </w:tcPr>
          <w:p w14:paraId="11990F9A" w14:textId="77777777" w:rsidR="00413ABF" w:rsidRPr="00E5723F" w:rsidRDefault="00413ABF" w:rsidP="00C1109F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A5028" w:rsidRPr="00283726" w14:paraId="434BD7D2" w14:textId="77777777" w:rsidTr="005B56A9">
        <w:tc>
          <w:tcPr>
            <w:tcW w:w="5427" w:type="dxa"/>
            <w:vAlign w:val="bottom"/>
          </w:tcPr>
          <w:p w14:paraId="0BEB81BF" w14:textId="1BA508DE" w:rsidR="002A5028" w:rsidRPr="00E5723F" w:rsidRDefault="000D7C03" w:rsidP="0073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723F">
              <w:rPr>
                <w:rFonts w:ascii="Angsana New" w:hAnsi="Angsana New" w:cs="Angsana New"/>
                <w:sz w:val="30"/>
                <w:szCs w:val="30"/>
              </w:rPr>
              <w:t>C.P.</w:t>
            </w:r>
            <w:r w:rsidR="00DC153A" w:rsidRPr="00E5723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5723F">
              <w:rPr>
                <w:rFonts w:ascii="Angsana New" w:hAnsi="Angsana New" w:cs="Angsana New"/>
                <w:sz w:val="30"/>
                <w:szCs w:val="30"/>
              </w:rPr>
              <w:t>Foods International Limited</w:t>
            </w:r>
            <w:r w:rsidR="00635D0A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703" w:type="dxa"/>
          </w:tcPr>
          <w:p w14:paraId="64DD3D7F" w14:textId="064CF001" w:rsidR="002A5028" w:rsidRPr="00E5723F" w:rsidRDefault="004044E7" w:rsidP="00730594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168D2B6C" w14:textId="77777777" w:rsidR="002A5028" w:rsidRPr="00E5723F" w:rsidRDefault="002A5028" w:rsidP="0073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046" w:type="dxa"/>
          </w:tcPr>
          <w:p w14:paraId="40C7927F" w14:textId="0D205FFD" w:rsidR="002A5028" w:rsidRPr="00E5723F" w:rsidRDefault="00BA0A89" w:rsidP="00730594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="Angsana New" w:hAnsi="Angsana New" w:cs="Angsana New"/>
                <w:sz w:val="30"/>
                <w:szCs w:val="30"/>
              </w:rPr>
            </w:pPr>
            <w:r w:rsidRPr="00E5723F">
              <w:rPr>
                <w:rFonts w:ascii="Angsana New" w:hAnsi="Angsana New" w:cs="Angsana New"/>
                <w:sz w:val="30"/>
                <w:szCs w:val="30"/>
              </w:rPr>
              <w:t>7,171</w:t>
            </w:r>
          </w:p>
        </w:tc>
      </w:tr>
      <w:tr w:rsidR="00635D0A" w:rsidRPr="00283726" w14:paraId="439A4EC1" w14:textId="77777777" w:rsidTr="00CF70B3">
        <w:tc>
          <w:tcPr>
            <w:tcW w:w="5427" w:type="dxa"/>
            <w:vAlign w:val="bottom"/>
          </w:tcPr>
          <w:p w14:paraId="48213DC3" w14:textId="4553E895" w:rsidR="00635D0A" w:rsidRPr="00E5723F" w:rsidRDefault="00635D0A" w:rsidP="00CF7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proofErr w:type="spellStart"/>
            <w:r w:rsidRPr="00E5723F">
              <w:rPr>
                <w:rFonts w:ascii="Angsana New" w:hAnsi="Angsana New" w:cs="Angsana New"/>
                <w:sz w:val="30"/>
                <w:szCs w:val="30"/>
              </w:rPr>
              <w:t>Bellisio</w:t>
            </w:r>
            <w:proofErr w:type="spellEnd"/>
            <w:r w:rsidRPr="00E5723F">
              <w:rPr>
                <w:rFonts w:ascii="Angsana New" w:hAnsi="Angsana New" w:cs="Angsana New"/>
                <w:sz w:val="30"/>
                <w:szCs w:val="30"/>
              </w:rPr>
              <w:t xml:space="preserve"> Investment, LLC</w:t>
            </w:r>
          </w:p>
        </w:tc>
        <w:tc>
          <w:tcPr>
            <w:tcW w:w="1703" w:type="dxa"/>
          </w:tcPr>
          <w:p w14:paraId="3E4B4ABD" w14:textId="77777777" w:rsidR="00635D0A" w:rsidRPr="00E5723F" w:rsidRDefault="00635D0A" w:rsidP="00CF70B3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697F19E3" w14:textId="77777777" w:rsidR="00635D0A" w:rsidRPr="00E5723F" w:rsidRDefault="00635D0A" w:rsidP="00CF7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046" w:type="dxa"/>
          </w:tcPr>
          <w:p w14:paraId="4C110284" w14:textId="77777777" w:rsidR="00635D0A" w:rsidRPr="00E5723F" w:rsidRDefault="00635D0A" w:rsidP="00CF70B3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="Angsana New" w:hAnsi="Angsana New" w:cs="Angsana New"/>
                <w:sz w:val="30"/>
                <w:szCs w:val="30"/>
              </w:rPr>
            </w:pPr>
            <w:r w:rsidRPr="00E5723F">
              <w:rPr>
                <w:rFonts w:ascii="Angsana New" w:hAnsi="Angsana New" w:cs="Angsana New"/>
                <w:sz w:val="30"/>
                <w:szCs w:val="30"/>
              </w:rPr>
              <w:t>4,024</w:t>
            </w:r>
          </w:p>
        </w:tc>
      </w:tr>
      <w:tr w:rsidR="00635D0A" w:rsidRPr="00283726" w14:paraId="48C6A3E1" w14:textId="77777777" w:rsidTr="00CF70B3">
        <w:tc>
          <w:tcPr>
            <w:tcW w:w="5427" w:type="dxa"/>
            <w:vAlign w:val="bottom"/>
          </w:tcPr>
          <w:p w14:paraId="1795DA8D" w14:textId="566F0F53" w:rsidR="00635D0A" w:rsidRPr="00E5723F" w:rsidRDefault="00635D0A" w:rsidP="00CF7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723F">
              <w:rPr>
                <w:rFonts w:ascii="Angsana New" w:hAnsi="Angsana New" w:cs="Angsana New"/>
                <w:sz w:val="30"/>
                <w:szCs w:val="30"/>
              </w:rPr>
              <w:t>CPF Investment Limited</w:t>
            </w:r>
            <w:r w:rsidR="009629B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629BD">
              <w:rPr>
                <w:rFonts w:asciiTheme="majorBidi" w:hAnsiTheme="majorBidi" w:cs="Angsana New"/>
                <w:spacing w:val="-2"/>
                <w:sz w:val="30"/>
                <w:szCs w:val="30"/>
              </w:rPr>
              <w:t>(“CPFI”)</w:t>
            </w:r>
          </w:p>
        </w:tc>
        <w:tc>
          <w:tcPr>
            <w:tcW w:w="1703" w:type="dxa"/>
          </w:tcPr>
          <w:p w14:paraId="6AEE1814" w14:textId="77777777" w:rsidR="00635D0A" w:rsidRPr="00E5723F" w:rsidRDefault="00635D0A" w:rsidP="00CF70B3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4B1EB4B2" w14:textId="77777777" w:rsidR="00635D0A" w:rsidRPr="00E5723F" w:rsidRDefault="00635D0A" w:rsidP="00CF7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046" w:type="dxa"/>
          </w:tcPr>
          <w:p w14:paraId="7406ED33" w14:textId="77777777" w:rsidR="00635D0A" w:rsidRPr="00E5723F" w:rsidRDefault="00635D0A" w:rsidP="00CF70B3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="Angsana New" w:hAnsi="Angsana New" w:cs="Angsana New"/>
                <w:sz w:val="30"/>
                <w:szCs w:val="30"/>
              </w:rPr>
            </w:pPr>
            <w:r w:rsidRPr="00E5723F">
              <w:rPr>
                <w:rFonts w:ascii="Angsana New" w:hAnsi="Angsana New" w:cs="Angsana New"/>
                <w:sz w:val="30"/>
                <w:szCs w:val="30"/>
              </w:rPr>
              <w:t>523</w:t>
            </w:r>
          </w:p>
        </w:tc>
      </w:tr>
      <w:tr w:rsidR="00635D0A" w:rsidRPr="00283726" w14:paraId="1C3A7325" w14:textId="77777777" w:rsidTr="00CF70B3">
        <w:tc>
          <w:tcPr>
            <w:tcW w:w="5427" w:type="dxa"/>
            <w:vAlign w:val="bottom"/>
          </w:tcPr>
          <w:p w14:paraId="0789CD60" w14:textId="2B9C3C91" w:rsidR="00635D0A" w:rsidRPr="00E5723F" w:rsidRDefault="00635D0A" w:rsidP="00CF7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723F">
              <w:rPr>
                <w:rFonts w:ascii="Angsana New" w:hAnsi="Angsana New" w:cs="Angsana New"/>
                <w:sz w:val="30"/>
                <w:szCs w:val="30"/>
              </w:rPr>
              <w:t>CPF Poland S.A.</w:t>
            </w:r>
          </w:p>
        </w:tc>
        <w:tc>
          <w:tcPr>
            <w:tcW w:w="1703" w:type="dxa"/>
          </w:tcPr>
          <w:p w14:paraId="4C989F29" w14:textId="77777777" w:rsidR="00635D0A" w:rsidRPr="00E5723F" w:rsidRDefault="00635D0A" w:rsidP="00CF70B3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161EC615" w14:textId="77777777" w:rsidR="00635D0A" w:rsidRPr="00E5723F" w:rsidRDefault="00635D0A" w:rsidP="00CF7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046" w:type="dxa"/>
          </w:tcPr>
          <w:p w14:paraId="35A1D378" w14:textId="77777777" w:rsidR="00635D0A" w:rsidRPr="00E5723F" w:rsidRDefault="00635D0A" w:rsidP="00CF70B3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="Angsana New" w:hAnsi="Angsana New" w:cs="Angsana New"/>
                <w:sz w:val="30"/>
                <w:szCs w:val="30"/>
              </w:rPr>
            </w:pPr>
            <w:r w:rsidRPr="00E5723F">
              <w:rPr>
                <w:rFonts w:ascii="Angsana New" w:hAnsi="Angsana New" w:cs="Angsana New"/>
                <w:sz w:val="30"/>
                <w:szCs w:val="30"/>
              </w:rPr>
              <w:t>123</w:t>
            </w:r>
          </w:p>
        </w:tc>
      </w:tr>
      <w:tr w:rsidR="00180403" w:rsidRPr="00283726" w14:paraId="6AA01433" w14:textId="77777777" w:rsidTr="00180403">
        <w:trPr>
          <w:trHeight w:hRule="exact" w:val="144"/>
        </w:trPr>
        <w:tc>
          <w:tcPr>
            <w:tcW w:w="5427" w:type="dxa"/>
            <w:vAlign w:val="bottom"/>
          </w:tcPr>
          <w:p w14:paraId="41F10B94" w14:textId="77777777" w:rsidR="00180403" w:rsidRPr="00E5723F" w:rsidRDefault="00180403" w:rsidP="00CF7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57560089" w14:textId="77777777" w:rsidR="00180403" w:rsidRDefault="00180403" w:rsidP="00CF70B3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14:paraId="195F6475" w14:textId="77777777" w:rsidR="00180403" w:rsidRPr="00E5723F" w:rsidRDefault="00180403" w:rsidP="00CF7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046" w:type="dxa"/>
          </w:tcPr>
          <w:p w14:paraId="7B9DAA6D" w14:textId="77777777" w:rsidR="00180403" w:rsidRPr="00E5723F" w:rsidRDefault="00180403" w:rsidP="00CF70B3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5D0A" w:rsidRPr="00283726" w14:paraId="6E56487D" w14:textId="77777777" w:rsidTr="00CF70B3">
        <w:tc>
          <w:tcPr>
            <w:tcW w:w="5427" w:type="dxa"/>
            <w:vAlign w:val="bottom"/>
          </w:tcPr>
          <w:p w14:paraId="351CF3ED" w14:textId="34C1EEFC" w:rsidR="00635D0A" w:rsidRPr="00635D0A" w:rsidRDefault="00635D0A" w:rsidP="00CF7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35D0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703" w:type="dxa"/>
          </w:tcPr>
          <w:p w14:paraId="32C694C1" w14:textId="77777777" w:rsidR="00635D0A" w:rsidRDefault="00635D0A" w:rsidP="00CF70B3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14:paraId="074578CC" w14:textId="77777777" w:rsidR="00635D0A" w:rsidRPr="00E5723F" w:rsidRDefault="00635D0A" w:rsidP="00CF7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046" w:type="dxa"/>
          </w:tcPr>
          <w:p w14:paraId="0F37E4EE" w14:textId="77777777" w:rsidR="00635D0A" w:rsidRPr="00E5723F" w:rsidRDefault="00635D0A" w:rsidP="00CF70B3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016E0" w:rsidRPr="00283726" w14:paraId="58953809" w14:textId="77777777" w:rsidTr="005B56A9">
        <w:tc>
          <w:tcPr>
            <w:tcW w:w="5427" w:type="dxa"/>
            <w:vAlign w:val="bottom"/>
          </w:tcPr>
          <w:p w14:paraId="6BF915BF" w14:textId="7F8D2D62" w:rsidR="005016E0" w:rsidRPr="00E5723F" w:rsidRDefault="005016E0" w:rsidP="0073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723F">
              <w:rPr>
                <w:rFonts w:ascii="Angsana New" w:hAnsi="Angsana New" w:cs="Angsana New"/>
                <w:sz w:val="30"/>
                <w:szCs w:val="30"/>
              </w:rPr>
              <w:t>Charoen Pokphand Enterprise (Taiwan) Co., Ltd.</w:t>
            </w:r>
            <w:r w:rsidR="00635D0A">
              <w:rPr>
                <w:rFonts w:ascii="Angsana New" w:hAnsi="Angsana New" w:cs="Angsana New"/>
                <w:sz w:val="30"/>
                <w:szCs w:val="30"/>
              </w:rPr>
              <w:t xml:space="preserve"> (“CPE”)</w:t>
            </w:r>
          </w:p>
        </w:tc>
        <w:tc>
          <w:tcPr>
            <w:tcW w:w="1703" w:type="dxa"/>
          </w:tcPr>
          <w:p w14:paraId="4DC4319A" w14:textId="50A00425" w:rsidR="005016E0" w:rsidRPr="00E5723F" w:rsidRDefault="004044E7" w:rsidP="00730594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7AAFCC77" w14:textId="77777777" w:rsidR="005016E0" w:rsidRPr="00E5723F" w:rsidRDefault="005016E0" w:rsidP="007305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046" w:type="dxa"/>
          </w:tcPr>
          <w:p w14:paraId="4543E42C" w14:textId="3214C97F" w:rsidR="005016E0" w:rsidRPr="00E5723F" w:rsidRDefault="0059121A" w:rsidP="00730594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="Angsana New" w:hAnsi="Angsana New" w:cs="Angsana New"/>
                <w:sz w:val="30"/>
                <w:szCs w:val="30"/>
              </w:rPr>
            </w:pPr>
            <w:r w:rsidRPr="00EB1E2E">
              <w:rPr>
                <w:rFonts w:ascii="Angsana New" w:hAnsi="Angsana New" w:cs="Angsana New"/>
                <w:sz w:val="30"/>
                <w:szCs w:val="30"/>
              </w:rPr>
              <w:t>4,81</w:t>
            </w:r>
            <w:r w:rsidR="006E23F5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F13DEC" w:rsidRPr="001C0606" w14:paraId="126B90F3" w14:textId="77777777" w:rsidTr="005B56A9">
        <w:tc>
          <w:tcPr>
            <w:tcW w:w="5427" w:type="dxa"/>
            <w:vAlign w:val="bottom"/>
          </w:tcPr>
          <w:p w14:paraId="1E7DBA56" w14:textId="7DB6BF30" w:rsidR="00F13DEC" w:rsidRPr="00E5723F" w:rsidRDefault="00DB12F0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723F">
              <w:rPr>
                <w:rFonts w:ascii="Angsana New" w:hAnsi="Angsana New" w:cs="Angsana New"/>
                <w:sz w:val="30"/>
                <w:szCs w:val="30"/>
              </w:rPr>
              <w:t>Chun Ta Investment Co., Ltd.</w:t>
            </w:r>
            <w:r w:rsidR="00635D0A">
              <w:rPr>
                <w:rFonts w:ascii="Angsana New" w:hAnsi="Angsana New" w:cs="Angsana New"/>
                <w:sz w:val="30"/>
                <w:szCs w:val="30"/>
              </w:rPr>
              <w:t xml:space="preserve"> (“</w:t>
            </w:r>
            <w:r w:rsidR="00635D0A" w:rsidRPr="00EA281D">
              <w:rPr>
                <w:rFonts w:asciiTheme="majorBidi" w:hAnsiTheme="majorBidi" w:cs="Angsana New"/>
                <w:spacing w:val="-2"/>
                <w:sz w:val="30"/>
                <w:szCs w:val="30"/>
              </w:rPr>
              <w:t>Chun Ta</w:t>
            </w:r>
            <w:r w:rsidR="00635D0A">
              <w:rPr>
                <w:rFonts w:ascii="Angsana New" w:hAnsi="Angsana New" w:cs="Angsana New"/>
                <w:sz w:val="30"/>
                <w:szCs w:val="30"/>
              </w:rPr>
              <w:t>”)</w:t>
            </w:r>
          </w:p>
        </w:tc>
        <w:tc>
          <w:tcPr>
            <w:tcW w:w="1703" w:type="dxa"/>
          </w:tcPr>
          <w:p w14:paraId="5862323C" w14:textId="184191FF" w:rsidR="00F13DEC" w:rsidRPr="00E5723F" w:rsidRDefault="004044E7" w:rsidP="00C1109F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4A2DFC17" w14:textId="77777777" w:rsidR="00F13DEC" w:rsidRPr="00E5723F" w:rsidRDefault="00F13DEC" w:rsidP="00C1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046" w:type="dxa"/>
          </w:tcPr>
          <w:p w14:paraId="612CE575" w14:textId="3DB71033" w:rsidR="00F13DEC" w:rsidRPr="00E5723F" w:rsidRDefault="00E755B0" w:rsidP="00C1109F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="Angsana New" w:hAnsi="Angsana New" w:cs="Angsana New"/>
                <w:sz w:val="30"/>
                <w:szCs w:val="30"/>
              </w:rPr>
            </w:pPr>
            <w:r w:rsidRPr="00E5723F">
              <w:rPr>
                <w:rFonts w:ascii="Angsana New" w:hAnsi="Angsana New" w:cs="Angsana New"/>
                <w:sz w:val="30"/>
                <w:szCs w:val="30"/>
              </w:rPr>
              <w:t>1,473</w:t>
            </w:r>
          </w:p>
        </w:tc>
      </w:tr>
      <w:tr w:rsidR="00F13DEC" w:rsidRPr="00283726" w14:paraId="28E7FB62" w14:textId="77777777" w:rsidTr="005B56A9">
        <w:tc>
          <w:tcPr>
            <w:tcW w:w="5427" w:type="dxa"/>
            <w:vAlign w:val="bottom"/>
          </w:tcPr>
          <w:p w14:paraId="1E2AFC01" w14:textId="0FE989BD" w:rsidR="00F13DEC" w:rsidRPr="00E5723F" w:rsidRDefault="00E755B0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723F">
              <w:rPr>
                <w:rFonts w:ascii="Angsana New" w:hAnsi="Angsana New" w:cs="Angsana New"/>
                <w:sz w:val="30"/>
                <w:szCs w:val="30"/>
              </w:rPr>
              <w:t>Ta Chung Investment Co., Ltd.</w:t>
            </w:r>
            <w:r w:rsidR="00635D0A">
              <w:rPr>
                <w:rFonts w:ascii="Angsana New" w:hAnsi="Angsana New" w:cs="Angsana New"/>
                <w:sz w:val="30"/>
                <w:szCs w:val="30"/>
              </w:rPr>
              <w:t xml:space="preserve"> (“</w:t>
            </w:r>
            <w:r w:rsidR="00635D0A" w:rsidRPr="00EA281D">
              <w:rPr>
                <w:rFonts w:asciiTheme="majorBidi" w:hAnsiTheme="majorBidi" w:cs="Angsana New"/>
                <w:spacing w:val="-2"/>
                <w:sz w:val="30"/>
                <w:szCs w:val="30"/>
              </w:rPr>
              <w:t>Ta Chung</w:t>
            </w:r>
            <w:r w:rsidR="00635D0A">
              <w:rPr>
                <w:rFonts w:ascii="Angsana New" w:hAnsi="Angsana New" w:cs="Angsana New"/>
                <w:sz w:val="30"/>
                <w:szCs w:val="30"/>
              </w:rPr>
              <w:t>”)</w:t>
            </w:r>
          </w:p>
        </w:tc>
        <w:tc>
          <w:tcPr>
            <w:tcW w:w="1703" w:type="dxa"/>
          </w:tcPr>
          <w:p w14:paraId="72127592" w14:textId="268A9564" w:rsidR="00F13DEC" w:rsidRPr="00E5723F" w:rsidRDefault="004044E7" w:rsidP="00C1109F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49355F9E" w14:textId="77777777" w:rsidR="00F13DEC" w:rsidRPr="00E5723F" w:rsidRDefault="00F13DEC" w:rsidP="00C1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046" w:type="dxa"/>
          </w:tcPr>
          <w:p w14:paraId="1FA21AB9" w14:textId="0C48DDB5" w:rsidR="00F13DEC" w:rsidRPr="00E5723F" w:rsidRDefault="00E755B0" w:rsidP="00C1109F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="Angsana New" w:hAnsi="Angsana New" w:cs="Angsana New"/>
                <w:sz w:val="30"/>
                <w:szCs w:val="30"/>
              </w:rPr>
            </w:pPr>
            <w:r w:rsidRPr="00E5723F">
              <w:rPr>
                <w:rFonts w:ascii="Angsana New" w:hAnsi="Angsana New" w:cs="Angsana New"/>
                <w:sz w:val="30"/>
                <w:szCs w:val="30"/>
              </w:rPr>
              <w:t>1,222</w:t>
            </w:r>
          </w:p>
        </w:tc>
      </w:tr>
      <w:tr w:rsidR="00180403" w:rsidRPr="00283726" w14:paraId="4E99B1EB" w14:textId="77777777" w:rsidTr="00CF70B3">
        <w:trPr>
          <w:trHeight w:hRule="exact" w:val="144"/>
        </w:trPr>
        <w:tc>
          <w:tcPr>
            <w:tcW w:w="5427" w:type="dxa"/>
            <w:vAlign w:val="bottom"/>
          </w:tcPr>
          <w:p w14:paraId="5E160BAC" w14:textId="77777777" w:rsidR="00180403" w:rsidRPr="00E5723F" w:rsidRDefault="00180403" w:rsidP="00CF7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0ECAB79A" w14:textId="77777777" w:rsidR="00180403" w:rsidRDefault="00180403" w:rsidP="00CF70B3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14:paraId="11F25AED" w14:textId="77777777" w:rsidR="00180403" w:rsidRPr="00E5723F" w:rsidRDefault="00180403" w:rsidP="00CF7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046" w:type="dxa"/>
          </w:tcPr>
          <w:p w14:paraId="1996F09F" w14:textId="77777777" w:rsidR="00180403" w:rsidRPr="00E5723F" w:rsidRDefault="00180403" w:rsidP="00CF70B3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35D0A" w:rsidRPr="00283726" w14:paraId="0D0F2C56" w14:textId="77777777" w:rsidTr="005B56A9">
        <w:tc>
          <w:tcPr>
            <w:tcW w:w="5427" w:type="dxa"/>
            <w:vAlign w:val="bottom"/>
          </w:tcPr>
          <w:p w14:paraId="0480DF7B" w14:textId="6DC0E1D8" w:rsidR="00635D0A" w:rsidRPr="00E5723F" w:rsidRDefault="00635D0A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35D0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1703" w:type="dxa"/>
          </w:tcPr>
          <w:p w14:paraId="5F0A1306" w14:textId="77777777" w:rsidR="00635D0A" w:rsidRDefault="00635D0A" w:rsidP="00C1109F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14:paraId="2088C6DE" w14:textId="77777777" w:rsidR="00635D0A" w:rsidRPr="00E5723F" w:rsidRDefault="00635D0A" w:rsidP="00C1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046" w:type="dxa"/>
          </w:tcPr>
          <w:p w14:paraId="3A41E587" w14:textId="77777777" w:rsidR="00635D0A" w:rsidRPr="00E5723F" w:rsidRDefault="00635D0A" w:rsidP="00C1109F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02E11" w:rsidRPr="00283726" w14:paraId="79673434" w14:textId="77777777" w:rsidTr="005B56A9">
        <w:tc>
          <w:tcPr>
            <w:tcW w:w="5427" w:type="dxa"/>
            <w:vAlign w:val="bottom"/>
          </w:tcPr>
          <w:p w14:paraId="74D88A50" w14:textId="4CE3E631" w:rsidR="00B02E11" w:rsidRPr="00E5723F" w:rsidRDefault="00166D53" w:rsidP="00E129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บริษัท </w:t>
            </w:r>
            <w:r w:rsidR="00A01661">
              <w:rPr>
                <w:rFonts w:ascii="Angsana New" w:hAnsi="Angsana New" w:cs="Angsana New" w:hint="cs"/>
                <w:sz w:val="30"/>
                <w:szCs w:val="30"/>
                <w:cs/>
              </w:rPr>
              <w:t>ซ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ี</w:t>
            </w:r>
            <w:r w:rsidR="000E0C66">
              <w:rPr>
                <w:rFonts w:ascii="Angsana New" w:hAnsi="Angsana New" w:cs="Angsana New" w:hint="cs"/>
                <w:sz w:val="30"/>
                <w:szCs w:val="30"/>
                <w:cs/>
              </w:rPr>
              <w:t>.พี. เมอร์</w:t>
            </w:r>
            <w:r w:rsidR="005A3741">
              <w:rPr>
                <w:rFonts w:ascii="Angsana New" w:hAnsi="Angsana New" w:cs="Angsana New" w:hint="cs"/>
                <w:sz w:val="30"/>
                <w:szCs w:val="30"/>
                <w:cs/>
              </w:rPr>
              <w:t>แชนไดซิ่ง</w:t>
            </w:r>
            <w:r w:rsidR="00016F97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จำกัด</w:t>
            </w:r>
            <w:r w:rsidR="009629B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629BD" w:rsidRPr="000656C1">
              <w:rPr>
                <w:rFonts w:asciiTheme="majorBidi" w:hAnsiTheme="majorBidi" w:cs="Angsana New"/>
                <w:sz w:val="30"/>
                <w:szCs w:val="30"/>
              </w:rPr>
              <w:t>(“CPM”)</w:t>
            </w:r>
          </w:p>
        </w:tc>
        <w:tc>
          <w:tcPr>
            <w:tcW w:w="1703" w:type="dxa"/>
          </w:tcPr>
          <w:p w14:paraId="323F1C7E" w14:textId="79FCA280" w:rsidR="00B02E11" w:rsidRPr="00E5723F" w:rsidRDefault="004044E7" w:rsidP="00C1109F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-</w:t>
            </w:r>
          </w:p>
        </w:tc>
        <w:tc>
          <w:tcPr>
            <w:tcW w:w="271" w:type="dxa"/>
          </w:tcPr>
          <w:p w14:paraId="3A34EA50" w14:textId="77777777" w:rsidR="00B02E11" w:rsidRPr="00E5723F" w:rsidRDefault="00B02E11" w:rsidP="00C1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046" w:type="dxa"/>
          </w:tcPr>
          <w:p w14:paraId="1B0DBF0E" w14:textId="00276AAA" w:rsidR="00B02E11" w:rsidRPr="00E5723F" w:rsidRDefault="00197A6F" w:rsidP="00C1109F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="Angsana New" w:hAnsi="Angsana New" w:cs="Angsana New"/>
                <w:sz w:val="30"/>
                <w:szCs w:val="30"/>
              </w:rPr>
            </w:pPr>
            <w:r w:rsidRPr="00E5723F">
              <w:rPr>
                <w:rFonts w:ascii="Angsana New" w:hAnsi="Angsana New" w:cs="Angsana New"/>
                <w:sz w:val="30"/>
                <w:szCs w:val="30"/>
              </w:rPr>
              <w:t>(3,600)</w:t>
            </w:r>
          </w:p>
        </w:tc>
      </w:tr>
      <w:tr w:rsidR="00C1109F" w:rsidRPr="00283726" w14:paraId="092374C3" w14:textId="77777777" w:rsidTr="00E5723F">
        <w:trPr>
          <w:trHeight w:hRule="exact" w:val="182"/>
        </w:trPr>
        <w:tc>
          <w:tcPr>
            <w:tcW w:w="5427" w:type="dxa"/>
            <w:vAlign w:val="bottom"/>
          </w:tcPr>
          <w:p w14:paraId="331936A2" w14:textId="77777777" w:rsidR="00C1109F" w:rsidRPr="00E5723F" w:rsidRDefault="00C1109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03" w:type="dxa"/>
            <w:vAlign w:val="bottom"/>
          </w:tcPr>
          <w:p w14:paraId="00D0D52F" w14:textId="77777777" w:rsidR="00C1109F" w:rsidRPr="00E5723F" w:rsidRDefault="00C1109F" w:rsidP="00C1109F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668F1369" w14:textId="77777777" w:rsidR="00C1109F" w:rsidRPr="00E5723F" w:rsidRDefault="00C1109F" w:rsidP="00C1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046" w:type="dxa"/>
            <w:vAlign w:val="bottom"/>
          </w:tcPr>
          <w:p w14:paraId="19E88AD9" w14:textId="77777777" w:rsidR="00C1109F" w:rsidRPr="00E5723F" w:rsidRDefault="00C1109F" w:rsidP="00C1109F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1109F" w:rsidRPr="00283726" w14:paraId="21903B48" w14:textId="77777777" w:rsidTr="005B56A9">
        <w:tc>
          <w:tcPr>
            <w:tcW w:w="5427" w:type="dxa"/>
            <w:vAlign w:val="bottom"/>
          </w:tcPr>
          <w:p w14:paraId="685F992A" w14:textId="77777777" w:rsidR="00C1109F" w:rsidRPr="00E5723F" w:rsidRDefault="00C1109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highlight w:val="yellow"/>
                <w:cs/>
              </w:rPr>
            </w:pPr>
            <w:r w:rsidRPr="00E5723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703" w:type="dxa"/>
            <w:vAlign w:val="bottom"/>
          </w:tcPr>
          <w:p w14:paraId="7218921B" w14:textId="77777777" w:rsidR="00C1109F" w:rsidRPr="00E5723F" w:rsidRDefault="00C1109F" w:rsidP="00C1109F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33AA0621" w14:textId="77777777" w:rsidR="00C1109F" w:rsidRPr="00E5723F" w:rsidRDefault="00C1109F" w:rsidP="00C1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046" w:type="dxa"/>
            <w:vAlign w:val="bottom"/>
          </w:tcPr>
          <w:p w14:paraId="1CB9DE42" w14:textId="77777777" w:rsidR="00C1109F" w:rsidRPr="00E5723F" w:rsidRDefault="00C1109F" w:rsidP="00C1109F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2CB6" w:rsidRPr="00283726" w14:paraId="0E8652D9" w14:textId="77777777" w:rsidTr="00CF70B3">
        <w:tc>
          <w:tcPr>
            <w:tcW w:w="5427" w:type="dxa"/>
            <w:vAlign w:val="bottom"/>
          </w:tcPr>
          <w:p w14:paraId="3E056289" w14:textId="77777777" w:rsidR="00F52CB6" w:rsidRPr="00635D0A" w:rsidRDefault="00F52CB6" w:rsidP="00CF7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35D0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703" w:type="dxa"/>
          </w:tcPr>
          <w:p w14:paraId="6FA1EECB" w14:textId="77777777" w:rsidR="00F52CB6" w:rsidRDefault="00F52CB6" w:rsidP="00CF70B3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14:paraId="3252D776" w14:textId="77777777" w:rsidR="00F52CB6" w:rsidRPr="00E5723F" w:rsidRDefault="00F52CB6" w:rsidP="00CF7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046" w:type="dxa"/>
          </w:tcPr>
          <w:p w14:paraId="2F208B22" w14:textId="77777777" w:rsidR="00F52CB6" w:rsidRPr="00E5723F" w:rsidRDefault="00F52CB6" w:rsidP="00CF70B3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412ABB" w:rsidRPr="00283726" w14:paraId="7E426404" w14:textId="77777777" w:rsidTr="005B56A9">
        <w:tc>
          <w:tcPr>
            <w:tcW w:w="5427" w:type="dxa"/>
            <w:vAlign w:val="bottom"/>
          </w:tcPr>
          <w:p w14:paraId="209F274A" w14:textId="171075DE" w:rsidR="00412ABB" w:rsidRPr="00E5723F" w:rsidRDefault="00412ABB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E5723F">
              <w:rPr>
                <w:rFonts w:ascii="Angsana New" w:hAnsi="Angsana New" w:cs="Angsana New"/>
                <w:sz w:val="30"/>
                <w:szCs w:val="30"/>
                <w:cs/>
              </w:rPr>
              <w:t>บริษัท ซีพี</w:t>
            </w:r>
            <w:r w:rsidRPr="00E5723F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E5723F">
              <w:rPr>
                <w:rFonts w:ascii="Angsana New" w:hAnsi="Angsana New" w:cs="Angsana New"/>
                <w:sz w:val="30"/>
                <w:szCs w:val="30"/>
                <w:cs/>
              </w:rPr>
              <w:t>ออลล์ จำกัด (มหาชน)</w:t>
            </w:r>
            <w:r w:rsidR="009629BD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9629BD" w:rsidRPr="00E6351E">
              <w:rPr>
                <w:rFonts w:asciiTheme="majorBidi" w:hAnsiTheme="majorBidi" w:cs="Angsana New"/>
                <w:sz w:val="30"/>
                <w:szCs w:val="30"/>
                <w:cs/>
              </w:rPr>
              <w:t>(“</w:t>
            </w:r>
            <w:r w:rsidR="009629BD" w:rsidRPr="00E6351E">
              <w:rPr>
                <w:rFonts w:asciiTheme="majorBidi" w:hAnsiTheme="majorBidi" w:cs="Angsana New"/>
                <w:sz w:val="30"/>
                <w:szCs w:val="30"/>
              </w:rPr>
              <w:t>CPALL”)</w:t>
            </w:r>
          </w:p>
        </w:tc>
        <w:tc>
          <w:tcPr>
            <w:tcW w:w="1703" w:type="dxa"/>
            <w:vAlign w:val="bottom"/>
          </w:tcPr>
          <w:p w14:paraId="14B30638" w14:textId="64C782CB" w:rsidR="00412ABB" w:rsidRPr="00A56D47" w:rsidRDefault="00A56D47" w:rsidP="00616AC0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5,072</w:t>
            </w:r>
          </w:p>
        </w:tc>
        <w:tc>
          <w:tcPr>
            <w:tcW w:w="271" w:type="dxa"/>
            <w:vAlign w:val="bottom"/>
          </w:tcPr>
          <w:p w14:paraId="33025EFF" w14:textId="77777777" w:rsidR="00412ABB" w:rsidRPr="00E5723F" w:rsidRDefault="00412ABB" w:rsidP="00C1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046" w:type="dxa"/>
            <w:vAlign w:val="bottom"/>
          </w:tcPr>
          <w:p w14:paraId="7D032F81" w14:textId="0A51176B" w:rsidR="00412ABB" w:rsidRPr="00E5723F" w:rsidRDefault="00F045F9" w:rsidP="009E6CDC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5723F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A3484A" w:rsidRPr="00283726" w14:paraId="7AECECC9" w14:textId="77777777" w:rsidTr="005B56A9">
        <w:tc>
          <w:tcPr>
            <w:tcW w:w="5427" w:type="dxa"/>
            <w:vAlign w:val="bottom"/>
          </w:tcPr>
          <w:p w14:paraId="416FE854" w14:textId="6DCCB655" w:rsidR="00A3484A" w:rsidRPr="00E5723F" w:rsidRDefault="00A3484A" w:rsidP="00A3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5723F">
              <w:rPr>
                <w:rFonts w:ascii="Angsana New" w:hAnsi="Angsana New" w:cs="Angsana New"/>
                <w:sz w:val="30"/>
                <w:szCs w:val="30"/>
              </w:rPr>
              <w:t>Cloud Food System Joint Stock Company</w:t>
            </w:r>
          </w:p>
        </w:tc>
        <w:tc>
          <w:tcPr>
            <w:tcW w:w="1703" w:type="dxa"/>
          </w:tcPr>
          <w:p w14:paraId="7D30A672" w14:textId="7D128810" w:rsidR="00A3484A" w:rsidRPr="00E5723F" w:rsidRDefault="00616AC0" w:rsidP="00616AC0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77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119</w:t>
            </w:r>
          </w:p>
        </w:tc>
        <w:tc>
          <w:tcPr>
            <w:tcW w:w="271" w:type="dxa"/>
          </w:tcPr>
          <w:p w14:paraId="4E6E4BA4" w14:textId="77777777" w:rsidR="00A3484A" w:rsidRPr="00E5723F" w:rsidRDefault="00A3484A" w:rsidP="00A348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046" w:type="dxa"/>
          </w:tcPr>
          <w:p w14:paraId="78589F87" w14:textId="63FC2176" w:rsidR="00A3484A" w:rsidRPr="00E5723F" w:rsidRDefault="00F045F9" w:rsidP="00A3484A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E5723F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9629BD" w:rsidRPr="00283726" w14:paraId="11024813" w14:textId="77777777" w:rsidTr="00CF70B3">
        <w:trPr>
          <w:trHeight w:hRule="exact" w:val="144"/>
        </w:trPr>
        <w:tc>
          <w:tcPr>
            <w:tcW w:w="5427" w:type="dxa"/>
            <w:vAlign w:val="bottom"/>
          </w:tcPr>
          <w:p w14:paraId="4D0A059A" w14:textId="77777777" w:rsidR="009629BD" w:rsidRPr="00E5723F" w:rsidRDefault="009629BD" w:rsidP="00CF7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703" w:type="dxa"/>
          </w:tcPr>
          <w:p w14:paraId="1485C2AF" w14:textId="77777777" w:rsidR="009629BD" w:rsidRDefault="009629BD" w:rsidP="00CF70B3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14:paraId="6A8A6FF7" w14:textId="77777777" w:rsidR="009629BD" w:rsidRPr="00E5723F" w:rsidRDefault="009629BD" w:rsidP="00CF7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046" w:type="dxa"/>
          </w:tcPr>
          <w:p w14:paraId="5BF64001" w14:textId="77777777" w:rsidR="009629BD" w:rsidRPr="00E5723F" w:rsidRDefault="009629BD" w:rsidP="00CF70B3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52CB6" w:rsidRPr="00283726" w14:paraId="44249737" w14:textId="77777777" w:rsidTr="00CF70B3">
        <w:tc>
          <w:tcPr>
            <w:tcW w:w="5427" w:type="dxa"/>
            <w:vAlign w:val="bottom"/>
          </w:tcPr>
          <w:p w14:paraId="2F6BDA57" w14:textId="77777777" w:rsidR="00F52CB6" w:rsidRPr="00E5723F" w:rsidRDefault="00F52CB6" w:rsidP="00CF7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635D0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ขายเงินลงทุน</w:t>
            </w:r>
          </w:p>
        </w:tc>
        <w:tc>
          <w:tcPr>
            <w:tcW w:w="1703" w:type="dxa"/>
          </w:tcPr>
          <w:p w14:paraId="57A40FAD" w14:textId="77777777" w:rsidR="00F52CB6" w:rsidRDefault="00F52CB6" w:rsidP="00CF70B3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14:paraId="4BFA320B" w14:textId="77777777" w:rsidR="00F52CB6" w:rsidRPr="00E5723F" w:rsidRDefault="00F52CB6" w:rsidP="00CF70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046" w:type="dxa"/>
          </w:tcPr>
          <w:p w14:paraId="585EB3CD" w14:textId="77777777" w:rsidR="00F52CB6" w:rsidRPr="00E5723F" w:rsidRDefault="00F52CB6" w:rsidP="00CF70B3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C1109F" w:rsidRPr="00283726" w14:paraId="427C8A55" w14:textId="77777777" w:rsidTr="005B56A9">
        <w:tc>
          <w:tcPr>
            <w:tcW w:w="5427" w:type="dxa"/>
            <w:vAlign w:val="bottom"/>
          </w:tcPr>
          <w:p w14:paraId="22BE451F" w14:textId="3FB42C40" w:rsidR="00C1109F" w:rsidRPr="00E5723F" w:rsidRDefault="009629BD" w:rsidP="00C1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CPALL</w:t>
            </w:r>
            <w:r w:rsidR="00F52CB6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703" w:type="dxa"/>
            <w:vAlign w:val="bottom"/>
          </w:tcPr>
          <w:p w14:paraId="44504A7B" w14:textId="1116A325" w:rsidR="00C1109F" w:rsidRPr="00E5723F" w:rsidRDefault="00616AC0" w:rsidP="00616AC0">
            <w:pPr>
              <w:pStyle w:val="acctfourfigures"/>
              <w:tabs>
                <w:tab w:val="clear" w:pos="765"/>
                <w:tab w:val="left" w:pos="1416"/>
                <w:tab w:val="decimal" w:pos="1692"/>
              </w:tabs>
              <w:spacing w:line="240" w:lineRule="auto"/>
              <w:ind w:left="804" w:right="-30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="00FA41F2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2,592</w:t>
            </w: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1" w:type="dxa"/>
            <w:vAlign w:val="bottom"/>
          </w:tcPr>
          <w:p w14:paraId="57462221" w14:textId="77777777" w:rsidR="00C1109F" w:rsidRPr="00E5723F" w:rsidRDefault="00C1109F" w:rsidP="00C110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6" w:type="dxa"/>
            <w:vAlign w:val="bottom"/>
          </w:tcPr>
          <w:p w14:paraId="389836D6" w14:textId="34095D20" w:rsidR="00C1109F" w:rsidRPr="00E5723F" w:rsidRDefault="001B1AC1" w:rsidP="0011362B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ind w:right="-140"/>
              <w:rPr>
                <w:rFonts w:ascii="Angsana New" w:hAnsi="Angsana New" w:cs="Angsana New"/>
                <w:sz w:val="30"/>
                <w:szCs w:val="30"/>
              </w:rPr>
            </w:pPr>
            <w:r w:rsidRPr="00E5723F">
              <w:rPr>
                <w:rFonts w:ascii="Angsana New" w:hAnsi="Angsana New" w:cs="Angsana New"/>
                <w:sz w:val="30"/>
                <w:szCs w:val="30"/>
              </w:rPr>
              <w:t>(1,486)</w:t>
            </w:r>
          </w:p>
        </w:tc>
      </w:tr>
      <w:tr w:rsidR="00387AAA" w:rsidRPr="00283726" w14:paraId="5B9015A4" w14:textId="77777777" w:rsidTr="00E5723F">
        <w:trPr>
          <w:trHeight w:hRule="exact" w:val="164"/>
        </w:trPr>
        <w:tc>
          <w:tcPr>
            <w:tcW w:w="5427" w:type="dxa"/>
            <w:vAlign w:val="bottom"/>
          </w:tcPr>
          <w:p w14:paraId="12F3FD22" w14:textId="77777777" w:rsidR="00387AAA" w:rsidRPr="00E5723F" w:rsidRDefault="00387AAA" w:rsidP="0094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 w:cs="Angsana New"/>
                <w:b/>
                <w:sz w:val="30"/>
                <w:szCs w:val="30"/>
                <w:highlight w:val="cyan"/>
              </w:rPr>
            </w:pPr>
          </w:p>
        </w:tc>
        <w:tc>
          <w:tcPr>
            <w:tcW w:w="4020" w:type="dxa"/>
            <w:gridSpan w:val="3"/>
            <w:vAlign w:val="bottom"/>
          </w:tcPr>
          <w:p w14:paraId="3542B7C0" w14:textId="1A000605" w:rsidR="00387AAA" w:rsidRPr="00E5723F" w:rsidRDefault="00387AAA" w:rsidP="00947258">
            <w:pPr>
              <w:tabs>
                <w:tab w:val="clear" w:pos="1871"/>
                <w:tab w:val="left" w:pos="540"/>
              </w:tabs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</w:tr>
      <w:tr w:rsidR="00387AAA" w:rsidRPr="00283726" w14:paraId="33617811" w14:textId="77777777" w:rsidTr="00947258">
        <w:tc>
          <w:tcPr>
            <w:tcW w:w="5427" w:type="dxa"/>
            <w:vAlign w:val="bottom"/>
          </w:tcPr>
          <w:p w14:paraId="78269ABA" w14:textId="0566CB8E" w:rsidR="00387AAA" w:rsidRPr="00E5723F" w:rsidRDefault="00C9365D" w:rsidP="0094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ตราสารทุน</w:t>
            </w:r>
          </w:p>
        </w:tc>
        <w:tc>
          <w:tcPr>
            <w:tcW w:w="1703" w:type="dxa"/>
          </w:tcPr>
          <w:p w14:paraId="7C0AC003" w14:textId="77777777" w:rsidR="00387AAA" w:rsidRPr="00E5723F" w:rsidRDefault="00387AAA" w:rsidP="00947258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14:paraId="43752967" w14:textId="77777777" w:rsidR="00387AAA" w:rsidRPr="00E5723F" w:rsidRDefault="00387AAA" w:rsidP="0094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046" w:type="dxa"/>
          </w:tcPr>
          <w:p w14:paraId="00C22711" w14:textId="77777777" w:rsidR="00387AAA" w:rsidRPr="00E5723F" w:rsidRDefault="00387AAA" w:rsidP="00947258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52371" w:rsidRPr="00283726" w14:paraId="039308EC" w14:textId="77777777" w:rsidTr="00947258">
        <w:tc>
          <w:tcPr>
            <w:tcW w:w="5427" w:type="dxa"/>
            <w:vAlign w:val="bottom"/>
          </w:tcPr>
          <w:p w14:paraId="330EF073" w14:textId="5D720CD8" w:rsidR="00552371" w:rsidRDefault="00552371" w:rsidP="0094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</w:pPr>
            <w:r w:rsidRPr="00635D0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เพิ่มทุน</w:t>
            </w:r>
          </w:p>
        </w:tc>
        <w:tc>
          <w:tcPr>
            <w:tcW w:w="1703" w:type="dxa"/>
          </w:tcPr>
          <w:p w14:paraId="5F2B2925" w14:textId="77777777" w:rsidR="00552371" w:rsidRPr="00E5723F" w:rsidRDefault="00552371" w:rsidP="00947258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14:paraId="15D64CB8" w14:textId="77777777" w:rsidR="00552371" w:rsidRPr="00E5723F" w:rsidRDefault="00552371" w:rsidP="00947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046" w:type="dxa"/>
          </w:tcPr>
          <w:p w14:paraId="5949E996" w14:textId="77777777" w:rsidR="00552371" w:rsidRPr="00E5723F" w:rsidRDefault="00552371" w:rsidP="00947258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52371" w:rsidRPr="00283726" w14:paraId="44C5005E" w14:textId="77777777" w:rsidTr="00947258">
        <w:tc>
          <w:tcPr>
            <w:tcW w:w="5427" w:type="dxa"/>
            <w:vAlign w:val="bottom"/>
          </w:tcPr>
          <w:p w14:paraId="653017F4" w14:textId="39D74B44" w:rsidR="00552371" w:rsidRPr="00635D0A" w:rsidRDefault="00552371" w:rsidP="0055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</w:pPr>
            <w:r w:rsidRPr="00144420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1444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44420">
              <w:rPr>
                <w:rFonts w:ascii="Angsana New" w:hAnsi="Angsana New" w:cs="Angsana New" w:hint="cs"/>
                <w:sz w:val="30"/>
                <w:szCs w:val="30"/>
                <w:cs/>
              </w:rPr>
              <w:t>ออลล์</w:t>
            </w:r>
            <w:r w:rsidRPr="001444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44420">
              <w:rPr>
                <w:rFonts w:ascii="Angsana New" w:hAnsi="Angsana New" w:cs="Angsana New" w:hint="cs"/>
                <w:sz w:val="30"/>
                <w:szCs w:val="30"/>
                <w:cs/>
              </w:rPr>
              <w:t>นาว</w:t>
            </w:r>
            <w:r w:rsidRPr="001444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44420">
              <w:rPr>
                <w:rFonts w:ascii="Angsana New" w:hAnsi="Angsana New" w:cs="Angsana New" w:hint="cs"/>
                <w:sz w:val="30"/>
                <w:szCs w:val="30"/>
                <w:cs/>
              </w:rPr>
              <w:t>แมนเนจเม้นท์</w:t>
            </w:r>
            <w:r w:rsidRPr="00144420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44420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703" w:type="dxa"/>
          </w:tcPr>
          <w:p w14:paraId="0113DF42" w14:textId="136F3A09" w:rsidR="00552371" w:rsidRPr="00E5723F" w:rsidRDefault="00552371" w:rsidP="00552371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209</w:t>
            </w:r>
          </w:p>
        </w:tc>
        <w:tc>
          <w:tcPr>
            <w:tcW w:w="271" w:type="dxa"/>
          </w:tcPr>
          <w:p w14:paraId="7268A4DD" w14:textId="77777777" w:rsidR="00552371" w:rsidRPr="00E5723F" w:rsidRDefault="00552371" w:rsidP="0055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046" w:type="dxa"/>
          </w:tcPr>
          <w:p w14:paraId="3389B3D7" w14:textId="2D1225F1" w:rsidR="00552371" w:rsidRPr="00E5723F" w:rsidRDefault="00552371" w:rsidP="00552371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9E6CDC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552371" w:rsidRPr="00283726" w14:paraId="58603A08" w14:textId="77777777" w:rsidTr="00552371">
        <w:trPr>
          <w:trHeight w:hRule="exact" w:val="173"/>
        </w:trPr>
        <w:tc>
          <w:tcPr>
            <w:tcW w:w="5427" w:type="dxa"/>
            <w:vAlign w:val="bottom"/>
          </w:tcPr>
          <w:p w14:paraId="422E8769" w14:textId="77777777" w:rsidR="00552371" w:rsidRPr="00144420" w:rsidRDefault="00552371" w:rsidP="0055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 w:hint="cs"/>
                <w:sz w:val="30"/>
                <w:szCs w:val="30"/>
                <w:cs/>
              </w:rPr>
            </w:pPr>
          </w:p>
        </w:tc>
        <w:tc>
          <w:tcPr>
            <w:tcW w:w="1703" w:type="dxa"/>
          </w:tcPr>
          <w:p w14:paraId="0E0D9E97" w14:textId="77777777" w:rsidR="00552371" w:rsidRDefault="00552371" w:rsidP="00552371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1" w:type="dxa"/>
          </w:tcPr>
          <w:p w14:paraId="3B89B95C" w14:textId="77777777" w:rsidR="00552371" w:rsidRPr="00E5723F" w:rsidRDefault="00552371" w:rsidP="0055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046" w:type="dxa"/>
          </w:tcPr>
          <w:p w14:paraId="2D98C23C" w14:textId="77777777" w:rsidR="00552371" w:rsidRPr="009E6CDC" w:rsidRDefault="00552371" w:rsidP="00552371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552371" w:rsidRPr="00283726" w14:paraId="12D92DF6" w14:textId="77777777" w:rsidTr="00CF70B3">
        <w:tc>
          <w:tcPr>
            <w:tcW w:w="5427" w:type="dxa"/>
            <w:vAlign w:val="bottom"/>
          </w:tcPr>
          <w:p w14:paraId="32970D42" w14:textId="77777777" w:rsidR="00552371" w:rsidRPr="00635D0A" w:rsidRDefault="00552371" w:rsidP="0055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635D0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1703" w:type="dxa"/>
          </w:tcPr>
          <w:p w14:paraId="67E46E0C" w14:textId="77777777" w:rsidR="00552371" w:rsidRDefault="00552371" w:rsidP="00552371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95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1" w:type="dxa"/>
          </w:tcPr>
          <w:p w14:paraId="415EB0BB" w14:textId="77777777" w:rsidR="00552371" w:rsidRPr="00E5723F" w:rsidRDefault="00552371" w:rsidP="0055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2046" w:type="dxa"/>
          </w:tcPr>
          <w:p w14:paraId="68AEBEC3" w14:textId="77777777" w:rsidR="00552371" w:rsidRPr="00E5723F" w:rsidRDefault="00552371" w:rsidP="00552371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81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52371" w:rsidRPr="00283726" w14:paraId="568AF65D" w14:textId="77777777" w:rsidTr="00B838EA">
        <w:tc>
          <w:tcPr>
            <w:tcW w:w="5427" w:type="dxa"/>
            <w:vAlign w:val="bottom"/>
          </w:tcPr>
          <w:p w14:paraId="32D7FED1" w14:textId="30C4F828" w:rsidR="00552371" w:rsidRPr="00E5723F" w:rsidRDefault="00552371" w:rsidP="0055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E8071B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</w:t>
            </w:r>
            <w:r w:rsidRPr="00E8071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8071B">
              <w:rPr>
                <w:rFonts w:ascii="Angsana New" w:hAnsi="Angsana New" w:cs="Angsana New" w:hint="cs"/>
                <w:sz w:val="30"/>
                <w:szCs w:val="30"/>
                <w:cs/>
              </w:rPr>
              <w:t>ซี</w:t>
            </w:r>
            <w:r w:rsidRPr="00E8071B">
              <w:rPr>
                <w:rFonts w:ascii="Angsana New" w:hAnsi="Angsana New" w:cs="Angsana New"/>
                <w:sz w:val="30"/>
                <w:szCs w:val="30"/>
                <w:cs/>
              </w:rPr>
              <w:t>.</w:t>
            </w:r>
            <w:r w:rsidRPr="00E8071B">
              <w:rPr>
                <w:rFonts w:ascii="Angsana New" w:hAnsi="Angsana New" w:cs="Angsana New" w:hint="cs"/>
                <w:sz w:val="30"/>
                <w:szCs w:val="30"/>
                <w:cs/>
              </w:rPr>
              <w:t>พี</w:t>
            </w:r>
            <w:r w:rsidRPr="00E8071B">
              <w:rPr>
                <w:rFonts w:ascii="Angsana New" w:hAnsi="Angsana New" w:cs="Angsana New"/>
                <w:sz w:val="30"/>
                <w:szCs w:val="30"/>
                <w:cs/>
              </w:rPr>
              <w:t xml:space="preserve">. </w:t>
            </w:r>
            <w:r w:rsidRPr="00E8071B">
              <w:rPr>
                <w:rFonts w:ascii="Angsana New" w:hAnsi="Angsana New" w:cs="Angsana New" w:hint="cs"/>
                <w:sz w:val="30"/>
                <w:szCs w:val="30"/>
                <w:cs/>
              </w:rPr>
              <w:t>เวนเจอร์</w:t>
            </w:r>
            <w:r w:rsidRPr="00E8071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8071B">
              <w:rPr>
                <w:rFonts w:ascii="Angsana New" w:hAnsi="Angsana New" w:cs="Angsana New" w:hint="cs"/>
                <w:sz w:val="30"/>
                <w:szCs w:val="30"/>
                <w:cs/>
              </w:rPr>
              <w:t>แคปปิตัล</w:t>
            </w:r>
            <w:r w:rsidRPr="00E8071B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E8071B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703" w:type="dxa"/>
            <w:vAlign w:val="bottom"/>
          </w:tcPr>
          <w:p w14:paraId="235754EB" w14:textId="661D032E" w:rsidR="00552371" w:rsidRPr="00E5723F" w:rsidRDefault="00552371" w:rsidP="00552371">
            <w:pPr>
              <w:pStyle w:val="acctfourfigures"/>
              <w:tabs>
                <w:tab w:val="clear" w:pos="765"/>
                <w:tab w:val="decimal" w:pos="1692"/>
              </w:tabs>
              <w:spacing w:line="240" w:lineRule="auto"/>
              <w:ind w:right="177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205</w:t>
            </w:r>
          </w:p>
        </w:tc>
        <w:tc>
          <w:tcPr>
            <w:tcW w:w="271" w:type="dxa"/>
            <w:vAlign w:val="bottom"/>
          </w:tcPr>
          <w:p w14:paraId="68618FAA" w14:textId="77777777" w:rsidR="00552371" w:rsidRPr="00E5723F" w:rsidRDefault="00552371" w:rsidP="005523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046" w:type="dxa"/>
            <w:vAlign w:val="bottom"/>
          </w:tcPr>
          <w:p w14:paraId="01D153DD" w14:textId="2F85DC6F" w:rsidR="00552371" w:rsidRPr="00E5723F" w:rsidRDefault="00552371" w:rsidP="00552371">
            <w:pPr>
              <w:pStyle w:val="acctfourfigures"/>
              <w:tabs>
                <w:tab w:val="clear" w:pos="765"/>
                <w:tab w:val="decimal" w:pos="1690"/>
              </w:tabs>
              <w:spacing w:line="240" w:lineRule="auto"/>
              <w:ind w:right="-140"/>
              <w:rPr>
                <w:rFonts w:ascii="Angsana New" w:hAnsi="Angsana New" w:cs="Angsana New"/>
                <w:sz w:val="30"/>
                <w:szCs w:val="30"/>
              </w:rPr>
            </w:pPr>
            <w:r w:rsidRPr="00E5723F">
              <w:rPr>
                <w:rFonts w:ascii="Angsana New" w:hAnsi="Angsana New" w:cs="Angsana New"/>
                <w:sz w:val="30"/>
                <w:szCs w:val="30"/>
              </w:rPr>
              <w:t>205</w:t>
            </w:r>
          </w:p>
        </w:tc>
      </w:tr>
    </w:tbl>
    <w:p w14:paraId="08F2618C" w14:textId="474C1498" w:rsidR="00527A6F" w:rsidRDefault="007F1D33" w:rsidP="004432FA">
      <w:pPr>
        <w:pStyle w:val="BodyText2"/>
        <w:ind w:left="558" w:right="-27" w:firstLine="0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7F1D33">
        <w:rPr>
          <w:rFonts w:asciiTheme="majorBidi" w:hAnsiTheme="majorBidi" w:cs="Angsana New" w:hint="cs"/>
          <w:sz w:val="30"/>
          <w:szCs w:val="30"/>
          <w:cs/>
        </w:rPr>
        <w:lastRenderedPageBreak/>
        <w:t>กลุ่มบริษัทได้แสดงเงินลงทุนใน</w:t>
      </w:r>
      <w:r w:rsidR="00DF334F">
        <w:rPr>
          <w:rFonts w:asciiTheme="majorBidi" w:hAnsiTheme="majorBidi" w:cs="Angsana New"/>
          <w:sz w:val="30"/>
          <w:szCs w:val="30"/>
        </w:rPr>
        <w:t xml:space="preserve"> </w:t>
      </w:r>
      <w:r w:rsidR="00E6351E" w:rsidRPr="00E6351E">
        <w:rPr>
          <w:rFonts w:asciiTheme="majorBidi" w:hAnsiTheme="majorBidi" w:cs="Angsana New"/>
          <w:sz w:val="30"/>
          <w:szCs w:val="30"/>
        </w:rPr>
        <w:t>CPALL</w:t>
      </w:r>
      <w:r w:rsidRPr="007F1D3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1D33">
        <w:rPr>
          <w:rFonts w:asciiTheme="majorBidi" w:hAnsiTheme="majorBidi" w:cs="Angsana New" w:hint="cs"/>
          <w:sz w:val="30"/>
          <w:szCs w:val="30"/>
          <w:cs/>
        </w:rPr>
        <w:t>และบริษัท</w:t>
      </w:r>
      <w:r w:rsidRPr="007F1D3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1D33">
        <w:rPr>
          <w:rFonts w:asciiTheme="majorBidi" w:hAnsiTheme="majorBidi" w:cs="Angsana New" w:hint="cs"/>
          <w:sz w:val="30"/>
          <w:szCs w:val="30"/>
          <w:cs/>
        </w:rPr>
        <w:t>สยามแม็คโคร</w:t>
      </w:r>
      <w:r w:rsidRPr="007F1D3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1D33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7F1D33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7F1D33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Pr="007F1D33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7F1D33">
        <w:rPr>
          <w:rFonts w:asciiTheme="majorBidi" w:hAnsiTheme="majorBidi" w:cs="Angsana New" w:hint="cs"/>
          <w:sz w:val="30"/>
          <w:szCs w:val="30"/>
          <w:cs/>
        </w:rPr>
        <w:t>ซึ่งเป็นบริษัทจดทะเบียนในตลาดหลักทรัพย์แห่งประเทศไทย</w:t>
      </w:r>
      <w:r w:rsidRPr="007F1D3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1D33">
        <w:rPr>
          <w:rFonts w:asciiTheme="majorBidi" w:hAnsiTheme="majorBidi" w:cs="Angsana New" w:hint="cs"/>
          <w:sz w:val="30"/>
          <w:szCs w:val="30"/>
          <w:cs/>
        </w:rPr>
        <w:t>ตามวิธีส่วนได้เสียในงบการเงินรวม</w:t>
      </w:r>
      <w:r w:rsidRPr="007F1D33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7F1D33">
        <w:rPr>
          <w:rFonts w:asciiTheme="majorBidi" w:hAnsiTheme="majorBidi" w:cs="Angsana New" w:hint="cs"/>
          <w:sz w:val="30"/>
          <w:szCs w:val="30"/>
          <w:cs/>
        </w:rPr>
        <w:t>มูลค่ายุติธรรมของเงินลงทุนดังกล่าว</w:t>
      </w:r>
      <w:r w:rsidRPr="007F1D33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E56AD" w:rsidRPr="00283726">
        <w:rPr>
          <w:rFonts w:asciiTheme="majorBidi" w:hAnsiTheme="majorBidi" w:cs="Angsana New"/>
          <w:sz w:val="30"/>
          <w:szCs w:val="30"/>
          <w:cs/>
        </w:rPr>
        <w:t xml:space="preserve">ณ วันที่ </w:t>
      </w:r>
      <w:r w:rsidR="005E6EC5" w:rsidRPr="005E6EC5">
        <w:rPr>
          <w:rFonts w:asciiTheme="majorBidi" w:hAnsiTheme="majorBidi" w:cs="Angsana New"/>
          <w:sz w:val="30"/>
          <w:szCs w:val="30"/>
        </w:rPr>
        <w:t>3</w:t>
      </w:r>
      <w:r w:rsidR="00821148">
        <w:rPr>
          <w:rFonts w:asciiTheme="majorBidi" w:hAnsiTheme="majorBidi" w:cs="Angsana New" w:hint="cs"/>
          <w:sz w:val="30"/>
          <w:szCs w:val="30"/>
          <w:cs/>
        </w:rPr>
        <w:t>0</w:t>
      </w:r>
      <w:r w:rsidR="00C1109F" w:rsidRPr="00283726">
        <w:rPr>
          <w:rFonts w:asciiTheme="majorBidi" w:hAnsiTheme="majorBidi" w:cs="Angsana New"/>
          <w:sz w:val="30"/>
          <w:szCs w:val="30"/>
        </w:rPr>
        <w:t xml:space="preserve"> </w:t>
      </w:r>
      <w:r w:rsidR="00821148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="00C1109F" w:rsidRPr="0028372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2565</w:t>
      </w:r>
      <w:r w:rsidR="003E56AD" w:rsidRPr="00283726">
        <w:rPr>
          <w:rFonts w:asciiTheme="majorBidi" w:hAnsiTheme="majorBidi" w:cs="Angsana New"/>
          <w:sz w:val="30"/>
          <w:szCs w:val="30"/>
          <w:cs/>
        </w:rPr>
        <w:t xml:space="preserve"> มีจำนวนเงิน</w:t>
      </w:r>
      <w:r w:rsidR="006A2F4D" w:rsidRPr="0028372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06E2F">
        <w:rPr>
          <w:rFonts w:asciiTheme="majorBidi" w:hAnsiTheme="majorBidi" w:cs="Angsana New"/>
          <w:sz w:val="30"/>
          <w:szCs w:val="30"/>
        </w:rPr>
        <w:t>183,461</w:t>
      </w:r>
      <w:r w:rsidR="004E57E7" w:rsidRPr="00283726">
        <w:rPr>
          <w:rFonts w:asciiTheme="majorBidi" w:hAnsiTheme="majorBidi" w:cs="Angsana New"/>
          <w:sz w:val="30"/>
          <w:szCs w:val="30"/>
          <w:lang w:val="en-AU"/>
        </w:rPr>
        <w:t xml:space="preserve"> </w:t>
      </w:r>
      <w:r w:rsidR="003E56AD" w:rsidRPr="00283726">
        <w:rPr>
          <w:rFonts w:asciiTheme="majorBidi" w:hAnsiTheme="majorBidi" w:cs="Angsana New"/>
          <w:sz w:val="30"/>
          <w:szCs w:val="30"/>
          <w:cs/>
        </w:rPr>
        <w:t>ล้านบาท</w:t>
      </w:r>
      <w:r w:rsidR="004B7BC6">
        <w:rPr>
          <w:rFonts w:asciiTheme="majorBidi" w:hAnsiTheme="majorBidi" w:cs="Angsana New"/>
          <w:sz w:val="30"/>
          <w:szCs w:val="30"/>
        </w:rPr>
        <w:t xml:space="preserve"> </w:t>
      </w:r>
      <w:r w:rsidR="004B7BC6" w:rsidRPr="004B7BC6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4B7BC6" w:rsidRPr="004B7B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51C83">
        <w:rPr>
          <w:rFonts w:asciiTheme="majorBidi" w:hAnsiTheme="majorBidi" w:cs="Angsana New"/>
          <w:sz w:val="30"/>
          <w:szCs w:val="30"/>
        </w:rPr>
        <w:t>32,762</w:t>
      </w:r>
      <w:r w:rsidR="005E6EC5" w:rsidRPr="00283726">
        <w:rPr>
          <w:rFonts w:asciiTheme="majorBidi" w:hAnsiTheme="majorBidi" w:cs="Angsana New"/>
          <w:sz w:val="30"/>
          <w:szCs w:val="30"/>
          <w:lang w:val="en-AU"/>
        </w:rPr>
        <w:t xml:space="preserve"> </w:t>
      </w:r>
      <w:r w:rsidR="004B7BC6" w:rsidRPr="004B7BC6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4B7BC6" w:rsidRPr="004B7B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B7BC6" w:rsidRPr="004B7BC6">
        <w:rPr>
          <w:rFonts w:asciiTheme="majorBidi" w:hAnsiTheme="majorBidi" w:cs="Angsana New" w:hint="cs"/>
          <w:sz w:val="30"/>
          <w:szCs w:val="30"/>
          <w:cs/>
        </w:rPr>
        <w:t>ตามลำดับ</w:t>
      </w:r>
      <w:r w:rsidR="003E56AD" w:rsidRPr="00283726">
        <w:rPr>
          <w:rFonts w:asciiTheme="majorBidi" w:hAnsiTheme="majorBidi" w:cs="Angsana New"/>
          <w:i/>
          <w:iCs/>
          <w:sz w:val="30"/>
          <w:szCs w:val="30"/>
          <w:cs/>
        </w:rPr>
        <w:t xml:space="preserve"> (</w:t>
      </w:r>
      <w:r w:rsidR="005E6EC5" w:rsidRPr="005E6EC5">
        <w:rPr>
          <w:rFonts w:asciiTheme="majorBidi" w:hAnsiTheme="majorBidi" w:cs="Angsana New"/>
          <w:i/>
          <w:iCs/>
          <w:sz w:val="30"/>
          <w:szCs w:val="30"/>
        </w:rPr>
        <w:t>3</w:t>
      </w:r>
      <w:r w:rsidR="00AB2614" w:rsidRPr="00AB2614">
        <w:rPr>
          <w:rFonts w:asciiTheme="majorBidi" w:hAnsiTheme="majorBidi" w:cs="Angsana New"/>
          <w:i/>
          <w:iCs/>
          <w:sz w:val="30"/>
          <w:szCs w:val="30"/>
        </w:rPr>
        <w:t>1</w:t>
      </w:r>
      <w:r w:rsidR="008945AC" w:rsidRPr="00283726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3E56AD" w:rsidRPr="00283726">
        <w:rPr>
          <w:rFonts w:asciiTheme="majorBidi" w:hAnsiTheme="majorBidi" w:cs="Angsana New"/>
          <w:i/>
          <w:iCs/>
          <w:sz w:val="30"/>
          <w:szCs w:val="30"/>
          <w:cs/>
        </w:rPr>
        <w:t>ธันวาคม</w:t>
      </w:r>
      <w:r w:rsidR="006A2F4D" w:rsidRPr="00283726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i/>
          <w:iCs/>
          <w:sz w:val="30"/>
          <w:szCs w:val="30"/>
        </w:rPr>
        <w:t>2564</w:t>
      </w:r>
      <w:r w:rsidR="006A2F4D" w:rsidRPr="00283726">
        <w:rPr>
          <w:rFonts w:asciiTheme="majorBidi" w:hAnsiTheme="majorBidi" w:cs="Angsana New"/>
          <w:i/>
          <w:iCs/>
          <w:sz w:val="30"/>
          <w:szCs w:val="30"/>
          <w:cs/>
        </w:rPr>
        <w:t xml:space="preserve">: </w:t>
      </w:r>
      <w:r w:rsidR="00AB2614" w:rsidRPr="00AB2614">
        <w:rPr>
          <w:rFonts w:asciiTheme="majorBidi" w:hAnsiTheme="majorBidi" w:cs="Angsana New"/>
          <w:i/>
          <w:iCs/>
          <w:sz w:val="30"/>
          <w:szCs w:val="30"/>
        </w:rPr>
        <w:t>180</w:t>
      </w:r>
      <w:r w:rsidR="00E06975" w:rsidRPr="00E06975">
        <w:rPr>
          <w:rFonts w:asciiTheme="majorBidi" w:hAnsiTheme="majorBidi" w:cs="Angsana New"/>
          <w:i/>
          <w:iCs/>
          <w:sz w:val="30"/>
          <w:szCs w:val="30"/>
        </w:rPr>
        <w:t>,</w:t>
      </w:r>
      <w:r w:rsidR="00AB2614" w:rsidRPr="00AB2614">
        <w:rPr>
          <w:rFonts w:asciiTheme="majorBidi" w:hAnsiTheme="majorBidi" w:cs="Angsana New"/>
          <w:i/>
          <w:iCs/>
          <w:sz w:val="30"/>
          <w:szCs w:val="30"/>
        </w:rPr>
        <w:t>181</w:t>
      </w:r>
      <w:r w:rsidR="00E06975" w:rsidRPr="00E06975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E06975" w:rsidRPr="00E06975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E06975" w:rsidRPr="00E06975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E06975" w:rsidRPr="00E06975">
        <w:rPr>
          <w:rFonts w:asciiTheme="majorBidi" w:hAnsiTheme="majorBidi" w:cs="Angsana New" w:hint="cs"/>
          <w:i/>
          <w:iCs/>
          <w:sz w:val="30"/>
          <w:szCs w:val="30"/>
          <w:cs/>
        </w:rPr>
        <w:t>และ</w:t>
      </w:r>
      <w:r w:rsidR="00E06975" w:rsidRPr="00E06975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5E6EC5" w:rsidRPr="005E6EC5">
        <w:rPr>
          <w:rFonts w:asciiTheme="majorBidi" w:hAnsiTheme="majorBidi" w:cs="Angsana New"/>
          <w:i/>
          <w:iCs/>
          <w:sz w:val="30"/>
          <w:szCs w:val="30"/>
        </w:rPr>
        <w:t>3</w:t>
      </w:r>
      <w:r w:rsidR="00AB2614" w:rsidRPr="00AB2614">
        <w:rPr>
          <w:rFonts w:asciiTheme="majorBidi" w:hAnsiTheme="majorBidi" w:cs="Angsana New"/>
          <w:i/>
          <w:iCs/>
          <w:sz w:val="30"/>
          <w:szCs w:val="30"/>
        </w:rPr>
        <w:t>9</w:t>
      </w:r>
      <w:r w:rsidR="00E06975" w:rsidRPr="00E06975">
        <w:rPr>
          <w:rFonts w:asciiTheme="majorBidi" w:hAnsiTheme="majorBidi" w:cs="Angsana New"/>
          <w:i/>
          <w:iCs/>
          <w:sz w:val="30"/>
          <w:szCs w:val="30"/>
        </w:rPr>
        <w:t>,</w:t>
      </w:r>
      <w:r w:rsidR="005E6EC5" w:rsidRPr="005E6EC5">
        <w:rPr>
          <w:rFonts w:asciiTheme="majorBidi" w:hAnsiTheme="majorBidi" w:cs="Angsana New"/>
          <w:i/>
          <w:iCs/>
          <w:sz w:val="30"/>
          <w:szCs w:val="30"/>
        </w:rPr>
        <w:t>3</w:t>
      </w:r>
      <w:r w:rsidR="00AB2614" w:rsidRPr="00AB2614">
        <w:rPr>
          <w:rFonts w:asciiTheme="majorBidi" w:hAnsiTheme="majorBidi" w:cs="Angsana New"/>
          <w:i/>
          <w:iCs/>
          <w:sz w:val="30"/>
          <w:szCs w:val="30"/>
        </w:rPr>
        <w:t>15</w:t>
      </w:r>
      <w:r w:rsidR="00E06975" w:rsidRPr="00E06975">
        <w:rPr>
          <w:rFonts w:asciiTheme="majorBidi" w:hAnsiTheme="majorBidi" w:cs="Angsana New"/>
          <w:i/>
          <w:iCs/>
          <w:sz w:val="30"/>
          <w:szCs w:val="30"/>
        </w:rPr>
        <w:t xml:space="preserve"> </w:t>
      </w:r>
      <w:r w:rsidR="00E06975" w:rsidRPr="00E06975">
        <w:rPr>
          <w:rFonts w:asciiTheme="majorBidi" w:hAnsiTheme="majorBidi" w:cs="Angsana New" w:hint="cs"/>
          <w:i/>
          <w:iCs/>
          <w:sz w:val="30"/>
          <w:szCs w:val="30"/>
          <w:cs/>
        </w:rPr>
        <w:t>ล้านบาท</w:t>
      </w:r>
      <w:r w:rsidR="00E06975" w:rsidRPr="00E06975">
        <w:rPr>
          <w:rFonts w:asciiTheme="majorBidi" w:hAnsiTheme="majorBidi" w:cs="Angsana New"/>
          <w:i/>
          <w:iCs/>
          <w:sz w:val="30"/>
          <w:szCs w:val="30"/>
          <w:cs/>
        </w:rPr>
        <w:t xml:space="preserve"> </w:t>
      </w:r>
      <w:r w:rsidR="00E06975" w:rsidRPr="00E06975">
        <w:rPr>
          <w:rFonts w:asciiTheme="majorBidi" w:hAnsiTheme="majorBidi" w:cs="Angsana New" w:hint="cs"/>
          <w:i/>
          <w:iCs/>
          <w:sz w:val="30"/>
          <w:szCs w:val="30"/>
          <w:cs/>
        </w:rPr>
        <w:t>ตามลำดับ</w:t>
      </w:r>
      <w:r w:rsidR="003E56AD" w:rsidRPr="00283726">
        <w:rPr>
          <w:rFonts w:asciiTheme="majorBidi" w:hAnsiTheme="majorBidi" w:cs="Angsana New"/>
          <w:i/>
          <w:iCs/>
          <w:sz w:val="30"/>
          <w:szCs w:val="30"/>
          <w:cs/>
        </w:rPr>
        <w:t>)</w:t>
      </w:r>
    </w:p>
    <w:p w14:paraId="1714213D" w14:textId="2989ADEC" w:rsidR="008C1ADD" w:rsidRPr="00770D62" w:rsidRDefault="008C1A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4"/>
          <w:szCs w:val="24"/>
          <w:highlight w:val="cyan"/>
          <w:cs/>
        </w:rPr>
      </w:pPr>
    </w:p>
    <w:p w14:paraId="3497662E" w14:textId="499F5948" w:rsidR="00475A6B" w:rsidRDefault="00284AC5" w:rsidP="004432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36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B67D3A">
        <w:rPr>
          <w:rFonts w:asciiTheme="majorBidi" w:hAnsiTheme="majorBidi" w:cs="Angsana New" w:hint="cs"/>
          <w:sz w:val="30"/>
          <w:szCs w:val="30"/>
          <w:cs/>
        </w:rPr>
        <w:t>ในระหว่างไตรมาสที่</w:t>
      </w:r>
      <w:r w:rsidRPr="00B67D3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E32CD">
        <w:rPr>
          <w:rFonts w:asciiTheme="majorBidi" w:hAnsiTheme="majorBidi" w:cs="Angsana New"/>
          <w:sz w:val="30"/>
          <w:szCs w:val="30"/>
        </w:rPr>
        <w:t>2</w:t>
      </w:r>
      <w:r w:rsidR="00955476" w:rsidRPr="00B67D3A">
        <w:rPr>
          <w:rFonts w:asciiTheme="majorBidi" w:hAnsiTheme="majorBidi" w:cs="Angsana New"/>
          <w:sz w:val="30"/>
          <w:szCs w:val="30"/>
        </w:rPr>
        <w:t xml:space="preserve"> </w:t>
      </w:r>
      <w:r w:rsidRPr="00B67D3A">
        <w:rPr>
          <w:rFonts w:asciiTheme="majorBidi" w:hAnsiTheme="majorBidi" w:cs="Angsana New" w:hint="cs"/>
          <w:sz w:val="30"/>
          <w:szCs w:val="30"/>
          <w:cs/>
        </w:rPr>
        <w:t>ปี</w:t>
      </w:r>
      <w:r w:rsidRPr="00B67D3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B67D3A">
        <w:rPr>
          <w:rFonts w:asciiTheme="majorBidi" w:hAnsiTheme="majorBidi" w:cs="Angsana New"/>
          <w:sz w:val="30"/>
          <w:szCs w:val="30"/>
        </w:rPr>
        <w:t>2565</w:t>
      </w:r>
      <w:r w:rsidR="000D4511" w:rsidRPr="00B67D3A">
        <w:rPr>
          <w:rFonts w:asciiTheme="majorBidi" w:hAnsiTheme="majorBidi" w:cs="Angsana New"/>
          <w:sz w:val="30"/>
          <w:szCs w:val="30"/>
        </w:rPr>
        <w:t xml:space="preserve"> </w:t>
      </w:r>
      <w:r w:rsidR="003F782E" w:rsidRPr="00B67D3A">
        <w:rPr>
          <w:rFonts w:asciiTheme="majorBidi" w:hAnsiTheme="majorBidi" w:cs="Angsana New" w:hint="cs"/>
          <w:sz w:val="30"/>
          <w:szCs w:val="30"/>
          <w:cs/>
        </w:rPr>
        <w:t>กลุ่ม</w:t>
      </w:r>
      <w:r w:rsidRPr="00B67D3A">
        <w:rPr>
          <w:rFonts w:asciiTheme="majorBidi" w:hAnsiTheme="majorBidi" w:cs="Angsana New" w:hint="cs"/>
          <w:sz w:val="30"/>
          <w:szCs w:val="30"/>
          <w:cs/>
        </w:rPr>
        <w:t>บริษัทได้ขายเงินลงทุน</w:t>
      </w:r>
      <w:r w:rsidR="00D15FFF" w:rsidRPr="00B67D3A">
        <w:rPr>
          <w:rFonts w:asciiTheme="majorBidi" w:hAnsiTheme="majorBidi" w:cs="Angsana New" w:hint="cs"/>
          <w:sz w:val="30"/>
          <w:szCs w:val="30"/>
          <w:cs/>
        </w:rPr>
        <w:t>บางส่วน</w:t>
      </w:r>
      <w:r w:rsidRPr="00B67D3A">
        <w:rPr>
          <w:rFonts w:asciiTheme="majorBidi" w:hAnsiTheme="majorBidi" w:cs="Angsana New" w:hint="cs"/>
          <w:sz w:val="30"/>
          <w:szCs w:val="30"/>
          <w:cs/>
        </w:rPr>
        <w:t>ใน</w:t>
      </w:r>
      <w:r w:rsidR="00E6351E" w:rsidRPr="00B67D3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E6351E" w:rsidRPr="00B67D3A">
        <w:rPr>
          <w:rFonts w:asciiTheme="majorBidi" w:hAnsiTheme="majorBidi" w:cs="Angsana New"/>
          <w:sz w:val="30"/>
          <w:szCs w:val="30"/>
        </w:rPr>
        <w:t>CPALL</w:t>
      </w:r>
      <w:r w:rsidRPr="00B67D3A">
        <w:rPr>
          <w:rFonts w:asciiTheme="majorBidi" w:hAnsiTheme="majorBidi" w:cs="Angsana New"/>
          <w:sz w:val="30"/>
          <w:szCs w:val="30"/>
        </w:rPr>
        <w:t xml:space="preserve"> </w:t>
      </w:r>
      <w:r w:rsidRPr="00B67D3A">
        <w:rPr>
          <w:rFonts w:asciiTheme="majorBidi" w:hAnsiTheme="majorBidi" w:cs="Angsana New" w:hint="cs"/>
          <w:sz w:val="30"/>
          <w:szCs w:val="30"/>
          <w:cs/>
        </w:rPr>
        <w:t>ซึ่งมีมูลค่าตามบัญชีในงบการเงินรวม</w:t>
      </w:r>
      <w:r w:rsidRPr="00B67D3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67D3A">
        <w:rPr>
          <w:rFonts w:asciiTheme="majorBidi" w:hAnsiTheme="majorBidi" w:cs="Angsana New" w:hint="cs"/>
          <w:sz w:val="30"/>
          <w:szCs w:val="30"/>
          <w:cs/>
        </w:rPr>
        <w:t>จำนวน</w:t>
      </w:r>
      <w:r w:rsidRPr="00B67D3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13F60">
        <w:rPr>
          <w:rFonts w:asciiTheme="majorBidi" w:hAnsiTheme="majorBidi" w:cs="Angsana New"/>
          <w:sz w:val="30"/>
          <w:szCs w:val="30"/>
        </w:rPr>
        <w:t>2,592</w:t>
      </w:r>
      <w:r w:rsidR="000D4511" w:rsidRPr="00B67D3A">
        <w:rPr>
          <w:rFonts w:asciiTheme="majorBidi" w:hAnsiTheme="majorBidi" w:cs="Angsana New"/>
          <w:sz w:val="30"/>
          <w:szCs w:val="30"/>
        </w:rPr>
        <w:t xml:space="preserve"> </w:t>
      </w:r>
      <w:r w:rsidRPr="00B67D3A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B67D3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67D3A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D15FFF" w:rsidRPr="00B67D3A">
        <w:rPr>
          <w:rFonts w:asciiTheme="majorBidi" w:hAnsiTheme="majorBidi" w:cs="Angsana New" w:hint="cs"/>
          <w:sz w:val="30"/>
          <w:szCs w:val="30"/>
          <w:cs/>
        </w:rPr>
        <w:t>บริษัทได้ขายเงินลงทุนทั้งหมดใน</w:t>
      </w:r>
      <w:r w:rsidR="00D15FFF" w:rsidRPr="00B67D3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5FFF" w:rsidRPr="00B67D3A">
        <w:rPr>
          <w:rFonts w:asciiTheme="majorBidi" w:hAnsiTheme="majorBidi" w:cs="Angsana New"/>
          <w:sz w:val="30"/>
          <w:szCs w:val="30"/>
        </w:rPr>
        <w:t xml:space="preserve">CPALL </w:t>
      </w:r>
      <w:r w:rsidR="00D15FFF" w:rsidRPr="00B67D3A">
        <w:rPr>
          <w:rFonts w:asciiTheme="majorBidi" w:hAnsiTheme="majorBidi" w:cs="Angsana New" w:hint="cs"/>
          <w:sz w:val="30"/>
          <w:szCs w:val="30"/>
          <w:cs/>
        </w:rPr>
        <w:t>ในสัดส่วนร้อยละ</w:t>
      </w:r>
      <w:r w:rsidR="00D15FFF" w:rsidRPr="00B67D3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B67D3A">
        <w:rPr>
          <w:rFonts w:asciiTheme="majorBidi" w:hAnsiTheme="majorBidi" w:cs="Angsana New"/>
          <w:sz w:val="30"/>
          <w:szCs w:val="30"/>
        </w:rPr>
        <w:t>0</w:t>
      </w:r>
      <w:r w:rsidR="000D4511" w:rsidRPr="00B67D3A">
        <w:rPr>
          <w:rFonts w:asciiTheme="majorBidi" w:hAnsiTheme="majorBidi" w:cs="Angsana New"/>
          <w:sz w:val="30"/>
          <w:szCs w:val="30"/>
        </w:rPr>
        <w:t>.</w:t>
      </w:r>
      <w:r w:rsidR="00AB2614" w:rsidRPr="00B67D3A">
        <w:rPr>
          <w:rFonts w:asciiTheme="majorBidi" w:hAnsiTheme="majorBidi" w:cs="Angsana New"/>
          <w:sz w:val="30"/>
          <w:szCs w:val="30"/>
        </w:rPr>
        <w:t>28</w:t>
      </w:r>
      <w:r w:rsidR="000D4511" w:rsidRPr="00B67D3A">
        <w:rPr>
          <w:rFonts w:asciiTheme="majorBidi" w:hAnsiTheme="majorBidi" w:cs="Angsana New"/>
          <w:sz w:val="30"/>
          <w:szCs w:val="30"/>
        </w:rPr>
        <w:t xml:space="preserve"> </w:t>
      </w:r>
      <w:r w:rsidR="000D72C0" w:rsidRPr="00B67D3A">
        <w:rPr>
          <w:rFonts w:asciiTheme="majorBidi" w:hAnsiTheme="majorBidi" w:cs="Angsana New" w:hint="cs"/>
          <w:sz w:val="30"/>
          <w:szCs w:val="30"/>
          <w:cs/>
        </w:rPr>
        <w:t>ซึ่ง</w:t>
      </w:r>
      <w:r w:rsidR="00D15FFF" w:rsidRPr="00B67D3A">
        <w:rPr>
          <w:rFonts w:asciiTheme="majorBidi" w:hAnsiTheme="majorBidi" w:cs="Angsana New" w:hint="cs"/>
          <w:sz w:val="30"/>
          <w:szCs w:val="30"/>
          <w:cs/>
        </w:rPr>
        <w:t>มีมูลค่าในงบการเงินเฉพาะกิจการ</w:t>
      </w:r>
      <w:r w:rsidR="00D15FFF" w:rsidRPr="00B67D3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15FFF" w:rsidRPr="00B67D3A">
        <w:rPr>
          <w:rFonts w:asciiTheme="majorBidi" w:hAnsiTheme="majorBidi" w:cs="Angsana New" w:hint="cs"/>
          <w:sz w:val="30"/>
          <w:szCs w:val="30"/>
          <w:cs/>
        </w:rPr>
        <w:t>จำนวน</w:t>
      </w:r>
      <w:r w:rsidRPr="00B67D3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B67D3A">
        <w:rPr>
          <w:rFonts w:asciiTheme="majorBidi" w:hAnsiTheme="majorBidi" w:cs="Angsana New"/>
          <w:sz w:val="30"/>
          <w:szCs w:val="30"/>
        </w:rPr>
        <w:t>1</w:t>
      </w:r>
      <w:r w:rsidR="000D4511" w:rsidRPr="00B67D3A">
        <w:rPr>
          <w:rFonts w:asciiTheme="majorBidi" w:hAnsiTheme="majorBidi" w:cs="Angsana New"/>
          <w:sz w:val="30"/>
          <w:szCs w:val="30"/>
        </w:rPr>
        <w:t>,</w:t>
      </w:r>
      <w:r w:rsidR="00AB2614" w:rsidRPr="00B67D3A">
        <w:rPr>
          <w:rFonts w:asciiTheme="majorBidi" w:hAnsiTheme="majorBidi" w:cs="Angsana New"/>
          <w:sz w:val="30"/>
          <w:szCs w:val="30"/>
        </w:rPr>
        <w:t>486</w:t>
      </w:r>
      <w:r w:rsidR="000D4511" w:rsidRPr="00B67D3A">
        <w:rPr>
          <w:rFonts w:asciiTheme="majorBidi" w:hAnsiTheme="majorBidi" w:cs="Angsana New"/>
          <w:sz w:val="30"/>
          <w:szCs w:val="30"/>
        </w:rPr>
        <w:t xml:space="preserve"> </w:t>
      </w:r>
      <w:r w:rsidRPr="00B67D3A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B67D3A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B67D3A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="001274ED" w:rsidRPr="00B67D3A">
        <w:rPr>
          <w:rFonts w:asciiTheme="majorBidi" w:hAnsiTheme="majorBidi" w:cs="Angsana New"/>
          <w:sz w:val="30"/>
          <w:szCs w:val="30"/>
        </w:rPr>
        <w:t xml:space="preserve"> </w:t>
      </w:r>
      <w:r w:rsidR="00625511" w:rsidRPr="00B67D3A">
        <w:rPr>
          <w:rFonts w:asciiTheme="majorBidi" w:hAnsiTheme="majorBidi" w:cs="Angsana New" w:hint="cs"/>
          <w:sz w:val="30"/>
          <w:szCs w:val="30"/>
          <w:cs/>
        </w:rPr>
        <w:t>กลุ่มบริษัทและบริษัท</w:t>
      </w:r>
      <w:r w:rsidRPr="00B67D3A">
        <w:rPr>
          <w:rFonts w:asciiTheme="majorBidi" w:hAnsiTheme="majorBidi" w:cs="Angsana New" w:hint="cs"/>
          <w:sz w:val="30"/>
          <w:szCs w:val="30"/>
          <w:cs/>
        </w:rPr>
        <w:t>มีกำไรจากการขายเงินลงทุนเป็นจำนวนเงิน</w:t>
      </w:r>
      <w:r w:rsidRPr="00B67D3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57F12">
        <w:rPr>
          <w:rFonts w:asciiTheme="majorBidi" w:hAnsiTheme="majorBidi" w:cs="Angsana New"/>
          <w:sz w:val="30"/>
          <w:szCs w:val="30"/>
        </w:rPr>
        <w:t>2,</w:t>
      </w:r>
      <w:r w:rsidR="00E5769E">
        <w:rPr>
          <w:rFonts w:asciiTheme="majorBidi" w:hAnsiTheme="majorBidi" w:cs="Angsana New"/>
          <w:sz w:val="30"/>
          <w:szCs w:val="30"/>
        </w:rPr>
        <w:t>276</w:t>
      </w:r>
      <w:r w:rsidR="000D4511" w:rsidRPr="00B67D3A">
        <w:rPr>
          <w:rFonts w:asciiTheme="majorBidi" w:hAnsiTheme="majorBidi" w:cs="Angsana New"/>
          <w:sz w:val="30"/>
          <w:szCs w:val="30"/>
        </w:rPr>
        <w:t xml:space="preserve"> </w:t>
      </w:r>
      <w:r w:rsidRPr="00B67D3A">
        <w:rPr>
          <w:rFonts w:asciiTheme="majorBidi" w:hAnsiTheme="majorBidi" w:cs="Angsana New" w:hint="cs"/>
          <w:spacing w:val="-2"/>
          <w:sz w:val="30"/>
          <w:szCs w:val="30"/>
          <w:cs/>
        </w:rPr>
        <w:t>ล้านบาท</w:t>
      </w:r>
      <w:r w:rsidRPr="00B67D3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67D3A">
        <w:rPr>
          <w:rFonts w:asciiTheme="majorBidi" w:hAnsiTheme="majorBidi" w:cs="Angsana New" w:hint="cs"/>
          <w:spacing w:val="-2"/>
          <w:sz w:val="30"/>
          <w:szCs w:val="30"/>
          <w:cs/>
        </w:rPr>
        <w:t>และ</w:t>
      </w:r>
      <w:r w:rsidRPr="00B67D3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AB2614" w:rsidRPr="00B67D3A">
        <w:rPr>
          <w:rFonts w:asciiTheme="majorBidi" w:hAnsiTheme="majorBidi" w:cs="Angsana New"/>
          <w:spacing w:val="-2"/>
          <w:sz w:val="30"/>
          <w:szCs w:val="30"/>
        </w:rPr>
        <w:t>14</w:t>
      </w:r>
      <w:r w:rsidR="005E6EC5" w:rsidRPr="00B67D3A">
        <w:rPr>
          <w:rFonts w:asciiTheme="majorBidi" w:hAnsiTheme="majorBidi" w:cs="Angsana New"/>
          <w:spacing w:val="-2"/>
          <w:sz w:val="30"/>
          <w:szCs w:val="30"/>
        </w:rPr>
        <w:t>3</w:t>
      </w:r>
      <w:r w:rsidR="000D4511" w:rsidRPr="00B67D3A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B67D3A">
        <w:rPr>
          <w:rFonts w:asciiTheme="majorBidi" w:hAnsiTheme="majorBidi" w:cs="Angsana New" w:hint="cs"/>
          <w:spacing w:val="-2"/>
          <w:sz w:val="30"/>
          <w:szCs w:val="30"/>
          <w:cs/>
        </w:rPr>
        <w:t>ล้านบาท</w:t>
      </w:r>
      <w:r w:rsidRPr="00B67D3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B67D3A">
        <w:rPr>
          <w:rFonts w:asciiTheme="majorBidi" w:hAnsiTheme="majorBidi" w:cs="Angsana New" w:hint="cs"/>
          <w:spacing w:val="-2"/>
          <w:sz w:val="30"/>
          <w:szCs w:val="30"/>
          <w:cs/>
        </w:rPr>
        <w:t>ตามลำดับ</w:t>
      </w:r>
      <w:r w:rsidR="00561E85" w:rsidRPr="00B67D3A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ณ วันที่</w:t>
      </w:r>
      <w:r w:rsidR="00A41F4F" w:rsidRPr="00B67D3A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="005E6EC5" w:rsidRPr="00B67D3A">
        <w:rPr>
          <w:rFonts w:asciiTheme="majorBidi" w:hAnsiTheme="majorBidi" w:cs="Angsana New"/>
          <w:spacing w:val="-2"/>
          <w:sz w:val="30"/>
          <w:szCs w:val="30"/>
        </w:rPr>
        <w:t>3</w:t>
      </w:r>
      <w:r w:rsidR="00821148" w:rsidRPr="00B67D3A">
        <w:rPr>
          <w:rFonts w:asciiTheme="majorBidi" w:hAnsiTheme="majorBidi" w:cs="Angsana New" w:hint="cs"/>
          <w:spacing w:val="-2"/>
          <w:sz w:val="30"/>
          <w:szCs w:val="30"/>
        </w:rPr>
        <w:t>0</w:t>
      </w:r>
      <w:r w:rsidR="00A41F4F" w:rsidRPr="00B67D3A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821148" w:rsidRPr="00B67D3A">
        <w:rPr>
          <w:rFonts w:asciiTheme="majorBidi" w:hAnsiTheme="majorBidi" w:cs="Angsana New" w:hint="cs"/>
          <w:spacing w:val="-2"/>
          <w:sz w:val="30"/>
          <w:szCs w:val="30"/>
          <w:cs/>
        </w:rPr>
        <w:t>มิถุนายน</w:t>
      </w:r>
      <w:r w:rsidR="00A41F4F" w:rsidRPr="00B67D3A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="00EC36BF" w:rsidRPr="00B67D3A">
        <w:rPr>
          <w:rFonts w:asciiTheme="majorBidi" w:hAnsiTheme="majorBidi" w:cs="Angsana New"/>
          <w:sz w:val="30"/>
          <w:szCs w:val="30"/>
        </w:rPr>
        <w:t xml:space="preserve">2565 </w:t>
      </w:r>
      <w:r w:rsidR="00A41F4F" w:rsidRPr="00B67D3A">
        <w:rPr>
          <w:rFonts w:asciiTheme="majorBidi" w:hAnsiTheme="majorBidi" w:cs="Angsana New" w:hint="cs"/>
          <w:spacing w:val="-2"/>
          <w:sz w:val="30"/>
          <w:szCs w:val="30"/>
          <w:cs/>
        </w:rPr>
        <w:t>กลุ่มบริษ</w:t>
      </w:r>
      <w:r w:rsidR="00B94ED2" w:rsidRPr="00B67D3A">
        <w:rPr>
          <w:rFonts w:asciiTheme="majorBidi" w:hAnsiTheme="majorBidi" w:cs="Angsana New" w:hint="cs"/>
          <w:spacing w:val="-2"/>
          <w:sz w:val="30"/>
          <w:szCs w:val="30"/>
          <w:cs/>
        </w:rPr>
        <w:t>ั</w:t>
      </w:r>
      <w:r w:rsidR="00A41F4F" w:rsidRPr="00B67D3A">
        <w:rPr>
          <w:rFonts w:asciiTheme="majorBidi" w:hAnsiTheme="majorBidi" w:cs="Angsana New" w:hint="cs"/>
          <w:spacing w:val="-2"/>
          <w:sz w:val="30"/>
          <w:szCs w:val="30"/>
          <w:cs/>
        </w:rPr>
        <w:t>ท</w:t>
      </w:r>
      <w:r w:rsidR="001A5288" w:rsidRPr="00B67D3A">
        <w:rPr>
          <w:rFonts w:asciiTheme="majorBidi" w:hAnsiTheme="majorBidi" w:cs="Angsana New" w:hint="cs"/>
          <w:spacing w:val="-2"/>
          <w:sz w:val="30"/>
          <w:szCs w:val="30"/>
          <w:cs/>
        </w:rPr>
        <w:t>มีสัดส่วนการถือหุ้น</w:t>
      </w:r>
      <w:r w:rsidR="00D65D58" w:rsidRPr="00B67D3A">
        <w:rPr>
          <w:rFonts w:asciiTheme="majorBidi" w:hAnsiTheme="majorBidi" w:cs="Angsana New" w:hint="cs"/>
          <w:spacing w:val="-2"/>
          <w:sz w:val="30"/>
          <w:szCs w:val="30"/>
          <w:cs/>
        </w:rPr>
        <w:t>ใน</w:t>
      </w:r>
      <w:r w:rsidR="003D1C8D" w:rsidRPr="00B67D3A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="003D1C8D" w:rsidRPr="00B67D3A">
        <w:rPr>
          <w:rFonts w:asciiTheme="majorBidi" w:hAnsiTheme="majorBidi" w:cs="Angsana New"/>
          <w:spacing w:val="-2"/>
          <w:sz w:val="30"/>
          <w:szCs w:val="30"/>
        </w:rPr>
        <w:t>CPALL</w:t>
      </w:r>
      <w:r w:rsidR="00FA794C" w:rsidRPr="00B67D3A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FA794C" w:rsidRPr="00B67D3A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ร้อยละ </w:t>
      </w:r>
      <w:r w:rsidR="005E6EC5" w:rsidRPr="00B67D3A">
        <w:rPr>
          <w:rFonts w:asciiTheme="majorBidi" w:hAnsiTheme="majorBidi" w:cs="Angsana New"/>
          <w:spacing w:val="-2"/>
          <w:sz w:val="30"/>
          <w:szCs w:val="30"/>
        </w:rPr>
        <w:t>3</w:t>
      </w:r>
      <w:r w:rsidR="003F593C">
        <w:rPr>
          <w:rFonts w:asciiTheme="majorBidi" w:hAnsiTheme="majorBidi" w:cs="Angsana New"/>
          <w:spacing w:val="-2"/>
          <w:sz w:val="30"/>
          <w:szCs w:val="30"/>
        </w:rPr>
        <w:t>4</w:t>
      </w:r>
      <w:r w:rsidR="00FA794C" w:rsidRPr="00B67D3A">
        <w:rPr>
          <w:rFonts w:asciiTheme="majorBidi" w:hAnsiTheme="majorBidi" w:cs="Angsana New"/>
          <w:spacing w:val="-2"/>
          <w:sz w:val="30"/>
          <w:szCs w:val="30"/>
        </w:rPr>
        <w:t>.</w:t>
      </w:r>
      <w:r w:rsidR="003F593C">
        <w:rPr>
          <w:rFonts w:asciiTheme="majorBidi" w:hAnsiTheme="majorBidi" w:cs="Angsana New"/>
          <w:spacing w:val="-2"/>
          <w:sz w:val="30"/>
          <w:szCs w:val="30"/>
        </w:rPr>
        <w:t>0</w:t>
      </w:r>
      <w:r w:rsidR="005E6EC5" w:rsidRPr="00B67D3A">
        <w:rPr>
          <w:rFonts w:asciiTheme="majorBidi" w:hAnsiTheme="majorBidi" w:cs="Angsana New"/>
          <w:spacing w:val="-2"/>
          <w:sz w:val="30"/>
          <w:szCs w:val="30"/>
        </w:rPr>
        <w:t>3</w:t>
      </w:r>
    </w:p>
    <w:p w14:paraId="07C6872A" w14:textId="77777777" w:rsidR="00DF334F" w:rsidRDefault="00DF334F" w:rsidP="00A537F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36"/>
        <w:jc w:val="thaiDistribute"/>
        <w:rPr>
          <w:rFonts w:asciiTheme="majorBidi" w:hAnsiTheme="majorBidi" w:cs="Angsana New"/>
          <w:sz w:val="30"/>
          <w:szCs w:val="30"/>
        </w:rPr>
      </w:pPr>
    </w:p>
    <w:p w14:paraId="1AE7C1AC" w14:textId="4FC73CF8" w:rsidR="00BD6330" w:rsidRPr="003B5BD2" w:rsidRDefault="00A537F7" w:rsidP="00A537F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36"/>
        <w:jc w:val="thaiDistribute"/>
        <w:rPr>
          <w:rFonts w:asciiTheme="majorBidi" w:hAnsiTheme="majorBidi" w:cs="Angsana New"/>
          <w:sz w:val="30"/>
          <w:szCs w:val="30"/>
          <w:highlight w:val="cyan"/>
          <w:cs/>
        </w:rPr>
      </w:pPr>
      <w:r w:rsidRPr="003B5BD2">
        <w:rPr>
          <w:rFonts w:asciiTheme="majorBidi" w:hAnsiTheme="majorBidi" w:cs="Angsana New" w:hint="cs"/>
          <w:sz w:val="30"/>
          <w:szCs w:val="30"/>
          <w:cs/>
        </w:rPr>
        <w:t>ในระหว่างไตรมาสที่</w:t>
      </w:r>
      <w:r w:rsidRPr="003B5BD2">
        <w:rPr>
          <w:rFonts w:asciiTheme="majorBidi" w:hAnsiTheme="majorBidi" w:cs="Angsana New"/>
          <w:sz w:val="30"/>
          <w:szCs w:val="30"/>
        </w:rPr>
        <w:t xml:space="preserve"> 2</w:t>
      </w:r>
      <w:r w:rsidRPr="003B5BD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B5BD2">
        <w:rPr>
          <w:rFonts w:asciiTheme="majorBidi" w:hAnsiTheme="majorBidi" w:cs="Angsana New" w:hint="cs"/>
          <w:sz w:val="30"/>
          <w:szCs w:val="30"/>
          <w:cs/>
        </w:rPr>
        <w:t>ปี</w:t>
      </w:r>
      <w:r w:rsidRPr="003B5BD2">
        <w:rPr>
          <w:rFonts w:asciiTheme="majorBidi" w:hAnsiTheme="majorBidi" w:cs="Angsana New"/>
          <w:sz w:val="30"/>
          <w:szCs w:val="30"/>
        </w:rPr>
        <w:t xml:space="preserve"> 2565</w:t>
      </w:r>
      <w:r w:rsidRPr="003B5BD2">
        <w:rPr>
          <w:rFonts w:asciiTheme="majorBidi" w:hAnsiTheme="majorBidi" w:cs="Angsana New"/>
          <w:sz w:val="30"/>
          <w:szCs w:val="30"/>
          <w:cs/>
        </w:rPr>
        <w:t xml:space="preserve"> บริษัท</w:t>
      </w:r>
      <w:r w:rsidR="00BD6330" w:rsidRPr="003B5BD2">
        <w:rPr>
          <w:rFonts w:asciiTheme="majorBidi" w:hAnsiTheme="majorBidi" w:cs="Angsana New" w:hint="cs"/>
          <w:sz w:val="30"/>
          <w:szCs w:val="30"/>
          <w:cs/>
        </w:rPr>
        <w:t>เพิ่มทุนใน</w:t>
      </w:r>
      <w:r w:rsidR="00BD6330" w:rsidRPr="003B5BD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BD6330" w:rsidRPr="003B5BD2">
        <w:rPr>
          <w:rFonts w:asciiTheme="majorBidi" w:hAnsiTheme="majorBidi" w:cs="Angsana New"/>
          <w:sz w:val="30"/>
          <w:szCs w:val="30"/>
        </w:rPr>
        <w:t xml:space="preserve">C.P. Foods International Limited </w:t>
      </w:r>
      <w:r w:rsidR="00BD6330" w:rsidRPr="003B5BD2">
        <w:rPr>
          <w:rFonts w:asciiTheme="majorBidi" w:hAnsiTheme="majorBidi" w:cs="Angsana New" w:hint="cs"/>
          <w:sz w:val="30"/>
          <w:szCs w:val="30"/>
          <w:cs/>
        </w:rPr>
        <w:t>ซึ่งเป็นบริษัทย่อย</w:t>
      </w:r>
      <w:r w:rsidR="005B7E10" w:rsidRPr="003B5BD2">
        <w:rPr>
          <w:rFonts w:asciiTheme="majorBidi" w:hAnsiTheme="majorBidi" w:cs="Angsana New" w:hint="cs"/>
          <w:sz w:val="30"/>
          <w:szCs w:val="30"/>
          <w:cs/>
        </w:rPr>
        <w:t>ที่บริษัทถือหุ้นทางตรงในสัดส่วนร้อยละ</w:t>
      </w:r>
      <w:r w:rsidR="005B7E10" w:rsidRPr="003B5BD2">
        <w:rPr>
          <w:rFonts w:asciiTheme="majorBidi" w:hAnsiTheme="majorBidi" w:cs="Angsana New"/>
          <w:sz w:val="30"/>
          <w:szCs w:val="30"/>
        </w:rPr>
        <w:t xml:space="preserve"> 100.00</w:t>
      </w:r>
      <w:r w:rsidR="005B7E10" w:rsidRPr="003B5BD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B7E10" w:rsidRPr="003B5BD2">
        <w:rPr>
          <w:rFonts w:asciiTheme="majorBidi" w:hAnsiTheme="majorBidi" w:cs="Angsana New" w:hint="cs"/>
          <w:sz w:val="30"/>
          <w:szCs w:val="30"/>
          <w:cs/>
        </w:rPr>
        <w:t>จำนวน</w:t>
      </w:r>
      <w:r w:rsidR="005B7E10" w:rsidRPr="003B5BD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B5BD2">
        <w:rPr>
          <w:rFonts w:asciiTheme="majorBidi" w:hAnsiTheme="majorBidi" w:cs="Angsana New"/>
          <w:sz w:val="30"/>
          <w:szCs w:val="30"/>
        </w:rPr>
        <w:t>213</w:t>
      </w:r>
      <w:r w:rsidR="005B7E10" w:rsidRPr="003B5BD2">
        <w:rPr>
          <w:rFonts w:asciiTheme="majorBidi" w:hAnsiTheme="majorBidi" w:cs="Angsana New"/>
          <w:sz w:val="30"/>
          <w:szCs w:val="30"/>
        </w:rPr>
        <w:t>,</w:t>
      </w:r>
      <w:r w:rsidR="005B7E10" w:rsidRPr="003B5BD2">
        <w:rPr>
          <w:rFonts w:asciiTheme="majorBidi" w:hAnsiTheme="majorBidi" w:cs="Angsana New"/>
          <w:sz w:val="30"/>
          <w:szCs w:val="30"/>
          <w:cs/>
        </w:rPr>
        <w:t>600</w:t>
      </w:r>
      <w:r w:rsidR="005B7E10" w:rsidRPr="003B5BD2">
        <w:rPr>
          <w:rFonts w:asciiTheme="majorBidi" w:hAnsiTheme="majorBidi" w:cs="Angsana New"/>
          <w:sz w:val="30"/>
          <w:szCs w:val="30"/>
        </w:rPr>
        <w:t>,000</w:t>
      </w:r>
      <w:r w:rsidR="005B7E10" w:rsidRPr="003B5BD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B7E10" w:rsidRPr="003B5BD2">
        <w:rPr>
          <w:rFonts w:asciiTheme="majorBidi" w:hAnsiTheme="majorBidi" w:cs="Angsana New" w:hint="cs"/>
          <w:sz w:val="30"/>
          <w:szCs w:val="30"/>
          <w:cs/>
        </w:rPr>
        <w:t>หุ้น</w:t>
      </w:r>
      <w:r w:rsidR="00C03A6C" w:rsidRPr="003B5BD2">
        <w:rPr>
          <w:rFonts w:asciiTheme="majorBidi" w:hAnsiTheme="majorBidi" w:cs="Angsana New"/>
          <w:sz w:val="30"/>
          <w:szCs w:val="30"/>
        </w:rPr>
        <w:t xml:space="preserve"> </w:t>
      </w:r>
      <w:r w:rsidR="00C03A6C" w:rsidRPr="003B5BD2">
        <w:rPr>
          <w:rFonts w:asciiTheme="majorBidi" w:hAnsiTheme="majorBidi" w:cs="Angsana New" w:hint="cs"/>
          <w:sz w:val="30"/>
          <w:szCs w:val="30"/>
          <w:cs/>
        </w:rPr>
        <w:t>เป็นจำนวนเงิน</w:t>
      </w:r>
      <w:r w:rsidR="00C03A6C" w:rsidRPr="003B5BD2">
        <w:rPr>
          <w:rFonts w:asciiTheme="majorBidi" w:hAnsiTheme="majorBidi" w:cs="Angsana New"/>
          <w:sz w:val="30"/>
          <w:szCs w:val="30"/>
        </w:rPr>
        <w:t xml:space="preserve"> 7,171 </w:t>
      </w:r>
      <w:r w:rsidR="00C03A6C" w:rsidRPr="003B5BD2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E974DE">
        <w:rPr>
          <w:rFonts w:asciiTheme="majorBidi" w:hAnsiTheme="majorBidi" w:cs="Angsana New"/>
          <w:sz w:val="30"/>
          <w:szCs w:val="30"/>
        </w:rPr>
        <w:t xml:space="preserve"> </w:t>
      </w:r>
      <w:r w:rsidR="0053065C" w:rsidRPr="00E33D9B">
        <w:rPr>
          <w:rFonts w:asciiTheme="majorBidi" w:hAnsiTheme="majorBidi" w:cs="Angsana New" w:hint="cs"/>
          <w:spacing w:val="-2"/>
          <w:sz w:val="30"/>
          <w:szCs w:val="30"/>
          <w:cs/>
        </w:rPr>
        <w:t>โดยชำระค่าหุ้นดังกล่าวด้วยการหักลบกลบหนี้กับเงินปันผลรับจาก</w:t>
      </w:r>
      <w:r w:rsidR="0007609A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E03E0A">
        <w:rPr>
          <w:rFonts w:asciiTheme="majorBidi" w:hAnsiTheme="majorBidi" w:cs="Angsana New"/>
          <w:spacing w:val="-2"/>
          <w:sz w:val="30"/>
          <w:szCs w:val="30"/>
        </w:rPr>
        <w:t>CPFI</w:t>
      </w:r>
    </w:p>
    <w:p w14:paraId="282091F5" w14:textId="186E5F63" w:rsidR="00BF5952" w:rsidRPr="003B5BD2" w:rsidRDefault="00A537F7" w:rsidP="004432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36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3B5BD2">
        <w:rPr>
          <w:rFonts w:asciiTheme="majorBidi" w:hAnsiTheme="majorBidi" w:cs="Angsana New" w:hint="cs"/>
          <w:spacing w:val="-2"/>
          <w:sz w:val="30"/>
          <w:szCs w:val="30"/>
          <w:highlight w:val="cyan"/>
          <w:cs/>
        </w:rPr>
        <w:t xml:space="preserve"> </w:t>
      </w:r>
    </w:p>
    <w:p w14:paraId="119EAEFD" w14:textId="67F996FB" w:rsidR="004C7256" w:rsidRDefault="004C7256" w:rsidP="004432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36"/>
        <w:jc w:val="thaiDistribute"/>
        <w:rPr>
          <w:rFonts w:asciiTheme="majorBidi" w:hAnsiTheme="majorBidi" w:cs="Angsana New"/>
          <w:spacing w:val="-2"/>
          <w:sz w:val="30"/>
          <w:szCs w:val="30"/>
        </w:rPr>
      </w:pPr>
      <w:r w:rsidRPr="000656C1">
        <w:rPr>
          <w:rFonts w:asciiTheme="majorBidi" w:hAnsiTheme="majorBidi" w:cs="Angsana New" w:hint="cs"/>
          <w:spacing w:val="-2"/>
          <w:sz w:val="30"/>
          <w:szCs w:val="30"/>
          <w:cs/>
        </w:rPr>
        <w:t>ในระหว่างไตรมาสที่</w:t>
      </w:r>
      <w:r w:rsidR="00F20406">
        <w:rPr>
          <w:rFonts w:asciiTheme="majorBidi" w:hAnsiTheme="majorBidi" w:cs="Angsana New"/>
          <w:spacing w:val="-2"/>
          <w:sz w:val="30"/>
          <w:szCs w:val="30"/>
        </w:rPr>
        <w:t xml:space="preserve"> 2</w:t>
      </w:r>
      <w:r w:rsidRPr="000656C1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0656C1">
        <w:rPr>
          <w:rFonts w:asciiTheme="majorBidi" w:hAnsiTheme="majorBidi" w:cs="Angsana New" w:hint="cs"/>
          <w:spacing w:val="-2"/>
          <w:sz w:val="30"/>
          <w:szCs w:val="30"/>
          <w:cs/>
        </w:rPr>
        <w:t>ปี</w:t>
      </w:r>
      <w:r w:rsidR="00F20406">
        <w:rPr>
          <w:rFonts w:asciiTheme="majorBidi" w:hAnsiTheme="majorBidi" w:cs="Angsana New"/>
          <w:spacing w:val="-2"/>
          <w:sz w:val="30"/>
          <w:szCs w:val="30"/>
        </w:rPr>
        <w:t xml:space="preserve"> 2565</w:t>
      </w:r>
      <w:r w:rsidRPr="000656C1">
        <w:rPr>
          <w:rFonts w:asciiTheme="majorBidi" w:hAnsiTheme="majorBidi" w:cs="Angsana New"/>
          <w:spacing w:val="-2"/>
          <w:sz w:val="30"/>
          <w:szCs w:val="30"/>
          <w:cs/>
        </w:rPr>
        <w:t xml:space="preserve"> บริษัท</w:t>
      </w:r>
      <w:r w:rsidRPr="000656C1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ทำสัญญาซื้อหุ้นสามัญของ </w:t>
      </w:r>
      <w:r w:rsidRPr="00EA281D">
        <w:rPr>
          <w:rFonts w:asciiTheme="majorBidi" w:hAnsiTheme="majorBidi" w:cs="Angsana New"/>
          <w:spacing w:val="-2"/>
          <w:sz w:val="30"/>
          <w:szCs w:val="30"/>
        </w:rPr>
        <w:t>CPE</w:t>
      </w:r>
      <w:r w:rsidR="0022551F" w:rsidRPr="00EA281D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22551F" w:rsidRPr="00FD27E5">
        <w:rPr>
          <w:rFonts w:asciiTheme="majorBidi" w:hAnsiTheme="majorBidi" w:cs="Angsana New" w:hint="cs"/>
          <w:spacing w:val="-4"/>
          <w:sz w:val="30"/>
          <w:szCs w:val="30"/>
          <w:cs/>
        </w:rPr>
        <w:t xml:space="preserve">เป็นจำนวน </w:t>
      </w:r>
      <w:r w:rsidR="00360D08">
        <w:rPr>
          <w:rFonts w:asciiTheme="majorBidi" w:hAnsiTheme="majorBidi" w:cs="Angsana New"/>
          <w:spacing w:val="-4"/>
          <w:sz w:val="30"/>
          <w:szCs w:val="30"/>
        </w:rPr>
        <w:t>49,267,115</w:t>
      </w:r>
      <w:r w:rsidR="0022551F" w:rsidRPr="00FD27E5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22551F" w:rsidRPr="00FD27E5">
        <w:rPr>
          <w:rFonts w:asciiTheme="majorBidi" w:hAnsiTheme="majorBidi" w:cs="Angsana New" w:hint="cs"/>
          <w:spacing w:val="-4"/>
          <w:sz w:val="30"/>
          <w:szCs w:val="30"/>
          <w:cs/>
        </w:rPr>
        <w:t>หุ้น จำนวนเงิน</w:t>
      </w:r>
      <w:r w:rsidR="00360D08">
        <w:rPr>
          <w:rFonts w:asciiTheme="majorBidi" w:hAnsiTheme="majorBidi" w:cs="Angsana New"/>
          <w:spacing w:val="-4"/>
          <w:sz w:val="30"/>
          <w:szCs w:val="30"/>
        </w:rPr>
        <w:t xml:space="preserve"> 135</w:t>
      </w:r>
      <w:r w:rsidR="0022551F" w:rsidRPr="00FD27E5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22551F" w:rsidRPr="00FD27E5">
        <w:rPr>
          <w:rFonts w:asciiTheme="majorBidi" w:hAnsiTheme="majorBidi" w:cs="Angsana New" w:hint="cs"/>
          <w:spacing w:val="-4"/>
          <w:sz w:val="30"/>
          <w:szCs w:val="30"/>
          <w:cs/>
        </w:rPr>
        <w:t>ล้านเหรียญสหรัฐ หรือเทียบเท่าประมาณ</w:t>
      </w:r>
      <w:r w:rsidR="00360D08">
        <w:rPr>
          <w:rFonts w:asciiTheme="majorBidi" w:hAnsiTheme="majorBidi" w:cs="Angsana New"/>
          <w:spacing w:val="-4"/>
          <w:sz w:val="30"/>
          <w:szCs w:val="30"/>
        </w:rPr>
        <w:t xml:space="preserve"> 4</w:t>
      </w:r>
      <w:r w:rsidR="00B0389B">
        <w:rPr>
          <w:rFonts w:asciiTheme="majorBidi" w:hAnsiTheme="majorBidi" w:cs="Angsana New"/>
          <w:spacing w:val="-4"/>
          <w:sz w:val="30"/>
          <w:szCs w:val="30"/>
        </w:rPr>
        <w:t>,815</w:t>
      </w:r>
      <w:r w:rsidR="0022551F" w:rsidRPr="00FD27E5">
        <w:rPr>
          <w:rFonts w:asciiTheme="majorBidi" w:hAnsiTheme="majorBidi" w:cs="Angsana New"/>
          <w:spacing w:val="-4"/>
          <w:sz w:val="30"/>
          <w:szCs w:val="30"/>
          <w:cs/>
        </w:rPr>
        <w:t xml:space="preserve"> </w:t>
      </w:r>
      <w:r w:rsidR="0022551F" w:rsidRPr="00FD27E5">
        <w:rPr>
          <w:rFonts w:asciiTheme="majorBidi" w:hAnsiTheme="majorBidi" w:cs="Angsana New" w:hint="cs"/>
          <w:spacing w:val="-4"/>
          <w:sz w:val="30"/>
          <w:szCs w:val="30"/>
          <w:cs/>
        </w:rPr>
        <w:t>ล้านบาท</w:t>
      </w:r>
      <w:r w:rsidR="00E2689B">
        <w:rPr>
          <w:rFonts w:asciiTheme="majorBidi" w:hAnsiTheme="majorBidi" w:cs="Angsana New"/>
          <w:spacing w:val="-4"/>
          <w:sz w:val="30"/>
          <w:szCs w:val="30"/>
        </w:rPr>
        <w:t xml:space="preserve"> </w:t>
      </w:r>
      <w:r w:rsidR="009533C0" w:rsidRPr="00EA281D">
        <w:rPr>
          <w:rFonts w:asciiTheme="majorBidi" w:hAnsiTheme="majorBidi" w:cs="Angsana New"/>
          <w:spacing w:val="-2"/>
          <w:sz w:val="30"/>
          <w:szCs w:val="30"/>
        </w:rPr>
        <w:t>Ta Chung</w:t>
      </w:r>
      <w:r w:rsidR="00317D1D" w:rsidRPr="00EA281D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317D1D" w:rsidRPr="00EA281D">
        <w:rPr>
          <w:rFonts w:asciiTheme="majorBidi" w:hAnsiTheme="majorBidi" w:cs="Angsana New" w:hint="cs"/>
          <w:spacing w:val="-2"/>
          <w:sz w:val="30"/>
          <w:szCs w:val="30"/>
          <w:cs/>
        </w:rPr>
        <w:t>เป็นจำนวน</w:t>
      </w:r>
      <w:r w:rsidR="00317D1D" w:rsidRPr="00EA281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B0389B">
        <w:rPr>
          <w:rFonts w:asciiTheme="majorBidi" w:hAnsiTheme="majorBidi" w:cs="Angsana New"/>
          <w:spacing w:val="-2"/>
          <w:sz w:val="30"/>
          <w:szCs w:val="30"/>
        </w:rPr>
        <w:t>10,</w:t>
      </w:r>
      <w:r w:rsidR="000C36FE" w:rsidRPr="00EA281D">
        <w:rPr>
          <w:rFonts w:asciiTheme="majorBidi" w:hAnsiTheme="majorBidi" w:cs="Angsana New"/>
          <w:spacing w:val="-2"/>
          <w:sz w:val="30"/>
          <w:szCs w:val="30"/>
          <w:cs/>
        </w:rPr>
        <w:t>000</w:t>
      </w:r>
      <w:r w:rsidR="00B0389B">
        <w:rPr>
          <w:rFonts w:asciiTheme="majorBidi" w:hAnsiTheme="majorBidi" w:cs="Angsana New"/>
          <w:spacing w:val="-2"/>
          <w:sz w:val="30"/>
          <w:szCs w:val="30"/>
        </w:rPr>
        <w:t>,000</w:t>
      </w:r>
      <w:r w:rsidR="00317D1D" w:rsidRPr="00EA281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317D1D" w:rsidRPr="00EA281D">
        <w:rPr>
          <w:rFonts w:asciiTheme="majorBidi" w:hAnsiTheme="majorBidi" w:cs="Angsana New" w:hint="cs"/>
          <w:spacing w:val="-2"/>
          <w:sz w:val="30"/>
          <w:szCs w:val="30"/>
          <w:cs/>
        </w:rPr>
        <w:t>หุ้น</w:t>
      </w:r>
      <w:r w:rsidR="00317D1D" w:rsidRPr="00EA281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317D1D" w:rsidRPr="00EA281D">
        <w:rPr>
          <w:rFonts w:asciiTheme="majorBidi" w:hAnsiTheme="majorBidi" w:cs="Angsana New" w:hint="cs"/>
          <w:spacing w:val="-2"/>
          <w:sz w:val="30"/>
          <w:szCs w:val="30"/>
          <w:cs/>
        </w:rPr>
        <w:t>จำนวนเงิน</w:t>
      </w:r>
      <w:r w:rsidR="00B0389B">
        <w:rPr>
          <w:rFonts w:asciiTheme="majorBidi" w:hAnsiTheme="majorBidi" w:cs="Angsana New"/>
          <w:spacing w:val="-2"/>
          <w:sz w:val="30"/>
          <w:szCs w:val="30"/>
        </w:rPr>
        <w:t xml:space="preserve"> 34</w:t>
      </w:r>
      <w:r w:rsidR="00317D1D" w:rsidRPr="00EA281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317D1D" w:rsidRPr="00EA281D">
        <w:rPr>
          <w:rFonts w:asciiTheme="majorBidi" w:hAnsiTheme="majorBidi" w:cs="Angsana New" w:hint="cs"/>
          <w:spacing w:val="-2"/>
          <w:sz w:val="30"/>
          <w:szCs w:val="30"/>
          <w:cs/>
        </w:rPr>
        <w:t>ล้านเหรียญสหรัฐ</w:t>
      </w:r>
      <w:r w:rsidR="00317D1D" w:rsidRPr="00EA281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317D1D" w:rsidRPr="00EA281D">
        <w:rPr>
          <w:rFonts w:asciiTheme="majorBidi" w:hAnsiTheme="majorBidi" w:cs="Angsana New" w:hint="cs"/>
          <w:spacing w:val="-2"/>
          <w:sz w:val="30"/>
          <w:szCs w:val="30"/>
          <w:cs/>
        </w:rPr>
        <w:t>หรือเทียบเท่าประมาณ</w:t>
      </w:r>
      <w:r w:rsidR="00B0389B">
        <w:rPr>
          <w:rFonts w:asciiTheme="majorBidi" w:hAnsiTheme="majorBidi" w:cs="Angsana New"/>
          <w:spacing w:val="-2"/>
          <w:sz w:val="30"/>
          <w:szCs w:val="30"/>
        </w:rPr>
        <w:t xml:space="preserve"> 1,222</w:t>
      </w:r>
      <w:r w:rsidR="00317D1D" w:rsidRPr="00EA281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317D1D" w:rsidRPr="00EA281D">
        <w:rPr>
          <w:rFonts w:asciiTheme="majorBidi" w:hAnsiTheme="majorBidi" w:cs="Angsana New" w:hint="cs"/>
          <w:spacing w:val="-2"/>
          <w:sz w:val="30"/>
          <w:szCs w:val="30"/>
          <w:cs/>
        </w:rPr>
        <w:t>ล้านบาท</w:t>
      </w:r>
      <w:r w:rsidRPr="00EA281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EA281D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และ </w:t>
      </w:r>
      <w:r w:rsidRPr="00EA281D">
        <w:rPr>
          <w:rFonts w:asciiTheme="majorBidi" w:hAnsiTheme="majorBidi" w:cs="Angsana New"/>
          <w:spacing w:val="-2"/>
          <w:sz w:val="30"/>
          <w:szCs w:val="30"/>
        </w:rPr>
        <w:t>Chun Ta</w:t>
      </w:r>
      <w:r w:rsidRPr="00EA281D">
        <w:rPr>
          <w:rFonts w:asciiTheme="majorBidi" w:hAnsiTheme="majorBidi" w:cs="Angsana New" w:hint="cs"/>
          <w:spacing w:val="-2"/>
          <w:sz w:val="30"/>
          <w:szCs w:val="30"/>
        </w:rPr>
        <w:t xml:space="preserve"> </w:t>
      </w:r>
      <w:r w:rsidR="009533C0" w:rsidRPr="00EA281D">
        <w:rPr>
          <w:rFonts w:asciiTheme="majorBidi" w:hAnsiTheme="majorBidi" w:cs="Angsana New" w:hint="cs"/>
          <w:spacing w:val="-2"/>
          <w:sz w:val="30"/>
          <w:szCs w:val="30"/>
          <w:cs/>
        </w:rPr>
        <w:t>เป็นจำนวน</w:t>
      </w:r>
      <w:r w:rsidR="009533C0" w:rsidRPr="00EA281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B0389B">
        <w:rPr>
          <w:rFonts w:asciiTheme="majorBidi" w:hAnsiTheme="majorBidi" w:cs="Angsana New"/>
          <w:spacing w:val="-2"/>
          <w:sz w:val="30"/>
          <w:szCs w:val="30"/>
        </w:rPr>
        <w:t>5,</w:t>
      </w:r>
      <w:r w:rsidR="009533C0" w:rsidRPr="00EA281D">
        <w:rPr>
          <w:rFonts w:asciiTheme="majorBidi" w:hAnsiTheme="majorBidi" w:cs="Angsana New"/>
          <w:spacing w:val="-2"/>
          <w:sz w:val="30"/>
          <w:szCs w:val="30"/>
          <w:cs/>
        </w:rPr>
        <w:t>000</w:t>
      </w:r>
      <w:r w:rsidR="009533C0" w:rsidRPr="00EA281D">
        <w:rPr>
          <w:rFonts w:asciiTheme="majorBidi" w:hAnsiTheme="majorBidi" w:cs="Angsana New"/>
          <w:spacing w:val="-2"/>
          <w:sz w:val="30"/>
          <w:szCs w:val="30"/>
        </w:rPr>
        <w:t>,</w:t>
      </w:r>
      <w:r w:rsidR="0039531B">
        <w:rPr>
          <w:rFonts w:asciiTheme="majorBidi" w:hAnsiTheme="majorBidi" w:cs="Angsana New"/>
          <w:spacing w:val="-2"/>
          <w:sz w:val="30"/>
          <w:szCs w:val="30"/>
        </w:rPr>
        <w:t>000</w:t>
      </w:r>
      <w:r w:rsidR="009533C0" w:rsidRPr="00EA281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9533C0" w:rsidRPr="00EA281D">
        <w:rPr>
          <w:rFonts w:asciiTheme="majorBidi" w:hAnsiTheme="majorBidi" w:cs="Angsana New" w:hint="cs"/>
          <w:spacing w:val="-2"/>
          <w:sz w:val="30"/>
          <w:szCs w:val="30"/>
          <w:cs/>
        </w:rPr>
        <w:t>หุ้น</w:t>
      </w:r>
      <w:r w:rsidR="00E2689B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9533C0" w:rsidRPr="00EA281D">
        <w:rPr>
          <w:rFonts w:asciiTheme="majorBidi" w:hAnsiTheme="majorBidi" w:cs="Angsana New" w:hint="cs"/>
          <w:spacing w:val="-2"/>
          <w:sz w:val="30"/>
          <w:szCs w:val="30"/>
          <w:cs/>
        </w:rPr>
        <w:t>จำนวนเงิน</w:t>
      </w:r>
      <w:r w:rsidR="00B0389B">
        <w:rPr>
          <w:rFonts w:asciiTheme="majorBidi" w:hAnsiTheme="majorBidi" w:cs="Angsana New"/>
          <w:spacing w:val="-2"/>
          <w:sz w:val="30"/>
          <w:szCs w:val="30"/>
        </w:rPr>
        <w:t xml:space="preserve"> 4</w:t>
      </w:r>
      <w:r w:rsidR="00361BC8">
        <w:rPr>
          <w:rFonts w:asciiTheme="majorBidi" w:hAnsiTheme="majorBidi" w:cs="Angsana New"/>
          <w:spacing w:val="-2"/>
          <w:sz w:val="30"/>
          <w:szCs w:val="30"/>
        </w:rPr>
        <w:t>2</w:t>
      </w:r>
      <w:r w:rsidR="009533C0" w:rsidRPr="00EA281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9533C0" w:rsidRPr="00EA281D">
        <w:rPr>
          <w:rFonts w:asciiTheme="majorBidi" w:hAnsiTheme="majorBidi" w:cs="Angsana New" w:hint="cs"/>
          <w:spacing w:val="-2"/>
          <w:sz w:val="30"/>
          <w:szCs w:val="30"/>
          <w:cs/>
        </w:rPr>
        <w:t>ล้านเหรียญสหรัฐ</w:t>
      </w:r>
      <w:r w:rsidR="009533C0" w:rsidRPr="00EA281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9533C0" w:rsidRPr="00EA281D">
        <w:rPr>
          <w:rFonts w:asciiTheme="majorBidi" w:hAnsiTheme="majorBidi" w:cs="Angsana New" w:hint="cs"/>
          <w:spacing w:val="-2"/>
          <w:sz w:val="30"/>
          <w:szCs w:val="30"/>
          <w:cs/>
        </w:rPr>
        <w:t>หรือเทียบเท่าประมาณ</w:t>
      </w:r>
      <w:r w:rsidR="00B0389B">
        <w:rPr>
          <w:rFonts w:asciiTheme="majorBidi" w:hAnsiTheme="majorBidi" w:cs="Angsana New"/>
          <w:spacing w:val="-2"/>
          <w:sz w:val="30"/>
          <w:szCs w:val="30"/>
        </w:rPr>
        <w:t xml:space="preserve"> 1,473</w:t>
      </w:r>
      <w:r w:rsidR="009533C0" w:rsidRPr="00EA281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9533C0" w:rsidRPr="00EA281D">
        <w:rPr>
          <w:rFonts w:asciiTheme="majorBidi" w:hAnsiTheme="majorBidi" w:cs="Angsana New" w:hint="cs"/>
          <w:spacing w:val="-2"/>
          <w:sz w:val="30"/>
          <w:szCs w:val="30"/>
          <w:cs/>
        </w:rPr>
        <w:t>ล้านบาท</w:t>
      </w:r>
      <w:r w:rsidR="00A007B6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Pr="00EA281D">
        <w:rPr>
          <w:rFonts w:asciiTheme="majorBidi" w:hAnsiTheme="majorBidi" w:cs="Angsana New" w:hint="cs"/>
          <w:spacing w:val="-2"/>
          <w:sz w:val="30"/>
          <w:szCs w:val="30"/>
          <w:cs/>
        </w:rPr>
        <w:t>จาก</w:t>
      </w:r>
      <w:r w:rsidRPr="00EA281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EA281D">
        <w:rPr>
          <w:rFonts w:asciiTheme="majorBidi" w:hAnsiTheme="majorBidi" w:cs="Angsana New"/>
          <w:spacing w:val="-2"/>
          <w:sz w:val="30"/>
          <w:szCs w:val="30"/>
        </w:rPr>
        <w:t>CPFI</w:t>
      </w:r>
      <w:r w:rsidR="00D512F3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E33D9B" w:rsidRPr="00E33D9B">
        <w:rPr>
          <w:rFonts w:asciiTheme="majorBidi" w:hAnsiTheme="majorBidi" w:cs="Angsana New" w:hint="cs"/>
          <w:spacing w:val="-2"/>
          <w:sz w:val="30"/>
          <w:szCs w:val="30"/>
          <w:cs/>
        </w:rPr>
        <w:t>โดยชำระค่าหุ้นดังกล่าวด้วยการหักลบกลบหนี้กับ</w:t>
      </w:r>
      <w:r w:rsidR="00E2689B">
        <w:rPr>
          <w:rFonts w:asciiTheme="majorBidi" w:hAnsiTheme="majorBidi" w:cs="Angsana New"/>
          <w:spacing w:val="-2"/>
          <w:sz w:val="30"/>
          <w:szCs w:val="30"/>
        </w:rPr>
        <w:br/>
      </w:r>
      <w:r w:rsidR="00E33D9B" w:rsidRPr="00E33D9B">
        <w:rPr>
          <w:rFonts w:asciiTheme="majorBidi" w:hAnsiTheme="majorBidi" w:cs="Angsana New" w:hint="cs"/>
          <w:spacing w:val="-2"/>
          <w:sz w:val="30"/>
          <w:szCs w:val="30"/>
          <w:cs/>
        </w:rPr>
        <w:t>เงินปันผลรับจาก</w:t>
      </w:r>
      <w:r w:rsidR="004E7BDD">
        <w:rPr>
          <w:rFonts w:asciiTheme="majorBidi" w:hAnsiTheme="majorBidi" w:cs="Angsana New"/>
          <w:spacing w:val="-2"/>
          <w:sz w:val="30"/>
          <w:szCs w:val="30"/>
        </w:rPr>
        <w:t xml:space="preserve"> CPFI</w:t>
      </w:r>
      <w:r w:rsidR="003C7C69">
        <w:rPr>
          <w:rFonts w:asciiTheme="majorBidi" w:hAnsiTheme="majorBidi" w:cs="Angsana New"/>
          <w:spacing w:val="-2"/>
          <w:sz w:val="30"/>
          <w:szCs w:val="30"/>
        </w:rPr>
        <w:t xml:space="preserve"> </w:t>
      </w:r>
      <w:r w:rsidR="00D512F3" w:rsidRPr="00D512F3">
        <w:rPr>
          <w:rFonts w:asciiTheme="majorBidi" w:hAnsiTheme="majorBidi" w:cs="Angsana New" w:hint="cs"/>
          <w:spacing w:val="-2"/>
          <w:sz w:val="30"/>
          <w:szCs w:val="30"/>
          <w:cs/>
        </w:rPr>
        <w:t>เป็นจำนวนเงินรวม</w:t>
      </w:r>
      <w:r w:rsidR="00E33D9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2A5244">
        <w:rPr>
          <w:rFonts w:asciiTheme="majorBidi" w:hAnsiTheme="majorBidi" w:cs="Angsana New"/>
          <w:spacing w:val="-2"/>
          <w:sz w:val="30"/>
          <w:szCs w:val="30"/>
        </w:rPr>
        <w:t>211</w:t>
      </w:r>
      <w:r w:rsidR="00E33D9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E33D9B" w:rsidRPr="00E33D9B">
        <w:rPr>
          <w:rFonts w:asciiTheme="majorBidi" w:hAnsiTheme="majorBidi" w:cs="Angsana New" w:hint="cs"/>
          <w:spacing w:val="-2"/>
          <w:sz w:val="30"/>
          <w:szCs w:val="30"/>
          <w:cs/>
        </w:rPr>
        <w:t>ล้านเหรียญสหรัฐ</w:t>
      </w:r>
      <w:r w:rsidR="00E33D9B" w:rsidRPr="00E33D9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E33D9B" w:rsidRPr="00E33D9B">
        <w:rPr>
          <w:rFonts w:asciiTheme="majorBidi" w:hAnsiTheme="majorBidi" w:cs="Angsana New" w:hint="cs"/>
          <w:spacing w:val="-2"/>
          <w:sz w:val="30"/>
          <w:szCs w:val="30"/>
          <w:cs/>
        </w:rPr>
        <w:t>หรือเทียบเท่าประมาณ</w:t>
      </w:r>
      <w:r w:rsidR="00E33D9B">
        <w:rPr>
          <w:rFonts w:asciiTheme="majorBidi" w:hAnsiTheme="majorBidi" w:cs="Angsana New"/>
          <w:spacing w:val="-2"/>
          <w:sz w:val="30"/>
          <w:szCs w:val="30"/>
          <w:cs/>
        </w:rPr>
        <w:t xml:space="preserve"> 7</w:t>
      </w:r>
      <w:r w:rsidR="00E33D9B">
        <w:rPr>
          <w:rFonts w:asciiTheme="majorBidi" w:hAnsiTheme="majorBidi" w:cs="Angsana New"/>
          <w:spacing w:val="-2"/>
          <w:sz w:val="30"/>
          <w:szCs w:val="30"/>
        </w:rPr>
        <w:t>,</w:t>
      </w:r>
      <w:r w:rsidR="00E33D9B">
        <w:rPr>
          <w:rFonts w:asciiTheme="majorBidi" w:hAnsiTheme="majorBidi" w:cs="Angsana New"/>
          <w:spacing w:val="-2"/>
          <w:sz w:val="30"/>
          <w:szCs w:val="30"/>
          <w:cs/>
        </w:rPr>
        <w:t>510</w:t>
      </w:r>
      <w:r w:rsidR="00E33D9B" w:rsidRPr="00E33D9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E33D9B" w:rsidRPr="00E33D9B">
        <w:rPr>
          <w:rFonts w:asciiTheme="majorBidi" w:hAnsiTheme="majorBidi" w:cs="Angsana New" w:hint="cs"/>
          <w:spacing w:val="-2"/>
          <w:sz w:val="30"/>
          <w:szCs w:val="30"/>
          <w:cs/>
        </w:rPr>
        <w:t>ล้านบาท</w:t>
      </w:r>
      <w:r w:rsidR="00E33D9B" w:rsidRPr="00E33D9B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EA281D">
        <w:rPr>
          <w:rFonts w:asciiTheme="majorBidi" w:hAnsiTheme="majorBidi" w:cs="Angsana New" w:hint="cs"/>
          <w:spacing w:val="-2"/>
          <w:sz w:val="30"/>
          <w:szCs w:val="30"/>
          <w:cs/>
        </w:rPr>
        <w:t>ณ วันที่</w:t>
      </w:r>
      <w:r w:rsidR="006F61A4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="00E2689B">
        <w:rPr>
          <w:rFonts w:asciiTheme="majorBidi" w:hAnsiTheme="majorBidi" w:cs="Angsana New"/>
          <w:spacing w:val="-2"/>
          <w:sz w:val="30"/>
          <w:szCs w:val="30"/>
        </w:rPr>
        <w:br/>
      </w:r>
      <w:r w:rsidR="00B0389B">
        <w:rPr>
          <w:rFonts w:asciiTheme="majorBidi" w:hAnsiTheme="majorBidi" w:cs="Angsana New"/>
          <w:spacing w:val="-2"/>
          <w:sz w:val="30"/>
          <w:szCs w:val="30"/>
        </w:rPr>
        <w:t>30</w:t>
      </w:r>
      <w:r w:rsidRPr="00EA281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EA281D">
        <w:rPr>
          <w:rFonts w:asciiTheme="majorBidi" w:hAnsiTheme="majorBidi" w:cs="Angsana New" w:hint="cs"/>
          <w:spacing w:val="-2"/>
          <w:sz w:val="30"/>
          <w:szCs w:val="30"/>
          <w:cs/>
        </w:rPr>
        <w:t>มิถุนายน</w:t>
      </w:r>
      <w:r w:rsidR="00B0389B">
        <w:rPr>
          <w:rFonts w:asciiTheme="majorBidi" w:hAnsiTheme="majorBidi" w:cs="Angsana New"/>
          <w:spacing w:val="-2"/>
          <w:sz w:val="30"/>
          <w:szCs w:val="30"/>
        </w:rPr>
        <w:t xml:space="preserve"> 2565</w:t>
      </w:r>
      <w:r w:rsidRPr="00EA281D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บริษัทมีสัดส่วนการถือหุ้น</w:t>
      </w:r>
      <w:r w:rsidR="006A2792">
        <w:rPr>
          <w:rFonts w:asciiTheme="majorBidi" w:hAnsiTheme="majorBidi" w:cs="Angsana New" w:hint="cs"/>
          <w:spacing w:val="-2"/>
          <w:sz w:val="30"/>
          <w:szCs w:val="30"/>
          <w:cs/>
        </w:rPr>
        <w:t>ใน</w:t>
      </w:r>
      <w:r w:rsidRPr="00EA281D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Pr="00EA281D">
        <w:rPr>
          <w:rFonts w:asciiTheme="majorBidi" w:hAnsiTheme="majorBidi" w:cs="Angsana New"/>
          <w:spacing w:val="-2"/>
          <w:sz w:val="30"/>
          <w:szCs w:val="30"/>
        </w:rPr>
        <w:t>CPE</w:t>
      </w:r>
      <w:r w:rsidR="006A2792">
        <w:rPr>
          <w:rFonts w:asciiTheme="majorBidi" w:hAnsiTheme="majorBidi" w:cs="Angsana New"/>
          <w:spacing w:val="-2"/>
          <w:sz w:val="30"/>
          <w:szCs w:val="30"/>
        </w:rPr>
        <w:t>,</w:t>
      </w:r>
      <w:r w:rsidRPr="00EA281D">
        <w:rPr>
          <w:rFonts w:asciiTheme="majorBidi" w:hAnsiTheme="majorBidi" w:cs="Angsana New" w:hint="cs"/>
          <w:spacing w:val="-2"/>
          <w:sz w:val="30"/>
          <w:szCs w:val="30"/>
        </w:rPr>
        <w:t xml:space="preserve"> </w:t>
      </w:r>
      <w:r w:rsidRPr="00EA281D">
        <w:rPr>
          <w:rFonts w:asciiTheme="majorBidi" w:hAnsiTheme="majorBidi" w:cs="Angsana New"/>
          <w:spacing w:val="-2"/>
          <w:sz w:val="30"/>
          <w:szCs w:val="30"/>
        </w:rPr>
        <w:t>Ta Chung</w:t>
      </w:r>
      <w:r w:rsidRPr="00EA281D">
        <w:rPr>
          <w:rFonts w:asciiTheme="majorBidi" w:hAnsiTheme="majorBidi" w:cs="Angsana New" w:hint="cs"/>
          <w:spacing w:val="-2"/>
          <w:sz w:val="30"/>
          <w:szCs w:val="30"/>
        </w:rPr>
        <w:t xml:space="preserve"> </w:t>
      </w:r>
      <w:r w:rsidRPr="00EA281D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และ </w:t>
      </w:r>
      <w:r w:rsidRPr="00EA281D">
        <w:rPr>
          <w:rFonts w:asciiTheme="majorBidi" w:hAnsiTheme="majorBidi" w:cs="Angsana New"/>
          <w:spacing w:val="-2"/>
          <w:sz w:val="30"/>
          <w:szCs w:val="30"/>
        </w:rPr>
        <w:t>Chun Ta</w:t>
      </w:r>
      <w:r w:rsidRPr="00EA281D">
        <w:rPr>
          <w:rFonts w:asciiTheme="majorBidi" w:hAnsiTheme="majorBidi" w:cs="Angsana New" w:hint="cs"/>
          <w:spacing w:val="-2"/>
          <w:sz w:val="30"/>
          <w:szCs w:val="30"/>
        </w:rPr>
        <w:t xml:space="preserve"> </w:t>
      </w:r>
      <w:r w:rsidRPr="00EA281D">
        <w:rPr>
          <w:rFonts w:asciiTheme="majorBidi" w:hAnsiTheme="majorBidi" w:cs="Angsana New" w:hint="cs"/>
          <w:spacing w:val="-2"/>
          <w:sz w:val="30"/>
          <w:szCs w:val="30"/>
          <w:cs/>
        </w:rPr>
        <w:t>ร้อยละ</w:t>
      </w:r>
      <w:r w:rsidR="00B0389B">
        <w:rPr>
          <w:rFonts w:asciiTheme="majorBidi" w:hAnsiTheme="majorBidi" w:cs="Angsana New"/>
          <w:spacing w:val="-2"/>
          <w:sz w:val="30"/>
          <w:szCs w:val="30"/>
        </w:rPr>
        <w:t xml:space="preserve"> 18.38</w:t>
      </w:r>
      <w:r w:rsidRPr="00EA281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8255CB" w:rsidRPr="00EA281D">
        <w:rPr>
          <w:rFonts w:asciiTheme="majorBidi" w:hAnsiTheme="majorBidi" w:cs="Angsana New" w:hint="cs"/>
          <w:spacing w:val="-2"/>
          <w:sz w:val="30"/>
          <w:szCs w:val="30"/>
          <w:cs/>
        </w:rPr>
        <w:t>ร้อยละ</w:t>
      </w:r>
      <w:r w:rsidR="00B0389B">
        <w:rPr>
          <w:rFonts w:asciiTheme="majorBidi" w:hAnsiTheme="majorBidi" w:cs="Angsana New"/>
          <w:spacing w:val="-2"/>
          <w:sz w:val="30"/>
          <w:szCs w:val="30"/>
        </w:rPr>
        <w:t xml:space="preserve"> 100.00</w:t>
      </w:r>
      <w:r w:rsidRPr="00EA281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EA281D">
        <w:rPr>
          <w:rFonts w:asciiTheme="majorBidi" w:hAnsiTheme="majorBidi" w:cs="Angsana New" w:hint="cs"/>
          <w:spacing w:val="-2"/>
          <w:sz w:val="30"/>
          <w:szCs w:val="30"/>
          <w:cs/>
        </w:rPr>
        <w:t>และ</w:t>
      </w:r>
      <w:r w:rsidR="00E2689B">
        <w:rPr>
          <w:rFonts w:asciiTheme="majorBidi" w:hAnsiTheme="majorBidi" w:cs="Angsana New"/>
          <w:spacing w:val="-2"/>
          <w:sz w:val="30"/>
          <w:szCs w:val="30"/>
        </w:rPr>
        <w:br/>
      </w:r>
      <w:r w:rsidR="008255CB" w:rsidRPr="00EA281D">
        <w:rPr>
          <w:rFonts w:asciiTheme="majorBidi" w:hAnsiTheme="majorBidi" w:cs="Angsana New" w:hint="cs"/>
          <w:spacing w:val="-2"/>
          <w:sz w:val="30"/>
          <w:szCs w:val="30"/>
          <w:cs/>
        </w:rPr>
        <w:t>ร้อยละ</w:t>
      </w:r>
      <w:r w:rsidR="00D96C87">
        <w:rPr>
          <w:rFonts w:asciiTheme="majorBidi" w:hAnsiTheme="majorBidi" w:cs="Angsana New"/>
          <w:spacing w:val="-2"/>
          <w:sz w:val="30"/>
          <w:szCs w:val="30"/>
        </w:rPr>
        <w:t xml:space="preserve"> 100.00</w:t>
      </w:r>
      <w:r w:rsidRPr="00EA281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EA281D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ตามลำดับ </w:t>
      </w:r>
      <w:r w:rsidR="000656C1" w:rsidRPr="00EA281D">
        <w:rPr>
          <w:rFonts w:asciiTheme="majorBidi" w:hAnsiTheme="majorBidi" w:cs="Angsana New" w:hint="cs"/>
          <w:spacing w:val="-2"/>
          <w:sz w:val="30"/>
          <w:szCs w:val="30"/>
          <w:cs/>
        </w:rPr>
        <w:t>ทั้งนี้ บริษัท</w:t>
      </w:r>
      <w:r w:rsidR="00EA281D" w:rsidRPr="00EA281D">
        <w:rPr>
          <w:rFonts w:asciiTheme="majorBidi" w:hAnsiTheme="majorBidi" w:cs="Angsana New" w:hint="cs"/>
          <w:spacing w:val="-2"/>
          <w:sz w:val="30"/>
          <w:szCs w:val="30"/>
          <w:cs/>
        </w:rPr>
        <w:t>จัดประเภทเงินลงทุนใน</w:t>
      </w:r>
      <w:r w:rsidR="000656C1" w:rsidRPr="00EA281D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0656C1" w:rsidRPr="00EA281D">
        <w:rPr>
          <w:rFonts w:asciiTheme="majorBidi" w:hAnsiTheme="majorBidi" w:cs="Angsana New"/>
          <w:spacing w:val="-2"/>
          <w:sz w:val="30"/>
          <w:szCs w:val="30"/>
        </w:rPr>
        <w:t xml:space="preserve">CPE </w:t>
      </w:r>
      <w:r w:rsidR="00EA281D" w:rsidRPr="00103DCF">
        <w:rPr>
          <w:rFonts w:asciiTheme="majorBidi" w:hAnsiTheme="majorBidi" w:cs="Angsana New" w:hint="cs"/>
          <w:spacing w:val="-2"/>
          <w:sz w:val="30"/>
          <w:szCs w:val="30"/>
          <w:cs/>
        </w:rPr>
        <w:t>เป็นบริษัทย่อยเนื่องจากมีอำนาจควบคุม</w:t>
      </w:r>
    </w:p>
    <w:p w14:paraId="51AE36A4" w14:textId="77777777" w:rsidR="00EA281D" w:rsidRPr="003B3CEE" w:rsidRDefault="00EA281D" w:rsidP="004432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36"/>
        <w:jc w:val="thaiDistribute"/>
        <w:rPr>
          <w:rFonts w:asciiTheme="majorBidi" w:hAnsiTheme="majorBidi" w:cs="Angsana New"/>
          <w:sz w:val="30"/>
          <w:szCs w:val="30"/>
          <w:highlight w:val="cyan"/>
        </w:rPr>
      </w:pPr>
    </w:p>
    <w:p w14:paraId="2A167D99" w14:textId="361B2E3B" w:rsidR="001E16D0" w:rsidRPr="00E23E10" w:rsidRDefault="00E23E10" w:rsidP="004432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36"/>
        <w:jc w:val="thaiDistribute"/>
        <w:rPr>
          <w:rFonts w:asciiTheme="majorBidi" w:hAnsiTheme="majorBidi" w:cs="Angsana New"/>
          <w:sz w:val="30"/>
          <w:szCs w:val="30"/>
        </w:rPr>
      </w:pPr>
      <w:r w:rsidRPr="000656C1">
        <w:rPr>
          <w:rFonts w:asciiTheme="majorBidi" w:hAnsiTheme="majorBidi" w:cs="Angsana New" w:hint="cs"/>
          <w:sz w:val="30"/>
          <w:szCs w:val="30"/>
          <w:cs/>
        </w:rPr>
        <w:t>ในระหว่างไตรมาสที่</w:t>
      </w:r>
      <w:r w:rsidRPr="000656C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656C1">
        <w:rPr>
          <w:rFonts w:asciiTheme="majorBidi" w:hAnsiTheme="majorBidi" w:cs="Angsana New"/>
          <w:sz w:val="30"/>
          <w:szCs w:val="30"/>
        </w:rPr>
        <w:t xml:space="preserve">2 </w:t>
      </w:r>
      <w:r w:rsidRPr="000656C1">
        <w:rPr>
          <w:rFonts w:asciiTheme="majorBidi" w:hAnsiTheme="majorBidi" w:cs="Angsana New" w:hint="cs"/>
          <w:sz w:val="30"/>
          <w:szCs w:val="30"/>
          <w:cs/>
        </w:rPr>
        <w:t>ปี</w:t>
      </w:r>
      <w:r w:rsidRPr="000656C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656C1">
        <w:rPr>
          <w:rFonts w:asciiTheme="majorBidi" w:hAnsiTheme="majorBidi" w:cs="Angsana New"/>
          <w:sz w:val="30"/>
          <w:szCs w:val="30"/>
        </w:rPr>
        <w:t xml:space="preserve">2565 </w:t>
      </w:r>
      <w:r w:rsidRPr="000656C1">
        <w:rPr>
          <w:rFonts w:asciiTheme="majorBidi" w:hAnsiTheme="majorBidi" w:cs="Angsana New"/>
          <w:sz w:val="30"/>
          <w:szCs w:val="30"/>
          <w:cs/>
        </w:rPr>
        <w:t>บริษัทได้ขายเงินลงทุน</w:t>
      </w:r>
      <w:r w:rsidR="00AD677E" w:rsidRPr="000656C1">
        <w:rPr>
          <w:rFonts w:asciiTheme="majorBidi" w:hAnsiTheme="majorBidi" w:cs="Angsana New" w:hint="cs"/>
          <w:sz w:val="30"/>
          <w:szCs w:val="30"/>
          <w:cs/>
        </w:rPr>
        <w:t>บางส่วน</w:t>
      </w:r>
      <w:r w:rsidRPr="000656C1">
        <w:rPr>
          <w:rFonts w:asciiTheme="majorBidi" w:hAnsiTheme="majorBidi" w:cs="Angsana New"/>
          <w:sz w:val="30"/>
          <w:szCs w:val="30"/>
          <w:cs/>
        </w:rPr>
        <w:t>ใน</w:t>
      </w:r>
      <w:r w:rsidR="00E2689B" w:rsidRPr="000656C1">
        <w:rPr>
          <w:rFonts w:asciiTheme="majorBidi" w:hAnsiTheme="majorBidi" w:cs="Angsana New"/>
          <w:sz w:val="30"/>
          <w:szCs w:val="30"/>
        </w:rPr>
        <w:t xml:space="preserve"> </w:t>
      </w:r>
      <w:r w:rsidR="0086786E" w:rsidRPr="000656C1">
        <w:rPr>
          <w:rFonts w:asciiTheme="majorBidi" w:hAnsiTheme="majorBidi" w:cs="Angsana New"/>
          <w:sz w:val="30"/>
          <w:szCs w:val="30"/>
        </w:rPr>
        <w:t xml:space="preserve">CPM </w:t>
      </w:r>
      <w:r w:rsidR="00481775" w:rsidRPr="00E92DC8">
        <w:rPr>
          <w:rFonts w:asciiTheme="majorBidi" w:hAnsiTheme="majorBidi" w:cs="Angsana New" w:hint="cs"/>
          <w:sz w:val="30"/>
          <w:szCs w:val="30"/>
          <w:cs/>
        </w:rPr>
        <w:t>จำนวน</w:t>
      </w:r>
      <w:r w:rsidR="00481775" w:rsidRPr="00E92DC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81775" w:rsidRPr="00E92DC8">
        <w:rPr>
          <w:rFonts w:asciiTheme="majorBidi" w:hAnsiTheme="majorBidi" w:cs="Angsana New"/>
          <w:sz w:val="30"/>
          <w:szCs w:val="30"/>
        </w:rPr>
        <w:t xml:space="preserve">360,000,000 </w:t>
      </w:r>
      <w:r w:rsidR="00481775" w:rsidRPr="00E92DC8">
        <w:rPr>
          <w:rFonts w:asciiTheme="majorBidi" w:hAnsiTheme="majorBidi" w:cs="Angsana New" w:hint="cs"/>
          <w:sz w:val="30"/>
          <w:szCs w:val="30"/>
          <w:cs/>
        </w:rPr>
        <w:t>หุ้น</w:t>
      </w:r>
      <w:r w:rsidR="0086786E" w:rsidRPr="000656C1">
        <w:rPr>
          <w:rFonts w:asciiTheme="majorBidi" w:hAnsiTheme="majorBidi" w:cs="Angsana New"/>
          <w:sz w:val="30"/>
          <w:szCs w:val="30"/>
        </w:rPr>
        <w:t xml:space="preserve"> </w:t>
      </w:r>
      <w:r w:rsidR="00BE35A9" w:rsidRPr="000656C1">
        <w:rPr>
          <w:rFonts w:asciiTheme="majorBidi" w:hAnsiTheme="majorBidi" w:cs="Angsana New" w:hint="cs"/>
          <w:sz w:val="30"/>
          <w:szCs w:val="30"/>
          <w:cs/>
        </w:rPr>
        <w:t>ซ</w:t>
      </w:r>
      <w:r w:rsidR="00857BE4" w:rsidRPr="000656C1">
        <w:rPr>
          <w:rFonts w:asciiTheme="majorBidi" w:hAnsiTheme="majorBidi" w:cs="Angsana New" w:hint="cs"/>
          <w:sz w:val="30"/>
          <w:szCs w:val="30"/>
          <w:cs/>
        </w:rPr>
        <w:t>ึ่ง</w:t>
      </w:r>
      <w:r w:rsidRPr="000656C1">
        <w:rPr>
          <w:rFonts w:asciiTheme="majorBidi" w:hAnsiTheme="majorBidi" w:cs="Angsana New"/>
          <w:sz w:val="30"/>
          <w:szCs w:val="30"/>
          <w:cs/>
        </w:rPr>
        <w:t>มีมูลค่าตามบัญชี</w:t>
      </w:r>
      <w:r w:rsidR="00007A78" w:rsidRPr="000656C1">
        <w:rPr>
          <w:rFonts w:asciiTheme="majorBidi" w:hAnsiTheme="majorBidi" w:cs="Angsana New" w:hint="cs"/>
          <w:sz w:val="30"/>
          <w:szCs w:val="30"/>
          <w:cs/>
        </w:rPr>
        <w:t>ในงบ</w:t>
      </w:r>
      <w:r w:rsidR="00A752B0">
        <w:rPr>
          <w:rFonts w:asciiTheme="majorBidi" w:hAnsiTheme="majorBidi" w:cs="Angsana New" w:hint="cs"/>
          <w:sz w:val="30"/>
          <w:szCs w:val="30"/>
          <w:cs/>
        </w:rPr>
        <w:t>การเงิน</w:t>
      </w:r>
      <w:r w:rsidR="00007A78" w:rsidRPr="000656C1">
        <w:rPr>
          <w:rFonts w:asciiTheme="majorBidi" w:hAnsiTheme="majorBidi" w:cs="Angsana New" w:hint="cs"/>
          <w:sz w:val="30"/>
          <w:szCs w:val="30"/>
          <w:cs/>
        </w:rPr>
        <w:t>เฉพาะกิจการ</w:t>
      </w:r>
      <w:r w:rsidR="000475C0" w:rsidRPr="000656C1">
        <w:rPr>
          <w:rFonts w:asciiTheme="majorBidi" w:hAnsiTheme="majorBidi" w:cs="Angsana New" w:hint="cs"/>
          <w:sz w:val="30"/>
          <w:szCs w:val="30"/>
          <w:cs/>
        </w:rPr>
        <w:t>จำนวน</w:t>
      </w:r>
      <w:r w:rsidR="00F20406">
        <w:rPr>
          <w:rFonts w:asciiTheme="majorBidi" w:hAnsiTheme="majorBidi" w:cs="Angsana New"/>
          <w:sz w:val="30"/>
          <w:szCs w:val="30"/>
        </w:rPr>
        <w:t xml:space="preserve"> 3,6</w:t>
      </w:r>
      <w:r w:rsidR="00052EB6" w:rsidRPr="000656C1">
        <w:rPr>
          <w:rFonts w:asciiTheme="majorBidi" w:hAnsiTheme="majorBidi" w:cs="Angsana New"/>
          <w:sz w:val="30"/>
          <w:szCs w:val="30"/>
        </w:rPr>
        <w:t>00</w:t>
      </w:r>
      <w:r w:rsidRPr="000656C1">
        <w:rPr>
          <w:rFonts w:asciiTheme="majorBidi" w:hAnsiTheme="majorBidi" w:cs="Angsana New"/>
          <w:sz w:val="30"/>
          <w:szCs w:val="30"/>
        </w:rPr>
        <w:t xml:space="preserve"> </w:t>
      </w:r>
      <w:r w:rsidRPr="000656C1">
        <w:rPr>
          <w:rFonts w:asciiTheme="majorBidi" w:hAnsiTheme="majorBidi" w:cs="Angsana New"/>
          <w:sz w:val="30"/>
          <w:szCs w:val="30"/>
          <w:cs/>
        </w:rPr>
        <w:t>ล้านบาท</w:t>
      </w:r>
      <w:r w:rsidR="00E53D33" w:rsidRPr="000656C1">
        <w:rPr>
          <w:rFonts w:asciiTheme="majorBidi" w:hAnsiTheme="majorBidi" w:cs="Angsana New"/>
          <w:sz w:val="30"/>
          <w:szCs w:val="30"/>
        </w:rPr>
        <w:t xml:space="preserve"> </w:t>
      </w:r>
      <w:r w:rsidR="00F802FA" w:rsidRPr="000656C1">
        <w:rPr>
          <w:rFonts w:asciiTheme="majorBidi" w:hAnsiTheme="majorBidi" w:cs="Angsana New" w:hint="cs"/>
          <w:sz w:val="30"/>
          <w:szCs w:val="30"/>
          <w:cs/>
        </w:rPr>
        <w:t>ให้กับ</w:t>
      </w:r>
      <w:r w:rsidR="001B5748" w:rsidRPr="001B5748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1B5748" w:rsidRPr="001B574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B5748" w:rsidRPr="001B5748">
        <w:rPr>
          <w:rFonts w:asciiTheme="majorBidi" w:hAnsiTheme="majorBidi" w:cs="Angsana New" w:hint="cs"/>
          <w:sz w:val="30"/>
          <w:szCs w:val="30"/>
          <w:cs/>
        </w:rPr>
        <w:t>ซีพีเอฟ</w:t>
      </w:r>
      <w:r w:rsidR="001B5748" w:rsidRPr="001B5748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1B5748" w:rsidRPr="001B5748">
        <w:rPr>
          <w:rFonts w:asciiTheme="majorBidi" w:hAnsiTheme="majorBidi" w:cs="Angsana New" w:hint="cs"/>
          <w:sz w:val="30"/>
          <w:szCs w:val="30"/>
          <w:cs/>
        </w:rPr>
        <w:t>ประเทศไทย</w:t>
      </w:r>
      <w:r w:rsidR="001B5748" w:rsidRPr="001B5748">
        <w:rPr>
          <w:rFonts w:asciiTheme="majorBidi" w:hAnsiTheme="majorBidi" w:cs="Angsana New"/>
          <w:sz w:val="30"/>
          <w:szCs w:val="30"/>
          <w:cs/>
        </w:rPr>
        <w:t xml:space="preserve">) </w:t>
      </w:r>
      <w:r w:rsidR="001B5748" w:rsidRPr="001B5748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="001B5748" w:rsidRPr="001B5748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1B5748" w:rsidRPr="001B5748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="001B5748" w:rsidRPr="001B5748">
        <w:rPr>
          <w:rFonts w:asciiTheme="majorBidi" w:hAnsiTheme="majorBidi" w:cs="Angsana New"/>
          <w:sz w:val="30"/>
          <w:szCs w:val="30"/>
          <w:cs/>
        </w:rPr>
        <w:t>)  (“</w:t>
      </w:r>
      <w:r w:rsidR="001B5748" w:rsidRPr="001B5748">
        <w:rPr>
          <w:rFonts w:asciiTheme="majorBidi" w:hAnsiTheme="majorBidi" w:cs="Angsana New"/>
          <w:sz w:val="30"/>
          <w:szCs w:val="30"/>
        </w:rPr>
        <w:t>CPFTH”)</w:t>
      </w:r>
      <w:r w:rsidR="00E92DC8">
        <w:rPr>
          <w:rFonts w:asciiTheme="majorBidi" w:hAnsiTheme="majorBidi" w:cs="Angsana New"/>
          <w:sz w:val="30"/>
          <w:szCs w:val="30"/>
        </w:rPr>
        <w:t xml:space="preserve"> </w:t>
      </w:r>
      <w:r w:rsidR="00FF55BC" w:rsidRPr="007D4741">
        <w:rPr>
          <w:rFonts w:asciiTheme="majorBidi" w:hAnsiTheme="majorBidi" w:cs="Angsana New" w:hint="cs"/>
          <w:sz w:val="30"/>
          <w:szCs w:val="30"/>
          <w:cs/>
        </w:rPr>
        <w:t>โดย</w:t>
      </w:r>
      <w:r w:rsidR="001C1978" w:rsidRPr="007D4741">
        <w:rPr>
          <w:rFonts w:asciiTheme="majorBidi" w:hAnsiTheme="majorBidi" w:cs="Angsana New" w:hint="cs"/>
          <w:sz w:val="30"/>
          <w:szCs w:val="30"/>
          <w:cs/>
        </w:rPr>
        <w:t>การชำระหนี้ค่าหุ้น</w:t>
      </w:r>
      <w:r w:rsidR="00C55579">
        <w:rPr>
          <w:rFonts w:asciiTheme="majorBidi" w:hAnsiTheme="majorBidi" w:cs="Angsana New" w:hint="cs"/>
          <w:sz w:val="30"/>
          <w:szCs w:val="30"/>
          <w:cs/>
        </w:rPr>
        <w:t xml:space="preserve">จำนวน </w:t>
      </w:r>
      <w:r w:rsidR="00C55579">
        <w:rPr>
          <w:rFonts w:asciiTheme="majorBidi" w:hAnsiTheme="majorBidi" w:cs="Angsana New"/>
          <w:sz w:val="30"/>
          <w:szCs w:val="30"/>
        </w:rPr>
        <w:t xml:space="preserve">12,078 </w:t>
      </w:r>
      <w:r w:rsidR="00C55579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FF55BC" w:rsidRPr="007D4741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62CA2" w:rsidRPr="00762CA2">
        <w:rPr>
          <w:rFonts w:asciiTheme="majorBidi" w:hAnsiTheme="majorBidi" w:cs="Angsana New"/>
          <w:sz w:val="30"/>
          <w:szCs w:val="30"/>
        </w:rPr>
        <w:t xml:space="preserve">CPFTH </w:t>
      </w:r>
      <w:r w:rsidR="00762CA2" w:rsidRPr="00762CA2">
        <w:rPr>
          <w:rFonts w:asciiTheme="majorBidi" w:hAnsiTheme="majorBidi" w:cs="Angsana New" w:hint="cs"/>
          <w:sz w:val="30"/>
          <w:szCs w:val="30"/>
          <w:cs/>
        </w:rPr>
        <w:t>ได้หักลบกลบหนี้</w:t>
      </w:r>
      <w:r w:rsidR="00762CA2" w:rsidRPr="00762CA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62CA2" w:rsidRPr="00762CA2">
        <w:rPr>
          <w:rFonts w:asciiTheme="majorBidi" w:hAnsiTheme="majorBidi" w:cs="Angsana New" w:hint="cs"/>
          <w:sz w:val="30"/>
          <w:szCs w:val="30"/>
          <w:cs/>
        </w:rPr>
        <w:t>โดยทำสัญญาให้</w:t>
      </w:r>
      <w:r w:rsidR="00762CA2" w:rsidRPr="00762CA2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62CA2" w:rsidRPr="00762CA2">
        <w:rPr>
          <w:rFonts w:asciiTheme="majorBidi" w:hAnsiTheme="majorBidi" w:cs="Angsana New"/>
          <w:sz w:val="30"/>
          <w:szCs w:val="30"/>
        </w:rPr>
        <w:t xml:space="preserve">CPM </w:t>
      </w:r>
      <w:r w:rsidR="00762CA2" w:rsidRPr="00762CA2">
        <w:rPr>
          <w:rFonts w:asciiTheme="majorBidi" w:hAnsiTheme="majorBidi" w:cs="Angsana New" w:hint="cs"/>
          <w:sz w:val="30"/>
          <w:szCs w:val="30"/>
          <w:cs/>
        </w:rPr>
        <w:t>ชำระคืนเงินกู้</w:t>
      </w:r>
      <w:r w:rsidR="0096348A" w:rsidRPr="007D4741">
        <w:rPr>
          <w:rFonts w:asciiTheme="majorBidi" w:hAnsiTheme="majorBidi" w:cs="Angsana New" w:hint="cs"/>
          <w:sz w:val="30"/>
          <w:szCs w:val="30"/>
          <w:cs/>
        </w:rPr>
        <w:t xml:space="preserve">ที่ </w:t>
      </w:r>
      <w:r w:rsidR="0096348A" w:rsidRPr="007D4741">
        <w:rPr>
          <w:rFonts w:asciiTheme="majorBidi" w:hAnsiTheme="majorBidi" w:cs="Angsana New"/>
          <w:sz w:val="30"/>
          <w:szCs w:val="30"/>
        </w:rPr>
        <w:t xml:space="preserve">CPM </w:t>
      </w:r>
      <w:r w:rsidR="0096348A" w:rsidRPr="007D4741">
        <w:rPr>
          <w:rFonts w:asciiTheme="majorBidi" w:hAnsiTheme="majorBidi" w:cs="Angsana New" w:hint="cs"/>
          <w:sz w:val="30"/>
          <w:szCs w:val="30"/>
          <w:cs/>
        </w:rPr>
        <w:t xml:space="preserve">มีต่อ </w:t>
      </w:r>
      <w:r w:rsidR="0096348A" w:rsidRPr="007D4741">
        <w:rPr>
          <w:rFonts w:asciiTheme="majorBidi" w:hAnsiTheme="majorBidi" w:cs="Angsana New"/>
          <w:sz w:val="30"/>
          <w:szCs w:val="30"/>
        </w:rPr>
        <w:t>CPF</w:t>
      </w:r>
      <w:r w:rsidR="00361582" w:rsidRPr="007D4741">
        <w:rPr>
          <w:rFonts w:asciiTheme="majorBidi" w:hAnsiTheme="majorBidi" w:cs="Angsana New"/>
          <w:sz w:val="30"/>
          <w:szCs w:val="30"/>
        </w:rPr>
        <w:t>TH</w:t>
      </w:r>
      <w:r w:rsidR="00E2689B">
        <w:rPr>
          <w:rFonts w:asciiTheme="majorBidi" w:hAnsiTheme="majorBidi" w:cs="Angsana New"/>
          <w:sz w:val="30"/>
          <w:szCs w:val="30"/>
        </w:rPr>
        <w:t xml:space="preserve"> </w:t>
      </w:r>
      <w:r w:rsidR="003C3E7D" w:rsidRPr="007D4741">
        <w:rPr>
          <w:rFonts w:asciiTheme="majorBidi" w:hAnsiTheme="majorBidi" w:cs="Angsana New" w:hint="cs"/>
          <w:sz w:val="30"/>
          <w:szCs w:val="30"/>
          <w:cs/>
        </w:rPr>
        <w:t>ให้กับ</w:t>
      </w:r>
      <w:r w:rsidR="00F419E7" w:rsidRPr="007D4741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D91FE7">
        <w:rPr>
          <w:rFonts w:asciiTheme="majorBidi" w:hAnsiTheme="majorBidi" w:cs="Angsana New"/>
          <w:sz w:val="30"/>
          <w:szCs w:val="30"/>
        </w:rPr>
        <w:t xml:space="preserve"> </w:t>
      </w:r>
      <w:r w:rsidR="00D91FE7">
        <w:rPr>
          <w:rFonts w:asciiTheme="majorBidi" w:hAnsiTheme="majorBidi" w:cs="Angsana New" w:hint="cs"/>
          <w:sz w:val="30"/>
          <w:szCs w:val="30"/>
          <w:cs/>
        </w:rPr>
        <w:t>รายการดังกล่าวรับรู้เป็นเงินให้กู้ยืม</w:t>
      </w:r>
      <w:r w:rsidR="00C15D5D">
        <w:rPr>
          <w:rFonts w:asciiTheme="majorBidi" w:hAnsiTheme="majorBidi" w:cs="Angsana New" w:hint="cs"/>
          <w:sz w:val="30"/>
          <w:szCs w:val="30"/>
          <w:cs/>
        </w:rPr>
        <w:t>แก่</w:t>
      </w:r>
      <w:r w:rsidR="00250002">
        <w:rPr>
          <w:rFonts w:asciiTheme="majorBidi" w:hAnsiTheme="majorBidi" w:cs="Angsana New" w:hint="cs"/>
          <w:sz w:val="30"/>
          <w:szCs w:val="30"/>
          <w:cs/>
        </w:rPr>
        <w:t>กิจการที่เกี่ยวข้องกัน</w:t>
      </w:r>
      <w:r w:rsidR="00A0746C">
        <w:rPr>
          <w:rFonts w:asciiTheme="majorBidi" w:hAnsiTheme="majorBidi" w:cs="Angsana New" w:hint="cs"/>
          <w:sz w:val="30"/>
          <w:szCs w:val="30"/>
          <w:cs/>
        </w:rPr>
        <w:t>ใน</w:t>
      </w:r>
      <w:r w:rsidR="00A752B0" w:rsidRPr="00A752B0">
        <w:rPr>
          <w:rFonts w:asciiTheme="majorBidi" w:hAnsiTheme="majorBidi" w:cs="Angsana New" w:hint="cs"/>
          <w:sz w:val="30"/>
          <w:szCs w:val="30"/>
          <w:cs/>
        </w:rPr>
        <w:t>งบการเงินเฉพาะกิจการ</w:t>
      </w:r>
      <w:r w:rsidR="00FF55BC" w:rsidRPr="00FF55B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0656C1">
        <w:rPr>
          <w:rFonts w:asciiTheme="majorBidi" w:hAnsiTheme="majorBidi" w:cs="Angsana New"/>
          <w:sz w:val="30"/>
          <w:szCs w:val="30"/>
          <w:cs/>
        </w:rPr>
        <w:t>ทั้งนี้ บริษัทมีกำไรจากการขายเงินลงทุน</w:t>
      </w:r>
      <w:r w:rsidR="005C52D4">
        <w:rPr>
          <w:rFonts w:asciiTheme="majorBidi" w:hAnsiTheme="majorBidi" w:cs="Angsana New" w:hint="cs"/>
          <w:sz w:val="30"/>
          <w:szCs w:val="30"/>
          <w:cs/>
        </w:rPr>
        <w:t>สุทธิค่าใ</w:t>
      </w:r>
      <w:r w:rsidR="00101DF8">
        <w:rPr>
          <w:rFonts w:asciiTheme="majorBidi" w:hAnsiTheme="majorBidi" w:cs="Angsana New" w:hint="cs"/>
          <w:sz w:val="30"/>
          <w:szCs w:val="30"/>
          <w:cs/>
        </w:rPr>
        <w:t>ช้จ่ายในการขาย</w:t>
      </w:r>
      <w:r w:rsidRPr="000656C1">
        <w:rPr>
          <w:rFonts w:asciiTheme="majorBidi" w:hAnsiTheme="majorBidi" w:cs="Angsana New"/>
          <w:sz w:val="30"/>
          <w:szCs w:val="30"/>
          <w:cs/>
        </w:rPr>
        <w:t xml:space="preserve">เป็นจำนวนเงิน </w:t>
      </w:r>
      <w:r w:rsidR="00052EB6" w:rsidRPr="000656C1">
        <w:rPr>
          <w:rFonts w:asciiTheme="majorBidi" w:hAnsiTheme="majorBidi" w:cs="Angsana New"/>
          <w:sz w:val="30"/>
          <w:szCs w:val="30"/>
        </w:rPr>
        <w:t>8,466</w:t>
      </w:r>
      <w:r w:rsidRPr="000656C1">
        <w:rPr>
          <w:rFonts w:asciiTheme="majorBidi" w:hAnsiTheme="majorBidi" w:cs="Angsana New" w:hint="cs"/>
          <w:sz w:val="30"/>
          <w:szCs w:val="30"/>
        </w:rPr>
        <w:t xml:space="preserve"> </w:t>
      </w:r>
      <w:r w:rsidRPr="000656C1">
        <w:rPr>
          <w:rFonts w:asciiTheme="majorBidi" w:hAnsiTheme="majorBidi" w:cs="Angsana New"/>
          <w:sz w:val="30"/>
          <w:szCs w:val="30"/>
          <w:cs/>
        </w:rPr>
        <w:t>ล้านบาท</w:t>
      </w:r>
      <w:r w:rsidR="00BB00D6" w:rsidRPr="000656C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404C14" w:rsidRPr="000656C1">
        <w:rPr>
          <w:rFonts w:asciiTheme="majorBidi" w:hAnsiTheme="majorBidi" w:cs="Angsana New" w:hint="cs"/>
          <w:sz w:val="30"/>
          <w:szCs w:val="30"/>
          <w:cs/>
        </w:rPr>
        <w:t>ทำให้</w:t>
      </w:r>
      <w:r w:rsidR="007D2787" w:rsidRPr="000656C1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C737ED" w:rsidRPr="000656C1">
        <w:rPr>
          <w:rFonts w:asciiTheme="majorBidi" w:hAnsiTheme="majorBidi" w:cs="Angsana New" w:hint="cs"/>
          <w:sz w:val="30"/>
          <w:szCs w:val="30"/>
          <w:cs/>
        </w:rPr>
        <w:t>มีสัดส่วน</w:t>
      </w:r>
      <w:r w:rsidR="0048662C" w:rsidRPr="000656C1">
        <w:rPr>
          <w:rFonts w:asciiTheme="majorBidi" w:hAnsiTheme="majorBidi" w:cs="Angsana New" w:hint="cs"/>
          <w:sz w:val="30"/>
          <w:szCs w:val="30"/>
          <w:cs/>
        </w:rPr>
        <w:t>การถือหุ้น</w:t>
      </w:r>
      <w:r w:rsidR="009E738B" w:rsidRPr="000656C1">
        <w:rPr>
          <w:rFonts w:asciiTheme="majorBidi" w:hAnsiTheme="majorBidi" w:cs="Angsana New" w:hint="cs"/>
          <w:sz w:val="30"/>
          <w:szCs w:val="30"/>
          <w:cs/>
        </w:rPr>
        <w:t xml:space="preserve">ใน </w:t>
      </w:r>
      <w:r w:rsidR="009E738B" w:rsidRPr="000656C1">
        <w:rPr>
          <w:rFonts w:asciiTheme="majorBidi" w:hAnsiTheme="majorBidi" w:cs="Angsana New"/>
          <w:sz w:val="30"/>
          <w:szCs w:val="30"/>
        </w:rPr>
        <w:t xml:space="preserve">CPM </w:t>
      </w:r>
      <w:r w:rsidR="00B1667E" w:rsidRPr="00B1667E">
        <w:rPr>
          <w:rFonts w:asciiTheme="majorBidi" w:hAnsiTheme="majorBidi" w:cs="Angsana New" w:hint="cs"/>
          <w:sz w:val="30"/>
          <w:szCs w:val="30"/>
          <w:cs/>
        </w:rPr>
        <w:t>ลดลงจากร้อยละ</w:t>
      </w:r>
      <w:r w:rsidR="00B1667E" w:rsidRPr="00B1667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B5A67">
        <w:rPr>
          <w:rFonts w:asciiTheme="majorBidi" w:hAnsiTheme="majorBidi" w:cs="Angsana New"/>
          <w:sz w:val="30"/>
          <w:szCs w:val="30"/>
        </w:rPr>
        <w:t>87.54</w:t>
      </w:r>
      <w:r w:rsidR="00B1667E" w:rsidRPr="00B1667E">
        <w:rPr>
          <w:rFonts w:asciiTheme="majorBidi" w:hAnsiTheme="majorBidi" w:cs="Angsana New"/>
          <w:sz w:val="30"/>
          <w:szCs w:val="30"/>
        </w:rPr>
        <w:t xml:space="preserve"> </w:t>
      </w:r>
      <w:r w:rsidR="000C499F" w:rsidRPr="000656C1">
        <w:rPr>
          <w:rFonts w:asciiTheme="majorBidi" w:hAnsiTheme="majorBidi" w:cs="Angsana New" w:hint="cs"/>
          <w:sz w:val="30"/>
          <w:szCs w:val="30"/>
          <w:cs/>
        </w:rPr>
        <w:t>เป็น</w:t>
      </w:r>
      <w:r w:rsidR="009E738B" w:rsidRPr="000656C1">
        <w:rPr>
          <w:rFonts w:asciiTheme="majorBidi" w:hAnsiTheme="majorBidi" w:cs="Angsana New" w:hint="cs"/>
          <w:sz w:val="30"/>
          <w:szCs w:val="30"/>
          <w:cs/>
        </w:rPr>
        <w:t>ร้อยละ</w:t>
      </w:r>
      <w:r w:rsidR="00D96C87">
        <w:rPr>
          <w:rFonts w:asciiTheme="majorBidi" w:hAnsiTheme="majorBidi" w:cs="Angsana New"/>
          <w:sz w:val="30"/>
          <w:szCs w:val="30"/>
        </w:rPr>
        <w:t xml:space="preserve"> 79.46</w:t>
      </w:r>
      <w:r w:rsidR="00404C14" w:rsidRPr="000656C1">
        <w:rPr>
          <w:rFonts w:asciiTheme="majorBidi" w:hAnsiTheme="majorBidi" w:cs="Angsana New"/>
          <w:sz w:val="30"/>
          <w:szCs w:val="30"/>
        </w:rPr>
        <w:t xml:space="preserve"> </w:t>
      </w:r>
      <w:r w:rsidR="00FC634B" w:rsidRPr="007D4741">
        <w:rPr>
          <w:rFonts w:asciiTheme="majorBidi" w:hAnsiTheme="majorBidi" w:cs="Angsana New" w:hint="cs"/>
          <w:sz w:val="30"/>
          <w:szCs w:val="30"/>
          <w:cs/>
        </w:rPr>
        <w:t>ใน</w:t>
      </w:r>
      <w:r w:rsidR="00CB55A4">
        <w:rPr>
          <w:rFonts w:asciiTheme="majorBidi" w:hAnsiTheme="majorBidi" w:cs="Angsana New" w:hint="cs"/>
          <w:sz w:val="30"/>
          <w:szCs w:val="30"/>
          <w:cs/>
        </w:rPr>
        <w:t>ภายหลัง</w:t>
      </w:r>
      <w:r w:rsidR="004418D8" w:rsidRPr="000656C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4418D8" w:rsidRPr="000656C1">
        <w:rPr>
          <w:rFonts w:asciiTheme="majorBidi" w:hAnsiTheme="majorBidi" w:cs="Angsana New"/>
          <w:sz w:val="30"/>
          <w:szCs w:val="30"/>
        </w:rPr>
        <w:t>CPM</w:t>
      </w:r>
      <w:r w:rsidR="003F162D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4418D8" w:rsidRPr="000656C1">
        <w:rPr>
          <w:rFonts w:asciiTheme="majorBidi" w:hAnsiTheme="majorBidi" w:cs="Angsana New" w:hint="cs"/>
          <w:sz w:val="30"/>
          <w:szCs w:val="30"/>
          <w:cs/>
        </w:rPr>
        <w:t>ออกหุ้น</w:t>
      </w:r>
      <w:r w:rsidR="00451D2D" w:rsidRPr="000656C1">
        <w:rPr>
          <w:rFonts w:asciiTheme="majorBidi" w:hAnsiTheme="majorBidi" w:cs="Angsana New" w:hint="cs"/>
          <w:sz w:val="30"/>
          <w:szCs w:val="30"/>
          <w:cs/>
        </w:rPr>
        <w:t>สามัญ</w:t>
      </w:r>
      <w:r w:rsidR="004418D8" w:rsidRPr="000656C1">
        <w:rPr>
          <w:rFonts w:asciiTheme="majorBidi" w:hAnsiTheme="majorBidi" w:cs="Angsana New" w:hint="cs"/>
          <w:sz w:val="30"/>
          <w:szCs w:val="30"/>
          <w:cs/>
        </w:rPr>
        <w:t>เพิ่มทุน</w:t>
      </w:r>
      <w:r w:rsidR="00ED34B4" w:rsidRPr="000656C1">
        <w:rPr>
          <w:rFonts w:asciiTheme="majorBidi" w:hAnsiTheme="majorBidi" w:cs="Angsana New" w:hint="cs"/>
          <w:sz w:val="30"/>
          <w:szCs w:val="30"/>
          <w:cs/>
        </w:rPr>
        <w:t>ให้แก่ผู้ถือหุ้นเดิมตามสัดส่วน</w:t>
      </w:r>
      <w:r w:rsidR="00433D39" w:rsidRPr="000656C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B1667E" w:rsidRPr="00B1667E">
        <w:rPr>
          <w:rFonts w:asciiTheme="majorBidi" w:hAnsiTheme="majorBidi" w:cs="Angsana New" w:hint="cs"/>
          <w:sz w:val="30"/>
          <w:szCs w:val="30"/>
          <w:cs/>
        </w:rPr>
        <w:t>อย่างไรก็ตาม</w:t>
      </w:r>
      <w:r w:rsidR="00433D39" w:rsidRPr="000656C1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="00F36C30" w:rsidRPr="000656C1">
        <w:rPr>
          <w:rFonts w:asciiTheme="majorBidi" w:hAnsiTheme="majorBidi" w:cs="Angsana New" w:hint="cs"/>
          <w:sz w:val="30"/>
          <w:szCs w:val="30"/>
          <w:cs/>
        </w:rPr>
        <w:t>สละสิทธิการซื้อหุ้นเพิ่มทุนดังกล่าว</w:t>
      </w:r>
      <w:r w:rsidR="00ED34B4" w:rsidRPr="000656C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801AA8" w:rsidRPr="000656C1">
        <w:rPr>
          <w:rFonts w:asciiTheme="majorBidi" w:hAnsiTheme="majorBidi" w:cs="Angsana New" w:hint="cs"/>
          <w:sz w:val="30"/>
          <w:szCs w:val="30"/>
          <w:cs/>
        </w:rPr>
        <w:t>ทำให้บริษัท</w:t>
      </w:r>
      <w:r w:rsidR="007618CB" w:rsidRPr="000656C1">
        <w:rPr>
          <w:rFonts w:asciiTheme="majorBidi" w:hAnsiTheme="majorBidi" w:cs="Angsana New" w:hint="cs"/>
          <w:sz w:val="30"/>
          <w:szCs w:val="30"/>
          <w:cs/>
        </w:rPr>
        <w:t>มีสัดส่วนการถือ</w:t>
      </w:r>
      <w:r w:rsidR="00A041B3" w:rsidRPr="000656C1">
        <w:rPr>
          <w:rFonts w:asciiTheme="majorBidi" w:hAnsiTheme="majorBidi" w:cs="Angsana New" w:hint="cs"/>
          <w:sz w:val="30"/>
          <w:szCs w:val="30"/>
          <w:cs/>
        </w:rPr>
        <w:t xml:space="preserve">หุ้นใน </w:t>
      </w:r>
      <w:r w:rsidR="00A041B3" w:rsidRPr="000656C1">
        <w:rPr>
          <w:rFonts w:asciiTheme="majorBidi" w:hAnsiTheme="majorBidi" w:cs="Angsana New"/>
          <w:sz w:val="30"/>
          <w:szCs w:val="30"/>
        </w:rPr>
        <w:t xml:space="preserve">CPM </w:t>
      </w:r>
      <w:r w:rsidR="00A041B3" w:rsidRPr="000656C1">
        <w:rPr>
          <w:rFonts w:asciiTheme="majorBidi" w:hAnsiTheme="majorBidi" w:cs="Angsana New" w:hint="cs"/>
          <w:sz w:val="30"/>
          <w:szCs w:val="30"/>
          <w:cs/>
        </w:rPr>
        <w:t>ลดลงจาก</w:t>
      </w:r>
      <w:r w:rsidR="00C013B2" w:rsidRPr="000656C1">
        <w:rPr>
          <w:rFonts w:asciiTheme="majorBidi" w:hAnsiTheme="majorBidi" w:cs="Angsana New" w:hint="cs"/>
          <w:sz w:val="30"/>
          <w:szCs w:val="30"/>
          <w:cs/>
        </w:rPr>
        <w:t>ร้อยละ</w:t>
      </w:r>
      <w:r w:rsidR="00A041B3" w:rsidRPr="000656C1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A041B3" w:rsidRPr="000656C1">
        <w:rPr>
          <w:rFonts w:asciiTheme="majorBidi" w:hAnsiTheme="majorBidi" w:cs="Angsana New"/>
          <w:sz w:val="30"/>
          <w:szCs w:val="30"/>
        </w:rPr>
        <w:t>79.46</w:t>
      </w:r>
      <w:r w:rsidR="00C013B2" w:rsidRPr="000656C1">
        <w:rPr>
          <w:rFonts w:asciiTheme="majorBidi" w:hAnsiTheme="majorBidi" w:cs="Angsana New" w:hint="cs"/>
          <w:sz w:val="30"/>
          <w:szCs w:val="30"/>
        </w:rPr>
        <w:t xml:space="preserve"> </w:t>
      </w:r>
      <w:r w:rsidR="00C013B2" w:rsidRPr="000656C1">
        <w:rPr>
          <w:rFonts w:asciiTheme="majorBidi" w:hAnsiTheme="majorBidi" w:cs="Angsana New" w:hint="cs"/>
          <w:sz w:val="30"/>
          <w:szCs w:val="30"/>
          <w:cs/>
        </w:rPr>
        <w:t>เป็น</w:t>
      </w:r>
      <w:r w:rsidR="009E738B" w:rsidRPr="000656C1">
        <w:rPr>
          <w:rFonts w:asciiTheme="majorBidi" w:hAnsiTheme="majorBidi" w:cs="Angsana New" w:hint="cs"/>
          <w:sz w:val="30"/>
          <w:szCs w:val="30"/>
          <w:cs/>
        </w:rPr>
        <w:t xml:space="preserve">ร้อยละ </w:t>
      </w:r>
      <w:r w:rsidR="00382C7F" w:rsidRPr="000656C1">
        <w:rPr>
          <w:rFonts w:asciiTheme="majorBidi" w:hAnsiTheme="majorBidi" w:cs="Angsana New"/>
          <w:sz w:val="30"/>
          <w:szCs w:val="30"/>
        </w:rPr>
        <w:t>68.</w:t>
      </w:r>
      <w:r w:rsidR="00E10A81" w:rsidRPr="000656C1">
        <w:rPr>
          <w:rFonts w:asciiTheme="majorBidi" w:hAnsiTheme="majorBidi" w:cs="Angsana New"/>
          <w:sz w:val="30"/>
          <w:szCs w:val="30"/>
        </w:rPr>
        <w:t xml:space="preserve">20 </w:t>
      </w:r>
      <w:r w:rsidR="00B1667E" w:rsidRPr="00B1667E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="00C620D6" w:rsidRPr="000656C1">
        <w:rPr>
          <w:rFonts w:asciiTheme="majorBidi" w:hAnsiTheme="majorBidi" w:cs="Angsana New"/>
          <w:sz w:val="30"/>
          <w:szCs w:val="30"/>
        </w:rPr>
        <w:t xml:space="preserve"> </w:t>
      </w:r>
      <w:r w:rsidR="00404C14" w:rsidRPr="000656C1">
        <w:rPr>
          <w:rFonts w:asciiTheme="majorBidi" w:hAnsiTheme="majorBidi" w:cs="Angsana New" w:hint="cs"/>
          <w:sz w:val="30"/>
          <w:szCs w:val="30"/>
          <w:cs/>
        </w:rPr>
        <w:t xml:space="preserve">ณ วันที่ </w:t>
      </w:r>
      <w:r w:rsidR="00404C14" w:rsidRPr="000656C1">
        <w:rPr>
          <w:rFonts w:asciiTheme="majorBidi" w:hAnsiTheme="majorBidi" w:cs="Angsana New"/>
          <w:sz w:val="30"/>
          <w:szCs w:val="30"/>
        </w:rPr>
        <w:t xml:space="preserve">30 </w:t>
      </w:r>
      <w:r w:rsidR="00404C14" w:rsidRPr="000656C1">
        <w:rPr>
          <w:rFonts w:asciiTheme="majorBidi" w:hAnsiTheme="majorBidi" w:cs="Angsana New" w:hint="cs"/>
          <w:sz w:val="30"/>
          <w:szCs w:val="30"/>
          <w:cs/>
        </w:rPr>
        <w:t xml:space="preserve">มิถุนายน </w:t>
      </w:r>
      <w:r w:rsidR="00404C14" w:rsidRPr="000656C1">
        <w:rPr>
          <w:rFonts w:asciiTheme="majorBidi" w:hAnsiTheme="majorBidi" w:cs="Angsana New"/>
          <w:sz w:val="30"/>
          <w:szCs w:val="30"/>
        </w:rPr>
        <w:t>2565</w:t>
      </w:r>
      <w:r w:rsidR="00404C14" w:rsidRPr="000656C1">
        <w:rPr>
          <w:rFonts w:asciiTheme="majorBidi" w:hAnsiTheme="majorBidi" w:cs="Angsana New" w:hint="cs"/>
          <w:sz w:val="30"/>
          <w:szCs w:val="30"/>
        </w:rPr>
        <w:t xml:space="preserve"> </w:t>
      </w:r>
      <w:r w:rsidR="00B675D3" w:rsidRPr="000656C1">
        <w:rPr>
          <w:rFonts w:asciiTheme="majorBidi" w:hAnsiTheme="majorBidi" w:cs="Angsana New" w:hint="cs"/>
          <w:sz w:val="30"/>
          <w:szCs w:val="30"/>
          <w:cs/>
        </w:rPr>
        <w:t>สัดส่วน</w:t>
      </w:r>
      <w:r w:rsidR="00FF4FB5" w:rsidRPr="000656C1">
        <w:rPr>
          <w:rFonts w:asciiTheme="majorBidi" w:hAnsiTheme="majorBidi" w:cs="Angsana New" w:hint="cs"/>
          <w:sz w:val="30"/>
          <w:szCs w:val="30"/>
          <w:cs/>
        </w:rPr>
        <w:t>การ</w:t>
      </w:r>
      <w:r w:rsidR="00CE28EC" w:rsidRPr="000656C1">
        <w:rPr>
          <w:rFonts w:asciiTheme="majorBidi" w:hAnsiTheme="majorBidi" w:cs="Angsana New" w:hint="cs"/>
          <w:sz w:val="30"/>
          <w:szCs w:val="30"/>
          <w:cs/>
        </w:rPr>
        <w:t>ถือหุ้น</w:t>
      </w:r>
      <w:r w:rsidR="00CD301A" w:rsidRPr="000656C1">
        <w:rPr>
          <w:rFonts w:asciiTheme="majorBidi" w:hAnsiTheme="majorBidi" w:cs="Angsana New" w:hint="cs"/>
          <w:sz w:val="30"/>
          <w:szCs w:val="30"/>
          <w:cs/>
        </w:rPr>
        <w:t xml:space="preserve">ใน </w:t>
      </w:r>
      <w:r w:rsidR="00CD301A" w:rsidRPr="000656C1">
        <w:rPr>
          <w:rFonts w:asciiTheme="majorBidi" w:hAnsiTheme="majorBidi" w:cs="Angsana New"/>
          <w:sz w:val="30"/>
          <w:szCs w:val="30"/>
        </w:rPr>
        <w:t>CPM</w:t>
      </w:r>
      <w:r w:rsidR="00BB3433" w:rsidRPr="000656C1">
        <w:rPr>
          <w:rFonts w:asciiTheme="majorBidi" w:hAnsiTheme="majorBidi" w:cs="Angsana New"/>
          <w:sz w:val="30"/>
          <w:szCs w:val="30"/>
        </w:rPr>
        <w:t xml:space="preserve"> </w:t>
      </w:r>
      <w:r w:rsidR="00BB3433" w:rsidRPr="000656C1">
        <w:rPr>
          <w:rFonts w:asciiTheme="majorBidi" w:hAnsiTheme="majorBidi" w:cs="Angsana New" w:hint="cs"/>
          <w:sz w:val="30"/>
          <w:szCs w:val="30"/>
          <w:cs/>
        </w:rPr>
        <w:t>ของ</w:t>
      </w:r>
      <w:r w:rsidR="00A43226" w:rsidRPr="000656C1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="00AF2405" w:rsidRPr="000656C1">
        <w:rPr>
          <w:rFonts w:asciiTheme="majorBidi" w:hAnsiTheme="majorBidi" w:cs="Angsana New" w:hint="cs"/>
          <w:sz w:val="30"/>
          <w:szCs w:val="30"/>
          <w:cs/>
        </w:rPr>
        <w:t>ไม่มีการเปลี่ยนแปลง</w:t>
      </w:r>
    </w:p>
    <w:p w14:paraId="221B4E84" w14:textId="77777777" w:rsidR="00B1667E" w:rsidRPr="00E23E10" w:rsidRDefault="00B1667E" w:rsidP="004432F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36"/>
        <w:jc w:val="thaiDistribute"/>
        <w:rPr>
          <w:rFonts w:asciiTheme="majorBidi" w:hAnsiTheme="majorBidi" w:cs="Angsana New"/>
          <w:sz w:val="30"/>
          <w:szCs w:val="30"/>
        </w:rPr>
      </w:pPr>
    </w:p>
    <w:p w14:paraId="2342EF48" w14:textId="1F59DF5F" w:rsidR="00821148" w:rsidRPr="00A57B00" w:rsidRDefault="00821148" w:rsidP="008211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22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A57B00">
        <w:rPr>
          <w:rFonts w:asciiTheme="majorBidi" w:hAnsiTheme="majorBidi" w:cstheme="majorBidi"/>
          <w:sz w:val="30"/>
          <w:szCs w:val="30"/>
          <w:cs/>
        </w:rPr>
        <w:lastRenderedPageBreak/>
        <w:t>รายละเอียดบริษัทย่อย</w:t>
      </w:r>
      <w:r>
        <w:rPr>
          <w:rFonts w:asciiTheme="majorBidi" w:hAnsiTheme="majorBidi" w:cstheme="majorBidi" w:hint="cs"/>
          <w:sz w:val="30"/>
          <w:szCs w:val="30"/>
          <w:cs/>
        </w:rPr>
        <w:t>ของกลุ่มบริษัท</w:t>
      </w:r>
      <w:r w:rsidRPr="00A57B00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3A4A62">
        <w:rPr>
          <w:rFonts w:asciiTheme="majorBidi" w:hAnsiTheme="majorBidi" w:cstheme="majorBidi"/>
          <w:sz w:val="30"/>
          <w:szCs w:val="30"/>
        </w:rPr>
        <w:t>30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Pr="00A57B00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  <w:lang w:val="en-AU"/>
        </w:rPr>
        <w:t>2565</w:t>
      </w:r>
      <w:r w:rsidRPr="00A57B00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5E6EC5" w:rsidRPr="005E6EC5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1</w:t>
      </w:r>
      <w:r w:rsidRPr="00A57B0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>
        <w:rPr>
          <w:rFonts w:asciiTheme="majorBidi" w:hAnsiTheme="majorBidi" w:cstheme="majorBidi"/>
          <w:sz w:val="30"/>
          <w:szCs w:val="30"/>
          <w:lang w:val="en-AU"/>
        </w:rPr>
        <w:t>2564</w:t>
      </w:r>
      <w:r w:rsidRPr="00A57B00">
        <w:rPr>
          <w:rFonts w:asciiTheme="majorBidi" w:hAnsiTheme="majorBidi" w:cstheme="majorBidi"/>
          <w:sz w:val="30"/>
          <w:szCs w:val="30"/>
          <w:cs/>
        </w:rPr>
        <w:t xml:space="preserve"> เฉพาะที่มีการเปลี่ยนแปลงในระหว่างงวด</w:t>
      </w:r>
      <w:r>
        <w:rPr>
          <w:rFonts w:asciiTheme="majorBidi" w:hAnsiTheme="majorBidi" w:cstheme="majorBidi" w:hint="cs"/>
          <w:sz w:val="30"/>
          <w:szCs w:val="30"/>
          <w:cs/>
        </w:rPr>
        <w:t>หก</w:t>
      </w:r>
      <w:r w:rsidRPr="00A57B0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5E6EC5" w:rsidRPr="005E6EC5">
        <w:rPr>
          <w:rFonts w:asciiTheme="majorBidi" w:hAnsiTheme="majorBidi" w:cstheme="majorBidi"/>
          <w:sz w:val="30"/>
          <w:szCs w:val="30"/>
        </w:rPr>
        <w:t>3</w:t>
      </w:r>
      <w:r>
        <w:rPr>
          <w:rFonts w:asciiTheme="majorBidi" w:hAnsiTheme="majorBidi" w:cstheme="majorBidi"/>
          <w:sz w:val="30"/>
          <w:szCs w:val="30"/>
        </w:rPr>
        <w:t>0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>2565</w:t>
      </w:r>
      <w:r w:rsidRPr="00A57B00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37333C1" w14:textId="77777777" w:rsidR="00214D1A" w:rsidRPr="00FB17E2" w:rsidRDefault="00214D1A" w:rsidP="008211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22" w:right="-27"/>
        <w:jc w:val="thaiDistribute"/>
        <w:rPr>
          <w:rFonts w:asciiTheme="majorBidi" w:hAnsiTheme="majorBidi" w:cstheme="majorBidi"/>
          <w:sz w:val="14"/>
          <w:szCs w:val="14"/>
        </w:rPr>
      </w:pPr>
    </w:p>
    <w:p w14:paraId="16959BAA" w14:textId="2B775176" w:rsidR="00F816C0" w:rsidRPr="00FB17E2" w:rsidRDefault="00F816C0" w:rsidP="0082114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22" w:right="-27"/>
        <w:jc w:val="thaiDistribute"/>
        <w:rPr>
          <w:rFonts w:asciiTheme="majorBidi" w:hAnsiTheme="majorBidi" w:cstheme="majorBidi"/>
          <w:sz w:val="4"/>
          <w:szCs w:val="4"/>
        </w:rPr>
      </w:pPr>
    </w:p>
    <w:tbl>
      <w:tblPr>
        <w:tblW w:w="9090" w:type="dxa"/>
        <w:tblInd w:w="549" w:type="dxa"/>
        <w:tblLayout w:type="fixed"/>
        <w:tblLook w:val="01E0" w:firstRow="1" w:lastRow="1" w:firstColumn="1" w:lastColumn="1" w:noHBand="0" w:noVBand="0"/>
      </w:tblPr>
      <w:tblGrid>
        <w:gridCol w:w="2673"/>
        <w:gridCol w:w="236"/>
        <w:gridCol w:w="2302"/>
        <w:gridCol w:w="270"/>
        <w:gridCol w:w="1132"/>
        <w:gridCol w:w="272"/>
        <w:gridCol w:w="996"/>
        <w:gridCol w:w="246"/>
        <w:gridCol w:w="963"/>
      </w:tblGrid>
      <w:tr w:rsidR="00F816C0" w:rsidRPr="004D74D7" w14:paraId="5B8CDAF8" w14:textId="77777777" w:rsidTr="000B2044">
        <w:trPr>
          <w:trHeight w:val="20"/>
          <w:tblHeader/>
        </w:trPr>
        <w:tc>
          <w:tcPr>
            <w:tcW w:w="2673" w:type="dxa"/>
          </w:tcPr>
          <w:p w14:paraId="725C8CB0" w14:textId="77777777" w:rsidR="00F816C0" w:rsidRPr="004D74D7" w:rsidRDefault="00F816C0" w:rsidP="00896560">
            <w:pP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38E2A28" w14:textId="77777777" w:rsidR="00F816C0" w:rsidRPr="004D74D7" w:rsidRDefault="00F816C0" w:rsidP="00896560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02" w:type="dxa"/>
          </w:tcPr>
          <w:p w14:paraId="5FF421DD" w14:textId="77777777" w:rsidR="00F816C0" w:rsidRPr="004D74D7" w:rsidRDefault="00F816C0" w:rsidP="00896560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3C3F341" w14:textId="77777777" w:rsidR="00F816C0" w:rsidRPr="004D74D7" w:rsidRDefault="00F816C0" w:rsidP="00896560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hideMark/>
          </w:tcPr>
          <w:p w14:paraId="7F57C187" w14:textId="77777777" w:rsidR="00F816C0" w:rsidRPr="004D74D7" w:rsidRDefault="00F816C0" w:rsidP="000822EB">
            <w:pPr>
              <w:tabs>
                <w:tab w:val="left" w:pos="540"/>
              </w:tabs>
              <w:spacing w:line="350" w:lineRule="exact"/>
              <w:ind w:left="-107"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</w:t>
            </w:r>
          </w:p>
        </w:tc>
        <w:tc>
          <w:tcPr>
            <w:tcW w:w="272" w:type="dxa"/>
          </w:tcPr>
          <w:p w14:paraId="64A84BBB" w14:textId="77777777" w:rsidR="00F816C0" w:rsidRPr="004D74D7" w:rsidRDefault="00F816C0" w:rsidP="00896560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6" w:type="dxa"/>
          </w:tcPr>
          <w:p w14:paraId="276E3028" w14:textId="77777777" w:rsidR="00F816C0" w:rsidRPr="004D74D7" w:rsidRDefault="00F816C0" w:rsidP="00896560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9" w:type="dxa"/>
            <w:gridSpan w:val="2"/>
          </w:tcPr>
          <w:p w14:paraId="493A4599" w14:textId="77777777" w:rsidR="00F816C0" w:rsidRPr="004D74D7" w:rsidRDefault="00F816C0" w:rsidP="00896560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816C0" w:rsidRPr="004D74D7" w14:paraId="735E3435" w14:textId="77777777" w:rsidTr="000B2044">
        <w:trPr>
          <w:trHeight w:val="20"/>
          <w:tblHeader/>
        </w:trPr>
        <w:tc>
          <w:tcPr>
            <w:tcW w:w="267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B93482" w14:textId="77777777" w:rsidR="00F816C0" w:rsidRPr="004D74D7" w:rsidRDefault="00F816C0" w:rsidP="00896560">
            <w:pP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236" w:type="dxa"/>
          </w:tcPr>
          <w:p w14:paraId="6D2045F3" w14:textId="77777777" w:rsidR="00F816C0" w:rsidRPr="004D74D7" w:rsidRDefault="00F816C0" w:rsidP="00896560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287C9B" w14:textId="77777777" w:rsidR="00F816C0" w:rsidRPr="004D74D7" w:rsidRDefault="00F816C0" w:rsidP="000822EB">
            <w:pPr>
              <w:tabs>
                <w:tab w:val="left" w:pos="540"/>
              </w:tabs>
              <w:spacing w:line="350" w:lineRule="exact"/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70" w:type="dxa"/>
          </w:tcPr>
          <w:p w14:paraId="4E410D91" w14:textId="77777777" w:rsidR="00F816C0" w:rsidRPr="004D74D7" w:rsidRDefault="00F816C0" w:rsidP="00896560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B2438D" w14:textId="77777777" w:rsidR="00F816C0" w:rsidRPr="004D74D7" w:rsidRDefault="00F816C0" w:rsidP="000822EB">
            <w:pPr>
              <w:tabs>
                <w:tab w:val="left" w:pos="540"/>
              </w:tabs>
              <w:spacing w:line="350" w:lineRule="exact"/>
              <w:ind w:left="-107" w:right="-11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กิจการจัดตั้ง</w:t>
            </w:r>
          </w:p>
        </w:tc>
        <w:tc>
          <w:tcPr>
            <w:tcW w:w="272" w:type="dxa"/>
          </w:tcPr>
          <w:p w14:paraId="41D643D3" w14:textId="77777777" w:rsidR="00F816C0" w:rsidRPr="004D74D7" w:rsidRDefault="00F816C0" w:rsidP="00896560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F4DA0E" w14:textId="77777777" w:rsidR="00F816C0" w:rsidRPr="004D74D7" w:rsidRDefault="00F816C0" w:rsidP="00896560">
            <w:pPr>
              <w:tabs>
                <w:tab w:val="left" w:pos="540"/>
              </w:tabs>
              <w:spacing w:line="350" w:lineRule="exact"/>
              <w:ind w:left="-32"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74D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กลุ่มบริษัทถือหุ้นร้อยละ</w:t>
            </w:r>
          </w:p>
        </w:tc>
      </w:tr>
      <w:tr w:rsidR="00F816C0" w:rsidRPr="004D74D7" w14:paraId="3DBDBC9F" w14:textId="77777777" w:rsidTr="00E377FD">
        <w:trPr>
          <w:trHeight w:val="20"/>
          <w:tblHeader/>
        </w:trPr>
        <w:tc>
          <w:tcPr>
            <w:tcW w:w="2673" w:type="dxa"/>
          </w:tcPr>
          <w:p w14:paraId="0005CF64" w14:textId="77777777" w:rsidR="00F816C0" w:rsidRPr="004D74D7" w:rsidRDefault="00F816C0" w:rsidP="00896560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79F1E5CC" w14:textId="77777777" w:rsidR="00F816C0" w:rsidRPr="004D74D7" w:rsidRDefault="00F816C0" w:rsidP="00896560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02" w:type="dxa"/>
          </w:tcPr>
          <w:p w14:paraId="5009C556" w14:textId="77777777" w:rsidR="00F816C0" w:rsidRPr="004D74D7" w:rsidRDefault="00F816C0" w:rsidP="00896560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1E4502E" w14:textId="77777777" w:rsidR="00F816C0" w:rsidRPr="004D74D7" w:rsidRDefault="00F816C0" w:rsidP="00896560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</w:tcPr>
          <w:p w14:paraId="4EE4C9AE" w14:textId="77777777" w:rsidR="00F816C0" w:rsidRPr="004D74D7" w:rsidRDefault="00F816C0" w:rsidP="00896560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3A19F14D" w14:textId="77777777" w:rsidR="00F816C0" w:rsidRPr="004D74D7" w:rsidRDefault="00F816C0" w:rsidP="00896560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tcBorders>
              <w:top w:val="single" w:sz="4" w:space="0" w:color="auto"/>
              <w:left w:val="nil"/>
              <w:right w:val="nil"/>
            </w:tcBorders>
          </w:tcPr>
          <w:p w14:paraId="104AEFB1" w14:textId="3D6E1D27" w:rsidR="00F816C0" w:rsidRPr="004D74D7" w:rsidRDefault="00F816C0" w:rsidP="00896560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B2614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6" w:type="dxa"/>
            <w:tcBorders>
              <w:top w:val="single" w:sz="4" w:space="0" w:color="auto"/>
            </w:tcBorders>
          </w:tcPr>
          <w:p w14:paraId="25DA0F2D" w14:textId="77777777" w:rsidR="00F816C0" w:rsidRPr="004D74D7" w:rsidRDefault="00F816C0" w:rsidP="00896560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right w:val="nil"/>
            </w:tcBorders>
          </w:tcPr>
          <w:p w14:paraId="3984FBD4" w14:textId="77777777" w:rsidR="00F816C0" w:rsidRPr="004D74D7" w:rsidRDefault="00F816C0" w:rsidP="00F816C0">
            <w:pPr>
              <w:tabs>
                <w:tab w:val="clear" w:pos="680"/>
                <w:tab w:val="clear" w:pos="907"/>
                <w:tab w:val="left" w:pos="540"/>
              </w:tabs>
              <w:spacing w:line="350" w:lineRule="exact"/>
              <w:ind w:left="-104" w:right="-1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2614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4D74D7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816C0" w:rsidRPr="004D74D7" w14:paraId="68C9A33F" w14:textId="77777777" w:rsidTr="00E377FD">
        <w:trPr>
          <w:trHeight w:val="20"/>
          <w:tblHeader/>
        </w:trPr>
        <w:tc>
          <w:tcPr>
            <w:tcW w:w="2673" w:type="dxa"/>
          </w:tcPr>
          <w:p w14:paraId="32F9F9FA" w14:textId="77777777" w:rsidR="00F816C0" w:rsidRPr="004D74D7" w:rsidRDefault="00F816C0" w:rsidP="00896560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14:paraId="3AF7B9F9" w14:textId="77777777" w:rsidR="00F816C0" w:rsidRPr="004D74D7" w:rsidRDefault="00F816C0" w:rsidP="00896560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02" w:type="dxa"/>
          </w:tcPr>
          <w:p w14:paraId="4CA64A3E" w14:textId="77777777" w:rsidR="00F816C0" w:rsidRPr="004D74D7" w:rsidRDefault="00F816C0" w:rsidP="00896560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27AFCA0" w14:textId="77777777" w:rsidR="00F816C0" w:rsidRPr="004D74D7" w:rsidRDefault="00F816C0" w:rsidP="00896560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2" w:type="dxa"/>
          </w:tcPr>
          <w:p w14:paraId="633A4044" w14:textId="77777777" w:rsidR="00F816C0" w:rsidRPr="004D74D7" w:rsidRDefault="00F816C0" w:rsidP="00896560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" w:type="dxa"/>
          </w:tcPr>
          <w:p w14:paraId="4CC06F1B" w14:textId="77777777" w:rsidR="00F816C0" w:rsidRPr="004D74D7" w:rsidRDefault="00F816C0" w:rsidP="00896560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6" w:type="dxa"/>
            <w:tcBorders>
              <w:left w:val="nil"/>
              <w:bottom w:val="single" w:sz="4" w:space="0" w:color="auto"/>
              <w:right w:val="nil"/>
            </w:tcBorders>
          </w:tcPr>
          <w:p w14:paraId="0D73490F" w14:textId="77777777" w:rsidR="00F816C0" w:rsidRPr="004D74D7" w:rsidRDefault="00F816C0" w:rsidP="00896560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2614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46" w:type="dxa"/>
          </w:tcPr>
          <w:p w14:paraId="1AC68DA8" w14:textId="77777777" w:rsidR="00F816C0" w:rsidRPr="004D74D7" w:rsidRDefault="00F816C0" w:rsidP="00896560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3" w:type="dxa"/>
            <w:tcBorders>
              <w:left w:val="nil"/>
              <w:bottom w:val="single" w:sz="4" w:space="0" w:color="auto"/>
              <w:right w:val="nil"/>
            </w:tcBorders>
          </w:tcPr>
          <w:p w14:paraId="4E352B44" w14:textId="77777777" w:rsidR="00F816C0" w:rsidRPr="004D74D7" w:rsidRDefault="00F816C0" w:rsidP="00896560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B2614">
              <w:rPr>
                <w:rFonts w:asciiTheme="majorBidi" w:hAnsiTheme="majorBidi" w:cstheme="majorBidi"/>
                <w:sz w:val="28"/>
                <w:szCs w:val="28"/>
              </w:rPr>
              <w:t>2564</w:t>
            </w:r>
          </w:p>
        </w:tc>
      </w:tr>
      <w:tr w:rsidR="00F816C0" w:rsidRPr="004D74D7" w14:paraId="43C345D3" w14:textId="77777777" w:rsidTr="00E377FD">
        <w:tc>
          <w:tcPr>
            <w:tcW w:w="5211" w:type="dxa"/>
            <w:gridSpan w:val="3"/>
          </w:tcPr>
          <w:p w14:paraId="1A889609" w14:textId="53EDBB82" w:rsidR="00F816C0" w:rsidRPr="00FD6B09" w:rsidRDefault="000822EB" w:rsidP="00896560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</w:rPr>
            </w:pPr>
            <w:r w:rsidRPr="00676584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  <w:r w:rsidRPr="00DF5C5F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ที่จัดตั้งขึ้นใหม่</w:t>
            </w:r>
          </w:p>
        </w:tc>
        <w:tc>
          <w:tcPr>
            <w:tcW w:w="270" w:type="dxa"/>
            <w:vAlign w:val="center"/>
          </w:tcPr>
          <w:p w14:paraId="04F08B33" w14:textId="77777777" w:rsidR="00F816C0" w:rsidRPr="00FD6B09" w:rsidRDefault="00F816C0" w:rsidP="00896560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2" w:type="dxa"/>
            <w:vAlign w:val="center"/>
          </w:tcPr>
          <w:p w14:paraId="1B18D249" w14:textId="77777777" w:rsidR="00F816C0" w:rsidRPr="00FD6B09" w:rsidRDefault="00F816C0" w:rsidP="00896560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72" w:type="dxa"/>
            <w:vAlign w:val="center"/>
          </w:tcPr>
          <w:p w14:paraId="2247FB2F" w14:textId="77777777" w:rsidR="00F816C0" w:rsidRPr="00FD6B09" w:rsidRDefault="00F816C0" w:rsidP="00896560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tcBorders>
              <w:top w:val="single" w:sz="4" w:space="0" w:color="auto"/>
            </w:tcBorders>
            <w:vAlign w:val="center"/>
          </w:tcPr>
          <w:p w14:paraId="3E7C0A8C" w14:textId="77777777" w:rsidR="00F816C0" w:rsidRPr="00FD6B09" w:rsidRDefault="00F816C0" w:rsidP="0089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246" w:type="dxa"/>
            <w:vAlign w:val="center"/>
          </w:tcPr>
          <w:p w14:paraId="37AD79D9" w14:textId="77777777" w:rsidR="00F816C0" w:rsidRPr="00FD6B09" w:rsidRDefault="00F816C0" w:rsidP="00896560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  <w:vAlign w:val="center"/>
          </w:tcPr>
          <w:p w14:paraId="15283D45" w14:textId="77777777" w:rsidR="00F816C0" w:rsidRPr="00FD6B09" w:rsidRDefault="00F816C0" w:rsidP="008965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0822EB" w:rsidRPr="004D74D7" w14:paraId="75B79F7F" w14:textId="77777777" w:rsidTr="00080E90">
        <w:tc>
          <w:tcPr>
            <w:tcW w:w="2673" w:type="dxa"/>
          </w:tcPr>
          <w:p w14:paraId="77380F73" w14:textId="09F2F616" w:rsidR="000822EB" w:rsidRPr="000822EB" w:rsidRDefault="000822EB" w:rsidP="00444202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1)  </w:t>
            </w:r>
            <w:r w:rsidRPr="002F4121">
              <w:rPr>
                <w:rFonts w:ascii="Angsana New" w:hAnsi="Angsana New" w:cs="Angsana New"/>
                <w:sz w:val="28"/>
                <w:szCs w:val="28"/>
              </w:rPr>
              <w:t>Advanced Aquaculture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2F4121">
              <w:rPr>
                <w:rFonts w:ascii="Angsana New" w:hAnsi="Angsana New" w:cs="Angsana New"/>
                <w:sz w:val="28"/>
                <w:szCs w:val="28"/>
              </w:rPr>
              <w:t>Vietnam</w:t>
            </w:r>
          </w:p>
        </w:tc>
        <w:tc>
          <w:tcPr>
            <w:tcW w:w="236" w:type="dxa"/>
          </w:tcPr>
          <w:p w14:paraId="3CB59F78" w14:textId="77777777" w:rsidR="000822EB" w:rsidRPr="00FD6B09" w:rsidRDefault="000822EB" w:rsidP="000822EB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302" w:type="dxa"/>
            <w:vAlign w:val="center"/>
          </w:tcPr>
          <w:p w14:paraId="1EB39FA1" w14:textId="5DF7F3D8" w:rsidR="000822EB" w:rsidRPr="000822EB" w:rsidRDefault="0017062C" w:rsidP="000822EB">
            <w:pPr>
              <w:tabs>
                <w:tab w:val="left" w:pos="162"/>
              </w:tabs>
              <w:spacing w:line="350" w:lineRule="exact"/>
              <w:ind w:left="-74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ฟาร์ม</w:t>
            </w:r>
            <w:r w:rsidR="000822EB" w:rsidRPr="00496AB7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เพาะเลี้ยงสัตว์น้ำ</w:t>
            </w:r>
          </w:p>
        </w:tc>
        <w:tc>
          <w:tcPr>
            <w:tcW w:w="270" w:type="dxa"/>
            <w:vAlign w:val="center"/>
          </w:tcPr>
          <w:p w14:paraId="6BFF9F94" w14:textId="77777777" w:rsidR="000822EB" w:rsidRPr="00FD6B09" w:rsidRDefault="000822EB" w:rsidP="000822EB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2" w:type="dxa"/>
            <w:vAlign w:val="center"/>
          </w:tcPr>
          <w:p w14:paraId="4899E488" w14:textId="7E806028" w:rsidR="000822EB" w:rsidRPr="00FD6B09" w:rsidRDefault="000822EB" w:rsidP="000822EB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496AB7">
              <w:rPr>
                <w:rFonts w:ascii="Angsana New" w:hAnsi="Angsana New" w:cs="Angsana New" w:hint="cs"/>
                <w:sz w:val="28"/>
                <w:szCs w:val="28"/>
                <w:cs/>
              </w:rPr>
              <w:t>เวียดนาม</w:t>
            </w:r>
          </w:p>
        </w:tc>
        <w:tc>
          <w:tcPr>
            <w:tcW w:w="272" w:type="dxa"/>
            <w:vAlign w:val="center"/>
          </w:tcPr>
          <w:p w14:paraId="52E1014F" w14:textId="77777777" w:rsidR="000822EB" w:rsidRPr="00FD6B09" w:rsidRDefault="000822EB" w:rsidP="000822EB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vAlign w:val="center"/>
          </w:tcPr>
          <w:p w14:paraId="1CFC0D9E" w14:textId="240ABAF3" w:rsidR="000822EB" w:rsidRPr="00FD6B09" w:rsidRDefault="000822EB" w:rsidP="00FE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  <w:r w:rsidRPr="00496AB7">
              <w:rPr>
                <w:rFonts w:ascii="Angsana New" w:hAnsi="Angsana New" w:cs="Angsana New"/>
                <w:sz w:val="28"/>
                <w:szCs w:val="28"/>
                <w:lang w:eastAsia="th-TH"/>
              </w:rPr>
              <w:t>83.18</w:t>
            </w:r>
          </w:p>
        </w:tc>
        <w:tc>
          <w:tcPr>
            <w:tcW w:w="246" w:type="dxa"/>
            <w:vAlign w:val="center"/>
          </w:tcPr>
          <w:p w14:paraId="0CA318AE" w14:textId="77777777" w:rsidR="000822EB" w:rsidRPr="00FD6B09" w:rsidRDefault="000822EB" w:rsidP="000822EB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3" w:type="dxa"/>
            <w:vAlign w:val="center"/>
          </w:tcPr>
          <w:p w14:paraId="67F67A1D" w14:textId="6F2F1659" w:rsidR="000822EB" w:rsidRPr="00FD6B09" w:rsidRDefault="000822EB" w:rsidP="00FE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  <w:r w:rsidRPr="000822EB">
              <w:rPr>
                <w:rFonts w:ascii="Angsana New" w:hAnsi="Angsana New" w:cs="Angsana New"/>
                <w:sz w:val="28"/>
                <w:szCs w:val="28"/>
                <w:lang w:eastAsia="th-TH"/>
              </w:rPr>
              <w:t>-</w:t>
            </w:r>
          </w:p>
        </w:tc>
      </w:tr>
      <w:tr w:rsidR="000822EB" w:rsidRPr="004D74D7" w14:paraId="14BDE289" w14:textId="77777777" w:rsidTr="00080E90">
        <w:tc>
          <w:tcPr>
            <w:tcW w:w="2673" w:type="dxa"/>
          </w:tcPr>
          <w:p w14:paraId="5AC8B429" w14:textId="6AEE4FE9" w:rsidR="000822EB" w:rsidRPr="000822EB" w:rsidRDefault="000822EB" w:rsidP="00525399">
            <w:pPr>
              <w:tabs>
                <w:tab w:val="clear" w:pos="227"/>
              </w:tabs>
              <w:spacing w:line="350" w:lineRule="exact"/>
              <w:ind w:left="281" w:right="-19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F4121">
              <w:rPr>
                <w:rFonts w:ascii="Angsana New" w:hAnsi="Angsana New" w:cs="Angsana New"/>
                <w:sz w:val="28"/>
                <w:szCs w:val="28"/>
              </w:rPr>
              <w:t>Co., Ltd.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236" w:type="dxa"/>
          </w:tcPr>
          <w:p w14:paraId="60B482A7" w14:textId="77777777" w:rsidR="000822EB" w:rsidRPr="00FD6B09" w:rsidRDefault="000822EB" w:rsidP="000822EB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302" w:type="dxa"/>
            <w:vAlign w:val="center"/>
          </w:tcPr>
          <w:p w14:paraId="080520E1" w14:textId="77777777" w:rsidR="000822EB" w:rsidRPr="00FD6B09" w:rsidRDefault="000822EB" w:rsidP="000822EB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47CB13E8" w14:textId="77777777" w:rsidR="000822EB" w:rsidRPr="00FD6B09" w:rsidRDefault="000822EB" w:rsidP="000822EB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2" w:type="dxa"/>
            <w:vAlign w:val="center"/>
          </w:tcPr>
          <w:p w14:paraId="54C77FA6" w14:textId="77777777" w:rsidR="000822EB" w:rsidRPr="00FD6B09" w:rsidRDefault="000822EB" w:rsidP="000822EB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72" w:type="dxa"/>
            <w:vAlign w:val="center"/>
          </w:tcPr>
          <w:p w14:paraId="0478F161" w14:textId="77777777" w:rsidR="000822EB" w:rsidRPr="00FD6B09" w:rsidRDefault="000822EB" w:rsidP="000822EB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vAlign w:val="center"/>
          </w:tcPr>
          <w:p w14:paraId="2ED0C332" w14:textId="77777777" w:rsidR="000822EB" w:rsidRPr="00FD6B09" w:rsidRDefault="000822EB" w:rsidP="00082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246" w:type="dxa"/>
            <w:vAlign w:val="center"/>
          </w:tcPr>
          <w:p w14:paraId="19DD2E68" w14:textId="77777777" w:rsidR="000822EB" w:rsidRPr="00FD6B09" w:rsidRDefault="000822EB" w:rsidP="000822EB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3" w:type="dxa"/>
            <w:vAlign w:val="center"/>
          </w:tcPr>
          <w:p w14:paraId="554A0C12" w14:textId="77777777" w:rsidR="000822EB" w:rsidRPr="00FD6B09" w:rsidRDefault="000822EB" w:rsidP="00082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080E90" w:rsidRPr="00E74742" w14:paraId="63BBBE93" w14:textId="77777777" w:rsidTr="00CF70B3">
        <w:trPr>
          <w:trHeight w:hRule="exact" w:val="288"/>
        </w:trPr>
        <w:tc>
          <w:tcPr>
            <w:tcW w:w="2673" w:type="dxa"/>
          </w:tcPr>
          <w:p w14:paraId="6FB5827E" w14:textId="77777777" w:rsidR="00080E90" w:rsidRPr="00FD6B09" w:rsidRDefault="00080E90" w:rsidP="00CF70B3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15C09D8" w14:textId="77777777" w:rsidR="00080E90" w:rsidRPr="00E74742" w:rsidRDefault="00080E90" w:rsidP="00CF70B3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02" w:type="dxa"/>
            <w:vAlign w:val="center"/>
          </w:tcPr>
          <w:p w14:paraId="62F276DD" w14:textId="77777777" w:rsidR="00080E90" w:rsidRPr="00E74742" w:rsidRDefault="00080E90" w:rsidP="00CF70B3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0AC6DC7F" w14:textId="77777777" w:rsidR="00080E90" w:rsidRPr="00E74742" w:rsidRDefault="00080E90" w:rsidP="00CF70B3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2" w:type="dxa"/>
            <w:vAlign w:val="center"/>
          </w:tcPr>
          <w:p w14:paraId="0A05B04F" w14:textId="77777777" w:rsidR="00080E90" w:rsidRPr="00E74742" w:rsidRDefault="00080E90" w:rsidP="00CF70B3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2" w:type="dxa"/>
            <w:vAlign w:val="center"/>
          </w:tcPr>
          <w:p w14:paraId="174974B5" w14:textId="77777777" w:rsidR="00080E90" w:rsidRPr="00E74742" w:rsidRDefault="00080E90" w:rsidP="00CF70B3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6" w:type="dxa"/>
            <w:vAlign w:val="center"/>
          </w:tcPr>
          <w:p w14:paraId="780F0B75" w14:textId="77777777" w:rsidR="00080E90" w:rsidRPr="00E74742" w:rsidRDefault="00080E90" w:rsidP="00CF70B3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6" w:type="dxa"/>
            <w:vAlign w:val="center"/>
          </w:tcPr>
          <w:p w14:paraId="7437812F" w14:textId="77777777" w:rsidR="00080E90" w:rsidRPr="00E74742" w:rsidRDefault="00080E90" w:rsidP="00CF70B3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63" w:type="dxa"/>
            <w:vAlign w:val="center"/>
          </w:tcPr>
          <w:p w14:paraId="1063E7AE" w14:textId="77777777" w:rsidR="00080E90" w:rsidRPr="00E74742" w:rsidRDefault="00080E90" w:rsidP="00CF70B3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525399" w:rsidRPr="004D74D7" w14:paraId="1923B908" w14:textId="77777777" w:rsidTr="00080E90">
        <w:tc>
          <w:tcPr>
            <w:tcW w:w="2673" w:type="dxa"/>
          </w:tcPr>
          <w:p w14:paraId="45962009" w14:textId="6643BA35" w:rsidR="00525399" w:rsidRPr="00FD6B09" w:rsidRDefault="00525399" w:rsidP="000822EB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E46F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  <w:r w:rsidRPr="006B72FB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ทางอ้อม</w:t>
            </w:r>
            <w:r w:rsidRPr="006E46F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จากการซื้อหุ้น</w:t>
            </w:r>
          </w:p>
        </w:tc>
        <w:tc>
          <w:tcPr>
            <w:tcW w:w="236" w:type="dxa"/>
          </w:tcPr>
          <w:p w14:paraId="2B57DA9A" w14:textId="77777777" w:rsidR="00525399" w:rsidRPr="00FD6B09" w:rsidRDefault="00525399" w:rsidP="000822EB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302" w:type="dxa"/>
            <w:vAlign w:val="center"/>
          </w:tcPr>
          <w:p w14:paraId="646A1DE9" w14:textId="77777777" w:rsidR="00525399" w:rsidRPr="00FD6B09" w:rsidRDefault="00525399" w:rsidP="000822EB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560A56EC" w14:textId="77777777" w:rsidR="00525399" w:rsidRPr="00FD6B09" w:rsidRDefault="00525399" w:rsidP="000822EB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2" w:type="dxa"/>
            <w:vAlign w:val="center"/>
          </w:tcPr>
          <w:p w14:paraId="65B58F6C" w14:textId="77777777" w:rsidR="00525399" w:rsidRPr="00FD6B09" w:rsidRDefault="00525399" w:rsidP="000822EB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72" w:type="dxa"/>
            <w:vAlign w:val="center"/>
          </w:tcPr>
          <w:p w14:paraId="014C0D76" w14:textId="77777777" w:rsidR="00525399" w:rsidRPr="00FD6B09" w:rsidRDefault="00525399" w:rsidP="000822EB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vAlign w:val="center"/>
          </w:tcPr>
          <w:p w14:paraId="5DAD1892" w14:textId="77777777" w:rsidR="00525399" w:rsidRPr="00FD6B09" w:rsidRDefault="00525399" w:rsidP="00082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246" w:type="dxa"/>
            <w:vAlign w:val="center"/>
          </w:tcPr>
          <w:p w14:paraId="5494756D" w14:textId="77777777" w:rsidR="00525399" w:rsidRPr="00FD6B09" w:rsidRDefault="00525399" w:rsidP="000822EB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3" w:type="dxa"/>
            <w:vAlign w:val="center"/>
          </w:tcPr>
          <w:p w14:paraId="5E69BA7A" w14:textId="77777777" w:rsidR="00525399" w:rsidRPr="00FD6B09" w:rsidRDefault="00525399" w:rsidP="00082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525399" w:rsidRPr="004D74D7" w14:paraId="29A682F7" w14:textId="77777777" w:rsidTr="000B2044">
        <w:tc>
          <w:tcPr>
            <w:tcW w:w="2673" w:type="dxa"/>
          </w:tcPr>
          <w:p w14:paraId="2745DF20" w14:textId="5D7E2774" w:rsidR="00525399" w:rsidRPr="00FD6B09" w:rsidRDefault="00525399" w:rsidP="000822EB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B261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FD6B09">
              <w:rPr>
                <w:rFonts w:ascii="Angsana New" w:hAnsi="Angsana New" w:cs="Angsana New"/>
                <w:sz w:val="28"/>
                <w:szCs w:val="28"/>
                <w:lang w:val="en-AU"/>
              </w:rPr>
              <w:t xml:space="preserve">) </w:t>
            </w:r>
            <w:r>
              <w:rPr>
                <w:rFonts w:ascii="Angsana New" w:hAnsi="Angsana New" w:cs="Angsana New"/>
                <w:sz w:val="28"/>
                <w:szCs w:val="28"/>
                <w:lang w:val="en-AU"/>
              </w:rPr>
              <w:t xml:space="preserve"> </w:t>
            </w:r>
            <w:r w:rsidRPr="00022720">
              <w:rPr>
                <w:rFonts w:ascii="Angsana New" w:hAnsi="Angsana New" w:cs="Angsana New" w:hint="cs"/>
                <w:sz w:val="28"/>
                <w:szCs w:val="28"/>
                <w:cs/>
                <w:lang w:val="en-AU"/>
              </w:rPr>
              <w:t>บริษัท</w:t>
            </w:r>
            <w:r w:rsidRPr="00022720">
              <w:rPr>
                <w:rFonts w:ascii="Angsana New" w:hAnsi="Angsana New" w:cs="Angsana New"/>
                <w:sz w:val="28"/>
                <w:szCs w:val="28"/>
                <w:cs/>
                <w:lang w:val="en-AU"/>
              </w:rPr>
              <w:t xml:space="preserve"> </w:t>
            </w:r>
            <w:r w:rsidRPr="00022720">
              <w:rPr>
                <w:rFonts w:ascii="Angsana New" w:hAnsi="Angsana New" w:cs="Angsana New" w:hint="cs"/>
                <w:sz w:val="28"/>
                <w:szCs w:val="28"/>
                <w:cs/>
                <w:lang w:val="en-AU"/>
              </w:rPr>
              <w:t>ท่าจามเกษตร</w:t>
            </w:r>
          </w:p>
        </w:tc>
        <w:tc>
          <w:tcPr>
            <w:tcW w:w="236" w:type="dxa"/>
          </w:tcPr>
          <w:p w14:paraId="3E8D84F3" w14:textId="77777777" w:rsidR="00525399" w:rsidRPr="00FD6B09" w:rsidRDefault="00525399" w:rsidP="000822EB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302" w:type="dxa"/>
            <w:vAlign w:val="center"/>
          </w:tcPr>
          <w:p w14:paraId="56322C34" w14:textId="5F87F2B0" w:rsidR="00525399" w:rsidRPr="00FD6B09" w:rsidRDefault="00525399" w:rsidP="00525399">
            <w:pPr>
              <w:tabs>
                <w:tab w:val="left" w:pos="162"/>
              </w:tabs>
              <w:spacing w:line="350" w:lineRule="exact"/>
              <w:ind w:left="-74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เลี้ยงสัตว์</w:t>
            </w:r>
          </w:p>
        </w:tc>
        <w:tc>
          <w:tcPr>
            <w:tcW w:w="270" w:type="dxa"/>
            <w:vAlign w:val="center"/>
          </w:tcPr>
          <w:p w14:paraId="5DD69D22" w14:textId="77777777" w:rsidR="00525399" w:rsidRPr="00FD6B09" w:rsidRDefault="00525399" w:rsidP="000822EB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2" w:type="dxa"/>
            <w:vAlign w:val="center"/>
          </w:tcPr>
          <w:p w14:paraId="0D56FDD1" w14:textId="597511D6" w:rsidR="00525399" w:rsidRPr="00FD6B09" w:rsidRDefault="00525399" w:rsidP="000822EB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142AEA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72" w:type="dxa"/>
            <w:vAlign w:val="center"/>
          </w:tcPr>
          <w:p w14:paraId="5D53F3F2" w14:textId="77777777" w:rsidR="00525399" w:rsidRPr="00FD6B09" w:rsidRDefault="00525399" w:rsidP="000822EB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vAlign w:val="center"/>
          </w:tcPr>
          <w:p w14:paraId="78C26D84" w14:textId="75632F5B" w:rsidR="00525399" w:rsidRPr="00FD6B09" w:rsidRDefault="00525399" w:rsidP="00082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  <w:r w:rsidRPr="00182BFA">
              <w:rPr>
                <w:rFonts w:ascii="Angsana New" w:hAnsi="Angsana New" w:cs="Angsana New"/>
                <w:sz w:val="28"/>
                <w:szCs w:val="28"/>
                <w:lang w:eastAsia="th-TH"/>
              </w:rPr>
              <w:t>79.99</w:t>
            </w:r>
          </w:p>
        </w:tc>
        <w:tc>
          <w:tcPr>
            <w:tcW w:w="246" w:type="dxa"/>
            <w:vAlign w:val="center"/>
          </w:tcPr>
          <w:p w14:paraId="55F062A7" w14:textId="77777777" w:rsidR="00525399" w:rsidRPr="00FD6B09" w:rsidRDefault="00525399" w:rsidP="000822EB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3" w:type="dxa"/>
            <w:vAlign w:val="center"/>
          </w:tcPr>
          <w:p w14:paraId="02058AB2" w14:textId="5D444A87" w:rsidR="00525399" w:rsidRPr="00525399" w:rsidRDefault="00525399" w:rsidP="005253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0822EB">
              <w:rPr>
                <w:rFonts w:ascii="Angsana New" w:hAnsi="Angsana New" w:cs="Angsana New"/>
                <w:sz w:val="28"/>
                <w:szCs w:val="28"/>
                <w:lang w:eastAsia="th-TH"/>
              </w:rPr>
              <w:t>-</w:t>
            </w:r>
          </w:p>
        </w:tc>
      </w:tr>
      <w:tr w:rsidR="00525399" w:rsidRPr="004D74D7" w14:paraId="24DBCCBC" w14:textId="77777777" w:rsidTr="000B2044">
        <w:tc>
          <w:tcPr>
            <w:tcW w:w="2673" w:type="dxa"/>
          </w:tcPr>
          <w:p w14:paraId="554267EA" w14:textId="64C79A22" w:rsidR="00525399" w:rsidRPr="00FD6B09" w:rsidRDefault="00525399" w:rsidP="00525399">
            <w:pPr>
              <w:tabs>
                <w:tab w:val="left" w:pos="162"/>
              </w:tabs>
              <w:spacing w:line="350" w:lineRule="exact"/>
              <w:ind w:left="276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43043">
              <w:rPr>
                <w:rFonts w:ascii="Angsana New" w:hAnsi="Angsana New" w:cs="Angsana New" w:hint="cs"/>
                <w:sz w:val="28"/>
                <w:szCs w:val="28"/>
                <w:cs/>
              </w:rPr>
              <w:t>อุตสาหกรรม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2048B">
              <w:rPr>
                <w:rFonts w:ascii="Angsana New" w:hAnsi="Angsana New" w:cs="Angsana New" w:hint="cs"/>
                <w:sz w:val="28"/>
                <w:szCs w:val="28"/>
                <w:cs/>
              </w:rPr>
              <w:t>จำกัด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(2)</w:t>
            </w:r>
          </w:p>
        </w:tc>
        <w:tc>
          <w:tcPr>
            <w:tcW w:w="236" w:type="dxa"/>
          </w:tcPr>
          <w:p w14:paraId="6F99662E" w14:textId="77777777" w:rsidR="00525399" w:rsidRPr="00FD6B09" w:rsidRDefault="00525399" w:rsidP="000822EB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302" w:type="dxa"/>
            <w:vAlign w:val="center"/>
          </w:tcPr>
          <w:p w14:paraId="6AF1DB4F" w14:textId="77777777" w:rsidR="00525399" w:rsidRPr="00FD6B09" w:rsidRDefault="00525399" w:rsidP="000822EB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5B77556A" w14:textId="77777777" w:rsidR="00525399" w:rsidRPr="00FD6B09" w:rsidRDefault="00525399" w:rsidP="000822EB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2" w:type="dxa"/>
            <w:vAlign w:val="center"/>
          </w:tcPr>
          <w:p w14:paraId="0C14BD1F" w14:textId="77777777" w:rsidR="00525399" w:rsidRPr="00FD6B09" w:rsidRDefault="00525399" w:rsidP="000822EB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72" w:type="dxa"/>
            <w:vAlign w:val="center"/>
          </w:tcPr>
          <w:p w14:paraId="12A7FA2C" w14:textId="77777777" w:rsidR="00525399" w:rsidRPr="00FD6B09" w:rsidRDefault="00525399" w:rsidP="000822EB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vAlign w:val="center"/>
          </w:tcPr>
          <w:p w14:paraId="51352E65" w14:textId="77777777" w:rsidR="00525399" w:rsidRPr="00FD6B09" w:rsidRDefault="00525399" w:rsidP="00082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246" w:type="dxa"/>
            <w:vAlign w:val="center"/>
          </w:tcPr>
          <w:p w14:paraId="0041AC51" w14:textId="77777777" w:rsidR="00525399" w:rsidRPr="00FD6B09" w:rsidRDefault="00525399" w:rsidP="000822EB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3" w:type="dxa"/>
            <w:vAlign w:val="center"/>
          </w:tcPr>
          <w:p w14:paraId="727C47CF" w14:textId="77777777" w:rsidR="00525399" w:rsidRPr="00FD6B09" w:rsidRDefault="00525399" w:rsidP="00082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DD5BCA" w:rsidRPr="00E74742" w14:paraId="78250E88" w14:textId="77777777" w:rsidTr="00794ACC">
        <w:trPr>
          <w:trHeight w:hRule="exact" w:val="288"/>
        </w:trPr>
        <w:tc>
          <w:tcPr>
            <w:tcW w:w="2673" w:type="dxa"/>
          </w:tcPr>
          <w:p w14:paraId="50065722" w14:textId="77777777" w:rsidR="00DD5BCA" w:rsidRPr="00FD6B09" w:rsidRDefault="00DD5BCA" w:rsidP="000822EB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E49894C" w14:textId="77777777" w:rsidR="00DD5BCA" w:rsidRPr="00E74742" w:rsidRDefault="00DD5BCA" w:rsidP="00E74742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02" w:type="dxa"/>
            <w:vAlign w:val="center"/>
          </w:tcPr>
          <w:p w14:paraId="0624E934" w14:textId="77777777" w:rsidR="00DD5BCA" w:rsidRPr="00E74742" w:rsidRDefault="00DD5BCA" w:rsidP="00E74742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51131308" w14:textId="77777777" w:rsidR="00DD5BCA" w:rsidRPr="00E74742" w:rsidRDefault="00DD5BCA" w:rsidP="00E74742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32" w:type="dxa"/>
            <w:vAlign w:val="center"/>
          </w:tcPr>
          <w:p w14:paraId="63CDFB03" w14:textId="77777777" w:rsidR="00DD5BCA" w:rsidRPr="00E74742" w:rsidRDefault="00DD5BCA" w:rsidP="00E74742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2" w:type="dxa"/>
            <w:vAlign w:val="center"/>
          </w:tcPr>
          <w:p w14:paraId="70238B83" w14:textId="77777777" w:rsidR="00DD5BCA" w:rsidRPr="00E74742" w:rsidRDefault="00DD5BCA" w:rsidP="00E74742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6" w:type="dxa"/>
            <w:vAlign w:val="center"/>
          </w:tcPr>
          <w:p w14:paraId="1EAC103C" w14:textId="77777777" w:rsidR="00DD5BCA" w:rsidRPr="00E74742" w:rsidRDefault="00DD5BCA" w:rsidP="00E74742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46" w:type="dxa"/>
            <w:vAlign w:val="center"/>
          </w:tcPr>
          <w:p w14:paraId="49F79A26" w14:textId="77777777" w:rsidR="00DD5BCA" w:rsidRPr="00E74742" w:rsidRDefault="00DD5BCA" w:rsidP="00E74742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63" w:type="dxa"/>
            <w:vAlign w:val="center"/>
          </w:tcPr>
          <w:p w14:paraId="3AE1812A" w14:textId="77777777" w:rsidR="00DD5BCA" w:rsidRPr="00E74742" w:rsidRDefault="00DD5BCA" w:rsidP="00E74742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0822EB" w:rsidRPr="004D74D7" w14:paraId="5E093EBF" w14:textId="77777777" w:rsidTr="000B2044">
        <w:tc>
          <w:tcPr>
            <w:tcW w:w="5211" w:type="dxa"/>
            <w:gridSpan w:val="3"/>
          </w:tcPr>
          <w:p w14:paraId="2C421BA7" w14:textId="77777777" w:rsidR="000822EB" w:rsidRPr="00FD6B09" w:rsidRDefault="000822EB" w:rsidP="000822EB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</w:rPr>
            </w:pPr>
            <w:r w:rsidRPr="00FD6B0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บริษัทย่อยที่มีการเปลี่ยนแปลงสัดส่วนการถือหุ้น</w:t>
            </w:r>
          </w:p>
        </w:tc>
        <w:tc>
          <w:tcPr>
            <w:tcW w:w="270" w:type="dxa"/>
            <w:vAlign w:val="center"/>
          </w:tcPr>
          <w:p w14:paraId="7F2B926E" w14:textId="77777777" w:rsidR="000822EB" w:rsidRPr="00FD6B09" w:rsidRDefault="000822EB" w:rsidP="000822EB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2" w:type="dxa"/>
            <w:vAlign w:val="center"/>
          </w:tcPr>
          <w:p w14:paraId="459D9214" w14:textId="77777777" w:rsidR="000822EB" w:rsidRPr="00FD6B09" w:rsidRDefault="000822EB" w:rsidP="000822EB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72" w:type="dxa"/>
            <w:vAlign w:val="center"/>
          </w:tcPr>
          <w:p w14:paraId="48F9D684" w14:textId="77777777" w:rsidR="000822EB" w:rsidRPr="00FD6B09" w:rsidRDefault="000822EB" w:rsidP="000822EB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vAlign w:val="center"/>
          </w:tcPr>
          <w:p w14:paraId="33A76A35" w14:textId="77777777" w:rsidR="000822EB" w:rsidRPr="00FD6B09" w:rsidRDefault="000822EB" w:rsidP="00082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246" w:type="dxa"/>
            <w:vAlign w:val="center"/>
          </w:tcPr>
          <w:p w14:paraId="38A24E71" w14:textId="77777777" w:rsidR="000822EB" w:rsidRPr="00FD6B09" w:rsidRDefault="000822EB" w:rsidP="000822EB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3" w:type="dxa"/>
            <w:vAlign w:val="center"/>
          </w:tcPr>
          <w:p w14:paraId="45A82110" w14:textId="77777777" w:rsidR="000822EB" w:rsidRPr="00FD6B09" w:rsidRDefault="000822EB" w:rsidP="00082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0822EB" w:rsidRPr="004D74D7" w14:paraId="46193559" w14:textId="77777777" w:rsidTr="000B2044">
        <w:tc>
          <w:tcPr>
            <w:tcW w:w="2673" w:type="dxa"/>
          </w:tcPr>
          <w:p w14:paraId="355A8D9D" w14:textId="77777777" w:rsidR="000822EB" w:rsidRPr="00FD6B09" w:rsidRDefault="000822EB" w:rsidP="000822EB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</w:rPr>
            </w:pPr>
            <w:r w:rsidRPr="00FD6B0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บริษัทย่อยทางตรงและทางอ้อม</w:t>
            </w:r>
          </w:p>
        </w:tc>
        <w:tc>
          <w:tcPr>
            <w:tcW w:w="236" w:type="dxa"/>
          </w:tcPr>
          <w:p w14:paraId="6DF79154" w14:textId="77777777" w:rsidR="000822EB" w:rsidRPr="00FD6B09" w:rsidRDefault="000822EB" w:rsidP="000822EB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302" w:type="dxa"/>
            <w:vAlign w:val="center"/>
          </w:tcPr>
          <w:p w14:paraId="4D8F46CA" w14:textId="77777777" w:rsidR="000822EB" w:rsidRPr="00FD6B09" w:rsidRDefault="000822EB" w:rsidP="000822EB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0C9B9637" w14:textId="77777777" w:rsidR="000822EB" w:rsidRPr="00FD6B09" w:rsidRDefault="000822EB" w:rsidP="000822EB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2" w:type="dxa"/>
            <w:vAlign w:val="center"/>
          </w:tcPr>
          <w:p w14:paraId="47DE85DC" w14:textId="77777777" w:rsidR="000822EB" w:rsidRPr="00FD6B09" w:rsidRDefault="000822EB" w:rsidP="000822EB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72" w:type="dxa"/>
            <w:vAlign w:val="center"/>
          </w:tcPr>
          <w:p w14:paraId="3EC22682" w14:textId="77777777" w:rsidR="000822EB" w:rsidRPr="00FD6B09" w:rsidRDefault="000822EB" w:rsidP="000822EB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vAlign w:val="center"/>
          </w:tcPr>
          <w:p w14:paraId="394C1E0C" w14:textId="77777777" w:rsidR="000822EB" w:rsidRPr="00FD6B09" w:rsidRDefault="000822EB" w:rsidP="00DE27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246" w:type="dxa"/>
            <w:vAlign w:val="center"/>
          </w:tcPr>
          <w:p w14:paraId="38297D83" w14:textId="77777777" w:rsidR="000822EB" w:rsidRPr="00FD6B09" w:rsidRDefault="000822EB" w:rsidP="000822EB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3" w:type="dxa"/>
            <w:vAlign w:val="center"/>
          </w:tcPr>
          <w:p w14:paraId="2AC0EB8C" w14:textId="77777777" w:rsidR="000822EB" w:rsidRPr="00FD6B09" w:rsidRDefault="000822EB" w:rsidP="00082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0822EB" w14:paraId="4098E226" w14:textId="77777777" w:rsidTr="000B2044">
        <w:trPr>
          <w:trHeight w:val="288"/>
        </w:trPr>
        <w:tc>
          <w:tcPr>
            <w:tcW w:w="2673" w:type="dxa"/>
          </w:tcPr>
          <w:p w14:paraId="5B2B95B5" w14:textId="0E0BFEA0" w:rsidR="000822EB" w:rsidRPr="00FD6B09" w:rsidRDefault="000822EB" w:rsidP="000822EB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AB261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FD6B09">
              <w:rPr>
                <w:rFonts w:ascii="Angsana New" w:hAnsi="Angsana New" w:cs="Angsana New"/>
                <w:sz w:val="28"/>
                <w:szCs w:val="28"/>
                <w:lang w:val="en-AU"/>
              </w:rPr>
              <w:t xml:space="preserve">) </w:t>
            </w:r>
            <w:r>
              <w:rPr>
                <w:rFonts w:ascii="Angsana New" w:hAnsi="Angsana New" w:cs="Angsana New"/>
                <w:sz w:val="28"/>
                <w:szCs w:val="28"/>
                <w:lang w:val="en-AU"/>
              </w:rPr>
              <w:t xml:space="preserve"> </w:t>
            </w:r>
            <w:r w:rsidRPr="00FD6B09">
              <w:rPr>
                <w:rFonts w:ascii="Angsana New" w:hAnsi="Angsana New" w:cs="Angsana New"/>
                <w:sz w:val="28"/>
                <w:szCs w:val="28"/>
                <w:lang w:val="en-AU"/>
              </w:rPr>
              <w:t>C.P. Pokphand Co., Ltd.</w:t>
            </w:r>
          </w:p>
        </w:tc>
        <w:tc>
          <w:tcPr>
            <w:tcW w:w="236" w:type="dxa"/>
          </w:tcPr>
          <w:p w14:paraId="321B1619" w14:textId="77777777" w:rsidR="000822EB" w:rsidRPr="00FD6B09" w:rsidRDefault="000822EB" w:rsidP="000822EB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302" w:type="dxa"/>
            <w:vAlign w:val="center"/>
          </w:tcPr>
          <w:p w14:paraId="542B92A6" w14:textId="646A95F9" w:rsidR="000822EB" w:rsidRPr="00FD6B09" w:rsidRDefault="000822EB" w:rsidP="000822EB">
            <w:pPr>
              <w:tabs>
                <w:tab w:val="left" w:pos="162"/>
              </w:tabs>
              <w:spacing w:line="350" w:lineRule="exact"/>
              <w:ind w:left="-74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FD6B0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กิจการลงทุนในธุรกิจเกษตร</w:t>
            </w:r>
          </w:p>
        </w:tc>
        <w:tc>
          <w:tcPr>
            <w:tcW w:w="270" w:type="dxa"/>
            <w:vAlign w:val="center"/>
          </w:tcPr>
          <w:p w14:paraId="26A5D4C8" w14:textId="77777777" w:rsidR="000822EB" w:rsidRPr="00FD6B09" w:rsidRDefault="000822EB" w:rsidP="000822EB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2" w:type="dxa"/>
            <w:vAlign w:val="center"/>
          </w:tcPr>
          <w:p w14:paraId="42E0B467" w14:textId="654B6C63" w:rsidR="000822EB" w:rsidRPr="00FD6B09" w:rsidRDefault="000822EB" w:rsidP="00F05794">
            <w:pPr>
              <w:tabs>
                <w:tab w:val="clear" w:pos="907"/>
                <w:tab w:val="left" w:pos="791"/>
              </w:tabs>
              <w:spacing w:line="350" w:lineRule="exact"/>
              <w:ind w:left="-118" w:right="-144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  <w:r w:rsidRPr="00FD6B09">
              <w:rPr>
                <w:rFonts w:ascii="Angsana New" w:hAnsi="Angsana New" w:cs="Angsana New"/>
                <w:sz w:val="28"/>
                <w:szCs w:val="28"/>
                <w:cs/>
              </w:rPr>
              <w:t>เบอร์มิวดา</w:t>
            </w:r>
          </w:p>
        </w:tc>
        <w:tc>
          <w:tcPr>
            <w:tcW w:w="272" w:type="dxa"/>
            <w:vAlign w:val="center"/>
          </w:tcPr>
          <w:p w14:paraId="4175B2A7" w14:textId="77777777" w:rsidR="000822EB" w:rsidRPr="00FD6B09" w:rsidRDefault="000822EB" w:rsidP="000822EB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vAlign w:val="center"/>
          </w:tcPr>
          <w:p w14:paraId="5B538556" w14:textId="1989F300" w:rsidR="000822EB" w:rsidRPr="00FE0B81" w:rsidRDefault="000822EB" w:rsidP="00FE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AB2614">
              <w:rPr>
                <w:rFonts w:ascii="Angsana New" w:hAnsi="Angsana New" w:cs="Angsana New"/>
                <w:sz w:val="28"/>
                <w:szCs w:val="28"/>
                <w:lang w:eastAsia="th-TH"/>
              </w:rPr>
              <w:t>76</w:t>
            </w:r>
            <w:r w:rsidRPr="00FD6B09">
              <w:rPr>
                <w:rFonts w:ascii="Angsana New" w:hAnsi="Angsana New" w:cs="Angsana New"/>
                <w:sz w:val="28"/>
                <w:szCs w:val="28"/>
                <w:lang w:eastAsia="th-TH"/>
              </w:rPr>
              <w:t>.</w:t>
            </w:r>
            <w:r w:rsidRPr="00AB2614">
              <w:rPr>
                <w:rFonts w:ascii="Angsana New" w:hAnsi="Angsana New" w:cs="Angsana New"/>
                <w:sz w:val="28"/>
                <w:szCs w:val="28"/>
                <w:lang w:eastAsia="th-TH"/>
              </w:rPr>
              <w:t>24</w:t>
            </w:r>
          </w:p>
        </w:tc>
        <w:tc>
          <w:tcPr>
            <w:tcW w:w="246" w:type="dxa"/>
            <w:vAlign w:val="center"/>
          </w:tcPr>
          <w:p w14:paraId="2E2F17D3" w14:textId="77777777" w:rsidR="000822EB" w:rsidRPr="00FD6B09" w:rsidRDefault="000822EB" w:rsidP="000822EB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3" w:type="dxa"/>
            <w:vAlign w:val="center"/>
          </w:tcPr>
          <w:p w14:paraId="5FB1BC7D" w14:textId="5C3C0317" w:rsidR="000822EB" w:rsidRPr="00FE0B81" w:rsidRDefault="000822EB" w:rsidP="00FE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4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AB2614">
              <w:rPr>
                <w:rFonts w:ascii="Angsana New" w:hAnsi="Angsana New" w:cs="Angsana New"/>
                <w:sz w:val="28"/>
                <w:szCs w:val="28"/>
                <w:lang w:eastAsia="th-TH"/>
              </w:rPr>
              <w:t>52</w:t>
            </w:r>
            <w:r w:rsidRPr="00FD6B09">
              <w:rPr>
                <w:rFonts w:ascii="Angsana New" w:hAnsi="Angsana New" w:cs="Angsana New"/>
                <w:sz w:val="28"/>
                <w:szCs w:val="28"/>
                <w:lang w:eastAsia="th-TH"/>
              </w:rPr>
              <w:t>.</w:t>
            </w:r>
            <w:r w:rsidRPr="00AB2614">
              <w:rPr>
                <w:rFonts w:ascii="Angsana New" w:hAnsi="Angsana New" w:cs="Angsana New"/>
                <w:sz w:val="28"/>
                <w:szCs w:val="28"/>
                <w:lang w:eastAsia="th-TH"/>
              </w:rPr>
              <w:t>25</w:t>
            </w:r>
          </w:p>
        </w:tc>
      </w:tr>
      <w:tr w:rsidR="000822EB" w14:paraId="1E0D305C" w14:textId="77777777" w:rsidTr="00CB2D77">
        <w:trPr>
          <w:trHeight w:val="288"/>
        </w:trPr>
        <w:tc>
          <w:tcPr>
            <w:tcW w:w="2673" w:type="dxa"/>
          </w:tcPr>
          <w:p w14:paraId="0EBE0E65" w14:textId="77777777" w:rsidR="000822EB" w:rsidRPr="00FD6B09" w:rsidRDefault="000822EB" w:rsidP="000822EB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2C3AE234" w14:textId="77777777" w:rsidR="000822EB" w:rsidRPr="00FD6B09" w:rsidRDefault="000822EB" w:rsidP="000822EB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302" w:type="dxa"/>
            <w:vAlign w:val="center"/>
          </w:tcPr>
          <w:p w14:paraId="6A04B07E" w14:textId="77777777" w:rsidR="000822EB" w:rsidRPr="00FD6B09" w:rsidRDefault="000822EB" w:rsidP="000822EB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</w:rPr>
            </w:pPr>
            <w:r w:rsidRPr="00FD6B09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อุตสาหกรรมและอาหาร</w:t>
            </w:r>
          </w:p>
        </w:tc>
        <w:tc>
          <w:tcPr>
            <w:tcW w:w="270" w:type="dxa"/>
            <w:vAlign w:val="center"/>
          </w:tcPr>
          <w:p w14:paraId="50F3B62D" w14:textId="77777777" w:rsidR="000822EB" w:rsidRPr="00FD6B09" w:rsidRDefault="000822EB" w:rsidP="000822EB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2" w:type="dxa"/>
            <w:vAlign w:val="center"/>
          </w:tcPr>
          <w:p w14:paraId="30A0C579" w14:textId="77777777" w:rsidR="000822EB" w:rsidRPr="00FD6B09" w:rsidRDefault="000822EB" w:rsidP="000822EB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2" w:type="dxa"/>
            <w:vAlign w:val="center"/>
          </w:tcPr>
          <w:p w14:paraId="22C486BB" w14:textId="77777777" w:rsidR="000822EB" w:rsidRPr="00FD6B09" w:rsidRDefault="000822EB" w:rsidP="000822EB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vAlign w:val="center"/>
          </w:tcPr>
          <w:p w14:paraId="68716A41" w14:textId="77777777" w:rsidR="000822EB" w:rsidRPr="00FE0B81" w:rsidRDefault="000822EB" w:rsidP="00FE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46" w:type="dxa"/>
            <w:vAlign w:val="center"/>
          </w:tcPr>
          <w:p w14:paraId="620633E6" w14:textId="77777777" w:rsidR="000822EB" w:rsidRPr="00FD6B09" w:rsidRDefault="000822EB" w:rsidP="000822EB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3" w:type="dxa"/>
            <w:vAlign w:val="center"/>
          </w:tcPr>
          <w:p w14:paraId="2301FB2A" w14:textId="77777777" w:rsidR="000822EB" w:rsidRPr="00FD6B09" w:rsidRDefault="000822EB" w:rsidP="00082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-131" w:right="-514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1525DA" w14:paraId="0BB0D41A" w14:textId="77777777" w:rsidTr="00794ACC">
        <w:trPr>
          <w:trHeight w:hRule="exact" w:val="288"/>
        </w:trPr>
        <w:tc>
          <w:tcPr>
            <w:tcW w:w="2673" w:type="dxa"/>
          </w:tcPr>
          <w:p w14:paraId="0506CB80" w14:textId="77777777" w:rsidR="001525DA" w:rsidRPr="00FD6B09" w:rsidRDefault="001525DA" w:rsidP="000822EB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</w:tcPr>
          <w:p w14:paraId="70B98E64" w14:textId="77777777" w:rsidR="001525DA" w:rsidRPr="00FD6B09" w:rsidRDefault="001525DA" w:rsidP="000822EB">
            <w:pPr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302" w:type="dxa"/>
            <w:vAlign w:val="center"/>
          </w:tcPr>
          <w:p w14:paraId="19988891" w14:textId="77777777" w:rsidR="001525DA" w:rsidRPr="00FD6B09" w:rsidRDefault="001525DA" w:rsidP="000822EB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center"/>
          </w:tcPr>
          <w:p w14:paraId="0BBBEE6F" w14:textId="77777777" w:rsidR="001525DA" w:rsidRPr="00FD6B09" w:rsidRDefault="001525DA" w:rsidP="000822EB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2" w:type="dxa"/>
            <w:vAlign w:val="center"/>
          </w:tcPr>
          <w:p w14:paraId="43B6BDF0" w14:textId="77777777" w:rsidR="001525DA" w:rsidRPr="00FD6B09" w:rsidRDefault="001525DA" w:rsidP="000822EB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2" w:type="dxa"/>
            <w:vAlign w:val="center"/>
          </w:tcPr>
          <w:p w14:paraId="54A18112" w14:textId="77777777" w:rsidR="001525DA" w:rsidRPr="00FD6B09" w:rsidRDefault="001525DA" w:rsidP="000822EB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vAlign w:val="center"/>
          </w:tcPr>
          <w:p w14:paraId="52E1640F" w14:textId="77777777" w:rsidR="001525DA" w:rsidRPr="00FE0B81" w:rsidRDefault="001525DA" w:rsidP="00FE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46" w:type="dxa"/>
            <w:vAlign w:val="center"/>
          </w:tcPr>
          <w:p w14:paraId="2BC86918" w14:textId="77777777" w:rsidR="001525DA" w:rsidRPr="00FD6B09" w:rsidRDefault="001525DA" w:rsidP="000822EB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3" w:type="dxa"/>
            <w:vAlign w:val="center"/>
          </w:tcPr>
          <w:p w14:paraId="427488CC" w14:textId="77777777" w:rsidR="001525DA" w:rsidRPr="00FD6B09" w:rsidRDefault="001525DA" w:rsidP="000822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8"/>
              </w:tabs>
              <w:ind w:left="-131" w:right="-514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0B2044" w:rsidRPr="004D74D7" w14:paraId="3BDE3787" w14:textId="77777777" w:rsidTr="000B2044">
        <w:tc>
          <w:tcPr>
            <w:tcW w:w="2673" w:type="dxa"/>
          </w:tcPr>
          <w:p w14:paraId="65F1617F" w14:textId="77777777" w:rsidR="000B2044" w:rsidRPr="00FD6B09" w:rsidRDefault="000B2044" w:rsidP="000B2044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FD6B09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บริษัทย่อยทางอ้อม</w:t>
            </w:r>
          </w:p>
        </w:tc>
        <w:tc>
          <w:tcPr>
            <w:tcW w:w="236" w:type="dxa"/>
          </w:tcPr>
          <w:p w14:paraId="78362DF5" w14:textId="77777777" w:rsidR="000B2044" w:rsidRPr="00FD6B09" w:rsidRDefault="000B2044" w:rsidP="000B2044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302" w:type="dxa"/>
            <w:vAlign w:val="center"/>
          </w:tcPr>
          <w:p w14:paraId="518E14A0" w14:textId="77777777" w:rsidR="000B2044" w:rsidRPr="00FD6B09" w:rsidRDefault="000B2044" w:rsidP="000B2044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52BA2B72" w14:textId="77777777" w:rsidR="000B2044" w:rsidRPr="00FD6B09" w:rsidRDefault="000B2044" w:rsidP="000B2044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2" w:type="dxa"/>
            <w:vAlign w:val="center"/>
          </w:tcPr>
          <w:p w14:paraId="4B218EC7" w14:textId="77777777" w:rsidR="000B2044" w:rsidRPr="00FD6B09" w:rsidRDefault="000B2044" w:rsidP="000B2044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72" w:type="dxa"/>
            <w:vAlign w:val="center"/>
          </w:tcPr>
          <w:p w14:paraId="616F4461" w14:textId="77777777" w:rsidR="000B2044" w:rsidRPr="00FD6B09" w:rsidRDefault="000B2044" w:rsidP="000B204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vAlign w:val="center"/>
          </w:tcPr>
          <w:p w14:paraId="049F2026" w14:textId="77777777" w:rsidR="000B2044" w:rsidRPr="00FD6B09" w:rsidRDefault="000B2044" w:rsidP="000B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246" w:type="dxa"/>
            <w:vAlign w:val="center"/>
          </w:tcPr>
          <w:p w14:paraId="67A0FC49" w14:textId="77777777" w:rsidR="000B2044" w:rsidRPr="00FD6B09" w:rsidRDefault="000B2044" w:rsidP="000B204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3" w:type="dxa"/>
            <w:vAlign w:val="center"/>
          </w:tcPr>
          <w:p w14:paraId="25FB7C59" w14:textId="77777777" w:rsidR="000B2044" w:rsidRPr="00FD6B09" w:rsidRDefault="000B2044" w:rsidP="000B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0B2044" w:rsidRPr="004D74D7" w14:paraId="3A6E5B9C" w14:textId="77777777" w:rsidTr="000B2044">
        <w:tc>
          <w:tcPr>
            <w:tcW w:w="2673" w:type="dxa"/>
          </w:tcPr>
          <w:p w14:paraId="5704FDAC" w14:textId="2F402FF2" w:rsidR="000B2044" w:rsidRPr="00FD6B09" w:rsidRDefault="000B2044" w:rsidP="00444202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  <w:vertAlign w:val="superscript"/>
              </w:rPr>
            </w:pPr>
            <w:r w:rsidRPr="00AB261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FD6B09">
              <w:rPr>
                <w:rFonts w:ascii="Angsana New" w:hAnsi="Angsana New" w:cs="Angsana New"/>
                <w:sz w:val="28"/>
                <w:szCs w:val="28"/>
              </w:rPr>
              <w:t>)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Pr="00FD6B09">
              <w:rPr>
                <w:rFonts w:ascii="Angsana New" w:hAnsi="Angsana New" w:cs="Angsana New"/>
                <w:sz w:val="28"/>
                <w:szCs w:val="28"/>
              </w:rPr>
              <w:t>C.P. Foods Holdings Limited</w:t>
            </w:r>
            <w:r w:rsidRPr="00FD6B09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FD6B09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</w:t>
            </w:r>
            <w:r w:rsidR="008A248D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3</w:t>
            </w:r>
            <w:r w:rsidRPr="00FD6B09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36" w:type="dxa"/>
          </w:tcPr>
          <w:p w14:paraId="7584A232" w14:textId="77777777" w:rsidR="000B2044" w:rsidRPr="00FD6B09" w:rsidRDefault="000B2044" w:rsidP="000B2044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302" w:type="dxa"/>
            <w:vAlign w:val="center"/>
          </w:tcPr>
          <w:p w14:paraId="7C4F5BE2" w14:textId="77777777" w:rsidR="000B2044" w:rsidRPr="00FD6B09" w:rsidRDefault="000B2044" w:rsidP="000B2044">
            <w:pPr>
              <w:tabs>
                <w:tab w:val="left" w:pos="162"/>
              </w:tabs>
              <w:spacing w:line="350" w:lineRule="exact"/>
              <w:ind w:left="-74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</w:rPr>
            </w:pPr>
            <w:r w:rsidRPr="00FD6B09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กิจการลงทุน</w:t>
            </w:r>
          </w:p>
        </w:tc>
        <w:tc>
          <w:tcPr>
            <w:tcW w:w="270" w:type="dxa"/>
            <w:vAlign w:val="center"/>
          </w:tcPr>
          <w:p w14:paraId="0B84F9E5" w14:textId="77777777" w:rsidR="000B2044" w:rsidRPr="00FD6B09" w:rsidRDefault="000B2044" w:rsidP="000B2044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2" w:type="dxa"/>
            <w:vAlign w:val="center"/>
          </w:tcPr>
          <w:p w14:paraId="0773855C" w14:textId="77777777" w:rsidR="000B2044" w:rsidRPr="00FD6B09" w:rsidRDefault="000B2044" w:rsidP="000B204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FD6B09">
              <w:rPr>
                <w:rFonts w:ascii="Angsana New" w:hAnsi="Angsana New" w:cs="Angsana New" w:hint="cs"/>
                <w:sz w:val="28"/>
                <w:szCs w:val="28"/>
                <w:cs/>
              </w:rPr>
              <w:t>บริติช</w:t>
            </w:r>
            <w:r w:rsidRPr="00FD6B09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FD6B09">
              <w:rPr>
                <w:rFonts w:ascii="Angsana New" w:hAnsi="Angsana New" w:cs="Angsana New" w:hint="cs"/>
                <w:sz w:val="28"/>
                <w:szCs w:val="28"/>
                <w:cs/>
              </w:rPr>
              <w:t>เวอร์จิน</w:t>
            </w:r>
          </w:p>
        </w:tc>
        <w:tc>
          <w:tcPr>
            <w:tcW w:w="272" w:type="dxa"/>
            <w:vAlign w:val="center"/>
          </w:tcPr>
          <w:p w14:paraId="75CFD29D" w14:textId="77777777" w:rsidR="000B2044" w:rsidRPr="00FD6B09" w:rsidRDefault="000B2044" w:rsidP="000B204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vAlign w:val="center"/>
          </w:tcPr>
          <w:p w14:paraId="40CFDA14" w14:textId="77777777" w:rsidR="000B2044" w:rsidRPr="00DE27A6" w:rsidRDefault="000B2044" w:rsidP="00FE0B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AB2614">
              <w:rPr>
                <w:rFonts w:ascii="Angsana New" w:hAnsi="Angsana New" w:cs="Angsana New"/>
                <w:sz w:val="28"/>
                <w:szCs w:val="28"/>
                <w:lang w:eastAsia="th-TH"/>
              </w:rPr>
              <w:t>99</w:t>
            </w:r>
            <w:r w:rsidRPr="00FD6B09">
              <w:rPr>
                <w:rFonts w:ascii="Angsana New" w:hAnsi="Angsana New" w:cs="Angsana New"/>
                <w:sz w:val="28"/>
                <w:szCs w:val="28"/>
                <w:lang w:eastAsia="th-TH"/>
              </w:rPr>
              <w:t>.</w:t>
            </w:r>
            <w:r w:rsidRPr="00AB2614">
              <w:rPr>
                <w:rFonts w:ascii="Angsana New" w:hAnsi="Angsana New" w:cs="Angsana New"/>
                <w:sz w:val="28"/>
                <w:szCs w:val="28"/>
                <w:lang w:eastAsia="th-TH"/>
              </w:rPr>
              <w:t>99</w:t>
            </w:r>
          </w:p>
        </w:tc>
        <w:tc>
          <w:tcPr>
            <w:tcW w:w="246" w:type="dxa"/>
            <w:vAlign w:val="center"/>
          </w:tcPr>
          <w:p w14:paraId="00EE13A7" w14:textId="77777777" w:rsidR="000B2044" w:rsidRPr="00FD6B09" w:rsidRDefault="000B2044" w:rsidP="000B204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3" w:type="dxa"/>
            <w:vAlign w:val="center"/>
          </w:tcPr>
          <w:p w14:paraId="48748DBD" w14:textId="77777777" w:rsidR="000B2044" w:rsidRPr="00FD6B09" w:rsidRDefault="000B2044" w:rsidP="000B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4"/>
              </w:tabs>
              <w:ind w:left="-104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  <w:r w:rsidRPr="00AB2614">
              <w:rPr>
                <w:rFonts w:ascii="Angsana New" w:hAnsi="Angsana New" w:cs="Angsana New"/>
                <w:sz w:val="28"/>
                <w:szCs w:val="28"/>
                <w:lang w:eastAsia="th-TH"/>
              </w:rPr>
              <w:t>100</w:t>
            </w:r>
            <w:r w:rsidRPr="00FD6B09">
              <w:rPr>
                <w:rFonts w:ascii="Angsana New" w:hAnsi="Angsana New" w:cs="Angsana New"/>
                <w:sz w:val="28"/>
                <w:szCs w:val="28"/>
                <w:lang w:eastAsia="th-TH"/>
              </w:rPr>
              <w:t>.</w:t>
            </w:r>
            <w:r w:rsidRPr="00AB2614">
              <w:rPr>
                <w:rFonts w:ascii="Angsana New" w:hAnsi="Angsana New" w:cs="Angsana New"/>
                <w:sz w:val="28"/>
                <w:szCs w:val="28"/>
                <w:lang w:eastAsia="th-TH"/>
              </w:rPr>
              <w:t>00</w:t>
            </w:r>
          </w:p>
        </w:tc>
      </w:tr>
      <w:tr w:rsidR="000B2044" w:rsidRPr="004D74D7" w14:paraId="1A26BC44" w14:textId="77777777" w:rsidTr="000B2044">
        <w:tc>
          <w:tcPr>
            <w:tcW w:w="2673" w:type="dxa"/>
          </w:tcPr>
          <w:p w14:paraId="36BD4DB5" w14:textId="77777777" w:rsidR="000B2044" w:rsidRPr="00FD6B09" w:rsidRDefault="000B2044" w:rsidP="000B2044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75AF106" w14:textId="77777777" w:rsidR="000B2044" w:rsidRPr="00FD6B09" w:rsidRDefault="000B2044" w:rsidP="000B2044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302" w:type="dxa"/>
            <w:vAlign w:val="center"/>
          </w:tcPr>
          <w:p w14:paraId="16DD259C" w14:textId="77777777" w:rsidR="000B2044" w:rsidRPr="00FD6B09" w:rsidRDefault="000B2044" w:rsidP="000B2044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3CF88E84" w14:textId="77777777" w:rsidR="000B2044" w:rsidRPr="00FD6B09" w:rsidRDefault="000B2044" w:rsidP="000B2044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2" w:type="dxa"/>
            <w:vAlign w:val="center"/>
          </w:tcPr>
          <w:p w14:paraId="26802450" w14:textId="77777777" w:rsidR="000B2044" w:rsidRPr="00FD6B09" w:rsidRDefault="000B2044" w:rsidP="000B2044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FD6B09">
              <w:rPr>
                <w:rFonts w:ascii="Angsana New" w:hAnsi="Angsana New" w:cs="Angsana New" w:hint="cs"/>
                <w:sz w:val="28"/>
                <w:szCs w:val="28"/>
                <w:cs/>
              </w:rPr>
              <w:t>ไอส์แลนด์</w:t>
            </w:r>
          </w:p>
        </w:tc>
        <w:tc>
          <w:tcPr>
            <w:tcW w:w="272" w:type="dxa"/>
            <w:vAlign w:val="center"/>
          </w:tcPr>
          <w:p w14:paraId="1CFDDA0C" w14:textId="77777777" w:rsidR="000B2044" w:rsidRPr="00FD6B09" w:rsidRDefault="000B2044" w:rsidP="000B204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vAlign w:val="center"/>
          </w:tcPr>
          <w:p w14:paraId="51A2AEB0" w14:textId="77777777" w:rsidR="000B2044" w:rsidRPr="00FE0B81" w:rsidRDefault="000B2044" w:rsidP="000B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</w:p>
        </w:tc>
        <w:tc>
          <w:tcPr>
            <w:tcW w:w="246" w:type="dxa"/>
            <w:vAlign w:val="center"/>
          </w:tcPr>
          <w:p w14:paraId="691475D8" w14:textId="77777777" w:rsidR="000B2044" w:rsidRPr="00FD6B09" w:rsidRDefault="000B2044" w:rsidP="000B204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3" w:type="dxa"/>
            <w:vAlign w:val="center"/>
          </w:tcPr>
          <w:p w14:paraId="50F9CC7D" w14:textId="77777777" w:rsidR="000B2044" w:rsidRPr="00FD6B09" w:rsidRDefault="000B2044" w:rsidP="000B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7E779B" w:rsidRPr="004D74D7" w14:paraId="143997F1" w14:textId="77777777" w:rsidTr="00794ACC">
        <w:trPr>
          <w:trHeight w:hRule="exact" w:val="288"/>
        </w:trPr>
        <w:tc>
          <w:tcPr>
            <w:tcW w:w="2673" w:type="dxa"/>
          </w:tcPr>
          <w:p w14:paraId="441DD917" w14:textId="77777777" w:rsidR="007E779B" w:rsidRPr="00FD6B09" w:rsidRDefault="007E779B" w:rsidP="000B2044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81E2CCF" w14:textId="77777777" w:rsidR="007E779B" w:rsidRPr="00FD6B09" w:rsidRDefault="007E779B" w:rsidP="000B2044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302" w:type="dxa"/>
            <w:vAlign w:val="center"/>
          </w:tcPr>
          <w:p w14:paraId="48A9D8CA" w14:textId="77777777" w:rsidR="007E779B" w:rsidRPr="00FD6B09" w:rsidRDefault="007E779B" w:rsidP="000B2044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36EEA42F" w14:textId="77777777" w:rsidR="007E779B" w:rsidRPr="00FD6B09" w:rsidRDefault="007E779B" w:rsidP="000B2044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2" w:type="dxa"/>
            <w:vAlign w:val="center"/>
          </w:tcPr>
          <w:p w14:paraId="7C1D8101" w14:textId="77777777" w:rsidR="007E779B" w:rsidRPr="00FD6B09" w:rsidRDefault="007E779B" w:rsidP="000B2044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2" w:type="dxa"/>
            <w:vAlign w:val="center"/>
          </w:tcPr>
          <w:p w14:paraId="12EAECB7" w14:textId="77777777" w:rsidR="007E779B" w:rsidRPr="00FD6B09" w:rsidRDefault="007E779B" w:rsidP="000B204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vAlign w:val="center"/>
          </w:tcPr>
          <w:p w14:paraId="5987EAF1" w14:textId="77777777" w:rsidR="007E779B" w:rsidRPr="00FD6B09" w:rsidRDefault="007E779B" w:rsidP="000B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246" w:type="dxa"/>
            <w:vAlign w:val="center"/>
          </w:tcPr>
          <w:p w14:paraId="4E4CFDCF" w14:textId="77777777" w:rsidR="007E779B" w:rsidRPr="00FD6B09" w:rsidRDefault="007E779B" w:rsidP="000B204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3" w:type="dxa"/>
            <w:vAlign w:val="center"/>
          </w:tcPr>
          <w:p w14:paraId="7AB1DB5E" w14:textId="77777777" w:rsidR="007E779B" w:rsidRPr="00FD6B09" w:rsidRDefault="007E779B" w:rsidP="000B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7E779B" w:rsidRPr="004D74D7" w14:paraId="69950CE8" w14:textId="77777777" w:rsidTr="00054F00">
        <w:tc>
          <w:tcPr>
            <w:tcW w:w="5211" w:type="dxa"/>
            <w:gridSpan w:val="3"/>
          </w:tcPr>
          <w:p w14:paraId="63B762DD" w14:textId="1E7B59FB" w:rsidR="007E779B" w:rsidRPr="00FD6B09" w:rsidRDefault="007E779B" w:rsidP="00054F00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</w:rPr>
            </w:pPr>
            <w:r w:rsidRPr="00FD6B09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  <w:r w:rsidR="00BE69D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ทางอ้อม</w:t>
            </w:r>
            <w:r w:rsidR="006E6903" w:rsidRPr="004D74D7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ที่เลิกบริษัท</w:t>
            </w:r>
          </w:p>
        </w:tc>
        <w:tc>
          <w:tcPr>
            <w:tcW w:w="270" w:type="dxa"/>
            <w:vAlign w:val="center"/>
          </w:tcPr>
          <w:p w14:paraId="0D5891E7" w14:textId="77777777" w:rsidR="007E779B" w:rsidRPr="00FD6B09" w:rsidRDefault="007E779B" w:rsidP="00054F00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2" w:type="dxa"/>
            <w:vAlign w:val="center"/>
          </w:tcPr>
          <w:p w14:paraId="19E207B0" w14:textId="77777777" w:rsidR="007E779B" w:rsidRPr="00FD6B09" w:rsidRDefault="007E779B" w:rsidP="00054F00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272" w:type="dxa"/>
            <w:vAlign w:val="center"/>
          </w:tcPr>
          <w:p w14:paraId="0F4DAA55" w14:textId="77777777" w:rsidR="007E779B" w:rsidRPr="00FD6B09" w:rsidRDefault="007E779B" w:rsidP="00054F00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vAlign w:val="center"/>
          </w:tcPr>
          <w:p w14:paraId="318C259E" w14:textId="77777777" w:rsidR="007E779B" w:rsidRPr="00FD6B09" w:rsidRDefault="007E779B" w:rsidP="00054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246" w:type="dxa"/>
            <w:vAlign w:val="center"/>
          </w:tcPr>
          <w:p w14:paraId="688BF4B7" w14:textId="77777777" w:rsidR="007E779B" w:rsidRPr="00FD6B09" w:rsidRDefault="007E779B" w:rsidP="00054F00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3" w:type="dxa"/>
            <w:vAlign w:val="center"/>
          </w:tcPr>
          <w:p w14:paraId="5C37F3E9" w14:textId="77777777" w:rsidR="007E779B" w:rsidRPr="00FD6B09" w:rsidRDefault="007E779B" w:rsidP="00054F0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</w:tr>
      <w:tr w:rsidR="00BB0227" w:rsidRPr="004D74D7" w14:paraId="3B19EFD9" w14:textId="77777777" w:rsidTr="0001350E">
        <w:tc>
          <w:tcPr>
            <w:tcW w:w="2673" w:type="dxa"/>
          </w:tcPr>
          <w:p w14:paraId="732799E4" w14:textId="1F867B2C" w:rsidR="00BB0227" w:rsidRPr="00FD6B09" w:rsidRDefault="00BB0227" w:rsidP="0001350E">
            <w:pPr>
              <w:tabs>
                <w:tab w:val="left" w:pos="162"/>
              </w:tabs>
              <w:spacing w:line="350" w:lineRule="exact"/>
              <w:ind w:left="-108" w:right="-198"/>
              <w:jc w:val="thaiDistribute"/>
              <w:rPr>
                <w:rFonts w:ascii="Angsana New" w:hAnsi="Angsana New" w:cs="Angsana New"/>
                <w:sz w:val="28"/>
                <w:szCs w:val="28"/>
                <w:vertAlign w:val="superscript"/>
              </w:rPr>
            </w:pPr>
            <w:r w:rsidRPr="00AB2614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FD6B09">
              <w:rPr>
                <w:rFonts w:ascii="Angsana New" w:hAnsi="Angsana New" w:cs="Angsana New"/>
                <w:sz w:val="28"/>
                <w:szCs w:val="28"/>
              </w:rPr>
              <w:t>)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proofErr w:type="spellStart"/>
            <w:r w:rsidR="00511DFB" w:rsidRPr="00511DFB">
              <w:rPr>
                <w:rFonts w:ascii="Angsana New" w:hAnsi="Angsana New" w:cs="Angsana New"/>
                <w:sz w:val="28"/>
                <w:szCs w:val="28"/>
              </w:rPr>
              <w:t>Westbridge</w:t>
            </w:r>
            <w:proofErr w:type="spellEnd"/>
            <w:r w:rsidR="00511DFB" w:rsidRPr="00511DFB">
              <w:rPr>
                <w:rFonts w:ascii="Angsana New" w:hAnsi="Angsana New" w:cs="Angsana New"/>
                <w:sz w:val="28"/>
                <w:szCs w:val="28"/>
              </w:rPr>
              <w:t xml:space="preserve"> Foods</w:t>
            </w:r>
            <w:r w:rsidR="00DE27A6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DE27A6" w:rsidRPr="00DE27A6">
              <w:rPr>
                <w:rFonts w:ascii="Angsana New" w:hAnsi="Angsana New" w:cs="Angsana New"/>
                <w:sz w:val="28"/>
                <w:szCs w:val="28"/>
              </w:rPr>
              <w:t>(Haydock)</w:t>
            </w:r>
          </w:p>
        </w:tc>
        <w:tc>
          <w:tcPr>
            <w:tcW w:w="236" w:type="dxa"/>
          </w:tcPr>
          <w:p w14:paraId="5147C7BF" w14:textId="77777777" w:rsidR="00BB0227" w:rsidRPr="00FD6B09" w:rsidRDefault="00BB0227" w:rsidP="0001350E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302" w:type="dxa"/>
            <w:vAlign w:val="center"/>
          </w:tcPr>
          <w:p w14:paraId="49C6D768" w14:textId="111441A9" w:rsidR="00BB0227" w:rsidRPr="00FD6B09" w:rsidRDefault="00B8101C" w:rsidP="0001350E">
            <w:pPr>
              <w:tabs>
                <w:tab w:val="left" w:pos="162"/>
              </w:tabs>
              <w:spacing w:line="350" w:lineRule="exact"/>
              <w:ind w:left="-74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</w:rPr>
            </w:pPr>
            <w:r w:rsidRPr="00B8101C">
              <w:rPr>
                <w:rFonts w:ascii="Angsana New" w:hAnsi="Angsana New" w:cs="Angsana New" w:hint="cs"/>
                <w:color w:val="000000"/>
                <w:sz w:val="28"/>
                <w:szCs w:val="28"/>
                <w:cs/>
              </w:rPr>
              <w:t>จัดจำหน่ายเนื้อสัตว์</w:t>
            </w:r>
          </w:p>
        </w:tc>
        <w:tc>
          <w:tcPr>
            <w:tcW w:w="270" w:type="dxa"/>
            <w:vAlign w:val="center"/>
          </w:tcPr>
          <w:p w14:paraId="6C4295A2" w14:textId="77777777" w:rsidR="00BB0227" w:rsidRPr="00FD6B09" w:rsidRDefault="00BB0227" w:rsidP="0001350E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2" w:type="dxa"/>
            <w:vAlign w:val="center"/>
          </w:tcPr>
          <w:p w14:paraId="5173546C" w14:textId="43A3AB19" w:rsidR="00BB0227" w:rsidRPr="00FD6B09" w:rsidRDefault="00DE27A6" w:rsidP="0001350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DE27A6">
              <w:rPr>
                <w:rFonts w:ascii="Angsana New" w:hAnsi="Angsana New" w:cs="Angsana New" w:hint="cs"/>
                <w:sz w:val="28"/>
                <w:szCs w:val="28"/>
                <w:cs/>
              </w:rPr>
              <w:t>อังกฤษ</w:t>
            </w:r>
          </w:p>
        </w:tc>
        <w:tc>
          <w:tcPr>
            <w:tcW w:w="272" w:type="dxa"/>
            <w:vAlign w:val="center"/>
          </w:tcPr>
          <w:p w14:paraId="507A94B7" w14:textId="77777777" w:rsidR="00BB0227" w:rsidRPr="00FD6B09" w:rsidRDefault="00BB0227" w:rsidP="0001350E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vAlign w:val="center"/>
          </w:tcPr>
          <w:p w14:paraId="09A81663" w14:textId="78E7B179" w:rsidR="00BB0227" w:rsidRPr="00DE27A6" w:rsidRDefault="00DE27A6" w:rsidP="007A44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8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DE27A6">
              <w:rPr>
                <w:rFonts w:ascii="Angsana New" w:hAnsi="Angsana New" w:cs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46" w:type="dxa"/>
            <w:vAlign w:val="center"/>
          </w:tcPr>
          <w:p w14:paraId="106F88A5" w14:textId="77777777" w:rsidR="00BB0227" w:rsidRPr="00DE27A6" w:rsidRDefault="00BB0227" w:rsidP="0001350E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63" w:type="dxa"/>
            <w:vAlign w:val="center"/>
          </w:tcPr>
          <w:p w14:paraId="21D9C9A8" w14:textId="01467A6E" w:rsidR="00BB0227" w:rsidRPr="00DE27A6" w:rsidRDefault="00DE27A6" w:rsidP="00A138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34"/>
              </w:tabs>
              <w:ind w:left="-104" w:right="-108"/>
              <w:jc w:val="center"/>
              <w:rPr>
                <w:rFonts w:ascii="Angsana New" w:hAnsi="Angsana New" w:cs="Angsana New"/>
                <w:sz w:val="28"/>
                <w:szCs w:val="28"/>
                <w:lang w:eastAsia="th-TH"/>
              </w:rPr>
            </w:pPr>
            <w:r w:rsidRPr="00DE27A6">
              <w:rPr>
                <w:rFonts w:ascii="Angsana New" w:hAnsi="Angsana New" w:cs="Angsana New"/>
                <w:sz w:val="28"/>
                <w:szCs w:val="28"/>
                <w:lang w:eastAsia="th-TH"/>
              </w:rPr>
              <w:t>99.99</w:t>
            </w:r>
          </w:p>
        </w:tc>
      </w:tr>
      <w:tr w:rsidR="007E779B" w:rsidRPr="004D74D7" w14:paraId="67414656" w14:textId="77777777" w:rsidTr="000B2044">
        <w:tc>
          <w:tcPr>
            <w:tcW w:w="2673" w:type="dxa"/>
          </w:tcPr>
          <w:p w14:paraId="26BA0875" w14:textId="7FA59B6D" w:rsidR="007E779B" w:rsidRPr="00534509" w:rsidRDefault="00543639" w:rsidP="00534509">
            <w:pPr>
              <w:tabs>
                <w:tab w:val="clear" w:pos="227"/>
              </w:tabs>
              <w:spacing w:line="350" w:lineRule="exact"/>
              <w:ind w:left="309" w:right="-19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43639">
              <w:rPr>
                <w:rFonts w:ascii="Angsana New" w:hAnsi="Angsana New" w:cs="Angsana New"/>
                <w:sz w:val="28"/>
                <w:szCs w:val="28"/>
              </w:rPr>
              <w:t>Limited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34509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(</w:t>
            </w:r>
            <w:r w:rsidR="00A25FB4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4</w:t>
            </w:r>
            <w:r w:rsidRPr="00534509">
              <w:rPr>
                <w:rFonts w:ascii="Angsana New" w:hAnsi="Angsana New" w:cs="Angsana New"/>
                <w:sz w:val="28"/>
                <w:szCs w:val="28"/>
                <w:vertAlign w:val="superscript"/>
              </w:rPr>
              <w:t>)</w:t>
            </w:r>
          </w:p>
        </w:tc>
        <w:tc>
          <w:tcPr>
            <w:tcW w:w="236" w:type="dxa"/>
          </w:tcPr>
          <w:p w14:paraId="49E33D88" w14:textId="77777777" w:rsidR="007E779B" w:rsidRPr="00FD6B09" w:rsidRDefault="007E779B" w:rsidP="000B2044">
            <w:pPr>
              <w:ind w:left="-108"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2302" w:type="dxa"/>
            <w:vAlign w:val="center"/>
          </w:tcPr>
          <w:p w14:paraId="2DBC59C2" w14:textId="77777777" w:rsidR="007E779B" w:rsidRPr="00FD6B09" w:rsidRDefault="007E779B" w:rsidP="000B2044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270" w:type="dxa"/>
            <w:vAlign w:val="center"/>
          </w:tcPr>
          <w:p w14:paraId="2DCC28AA" w14:textId="77777777" w:rsidR="007E779B" w:rsidRPr="00FD6B09" w:rsidRDefault="007E779B" w:rsidP="000B2044">
            <w:pPr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132" w:type="dxa"/>
            <w:vAlign w:val="center"/>
          </w:tcPr>
          <w:p w14:paraId="0C40DCA6" w14:textId="77777777" w:rsidR="007E779B" w:rsidRPr="00FD6B09" w:rsidRDefault="007E779B" w:rsidP="000B2044">
            <w:pPr>
              <w:spacing w:line="350" w:lineRule="exact"/>
              <w:ind w:left="-11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72" w:type="dxa"/>
            <w:vAlign w:val="center"/>
          </w:tcPr>
          <w:p w14:paraId="2F5D8C72" w14:textId="77777777" w:rsidR="007E779B" w:rsidRPr="00FD6B09" w:rsidRDefault="007E779B" w:rsidP="000B204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96" w:type="dxa"/>
            <w:vAlign w:val="center"/>
          </w:tcPr>
          <w:p w14:paraId="32E1B779" w14:textId="77777777" w:rsidR="007E779B" w:rsidRPr="00FD6B09" w:rsidRDefault="007E779B" w:rsidP="000B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  <w:tc>
          <w:tcPr>
            <w:tcW w:w="246" w:type="dxa"/>
            <w:vAlign w:val="center"/>
          </w:tcPr>
          <w:p w14:paraId="1848706E" w14:textId="77777777" w:rsidR="007E779B" w:rsidRPr="00FD6B09" w:rsidRDefault="007E779B" w:rsidP="000B2044">
            <w:pPr>
              <w:tabs>
                <w:tab w:val="decimal" w:pos="481"/>
              </w:tabs>
              <w:ind w:left="-108" w:right="-19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963" w:type="dxa"/>
            <w:vAlign w:val="center"/>
          </w:tcPr>
          <w:p w14:paraId="2E0DECC6" w14:textId="77777777" w:rsidR="007E779B" w:rsidRPr="00FD6B09" w:rsidRDefault="007E779B" w:rsidP="000B20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lang w:eastAsia="th-TH"/>
              </w:rPr>
            </w:pPr>
          </w:p>
        </w:tc>
      </w:tr>
    </w:tbl>
    <w:p w14:paraId="015150E4" w14:textId="77777777" w:rsidR="0056156A" w:rsidRPr="003A4A62" w:rsidRDefault="0056156A" w:rsidP="00EB052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234"/>
        <w:jc w:val="thaiDistribute"/>
        <w:rPr>
          <w:rFonts w:asciiTheme="majorBidi" w:hAnsiTheme="majorBidi" w:cstheme="majorBidi"/>
          <w:sz w:val="20"/>
          <w:szCs w:val="20"/>
        </w:rPr>
      </w:pPr>
    </w:p>
    <w:p w14:paraId="79EB98DD" w14:textId="0CE91C91" w:rsidR="003877EF" w:rsidRPr="00062FCB" w:rsidRDefault="005A4B1D" w:rsidP="00271FEB">
      <w:pPr>
        <w:pStyle w:val="ListParagraph"/>
        <w:numPr>
          <w:ilvl w:val="0"/>
          <w:numId w:val="6"/>
        </w:numPr>
        <w:tabs>
          <w:tab w:val="left" w:pos="720"/>
          <w:tab w:val="left" w:pos="810"/>
          <w:tab w:val="left" w:pos="907"/>
        </w:tabs>
        <w:spacing w:line="240" w:lineRule="atLeast"/>
        <w:ind w:left="540" w:right="-297" w:hanging="9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 w:rsidRPr="005F369E">
        <w:rPr>
          <w:rFonts w:asciiTheme="majorBidi" w:hAnsiTheme="majorBidi" w:cstheme="majorBidi"/>
          <w:color w:val="000000"/>
          <w:sz w:val="30"/>
          <w:szCs w:val="30"/>
          <w:cs/>
        </w:rPr>
        <w:t>เป็นบริษัทย่อยของ</w:t>
      </w:r>
      <w:r w:rsidR="0018217F" w:rsidRPr="005F369E">
        <w:rPr>
          <w:sz w:val="30"/>
          <w:szCs w:val="30"/>
        </w:rPr>
        <w:t xml:space="preserve"> </w:t>
      </w:r>
      <w:r w:rsidR="0018217F" w:rsidRPr="005F369E">
        <w:rPr>
          <w:rFonts w:asciiTheme="majorBidi" w:hAnsiTheme="majorBidi" w:cstheme="majorBidi"/>
          <w:sz w:val="30"/>
          <w:szCs w:val="30"/>
        </w:rPr>
        <w:t xml:space="preserve">C.P. </w:t>
      </w:r>
      <w:r w:rsidR="00057AEF" w:rsidRPr="00057AEF">
        <w:rPr>
          <w:rFonts w:asciiTheme="majorBidi" w:hAnsiTheme="majorBidi" w:cstheme="majorBidi"/>
          <w:sz w:val="30"/>
          <w:szCs w:val="30"/>
        </w:rPr>
        <w:t>Vietnam Corporation</w:t>
      </w:r>
    </w:p>
    <w:p w14:paraId="6093BBEA" w14:textId="0F6C4E3A" w:rsidR="006343F6" w:rsidRPr="006343F6" w:rsidRDefault="002965F9" w:rsidP="00496AB7">
      <w:pPr>
        <w:pStyle w:val="ListParagraph"/>
        <w:numPr>
          <w:ilvl w:val="0"/>
          <w:numId w:val="6"/>
        </w:numPr>
        <w:tabs>
          <w:tab w:val="left" w:pos="720"/>
          <w:tab w:val="left" w:pos="810"/>
          <w:tab w:val="left" w:pos="907"/>
        </w:tabs>
        <w:spacing w:line="240" w:lineRule="atLeast"/>
        <w:ind w:left="540" w:right="-297" w:hanging="9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 w:rsidRPr="002965F9">
        <w:rPr>
          <w:rFonts w:asciiTheme="majorBidi" w:hAnsiTheme="majorBidi" w:cs="Angsana New" w:hint="cs"/>
          <w:sz w:val="30"/>
          <w:szCs w:val="30"/>
          <w:cs/>
        </w:rPr>
        <w:t>เป็นบริษัทย่อยของบริษัท</w:t>
      </w:r>
      <w:r w:rsidRPr="002965F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965F9">
        <w:rPr>
          <w:rFonts w:asciiTheme="majorBidi" w:hAnsiTheme="majorBidi" w:cs="Angsana New" w:hint="cs"/>
          <w:sz w:val="30"/>
          <w:szCs w:val="30"/>
          <w:cs/>
        </w:rPr>
        <w:t>ซีพีเอฟ</w:t>
      </w:r>
      <w:r w:rsidRPr="002965F9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2965F9">
        <w:rPr>
          <w:rFonts w:asciiTheme="majorBidi" w:hAnsiTheme="majorBidi" w:cs="Angsana New" w:hint="cs"/>
          <w:sz w:val="30"/>
          <w:szCs w:val="30"/>
          <w:cs/>
        </w:rPr>
        <w:t>ประเทศไทย</w:t>
      </w:r>
      <w:r w:rsidRPr="002965F9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2965F9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2965F9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2965F9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Pr="002965F9">
        <w:rPr>
          <w:rFonts w:asciiTheme="majorBidi" w:hAnsiTheme="majorBidi" w:cs="Angsana New"/>
          <w:sz w:val="30"/>
          <w:szCs w:val="30"/>
          <w:cs/>
        </w:rPr>
        <w:t>)</w:t>
      </w:r>
    </w:p>
    <w:p w14:paraId="473CAA69" w14:textId="36DC4B73" w:rsidR="008A248D" w:rsidRPr="008A248D" w:rsidRDefault="008A248D" w:rsidP="008A248D">
      <w:pPr>
        <w:pStyle w:val="ListParagraph"/>
        <w:numPr>
          <w:ilvl w:val="0"/>
          <w:numId w:val="6"/>
        </w:numPr>
        <w:tabs>
          <w:tab w:val="left" w:pos="720"/>
          <w:tab w:val="left" w:pos="810"/>
          <w:tab w:val="left" w:pos="907"/>
        </w:tabs>
        <w:spacing w:line="240" w:lineRule="atLeast"/>
        <w:ind w:left="540" w:right="-297" w:hanging="9"/>
        <w:contextualSpacing/>
        <w:jc w:val="thaiDistribute"/>
        <w:rPr>
          <w:rFonts w:asciiTheme="majorBidi" w:hAnsiTheme="majorBidi" w:cs="Angsana New"/>
          <w:sz w:val="30"/>
          <w:szCs w:val="30"/>
        </w:rPr>
      </w:pPr>
      <w:r w:rsidRPr="005F369E">
        <w:rPr>
          <w:rFonts w:asciiTheme="majorBidi" w:hAnsiTheme="majorBidi" w:cstheme="majorBidi"/>
          <w:color w:val="000000"/>
          <w:sz w:val="30"/>
          <w:szCs w:val="30"/>
          <w:cs/>
        </w:rPr>
        <w:t>เป็นบริษัทย่อยของ</w:t>
      </w:r>
      <w:r w:rsidR="00E6477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บริษัท ซี.พี. เมอร์แชนไดซิ่ง </w:t>
      </w:r>
      <w:r w:rsidR="00ED1A59">
        <w:rPr>
          <w:rFonts w:asciiTheme="majorBidi" w:hAnsiTheme="majorBidi" w:cstheme="majorBidi" w:hint="cs"/>
          <w:color w:val="000000"/>
          <w:sz w:val="30"/>
          <w:szCs w:val="30"/>
          <w:cs/>
        </w:rPr>
        <w:t>จำกัด</w:t>
      </w:r>
    </w:p>
    <w:p w14:paraId="4E390E7D" w14:textId="2930D51D" w:rsidR="00487152" w:rsidRPr="000E61A8" w:rsidRDefault="00DE27A6" w:rsidP="000E61A8">
      <w:pPr>
        <w:pStyle w:val="ListParagraph"/>
        <w:numPr>
          <w:ilvl w:val="0"/>
          <w:numId w:val="6"/>
        </w:numPr>
        <w:tabs>
          <w:tab w:val="left" w:pos="720"/>
          <w:tab w:val="left" w:pos="810"/>
          <w:tab w:val="left" w:pos="907"/>
        </w:tabs>
        <w:spacing w:line="240" w:lineRule="atLeast"/>
        <w:ind w:left="540" w:right="-297" w:hanging="9"/>
        <w:contextualSpacing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5F369E">
        <w:rPr>
          <w:rFonts w:asciiTheme="majorBidi" w:hAnsiTheme="majorBidi" w:cstheme="majorBidi"/>
          <w:color w:val="000000"/>
          <w:sz w:val="30"/>
          <w:szCs w:val="30"/>
          <w:cs/>
        </w:rPr>
        <w:t>เป็นบริษัทย่อยของ</w:t>
      </w:r>
      <w:r w:rsidRPr="005F369E">
        <w:rPr>
          <w:sz w:val="30"/>
          <w:szCs w:val="30"/>
        </w:rPr>
        <w:t xml:space="preserve"> </w:t>
      </w:r>
      <w:r w:rsidR="00B57856" w:rsidRPr="00B57856">
        <w:rPr>
          <w:rFonts w:asciiTheme="majorBidi" w:hAnsiTheme="majorBidi" w:cstheme="majorBidi"/>
          <w:sz w:val="30"/>
          <w:szCs w:val="30"/>
        </w:rPr>
        <w:t>CPF Europe S.A.</w:t>
      </w:r>
    </w:p>
    <w:p w14:paraId="62B65C65" w14:textId="77777777" w:rsidR="006361DE" w:rsidRPr="00794ACC" w:rsidRDefault="006361DE" w:rsidP="00062FCB">
      <w:pPr>
        <w:pStyle w:val="BodyText2"/>
        <w:ind w:left="540" w:right="63" w:firstLine="0"/>
        <w:jc w:val="thaiDistribute"/>
        <w:rPr>
          <w:rFonts w:asciiTheme="majorBidi" w:hAnsiTheme="majorBidi" w:cstheme="majorBidi"/>
          <w:b/>
          <w:bCs/>
        </w:rPr>
      </w:pPr>
    </w:p>
    <w:p w14:paraId="1997565E" w14:textId="77777777" w:rsidR="00C47881" w:rsidRDefault="00C478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3B58DE26" w14:textId="71DC5639" w:rsidR="00C65657" w:rsidRDefault="00062FCB" w:rsidP="00062FCB">
      <w:pPr>
        <w:pStyle w:val="BodyText2"/>
        <w:ind w:left="540" w:right="63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การซื้อส่วนได้เสียที่ไม่มีอำนาจควบคุม</w:t>
      </w:r>
    </w:p>
    <w:p w14:paraId="3EEED27A" w14:textId="77777777" w:rsidR="00062FCB" w:rsidRPr="00794ACC" w:rsidRDefault="00062FCB" w:rsidP="00062FCB">
      <w:pPr>
        <w:pStyle w:val="BodyText2"/>
        <w:ind w:left="540" w:right="63" w:firstLine="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04A94C61" w14:textId="03DFCA19" w:rsidR="006440DF" w:rsidRPr="006440DF" w:rsidRDefault="00C65657" w:rsidP="006440DF">
      <w:pPr>
        <w:pStyle w:val="BodyText2"/>
        <w:ind w:left="540" w:right="63" w:firstLine="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91252E">
        <w:rPr>
          <w:rFonts w:asciiTheme="majorBidi" w:hAnsiTheme="majorBidi" w:cstheme="majorBidi"/>
          <w:b/>
          <w:bCs/>
          <w:sz w:val="30"/>
          <w:szCs w:val="30"/>
        </w:rPr>
        <w:t>C.P. Pokphand Co., Ltd. (“CPP”)</w:t>
      </w:r>
    </w:p>
    <w:p w14:paraId="0CB729D8" w14:textId="77777777" w:rsidR="00C04D91" w:rsidRPr="00794ACC" w:rsidRDefault="00C04D91" w:rsidP="00C65657">
      <w:pPr>
        <w:pStyle w:val="BodyText2"/>
        <w:ind w:left="540" w:right="63" w:firstLine="0"/>
        <w:jc w:val="thaiDistribute"/>
        <w:rPr>
          <w:rFonts w:asciiTheme="majorBidi" w:hAnsiTheme="majorBidi" w:cstheme="majorBidi"/>
          <w:b/>
          <w:bCs/>
          <w:sz w:val="24"/>
          <w:szCs w:val="24"/>
        </w:rPr>
      </w:pPr>
    </w:p>
    <w:p w14:paraId="56432779" w14:textId="76378F23" w:rsidR="00247A92" w:rsidRDefault="00F60B74" w:rsidP="004432FA">
      <w:pPr>
        <w:pStyle w:val="BodyText2"/>
        <w:ind w:left="540" w:right="-54" w:firstLine="0"/>
        <w:jc w:val="thaiDistribute"/>
        <w:rPr>
          <w:rFonts w:asciiTheme="majorBidi" w:hAnsiTheme="majorBidi" w:cs="Angsana New"/>
          <w:sz w:val="30"/>
          <w:szCs w:val="30"/>
        </w:rPr>
      </w:pPr>
      <w:r w:rsidRPr="005606D6">
        <w:rPr>
          <w:rFonts w:asciiTheme="majorBidi" w:hAnsiTheme="majorBidi" w:cs="Angsana New" w:hint="cs"/>
          <w:sz w:val="30"/>
          <w:szCs w:val="30"/>
          <w:cs/>
        </w:rPr>
        <w:t xml:space="preserve">ตามที่ผู้ถือหุ้นของ </w:t>
      </w:r>
      <w:r w:rsidRPr="005606D6">
        <w:rPr>
          <w:rFonts w:asciiTheme="majorBidi" w:hAnsiTheme="majorBidi" w:cs="Angsana New"/>
          <w:sz w:val="30"/>
          <w:szCs w:val="30"/>
        </w:rPr>
        <w:t xml:space="preserve">CPP </w:t>
      </w:r>
      <w:r w:rsidRPr="005606D6">
        <w:rPr>
          <w:rFonts w:asciiTheme="majorBidi" w:hAnsiTheme="majorBidi" w:cs="Angsana New" w:hint="cs"/>
          <w:sz w:val="30"/>
          <w:szCs w:val="30"/>
          <w:cs/>
        </w:rPr>
        <w:t>ได้</w:t>
      </w:r>
      <w:r w:rsidR="00761B34" w:rsidRPr="005606D6">
        <w:rPr>
          <w:rFonts w:asciiTheme="majorBidi" w:hAnsiTheme="majorBidi" w:cs="Angsana New" w:hint="cs"/>
          <w:sz w:val="30"/>
          <w:szCs w:val="30"/>
          <w:cs/>
        </w:rPr>
        <w:t>มีมติอนุมัติให้นำหุ้นสามัญของ</w:t>
      </w:r>
      <w:r w:rsidR="00761B34" w:rsidRPr="005606D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61B34" w:rsidRPr="005606D6">
        <w:rPr>
          <w:rFonts w:asciiTheme="majorBidi" w:hAnsiTheme="majorBidi" w:cstheme="majorBidi"/>
          <w:sz w:val="30"/>
          <w:szCs w:val="30"/>
        </w:rPr>
        <w:t xml:space="preserve">CPP </w:t>
      </w:r>
      <w:r w:rsidR="00761B34" w:rsidRPr="005606D6">
        <w:rPr>
          <w:rFonts w:asciiTheme="majorBidi" w:hAnsiTheme="majorBidi" w:cs="Angsana New" w:hint="cs"/>
          <w:sz w:val="30"/>
          <w:szCs w:val="30"/>
          <w:cs/>
        </w:rPr>
        <w:t>ออกจากการเป็นหลักทรัพย์จดทะเบียนในตลาดหลักทรัพย์ฮ่องกง</w:t>
      </w:r>
      <w:r w:rsidR="00EF2C64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247A92" w:rsidRPr="00C226F8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="00247A92"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25</w:t>
      </w:r>
      <w:r w:rsidR="00247A92"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47A92" w:rsidRPr="00C226F8">
        <w:rPr>
          <w:rFonts w:asciiTheme="majorBidi" w:hAnsiTheme="majorBidi" w:cs="Angsana New" w:hint="cs"/>
          <w:sz w:val="30"/>
          <w:szCs w:val="30"/>
          <w:cs/>
        </w:rPr>
        <w:t>มกราคม</w:t>
      </w:r>
      <w:r w:rsidR="00247A92"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2565</w:t>
      </w:r>
      <w:r w:rsidR="00247A92"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47A92" w:rsidRPr="00C226F8">
        <w:rPr>
          <w:rFonts w:asciiTheme="majorBidi" w:hAnsiTheme="majorBidi" w:cstheme="majorBidi"/>
          <w:sz w:val="30"/>
          <w:szCs w:val="30"/>
        </w:rPr>
        <w:t xml:space="preserve">CPF Investment Limited (“CPFI”) </w:t>
      </w:r>
      <w:r w:rsidR="00247A92" w:rsidRPr="00C226F8">
        <w:rPr>
          <w:rFonts w:asciiTheme="majorBidi" w:hAnsiTheme="majorBidi" w:cs="Angsana New" w:hint="cs"/>
          <w:sz w:val="30"/>
          <w:szCs w:val="30"/>
          <w:cs/>
        </w:rPr>
        <w:t>ซึ่งเป็นบริษัทย่อยที่บริษัทถือหุ้นทางตรงในสัดส่วนร้อย</w:t>
      </w:r>
      <w:r w:rsidR="00247A92" w:rsidRPr="005606D6">
        <w:rPr>
          <w:rFonts w:asciiTheme="majorBidi" w:hAnsiTheme="majorBidi" w:cs="Angsana New" w:hint="cs"/>
          <w:sz w:val="30"/>
          <w:szCs w:val="30"/>
          <w:cs/>
        </w:rPr>
        <w:t>ละ</w:t>
      </w:r>
      <w:r w:rsidR="00247A92" w:rsidRPr="005606D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100</w:t>
      </w:r>
      <w:r w:rsidR="00247A92" w:rsidRPr="005606D6">
        <w:rPr>
          <w:rFonts w:asciiTheme="majorBidi" w:hAnsiTheme="majorBidi" w:cs="Angsana New"/>
          <w:sz w:val="30"/>
          <w:szCs w:val="30"/>
        </w:rPr>
        <w:t>.</w:t>
      </w:r>
      <w:r w:rsidR="00EF4D90">
        <w:rPr>
          <w:rFonts w:asciiTheme="majorBidi" w:hAnsiTheme="majorBidi" w:cs="Angsana New"/>
          <w:sz w:val="30"/>
          <w:szCs w:val="30"/>
        </w:rPr>
        <w:t>00</w:t>
      </w:r>
      <w:r w:rsidR="00247A92" w:rsidRPr="005606D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47A92" w:rsidRPr="005606D6">
        <w:rPr>
          <w:rFonts w:asciiTheme="majorBidi" w:hAnsiTheme="majorBidi" w:cs="Angsana New" w:hint="cs"/>
          <w:sz w:val="30"/>
          <w:szCs w:val="30"/>
          <w:cs/>
        </w:rPr>
        <w:t>ได้ชำระราคาหุ้นสามัญของ</w:t>
      </w:r>
      <w:r w:rsidR="00247A92" w:rsidRPr="005606D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47A92" w:rsidRPr="005606D6">
        <w:rPr>
          <w:rFonts w:asciiTheme="majorBidi" w:hAnsiTheme="majorBidi" w:cstheme="majorBidi"/>
          <w:sz w:val="30"/>
          <w:szCs w:val="30"/>
        </w:rPr>
        <w:t xml:space="preserve">CPP </w:t>
      </w:r>
      <w:r w:rsidR="00247A92" w:rsidRPr="005606D6">
        <w:rPr>
          <w:rFonts w:asciiTheme="majorBidi" w:hAnsiTheme="majorBidi" w:cs="Angsana New" w:hint="cs"/>
          <w:sz w:val="30"/>
          <w:szCs w:val="30"/>
          <w:cs/>
        </w:rPr>
        <w:t>ที่</w:t>
      </w:r>
      <w:r w:rsidR="0007057C" w:rsidRPr="005606D6">
        <w:rPr>
          <w:rFonts w:asciiTheme="majorBidi" w:hAnsiTheme="majorBidi" w:cs="Angsana New" w:hint="cs"/>
          <w:sz w:val="30"/>
          <w:szCs w:val="30"/>
          <w:cs/>
        </w:rPr>
        <w:t>ถูกยกเลิก</w:t>
      </w:r>
      <w:r w:rsidR="00247A92" w:rsidRPr="00C226F8">
        <w:rPr>
          <w:rFonts w:asciiTheme="majorBidi" w:hAnsiTheme="majorBidi" w:cs="Angsana New" w:hint="cs"/>
          <w:sz w:val="30"/>
          <w:szCs w:val="30"/>
          <w:cs/>
        </w:rPr>
        <w:t>จำนวน</w:t>
      </w:r>
      <w:r w:rsidR="00247A92"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6</w:t>
      </w:r>
      <w:r w:rsidR="00247A92" w:rsidRPr="00C226F8">
        <w:rPr>
          <w:rFonts w:asciiTheme="majorBidi" w:hAnsiTheme="majorBidi" w:cstheme="majorBidi"/>
          <w:sz w:val="30"/>
          <w:szCs w:val="30"/>
        </w:rPr>
        <w:t>,</w:t>
      </w:r>
      <w:r w:rsidR="00AB2614" w:rsidRPr="00AB2614">
        <w:rPr>
          <w:rFonts w:asciiTheme="majorBidi" w:hAnsiTheme="majorBidi" w:cs="Angsana New"/>
          <w:sz w:val="30"/>
          <w:szCs w:val="30"/>
        </w:rPr>
        <w:t>079</w:t>
      </w:r>
      <w:r w:rsidR="00247A92" w:rsidRPr="00C226F8">
        <w:rPr>
          <w:rFonts w:asciiTheme="majorBidi" w:hAnsiTheme="majorBidi" w:cstheme="majorBidi"/>
          <w:sz w:val="30"/>
          <w:szCs w:val="30"/>
        </w:rPr>
        <w:t>,</w:t>
      </w:r>
      <w:r w:rsidR="005E6EC5" w:rsidRPr="005E6EC5">
        <w:rPr>
          <w:rFonts w:asciiTheme="majorBidi" w:hAnsiTheme="majorBidi" w:cs="Angsana New"/>
          <w:sz w:val="30"/>
          <w:szCs w:val="30"/>
        </w:rPr>
        <w:t>3</w:t>
      </w:r>
      <w:r w:rsidR="00AB2614" w:rsidRPr="00AB2614">
        <w:rPr>
          <w:rFonts w:asciiTheme="majorBidi" w:hAnsiTheme="majorBidi" w:cs="Angsana New"/>
          <w:sz w:val="30"/>
          <w:szCs w:val="30"/>
        </w:rPr>
        <w:t>56</w:t>
      </w:r>
      <w:r w:rsidR="00247A92" w:rsidRPr="00C226F8">
        <w:rPr>
          <w:rFonts w:asciiTheme="majorBidi" w:hAnsiTheme="majorBidi" w:cstheme="majorBidi"/>
          <w:sz w:val="30"/>
          <w:szCs w:val="30"/>
        </w:rPr>
        <w:t>,</w:t>
      </w:r>
      <w:r w:rsidR="00AB2614" w:rsidRPr="00AB2614">
        <w:rPr>
          <w:rFonts w:asciiTheme="majorBidi" w:hAnsiTheme="majorBidi" w:cs="Angsana New"/>
          <w:sz w:val="30"/>
          <w:szCs w:val="30"/>
        </w:rPr>
        <w:t>827</w:t>
      </w:r>
      <w:r w:rsidR="00247A92"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47A92" w:rsidRPr="00C226F8">
        <w:rPr>
          <w:rFonts w:asciiTheme="majorBidi" w:hAnsiTheme="majorBidi" w:cs="Angsana New" w:hint="cs"/>
          <w:sz w:val="30"/>
          <w:szCs w:val="30"/>
          <w:cs/>
        </w:rPr>
        <w:t>หุ้น</w:t>
      </w:r>
      <w:r w:rsidR="00247A92"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47A92" w:rsidRPr="00C226F8">
        <w:rPr>
          <w:rFonts w:asciiTheme="majorBidi" w:hAnsiTheme="majorBidi" w:cs="Angsana New" w:hint="cs"/>
          <w:sz w:val="30"/>
          <w:szCs w:val="30"/>
          <w:cs/>
        </w:rPr>
        <w:t>เป็นสัดส่วนร้อยละ</w:t>
      </w:r>
      <w:r w:rsidR="00247A92"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25</w:t>
      </w:r>
      <w:r w:rsidR="00247A92">
        <w:rPr>
          <w:rFonts w:asciiTheme="majorBidi" w:hAnsiTheme="majorBidi" w:cs="Angsana New"/>
          <w:sz w:val="30"/>
          <w:szCs w:val="30"/>
        </w:rPr>
        <w:t>.</w:t>
      </w:r>
      <w:r w:rsidR="00AB2614" w:rsidRPr="00AB2614">
        <w:rPr>
          <w:rFonts w:asciiTheme="majorBidi" w:hAnsiTheme="majorBidi" w:cs="Angsana New"/>
          <w:sz w:val="30"/>
          <w:szCs w:val="30"/>
        </w:rPr>
        <w:t>26</w:t>
      </w:r>
      <w:r w:rsidR="00247A92"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47A92" w:rsidRPr="00C226F8">
        <w:rPr>
          <w:rFonts w:asciiTheme="majorBidi" w:hAnsiTheme="majorBidi" w:cs="Angsana New" w:hint="cs"/>
          <w:sz w:val="30"/>
          <w:szCs w:val="30"/>
          <w:cs/>
        </w:rPr>
        <w:t>จำนวนเงิน</w:t>
      </w:r>
      <w:r w:rsidR="00247A92"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6</w:t>
      </w:r>
      <w:r w:rsidR="00247A92" w:rsidRPr="00C226F8">
        <w:rPr>
          <w:rFonts w:asciiTheme="majorBidi" w:hAnsiTheme="majorBidi" w:cstheme="majorBidi"/>
          <w:sz w:val="30"/>
          <w:szCs w:val="30"/>
        </w:rPr>
        <w:t>,</w:t>
      </w:r>
      <w:r w:rsidR="00AB2614" w:rsidRPr="00AB2614">
        <w:rPr>
          <w:rFonts w:asciiTheme="majorBidi" w:hAnsiTheme="majorBidi" w:cs="Angsana New"/>
          <w:sz w:val="30"/>
          <w:szCs w:val="30"/>
        </w:rPr>
        <w:t>99</w:t>
      </w:r>
      <w:r w:rsidR="007922F5">
        <w:rPr>
          <w:rFonts w:asciiTheme="majorBidi" w:hAnsiTheme="majorBidi" w:cs="Angsana New"/>
          <w:sz w:val="30"/>
          <w:szCs w:val="30"/>
        </w:rPr>
        <w:t>2</w:t>
      </w:r>
      <w:r w:rsidR="00247A92"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47A92" w:rsidRPr="00C226F8">
        <w:rPr>
          <w:rFonts w:asciiTheme="majorBidi" w:hAnsiTheme="majorBidi" w:cs="Angsana New" w:hint="cs"/>
          <w:sz w:val="30"/>
          <w:szCs w:val="30"/>
          <w:cs/>
        </w:rPr>
        <w:t>ล้านดอลลาร์ฮ่องกง</w:t>
      </w:r>
      <w:r w:rsidR="00247A92"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47A92" w:rsidRPr="00C226F8">
        <w:rPr>
          <w:rFonts w:asciiTheme="majorBidi" w:hAnsiTheme="majorBidi" w:cs="Angsana New" w:hint="cs"/>
          <w:sz w:val="30"/>
          <w:szCs w:val="30"/>
          <w:cs/>
        </w:rPr>
        <w:t>หรือเทียบเท่าประมาณ</w:t>
      </w:r>
      <w:r w:rsidR="00247A92"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29</w:t>
      </w:r>
      <w:r w:rsidR="00247A92" w:rsidRPr="00C226F8">
        <w:rPr>
          <w:rFonts w:asciiTheme="majorBidi" w:hAnsiTheme="majorBidi" w:cstheme="majorBidi"/>
          <w:sz w:val="30"/>
          <w:szCs w:val="30"/>
        </w:rPr>
        <w:t>,</w:t>
      </w:r>
      <w:r w:rsidR="00AB2614" w:rsidRPr="00AB2614">
        <w:rPr>
          <w:rFonts w:asciiTheme="majorBidi" w:hAnsiTheme="majorBidi" w:cs="Angsana New"/>
          <w:sz w:val="30"/>
          <w:szCs w:val="30"/>
        </w:rPr>
        <w:t>7</w:t>
      </w:r>
      <w:r w:rsidR="00FB0FB8">
        <w:rPr>
          <w:rFonts w:asciiTheme="majorBidi" w:hAnsiTheme="majorBidi" w:cs="Angsana New"/>
          <w:sz w:val="30"/>
          <w:szCs w:val="30"/>
        </w:rPr>
        <w:t>8</w:t>
      </w:r>
      <w:r w:rsidR="00AB2614" w:rsidRPr="00AB2614">
        <w:rPr>
          <w:rFonts w:asciiTheme="majorBidi" w:hAnsiTheme="majorBidi" w:cs="Angsana New"/>
          <w:sz w:val="30"/>
          <w:szCs w:val="30"/>
        </w:rPr>
        <w:t>9</w:t>
      </w:r>
      <w:r w:rsidR="00247A92"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47A92" w:rsidRPr="00C226F8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247A92"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47A92" w:rsidRPr="00C226F8">
        <w:rPr>
          <w:rFonts w:asciiTheme="majorBidi" w:hAnsiTheme="majorBidi" w:cs="Angsana New" w:hint="cs"/>
          <w:sz w:val="30"/>
          <w:szCs w:val="30"/>
          <w:cs/>
        </w:rPr>
        <w:t>โดยจ่ายจากกระแสเงินสดภายในและกู้ยืมจากสถาบันการเงิน</w:t>
      </w:r>
      <w:r w:rsidR="00247A92"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47A92" w:rsidRPr="00C226F8">
        <w:rPr>
          <w:rFonts w:asciiTheme="majorBidi" w:hAnsiTheme="majorBidi" w:cs="Angsana New" w:hint="cs"/>
          <w:sz w:val="30"/>
          <w:szCs w:val="30"/>
          <w:cs/>
        </w:rPr>
        <w:t>ทำให้กลุ่มบริษัทมีสัดส่วนความเป็นเจ้าของใน</w:t>
      </w:r>
      <w:r w:rsidR="00247A92"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47A92" w:rsidRPr="00C226F8">
        <w:rPr>
          <w:rFonts w:asciiTheme="majorBidi" w:hAnsiTheme="majorBidi" w:cstheme="majorBidi"/>
          <w:sz w:val="30"/>
          <w:szCs w:val="30"/>
        </w:rPr>
        <w:t xml:space="preserve">CPP </w:t>
      </w:r>
      <w:r w:rsidR="00247A92" w:rsidRPr="00C226F8">
        <w:rPr>
          <w:rFonts w:asciiTheme="majorBidi" w:hAnsiTheme="majorBidi" w:cs="Angsana New" w:hint="cs"/>
          <w:sz w:val="30"/>
          <w:szCs w:val="30"/>
          <w:cs/>
        </w:rPr>
        <w:t>เพิ่มขึ้นจากร้อยละ</w:t>
      </w:r>
      <w:r w:rsidR="00247A92"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52</w:t>
      </w:r>
      <w:r w:rsidR="00247A92" w:rsidRPr="00C226F8">
        <w:rPr>
          <w:rFonts w:asciiTheme="majorBidi" w:hAnsiTheme="majorBidi" w:cs="Angsana New"/>
          <w:sz w:val="30"/>
          <w:szCs w:val="30"/>
          <w:cs/>
        </w:rPr>
        <w:t>.</w:t>
      </w:r>
      <w:r w:rsidR="00AB2614" w:rsidRPr="00AB2614">
        <w:rPr>
          <w:rFonts w:asciiTheme="majorBidi" w:hAnsiTheme="majorBidi" w:cs="Angsana New"/>
          <w:sz w:val="30"/>
          <w:szCs w:val="30"/>
        </w:rPr>
        <w:t>25</w:t>
      </w:r>
      <w:r w:rsidR="00247A92"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47A92" w:rsidRPr="00C226F8">
        <w:rPr>
          <w:rFonts w:asciiTheme="majorBidi" w:hAnsiTheme="majorBidi" w:cs="Angsana New" w:hint="cs"/>
          <w:sz w:val="30"/>
          <w:szCs w:val="30"/>
          <w:cs/>
        </w:rPr>
        <w:t>เป็นร้อยละ</w:t>
      </w:r>
      <w:r w:rsidR="00247A92" w:rsidRPr="00C226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76</w:t>
      </w:r>
      <w:r w:rsidR="00247A92" w:rsidRPr="00C226F8">
        <w:rPr>
          <w:rFonts w:asciiTheme="majorBidi" w:hAnsiTheme="majorBidi" w:cs="Angsana New"/>
          <w:sz w:val="30"/>
          <w:szCs w:val="30"/>
          <w:cs/>
        </w:rPr>
        <w:t>.</w:t>
      </w:r>
      <w:r w:rsidR="00AB2614" w:rsidRPr="00AB2614">
        <w:rPr>
          <w:rFonts w:asciiTheme="majorBidi" w:hAnsiTheme="majorBidi" w:cs="Angsana New"/>
          <w:sz w:val="30"/>
          <w:szCs w:val="30"/>
        </w:rPr>
        <w:t>24</w:t>
      </w:r>
    </w:p>
    <w:p w14:paraId="08602B19" w14:textId="77777777" w:rsidR="00C47881" w:rsidRDefault="00C47881" w:rsidP="004432FA">
      <w:pPr>
        <w:pStyle w:val="BodyText2"/>
        <w:ind w:left="540" w:right="-54" w:firstLine="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0"/>
        <w:gridCol w:w="270"/>
        <w:gridCol w:w="1620"/>
      </w:tblGrid>
      <w:tr w:rsidR="00C65657" w:rsidRPr="007726E2" w14:paraId="4AFC675E" w14:textId="77777777" w:rsidTr="00100A46">
        <w:trPr>
          <w:tblHeader/>
        </w:trPr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71612" w14:textId="77777777" w:rsidR="00C65657" w:rsidRPr="007726E2" w:rsidRDefault="00C65657" w:rsidP="00100A46">
            <w:pPr>
              <w:ind w:firstLine="522"/>
              <w:jc w:val="thaiDistribute"/>
              <w:rPr>
                <w:rFonts w:asciiTheme="majorBidi" w:hAnsiTheme="majorBidi" w:cstheme="majorBidi"/>
                <w:color w:val="0000FF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677A4" w14:textId="77777777" w:rsidR="00C65657" w:rsidRPr="007726E2" w:rsidRDefault="00C65657" w:rsidP="00100A46">
            <w:pPr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68DD3E" w14:textId="77777777" w:rsidR="00C65657" w:rsidRPr="007726E2" w:rsidRDefault="00C65657" w:rsidP="00100A46">
            <w:pPr>
              <w:ind w:left="-108" w:right="-7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26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726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7726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726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7726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65657" w:rsidRPr="007726E2" w14:paraId="6846B51A" w14:textId="77777777" w:rsidTr="00100A46">
        <w:trPr>
          <w:tblHeader/>
        </w:trPr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664CD" w14:textId="77777777" w:rsidR="00C65657" w:rsidRPr="007726E2" w:rsidRDefault="00C65657" w:rsidP="00100A46">
            <w:pPr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5FCA5" w14:textId="77777777" w:rsidR="00C65657" w:rsidRPr="007726E2" w:rsidRDefault="00C65657" w:rsidP="00100A46">
            <w:pPr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9F631" w14:textId="2AF48D84" w:rsidR="00C65657" w:rsidRPr="00950015" w:rsidRDefault="00950015" w:rsidP="007F20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95001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</w:tr>
      <w:tr w:rsidR="00C65657" w:rsidRPr="007726E2" w14:paraId="41B14408" w14:textId="77777777" w:rsidTr="00100A46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E97A9" w14:textId="77777777" w:rsidR="00C65657" w:rsidRPr="007726E2" w:rsidRDefault="00C65657" w:rsidP="00100A46">
            <w:pPr>
              <w:tabs>
                <w:tab w:val="clear" w:pos="454"/>
                <w:tab w:val="clear" w:pos="680"/>
                <w:tab w:val="clear" w:pos="907"/>
                <w:tab w:val="left" w:pos="972"/>
                <w:tab w:val="left" w:pos="1062"/>
                <w:tab w:val="left" w:pos="1710"/>
              </w:tabs>
              <w:ind w:left="795" w:hanging="8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726E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มูลค่าตามบัญชีของส่วนได้เสียที่ไม่มีอำนาจควบคุมที่ได้รับมา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2D19D8" w14:textId="77777777" w:rsidR="00C65657" w:rsidRPr="007726E2" w:rsidRDefault="00C65657" w:rsidP="00100A46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453939" w14:textId="7ECDAE8D" w:rsidR="00C65657" w:rsidRPr="007726E2" w:rsidRDefault="0011449E" w:rsidP="0096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29,129</w:t>
            </w:r>
          </w:p>
        </w:tc>
      </w:tr>
      <w:tr w:rsidR="00C65657" w:rsidRPr="007726E2" w14:paraId="4F87209F" w14:textId="77777777" w:rsidTr="00100A46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8BB85A" w14:textId="77777777" w:rsidR="00C65657" w:rsidRPr="007726E2" w:rsidRDefault="00C65657" w:rsidP="00100A46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726E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สิ่งตอบแทนที่โอนให้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2C3F8B" w14:textId="77777777" w:rsidR="00C65657" w:rsidRPr="007726E2" w:rsidRDefault="00C65657" w:rsidP="00100A46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E9216" w14:textId="488CEFA0" w:rsidR="00C65657" w:rsidRPr="00BA7315" w:rsidRDefault="00C73E25" w:rsidP="0096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29,78</w:t>
            </w:r>
            <w:r w:rsidR="002856AF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</w:t>
            </w:r>
          </w:p>
        </w:tc>
      </w:tr>
      <w:tr w:rsidR="00C65657" w:rsidRPr="007726E2" w14:paraId="0D8646C4" w14:textId="77777777" w:rsidTr="00CC51C4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FB4A4F" w14:textId="77777777" w:rsidR="00C65657" w:rsidRPr="007726E2" w:rsidRDefault="00C65657" w:rsidP="00100A46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7726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การลดลงของส่วนได้เสียที่เป็นของบริษัทใหญ่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E644E" w14:textId="77777777" w:rsidR="00C65657" w:rsidRPr="007726E2" w:rsidRDefault="00C65657" w:rsidP="00100A46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3AF999" w14:textId="09FDFC0D" w:rsidR="00C65657" w:rsidRPr="00AE10D7" w:rsidRDefault="00AF7710" w:rsidP="0096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en-GB"/>
              </w:rPr>
            </w:pPr>
            <w:r w:rsidRPr="00075B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(6</w:t>
            </w:r>
            <w:r w:rsidR="002856AF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60</w:t>
            </w:r>
            <w:r w:rsidRPr="00075B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)</w:t>
            </w:r>
          </w:p>
        </w:tc>
      </w:tr>
    </w:tbl>
    <w:p w14:paraId="1A648314" w14:textId="68EEB65F" w:rsidR="00E11AC0" w:rsidRPr="001A47D9" w:rsidRDefault="00E11AC0" w:rsidP="001A47D9">
      <w:pPr>
        <w:pStyle w:val="BodyText2"/>
        <w:ind w:left="0" w:right="-54" w:firstLine="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0"/>
        <w:gridCol w:w="270"/>
        <w:gridCol w:w="1620"/>
      </w:tblGrid>
      <w:tr w:rsidR="00C65657" w:rsidRPr="007726E2" w14:paraId="3278075B" w14:textId="77777777" w:rsidTr="00100A46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FAFF7" w14:textId="284C83AE" w:rsidR="00C65657" w:rsidRPr="007726E2" w:rsidRDefault="00C65657" w:rsidP="00100A46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7726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การลดลงของส่วนได้เสียที่เป็นของบริษัทใหญ่ประกอบด้วย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E944F" w14:textId="77777777" w:rsidR="00C65657" w:rsidRPr="007726E2" w:rsidRDefault="00C65657" w:rsidP="00100A46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C8505" w14:textId="77777777" w:rsidR="00C65657" w:rsidRPr="007726E2" w:rsidRDefault="00C65657" w:rsidP="0096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  <w:tab w:val="left" w:pos="1710"/>
              </w:tabs>
              <w:ind w:left="72" w:right="-108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</w:tr>
      <w:tr w:rsidR="00C65657" w:rsidRPr="007726E2" w14:paraId="6746B02D" w14:textId="77777777" w:rsidTr="00F80F92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EEF2C" w14:textId="77777777" w:rsidR="00C65657" w:rsidRPr="007726E2" w:rsidRDefault="00C65657" w:rsidP="00100A46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7726E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ส่วนเกินทุนจากการเปลี่ยนแปลงส่วนได้เสียในบริษัทย่อย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A3EE7" w14:textId="77777777" w:rsidR="00C65657" w:rsidRPr="007726E2" w:rsidRDefault="00C65657" w:rsidP="00100A46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7C0E8B" w14:textId="3F9DA46A" w:rsidR="00C65657" w:rsidRPr="000464EA" w:rsidRDefault="00981658" w:rsidP="0096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0464E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(9</w:t>
            </w:r>
            <w:r w:rsidR="00AD4EB4" w:rsidRPr="000464E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  <w:r w:rsidRPr="000464E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8)</w:t>
            </w:r>
          </w:p>
        </w:tc>
      </w:tr>
      <w:tr w:rsidR="00BD568D" w:rsidRPr="007726E2" w14:paraId="28FD559E" w14:textId="77777777" w:rsidTr="00F80F92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3376A0" w14:textId="022571E6" w:rsidR="00BD568D" w:rsidRPr="007726E2" w:rsidRDefault="00BD568D" w:rsidP="00100A46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ผล</w:t>
            </w:r>
            <w:r w:rsidR="00125EB9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ขาดทุนจากการตีราคาสินทรัพย์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5ADA59" w14:textId="77777777" w:rsidR="00BD568D" w:rsidRPr="007726E2" w:rsidRDefault="00BD568D" w:rsidP="00100A46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777CD8" w14:textId="1EC78BC7" w:rsidR="00BD568D" w:rsidRPr="000464EA" w:rsidRDefault="00981658" w:rsidP="0096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64E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(80)</w:t>
            </w:r>
          </w:p>
        </w:tc>
      </w:tr>
      <w:tr w:rsidR="00125EB9" w:rsidRPr="007726E2" w14:paraId="69091853" w14:textId="77777777" w:rsidTr="00F80F92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3C372" w14:textId="1246D69E" w:rsidR="00125EB9" w:rsidRDefault="00680B07" w:rsidP="00100A46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ผลขาดทุนจากการป้องกันความเสี่ยงกระแสเงินสด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DA5CF" w14:textId="77777777" w:rsidR="00125EB9" w:rsidRPr="007726E2" w:rsidRDefault="00125EB9" w:rsidP="00100A46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ED549" w14:textId="684A206A" w:rsidR="00125EB9" w:rsidRPr="000464EA" w:rsidRDefault="00981658" w:rsidP="0096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0464E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(3)</w:t>
            </w:r>
          </w:p>
        </w:tc>
      </w:tr>
      <w:tr w:rsidR="00C65657" w:rsidRPr="007726E2" w14:paraId="38D6E4BA" w14:textId="77777777" w:rsidTr="00765038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1ABB5" w14:textId="77777777" w:rsidR="00C65657" w:rsidRPr="007726E2" w:rsidRDefault="00C65657" w:rsidP="00100A46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7726E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4EDCE" w14:textId="77777777" w:rsidR="00C65657" w:rsidRPr="007726E2" w:rsidRDefault="00C65657" w:rsidP="00100A46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A3FABD" w14:textId="7ECA7B83" w:rsidR="00C65657" w:rsidRPr="000464EA" w:rsidRDefault="00981658" w:rsidP="007275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0464E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401</w:t>
            </w:r>
          </w:p>
        </w:tc>
      </w:tr>
      <w:tr w:rsidR="00C65657" w:rsidRPr="007726E2" w14:paraId="301E2E44" w14:textId="77777777" w:rsidTr="008214E5">
        <w:tc>
          <w:tcPr>
            <w:tcW w:w="72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172A9" w14:textId="77777777" w:rsidR="00C65657" w:rsidRPr="007726E2" w:rsidRDefault="00C65657" w:rsidP="00100A46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7726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6894FC" w14:textId="77777777" w:rsidR="00C65657" w:rsidRPr="007726E2" w:rsidRDefault="00C65657" w:rsidP="00100A46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86E59" w14:textId="7DEE548C" w:rsidR="00C65657" w:rsidRPr="007726E2" w:rsidRDefault="00681100" w:rsidP="009639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(6</w:t>
            </w:r>
            <w:r w:rsidR="00411FE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60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)</w:t>
            </w:r>
          </w:p>
        </w:tc>
      </w:tr>
    </w:tbl>
    <w:p w14:paraId="43D25875" w14:textId="77777777" w:rsidR="00C46398" w:rsidRDefault="0060107B" w:rsidP="0060107B">
      <w:pPr>
        <w:tabs>
          <w:tab w:val="left" w:pos="720"/>
          <w:tab w:val="left" w:pos="810"/>
        </w:tabs>
        <w:ind w:right="245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</w:p>
    <w:p w14:paraId="5401DF5B" w14:textId="7A1317A5" w:rsidR="0060107B" w:rsidRPr="0060107B" w:rsidRDefault="0060107B" w:rsidP="002E4AAF">
      <w:pPr>
        <w:tabs>
          <w:tab w:val="left" w:pos="720"/>
          <w:tab w:val="left" w:pos="810"/>
        </w:tabs>
        <w:ind w:right="245" w:firstLine="567"/>
        <w:contextualSpacing/>
        <w:jc w:val="thaiDistribute"/>
        <w:rPr>
          <w:rFonts w:asciiTheme="majorBidi" w:hAnsiTheme="majorBidi" w:cs="Angsana New"/>
          <w:sz w:val="30"/>
          <w:szCs w:val="30"/>
          <w:cs/>
        </w:rPr>
      </w:pPr>
      <w:r w:rsidRPr="0060107B">
        <w:rPr>
          <w:rFonts w:asciiTheme="majorBidi" w:hAnsiTheme="majorBidi" w:cs="Angsana New"/>
          <w:sz w:val="30"/>
          <w:szCs w:val="30"/>
          <w:cs/>
        </w:rPr>
        <w:t>ทั้งนี้ กลุ่มบริษัทไม่มีรายการขายเงินลงทุนใน</w:t>
      </w:r>
      <w:r w:rsidR="002E4AAF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60107B">
        <w:rPr>
          <w:rFonts w:asciiTheme="majorBidi" w:hAnsiTheme="majorBidi" w:cs="Angsana New"/>
          <w:sz w:val="30"/>
          <w:szCs w:val="30"/>
          <w:cs/>
        </w:rPr>
        <w:t>ย่อยระหว่างงวด</w:t>
      </w:r>
      <w:r w:rsidRPr="0060107B">
        <w:rPr>
          <w:rFonts w:asciiTheme="majorBidi" w:hAnsiTheme="majorBidi" w:cs="Angsana New" w:hint="cs"/>
          <w:sz w:val="30"/>
          <w:szCs w:val="30"/>
          <w:cs/>
        </w:rPr>
        <w:t>หก</w:t>
      </w:r>
      <w:r w:rsidRPr="0060107B">
        <w:rPr>
          <w:rFonts w:asciiTheme="majorBidi" w:hAnsiTheme="majorBidi" w:cs="Angsana New"/>
          <w:sz w:val="30"/>
          <w:szCs w:val="30"/>
          <w:cs/>
        </w:rPr>
        <w:t>เดือนสิ้นสุดวันที่</w:t>
      </w:r>
      <w:r w:rsidRPr="0060107B">
        <w:rPr>
          <w:rFonts w:asciiTheme="majorBidi" w:hAnsiTheme="majorBidi" w:cs="Angsana New"/>
          <w:sz w:val="30"/>
          <w:szCs w:val="30"/>
        </w:rPr>
        <w:t xml:space="preserve"> 30</w:t>
      </w:r>
      <w:r w:rsidRPr="0060107B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0107B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60107B">
        <w:rPr>
          <w:rFonts w:asciiTheme="majorBidi" w:hAnsiTheme="majorBidi" w:cs="Angsana New"/>
          <w:sz w:val="30"/>
          <w:szCs w:val="30"/>
        </w:rPr>
        <w:t xml:space="preserve"> 2565</w:t>
      </w:r>
    </w:p>
    <w:p w14:paraId="10E1EDDB" w14:textId="66E277F4" w:rsidR="00C65657" w:rsidRPr="00F24026" w:rsidRDefault="00C65657" w:rsidP="00F24026">
      <w:pPr>
        <w:tabs>
          <w:tab w:val="left" w:pos="720"/>
          <w:tab w:val="left" w:pos="810"/>
        </w:tabs>
        <w:ind w:right="-29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</w:p>
    <w:p w14:paraId="15DF5612" w14:textId="5F69CAE9" w:rsidR="00576263" w:rsidRPr="00283726" w:rsidRDefault="00576263" w:rsidP="00576263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5</w:t>
      </w:r>
      <w:r w:rsidRPr="00283726">
        <w:rPr>
          <w:rFonts w:asciiTheme="majorBidi" w:hAnsiTheme="majorBidi" w:cstheme="majorBidi"/>
          <w:sz w:val="30"/>
          <w:szCs w:val="30"/>
        </w:rPr>
        <w:tab/>
      </w:r>
      <w:r>
        <w:rPr>
          <w:rFonts w:asciiTheme="majorBidi" w:hAnsiTheme="majorBidi" w:cstheme="majorBidi" w:hint="cs"/>
          <w:sz w:val="30"/>
          <w:szCs w:val="30"/>
          <w:cs/>
        </w:rPr>
        <w:t>อสังหาริมทรัพย์เพื่อการลงทุน</w:t>
      </w:r>
    </w:p>
    <w:p w14:paraId="3B82C145" w14:textId="77777777" w:rsidR="00576263" w:rsidRDefault="00576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23D352E" w14:textId="766C5B24" w:rsidR="00576263" w:rsidRPr="00605EBF" w:rsidRDefault="00576263" w:rsidP="00576263">
      <w:pPr>
        <w:ind w:left="531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605EBF">
        <w:rPr>
          <w:rFonts w:asciiTheme="majorBidi" w:hAnsiTheme="majorBidi" w:cstheme="majorBidi"/>
          <w:sz w:val="30"/>
          <w:szCs w:val="30"/>
          <w:cs/>
        </w:rPr>
        <w:t xml:space="preserve">ในระหว่างงวดหกเดือนสิ้นสุดวันที่ </w:t>
      </w:r>
      <w:r>
        <w:rPr>
          <w:rFonts w:asciiTheme="majorBidi" w:hAnsiTheme="majorBidi" w:cstheme="majorBidi"/>
          <w:sz w:val="30"/>
          <w:szCs w:val="30"/>
        </w:rPr>
        <w:t xml:space="preserve">30 </w:t>
      </w:r>
      <w:r w:rsidRPr="00605EBF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 xml:space="preserve">2565 </w:t>
      </w:r>
      <w:r w:rsidRPr="00605EBF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กลุ่มบริษัทและบริษัทได้มีการประเมินราคา</w:t>
      </w:r>
      <w:r>
        <w:rPr>
          <w:rFonts w:asciiTheme="majorBidi" w:hAnsiTheme="majorBidi" w:cstheme="majorBidi" w:hint="cs"/>
          <w:sz w:val="30"/>
          <w:szCs w:val="30"/>
          <w:cs/>
        </w:rPr>
        <w:t>อสังหาริมทรัพย์เพื่อการลงทุน</w:t>
      </w:r>
      <w:r w:rsidRPr="00605EBF">
        <w:rPr>
          <w:rFonts w:asciiTheme="majorBidi" w:hAnsiTheme="majorBidi" w:cstheme="majorBidi"/>
          <w:sz w:val="30"/>
          <w:szCs w:val="30"/>
          <w:cs/>
        </w:rPr>
        <w:t xml:space="preserve">ใหม่โดยผู้ประเมินราคาอิสระ โดยพิจารณาตามเกณฑ์มูลค่ายุติธรรมด้วยวิธีเปรียบเทียบข้อมูลตลาด </w:t>
      </w:r>
      <w:r w:rsidR="00B768BD">
        <w:rPr>
          <w:rFonts w:asciiTheme="majorBidi" w:hAnsiTheme="majorBidi" w:cstheme="majorBidi"/>
          <w:sz w:val="30"/>
          <w:szCs w:val="30"/>
        </w:rPr>
        <w:br/>
      </w:r>
      <w:r w:rsidRPr="00605EBF">
        <w:rPr>
          <w:rFonts w:asciiTheme="majorBidi" w:hAnsiTheme="majorBidi" w:cstheme="majorBidi"/>
          <w:sz w:val="30"/>
          <w:szCs w:val="30"/>
          <w:cs/>
        </w:rPr>
        <w:t>ทำให้กลุ่มบริษัทและบริษัทรับรู้</w:t>
      </w:r>
      <w:r w:rsidRPr="00482925">
        <w:rPr>
          <w:rFonts w:asciiTheme="majorBidi" w:hAnsiTheme="majorBidi" w:cstheme="majorBidi"/>
          <w:sz w:val="30"/>
          <w:szCs w:val="30"/>
          <w:cs/>
        </w:rPr>
        <w:t>มูลค่า</w:t>
      </w:r>
      <w:r w:rsidRPr="00482925">
        <w:rPr>
          <w:rFonts w:asciiTheme="majorBidi" w:hAnsiTheme="majorBidi" w:cstheme="majorBidi" w:hint="cs"/>
          <w:sz w:val="30"/>
          <w:szCs w:val="30"/>
          <w:cs/>
        </w:rPr>
        <w:t>อสังหาริมทรัพย์เพื่อการลงทุน</w:t>
      </w:r>
      <w:r w:rsidRPr="00482925">
        <w:rPr>
          <w:rFonts w:asciiTheme="majorBidi" w:hAnsiTheme="majorBidi" w:cstheme="majorBidi"/>
          <w:sz w:val="30"/>
          <w:szCs w:val="30"/>
          <w:cs/>
        </w:rPr>
        <w:t>เพิ่มขึ้น</w:t>
      </w:r>
      <w:r w:rsidRPr="00605EBF">
        <w:rPr>
          <w:rFonts w:asciiTheme="majorBidi" w:hAnsiTheme="majorBidi" w:cstheme="majorBidi"/>
          <w:sz w:val="30"/>
          <w:szCs w:val="30"/>
          <w:cs/>
        </w:rPr>
        <w:t xml:space="preserve">ในงบการเงินรวมและงบการเงินเฉพาะกิจการจำนวน </w:t>
      </w:r>
      <w:r w:rsidRPr="00BE04AF">
        <w:rPr>
          <w:rFonts w:asciiTheme="majorBidi" w:hAnsiTheme="majorBidi" w:cstheme="majorBidi"/>
          <w:sz w:val="30"/>
          <w:szCs w:val="30"/>
        </w:rPr>
        <w:t>1</w:t>
      </w:r>
      <w:r w:rsidR="00BE04AF" w:rsidRPr="00BE04AF">
        <w:rPr>
          <w:rFonts w:asciiTheme="majorBidi" w:hAnsiTheme="majorBidi" w:cstheme="majorBidi"/>
          <w:sz w:val="30"/>
          <w:szCs w:val="30"/>
        </w:rPr>
        <w:t>,</w:t>
      </w:r>
      <w:r w:rsidR="0046369A">
        <w:rPr>
          <w:rFonts w:asciiTheme="majorBidi" w:hAnsiTheme="majorBidi" w:cstheme="majorBidi"/>
          <w:sz w:val="30"/>
          <w:szCs w:val="30"/>
        </w:rPr>
        <w:t>430</w:t>
      </w:r>
      <w:r w:rsidRPr="00605EBF">
        <w:rPr>
          <w:rFonts w:asciiTheme="majorBidi" w:hAnsiTheme="majorBidi" w:cstheme="majorBidi"/>
          <w:sz w:val="30"/>
          <w:szCs w:val="30"/>
          <w:cs/>
        </w:rPr>
        <w:t xml:space="preserve"> ล้านบาท </w:t>
      </w:r>
      <w:r w:rsidRPr="00C1258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9677D7">
        <w:rPr>
          <w:rFonts w:asciiTheme="majorBidi" w:hAnsiTheme="majorBidi" w:cstheme="majorBidi"/>
          <w:sz w:val="30"/>
          <w:szCs w:val="30"/>
        </w:rPr>
        <w:t>608</w:t>
      </w:r>
      <w:r w:rsidRPr="00605EBF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 </w:t>
      </w:r>
    </w:p>
    <w:p w14:paraId="7BCE801C" w14:textId="77777777" w:rsidR="00576263" w:rsidRPr="00762954" w:rsidRDefault="00576263" w:rsidP="00576263">
      <w:pPr>
        <w:ind w:left="531"/>
        <w:rPr>
          <w:rFonts w:asciiTheme="majorBidi" w:hAnsiTheme="majorBidi" w:cstheme="majorBidi"/>
          <w:b/>
          <w:bCs/>
          <w:sz w:val="30"/>
          <w:szCs w:val="30"/>
        </w:rPr>
      </w:pPr>
      <w:r w:rsidRPr="0076295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การวัดมูลค่ายุติธรรม</w:t>
      </w:r>
    </w:p>
    <w:p w14:paraId="3C159E38" w14:textId="77777777" w:rsidR="00576263" w:rsidRPr="00C47881" w:rsidRDefault="00576263" w:rsidP="00576263">
      <w:pPr>
        <w:ind w:left="531"/>
        <w:rPr>
          <w:rFonts w:asciiTheme="majorBidi" w:hAnsiTheme="majorBidi" w:cstheme="majorBidi"/>
          <w:sz w:val="30"/>
          <w:szCs w:val="30"/>
        </w:rPr>
      </w:pPr>
    </w:p>
    <w:p w14:paraId="2463A17D" w14:textId="7E20978E" w:rsidR="00576263" w:rsidRPr="00605EBF" w:rsidRDefault="00576263" w:rsidP="00576263">
      <w:pPr>
        <w:ind w:left="531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605EBF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</w:t>
      </w:r>
      <w:r w:rsidR="00D06E2C">
        <w:rPr>
          <w:rFonts w:asciiTheme="majorBidi" w:hAnsiTheme="majorBidi" w:cstheme="majorBidi" w:hint="cs"/>
          <w:sz w:val="30"/>
          <w:szCs w:val="30"/>
          <w:cs/>
        </w:rPr>
        <w:t>อสังหาริมทรัพย์เพื่อการลงทุน</w:t>
      </w:r>
      <w:r w:rsidRPr="00605EBF">
        <w:rPr>
          <w:rFonts w:asciiTheme="majorBidi" w:hAnsiTheme="majorBidi" w:cstheme="majorBidi"/>
          <w:sz w:val="30"/>
          <w:szCs w:val="30"/>
          <w:cs/>
        </w:rPr>
        <w:t xml:space="preserve">ดังกล่าวถูกจัดลำดับชั้นการวัดมูลค่ายุติธรรมอยู่ในระดับที่ </w:t>
      </w:r>
      <w:r w:rsidRPr="00605EBF">
        <w:rPr>
          <w:rFonts w:asciiTheme="majorBidi" w:hAnsiTheme="majorBidi" w:cstheme="majorBidi"/>
          <w:sz w:val="30"/>
          <w:szCs w:val="30"/>
        </w:rPr>
        <w:t>3</w:t>
      </w:r>
      <w:r w:rsidRPr="00605EBF">
        <w:rPr>
          <w:rFonts w:asciiTheme="majorBidi" w:hAnsiTheme="majorBidi" w:cstheme="majorBidi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 </w:t>
      </w:r>
    </w:p>
    <w:p w14:paraId="1D36F567" w14:textId="77777777" w:rsidR="00576263" w:rsidRPr="00C47881" w:rsidRDefault="00576263" w:rsidP="00C47881">
      <w:pPr>
        <w:ind w:left="531"/>
        <w:rPr>
          <w:rFonts w:asciiTheme="majorBidi" w:hAnsiTheme="majorBidi" w:cstheme="majorBidi"/>
          <w:sz w:val="30"/>
          <w:szCs w:val="30"/>
        </w:rPr>
      </w:pPr>
    </w:p>
    <w:p w14:paraId="607144B6" w14:textId="159EC8DC" w:rsidR="00576263" w:rsidRPr="00605EBF" w:rsidRDefault="00576263" w:rsidP="00576263">
      <w:pPr>
        <w:ind w:left="531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605EBF">
        <w:rPr>
          <w:rFonts w:asciiTheme="majorBidi" w:hAnsiTheme="majorBidi" w:cstheme="majorBidi"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</w:t>
      </w:r>
      <w:r w:rsidR="008066A7">
        <w:rPr>
          <w:rFonts w:asciiTheme="majorBidi" w:hAnsiTheme="majorBidi" w:cstheme="majorBidi" w:hint="cs"/>
          <w:sz w:val="30"/>
          <w:szCs w:val="30"/>
          <w:cs/>
        </w:rPr>
        <w:t>อสังหาริมทรัพย์เพื่อการลงทุน</w:t>
      </w:r>
      <w:r w:rsidRPr="00605EBF">
        <w:rPr>
          <w:rFonts w:asciiTheme="majorBidi" w:hAnsiTheme="majorBidi" w:cstheme="majorBidi"/>
          <w:sz w:val="30"/>
          <w:szCs w:val="30"/>
          <w:cs/>
        </w:rPr>
        <w:t>แสดงในตาราง ดังต่อไปนี้</w:t>
      </w:r>
    </w:p>
    <w:p w14:paraId="1C5196B7" w14:textId="77777777" w:rsidR="00576263" w:rsidRPr="00C47881" w:rsidRDefault="00576263" w:rsidP="00576263">
      <w:pPr>
        <w:ind w:left="531"/>
        <w:rPr>
          <w:rFonts w:asciiTheme="majorBidi" w:hAnsiTheme="majorBidi" w:cstheme="majorBidi"/>
          <w:sz w:val="30"/>
          <w:szCs w:val="30"/>
        </w:rPr>
      </w:pPr>
    </w:p>
    <w:tbl>
      <w:tblPr>
        <w:tblW w:w="9108" w:type="dxa"/>
        <w:tblInd w:w="540" w:type="dxa"/>
        <w:tblLook w:val="04A0" w:firstRow="1" w:lastRow="0" w:firstColumn="1" w:lastColumn="0" w:noHBand="0" w:noVBand="1"/>
      </w:tblPr>
      <w:tblGrid>
        <w:gridCol w:w="2520"/>
        <w:gridCol w:w="270"/>
        <w:gridCol w:w="3042"/>
        <w:gridCol w:w="236"/>
        <w:gridCol w:w="3040"/>
      </w:tblGrid>
      <w:tr w:rsidR="00576263" w:rsidRPr="00091A85" w14:paraId="403E7DE1" w14:textId="77777777" w:rsidTr="00D32386"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DF8CA" w14:textId="77777777" w:rsidR="00576263" w:rsidRPr="00091A85" w:rsidRDefault="00576263" w:rsidP="00D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1A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270" w:type="dxa"/>
            <w:shd w:val="clear" w:color="auto" w:fill="auto"/>
          </w:tcPr>
          <w:p w14:paraId="12BE0FF6" w14:textId="77777777" w:rsidR="00576263" w:rsidRPr="00091A85" w:rsidRDefault="00576263" w:rsidP="00D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71B26" w14:textId="77777777" w:rsidR="00576263" w:rsidRPr="00091A85" w:rsidRDefault="00576263" w:rsidP="00D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1A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</w:t>
            </w:r>
            <w:r w:rsidRPr="00091A8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Pr="00091A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091A8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91A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ที่มีนัยสำคัญ</w:t>
            </w:r>
          </w:p>
        </w:tc>
        <w:tc>
          <w:tcPr>
            <w:tcW w:w="236" w:type="dxa"/>
            <w:shd w:val="clear" w:color="auto" w:fill="auto"/>
          </w:tcPr>
          <w:p w14:paraId="14593EEC" w14:textId="77777777" w:rsidR="00576263" w:rsidRPr="00091A85" w:rsidRDefault="00576263" w:rsidP="00D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CFAD77" w14:textId="77777777" w:rsidR="00576263" w:rsidRPr="00091A85" w:rsidRDefault="00576263" w:rsidP="00D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1A8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576263" w:rsidRPr="00CE1916" w14:paraId="66D0DD25" w14:textId="77777777" w:rsidTr="004D1F56">
        <w:trPr>
          <w:trHeight w:hRule="exact" w:val="101"/>
        </w:trPr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</w:tcPr>
          <w:p w14:paraId="386FFDCD" w14:textId="77777777" w:rsidR="00576263" w:rsidRPr="00CE1916" w:rsidRDefault="00576263" w:rsidP="00D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B686BE1" w14:textId="77777777" w:rsidR="00576263" w:rsidRPr="00CE1916" w:rsidRDefault="00576263" w:rsidP="00D32386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042" w:type="dxa"/>
            <w:tcBorders>
              <w:top w:val="single" w:sz="4" w:space="0" w:color="auto"/>
            </w:tcBorders>
            <w:shd w:val="clear" w:color="auto" w:fill="auto"/>
          </w:tcPr>
          <w:p w14:paraId="2FFF5860" w14:textId="77777777" w:rsidR="00576263" w:rsidRPr="00CE1916" w:rsidRDefault="00576263" w:rsidP="00D32386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1EE3935" w14:textId="77777777" w:rsidR="00576263" w:rsidRPr="00CE1916" w:rsidRDefault="00576263" w:rsidP="00D32386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3040" w:type="dxa"/>
            <w:tcBorders>
              <w:top w:val="single" w:sz="4" w:space="0" w:color="auto"/>
            </w:tcBorders>
            <w:shd w:val="clear" w:color="auto" w:fill="auto"/>
          </w:tcPr>
          <w:p w14:paraId="5B159A64" w14:textId="77777777" w:rsidR="00576263" w:rsidRPr="00CE1916" w:rsidRDefault="00576263" w:rsidP="00D32386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</w:tr>
      <w:tr w:rsidR="00576263" w:rsidRPr="00091A85" w14:paraId="2B7569CA" w14:textId="77777777" w:rsidTr="00D32386">
        <w:tc>
          <w:tcPr>
            <w:tcW w:w="2520" w:type="dxa"/>
            <w:shd w:val="clear" w:color="auto" w:fill="auto"/>
          </w:tcPr>
          <w:p w14:paraId="75C0C714" w14:textId="77777777" w:rsidR="00576263" w:rsidRPr="00091A85" w:rsidRDefault="00576263" w:rsidP="00D323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1A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91A8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วิธีเปรียบเทียบข้อมูลตลาด </w:t>
            </w:r>
          </w:p>
        </w:tc>
        <w:tc>
          <w:tcPr>
            <w:tcW w:w="270" w:type="dxa"/>
            <w:shd w:val="clear" w:color="auto" w:fill="auto"/>
          </w:tcPr>
          <w:p w14:paraId="7FA24705" w14:textId="77777777" w:rsidR="00576263" w:rsidRPr="00091A85" w:rsidRDefault="00576263" w:rsidP="00D32386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42" w:type="dxa"/>
            <w:shd w:val="clear" w:color="auto" w:fill="auto"/>
          </w:tcPr>
          <w:p w14:paraId="0F8B754B" w14:textId="77777777" w:rsidR="00576263" w:rsidRPr="00091A85" w:rsidRDefault="00576263" w:rsidP="00D32386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091A8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ราคาเสนอขายและราคาซื้อขายจริงของที่ดินเปรียบเทียบที่คล้ายคลึงกัน ปรับด้วยปัจจัยความต่างอื่นๆ</w:t>
            </w:r>
          </w:p>
        </w:tc>
        <w:tc>
          <w:tcPr>
            <w:tcW w:w="236" w:type="dxa"/>
            <w:shd w:val="clear" w:color="auto" w:fill="auto"/>
          </w:tcPr>
          <w:p w14:paraId="741F7611" w14:textId="77777777" w:rsidR="00576263" w:rsidRPr="00091A85" w:rsidRDefault="00576263" w:rsidP="00D32386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40" w:type="dxa"/>
            <w:shd w:val="clear" w:color="auto" w:fill="auto"/>
          </w:tcPr>
          <w:p w14:paraId="76015060" w14:textId="77777777" w:rsidR="00576263" w:rsidRPr="00091A85" w:rsidRDefault="00576263" w:rsidP="00D32386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1A8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มูลค่ายุติธรรมที่ประมาณการไว้จะเพิ่มขึ้น</w:t>
            </w:r>
            <w:r w:rsidRPr="00091A85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091A8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  <w:r w:rsidRPr="00091A85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091A8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หาก</w:t>
            </w:r>
            <w:r w:rsidRPr="00091A85">
              <w:rPr>
                <w:rFonts w:asciiTheme="majorBidi" w:hAnsiTheme="majorBidi" w:cstheme="majorBidi"/>
                <w:sz w:val="32"/>
                <w:szCs w:val="32"/>
                <w:cs/>
              </w:rPr>
              <w:t>ราคาต่อ</w:t>
            </w:r>
            <w:r w:rsidRPr="00091A85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พื้นที่</w:t>
            </w:r>
            <w:r w:rsidRPr="00091A8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สูงขึ้น</w:t>
            </w:r>
            <w:r w:rsidRPr="00091A85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091A8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  <w:r w:rsidRPr="00091A8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35D95C5A" w14:textId="77777777" w:rsidR="00443A90" w:rsidRPr="00C47881" w:rsidRDefault="00443A90" w:rsidP="00C47881">
      <w:pPr>
        <w:ind w:left="531"/>
        <w:rPr>
          <w:rFonts w:asciiTheme="majorBidi" w:hAnsiTheme="majorBidi" w:cstheme="majorBidi"/>
          <w:sz w:val="30"/>
          <w:szCs w:val="30"/>
        </w:rPr>
      </w:pPr>
    </w:p>
    <w:p w14:paraId="4EF9DBE7" w14:textId="74B20BBE" w:rsidR="00B60FDD" w:rsidRPr="00283726" w:rsidRDefault="00DE2EE1" w:rsidP="006B3365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6</w:t>
      </w:r>
      <w:r w:rsidR="002D33FB" w:rsidRPr="00283726">
        <w:rPr>
          <w:rFonts w:asciiTheme="majorBidi" w:hAnsiTheme="majorBidi" w:cstheme="majorBidi"/>
          <w:sz w:val="30"/>
          <w:szCs w:val="30"/>
        </w:rPr>
        <w:tab/>
      </w:r>
      <w:r w:rsidR="00C142F6" w:rsidRPr="00283726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</w:p>
    <w:p w14:paraId="627606C1" w14:textId="598F3192" w:rsidR="00504229" w:rsidRPr="00C47881" w:rsidRDefault="00504229" w:rsidP="00C47881">
      <w:pPr>
        <w:ind w:left="531"/>
        <w:rPr>
          <w:rFonts w:asciiTheme="majorBidi" w:hAnsiTheme="majorBidi" w:cstheme="majorBidi"/>
          <w:sz w:val="30"/>
          <w:szCs w:val="30"/>
        </w:rPr>
      </w:pP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89"/>
        <w:gridCol w:w="1746"/>
        <w:gridCol w:w="180"/>
        <w:gridCol w:w="2025"/>
      </w:tblGrid>
      <w:tr w:rsidR="00FA3B7C" w:rsidRPr="00291DE4" w14:paraId="2F1225FC" w14:textId="77777777" w:rsidTr="00C47881">
        <w:trPr>
          <w:cantSplit/>
          <w:trHeight w:val="20"/>
          <w:tblHeader/>
        </w:trPr>
        <w:tc>
          <w:tcPr>
            <w:tcW w:w="4950" w:type="dxa"/>
            <w:vAlign w:val="bottom"/>
          </w:tcPr>
          <w:p w14:paraId="2C8EF4DE" w14:textId="77777777" w:rsidR="00FA3B7C" w:rsidRPr="000E61FB" w:rsidRDefault="00FA3B7C" w:rsidP="00FA3B7C">
            <w:pPr>
              <w:pStyle w:val="acctfourfigures"/>
              <w:tabs>
                <w:tab w:val="left" w:pos="720"/>
              </w:tabs>
              <w:spacing w:line="240" w:lineRule="auto"/>
              <w:ind w:left="188" w:hanging="2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189" w:type="dxa"/>
          </w:tcPr>
          <w:p w14:paraId="0354B78D" w14:textId="77777777" w:rsidR="00FA3B7C" w:rsidRPr="0038347A" w:rsidRDefault="00FA3B7C" w:rsidP="00FA3B7C">
            <w:pPr>
              <w:pStyle w:val="acctmergecolhdg"/>
              <w:spacing w:line="240" w:lineRule="auto"/>
              <w:ind w:right="104" w:firstLine="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951" w:type="dxa"/>
            <w:gridSpan w:val="3"/>
          </w:tcPr>
          <w:p w14:paraId="641259F6" w14:textId="77777777" w:rsidR="00FA3B7C" w:rsidRPr="00291DE4" w:rsidRDefault="00FA3B7C" w:rsidP="00185B6B">
            <w:pPr>
              <w:ind w:left="-108" w:right="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3B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FA3B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FA3B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FA3B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FA3B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A3B7C" w:rsidRPr="00291DE4" w14:paraId="26D524B9" w14:textId="77777777" w:rsidTr="00D737E5">
        <w:trPr>
          <w:cantSplit/>
          <w:trHeight w:val="299"/>
          <w:tblHeader/>
        </w:trPr>
        <w:tc>
          <w:tcPr>
            <w:tcW w:w="4950" w:type="dxa"/>
          </w:tcPr>
          <w:p w14:paraId="66480970" w14:textId="77777777" w:rsidR="00FA3B7C" w:rsidRPr="00805C7C" w:rsidRDefault="00FA3B7C" w:rsidP="00FA3B7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89" w:type="dxa"/>
          </w:tcPr>
          <w:p w14:paraId="749F062B" w14:textId="77777777" w:rsidR="00FA3B7C" w:rsidRPr="00805C7C" w:rsidRDefault="00FA3B7C" w:rsidP="00FA3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746" w:type="dxa"/>
            <w:tcBorders>
              <w:bottom w:val="single" w:sz="4" w:space="0" w:color="auto"/>
            </w:tcBorders>
          </w:tcPr>
          <w:p w14:paraId="13BCA2D3" w14:textId="77777777" w:rsidR="00FA3B7C" w:rsidRPr="00805C7C" w:rsidRDefault="00FA3B7C" w:rsidP="00FA3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05C7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46BF2E3A" w14:textId="77777777" w:rsidR="00FA3B7C" w:rsidRPr="00805C7C" w:rsidRDefault="00FA3B7C" w:rsidP="00FA3B7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2025" w:type="dxa"/>
            <w:tcBorders>
              <w:bottom w:val="single" w:sz="4" w:space="0" w:color="auto"/>
            </w:tcBorders>
          </w:tcPr>
          <w:p w14:paraId="2F5D3C0A" w14:textId="77777777" w:rsidR="00FA3B7C" w:rsidRPr="003272E3" w:rsidRDefault="00FA3B7C" w:rsidP="00FA3B7C">
            <w:pPr>
              <w:pStyle w:val="acctmergecolhdg"/>
              <w:spacing w:line="240" w:lineRule="auto"/>
              <w:ind w:left="-102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805C7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821148" w:rsidRPr="00291DE4" w14:paraId="17C32BCC" w14:textId="77777777" w:rsidTr="00D737E5">
        <w:trPr>
          <w:cantSplit/>
          <w:trHeight w:val="420"/>
        </w:trPr>
        <w:tc>
          <w:tcPr>
            <w:tcW w:w="4950" w:type="dxa"/>
          </w:tcPr>
          <w:p w14:paraId="59EEA5EC" w14:textId="014485A5" w:rsidR="00821148" w:rsidRPr="00FB64AF" w:rsidRDefault="00821148" w:rsidP="00821148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64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5E6EC5" w:rsidRPr="005E6EC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Pr="00FB64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Pr="00FB64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FB64A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5</w:t>
            </w:r>
          </w:p>
        </w:tc>
        <w:tc>
          <w:tcPr>
            <w:tcW w:w="189" w:type="dxa"/>
          </w:tcPr>
          <w:p w14:paraId="33602AF9" w14:textId="77777777" w:rsidR="00821148" w:rsidRPr="00805C7C" w:rsidRDefault="00821148" w:rsidP="008211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3951" w:type="dxa"/>
            <w:gridSpan w:val="3"/>
          </w:tcPr>
          <w:p w14:paraId="0B5D5CF0" w14:textId="77777777" w:rsidR="00821148" w:rsidRPr="00805C7C" w:rsidRDefault="00821148" w:rsidP="00821148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821148" w:rsidRPr="00291DE4" w14:paraId="537AEA59" w14:textId="77777777" w:rsidTr="00D737E5">
        <w:trPr>
          <w:cantSplit/>
          <w:trHeight w:val="420"/>
        </w:trPr>
        <w:tc>
          <w:tcPr>
            <w:tcW w:w="4950" w:type="dxa"/>
          </w:tcPr>
          <w:p w14:paraId="3573E4F6" w14:textId="32220AF3" w:rsidR="00821148" w:rsidRPr="00FB64AF" w:rsidRDefault="00821148" w:rsidP="00821148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64AF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89" w:type="dxa"/>
          </w:tcPr>
          <w:p w14:paraId="3A237F85" w14:textId="77777777" w:rsidR="00821148" w:rsidRDefault="00821148" w:rsidP="00821148">
            <w:pPr>
              <w:pStyle w:val="acctfourfigures"/>
              <w:tabs>
                <w:tab w:val="clear" w:pos="765"/>
                <w:tab w:val="decimal" w:pos="1538"/>
              </w:tabs>
              <w:spacing w:line="240" w:lineRule="auto"/>
              <w:ind w:left="-79" w:right="-60" w:firstLine="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46" w:type="dxa"/>
          </w:tcPr>
          <w:p w14:paraId="7EDFD619" w14:textId="5B189834" w:rsidR="00821148" w:rsidRPr="00805C7C" w:rsidRDefault="00487E0D" w:rsidP="0049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9"/>
              </w:tabs>
              <w:ind w:left="-115" w:right="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13,280</w:t>
            </w:r>
          </w:p>
        </w:tc>
        <w:tc>
          <w:tcPr>
            <w:tcW w:w="180" w:type="dxa"/>
          </w:tcPr>
          <w:p w14:paraId="6C25738B" w14:textId="77777777" w:rsidR="00821148" w:rsidRPr="00805C7C" w:rsidRDefault="00821148" w:rsidP="0082114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</w:tcPr>
          <w:p w14:paraId="73CE7C13" w14:textId="5D60C663" w:rsidR="00821148" w:rsidRPr="00C92559" w:rsidRDefault="00F82B6F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161</w:t>
            </w:r>
          </w:p>
        </w:tc>
      </w:tr>
      <w:tr w:rsidR="00560630" w:rsidRPr="00291DE4" w14:paraId="137A0E31" w14:textId="77777777" w:rsidTr="00D737E5">
        <w:trPr>
          <w:cantSplit/>
          <w:trHeight w:val="420"/>
        </w:trPr>
        <w:tc>
          <w:tcPr>
            <w:tcW w:w="4950" w:type="dxa"/>
          </w:tcPr>
          <w:p w14:paraId="1693DCCF" w14:textId="2F6FC220" w:rsidR="00560630" w:rsidRPr="00FB64AF" w:rsidRDefault="00560630" w:rsidP="00821148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60630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สินทรัพย์ได้มาจากการซื้อธุรกิจ</w:t>
            </w:r>
            <w:r w:rsidRPr="00560630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 </w:t>
            </w:r>
            <w:r w:rsidRPr="00761C3E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89" w:type="dxa"/>
          </w:tcPr>
          <w:p w14:paraId="418AA62C" w14:textId="77777777" w:rsidR="00560630" w:rsidRDefault="00560630" w:rsidP="00821148">
            <w:pPr>
              <w:pStyle w:val="acctfourfigures"/>
              <w:tabs>
                <w:tab w:val="clear" w:pos="765"/>
                <w:tab w:val="decimal" w:pos="1538"/>
              </w:tabs>
              <w:spacing w:line="240" w:lineRule="auto"/>
              <w:ind w:left="-79" w:right="-60" w:firstLine="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746" w:type="dxa"/>
          </w:tcPr>
          <w:p w14:paraId="7F15CFEE" w14:textId="5C7706B0" w:rsidR="00560630" w:rsidRDefault="00560630" w:rsidP="00493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9"/>
              </w:tabs>
              <w:ind w:left="-115" w:right="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865115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80" w:type="dxa"/>
          </w:tcPr>
          <w:p w14:paraId="02D6D786" w14:textId="77777777" w:rsidR="00560630" w:rsidRPr="00805C7C" w:rsidRDefault="00560630" w:rsidP="0082114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</w:tcPr>
          <w:p w14:paraId="0716DF1D" w14:textId="35B81C77" w:rsidR="00560630" w:rsidRDefault="00560630" w:rsidP="005606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821148" w:rsidRPr="00291DE4" w14:paraId="50B30890" w14:textId="77777777" w:rsidTr="00D737E5">
        <w:trPr>
          <w:cantSplit/>
          <w:trHeight w:val="420"/>
        </w:trPr>
        <w:tc>
          <w:tcPr>
            <w:tcW w:w="4950" w:type="dxa"/>
          </w:tcPr>
          <w:p w14:paraId="01965666" w14:textId="77777777" w:rsidR="00821148" w:rsidRPr="00572CBA" w:rsidRDefault="00821148" w:rsidP="00821148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FB64AF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89" w:type="dxa"/>
          </w:tcPr>
          <w:p w14:paraId="7F7D252C" w14:textId="77777777" w:rsidR="00821148" w:rsidRPr="00114452" w:rsidRDefault="00821148" w:rsidP="00821148">
            <w:pPr>
              <w:pStyle w:val="block"/>
              <w:spacing w:after="0" w:line="240" w:lineRule="auto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46" w:type="dxa"/>
          </w:tcPr>
          <w:p w14:paraId="7F0809EF" w14:textId="0F00342D" w:rsidR="00821148" w:rsidRDefault="00D737E5" w:rsidP="006F22ED">
            <w:pPr>
              <w:pStyle w:val="acctfourfigures"/>
              <w:tabs>
                <w:tab w:val="clear" w:pos="765"/>
                <w:tab w:val="decimal" w:pos="1548"/>
              </w:tabs>
              <w:spacing w:line="240" w:lineRule="auto"/>
              <w:ind w:left="-79" w:right="-81" w:firstLine="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(309)</w:t>
            </w:r>
          </w:p>
        </w:tc>
        <w:tc>
          <w:tcPr>
            <w:tcW w:w="180" w:type="dxa"/>
          </w:tcPr>
          <w:p w14:paraId="7272126D" w14:textId="77777777" w:rsidR="00821148" w:rsidRPr="00805C7C" w:rsidRDefault="00821148" w:rsidP="0082114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</w:tcPr>
          <w:p w14:paraId="1D39E280" w14:textId="6079DD2C" w:rsidR="00821148" w:rsidRDefault="00F82B6F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(86)</w:t>
            </w:r>
          </w:p>
        </w:tc>
      </w:tr>
      <w:tr w:rsidR="00781BA3" w:rsidRPr="00291DE4" w14:paraId="5CCE101B" w14:textId="77777777" w:rsidTr="00D737E5">
        <w:trPr>
          <w:cantSplit/>
          <w:trHeight w:val="420"/>
        </w:trPr>
        <w:tc>
          <w:tcPr>
            <w:tcW w:w="4950" w:type="dxa"/>
          </w:tcPr>
          <w:p w14:paraId="1023238B" w14:textId="56DB9246" w:rsidR="00781BA3" w:rsidRPr="00FB64AF" w:rsidRDefault="00781BA3" w:rsidP="00821148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1BA3">
              <w:rPr>
                <w:rFonts w:asciiTheme="majorBidi" w:hAnsiTheme="majorBidi" w:cs="Angsana New" w:hint="cs"/>
                <w:sz w:val="30"/>
                <w:szCs w:val="30"/>
                <w:cs/>
              </w:rPr>
              <w:t>โอน</w:t>
            </w:r>
            <w:r w:rsidR="00ED1B7D">
              <w:rPr>
                <w:rFonts w:asciiTheme="majorBidi" w:hAnsiTheme="majorBidi" w:cs="Angsana New" w:hint="cs"/>
                <w:sz w:val="30"/>
                <w:szCs w:val="30"/>
                <w:cs/>
              </w:rPr>
              <w:t>จาก</w:t>
            </w:r>
            <w:r w:rsidRPr="00781BA3">
              <w:rPr>
                <w:rFonts w:asciiTheme="majorBidi" w:hAnsiTheme="majorBidi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781BA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781BA3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89" w:type="dxa"/>
          </w:tcPr>
          <w:p w14:paraId="2F174857" w14:textId="77777777" w:rsidR="00781BA3" w:rsidRPr="00114452" w:rsidRDefault="00781BA3" w:rsidP="00821148">
            <w:pPr>
              <w:pStyle w:val="block"/>
              <w:spacing w:after="0" w:line="240" w:lineRule="auto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46" w:type="dxa"/>
          </w:tcPr>
          <w:p w14:paraId="2B3EF7F7" w14:textId="395E008D" w:rsidR="00781BA3" w:rsidRDefault="0050723C" w:rsidP="006F22ED">
            <w:pPr>
              <w:pStyle w:val="acctfourfigures"/>
              <w:tabs>
                <w:tab w:val="clear" w:pos="765"/>
                <w:tab w:val="decimal" w:pos="1548"/>
              </w:tabs>
              <w:spacing w:line="240" w:lineRule="auto"/>
              <w:ind w:left="-79" w:right="-81" w:firstLine="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625</w:t>
            </w:r>
          </w:p>
        </w:tc>
        <w:tc>
          <w:tcPr>
            <w:tcW w:w="180" w:type="dxa"/>
          </w:tcPr>
          <w:p w14:paraId="29BB87B6" w14:textId="77777777" w:rsidR="00781BA3" w:rsidRPr="00805C7C" w:rsidRDefault="00781BA3" w:rsidP="0082114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</w:tcPr>
          <w:p w14:paraId="1A5227D0" w14:textId="4FDD6487" w:rsidR="00781BA3" w:rsidRDefault="002379EF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D54B3B" w:rsidRPr="00291DE4" w14:paraId="11EFA7D4" w14:textId="77777777" w:rsidTr="00D737E5">
        <w:trPr>
          <w:cantSplit/>
          <w:trHeight w:val="420"/>
        </w:trPr>
        <w:tc>
          <w:tcPr>
            <w:tcW w:w="4950" w:type="dxa"/>
          </w:tcPr>
          <w:p w14:paraId="2B2C9BF3" w14:textId="35A460DF" w:rsidR="00D54B3B" w:rsidRPr="00781BA3" w:rsidRDefault="00ED1B7D" w:rsidP="00821148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81BA3">
              <w:rPr>
                <w:rFonts w:asciiTheme="majorBidi" w:hAnsiTheme="majorBidi" w:cs="Angsana New" w:hint="cs"/>
                <w:sz w:val="30"/>
                <w:szCs w:val="30"/>
                <w:cs/>
              </w:rPr>
              <w:t>โอน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ไป</w:t>
            </w:r>
            <w:r w:rsidRPr="00781BA3">
              <w:rPr>
                <w:rFonts w:asciiTheme="majorBidi" w:hAnsiTheme="majorBidi" w:cs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  <w:r w:rsidRPr="00781BA3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- </w:t>
            </w:r>
            <w:r w:rsidRPr="00781BA3">
              <w:rPr>
                <w:rFonts w:asciiTheme="majorBidi" w:hAnsiTheme="majorBidi" w:cs="Angsana New" w:hint="cs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89" w:type="dxa"/>
          </w:tcPr>
          <w:p w14:paraId="69677EBC" w14:textId="77777777" w:rsidR="00D54B3B" w:rsidRPr="00114452" w:rsidRDefault="00D54B3B" w:rsidP="00821148">
            <w:pPr>
              <w:pStyle w:val="block"/>
              <w:spacing w:after="0" w:line="240" w:lineRule="auto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</w:p>
        </w:tc>
        <w:tc>
          <w:tcPr>
            <w:tcW w:w="1746" w:type="dxa"/>
          </w:tcPr>
          <w:p w14:paraId="4275DABF" w14:textId="477349AF" w:rsidR="00D54B3B" w:rsidRDefault="00036158" w:rsidP="006F22ED">
            <w:pPr>
              <w:pStyle w:val="acctfourfigures"/>
              <w:tabs>
                <w:tab w:val="clear" w:pos="765"/>
                <w:tab w:val="decimal" w:pos="1548"/>
              </w:tabs>
              <w:spacing w:line="240" w:lineRule="auto"/>
              <w:ind w:left="-79" w:right="-81" w:firstLine="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(464)</w:t>
            </w:r>
          </w:p>
        </w:tc>
        <w:tc>
          <w:tcPr>
            <w:tcW w:w="180" w:type="dxa"/>
          </w:tcPr>
          <w:p w14:paraId="3E55B32B" w14:textId="77777777" w:rsidR="00D54B3B" w:rsidRPr="00805C7C" w:rsidRDefault="00D54B3B" w:rsidP="0082114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25" w:type="dxa"/>
          </w:tcPr>
          <w:p w14:paraId="78C75408" w14:textId="5FFE86BA" w:rsidR="00D54B3B" w:rsidRDefault="0003615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09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</w:tbl>
    <w:p w14:paraId="181EEF45" w14:textId="77777777" w:rsidR="005935D9" w:rsidRPr="00C47881" w:rsidRDefault="005935D9" w:rsidP="00C47881">
      <w:pPr>
        <w:ind w:left="531"/>
        <w:rPr>
          <w:rFonts w:asciiTheme="majorBidi" w:hAnsiTheme="majorBidi" w:cstheme="majorBidi"/>
          <w:sz w:val="30"/>
          <w:szCs w:val="30"/>
        </w:rPr>
      </w:pPr>
    </w:p>
    <w:p w14:paraId="05A6EEB6" w14:textId="46AD5F33" w:rsidR="00605EBF" w:rsidRPr="00FE3FB1" w:rsidRDefault="00605EBF" w:rsidP="00A90E41">
      <w:pPr>
        <w:ind w:left="531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9C300D">
        <w:rPr>
          <w:rFonts w:asciiTheme="majorBidi" w:hAnsiTheme="majorBidi" w:cstheme="majorBidi"/>
          <w:sz w:val="30"/>
          <w:szCs w:val="30"/>
          <w:cs/>
        </w:rPr>
        <w:t xml:space="preserve">ในระหว่างงวดหกเดือนสิ้นสุดวันที่ </w:t>
      </w:r>
      <w:r w:rsidR="003A4A62">
        <w:rPr>
          <w:rFonts w:asciiTheme="majorBidi" w:hAnsiTheme="majorBidi" w:cstheme="majorBidi"/>
          <w:sz w:val="30"/>
          <w:szCs w:val="30"/>
        </w:rPr>
        <w:t>30</w:t>
      </w:r>
      <w:r w:rsidR="00A90E41" w:rsidRPr="009C300D">
        <w:rPr>
          <w:rFonts w:asciiTheme="majorBidi" w:hAnsiTheme="majorBidi" w:cstheme="majorBidi"/>
          <w:sz w:val="30"/>
          <w:szCs w:val="30"/>
        </w:rPr>
        <w:t xml:space="preserve"> </w:t>
      </w:r>
      <w:r w:rsidRPr="009C300D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A90E41" w:rsidRPr="00FE3FB1">
        <w:rPr>
          <w:rFonts w:asciiTheme="majorBidi" w:hAnsiTheme="majorBidi" w:cstheme="majorBidi"/>
          <w:sz w:val="30"/>
          <w:szCs w:val="30"/>
        </w:rPr>
        <w:t xml:space="preserve">2565 </w:t>
      </w:r>
      <w:r w:rsidRPr="00FE3FB1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กลุ่มบริษัทและบริษัทได้มีการประเมินราคาที่ดินใหม่โดย</w:t>
      </w:r>
      <w:r w:rsidR="003B1B5F" w:rsidRPr="00FE3FB1">
        <w:rPr>
          <w:rFonts w:asciiTheme="majorBidi" w:hAnsiTheme="majorBidi" w:cstheme="majorBidi"/>
          <w:sz w:val="30"/>
          <w:szCs w:val="30"/>
          <w:cs/>
        </w:rPr>
        <w:br/>
      </w:r>
      <w:r w:rsidRPr="00FE3FB1">
        <w:rPr>
          <w:rFonts w:asciiTheme="majorBidi" w:hAnsiTheme="majorBidi" w:cstheme="majorBidi"/>
          <w:sz w:val="30"/>
          <w:szCs w:val="30"/>
          <w:cs/>
        </w:rPr>
        <w:t xml:space="preserve">ผู้ประเมินราคาอิสระ โดยพิจารณาตามเกณฑ์มูลค่ายุติธรรมด้วยวิธีเปรียบเทียบข้อมูลตลาด ทำให้กลุ่มบริษัทและบริษัทรับรู้มูลค่าที่ดินเพิ่มขึ้นในงบการเงินรวมและงบการเงินเฉพาะกิจการจำนวน </w:t>
      </w:r>
      <w:r w:rsidRPr="00FE3FB1">
        <w:rPr>
          <w:rFonts w:asciiTheme="majorBidi" w:hAnsiTheme="majorBidi" w:cstheme="majorBidi"/>
          <w:sz w:val="30"/>
          <w:szCs w:val="30"/>
        </w:rPr>
        <w:t>1</w:t>
      </w:r>
      <w:r w:rsidR="00A06454" w:rsidRPr="00FE3FB1">
        <w:rPr>
          <w:rFonts w:asciiTheme="majorBidi" w:hAnsiTheme="majorBidi" w:cstheme="majorBidi"/>
          <w:sz w:val="30"/>
          <w:szCs w:val="30"/>
        </w:rPr>
        <w:t>4</w:t>
      </w:r>
      <w:r w:rsidRPr="00FE3FB1">
        <w:rPr>
          <w:rFonts w:asciiTheme="majorBidi" w:hAnsiTheme="majorBidi" w:cstheme="majorBidi"/>
          <w:sz w:val="30"/>
          <w:szCs w:val="30"/>
        </w:rPr>
        <w:t>,</w:t>
      </w:r>
      <w:r w:rsidR="00A06454" w:rsidRPr="00FE3FB1">
        <w:rPr>
          <w:rFonts w:asciiTheme="majorBidi" w:hAnsiTheme="majorBidi" w:cstheme="majorBidi"/>
          <w:sz w:val="30"/>
          <w:szCs w:val="30"/>
        </w:rPr>
        <w:t>16</w:t>
      </w:r>
      <w:r w:rsidR="00F76503" w:rsidRPr="00FE3FB1">
        <w:rPr>
          <w:rFonts w:asciiTheme="majorBidi" w:hAnsiTheme="majorBidi" w:cstheme="majorBidi"/>
          <w:sz w:val="30"/>
          <w:szCs w:val="30"/>
        </w:rPr>
        <w:t>2</w:t>
      </w:r>
      <w:r w:rsidRPr="00FE3FB1">
        <w:rPr>
          <w:rFonts w:asciiTheme="majorBidi" w:hAnsiTheme="majorBidi" w:cstheme="majorBidi"/>
          <w:sz w:val="30"/>
          <w:szCs w:val="30"/>
          <w:cs/>
        </w:rPr>
        <w:t xml:space="preserve"> ล้านบาท และ </w:t>
      </w:r>
      <w:r w:rsidR="00033C0B" w:rsidRPr="00FE3FB1">
        <w:rPr>
          <w:rFonts w:asciiTheme="majorBidi" w:hAnsiTheme="majorBidi" w:cstheme="majorBidi"/>
          <w:sz w:val="30"/>
          <w:szCs w:val="30"/>
        </w:rPr>
        <w:br/>
      </w:r>
      <w:r w:rsidRPr="00FE3FB1">
        <w:rPr>
          <w:rFonts w:asciiTheme="majorBidi" w:hAnsiTheme="majorBidi" w:cstheme="majorBidi"/>
          <w:sz w:val="30"/>
          <w:szCs w:val="30"/>
        </w:rPr>
        <w:t>2,</w:t>
      </w:r>
      <w:r w:rsidR="009C300D" w:rsidRPr="00FE3FB1">
        <w:rPr>
          <w:rFonts w:asciiTheme="majorBidi" w:hAnsiTheme="majorBidi" w:cstheme="majorBidi"/>
          <w:sz w:val="30"/>
          <w:szCs w:val="30"/>
        </w:rPr>
        <w:t>793</w:t>
      </w:r>
      <w:r w:rsidRPr="00FE3FB1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 ณ วันที่ </w:t>
      </w:r>
      <w:r w:rsidR="009C300D" w:rsidRPr="00FE3FB1">
        <w:rPr>
          <w:rFonts w:asciiTheme="majorBidi" w:hAnsiTheme="majorBidi" w:cstheme="majorBidi"/>
          <w:sz w:val="30"/>
          <w:szCs w:val="30"/>
        </w:rPr>
        <w:t>30</w:t>
      </w:r>
      <w:r w:rsidRPr="00FE3FB1">
        <w:rPr>
          <w:rFonts w:asciiTheme="majorBidi" w:hAnsiTheme="majorBidi" w:cstheme="majorBidi"/>
          <w:sz w:val="30"/>
          <w:szCs w:val="30"/>
          <w:cs/>
        </w:rPr>
        <w:t xml:space="preserve"> มิถุนายน </w:t>
      </w:r>
      <w:r w:rsidR="009C300D" w:rsidRPr="00FE3FB1">
        <w:rPr>
          <w:rFonts w:asciiTheme="majorBidi" w:hAnsiTheme="majorBidi" w:cstheme="majorBidi"/>
          <w:sz w:val="30"/>
          <w:szCs w:val="30"/>
        </w:rPr>
        <w:t>2565</w:t>
      </w:r>
      <w:r w:rsidRPr="00FE3FB1">
        <w:rPr>
          <w:rFonts w:asciiTheme="majorBidi" w:hAnsiTheme="majorBidi" w:cstheme="majorBidi"/>
          <w:sz w:val="30"/>
          <w:szCs w:val="30"/>
        </w:rPr>
        <w:t xml:space="preserve"> </w:t>
      </w:r>
      <w:r w:rsidRPr="00FE3FB1">
        <w:rPr>
          <w:rFonts w:asciiTheme="majorBidi" w:hAnsiTheme="majorBidi" w:cstheme="majorBidi"/>
          <w:sz w:val="30"/>
          <w:szCs w:val="30"/>
          <w:cs/>
        </w:rPr>
        <w:t xml:space="preserve">มูลค่าที่ดินของกลุ่มบริษัทและบริษัท มีจำนวนเงินรวม </w:t>
      </w:r>
      <w:r w:rsidR="00033C0B" w:rsidRPr="00FE3FB1">
        <w:rPr>
          <w:rFonts w:asciiTheme="majorBidi" w:hAnsiTheme="majorBidi" w:cstheme="majorBidi"/>
          <w:sz w:val="30"/>
          <w:szCs w:val="30"/>
        </w:rPr>
        <w:br/>
      </w:r>
      <w:r w:rsidR="00B768BD" w:rsidRPr="00FE3FB1">
        <w:rPr>
          <w:rFonts w:asciiTheme="majorBidi" w:hAnsiTheme="majorBidi" w:cstheme="majorBidi"/>
          <w:sz w:val="30"/>
          <w:szCs w:val="30"/>
        </w:rPr>
        <w:t>70,228</w:t>
      </w:r>
      <w:r w:rsidRPr="00FE3FB1">
        <w:rPr>
          <w:rFonts w:asciiTheme="majorBidi" w:hAnsiTheme="majorBidi" w:cstheme="majorBidi"/>
          <w:sz w:val="30"/>
          <w:szCs w:val="30"/>
          <w:cs/>
        </w:rPr>
        <w:t xml:space="preserve"> ล้านบาท และ </w:t>
      </w:r>
      <w:r w:rsidR="00E017A1" w:rsidRPr="00FE3FB1">
        <w:rPr>
          <w:rFonts w:asciiTheme="majorBidi" w:hAnsiTheme="majorBidi" w:cstheme="majorBidi"/>
          <w:sz w:val="30"/>
          <w:szCs w:val="30"/>
        </w:rPr>
        <w:t>1</w:t>
      </w:r>
      <w:r w:rsidR="005B248B" w:rsidRPr="00FE3FB1">
        <w:rPr>
          <w:rFonts w:asciiTheme="majorBidi" w:hAnsiTheme="majorBidi" w:cstheme="majorBidi"/>
          <w:sz w:val="30"/>
          <w:szCs w:val="30"/>
        </w:rPr>
        <w:t>2,014</w:t>
      </w:r>
      <w:r w:rsidRPr="00FE3FB1">
        <w:rPr>
          <w:rFonts w:asciiTheme="majorBidi" w:hAnsiTheme="majorBidi" w:cstheme="majorBidi"/>
          <w:sz w:val="30"/>
          <w:szCs w:val="30"/>
          <w:cs/>
        </w:rPr>
        <w:t xml:space="preserve"> ล้านบาท ตามลำดับ </w:t>
      </w:r>
      <w:r w:rsidRPr="00FE3FB1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FE3FB1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FE3FB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FE3FB1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D35729" w:rsidRPr="00FE3FB1">
        <w:rPr>
          <w:rFonts w:asciiTheme="majorBidi" w:hAnsiTheme="majorBidi" w:cstheme="majorBidi"/>
          <w:i/>
          <w:iCs/>
          <w:sz w:val="30"/>
          <w:szCs w:val="30"/>
        </w:rPr>
        <w:t>4</w:t>
      </w:r>
      <w:r w:rsidRPr="00FE3FB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C1327D" w:rsidRPr="00FE3FB1">
        <w:rPr>
          <w:rFonts w:asciiTheme="majorBidi" w:hAnsiTheme="majorBidi" w:cstheme="majorBidi"/>
          <w:i/>
          <w:iCs/>
          <w:sz w:val="30"/>
          <w:szCs w:val="30"/>
        </w:rPr>
        <w:t>5</w:t>
      </w:r>
      <w:r w:rsidR="00DE2B89" w:rsidRPr="00FE3FB1">
        <w:rPr>
          <w:rFonts w:asciiTheme="majorBidi" w:hAnsiTheme="majorBidi" w:cstheme="majorBidi"/>
          <w:i/>
          <w:iCs/>
          <w:sz w:val="30"/>
          <w:szCs w:val="30"/>
        </w:rPr>
        <w:t>3</w:t>
      </w:r>
      <w:r w:rsidRPr="00FE3FB1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DE2B89" w:rsidRPr="00FE3FB1">
        <w:rPr>
          <w:rFonts w:asciiTheme="majorBidi" w:hAnsiTheme="majorBidi" w:cstheme="majorBidi"/>
          <w:i/>
          <w:iCs/>
          <w:sz w:val="30"/>
          <w:szCs w:val="30"/>
        </w:rPr>
        <w:t>820</w:t>
      </w:r>
      <w:r w:rsidRPr="00FE3FB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และ </w:t>
      </w:r>
      <w:r w:rsidR="00365247" w:rsidRPr="00FE3FB1">
        <w:rPr>
          <w:rFonts w:asciiTheme="majorBidi" w:hAnsiTheme="majorBidi" w:cstheme="majorBidi"/>
          <w:i/>
          <w:iCs/>
          <w:sz w:val="30"/>
          <w:szCs w:val="30"/>
        </w:rPr>
        <w:t>9,221</w:t>
      </w:r>
      <w:r w:rsidRPr="00FE3FB1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 ตามลำดับ)</w:t>
      </w:r>
    </w:p>
    <w:p w14:paraId="259FC053" w14:textId="04BC03F2" w:rsidR="00605EBF" w:rsidRPr="00762954" w:rsidRDefault="00605EBF" w:rsidP="00762954">
      <w:pPr>
        <w:ind w:left="531"/>
        <w:rPr>
          <w:rFonts w:asciiTheme="majorBidi" w:hAnsiTheme="majorBidi" w:cstheme="majorBidi"/>
          <w:b/>
          <w:bCs/>
          <w:sz w:val="30"/>
          <w:szCs w:val="30"/>
        </w:rPr>
      </w:pPr>
      <w:r w:rsidRPr="00762954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การวัดมูลค่ายุติธรรม</w:t>
      </w:r>
    </w:p>
    <w:p w14:paraId="7CA2087D" w14:textId="77777777" w:rsidR="00605EBF" w:rsidRPr="00AA6340" w:rsidRDefault="00605EBF" w:rsidP="00762954">
      <w:pPr>
        <w:ind w:left="531"/>
        <w:rPr>
          <w:rFonts w:asciiTheme="majorBidi" w:hAnsiTheme="majorBidi" w:cstheme="majorBidi"/>
          <w:sz w:val="28"/>
          <w:szCs w:val="28"/>
        </w:rPr>
      </w:pPr>
    </w:p>
    <w:p w14:paraId="6F2CA987" w14:textId="77777777" w:rsidR="00605EBF" w:rsidRPr="00605EBF" w:rsidRDefault="00605EBF" w:rsidP="00A90E41">
      <w:pPr>
        <w:ind w:left="531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605EBF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การวัดมูลค่ายุติธรรมของที่ดินดังกล่าวถูกจัดลำดับชั้นการวัดมูลค่ายุติธรรมอยู่ในระดับที่ </w:t>
      </w:r>
      <w:r w:rsidRPr="00605EBF">
        <w:rPr>
          <w:rFonts w:asciiTheme="majorBidi" w:hAnsiTheme="majorBidi" w:cstheme="majorBidi"/>
          <w:sz w:val="30"/>
          <w:szCs w:val="30"/>
        </w:rPr>
        <w:t>3</w:t>
      </w:r>
      <w:r w:rsidRPr="00605EBF">
        <w:rPr>
          <w:rFonts w:asciiTheme="majorBidi" w:hAnsiTheme="majorBidi" w:cstheme="majorBidi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 </w:t>
      </w:r>
    </w:p>
    <w:p w14:paraId="6814F189" w14:textId="77777777" w:rsidR="00AA6340" w:rsidRPr="00AA6340" w:rsidRDefault="00AA6340" w:rsidP="00A90E41">
      <w:pPr>
        <w:ind w:left="531" w:right="-18"/>
        <w:jc w:val="thaiDistribute"/>
        <w:rPr>
          <w:rFonts w:asciiTheme="majorBidi" w:hAnsiTheme="majorBidi" w:cstheme="majorBidi"/>
          <w:sz w:val="28"/>
          <w:szCs w:val="28"/>
        </w:rPr>
      </w:pPr>
    </w:p>
    <w:p w14:paraId="3F8F5953" w14:textId="77C5532E" w:rsidR="00605EBF" w:rsidRPr="00605EBF" w:rsidRDefault="00605EBF" w:rsidP="00A90E41">
      <w:pPr>
        <w:ind w:left="531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605EBF">
        <w:rPr>
          <w:rFonts w:asciiTheme="majorBidi" w:hAnsiTheme="majorBidi" w:cstheme="majorBidi"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ที่ดินแสดงในตาราง ดังต่อไปนี้</w:t>
      </w:r>
    </w:p>
    <w:p w14:paraId="532A7159" w14:textId="77777777" w:rsidR="009F73F3" w:rsidRPr="00AA6340" w:rsidRDefault="009F73F3" w:rsidP="00762954">
      <w:pPr>
        <w:ind w:left="531"/>
        <w:rPr>
          <w:rFonts w:asciiTheme="majorBidi" w:hAnsiTheme="majorBidi" w:cstheme="majorBidi"/>
          <w:sz w:val="22"/>
          <w:szCs w:val="22"/>
        </w:rPr>
      </w:pPr>
    </w:p>
    <w:tbl>
      <w:tblPr>
        <w:tblW w:w="9108" w:type="dxa"/>
        <w:tblInd w:w="540" w:type="dxa"/>
        <w:tblLook w:val="04A0" w:firstRow="1" w:lastRow="0" w:firstColumn="1" w:lastColumn="0" w:noHBand="0" w:noVBand="1"/>
      </w:tblPr>
      <w:tblGrid>
        <w:gridCol w:w="2520"/>
        <w:gridCol w:w="270"/>
        <w:gridCol w:w="3042"/>
        <w:gridCol w:w="236"/>
        <w:gridCol w:w="3040"/>
      </w:tblGrid>
      <w:tr w:rsidR="009F73F3" w:rsidRPr="00091A85" w14:paraId="09D9348F" w14:textId="77777777" w:rsidTr="00CC05E1">
        <w:tc>
          <w:tcPr>
            <w:tcW w:w="25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C6D5EE" w14:textId="77777777" w:rsidR="009F73F3" w:rsidRPr="00091A85" w:rsidRDefault="009F73F3" w:rsidP="001B1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1A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270" w:type="dxa"/>
            <w:shd w:val="clear" w:color="auto" w:fill="auto"/>
          </w:tcPr>
          <w:p w14:paraId="2909E0A8" w14:textId="77777777" w:rsidR="009F73F3" w:rsidRPr="00091A85" w:rsidRDefault="009F73F3" w:rsidP="001B1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C54A9" w14:textId="77777777" w:rsidR="009F73F3" w:rsidRPr="00091A85" w:rsidRDefault="009F73F3" w:rsidP="001B1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91A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</w:t>
            </w:r>
            <w:r w:rsidRPr="00091A8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       </w:t>
            </w:r>
            <w:r w:rsidRPr="00091A8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091A8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091A8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ที่มีนัยสำคัญ</w:t>
            </w:r>
          </w:p>
        </w:tc>
        <w:tc>
          <w:tcPr>
            <w:tcW w:w="236" w:type="dxa"/>
            <w:shd w:val="clear" w:color="auto" w:fill="auto"/>
          </w:tcPr>
          <w:p w14:paraId="3D48CA1C" w14:textId="77777777" w:rsidR="009F73F3" w:rsidRPr="00091A85" w:rsidRDefault="009F73F3" w:rsidP="001B1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E719C" w14:textId="77777777" w:rsidR="009F73F3" w:rsidRPr="00091A85" w:rsidRDefault="009F73F3" w:rsidP="001B1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91A8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9F73F3" w:rsidRPr="00091A85" w14:paraId="13B28CF7" w14:textId="77777777" w:rsidTr="004D1F56">
        <w:trPr>
          <w:trHeight w:hRule="exact" w:val="101"/>
        </w:trPr>
        <w:tc>
          <w:tcPr>
            <w:tcW w:w="2520" w:type="dxa"/>
            <w:tcBorders>
              <w:top w:val="single" w:sz="4" w:space="0" w:color="auto"/>
            </w:tcBorders>
            <w:shd w:val="clear" w:color="auto" w:fill="auto"/>
          </w:tcPr>
          <w:p w14:paraId="6CC1FEFB" w14:textId="77777777" w:rsidR="009F73F3" w:rsidRPr="00091A85" w:rsidRDefault="009F73F3" w:rsidP="001B17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95FC364" w14:textId="77777777" w:rsidR="009F73F3" w:rsidRPr="00091A85" w:rsidRDefault="009F73F3" w:rsidP="001B17FA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042" w:type="dxa"/>
            <w:tcBorders>
              <w:top w:val="single" w:sz="4" w:space="0" w:color="auto"/>
            </w:tcBorders>
            <w:shd w:val="clear" w:color="auto" w:fill="auto"/>
          </w:tcPr>
          <w:p w14:paraId="19D7B5DD" w14:textId="77777777" w:rsidR="009F73F3" w:rsidRPr="00091A85" w:rsidRDefault="009F73F3" w:rsidP="001B17FA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3688D4C" w14:textId="77777777" w:rsidR="009F73F3" w:rsidRPr="00091A85" w:rsidRDefault="009F73F3" w:rsidP="001B17FA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3040" w:type="dxa"/>
            <w:tcBorders>
              <w:top w:val="single" w:sz="4" w:space="0" w:color="auto"/>
            </w:tcBorders>
            <w:shd w:val="clear" w:color="auto" w:fill="auto"/>
          </w:tcPr>
          <w:p w14:paraId="5D013DF3" w14:textId="77777777" w:rsidR="009F73F3" w:rsidRPr="00091A85" w:rsidRDefault="009F73F3" w:rsidP="001B17FA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9F73F3" w:rsidRPr="00091A85" w14:paraId="7EF111D1" w14:textId="77777777" w:rsidTr="00CC05E1">
        <w:tc>
          <w:tcPr>
            <w:tcW w:w="2520" w:type="dxa"/>
            <w:shd w:val="clear" w:color="auto" w:fill="auto"/>
          </w:tcPr>
          <w:p w14:paraId="43D6929B" w14:textId="77777777" w:rsidR="009F73F3" w:rsidRPr="00091A85" w:rsidRDefault="009F73F3" w:rsidP="00296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1A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091A85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วิธีเปรียบเทียบข้อมูลตลาด </w:t>
            </w:r>
          </w:p>
        </w:tc>
        <w:tc>
          <w:tcPr>
            <w:tcW w:w="270" w:type="dxa"/>
            <w:shd w:val="clear" w:color="auto" w:fill="auto"/>
          </w:tcPr>
          <w:p w14:paraId="19C32AF7" w14:textId="77777777" w:rsidR="009F73F3" w:rsidRPr="00091A85" w:rsidRDefault="009F73F3" w:rsidP="001B17FA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42" w:type="dxa"/>
            <w:shd w:val="clear" w:color="auto" w:fill="auto"/>
          </w:tcPr>
          <w:p w14:paraId="6F53F35C" w14:textId="77777777" w:rsidR="009F73F3" w:rsidRPr="00091A85" w:rsidRDefault="009F73F3" w:rsidP="001B17FA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</w:rPr>
            </w:pPr>
            <w:r w:rsidRPr="00091A85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ราคาเสนอขายและราคาซื้อขายจริงของที่ดินเปรียบเทียบที่คล้ายคลึงกัน ปรับด้วยปัจจัยความต่างอื่นๆ</w:t>
            </w:r>
          </w:p>
        </w:tc>
        <w:tc>
          <w:tcPr>
            <w:tcW w:w="236" w:type="dxa"/>
            <w:shd w:val="clear" w:color="auto" w:fill="auto"/>
          </w:tcPr>
          <w:p w14:paraId="02AC0204" w14:textId="77777777" w:rsidR="009F73F3" w:rsidRPr="00091A85" w:rsidRDefault="009F73F3" w:rsidP="001B17FA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40" w:type="dxa"/>
            <w:shd w:val="clear" w:color="auto" w:fill="auto"/>
          </w:tcPr>
          <w:p w14:paraId="1BD61505" w14:textId="77777777" w:rsidR="009F73F3" w:rsidRPr="00091A85" w:rsidRDefault="009F73F3" w:rsidP="001B17FA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1A85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มูลค่ายุติธรรมที่ประมาณการไว้จะเพิ่มขึ้น</w:t>
            </w:r>
            <w:r w:rsidRPr="00091A85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091A8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  <w:r w:rsidRPr="00091A85"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091A85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หาก</w:t>
            </w:r>
            <w:r w:rsidRPr="00091A85">
              <w:rPr>
                <w:rFonts w:asciiTheme="majorBidi" w:hAnsiTheme="majorBidi" w:cstheme="majorBidi"/>
                <w:sz w:val="32"/>
                <w:szCs w:val="32"/>
                <w:cs/>
              </w:rPr>
              <w:t>ราคาต่อ</w:t>
            </w:r>
            <w:r w:rsidRPr="00091A85">
              <w:rPr>
                <w:rFonts w:asciiTheme="majorBidi" w:hAnsiTheme="majorBidi" w:cstheme="majorBidi" w:hint="cs"/>
                <w:sz w:val="32"/>
                <w:szCs w:val="32"/>
                <w:cs/>
              </w:rPr>
              <w:t>พื้นที่</w:t>
            </w:r>
            <w:r w:rsidRPr="00091A85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สูงขึ้น</w:t>
            </w:r>
            <w:r w:rsidRPr="00091A85"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Pr="00091A85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  <w:r w:rsidRPr="00091A85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</w:tbl>
    <w:p w14:paraId="13904218" w14:textId="1ADAAB2D" w:rsidR="00762954" w:rsidRPr="009B5784" w:rsidRDefault="009B5784" w:rsidP="00605EBF">
      <w:pPr>
        <w:rPr>
          <w:rFonts w:cstheme="minorBidi"/>
        </w:rPr>
      </w:pPr>
      <w:r>
        <w:rPr>
          <w:rFonts w:cstheme="minorBidi" w:hint="cs"/>
          <w:cs/>
        </w:rPr>
        <w:t xml:space="preserve">  </w:t>
      </w:r>
    </w:p>
    <w:p w14:paraId="67F3DCC1" w14:textId="7FB40636" w:rsidR="009A38C3" w:rsidRDefault="004B571C" w:rsidP="009A38C3">
      <w:pPr>
        <w:pStyle w:val="Heading8"/>
        <w:ind w:left="540" w:hanging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7</w:t>
      </w:r>
      <w:r w:rsidR="009A38C3" w:rsidRPr="00283726">
        <w:rPr>
          <w:rFonts w:asciiTheme="majorBidi" w:hAnsiTheme="majorBidi" w:cstheme="majorBidi"/>
          <w:sz w:val="30"/>
          <w:szCs w:val="30"/>
        </w:rPr>
        <w:tab/>
      </w:r>
      <w:r w:rsidR="00861CF5" w:rsidRPr="00861CF5">
        <w:rPr>
          <w:rFonts w:asciiTheme="majorBidi" w:hAnsiTheme="majorBidi" w:cs="Angsana New" w:hint="cs"/>
          <w:sz w:val="30"/>
          <w:szCs w:val="30"/>
          <w:cs/>
        </w:rPr>
        <w:t>หนี้สินระยะยาว</w:t>
      </w:r>
    </w:p>
    <w:p w14:paraId="316CB35C" w14:textId="77777777" w:rsidR="000F57AF" w:rsidRPr="00AA6340" w:rsidRDefault="000F57AF" w:rsidP="005A004B">
      <w:pPr>
        <w:rPr>
          <w:rFonts w:asciiTheme="majorBidi" w:hAnsiTheme="majorBidi" w:cstheme="majorBidi"/>
          <w:sz w:val="28"/>
          <w:szCs w:val="28"/>
        </w:rPr>
      </w:pPr>
    </w:p>
    <w:p w14:paraId="4A820AAD" w14:textId="71CC5B15" w:rsidR="000F57AF" w:rsidRPr="000F57AF" w:rsidRDefault="000F57AF" w:rsidP="000F57AF">
      <w:pPr>
        <w:ind w:left="558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F57A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หุ้นกู้</w:t>
      </w:r>
    </w:p>
    <w:p w14:paraId="336FFED7" w14:textId="77777777" w:rsidR="000F57AF" w:rsidRPr="00AA6340" w:rsidRDefault="000F57AF" w:rsidP="005A004B">
      <w:pPr>
        <w:rPr>
          <w:rFonts w:asciiTheme="majorBidi" w:hAnsiTheme="majorBidi" w:cstheme="majorBidi"/>
          <w:sz w:val="28"/>
          <w:szCs w:val="28"/>
        </w:rPr>
      </w:pPr>
    </w:p>
    <w:p w14:paraId="7174C8C8" w14:textId="7FB22AE9" w:rsidR="005A004B" w:rsidRDefault="005A004B" w:rsidP="005A004B">
      <w:pPr>
        <w:pStyle w:val="block"/>
        <w:spacing w:after="0"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5A004B">
        <w:rPr>
          <w:rFonts w:asciiTheme="majorBidi" w:hAnsiTheme="majorBidi" w:cstheme="majorBidi"/>
          <w:sz w:val="30"/>
          <w:szCs w:val="30"/>
          <w:cs/>
          <w:lang w:bidi="th-TH"/>
        </w:rPr>
        <w:t>ในระหว่างงวด</w:t>
      </w: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หก</w:t>
      </w:r>
      <w:r w:rsidRPr="005A004B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เดือนสิ้นสุดวันที่ </w:t>
      </w:r>
      <w:r w:rsidR="006A7956">
        <w:rPr>
          <w:rFonts w:asciiTheme="majorBidi" w:hAnsiTheme="majorBidi" w:cstheme="majorBidi"/>
          <w:sz w:val="30"/>
          <w:szCs w:val="30"/>
          <w:lang w:val="en-US" w:bidi="th-TH"/>
        </w:rPr>
        <w:t>30</w:t>
      </w:r>
      <w:r w:rsidRPr="005A004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6A7956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มิถุนายน </w:t>
      </w:r>
      <w:r w:rsidRPr="005A004B">
        <w:rPr>
          <w:rFonts w:asciiTheme="majorBidi" w:hAnsiTheme="majorBidi" w:cstheme="majorBidi"/>
          <w:sz w:val="30"/>
          <w:szCs w:val="30"/>
          <w:lang w:val="en-US" w:bidi="th-TH"/>
        </w:rPr>
        <w:t>256</w:t>
      </w:r>
      <w:r w:rsidR="001D49AB">
        <w:rPr>
          <w:rFonts w:asciiTheme="majorBidi" w:hAnsiTheme="majorBidi" w:cstheme="majorBidi"/>
          <w:sz w:val="30"/>
          <w:szCs w:val="30"/>
          <w:lang w:val="en-US" w:bidi="th-TH"/>
        </w:rPr>
        <w:t>5</w:t>
      </w:r>
      <w:r w:rsidRPr="005A004B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5A004B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บริษัทย่อยแห่งหนึ่งได้ออกหุ้นกู้ประเภทไม่ด้อยสิทธิและ</w:t>
      </w:r>
      <w:r w:rsidR="00570A23">
        <w:rPr>
          <w:rFonts w:asciiTheme="majorBidi" w:hAnsiTheme="majorBidi" w:cstheme="majorBidi"/>
          <w:sz w:val="30"/>
          <w:szCs w:val="30"/>
          <w:lang w:val="en-US" w:bidi="th-TH"/>
        </w:rPr>
        <w:br/>
      </w:r>
      <w:r w:rsidRPr="005A004B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ไม่มีหลักประกัน ดังนี้ </w:t>
      </w:r>
    </w:p>
    <w:p w14:paraId="6C6330FC" w14:textId="77777777" w:rsidR="002076CB" w:rsidRPr="00AA6340" w:rsidRDefault="002076CB" w:rsidP="005A004B">
      <w:pPr>
        <w:pStyle w:val="block"/>
        <w:spacing w:after="0" w:line="240" w:lineRule="auto"/>
        <w:ind w:left="540" w:right="-27"/>
        <w:jc w:val="thaiDistribute"/>
        <w:rPr>
          <w:rFonts w:asciiTheme="majorBidi" w:hAnsiTheme="majorBidi" w:cstheme="majorBidi"/>
          <w:sz w:val="24"/>
          <w:szCs w:val="24"/>
          <w:lang w:val="en-US" w:bidi="th-TH"/>
        </w:rPr>
      </w:pPr>
    </w:p>
    <w:tbl>
      <w:tblPr>
        <w:tblW w:w="917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528"/>
        <w:gridCol w:w="269"/>
        <w:gridCol w:w="1529"/>
        <w:gridCol w:w="270"/>
        <w:gridCol w:w="1349"/>
        <w:gridCol w:w="270"/>
        <w:gridCol w:w="2080"/>
        <w:gridCol w:w="7"/>
        <w:gridCol w:w="243"/>
        <w:gridCol w:w="1627"/>
        <w:gridCol w:w="6"/>
      </w:tblGrid>
      <w:tr w:rsidR="00110AB2" w14:paraId="63C6F5D8" w14:textId="77777777" w:rsidTr="006E63AD">
        <w:trPr>
          <w:trHeight w:hRule="exact" w:val="428"/>
        </w:trPr>
        <w:tc>
          <w:tcPr>
            <w:tcW w:w="1528" w:type="dxa"/>
          </w:tcPr>
          <w:p w14:paraId="7F2A1BB9" w14:textId="77777777" w:rsidR="00A90E41" w:rsidRDefault="00A90E41">
            <w:pPr>
              <w:pStyle w:val="a0"/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269" w:type="dxa"/>
          </w:tcPr>
          <w:p w14:paraId="0D768D35" w14:textId="77777777" w:rsidR="00A90E41" w:rsidRDefault="00A90E41">
            <w:pPr>
              <w:tabs>
                <w:tab w:val="clear" w:pos="227"/>
                <w:tab w:val="clear" w:pos="454"/>
                <w:tab w:val="clear" w:pos="680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529" w:type="dxa"/>
            <w:hideMark/>
          </w:tcPr>
          <w:p w14:paraId="1813ED9E" w14:textId="77777777" w:rsidR="00A90E41" w:rsidRDefault="00A90E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4F8F8530" w14:textId="77777777" w:rsidR="00A90E41" w:rsidRDefault="00A90E41">
            <w:pPr>
              <w:tabs>
                <w:tab w:val="clear" w:pos="227"/>
                <w:tab w:val="clear" w:pos="454"/>
                <w:tab w:val="clear" w:pos="680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1349" w:type="dxa"/>
            <w:hideMark/>
          </w:tcPr>
          <w:p w14:paraId="4FF56485" w14:textId="77777777" w:rsidR="00A90E41" w:rsidRDefault="00A90E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270" w:type="dxa"/>
          </w:tcPr>
          <w:p w14:paraId="141E133E" w14:textId="77777777" w:rsidR="00A90E41" w:rsidRDefault="00A90E41">
            <w:pPr>
              <w:tabs>
                <w:tab w:val="clear" w:pos="227"/>
                <w:tab w:val="clear" w:pos="454"/>
                <w:tab w:val="clear" w:pos="680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2087" w:type="dxa"/>
            <w:gridSpan w:val="2"/>
            <w:hideMark/>
          </w:tcPr>
          <w:p w14:paraId="60D4EB97" w14:textId="472B2C0E" w:rsidR="00A90E41" w:rsidRDefault="00A90E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635EF74A" w14:textId="77777777" w:rsidR="00A90E41" w:rsidRDefault="00A90E41">
            <w:pPr>
              <w:tabs>
                <w:tab w:val="clear" w:pos="227"/>
                <w:tab w:val="clear" w:pos="454"/>
                <w:tab w:val="clear" w:pos="680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1633" w:type="dxa"/>
            <w:gridSpan w:val="2"/>
            <w:hideMark/>
          </w:tcPr>
          <w:p w14:paraId="3D904C2B" w14:textId="77777777" w:rsidR="00A90E41" w:rsidRDefault="00A90E41" w:rsidP="007F5A4F">
            <w:pPr>
              <w:tabs>
                <w:tab w:val="clear" w:pos="227"/>
                <w:tab w:val="clear" w:pos="454"/>
                <w:tab w:val="clear" w:pos="680"/>
                <w:tab w:val="left" w:pos="720"/>
                <w:tab w:val="left" w:pos="1259"/>
              </w:tabs>
              <w:spacing w:line="240" w:lineRule="auto"/>
              <w:ind w:left="193" w:hanging="323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(หน่วย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</w:rPr>
              <w:t xml:space="preserve">: 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033C0B" w14:paraId="55EE243F" w14:textId="77777777" w:rsidTr="006E63AD">
        <w:trPr>
          <w:trHeight w:hRule="exact" w:val="428"/>
        </w:trPr>
        <w:tc>
          <w:tcPr>
            <w:tcW w:w="152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2D252B5" w14:textId="77777777" w:rsidR="00A90E41" w:rsidRDefault="00A90E41">
            <w:pPr>
              <w:pStyle w:val="a0"/>
              <w:tabs>
                <w:tab w:val="left" w:pos="720"/>
              </w:tabs>
              <w:jc w:val="center"/>
              <w:rPr>
                <w:rFonts w:asciiTheme="majorBidi" w:hAnsiTheme="majorBidi" w:cstheme="majorBidi"/>
                <w:b/>
              </w:rPr>
            </w:pPr>
            <w:r>
              <w:rPr>
                <w:rFonts w:asciiTheme="majorBidi" w:hAnsiTheme="majorBidi" w:cstheme="majorBidi" w:hint="cs"/>
                <w:b/>
                <w:cs/>
              </w:rPr>
              <w:t>หุ้นกู้</w:t>
            </w:r>
          </w:p>
        </w:tc>
        <w:tc>
          <w:tcPr>
            <w:tcW w:w="269" w:type="dxa"/>
          </w:tcPr>
          <w:p w14:paraId="39BBD188" w14:textId="77777777" w:rsidR="00A90E41" w:rsidRDefault="00A90E41">
            <w:pPr>
              <w:tabs>
                <w:tab w:val="clear" w:pos="227"/>
                <w:tab w:val="clear" w:pos="454"/>
                <w:tab w:val="clear" w:pos="680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56217D5" w14:textId="77777777" w:rsidR="00A90E41" w:rsidRDefault="00A90E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70" w:type="dxa"/>
          </w:tcPr>
          <w:p w14:paraId="4F3946E1" w14:textId="77777777" w:rsidR="00A90E41" w:rsidRDefault="00A90E41">
            <w:pPr>
              <w:tabs>
                <w:tab w:val="clear" w:pos="227"/>
                <w:tab w:val="clear" w:pos="454"/>
                <w:tab w:val="clear" w:pos="680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61135B" w14:textId="77777777" w:rsidR="00A90E41" w:rsidRDefault="00A90E41">
            <w:pPr>
              <w:tabs>
                <w:tab w:val="clear" w:pos="227"/>
                <w:tab w:val="clear" w:pos="454"/>
                <w:tab w:val="clear" w:pos="680"/>
                <w:tab w:val="decimal" w:pos="424"/>
                <w:tab w:val="decimal" w:pos="854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270" w:type="dxa"/>
          </w:tcPr>
          <w:p w14:paraId="1E30804C" w14:textId="77777777" w:rsidR="00A90E41" w:rsidRDefault="00A90E41">
            <w:pPr>
              <w:tabs>
                <w:tab w:val="clear" w:pos="227"/>
                <w:tab w:val="clear" w:pos="454"/>
                <w:tab w:val="clear" w:pos="680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208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5B6AF36" w14:textId="2A4228FD" w:rsidR="00A90E41" w:rsidRDefault="001505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ครบกำหนด</w:t>
            </w:r>
            <w:r w:rsidR="00A90E41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ไถ่ถอน</w:t>
            </w:r>
          </w:p>
        </w:tc>
        <w:tc>
          <w:tcPr>
            <w:tcW w:w="243" w:type="dxa"/>
          </w:tcPr>
          <w:p w14:paraId="0C6C8F06" w14:textId="77777777" w:rsidR="00A90E41" w:rsidRDefault="00A90E41">
            <w:pPr>
              <w:tabs>
                <w:tab w:val="clear" w:pos="227"/>
                <w:tab w:val="clear" w:pos="454"/>
                <w:tab w:val="clear" w:pos="680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lang w:val="th-TH"/>
              </w:rPr>
            </w:pPr>
          </w:p>
        </w:tc>
        <w:tc>
          <w:tcPr>
            <w:tcW w:w="16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BB79BF1" w14:textId="77777777" w:rsidR="00A90E41" w:rsidRDefault="00A90E41">
            <w:pPr>
              <w:tabs>
                <w:tab w:val="clear" w:pos="227"/>
                <w:tab w:val="clear" w:pos="454"/>
                <w:tab w:val="decimal" w:pos="524"/>
              </w:tabs>
              <w:spacing w:line="240" w:lineRule="auto"/>
              <w:ind w:left="-130" w:right="-11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</w:tr>
      <w:tr w:rsidR="00A90E41" w14:paraId="56A0B3C4" w14:textId="77777777" w:rsidTr="006E63AD">
        <w:trPr>
          <w:gridAfter w:val="1"/>
          <w:wAfter w:w="6" w:type="dxa"/>
          <w:trHeight w:hRule="exact" w:val="439"/>
        </w:trPr>
        <w:tc>
          <w:tcPr>
            <w:tcW w:w="7295" w:type="dxa"/>
            <w:gridSpan w:val="7"/>
            <w:hideMark/>
          </w:tcPr>
          <w:p w14:paraId="2BF15B21" w14:textId="30DE2C98" w:rsidR="00A90E41" w:rsidRDefault="00A90E41">
            <w:pPr>
              <w:tabs>
                <w:tab w:val="clear" w:pos="227"/>
                <w:tab w:val="clear" w:pos="454"/>
                <w:tab w:val="clear" w:pos="680"/>
                <w:tab w:val="decimal" w:pos="779"/>
              </w:tabs>
              <w:spacing w:line="240" w:lineRule="auto"/>
              <w:ind w:left="-2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 xml:space="preserve">บริษัท ซีพีเอฟ (ประเทศไทย) จำกัด (มหาชน) </w:t>
            </w:r>
            <w:r w:rsidR="00380B96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(“</w:t>
            </w:r>
            <w:r w:rsidR="00380B96" w:rsidRPr="00380B96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CPFTH</w:t>
            </w:r>
            <w:r w:rsidR="00380B96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”)</w:t>
            </w:r>
          </w:p>
        </w:tc>
        <w:tc>
          <w:tcPr>
            <w:tcW w:w="250" w:type="dxa"/>
            <w:gridSpan w:val="2"/>
          </w:tcPr>
          <w:p w14:paraId="6541DD73" w14:textId="77777777" w:rsidR="00A90E41" w:rsidRDefault="00A90E41">
            <w:pPr>
              <w:tabs>
                <w:tab w:val="clear" w:pos="227"/>
                <w:tab w:val="clear" w:pos="454"/>
                <w:tab w:val="clear" w:pos="680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D9642A" w14:textId="77777777" w:rsidR="00A90E41" w:rsidRPr="00EA18E9" w:rsidRDefault="00A90E41">
            <w:pPr>
              <w:tabs>
                <w:tab w:val="clear" w:pos="227"/>
                <w:tab w:val="clear" w:pos="454"/>
                <w:tab w:val="decimal" w:pos="524"/>
              </w:tabs>
              <w:spacing w:line="240" w:lineRule="auto"/>
              <w:ind w:left="-130" w:right="-11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110AB2" w14:paraId="3C497C26" w14:textId="77777777" w:rsidTr="006E63AD">
        <w:trPr>
          <w:trHeight w:hRule="exact" w:val="439"/>
        </w:trPr>
        <w:tc>
          <w:tcPr>
            <w:tcW w:w="1528" w:type="dxa"/>
            <w:hideMark/>
          </w:tcPr>
          <w:p w14:paraId="6E1D40DD" w14:textId="29F8216C" w:rsidR="00A90E41" w:rsidRDefault="00A90E41" w:rsidP="00D840B4">
            <w:pPr>
              <w:pStyle w:val="a0"/>
              <w:tabs>
                <w:tab w:val="left" w:pos="720"/>
              </w:tabs>
              <w:ind w:left="-16"/>
              <w:rPr>
                <w:rFonts w:asciiTheme="majorBidi" w:hAnsiTheme="majorBidi" w:cs="Angsana New"/>
              </w:rPr>
            </w:pPr>
            <w:r>
              <w:rPr>
                <w:rFonts w:asciiTheme="majorBidi" w:hAnsiTheme="majorBidi" w:cs="Angsana New"/>
                <w:lang w:val="en-US"/>
              </w:rPr>
              <w:t>1</w:t>
            </w:r>
            <w:r>
              <w:rPr>
                <w:rFonts w:asciiTheme="majorBidi" w:hAnsiTheme="majorBidi" w:cs="Angsana New" w:hint="cs"/>
                <w:cs/>
              </w:rPr>
              <w:t>/</w:t>
            </w:r>
            <w:r>
              <w:rPr>
                <w:rFonts w:asciiTheme="majorBidi" w:hAnsiTheme="majorBidi" w:cs="Angsana New" w:hint="cs"/>
                <w:cs/>
                <w:lang w:val="en-US"/>
              </w:rPr>
              <w:t>256</w:t>
            </w:r>
            <w:r>
              <w:rPr>
                <w:rFonts w:asciiTheme="majorBidi" w:hAnsiTheme="majorBidi" w:cs="Angsana New"/>
                <w:lang w:val="en-US"/>
              </w:rPr>
              <w:t>5</w:t>
            </w:r>
          </w:p>
        </w:tc>
        <w:tc>
          <w:tcPr>
            <w:tcW w:w="269" w:type="dxa"/>
          </w:tcPr>
          <w:p w14:paraId="734E563E" w14:textId="77777777" w:rsidR="00A90E41" w:rsidRDefault="00A90E41">
            <w:pPr>
              <w:tabs>
                <w:tab w:val="clear" w:pos="227"/>
                <w:tab w:val="clear" w:pos="454"/>
                <w:tab w:val="clear" w:pos="680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9" w:type="dxa"/>
            <w:hideMark/>
          </w:tcPr>
          <w:p w14:paraId="1F4F8163" w14:textId="75C1A4AA" w:rsidR="00A90E41" w:rsidRDefault="00A90E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.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0 - 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.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482365FE" w14:textId="77777777" w:rsidR="00A90E41" w:rsidRDefault="00A90E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49" w:type="dxa"/>
            <w:hideMark/>
          </w:tcPr>
          <w:p w14:paraId="110C8F80" w14:textId="7717AC76" w:rsidR="00A90E41" w:rsidRDefault="00A90E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  <w:r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 - 1</w:t>
            </w:r>
            <w:r>
              <w:rPr>
                <w:rFonts w:ascii="Angsana New" w:eastAsia="Times New Roman" w:hAnsi="Angsana New" w:cs="Angsana New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9E9ED41" w14:textId="77777777" w:rsidR="00A90E41" w:rsidRDefault="00A90E4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30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2087" w:type="dxa"/>
            <w:gridSpan w:val="2"/>
            <w:hideMark/>
          </w:tcPr>
          <w:p w14:paraId="0E3FA298" w14:textId="0DAAC5A4" w:rsidR="00A90E41" w:rsidRDefault="00A90E41" w:rsidP="0077370D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720"/>
                <w:tab w:val="left" w:pos="1271"/>
              </w:tabs>
              <w:spacing w:line="240" w:lineRule="auto"/>
              <w:ind w:left="-79" w:right="-115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C786C">
              <w:rPr>
                <w:rFonts w:ascii="Angsana New" w:eastAsia="Times New Roman" w:hAnsi="Angsana New" w:cs="Angsana New" w:hint="cs"/>
                <w:sz w:val="30"/>
                <w:szCs w:val="30"/>
              </w:rPr>
              <w:t>257</w:t>
            </w:r>
            <w:r w:rsidRPr="008C786C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  <w:r w:rsidRPr="008C786C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 </w:t>
            </w:r>
            <w:r w:rsidRPr="008C786C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  <w:r w:rsidRPr="008C786C">
              <w:rPr>
                <w:rFonts w:ascii="Angsana New" w:eastAsia="Times New Roman" w:hAnsi="Angsana New" w:cs="Angsana New" w:hint="cs"/>
                <w:sz w:val="30"/>
                <w:szCs w:val="30"/>
              </w:rPr>
              <w:t xml:space="preserve"> 25</w:t>
            </w:r>
            <w:r w:rsidRPr="008C786C">
              <w:rPr>
                <w:rFonts w:ascii="Angsana New" w:eastAsia="Times New Roman" w:hAnsi="Angsana New" w:cs="Angsana New"/>
                <w:sz w:val="30"/>
                <w:szCs w:val="30"/>
              </w:rPr>
              <w:t>80</w:t>
            </w:r>
          </w:p>
        </w:tc>
        <w:tc>
          <w:tcPr>
            <w:tcW w:w="243" w:type="dxa"/>
          </w:tcPr>
          <w:p w14:paraId="3A4D5BBD" w14:textId="77777777" w:rsidR="00A90E41" w:rsidRDefault="00A90E41" w:rsidP="0077370D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decimal" w:pos="779"/>
                <w:tab w:val="left" w:pos="1271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C5362E" w14:textId="0A94163A" w:rsidR="00A90E41" w:rsidRDefault="00A90E41" w:rsidP="00D84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3742"/>
                <w:tab w:val="left" w:pos="1352"/>
                <w:tab w:val="left" w:pos="1415"/>
                <w:tab w:val="left" w:pos="1455"/>
                <w:tab w:val="decimal" w:pos="1995"/>
                <w:tab w:val="left" w:pos="2391"/>
                <w:tab w:val="left" w:pos="2695"/>
              </w:tabs>
              <w:ind w:left="-115" w:right="-1167" w:firstLine="8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10,1</w:t>
            </w:r>
            <w:r>
              <w:rPr>
                <w:rFonts w:asciiTheme="majorBidi" w:hAnsiTheme="majorBidi" w:cstheme="majorBidi" w:hint="cs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  <w:p w14:paraId="5CBC585A" w14:textId="77777777" w:rsidR="00A90E41" w:rsidRDefault="00A90E41" w:rsidP="00D84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742"/>
                <w:tab w:val="decimal" w:pos="524"/>
                <w:tab w:val="left" w:pos="1271"/>
                <w:tab w:val="decimal" w:pos="1699"/>
                <w:tab w:val="left" w:pos="2695"/>
              </w:tabs>
              <w:ind w:left="-115" w:right="-1167" w:firstLine="88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</w:rPr>
              <w:t>-</w:t>
            </w:r>
          </w:p>
        </w:tc>
      </w:tr>
      <w:tr w:rsidR="00110AB2" w14:paraId="4FB22426" w14:textId="77777777" w:rsidTr="006E63AD">
        <w:trPr>
          <w:trHeight w:hRule="exact" w:val="439"/>
        </w:trPr>
        <w:tc>
          <w:tcPr>
            <w:tcW w:w="1528" w:type="dxa"/>
            <w:hideMark/>
          </w:tcPr>
          <w:p w14:paraId="6A2C8CDA" w14:textId="77777777" w:rsidR="00A90E41" w:rsidRDefault="00A90E41" w:rsidP="00191036">
            <w:pPr>
              <w:pStyle w:val="a0"/>
              <w:tabs>
                <w:tab w:val="left" w:pos="720"/>
              </w:tabs>
              <w:ind w:left="-16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69" w:type="dxa"/>
          </w:tcPr>
          <w:p w14:paraId="4A24793C" w14:textId="77777777" w:rsidR="00A90E41" w:rsidRDefault="00A90E41">
            <w:pPr>
              <w:tabs>
                <w:tab w:val="clear" w:pos="227"/>
                <w:tab w:val="clear" w:pos="454"/>
                <w:tab w:val="clear" w:pos="680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529" w:type="dxa"/>
          </w:tcPr>
          <w:p w14:paraId="744BDE2B" w14:textId="77777777" w:rsidR="00A90E41" w:rsidRDefault="00A90E41">
            <w:pPr>
              <w:tabs>
                <w:tab w:val="clear" w:pos="227"/>
                <w:tab w:val="clear" w:pos="454"/>
                <w:tab w:val="clear" w:pos="680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96FCA0" w14:textId="77777777" w:rsidR="00A90E41" w:rsidRDefault="00A90E41">
            <w:pPr>
              <w:tabs>
                <w:tab w:val="clear" w:pos="227"/>
                <w:tab w:val="clear" w:pos="454"/>
                <w:tab w:val="clear" w:pos="680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9" w:type="dxa"/>
          </w:tcPr>
          <w:p w14:paraId="44665A45" w14:textId="77777777" w:rsidR="00A90E41" w:rsidRDefault="00A90E41">
            <w:pPr>
              <w:tabs>
                <w:tab w:val="clear" w:pos="227"/>
                <w:tab w:val="clear" w:pos="454"/>
                <w:tab w:val="clear" w:pos="680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5A1E23C" w14:textId="77777777" w:rsidR="00A90E41" w:rsidRDefault="00A90E41">
            <w:pPr>
              <w:tabs>
                <w:tab w:val="clear" w:pos="227"/>
                <w:tab w:val="clear" w:pos="454"/>
                <w:tab w:val="clear" w:pos="680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87" w:type="dxa"/>
            <w:gridSpan w:val="2"/>
          </w:tcPr>
          <w:p w14:paraId="4E70D11E" w14:textId="77777777" w:rsidR="00A90E41" w:rsidRDefault="00A90E41" w:rsidP="0077370D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decimal" w:pos="779"/>
                <w:tab w:val="left" w:pos="1271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9134403" w14:textId="77777777" w:rsidR="00A90E41" w:rsidRDefault="00A90E41" w:rsidP="0077370D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decimal" w:pos="779"/>
                <w:tab w:val="left" w:pos="1271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3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12253C8" w14:textId="3DC2C15E" w:rsidR="00A90E41" w:rsidRPr="004C6934" w:rsidRDefault="00A90E41" w:rsidP="00D840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742"/>
                <w:tab w:val="decimal" w:pos="524"/>
                <w:tab w:val="left" w:pos="1271"/>
                <w:tab w:val="decimal" w:pos="1699"/>
                <w:tab w:val="left" w:pos="2695"/>
              </w:tabs>
              <w:ind w:left="-115" w:right="-1167" w:firstLine="88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69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10,150</w:t>
            </w:r>
          </w:p>
        </w:tc>
      </w:tr>
    </w:tbl>
    <w:p w14:paraId="615F72D4" w14:textId="77777777" w:rsidR="00A076FE" w:rsidRPr="00AA6340" w:rsidRDefault="00A076FE" w:rsidP="0038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14:paraId="5704B2E1" w14:textId="657FC411" w:rsidR="00380B96" w:rsidRDefault="00380B96" w:rsidP="00380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CPFTH </w:t>
      </w:r>
      <w:r w:rsidRPr="00595FD1">
        <w:rPr>
          <w:rFonts w:asciiTheme="majorBidi" w:hAnsiTheme="majorBidi" w:cstheme="majorBidi"/>
          <w:sz w:val="30"/>
          <w:szCs w:val="30"/>
          <w:cs/>
        </w:rPr>
        <w:t>ได้นำหุ้นกู้ดังกล่าวไปขึ้นทะเบียนกับสมาคมตลาด</w:t>
      </w:r>
      <w:r w:rsidRPr="00AB26B5">
        <w:rPr>
          <w:rFonts w:asciiTheme="majorBidi" w:hAnsiTheme="majorBidi" w:cstheme="majorBidi"/>
          <w:sz w:val="30"/>
          <w:szCs w:val="30"/>
          <w:cs/>
        </w:rPr>
        <w:t>ตราสารหนี้ไทยแล้ว</w:t>
      </w:r>
      <w:r w:rsidRPr="00AB26B5">
        <w:rPr>
          <w:rFonts w:asciiTheme="majorBidi" w:hAnsiTheme="majorBidi" w:cstheme="majorBidi" w:hint="cs"/>
          <w:sz w:val="30"/>
          <w:szCs w:val="30"/>
          <w:cs/>
        </w:rPr>
        <w:t xml:space="preserve">เมื่อวันที่ </w:t>
      </w:r>
      <w:r w:rsidR="00415AF0" w:rsidRPr="00AB26B5">
        <w:rPr>
          <w:rFonts w:ascii="Angsana New" w:hAnsi="Angsana New" w:cs="Angsana New"/>
          <w:sz w:val="30"/>
          <w:szCs w:val="30"/>
        </w:rPr>
        <w:t xml:space="preserve">5 </w:t>
      </w:r>
      <w:r w:rsidR="00415AF0" w:rsidRPr="00AB26B5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415AF0" w:rsidRPr="00AB26B5">
        <w:rPr>
          <w:rFonts w:ascii="Angsana New" w:hAnsi="Angsana New" w:cs="Angsana New"/>
          <w:sz w:val="30"/>
          <w:szCs w:val="30"/>
          <w:cs/>
        </w:rPr>
        <w:t xml:space="preserve"> </w:t>
      </w:r>
      <w:r w:rsidR="00415AF0" w:rsidRPr="00AB26B5">
        <w:rPr>
          <w:rFonts w:ascii="Angsana New" w:hAnsi="Angsana New" w:cs="Angsana New"/>
          <w:sz w:val="30"/>
          <w:szCs w:val="30"/>
        </w:rPr>
        <w:t>2565</w:t>
      </w:r>
      <w:r w:rsidR="00415AF0" w:rsidRPr="00AB26B5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D8136D">
        <w:rPr>
          <w:rFonts w:ascii="Angsana New" w:hAnsi="Angsana New" w:cs="Angsana New"/>
          <w:sz w:val="30"/>
          <w:szCs w:val="30"/>
        </w:rPr>
        <w:br/>
      </w:r>
      <w:r w:rsidRPr="00AB26B5">
        <w:rPr>
          <w:rFonts w:asciiTheme="majorBidi" w:hAnsiTheme="majorBidi" w:cstheme="majorBidi"/>
          <w:sz w:val="30"/>
          <w:szCs w:val="30"/>
          <w:cs/>
        </w:rPr>
        <w:t xml:space="preserve">ทั้งนี้ </w:t>
      </w:r>
      <w:r w:rsidRPr="009F111B">
        <w:rPr>
          <w:rFonts w:asciiTheme="majorBidi" w:hAnsiTheme="majorBidi" w:cstheme="majorBidi"/>
          <w:sz w:val="30"/>
          <w:szCs w:val="30"/>
          <w:cs/>
        </w:rPr>
        <w:t>หุ้นกู้</w:t>
      </w:r>
      <w:r w:rsidRPr="009F111B">
        <w:rPr>
          <w:rFonts w:asciiTheme="majorBidi" w:hAnsiTheme="majorBidi" w:cstheme="majorBidi" w:hint="cs"/>
          <w:sz w:val="30"/>
          <w:szCs w:val="30"/>
          <w:cs/>
        </w:rPr>
        <w:t xml:space="preserve">ของ </w:t>
      </w:r>
      <w:r w:rsidRPr="009F111B">
        <w:rPr>
          <w:rFonts w:asciiTheme="majorBidi" w:hAnsiTheme="majorBidi" w:cstheme="majorBidi"/>
          <w:sz w:val="30"/>
          <w:szCs w:val="30"/>
        </w:rPr>
        <w:t xml:space="preserve">CPFTH </w:t>
      </w:r>
      <w:r w:rsidRPr="009F111B">
        <w:rPr>
          <w:rFonts w:asciiTheme="majorBidi" w:hAnsiTheme="majorBidi" w:cstheme="majorBidi"/>
          <w:sz w:val="30"/>
          <w:szCs w:val="30"/>
          <w:cs/>
        </w:rPr>
        <w:t>ได้รับการ</w:t>
      </w:r>
      <w:r w:rsidRPr="009F111B">
        <w:rPr>
          <w:rFonts w:asciiTheme="majorBidi" w:hAnsiTheme="majorBidi" w:cstheme="majorBidi" w:hint="cs"/>
          <w:sz w:val="30"/>
          <w:szCs w:val="30"/>
          <w:cs/>
        </w:rPr>
        <w:t>ทบทวน</w:t>
      </w:r>
      <w:r w:rsidRPr="009F111B">
        <w:rPr>
          <w:rFonts w:asciiTheme="majorBidi" w:hAnsiTheme="majorBidi" w:cstheme="majorBidi"/>
          <w:sz w:val="30"/>
          <w:szCs w:val="30"/>
          <w:cs/>
        </w:rPr>
        <w:t>อันดับเครดิตไว้ที่ระดับ “</w:t>
      </w:r>
      <w:r w:rsidRPr="009F111B">
        <w:rPr>
          <w:rFonts w:asciiTheme="majorBidi" w:hAnsiTheme="majorBidi" w:cstheme="majorBidi"/>
          <w:sz w:val="30"/>
          <w:szCs w:val="30"/>
        </w:rPr>
        <w:t xml:space="preserve">A+” </w:t>
      </w:r>
      <w:r w:rsidRPr="009F111B">
        <w:rPr>
          <w:rFonts w:asciiTheme="majorBidi" w:hAnsiTheme="majorBidi" w:cstheme="majorBidi"/>
          <w:sz w:val="30"/>
          <w:szCs w:val="30"/>
          <w:cs/>
        </w:rPr>
        <w:t xml:space="preserve">โดยบริษัท ทริสเรทติ้ง จำกัด เมื่อวันที่ </w:t>
      </w:r>
      <w:r w:rsidR="00BD113A">
        <w:rPr>
          <w:rFonts w:asciiTheme="majorBidi" w:hAnsiTheme="majorBidi" w:cstheme="majorBidi"/>
          <w:sz w:val="30"/>
          <w:szCs w:val="30"/>
        </w:rPr>
        <w:br/>
      </w:r>
      <w:r w:rsidR="00CA3DF5">
        <w:rPr>
          <w:rFonts w:asciiTheme="majorBidi" w:hAnsiTheme="majorBidi" w:cstheme="majorBidi"/>
          <w:sz w:val="30"/>
          <w:szCs w:val="30"/>
        </w:rPr>
        <w:t>31</w:t>
      </w:r>
      <w:r w:rsidR="00D8136D">
        <w:rPr>
          <w:rFonts w:asciiTheme="majorBidi" w:hAnsiTheme="majorBidi" w:cstheme="majorBidi"/>
          <w:sz w:val="30"/>
          <w:szCs w:val="30"/>
        </w:rPr>
        <w:t xml:space="preserve"> </w:t>
      </w:r>
      <w:r w:rsidRPr="009F111B">
        <w:rPr>
          <w:rFonts w:asciiTheme="majorBidi" w:hAnsiTheme="majorBidi" w:cstheme="majorBidi" w:hint="cs"/>
          <w:sz w:val="30"/>
          <w:szCs w:val="30"/>
          <w:cs/>
        </w:rPr>
        <w:t xml:space="preserve">มีนาคม </w:t>
      </w:r>
      <w:r w:rsidR="00390147">
        <w:rPr>
          <w:rFonts w:asciiTheme="majorBidi" w:hAnsiTheme="majorBidi" w:cstheme="majorBidi"/>
          <w:sz w:val="30"/>
          <w:szCs w:val="30"/>
        </w:rPr>
        <w:t>2565</w:t>
      </w:r>
      <w:r w:rsidRPr="009F111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A4F4B9C" w14:textId="77777777" w:rsidR="00380B96" w:rsidRPr="00AA6340" w:rsidRDefault="00380B96" w:rsidP="00380B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6864753" w14:textId="6456EA36" w:rsidR="00CA3DF5" w:rsidRDefault="00CA3DF5" w:rsidP="00CA3DF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C20284">
        <w:rPr>
          <w:rFonts w:asciiTheme="majorBidi" w:hAnsiTheme="majorBidi" w:cstheme="majorBidi"/>
          <w:sz w:val="30"/>
          <w:szCs w:val="30"/>
          <w:cs/>
        </w:rPr>
        <w:t>ทั้งนี้</w:t>
      </w:r>
      <w:r w:rsidRPr="00C20284">
        <w:rPr>
          <w:rFonts w:asciiTheme="majorBidi" w:hAnsiTheme="majorBidi" w:cstheme="majorBidi"/>
          <w:sz w:val="30"/>
          <w:szCs w:val="30"/>
        </w:rPr>
        <w:t xml:space="preserve"> </w:t>
      </w:r>
      <w:r w:rsidRPr="00C20284">
        <w:rPr>
          <w:rFonts w:asciiTheme="majorBidi" w:hAnsiTheme="majorBidi" w:cstheme="majorBidi"/>
          <w:sz w:val="30"/>
          <w:szCs w:val="30"/>
          <w:cs/>
        </w:rPr>
        <w:t>หุ้นกู้ดังกล่าวข้างต้นระบุให้</w:t>
      </w:r>
      <w:r>
        <w:rPr>
          <w:rFonts w:asciiTheme="majorBidi" w:hAnsiTheme="majorBidi" w:cstheme="majorBidi"/>
          <w:sz w:val="30"/>
          <w:szCs w:val="30"/>
        </w:rPr>
        <w:t xml:space="preserve"> CPFTH </w:t>
      </w:r>
      <w:r w:rsidRPr="00C20284">
        <w:rPr>
          <w:rFonts w:asciiTheme="majorBidi" w:hAnsiTheme="majorBidi" w:cstheme="majorBidi"/>
          <w:sz w:val="30"/>
          <w:szCs w:val="30"/>
          <w:cs/>
        </w:rPr>
        <w:t>จะต้องปฏิบัติตามเงื่อนไข</w:t>
      </w:r>
      <w:r w:rsidR="00C10B98">
        <w:rPr>
          <w:rFonts w:asciiTheme="majorBidi" w:hAnsiTheme="majorBidi" w:cstheme="majorBidi" w:hint="cs"/>
          <w:sz w:val="30"/>
          <w:szCs w:val="30"/>
          <w:cs/>
        </w:rPr>
        <w:t>ที่ระบุไว้</w:t>
      </w:r>
      <w:r w:rsidR="00796590">
        <w:rPr>
          <w:rFonts w:asciiTheme="majorBidi" w:hAnsiTheme="majorBidi" w:cstheme="majorBidi" w:hint="cs"/>
          <w:sz w:val="30"/>
          <w:szCs w:val="30"/>
          <w:cs/>
        </w:rPr>
        <w:t>ในข้อกำหนด</w:t>
      </w:r>
      <w:r w:rsidR="00700B3F">
        <w:rPr>
          <w:rFonts w:asciiTheme="majorBidi" w:hAnsiTheme="majorBidi" w:cstheme="majorBidi" w:hint="cs"/>
          <w:sz w:val="30"/>
          <w:szCs w:val="30"/>
          <w:cs/>
        </w:rPr>
        <w:t>สิทธิของหุ้นกู้</w:t>
      </w:r>
    </w:p>
    <w:p w14:paraId="18177DE8" w14:textId="43BD1B6B" w:rsidR="003154EE" w:rsidRPr="003154EE" w:rsidRDefault="003154EE" w:rsidP="00380B96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154EE">
        <w:rPr>
          <w:rFonts w:asciiTheme="majorBidi" w:hAnsiTheme="majorBidi" w:cs="Angsana New" w:hint="cs"/>
          <w:b/>
          <w:bCs/>
          <w:i/>
          <w:iCs/>
          <w:sz w:val="30"/>
          <w:szCs w:val="30"/>
          <w:cs/>
        </w:rPr>
        <w:lastRenderedPageBreak/>
        <w:t>หุ้นกู้อนุพันธ์</w:t>
      </w:r>
    </w:p>
    <w:p w14:paraId="40D1379D" w14:textId="77777777" w:rsidR="00933C70" w:rsidRPr="00046A5C" w:rsidRDefault="00933C70" w:rsidP="007809B5">
      <w:pPr>
        <w:rPr>
          <w:rFonts w:asciiTheme="majorBidi" w:hAnsiTheme="majorBidi" w:cstheme="majorBidi"/>
          <w:sz w:val="30"/>
          <w:szCs w:val="30"/>
        </w:rPr>
      </w:pPr>
    </w:p>
    <w:p w14:paraId="63F05B40" w14:textId="5658C712" w:rsidR="00933C70" w:rsidRPr="00046A5C" w:rsidRDefault="00CB6F51" w:rsidP="00FC1BDA">
      <w:pPr>
        <w:ind w:left="567" w:right="-36"/>
        <w:jc w:val="thaiDistribute"/>
        <w:rPr>
          <w:rFonts w:asciiTheme="majorBidi" w:hAnsiTheme="majorBidi" w:cstheme="majorBidi"/>
          <w:sz w:val="30"/>
          <w:szCs w:val="30"/>
        </w:rPr>
      </w:pPr>
      <w:r w:rsidRPr="009C5C3A">
        <w:rPr>
          <w:rFonts w:asciiTheme="majorBidi" w:hAnsiTheme="majorBidi" w:cs="Angsana New" w:hint="cs"/>
          <w:spacing w:val="-2"/>
          <w:sz w:val="30"/>
          <w:szCs w:val="30"/>
          <w:cs/>
        </w:rPr>
        <w:t>ในระหว่างไตรมาสที่</w:t>
      </w:r>
      <w:r w:rsidRPr="009C5C3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9C5C3A">
        <w:rPr>
          <w:rFonts w:asciiTheme="majorBidi" w:hAnsiTheme="majorBidi" w:cs="Angsana New"/>
          <w:spacing w:val="-2"/>
          <w:sz w:val="30"/>
          <w:szCs w:val="30"/>
        </w:rPr>
        <w:t>2</w:t>
      </w:r>
      <w:r w:rsidRPr="009C5C3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9C5C3A">
        <w:rPr>
          <w:rFonts w:asciiTheme="majorBidi" w:hAnsiTheme="majorBidi" w:cs="Angsana New" w:hint="cs"/>
          <w:spacing w:val="-2"/>
          <w:sz w:val="30"/>
          <w:szCs w:val="30"/>
          <w:cs/>
        </w:rPr>
        <w:t>ปี</w:t>
      </w:r>
      <w:r w:rsidRPr="009C5C3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Pr="009C5C3A">
        <w:rPr>
          <w:rFonts w:asciiTheme="majorBidi" w:hAnsiTheme="majorBidi" w:cs="Angsana New"/>
          <w:spacing w:val="-2"/>
          <w:sz w:val="30"/>
          <w:szCs w:val="30"/>
        </w:rPr>
        <w:t>2565</w:t>
      </w:r>
      <w:r w:rsidRPr="009C5C3A">
        <w:rPr>
          <w:rFonts w:asciiTheme="majorBidi" w:hAnsiTheme="majorBidi" w:cs="Angsana New"/>
          <w:spacing w:val="-2"/>
          <w:sz w:val="30"/>
          <w:szCs w:val="30"/>
          <w:cs/>
        </w:rPr>
        <w:t xml:space="preserve"> </w:t>
      </w:r>
      <w:r w:rsidR="00444FE6" w:rsidRPr="009C5C3A">
        <w:rPr>
          <w:rFonts w:asciiTheme="majorBidi" w:hAnsiTheme="majorBidi" w:cs="Angsana New" w:hint="cs"/>
          <w:spacing w:val="-2"/>
          <w:sz w:val="30"/>
          <w:szCs w:val="30"/>
          <w:cs/>
        </w:rPr>
        <w:t>ผู้ถือหุ้นกู้อนุพันธ์</w:t>
      </w:r>
      <w:r w:rsidR="0042411C" w:rsidRPr="009C5C3A">
        <w:rPr>
          <w:rFonts w:asciiTheme="majorBidi" w:hAnsiTheme="majorBidi" w:cs="Angsana New" w:hint="cs"/>
          <w:spacing w:val="-2"/>
          <w:sz w:val="30"/>
          <w:szCs w:val="30"/>
          <w:cs/>
        </w:rPr>
        <w:t>ได้</w:t>
      </w:r>
      <w:r w:rsidR="00092856" w:rsidRPr="009C5C3A">
        <w:rPr>
          <w:rFonts w:asciiTheme="majorBidi" w:hAnsiTheme="majorBidi" w:cs="Angsana New" w:hint="cs"/>
          <w:spacing w:val="-2"/>
          <w:sz w:val="30"/>
          <w:szCs w:val="30"/>
          <w:cs/>
        </w:rPr>
        <w:t>ใช้สิทธิไถ่ถอน</w:t>
      </w:r>
      <w:r w:rsidR="00685F16" w:rsidRPr="009C5C3A">
        <w:rPr>
          <w:rFonts w:asciiTheme="majorBidi" w:hAnsiTheme="majorBidi" w:cs="Angsana New" w:hint="cs"/>
          <w:spacing w:val="-2"/>
          <w:sz w:val="30"/>
          <w:szCs w:val="30"/>
          <w:cs/>
        </w:rPr>
        <w:t>หุ้นกู้</w:t>
      </w:r>
      <w:r w:rsidR="001471BD" w:rsidRPr="009C5C3A">
        <w:rPr>
          <w:rFonts w:asciiTheme="majorBidi" w:hAnsiTheme="majorBidi" w:cs="Angsana New" w:hint="cs"/>
          <w:spacing w:val="-2"/>
          <w:sz w:val="30"/>
          <w:szCs w:val="30"/>
          <w:cs/>
        </w:rPr>
        <w:t>จาก</w:t>
      </w:r>
      <w:r w:rsidR="00C61B1D" w:rsidRPr="009C5C3A">
        <w:rPr>
          <w:rFonts w:asciiTheme="majorBidi" w:hAnsiTheme="majorBidi" w:cs="Angsana New" w:hint="cs"/>
          <w:spacing w:val="-2"/>
          <w:sz w:val="30"/>
          <w:szCs w:val="30"/>
          <w:cs/>
        </w:rPr>
        <w:t xml:space="preserve"> </w:t>
      </w:r>
      <w:r w:rsidRPr="009C5C3A">
        <w:rPr>
          <w:rFonts w:asciiTheme="majorBidi" w:hAnsiTheme="majorBidi" w:cstheme="majorBidi"/>
          <w:spacing w:val="-2"/>
          <w:sz w:val="30"/>
          <w:szCs w:val="30"/>
        </w:rPr>
        <w:t xml:space="preserve">C.P. Foods Capital Limited </w:t>
      </w:r>
      <w:r w:rsidR="00160605" w:rsidRPr="009C5C3A">
        <w:rPr>
          <w:rFonts w:asciiTheme="majorBidi" w:hAnsiTheme="majorBidi" w:cstheme="majorBidi"/>
          <w:spacing w:val="-2"/>
          <w:sz w:val="30"/>
          <w:szCs w:val="30"/>
        </w:rPr>
        <w:t>(</w:t>
      </w:r>
      <w:r w:rsidRPr="009C5C3A">
        <w:rPr>
          <w:rFonts w:asciiTheme="majorBidi" w:hAnsiTheme="majorBidi" w:cs="Angsana New" w:hint="cs"/>
          <w:spacing w:val="-2"/>
          <w:sz w:val="30"/>
          <w:szCs w:val="30"/>
          <w:cs/>
        </w:rPr>
        <w:t>บริษัทย่อย</w:t>
      </w:r>
      <w:r w:rsidRPr="00633956">
        <w:rPr>
          <w:rFonts w:asciiTheme="majorBidi" w:hAnsiTheme="majorBidi" w:cs="Angsana New" w:hint="cs"/>
          <w:sz w:val="30"/>
          <w:szCs w:val="30"/>
          <w:cs/>
        </w:rPr>
        <w:t>ที่บริษัทถือหุ้นในสัดส่วนร้อยละ</w:t>
      </w:r>
      <w:r w:rsidRPr="006339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33956">
        <w:rPr>
          <w:rFonts w:asciiTheme="majorBidi" w:hAnsiTheme="majorBidi" w:cs="Angsana New"/>
          <w:sz w:val="30"/>
          <w:szCs w:val="30"/>
        </w:rPr>
        <w:t>100</w:t>
      </w:r>
      <w:r w:rsidRPr="00633956">
        <w:rPr>
          <w:rFonts w:asciiTheme="majorBidi" w:hAnsiTheme="majorBidi" w:cs="Angsana New"/>
          <w:sz w:val="30"/>
          <w:szCs w:val="30"/>
          <w:cs/>
        </w:rPr>
        <w:t>.</w:t>
      </w:r>
      <w:r w:rsidRPr="00633956">
        <w:rPr>
          <w:rFonts w:asciiTheme="majorBidi" w:hAnsiTheme="majorBidi" w:cs="Angsana New"/>
          <w:sz w:val="30"/>
          <w:szCs w:val="30"/>
        </w:rPr>
        <w:t>00</w:t>
      </w:r>
      <w:r w:rsidRPr="006339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33956">
        <w:rPr>
          <w:rFonts w:asciiTheme="majorBidi" w:hAnsiTheme="majorBidi" w:cs="Angsana New" w:hint="cs"/>
          <w:sz w:val="30"/>
          <w:szCs w:val="30"/>
          <w:cs/>
        </w:rPr>
        <w:t>ของหุ้นที่ออกและชำระแล้ว</w:t>
      </w:r>
      <w:r w:rsidR="00160605">
        <w:rPr>
          <w:rFonts w:asciiTheme="majorBidi" w:hAnsiTheme="majorBidi" w:cs="Angsana New"/>
          <w:sz w:val="30"/>
          <w:szCs w:val="30"/>
        </w:rPr>
        <w:t>)</w:t>
      </w:r>
      <w:r w:rsidRPr="006339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33956">
        <w:rPr>
          <w:rFonts w:asciiTheme="majorBidi" w:hAnsiTheme="majorBidi" w:cs="Angsana New" w:hint="cs"/>
          <w:sz w:val="30"/>
          <w:szCs w:val="30"/>
          <w:cs/>
        </w:rPr>
        <w:t>ซึ่งเป็นผู้ออกและเสนอขายหุ้นกู้อนุพันธ์</w:t>
      </w:r>
      <w:r w:rsidRPr="00633956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633956">
        <w:rPr>
          <w:rFonts w:asciiTheme="majorBidi" w:hAnsiTheme="majorBidi" w:cstheme="majorBidi"/>
          <w:sz w:val="30"/>
          <w:szCs w:val="30"/>
        </w:rPr>
        <w:t xml:space="preserve">Exchangeable Bonds) </w:t>
      </w:r>
      <w:r w:rsidR="00E05F6C">
        <w:rPr>
          <w:rFonts w:asciiTheme="majorBidi" w:hAnsiTheme="majorBidi" w:cstheme="majorBidi" w:hint="cs"/>
          <w:sz w:val="30"/>
          <w:szCs w:val="30"/>
          <w:cs/>
        </w:rPr>
        <w:t>ตามข้อกำหนด</w:t>
      </w:r>
      <w:r w:rsidR="00B60983">
        <w:rPr>
          <w:rFonts w:asciiTheme="majorBidi" w:hAnsiTheme="majorBidi" w:cstheme="majorBidi" w:hint="cs"/>
          <w:sz w:val="30"/>
          <w:szCs w:val="30"/>
          <w:cs/>
        </w:rPr>
        <w:t>สิทธิของหุ้นกู้</w:t>
      </w:r>
      <w:r w:rsidRPr="00633956">
        <w:rPr>
          <w:rFonts w:asciiTheme="majorBidi" w:hAnsiTheme="majorBidi" w:cs="Angsana New" w:hint="cs"/>
          <w:sz w:val="30"/>
          <w:szCs w:val="30"/>
          <w:cs/>
        </w:rPr>
        <w:t>ในอัตราร้อยละ</w:t>
      </w:r>
      <w:r w:rsidRPr="006339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33956">
        <w:rPr>
          <w:rFonts w:asciiTheme="majorBidi" w:hAnsiTheme="majorBidi" w:cs="Angsana New"/>
          <w:sz w:val="30"/>
          <w:szCs w:val="30"/>
        </w:rPr>
        <w:t>1</w:t>
      </w:r>
      <w:r w:rsidR="00EC0056" w:rsidRPr="00633956">
        <w:rPr>
          <w:rFonts w:asciiTheme="majorBidi" w:hAnsiTheme="majorBidi" w:cs="Angsana New"/>
          <w:sz w:val="30"/>
          <w:szCs w:val="30"/>
        </w:rPr>
        <w:t>04</w:t>
      </w:r>
      <w:r w:rsidRPr="00633956">
        <w:rPr>
          <w:rFonts w:asciiTheme="majorBidi" w:hAnsiTheme="majorBidi" w:cs="Angsana New"/>
          <w:sz w:val="30"/>
          <w:szCs w:val="30"/>
          <w:cs/>
        </w:rPr>
        <w:t>.</w:t>
      </w:r>
      <w:r w:rsidR="00EC0056" w:rsidRPr="00633956">
        <w:rPr>
          <w:rFonts w:asciiTheme="majorBidi" w:hAnsiTheme="majorBidi" w:cs="Angsana New"/>
          <w:sz w:val="30"/>
          <w:szCs w:val="30"/>
        </w:rPr>
        <w:t>0</w:t>
      </w:r>
      <w:r w:rsidRPr="00633956">
        <w:rPr>
          <w:rFonts w:asciiTheme="majorBidi" w:hAnsiTheme="majorBidi" w:cs="Angsana New"/>
          <w:sz w:val="30"/>
          <w:szCs w:val="30"/>
        </w:rPr>
        <w:t>8</w:t>
      </w:r>
      <w:r w:rsidRPr="006339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33956">
        <w:rPr>
          <w:rFonts w:asciiTheme="majorBidi" w:hAnsiTheme="majorBidi" w:cs="Angsana New" w:hint="cs"/>
          <w:sz w:val="30"/>
          <w:szCs w:val="30"/>
          <w:cs/>
        </w:rPr>
        <w:t>ของยอดเงินต้นของหุ้นกู้เป็นจำนวนเงินรวม</w:t>
      </w:r>
      <w:r w:rsidRPr="006339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33956">
        <w:rPr>
          <w:rFonts w:asciiTheme="majorBidi" w:hAnsiTheme="majorBidi" w:cs="Angsana New"/>
          <w:sz w:val="30"/>
          <w:szCs w:val="30"/>
        </w:rPr>
        <w:t>286</w:t>
      </w:r>
      <w:r w:rsidRPr="006339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33956">
        <w:rPr>
          <w:rFonts w:asciiTheme="majorBidi" w:hAnsiTheme="majorBidi" w:cs="Angsana New" w:hint="cs"/>
          <w:sz w:val="30"/>
          <w:szCs w:val="30"/>
          <w:cs/>
        </w:rPr>
        <w:t>ล้านเหรียญสหรัฐ</w:t>
      </w:r>
      <w:r w:rsidRPr="006339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33956">
        <w:rPr>
          <w:rFonts w:asciiTheme="majorBidi" w:hAnsiTheme="majorBidi" w:cs="Angsana New" w:hint="cs"/>
          <w:sz w:val="30"/>
          <w:szCs w:val="30"/>
          <w:cs/>
        </w:rPr>
        <w:t>หรือเทียบเท่า</w:t>
      </w:r>
      <w:r w:rsidRPr="006339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33956">
        <w:rPr>
          <w:rFonts w:asciiTheme="majorBidi" w:hAnsiTheme="majorBidi" w:cs="Angsana New"/>
          <w:sz w:val="30"/>
          <w:szCs w:val="30"/>
        </w:rPr>
        <w:t>9</w:t>
      </w:r>
      <w:r w:rsidRPr="00633956">
        <w:rPr>
          <w:rFonts w:asciiTheme="majorBidi" w:hAnsiTheme="majorBidi" w:cstheme="majorBidi"/>
          <w:sz w:val="30"/>
          <w:szCs w:val="30"/>
        </w:rPr>
        <w:t>,</w:t>
      </w:r>
      <w:r w:rsidRPr="00633956">
        <w:rPr>
          <w:rFonts w:asciiTheme="majorBidi" w:hAnsiTheme="majorBidi" w:cs="Angsana New"/>
          <w:sz w:val="30"/>
          <w:szCs w:val="30"/>
        </w:rPr>
        <w:t>8</w:t>
      </w:r>
      <w:r w:rsidR="00F510DC">
        <w:rPr>
          <w:rFonts w:asciiTheme="majorBidi" w:hAnsiTheme="majorBidi" w:cs="Angsana New"/>
          <w:sz w:val="30"/>
          <w:szCs w:val="30"/>
        </w:rPr>
        <w:t>43</w:t>
      </w:r>
      <w:r w:rsidRPr="006339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33956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63395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33956">
        <w:rPr>
          <w:rFonts w:asciiTheme="majorBidi" w:hAnsiTheme="majorBidi" w:cs="Angsana New" w:hint="cs"/>
          <w:sz w:val="30"/>
          <w:szCs w:val="30"/>
          <w:cs/>
        </w:rPr>
        <w:t>หุ้นกู้ดังกล่าวถือเป็นหุ้นกู้แปลงสภาพ</w:t>
      </w:r>
      <w:r w:rsidRPr="00633956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633956">
        <w:rPr>
          <w:rFonts w:asciiTheme="majorBidi" w:hAnsiTheme="majorBidi" w:cstheme="majorBidi"/>
          <w:sz w:val="30"/>
          <w:szCs w:val="30"/>
        </w:rPr>
        <w:t xml:space="preserve">Convertible Bonds) </w:t>
      </w:r>
      <w:r w:rsidRPr="00633956">
        <w:rPr>
          <w:rFonts w:asciiTheme="majorBidi" w:hAnsiTheme="majorBidi" w:cs="Angsana New" w:hint="cs"/>
          <w:sz w:val="30"/>
          <w:szCs w:val="30"/>
          <w:cs/>
        </w:rPr>
        <w:t>ในงบการเงินรวม</w:t>
      </w:r>
    </w:p>
    <w:p w14:paraId="15A08C53" w14:textId="2D81E870" w:rsidR="00A076FE" w:rsidRDefault="00A076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0ABCD09D" w14:textId="25C51AC4" w:rsidR="001068D1" w:rsidRDefault="001068D1" w:rsidP="001068D1">
      <w:pPr>
        <w:pStyle w:val="Heading8"/>
        <w:ind w:left="540" w:hanging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8</w:t>
      </w:r>
      <w:r w:rsidRPr="00283726">
        <w:rPr>
          <w:rFonts w:asciiTheme="majorBidi" w:hAnsiTheme="majorBidi" w:cstheme="majorBidi"/>
          <w:sz w:val="30"/>
          <w:szCs w:val="30"/>
        </w:rPr>
        <w:tab/>
      </w:r>
      <w:r w:rsidRPr="001068D1">
        <w:rPr>
          <w:rFonts w:asciiTheme="majorBidi" w:hAnsiTheme="majorBidi" w:cs="Angsana New" w:hint="cs"/>
          <w:sz w:val="30"/>
          <w:szCs w:val="30"/>
          <w:cs/>
        </w:rPr>
        <w:t>หุ้นกู้ด้อยสิทธิที่มีลักษณะคล้ายทุน</w:t>
      </w:r>
    </w:p>
    <w:p w14:paraId="088B8DF0" w14:textId="562AE3C2" w:rsidR="00AD2CCA" w:rsidRPr="006A5471" w:rsidRDefault="00AD2CCA" w:rsidP="00AD2CCA">
      <w:pPr>
        <w:rPr>
          <w:rFonts w:asciiTheme="majorBidi" w:hAnsiTheme="majorBidi" w:cstheme="majorBidi"/>
          <w:sz w:val="26"/>
          <w:szCs w:val="26"/>
          <w:highlight w:val="yellow"/>
        </w:rPr>
      </w:pPr>
    </w:p>
    <w:p w14:paraId="4D62D2D4" w14:textId="55C9E194" w:rsidR="004C2BF8" w:rsidRDefault="003B62FE" w:rsidP="007F16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3B62FE">
        <w:rPr>
          <w:rFonts w:asciiTheme="majorBidi" w:hAnsiTheme="majorBidi" w:cs="Angsana New" w:hint="cs"/>
          <w:sz w:val="30"/>
          <w:szCs w:val="30"/>
          <w:cs/>
        </w:rPr>
        <w:t>เมื่อวันที่</w:t>
      </w:r>
      <w:r w:rsidRPr="003B62F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2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3B62FE">
        <w:rPr>
          <w:rFonts w:asciiTheme="majorBidi" w:hAnsiTheme="majorBidi" w:cs="Angsana New" w:hint="cs"/>
          <w:sz w:val="30"/>
          <w:szCs w:val="30"/>
          <w:cs/>
        </w:rPr>
        <w:t>มีนาคม</w:t>
      </w:r>
      <w:r w:rsidRPr="003B62F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2565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3B62FE">
        <w:rPr>
          <w:rFonts w:asciiTheme="majorBidi" w:hAnsiTheme="majorBidi" w:cs="Angsana New" w:hint="cs"/>
          <w:sz w:val="30"/>
          <w:szCs w:val="30"/>
          <w:cs/>
        </w:rPr>
        <w:t>บริษัทได้ใช้สิทธิไถ่ถอนหุ้นกู้ด้อยสิทธิที่มีลักษณะคล้ายทุน</w:t>
      </w:r>
      <w:r w:rsidRPr="003B62F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B62FE">
        <w:rPr>
          <w:rFonts w:asciiTheme="majorBidi" w:hAnsiTheme="majorBidi" w:cs="Angsana New" w:hint="cs"/>
          <w:sz w:val="30"/>
          <w:szCs w:val="30"/>
          <w:cs/>
        </w:rPr>
        <w:t>ชำระคืนเงินต้นเพียงครั้งเดียวเมื่อเลิกกิจการ</w:t>
      </w:r>
      <w:r w:rsidRPr="003B62F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B62FE">
        <w:rPr>
          <w:rFonts w:asciiTheme="majorBidi" w:hAnsiTheme="majorBidi" w:cs="Angsana New" w:hint="cs"/>
          <w:sz w:val="30"/>
          <w:szCs w:val="30"/>
          <w:cs/>
        </w:rPr>
        <w:t>หรือเมื่อผู้ออกหุ้นกู้ใช้สิทธิไถ่ถอนหุ้นกู้</w:t>
      </w:r>
      <w:r w:rsidRPr="003B62FE">
        <w:rPr>
          <w:rFonts w:asciiTheme="majorBidi" w:hAnsiTheme="majorBidi" w:cs="Angsana New"/>
          <w:sz w:val="30"/>
          <w:szCs w:val="30"/>
          <w:cs/>
        </w:rPr>
        <w:t xml:space="preserve"> (“</w:t>
      </w:r>
      <w:r w:rsidRPr="003B62FE">
        <w:rPr>
          <w:rFonts w:asciiTheme="majorBidi" w:hAnsiTheme="majorBidi" w:cs="Angsana New" w:hint="cs"/>
          <w:sz w:val="30"/>
          <w:szCs w:val="30"/>
          <w:cs/>
        </w:rPr>
        <w:t>หุ้นกู้</w:t>
      </w:r>
      <w:r w:rsidRPr="003B62FE">
        <w:rPr>
          <w:rFonts w:asciiTheme="majorBidi" w:hAnsiTheme="majorBidi" w:cs="Angsana New" w:hint="eastAsia"/>
          <w:sz w:val="30"/>
          <w:szCs w:val="30"/>
          <w:cs/>
        </w:rPr>
        <w:t>”</w:t>
      </w:r>
      <w:r w:rsidRPr="003B62FE">
        <w:rPr>
          <w:rFonts w:asciiTheme="majorBidi" w:hAnsiTheme="majorBidi" w:cs="Angsana New"/>
          <w:sz w:val="30"/>
          <w:szCs w:val="30"/>
          <w:cs/>
        </w:rPr>
        <w:t>) (</w:t>
      </w:r>
      <w:r w:rsidRPr="003B62FE">
        <w:rPr>
          <w:rFonts w:asciiTheme="majorBidi" w:hAnsiTheme="majorBidi" w:cs="Angsana New" w:hint="cs"/>
          <w:sz w:val="30"/>
          <w:szCs w:val="30"/>
          <w:cs/>
        </w:rPr>
        <w:t>หุ้นกู้ชุดที่</w:t>
      </w:r>
      <w:r w:rsidRPr="003B62F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1</w:t>
      </w:r>
      <w:r w:rsidRPr="003B62FE">
        <w:rPr>
          <w:rFonts w:asciiTheme="majorBidi" w:hAnsiTheme="majorBidi" w:cs="Angsana New"/>
          <w:sz w:val="30"/>
          <w:szCs w:val="30"/>
          <w:cs/>
        </w:rPr>
        <w:t>/</w:t>
      </w:r>
      <w:r w:rsidR="00AB2614" w:rsidRPr="00AB2614">
        <w:rPr>
          <w:rFonts w:asciiTheme="majorBidi" w:hAnsiTheme="majorBidi" w:cs="Angsana New"/>
          <w:sz w:val="30"/>
          <w:szCs w:val="30"/>
        </w:rPr>
        <w:t>2560</w:t>
      </w:r>
      <w:r w:rsidRPr="003B62FE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3B62FE">
        <w:rPr>
          <w:rFonts w:asciiTheme="majorBidi" w:hAnsiTheme="majorBidi" w:cs="Angsana New" w:hint="cs"/>
          <w:sz w:val="30"/>
          <w:szCs w:val="30"/>
          <w:cs/>
        </w:rPr>
        <w:t>ก่อนกำหนดตามเงื่อนไขที่ระบุไว้ในข้อกำหนดสิทธิหุ้นกู้เป็นจ</w:t>
      </w:r>
      <w:r>
        <w:rPr>
          <w:rFonts w:asciiTheme="majorBidi" w:hAnsiTheme="majorBidi" w:cs="Angsana New" w:hint="cs"/>
          <w:sz w:val="30"/>
          <w:szCs w:val="30"/>
          <w:cs/>
        </w:rPr>
        <w:t>ำ</w:t>
      </w:r>
      <w:r w:rsidRPr="003B62FE">
        <w:rPr>
          <w:rFonts w:asciiTheme="majorBidi" w:hAnsiTheme="majorBidi" w:cs="Angsana New" w:hint="cs"/>
          <w:sz w:val="30"/>
          <w:szCs w:val="30"/>
          <w:cs/>
        </w:rPr>
        <w:t>นวนเงิน</w:t>
      </w:r>
      <w:r w:rsidRPr="003B62F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15</w:t>
      </w:r>
      <w:r>
        <w:rPr>
          <w:rFonts w:asciiTheme="majorBidi" w:hAnsiTheme="majorBidi" w:cs="Angsana New"/>
          <w:sz w:val="30"/>
          <w:szCs w:val="30"/>
        </w:rPr>
        <w:t>,</w:t>
      </w:r>
      <w:r w:rsidR="00AB2614" w:rsidRPr="00AB2614">
        <w:rPr>
          <w:rFonts w:asciiTheme="majorBidi" w:hAnsiTheme="majorBidi" w:cs="Angsana New"/>
          <w:sz w:val="30"/>
          <w:szCs w:val="30"/>
        </w:rPr>
        <w:t>000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3B62FE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3B62F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3B62FE">
        <w:rPr>
          <w:rFonts w:asciiTheme="majorBidi" w:hAnsiTheme="majorBidi" w:cs="Angsana New" w:hint="cs"/>
          <w:sz w:val="30"/>
          <w:szCs w:val="30"/>
          <w:cs/>
        </w:rPr>
        <w:t>และในวันเดียวกันบริษัทได้ออกหุ้นกู้เป็นจ</w:t>
      </w:r>
      <w:r>
        <w:rPr>
          <w:rFonts w:asciiTheme="majorBidi" w:hAnsiTheme="majorBidi" w:cs="Angsana New" w:hint="cs"/>
          <w:sz w:val="30"/>
          <w:szCs w:val="30"/>
          <w:cs/>
        </w:rPr>
        <w:t>ำ</w:t>
      </w:r>
      <w:r w:rsidRPr="003B62FE">
        <w:rPr>
          <w:rFonts w:asciiTheme="majorBidi" w:hAnsiTheme="majorBidi" w:cs="Angsana New" w:hint="cs"/>
          <w:sz w:val="30"/>
          <w:szCs w:val="30"/>
          <w:cs/>
        </w:rPr>
        <w:t>นวนเงิน</w:t>
      </w:r>
      <w:r w:rsidRPr="003B62F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15</w:t>
      </w:r>
      <w:r>
        <w:rPr>
          <w:rFonts w:asciiTheme="majorBidi" w:hAnsiTheme="majorBidi" w:cs="Angsana New"/>
          <w:sz w:val="30"/>
          <w:szCs w:val="30"/>
        </w:rPr>
        <w:t>,</w:t>
      </w:r>
      <w:r w:rsidR="00AB2614" w:rsidRPr="00AB2614">
        <w:rPr>
          <w:rFonts w:asciiTheme="majorBidi" w:hAnsiTheme="majorBidi" w:cs="Angsana New"/>
          <w:sz w:val="30"/>
          <w:szCs w:val="30"/>
        </w:rPr>
        <w:t>000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3B62FE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="0085760C">
        <w:rPr>
          <w:rFonts w:asciiTheme="majorBidi" w:hAnsiTheme="majorBidi" w:cs="Angsana New"/>
          <w:sz w:val="30"/>
          <w:szCs w:val="30"/>
        </w:rPr>
        <w:t>(</w:t>
      </w:r>
      <w:r w:rsidR="0085760C">
        <w:rPr>
          <w:rFonts w:asciiTheme="majorBidi" w:hAnsiTheme="majorBidi" w:cs="Angsana New" w:hint="cs"/>
          <w:sz w:val="30"/>
          <w:szCs w:val="30"/>
          <w:cs/>
        </w:rPr>
        <w:t xml:space="preserve">หุ้นกู้ชุดที่ </w:t>
      </w:r>
      <w:r w:rsidR="00AB2614" w:rsidRPr="00AB2614">
        <w:rPr>
          <w:rFonts w:asciiTheme="majorBidi" w:hAnsiTheme="majorBidi" w:cs="Angsana New"/>
          <w:sz w:val="30"/>
          <w:szCs w:val="30"/>
        </w:rPr>
        <w:t>1</w:t>
      </w:r>
      <w:r w:rsidR="0085760C">
        <w:rPr>
          <w:rFonts w:asciiTheme="majorBidi" w:hAnsiTheme="majorBidi" w:cs="Angsana New"/>
          <w:sz w:val="30"/>
          <w:szCs w:val="30"/>
        </w:rPr>
        <w:t>/</w:t>
      </w:r>
      <w:r w:rsidR="00AB2614" w:rsidRPr="00AB2614">
        <w:rPr>
          <w:rFonts w:asciiTheme="majorBidi" w:hAnsiTheme="majorBidi" w:cs="Angsana New"/>
          <w:sz w:val="30"/>
          <w:szCs w:val="30"/>
        </w:rPr>
        <w:t>2565</w:t>
      </w:r>
      <w:r w:rsidR="0085760C">
        <w:rPr>
          <w:rFonts w:asciiTheme="majorBidi" w:hAnsiTheme="majorBidi" w:cs="Angsana New"/>
          <w:sz w:val="30"/>
          <w:szCs w:val="30"/>
        </w:rPr>
        <w:t xml:space="preserve">) </w:t>
      </w:r>
      <w:r w:rsidR="004C2BF8" w:rsidRPr="004C2BF8">
        <w:rPr>
          <w:rFonts w:asciiTheme="majorBidi" w:hAnsiTheme="majorBidi" w:cs="Angsana New" w:hint="cs"/>
          <w:sz w:val="30"/>
          <w:szCs w:val="30"/>
          <w:cs/>
        </w:rPr>
        <w:t>หุ้นกู้ดังกล่าวเป็นชนิดระบุชื่อผู้ถือ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C2BF8" w:rsidRPr="004C2BF8">
        <w:rPr>
          <w:rFonts w:asciiTheme="majorBidi" w:hAnsiTheme="majorBidi" w:cs="Angsana New" w:hint="cs"/>
          <w:sz w:val="30"/>
          <w:szCs w:val="30"/>
          <w:cs/>
        </w:rPr>
        <w:t>ไม่มีประกัน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C2BF8" w:rsidRPr="004C2BF8">
        <w:rPr>
          <w:rFonts w:asciiTheme="majorBidi" w:hAnsiTheme="majorBidi" w:cs="Angsana New" w:hint="cs"/>
          <w:sz w:val="30"/>
          <w:szCs w:val="30"/>
          <w:cs/>
        </w:rPr>
        <w:t>ไม่แปลงสภาพ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C2BF8" w:rsidRPr="004C2BF8">
        <w:rPr>
          <w:rFonts w:asciiTheme="majorBidi" w:hAnsiTheme="majorBidi" w:cs="Angsana New" w:hint="cs"/>
          <w:sz w:val="30"/>
          <w:szCs w:val="30"/>
          <w:cs/>
        </w:rPr>
        <w:t>มีตัวแทนผู้ถือหุ้นกู้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C2BF8" w:rsidRPr="004C2BF8">
        <w:rPr>
          <w:rFonts w:asciiTheme="majorBidi" w:hAnsiTheme="majorBidi" w:cs="Angsana New" w:hint="cs"/>
          <w:sz w:val="30"/>
          <w:szCs w:val="30"/>
          <w:cs/>
        </w:rPr>
        <w:t>โดยบริษัทมีสิทธิไถ่ถอนหุ้นกู้ก่อนครบกำหนดตามเงื่อนไขที่กำหนดไว้ในข้อกำหนดสิทธิ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C2BF8" w:rsidRPr="004C2BF8">
        <w:rPr>
          <w:rFonts w:asciiTheme="majorBidi" w:hAnsiTheme="majorBidi" w:cs="Angsana New" w:hint="cs"/>
          <w:sz w:val="30"/>
          <w:szCs w:val="30"/>
          <w:cs/>
        </w:rPr>
        <w:t>อัตราดอกเบี้ยของหุ้นกู้ในปีที่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1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C2BF8" w:rsidRPr="004C2BF8">
        <w:rPr>
          <w:rFonts w:asciiTheme="majorBidi" w:hAnsiTheme="majorBidi" w:cs="Angsana New" w:hint="cs"/>
          <w:sz w:val="30"/>
          <w:szCs w:val="30"/>
          <w:cs/>
        </w:rPr>
        <w:t>ถึงปีที่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5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C2BF8" w:rsidRPr="004C2BF8">
        <w:rPr>
          <w:rFonts w:asciiTheme="majorBidi" w:hAnsiTheme="majorBidi" w:cs="Angsana New" w:hint="cs"/>
          <w:sz w:val="30"/>
          <w:szCs w:val="30"/>
          <w:cs/>
        </w:rPr>
        <w:t>เท่ากับร้อยละ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4</w:t>
      </w:r>
      <w:r w:rsidR="008B7580">
        <w:rPr>
          <w:rFonts w:asciiTheme="majorBidi" w:hAnsiTheme="majorBidi" w:cs="Angsana New"/>
          <w:sz w:val="30"/>
          <w:szCs w:val="30"/>
        </w:rPr>
        <w:t>.</w:t>
      </w:r>
      <w:r w:rsidR="00AB2614" w:rsidRPr="00AB2614">
        <w:rPr>
          <w:rFonts w:asciiTheme="majorBidi" w:hAnsiTheme="majorBidi" w:cs="Angsana New"/>
          <w:sz w:val="30"/>
          <w:szCs w:val="30"/>
        </w:rPr>
        <w:t>50</w:t>
      </w:r>
      <w:r w:rsidR="008B7580">
        <w:rPr>
          <w:rFonts w:asciiTheme="majorBidi" w:hAnsiTheme="majorBidi" w:cs="Angsana New"/>
          <w:sz w:val="30"/>
          <w:szCs w:val="30"/>
        </w:rPr>
        <w:t xml:space="preserve"> </w:t>
      </w:r>
      <w:r w:rsidR="004C2BF8" w:rsidRPr="004C2BF8">
        <w:rPr>
          <w:rFonts w:asciiTheme="majorBidi" w:hAnsiTheme="majorBidi" w:cs="Angsana New" w:hint="cs"/>
          <w:sz w:val="30"/>
          <w:szCs w:val="30"/>
          <w:cs/>
        </w:rPr>
        <w:t>ต่อปี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C2BF8" w:rsidRPr="004C2BF8">
        <w:rPr>
          <w:rFonts w:asciiTheme="majorBidi" w:hAnsiTheme="majorBidi" w:cs="Angsana New" w:hint="cs"/>
          <w:sz w:val="30"/>
          <w:szCs w:val="30"/>
          <w:cs/>
        </w:rPr>
        <w:t>และภายหลังจากปีที่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5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C2BF8" w:rsidRPr="004C2BF8">
        <w:rPr>
          <w:rFonts w:asciiTheme="majorBidi" w:hAnsiTheme="majorBidi" w:cs="Angsana New" w:hint="cs"/>
          <w:sz w:val="30"/>
          <w:szCs w:val="30"/>
          <w:cs/>
        </w:rPr>
        <w:t>จะมีการปรับอัตราดอกเบี้ยทุกๆ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5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C2BF8" w:rsidRPr="004C2BF8">
        <w:rPr>
          <w:rFonts w:asciiTheme="majorBidi" w:hAnsiTheme="majorBidi" w:cs="Angsana New" w:hint="cs"/>
          <w:sz w:val="30"/>
          <w:szCs w:val="30"/>
          <w:cs/>
        </w:rPr>
        <w:t>ปี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C2BF8" w:rsidRPr="004C2BF8">
        <w:rPr>
          <w:rFonts w:asciiTheme="majorBidi" w:hAnsiTheme="majorBidi" w:cs="Angsana New" w:hint="cs"/>
          <w:sz w:val="30"/>
          <w:szCs w:val="30"/>
          <w:cs/>
        </w:rPr>
        <w:t>โดยอ้างอิงจาก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AB2614" w:rsidRPr="00AB2614">
        <w:rPr>
          <w:rFonts w:asciiTheme="majorBidi" w:hAnsiTheme="majorBidi" w:cs="Angsana New"/>
          <w:sz w:val="30"/>
          <w:szCs w:val="30"/>
        </w:rPr>
        <w:t>1</w:t>
      </w:r>
      <w:r w:rsidR="004C2BF8" w:rsidRPr="007F167F">
        <w:rPr>
          <w:rFonts w:asciiTheme="majorBidi" w:hAnsiTheme="majorBidi" w:cs="Angsana New"/>
          <w:sz w:val="30"/>
          <w:szCs w:val="30"/>
        </w:rPr>
        <w:t xml:space="preserve">) </w:t>
      </w:r>
      <w:r w:rsidR="004C2BF8" w:rsidRPr="004C2BF8">
        <w:rPr>
          <w:rFonts w:asciiTheme="majorBidi" w:hAnsiTheme="majorBidi" w:cs="Angsana New" w:hint="cs"/>
          <w:sz w:val="30"/>
          <w:szCs w:val="30"/>
          <w:cs/>
        </w:rPr>
        <w:t>อัตราผลตอบแทนพันธบัตรรัฐบาลอายุ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5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C2BF8" w:rsidRPr="004C2BF8">
        <w:rPr>
          <w:rFonts w:asciiTheme="majorBidi" w:hAnsiTheme="majorBidi" w:cs="Angsana New" w:hint="cs"/>
          <w:sz w:val="30"/>
          <w:szCs w:val="30"/>
          <w:cs/>
        </w:rPr>
        <w:t>ปี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 (</w:t>
      </w:r>
      <w:r w:rsidR="00AB2614" w:rsidRPr="00AB2614">
        <w:rPr>
          <w:rFonts w:asciiTheme="majorBidi" w:hAnsiTheme="majorBidi" w:cs="Angsana New"/>
          <w:sz w:val="30"/>
          <w:szCs w:val="30"/>
        </w:rPr>
        <w:t>2</w:t>
      </w:r>
      <w:r w:rsidR="004C2BF8" w:rsidRPr="007F167F">
        <w:rPr>
          <w:rFonts w:asciiTheme="majorBidi" w:hAnsiTheme="majorBidi" w:cs="Angsana New"/>
          <w:sz w:val="30"/>
          <w:szCs w:val="30"/>
        </w:rPr>
        <w:t xml:space="preserve">) Initial Credit Spread </w:t>
      </w:r>
      <w:r w:rsidR="004C2BF8" w:rsidRPr="004C2BF8">
        <w:rPr>
          <w:rFonts w:asciiTheme="majorBidi" w:hAnsiTheme="majorBidi" w:cs="Angsana New" w:hint="cs"/>
          <w:sz w:val="30"/>
          <w:szCs w:val="30"/>
          <w:cs/>
        </w:rPr>
        <w:t>และ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(</w:t>
      </w:r>
      <w:r w:rsidR="005E6EC5" w:rsidRPr="005E6EC5">
        <w:rPr>
          <w:rFonts w:asciiTheme="majorBidi" w:hAnsiTheme="majorBidi" w:cs="Angsana New"/>
          <w:sz w:val="30"/>
          <w:szCs w:val="30"/>
        </w:rPr>
        <w:t>3</w:t>
      </w:r>
      <w:r w:rsidR="004C2BF8" w:rsidRPr="007F167F">
        <w:rPr>
          <w:rFonts w:asciiTheme="majorBidi" w:hAnsiTheme="majorBidi" w:cs="Angsana New"/>
          <w:sz w:val="30"/>
          <w:szCs w:val="30"/>
        </w:rPr>
        <w:t xml:space="preserve">) </w:t>
      </w:r>
      <w:r w:rsidR="004C2BF8" w:rsidRPr="004C2BF8">
        <w:rPr>
          <w:rFonts w:asciiTheme="majorBidi" w:hAnsiTheme="majorBidi" w:cs="Angsana New" w:hint="cs"/>
          <w:sz w:val="30"/>
          <w:szCs w:val="30"/>
          <w:cs/>
        </w:rPr>
        <w:t>อัตราร้อยละตามเงื่อนไขที่กำหนดไว้ในหนังสือชี้ชวน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C2BF8" w:rsidRPr="004C2BF8">
        <w:rPr>
          <w:rFonts w:asciiTheme="majorBidi" w:hAnsiTheme="majorBidi" w:cs="Angsana New" w:hint="cs"/>
          <w:sz w:val="30"/>
          <w:szCs w:val="30"/>
          <w:cs/>
        </w:rPr>
        <w:t>และจะชำระดอกเบี้ยทุกๆ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6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C2BF8" w:rsidRPr="004C2BF8">
        <w:rPr>
          <w:rFonts w:asciiTheme="majorBidi" w:hAnsiTheme="majorBidi" w:cs="Angsana New" w:hint="cs"/>
          <w:sz w:val="30"/>
          <w:szCs w:val="30"/>
          <w:cs/>
        </w:rPr>
        <w:t>เดือน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C2BF8" w:rsidRPr="004C2BF8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C2BF8" w:rsidRPr="004C2BF8">
        <w:rPr>
          <w:rFonts w:asciiTheme="majorBidi" w:hAnsiTheme="majorBidi" w:cs="Angsana New" w:hint="cs"/>
          <w:sz w:val="30"/>
          <w:szCs w:val="30"/>
          <w:cs/>
        </w:rPr>
        <w:t>บริษัทมีสิทธิเลื่อนการชำระดอกเบี้ยและดอกเบี้ยค้างชำระโดยไม่จำกัดระยะเวลาและจำนวนครั้งตามดุลยพินิจของบริษัทแต่เพียงผู้เดียว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C2BF8" w:rsidRPr="004C2BF8">
        <w:rPr>
          <w:rFonts w:asciiTheme="majorBidi" w:hAnsiTheme="majorBidi" w:cs="Angsana New" w:hint="cs"/>
          <w:sz w:val="30"/>
          <w:szCs w:val="30"/>
          <w:cs/>
        </w:rPr>
        <w:t>หากบริษัทเลื่อนการชำระดอกเบี้ย</w:t>
      </w:r>
      <w:r w:rsidR="004C2BF8" w:rsidRPr="004C2BF8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C2BF8" w:rsidRPr="004C2BF8">
        <w:rPr>
          <w:rFonts w:asciiTheme="majorBidi" w:hAnsiTheme="majorBidi" w:cs="Angsana New" w:hint="cs"/>
          <w:sz w:val="30"/>
          <w:szCs w:val="30"/>
          <w:cs/>
        </w:rPr>
        <w:t>บริษัทจะไม่สามารถกระทำการดังต่อไปนี้</w:t>
      </w:r>
    </w:p>
    <w:p w14:paraId="5CBBEE50" w14:textId="77777777" w:rsidR="00D64A09" w:rsidRPr="006A5471" w:rsidRDefault="00D64A09" w:rsidP="007F167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="Angsana New"/>
          <w:sz w:val="26"/>
          <w:szCs w:val="26"/>
        </w:rPr>
      </w:pPr>
    </w:p>
    <w:p w14:paraId="7C1E32B2" w14:textId="0BDB77B5" w:rsidR="007A3316" w:rsidRPr="007A3316" w:rsidRDefault="007A3316" w:rsidP="007A3316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right="43" w:hanging="540"/>
        <w:jc w:val="thaiDistribute"/>
        <w:rPr>
          <w:rFonts w:asciiTheme="majorBidi" w:eastAsia="Courier New" w:hAnsiTheme="majorBidi" w:cstheme="majorBidi"/>
          <w:sz w:val="30"/>
          <w:szCs w:val="30"/>
        </w:rPr>
      </w:pPr>
      <w:r w:rsidRPr="007A3316">
        <w:rPr>
          <w:rFonts w:asciiTheme="majorBidi" w:eastAsia="Courier New" w:hAnsiTheme="majorBidi" w:cstheme="majorBidi"/>
          <w:sz w:val="30"/>
          <w:szCs w:val="30"/>
          <w:cs/>
        </w:rPr>
        <w:t xml:space="preserve">ประกาศหรือจ่ายเงินปันผล </w:t>
      </w:r>
    </w:p>
    <w:p w14:paraId="2D8BD1B3" w14:textId="77777777" w:rsidR="007A3316" w:rsidRPr="007A3316" w:rsidRDefault="007A3316" w:rsidP="007A3316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right="-27" w:hanging="540"/>
        <w:jc w:val="thaiDistribute"/>
        <w:rPr>
          <w:rFonts w:asciiTheme="majorBidi" w:eastAsia="Courier New" w:hAnsiTheme="majorBidi" w:cstheme="majorBidi"/>
          <w:sz w:val="30"/>
          <w:szCs w:val="30"/>
        </w:rPr>
      </w:pPr>
      <w:r w:rsidRPr="007A3316">
        <w:rPr>
          <w:rFonts w:asciiTheme="majorBidi" w:eastAsia="Courier New" w:hAnsiTheme="majorBidi" w:cstheme="majorBidi"/>
          <w:sz w:val="30"/>
          <w:szCs w:val="30"/>
          <w:cs/>
        </w:rPr>
        <w:t>ชำระดอกเบี้ยหรือแจกจ่ายทรัพย์สินใดๆ</w:t>
      </w:r>
      <w:r w:rsidRPr="007A3316">
        <w:rPr>
          <w:rFonts w:asciiTheme="majorBidi" w:eastAsia="Courier New" w:hAnsiTheme="majorBidi" w:cstheme="majorBidi"/>
          <w:sz w:val="30"/>
          <w:szCs w:val="30"/>
        </w:rPr>
        <w:t xml:space="preserve"> </w:t>
      </w:r>
      <w:r w:rsidRPr="007A3316">
        <w:rPr>
          <w:rFonts w:asciiTheme="majorBidi" w:eastAsia="Courier New" w:hAnsiTheme="majorBidi" w:cstheme="majorBidi"/>
          <w:sz w:val="30"/>
          <w:szCs w:val="30"/>
          <w:cs/>
        </w:rPr>
        <w:t xml:space="preserve">แก่ผู้ถือหลักทรัพย์ของบริษัทที่มีสถานะทางกฎหมายเท่าเทียมกับหุ้นกู้หรือด้อยกว่าหุ้นกู้ และ </w:t>
      </w:r>
    </w:p>
    <w:p w14:paraId="67F87D64" w14:textId="77777777" w:rsidR="007A3316" w:rsidRPr="007A3316" w:rsidRDefault="007A3316" w:rsidP="007A3316">
      <w:pPr>
        <w:numPr>
          <w:ilvl w:val="0"/>
          <w:numId w:val="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right="-27" w:hanging="540"/>
        <w:jc w:val="thaiDistribute"/>
        <w:rPr>
          <w:rFonts w:asciiTheme="majorBidi" w:eastAsia="Courier New" w:hAnsiTheme="majorBidi" w:cstheme="majorBidi"/>
          <w:sz w:val="30"/>
          <w:szCs w:val="30"/>
        </w:rPr>
      </w:pPr>
      <w:r w:rsidRPr="007A3316">
        <w:rPr>
          <w:rFonts w:asciiTheme="majorBidi" w:eastAsia="Courier New" w:hAnsiTheme="majorBidi" w:cstheme="majorBidi"/>
          <w:sz w:val="30"/>
          <w:szCs w:val="30"/>
          <w:cs/>
        </w:rPr>
        <w:t>ไถ่ถอน</w:t>
      </w:r>
      <w:r w:rsidRPr="007A3316">
        <w:rPr>
          <w:rFonts w:asciiTheme="majorBidi" w:eastAsia="Courier New" w:hAnsiTheme="majorBidi" w:cstheme="majorBidi"/>
          <w:sz w:val="30"/>
          <w:szCs w:val="30"/>
        </w:rPr>
        <w:t xml:space="preserve"> </w:t>
      </w:r>
      <w:r w:rsidRPr="007A3316">
        <w:rPr>
          <w:rFonts w:asciiTheme="majorBidi" w:eastAsia="Courier New" w:hAnsiTheme="majorBidi" w:cstheme="majorBidi"/>
          <w:sz w:val="30"/>
          <w:szCs w:val="30"/>
          <w:cs/>
        </w:rPr>
        <w:t xml:space="preserve">ลด ยกเลิก ซื้อ หรือซื้อคืนซึ่งหลักทรัพย์ที่ออกโดยบริษัทที่มีสถานะทางกฎหมายเท่าเทียมกับหุ้นกู้หรือด้อยกว่าหุ้นกู้โดยมีค่าตอบแทน </w:t>
      </w:r>
    </w:p>
    <w:p w14:paraId="2FB8AA8A" w14:textId="4B340BB1" w:rsidR="00046A5C" w:rsidRPr="006A5471" w:rsidRDefault="00046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26"/>
          <w:szCs w:val="26"/>
          <w:cs/>
        </w:rPr>
      </w:pPr>
    </w:p>
    <w:p w14:paraId="3DF9E300" w14:textId="2E37DA26" w:rsidR="00CF4B10" w:rsidRPr="00880855" w:rsidRDefault="00CF4B10" w:rsidP="00311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880855">
        <w:rPr>
          <w:rFonts w:asciiTheme="majorBidi" w:hAnsiTheme="majorBidi" w:cs="Angsana New" w:hint="cs"/>
          <w:sz w:val="30"/>
          <w:szCs w:val="30"/>
          <w:cs/>
        </w:rPr>
        <w:t>ใน</w:t>
      </w:r>
      <w:r w:rsidR="00080CD3">
        <w:rPr>
          <w:rFonts w:asciiTheme="majorBidi" w:hAnsiTheme="majorBidi" w:cs="Angsana New" w:hint="cs"/>
          <w:sz w:val="30"/>
          <w:szCs w:val="30"/>
          <w:cs/>
        </w:rPr>
        <w:t xml:space="preserve">ไตรมาส </w:t>
      </w:r>
      <w:r w:rsidR="005E79E4">
        <w:rPr>
          <w:rFonts w:asciiTheme="majorBidi" w:hAnsiTheme="majorBidi" w:cs="Angsana New"/>
          <w:sz w:val="30"/>
          <w:szCs w:val="30"/>
        </w:rPr>
        <w:t>2</w:t>
      </w:r>
      <w:r w:rsidR="00080CD3">
        <w:rPr>
          <w:rFonts w:asciiTheme="majorBidi" w:hAnsiTheme="majorBidi" w:cs="Angsana New"/>
          <w:sz w:val="30"/>
          <w:szCs w:val="30"/>
        </w:rPr>
        <w:t xml:space="preserve"> </w:t>
      </w:r>
      <w:r w:rsidRPr="00880855">
        <w:rPr>
          <w:rFonts w:asciiTheme="majorBidi" w:hAnsiTheme="majorBidi" w:cs="Angsana New" w:hint="cs"/>
          <w:sz w:val="30"/>
          <w:szCs w:val="30"/>
          <w:cs/>
        </w:rPr>
        <w:t>ปี</w:t>
      </w:r>
      <w:r w:rsidRPr="0088085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E79E4">
        <w:rPr>
          <w:rFonts w:asciiTheme="majorBidi" w:hAnsiTheme="majorBidi" w:cs="Angsana New"/>
          <w:sz w:val="30"/>
          <w:szCs w:val="30"/>
        </w:rPr>
        <w:t xml:space="preserve">2565 </w:t>
      </w:r>
      <w:r w:rsidRPr="00880855">
        <w:rPr>
          <w:rFonts w:asciiTheme="majorBidi" w:hAnsiTheme="majorBidi" w:cs="Angsana New" w:hint="cs"/>
          <w:sz w:val="30"/>
          <w:szCs w:val="30"/>
          <w:cs/>
        </w:rPr>
        <w:t>บริษัทได้จ่ายดอกเบี้ยให้กับผู้ถือหุ้นกู้ไปแล้วเป็นจำนวนเงิน</w:t>
      </w:r>
      <w:r w:rsidRPr="0088085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632C7">
        <w:rPr>
          <w:rFonts w:asciiTheme="majorBidi" w:hAnsiTheme="majorBidi" w:cs="Angsana New"/>
          <w:sz w:val="30"/>
          <w:szCs w:val="30"/>
        </w:rPr>
        <w:t>372</w:t>
      </w:r>
      <w:r w:rsidR="00093767">
        <w:rPr>
          <w:rFonts w:asciiTheme="majorBidi" w:hAnsiTheme="majorBidi" w:cs="Angsana New"/>
          <w:sz w:val="30"/>
          <w:szCs w:val="30"/>
        </w:rPr>
        <w:t xml:space="preserve"> </w:t>
      </w:r>
      <w:r w:rsidRPr="00880855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88085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80855">
        <w:rPr>
          <w:rFonts w:asciiTheme="majorBidi" w:hAnsiTheme="majorBidi" w:cs="Angsana New" w:hint="cs"/>
          <w:sz w:val="30"/>
          <w:szCs w:val="30"/>
          <w:cs/>
        </w:rPr>
        <w:t>โดยดอกเบี้ยจ่ายและค่าใช้จ่ายอื่น</w:t>
      </w:r>
      <w:r w:rsidRPr="0088085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80855">
        <w:rPr>
          <w:rFonts w:asciiTheme="majorBidi" w:hAnsiTheme="majorBidi" w:cs="Angsana New" w:hint="cs"/>
          <w:sz w:val="30"/>
          <w:szCs w:val="30"/>
          <w:cs/>
        </w:rPr>
        <w:t>รวมเป็นจำนวนเงิน</w:t>
      </w:r>
      <w:r w:rsidRPr="0088085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E5AE0">
        <w:rPr>
          <w:rFonts w:asciiTheme="majorBidi" w:hAnsiTheme="majorBidi" w:cs="Angsana New"/>
          <w:sz w:val="30"/>
          <w:szCs w:val="30"/>
        </w:rPr>
        <w:t>411</w:t>
      </w:r>
      <w:r w:rsidR="005E79E4">
        <w:rPr>
          <w:rFonts w:asciiTheme="majorBidi" w:hAnsiTheme="majorBidi" w:cs="Angsana New"/>
          <w:sz w:val="30"/>
          <w:szCs w:val="30"/>
        </w:rPr>
        <w:t xml:space="preserve"> </w:t>
      </w:r>
      <w:r w:rsidRPr="00880855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88085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80855">
        <w:rPr>
          <w:rFonts w:asciiTheme="majorBidi" w:hAnsiTheme="majorBidi" w:cs="Angsana New" w:hint="cs"/>
          <w:sz w:val="30"/>
          <w:szCs w:val="30"/>
          <w:cs/>
        </w:rPr>
        <w:t>ได้นำไปปรับกำไรสะสมยังไม่ได้จัดสรรในงบแสดงฐานะการเงิน</w:t>
      </w:r>
      <w:r w:rsidRPr="0088085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80855">
        <w:rPr>
          <w:rFonts w:asciiTheme="majorBidi" w:hAnsiTheme="majorBidi" w:cs="Angsana New" w:hint="cs"/>
          <w:sz w:val="30"/>
          <w:szCs w:val="30"/>
          <w:cs/>
        </w:rPr>
        <w:t>ณ</w:t>
      </w:r>
      <w:r w:rsidRPr="00880855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80855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88085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5E6EC5" w:rsidRPr="005E6EC5">
        <w:rPr>
          <w:rFonts w:asciiTheme="majorBidi" w:hAnsiTheme="majorBidi" w:cs="Angsana New"/>
          <w:sz w:val="30"/>
          <w:szCs w:val="30"/>
        </w:rPr>
        <w:t>3</w:t>
      </w:r>
      <w:r w:rsidR="005E79E4">
        <w:rPr>
          <w:rFonts w:asciiTheme="majorBidi" w:hAnsiTheme="majorBidi" w:cs="Angsana New"/>
          <w:sz w:val="30"/>
          <w:szCs w:val="30"/>
        </w:rPr>
        <w:t>0</w:t>
      </w:r>
      <w:r w:rsidRPr="00880855">
        <w:rPr>
          <w:rFonts w:asciiTheme="majorBidi" w:hAnsiTheme="majorBidi" w:cs="Angsana New"/>
          <w:sz w:val="30"/>
          <w:szCs w:val="30"/>
        </w:rPr>
        <w:t xml:space="preserve"> </w:t>
      </w:r>
      <w:r w:rsidR="005E79E4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880855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2565</w:t>
      </w:r>
    </w:p>
    <w:p w14:paraId="687AABDD" w14:textId="77777777" w:rsidR="00140861" w:rsidRPr="006A5471" w:rsidRDefault="00140861" w:rsidP="00311A8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sz w:val="26"/>
          <w:szCs w:val="26"/>
          <w:highlight w:val="yellow"/>
        </w:rPr>
      </w:pPr>
    </w:p>
    <w:p w14:paraId="29462E0F" w14:textId="6DB40053" w:rsidR="00304CBD" w:rsidRDefault="00304CBD" w:rsidP="00595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6D7BED">
        <w:rPr>
          <w:rFonts w:asciiTheme="majorBidi" w:hAnsiTheme="majorBidi" w:cs="Angsana New" w:hint="cs"/>
          <w:sz w:val="30"/>
          <w:szCs w:val="30"/>
          <w:cs/>
        </w:rPr>
        <w:t>ณ</w:t>
      </w:r>
      <w:r w:rsidRPr="006D7BE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7BED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6D7BE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A5471">
        <w:rPr>
          <w:rFonts w:asciiTheme="majorBidi" w:hAnsiTheme="majorBidi" w:cs="Angsana New"/>
          <w:sz w:val="30"/>
          <w:szCs w:val="30"/>
        </w:rPr>
        <w:t>30</w:t>
      </w:r>
      <w:r w:rsidRPr="006D7BE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21148">
        <w:rPr>
          <w:rFonts w:asciiTheme="majorBidi" w:hAnsiTheme="majorBidi" w:cs="Angsana New" w:hint="cs"/>
          <w:sz w:val="30"/>
          <w:szCs w:val="30"/>
          <w:cs/>
        </w:rPr>
        <w:t>มิถุนายน</w:t>
      </w:r>
      <w:r w:rsidRPr="006D7BE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="Angsana New"/>
          <w:sz w:val="30"/>
          <w:szCs w:val="30"/>
        </w:rPr>
        <w:t>2565</w:t>
      </w:r>
      <w:r w:rsidRPr="006D7BE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D7BED">
        <w:rPr>
          <w:rFonts w:asciiTheme="majorBidi" w:hAnsiTheme="majorBidi" w:cs="Angsana New" w:hint="cs"/>
          <w:sz w:val="30"/>
          <w:szCs w:val="30"/>
          <w:cs/>
        </w:rPr>
        <w:t>มีดอกเบี้ยค้างจ่ายสะสมนับจากวันที่จ่ายดอกเบี้ยครั้งล่าสุดเป็นจำนวนเงิน</w:t>
      </w:r>
      <w:r w:rsidRPr="006D7BE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91E1D">
        <w:rPr>
          <w:rFonts w:asciiTheme="majorBidi" w:hAnsiTheme="majorBidi" w:cs="Angsana New"/>
          <w:sz w:val="30"/>
          <w:szCs w:val="30"/>
        </w:rPr>
        <w:t>224</w:t>
      </w:r>
      <w:r w:rsidR="00F55D25">
        <w:rPr>
          <w:rFonts w:asciiTheme="majorBidi" w:hAnsiTheme="majorBidi" w:cs="Angsana New"/>
          <w:sz w:val="30"/>
          <w:szCs w:val="30"/>
        </w:rPr>
        <w:t xml:space="preserve"> </w:t>
      </w:r>
      <w:r w:rsidRPr="006D7BED">
        <w:rPr>
          <w:rFonts w:asciiTheme="majorBidi" w:hAnsiTheme="majorBidi" w:cs="Angsana New" w:hint="cs"/>
          <w:sz w:val="30"/>
          <w:szCs w:val="30"/>
          <w:cs/>
        </w:rPr>
        <w:t>ล้านบาท</w:t>
      </w:r>
    </w:p>
    <w:p w14:paraId="011B1DB4" w14:textId="77777777" w:rsidR="00887936" w:rsidRPr="006A5471" w:rsidRDefault="00887936" w:rsidP="005957D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="Angsana New"/>
          <w:sz w:val="26"/>
          <w:szCs w:val="26"/>
        </w:rPr>
      </w:pPr>
    </w:p>
    <w:p w14:paraId="09E8D042" w14:textId="26FA92AC" w:rsidR="00D63C40" w:rsidRPr="00283726" w:rsidRDefault="004B571C" w:rsidP="000C0A96">
      <w:pPr>
        <w:pStyle w:val="Heading8"/>
        <w:pBdr>
          <w:between w:val="single" w:sz="4" w:space="1" w:color="auto"/>
        </w:pBd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9</w:t>
      </w:r>
      <w:r w:rsidR="00D77808" w:rsidRPr="00283726">
        <w:rPr>
          <w:rFonts w:asciiTheme="majorBidi" w:hAnsiTheme="majorBidi" w:cstheme="majorBidi"/>
          <w:sz w:val="30"/>
          <w:szCs w:val="30"/>
        </w:rPr>
        <w:tab/>
      </w:r>
      <w:r w:rsidR="009A35C2" w:rsidRPr="00283726">
        <w:rPr>
          <w:rFonts w:asciiTheme="majorBidi" w:hAnsiTheme="majorBidi" w:cstheme="majorBidi"/>
          <w:sz w:val="30"/>
          <w:szCs w:val="30"/>
          <w:cs/>
        </w:rPr>
        <w:t>ส่วนงานดำเนินงาน</w:t>
      </w:r>
      <w:r w:rsidR="00F81A55" w:rsidRPr="00283726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  <w:r w:rsidR="0069527D" w:rsidRPr="00283726">
        <w:rPr>
          <w:rFonts w:asciiTheme="majorBidi" w:hAnsiTheme="majorBidi" w:cstheme="majorBidi"/>
          <w:sz w:val="30"/>
          <w:szCs w:val="30"/>
        </w:rPr>
        <w:t xml:space="preserve"> </w:t>
      </w:r>
    </w:p>
    <w:p w14:paraId="438A36D0" w14:textId="77777777" w:rsidR="00D63C40" w:rsidRPr="006A5471" w:rsidRDefault="00D63C40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6"/>
          <w:szCs w:val="26"/>
          <w:lang w:bidi="ar-SA"/>
        </w:rPr>
      </w:pPr>
    </w:p>
    <w:p w14:paraId="2865A44D" w14:textId="77777777" w:rsidR="004158A6" w:rsidRPr="00283726" w:rsidRDefault="00A95704" w:rsidP="000429AC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Courier New" w:hAnsiTheme="majorBidi" w:cstheme="majorBidi"/>
          <w:b/>
          <w:bCs/>
          <w:i/>
          <w:iCs/>
          <w:sz w:val="30"/>
          <w:szCs w:val="30"/>
        </w:rPr>
      </w:pPr>
      <w:r w:rsidRPr="00283726">
        <w:rPr>
          <w:rFonts w:asciiTheme="majorBidi" w:eastAsia="Courier New" w:hAnsiTheme="majorBidi" w:cstheme="majorBidi"/>
          <w:b/>
          <w:bCs/>
          <w:i/>
          <w:iCs/>
          <w:sz w:val="30"/>
          <w:szCs w:val="30"/>
          <w:cs/>
        </w:rPr>
        <w:t>ข้อมูลตามส่วนงานที่รายงาน</w:t>
      </w:r>
    </w:p>
    <w:p w14:paraId="5E5CF689" w14:textId="77777777" w:rsidR="004158A6" w:rsidRPr="006A5471" w:rsidRDefault="004158A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2F6ADA6F" w14:textId="05086981" w:rsidR="004158A6" w:rsidRPr="00283726" w:rsidRDefault="004158A6" w:rsidP="001E47F5">
      <w:pPr>
        <w:tabs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Courier New" w:hAnsiTheme="majorBidi" w:cstheme="majorBidi"/>
          <w:sz w:val="30"/>
          <w:szCs w:val="30"/>
        </w:rPr>
      </w:pPr>
      <w:r w:rsidRPr="00283726">
        <w:rPr>
          <w:rFonts w:asciiTheme="majorBidi" w:eastAsia="Courier New" w:hAnsiTheme="majorBidi" w:cstheme="majorBidi"/>
          <w:sz w:val="30"/>
          <w:szCs w:val="30"/>
          <w:cs/>
        </w:rPr>
        <w:t>กลุ่ม</w:t>
      </w:r>
      <w:r w:rsidR="001E4012" w:rsidRPr="00283726">
        <w:rPr>
          <w:rFonts w:asciiTheme="majorBidi" w:eastAsia="Courier New" w:hAnsiTheme="majorBidi" w:cstheme="majorBidi"/>
          <w:sz w:val="30"/>
          <w:szCs w:val="30"/>
          <w:cs/>
        </w:rPr>
        <w:t>บริษัทเสนอ</w:t>
      </w:r>
      <w:r w:rsidR="0043498D" w:rsidRPr="00283726">
        <w:rPr>
          <w:rFonts w:asciiTheme="majorBidi" w:eastAsia="Courier New" w:hAnsiTheme="majorBidi" w:cstheme="majorBidi"/>
          <w:sz w:val="30"/>
          <w:szCs w:val="30"/>
          <w:cs/>
        </w:rPr>
        <w:t>ข้อมูล</w:t>
      </w:r>
      <w:r w:rsidR="00A85E2A" w:rsidRPr="00283726">
        <w:rPr>
          <w:rFonts w:asciiTheme="majorBidi" w:eastAsia="Courier New" w:hAnsiTheme="majorBidi" w:cstheme="majorBidi"/>
          <w:sz w:val="30"/>
          <w:szCs w:val="30"/>
          <w:cs/>
        </w:rPr>
        <w:t>ส่วนงานดำเนินงาน</w:t>
      </w:r>
      <w:r w:rsidR="001E4012" w:rsidRPr="00283726">
        <w:rPr>
          <w:rFonts w:asciiTheme="majorBidi" w:eastAsia="Courier New" w:hAnsiTheme="majorBidi" w:cstheme="majorBidi"/>
          <w:sz w:val="30"/>
          <w:szCs w:val="30"/>
          <w:cs/>
        </w:rPr>
        <w:t>ที่สำคัญ</w:t>
      </w:r>
      <w:r w:rsidRPr="00283726">
        <w:rPr>
          <w:rFonts w:asciiTheme="majorBidi" w:eastAsia="Courier New" w:hAnsiTheme="majorBidi" w:cstheme="majorBidi"/>
          <w:sz w:val="30"/>
          <w:szCs w:val="30"/>
          <w:cs/>
        </w:rPr>
        <w:t>ดังนี้</w:t>
      </w:r>
    </w:p>
    <w:p w14:paraId="2EC43F66" w14:textId="77777777" w:rsidR="009A5397" w:rsidRPr="006A5471" w:rsidRDefault="009A5397" w:rsidP="001E47F5">
      <w:pPr>
        <w:tabs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Courier New" w:hAnsiTheme="majorBidi" w:cstheme="majorBidi"/>
          <w:sz w:val="26"/>
          <w:szCs w:val="26"/>
        </w:rPr>
      </w:pPr>
    </w:p>
    <w:tbl>
      <w:tblPr>
        <w:tblW w:w="36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990"/>
        <w:gridCol w:w="360"/>
        <w:gridCol w:w="2250"/>
      </w:tblGrid>
      <w:tr w:rsidR="004158A6" w:rsidRPr="00283726" w14:paraId="3EEF78EF" w14:textId="77777777" w:rsidTr="001E47F5">
        <w:tc>
          <w:tcPr>
            <w:tcW w:w="990" w:type="dxa"/>
          </w:tcPr>
          <w:p w14:paraId="17F73F38" w14:textId="77777777" w:rsidR="004158A6" w:rsidRPr="00283726" w:rsidRDefault="004158A6" w:rsidP="00F96D4D">
            <w:pPr>
              <w:spacing w:line="240" w:lineRule="auto"/>
              <w:ind w:left="-99"/>
              <w:rPr>
                <w:rFonts w:asciiTheme="majorBidi" w:eastAsia="Courier New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360" w:type="dxa"/>
          </w:tcPr>
          <w:p w14:paraId="0341023E" w14:textId="7334A46D" w:rsidR="004158A6" w:rsidRPr="00283726" w:rsidRDefault="00AB2614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250" w:type="dxa"/>
          </w:tcPr>
          <w:p w14:paraId="6FFFAF28" w14:textId="77777777" w:rsidR="004158A6" w:rsidRPr="00283726" w:rsidRDefault="004158A6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ธุรกิจสัตว์บก</w:t>
            </w:r>
          </w:p>
        </w:tc>
      </w:tr>
      <w:tr w:rsidR="004158A6" w:rsidRPr="00283726" w14:paraId="00E6F493" w14:textId="77777777" w:rsidTr="001E47F5">
        <w:tc>
          <w:tcPr>
            <w:tcW w:w="990" w:type="dxa"/>
          </w:tcPr>
          <w:p w14:paraId="03FF4CDC" w14:textId="77777777" w:rsidR="004158A6" w:rsidRPr="00283726" w:rsidRDefault="004158A6" w:rsidP="00F96D4D">
            <w:pPr>
              <w:spacing w:line="240" w:lineRule="auto"/>
              <w:ind w:left="-99"/>
              <w:rPr>
                <w:rFonts w:asciiTheme="majorBidi" w:eastAsia="Courier New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360" w:type="dxa"/>
          </w:tcPr>
          <w:p w14:paraId="743433D7" w14:textId="1B436B2E" w:rsidR="004158A6" w:rsidRPr="00283726" w:rsidRDefault="00AB2614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250" w:type="dxa"/>
          </w:tcPr>
          <w:p w14:paraId="11B5A77C" w14:textId="77777777" w:rsidR="004158A6" w:rsidRPr="00283726" w:rsidRDefault="004158A6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ธุรกิจสัตว์น้ำ</w:t>
            </w:r>
          </w:p>
        </w:tc>
      </w:tr>
    </w:tbl>
    <w:p w14:paraId="37416B8B" w14:textId="77777777" w:rsidR="00C50C26" w:rsidRPr="00283726" w:rsidRDefault="00C50C2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Cs/>
          <w:sz w:val="2"/>
          <w:szCs w:val="2"/>
        </w:rPr>
      </w:pPr>
    </w:p>
    <w:p w14:paraId="63C7798E" w14:textId="77777777" w:rsidR="00E90E65" w:rsidRPr="00283726" w:rsidRDefault="00E90E65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Cs/>
          <w:sz w:val="2"/>
          <w:szCs w:val="2"/>
          <w:cs/>
        </w:rPr>
      </w:pPr>
    </w:p>
    <w:p w14:paraId="0D6F191D" w14:textId="77777777" w:rsidR="007C406D" w:rsidRDefault="007C406D" w:rsidP="000402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</w:p>
    <w:p w14:paraId="46B78403" w14:textId="258C2B8A" w:rsidR="00821148" w:rsidRPr="000402FE" w:rsidRDefault="00821148" w:rsidP="000402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0402FE">
        <w:rPr>
          <w:rFonts w:asciiTheme="majorBidi" w:hAnsiTheme="majorBidi" w:cs="Angsana New" w:hint="cs"/>
          <w:sz w:val="30"/>
          <w:szCs w:val="30"/>
          <w:cs/>
        </w:rPr>
        <w:t>รายได้และผลการดำเนินงานจำแนกตามส่วนงานที่รายงานของกลุ่มบริษัทสำหรับงวดหกเดือนสิ้นสุดวันที่</w:t>
      </w:r>
      <w:r w:rsidR="00686E77" w:rsidRPr="000402FE">
        <w:rPr>
          <w:rFonts w:asciiTheme="majorBidi" w:hAnsiTheme="majorBidi" w:cs="Angsana New"/>
          <w:sz w:val="30"/>
          <w:szCs w:val="30"/>
        </w:rPr>
        <w:br/>
      </w:r>
      <w:r w:rsidR="0087731B" w:rsidRPr="000402FE">
        <w:rPr>
          <w:rFonts w:asciiTheme="majorBidi" w:hAnsiTheme="majorBidi" w:cs="Angsana New"/>
          <w:sz w:val="30"/>
          <w:szCs w:val="30"/>
        </w:rPr>
        <w:t xml:space="preserve">30 </w:t>
      </w:r>
      <w:r w:rsidRPr="000402FE">
        <w:rPr>
          <w:rFonts w:asciiTheme="majorBidi" w:hAnsiTheme="majorBidi" w:cs="Angsana New" w:hint="cs"/>
          <w:sz w:val="30"/>
          <w:szCs w:val="30"/>
          <w:cs/>
        </w:rPr>
        <w:t>มิถุนายน มีดังนี้</w:t>
      </w:r>
    </w:p>
    <w:p w14:paraId="09503E3C" w14:textId="77777777" w:rsidR="00821148" w:rsidRPr="009F7628" w:rsidRDefault="00821148" w:rsidP="00821148">
      <w:pPr>
        <w:tabs>
          <w:tab w:val="clear" w:pos="454"/>
          <w:tab w:val="clear" w:pos="680"/>
          <w:tab w:val="left" w:pos="540"/>
        </w:tabs>
        <w:spacing w:line="240" w:lineRule="auto"/>
        <w:ind w:left="540"/>
        <w:jc w:val="both"/>
        <w:rPr>
          <w:rFonts w:ascii="Angsana New" w:hAnsi="Angsana New" w:cs="Angsana New"/>
          <w:b/>
          <w:bCs/>
          <w:iCs/>
          <w:sz w:val="30"/>
          <w:szCs w:val="30"/>
        </w:rPr>
      </w:pPr>
    </w:p>
    <w:tbl>
      <w:tblPr>
        <w:tblW w:w="9225" w:type="dxa"/>
        <w:tblInd w:w="459" w:type="dxa"/>
        <w:tblLayout w:type="fixed"/>
        <w:tblLook w:val="04A0" w:firstRow="1" w:lastRow="0" w:firstColumn="1" w:lastColumn="0" w:noHBand="0" w:noVBand="1"/>
      </w:tblPr>
      <w:tblGrid>
        <w:gridCol w:w="4310"/>
        <w:gridCol w:w="246"/>
        <w:gridCol w:w="628"/>
        <w:gridCol w:w="628"/>
        <w:gridCol w:w="542"/>
        <w:gridCol w:w="1350"/>
        <w:gridCol w:w="237"/>
        <w:gridCol w:w="1284"/>
      </w:tblGrid>
      <w:tr w:rsidR="00821148" w:rsidRPr="007B685F" w14:paraId="4DB970C8" w14:textId="77777777" w:rsidTr="00DB1DC4">
        <w:trPr>
          <w:trHeight w:hRule="exact" w:val="353"/>
        </w:trPr>
        <w:tc>
          <w:tcPr>
            <w:tcW w:w="4310" w:type="dxa"/>
          </w:tcPr>
          <w:p w14:paraId="667040C9" w14:textId="77777777" w:rsidR="00821148" w:rsidRPr="007B685F" w:rsidRDefault="00821148" w:rsidP="00187289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2" w:type="dxa"/>
            <w:gridSpan w:val="3"/>
            <w:tcBorders>
              <w:left w:val="nil"/>
              <w:bottom w:val="nil"/>
              <w:right w:val="nil"/>
            </w:tcBorders>
          </w:tcPr>
          <w:p w14:paraId="7B7259AD" w14:textId="77777777" w:rsidR="00821148" w:rsidRPr="007B685F" w:rsidDel="00285FCA" w:rsidRDefault="00821148" w:rsidP="0018728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2" w:type="dxa"/>
            <w:tcBorders>
              <w:left w:val="nil"/>
              <w:right w:val="nil"/>
            </w:tcBorders>
          </w:tcPr>
          <w:p w14:paraId="6CE728F2" w14:textId="77777777" w:rsidR="00821148" w:rsidRPr="007B685F" w:rsidRDefault="00821148" w:rsidP="0018728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71" w:type="dxa"/>
            <w:gridSpan w:val="3"/>
            <w:tcBorders>
              <w:left w:val="nil"/>
              <w:right w:val="nil"/>
            </w:tcBorders>
          </w:tcPr>
          <w:p w14:paraId="7B1AC9B7" w14:textId="77777777" w:rsidR="00821148" w:rsidRPr="007B685F" w:rsidRDefault="00821148" w:rsidP="000402FE">
            <w:pPr>
              <w:tabs>
                <w:tab w:val="clear" w:pos="2580"/>
                <w:tab w:val="left" w:pos="2497"/>
              </w:tabs>
              <w:spacing w:line="240" w:lineRule="auto"/>
              <w:ind w:left="-108" w:right="-42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(หน่วย</w:t>
            </w:r>
            <w:r w:rsidRPr="007B685F">
              <w:rPr>
                <w:rFonts w:ascii="Angsana New" w:hAnsi="Angsana New" w:cs="Angsana New"/>
                <w:i/>
                <w:iCs/>
                <w:sz w:val="30"/>
                <w:szCs w:val="30"/>
              </w:rPr>
              <w:t xml:space="preserve">: </w:t>
            </w:r>
            <w:r w:rsidRPr="007B685F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21148" w:rsidRPr="007B685F" w14:paraId="574E6C82" w14:textId="77777777" w:rsidTr="00DB1DC4">
        <w:trPr>
          <w:trHeight w:hRule="exact" w:val="353"/>
        </w:trPr>
        <w:tc>
          <w:tcPr>
            <w:tcW w:w="4310" w:type="dxa"/>
          </w:tcPr>
          <w:p w14:paraId="5E2899DF" w14:textId="77777777" w:rsidR="00821148" w:rsidRPr="007B685F" w:rsidRDefault="00821148" w:rsidP="00187289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02" w:type="dxa"/>
            <w:gridSpan w:val="3"/>
            <w:tcBorders>
              <w:left w:val="nil"/>
              <w:bottom w:val="nil"/>
              <w:right w:val="nil"/>
            </w:tcBorders>
          </w:tcPr>
          <w:p w14:paraId="56A3EB75" w14:textId="77777777" w:rsidR="00821148" w:rsidRPr="007B685F" w:rsidDel="00285FCA" w:rsidRDefault="00821148" w:rsidP="0018728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2" w:type="dxa"/>
            <w:tcBorders>
              <w:left w:val="nil"/>
              <w:bottom w:val="nil"/>
              <w:right w:val="nil"/>
            </w:tcBorders>
          </w:tcPr>
          <w:p w14:paraId="698CD379" w14:textId="77777777" w:rsidR="00821148" w:rsidRPr="007B685F" w:rsidRDefault="00821148" w:rsidP="0018728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71" w:type="dxa"/>
            <w:gridSpan w:val="3"/>
            <w:tcBorders>
              <w:left w:val="nil"/>
              <w:bottom w:val="nil"/>
              <w:right w:val="nil"/>
            </w:tcBorders>
          </w:tcPr>
          <w:p w14:paraId="5A99BF58" w14:textId="77777777" w:rsidR="00821148" w:rsidRPr="007B685F" w:rsidRDefault="00821148" w:rsidP="0018728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21148" w:rsidRPr="007B685F" w14:paraId="2AD1CBE0" w14:textId="77777777" w:rsidTr="00DB1DC4">
        <w:trPr>
          <w:trHeight w:hRule="exact" w:val="353"/>
        </w:trPr>
        <w:tc>
          <w:tcPr>
            <w:tcW w:w="4310" w:type="dxa"/>
          </w:tcPr>
          <w:p w14:paraId="76A59363" w14:textId="77777777" w:rsidR="00821148" w:rsidRPr="007B685F" w:rsidRDefault="00821148" w:rsidP="00187289">
            <w:pPr>
              <w:tabs>
                <w:tab w:val="left" w:pos="342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491426D7" w14:textId="77777777" w:rsidR="00821148" w:rsidRPr="007B685F" w:rsidRDefault="00821148" w:rsidP="0018728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</w:tcPr>
          <w:p w14:paraId="2522D2E9" w14:textId="77777777" w:rsidR="00821148" w:rsidRPr="007B685F" w:rsidRDefault="00821148" w:rsidP="0018728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</w:tcPr>
          <w:p w14:paraId="4401EF17" w14:textId="77777777" w:rsidR="00821148" w:rsidRPr="007B685F" w:rsidRDefault="00821148" w:rsidP="0018728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dxa"/>
          </w:tcPr>
          <w:p w14:paraId="193E12E9" w14:textId="77777777" w:rsidR="00821148" w:rsidRPr="007B685F" w:rsidRDefault="00821148" w:rsidP="0018728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68280B" w14:textId="047B502A" w:rsidR="00821148" w:rsidRPr="007B685F" w:rsidRDefault="00821148" w:rsidP="0018728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37" w:type="dxa"/>
            <w:tcBorders>
              <w:top w:val="single" w:sz="4" w:space="0" w:color="auto"/>
              <w:left w:val="nil"/>
              <w:right w:val="nil"/>
            </w:tcBorders>
          </w:tcPr>
          <w:p w14:paraId="1FD51F11" w14:textId="77777777" w:rsidR="00821148" w:rsidRPr="007B685F" w:rsidRDefault="00821148" w:rsidP="0018728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E158666" w14:textId="02740AA9" w:rsidR="00821148" w:rsidRPr="007B685F" w:rsidRDefault="00821148" w:rsidP="00187289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821148" w:rsidRPr="007B685F" w14:paraId="6AA9C8A3" w14:textId="77777777" w:rsidTr="00DB1DC4">
        <w:trPr>
          <w:trHeight w:hRule="exact" w:val="353"/>
        </w:trPr>
        <w:tc>
          <w:tcPr>
            <w:tcW w:w="4310" w:type="dxa"/>
            <w:hideMark/>
          </w:tcPr>
          <w:p w14:paraId="4D871B87" w14:textId="77777777" w:rsidR="00821148" w:rsidRPr="007B685F" w:rsidRDefault="00821148" w:rsidP="00DB1DC4">
            <w:pPr>
              <w:spacing w:line="240" w:lineRule="auto"/>
              <w:ind w:hanging="5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รายได้จำแนกตามส่วนงาน</w:t>
            </w:r>
          </w:p>
        </w:tc>
        <w:tc>
          <w:tcPr>
            <w:tcW w:w="246" w:type="dxa"/>
            <w:tcBorders>
              <w:left w:val="nil"/>
              <w:bottom w:val="nil"/>
              <w:right w:val="nil"/>
            </w:tcBorders>
          </w:tcPr>
          <w:p w14:paraId="5337EB00" w14:textId="77777777" w:rsidR="00821148" w:rsidRPr="007B685F" w:rsidRDefault="00821148" w:rsidP="00187289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</w:tcPr>
          <w:p w14:paraId="233F3A7D" w14:textId="77777777" w:rsidR="00821148" w:rsidRPr="007B685F" w:rsidRDefault="00821148" w:rsidP="00187289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</w:tcPr>
          <w:p w14:paraId="4BB39EEF" w14:textId="77777777" w:rsidR="00821148" w:rsidRPr="007B685F" w:rsidRDefault="00821148" w:rsidP="00187289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dxa"/>
          </w:tcPr>
          <w:p w14:paraId="44E50247" w14:textId="77777777" w:rsidR="00821148" w:rsidRPr="007B685F" w:rsidRDefault="00821148" w:rsidP="00187289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953443" w14:textId="77777777" w:rsidR="00821148" w:rsidRPr="007B685F" w:rsidRDefault="00821148" w:rsidP="00187289">
            <w:pPr>
              <w:tabs>
                <w:tab w:val="decimal" w:pos="954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1702B959" w14:textId="77777777" w:rsidR="00821148" w:rsidRPr="007B685F" w:rsidRDefault="00821148" w:rsidP="00187289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14:paraId="5E8D37FD" w14:textId="77777777" w:rsidR="00821148" w:rsidRPr="007B685F" w:rsidRDefault="00821148" w:rsidP="00187289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21148" w:rsidRPr="007B685F" w14:paraId="6F059254" w14:textId="77777777" w:rsidTr="00DB1DC4">
        <w:trPr>
          <w:trHeight w:hRule="exact" w:val="353"/>
        </w:trPr>
        <w:tc>
          <w:tcPr>
            <w:tcW w:w="4310" w:type="dxa"/>
            <w:hideMark/>
          </w:tcPr>
          <w:p w14:paraId="0E830C5B" w14:textId="77777777" w:rsidR="00821148" w:rsidRPr="007B685F" w:rsidRDefault="00821148" w:rsidP="00DB1DC4">
            <w:pPr>
              <w:spacing w:line="240" w:lineRule="auto"/>
              <w:ind w:hanging="41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</w:rPr>
              <w:t>ส่วนงานธุรกิจสัตว์บก</w:t>
            </w:r>
          </w:p>
        </w:tc>
        <w:tc>
          <w:tcPr>
            <w:tcW w:w="246" w:type="dxa"/>
          </w:tcPr>
          <w:p w14:paraId="547DAB31" w14:textId="77777777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</w:tcPr>
          <w:p w14:paraId="741D501D" w14:textId="77777777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</w:tcPr>
          <w:p w14:paraId="23975628" w14:textId="77777777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dxa"/>
          </w:tcPr>
          <w:p w14:paraId="7FD10C7A" w14:textId="77777777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1D89D42" w14:textId="17B879DC" w:rsidR="00821148" w:rsidRPr="007B685F" w:rsidRDefault="00C40F8F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251,376</w:t>
            </w:r>
          </w:p>
        </w:tc>
        <w:tc>
          <w:tcPr>
            <w:tcW w:w="237" w:type="dxa"/>
          </w:tcPr>
          <w:p w14:paraId="3E15A70C" w14:textId="77777777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hideMark/>
          </w:tcPr>
          <w:p w14:paraId="5FB6486E" w14:textId="0272A42F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210,898</w:t>
            </w:r>
          </w:p>
        </w:tc>
      </w:tr>
      <w:tr w:rsidR="00821148" w:rsidRPr="007B685F" w14:paraId="7F1AD9D8" w14:textId="77777777" w:rsidTr="00DB1DC4">
        <w:trPr>
          <w:trHeight w:hRule="exact" w:val="353"/>
        </w:trPr>
        <w:tc>
          <w:tcPr>
            <w:tcW w:w="4310" w:type="dxa"/>
            <w:hideMark/>
          </w:tcPr>
          <w:p w14:paraId="43CB8FB6" w14:textId="77777777" w:rsidR="00821148" w:rsidRPr="007B685F" w:rsidRDefault="00821148" w:rsidP="00DB1DC4">
            <w:pPr>
              <w:spacing w:line="240" w:lineRule="auto"/>
              <w:ind w:hanging="41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</w:rPr>
              <w:t>ส่วนงานธุรกิจสัตว์น้ำ</w:t>
            </w:r>
          </w:p>
        </w:tc>
        <w:tc>
          <w:tcPr>
            <w:tcW w:w="246" w:type="dxa"/>
            <w:tcBorders>
              <w:top w:val="nil"/>
              <w:left w:val="nil"/>
              <w:right w:val="nil"/>
            </w:tcBorders>
          </w:tcPr>
          <w:p w14:paraId="735501DF" w14:textId="77777777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</w:tcPr>
          <w:p w14:paraId="1F35B02A" w14:textId="77777777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  <w:tcBorders>
              <w:top w:val="nil"/>
              <w:left w:val="nil"/>
              <w:right w:val="nil"/>
            </w:tcBorders>
          </w:tcPr>
          <w:p w14:paraId="69B40150" w14:textId="77777777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dxa"/>
          </w:tcPr>
          <w:p w14:paraId="39A353E6" w14:textId="77777777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9D65F5E" w14:textId="0B7BCB49" w:rsidR="00821148" w:rsidRPr="007B685F" w:rsidRDefault="0033527C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43,507</w:t>
            </w:r>
          </w:p>
        </w:tc>
        <w:tc>
          <w:tcPr>
            <w:tcW w:w="237" w:type="dxa"/>
          </w:tcPr>
          <w:p w14:paraId="4015778F" w14:textId="77777777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hideMark/>
          </w:tcPr>
          <w:p w14:paraId="12987DB2" w14:textId="2F6B4404" w:rsidR="00821148" w:rsidRPr="007B685F" w:rsidRDefault="005E6EC5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5E6EC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821148">
              <w:rPr>
                <w:rFonts w:ascii="Angsana New" w:hAnsi="Angsana New" w:cs="Angsana New"/>
                <w:sz w:val="30"/>
                <w:szCs w:val="30"/>
              </w:rPr>
              <w:t>8,086</w:t>
            </w:r>
          </w:p>
        </w:tc>
      </w:tr>
      <w:tr w:rsidR="00821148" w:rsidRPr="007B685F" w14:paraId="374B569A" w14:textId="77777777" w:rsidTr="00DB1DC4">
        <w:trPr>
          <w:trHeight w:hRule="exact" w:val="353"/>
        </w:trPr>
        <w:tc>
          <w:tcPr>
            <w:tcW w:w="4310" w:type="dxa"/>
            <w:hideMark/>
          </w:tcPr>
          <w:p w14:paraId="44243EE9" w14:textId="77777777" w:rsidR="00821148" w:rsidRPr="007B685F" w:rsidRDefault="00821148" w:rsidP="00821148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3D8E4BD5" w14:textId="77777777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dxa"/>
          </w:tcPr>
          <w:p w14:paraId="17000665" w14:textId="77777777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</w:tcPr>
          <w:p w14:paraId="77020643" w14:textId="77777777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dxa"/>
          </w:tcPr>
          <w:p w14:paraId="23B733AD" w14:textId="77777777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4626B9" w14:textId="0307113A" w:rsidR="00821148" w:rsidRPr="007B685F" w:rsidRDefault="00143371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294,883</w:t>
            </w:r>
          </w:p>
        </w:tc>
        <w:tc>
          <w:tcPr>
            <w:tcW w:w="237" w:type="dxa"/>
          </w:tcPr>
          <w:p w14:paraId="0C486DDD" w14:textId="77777777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1AB64EA" w14:textId="04ACDA01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248,984</w:t>
            </w:r>
          </w:p>
        </w:tc>
      </w:tr>
      <w:tr w:rsidR="00821148" w:rsidRPr="007B685F" w14:paraId="31D2523F" w14:textId="77777777" w:rsidTr="00DB1DC4">
        <w:trPr>
          <w:trHeight w:hRule="exact" w:val="329"/>
        </w:trPr>
        <w:tc>
          <w:tcPr>
            <w:tcW w:w="4310" w:type="dxa"/>
          </w:tcPr>
          <w:p w14:paraId="60461382" w14:textId="77777777" w:rsidR="00821148" w:rsidRPr="007B685F" w:rsidRDefault="00821148" w:rsidP="00821148">
            <w:pPr>
              <w:spacing w:line="240" w:lineRule="auto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7B673997" w14:textId="77777777" w:rsidR="00821148" w:rsidRPr="002606E5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dxa"/>
          </w:tcPr>
          <w:p w14:paraId="42194E1E" w14:textId="77777777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</w:tcPr>
          <w:p w14:paraId="5FD69CE7" w14:textId="77777777" w:rsidR="00821148" w:rsidRPr="002606E5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dxa"/>
          </w:tcPr>
          <w:p w14:paraId="474E391D" w14:textId="77777777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1EF1D64B" w14:textId="77777777" w:rsidR="00821148" w:rsidRPr="002606E5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7" w:type="dxa"/>
          </w:tcPr>
          <w:p w14:paraId="3EB6BD09" w14:textId="77777777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right w:val="nil"/>
            </w:tcBorders>
          </w:tcPr>
          <w:p w14:paraId="037EC82F" w14:textId="77777777" w:rsidR="00821148" w:rsidRPr="002606E5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821148" w:rsidRPr="007B685F" w14:paraId="26092B00" w14:textId="77777777" w:rsidTr="00DB1DC4">
        <w:trPr>
          <w:trHeight w:hRule="exact" w:val="403"/>
        </w:trPr>
        <w:tc>
          <w:tcPr>
            <w:tcW w:w="4310" w:type="dxa"/>
          </w:tcPr>
          <w:p w14:paraId="6CAA03F0" w14:textId="77777777" w:rsidR="00821148" w:rsidRPr="007B685F" w:rsidRDefault="00821148" w:rsidP="00DB1DC4">
            <w:pPr>
              <w:spacing w:line="240" w:lineRule="auto"/>
              <w:ind w:hanging="5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 xml:space="preserve">ผลการดำเนินงานจำแนกตามส่วนงาน </w:t>
            </w:r>
          </w:p>
        </w:tc>
        <w:tc>
          <w:tcPr>
            <w:tcW w:w="246" w:type="dxa"/>
          </w:tcPr>
          <w:p w14:paraId="51661236" w14:textId="77777777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</w:tcPr>
          <w:p w14:paraId="53D57D8E" w14:textId="77777777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</w:tcPr>
          <w:p w14:paraId="403E858E" w14:textId="77777777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dxa"/>
          </w:tcPr>
          <w:p w14:paraId="399671AD" w14:textId="77777777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93D290" w14:textId="77777777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7" w:type="dxa"/>
          </w:tcPr>
          <w:p w14:paraId="5101BA8C" w14:textId="77777777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</w:tcPr>
          <w:p w14:paraId="4A5E7DB3" w14:textId="77777777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21148" w:rsidRPr="007B685F" w14:paraId="6AB31036" w14:textId="77777777" w:rsidTr="00DB1DC4">
        <w:trPr>
          <w:trHeight w:hRule="exact" w:val="403"/>
        </w:trPr>
        <w:tc>
          <w:tcPr>
            <w:tcW w:w="4310" w:type="dxa"/>
            <w:hideMark/>
          </w:tcPr>
          <w:p w14:paraId="48C352DA" w14:textId="77777777" w:rsidR="00821148" w:rsidRPr="007B685F" w:rsidRDefault="00821148" w:rsidP="00DB1DC4">
            <w:pPr>
              <w:spacing w:line="240" w:lineRule="auto"/>
              <w:ind w:hanging="41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</w:rPr>
              <w:t>ส่วนงานธุรกิจสัตว์บก</w:t>
            </w:r>
          </w:p>
        </w:tc>
        <w:tc>
          <w:tcPr>
            <w:tcW w:w="246" w:type="dxa"/>
          </w:tcPr>
          <w:p w14:paraId="084E4359" w14:textId="77777777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</w:tcPr>
          <w:p w14:paraId="3D7A721E" w14:textId="77777777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</w:tcPr>
          <w:p w14:paraId="1D78B900" w14:textId="77777777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dxa"/>
          </w:tcPr>
          <w:p w14:paraId="3B5DEF25" w14:textId="77777777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AC367C" w14:textId="6D7417AD" w:rsidR="00821148" w:rsidRPr="007B685F" w:rsidRDefault="00143371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17,972</w:t>
            </w:r>
          </w:p>
        </w:tc>
        <w:tc>
          <w:tcPr>
            <w:tcW w:w="237" w:type="dxa"/>
          </w:tcPr>
          <w:p w14:paraId="72B2F6EE" w14:textId="77777777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hideMark/>
          </w:tcPr>
          <w:p w14:paraId="56B7F807" w14:textId="452D0EFC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20,928</w:t>
            </w:r>
          </w:p>
        </w:tc>
      </w:tr>
      <w:tr w:rsidR="00821148" w:rsidRPr="007B685F" w14:paraId="3217D6BD" w14:textId="77777777" w:rsidTr="00DB1DC4">
        <w:trPr>
          <w:trHeight w:hRule="exact" w:val="403"/>
        </w:trPr>
        <w:tc>
          <w:tcPr>
            <w:tcW w:w="4310" w:type="dxa"/>
            <w:hideMark/>
          </w:tcPr>
          <w:p w14:paraId="7281E87E" w14:textId="77777777" w:rsidR="00821148" w:rsidRPr="007B685F" w:rsidRDefault="00821148" w:rsidP="00DB1DC4">
            <w:pPr>
              <w:spacing w:line="240" w:lineRule="auto"/>
              <w:ind w:hanging="41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</w:rPr>
              <w:t>ส่วนงานธุรกิจสัตว์น้ำ</w:t>
            </w:r>
          </w:p>
        </w:tc>
        <w:tc>
          <w:tcPr>
            <w:tcW w:w="246" w:type="dxa"/>
          </w:tcPr>
          <w:p w14:paraId="7CC113CB" w14:textId="77777777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</w:tcPr>
          <w:p w14:paraId="162153DA" w14:textId="77777777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  <w:tcBorders>
              <w:top w:val="nil"/>
              <w:left w:val="nil"/>
              <w:right w:val="nil"/>
            </w:tcBorders>
          </w:tcPr>
          <w:p w14:paraId="179A847A" w14:textId="77777777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dxa"/>
          </w:tcPr>
          <w:p w14:paraId="1DD8EB3A" w14:textId="77777777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5C4DEAC" w14:textId="3B9B8C2F" w:rsidR="00821148" w:rsidRPr="007B685F" w:rsidRDefault="00143371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1,382</w:t>
            </w:r>
          </w:p>
        </w:tc>
        <w:tc>
          <w:tcPr>
            <w:tcW w:w="237" w:type="dxa"/>
          </w:tcPr>
          <w:p w14:paraId="0C9F34B8" w14:textId="77777777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hideMark/>
          </w:tcPr>
          <w:p w14:paraId="52B62E37" w14:textId="065D24D0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1,896</w:t>
            </w:r>
          </w:p>
        </w:tc>
      </w:tr>
      <w:tr w:rsidR="00821148" w:rsidRPr="007B685F" w14:paraId="15202DAF" w14:textId="77777777" w:rsidTr="00DB1DC4">
        <w:trPr>
          <w:trHeight w:hRule="exact" w:val="403"/>
        </w:trPr>
        <w:tc>
          <w:tcPr>
            <w:tcW w:w="4310" w:type="dxa"/>
            <w:hideMark/>
          </w:tcPr>
          <w:p w14:paraId="5795D392" w14:textId="77777777" w:rsidR="00821148" w:rsidRPr="007B685F" w:rsidRDefault="00821148" w:rsidP="00DB1DC4">
            <w:pPr>
              <w:spacing w:line="240" w:lineRule="auto"/>
              <w:ind w:hanging="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รวมผลการดำเนินงานส่วนที่จำแนกได้ตามส่วนงาน</w:t>
            </w:r>
          </w:p>
        </w:tc>
        <w:tc>
          <w:tcPr>
            <w:tcW w:w="246" w:type="dxa"/>
            <w:tcBorders>
              <w:left w:val="nil"/>
              <w:bottom w:val="nil"/>
              <w:right w:val="nil"/>
            </w:tcBorders>
          </w:tcPr>
          <w:p w14:paraId="29E269BF" w14:textId="77777777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dxa"/>
          </w:tcPr>
          <w:p w14:paraId="6DFF98D4" w14:textId="77777777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dxa"/>
            <w:tcBorders>
              <w:left w:val="nil"/>
              <w:bottom w:val="nil"/>
              <w:right w:val="nil"/>
            </w:tcBorders>
          </w:tcPr>
          <w:p w14:paraId="0196F20F" w14:textId="77777777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dxa"/>
          </w:tcPr>
          <w:p w14:paraId="16D0D270" w14:textId="77777777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25D3E0" w14:textId="004E9ADB" w:rsidR="00821148" w:rsidRPr="007B685F" w:rsidRDefault="007713FB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19,354</w:t>
            </w:r>
          </w:p>
        </w:tc>
        <w:tc>
          <w:tcPr>
            <w:tcW w:w="237" w:type="dxa"/>
          </w:tcPr>
          <w:p w14:paraId="1A3E1EC4" w14:textId="77777777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2F1407" w14:textId="1AD0A3B0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22,824</w:t>
            </w:r>
          </w:p>
        </w:tc>
      </w:tr>
      <w:tr w:rsidR="00821148" w:rsidRPr="007B685F" w14:paraId="361B32D1" w14:textId="77777777" w:rsidTr="00DB1DC4">
        <w:trPr>
          <w:trHeight w:hRule="exact" w:val="403"/>
        </w:trPr>
        <w:tc>
          <w:tcPr>
            <w:tcW w:w="4310" w:type="dxa"/>
            <w:hideMark/>
          </w:tcPr>
          <w:p w14:paraId="0E853D96" w14:textId="77777777" w:rsidR="00821148" w:rsidRPr="007B685F" w:rsidRDefault="00821148" w:rsidP="00DB1DC4">
            <w:pPr>
              <w:spacing w:line="240" w:lineRule="auto"/>
              <w:ind w:hanging="41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sz w:val="30"/>
                <w:szCs w:val="30"/>
                <w:cs/>
              </w:rPr>
              <w:t>ผลการดำเนินงานส่วนที่จำแนกไม่ได้</w:t>
            </w:r>
          </w:p>
        </w:tc>
        <w:tc>
          <w:tcPr>
            <w:tcW w:w="246" w:type="dxa"/>
          </w:tcPr>
          <w:p w14:paraId="28986103" w14:textId="77777777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</w:tcPr>
          <w:p w14:paraId="78CE686F" w14:textId="77777777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  <w:tcBorders>
              <w:top w:val="nil"/>
              <w:left w:val="nil"/>
              <w:right w:val="nil"/>
            </w:tcBorders>
          </w:tcPr>
          <w:p w14:paraId="21895AF2" w14:textId="77777777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2" w:type="dxa"/>
          </w:tcPr>
          <w:p w14:paraId="2D72A9B1" w14:textId="77777777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E4B27C" w14:textId="4D7D3461" w:rsidR="00821148" w:rsidRPr="007B685F" w:rsidRDefault="007713FB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6D0294">
              <w:rPr>
                <w:rFonts w:ascii="Angsana New" w:hAnsi="Angsana New" w:cs="Angsana New"/>
                <w:sz w:val="30"/>
                <w:szCs w:val="30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6D0294">
              <w:rPr>
                <w:rFonts w:ascii="Angsana New" w:hAnsi="Angsana New" w:cs="Angsana New"/>
                <w:sz w:val="30"/>
                <w:szCs w:val="30"/>
              </w:rPr>
              <w:t>88</w:t>
            </w:r>
            <w:r w:rsidR="002670CA">
              <w:rPr>
                <w:rFonts w:ascii="Angsana New" w:hAnsi="Angsana New" w:cs="Angsana New"/>
                <w:sz w:val="30"/>
                <w:szCs w:val="30"/>
              </w:rPr>
              <w:t>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7" w:type="dxa"/>
          </w:tcPr>
          <w:p w14:paraId="3AA007F4" w14:textId="77777777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dxa"/>
            <w:hideMark/>
          </w:tcPr>
          <w:p w14:paraId="285DEB5E" w14:textId="7AD138F3" w:rsidR="00821148" w:rsidRPr="00403000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(8,720)</w:t>
            </w:r>
          </w:p>
        </w:tc>
      </w:tr>
      <w:tr w:rsidR="00821148" w:rsidRPr="007B685F" w14:paraId="1D24CB89" w14:textId="77777777" w:rsidTr="00DB1DC4">
        <w:trPr>
          <w:trHeight w:hRule="exact" w:val="403"/>
        </w:trPr>
        <w:tc>
          <w:tcPr>
            <w:tcW w:w="4310" w:type="dxa"/>
            <w:hideMark/>
          </w:tcPr>
          <w:p w14:paraId="4C794235" w14:textId="61658EEB" w:rsidR="00821148" w:rsidRPr="007B685F" w:rsidRDefault="00821148" w:rsidP="00DB1DC4">
            <w:pPr>
              <w:spacing w:line="240" w:lineRule="auto"/>
              <w:ind w:hanging="5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246" w:type="dxa"/>
            <w:tcBorders>
              <w:left w:val="nil"/>
              <w:right w:val="nil"/>
            </w:tcBorders>
          </w:tcPr>
          <w:p w14:paraId="62EDD3A1" w14:textId="77777777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28" w:type="dxa"/>
          </w:tcPr>
          <w:p w14:paraId="58DCA24D" w14:textId="77777777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28" w:type="dxa"/>
            <w:tcBorders>
              <w:left w:val="nil"/>
              <w:right w:val="nil"/>
            </w:tcBorders>
          </w:tcPr>
          <w:p w14:paraId="234B4382" w14:textId="77777777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42" w:type="dxa"/>
          </w:tcPr>
          <w:p w14:paraId="19699C69" w14:textId="77777777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A214E1" w14:textId="4E9AAE2A" w:rsidR="00821148" w:rsidRPr="007B685F" w:rsidRDefault="009D2582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7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7,468</w:t>
            </w:r>
          </w:p>
        </w:tc>
        <w:tc>
          <w:tcPr>
            <w:tcW w:w="237" w:type="dxa"/>
          </w:tcPr>
          <w:p w14:paraId="7C07C012" w14:textId="77777777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1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060658E" w14:textId="7CC24D91" w:rsidR="00821148" w:rsidRPr="007B685F" w:rsidRDefault="00821148" w:rsidP="00821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14,104</w:t>
            </w:r>
          </w:p>
        </w:tc>
      </w:tr>
    </w:tbl>
    <w:p w14:paraId="0A4F3A9A" w14:textId="6C632D0C" w:rsidR="00046A5C" w:rsidRDefault="00046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Cs/>
          <w:sz w:val="30"/>
          <w:szCs w:val="30"/>
          <w:cs/>
        </w:rPr>
      </w:pPr>
    </w:p>
    <w:p w14:paraId="298B4109" w14:textId="77777777" w:rsidR="008715DA" w:rsidRDefault="00871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Cs/>
          <w:sz w:val="30"/>
          <w:szCs w:val="30"/>
          <w:cs/>
        </w:rPr>
        <w:br w:type="page"/>
      </w:r>
    </w:p>
    <w:p w14:paraId="58909073" w14:textId="12D8FDBF" w:rsidR="004158A6" w:rsidRPr="00283726" w:rsidRDefault="00EA479B" w:rsidP="00D57C6B">
      <w:pPr>
        <w:tabs>
          <w:tab w:val="clear" w:pos="454"/>
          <w:tab w:val="clear" w:pos="680"/>
          <w:tab w:val="left" w:pos="540"/>
        </w:tabs>
        <w:spacing w:line="240" w:lineRule="auto"/>
        <w:ind w:left="540" w:hanging="9"/>
        <w:jc w:val="both"/>
        <w:rPr>
          <w:rFonts w:asciiTheme="majorBidi" w:hAnsiTheme="majorBidi" w:cstheme="majorBidi"/>
          <w:b/>
          <w:bCs/>
          <w:iCs/>
          <w:sz w:val="30"/>
          <w:szCs w:val="30"/>
        </w:rPr>
      </w:pPr>
      <w:r w:rsidRPr="00283726">
        <w:rPr>
          <w:rFonts w:asciiTheme="majorBidi" w:hAnsiTheme="majorBidi" w:cstheme="majorBidi"/>
          <w:b/>
          <w:bCs/>
          <w:iCs/>
          <w:sz w:val="30"/>
          <w:szCs w:val="30"/>
          <w:cs/>
        </w:rPr>
        <w:lastRenderedPageBreak/>
        <w:t>ข้อมูลเกี่ยวกับเขต</w:t>
      </w:r>
      <w:r w:rsidR="004158A6" w:rsidRPr="00283726">
        <w:rPr>
          <w:rFonts w:asciiTheme="majorBidi" w:hAnsiTheme="majorBidi" w:cstheme="majorBidi"/>
          <w:b/>
          <w:bCs/>
          <w:iCs/>
          <w:sz w:val="30"/>
          <w:szCs w:val="30"/>
          <w:cs/>
        </w:rPr>
        <w:t>ภูมิศาสตร์</w:t>
      </w:r>
    </w:p>
    <w:p w14:paraId="63A75143" w14:textId="77777777" w:rsidR="00FF3A9E" w:rsidRPr="00913109" w:rsidRDefault="00FF3A9E" w:rsidP="00FF3A9E">
      <w:pPr>
        <w:spacing w:line="240" w:lineRule="auto"/>
        <w:ind w:left="540"/>
        <w:jc w:val="both"/>
        <w:rPr>
          <w:rFonts w:asciiTheme="majorBidi" w:hAnsiTheme="majorBidi" w:cstheme="majorBidi"/>
          <w:b/>
          <w:bCs/>
          <w:iCs/>
          <w:sz w:val="30"/>
          <w:szCs w:val="30"/>
        </w:rPr>
      </w:pPr>
    </w:p>
    <w:p w14:paraId="24E57021" w14:textId="15CFA18D" w:rsidR="00FF3A9E" w:rsidRPr="000402FE" w:rsidRDefault="00FF3A9E" w:rsidP="000402F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45"/>
        <w:jc w:val="thaiDistribute"/>
        <w:rPr>
          <w:rFonts w:asciiTheme="majorBidi" w:hAnsiTheme="majorBidi" w:cs="Angsana New"/>
          <w:sz w:val="30"/>
          <w:szCs w:val="30"/>
        </w:rPr>
      </w:pPr>
      <w:r w:rsidRPr="000402FE">
        <w:rPr>
          <w:rFonts w:asciiTheme="majorBidi" w:hAnsiTheme="majorBidi" w:cs="Angsana New" w:hint="cs"/>
          <w:sz w:val="30"/>
          <w:szCs w:val="30"/>
          <w:cs/>
        </w:rPr>
        <w:t xml:space="preserve">รายละเอียดข้อมูลทางการเงินเกี่ยวกับเขตภูมิศาสตร์ของกลุ่มบริษัท สำหรับงวดหกเดือนสิ้นสุดวันที่ </w:t>
      </w:r>
      <w:r w:rsidR="005E6EC5" w:rsidRPr="000402FE">
        <w:rPr>
          <w:rFonts w:asciiTheme="majorBidi" w:hAnsiTheme="majorBidi" w:cs="Angsana New" w:hint="cs"/>
          <w:sz w:val="30"/>
          <w:szCs w:val="30"/>
        </w:rPr>
        <w:t>3</w:t>
      </w:r>
      <w:r w:rsidRPr="000402FE">
        <w:rPr>
          <w:rFonts w:asciiTheme="majorBidi" w:hAnsiTheme="majorBidi" w:cs="Angsana New" w:hint="cs"/>
          <w:sz w:val="30"/>
          <w:szCs w:val="30"/>
        </w:rPr>
        <w:t>0</w:t>
      </w:r>
      <w:r w:rsidRPr="000402FE">
        <w:rPr>
          <w:rFonts w:asciiTheme="majorBidi" w:hAnsiTheme="majorBidi" w:cs="Angsana New" w:hint="cs"/>
          <w:sz w:val="30"/>
          <w:szCs w:val="30"/>
          <w:cs/>
        </w:rPr>
        <w:t xml:space="preserve"> มิถุนายน </w:t>
      </w:r>
      <w:r w:rsidRPr="000402FE">
        <w:rPr>
          <w:rFonts w:asciiTheme="majorBidi" w:hAnsiTheme="majorBidi" w:cs="Angsana New"/>
          <w:sz w:val="30"/>
          <w:szCs w:val="30"/>
          <w:cs/>
        </w:rPr>
        <w:br/>
      </w:r>
      <w:r w:rsidRPr="000402FE">
        <w:rPr>
          <w:rFonts w:asciiTheme="majorBidi" w:hAnsiTheme="majorBidi" w:cs="Angsana New" w:hint="cs"/>
          <w:sz w:val="30"/>
          <w:szCs w:val="30"/>
          <w:cs/>
        </w:rPr>
        <w:t>มีดังนี้</w:t>
      </w:r>
    </w:p>
    <w:p w14:paraId="3679E42C" w14:textId="77777777" w:rsidR="00FF3A9E" w:rsidRPr="0037468C" w:rsidRDefault="00FF3A9E" w:rsidP="00FF3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70" w:type="dxa"/>
        <w:tblInd w:w="414" w:type="dxa"/>
        <w:tblLayout w:type="fixed"/>
        <w:tblLook w:val="04A0" w:firstRow="1" w:lastRow="0" w:firstColumn="1" w:lastColumn="0" w:noHBand="0" w:noVBand="1"/>
      </w:tblPr>
      <w:tblGrid>
        <w:gridCol w:w="3348"/>
        <w:gridCol w:w="236"/>
        <w:gridCol w:w="238"/>
        <w:gridCol w:w="264"/>
        <w:gridCol w:w="2300"/>
        <w:gridCol w:w="6"/>
        <w:gridCol w:w="1357"/>
        <w:gridCol w:w="243"/>
        <w:gridCol w:w="1278"/>
      </w:tblGrid>
      <w:tr w:rsidR="00FF3A9E" w:rsidRPr="007B685F" w14:paraId="502F91CE" w14:textId="77777777" w:rsidTr="00A216F1">
        <w:trPr>
          <w:trHeight w:hRule="exact" w:val="435"/>
        </w:trPr>
        <w:tc>
          <w:tcPr>
            <w:tcW w:w="3348" w:type="dxa"/>
          </w:tcPr>
          <w:p w14:paraId="7D2D8D21" w14:textId="77777777" w:rsidR="00FF3A9E" w:rsidRPr="007B685F" w:rsidRDefault="00FF3A9E" w:rsidP="00187289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dxa"/>
            <w:gridSpan w:val="3"/>
            <w:tcBorders>
              <w:left w:val="nil"/>
              <w:right w:val="nil"/>
            </w:tcBorders>
            <w:vAlign w:val="bottom"/>
          </w:tcPr>
          <w:p w14:paraId="578C21AC" w14:textId="77777777" w:rsidR="00FF3A9E" w:rsidRPr="007B685F" w:rsidRDefault="00FF3A9E" w:rsidP="0018728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0" w:type="dxa"/>
            <w:tcBorders>
              <w:left w:val="nil"/>
              <w:right w:val="nil"/>
            </w:tcBorders>
            <w:vAlign w:val="bottom"/>
          </w:tcPr>
          <w:p w14:paraId="35F4B8E6" w14:textId="77777777" w:rsidR="00FF3A9E" w:rsidRPr="007B685F" w:rsidRDefault="00FF3A9E" w:rsidP="0018728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4" w:type="dxa"/>
            <w:gridSpan w:val="4"/>
            <w:tcBorders>
              <w:left w:val="nil"/>
              <w:right w:val="nil"/>
            </w:tcBorders>
            <w:hideMark/>
          </w:tcPr>
          <w:p w14:paraId="08661B3C" w14:textId="77777777" w:rsidR="00FF3A9E" w:rsidRPr="007B685F" w:rsidRDefault="00FF3A9E" w:rsidP="00677486">
            <w:pPr>
              <w:tabs>
                <w:tab w:val="clear" w:pos="2580"/>
                <w:tab w:val="clear" w:pos="2807"/>
              </w:tabs>
              <w:ind w:left="-108" w:right="-3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F3A9E" w:rsidRPr="007B685F" w14:paraId="1E9645EB" w14:textId="77777777" w:rsidTr="00A216F1">
        <w:trPr>
          <w:trHeight w:hRule="exact" w:val="425"/>
        </w:trPr>
        <w:tc>
          <w:tcPr>
            <w:tcW w:w="3348" w:type="dxa"/>
          </w:tcPr>
          <w:p w14:paraId="4BF970D7" w14:textId="77777777" w:rsidR="00FF3A9E" w:rsidRPr="007B685F" w:rsidRDefault="00FF3A9E" w:rsidP="00187289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738" w:type="dxa"/>
            <w:gridSpan w:val="3"/>
            <w:tcBorders>
              <w:left w:val="nil"/>
              <w:right w:val="nil"/>
            </w:tcBorders>
            <w:vAlign w:val="bottom"/>
          </w:tcPr>
          <w:p w14:paraId="3B6ABC40" w14:textId="77777777" w:rsidR="00FF3A9E" w:rsidRPr="007B685F" w:rsidRDefault="00FF3A9E" w:rsidP="0018728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0" w:type="dxa"/>
            <w:tcBorders>
              <w:left w:val="nil"/>
              <w:right w:val="nil"/>
            </w:tcBorders>
            <w:vAlign w:val="bottom"/>
          </w:tcPr>
          <w:p w14:paraId="08C4BC6B" w14:textId="77777777" w:rsidR="00FF3A9E" w:rsidRPr="007B685F" w:rsidRDefault="00FF3A9E" w:rsidP="0018728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84" w:type="dxa"/>
            <w:gridSpan w:val="4"/>
            <w:tcBorders>
              <w:left w:val="nil"/>
              <w:right w:val="nil"/>
            </w:tcBorders>
            <w:vAlign w:val="bottom"/>
          </w:tcPr>
          <w:p w14:paraId="7E7D0E30" w14:textId="77777777" w:rsidR="00FF3A9E" w:rsidRPr="007B685F" w:rsidRDefault="00FF3A9E" w:rsidP="00187289">
            <w:pPr>
              <w:ind w:left="-108" w:right="-108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FF3A9E" w:rsidRPr="007B685F" w14:paraId="725550D1" w14:textId="77777777" w:rsidTr="00DB1DC4">
        <w:trPr>
          <w:trHeight w:hRule="exact" w:val="360"/>
        </w:trPr>
        <w:tc>
          <w:tcPr>
            <w:tcW w:w="3348" w:type="dxa"/>
          </w:tcPr>
          <w:p w14:paraId="0605133A" w14:textId="77777777" w:rsidR="00FF3A9E" w:rsidRPr="007B685F" w:rsidRDefault="00FF3A9E" w:rsidP="00187289">
            <w:pPr>
              <w:tabs>
                <w:tab w:val="left" w:pos="342"/>
              </w:tabs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BBF5D28" w14:textId="77777777" w:rsidR="00FF3A9E" w:rsidRPr="007B685F" w:rsidRDefault="00FF3A9E" w:rsidP="0018728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47658D24" w14:textId="77777777" w:rsidR="00FF3A9E" w:rsidRPr="007B685F" w:rsidRDefault="00FF3A9E" w:rsidP="0018728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1DE46E1B" w14:textId="77777777" w:rsidR="00FF3A9E" w:rsidRPr="007B685F" w:rsidRDefault="00FF3A9E" w:rsidP="0018728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6" w:type="dxa"/>
            <w:gridSpan w:val="2"/>
          </w:tcPr>
          <w:p w14:paraId="5F60B4FC" w14:textId="77777777" w:rsidR="00FF3A9E" w:rsidRPr="007B685F" w:rsidRDefault="00FF3A9E" w:rsidP="0018728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0C03B6" w14:textId="5E90D8DE" w:rsidR="00FF3A9E" w:rsidRPr="007B685F" w:rsidRDefault="00FF3A9E" w:rsidP="0018728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right w:val="nil"/>
            </w:tcBorders>
          </w:tcPr>
          <w:p w14:paraId="13F720A1" w14:textId="77777777" w:rsidR="00FF3A9E" w:rsidRPr="007B685F" w:rsidRDefault="00FF3A9E" w:rsidP="0018728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AB8D38" w14:textId="2E6E5E14" w:rsidR="00FF3A9E" w:rsidRPr="007B685F" w:rsidRDefault="00FF3A9E" w:rsidP="00187289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FF3A9E" w:rsidRPr="007B685F" w14:paraId="29355AE0" w14:textId="77777777" w:rsidTr="00DB1DC4">
        <w:trPr>
          <w:trHeight w:hRule="exact" w:val="403"/>
        </w:trPr>
        <w:tc>
          <w:tcPr>
            <w:tcW w:w="3348" w:type="dxa"/>
            <w:hideMark/>
          </w:tcPr>
          <w:p w14:paraId="4E0A59F6" w14:textId="77777777" w:rsidR="00FF3A9E" w:rsidRPr="007B685F" w:rsidRDefault="00FF3A9E" w:rsidP="00187289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รายได้จากบุคคลภายนอก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7E2A0BE7" w14:textId="77777777" w:rsidR="00FF3A9E" w:rsidRPr="007B685F" w:rsidRDefault="00FF3A9E" w:rsidP="00187289">
            <w:pPr>
              <w:tabs>
                <w:tab w:val="decimal" w:pos="95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E179F72" w14:textId="77777777" w:rsidR="00FF3A9E" w:rsidRPr="007B685F" w:rsidRDefault="00FF3A9E" w:rsidP="00187289">
            <w:pPr>
              <w:tabs>
                <w:tab w:val="decimal" w:pos="95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  <w:tcBorders>
              <w:left w:val="nil"/>
              <w:bottom w:val="nil"/>
              <w:right w:val="nil"/>
            </w:tcBorders>
          </w:tcPr>
          <w:p w14:paraId="5B4C9C13" w14:textId="77777777" w:rsidR="00FF3A9E" w:rsidRPr="007B685F" w:rsidRDefault="00FF3A9E" w:rsidP="00187289">
            <w:pPr>
              <w:tabs>
                <w:tab w:val="decimal" w:pos="95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6" w:type="dxa"/>
            <w:gridSpan w:val="2"/>
          </w:tcPr>
          <w:p w14:paraId="250C5F91" w14:textId="77777777" w:rsidR="00FF3A9E" w:rsidRPr="007B685F" w:rsidRDefault="00FF3A9E" w:rsidP="00187289">
            <w:pPr>
              <w:tabs>
                <w:tab w:val="decimal" w:pos="95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7" w:type="dxa"/>
          </w:tcPr>
          <w:p w14:paraId="66BB0F45" w14:textId="77777777" w:rsidR="00FF3A9E" w:rsidRPr="007B685F" w:rsidRDefault="00FF3A9E" w:rsidP="00187289">
            <w:pPr>
              <w:tabs>
                <w:tab w:val="decimal" w:pos="95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3145C2DA" w14:textId="77777777" w:rsidR="00FF3A9E" w:rsidRPr="007B685F" w:rsidRDefault="00FF3A9E" w:rsidP="00187289">
            <w:pPr>
              <w:tabs>
                <w:tab w:val="decimal" w:pos="95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C50F78A" w14:textId="77777777" w:rsidR="00FF3A9E" w:rsidRPr="007B685F" w:rsidRDefault="00FF3A9E" w:rsidP="00187289">
            <w:pPr>
              <w:tabs>
                <w:tab w:val="decimal" w:pos="954"/>
              </w:tabs>
              <w:ind w:left="-108" w:right="-108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FF3A9E" w:rsidRPr="007B685F" w14:paraId="283AABEA" w14:textId="77777777" w:rsidTr="00DB1DC4">
        <w:trPr>
          <w:trHeight w:hRule="exact" w:val="403"/>
        </w:trPr>
        <w:tc>
          <w:tcPr>
            <w:tcW w:w="3348" w:type="dxa"/>
            <w:hideMark/>
          </w:tcPr>
          <w:p w14:paraId="7EEC12DF" w14:textId="77777777" w:rsidR="00FF3A9E" w:rsidRPr="007B685F" w:rsidRDefault="00FF3A9E" w:rsidP="00FF3A9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236" w:type="dxa"/>
          </w:tcPr>
          <w:p w14:paraId="419CEA80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3BDD0326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28CE89B2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6" w:type="dxa"/>
            <w:gridSpan w:val="2"/>
          </w:tcPr>
          <w:p w14:paraId="168530AE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7" w:type="dxa"/>
          </w:tcPr>
          <w:p w14:paraId="0EA953D6" w14:textId="3A5FE319" w:rsidR="00FF3A9E" w:rsidRPr="007B685F" w:rsidRDefault="00550DAC" w:rsidP="00DB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91,977</w:t>
            </w:r>
          </w:p>
        </w:tc>
        <w:tc>
          <w:tcPr>
            <w:tcW w:w="243" w:type="dxa"/>
          </w:tcPr>
          <w:p w14:paraId="1101FD4E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145F5488" w14:textId="06AC1C1B" w:rsidR="00FF3A9E" w:rsidRPr="007B685F" w:rsidRDefault="00FF3A9E" w:rsidP="00DB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78,6</w:t>
            </w:r>
            <w:r w:rsidR="005E6EC5" w:rsidRPr="005E6EC5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FF3A9E" w:rsidRPr="007B685F" w14:paraId="39E0CBF0" w14:textId="77777777" w:rsidTr="00DB1DC4">
        <w:trPr>
          <w:trHeight w:hRule="exact" w:val="403"/>
        </w:trPr>
        <w:tc>
          <w:tcPr>
            <w:tcW w:w="3348" w:type="dxa"/>
            <w:hideMark/>
          </w:tcPr>
          <w:p w14:paraId="6DE206EC" w14:textId="77777777" w:rsidR="00FF3A9E" w:rsidRPr="007B685F" w:rsidRDefault="00FF3A9E" w:rsidP="00FF3A9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เอเชีย</w:t>
            </w:r>
          </w:p>
        </w:tc>
        <w:tc>
          <w:tcPr>
            <w:tcW w:w="236" w:type="dxa"/>
          </w:tcPr>
          <w:p w14:paraId="1330808D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46C05B97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5C869CCD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6" w:type="dxa"/>
            <w:gridSpan w:val="2"/>
          </w:tcPr>
          <w:p w14:paraId="333A425C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7" w:type="dxa"/>
          </w:tcPr>
          <w:p w14:paraId="5D108DC0" w14:textId="5B85F0C2" w:rsidR="00FF3A9E" w:rsidRPr="007B685F" w:rsidRDefault="00550DAC" w:rsidP="00DB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148,142</w:t>
            </w:r>
          </w:p>
        </w:tc>
        <w:tc>
          <w:tcPr>
            <w:tcW w:w="243" w:type="dxa"/>
          </w:tcPr>
          <w:p w14:paraId="5F1ADFC8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2507DE1D" w14:textId="473305EA" w:rsidR="00FF3A9E" w:rsidRPr="007B685F" w:rsidRDefault="00FF3A9E" w:rsidP="00DB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128,572</w:t>
            </w:r>
          </w:p>
        </w:tc>
      </w:tr>
      <w:tr w:rsidR="00FF3A9E" w:rsidRPr="007B685F" w14:paraId="200F24CA" w14:textId="77777777" w:rsidTr="00DB1DC4">
        <w:trPr>
          <w:trHeight w:hRule="exact" w:val="403"/>
        </w:trPr>
        <w:tc>
          <w:tcPr>
            <w:tcW w:w="3348" w:type="dxa"/>
            <w:hideMark/>
          </w:tcPr>
          <w:p w14:paraId="7FFC8203" w14:textId="77777777" w:rsidR="00FF3A9E" w:rsidRPr="007B685F" w:rsidRDefault="00FF3A9E" w:rsidP="00FF3A9E">
            <w:pPr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ยุโรป</w:t>
            </w:r>
          </w:p>
        </w:tc>
        <w:tc>
          <w:tcPr>
            <w:tcW w:w="236" w:type="dxa"/>
          </w:tcPr>
          <w:p w14:paraId="1514A667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544073E4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47AACDB1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6" w:type="dxa"/>
            <w:gridSpan w:val="2"/>
          </w:tcPr>
          <w:p w14:paraId="7EA1CD4C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7" w:type="dxa"/>
          </w:tcPr>
          <w:p w14:paraId="204DE030" w14:textId="7024E3FD" w:rsidR="00FF3A9E" w:rsidRPr="007B685F" w:rsidRDefault="00550DAC" w:rsidP="00DB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37,</w:t>
            </w:r>
            <w:r w:rsidR="00F31262">
              <w:rPr>
                <w:rFonts w:ascii="Angsana New" w:hAnsi="Angsana New" w:cs="Angsana New"/>
                <w:sz w:val="30"/>
                <w:szCs w:val="30"/>
              </w:rPr>
              <w:t>867</w:t>
            </w:r>
          </w:p>
        </w:tc>
        <w:tc>
          <w:tcPr>
            <w:tcW w:w="243" w:type="dxa"/>
          </w:tcPr>
          <w:p w14:paraId="669E436A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608D1944" w14:textId="64E62771" w:rsidR="00FF3A9E" w:rsidRPr="007B685F" w:rsidRDefault="00FF3A9E" w:rsidP="00DB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27,805</w:t>
            </w:r>
          </w:p>
        </w:tc>
      </w:tr>
      <w:tr w:rsidR="00FF3A9E" w:rsidRPr="007B685F" w14:paraId="0733DD5F" w14:textId="77777777" w:rsidTr="00DB1DC4">
        <w:trPr>
          <w:trHeight w:hRule="exact" w:val="403"/>
        </w:trPr>
        <w:tc>
          <w:tcPr>
            <w:tcW w:w="3348" w:type="dxa"/>
            <w:hideMark/>
          </w:tcPr>
          <w:p w14:paraId="0003201F" w14:textId="77777777" w:rsidR="00FF3A9E" w:rsidRPr="007B685F" w:rsidRDefault="00FF3A9E" w:rsidP="00FF3A9E">
            <w:pPr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236" w:type="dxa"/>
          </w:tcPr>
          <w:p w14:paraId="12F3E45C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318C5F83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</w:tcPr>
          <w:p w14:paraId="7138EDD4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06" w:type="dxa"/>
            <w:gridSpan w:val="2"/>
          </w:tcPr>
          <w:p w14:paraId="3008E048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7" w:type="dxa"/>
          </w:tcPr>
          <w:p w14:paraId="5F90E892" w14:textId="5340E78A" w:rsidR="00FF3A9E" w:rsidRPr="007B685F" w:rsidRDefault="00550DAC" w:rsidP="00DB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16,018</w:t>
            </w:r>
          </w:p>
        </w:tc>
        <w:tc>
          <w:tcPr>
            <w:tcW w:w="243" w:type="dxa"/>
          </w:tcPr>
          <w:p w14:paraId="55370EA4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78" w:type="dxa"/>
            <w:hideMark/>
          </w:tcPr>
          <w:p w14:paraId="3C398F1B" w14:textId="1E9CFDF6" w:rsidR="00FF3A9E" w:rsidRPr="007B685F" w:rsidRDefault="00FF3A9E" w:rsidP="00DB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E6EC5" w:rsidRPr="005E6EC5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,151</w:t>
            </w:r>
          </w:p>
        </w:tc>
      </w:tr>
      <w:tr w:rsidR="00FF3A9E" w:rsidRPr="007B685F" w14:paraId="13174FE3" w14:textId="77777777" w:rsidTr="00DB1DC4">
        <w:trPr>
          <w:trHeight w:hRule="exact" w:val="403"/>
        </w:trPr>
        <w:tc>
          <w:tcPr>
            <w:tcW w:w="3348" w:type="dxa"/>
            <w:hideMark/>
          </w:tcPr>
          <w:p w14:paraId="6BC041D4" w14:textId="77777777" w:rsidR="00FF3A9E" w:rsidRPr="007B685F" w:rsidRDefault="00FF3A9E" w:rsidP="00FF3A9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49AA4452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8" w:type="dxa"/>
          </w:tcPr>
          <w:p w14:paraId="240BE39E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64" w:type="dxa"/>
            <w:tcBorders>
              <w:top w:val="nil"/>
              <w:left w:val="nil"/>
              <w:right w:val="nil"/>
            </w:tcBorders>
          </w:tcPr>
          <w:p w14:paraId="7727F877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306" w:type="dxa"/>
            <w:gridSpan w:val="2"/>
          </w:tcPr>
          <w:p w14:paraId="5373E5CA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435A44" w14:textId="400E8AB2" w:rsidR="00FF3A9E" w:rsidRPr="007B685F" w:rsidRDefault="00F31262" w:rsidP="00DB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879</w:t>
            </w:r>
          </w:p>
        </w:tc>
        <w:tc>
          <w:tcPr>
            <w:tcW w:w="243" w:type="dxa"/>
          </w:tcPr>
          <w:p w14:paraId="52EA9B0C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4B0BFB" w14:textId="34BE2D2D" w:rsidR="00FF3A9E" w:rsidRPr="007B685F" w:rsidRDefault="00FF3A9E" w:rsidP="00DB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821</w:t>
            </w:r>
          </w:p>
        </w:tc>
      </w:tr>
      <w:tr w:rsidR="00FF3A9E" w:rsidRPr="007B685F" w14:paraId="2ACEA8FC" w14:textId="77777777" w:rsidTr="00DB1DC4">
        <w:trPr>
          <w:trHeight w:hRule="exact" w:val="403"/>
        </w:trPr>
        <w:tc>
          <w:tcPr>
            <w:tcW w:w="3348" w:type="dxa"/>
            <w:hideMark/>
          </w:tcPr>
          <w:p w14:paraId="006077AF" w14:textId="77777777" w:rsidR="00FF3A9E" w:rsidRPr="007B685F" w:rsidRDefault="00FF3A9E" w:rsidP="00FF3A9E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FDC1B3E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0A0DC284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64" w:type="dxa"/>
            <w:tcBorders>
              <w:left w:val="nil"/>
              <w:right w:val="nil"/>
            </w:tcBorders>
          </w:tcPr>
          <w:p w14:paraId="4CEBEB25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306" w:type="dxa"/>
            <w:gridSpan w:val="2"/>
          </w:tcPr>
          <w:p w14:paraId="11A8C863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1C30C5" w14:textId="19670F09" w:rsidR="00FF3A9E" w:rsidRPr="007B685F" w:rsidRDefault="00550DAC" w:rsidP="00DB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294,883</w:t>
            </w:r>
          </w:p>
        </w:tc>
        <w:tc>
          <w:tcPr>
            <w:tcW w:w="243" w:type="dxa"/>
          </w:tcPr>
          <w:p w14:paraId="3B87AEE3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F4D1294" w14:textId="3986BB90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1"/>
              </w:tabs>
              <w:ind w:left="-115" w:right="-115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248,984</w:t>
            </w:r>
          </w:p>
        </w:tc>
      </w:tr>
    </w:tbl>
    <w:p w14:paraId="733640D9" w14:textId="77777777" w:rsidR="008715DA" w:rsidRDefault="008715DA" w:rsidP="0039667E">
      <w:pPr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2C1E506C" w14:textId="5E4AB608" w:rsidR="0039667E" w:rsidRPr="0039667E" w:rsidRDefault="003B2C72" w:rsidP="0039667E">
      <w:pPr>
        <w:ind w:left="540" w:right="63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>รายละเอียดข้อมูลทางการเงินเกี่ยวกับเขตภูมิศาสตร์ของกลุ่มบริษัท ณ วันที่</w:t>
      </w:r>
      <w:r w:rsidRPr="00283726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5E6EC5" w:rsidRPr="005E6EC5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FF3A9E">
        <w:rPr>
          <w:rFonts w:asciiTheme="majorBidi" w:hAnsiTheme="majorBidi" w:cstheme="majorBidi"/>
          <w:spacing w:val="-6"/>
          <w:sz w:val="30"/>
          <w:szCs w:val="30"/>
        </w:rPr>
        <w:t>0</w:t>
      </w:r>
      <w:r w:rsidR="00113679" w:rsidRPr="0028372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FF3A9E">
        <w:rPr>
          <w:rFonts w:asciiTheme="majorBidi" w:hAnsiTheme="majorBidi" w:cstheme="majorBidi" w:hint="cs"/>
          <w:spacing w:val="-6"/>
          <w:sz w:val="30"/>
          <w:szCs w:val="30"/>
          <w:cs/>
        </w:rPr>
        <w:t>มิถุนายน</w:t>
      </w:r>
      <w:r w:rsidR="00113679" w:rsidRPr="00283726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theme="majorBidi"/>
          <w:spacing w:val="-6"/>
          <w:sz w:val="30"/>
          <w:szCs w:val="30"/>
        </w:rPr>
        <w:t>2565</w:t>
      </w:r>
      <w:r w:rsidRPr="00283726">
        <w:rPr>
          <w:rFonts w:asciiTheme="majorBidi" w:hAnsiTheme="majorBidi" w:cstheme="majorBidi"/>
          <w:spacing w:val="-6"/>
          <w:sz w:val="30"/>
          <w:szCs w:val="30"/>
          <w:cs/>
        </w:rPr>
        <w:t xml:space="preserve"> และ </w:t>
      </w:r>
      <w:r w:rsidR="005E6EC5" w:rsidRPr="005E6EC5">
        <w:rPr>
          <w:rFonts w:asciiTheme="majorBidi" w:hAnsiTheme="majorBidi" w:cstheme="majorBidi"/>
          <w:spacing w:val="-6"/>
          <w:sz w:val="30"/>
          <w:szCs w:val="30"/>
        </w:rPr>
        <w:t>3</w:t>
      </w:r>
      <w:r w:rsidR="00AB2614" w:rsidRPr="00AB2614">
        <w:rPr>
          <w:rFonts w:asciiTheme="majorBidi" w:hAnsiTheme="majorBidi" w:cstheme="majorBidi"/>
          <w:spacing w:val="-6"/>
          <w:sz w:val="30"/>
          <w:szCs w:val="30"/>
        </w:rPr>
        <w:t>1</w:t>
      </w:r>
      <w:r w:rsidRPr="0028372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spacing w:val="-6"/>
          <w:sz w:val="30"/>
          <w:szCs w:val="30"/>
          <w:cs/>
        </w:rPr>
        <w:t xml:space="preserve">ธันวาคม </w:t>
      </w:r>
      <w:r w:rsidR="00AB2614" w:rsidRPr="00AB2614">
        <w:rPr>
          <w:rFonts w:asciiTheme="majorBidi" w:hAnsiTheme="majorBidi" w:cstheme="majorBidi"/>
          <w:spacing w:val="-6"/>
          <w:sz w:val="30"/>
          <w:szCs w:val="30"/>
        </w:rPr>
        <w:t>2564</w:t>
      </w:r>
      <w:r w:rsidRPr="0028372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113679" w:rsidRPr="00283726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CD79FB" w:rsidRPr="00283726">
        <w:rPr>
          <w:rFonts w:asciiTheme="majorBidi" w:hAnsiTheme="majorBidi" w:cstheme="majorBidi"/>
          <w:sz w:val="30"/>
          <w:szCs w:val="30"/>
          <w:cs/>
        </w:rPr>
        <w:t xml:space="preserve">มีดังนี้ </w:t>
      </w:r>
    </w:p>
    <w:p w14:paraId="4C06D843" w14:textId="77777777" w:rsidR="00B60E31" w:rsidRPr="00283726" w:rsidRDefault="00B60E31" w:rsidP="003B2C72">
      <w:pPr>
        <w:ind w:left="540" w:right="6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5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372"/>
        <w:gridCol w:w="1350"/>
        <w:gridCol w:w="243"/>
        <w:gridCol w:w="1260"/>
      </w:tblGrid>
      <w:tr w:rsidR="00216B82" w14:paraId="5888C480" w14:textId="77777777" w:rsidTr="00DB1DC4">
        <w:tc>
          <w:tcPr>
            <w:tcW w:w="6372" w:type="dxa"/>
          </w:tcPr>
          <w:p w14:paraId="2EEE3486" w14:textId="77777777" w:rsidR="00216B82" w:rsidRPr="00216B82" w:rsidRDefault="00216B82" w:rsidP="00216B8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216B8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216B82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853" w:type="dxa"/>
            <w:gridSpan w:val="3"/>
          </w:tcPr>
          <w:p w14:paraId="0361C32A" w14:textId="77777777" w:rsidR="00216B82" w:rsidRPr="00216B82" w:rsidRDefault="00216B82" w:rsidP="00DB1D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30"/>
              </w:tabs>
              <w:spacing w:line="240" w:lineRule="auto"/>
              <w:ind w:left="-108" w:right="-77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16B8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16B8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16B82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216B82" w14:paraId="7B3839A2" w14:textId="77777777" w:rsidTr="00DB1DC4">
        <w:tc>
          <w:tcPr>
            <w:tcW w:w="6372" w:type="dxa"/>
          </w:tcPr>
          <w:p w14:paraId="11E73CB8" w14:textId="77777777" w:rsidR="00216B82" w:rsidRPr="00216B82" w:rsidRDefault="00216B82" w:rsidP="00216B82">
            <w:pPr>
              <w:spacing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53" w:type="dxa"/>
            <w:gridSpan w:val="3"/>
            <w:tcBorders>
              <w:bottom w:val="single" w:sz="4" w:space="0" w:color="auto"/>
            </w:tcBorders>
          </w:tcPr>
          <w:p w14:paraId="6F1106A1" w14:textId="77777777" w:rsidR="00216B82" w:rsidRPr="0089102D" w:rsidRDefault="00216B82" w:rsidP="008910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2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102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16B82" w14:paraId="4FE35919" w14:textId="77777777" w:rsidTr="00DB1DC4">
        <w:tblPrEx>
          <w:tblLook w:val="04A0" w:firstRow="1" w:lastRow="0" w:firstColumn="1" w:lastColumn="0" w:noHBand="0" w:noVBand="1"/>
        </w:tblPrEx>
        <w:trPr>
          <w:trHeight w:hRule="exact" w:val="403"/>
        </w:trPr>
        <w:tc>
          <w:tcPr>
            <w:tcW w:w="6372" w:type="dxa"/>
          </w:tcPr>
          <w:p w14:paraId="3707F277" w14:textId="77777777" w:rsidR="00216B82" w:rsidRDefault="00216B82" w:rsidP="0006284E">
            <w:pPr>
              <w:tabs>
                <w:tab w:val="left" w:pos="1260"/>
                <w:tab w:val="right" w:pos="6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hideMark/>
          </w:tcPr>
          <w:p w14:paraId="46ED8763" w14:textId="0D3CE47A" w:rsidR="00216B82" w:rsidRDefault="005E6EC5" w:rsidP="0006284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5E6EC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D36CFA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FF3A9E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216FB7BC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14:paraId="55E867CF" w14:textId="02648736" w:rsidR="00216B82" w:rsidRDefault="005E6EC5" w:rsidP="0006284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E6EC5">
              <w:rPr>
                <w:rFonts w:ascii="Angsana New" w:hAnsi="Angsana New" w:cs="Angsana New"/>
                <w:sz w:val="30"/>
                <w:szCs w:val="30"/>
              </w:rPr>
              <w:t>3</w:t>
            </w:r>
            <w:r w:rsidR="00AB2614" w:rsidRPr="00AB2614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216B82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216B82" w14:paraId="723D6074" w14:textId="77777777" w:rsidTr="00DB1DC4">
        <w:tblPrEx>
          <w:tblLook w:val="04A0" w:firstRow="1" w:lastRow="0" w:firstColumn="1" w:lastColumn="0" w:noHBand="0" w:noVBand="1"/>
        </w:tblPrEx>
        <w:trPr>
          <w:trHeight w:hRule="exact" w:val="403"/>
        </w:trPr>
        <w:tc>
          <w:tcPr>
            <w:tcW w:w="6372" w:type="dxa"/>
          </w:tcPr>
          <w:p w14:paraId="5FDDF94F" w14:textId="77777777" w:rsidR="00216B82" w:rsidRDefault="00216B82" w:rsidP="0006284E">
            <w:pPr>
              <w:tabs>
                <w:tab w:val="left" w:pos="1260"/>
                <w:tab w:val="right" w:pos="6372"/>
              </w:tabs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B234BF" w14:textId="458FB825" w:rsidR="00216B82" w:rsidRDefault="00AB2614" w:rsidP="0006284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AB2614">
              <w:rPr>
                <w:rFonts w:ascii="Angsana New" w:hAnsi="Angsana New" w:cs="Angsana New"/>
                <w:sz w:val="30"/>
                <w:szCs w:val="30"/>
              </w:rPr>
              <w:t>2565</w:t>
            </w:r>
          </w:p>
        </w:tc>
        <w:tc>
          <w:tcPr>
            <w:tcW w:w="243" w:type="dxa"/>
          </w:tcPr>
          <w:p w14:paraId="0C9E768E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36E008" w14:textId="2C5CC5DD" w:rsidR="00216B82" w:rsidRDefault="00AB2614" w:rsidP="0006284E">
            <w:pPr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AB2614">
              <w:rPr>
                <w:rFonts w:ascii="Angsana New" w:hAnsi="Angsana New" w:cs="Angsana New"/>
                <w:sz w:val="30"/>
                <w:szCs w:val="30"/>
              </w:rPr>
              <w:t>2564</w:t>
            </w:r>
          </w:p>
        </w:tc>
      </w:tr>
      <w:tr w:rsidR="00216B82" w14:paraId="49FDA994" w14:textId="77777777" w:rsidTr="00DB1DC4">
        <w:tblPrEx>
          <w:tblLook w:val="04A0" w:firstRow="1" w:lastRow="0" w:firstColumn="1" w:lastColumn="0" w:noHBand="0" w:noVBand="1"/>
        </w:tblPrEx>
        <w:trPr>
          <w:trHeight w:hRule="exact" w:val="403"/>
        </w:trPr>
        <w:tc>
          <w:tcPr>
            <w:tcW w:w="6372" w:type="dxa"/>
            <w:hideMark/>
          </w:tcPr>
          <w:p w14:paraId="37AA4245" w14:textId="4899B566" w:rsidR="00216B82" w:rsidRDefault="00992C34" w:rsidP="000C61F3">
            <w:pPr>
              <w:tabs>
                <w:tab w:val="left" w:pos="1260"/>
                <w:tab w:val="right" w:pos="6372"/>
              </w:tabs>
              <w:ind w:left="-111" w:firstLine="1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992C3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สินทรัพย์ไม่หมุนเวียน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 xml:space="preserve"> </w:t>
            </w:r>
            <w:r w:rsidRPr="00992C3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(</w:t>
            </w:r>
            <w:r w:rsidRPr="00992C3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ไม่รวมสินทรัพย์ภาษีเงินได้รอ</w:t>
            </w:r>
            <w:r w:rsidR="005E3162" w:rsidRPr="00992C3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การตัดบัญชี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BD1BEC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3" w:type="dxa"/>
          </w:tcPr>
          <w:p w14:paraId="06E4F1D2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1DCAE6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16B82" w14:paraId="344AF8C4" w14:textId="77777777" w:rsidTr="00DB1DC4">
        <w:tblPrEx>
          <w:tblLook w:val="04A0" w:firstRow="1" w:lastRow="0" w:firstColumn="1" w:lastColumn="0" w:noHBand="0" w:noVBand="1"/>
        </w:tblPrEx>
        <w:trPr>
          <w:trHeight w:hRule="exact" w:val="403"/>
        </w:trPr>
        <w:tc>
          <w:tcPr>
            <w:tcW w:w="6372" w:type="dxa"/>
            <w:hideMark/>
          </w:tcPr>
          <w:p w14:paraId="235F6C4F" w14:textId="774C63B3" w:rsidR="00216B82" w:rsidRDefault="00992C34" w:rsidP="000C61F3">
            <w:pPr>
              <w:tabs>
                <w:tab w:val="left" w:pos="1260"/>
                <w:tab w:val="right" w:pos="6372"/>
              </w:tabs>
              <w:ind w:left="42" w:firstLine="111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th-TH"/>
              </w:rPr>
            </w:pPr>
            <w:r w:rsidRPr="00992C34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  <w:lang w:val="th-TH"/>
              </w:rPr>
              <w:t>และสินทรัพย์ทางการเงินไม่หมุนเวียนอื่น</w:t>
            </w:r>
            <w:r w:rsidRPr="00992C34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val="th-TH"/>
              </w:rPr>
              <w:t>)</w:t>
            </w:r>
          </w:p>
        </w:tc>
        <w:tc>
          <w:tcPr>
            <w:tcW w:w="1350" w:type="dxa"/>
          </w:tcPr>
          <w:p w14:paraId="1ECAC880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647A9A02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7331D1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216B82" w14:paraId="2EAC3276" w14:textId="77777777" w:rsidTr="00DB1DC4">
        <w:tblPrEx>
          <w:tblLook w:val="04A0" w:firstRow="1" w:lastRow="0" w:firstColumn="1" w:lastColumn="0" w:noHBand="0" w:noVBand="1"/>
        </w:tblPrEx>
        <w:trPr>
          <w:trHeight w:hRule="exact" w:val="403"/>
        </w:trPr>
        <w:tc>
          <w:tcPr>
            <w:tcW w:w="6372" w:type="dxa"/>
            <w:hideMark/>
          </w:tcPr>
          <w:p w14:paraId="3B3648E0" w14:textId="77777777" w:rsidR="00216B82" w:rsidRDefault="00216B82" w:rsidP="000C61F3">
            <w:pPr>
              <w:ind w:left="-111" w:firstLine="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350" w:type="dxa"/>
          </w:tcPr>
          <w:p w14:paraId="2C9692C4" w14:textId="1DA71B16" w:rsidR="00216B82" w:rsidRPr="001A3CE3" w:rsidRDefault="00712DF9" w:rsidP="00D0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  <w:r w:rsidR="00864204">
              <w:rPr>
                <w:rFonts w:asciiTheme="majorBidi" w:hAnsiTheme="majorBidi" w:cstheme="majorBidi"/>
                <w:sz w:val="30"/>
                <w:szCs w:val="30"/>
              </w:rPr>
              <w:t>1,827</w:t>
            </w:r>
          </w:p>
        </w:tc>
        <w:tc>
          <w:tcPr>
            <w:tcW w:w="243" w:type="dxa"/>
          </w:tcPr>
          <w:p w14:paraId="2789376E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562042B6" w14:textId="2CFDD537" w:rsidR="00216B82" w:rsidRPr="00FE5943" w:rsidRDefault="00AB2614" w:rsidP="00147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5E6EC5"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693C1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5E6EC5" w:rsidRPr="005E6EC5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216B82" w14:paraId="49E55F3A" w14:textId="77777777" w:rsidTr="00DB1DC4">
        <w:tblPrEx>
          <w:tblLook w:val="04A0" w:firstRow="1" w:lastRow="0" w:firstColumn="1" w:lastColumn="0" w:noHBand="0" w:noVBand="1"/>
        </w:tblPrEx>
        <w:trPr>
          <w:trHeight w:hRule="exact" w:val="403"/>
        </w:trPr>
        <w:tc>
          <w:tcPr>
            <w:tcW w:w="6372" w:type="dxa"/>
            <w:hideMark/>
          </w:tcPr>
          <w:p w14:paraId="1F189363" w14:textId="77777777" w:rsidR="00216B82" w:rsidRDefault="00216B82" w:rsidP="000C61F3">
            <w:pPr>
              <w:ind w:left="-111" w:firstLine="111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เอเชีย</w:t>
            </w:r>
          </w:p>
        </w:tc>
        <w:tc>
          <w:tcPr>
            <w:tcW w:w="1350" w:type="dxa"/>
          </w:tcPr>
          <w:p w14:paraId="0CDB117D" w14:textId="71727355" w:rsidR="00216B82" w:rsidRPr="00D92EC5" w:rsidRDefault="00712DF9" w:rsidP="00D0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272,26</w:t>
            </w:r>
            <w:r w:rsidR="00D175C2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4B3A97B1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21DA2C62" w14:textId="353F5E54" w:rsidR="00216B82" w:rsidRPr="00FE5943" w:rsidRDefault="00AB2614" w:rsidP="00147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264</w:t>
            </w:r>
            <w:r w:rsidR="001B17AA"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798</w:t>
            </w:r>
          </w:p>
        </w:tc>
      </w:tr>
      <w:tr w:rsidR="00216B82" w14:paraId="6B329A39" w14:textId="77777777" w:rsidTr="00DB1DC4">
        <w:tblPrEx>
          <w:tblLook w:val="04A0" w:firstRow="1" w:lastRow="0" w:firstColumn="1" w:lastColumn="0" w:noHBand="0" w:noVBand="1"/>
        </w:tblPrEx>
        <w:trPr>
          <w:trHeight w:hRule="exact" w:val="403"/>
        </w:trPr>
        <w:tc>
          <w:tcPr>
            <w:tcW w:w="6372" w:type="dxa"/>
            <w:hideMark/>
          </w:tcPr>
          <w:p w14:paraId="7F8313AD" w14:textId="77777777" w:rsidR="00216B82" w:rsidRDefault="00216B82" w:rsidP="000C61F3">
            <w:pPr>
              <w:ind w:left="-111" w:firstLine="111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ยุโรป</w:t>
            </w:r>
          </w:p>
        </w:tc>
        <w:tc>
          <w:tcPr>
            <w:tcW w:w="1350" w:type="dxa"/>
          </w:tcPr>
          <w:p w14:paraId="6296CB5B" w14:textId="2297C820" w:rsidR="00216B82" w:rsidRPr="00D92EC5" w:rsidRDefault="00712DF9" w:rsidP="00D0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66,568</w:t>
            </w:r>
          </w:p>
        </w:tc>
        <w:tc>
          <w:tcPr>
            <w:tcW w:w="243" w:type="dxa"/>
          </w:tcPr>
          <w:p w14:paraId="4E045778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179C88A3" w14:textId="2A3AADA7" w:rsidR="00216B82" w:rsidRPr="00FE5943" w:rsidRDefault="00AB2614" w:rsidP="00147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1B17AA"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895</w:t>
            </w:r>
          </w:p>
        </w:tc>
      </w:tr>
      <w:tr w:rsidR="00216B82" w14:paraId="3E4DA4FA" w14:textId="77777777" w:rsidTr="00DB1DC4">
        <w:tblPrEx>
          <w:tblLook w:val="04A0" w:firstRow="1" w:lastRow="0" w:firstColumn="1" w:lastColumn="0" w:noHBand="0" w:noVBand="1"/>
        </w:tblPrEx>
        <w:trPr>
          <w:trHeight w:hRule="exact" w:val="403"/>
        </w:trPr>
        <w:tc>
          <w:tcPr>
            <w:tcW w:w="6372" w:type="dxa"/>
            <w:hideMark/>
          </w:tcPr>
          <w:p w14:paraId="0F5361B7" w14:textId="77777777" w:rsidR="00216B82" w:rsidRDefault="00216B82" w:rsidP="000C61F3">
            <w:pPr>
              <w:ind w:left="-111" w:firstLine="111"/>
              <w:rPr>
                <w:rFonts w:ascii="Angsana New" w:hAnsi="Angsana New" w:cs="Angsana New"/>
                <w:sz w:val="30"/>
                <w:szCs w:val="30"/>
                <w:lang w:val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350" w:type="dxa"/>
          </w:tcPr>
          <w:p w14:paraId="0CD85744" w14:textId="2EAD86A0" w:rsidR="00216B82" w:rsidRPr="00D92EC5" w:rsidRDefault="00712DF9" w:rsidP="00D0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52,662</w:t>
            </w:r>
          </w:p>
        </w:tc>
        <w:tc>
          <w:tcPr>
            <w:tcW w:w="243" w:type="dxa"/>
          </w:tcPr>
          <w:p w14:paraId="62987E81" w14:textId="77777777" w:rsidR="00216B82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hideMark/>
          </w:tcPr>
          <w:p w14:paraId="0F39FA8D" w14:textId="332117C3" w:rsidR="00216B82" w:rsidRPr="00FE5943" w:rsidRDefault="00AB2614" w:rsidP="00147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15" w:right="-115"/>
              <w:rPr>
                <w:rFonts w:ascii="Angsana New" w:hAnsi="Angsana New" w:cs="Angsana New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51</w:t>
            </w:r>
            <w:r w:rsidR="001B17AA"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42</w:t>
            </w:r>
            <w:r w:rsidR="005E6EC5"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B9166D" w:rsidRPr="00862BF5" w14:paraId="5124B9DF" w14:textId="77777777" w:rsidTr="00DB1DC4">
        <w:tblPrEx>
          <w:tblLook w:val="04A0" w:firstRow="1" w:lastRow="0" w:firstColumn="1" w:lastColumn="0" w:noHBand="0" w:noVBand="1"/>
        </w:tblPrEx>
        <w:trPr>
          <w:trHeight w:hRule="exact" w:val="403"/>
        </w:trPr>
        <w:tc>
          <w:tcPr>
            <w:tcW w:w="6372" w:type="dxa"/>
            <w:hideMark/>
          </w:tcPr>
          <w:p w14:paraId="43BED5AC" w14:textId="77777777" w:rsidR="00216B82" w:rsidRPr="00862BF5" w:rsidRDefault="00216B82" w:rsidP="000C61F3">
            <w:pPr>
              <w:tabs>
                <w:tab w:val="left" w:pos="1260"/>
              </w:tabs>
              <w:ind w:left="-111" w:firstLine="111"/>
              <w:rPr>
                <w:rFonts w:asciiTheme="majorBidi" w:hAnsiTheme="majorBidi" w:cstheme="majorBidi"/>
                <w:sz w:val="30"/>
                <w:szCs w:val="30"/>
              </w:rPr>
            </w:pPr>
            <w:r w:rsidRPr="00862B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B1812EF" w14:textId="2309E257" w:rsidR="00216B82" w:rsidRPr="001A3CE3" w:rsidRDefault="00712DF9" w:rsidP="00D01C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  <w:r w:rsidR="008642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</w:t>
            </w:r>
            <w:r w:rsidR="006936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</w:t>
            </w:r>
          </w:p>
        </w:tc>
        <w:tc>
          <w:tcPr>
            <w:tcW w:w="243" w:type="dxa"/>
          </w:tcPr>
          <w:p w14:paraId="359B206F" w14:textId="77777777" w:rsidR="00216B82" w:rsidRPr="00862BF5" w:rsidRDefault="00216B82" w:rsidP="00062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1B38125A" w14:textId="22807253" w:rsidR="00216B82" w:rsidRPr="00862BF5" w:rsidRDefault="00AB2614" w:rsidP="001475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624</w:t>
            </w:r>
            <w:r w:rsidR="00A7697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149</w:t>
            </w:r>
          </w:p>
        </w:tc>
      </w:tr>
    </w:tbl>
    <w:p w14:paraId="74455FD5" w14:textId="1F5B90F6" w:rsidR="00046A5C" w:rsidRDefault="00046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</w:pPr>
    </w:p>
    <w:p w14:paraId="7B9025A8" w14:textId="77777777" w:rsidR="008715DA" w:rsidRDefault="00871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br w:type="page"/>
      </w:r>
    </w:p>
    <w:p w14:paraId="58FD0AFA" w14:textId="0362ACE9" w:rsidR="00862BF5" w:rsidRPr="00283726" w:rsidRDefault="00862BF5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  <w:r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lastRenderedPageBreak/>
        <w:t>การจำแนกรายได้</w:t>
      </w:r>
    </w:p>
    <w:p w14:paraId="7E9AFEA5" w14:textId="77777777" w:rsidR="00862BF5" w:rsidRPr="00283726" w:rsidRDefault="00862BF5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600ED97D" w14:textId="72345359" w:rsidR="00FF3A9E" w:rsidRPr="00201896" w:rsidRDefault="00FF3A9E" w:rsidP="00FF3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201896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รายละเอียดข้อมูลรายได้ที่จำแนกตามประเภทของผลิตภัณฑ์หลักสำหรับงวดหกเดือนสิ้นสุดวันที่ </w:t>
      </w:r>
      <w:r w:rsidR="005E6EC5" w:rsidRPr="005E6EC5">
        <w:rPr>
          <w:rFonts w:asciiTheme="majorBidi" w:hAnsiTheme="majorBidi" w:cstheme="majorBidi"/>
          <w:spacing w:val="-2"/>
          <w:sz w:val="30"/>
          <w:szCs w:val="30"/>
        </w:rPr>
        <w:t>3</w:t>
      </w:r>
      <w:r>
        <w:rPr>
          <w:rFonts w:asciiTheme="majorBidi" w:hAnsiTheme="majorBidi" w:cstheme="majorBidi"/>
          <w:spacing w:val="-2"/>
          <w:sz w:val="30"/>
          <w:szCs w:val="30"/>
        </w:rPr>
        <w:t>0</w:t>
      </w:r>
      <w:r w:rsidRPr="00201896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มิถุนายน</w:t>
      </w:r>
      <w:r w:rsidRPr="0020189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201896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</w:p>
    <w:p w14:paraId="519AA5CB" w14:textId="77777777" w:rsidR="00FF3A9E" w:rsidRPr="00862BF5" w:rsidRDefault="00FF3A9E" w:rsidP="00FF3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1"/>
          <w:sz w:val="30"/>
          <w:szCs w:val="30"/>
        </w:rPr>
      </w:pPr>
    </w:p>
    <w:tbl>
      <w:tblPr>
        <w:tblW w:w="9720" w:type="dxa"/>
        <w:tblLayout w:type="fixed"/>
        <w:tblLook w:val="01E0" w:firstRow="1" w:lastRow="1" w:firstColumn="1" w:lastColumn="1" w:noHBand="0" w:noVBand="0"/>
      </w:tblPr>
      <w:tblGrid>
        <w:gridCol w:w="3330"/>
        <w:gridCol w:w="900"/>
        <w:gridCol w:w="270"/>
        <w:gridCol w:w="810"/>
        <w:gridCol w:w="270"/>
        <w:gridCol w:w="810"/>
        <w:gridCol w:w="270"/>
        <w:gridCol w:w="810"/>
        <w:gridCol w:w="270"/>
        <w:gridCol w:w="810"/>
        <w:gridCol w:w="244"/>
        <w:gridCol w:w="926"/>
      </w:tblGrid>
      <w:tr w:rsidR="00FF3A9E" w:rsidRPr="00862BF5" w14:paraId="4A075527" w14:textId="77777777" w:rsidTr="008715DA">
        <w:trPr>
          <w:trHeight w:val="87"/>
          <w:tblHeader/>
        </w:trPr>
        <w:tc>
          <w:tcPr>
            <w:tcW w:w="3330" w:type="dxa"/>
            <w:vAlign w:val="bottom"/>
          </w:tcPr>
          <w:p w14:paraId="34D74293" w14:textId="77777777" w:rsidR="00FF3A9E" w:rsidRPr="00862BF5" w:rsidRDefault="00FF3A9E" w:rsidP="0018728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390" w:type="dxa"/>
            <w:gridSpan w:val="11"/>
          </w:tcPr>
          <w:p w14:paraId="4121D579" w14:textId="77777777" w:rsidR="00FF3A9E" w:rsidRPr="00862BF5" w:rsidRDefault="00FF3A9E" w:rsidP="001D3B45">
            <w:pPr>
              <w:tabs>
                <w:tab w:val="clear" w:pos="6322"/>
                <w:tab w:val="left" w:pos="540"/>
                <w:tab w:val="left" w:pos="5996"/>
                <w:tab w:val="left" w:pos="6266"/>
              </w:tabs>
              <w:spacing w:line="240" w:lineRule="auto"/>
              <w:ind w:left="-108" w:right="-8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2B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862B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862B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F3A9E" w:rsidRPr="00862BF5" w14:paraId="448D76E7" w14:textId="77777777" w:rsidTr="008715DA">
        <w:trPr>
          <w:trHeight w:val="87"/>
          <w:tblHeader/>
        </w:trPr>
        <w:tc>
          <w:tcPr>
            <w:tcW w:w="3330" w:type="dxa"/>
            <w:vAlign w:val="bottom"/>
          </w:tcPr>
          <w:p w14:paraId="165A9CFA" w14:textId="77777777" w:rsidR="00FF3A9E" w:rsidRPr="00862BF5" w:rsidRDefault="00FF3A9E" w:rsidP="0018728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390" w:type="dxa"/>
            <w:gridSpan w:val="11"/>
            <w:tcBorders>
              <w:bottom w:val="single" w:sz="4" w:space="0" w:color="auto"/>
            </w:tcBorders>
            <w:vAlign w:val="bottom"/>
          </w:tcPr>
          <w:p w14:paraId="2D44D433" w14:textId="77777777" w:rsidR="00FF3A9E" w:rsidRPr="00862BF5" w:rsidRDefault="00FF3A9E" w:rsidP="0018728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862B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FF3A9E" w:rsidRPr="00862BF5" w14:paraId="1DA8486B" w14:textId="77777777" w:rsidTr="008715DA">
        <w:trPr>
          <w:trHeight w:val="87"/>
          <w:tblHeader/>
        </w:trPr>
        <w:tc>
          <w:tcPr>
            <w:tcW w:w="3330" w:type="dxa"/>
            <w:vAlign w:val="bottom"/>
          </w:tcPr>
          <w:p w14:paraId="0217559C" w14:textId="77777777" w:rsidR="00FF3A9E" w:rsidRPr="00862BF5" w:rsidRDefault="00FF3A9E" w:rsidP="00187289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390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3C0568" w14:textId="77777777" w:rsidR="00FF3A9E" w:rsidRPr="00862BF5" w:rsidRDefault="00FF3A9E" w:rsidP="00187289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ส่วนงานที่รายงาน</w:t>
            </w:r>
          </w:p>
        </w:tc>
      </w:tr>
      <w:tr w:rsidR="00FF3A9E" w:rsidRPr="00862BF5" w14:paraId="16C14AD1" w14:textId="77777777" w:rsidTr="008715DA">
        <w:trPr>
          <w:trHeight w:val="345"/>
          <w:tblHeader/>
        </w:trPr>
        <w:tc>
          <w:tcPr>
            <w:tcW w:w="3330" w:type="dxa"/>
            <w:vAlign w:val="bottom"/>
          </w:tcPr>
          <w:p w14:paraId="5BEEEEFC" w14:textId="77777777" w:rsidR="00FF3A9E" w:rsidRPr="00862BF5" w:rsidRDefault="00FF3A9E" w:rsidP="00187289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85329A3" w14:textId="77777777" w:rsidR="00FF3A9E" w:rsidRPr="00862BF5" w:rsidRDefault="00FF3A9E" w:rsidP="00187289">
            <w:pPr>
              <w:pStyle w:val="BodyText"/>
              <w:spacing w:after="0" w:line="240" w:lineRule="auto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สัตว์น้ำ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971483B" w14:textId="77777777" w:rsidR="00FF3A9E" w:rsidRPr="00862BF5" w:rsidRDefault="00FF3A9E" w:rsidP="0018728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9ECB634" w14:textId="77777777" w:rsidR="00FF3A9E" w:rsidRPr="00862BF5" w:rsidRDefault="00FF3A9E" w:rsidP="0018728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สัตว์บก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916E0A1" w14:textId="77777777" w:rsidR="00FF3A9E" w:rsidRPr="00862BF5" w:rsidRDefault="00FF3A9E" w:rsidP="0018728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DB43E27" w14:textId="77777777" w:rsidR="00FF3A9E" w:rsidRPr="00862BF5" w:rsidRDefault="00FF3A9E" w:rsidP="00187289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FF3A9E" w:rsidRPr="00862BF5" w14:paraId="557FA47C" w14:textId="77777777" w:rsidTr="008715DA">
        <w:trPr>
          <w:trHeight w:val="87"/>
          <w:tblHeader/>
        </w:trPr>
        <w:tc>
          <w:tcPr>
            <w:tcW w:w="3330" w:type="dxa"/>
            <w:vAlign w:val="bottom"/>
            <w:hideMark/>
          </w:tcPr>
          <w:p w14:paraId="105FF5F1" w14:textId="77777777" w:rsidR="00FF3A9E" w:rsidRPr="00862BF5" w:rsidRDefault="00FF3A9E" w:rsidP="00FF3A9E">
            <w:pPr>
              <w:spacing w:line="240" w:lineRule="auto"/>
              <w:ind w:left="540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6AD300" w14:textId="1B3C3C26" w:rsidR="00FF3A9E" w:rsidRPr="00862BF5" w:rsidRDefault="00FF3A9E" w:rsidP="00FF3A9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92D8689" w14:textId="77777777" w:rsidR="00FF3A9E" w:rsidRPr="00862BF5" w:rsidRDefault="00FF3A9E" w:rsidP="00FF3A9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8EFFF3" w14:textId="4DCB0141" w:rsidR="00FF3A9E" w:rsidRPr="00862BF5" w:rsidRDefault="00FF3A9E" w:rsidP="00FF3A9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270" w:type="dxa"/>
            <w:vAlign w:val="bottom"/>
          </w:tcPr>
          <w:p w14:paraId="62FDE05F" w14:textId="77777777" w:rsidR="00FF3A9E" w:rsidRPr="00862BF5" w:rsidRDefault="00FF3A9E" w:rsidP="00FF3A9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40958736" w14:textId="050E2A04" w:rsidR="00FF3A9E" w:rsidRPr="00862BF5" w:rsidRDefault="00FF3A9E" w:rsidP="00FF3A9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270" w:type="dxa"/>
            <w:vAlign w:val="bottom"/>
          </w:tcPr>
          <w:p w14:paraId="4370EF45" w14:textId="77777777" w:rsidR="00FF3A9E" w:rsidRPr="00862BF5" w:rsidRDefault="00FF3A9E" w:rsidP="00FF3A9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E97FCF0" w14:textId="29FE22B0" w:rsidR="00FF3A9E" w:rsidRPr="00862BF5" w:rsidRDefault="00FF3A9E" w:rsidP="00FF3A9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2564</w:t>
            </w:r>
          </w:p>
        </w:tc>
        <w:tc>
          <w:tcPr>
            <w:tcW w:w="270" w:type="dxa"/>
            <w:vAlign w:val="bottom"/>
          </w:tcPr>
          <w:p w14:paraId="07CF58FC" w14:textId="77777777" w:rsidR="00FF3A9E" w:rsidRPr="00862BF5" w:rsidRDefault="00FF3A9E" w:rsidP="00FF3A9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8956E33" w14:textId="4ECB321C" w:rsidR="00FF3A9E" w:rsidRPr="00862BF5" w:rsidRDefault="00FF3A9E" w:rsidP="00FF3A9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244" w:type="dxa"/>
            <w:vAlign w:val="bottom"/>
          </w:tcPr>
          <w:p w14:paraId="57B16C46" w14:textId="77777777" w:rsidR="00FF3A9E" w:rsidRPr="00862BF5" w:rsidRDefault="00FF3A9E" w:rsidP="00FF3A9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4C9399C9" w14:textId="271C0708" w:rsidR="00FF3A9E" w:rsidRPr="00862BF5" w:rsidRDefault="00FF3A9E" w:rsidP="00FF3A9E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2564</w:t>
            </w:r>
          </w:p>
        </w:tc>
      </w:tr>
      <w:tr w:rsidR="00FF3A9E" w:rsidRPr="00862BF5" w14:paraId="3C7A761A" w14:textId="77777777" w:rsidTr="008715DA">
        <w:trPr>
          <w:trHeight w:hRule="exact" w:val="415"/>
        </w:trPr>
        <w:tc>
          <w:tcPr>
            <w:tcW w:w="3330" w:type="dxa"/>
            <w:hideMark/>
          </w:tcPr>
          <w:p w14:paraId="1CD61B8A" w14:textId="77777777" w:rsidR="00FF3A9E" w:rsidRPr="00862BF5" w:rsidRDefault="00FF3A9E" w:rsidP="00FF3A9E">
            <w:pPr>
              <w:tabs>
                <w:tab w:val="clear" w:pos="227"/>
                <w:tab w:val="left" w:pos="540"/>
              </w:tabs>
              <w:spacing w:line="240" w:lineRule="auto"/>
              <w:ind w:left="72" w:right="-115" w:firstLine="3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862B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ประเภทของผลิตภัณฑ์หลัก</w:t>
            </w:r>
          </w:p>
        </w:tc>
        <w:tc>
          <w:tcPr>
            <w:tcW w:w="900" w:type="dxa"/>
          </w:tcPr>
          <w:p w14:paraId="5CEB4596" w14:textId="77777777" w:rsidR="00FF3A9E" w:rsidRPr="00862BF5" w:rsidRDefault="00FF3A9E" w:rsidP="00FF3A9E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8D97E22" w14:textId="77777777" w:rsidR="00FF3A9E" w:rsidRPr="00862BF5" w:rsidRDefault="00FF3A9E" w:rsidP="00FF3A9E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5AC8B4BE" w14:textId="77777777" w:rsidR="00FF3A9E" w:rsidRPr="00862BF5" w:rsidRDefault="00FF3A9E" w:rsidP="00FF3A9E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60CAC76C" w14:textId="77777777" w:rsidR="00FF3A9E" w:rsidRPr="00862BF5" w:rsidRDefault="00FF3A9E" w:rsidP="00FF3A9E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5E515160" w14:textId="77777777" w:rsidR="00FF3A9E" w:rsidRPr="00862BF5" w:rsidRDefault="00FF3A9E" w:rsidP="00FF3A9E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70ABB33A" w14:textId="77777777" w:rsidR="00FF3A9E" w:rsidRPr="00862BF5" w:rsidRDefault="00FF3A9E" w:rsidP="00FF3A9E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0607B2BB" w14:textId="77777777" w:rsidR="00FF3A9E" w:rsidRPr="00862BF5" w:rsidRDefault="00FF3A9E" w:rsidP="00FF3A9E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706070BE" w14:textId="77777777" w:rsidR="00FF3A9E" w:rsidRPr="00862BF5" w:rsidRDefault="00FF3A9E" w:rsidP="00FF3A9E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3ED22DCC" w14:textId="77777777" w:rsidR="00FF3A9E" w:rsidRPr="00862BF5" w:rsidRDefault="00FF3A9E" w:rsidP="00FF3A9E">
            <w:pPr>
              <w:pStyle w:val="acctfourfigures"/>
              <w:tabs>
                <w:tab w:val="decimal" w:pos="37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44" w:type="dxa"/>
          </w:tcPr>
          <w:p w14:paraId="2033BFDB" w14:textId="77777777" w:rsidR="00FF3A9E" w:rsidRPr="00862BF5" w:rsidRDefault="00FF3A9E" w:rsidP="00FF3A9E">
            <w:pPr>
              <w:tabs>
                <w:tab w:val="clear" w:pos="454"/>
                <w:tab w:val="decimal" w:pos="43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26" w:type="dxa"/>
            <w:vAlign w:val="bottom"/>
          </w:tcPr>
          <w:p w14:paraId="7C53F8BD" w14:textId="77777777" w:rsidR="00FF3A9E" w:rsidRPr="00862BF5" w:rsidRDefault="00FF3A9E" w:rsidP="00FF3A9E">
            <w:pPr>
              <w:tabs>
                <w:tab w:val="clear" w:pos="454"/>
                <w:tab w:val="decimal" w:pos="43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FF3A9E" w:rsidRPr="00862BF5" w14:paraId="230EFFE9" w14:textId="77777777" w:rsidTr="008715DA">
        <w:tc>
          <w:tcPr>
            <w:tcW w:w="3330" w:type="dxa"/>
            <w:hideMark/>
          </w:tcPr>
          <w:p w14:paraId="41119EA2" w14:textId="77777777" w:rsidR="00FF3A9E" w:rsidRPr="00862BF5" w:rsidRDefault="00FF3A9E" w:rsidP="00FF3A9E">
            <w:pPr>
              <w:tabs>
                <w:tab w:val="clear" w:pos="227"/>
                <w:tab w:val="left" w:pos="540"/>
              </w:tabs>
              <w:spacing w:line="240" w:lineRule="auto"/>
              <w:ind w:left="72" w:right="-115" w:firstLine="37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อาหารสัตว์</w:t>
            </w:r>
          </w:p>
        </w:tc>
        <w:tc>
          <w:tcPr>
            <w:tcW w:w="900" w:type="dxa"/>
          </w:tcPr>
          <w:p w14:paraId="5BFF88DD" w14:textId="1AB609B8" w:rsidR="00FF3A9E" w:rsidRPr="00862BF5" w:rsidRDefault="00D513F9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23,983</w:t>
            </w:r>
          </w:p>
        </w:tc>
        <w:tc>
          <w:tcPr>
            <w:tcW w:w="270" w:type="dxa"/>
          </w:tcPr>
          <w:p w14:paraId="75326238" w14:textId="77777777" w:rsidR="00FF3A9E" w:rsidRPr="00862BF5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28EEF9AD" w14:textId="6518E950" w:rsidR="00FF3A9E" w:rsidRPr="00862BF5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20,919</w:t>
            </w:r>
          </w:p>
        </w:tc>
        <w:tc>
          <w:tcPr>
            <w:tcW w:w="270" w:type="dxa"/>
          </w:tcPr>
          <w:p w14:paraId="72ED3B16" w14:textId="77777777" w:rsidR="00FF3A9E" w:rsidRPr="00862BF5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1200A1A6" w14:textId="4588CDEC" w:rsidR="00FF3A9E" w:rsidRPr="00862BF5" w:rsidRDefault="00BC06C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47,636</w:t>
            </w:r>
          </w:p>
        </w:tc>
        <w:tc>
          <w:tcPr>
            <w:tcW w:w="270" w:type="dxa"/>
          </w:tcPr>
          <w:p w14:paraId="3D460B16" w14:textId="77777777" w:rsidR="00FF3A9E" w:rsidRPr="00862BF5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43242428" w14:textId="63041058" w:rsidR="00FF3A9E" w:rsidRPr="00862BF5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40,191</w:t>
            </w:r>
          </w:p>
        </w:tc>
        <w:tc>
          <w:tcPr>
            <w:tcW w:w="270" w:type="dxa"/>
          </w:tcPr>
          <w:p w14:paraId="5C8BF237" w14:textId="77777777" w:rsidR="00FF3A9E" w:rsidRPr="00862BF5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7FD80018" w14:textId="50D4E52F" w:rsidR="00FF3A9E" w:rsidRPr="00862BF5" w:rsidRDefault="0057786C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71,619</w:t>
            </w:r>
          </w:p>
        </w:tc>
        <w:tc>
          <w:tcPr>
            <w:tcW w:w="244" w:type="dxa"/>
          </w:tcPr>
          <w:p w14:paraId="1C8889F0" w14:textId="77777777" w:rsidR="00FF3A9E" w:rsidRPr="00862BF5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926" w:type="dxa"/>
          </w:tcPr>
          <w:p w14:paraId="3D208159" w14:textId="33E8ACAA" w:rsidR="00FF3A9E" w:rsidRPr="00862BF5" w:rsidRDefault="00FF3A9E" w:rsidP="00B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61,110</w:t>
            </w:r>
          </w:p>
        </w:tc>
      </w:tr>
      <w:tr w:rsidR="00FF3A9E" w:rsidRPr="00862BF5" w14:paraId="528A7F2E" w14:textId="77777777" w:rsidTr="008715DA">
        <w:tc>
          <w:tcPr>
            <w:tcW w:w="3330" w:type="dxa"/>
            <w:hideMark/>
          </w:tcPr>
          <w:p w14:paraId="117C598D" w14:textId="77777777" w:rsidR="00FF3A9E" w:rsidRPr="00862BF5" w:rsidRDefault="00FF3A9E" w:rsidP="00FF3A9E">
            <w:pPr>
              <w:tabs>
                <w:tab w:val="clear" w:pos="227"/>
                <w:tab w:val="left" w:pos="540"/>
              </w:tabs>
              <w:spacing w:line="240" w:lineRule="auto"/>
              <w:ind w:right="-115" w:firstLine="46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ผลิตภัณฑ์จากฟาร์มเลี้ยงสัตว์</w:t>
            </w:r>
          </w:p>
        </w:tc>
        <w:tc>
          <w:tcPr>
            <w:tcW w:w="900" w:type="dxa"/>
          </w:tcPr>
          <w:p w14:paraId="6A8429C5" w14:textId="4734C5E1" w:rsidR="00FF3A9E" w:rsidRPr="00862BF5" w:rsidRDefault="00985631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15,879</w:t>
            </w:r>
          </w:p>
        </w:tc>
        <w:tc>
          <w:tcPr>
            <w:tcW w:w="270" w:type="dxa"/>
          </w:tcPr>
          <w:p w14:paraId="6B436991" w14:textId="77777777" w:rsidR="00FF3A9E" w:rsidRPr="00862BF5" w:rsidRDefault="00FF3A9E" w:rsidP="00FF3A9E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1435DB4F" w14:textId="14CA4E6B" w:rsidR="00FF3A9E" w:rsidRPr="00862BF5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5E6EC5" w:rsidRPr="005E6EC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,644</w:t>
            </w:r>
          </w:p>
        </w:tc>
        <w:tc>
          <w:tcPr>
            <w:tcW w:w="270" w:type="dxa"/>
          </w:tcPr>
          <w:p w14:paraId="712B3472" w14:textId="77777777" w:rsidR="00FF3A9E" w:rsidRPr="00862BF5" w:rsidRDefault="00FF3A9E" w:rsidP="00FF3A9E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2187F5F2" w14:textId="13587C80" w:rsidR="00FF3A9E" w:rsidRPr="00862BF5" w:rsidRDefault="00BC06C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146,</w:t>
            </w:r>
            <w:r w:rsidR="00DB4CF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675</w:t>
            </w:r>
          </w:p>
        </w:tc>
        <w:tc>
          <w:tcPr>
            <w:tcW w:w="270" w:type="dxa"/>
          </w:tcPr>
          <w:p w14:paraId="77F31A8E" w14:textId="77777777" w:rsidR="00FF3A9E" w:rsidRPr="00862BF5" w:rsidRDefault="00FF3A9E" w:rsidP="00FF3A9E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</w:tcPr>
          <w:p w14:paraId="444EAB07" w14:textId="7EC10E53" w:rsidR="00FF3A9E" w:rsidRPr="00862BF5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124,164</w:t>
            </w:r>
          </w:p>
        </w:tc>
        <w:tc>
          <w:tcPr>
            <w:tcW w:w="270" w:type="dxa"/>
          </w:tcPr>
          <w:p w14:paraId="190405AF" w14:textId="77777777" w:rsidR="00FF3A9E" w:rsidRPr="00862BF5" w:rsidRDefault="00FF3A9E" w:rsidP="00FF3A9E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4A5AD1C1" w14:textId="079967E8" w:rsidR="00FF3A9E" w:rsidRPr="00862BF5" w:rsidRDefault="00D41BF1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162,</w:t>
            </w:r>
            <w:r w:rsidR="00C32FEA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554</w:t>
            </w:r>
          </w:p>
        </w:tc>
        <w:tc>
          <w:tcPr>
            <w:tcW w:w="244" w:type="dxa"/>
          </w:tcPr>
          <w:p w14:paraId="192DC862" w14:textId="77777777" w:rsidR="00FF3A9E" w:rsidRPr="00862BF5" w:rsidRDefault="00FF3A9E" w:rsidP="00FF3A9E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926" w:type="dxa"/>
          </w:tcPr>
          <w:p w14:paraId="0C6D2754" w14:textId="192D4E84" w:rsidR="00FF3A9E" w:rsidRPr="00862BF5" w:rsidRDefault="00FF3A9E" w:rsidP="00B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5E6EC5" w:rsidRPr="005E6EC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7,808</w:t>
            </w:r>
          </w:p>
        </w:tc>
      </w:tr>
      <w:tr w:rsidR="00FF3A9E" w:rsidRPr="00862BF5" w14:paraId="6AFBFA3A" w14:textId="77777777" w:rsidTr="008715DA">
        <w:trPr>
          <w:trHeight w:val="119"/>
        </w:trPr>
        <w:tc>
          <w:tcPr>
            <w:tcW w:w="3330" w:type="dxa"/>
            <w:hideMark/>
          </w:tcPr>
          <w:p w14:paraId="263DF45C" w14:textId="77777777" w:rsidR="00FF3A9E" w:rsidRPr="00862BF5" w:rsidRDefault="00FF3A9E" w:rsidP="00FF3A9E">
            <w:pPr>
              <w:pStyle w:val="BodyText"/>
              <w:tabs>
                <w:tab w:val="clear" w:pos="227"/>
                <w:tab w:val="left" w:pos="540"/>
              </w:tabs>
              <w:spacing w:after="0" w:line="240" w:lineRule="auto"/>
              <w:ind w:right="-89" w:firstLine="46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อาหารแปรรูปและสำเร็จรูป</w:t>
            </w:r>
          </w:p>
        </w:tc>
        <w:tc>
          <w:tcPr>
            <w:tcW w:w="900" w:type="dxa"/>
          </w:tcPr>
          <w:p w14:paraId="31D42F6F" w14:textId="505AE941" w:rsidR="00FF3A9E" w:rsidRPr="00862BF5" w:rsidRDefault="00833C11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3,645</w:t>
            </w:r>
          </w:p>
        </w:tc>
        <w:tc>
          <w:tcPr>
            <w:tcW w:w="270" w:type="dxa"/>
          </w:tcPr>
          <w:p w14:paraId="342C9023" w14:textId="77777777" w:rsidR="00FF3A9E" w:rsidRPr="00862BF5" w:rsidRDefault="00FF3A9E" w:rsidP="00FF3A9E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2CA26E40" w14:textId="31D594D0" w:rsidR="00FF3A9E" w:rsidRPr="00862BF5" w:rsidRDefault="005E6EC5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5E6EC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  <w:r w:rsidR="00FF3A9E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,524</w:t>
            </w:r>
          </w:p>
        </w:tc>
        <w:tc>
          <w:tcPr>
            <w:tcW w:w="270" w:type="dxa"/>
          </w:tcPr>
          <w:p w14:paraId="6E6C576D" w14:textId="77777777" w:rsidR="00FF3A9E" w:rsidRPr="00862BF5" w:rsidRDefault="00FF3A9E" w:rsidP="00FF3A9E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4D62EA0E" w14:textId="137CA39C" w:rsidR="00FF3A9E" w:rsidRPr="00862BF5" w:rsidRDefault="00CD0098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57,065</w:t>
            </w:r>
          </w:p>
        </w:tc>
        <w:tc>
          <w:tcPr>
            <w:tcW w:w="270" w:type="dxa"/>
          </w:tcPr>
          <w:p w14:paraId="66BA05DB" w14:textId="77777777" w:rsidR="00FF3A9E" w:rsidRPr="00862BF5" w:rsidRDefault="00FF3A9E" w:rsidP="00FF3A9E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</w:tcPr>
          <w:p w14:paraId="097F9C8C" w14:textId="390D40F1" w:rsidR="00FF3A9E" w:rsidRPr="00862BF5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46,542</w:t>
            </w:r>
          </w:p>
        </w:tc>
        <w:tc>
          <w:tcPr>
            <w:tcW w:w="270" w:type="dxa"/>
          </w:tcPr>
          <w:p w14:paraId="7FA54F3E" w14:textId="77777777" w:rsidR="00FF3A9E" w:rsidRPr="00862BF5" w:rsidRDefault="00FF3A9E" w:rsidP="00FF3A9E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03DDFA0F" w14:textId="50A61427" w:rsidR="00FF3A9E" w:rsidRPr="00862BF5" w:rsidRDefault="00C32FEA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60,710</w:t>
            </w:r>
          </w:p>
        </w:tc>
        <w:tc>
          <w:tcPr>
            <w:tcW w:w="244" w:type="dxa"/>
          </w:tcPr>
          <w:p w14:paraId="75CEC0BA" w14:textId="77777777" w:rsidR="00FF3A9E" w:rsidRPr="00862BF5" w:rsidRDefault="00FF3A9E" w:rsidP="00FF3A9E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926" w:type="dxa"/>
          </w:tcPr>
          <w:p w14:paraId="17C49104" w14:textId="03B21B0C" w:rsidR="00FF3A9E" w:rsidRPr="00862BF5" w:rsidRDefault="00FF3A9E" w:rsidP="00B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50,066</w:t>
            </w:r>
          </w:p>
        </w:tc>
      </w:tr>
      <w:tr w:rsidR="00FF3A9E" w:rsidRPr="00862BF5" w14:paraId="44DC44E6" w14:textId="77777777" w:rsidTr="008715DA">
        <w:tc>
          <w:tcPr>
            <w:tcW w:w="3330" w:type="dxa"/>
            <w:hideMark/>
          </w:tcPr>
          <w:p w14:paraId="5FBB709D" w14:textId="77777777" w:rsidR="00FF3A9E" w:rsidRPr="00862BF5" w:rsidRDefault="00FF3A9E" w:rsidP="00FF3A9E">
            <w:pPr>
              <w:tabs>
                <w:tab w:val="clear" w:pos="227"/>
                <w:tab w:val="left" w:pos="630"/>
              </w:tabs>
              <w:ind w:left="45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862B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DC2674" w14:textId="291A0574" w:rsidR="00FF3A9E" w:rsidRPr="00862BF5" w:rsidRDefault="001710A1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43,507</w:t>
            </w:r>
          </w:p>
        </w:tc>
        <w:tc>
          <w:tcPr>
            <w:tcW w:w="270" w:type="dxa"/>
          </w:tcPr>
          <w:p w14:paraId="7CBC0DCC" w14:textId="77777777" w:rsidR="00FF3A9E" w:rsidRPr="00862BF5" w:rsidRDefault="00FF3A9E" w:rsidP="00FF3A9E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6A4D42" w14:textId="3EB33BBF" w:rsidR="00FF3A9E" w:rsidRPr="00862BF5" w:rsidRDefault="005E6EC5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5E6EC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</w:t>
            </w:r>
            <w:r w:rsidR="00FF3A9E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8,087</w:t>
            </w:r>
          </w:p>
        </w:tc>
        <w:tc>
          <w:tcPr>
            <w:tcW w:w="270" w:type="dxa"/>
          </w:tcPr>
          <w:p w14:paraId="6A22CA72" w14:textId="77777777" w:rsidR="00FF3A9E" w:rsidRPr="00862BF5" w:rsidRDefault="00FF3A9E" w:rsidP="00FF3A9E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BD5FB7" w14:textId="77A0854F" w:rsidR="00FF3A9E" w:rsidRPr="00862BF5" w:rsidRDefault="00E25D1F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251,376</w:t>
            </w:r>
          </w:p>
        </w:tc>
        <w:tc>
          <w:tcPr>
            <w:tcW w:w="270" w:type="dxa"/>
          </w:tcPr>
          <w:p w14:paraId="230DC354" w14:textId="77777777" w:rsidR="00FF3A9E" w:rsidRPr="00862BF5" w:rsidRDefault="00FF3A9E" w:rsidP="00FF3A9E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0B2ACE" w14:textId="12B87A34" w:rsidR="00FF3A9E" w:rsidRPr="00862BF5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210,897</w:t>
            </w:r>
          </w:p>
        </w:tc>
        <w:tc>
          <w:tcPr>
            <w:tcW w:w="270" w:type="dxa"/>
          </w:tcPr>
          <w:p w14:paraId="61761100" w14:textId="77777777" w:rsidR="00FF3A9E" w:rsidRPr="00862BF5" w:rsidRDefault="00FF3A9E" w:rsidP="00FF3A9E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7729FC" w14:textId="64FC6F57" w:rsidR="00FF3A9E" w:rsidRPr="00862BF5" w:rsidRDefault="00E237CB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294,883</w:t>
            </w:r>
          </w:p>
        </w:tc>
        <w:tc>
          <w:tcPr>
            <w:tcW w:w="244" w:type="dxa"/>
          </w:tcPr>
          <w:p w14:paraId="3B925B20" w14:textId="77777777" w:rsidR="00FF3A9E" w:rsidRPr="00862BF5" w:rsidRDefault="00FF3A9E" w:rsidP="00FF3A9E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BEA566" w14:textId="1D091C56" w:rsidR="00FF3A9E" w:rsidRPr="00862BF5" w:rsidRDefault="00FF3A9E" w:rsidP="00B155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248,984</w:t>
            </w:r>
          </w:p>
        </w:tc>
      </w:tr>
    </w:tbl>
    <w:p w14:paraId="546D1891" w14:textId="77777777" w:rsidR="00C00C5E" w:rsidRDefault="00C00C5E" w:rsidP="00FF3A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lang w:val="en-AU"/>
        </w:rPr>
      </w:pPr>
    </w:p>
    <w:tbl>
      <w:tblPr>
        <w:tblW w:w="9711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368"/>
        <w:gridCol w:w="243"/>
        <w:gridCol w:w="1296"/>
      </w:tblGrid>
      <w:tr w:rsidR="00FF3A9E" w:rsidRPr="00862BF5" w14:paraId="68277721" w14:textId="77777777" w:rsidTr="00606531">
        <w:trPr>
          <w:trHeight w:val="87"/>
          <w:tblHeader/>
        </w:trPr>
        <w:tc>
          <w:tcPr>
            <w:tcW w:w="6804" w:type="dxa"/>
            <w:tcBorders>
              <w:top w:val="nil"/>
              <w:bottom w:val="nil"/>
            </w:tcBorders>
            <w:vAlign w:val="bottom"/>
          </w:tcPr>
          <w:p w14:paraId="56AECD6F" w14:textId="77777777" w:rsidR="00FF3A9E" w:rsidRPr="00862BF5" w:rsidRDefault="00FF3A9E" w:rsidP="0018728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862BF5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907" w:type="dxa"/>
            <w:gridSpan w:val="3"/>
            <w:tcBorders>
              <w:top w:val="nil"/>
              <w:bottom w:val="nil"/>
            </w:tcBorders>
          </w:tcPr>
          <w:p w14:paraId="0B0C0BA5" w14:textId="77777777" w:rsidR="00FF3A9E" w:rsidRPr="00862BF5" w:rsidRDefault="00FF3A9E" w:rsidP="00606531">
            <w:pPr>
              <w:tabs>
                <w:tab w:val="clear" w:pos="2580"/>
                <w:tab w:val="left" w:pos="540"/>
              </w:tabs>
              <w:ind w:left="24" w:right="2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62B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862B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862B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FF3A9E" w:rsidRPr="00862BF5" w14:paraId="6377BEAF" w14:textId="77777777" w:rsidTr="00606531">
        <w:trPr>
          <w:trHeight w:val="87"/>
          <w:tblHeader/>
        </w:trPr>
        <w:tc>
          <w:tcPr>
            <w:tcW w:w="6804" w:type="dxa"/>
            <w:tcBorders>
              <w:top w:val="nil"/>
            </w:tcBorders>
            <w:vAlign w:val="bottom"/>
          </w:tcPr>
          <w:p w14:paraId="4D12240D" w14:textId="77777777" w:rsidR="00FF3A9E" w:rsidRPr="00862BF5" w:rsidRDefault="00FF3A9E" w:rsidP="0018728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907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4BFDD240" w14:textId="77777777" w:rsidR="00FF3A9E" w:rsidRPr="00862BF5" w:rsidRDefault="00FF3A9E" w:rsidP="0018728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862B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FF3A9E" w:rsidRPr="00862BF5" w14:paraId="37F1E4C8" w14:textId="77777777" w:rsidTr="00606531">
        <w:trPr>
          <w:trHeight w:val="87"/>
          <w:tblHeader/>
        </w:trPr>
        <w:tc>
          <w:tcPr>
            <w:tcW w:w="6804" w:type="dxa"/>
            <w:vAlign w:val="bottom"/>
          </w:tcPr>
          <w:p w14:paraId="03DB2CD3" w14:textId="77777777" w:rsidR="00FF3A9E" w:rsidRPr="00862BF5" w:rsidRDefault="00FF3A9E" w:rsidP="00187289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907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0A5347B0" w14:textId="77777777" w:rsidR="00FF3A9E" w:rsidRPr="00862BF5" w:rsidRDefault="00FF3A9E" w:rsidP="00187289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ส่วนงานที่รายงาน</w:t>
            </w:r>
          </w:p>
        </w:tc>
      </w:tr>
      <w:tr w:rsidR="00FF3A9E" w:rsidRPr="00862BF5" w14:paraId="455E04E8" w14:textId="77777777" w:rsidTr="00606531">
        <w:trPr>
          <w:trHeight w:val="87"/>
          <w:tblHeader/>
        </w:trPr>
        <w:tc>
          <w:tcPr>
            <w:tcW w:w="6804" w:type="dxa"/>
            <w:vAlign w:val="bottom"/>
          </w:tcPr>
          <w:p w14:paraId="55E2AF30" w14:textId="77777777" w:rsidR="00FF3A9E" w:rsidRPr="00862BF5" w:rsidRDefault="00FF3A9E" w:rsidP="00187289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907" w:type="dxa"/>
            <w:gridSpan w:val="3"/>
            <w:tcBorders>
              <w:top w:val="nil"/>
              <w:bottom w:val="single" w:sz="4" w:space="0" w:color="auto"/>
            </w:tcBorders>
          </w:tcPr>
          <w:p w14:paraId="746798CE" w14:textId="77777777" w:rsidR="00FF3A9E" w:rsidRPr="00862BF5" w:rsidRDefault="00FF3A9E" w:rsidP="0018728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สัตว์น้ำ</w:t>
            </w:r>
          </w:p>
        </w:tc>
      </w:tr>
      <w:tr w:rsidR="00FF3A9E" w:rsidRPr="00862BF5" w14:paraId="7724396B" w14:textId="77777777" w:rsidTr="00606531">
        <w:trPr>
          <w:trHeight w:val="87"/>
          <w:tblHeader/>
        </w:trPr>
        <w:tc>
          <w:tcPr>
            <w:tcW w:w="6804" w:type="dxa"/>
            <w:vAlign w:val="bottom"/>
          </w:tcPr>
          <w:p w14:paraId="42EF0BAD" w14:textId="77777777" w:rsidR="00FF3A9E" w:rsidRPr="00862BF5" w:rsidRDefault="00FF3A9E" w:rsidP="00187289">
            <w:pPr>
              <w:tabs>
                <w:tab w:val="clear" w:pos="454"/>
                <w:tab w:val="left" w:pos="468"/>
              </w:tabs>
              <w:spacing w:line="240" w:lineRule="auto"/>
              <w:ind w:left="540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79FCC0E" w14:textId="19E5105B" w:rsidR="00FF3A9E" w:rsidRPr="00862BF5" w:rsidRDefault="00FF3A9E" w:rsidP="00187289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2565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7864179D" w14:textId="77777777" w:rsidR="00FF3A9E" w:rsidRPr="00862BF5" w:rsidRDefault="00FF3A9E" w:rsidP="0018728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2EADCC5" w14:textId="3D42D166" w:rsidR="00FF3A9E" w:rsidRPr="00862BF5" w:rsidRDefault="00FF3A9E" w:rsidP="00187289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2564</w:t>
            </w:r>
          </w:p>
        </w:tc>
      </w:tr>
      <w:tr w:rsidR="00FF3A9E" w:rsidRPr="00862BF5" w14:paraId="20C00B39" w14:textId="77777777" w:rsidTr="00606531">
        <w:trPr>
          <w:trHeight w:val="92"/>
        </w:trPr>
        <w:tc>
          <w:tcPr>
            <w:tcW w:w="6804" w:type="dxa"/>
            <w:tcBorders>
              <w:top w:val="nil"/>
            </w:tcBorders>
          </w:tcPr>
          <w:p w14:paraId="43BBC57E" w14:textId="77777777" w:rsidR="00FF3A9E" w:rsidRPr="00862BF5" w:rsidRDefault="00FF3A9E" w:rsidP="00187289">
            <w:pPr>
              <w:ind w:left="72" w:right="-115" w:firstLine="37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862B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ประเภทของผลิตภัณฑ์หลัก</w:t>
            </w:r>
          </w:p>
        </w:tc>
        <w:tc>
          <w:tcPr>
            <w:tcW w:w="1368" w:type="dxa"/>
            <w:tcBorders>
              <w:top w:val="nil"/>
            </w:tcBorders>
          </w:tcPr>
          <w:p w14:paraId="159443EC" w14:textId="77777777" w:rsidR="00FF3A9E" w:rsidRPr="00862BF5" w:rsidRDefault="00FF3A9E" w:rsidP="00187289">
            <w:pPr>
              <w:pStyle w:val="acctfourfigures"/>
              <w:tabs>
                <w:tab w:val="decimal" w:pos="37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43" w:type="dxa"/>
            <w:tcBorders>
              <w:top w:val="nil"/>
            </w:tcBorders>
          </w:tcPr>
          <w:p w14:paraId="73FE83B5" w14:textId="77777777" w:rsidR="00FF3A9E" w:rsidRPr="00862BF5" w:rsidRDefault="00FF3A9E" w:rsidP="00187289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96" w:type="dxa"/>
            <w:tcBorders>
              <w:top w:val="nil"/>
            </w:tcBorders>
            <w:vAlign w:val="bottom"/>
          </w:tcPr>
          <w:p w14:paraId="060FA1D5" w14:textId="77777777" w:rsidR="00FF3A9E" w:rsidRPr="00862BF5" w:rsidRDefault="00FF3A9E" w:rsidP="00187289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FF3A9E" w:rsidRPr="00862BF5" w14:paraId="084905D2" w14:textId="77777777" w:rsidTr="00606531">
        <w:tc>
          <w:tcPr>
            <w:tcW w:w="6804" w:type="dxa"/>
            <w:hideMark/>
          </w:tcPr>
          <w:p w14:paraId="027B4EF2" w14:textId="77777777" w:rsidR="00FF3A9E" w:rsidRPr="00862BF5" w:rsidRDefault="00FF3A9E" w:rsidP="00FF3A9E">
            <w:pPr>
              <w:ind w:left="72" w:right="-115" w:firstLine="37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อาหารสัตว์</w:t>
            </w:r>
          </w:p>
        </w:tc>
        <w:tc>
          <w:tcPr>
            <w:tcW w:w="1368" w:type="dxa"/>
            <w:tcBorders>
              <w:bottom w:val="nil"/>
            </w:tcBorders>
          </w:tcPr>
          <w:p w14:paraId="4F904718" w14:textId="1EAF04A6" w:rsidR="00FF3A9E" w:rsidRPr="00862BF5" w:rsidRDefault="0093061F" w:rsidP="00AF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7,222</w:t>
            </w:r>
          </w:p>
        </w:tc>
        <w:tc>
          <w:tcPr>
            <w:tcW w:w="243" w:type="dxa"/>
            <w:tcBorders>
              <w:bottom w:val="nil"/>
            </w:tcBorders>
          </w:tcPr>
          <w:p w14:paraId="6D0451DD" w14:textId="77777777" w:rsidR="00FF3A9E" w:rsidRPr="00862BF5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296" w:type="dxa"/>
            <w:tcBorders>
              <w:bottom w:val="nil"/>
            </w:tcBorders>
            <w:shd w:val="clear" w:color="auto" w:fill="auto"/>
          </w:tcPr>
          <w:p w14:paraId="59C57C93" w14:textId="583D8491" w:rsidR="00FF3A9E" w:rsidRPr="00862BF5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6,610</w:t>
            </w:r>
          </w:p>
        </w:tc>
      </w:tr>
      <w:tr w:rsidR="00FF3A9E" w:rsidRPr="00862BF5" w14:paraId="4689429B" w14:textId="77777777" w:rsidTr="00606531">
        <w:tc>
          <w:tcPr>
            <w:tcW w:w="6804" w:type="dxa"/>
            <w:hideMark/>
          </w:tcPr>
          <w:p w14:paraId="74710AC6" w14:textId="77777777" w:rsidR="00FF3A9E" w:rsidRPr="00862BF5" w:rsidRDefault="00FF3A9E" w:rsidP="00FF3A9E">
            <w:pPr>
              <w:ind w:left="72" w:right="-115" w:firstLine="37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ผลิตภัณฑ์จากฟาร์มเลี้ยงสัตว์</w:t>
            </w:r>
          </w:p>
        </w:tc>
        <w:tc>
          <w:tcPr>
            <w:tcW w:w="1368" w:type="dxa"/>
            <w:tcBorders>
              <w:top w:val="nil"/>
              <w:bottom w:val="nil"/>
            </w:tcBorders>
          </w:tcPr>
          <w:p w14:paraId="2FB744B1" w14:textId="162EC081" w:rsidR="00FF3A9E" w:rsidRPr="00862BF5" w:rsidRDefault="0093061F" w:rsidP="00AF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5,284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4D31065" w14:textId="77777777" w:rsidR="00FF3A9E" w:rsidRPr="00862BF5" w:rsidRDefault="00FF3A9E" w:rsidP="00FF3A9E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296" w:type="dxa"/>
            <w:tcBorders>
              <w:top w:val="nil"/>
              <w:bottom w:val="nil"/>
            </w:tcBorders>
            <w:shd w:val="clear" w:color="auto" w:fill="auto"/>
          </w:tcPr>
          <w:p w14:paraId="5028C137" w14:textId="1626F5E1" w:rsidR="00FF3A9E" w:rsidRPr="00862BF5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</w:t>
            </w:r>
            <w:r w:rsidR="005E6EC5" w:rsidRPr="005E6EC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  <w:r w:rsidR="005E6EC5" w:rsidRPr="005E6EC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</w:t>
            </w:r>
          </w:p>
        </w:tc>
      </w:tr>
      <w:tr w:rsidR="00FF3A9E" w:rsidRPr="00862BF5" w14:paraId="2F682A35" w14:textId="77777777" w:rsidTr="00606531">
        <w:trPr>
          <w:trHeight w:val="119"/>
        </w:trPr>
        <w:tc>
          <w:tcPr>
            <w:tcW w:w="6804" w:type="dxa"/>
            <w:tcBorders>
              <w:bottom w:val="nil"/>
            </w:tcBorders>
            <w:hideMark/>
          </w:tcPr>
          <w:p w14:paraId="1ACD162B" w14:textId="77777777" w:rsidR="00FF3A9E" w:rsidRPr="00862BF5" w:rsidRDefault="00FF3A9E" w:rsidP="00FF3A9E">
            <w:pPr>
              <w:ind w:left="72" w:right="-115" w:firstLine="37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อาหารแปรรูปและสำเร็จรูป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</w:tcPr>
          <w:p w14:paraId="48D82BA3" w14:textId="3D6AE348" w:rsidR="00FF3A9E" w:rsidRPr="00862BF5" w:rsidRDefault="0093061F" w:rsidP="00AF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914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280EF903" w14:textId="77777777" w:rsidR="00FF3A9E" w:rsidRPr="00862BF5" w:rsidRDefault="00FF3A9E" w:rsidP="00FF3A9E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73B809" w14:textId="0E44BA01" w:rsidR="00FF3A9E" w:rsidRPr="00862BF5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</w:t>
            </w:r>
            <w:r w:rsidR="005E6EC5" w:rsidRPr="005E6EC5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33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</w:t>
            </w:r>
          </w:p>
        </w:tc>
      </w:tr>
      <w:tr w:rsidR="00FF3A9E" w:rsidRPr="00862BF5" w14:paraId="2FA823F9" w14:textId="77777777" w:rsidTr="00606531">
        <w:tc>
          <w:tcPr>
            <w:tcW w:w="6804" w:type="dxa"/>
            <w:tcBorders>
              <w:top w:val="nil"/>
              <w:bottom w:val="nil"/>
            </w:tcBorders>
            <w:hideMark/>
          </w:tcPr>
          <w:p w14:paraId="4A27ED2C" w14:textId="77777777" w:rsidR="00FF3A9E" w:rsidRPr="00862BF5" w:rsidRDefault="00FF3A9E" w:rsidP="00FF3A9E">
            <w:pPr>
              <w:ind w:left="72" w:right="-115" w:firstLine="37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862BF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8C29A7B" w14:textId="051E1770" w:rsidR="00FF3A9E" w:rsidRPr="00862BF5" w:rsidRDefault="0093061F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13,420</w:t>
            </w:r>
          </w:p>
        </w:tc>
        <w:tc>
          <w:tcPr>
            <w:tcW w:w="243" w:type="dxa"/>
            <w:tcBorders>
              <w:top w:val="nil"/>
              <w:bottom w:val="nil"/>
            </w:tcBorders>
          </w:tcPr>
          <w:p w14:paraId="5CAD574B" w14:textId="77777777" w:rsidR="00FF3A9E" w:rsidRPr="00862BF5" w:rsidRDefault="00FF3A9E" w:rsidP="00FF3A9E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0FAC6C5" w14:textId="495E1961" w:rsidR="00FF3A9E" w:rsidRPr="00862BF5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</w:t>
            </w:r>
            <w:r w:rsidR="005E6EC5" w:rsidRPr="005E6EC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</w:t>
            </w:r>
            <w:r w:rsidR="005E6EC5" w:rsidRPr="005E6EC5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09</w:t>
            </w:r>
          </w:p>
        </w:tc>
      </w:tr>
    </w:tbl>
    <w:p w14:paraId="5B146E09" w14:textId="61129E36" w:rsidR="00046A5C" w:rsidRDefault="00046A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AU"/>
        </w:rPr>
      </w:pPr>
    </w:p>
    <w:p w14:paraId="2BA621A8" w14:textId="77777777" w:rsidR="008715DA" w:rsidRDefault="00871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AU"/>
        </w:rPr>
      </w:pPr>
      <w:r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AU"/>
        </w:rPr>
        <w:br w:type="page"/>
      </w:r>
    </w:p>
    <w:p w14:paraId="6362DC99" w14:textId="667B84E5" w:rsidR="00B8635A" w:rsidRPr="00283726" w:rsidRDefault="00B8635A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AU"/>
        </w:rPr>
      </w:pPr>
      <w:r w:rsidRPr="00283726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AU"/>
        </w:rPr>
        <w:lastRenderedPageBreak/>
        <w:t>ยอดคงเหลือของสัญญา</w:t>
      </w:r>
    </w:p>
    <w:p w14:paraId="62B5C69A" w14:textId="77777777" w:rsidR="00B8635A" w:rsidRPr="006A5471" w:rsidRDefault="00B8635A" w:rsidP="000429AC">
      <w:pPr>
        <w:spacing w:line="240" w:lineRule="auto"/>
        <w:ind w:left="540"/>
        <w:rPr>
          <w:rFonts w:asciiTheme="majorBidi" w:hAnsiTheme="majorBidi" w:cstheme="majorBidi"/>
          <w:sz w:val="30"/>
          <w:szCs w:val="30"/>
          <w:lang w:val="en-AU"/>
        </w:rPr>
      </w:pPr>
    </w:p>
    <w:p w14:paraId="7290E6CC" w14:textId="0D66D76A" w:rsidR="00C40A47" w:rsidRDefault="00454F39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ณ วันที่ </w:t>
      </w:r>
      <w:r w:rsidR="005E6EC5" w:rsidRPr="005E6EC5">
        <w:rPr>
          <w:rFonts w:asciiTheme="majorBidi" w:hAnsiTheme="majorBidi" w:cstheme="majorBidi"/>
          <w:sz w:val="30"/>
          <w:szCs w:val="30"/>
        </w:rPr>
        <w:t>3</w:t>
      </w:r>
      <w:r w:rsidR="00FF3A9E">
        <w:rPr>
          <w:rFonts w:asciiTheme="majorBidi" w:hAnsiTheme="majorBidi" w:cstheme="majorBidi"/>
          <w:sz w:val="30"/>
          <w:szCs w:val="30"/>
        </w:rPr>
        <w:t>0</w:t>
      </w:r>
      <w:r w:rsidR="009F43C6" w:rsidRPr="00283726">
        <w:rPr>
          <w:rFonts w:asciiTheme="majorBidi" w:hAnsiTheme="majorBidi" w:cstheme="majorBidi"/>
          <w:sz w:val="30"/>
          <w:szCs w:val="30"/>
        </w:rPr>
        <w:t xml:space="preserve"> </w:t>
      </w:r>
      <w:r w:rsidR="00FF3A9E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9F43C6"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theme="majorBidi"/>
          <w:sz w:val="30"/>
          <w:szCs w:val="30"/>
        </w:rPr>
        <w:t>2565</w:t>
      </w:r>
      <w:r w:rsidR="005E6EC5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>กลุ่มบริษัท</w:t>
      </w:r>
      <w:r w:rsidR="0089568A" w:rsidRPr="00283726">
        <w:rPr>
          <w:rFonts w:asciiTheme="majorBidi" w:hAnsiTheme="majorBidi" w:cstheme="majorBidi"/>
          <w:sz w:val="30"/>
          <w:szCs w:val="30"/>
          <w:cs/>
          <w:lang w:val="en-AU"/>
        </w:rPr>
        <w:t>และบริษัท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>มีหนี้สินที่เกิดจากสัญญาจำนวน</w:t>
      </w:r>
      <w:r w:rsidR="00150140" w:rsidRPr="00283726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="00446F85">
        <w:rPr>
          <w:rFonts w:asciiTheme="majorBidi" w:hAnsiTheme="majorBidi" w:cstheme="majorBidi"/>
          <w:sz w:val="30"/>
          <w:szCs w:val="30"/>
          <w:lang w:val="en-AU"/>
        </w:rPr>
        <w:t>1,307</w:t>
      </w:r>
      <w:r w:rsidR="004A1794" w:rsidRPr="00283726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>ล้านบาท</w:t>
      </w:r>
      <w:r w:rsidR="0089568A"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 และ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="00446F85">
        <w:rPr>
          <w:rFonts w:asciiTheme="majorBidi" w:hAnsiTheme="majorBidi" w:cstheme="majorBidi"/>
          <w:sz w:val="30"/>
          <w:szCs w:val="30"/>
        </w:rPr>
        <w:t>30</w:t>
      </w:r>
      <w:r w:rsidR="005E6EC5">
        <w:rPr>
          <w:rFonts w:asciiTheme="majorBidi" w:hAnsiTheme="majorBidi" w:cstheme="majorBidi"/>
          <w:sz w:val="30"/>
          <w:szCs w:val="30"/>
        </w:rPr>
        <w:t xml:space="preserve"> </w:t>
      </w:r>
      <w:r w:rsidR="0089568A"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ล้านบาท ตามลำดับ </w:t>
      </w:r>
      <w:r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(</w:t>
      </w:r>
      <w:r w:rsidR="005E6EC5" w:rsidRPr="005E6EC5">
        <w:rPr>
          <w:rFonts w:asciiTheme="majorBidi" w:hAnsiTheme="majorBidi" w:cstheme="majorBidi"/>
          <w:i/>
          <w:iCs/>
          <w:sz w:val="30"/>
          <w:szCs w:val="30"/>
        </w:rPr>
        <w:t>3</w:t>
      </w:r>
      <w:r w:rsidR="00AB2614" w:rsidRPr="00AB2614">
        <w:rPr>
          <w:rFonts w:asciiTheme="majorBidi" w:hAnsiTheme="majorBidi" w:cstheme="majorBidi"/>
          <w:i/>
          <w:iCs/>
          <w:sz w:val="30"/>
          <w:szCs w:val="30"/>
        </w:rPr>
        <w:t>1</w:t>
      </w:r>
      <w:r w:rsidRPr="00283726">
        <w:rPr>
          <w:rFonts w:asciiTheme="majorBidi" w:hAnsiTheme="majorBidi" w:cstheme="majorBidi"/>
          <w:i/>
          <w:iCs/>
          <w:sz w:val="30"/>
          <w:szCs w:val="30"/>
          <w:lang w:val="en-AU"/>
        </w:rPr>
        <w:t xml:space="preserve"> </w:t>
      </w:r>
      <w:r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ธันวาคม</w:t>
      </w:r>
      <w:r w:rsidR="002B42E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B2614" w:rsidRPr="00AB2614">
        <w:rPr>
          <w:rFonts w:asciiTheme="majorBidi" w:hAnsiTheme="majorBidi" w:cstheme="majorBidi"/>
          <w:i/>
          <w:iCs/>
          <w:sz w:val="30"/>
          <w:szCs w:val="30"/>
        </w:rPr>
        <w:t>2564</w:t>
      </w:r>
      <w:r w:rsidRPr="00283726">
        <w:rPr>
          <w:rFonts w:asciiTheme="majorBidi" w:hAnsiTheme="majorBidi" w:cstheme="majorBidi"/>
          <w:i/>
          <w:iCs/>
          <w:sz w:val="30"/>
          <w:szCs w:val="30"/>
          <w:lang w:val="en-AU"/>
        </w:rPr>
        <w:t>:</w:t>
      </w:r>
      <w:r w:rsidR="007D1B48" w:rsidRPr="0028372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B2614" w:rsidRPr="00AB2614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5A6610">
        <w:rPr>
          <w:rFonts w:asciiTheme="majorBidi" w:hAnsiTheme="majorBidi" w:cstheme="majorBidi"/>
          <w:i/>
          <w:iCs/>
          <w:sz w:val="30"/>
          <w:szCs w:val="30"/>
        </w:rPr>
        <w:t>,</w:t>
      </w:r>
      <w:r w:rsidR="00AB2614" w:rsidRPr="00AB2614">
        <w:rPr>
          <w:rFonts w:asciiTheme="majorBidi" w:hAnsiTheme="majorBidi" w:cstheme="majorBidi"/>
          <w:i/>
          <w:iCs/>
          <w:sz w:val="30"/>
          <w:szCs w:val="30"/>
        </w:rPr>
        <w:t>521</w:t>
      </w:r>
      <w:r w:rsidR="005A661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ล้านบาท</w:t>
      </w:r>
      <w:r w:rsidR="0089568A"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 xml:space="preserve"> และ</w:t>
      </w:r>
      <w:r w:rsidR="009F43C6" w:rsidRPr="00283726">
        <w:rPr>
          <w:rFonts w:asciiTheme="majorBidi" w:hAnsiTheme="majorBidi" w:cstheme="majorBidi"/>
          <w:i/>
          <w:iCs/>
          <w:sz w:val="30"/>
          <w:szCs w:val="30"/>
          <w:lang w:val="en-AU"/>
        </w:rPr>
        <w:t xml:space="preserve"> </w:t>
      </w:r>
      <w:r w:rsidR="00AB2614" w:rsidRPr="00AB2614">
        <w:rPr>
          <w:rFonts w:asciiTheme="majorBidi" w:hAnsiTheme="majorBidi" w:cstheme="majorBidi"/>
          <w:i/>
          <w:iCs/>
          <w:sz w:val="30"/>
          <w:szCs w:val="30"/>
        </w:rPr>
        <w:t>55</w:t>
      </w:r>
      <w:r w:rsidR="009759B0" w:rsidRPr="00283726">
        <w:rPr>
          <w:rFonts w:asciiTheme="majorBidi" w:hAnsiTheme="majorBidi" w:cstheme="majorBidi"/>
          <w:i/>
          <w:iCs/>
          <w:sz w:val="30"/>
          <w:szCs w:val="30"/>
          <w:lang w:val="en-AU"/>
        </w:rPr>
        <w:t xml:space="preserve"> </w:t>
      </w:r>
      <w:r w:rsidR="0089568A"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ล้านบาท ตามลำดับ</w:t>
      </w:r>
      <w:r w:rsidRPr="00283726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)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 ซึ่งเป็นภาระผูกพันในการโอนสินค้าให้กับลูกค้าที่กลุ่มบริษัท</w:t>
      </w:r>
      <w:r w:rsidR="003B3724" w:rsidRPr="00283726">
        <w:rPr>
          <w:rFonts w:asciiTheme="majorBidi" w:hAnsiTheme="majorBidi" w:cstheme="majorBidi"/>
          <w:sz w:val="30"/>
          <w:szCs w:val="30"/>
          <w:cs/>
          <w:lang w:val="en-AU"/>
        </w:rPr>
        <w:t>และบริษัท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>ได้รับชำระเงินแล้ว</w:t>
      </w:r>
    </w:p>
    <w:p w14:paraId="11252C49" w14:textId="77777777" w:rsidR="00494801" w:rsidRPr="00283726" w:rsidRDefault="00494801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AU"/>
        </w:rPr>
      </w:pPr>
    </w:p>
    <w:p w14:paraId="5FF856D3" w14:textId="3B8D7081" w:rsidR="00C12C46" w:rsidRPr="00593D4A" w:rsidRDefault="00B8635A" w:rsidP="00C12C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</w:t>
      </w:r>
      <w:r w:rsidR="00C40A47"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>โดยกลุ่มบริษัท</w:t>
      </w:r>
      <w:r w:rsidR="000578C4" w:rsidRPr="00283726">
        <w:rPr>
          <w:rFonts w:asciiTheme="majorBidi" w:hAnsiTheme="majorBidi" w:cstheme="majorBidi"/>
          <w:sz w:val="30"/>
          <w:szCs w:val="30"/>
          <w:cs/>
          <w:lang w:val="en-AU"/>
        </w:rPr>
        <w:t>และบริษัท</w:t>
      </w:r>
      <w:r w:rsidRPr="00283726">
        <w:rPr>
          <w:rFonts w:asciiTheme="majorBidi" w:hAnsiTheme="majorBidi" w:cstheme="majorBidi"/>
          <w:sz w:val="30"/>
          <w:szCs w:val="30"/>
          <w:cs/>
          <w:lang w:val="en-AU"/>
        </w:rPr>
        <w:t>จะรับรู้หนี้สินที่เกิดจากสัญญาดังกล่าวเป็นรายได้เมื่อส่งมอบการควบคุมสินค้าให้กับลูกค้า</w:t>
      </w:r>
      <w:r w:rsidR="00520F8F" w:rsidRPr="00283726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="00520F8F" w:rsidRPr="00283726">
        <w:rPr>
          <w:rFonts w:asciiTheme="majorBidi" w:hAnsiTheme="majorBidi" w:cstheme="majorBidi"/>
          <w:sz w:val="30"/>
          <w:szCs w:val="30"/>
          <w:lang w:val="en-AU"/>
        </w:rPr>
        <w:br/>
      </w:r>
      <w:r w:rsidR="004C0906" w:rsidRPr="00283726">
        <w:rPr>
          <w:rFonts w:asciiTheme="majorBidi" w:hAnsiTheme="majorBidi" w:cstheme="majorBidi"/>
          <w:sz w:val="30"/>
          <w:szCs w:val="30"/>
          <w:cs/>
          <w:lang w:val="en-AU"/>
        </w:rPr>
        <w:t>ยอดคงเหลือของหนี้สินที่เกิดจากสัญญาแสดงรวมในบัญชี “</w:t>
      </w:r>
      <w:r w:rsidR="00A62A63" w:rsidRPr="00283726">
        <w:rPr>
          <w:rFonts w:asciiTheme="majorBidi" w:hAnsiTheme="majorBidi" w:cstheme="majorBidi"/>
          <w:sz w:val="30"/>
          <w:szCs w:val="30"/>
          <w:cs/>
          <w:lang w:val="en-AU"/>
        </w:rPr>
        <w:t>หนี้สินหมุนเวียนอื่น</w:t>
      </w:r>
      <w:r w:rsidR="004C0906" w:rsidRPr="00283726">
        <w:rPr>
          <w:rFonts w:asciiTheme="majorBidi" w:hAnsiTheme="majorBidi" w:cstheme="majorBidi"/>
          <w:sz w:val="30"/>
          <w:szCs w:val="30"/>
          <w:cs/>
          <w:lang w:val="en-AU"/>
        </w:rPr>
        <w:t>” ในงบแสดงฐานะการเงินรว</w:t>
      </w:r>
      <w:r w:rsidR="00520F8F" w:rsidRPr="00283726">
        <w:rPr>
          <w:rFonts w:asciiTheme="majorBidi" w:hAnsiTheme="majorBidi" w:cstheme="majorBidi"/>
          <w:sz w:val="30"/>
          <w:szCs w:val="30"/>
          <w:cs/>
          <w:lang w:val="en-AU"/>
        </w:rPr>
        <w:t>ม</w:t>
      </w:r>
      <w:r w:rsidR="000578C4" w:rsidRPr="00283726">
        <w:rPr>
          <w:rFonts w:asciiTheme="majorBidi" w:hAnsiTheme="majorBidi" w:cstheme="majorBidi"/>
          <w:sz w:val="30"/>
          <w:szCs w:val="30"/>
          <w:cs/>
          <w:lang w:val="en-AU"/>
        </w:rPr>
        <w:t>และงบแสดงฐานะการเงินเฉพาะกิจการ</w:t>
      </w:r>
      <w:r w:rsidR="004C0906" w:rsidRPr="00283726">
        <w:rPr>
          <w:rFonts w:asciiTheme="majorBidi" w:hAnsiTheme="majorBidi" w:cstheme="majorBidi"/>
          <w:sz w:val="30"/>
          <w:szCs w:val="30"/>
          <w:cs/>
          <w:lang w:val="en-AU"/>
        </w:rPr>
        <w:t xml:space="preserve"> ณ วันที่ </w:t>
      </w:r>
      <w:r w:rsidR="005E6EC5" w:rsidRPr="005E6EC5">
        <w:rPr>
          <w:rFonts w:asciiTheme="majorBidi" w:hAnsiTheme="majorBidi" w:cstheme="majorBidi"/>
          <w:sz w:val="30"/>
          <w:szCs w:val="30"/>
        </w:rPr>
        <w:t>3</w:t>
      </w:r>
      <w:r w:rsidR="005E6EC5">
        <w:rPr>
          <w:rFonts w:asciiTheme="majorBidi" w:hAnsiTheme="majorBidi" w:cstheme="majorBidi"/>
          <w:sz w:val="30"/>
          <w:szCs w:val="30"/>
        </w:rPr>
        <w:t>0</w:t>
      </w:r>
      <w:r w:rsidR="009F43C6" w:rsidRPr="00283726">
        <w:rPr>
          <w:rFonts w:asciiTheme="majorBidi" w:hAnsiTheme="majorBidi" w:cstheme="majorBidi"/>
          <w:sz w:val="30"/>
          <w:szCs w:val="30"/>
        </w:rPr>
        <w:t xml:space="preserve"> </w:t>
      </w:r>
      <w:r w:rsidR="005E6EC5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9F43C6"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2614" w:rsidRPr="00AB2614">
        <w:rPr>
          <w:rFonts w:asciiTheme="majorBidi" w:hAnsiTheme="majorBidi" w:cstheme="majorBidi"/>
          <w:sz w:val="30"/>
          <w:szCs w:val="30"/>
        </w:rPr>
        <w:t>2565</w:t>
      </w:r>
    </w:p>
    <w:p w14:paraId="41DC0577" w14:textId="77777777" w:rsidR="00DB231B" w:rsidRPr="005957DB" w:rsidRDefault="00DB231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347B1ED" w14:textId="3125968E" w:rsidR="001E191E" w:rsidRPr="00283726" w:rsidRDefault="004B571C" w:rsidP="00913109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10</w:t>
      </w:r>
      <w:r w:rsidR="00A332A5" w:rsidRPr="00283726">
        <w:rPr>
          <w:rFonts w:asciiTheme="majorBidi" w:hAnsiTheme="majorBidi" w:cstheme="majorBidi"/>
          <w:sz w:val="30"/>
          <w:szCs w:val="30"/>
        </w:rPr>
        <w:tab/>
      </w:r>
      <w:r w:rsidR="001E191E" w:rsidRPr="00283726">
        <w:rPr>
          <w:rFonts w:asciiTheme="majorBidi" w:hAnsiTheme="majorBidi" w:cstheme="majorBidi"/>
          <w:sz w:val="30"/>
          <w:szCs w:val="30"/>
          <w:cs/>
        </w:rPr>
        <w:t>กำไรต่อหุ้น</w:t>
      </w:r>
    </w:p>
    <w:p w14:paraId="5081C589" w14:textId="16DE0518" w:rsidR="001E191E" w:rsidRPr="000222E0" w:rsidRDefault="001E191E" w:rsidP="000429AC">
      <w:pPr>
        <w:pStyle w:val="a"/>
        <w:tabs>
          <w:tab w:val="clear" w:pos="1080"/>
        </w:tabs>
        <w:rPr>
          <w:rFonts w:asciiTheme="majorBidi" w:hAnsiTheme="majorBidi" w:cstheme="majorBidi"/>
          <w:b/>
          <w:bCs/>
          <w:sz w:val="20"/>
          <w:szCs w:val="20"/>
          <w:lang w:val="en-US"/>
        </w:rPr>
      </w:pPr>
    </w:p>
    <w:p w14:paraId="44C53487" w14:textId="5C2D230D" w:rsidR="00FF3A9E" w:rsidRDefault="00FF3A9E" w:rsidP="00FF3A9E">
      <w:pPr>
        <w:ind w:left="547" w:hanging="7"/>
        <w:jc w:val="thaiDistribute"/>
        <w:rPr>
          <w:rFonts w:ascii="Angsana New" w:hAnsi="Angsana New" w:cs="Angsana New"/>
          <w:b/>
          <w:bCs/>
          <w:i/>
          <w:iCs/>
          <w:sz w:val="24"/>
          <w:szCs w:val="24"/>
        </w:rPr>
      </w:pPr>
      <w:r w:rsidRPr="00DD7CDF">
        <w:rPr>
          <w:rFonts w:ascii="Angsana New" w:hAnsi="Angsana New" w:cs="Angsana New" w:hint="cs"/>
          <w:spacing w:val="-4"/>
          <w:sz w:val="30"/>
          <w:szCs w:val="30"/>
          <w:cs/>
        </w:rPr>
        <w:t>กำไรต่อหุ้นสำหรับแต่ละ</w:t>
      </w:r>
      <w:r w:rsidRPr="007B685F">
        <w:rPr>
          <w:rFonts w:ascii="Angsana New" w:hAnsi="Angsana New" w:cs="Angsana New" w:hint="cs"/>
          <w:spacing w:val="-4"/>
          <w:sz w:val="30"/>
          <w:szCs w:val="30"/>
          <w:cs/>
        </w:rPr>
        <w:t>งวด</w:t>
      </w:r>
      <w:r>
        <w:rPr>
          <w:rFonts w:ascii="Angsana New" w:hAnsi="Angsana New" w:cs="Angsana New" w:hint="cs"/>
          <w:spacing w:val="-4"/>
          <w:sz w:val="30"/>
          <w:szCs w:val="30"/>
          <w:cs/>
        </w:rPr>
        <w:t>สามเดือนและ</w:t>
      </w:r>
      <w:r w:rsidRPr="007B685F">
        <w:rPr>
          <w:rFonts w:ascii="Angsana New" w:hAnsi="Angsana New" w:cs="Angsana New" w:hint="cs"/>
          <w:spacing w:val="-4"/>
          <w:sz w:val="30"/>
          <w:szCs w:val="30"/>
          <w:cs/>
        </w:rPr>
        <w:t>หกเดือน</w:t>
      </w:r>
      <w:r w:rsidRPr="00DD7CDF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สิ้นสุดวันที่ </w:t>
      </w:r>
      <w:r w:rsidR="005E6EC5" w:rsidRPr="005E6EC5">
        <w:rPr>
          <w:rFonts w:ascii="Angsana New" w:hAnsi="Angsana New" w:cs="Angsana New"/>
          <w:sz w:val="30"/>
          <w:szCs w:val="30"/>
        </w:rPr>
        <w:t>3</w:t>
      </w:r>
      <w:r>
        <w:rPr>
          <w:rFonts w:ascii="Angsana New" w:hAnsi="Angsana New" w:cs="Angsana New"/>
          <w:sz w:val="30"/>
          <w:szCs w:val="30"/>
        </w:rPr>
        <w:t>0</w:t>
      </w:r>
      <w:r>
        <w:rPr>
          <w:rFonts w:ascii="Angsana New" w:hAnsi="Angsana New" w:cs="Angsana New"/>
          <w:sz w:val="30"/>
          <w:szCs w:val="30"/>
          <w:lang w:val="en-AU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มิถุนายน</w:t>
      </w:r>
      <w:r>
        <w:rPr>
          <w:rFonts w:ascii="Angsana New" w:hAnsi="Angsana New" w:cs="Angsana New"/>
          <w:sz w:val="30"/>
          <w:szCs w:val="30"/>
        </w:rPr>
        <w:t xml:space="preserve"> </w:t>
      </w:r>
      <w:r w:rsidRPr="00DD7CDF">
        <w:rPr>
          <w:rFonts w:ascii="Angsana New" w:hAnsi="Angsana New" w:cs="Angsana New" w:hint="cs"/>
          <w:spacing w:val="-4"/>
          <w:sz w:val="30"/>
          <w:szCs w:val="30"/>
          <w:cs/>
        </w:rPr>
        <w:t>คำนวณจาก</w:t>
      </w:r>
      <w:r w:rsidRPr="00DD7CDF">
        <w:rPr>
          <w:rFonts w:ascii="Angsana New" w:hAnsi="Angsana New" w:cs="Angsana New" w:hint="cs"/>
          <w:sz w:val="30"/>
          <w:szCs w:val="30"/>
          <w:cs/>
        </w:rPr>
        <w:t>กำไรสำหรับงวดที่เป็น</w:t>
      </w:r>
      <w:r>
        <w:rPr>
          <w:rFonts w:ascii="Angsana New" w:hAnsi="Angsana New" w:cs="Angsana New"/>
          <w:sz w:val="30"/>
          <w:szCs w:val="30"/>
          <w:cs/>
        </w:rPr>
        <w:br/>
      </w:r>
      <w:r w:rsidRPr="00DD7CDF">
        <w:rPr>
          <w:rFonts w:ascii="Angsana New" w:hAnsi="Angsana New" w:cs="Angsana New" w:hint="cs"/>
          <w:sz w:val="30"/>
          <w:szCs w:val="30"/>
          <w:cs/>
        </w:rPr>
        <w:t>ส่วนของผู้ถือหุ้นสามัญของบริษัทหักดอกเบี้ยจ่ายสะสมสุทธิจากภาษีเงินได้สำหรับงวดของหุ้นกู้ด้อยสิทธิที่มีลักษณะคล้ายทุน และจำนวนหุ้นสามัญที่ถือโดยบุคคลภายนอกที่มีอยู่ในระหว่างงวดสามเดือน</w:t>
      </w:r>
      <w:r>
        <w:rPr>
          <w:rFonts w:ascii="Angsana New" w:hAnsi="Angsana New" w:cs="Angsana New" w:hint="cs"/>
          <w:sz w:val="30"/>
          <w:szCs w:val="30"/>
          <w:cs/>
        </w:rPr>
        <w:t>และหกเดือน</w:t>
      </w:r>
      <w:r w:rsidRPr="00DD7CDF">
        <w:rPr>
          <w:rFonts w:ascii="Angsana New" w:hAnsi="Angsana New" w:cs="Angsana New" w:hint="cs"/>
          <w:sz w:val="30"/>
          <w:szCs w:val="30"/>
          <w:cs/>
        </w:rPr>
        <w:t>สิ้นสุดวันเดียวกันตามวิธีถัวเฉลี่ยถ่วงน้ำหนัก โดยแสดงการคำนวณได้ดังนี้</w:t>
      </w:r>
    </w:p>
    <w:p w14:paraId="2A3CB20F" w14:textId="474B0E8A" w:rsidR="000268E2" w:rsidRPr="006A5471" w:rsidRDefault="000268E2">
      <w:pPr>
        <w:rPr>
          <w:rFonts w:asciiTheme="majorBidi" w:hAnsiTheme="majorBidi" w:cstheme="majorBidi"/>
          <w:sz w:val="24"/>
          <w:szCs w:val="24"/>
        </w:rPr>
      </w:pPr>
    </w:p>
    <w:p w14:paraId="266D4E25" w14:textId="77777777" w:rsidR="008715DA" w:rsidRDefault="00871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76B57BFE" w14:textId="5FB10DDA" w:rsidR="00FF3A9E" w:rsidRDefault="00FF3A9E" w:rsidP="00FF3A9E">
      <w:pPr>
        <w:tabs>
          <w:tab w:val="clear" w:pos="454"/>
        </w:tabs>
        <w:ind w:left="540" w:hanging="2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สำหรับแต่ละงวด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สาม</w:t>
      </w: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="005E6EC5" w:rsidRPr="005E6EC5">
        <w:rPr>
          <w:rFonts w:ascii="Angsana New" w:hAnsi="Angsana New" w:cs="Angsana New" w:hint="cs"/>
          <w:b/>
          <w:bCs/>
          <w:i/>
          <w:iCs/>
          <w:sz w:val="30"/>
          <w:szCs w:val="30"/>
        </w:rPr>
        <w:t>3</w:t>
      </w:r>
      <w:r w:rsidRPr="002606E5">
        <w:rPr>
          <w:rFonts w:ascii="Angsana New" w:hAnsi="Angsana New" w:cs="Angsana New" w:hint="cs"/>
          <w:b/>
          <w:bCs/>
          <w:i/>
          <w:iCs/>
          <w:sz w:val="30"/>
          <w:szCs w:val="30"/>
        </w:rPr>
        <w:t>0</w:t>
      </w: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มิถุนายน</w:t>
      </w:r>
    </w:p>
    <w:p w14:paraId="2B62C22D" w14:textId="77777777" w:rsidR="00FF3A9E" w:rsidRPr="000222E0" w:rsidRDefault="00FF3A9E" w:rsidP="00FF3A9E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22"/>
          <w:szCs w:val="22"/>
        </w:rPr>
      </w:pPr>
    </w:p>
    <w:tbl>
      <w:tblPr>
        <w:tblW w:w="9375" w:type="dxa"/>
        <w:tblInd w:w="396" w:type="dxa"/>
        <w:tblLayout w:type="fixed"/>
        <w:tblLook w:val="04A0" w:firstRow="1" w:lastRow="0" w:firstColumn="1" w:lastColumn="0" w:noHBand="0" w:noVBand="1"/>
      </w:tblPr>
      <w:tblGrid>
        <w:gridCol w:w="4267"/>
        <w:gridCol w:w="1072"/>
        <w:gridCol w:w="262"/>
        <w:gridCol w:w="1082"/>
        <w:gridCol w:w="8"/>
        <w:gridCol w:w="276"/>
        <w:gridCol w:w="1071"/>
        <w:gridCol w:w="6"/>
        <w:gridCol w:w="266"/>
        <w:gridCol w:w="6"/>
        <w:gridCol w:w="1059"/>
      </w:tblGrid>
      <w:tr w:rsidR="00FF3A9E" w:rsidRPr="007B685F" w14:paraId="605310F3" w14:textId="77777777" w:rsidTr="00187289">
        <w:tc>
          <w:tcPr>
            <w:tcW w:w="2276" w:type="pct"/>
          </w:tcPr>
          <w:p w14:paraId="06BFF86A" w14:textId="77777777" w:rsidR="00FF3A9E" w:rsidRPr="007B685F" w:rsidRDefault="00FF3A9E" w:rsidP="00187289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3" w:type="pct"/>
            <w:gridSpan w:val="4"/>
          </w:tcPr>
          <w:p w14:paraId="0DA9B99A" w14:textId="77777777" w:rsidR="00FF3A9E" w:rsidRPr="007B685F" w:rsidRDefault="00FF3A9E" w:rsidP="0018728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341FA2C" w14:textId="77777777" w:rsidR="00FF3A9E" w:rsidRPr="007B685F" w:rsidRDefault="00FF3A9E" w:rsidP="0018728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pct"/>
            <w:gridSpan w:val="5"/>
            <w:hideMark/>
          </w:tcPr>
          <w:p w14:paraId="552750C9" w14:textId="77777777" w:rsidR="00FF3A9E" w:rsidRPr="007B685F" w:rsidRDefault="00FF3A9E" w:rsidP="0018728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/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FF3A9E" w:rsidRPr="007B685F" w14:paraId="5FAF5C76" w14:textId="77777777" w:rsidTr="00187289">
        <w:tc>
          <w:tcPr>
            <w:tcW w:w="2276" w:type="pct"/>
          </w:tcPr>
          <w:p w14:paraId="6DBE23A0" w14:textId="77777777" w:rsidR="00FF3A9E" w:rsidRPr="007B685F" w:rsidRDefault="00FF3A9E" w:rsidP="00187289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3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6999CD" w14:textId="77777777" w:rsidR="00FF3A9E" w:rsidRPr="007B685F" w:rsidRDefault="00FF3A9E" w:rsidP="0018728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83E1DE0" w14:textId="77777777" w:rsidR="00FF3A9E" w:rsidRPr="007B685F" w:rsidRDefault="00FF3A9E" w:rsidP="0018728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0CCA08" w14:textId="77777777" w:rsidR="00FF3A9E" w:rsidRPr="007B685F" w:rsidRDefault="00FF3A9E" w:rsidP="0018728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F3A9E" w:rsidRPr="007B685F" w14:paraId="3B7EEBF0" w14:textId="77777777" w:rsidTr="00187289">
        <w:tc>
          <w:tcPr>
            <w:tcW w:w="2276" w:type="pct"/>
          </w:tcPr>
          <w:p w14:paraId="657B069D" w14:textId="77777777" w:rsidR="00FF3A9E" w:rsidRPr="007B685F" w:rsidRDefault="00FF3A9E" w:rsidP="00FF3A9E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BB99684" w14:textId="201AB536" w:rsidR="00FF3A9E" w:rsidRPr="007B685F" w:rsidRDefault="00FF3A9E" w:rsidP="00FF3A9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D02BDB" w14:textId="77777777" w:rsidR="00FF3A9E" w:rsidRPr="007B685F" w:rsidRDefault="00FF3A9E" w:rsidP="00FF3A9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2F4B99" w14:textId="00DD54F0" w:rsidR="00FF3A9E" w:rsidRPr="007B685F" w:rsidRDefault="00FF3A9E" w:rsidP="00FF3A9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47" w:type="pct"/>
          </w:tcPr>
          <w:p w14:paraId="0B73FAA9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B63E335" w14:textId="45565FF0" w:rsidR="00FF3A9E" w:rsidRPr="007B685F" w:rsidRDefault="00FF3A9E" w:rsidP="00FF3A9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1062D6" w14:textId="77777777" w:rsidR="00FF3A9E" w:rsidRPr="007B685F" w:rsidRDefault="00FF3A9E" w:rsidP="00FF3A9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9AC8BE1" w14:textId="528F4D86" w:rsidR="00FF3A9E" w:rsidRPr="007B685F" w:rsidRDefault="00FF3A9E" w:rsidP="00FF3A9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</w:tr>
      <w:tr w:rsidR="00FF3A9E" w:rsidRPr="007B685F" w14:paraId="0FE9FB60" w14:textId="77777777" w:rsidTr="00187289">
        <w:tc>
          <w:tcPr>
            <w:tcW w:w="2276" w:type="pct"/>
            <w:hideMark/>
          </w:tcPr>
          <w:p w14:paraId="0F2E2EAE" w14:textId="77777777" w:rsidR="00FF3A9E" w:rsidRPr="007B685F" w:rsidRDefault="00FF3A9E" w:rsidP="00FF3A9E">
            <w:pPr>
              <w:tabs>
                <w:tab w:val="left" w:pos="540"/>
              </w:tabs>
              <w:ind w:left="-14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กำไรสำหรับงวดที่เป็นส่วนของ</w:t>
            </w: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72" w:type="pct"/>
          </w:tcPr>
          <w:p w14:paraId="79C1908A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decimal" w:pos="844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11D2FB57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66010029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decimal" w:pos="844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4F7010A4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193B4510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11D5365B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3B92F5BC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F3A9E" w:rsidRPr="007B685F" w14:paraId="2FEE5C6C" w14:textId="77777777" w:rsidTr="00187289">
        <w:tc>
          <w:tcPr>
            <w:tcW w:w="2276" w:type="pct"/>
            <w:hideMark/>
          </w:tcPr>
          <w:p w14:paraId="1E5D4FB1" w14:textId="77777777" w:rsidR="00FF3A9E" w:rsidRPr="007B685F" w:rsidRDefault="00FF3A9E" w:rsidP="00FF3A9E">
            <w:pPr>
              <w:tabs>
                <w:tab w:val="clear" w:pos="227"/>
                <w:tab w:val="left" w:pos="218"/>
                <w:tab w:val="left" w:pos="540"/>
              </w:tabs>
              <w:ind w:left="-52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ผู้ถือหุ้นสามัญของบริษัท</w:t>
            </w:r>
          </w:p>
        </w:tc>
        <w:tc>
          <w:tcPr>
            <w:tcW w:w="572" w:type="pct"/>
          </w:tcPr>
          <w:p w14:paraId="7CC70D84" w14:textId="5C7CA8D7" w:rsidR="00FF3A9E" w:rsidRPr="007B685F" w:rsidRDefault="000F36B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4,208</w:t>
            </w:r>
          </w:p>
        </w:tc>
        <w:tc>
          <w:tcPr>
            <w:tcW w:w="140" w:type="pct"/>
          </w:tcPr>
          <w:p w14:paraId="7B5E8772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hideMark/>
          </w:tcPr>
          <w:p w14:paraId="747F2269" w14:textId="5E61BA0F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4,7</w:t>
            </w:r>
            <w:r w:rsidR="005E6EC5" w:rsidRPr="005E6E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4C581C0A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6B389C3F" w14:textId="724E18D4" w:rsidR="00FF3A9E" w:rsidRPr="007B685F" w:rsidRDefault="00154EFC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13,943</w:t>
            </w:r>
          </w:p>
        </w:tc>
        <w:tc>
          <w:tcPr>
            <w:tcW w:w="148" w:type="pct"/>
            <w:gridSpan w:val="3"/>
          </w:tcPr>
          <w:p w14:paraId="75CF1D50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hideMark/>
          </w:tcPr>
          <w:p w14:paraId="25A46CCB" w14:textId="6BD5E5F3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5,410</w:t>
            </w:r>
          </w:p>
        </w:tc>
      </w:tr>
      <w:tr w:rsidR="00FF3A9E" w:rsidRPr="007B685F" w14:paraId="56C91599" w14:textId="77777777" w:rsidTr="00187289">
        <w:tc>
          <w:tcPr>
            <w:tcW w:w="2276" w:type="pct"/>
            <w:hideMark/>
          </w:tcPr>
          <w:p w14:paraId="665C694F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ดอกเบี้ยจ่ายสะสมสุทธิจากภาษีเงินได้</w:t>
            </w:r>
          </w:p>
        </w:tc>
        <w:tc>
          <w:tcPr>
            <w:tcW w:w="572" w:type="pct"/>
          </w:tcPr>
          <w:p w14:paraId="0240DFE2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0DD98EF6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6E4E2D23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48268A48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0993BBA9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0392EB29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3654302E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FF3A9E" w:rsidRPr="007B685F" w14:paraId="2BE3CD37" w14:textId="77777777" w:rsidTr="00187289">
        <w:tc>
          <w:tcPr>
            <w:tcW w:w="2276" w:type="pct"/>
            <w:hideMark/>
          </w:tcPr>
          <w:p w14:paraId="7B4E73F5" w14:textId="77777777" w:rsidR="00FF3A9E" w:rsidRPr="007B685F" w:rsidRDefault="00FF3A9E" w:rsidP="0010536D">
            <w:pPr>
              <w:tabs>
                <w:tab w:val="clear" w:pos="227"/>
                <w:tab w:val="clear" w:pos="454"/>
                <w:tab w:val="clear" w:pos="680"/>
                <w:tab w:val="left" w:pos="489"/>
                <w:tab w:val="left" w:pos="720"/>
              </w:tabs>
              <w:ind w:left="-63" w:right="-107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สำหรับงวดของหุ้นกู้ด้อยสิทธิ</w:t>
            </w:r>
          </w:p>
        </w:tc>
        <w:tc>
          <w:tcPr>
            <w:tcW w:w="572" w:type="pct"/>
          </w:tcPr>
          <w:p w14:paraId="0BC374FE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646BF8D5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1D35E4F0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379C91B2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0C8E3096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45EA9294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5306186C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FF3A9E" w:rsidRPr="007B685F" w14:paraId="5D1F47F8" w14:textId="77777777" w:rsidTr="00187289">
        <w:tc>
          <w:tcPr>
            <w:tcW w:w="2276" w:type="pct"/>
            <w:hideMark/>
          </w:tcPr>
          <w:p w14:paraId="5D44729F" w14:textId="77777777" w:rsidR="00FF3A9E" w:rsidRPr="007B685F" w:rsidRDefault="00FF3A9E" w:rsidP="0010536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63" w:right="-107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ที่มีลักษณะคล้ายทุน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EE2E15" w14:textId="47A78F4E" w:rsidR="00FF3A9E" w:rsidRPr="007B685F" w:rsidRDefault="005D2848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D16C3">
              <w:rPr>
                <w:rFonts w:ascii="Angsana New" w:hAnsi="Angsana New" w:cs="Angsana New"/>
                <w:sz w:val="30"/>
                <w:szCs w:val="30"/>
              </w:rPr>
              <w:t>(135)</w:t>
            </w:r>
          </w:p>
        </w:tc>
        <w:tc>
          <w:tcPr>
            <w:tcW w:w="140" w:type="pct"/>
          </w:tcPr>
          <w:p w14:paraId="3D6A99D2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9BDDFD" w14:textId="3A680233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(150)</w:t>
            </w:r>
          </w:p>
        </w:tc>
        <w:tc>
          <w:tcPr>
            <w:tcW w:w="147" w:type="pct"/>
          </w:tcPr>
          <w:p w14:paraId="1F9FFE71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F0EC1F" w14:textId="100E195C" w:rsidR="00FF3A9E" w:rsidRPr="007B685F" w:rsidRDefault="00154EFC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(135)</w:t>
            </w:r>
          </w:p>
        </w:tc>
        <w:tc>
          <w:tcPr>
            <w:tcW w:w="148" w:type="pct"/>
            <w:gridSpan w:val="3"/>
          </w:tcPr>
          <w:p w14:paraId="509F4E82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93A4A0" w14:textId="3DF0F30D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(150)</w:t>
            </w:r>
          </w:p>
        </w:tc>
      </w:tr>
      <w:tr w:rsidR="00FF3A9E" w:rsidRPr="007B685F" w14:paraId="6C6DB147" w14:textId="77777777" w:rsidTr="00187289">
        <w:tc>
          <w:tcPr>
            <w:tcW w:w="2276" w:type="pct"/>
          </w:tcPr>
          <w:p w14:paraId="1418D7A1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กำไรที่ใช้ในการคำนวณ</w:t>
            </w:r>
            <w:r w:rsidRPr="00DF3C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DF3C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1814E97F" w14:textId="20C5382E" w:rsidR="00FF3A9E" w:rsidRPr="007B685F" w:rsidRDefault="000D427C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556AF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</w:t>
            </w:r>
            <w:r w:rsidR="005D446C">
              <w:rPr>
                <w:rFonts w:ascii="Angsana New" w:hAnsi="Angsana New" w:cs="Angsana New"/>
                <w:b/>
                <w:bCs/>
                <w:sz w:val="30"/>
                <w:szCs w:val="30"/>
              </w:rPr>
              <w:t>073</w:t>
            </w:r>
          </w:p>
        </w:tc>
        <w:tc>
          <w:tcPr>
            <w:tcW w:w="140" w:type="pct"/>
          </w:tcPr>
          <w:p w14:paraId="754E74D7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right w:val="nil"/>
            </w:tcBorders>
          </w:tcPr>
          <w:p w14:paraId="5DE555CA" w14:textId="1B95CBAA" w:rsidR="00FF3A9E" w:rsidRPr="002606E5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4,587</w:t>
            </w:r>
          </w:p>
        </w:tc>
        <w:tc>
          <w:tcPr>
            <w:tcW w:w="147" w:type="pct"/>
          </w:tcPr>
          <w:p w14:paraId="4218FF9F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</w:tcPr>
          <w:p w14:paraId="54135D6A" w14:textId="35D09B3C" w:rsidR="00FF3A9E" w:rsidRPr="007B685F" w:rsidRDefault="007F758C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13,808</w:t>
            </w:r>
          </w:p>
        </w:tc>
        <w:tc>
          <w:tcPr>
            <w:tcW w:w="148" w:type="pct"/>
            <w:gridSpan w:val="3"/>
          </w:tcPr>
          <w:p w14:paraId="05F37F82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</w:tcPr>
          <w:p w14:paraId="696F4317" w14:textId="7457AD5F" w:rsidR="00FF3A9E" w:rsidRPr="002606E5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5,260</w:t>
            </w:r>
          </w:p>
        </w:tc>
      </w:tr>
      <w:tr w:rsidR="00FF3A9E" w:rsidRPr="007B685F" w14:paraId="2EBC3751" w14:textId="77777777" w:rsidTr="00187289">
        <w:tc>
          <w:tcPr>
            <w:tcW w:w="2276" w:type="pct"/>
          </w:tcPr>
          <w:p w14:paraId="4736EE86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ดอกเบี้ยของหุ้นกู้แปลงสภาพสุทธิจาก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21695CBA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62172170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right w:val="nil"/>
            </w:tcBorders>
          </w:tcPr>
          <w:p w14:paraId="2C6AA5AC" w14:textId="77777777" w:rsidR="00FF3A9E" w:rsidRPr="002606E5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1262851D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</w:tcPr>
          <w:p w14:paraId="689963E7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5F9A81DD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</w:tcPr>
          <w:p w14:paraId="4574D92C" w14:textId="77777777" w:rsidR="00FF3A9E" w:rsidRPr="002606E5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F3A9E" w:rsidRPr="007B685F" w14:paraId="6FB0DB4A" w14:textId="77777777" w:rsidTr="002A5806">
        <w:tc>
          <w:tcPr>
            <w:tcW w:w="2276" w:type="pct"/>
          </w:tcPr>
          <w:p w14:paraId="05A2D919" w14:textId="77777777" w:rsidR="00FF3A9E" w:rsidRPr="007B685F" w:rsidRDefault="00FF3A9E" w:rsidP="0010536D">
            <w:pPr>
              <w:tabs>
                <w:tab w:val="clear" w:pos="227"/>
                <w:tab w:val="clear" w:pos="454"/>
                <w:tab w:val="clear" w:pos="680"/>
                <w:tab w:val="left" w:pos="153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ภาษีเงินได้</w:t>
            </w:r>
          </w:p>
        </w:tc>
        <w:tc>
          <w:tcPr>
            <w:tcW w:w="57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6F502C" w14:textId="6986CD2F" w:rsidR="00FF3A9E" w:rsidRPr="00FE2611" w:rsidRDefault="00433EC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0639BBF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85AE094" w14:textId="597090B2" w:rsidR="00FF3A9E" w:rsidRPr="00C42562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FE2611">
              <w:rPr>
                <w:rFonts w:ascii="Angsana New" w:hAnsi="Angsana New" w:cs="Angsana New"/>
                <w:sz w:val="30"/>
                <w:szCs w:val="30"/>
              </w:rPr>
              <w:t>61</w:t>
            </w:r>
          </w:p>
        </w:tc>
        <w:tc>
          <w:tcPr>
            <w:tcW w:w="147" w:type="pct"/>
          </w:tcPr>
          <w:p w14:paraId="116660B7" w14:textId="77777777" w:rsidR="00FF3A9E" w:rsidRPr="0064699A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bottom w:val="single" w:sz="4" w:space="0" w:color="auto"/>
              <w:right w:val="nil"/>
            </w:tcBorders>
          </w:tcPr>
          <w:p w14:paraId="1F9902E1" w14:textId="509F49B8" w:rsidR="00FF3A9E" w:rsidRPr="0064699A" w:rsidRDefault="007F758C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3"/>
          </w:tcPr>
          <w:p w14:paraId="4C1046A2" w14:textId="77777777" w:rsidR="00FF3A9E" w:rsidRPr="0064699A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bottom w:val="single" w:sz="4" w:space="0" w:color="auto"/>
              <w:right w:val="nil"/>
            </w:tcBorders>
          </w:tcPr>
          <w:p w14:paraId="277286FA" w14:textId="218E2CF5" w:rsidR="00FF3A9E" w:rsidRPr="0064699A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FF3A9E" w:rsidRPr="007B685F" w14:paraId="53B7FEAC" w14:textId="77777777" w:rsidTr="002A5806">
        <w:tc>
          <w:tcPr>
            <w:tcW w:w="2276" w:type="pct"/>
          </w:tcPr>
          <w:p w14:paraId="6ED9A81B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left" w:pos="372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กำไรที่ใช้ในการคำนวณกำไรต่อหุ้น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(ปรับลด)</w:t>
            </w:r>
          </w:p>
        </w:tc>
        <w:tc>
          <w:tcPr>
            <w:tcW w:w="572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130853" w14:textId="4E1D438C" w:rsidR="00FF3A9E" w:rsidRPr="007B685F" w:rsidRDefault="00433EC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4,073</w:t>
            </w:r>
          </w:p>
        </w:tc>
        <w:tc>
          <w:tcPr>
            <w:tcW w:w="140" w:type="pct"/>
          </w:tcPr>
          <w:p w14:paraId="08331D04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2BECD328" w14:textId="1E6392BF" w:rsidR="00FF3A9E" w:rsidRPr="00C42562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4,648</w:t>
            </w:r>
          </w:p>
        </w:tc>
        <w:tc>
          <w:tcPr>
            <w:tcW w:w="147" w:type="pct"/>
          </w:tcPr>
          <w:p w14:paraId="376D81EB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bottom w:val="double" w:sz="4" w:space="0" w:color="auto"/>
              <w:right w:val="nil"/>
            </w:tcBorders>
          </w:tcPr>
          <w:p w14:paraId="7F1DECC8" w14:textId="7F5338FF" w:rsidR="00FF3A9E" w:rsidRPr="007B685F" w:rsidRDefault="007F758C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13,808</w:t>
            </w:r>
          </w:p>
        </w:tc>
        <w:tc>
          <w:tcPr>
            <w:tcW w:w="148" w:type="pct"/>
            <w:gridSpan w:val="3"/>
          </w:tcPr>
          <w:p w14:paraId="3A11C1BF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bottom w:val="double" w:sz="4" w:space="0" w:color="auto"/>
              <w:right w:val="nil"/>
            </w:tcBorders>
          </w:tcPr>
          <w:p w14:paraId="5642976C" w14:textId="767ADC60" w:rsidR="00FF3A9E" w:rsidRPr="002606E5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5,260</w:t>
            </w:r>
          </w:p>
        </w:tc>
      </w:tr>
      <w:tr w:rsidR="00FF3A9E" w:rsidRPr="007B685F" w14:paraId="117DD6EE" w14:textId="77777777" w:rsidTr="000222E0">
        <w:trPr>
          <w:trHeight w:hRule="exact" w:val="360"/>
        </w:trPr>
        <w:tc>
          <w:tcPr>
            <w:tcW w:w="2276" w:type="pct"/>
          </w:tcPr>
          <w:p w14:paraId="54B1F0AA" w14:textId="77777777" w:rsidR="00FF3A9E" w:rsidRPr="00FC3F9A" w:rsidRDefault="00FF3A9E" w:rsidP="00FF3A9E">
            <w:pPr>
              <w:tabs>
                <w:tab w:val="clear" w:pos="227"/>
                <w:tab w:val="clear" w:pos="454"/>
                <w:tab w:val="clear" w:pos="680"/>
                <w:tab w:val="left" w:pos="372"/>
                <w:tab w:val="left" w:pos="720"/>
              </w:tabs>
              <w:ind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</w:tcPr>
          <w:p w14:paraId="496A7DFA" w14:textId="77777777" w:rsidR="00FF3A9E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156FBFF5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right w:val="nil"/>
            </w:tcBorders>
          </w:tcPr>
          <w:p w14:paraId="7B23CF33" w14:textId="77777777" w:rsidR="00FF3A9E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7D0D662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</w:tcPr>
          <w:p w14:paraId="11BD3503" w14:textId="77777777" w:rsidR="00FF3A9E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22A76B8A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</w:tcPr>
          <w:p w14:paraId="0BD5507F" w14:textId="77777777" w:rsidR="00FF3A9E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F3A9E" w:rsidRPr="007B685F" w14:paraId="42FAEE08" w14:textId="77777777" w:rsidTr="002A5806">
        <w:tc>
          <w:tcPr>
            <w:tcW w:w="2276" w:type="pct"/>
          </w:tcPr>
          <w:p w14:paraId="23AB242E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จำนวนหุ้นสามัญที่ถือโดยบุคคลภายนอก</w:t>
            </w: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</w:tcPr>
          <w:p w14:paraId="7797C9A1" w14:textId="77777777" w:rsidR="00FF3A9E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151F2C4A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right w:val="nil"/>
            </w:tcBorders>
          </w:tcPr>
          <w:p w14:paraId="67F2BDAA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66631818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</w:tcPr>
          <w:p w14:paraId="02A03BCC" w14:textId="77777777" w:rsidR="00FF3A9E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5822A3E0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</w:tcPr>
          <w:p w14:paraId="43F5AD02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F3A9E" w:rsidRPr="007B685F" w14:paraId="2549D50C" w14:textId="77777777" w:rsidTr="002A5806">
        <w:tc>
          <w:tcPr>
            <w:tcW w:w="2276" w:type="pct"/>
          </w:tcPr>
          <w:p w14:paraId="2F8A8D9C" w14:textId="77777777" w:rsidR="00FF3A9E" w:rsidRPr="007B685F" w:rsidRDefault="00FF3A9E" w:rsidP="0010536D">
            <w:pPr>
              <w:tabs>
                <w:tab w:val="clear" w:pos="227"/>
                <w:tab w:val="clear" w:pos="454"/>
                <w:tab w:val="clear" w:pos="680"/>
                <w:tab w:val="left" w:pos="153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ตามวิธีถัวเฉลี่ยถ่วงน้ำหนัก</w:t>
            </w: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</w:tcPr>
          <w:p w14:paraId="7167784E" w14:textId="77777777" w:rsidR="00FF3A9E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297F31FD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right w:val="nil"/>
            </w:tcBorders>
          </w:tcPr>
          <w:p w14:paraId="0FAD6EE3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B83A1E1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</w:tcPr>
          <w:p w14:paraId="53E5FD0B" w14:textId="77777777" w:rsidR="00FF3A9E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392973B3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</w:tcPr>
          <w:p w14:paraId="064878AA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F3A9E" w:rsidRPr="007B685F" w14:paraId="00FFAB29" w14:textId="77777777" w:rsidTr="002A5806">
        <w:tc>
          <w:tcPr>
            <w:tcW w:w="2276" w:type="pct"/>
            <w:hideMark/>
          </w:tcPr>
          <w:p w14:paraId="1C7EE52F" w14:textId="77777777" w:rsidR="00FF3A9E" w:rsidRPr="007B685F" w:rsidRDefault="00FF3A9E" w:rsidP="00FF3A9E">
            <w:pPr>
              <w:tabs>
                <w:tab w:val="left" w:pos="540"/>
              </w:tabs>
              <w:ind w:left="21" w:right="-13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จำนวนหุ้นสามัญที่ออก ณ วันต้นงวด</w:t>
            </w:r>
          </w:p>
        </w:tc>
        <w:tc>
          <w:tcPr>
            <w:tcW w:w="572" w:type="pct"/>
            <w:shd w:val="clear" w:color="auto" w:fill="auto"/>
          </w:tcPr>
          <w:p w14:paraId="4B2AFBEA" w14:textId="426C1036" w:rsidR="00FF3A9E" w:rsidRPr="007B685F" w:rsidRDefault="007F758C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8,611</w:t>
            </w:r>
          </w:p>
        </w:tc>
        <w:tc>
          <w:tcPr>
            <w:tcW w:w="140" w:type="pct"/>
          </w:tcPr>
          <w:p w14:paraId="4B0F108E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hideMark/>
          </w:tcPr>
          <w:p w14:paraId="1BFAFB8B" w14:textId="6BF4D22F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611</w:t>
            </w:r>
          </w:p>
        </w:tc>
        <w:tc>
          <w:tcPr>
            <w:tcW w:w="151" w:type="pct"/>
            <w:gridSpan w:val="2"/>
          </w:tcPr>
          <w:p w14:paraId="0690C2D0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7A8E6BB1" w14:textId="1479C25B" w:rsidR="00FF3A9E" w:rsidRPr="007B685F" w:rsidRDefault="003E3F58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8,611</w:t>
            </w:r>
          </w:p>
        </w:tc>
        <w:tc>
          <w:tcPr>
            <w:tcW w:w="145" w:type="pct"/>
            <w:gridSpan w:val="2"/>
          </w:tcPr>
          <w:p w14:paraId="44C6661A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hideMark/>
          </w:tcPr>
          <w:p w14:paraId="0A47D694" w14:textId="63EAE02F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611</w:t>
            </w:r>
          </w:p>
        </w:tc>
      </w:tr>
      <w:tr w:rsidR="00FF3A9E" w:rsidRPr="007B685F" w14:paraId="55A57D53" w14:textId="77777777" w:rsidTr="002A5806">
        <w:tc>
          <w:tcPr>
            <w:tcW w:w="2276" w:type="pct"/>
            <w:hideMark/>
          </w:tcPr>
          <w:p w14:paraId="6B55EAA1" w14:textId="77777777" w:rsidR="00FF3A9E" w:rsidRPr="007B685F" w:rsidRDefault="00FF3A9E" w:rsidP="00FF3A9E">
            <w:pPr>
              <w:tabs>
                <w:tab w:val="left" w:pos="540"/>
              </w:tabs>
              <w:ind w:left="21" w:right="-13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จำนวนหุ้นทุนซื้อคืนถือโดยบริษัทย่อย</w:t>
            </w:r>
          </w:p>
        </w:tc>
        <w:tc>
          <w:tcPr>
            <w:tcW w:w="572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A171F2B" w14:textId="198A8545" w:rsidR="00FF3A9E" w:rsidRPr="007B685F" w:rsidRDefault="007F758C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(470)</w:t>
            </w:r>
          </w:p>
        </w:tc>
        <w:tc>
          <w:tcPr>
            <w:tcW w:w="140" w:type="pct"/>
          </w:tcPr>
          <w:p w14:paraId="4413A397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hideMark/>
          </w:tcPr>
          <w:p w14:paraId="4077B212" w14:textId="1733C55C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426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1" w:type="pct"/>
            <w:gridSpan w:val="2"/>
          </w:tcPr>
          <w:p w14:paraId="4AF72AB0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nil"/>
              <w:left w:val="nil"/>
              <w:right w:val="nil"/>
            </w:tcBorders>
          </w:tcPr>
          <w:p w14:paraId="072D8D17" w14:textId="1E21D94E" w:rsidR="00FF3A9E" w:rsidRPr="007B685F" w:rsidRDefault="003E3F58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798A5516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nil"/>
              <w:left w:val="nil"/>
              <w:right w:val="nil"/>
            </w:tcBorders>
            <w:hideMark/>
          </w:tcPr>
          <w:p w14:paraId="4AEF33DD" w14:textId="65107CDE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F3A9E" w:rsidRPr="007B685F" w14:paraId="4A0C5D31" w14:textId="77777777" w:rsidTr="002A5806">
        <w:tc>
          <w:tcPr>
            <w:tcW w:w="2276" w:type="pct"/>
          </w:tcPr>
          <w:p w14:paraId="48C5C367" w14:textId="77777777" w:rsidR="00FF3A9E" w:rsidRPr="007B685F" w:rsidRDefault="00FF3A9E" w:rsidP="00FF3A9E">
            <w:pPr>
              <w:tabs>
                <w:tab w:val="left" w:pos="540"/>
              </w:tabs>
              <w:ind w:left="21" w:right="-13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57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E60F9F" w14:textId="1240D826" w:rsidR="00FF3A9E" w:rsidRDefault="007F758C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(204)</w:t>
            </w:r>
          </w:p>
        </w:tc>
        <w:tc>
          <w:tcPr>
            <w:tcW w:w="140" w:type="pct"/>
          </w:tcPr>
          <w:p w14:paraId="45F2325C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left w:val="nil"/>
              <w:bottom w:val="single" w:sz="4" w:space="0" w:color="auto"/>
              <w:right w:val="nil"/>
            </w:tcBorders>
          </w:tcPr>
          <w:p w14:paraId="7782C6F7" w14:textId="4DA05E7A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(198)</w:t>
            </w:r>
          </w:p>
        </w:tc>
        <w:tc>
          <w:tcPr>
            <w:tcW w:w="151" w:type="pct"/>
            <w:gridSpan w:val="2"/>
          </w:tcPr>
          <w:p w14:paraId="6F17DFDF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bottom w:val="single" w:sz="4" w:space="0" w:color="auto"/>
              <w:right w:val="nil"/>
            </w:tcBorders>
          </w:tcPr>
          <w:p w14:paraId="01F46ED1" w14:textId="225888EF" w:rsidR="00FF3A9E" w:rsidRDefault="003E3F58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(204)</w:t>
            </w:r>
          </w:p>
        </w:tc>
        <w:tc>
          <w:tcPr>
            <w:tcW w:w="145" w:type="pct"/>
            <w:gridSpan w:val="2"/>
          </w:tcPr>
          <w:p w14:paraId="194C04B2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45CE00F" w14:textId="62666ECE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(198)</w:t>
            </w:r>
          </w:p>
        </w:tc>
      </w:tr>
      <w:tr w:rsidR="00FF3A9E" w:rsidRPr="007B685F" w14:paraId="5EEEF787" w14:textId="77777777" w:rsidTr="002A5806">
        <w:tc>
          <w:tcPr>
            <w:tcW w:w="2276" w:type="pct"/>
          </w:tcPr>
          <w:p w14:paraId="575FEE0D" w14:textId="77777777" w:rsidR="00FF3A9E" w:rsidRDefault="00FF3A9E" w:rsidP="00FF3A9E">
            <w:pPr>
              <w:tabs>
                <w:tab w:val="left" w:pos="540"/>
              </w:tabs>
              <w:ind w:left="38" w:right="-138" w:hanging="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 (ขั้นพื้นฐาน) ณ วันสิ้นงวด</w:t>
            </w:r>
          </w:p>
        </w:tc>
        <w:tc>
          <w:tcPr>
            <w:tcW w:w="572" w:type="pct"/>
            <w:tcBorders>
              <w:left w:val="nil"/>
              <w:right w:val="nil"/>
            </w:tcBorders>
            <w:shd w:val="clear" w:color="auto" w:fill="auto"/>
          </w:tcPr>
          <w:p w14:paraId="163C4CFB" w14:textId="55269302" w:rsidR="00FF3A9E" w:rsidRPr="00EE560B" w:rsidRDefault="007F758C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7,93</w:t>
            </w:r>
            <w:r w:rsidR="00AB07DB">
              <w:rPr>
                <w:rFonts w:ascii="Angsana New" w:hAnsi="Angsana New" w:cs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0" w:type="pct"/>
          </w:tcPr>
          <w:p w14:paraId="2261EE03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left w:val="nil"/>
              <w:right w:val="nil"/>
            </w:tcBorders>
          </w:tcPr>
          <w:p w14:paraId="21F49EBE" w14:textId="0E0346FA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E56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7,987</w:t>
            </w:r>
          </w:p>
        </w:tc>
        <w:tc>
          <w:tcPr>
            <w:tcW w:w="151" w:type="pct"/>
            <w:gridSpan w:val="2"/>
          </w:tcPr>
          <w:p w14:paraId="407A9499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</w:tcPr>
          <w:p w14:paraId="39A3868D" w14:textId="61B60BF7" w:rsidR="00FF3A9E" w:rsidRPr="00ED25B2" w:rsidRDefault="003E3F58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8,407</w:t>
            </w:r>
          </w:p>
        </w:tc>
        <w:tc>
          <w:tcPr>
            <w:tcW w:w="145" w:type="pct"/>
            <w:gridSpan w:val="2"/>
          </w:tcPr>
          <w:p w14:paraId="516DA850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left w:val="nil"/>
              <w:right w:val="nil"/>
            </w:tcBorders>
          </w:tcPr>
          <w:p w14:paraId="76DEDDC6" w14:textId="350C1F68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ED25B2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8,41</w:t>
            </w:r>
            <w:r w:rsidR="005E6EC5" w:rsidRPr="005E6E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</w:tr>
      <w:tr w:rsidR="00FF3A9E" w:rsidRPr="007B685F" w14:paraId="3095A7B9" w14:textId="77777777" w:rsidTr="002A5806">
        <w:tc>
          <w:tcPr>
            <w:tcW w:w="2276" w:type="pct"/>
          </w:tcPr>
          <w:p w14:paraId="109AE6F7" w14:textId="77777777" w:rsidR="00FF3A9E" w:rsidRDefault="00FF3A9E" w:rsidP="00FF3A9E">
            <w:pPr>
              <w:tabs>
                <w:tab w:val="left" w:pos="540"/>
              </w:tabs>
              <w:ind w:left="38" w:right="-138" w:hanging="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ผลกระทบจากการแปลงหุ้นกู้แปลงสภาพ</w:t>
            </w:r>
          </w:p>
        </w:tc>
        <w:tc>
          <w:tcPr>
            <w:tcW w:w="57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19B3AF1" w14:textId="53B5210F" w:rsidR="00FF3A9E" w:rsidRDefault="00433EC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5B3105A4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left w:val="nil"/>
              <w:bottom w:val="single" w:sz="4" w:space="0" w:color="auto"/>
              <w:right w:val="nil"/>
            </w:tcBorders>
          </w:tcPr>
          <w:p w14:paraId="02B25978" w14:textId="689F20D1" w:rsidR="00FF3A9E" w:rsidRPr="00ED25B2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E6EC5" w:rsidRPr="005E6EC5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1" w:type="pct"/>
            <w:gridSpan w:val="2"/>
          </w:tcPr>
          <w:p w14:paraId="0F1F11DC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FCE06B" w14:textId="62D375FF" w:rsidR="00FF3A9E" w:rsidRDefault="00093AF4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413A3BE4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72187D8E" w14:textId="0D0A579F" w:rsidR="00FF3A9E" w:rsidRPr="00ED25B2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E6EC5" w:rsidRPr="005E6EC5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FF3A9E" w:rsidRPr="007B685F" w14:paraId="265B3DB1" w14:textId="77777777" w:rsidTr="002A5806">
        <w:tc>
          <w:tcPr>
            <w:tcW w:w="2276" w:type="pct"/>
          </w:tcPr>
          <w:p w14:paraId="785036DA" w14:textId="77777777" w:rsidR="00FF3A9E" w:rsidRDefault="00FF3A9E" w:rsidP="00FF3A9E">
            <w:pPr>
              <w:tabs>
                <w:tab w:val="left" w:pos="540"/>
              </w:tabs>
              <w:ind w:left="38" w:right="-138" w:hanging="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 (ปรับลด) ณ วันสิ้นงวด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8553073" w14:textId="02171503" w:rsidR="00FF3A9E" w:rsidRPr="00EE560B" w:rsidRDefault="00433EC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7,937</w:t>
            </w:r>
          </w:p>
        </w:tc>
        <w:tc>
          <w:tcPr>
            <w:tcW w:w="140" w:type="pct"/>
          </w:tcPr>
          <w:p w14:paraId="37306AF1" w14:textId="77777777" w:rsidR="00FF3A9E" w:rsidRPr="00EE560B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</w:tcPr>
          <w:p w14:paraId="57837E1C" w14:textId="4C34E20B" w:rsidR="00FF3A9E" w:rsidRPr="00EE560B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E560B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8,221</w:t>
            </w:r>
          </w:p>
        </w:tc>
        <w:tc>
          <w:tcPr>
            <w:tcW w:w="151" w:type="pct"/>
            <w:gridSpan w:val="2"/>
          </w:tcPr>
          <w:p w14:paraId="6A89DADA" w14:textId="77777777" w:rsidR="00FF3A9E" w:rsidRPr="00EE560B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9DBF80" w14:textId="5860FE36" w:rsidR="00FF3A9E" w:rsidRPr="00EE560B" w:rsidRDefault="00093AF4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8,407</w:t>
            </w:r>
          </w:p>
        </w:tc>
        <w:tc>
          <w:tcPr>
            <w:tcW w:w="145" w:type="pct"/>
            <w:gridSpan w:val="2"/>
          </w:tcPr>
          <w:p w14:paraId="4FC87754" w14:textId="77777777" w:rsidR="00FF3A9E" w:rsidRPr="00EE560B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5896A596" w14:textId="6110D350" w:rsidR="00FF3A9E" w:rsidRPr="00EE560B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8,647</w:t>
            </w:r>
          </w:p>
        </w:tc>
      </w:tr>
      <w:tr w:rsidR="00FF3A9E" w:rsidRPr="007B685F" w14:paraId="37AD2EB0" w14:textId="77777777" w:rsidTr="000222E0">
        <w:trPr>
          <w:trHeight w:hRule="exact" w:val="360"/>
        </w:trPr>
        <w:tc>
          <w:tcPr>
            <w:tcW w:w="2276" w:type="pct"/>
          </w:tcPr>
          <w:p w14:paraId="155A6CBF" w14:textId="77777777" w:rsidR="00FF3A9E" w:rsidRDefault="00FF3A9E" w:rsidP="00FF3A9E">
            <w:pPr>
              <w:tabs>
                <w:tab w:val="left" w:pos="540"/>
              </w:tabs>
              <w:ind w:left="35" w:right="-3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90A8CC4" w14:textId="77777777" w:rsidR="00FF3A9E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34C70994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  <w:left w:val="nil"/>
              <w:right w:val="nil"/>
            </w:tcBorders>
          </w:tcPr>
          <w:p w14:paraId="52C74C74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42CCE83D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9F64DCB" w14:textId="77777777" w:rsidR="00FF3A9E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0913323A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407A8781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F3A9E" w:rsidRPr="007B685F" w14:paraId="5308CB9D" w14:textId="77777777" w:rsidTr="00215350">
        <w:tc>
          <w:tcPr>
            <w:tcW w:w="2276" w:type="pct"/>
          </w:tcPr>
          <w:p w14:paraId="09E4F314" w14:textId="77777777" w:rsidR="00FF3A9E" w:rsidRDefault="00FF3A9E" w:rsidP="00FF3A9E">
            <w:pPr>
              <w:tabs>
                <w:tab w:val="left" w:pos="540"/>
              </w:tabs>
              <w:ind w:left="35" w:right="-3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กำไรต่อหุ้น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72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F4DF147" w14:textId="483B3DD2" w:rsidR="00FF3A9E" w:rsidRDefault="00946B7A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80"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0.51</w:t>
            </w:r>
          </w:p>
        </w:tc>
        <w:tc>
          <w:tcPr>
            <w:tcW w:w="140" w:type="pct"/>
            <w:shd w:val="clear" w:color="auto" w:fill="auto"/>
          </w:tcPr>
          <w:p w14:paraId="5C2DEE4F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91C2B68" w14:textId="14B8D7C5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1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0.57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78BA2565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39941F" w14:textId="508337B7" w:rsidR="00FF3A9E" w:rsidRPr="00C42D7D" w:rsidRDefault="00946B7A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10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1.64</w:t>
            </w:r>
          </w:p>
        </w:tc>
        <w:tc>
          <w:tcPr>
            <w:tcW w:w="145" w:type="pct"/>
            <w:gridSpan w:val="2"/>
          </w:tcPr>
          <w:p w14:paraId="73F4299F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78EDBA16" w14:textId="2D3C9EA2" w:rsidR="00FF3A9E" w:rsidRPr="00C42D7D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120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0.6</w:t>
            </w:r>
            <w:r w:rsidR="005E6EC5" w:rsidRPr="005E6EC5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3</w:t>
            </w:r>
          </w:p>
        </w:tc>
      </w:tr>
      <w:tr w:rsidR="00FF3A9E" w:rsidRPr="007B685F" w14:paraId="6EC3412E" w14:textId="77777777" w:rsidTr="002A5806">
        <w:tc>
          <w:tcPr>
            <w:tcW w:w="2276" w:type="pct"/>
          </w:tcPr>
          <w:p w14:paraId="137815FD" w14:textId="77777777" w:rsidR="00FF3A9E" w:rsidRPr="007B685F" w:rsidRDefault="00FF3A9E" w:rsidP="00FF3A9E">
            <w:pPr>
              <w:tabs>
                <w:tab w:val="left" w:pos="540"/>
              </w:tabs>
              <w:ind w:left="35" w:right="-3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471D0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471D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72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F0371F" w14:textId="212F426A" w:rsidR="00FF3A9E" w:rsidRPr="00946B7A" w:rsidRDefault="0047048A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80"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  <w:r w:rsidRPr="0047048A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0.51</w:t>
            </w:r>
          </w:p>
        </w:tc>
        <w:tc>
          <w:tcPr>
            <w:tcW w:w="140" w:type="pct"/>
          </w:tcPr>
          <w:p w14:paraId="1A7F5A2F" w14:textId="77777777" w:rsidR="00FF3A9E" w:rsidRPr="00946B7A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7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2B38037" w14:textId="654EFDCB" w:rsidR="00FF3A9E" w:rsidRPr="00471D08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1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471D08">
              <w:rPr>
                <w:rFonts w:ascii="Angsana New" w:hAnsi="Angsana New" w:cs="Angsana New"/>
                <w:b/>
                <w:bCs/>
                <w:sz w:val="30"/>
                <w:szCs w:val="30"/>
              </w:rPr>
              <w:t>0.57</w:t>
            </w:r>
          </w:p>
        </w:tc>
        <w:tc>
          <w:tcPr>
            <w:tcW w:w="151" w:type="pct"/>
            <w:gridSpan w:val="2"/>
          </w:tcPr>
          <w:p w14:paraId="5B4A735E" w14:textId="77777777" w:rsidR="00FF3A9E" w:rsidRPr="00946B7A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71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238B3E1" w14:textId="1889C387" w:rsidR="00FF3A9E" w:rsidRPr="00946B7A" w:rsidRDefault="0047048A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10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highlight w:val="yellow"/>
              </w:rPr>
            </w:pPr>
            <w:r w:rsidRPr="0047048A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1.64</w:t>
            </w:r>
          </w:p>
        </w:tc>
        <w:tc>
          <w:tcPr>
            <w:tcW w:w="145" w:type="pct"/>
            <w:gridSpan w:val="2"/>
          </w:tcPr>
          <w:p w14:paraId="64598EE9" w14:textId="77777777" w:rsidR="00FF3A9E" w:rsidRPr="00946B7A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68" w:type="pct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ACC681F" w14:textId="0DB6D002" w:rsidR="00FF3A9E" w:rsidRPr="00471D08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120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471D08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0.61</w:t>
            </w:r>
          </w:p>
        </w:tc>
      </w:tr>
    </w:tbl>
    <w:p w14:paraId="3B40D56F" w14:textId="77777777" w:rsidR="008715DA" w:rsidRDefault="008715DA" w:rsidP="00FF3A9E">
      <w:pPr>
        <w:tabs>
          <w:tab w:val="clear" w:pos="454"/>
        </w:tabs>
        <w:ind w:left="540" w:hanging="2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222E7362" w14:textId="77777777" w:rsidR="008715DA" w:rsidRDefault="008715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br w:type="page"/>
      </w:r>
    </w:p>
    <w:p w14:paraId="5D6E0EF5" w14:textId="4148D55F" w:rsidR="00FF3A9E" w:rsidRDefault="00FF3A9E" w:rsidP="00FF3A9E">
      <w:pPr>
        <w:tabs>
          <w:tab w:val="clear" w:pos="454"/>
        </w:tabs>
        <w:ind w:left="540" w:hanging="2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 xml:space="preserve">สำหรับแต่ละงวดหกเดือนสิ้นสุดวันที่ </w:t>
      </w:r>
      <w:r w:rsidR="005E6EC5" w:rsidRPr="005E6EC5">
        <w:rPr>
          <w:rFonts w:ascii="Angsana New" w:hAnsi="Angsana New" w:cs="Angsana New" w:hint="cs"/>
          <w:b/>
          <w:bCs/>
          <w:i/>
          <w:iCs/>
          <w:sz w:val="30"/>
          <w:szCs w:val="30"/>
        </w:rPr>
        <w:t>3</w:t>
      </w:r>
      <w:r w:rsidRPr="002606E5">
        <w:rPr>
          <w:rFonts w:ascii="Angsana New" w:hAnsi="Angsana New" w:cs="Angsana New" w:hint="cs"/>
          <w:b/>
          <w:bCs/>
          <w:i/>
          <w:iCs/>
          <w:sz w:val="30"/>
          <w:szCs w:val="30"/>
        </w:rPr>
        <w:t>0</w:t>
      </w: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 มิถุนายน</w:t>
      </w:r>
    </w:p>
    <w:p w14:paraId="6240C4D0" w14:textId="77777777" w:rsidR="00FF3A9E" w:rsidRPr="00D13C50" w:rsidRDefault="00FF3A9E" w:rsidP="00FF3A9E">
      <w:pPr>
        <w:tabs>
          <w:tab w:val="clear" w:pos="454"/>
        </w:tabs>
        <w:ind w:left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375" w:type="dxa"/>
        <w:tblInd w:w="396" w:type="dxa"/>
        <w:tblLayout w:type="fixed"/>
        <w:tblLook w:val="04A0" w:firstRow="1" w:lastRow="0" w:firstColumn="1" w:lastColumn="0" w:noHBand="0" w:noVBand="1"/>
      </w:tblPr>
      <w:tblGrid>
        <w:gridCol w:w="4267"/>
        <w:gridCol w:w="1072"/>
        <w:gridCol w:w="262"/>
        <w:gridCol w:w="1082"/>
        <w:gridCol w:w="8"/>
        <w:gridCol w:w="276"/>
        <w:gridCol w:w="1071"/>
        <w:gridCol w:w="6"/>
        <w:gridCol w:w="266"/>
        <w:gridCol w:w="6"/>
        <w:gridCol w:w="1059"/>
      </w:tblGrid>
      <w:tr w:rsidR="00FF3A9E" w:rsidRPr="007B685F" w14:paraId="2C55958D" w14:textId="77777777" w:rsidTr="00187289">
        <w:tc>
          <w:tcPr>
            <w:tcW w:w="2276" w:type="pct"/>
          </w:tcPr>
          <w:p w14:paraId="69CB4A68" w14:textId="77777777" w:rsidR="00FF3A9E" w:rsidRPr="007B685F" w:rsidRDefault="00FF3A9E" w:rsidP="00187289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3" w:type="pct"/>
            <w:gridSpan w:val="4"/>
          </w:tcPr>
          <w:p w14:paraId="36F278BC" w14:textId="77777777" w:rsidR="00FF3A9E" w:rsidRPr="007B685F" w:rsidRDefault="00FF3A9E" w:rsidP="0018728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F0E8EEE" w14:textId="77777777" w:rsidR="00FF3A9E" w:rsidRPr="007B685F" w:rsidRDefault="00FF3A9E" w:rsidP="0018728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pct"/>
            <w:gridSpan w:val="5"/>
            <w:hideMark/>
          </w:tcPr>
          <w:p w14:paraId="3C8DF0A4" w14:textId="77777777" w:rsidR="00FF3A9E" w:rsidRPr="007B685F" w:rsidRDefault="00FF3A9E" w:rsidP="0018728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(หน่วย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 xml:space="preserve">: 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</w:rPr>
              <w:t>/</w:t>
            </w: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FF3A9E" w:rsidRPr="007B685F" w14:paraId="4001D40A" w14:textId="77777777" w:rsidTr="00187289">
        <w:tc>
          <w:tcPr>
            <w:tcW w:w="2276" w:type="pct"/>
          </w:tcPr>
          <w:p w14:paraId="6A57111F" w14:textId="77777777" w:rsidR="00FF3A9E" w:rsidRPr="007B685F" w:rsidRDefault="00FF3A9E" w:rsidP="00187289">
            <w:pPr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93" w:type="pct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38B65E" w14:textId="77777777" w:rsidR="00FF3A9E" w:rsidRPr="007B685F" w:rsidRDefault="00FF3A9E" w:rsidP="0018728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7FB90165" w14:textId="77777777" w:rsidR="00FF3A9E" w:rsidRPr="007B685F" w:rsidRDefault="00FF3A9E" w:rsidP="0018728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4" w:type="pct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778A4E" w14:textId="77777777" w:rsidR="00FF3A9E" w:rsidRPr="007B685F" w:rsidRDefault="00FF3A9E" w:rsidP="00187289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F3A9E" w:rsidRPr="007B685F" w14:paraId="16FAF15E" w14:textId="77777777" w:rsidTr="00187289">
        <w:tc>
          <w:tcPr>
            <w:tcW w:w="2276" w:type="pct"/>
          </w:tcPr>
          <w:p w14:paraId="2130474C" w14:textId="77777777" w:rsidR="00FF3A9E" w:rsidRPr="007B685F" w:rsidRDefault="00FF3A9E" w:rsidP="00FF3A9E">
            <w:pP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2BE2E9" w14:textId="486E8BD4" w:rsidR="00FF3A9E" w:rsidRPr="007B685F" w:rsidRDefault="00FF3A9E" w:rsidP="00FF3A9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4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ACD63E" w14:textId="77777777" w:rsidR="00FF3A9E" w:rsidRPr="007B685F" w:rsidRDefault="00FF3A9E" w:rsidP="00FF3A9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BA3DAF2" w14:textId="4852C279" w:rsidR="00FF3A9E" w:rsidRPr="007B685F" w:rsidRDefault="00FF3A9E" w:rsidP="00FF3A9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  <w:tc>
          <w:tcPr>
            <w:tcW w:w="147" w:type="pct"/>
          </w:tcPr>
          <w:p w14:paraId="48134843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C7FDB8" w14:textId="318F0601" w:rsidR="00FF3A9E" w:rsidRPr="007B685F" w:rsidRDefault="00FF3A9E" w:rsidP="00FF3A9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5</w:t>
            </w:r>
          </w:p>
        </w:tc>
        <w:tc>
          <w:tcPr>
            <w:tcW w:w="145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5D4B57" w14:textId="77777777" w:rsidR="00FF3A9E" w:rsidRPr="007B685F" w:rsidRDefault="00FF3A9E" w:rsidP="00FF3A9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3203E18" w14:textId="543478D8" w:rsidR="00FF3A9E" w:rsidRPr="007B685F" w:rsidRDefault="00FF3A9E" w:rsidP="00FF3A9E">
            <w:pPr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4</w:t>
            </w:r>
          </w:p>
        </w:tc>
      </w:tr>
      <w:tr w:rsidR="00FF3A9E" w:rsidRPr="007B685F" w14:paraId="6836ECDC" w14:textId="77777777" w:rsidTr="00187289">
        <w:tc>
          <w:tcPr>
            <w:tcW w:w="2276" w:type="pct"/>
            <w:hideMark/>
          </w:tcPr>
          <w:p w14:paraId="340A640A" w14:textId="77777777" w:rsidR="00FF3A9E" w:rsidRPr="007B685F" w:rsidRDefault="00FF3A9E" w:rsidP="00FF3A9E">
            <w:pPr>
              <w:tabs>
                <w:tab w:val="left" w:pos="54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กำไรสำหรับงวดที่เป็นส่วนของ</w:t>
            </w: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72" w:type="pct"/>
          </w:tcPr>
          <w:p w14:paraId="0DAC92A7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decimal" w:pos="844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3082BAEE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224A0106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decimal" w:pos="844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C15FE60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42CC6F62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37D9D985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</w:tcPr>
          <w:p w14:paraId="3B7A91C4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decimal" w:pos="844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F3A9E" w:rsidRPr="007B685F" w14:paraId="49AA2F83" w14:textId="77777777" w:rsidTr="00187289">
        <w:tc>
          <w:tcPr>
            <w:tcW w:w="2276" w:type="pct"/>
            <w:hideMark/>
          </w:tcPr>
          <w:p w14:paraId="1E2999E7" w14:textId="77777777" w:rsidR="00FF3A9E" w:rsidRPr="007B685F" w:rsidRDefault="00FF3A9E" w:rsidP="00FF3A9E">
            <w:pPr>
              <w:tabs>
                <w:tab w:val="clear" w:pos="227"/>
                <w:tab w:val="left" w:pos="121"/>
                <w:tab w:val="left" w:pos="540"/>
              </w:tabs>
              <w:ind w:left="-52" w:right="-107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ผู้ถือหุ้นสามัญของบริษัท</w:t>
            </w:r>
          </w:p>
        </w:tc>
        <w:tc>
          <w:tcPr>
            <w:tcW w:w="572" w:type="pct"/>
          </w:tcPr>
          <w:p w14:paraId="3D01EE90" w14:textId="5D726973" w:rsidR="00FF3A9E" w:rsidRPr="007B685F" w:rsidRDefault="00070E7A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7,050</w:t>
            </w:r>
          </w:p>
        </w:tc>
        <w:tc>
          <w:tcPr>
            <w:tcW w:w="140" w:type="pct"/>
          </w:tcPr>
          <w:p w14:paraId="0E29D445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hideMark/>
          </w:tcPr>
          <w:p w14:paraId="75C11941" w14:textId="36C73609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11,68</w:t>
            </w:r>
            <w:r w:rsidR="005E6EC5" w:rsidRPr="005E6E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0BF2C9AE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</w:tcPr>
          <w:p w14:paraId="7C2FBD72" w14:textId="1E54C947" w:rsidR="00FF3A9E" w:rsidRPr="007B685F" w:rsidRDefault="007B334B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20,174</w:t>
            </w:r>
          </w:p>
        </w:tc>
        <w:tc>
          <w:tcPr>
            <w:tcW w:w="148" w:type="pct"/>
            <w:gridSpan w:val="3"/>
          </w:tcPr>
          <w:p w14:paraId="4E83C92E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hideMark/>
          </w:tcPr>
          <w:p w14:paraId="30C9D2D6" w14:textId="687B5F94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4,298</w:t>
            </w:r>
          </w:p>
        </w:tc>
      </w:tr>
      <w:tr w:rsidR="00FF3A9E" w:rsidRPr="007B685F" w14:paraId="07A643ED" w14:textId="77777777" w:rsidTr="00187289">
        <w:tc>
          <w:tcPr>
            <w:tcW w:w="2276" w:type="pct"/>
            <w:hideMark/>
          </w:tcPr>
          <w:p w14:paraId="20ED9147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ดอกเบี้ยจ่ายสะสมสุทธิจากภาษีเงินได้</w:t>
            </w:r>
          </w:p>
        </w:tc>
        <w:tc>
          <w:tcPr>
            <w:tcW w:w="572" w:type="pct"/>
          </w:tcPr>
          <w:p w14:paraId="54EB1EB8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5B064F16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1C14DB75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6733D086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49D38749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52F9D6DB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55B47982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FF3A9E" w:rsidRPr="007B685F" w14:paraId="2E5E17FF" w14:textId="77777777" w:rsidTr="00187289">
        <w:tc>
          <w:tcPr>
            <w:tcW w:w="2276" w:type="pct"/>
            <w:hideMark/>
          </w:tcPr>
          <w:p w14:paraId="10888A75" w14:textId="77777777" w:rsidR="00FF3A9E" w:rsidRPr="007B685F" w:rsidRDefault="00FF3A9E" w:rsidP="0010536D">
            <w:pPr>
              <w:tabs>
                <w:tab w:val="clear" w:pos="227"/>
                <w:tab w:val="clear" w:pos="454"/>
                <w:tab w:val="clear" w:pos="680"/>
                <w:tab w:val="left" w:pos="396"/>
                <w:tab w:val="left" w:pos="720"/>
              </w:tabs>
              <w:ind w:left="-54" w:right="-107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สำหรับงวดของหุ้นกู้ด้อยสิทธิ</w:t>
            </w:r>
          </w:p>
        </w:tc>
        <w:tc>
          <w:tcPr>
            <w:tcW w:w="572" w:type="pct"/>
          </w:tcPr>
          <w:p w14:paraId="6134562F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2FDB454E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</w:tcPr>
          <w:p w14:paraId="09FEA153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087F946B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216D873E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01EA1C1C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</w:tcPr>
          <w:p w14:paraId="0D4515B2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FF3A9E" w:rsidRPr="007B685F" w14:paraId="22F32C19" w14:textId="77777777" w:rsidTr="00187289">
        <w:tc>
          <w:tcPr>
            <w:tcW w:w="2276" w:type="pct"/>
            <w:hideMark/>
          </w:tcPr>
          <w:p w14:paraId="6ACB634C" w14:textId="77777777" w:rsidR="00FF3A9E" w:rsidRPr="007B685F" w:rsidRDefault="00FF3A9E" w:rsidP="0010536D">
            <w:pPr>
              <w:tabs>
                <w:tab w:val="clear" w:pos="227"/>
                <w:tab w:val="clear" w:pos="454"/>
                <w:tab w:val="clear" w:pos="680"/>
                <w:tab w:val="left" w:pos="396"/>
                <w:tab w:val="left" w:pos="720"/>
              </w:tabs>
              <w:ind w:left="-54" w:right="-107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ที่มีลักษณะคล้ายทุน</w:t>
            </w:r>
          </w:p>
        </w:tc>
        <w:tc>
          <w:tcPr>
            <w:tcW w:w="57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AD4B1E" w14:textId="7CCB5403" w:rsidR="00FF3A9E" w:rsidRPr="007B685F" w:rsidRDefault="007B334B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(280)</w:t>
            </w:r>
          </w:p>
        </w:tc>
        <w:tc>
          <w:tcPr>
            <w:tcW w:w="140" w:type="pct"/>
          </w:tcPr>
          <w:p w14:paraId="6E277A5D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8E3206" w14:textId="3399CD71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(298)</w:t>
            </w:r>
          </w:p>
        </w:tc>
        <w:tc>
          <w:tcPr>
            <w:tcW w:w="147" w:type="pct"/>
          </w:tcPr>
          <w:p w14:paraId="19221448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70CA9F" w14:textId="71BD20D5" w:rsidR="00FF3A9E" w:rsidRPr="007B685F" w:rsidRDefault="00BE29D1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(280)</w:t>
            </w:r>
          </w:p>
        </w:tc>
        <w:tc>
          <w:tcPr>
            <w:tcW w:w="148" w:type="pct"/>
            <w:gridSpan w:val="3"/>
          </w:tcPr>
          <w:p w14:paraId="411A2601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30D1F3" w14:textId="2CF5DF4C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(298)</w:t>
            </w:r>
          </w:p>
        </w:tc>
      </w:tr>
      <w:tr w:rsidR="00FF3A9E" w:rsidRPr="007B685F" w14:paraId="624A9C78" w14:textId="77777777" w:rsidTr="00187289">
        <w:tc>
          <w:tcPr>
            <w:tcW w:w="2276" w:type="pct"/>
          </w:tcPr>
          <w:p w14:paraId="65EF863C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กำไรที่ใช้ในการคำนวณ</w:t>
            </w:r>
            <w:r w:rsidRPr="00DF3C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DF3C3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30FD8CC1" w14:textId="1AB52CA3" w:rsidR="00FF3A9E" w:rsidRPr="007B685F" w:rsidRDefault="00BE29D1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6,770</w:t>
            </w:r>
          </w:p>
        </w:tc>
        <w:tc>
          <w:tcPr>
            <w:tcW w:w="140" w:type="pct"/>
          </w:tcPr>
          <w:p w14:paraId="0A0DA39B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right w:val="nil"/>
            </w:tcBorders>
          </w:tcPr>
          <w:p w14:paraId="484A1C78" w14:textId="683B860D" w:rsidR="00FF3A9E" w:rsidRPr="002606E5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</w:t>
            </w:r>
            <w:r w:rsidR="005E6EC5" w:rsidRPr="005E6E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85</w:t>
            </w:r>
          </w:p>
        </w:tc>
        <w:tc>
          <w:tcPr>
            <w:tcW w:w="147" w:type="pct"/>
          </w:tcPr>
          <w:p w14:paraId="5E32F30C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</w:tcPr>
          <w:p w14:paraId="63A2E9D3" w14:textId="55B26D9A" w:rsidR="00FF3A9E" w:rsidRPr="007B685F" w:rsidRDefault="00BE29D1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19,894</w:t>
            </w:r>
          </w:p>
        </w:tc>
        <w:tc>
          <w:tcPr>
            <w:tcW w:w="148" w:type="pct"/>
            <w:gridSpan w:val="3"/>
          </w:tcPr>
          <w:p w14:paraId="7BF13504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</w:tcPr>
          <w:p w14:paraId="6F8BD3D6" w14:textId="3B1D21D4" w:rsidR="00FF3A9E" w:rsidRPr="002606E5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4,000</w:t>
            </w:r>
          </w:p>
        </w:tc>
      </w:tr>
      <w:tr w:rsidR="00FF3A9E" w:rsidRPr="007B685F" w14:paraId="4EF967A2" w14:textId="77777777" w:rsidTr="00187289">
        <w:tc>
          <w:tcPr>
            <w:tcW w:w="2276" w:type="pct"/>
          </w:tcPr>
          <w:p w14:paraId="63619ECE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ดอกเบี้ยของหุ้นกู้แปลงสภาพสุทธิจาก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33161E4D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7295452A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right w:val="nil"/>
            </w:tcBorders>
          </w:tcPr>
          <w:p w14:paraId="638B4A40" w14:textId="77777777" w:rsidR="00FF3A9E" w:rsidRPr="002606E5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71AC6BF6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</w:tcPr>
          <w:p w14:paraId="7EB6C016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43F418C8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</w:tcPr>
          <w:p w14:paraId="06679630" w14:textId="77777777" w:rsidR="00FF3A9E" w:rsidRPr="002606E5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F3A9E" w:rsidRPr="007B685F" w14:paraId="75AA25CA" w14:textId="77777777" w:rsidTr="00187289">
        <w:tc>
          <w:tcPr>
            <w:tcW w:w="2276" w:type="pct"/>
          </w:tcPr>
          <w:p w14:paraId="51099488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ภาษีเงินได้</w:t>
            </w:r>
          </w:p>
        </w:tc>
        <w:tc>
          <w:tcPr>
            <w:tcW w:w="572" w:type="pct"/>
            <w:tcBorders>
              <w:left w:val="nil"/>
              <w:bottom w:val="single" w:sz="4" w:space="0" w:color="auto"/>
              <w:right w:val="nil"/>
            </w:tcBorders>
          </w:tcPr>
          <w:p w14:paraId="779407B6" w14:textId="0AD8F105" w:rsidR="00FF3A9E" w:rsidRPr="00BE29D1" w:rsidRDefault="00837344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04F8B6F3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48F360F" w14:textId="08ABA50F" w:rsidR="00FF3A9E" w:rsidRPr="00C336FA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sz w:val="30"/>
                <w:szCs w:val="30"/>
              </w:rPr>
            </w:pPr>
            <w:r w:rsidRPr="000E3C3C">
              <w:rPr>
                <w:rFonts w:ascii="Angsana New" w:hAnsi="Angsana New" w:cs="Angsana New"/>
                <w:sz w:val="30"/>
                <w:szCs w:val="30"/>
              </w:rPr>
              <w:t>120</w:t>
            </w:r>
          </w:p>
        </w:tc>
        <w:tc>
          <w:tcPr>
            <w:tcW w:w="147" w:type="pct"/>
          </w:tcPr>
          <w:p w14:paraId="1519B69E" w14:textId="77777777" w:rsidR="00FF3A9E" w:rsidRPr="00C336FA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bottom w:val="single" w:sz="4" w:space="0" w:color="auto"/>
              <w:right w:val="nil"/>
            </w:tcBorders>
          </w:tcPr>
          <w:p w14:paraId="167F84B9" w14:textId="3A175558" w:rsidR="00FF3A9E" w:rsidRPr="00CD2901" w:rsidRDefault="00BE29D1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48" w:type="pct"/>
            <w:gridSpan w:val="3"/>
          </w:tcPr>
          <w:p w14:paraId="35135EF6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bottom w:val="single" w:sz="4" w:space="0" w:color="auto"/>
              <w:right w:val="nil"/>
            </w:tcBorders>
          </w:tcPr>
          <w:p w14:paraId="432ECE38" w14:textId="212D5399" w:rsidR="00FF3A9E" w:rsidRPr="00C336FA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CD2901">
              <w:rPr>
                <w:rFonts w:ascii="Angsana New" w:hAnsi="Angsana New" w:cs="Angsana New"/>
                <w:color w:val="000000"/>
                <w:sz w:val="30"/>
                <w:szCs w:val="30"/>
              </w:rPr>
              <w:t>-</w:t>
            </w:r>
          </w:p>
        </w:tc>
      </w:tr>
      <w:tr w:rsidR="00FF3A9E" w:rsidRPr="007B685F" w14:paraId="4C3F7845" w14:textId="77777777" w:rsidTr="00187289">
        <w:tc>
          <w:tcPr>
            <w:tcW w:w="2276" w:type="pct"/>
          </w:tcPr>
          <w:p w14:paraId="1B78A25B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left" w:pos="372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กำไรที่ใช้ในการคำนวณกำไรต่อหุ้น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(ปรับลด)</w:t>
            </w:r>
          </w:p>
        </w:tc>
        <w:tc>
          <w:tcPr>
            <w:tcW w:w="572" w:type="pct"/>
            <w:tcBorders>
              <w:left w:val="nil"/>
              <w:bottom w:val="double" w:sz="4" w:space="0" w:color="auto"/>
              <w:right w:val="nil"/>
            </w:tcBorders>
          </w:tcPr>
          <w:p w14:paraId="7DF94D27" w14:textId="0980878A" w:rsidR="00FF3A9E" w:rsidRPr="007B685F" w:rsidRDefault="001E731C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6,</w:t>
            </w:r>
            <w:r w:rsidR="008373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770</w:t>
            </w:r>
          </w:p>
        </w:tc>
        <w:tc>
          <w:tcPr>
            <w:tcW w:w="140" w:type="pct"/>
          </w:tcPr>
          <w:p w14:paraId="6011D80A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2799CFAD" w14:textId="48036515" w:rsidR="00FF3A9E" w:rsidRPr="002606E5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11,505</w:t>
            </w:r>
          </w:p>
        </w:tc>
        <w:tc>
          <w:tcPr>
            <w:tcW w:w="147" w:type="pct"/>
          </w:tcPr>
          <w:p w14:paraId="52C0E3BB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bottom w:val="double" w:sz="4" w:space="0" w:color="auto"/>
              <w:right w:val="nil"/>
            </w:tcBorders>
          </w:tcPr>
          <w:p w14:paraId="4CED6C80" w14:textId="0214B794" w:rsidR="00FF3A9E" w:rsidRPr="007B685F" w:rsidRDefault="001E731C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19,894</w:t>
            </w:r>
          </w:p>
        </w:tc>
        <w:tc>
          <w:tcPr>
            <w:tcW w:w="148" w:type="pct"/>
            <w:gridSpan w:val="3"/>
          </w:tcPr>
          <w:p w14:paraId="4B685619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bottom w:val="double" w:sz="4" w:space="0" w:color="auto"/>
              <w:right w:val="nil"/>
            </w:tcBorders>
          </w:tcPr>
          <w:p w14:paraId="7CBBD0A0" w14:textId="34CE8A91" w:rsidR="00FF3A9E" w:rsidRPr="002606E5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4,000</w:t>
            </w:r>
          </w:p>
        </w:tc>
      </w:tr>
      <w:tr w:rsidR="00FF3A9E" w:rsidRPr="007B685F" w14:paraId="76B10CB6" w14:textId="77777777" w:rsidTr="006A5471">
        <w:trPr>
          <w:trHeight w:hRule="exact" w:val="360"/>
        </w:trPr>
        <w:tc>
          <w:tcPr>
            <w:tcW w:w="2276" w:type="pct"/>
          </w:tcPr>
          <w:p w14:paraId="39F5C981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top w:val="double" w:sz="4" w:space="0" w:color="auto"/>
              <w:left w:val="nil"/>
              <w:right w:val="nil"/>
            </w:tcBorders>
          </w:tcPr>
          <w:p w14:paraId="25403CEC" w14:textId="77777777" w:rsidR="00FF3A9E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2C6DE228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E89E9C2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5BD9670E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  <w:left w:val="nil"/>
              <w:right w:val="nil"/>
            </w:tcBorders>
          </w:tcPr>
          <w:p w14:paraId="3E536B0A" w14:textId="77777777" w:rsidR="00FF3A9E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213E2824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double" w:sz="4" w:space="0" w:color="auto"/>
              <w:left w:val="nil"/>
              <w:right w:val="nil"/>
            </w:tcBorders>
          </w:tcPr>
          <w:p w14:paraId="6896A7D2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F3A9E" w:rsidRPr="007B685F" w14:paraId="4C467781" w14:textId="77777777" w:rsidTr="00187289">
        <w:tc>
          <w:tcPr>
            <w:tcW w:w="2276" w:type="pct"/>
          </w:tcPr>
          <w:p w14:paraId="014191C4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จำนวนหุ้นสามัญที่ถือโดยบุคคลภายนอก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4B81B231" w14:textId="77777777" w:rsidR="00FF3A9E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499DDF2A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right w:val="nil"/>
            </w:tcBorders>
          </w:tcPr>
          <w:p w14:paraId="488719A3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01EF51B8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</w:tcPr>
          <w:p w14:paraId="551EA89B" w14:textId="77777777" w:rsidR="00FF3A9E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143714F6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</w:tcPr>
          <w:p w14:paraId="202BD2E6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F3A9E" w:rsidRPr="007B685F" w14:paraId="3F15D82D" w14:textId="77777777" w:rsidTr="00187289">
        <w:tc>
          <w:tcPr>
            <w:tcW w:w="2276" w:type="pct"/>
          </w:tcPr>
          <w:p w14:paraId="4663614F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7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  ตามวิธีถัวเฉลี่ยถ่วงน้ำหนัก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6D98FE8B" w14:textId="77777777" w:rsidR="00FF3A9E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216A1B73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81" w:type="pct"/>
            <w:gridSpan w:val="2"/>
            <w:tcBorders>
              <w:left w:val="nil"/>
              <w:right w:val="nil"/>
            </w:tcBorders>
          </w:tcPr>
          <w:p w14:paraId="7EABD57A" w14:textId="77777777" w:rsidR="00FF3A9E" w:rsidRPr="007B685F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ind w:left="-120" w:right="-11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7" w:type="pct"/>
          </w:tcPr>
          <w:p w14:paraId="2129AD32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</w:tcPr>
          <w:p w14:paraId="56E62503" w14:textId="77777777" w:rsidR="00FF3A9E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48" w:type="pct"/>
            <w:gridSpan w:val="3"/>
          </w:tcPr>
          <w:p w14:paraId="5626D9BA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left w:val="nil"/>
              <w:right w:val="nil"/>
            </w:tcBorders>
          </w:tcPr>
          <w:p w14:paraId="2B7B9528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FF3A9E" w:rsidRPr="007B685F" w14:paraId="5FE68953" w14:textId="77777777" w:rsidTr="00187289">
        <w:tc>
          <w:tcPr>
            <w:tcW w:w="2276" w:type="pct"/>
            <w:hideMark/>
          </w:tcPr>
          <w:p w14:paraId="44131C7A" w14:textId="77777777" w:rsidR="00FF3A9E" w:rsidRPr="007B685F" w:rsidRDefault="00FF3A9E" w:rsidP="00FF3A9E">
            <w:pPr>
              <w:tabs>
                <w:tab w:val="left" w:pos="540"/>
              </w:tabs>
              <w:ind w:left="12" w:right="-13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จำนวนหุ้นสามัญที่ออก ณ วันต้นงวด</w:t>
            </w:r>
          </w:p>
        </w:tc>
        <w:tc>
          <w:tcPr>
            <w:tcW w:w="572" w:type="pct"/>
          </w:tcPr>
          <w:p w14:paraId="2C383DE7" w14:textId="7AB591AB" w:rsidR="00FF3A9E" w:rsidRPr="007B685F" w:rsidRDefault="001E731C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8,611</w:t>
            </w:r>
          </w:p>
        </w:tc>
        <w:tc>
          <w:tcPr>
            <w:tcW w:w="140" w:type="pct"/>
          </w:tcPr>
          <w:p w14:paraId="04AB88A2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hideMark/>
          </w:tcPr>
          <w:p w14:paraId="43A56DCB" w14:textId="3811F11C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611</w:t>
            </w:r>
          </w:p>
        </w:tc>
        <w:tc>
          <w:tcPr>
            <w:tcW w:w="151" w:type="pct"/>
            <w:gridSpan w:val="2"/>
          </w:tcPr>
          <w:p w14:paraId="3C71CE67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</w:tcPr>
          <w:p w14:paraId="75080E18" w14:textId="2A6E88A7" w:rsidR="00FF3A9E" w:rsidRPr="007B685F" w:rsidRDefault="001E731C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8,611</w:t>
            </w:r>
          </w:p>
        </w:tc>
        <w:tc>
          <w:tcPr>
            <w:tcW w:w="145" w:type="pct"/>
            <w:gridSpan w:val="2"/>
          </w:tcPr>
          <w:p w14:paraId="5111B643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hideMark/>
          </w:tcPr>
          <w:p w14:paraId="2F8A18CF" w14:textId="7CC6A4E3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2606E5">
              <w:rPr>
                <w:rFonts w:ascii="Angsana New" w:hAnsi="Angsana New" w:cs="Angsana New"/>
                <w:sz w:val="30"/>
                <w:szCs w:val="30"/>
              </w:rPr>
              <w:t>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611</w:t>
            </w:r>
          </w:p>
        </w:tc>
      </w:tr>
      <w:tr w:rsidR="00FF3A9E" w:rsidRPr="007B685F" w14:paraId="1739F3D6" w14:textId="77777777" w:rsidTr="00187289">
        <w:tc>
          <w:tcPr>
            <w:tcW w:w="2276" w:type="pct"/>
            <w:hideMark/>
          </w:tcPr>
          <w:p w14:paraId="2A2F23F9" w14:textId="77777777" w:rsidR="00FF3A9E" w:rsidRPr="007B685F" w:rsidRDefault="00FF3A9E" w:rsidP="00FF3A9E">
            <w:pPr>
              <w:tabs>
                <w:tab w:val="left" w:pos="540"/>
              </w:tabs>
              <w:ind w:left="12" w:right="-138"/>
              <w:rPr>
                <w:rFonts w:ascii="Angsana New" w:hAnsi="Angsana New" w:cs="Angsana New"/>
                <w:sz w:val="30"/>
                <w:szCs w:val="30"/>
              </w:rPr>
            </w:pPr>
            <w:r w:rsidRPr="007B685F">
              <w:rPr>
                <w:rFonts w:ascii="Angsana New" w:hAnsi="Angsana New" w:cs="Angsana New" w:hint="cs"/>
                <w:sz w:val="30"/>
                <w:szCs w:val="30"/>
                <w:cs/>
              </w:rPr>
              <w:t>จำนวนหุ้นทุนซื้อคืนถือโดยบริษัทย่อย</w:t>
            </w:r>
          </w:p>
        </w:tc>
        <w:tc>
          <w:tcPr>
            <w:tcW w:w="572" w:type="pct"/>
            <w:tcBorders>
              <w:top w:val="nil"/>
              <w:left w:val="nil"/>
              <w:right w:val="nil"/>
            </w:tcBorders>
          </w:tcPr>
          <w:p w14:paraId="6D83D3BB" w14:textId="58656D68" w:rsidR="00FF3A9E" w:rsidRPr="007B685F" w:rsidRDefault="001E731C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(470)</w:t>
            </w:r>
          </w:p>
        </w:tc>
        <w:tc>
          <w:tcPr>
            <w:tcW w:w="140" w:type="pct"/>
          </w:tcPr>
          <w:p w14:paraId="755EA9B0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nil"/>
              <w:left w:val="nil"/>
              <w:right w:val="nil"/>
            </w:tcBorders>
            <w:hideMark/>
          </w:tcPr>
          <w:p w14:paraId="4BA0AF69" w14:textId="0B68E102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Pr="002606E5">
              <w:rPr>
                <w:rFonts w:ascii="Angsana New" w:hAnsi="Angsana New" w:cs="Angsana New"/>
                <w:sz w:val="30"/>
                <w:szCs w:val="30"/>
              </w:rPr>
              <w:t>426</w:t>
            </w:r>
            <w:r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51" w:type="pct"/>
            <w:gridSpan w:val="2"/>
          </w:tcPr>
          <w:p w14:paraId="6E762D54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nil"/>
              <w:left w:val="nil"/>
              <w:right w:val="nil"/>
            </w:tcBorders>
          </w:tcPr>
          <w:p w14:paraId="46B5D5B8" w14:textId="3E6C8B24" w:rsidR="00FF3A9E" w:rsidRPr="007B685F" w:rsidRDefault="001E731C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48D4C464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nil"/>
              <w:left w:val="nil"/>
              <w:right w:val="nil"/>
            </w:tcBorders>
            <w:hideMark/>
          </w:tcPr>
          <w:p w14:paraId="257F1449" w14:textId="6E7C4548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F3A9E" w:rsidRPr="007B685F" w14:paraId="5B3FD966" w14:textId="77777777" w:rsidTr="00187289">
        <w:tc>
          <w:tcPr>
            <w:tcW w:w="2276" w:type="pct"/>
          </w:tcPr>
          <w:p w14:paraId="254C1EE1" w14:textId="77777777" w:rsidR="00FF3A9E" w:rsidRPr="007B685F" w:rsidRDefault="00FF3A9E" w:rsidP="00FF3A9E">
            <w:pPr>
              <w:tabs>
                <w:tab w:val="left" w:pos="540"/>
              </w:tabs>
              <w:ind w:left="12" w:right="-138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572" w:type="pct"/>
            <w:tcBorders>
              <w:left w:val="nil"/>
              <w:bottom w:val="single" w:sz="4" w:space="0" w:color="auto"/>
              <w:right w:val="nil"/>
            </w:tcBorders>
          </w:tcPr>
          <w:p w14:paraId="744951D0" w14:textId="186E04A3" w:rsidR="00FF3A9E" w:rsidRDefault="001E731C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(204)</w:t>
            </w:r>
          </w:p>
        </w:tc>
        <w:tc>
          <w:tcPr>
            <w:tcW w:w="140" w:type="pct"/>
          </w:tcPr>
          <w:p w14:paraId="3BD47B9E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left w:val="nil"/>
              <w:bottom w:val="single" w:sz="4" w:space="0" w:color="auto"/>
              <w:right w:val="nil"/>
            </w:tcBorders>
          </w:tcPr>
          <w:p w14:paraId="61973B55" w14:textId="1F49054E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(198)</w:t>
            </w:r>
          </w:p>
        </w:tc>
        <w:tc>
          <w:tcPr>
            <w:tcW w:w="151" w:type="pct"/>
            <w:gridSpan w:val="2"/>
          </w:tcPr>
          <w:p w14:paraId="01CC0B0B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bottom w:val="single" w:sz="4" w:space="0" w:color="auto"/>
              <w:right w:val="nil"/>
            </w:tcBorders>
          </w:tcPr>
          <w:p w14:paraId="0BD04C56" w14:textId="1B57F7D1" w:rsidR="00FF3A9E" w:rsidRDefault="001E731C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(204)</w:t>
            </w:r>
          </w:p>
        </w:tc>
        <w:tc>
          <w:tcPr>
            <w:tcW w:w="145" w:type="pct"/>
            <w:gridSpan w:val="2"/>
          </w:tcPr>
          <w:p w14:paraId="510D4095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4736D96" w14:textId="73EDADC9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(198)</w:t>
            </w:r>
          </w:p>
        </w:tc>
      </w:tr>
      <w:tr w:rsidR="00FF3A9E" w:rsidRPr="007B685F" w14:paraId="7C8AA29C" w14:textId="77777777" w:rsidTr="00187289">
        <w:tc>
          <w:tcPr>
            <w:tcW w:w="2276" w:type="pct"/>
          </w:tcPr>
          <w:p w14:paraId="3B8409F4" w14:textId="77777777" w:rsidR="00FF3A9E" w:rsidRDefault="00FF3A9E" w:rsidP="00FF3A9E">
            <w:pPr>
              <w:tabs>
                <w:tab w:val="left" w:pos="540"/>
              </w:tabs>
              <w:ind w:left="38" w:right="-138" w:hanging="3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 (ขั้นพื้นฐาน) ณ วันสิ้นงวด</w:t>
            </w:r>
          </w:p>
        </w:tc>
        <w:tc>
          <w:tcPr>
            <w:tcW w:w="572" w:type="pct"/>
            <w:tcBorders>
              <w:left w:val="nil"/>
              <w:right w:val="nil"/>
            </w:tcBorders>
          </w:tcPr>
          <w:p w14:paraId="537E9EB2" w14:textId="16396568" w:rsidR="00FF3A9E" w:rsidRPr="00B07E45" w:rsidRDefault="00F312BA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7,937</w:t>
            </w:r>
          </w:p>
        </w:tc>
        <w:tc>
          <w:tcPr>
            <w:tcW w:w="140" w:type="pct"/>
          </w:tcPr>
          <w:p w14:paraId="3B9AF053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left w:val="nil"/>
              <w:right w:val="nil"/>
            </w:tcBorders>
          </w:tcPr>
          <w:p w14:paraId="42027BF1" w14:textId="4A322E05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B07E45"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7,987</w:t>
            </w:r>
          </w:p>
        </w:tc>
        <w:tc>
          <w:tcPr>
            <w:tcW w:w="151" w:type="pct"/>
            <w:gridSpan w:val="2"/>
          </w:tcPr>
          <w:p w14:paraId="74599394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right w:val="nil"/>
            </w:tcBorders>
          </w:tcPr>
          <w:p w14:paraId="2B7F9C76" w14:textId="5F232955" w:rsidR="00FF3A9E" w:rsidRPr="00CD2901" w:rsidRDefault="00F312BA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8,407</w:t>
            </w:r>
          </w:p>
        </w:tc>
        <w:tc>
          <w:tcPr>
            <w:tcW w:w="145" w:type="pct"/>
            <w:gridSpan w:val="2"/>
          </w:tcPr>
          <w:p w14:paraId="59A232E8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left w:val="nil"/>
              <w:right w:val="nil"/>
            </w:tcBorders>
          </w:tcPr>
          <w:p w14:paraId="3E87D888" w14:textId="67EFCFE4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CD2901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8,41</w:t>
            </w:r>
            <w:r w:rsidR="005E6EC5" w:rsidRPr="005E6E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</w:tr>
      <w:tr w:rsidR="00FF3A9E" w:rsidRPr="007B685F" w14:paraId="4E823392" w14:textId="77777777" w:rsidTr="00187289">
        <w:tc>
          <w:tcPr>
            <w:tcW w:w="2276" w:type="pct"/>
          </w:tcPr>
          <w:p w14:paraId="6D8D2644" w14:textId="77777777" w:rsidR="00FF3A9E" w:rsidRDefault="00FF3A9E" w:rsidP="00FF3A9E">
            <w:pPr>
              <w:tabs>
                <w:tab w:val="left" w:pos="540"/>
              </w:tabs>
              <w:ind w:left="38" w:right="-138" w:hanging="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ผลกระทบจากการแปลงหุ้นกู้แปลงสภาพ</w:t>
            </w:r>
          </w:p>
        </w:tc>
        <w:tc>
          <w:tcPr>
            <w:tcW w:w="572" w:type="pct"/>
            <w:tcBorders>
              <w:left w:val="nil"/>
              <w:bottom w:val="single" w:sz="4" w:space="0" w:color="auto"/>
              <w:right w:val="nil"/>
            </w:tcBorders>
          </w:tcPr>
          <w:p w14:paraId="5B01F89C" w14:textId="66CA779B" w:rsidR="00FF3A9E" w:rsidRDefault="00837344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5AB66E3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left w:val="nil"/>
              <w:bottom w:val="single" w:sz="4" w:space="0" w:color="auto"/>
              <w:right w:val="nil"/>
            </w:tcBorders>
          </w:tcPr>
          <w:p w14:paraId="4B971A16" w14:textId="11E33F46" w:rsidR="00FF3A9E" w:rsidRPr="00C336FA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E6EC5" w:rsidRPr="005E6EC5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51" w:type="pct"/>
            <w:gridSpan w:val="2"/>
          </w:tcPr>
          <w:p w14:paraId="7ED08F23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bottom w:val="single" w:sz="4" w:space="0" w:color="auto"/>
              <w:right w:val="nil"/>
            </w:tcBorders>
          </w:tcPr>
          <w:p w14:paraId="2210270E" w14:textId="5F533F55" w:rsidR="00FF3A9E" w:rsidRDefault="00837344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45" w:type="pct"/>
            <w:gridSpan w:val="2"/>
          </w:tcPr>
          <w:p w14:paraId="60B708F2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8DF02FB" w14:textId="36B3F10E" w:rsidR="00FF3A9E" w:rsidRPr="005901BD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E6EC5" w:rsidRPr="005E6EC5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</w:tr>
      <w:tr w:rsidR="00FF3A9E" w:rsidRPr="007B685F" w14:paraId="0D39FFE9" w14:textId="77777777" w:rsidTr="00187289">
        <w:tc>
          <w:tcPr>
            <w:tcW w:w="2276" w:type="pct"/>
          </w:tcPr>
          <w:p w14:paraId="74014074" w14:textId="77777777" w:rsidR="00FF3A9E" w:rsidRDefault="00FF3A9E" w:rsidP="00FF3A9E">
            <w:pPr>
              <w:tabs>
                <w:tab w:val="left" w:pos="540"/>
              </w:tabs>
              <w:ind w:left="38" w:right="-138" w:hanging="3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FC3F9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 (ปรับลด) ณ วันสิ้นงวด</w:t>
            </w:r>
          </w:p>
        </w:tc>
        <w:tc>
          <w:tcPr>
            <w:tcW w:w="572" w:type="pct"/>
            <w:tcBorders>
              <w:top w:val="single" w:sz="4" w:space="0" w:color="auto"/>
              <w:left w:val="nil"/>
              <w:right w:val="nil"/>
            </w:tcBorders>
          </w:tcPr>
          <w:p w14:paraId="6F1288DD" w14:textId="6B84E4AE" w:rsidR="00FF3A9E" w:rsidRPr="00B07E45" w:rsidRDefault="00837344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7,937</w:t>
            </w:r>
          </w:p>
        </w:tc>
        <w:tc>
          <w:tcPr>
            <w:tcW w:w="140" w:type="pct"/>
          </w:tcPr>
          <w:p w14:paraId="351987B0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right w:val="nil"/>
            </w:tcBorders>
          </w:tcPr>
          <w:p w14:paraId="2F773917" w14:textId="7CFE2F84" w:rsidR="00FF3A9E" w:rsidRPr="002606E5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07E45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8,221</w:t>
            </w:r>
          </w:p>
        </w:tc>
        <w:tc>
          <w:tcPr>
            <w:tcW w:w="151" w:type="pct"/>
            <w:gridSpan w:val="2"/>
          </w:tcPr>
          <w:p w14:paraId="0BD5EC25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right w:val="nil"/>
            </w:tcBorders>
          </w:tcPr>
          <w:p w14:paraId="28D0F12E" w14:textId="414535CB" w:rsidR="00FF3A9E" w:rsidRPr="00A003CF" w:rsidRDefault="004A20F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</w:t>
            </w:r>
            <w:r w:rsidR="00837344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407</w:t>
            </w:r>
          </w:p>
        </w:tc>
        <w:tc>
          <w:tcPr>
            <w:tcW w:w="145" w:type="pct"/>
            <w:gridSpan w:val="2"/>
          </w:tcPr>
          <w:p w14:paraId="72C12BDA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77BC4899" w14:textId="2F248002" w:rsidR="00FF3A9E" w:rsidRPr="002606E5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87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A003CF">
              <w:rPr>
                <w:rFonts w:ascii="Angsana New" w:hAnsi="Angsana New" w:cs="Angsana New"/>
                <w:b/>
                <w:bCs/>
                <w:sz w:val="30"/>
                <w:szCs w:val="30"/>
              </w:rPr>
              <w:t>8,647</w:t>
            </w:r>
          </w:p>
        </w:tc>
      </w:tr>
      <w:tr w:rsidR="00FF3A9E" w:rsidRPr="007B685F" w14:paraId="58A3945D" w14:textId="77777777" w:rsidTr="006A5471">
        <w:trPr>
          <w:trHeight w:hRule="exact" w:val="360"/>
        </w:trPr>
        <w:tc>
          <w:tcPr>
            <w:tcW w:w="2276" w:type="pct"/>
          </w:tcPr>
          <w:p w14:paraId="051B3789" w14:textId="77777777" w:rsidR="00FF3A9E" w:rsidRDefault="00FF3A9E" w:rsidP="00FF3A9E">
            <w:pPr>
              <w:tabs>
                <w:tab w:val="left" w:pos="540"/>
              </w:tabs>
              <w:ind w:left="35" w:right="-3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2" w:type="pct"/>
            <w:tcBorders>
              <w:top w:val="double" w:sz="4" w:space="0" w:color="auto"/>
              <w:left w:val="nil"/>
              <w:right w:val="nil"/>
            </w:tcBorders>
          </w:tcPr>
          <w:p w14:paraId="002E247E" w14:textId="77777777" w:rsidR="00FF3A9E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</w:tcPr>
          <w:p w14:paraId="053A9F36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  <w:left w:val="nil"/>
              <w:right w:val="nil"/>
            </w:tcBorders>
          </w:tcPr>
          <w:p w14:paraId="34FA9F41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0" w:right="-110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1" w:type="pct"/>
            <w:gridSpan w:val="2"/>
          </w:tcPr>
          <w:p w14:paraId="0DBC5127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  <w:left w:val="nil"/>
              <w:right w:val="nil"/>
            </w:tcBorders>
          </w:tcPr>
          <w:p w14:paraId="0C81EBDF" w14:textId="77777777" w:rsidR="00FF3A9E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gridSpan w:val="2"/>
          </w:tcPr>
          <w:p w14:paraId="6F4289A9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66A81111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FF3A9E" w:rsidRPr="007B685F" w14:paraId="198B9581" w14:textId="77777777" w:rsidTr="00187289">
        <w:tc>
          <w:tcPr>
            <w:tcW w:w="2276" w:type="pct"/>
          </w:tcPr>
          <w:p w14:paraId="167F8FCD" w14:textId="77777777" w:rsidR="00FF3A9E" w:rsidRDefault="00FF3A9E" w:rsidP="00FF3A9E">
            <w:pPr>
              <w:tabs>
                <w:tab w:val="left" w:pos="540"/>
              </w:tabs>
              <w:ind w:left="21" w:right="-3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กำไรต่อหุ้น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 xml:space="preserve"> (</w:t>
            </w: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ขั้นพื้นฐาน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)</w:t>
            </w:r>
            <w:r w:rsidRPr="007B685F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7B685F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72" w:type="pct"/>
            <w:tcBorders>
              <w:left w:val="nil"/>
              <w:bottom w:val="double" w:sz="4" w:space="0" w:color="auto"/>
              <w:right w:val="nil"/>
            </w:tcBorders>
          </w:tcPr>
          <w:p w14:paraId="36BC610C" w14:textId="70DD6B8B" w:rsidR="00FF3A9E" w:rsidRDefault="005651D7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80"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0.85</w:t>
            </w:r>
          </w:p>
        </w:tc>
        <w:tc>
          <w:tcPr>
            <w:tcW w:w="140" w:type="pct"/>
          </w:tcPr>
          <w:p w14:paraId="73E3DE53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left w:val="nil"/>
              <w:bottom w:val="double" w:sz="4" w:space="0" w:color="auto"/>
              <w:right w:val="nil"/>
            </w:tcBorders>
          </w:tcPr>
          <w:p w14:paraId="07D5159C" w14:textId="435AB1C9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1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1.4</w:t>
            </w:r>
            <w:r w:rsidR="005E6EC5" w:rsidRPr="005E6EC5">
              <w:rPr>
                <w:rFonts w:ascii="Angsana New" w:hAnsi="Angsana New" w:cs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151" w:type="pct"/>
            <w:gridSpan w:val="2"/>
          </w:tcPr>
          <w:p w14:paraId="14AAB41A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left w:val="nil"/>
              <w:bottom w:val="double" w:sz="4" w:space="0" w:color="auto"/>
              <w:right w:val="nil"/>
            </w:tcBorders>
          </w:tcPr>
          <w:p w14:paraId="73CC0649" w14:textId="1EA38501" w:rsidR="00FF3A9E" w:rsidRPr="00C42D7D" w:rsidRDefault="005651D7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10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2.37</w:t>
            </w:r>
          </w:p>
        </w:tc>
        <w:tc>
          <w:tcPr>
            <w:tcW w:w="145" w:type="pct"/>
            <w:gridSpan w:val="2"/>
          </w:tcPr>
          <w:p w14:paraId="751A0B3D" w14:textId="77777777" w:rsidR="00FF3A9E" w:rsidRPr="007B685F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left w:val="nil"/>
              <w:bottom w:val="double" w:sz="4" w:space="0" w:color="auto"/>
              <w:right w:val="nil"/>
            </w:tcBorders>
          </w:tcPr>
          <w:p w14:paraId="032E1295" w14:textId="556BA03D" w:rsidR="00FF3A9E" w:rsidRPr="00C42D7D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120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0.48</w:t>
            </w:r>
          </w:p>
        </w:tc>
      </w:tr>
      <w:tr w:rsidR="00FF3A9E" w:rsidRPr="007B685F" w14:paraId="01C00A46" w14:textId="77777777" w:rsidTr="00187289">
        <w:tc>
          <w:tcPr>
            <w:tcW w:w="2276" w:type="pct"/>
          </w:tcPr>
          <w:p w14:paraId="1AF33243" w14:textId="77777777" w:rsidR="00FF3A9E" w:rsidRPr="007B685F" w:rsidRDefault="00FF3A9E" w:rsidP="00FF3A9E">
            <w:pPr>
              <w:tabs>
                <w:tab w:val="left" w:pos="540"/>
              </w:tabs>
              <w:ind w:left="21" w:right="-318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9300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กำไรต่อหุ้น (ปรับลด) </w:t>
            </w:r>
            <w:r w:rsidRPr="009300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572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EDBE7E3" w14:textId="334FAF43" w:rsidR="00FF3A9E" w:rsidRPr="009300D0" w:rsidRDefault="0047048A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ind w:left="-180" w:right="113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0.85</w:t>
            </w:r>
          </w:p>
        </w:tc>
        <w:tc>
          <w:tcPr>
            <w:tcW w:w="140" w:type="pct"/>
          </w:tcPr>
          <w:p w14:paraId="555BEE78" w14:textId="77777777" w:rsidR="00FF3A9E" w:rsidRPr="009300D0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7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2D846F0" w14:textId="61CF30C8" w:rsidR="00FF3A9E" w:rsidRPr="009300D0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1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9300D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1.40</w:t>
            </w:r>
          </w:p>
        </w:tc>
        <w:tc>
          <w:tcPr>
            <w:tcW w:w="151" w:type="pct"/>
            <w:gridSpan w:val="2"/>
          </w:tcPr>
          <w:p w14:paraId="7E263AC1" w14:textId="77777777" w:rsidR="00FF3A9E" w:rsidRPr="009300D0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left="-126"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BA8E897" w14:textId="1F0230C8" w:rsidR="00FF3A9E" w:rsidRPr="009300D0" w:rsidRDefault="0047048A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102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2.37</w:t>
            </w:r>
          </w:p>
        </w:tc>
        <w:tc>
          <w:tcPr>
            <w:tcW w:w="145" w:type="pct"/>
            <w:gridSpan w:val="2"/>
          </w:tcPr>
          <w:p w14:paraId="39EFA0AE" w14:textId="77777777" w:rsidR="00FF3A9E" w:rsidRPr="009300D0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7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568" w:type="pct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8F3F30D" w14:textId="1F07F906" w:rsidR="00FF3A9E" w:rsidRPr="009300D0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43" w:right="120"/>
              <w:jc w:val="right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</w:pPr>
            <w:r w:rsidRPr="009300D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</w:rPr>
              <w:t>0.46</w:t>
            </w:r>
          </w:p>
        </w:tc>
      </w:tr>
    </w:tbl>
    <w:p w14:paraId="2A6F7381" w14:textId="77777777" w:rsidR="009B6D35" w:rsidRDefault="009B6D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610DC83" w14:textId="77777777" w:rsidR="00256E2F" w:rsidRDefault="00256E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10AED7BC" w14:textId="39FA682D" w:rsidR="009B6D35" w:rsidRPr="00283726" w:rsidRDefault="009B6D35" w:rsidP="009B6D35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4B571C">
        <w:rPr>
          <w:rFonts w:asciiTheme="majorBidi" w:hAnsiTheme="majorBidi" w:cstheme="majorBidi"/>
          <w:sz w:val="30"/>
          <w:szCs w:val="30"/>
        </w:rPr>
        <w:t>1</w:t>
      </w:r>
      <w:r w:rsidRPr="00283726">
        <w:rPr>
          <w:rFonts w:asciiTheme="majorBidi" w:hAnsiTheme="majorBidi" w:cstheme="majorBidi"/>
          <w:sz w:val="30"/>
          <w:szCs w:val="30"/>
        </w:rPr>
        <w:tab/>
      </w:r>
      <w:r w:rsidR="00256E2F" w:rsidRPr="00256E2F">
        <w:rPr>
          <w:rFonts w:asciiTheme="majorBidi" w:hAnsiTheme="majorBidi" w:cs="Angsana New" w:hint="cs"/>
          <w:sz w:val="30"/>
          <w:szCs w:val="30"/>
          <w:cs/>
        </w:rPr>
        <w:t>เงินปันผลจ่าย</w:t>
      </w:r>
    </w:p>
    <w:p w14:paraId="1FB23486" w14:textId="77777777" w:rsidR="00256E2F" w:rsidRDefault="00256E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CD58E80" w14:textId="01938C50" w:rsidR="00256E2F" w:rsidRDefault="006B4F26" w:rsidP="006B4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6B4F26">
        <w:rPr>
          <w:rFonts w:ascii="Angsana New" w:hAnsi="Angsana New" w:cs="Angsana New" w:hint="cs"/>
          <w:sz w:val="30"/>
          <w:szCs w:val="30"/>
          <w:cs/>
        </w:rPr>
        <w:t>รายละเอียดเงินปันผลสำหรับแต่ละงวดหกเดือนสิ้นสุดวันที่</w:t>
      </w:r>
      <w:r w:rsidRPr="006B4F26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F26">
        <w:rPr>
          <w:rFonts w:ascii="Angsana New" w:hAnsi="Angsana New" w:cs="Angsana New"/>
          <w:sz w:val="30"/>
          <w:szCs w:val="30"/>
        </w:rPr>
        <w:t xml:space="preserve">30 </w:t>
      </w:r>
      <w:r w:rsidRPr="006B4F26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6B4F26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F26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3C80FFB6" w14:textId="77777777" w:rsidR="001147C3" w:rsidRDefault="001147C3" w:rsidP="006B4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tbl>
      <w:tblPr>
        <w:tblW w:w="9369" w:type="dxa"/>
        <w:tblInd w:w="54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710"/>
        <w:gridCol w:w="270"/>
        <w:gridCol w:w="926"/>
        <w:gridCol w:w="250"/>
        <w:gridCol w:w="1531"/>
        <w:gridCol w:w="288"/>
        <w:gridCol w:w="1065"/>
        <w:gridCol w:w="270"/>
        <w:gridCol w:w="3059"/>
      </w:tblGrid>
      <w:tr w:rsidR="001147C3" w:rsidRPr="00CC55A5" w14:paraId="2564254B" w14:textId="77777777" w:rsidTr="00C95B5F">
        <w:trPr>
          <w:trHeight w:hRule="exact" w:val="374"/>
        </w:trPr>
        <w:tc>
          <w:tcPr>
            <w:tcW w:w="1710" w:type="dxa"/>
            <w:vAlign w:val="bottom"/>
          </w:tcPr>
          <w:p w14:paraId="0B93B281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C33C1DA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28A08A82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31EE6D8D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22ED8946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288" w:type="dxa"/>
          </w:tcPr>
          <w:p w14:paraId="0DB80E1C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69020D2E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C082B8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bottom"/>
          </w:tcPr>
          <w:p w14:paraId="0A637AA1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47C3" w:rsidRPr="00CC55A5" w14:paraId="20B005FD" w14:textId="77777777" w:rsidTr="00C95B5F">
        <w:trPr>
          <w:trHeight w:hRule="exact" w:val="374"/>
        </w:trPr>
        <w:tc>
          <w:tcPr>
            <w:tcW w:w="1710" w:type="dxa"/>
            <w:vAlign w:val="bottom"/>
          </w:tcPr>
          <w:p w14:paraId="0DF76792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4CFDCA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0FB11F9A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</w:p>
        </w:tc>
        <w:tc>
          <w:tcPr>
            <w:tcW w:w="250" w:type="dxa"/>
          </w:tcPr>
          <w:p w14:paraId="19161C08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003E2485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ที่มีสิทธิได้รับ</w:t>
            </w:r>
          </w:p>
        </w:tc>
        <w:tc>
          <w:tcPr>
            <w:tcW w:w="288" w:type="dxa"/>
          </w:tcPr>
          <w:p w14:paraId="6B0BABF9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39D16F5D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32AA070C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bottom"/>
          </w:tcPr>
          <w:p w14:paraId="3FDD1D0B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47C3" w:rsidRPr="00CC55A5" w14:paraId="47F72694" w14:textId="77777777" w:rsidTr="00C95B5F">
        <w:trPr>
          <w:trHeight w:hRule="exact" w:val="374"/>
        </w:trPr>
        <w:tc>
          <w:tcPr>
            <w:tcW w:w="1710" w:type="dxa"/>
            <w:vAlign w:val="bottom"/>
          </w:tcPr>
          <w:p w14:paraId="1BE29055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0" w:type="dxa"/>
          </w:tcPr>
          <w:p w14:paraId="5DC7C30D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5392B013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หุ้นละ</w:t>
            </w:r>
          </w:p>
        </w:tc>
        <w:tc>
          <w:tcPr>
            <w:tcW w:w="250" w:type="dxa"/>
          </w:tcPr>
          <w:p w14:paraId="3D79A763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7F175CAC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88" w:type="dxa"/>
          </w:tcPr>
          <w:p w14:paraId="3E4B3F46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67C745F5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2D3A690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vAlign w:val="bottom"/>
          </w:tcPr>
          <w:p w14:paraId="6CA9C4FE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47C3" w:rsidRPr="00CC55A5" w14:paraId="3610D255" w14:textId="77777777" w:rsidTr="00C95B5F">
        <w:trPr>
          <w:trHeight w:hRule="exact" w:val="374"/>
        </w:trPr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F8FE197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จ่ายเงินปันผล</w:t>
            </w:r>
          </w:p>
        </w:tc>
        <w:tc>
          <w:tcPr>
            <w:tcW w:w="270" w:type="dxa"/>
          </w:tcPr>
          <w:p w14:paraId="7DCE5849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701DE13A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50" w:type="dxa"/>
          </w:tcPr>
          <w:p w14:paraId="45565FE3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531" w:type="dxa"/>
            <w:tcBorders>
              <w:bottom w:val="single" w:sz="4" w:space="0" w:color="auto"/>
            </w:tcBorders>
            <w:vAlign w:val="bottom"/>
          </w:tcPr>
          <w:p w14:paraId="1DA95E02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88" w:type="dxa"/>
          </w:tcPr>
          <w:p w14:paraId="058844B4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5" w:type="dxa"/>
            <w:tcBorders>
              <w:bottom w:val="single" w:sz="4" w:space="0" w:color="auto"/>
            </w:tcBorders>
            <w:vAlign w:val="bottom"/>
          </w:tcPr>
          <w:p w14:paraId="57C055ED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8AD4935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  <w:tcBorders>
              <w:bottom w:val="single" w:sz="4" w:space="0" w:color="auto"/>
            </w:tcBorders>
            <w:vAlign w:val="bottom"/>
          </w:tcPr>
          <w:p w14:paraId="7ADE1D23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ที่มา</w:t>
            </w:r>
          </w:p>
        </w:tc>
      </w:tr>
      <w:tr w:rsidR="001147C3" w:rsidRPr="00CC55A5" w14:paraId="386A4807" w14:textId="77777777" w:rsidTr="00C95B5F">
        <w:trPr>
          <w:trHeight w:hRule="exact" w:val="216"/>
        </w:trPr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3E61E238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4C3041EE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725E1B27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0" w:type="dxa"/>
          </w:tcPr>
          <w:p w14:paraId="1F44A340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1" w:type="dxa"/>
            <w:tcBorders>
              <w:top w:val="single" w:sz="4" w:space="0" w:color="auto"/>
            </w:tcBorders>
            <w:vAlign w:val="bottom"/>
          </w:tcPr>
          <w:p w14:paraId="2737A04C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8" w:type="dxa"/>
          </w:tcPr>
          <w:p w14:paraId="1C0D597B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single" w:sz="4" w:space="0" w:color="auto"/>
            </w:tcBorders>
            <w:vAlign w:val="bottom"/>
          </w:tcPr>
          <w:p w14:paraId="472E7D4E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5D89E6F6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59" w:type="dxa"/>
            <w:tcBorders>
              <w:top w:val="single" w:sz="4" w:space="0" w:color="auto"/>
            </w:tcBorders>
            <w:vAlign w:val="bottom"/>
          </w:tcPr>
          <w:p w14:paraId="0E6E4C1A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86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147C3" w:rsidRPr="00CC55A5" w14:paraId="77C96C5A" w14:textId="77777777" w:rsidTr="00C95B5F">
        <w:trPr>
          <w:trHeight w:hRule="exact" w:val="389"/>
        </w:trPr>
        <w:tc>
          <w:tcPr>
            <w:tcW w:w="1710" w:type="dxa"/>
          </w:tcPr>
          <w:p w14:paraId="605A126D" w14:textId="0FC452BB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5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4322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7A81D049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</w:tcPr>
          <w:p w14:paraId="612087EA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380AFE8A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18D3C881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0FBFC493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4AE4E85C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B2EAA9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4CE13C0C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47C3" w:rsidRPr="00CC55A5" w14:paraId="074C6C47" w14:textId="77777777" w:rsidTr="00D06C89">
        <w:trPr>
          <w:trHeight w:hRule="exact" w:val="374"/>
        </w:trPr>
        <w:tc>
          <w:tcPr>
            <w:tcW w:w="1710" w:type="dxa"/>
            <w:shd w:val="clear" w:color="auto" w:fill="auto"/>
            <w:vAlign w:val="bottom"/>
          </w:tcPr>
          <w:p w14:paraId="054EAA4A" w14:textId="6A8C7B68" w:rsidR="001147C3" w:rsidRPr="00D06C89" w:rsidRDefault="00CD0F8F" w:rsidP="00C95B5F">
            <w:pPr>
              <w:ind w:hanging="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  <w:r w:rsidR="001147C3" w:rsidRPr="00D06C8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147C3" w:rsidRPr="00D06C8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="001147C3" w:rsidRPr="00D06C89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35E79A72" w14:textId="77777777" w:rsidR="001147C3" w:rsidRPr="00D06C89" w:rsidRDefault="001147C3" w:rsidP="00C95B5F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shd w:val="clear" w:color="auto" w:fill="auto"/>
            <w:vAlign w:val="bottom"/>
          </w:tcPr>
          <w:p w14:paraId="111CDEC9" w14:textId="051AAD17" w:rsidR="001147C3" w:rsidRPr="00D06C89" w:rsidRDefault="001147C3" w:rsidP="00C95B5F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6C89"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115824" w:rsidRPr="00D06C89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50" w:type="dxa"/>
            <w:shd w:val="clear" w:color="auto" w:fill="auto"/>
          </w:tcPr>
          <w:p w14:paraId="1B9B708E" w14:textId="77777777" w:rsidR="001147C3" w:rsidRPr="00D06C89" w:rsidRDefault="001147C3" w:rsidP="00C95B5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3539BF85" w14:textId="55EF4BC6" w:rsidR="001147C3" w:rsidRPr="00D06C89" w:rsidRDefault="001147C3" w:rsidP="00C95B5F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06C89">
              <w:rPr>
                <w:rFonts w:asciiTheme="majorBidi" w:hAnsiTheme="majorBidi" w:cstheme="majorBidi"/>
                <w:sz w:val="30"/>
                <w:szCs w:val="30"/>
              </w:rPr>
              <w:t>8,4</w:t>
            </w:r>
            <w:r w:rsidR="006C6E1D" w:rsidRPr="00D06C89">
              <w:rPr>
                <w:rFonts w:asciiTheme="majorBidi" w:hAnsiTheme="majorBidi" w:cstheme="majorBidi"/>
                <w:sz w:val="30"/>
                <w:szCs w:val="30"/>
              </w:rPr>
              <w:t>06</w:t>
            </w:r>
            <w:r w:rsidRPr="00D06C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C6E1D" w:rsidRPr="00D06C89">
              <w:rPr>
                <w:rFonts w:asciiTheme="majorBidi" w:hAnsiTheme="majorBidi" w:cstheme="majorBidi"/>
                <w:sz w:val="30"/>
                <w:szCs w:val="30"/>
              </w:rPr>
              <w:t>962</w:t>
            </w:r>
            <w:r w:rsidRPr="00D06C89">
              <w:rPr>
                <w:rFonts w:asciiTheme="majorBidi" w:hAnsiTheme="majorBidi" w:cstheme="majorBidi"/>
                <w:sz w:val="30"/>
                <w:szCs w:val="30"/>
              </w:rPr>
              <w:t>,585</w:t>
            </w:r>
          </w:p>
        </w:tc>
        <w:tc>
          <w:tcPr>
            <w:tcW w:w="288" w:type="dxa"/>
            <w:shd w:val="clear" w:color="auto" w:fill="auto"/>
          </w:tcPr>
          <w:p w14:paraId="0375132F" w14:textId="77777777" w:rsidR="001147C3" w:rsidRPr="00D06C89" w:rsidRDefault="001147C3" w:rsidP="00C95B5F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65" w:type="dxa"/>
            <w:shd w:val="clear" w:color="auto" w:fill="auto"/>
            <w:vAlign w:val="bottom"/>
          </w:tcPr>
          <w:p w14:paraId="3D6D9896" w14:textId="48DC4A95" w:rsidR="001147C3" w:rsidRPr="00D06C89" w:rsidRDefault="00330859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D06C89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147C3" w:rsidRPr="00D06C89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D06C89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270" w:type="dxa"/>
          </w:tcPr>
          <w:p w14:paraId="30839A45" w14:textId="77777777" w:rsidR="001147C3" w:rsidRPr="00805C7C" w:rsidRDefault="001147C3" w:rsidP="00C95B5F">
            <w:pP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43C2127F" w14:textId="77777777" w:rsidR="001147C3" w:rsidRPr="006546F5" w:rsidRDefault="001147C3" w:rsidP="00C95B5F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546EF">
              <w:rPr>
                <w:rFonts w:asciiTheme="majorBidi" w:hAnsiTheme="majorBidi" w:cstheme="majorBidi"/>
                <w:sz w:val="30"/>
                <w:szCs w:val="30"/>
                <w:cs/>
              </w:rPr>
              <w:t>กำไรส่วนที่หักผลขาดทุนทางภาษี</w:t>
            </w:r>
          </w:p>
        </w:tc>
      </w:tr>
      <w:tr w:rsidR="001147C3" w:rsidRPr="00CC55A5" w14:paraId="5ED1ED02" w14:textId="77777777" w:rsidTr="00D06C89">
        <w:trPr>
          <w:trHeight w:hRule="exact" w:val="374"/>
        </w:trPr>
        <w:tc>
          <w:tcPr>
            <w:tcW w:w="1710" w:type="dxa"/>
            <w:shd w:val="clear" w:color="auto" w:fill="auto"/>
          </w:tcPr>
          <w:p w14:paraId="539B4EB6" w14:textId="77777777" w:rsidR="001147C3" w:rsidRPr="00D06C89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8" w:right="-90" w:hanging="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6C8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08277210" w14:textId="77777777" w:rsidR="001147C3" w:rsidRPr="00D06C89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shd w:val="clear" w:color="auto" w:fill="auto"/>
          </w:tcPr>
          <w:p w14:paraId="6C4F9066" w14:textId="77777777" w:rsidR="001147C3" w:rsidRPr="00D06C89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  <w:shd w:val="clear" w:color="auto" w:fill="auto"/>
          </w:tcPr>
          <w:p w14:paraId="436388EC" w14:textId="77777777" w:rsidR="001147C3" w:rsidRPr="00D06C89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shd w:val="clear" w:color="auto" w:fill="auto"/>
          </w:tcPr>
          <w:p w14:paraId="5C88A6EA" w14:textId="77777777" w:rsidR="001147C3" w:rsidRPr="00D06C89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  <w:shd w:val="clear" w:color="auto" w:fill="auto"/>
          </w:tcPr>
          <w:p w14:paraId="01784F68" w14:textId="77777777" w:rsidR="001147C3" w:rsidRPr="00D06C89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8AE793" w14:textId="1A170942" w:rsidR="001147C3" w:rsidRPr="00D06C89" w:rsidRDefault="00330859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06C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716F22" w:rsidRPr="00D06C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D06C8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</w:p>
        </w:tc>
        <w:tc>
          <w:tcPr>
            <w:tcW w:w="270" w:type="dxa"/>
          </w:tcPr>
          <w:p w14:paraId="0EE2E559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31853869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left="147"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147C3" w:rsidRPr="00CC55A5" w14:paraId="0A751BEF" w14:textId="77777777" w:rsidTr="00C95B5F">
        <w:trPr>
          <w:trHeight w:val="359"/>
        </w:trPr>
        <w:tc>
          <w:tcPr>
            <w:tcW w:w="1710" w:type="dxa"/>
          </w:tcPr>
          <w:p w14:paraId="367E4FE7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15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26CC1328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26" w:type="dxa"/>
          </w:tcPr>
          <w:p w14:paraId="7E07AEE2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0" w:type="dxa"/>
          </w:tcPr>
          <w:p w14:paraId="07CD0DA4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531" w:type="dxa"/>
          </w:tcPr>
          <w:p w14:paraId="6090F1AA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88" w:type="dxa"/>
          </w:tcPr>
          <w:p w14:paraId="33940397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5" w:type="dxa"/>
            <w:tcBorders>
              <w:top w:val="double" w:sz="4" w:space="0" w:color="auto"/>
            </w:tcBorders>
          </w:tcPr>
          <w:p w14:paraId="505A82DC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</w:tcPr>
          <w:p w14:paraId="3B5B04F1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3059" w:type="dxa"/>
          </w:tcPr>
          <w:p w14:paraId="2DD97548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147C3" w:rsidRPr="00CC55A5" w14:paraId="556B75BE" w14:textId="77777777" w:rsidTr="00C95B5F">
        <w:trPr>
          <w:trHeight w:hRule="exact" w:val="389"/>
        </w:trPr>
        <w:tc>
          <w:tcPr>
            <w:tcW w:w="1710" w:type="dxa"/>
          </w:tcPr>
          <w:p w14:paraId="49BD4BF5" w14:textId="3487198A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05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4322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7E17CF51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</w:tcPr>
          <w:p w14:paraId="7279440B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3134504F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3EF9B958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0D484C39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</w:tcPr>
          <w:p w14:paraId="29A0E5B9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99BAD5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50A141F0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B3AD1" w:rsidRPr="00CC55A5" w14:paraId="79F4E056" w14:textId="77777777" w:rsidTr="00C95B5F">
        <w:trPr>
          <w:trHeight w:hRule="exact" w:val="389"/>
        </w:trPr>
        <w:tc>
          <w:tcPr>
            <w:tcW w:w="1710" w:type="dxa"/>
            <w:vAlign w:val="bottom"/>
          </w:tcPr>
          <w:p w14:paraId="1690E6E6" w14:textId="147870C3" w:rsidR="008B3AD1" w:rsidRPr="00805C7C" w:rsidRDefault="008B3AD1" w:rsidP="008B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4FF6B61C" w14:textId="77777777" w:rsidR="008B3AD1" w:rsidRPr="00805C7C" w:rsidRDefault="008B3AD1" w:rsidP="008B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  <w:vAlign w:val="bottom"/>
          </w:tcPr>
          <w:p w14:paraId="46B51E9F" w14:textId="788CAB9F" w:rsidR="008B3AD1" w:rsidRPr="00805C7C" w:rsidRDefault="008B3AD1" w:rsidP="008B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0.60</w:t>
            </w:r>
          </w:p>
        </w:tc>
        <w:tc>
          <w:tcPr>
            <w:tcW w:w="250" w:type="dxa"/>
          </w:tcPr>
          <w:p w14:paraId="2D649A6C" w14:textId="77777777" w:rsidR="008B3AD1" w:rsidRPr="00805C7C" w:rsidRDefault="008B3AD1" w:rsidP="008B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  <w:vAlign w:val="bottom"/>
          </w:tcPr>
          <w:p w14:paraId="0784E0DA" w14:textId="23BDA396" w:rsidR="008B3AD1" w:rsidRPr="00805C7C" w:rsidRDefault="008B3AD1" w:rsidP="008B3AD1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8,413,568,585</w:t>
            </w:r>
          </w:p>
        </w:tc>
        <w:tc>
          <w:tcPr>
            <w:tcW w:w="288" w:type="dxa"/>
          </w:tcPr>
          <w:p w14:paraId="0FB2C6D7" w14:textId="77777777" w:rsidR="008B3AD1" w:rsidRPr="00805C7C" w:rsidRDefault="008B3AD1" w:rsidP="008B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vAlign w:val="bottom"/>
          </w:tcPr>
          <w:p w14:paraId="5882F00F" w14:textId="2894F55C" w:rsidR="008B3AD1" w:rsidRPr="00805C7C" w:rsidRDefault="008B3AD1" w:rsidP="008B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5,048</w:t>
            </w:r>
          </w:p>
        </w:tc>
        <w:tc>
          <w:tcPr>
            <w:tcW w:w="270" w:type="dxa"/>
          </w:tcPr>
          <w:p w14:paraId="32405401" w14:textId="77777777" w:rsidR="008B3AD1" w:rsidRPr="00805C7C" w:rsidRDefault="008B3AD1" w:rsidP="008B3A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68E37B0F" w14:textId="068919A2" w:rsidR="008B3AD1" w:rsidRPr="00805C7C" w:rsidRDefault="008B3AD1" w:rsidP="008B3AD1">
            <w:pPr>
              <w:tabs>
                <w:tab w:val="left" w:pos="178"/>
              </w:tabs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546EF">
              <w:rPr>
                <w:rFonts w:asciiTheme="majorBidi" w:hAnsiTheme="majorBidi" w:cstheme="majorBidi"/>
                <w:sz w:val="30"/>
                <w:szCs w:val="30"/>
                <w:cs/>
              </w:rPr>
              <w:t>กำไรส่วนที่หักผลขาดทุนทางภาษี</w:t>
            </w:r>
          </w:p>
        </w:tc>
      </w:tr>
      <w:tr w:rsidR="001147C3" w:rsidRPr="00CC55A5" w14:paraId="6D44FEC0" w14:textId="77777777" w:rsidTr="00C95B5F">
        <w:trPr>
          <w:trHeight w:hRule="exact" w:val="389"/>
        </w:trPr>
        <w:tc>
          <w:tcPr>
            <w:tcW w:w="1710" w:type="dxa"/>
          </w:tcPr>
          <w:p w14:paraId="533AB259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DD8F3E0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6" w:type="dxa"/>
          </w:tcPr>
          <w:p w14:paraId="57108F4C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0" w:type="dxa"/>
          </w:tcPr>
          <w:p w14:paraId="315635EB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1" w:type="dxa"/>
          </w:tcPr>
          <w:p w14:paraId="535F5402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8" w:type="dxa"/>
          </w:tcPr>
          <w:p w14:paraId="0B26B030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5" w:type="dxa"/>
            <w:tcBorders>
              <w:top w:val="single" w:sz="4" w:space="0" w:color="auto"/>
              <w:bottom w:val="double" w:sz="4" w:space="0" w:color="auto"/>
            </w:tcBorders>
          </w:tcPr>
          <w:p w14:paraId="6641E4A5" w14:textId="1BA634DD" w:rsidR="001147C3" w:rsidRPr="00805C7C" w:rsidRDefault="00716F22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16F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5,048</w:t>
            </w:r>
          </w:p>
        </w:tc>
        <w:tc>
          <w:tcPr>
            <w:tcW w:w="270" w:type="dxa"/>
          </w:tcPr>
          <w:p w14:paraId="08ED8B86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059" w:type="dxa"/>
          </w:tcPr>
          <w:p w14:paraId="1C0E57A4" w14:textId="77777777" w:rsidR="001147C3" w:rsidRPr="00805C7C" w:rsidRDefault="001147C3" w:rsidP="00C95B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78"/>
              </w:tabs>
              <w:spacing w:line="240" w:lineRule="auto"/>
              <w:ind w:right="-19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12D7CDC2" w14:textId="77777777" w:rsidR="00256E2F" w:rsidRDefault="00256E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09C4215" w14:textId="528B2C9F" w:rsidR="00450FFC" w:rsidRPr="00283726" w:rsidRDefault="00C44B6F" w:rsidP="00450FFC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1</w:t>
      </w:r>
      <w:r w:rsidR="004B571C">
        <w:rPr>
          <w:rFonts w:asciiTheme="majorBidi" w:hAnsiTheme="majorBidi" w:cstheme="majorBidi"/>
          <w:sz w:val="30"/>
          <w:szCs w:val="30"/>
        </w:rPr>
        <w:t>2</w:t>
      </w:r>
      <w:r w:rsidR="00450FFC" w:rsidRPr="00283726">
        <w:rPr>
          <w:rFonts w:asciiTheme="majorBidi" w:hAnsiTheme="majorBidi" w:cstheme="majorBidi"/>
          <w:sz w:val="30"/>
          <w:szCs w:val="30"/>
        </w:rPr>
        <w:tab/>
      </w:r>
      <w:r w:rsidR="00450FFC" w:rsidRPr="00283726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28CFA290" w14:textId="77777777" w:rsidR="00450FFC" w:rsidRPr="00283726" w:rsidRDefault="00450FFC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30"/>
          <w:szCs w:val="30"/>
          <w:lang w:val="en-US"/>
        </w:rPr>
      </w:pPr>
    </w:p>
    <w:p w14:paraId="4322CDB0" w14:textId="77777777" w:rsidR="00DA1740" w:rsidRPr="00283726" w:rsidRDefault="00DA1740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i/>
          <w:iCs/>
          <w:sz w:val="30"/>
          <w:szCs w:val="30"/>
        </w:rPr>
      </w:pPr>
      <w:r w:rsidRPr="00283726">
        <w:rPr>
          <w:rFonts w:asciiTheme="majorBidi" w:hAnsiTheme="majorBidi" w:cstheme="majorBidi"/>
          <w:b w:val="0"/>
          <w:bCs/>
          <w:i/>
          <w:iCs/>
          <w:sz w:val="30"/>
          <w:szCs w:val="30"/>
        </w:rPr>
        <w:tab/>
      </w:r>
      <w:r w:rsidRPr="00283726">
        <w:rPr>
          <w:rFonts w:asciiTheme="majorBidi" w:hAnsiTheme="majorBidi" w:cstheme="majorBidi"/>
          <w:b w:val="0"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939C18A" w14:textId="77777777" w:rsidR="00921C45" w:rsidRPr="00283726" w:rsidRDefault="00921C45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30"/>
          <w:szCs w:val="30"/>
        </w:rPr>
      </w:pPr>
    </w:p>
    <w:p w14:paraId="27C2947D" w14:textId="2DA11FDE" w:rsidR="00DA1740" w:rsidRPr="00283726" w:rsidRDefault="00DA1740" w:rsidP="00D60169">
      <w:pPr>
        <w:pStyle w:val="acctmergecolhdg"/>
        <w:tabs>
          <w:tab w:val="left" w:pos="747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283726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283726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283726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283726">
        <w:rPr>
          <w:rFonts w:asciiTheme="majorBidi" w:hAnsiTheme="majorBidi" w:cstheme="majorBidi"/>
          <w:sz w:val="30"/>
          <w:szCs w:val="30"/>
          <w:cs/>
          <w:lang w:bidi="th-TH"/>
        </w:rPr>
        <w:t>รวมถึงลำดับชั้นมูลค่ายุติธรรมสำหรับเครื่องมือทางการเงินที่วัดมูลค่าด้วยมูลค่า</w:t>
      </w:r>
      <w:r w:rsidR="000D04E6" w:rsidRPr="00283726">
        <w:rPr>
          <w:rFonts w:asciiTheme="majorBidi" w:hAnsiTheme="majorBidi" w:cstheme="majorBidi"/>
          <w:sz w:val="30"/>
          <w:szCs w:val="30"/>
          <w:cs/>
          <w:lang w:bidi="th-TH"/>
        </w:rPr>
        <w:t xml:space="preserve">ยุติธรรม </w:t>
      </w:r>
      <w:r w:rsidRPr="00283726">
        <w:rPr>
          <w:rFonts w:asciiTheme="majorBidi" w:hAnsiTheme="majorBidi" w:cstheme="majorBidi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0D04E6" w:rsidRPr="00283726">
        <w:rPr>
          <w:rFonts w:asciiTheme="majorBidi" w:hAnsiTheme="majorBidi" w:cstheme="majorBidi"/>
          <w:sz w:val="30"/>
          <w:szCs w:val="30"/>
          <w:cs/>
          <w:lang w:bidi="th-TH"/>
        </w:rPr>
        <w:t>ราคาทุนตัดจำหน่าย</w:t>
      </w:r>
      <w:r w:rsidRPr="00283726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6EC75294" w14:textId="77777777" w:rsidR="00716598" w:rsidRPr="00283726" w:rsidRDefault="00716598" w:rsidP="00DA1740">
      <w:pPr>
        <w:pStyle w:val="acctmergecolhdg"/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806F7C0" w14:textId="77777777" w:rsidR="003125C7" w:rsidRPr="00283726" w:rsidRDefault="003125C7" w:rsidP="0089568A">
      <w:pPr>
        <w:pStyle w:val="acctmergecolhdg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  <w:sectPr w:rsidR="003125C7" w:rsidRPr="00283726" w:rsidSect="000B42BE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691" w:right="1152" w:bottom="576" w:left="1152" w:header="720" w:footer="720" w:gutter="0"/>
          <w:pgNumType w:start="23"/>
          <w:cols w:space="708"/>
          <w:docGrid w:linePitch="360"/>
        </w:sectPr>
      </w:pPr>
    </w:p>
    <w:tbl>
      <w:tblPr>
        <w:tblW w:w="1518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13"/>
        <w:gridCol w:w="809"/>
        <w:gridCol w:w="1317"/>
        <w:gridCol w:w="236"/>
        <w:gridCol w:w="1481"/>
        <w:gridCol w:w="236"/>
        <w:gridCol w:w="1461"/>
        <w:gridCol w:w="240"/>
        <w:gridCol w:w="1310"/>
        <w:gridCol w:w="270"/>
        <w:gridCol w:w="897"/>
        <w:gridCol w:w="270"/>
        <w:gridCol w:w="987"/>
        <w:gridCol w:w="251"/>
        <w:gridCol w:w="1007"/>
        <w:gridCol w:w="240"/>
        <w:gridCol w:w="861"/>
      </w:tblGrid>
      <w:tr w:rsidR="004A15F1" w:rsidRPr="00283726" w14:paraId="38232BEC" w14:textId="77777777" w:rsidTr="005F648B">
        <w:trPr>
          <w:trHeight w:val="285"/>
        </w:trPr>
        <w:tc>
          <w:tcPr>
            <w:tcW w:w="3313" w:type="dxa"/>
            <w:vAlign w:val="bottom"/>
          </w:tcPr>
          <w:p w14:paraId="13DC5BBE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07B83FEC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4" w:type="dxa"/>
            <w:gridSpan w:val="15"/>
          </w:tcPr>
          <w:p w14:paraId="4279078B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4A15F1" w:rsidRPr="00283726" w14:paraId="647120DB" w14:textId="77777777" w:rsidTr="005F648B">
        <w:trPr>
          <w:trHeight w:val="285"/>
        </w:trPr>
        <w:tc>
          <w:tcPr>
            <w:tcW w:w="3313" w:type="dxa"/>
            <w:vAlign w:val="bottom"/>
          </w:tcPr>
          <w:p w14:paraId="3858E110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44BF04F8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4" w:type="dxa"/>
            <w:gridSpan w:val="15"/>
            <w:tcBorders>
              <w:bottom w:val="single" w:sz="4" w:space="0" w:color="auto"/>
            </w:tcBorders>
          </w:tcPr>
          <w:p w14:paraId="6F2E75FB" w14:textId="77777777" w:rsidR="001A027B" w:rsidRPr="00283726" w:rsidRDefault="001A027B" w:rsidP="00141FBA">
            <w:pPr>
              <w:pStyle w:val="acctfourfigures"/>
              <w:tabs>
                <w:tab w:val="left" w:pos="720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970BBA" w:rsidRPr="00283726" w14:paraId="6EAB3502" w14:textId="77777777" w:rsidTr="005F648B">
        <w:trPr>
          <w:trHeight w:val="285"/>
        </w:trPr>
        <w:tc>
          <w:tcPr>
            <w:tcW w:w="3313" w:type="dxa"/>
            <w:vAlign w:val="bottom"/>
          </w:tcPr>
          <w:p w14:paraId="6306695E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08052600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28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88F823A" w14:textId="77777777" w:rsidR="001A027B" w:rsidRPr="00283726" w:rsidRDefault="001A027B" w:rsidP="00141FBA">
            <w:pPr>
              <w:pStyle w:val="acctfourfigures"/>
              <w:tabs>
                <w:tab w:val="left" w:pos="720"/>
              </w:tabs>
              <w:spacing w:line="240" w:lineRule="atLeast"/>
              <w:ind w:left="-9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83B5B3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1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E6A93" w14:textId="77777777" w:rsidR="001A027B" w:rsidRPr="00283726" w:rsidRDefault="001A027B" w:rsidP="00141FBA">
            <w:pPr>
              <w:pStyle w:val="acctfourfigures"/>
              <w:tabs>
                <w:tab w:val="left" w:pos="720"/>
              </w:tabs>
              <w:spacing w:line="240" w:lineRule="atLeast"/>
              <w:ind w:left="-160" w:right="-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28534D" w:rsidRPr="00283726" w14:paraId="4F4B07F0" w14:textId="77777777" w:rsidTr="00924207">
        <w:trPr>
          <w:trHeight w:val="285"/>
        </w:trPr>
        <w:tc>
          <w:tcPr>
            <w:tcW w:w="3313" w:type="dxa"/>
            <w:vAlign w:val="bottom"/>
            <w:hideMark/>
          </w:tcPr>
          <w:p w14:paraId="391D82FD" w14:textId="44E5881D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5E6EC5" w:rsidRPr="005E6EC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FF3A9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0 </w:t>
            </w:r>
            <w:r w:rsidR="00FF3A9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809" w:type="dxa"/>
            <w:vAlign w:val="bottom"/>
          </w:tcPr>
          <w:p w14:paraId="3C370817" w14:textId="40975ED4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E2E94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A8D9D89" w14:textId="77777777" w:rsidR="001A027B" w:rsidRPr="00283726" w:rsidRDefault="001A027B" w:rsidP="005F648B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E16C54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405D15F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E3DF0D8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694D654F" w14:textId="77777777" w:rsidR="001A027B" w:rsidRPr="00283726" w:rsidRDefault="001A027B" w:rsidP="005F648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934758B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4C8E3A46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  <w:hideMark/>
          </w:tcPr>
          <w:p w14:paraId="075E7509" w14:textId="4DDF4715" w:rsidR="001A027B" w:rsidRPr="00283726" w:rsidRDefault="001A027B" w:rsidP="00141FBA">
            <w:pPr>
              <w:pStyle w:val="acctfourfigures"/>
              <w:tabs>
                <w:tab w:val="clear" w:pos="765"/>
              </w:tabs>
              <w:spacing w:line="240" w:lineRule="atLeast"/>
              <w:ind w:left="-70" w:right="-15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4DBC996F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  <w:hideMark/>
          </w:tcPr>
          <w:p w14:paraId="575715E2" w14:textId="5B625834" w:rsidR="001A027B" w:rsidRPr="00283726" w:rsidRDefault="001A027B" w:rsidP="00141FBA">
            <w:pPr>
              <w:pStyle w:val="acctfourfigures"/>
              <w:tabs>
                <w:tab w:val="clear" w:pos="765"/>
              </w:tabs>
              <w:spacing w:line="240" w:lineRule="atLeast"/>
              <w:ind w:left="-106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51" w:type="dxa"/>
          </w:tcPr>
          <w:p w14:paraId="42EF61C8" w14:textId="77777777" w:rsidR="001A027B" w:rsidRPr="00283726" w:rsidRDefault="001A027B" w:rsidP="005F648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  <w:hideMark/>
          </w:tcPr>
          <w:p w14:paraId="748717F6" w14:textId="014C9EBC" w:rsidR="001A027B" w:rsidRPr="00283726" w:rsidRDefault="001A027B" w:rsidP="00141FBA">
            <w:pPr>
              <w:tabs>
                <w:tab w:val="clear" w:pos="454"/>
              </w:tabs>
              <w:ind w:left="-122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E6EC5" w:rsidRPr="005E6EC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40" w:type="dxa"/>
          </w:tcPr>
          <w:p w14:paraId="7DAF1E31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  <w:hideMark/>
          </w:tcPr>
          <w:p w14:paraId="4226384F" w14:textId="77777777" w:rsidR="001A027B" w:rsidRPr="00283726" w:rsidRDefault="001A027B" w:rsidP="00141FBA">
            <w:pPr>
              <w:pStyle w:val="acctfourfigures"/>
              <w:tabs>
                <w:tab w:val="clear" w:pos="765"/>
              </w:tabs>
              <w:spacing w:line="240" w:lineRule="atLeast"/>
              <w:ind w:left="-111" w:right="-11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A027B" w:rsidRPr="00283726" w14:paraId="7C6AA118" w14:textId="77777777" w:rsidTr="005F648B">
        <w:trPr>
          <w:trHeight w:val="285"/>
        </w:trPr>
        <w:tc>
          <w:tcPr>
            <w:tcW w:w="3313" w:type="dxa"/>
            <w:hideMark/>
          </w:tcPr>
          <w:p w14:paraId="0C7C68D8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9" w:type="dxa"/>
          </w:tcPr>
          <w:p w14:paraId="1BCED41A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68ABB4AC" w14:textId="77777777" w:rsidR="001A027B" w:rsidRPr="00283726" w:rsidRDefault="001A027B" w:rsidP="005F648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3F126A" w14:textId="77777777" w:rsidR="001A027B" w:rsidRPr="00283726" w:rsidRDefault="001A027B" w:rsidP="005F648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74B21D82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022FC7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093D0F6C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068544C8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41AC5604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6CBB7C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65614A54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06D60E4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5F2AE5A4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0BB8A41D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457CB6B7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C7A5D93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5D64BB19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574DA89A" w14:textId="77777777" w:rsidTr="005F648B">
        <w:trPr>
          <w:trHeight w:val="285"/>
        </w:trPr>
        <w:tc>
          <w:tcPr>
            <w:tcW w:w="3313" w:type="dxa"/>
            <w:hideMark/>
          </w:tcPr>
          <w:p w14:paraId="21B30EF4" w14:textId="77777777" w:rsidR="001A027B" w:rsidRPr="00283726" w:rsidRDefault="001A027B" w:rsidP="005F648B">
            <w:pPr>
              <w:ind w:left="166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9" w:type="dxa"/>
          </w:tcPr>
          <w:p w14:paraId="6D517C95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</w:tcPr>
          <w:p w14:paraId="6A254714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324BA49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230B4B34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350C4B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4C97442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21E2AF7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3A632950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934A4E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43A6E64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4DDA3C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5E230D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01796116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288E3188" w14:textId="77777777" w:rsidR="001A027B" w:rsidRPr="00283726" w:rsidRDefault="001A027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720EEC2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4186468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4D58B458" w14:textId="77777777" w:rsidTr="005F648B">
        <w:trPr>
          <w:trHeight w:val="285"/>
        </w:trPr>
        <w:tc>
          <w:tcPr>
            <w:tcW w:w="3313" w:type="dxa"/>
          </w:tcPr>
          <w:p w14:paraId="5949EED1" w14:textId="77777777" w:rsidR="001A027B" w:rsidRPr="00283726" w:rsidRDefault="001A027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4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ตราสารทุนที่อยู่ในความต้องการของตลาด</w:t>
            </w:r>
          </w:p>
        </w:tc>
        <w:tc>
          <w:tcPr>
            <w:tcW w:w="809" w:type="dxa"/>
          </w:tcPr>
          <w:p w14:paraId="045B9DB9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</w:tcPr>
          <w:p w14:paraId="49BE74DC" w14:textId="2B317882" w:rsidR="001A027B" w:rsidRPr="00283726" w:rsidRDefault="001531F1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2A95EDA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54CB997A" w14:textId="4AF5111D" w:rsidR="001A027B" w:rsidRPr="00283726" w:rsidRDefault="00DA1A06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3,393</w:t>
            </w:r>
          </w:p>
        </w:tc>
        <w:tc>
          <w:tcPr>
            <w:tcW w:w="236" w:type="dxa"/>
          </w:tcPr>
          <w:p w14:paraId="21CBCDCA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22A28A83" w14:textId="00849597" w:rsidR="001A027B" w:rsidRPr="00283726" w:rsidRDefault="00DA1A06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50A88C0B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D1174A2" w14:textId="46950224" w:rsidR="001A027B" w:rsidRPr="00283726" w:rsidRDefault="00DA1A06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3,393</w:t>
            </w:r>
          </w:p>
        </w:tc>
        <w:tc>
          <w:tcPr>
            <w:tcW w:w="270" w:type="dxa"/>
            <w:vAlign w:val="bottom"/>
          </w:tcPr>
          <w:p w14:paraId="51B4679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0F78FC9" w14:textId="6697E6FA" w:rsidR="001A027B" w:rsidRPr="00283726" w:rsidRDefault="003202E0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3,393</w:t>
            </w:r>
          </w:p>
        </w:tc>
        <w:tc>
          <w:tcPr>
            <w:tcW w:w="270" w:type="dxa"/>
            <w:vAlign w:val="bottom"/>
          </w:tcPr>
          <w:p w14:paraId="0453C9C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D704370" w14:textId="5C4565A5" w:rsidR="001A027B" w:rsidRPr="00283726" w:rsidRDefault="0092014A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76D7F45A" w14:textId="77777777" w:rsidR="001A027B" w:rsidRPr="00283726" w:rsidRDefault="001A027B" w:rsidP="005F648B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55C62AA3" w14:textId="6D595FC1" w:rsidR="001A027B" w:rsidRPr="00283726" w:rsidRDefault="0092014A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2E5E987E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7E0CD51D" w14:textId="377BA3A0" w:rsidR="001A027B" w:rsidRPr="00283726" w:rsidRDefault="0092014A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3,393</w:t>
            </w:r>
          </w:p>
        </w:tc>
      </w:tr>
      <w:tr w:rsidR="00315C68" w:rsidRPr="00283726" w14:paraId="59C2BEA9" w14:textId="77777777" w:rsidTr="002572D5">
        <w:trPr>
          <w:trHeight w:val="285"/>
        </w:trPr>
        <w:tc>
          <w:tcPr>
            <w:tcW w:w="3313" w:type="dxa"/>
          </w:tcPr>
          <w:p w14:paraId="5F0B62B8" w14:textId="77777777" w:rsidR="001A027B" w:rsidRPr="00283726" w:rsidRDefault="001A027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09" w:type="dxa"/>
          </w:tcPr>
          <w:p w14:paraId="52D70303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1D9B5F96" w14:textId="23E8E44D" w:rsidR="001A027B" w:rsidRPr="00283726" w:rsidRDefault="001531F1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CAEBAA2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063ABB16" w14:textId="5F88BE2E" w:rsidR="001A027B" w:rsidRPr="00283726" w:rsidRDefault="00DA1A06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</w:t>
            </w:r>
            <w:r w:rsidR="00B81230">
              <w:rPr>
                <w:rFonts w:asciiTheme="majorBidi" w:hAnsiTheme="majorBidi" w:cstheme="majorBidi"/>
                <w:sz w:val="24"/>
                <w:szCs w:val="24"/>
              </w:rPr>
              <w:t>256</w:t>
            </w:r>
          </w:p>
        </w:tc>
        <w:tc>
          <w:tcPr>
            <w:tcW w:w="236" w:type="dxa"/>
          </w:tcPr>
          <w:p w14:paraId="1627F391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5B7BA79" w14:textId="796B8058" w:rsidR="001A027B" w:rsidRPr="00283726" w:rsidRDefault="00DA1A06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447981A8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046FF1BC" w14:textId="03E4346D" w:rsidR="001A027B" w:rsidRPr="00283726" w:rsidRDefault="00DA1A06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</w:t>
            </w:r>
            <w:r w:rsidR="008327A6">
              <w:rPr>
                <w:rFonts w:asciiTheme="majorBidi" w:hAnsiTheme="majorBidi" w:cstheme="majorBidi"/>
                <w:sz w:val="24"/>
                <w:szCs w:val="24"/>
              </w:rPr>
              <w:t>256</w:t>
            </w:r>
          </w:p>
        </w:tc>
        <w:tc>
          <w:tcPr>
            <w:tcW w:w="270" w:type="dxa"/>
            <w:vAlign w:val="bottom"/>
          </w:tcPr>
          <w:p w14:paraId="55997BC2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7C2D9FBC" w14:textId="6C84ED0B" w:rsidR="001A027B" w:rsidRPr="00283726" w:rsidRDefault="003202E0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D55DC7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1F7B418" w14:textId="51B307F7" w:rsidR="001A027B" w:rsidRPr="00283726" w:rsidRDefault="0092014A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76C4E817" w14:textId="77777777" w:rsidR="001A027B" w:rsidRPr="00283726" w:rsidRDefault="001A027B" w:rsidP="005F648B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</w:tcPr>
          <w:p w14:paraId="7B089F5B" w14:textId="08A7F69E" w:rsidR="001A027B" w:rsidRPr="00283726" w:rsidRDefault="0092014A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11,25</w:t>
            </w:r>
            <w:r w:rsidR="00BB197C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6</w:t>
            </w:r>
          </w:p>
        </w:tc>
        <w:tc>
          <w:tcPr>
            <w:tcW w:w="240" w:type="dxa"/>
          </w:tcPr>
          <w:p w14:paraId="14D66092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7F4373E9" w14:textId="32574147" w:rsidR="001A027B" w:rsidRPr="00283726" w:rsidRDefault="0092014A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11,25</w:t>
            </w:r>
            <w:r w:rsidR="00BB197C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</w:tr>
      <w:tr w:rsidR="00227F2A" w:rsidRPr="00283726" w14:paraId="49754648" w14:textId="77777777" w:rsidTr="005F648B">
        <w:trPr>
          <w:trHeight w:val="285"/>
        </w:trPr>
        <w:tc>
          <w:tcPr>
            <w:tcW w:w="3313" w:type="dxa"/>
          </w:tcPr>
          <w:p w14:paraId="1F192D8B" w14:textId="77777777" w:rsidR="001A027B" w:rsidRPr="00283726" w:rsidRDefault="001A027B" w:rsidP="005F648B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09" w:type="dxa"/>
          </w:tcPr>
          <w:p w14:paraId="23F4E04D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044DA34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17E4C5D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554456A3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BC96AA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2ECBD5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F298F2D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1866648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B2B44D8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35FCD5F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FA9CAE9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FDA267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1F0334B9" w14:textId="77777777" w:rsidR="001A027B" w:rsidRPr="00283726" w:rsidRDefault="001A027B" w:rsidP="005F648B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590A5062" w14:textId="77777777" w:rsidR="001A027B" w:rsidRPr="00283726" w:rsidRDefault="001A027B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</w:tcPr>
          <w:p w14:paraId="7BBA9BC3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40F671B7" w14:textId="77777777" w:rsidR="001A027B" w:rsidRPr="00283726" w:rsidRDefault="001A027B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027B" w:rsidRPr="00283726" w14:paraId="08DC2583" w14:textId="77777777" w:rsidTr="005F648B">
        <w:trPr>
          <w:trHeight w:val="285"/>
        </w:trPr>
        <w:tc>
          <w:tcPr>
            <w:tcW w:w="3313" w:type="dxa"/>
          </w:tcPr>
          <w:p w14:paraId="331618F7" w14:textId="77777777" w:rsidR="001A027B" w:rsidRPr="00283726" w:rsidRDefault="001A027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09" w:type="dxa"/>
          </w:tcPr>
          <w:p w14:paraId="71C88947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354768EC" w14:textId="181D9896" w:rsidR="001A027B" w:rsidRPr="00283726" w:rsidRDefault="00914040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3,995</w:t>
            </w:r>
          </w:p>
        </w:tc>
        <w:tc>
          <w:tcPr>
            <w:tcW w:w="236" w:type="dxa"/>
          </w:tcPr>
          <w:p w14:paraId="0F90F09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466A95F0" w14:textId="5DFB4DB3" w:rsidR="001A027B" w:rsidRPr="00283726" w:rsidRDefault="00DA1A06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207042A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623768EB" w14:textId="2C279C8B" w:rsidR="001A027B" w:rsidRPr="00283726" w:rsidRDefault="00DA1A06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02C0D8EB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3B4E55CF" w14:textId="0254F74F" w:rsidR="001A027B" w:rsidRPr="00283726" w:rsidRDefault="00F25197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3,995</w:t>
            </w:r>
          </w:p>
        </w:tc>
        <w:tc>
          <w:tcPr>
            <w:tcW w:w="270" w:type="dxa"/>
          </w:tcPr>
          <w:p w14:paraId="473EC702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4E657C48" w14:textId="4286B23C" w:rsidR="001A027B" w:rsidRPr="00283726" w:rsidRDefault="003202E0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65DA6D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71D6EB15" w14:textId="4A73A5F8" w:rsidR="001A027B" w:rsidRPr="00283726" w:rsidRDefault="0092014A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3,995</w:t>
            </w:r>
          </w:p>
        </w:tc>
        <w:tc>
          <w:tcPr>
            <w:tcW w:w="251" w:type="dxa"/>
          </w:tcPr>
          <w:p w14:paraId="5D05886D" w14:textId="77777777" w:rsidR="001A027B" w:rsidRPr="00283726" w:rsidRDefault="001A027B" w:rsidP="005F648B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</w:tcPr>
          <w:p w14:paraId="384FAAEB" w14:textId="579AA5D5" w:rsidR="001A027B" w:rsidRPr="00283726" w:rsidRDefault="0092014A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635CD3B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7B33AF61" w14:textId="31DF040B" w:rsidR="001A027B" w:rsidRPr="00283726" w:rsidRDefault="004E254B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3,995</w:t>
            </w:r>
          </w:p>
        </w:tc>
      </w:tr>
      <w:tr w:rsidR="00EF6E77" w:rsidRPr="00283726" w14:paraId="05866D50" w14:textId="77777777" w:rsidTr="005F648B">
        <w:trPr>
          <w:trHeight w:val="285"/>
        </w:trPr>
        <w:tc>
          <w:tcPr>
            <w:tcW w:w="3313" w:type="dxa"/>
            <w:hideMark/>
          </w:tcPr>
          <w:p w14:paraId="0097BD14" w14:textId="77777777" w:rsidR="001A027B" w:rsidRPr="00283726" w:rsidRDefault="001A027B" w:rsidP="005F648B">
            <w:pPr>
              <w:tabs>
                <w:tab w:val="clear" w:pos="227"/>
              </w:tabs>
              <w:ind w:left="-19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9" w:type="dxa"/>
          </w:tcPr>
          <w:p w14:paraId="583D5B5E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44E6FA58" w14:textId="4BA15A3B" w:rsidR="001A027B" w:rsidRPr="00283726" w:rsidRDefault="00914040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3,995</w:t>
            </w:r>
          </w:p>
        </w:tc>
        <w:tc>
          <w:tcPr>
            <w:tcW w:w="236" w:type="dxa"/>
          </w:tcPr>
          <w:p w14:paraId="6C1ED510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75E0B182" w14:textId="02075E22" w:rsidR="001A027B" w:rsidRPr="00283726" w:rsidRDefault="00DA1A06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</w:t>
            </w:r>
            <w:r w:rsidR="00B8123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649</w:t>
            </w:r>
          </w:p>
        </w:tc>
        <w:tc>
          <w:tcPr>
            <w:tcW w:w="236" w:type="dxa"/>
          </w:tcPr>
          <w:p w14:paraId="4806BB3E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4A0C78" w14:textId="06AD4728" w:rsidR="001A027B" w:rsidRPr="00283726" w:rsidRDefault="00DA1A06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44CD345B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5E5BF5" w14:textId="12F854FF" w:rsidR="001A027B" w:rsidRPr="00283726" w:rsidRDefault="00F25197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</w:t>
            </w:r>
            <w:r w:rsidR="00005B8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644</w:t>
            </w:r>
          </w:p>
        </w:tc>
        <w:tc>
          <w:tcPr>
            <w:tcW w:w="270" w:type="dxa"/>
            <w:vAlign w:val="bottom"/>
          </w:tcPr>
          <w:p w14:paraId="31FA71C3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FEB22A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A9E22B6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FA66E4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7EE111D9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1B76A84C" w14:textId="77777777" w:rsidR="001A027B" w:rsidRPr="00283726" w:rsidRDefault="001A027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22325D4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096F150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2BB5" w:rsidRPr="00283726" w14:paraId="16DFC31A" w14:textId="77777777" w:rsidTr="005F648B">
        <w:trPr>
          <w:trHeight w:val="285"/>
        </w:trPr>
        <w:tc>
          <w:tcPr>
            <w:tcW w:w="3313" w:type="dxa"/>
          </w:tcPr>
          <w:p w14:paraId="111C3948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9" w:type="dxa"/>
          </w:tcPr>
          <w:p w14:paraId="02CE40DF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  <w:tcBorders>
              <w:top w:val="double" w:sz="4" w:space="0" w:color="auto"/>
            </w:tcBorders>
          </w:tcPr>
          <w:p w14:paraId="3D9B69F4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3C7F4D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14:paraId="41EC664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51D235D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9E271A3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F2E65AA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1FEF05E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C58162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A576F8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75E43D8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65D78F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AF701E9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3111217C" w14:textId="77777777" w:rsidR="001A027B" w:rsidRPr="00283726" w:rsidRDefault="001A027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93E63B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6984633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2C86FE55" w14:textId="77777777" w:rsidTr="005F648B">
        <w:trPr>
          <w:trHeight w:val="285"/>
        </w:trPr>
        <w:tc>
          <w:tcPr>
            <w:tcW w:w="3313" w:type="dxa"/>
          </w:tcPr>
          <w:p w14:paraId="214C68CE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9" w:type="dxa"/>
          </w:tcPr>
          <w:p w14:paraId="0B5D6EB2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1A6C5D8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4E07F2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2E93B651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3C60E60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022679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2EE0439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5024C0C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D050D8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35E4CF7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5F7860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3DEBD06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3066546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1767FCF5" w14:textId="77777777" w:rsidR="001A027B" w:rsidRPr="00283726" w:rsidRDefault="001A027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B60044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7D90868E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5EDE21AC" w14:textId="77777777" w:rsidTr="005F648B">
        <w:trPr>
          <w:trHeight w:val="285"/>
        </w:trPr>
        <w:tc>
          <w:tcPr>
            <w:tcW w:w="3313" w:type="dxa"/>
          </w:tcPr>
          <w:p w14:paraId="51D7C963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09" w:type="dxa"/>
          </w:tcPr>
          <w:p w14:paraId="5E55B1E1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1895F98E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9376E1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50447BB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E4AFD7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4DEB6E5D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BF5CA6A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7F631C2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83CB1C2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B7C16F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28B255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F23E88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1F9D2551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6AAD61F9" w14:textId="77777777" w:rsidR="001A027B" w:rsidRPr="00283726" w:rsidRDefault="001A027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8948D96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16087E33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91EEC" w:rsidRPr="00283726" w14:paraId="01B49BED" w14:textId="77777777" w:rsidTr="00C91EEC">
        <w:trPr>
          <w:trHeight w:val="285"/>
        </w:trPr>
        <w:tc>
          <w:tcPr>
            <w:tcW w:w="3313" w:type="dxa"/>
          </w:tcPr>
          <w:p w14:paraId="0ABEB7B4" w14:textId="77777777" w:rsidR="00C91EEC" w:rsidRPr="00283726" w:rsidRDefault="00C91EEC" w:rsidP="00C91EEC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09" w:type="dxa"/>
          </w:tcPr>
          <w:p w14:paraId="519A1D4D" w14:textId="603375AB" w:rsidR="00C91EEC" w:rsidRPr="00283726" w:rsidRDefault="00C91EEC" w:rsidP="00C91EE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2062F38F" w14:textId="080F6440" w:rsidR="00C91EEC" w:rsidRPr="00283726" w:rsidRDefault="00C91EEC" w:rsidP="00C91EE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F266D99" w14:textId="77777777" w:rsidR="00C91EEC" w:rsidRPr="00283726" w:rsidRDefault="00C91EEC" w:rsidP="00C91EE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50474658" w14:textId="10EAF039" w:rsidR="00C91EEC" w:rsidRPr="00283726" w:rsidRDefault="00C91EEC" w:rsidP="00C91EE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9628DE9" w14:textId="77777777" w:rsidR="00C91EEC" w:rsidRPr="00283726" w:rsidRDefault="00C91EEC" w:rsidP="00C91EE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shd w:val="clear" w:color="auto" w:fill="auto"/>
            <w:vAlign w:val="bottom"/>
          </w:tcPr>
          <w:p w14:paraId="34EB0BB9" w14:textId="1B489218" w:rsidR="00C91EEC" w:rsidRPr="00B877C3" w:rsidRDefault="00C91EEC" w:rsidP="00C91EE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204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,340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82D7726" w14:textId="77777777" w:rsidR="00C91EEC" w:rsidRPr="00283726" w:rsidRDefault="00C91EEC" w:rsidP="00C91EE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4340B676" w14:textId="32858C8F" w:rsidR="00C91EEC" w:rsidRPr="00283726" w:rsidRDefault="00C91EEC" w:rsidP="00C91EE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E0BD9">
              <w:rPr>
                <w:rFonts w:asciiTheme="majorBidi" w:hAnsiTheme="majorBidi" w:cstheme="majorBidi"/>
                <w:sz w:val="24"/>
                <w:szCs w:val="24"/>
              </w:rPr>
              <w:t>204,340</w:t>
            </w:r>
          </w:p>
        </w:tc>
        <w:tc>
          <w:tcPr>
            <w:tcW w:w="270" w:type="dxa"/>
            <w:vAlign w:val="bottom"/>
          </w:tcPr>
          <w:p w14:paraId="24A4958D" w14:textId="77777777" w:rsidR="00C91EEC" w:rsidRPr="00283726" w:rsidRDefault="00C91EEC" w:rsidP="00C91EE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5909FD0A" w14:textId="40BD1FB2" w:rsidR="00C91EEC" w:rsidRPr="00283726" w:rsidRDefault="00C91EEC" w:rsidP="00C91EE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F3D5906" w14:textId="77777777" w:rsidR="00C91EEC" w:rsidRPr="00283726" w:rsidRDefault="00C91EEC" w:rsidP="00C91EE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F8D26B4" w14:textId="7D022004" w:rsidR="00C91EEC" w:rsidRPr="00A66D73" w:rsidRDefault="00C91EEC" w:rsidP="00C91EE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6D73">
              <w:rPr>
                <w:rFonts w:asciiTheme="majorBidi" w:hAnsiTheme="majorBidi" w:cstheme="majorBidi"/>
                <w:sz w:val="24"/>
                <w:szCs w:val="24"/>
              </w:rPr>
              <w:t>204,</w:t>
            </w:r>
            <w:r w:rsidR="00C253AC" w:rsidRPr="00A66D73">
              <w:rPr>
                <w:rFonts w:asciiTheme="majorBidi" w:hAnsiTheme="majorBidi" w:cstheme="majorBidi"/>
                <w:sz w:val="24"/>
                <w:szCs w:val="24"/>
              </w:rPr>
              <w:t>584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512940C" w14:textId="77777777" w:rsidR="00C91EEC" w:rsidRPr="00283726" w:rsidRDefault="00C91EEC" w:rsidP="00C91EE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34C63CDE" w14:textId="79EA4AF7" w:rsidR="00C91EEC" w:rsidRPr="00283726" w:rsidRDefault="00C91EEC" w:rsidP="00C91EE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419E671" w14:textId="77777777" w:rsidR="00C91EEC" w:rsidRPr="00283726" w:rsidRDefault="00C91EEC" w:rsidP="00C91EE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60AA5610" w14:textId="405800E5" w:rsidR="00C91EEC" w:rsidRPr="00A66D73" w:rsidRDefault="00C91EEC" w:rsidP="00C91EE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6D73">
              <w:rPr>
                <w:rFonts w:asciiTheme="majorBidi" w:hAnsiTheme="majorBidi" w:cstheme="majorBidi"/>
                <w:sz w:val="24"/>
                <w:szCs w:val="24"/>
              </w:rPr>
              <w:t>204,</w:t>
            </w:r>
            <w:r w:rsidR="00C253AC" w:rsidRPr="00A66D73">
              <w:rPr>
                <w:rFonts w:asciiTheme="majorBidi" w:hAnsiTheme="majorBidi" w:cstheme="majorBidi"/>
                <w:sz w:val="24"/>
                <w:szCs w:val="24"/>
              </w:rPr>
              <w:t>584</w:t>
            </w:r>
          </w:p>
        </w:tc>
      </w:tr>
      <w:tr w:rsidR="00C91EEC" w:rsidRPr="00283726" w14:paraId="351E3E28" w14:textId="77777777" w:rsidTr="00C91EEC">
        <w:trPr>
          <w:trHeight w:val="285"/>
        </w:trPr>
        <w:tc>
          <w:tcPr>
            <w:tcW w:w="3313" w:type="dxa"/>
          </w:tcPr>
          <w:p w14:paraId="0B836556" w14:textId="77777777" w:rsidR="00C91EEC" w:rsidRPr="00283726" w:rsidRDefault="00C91EEC" w:rsidP="00C91EEC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09" w:type="dxa"/>
          </w:tcPr>
          <w:p w14:paraId="4AD34F6F" w14:textId="02EE92BF" w:rsidR="00C91EEC" w:rsidRPr="00283726" w:rsidRDefault="00C91EEC" w:rsidP="00C91EE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279B4232" w14:textId="0F018D6B" w:rsidR="00C91EEC" w:rsidRPr="00283726" w:rsidRDefault="00C91EEC" w:rsidP="00C91EE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A474F16" w14:textId="77777777" w:rsidR="00C91EEC" w:rsidRPr="00283726" w:rsidRDefault="00C91EEC" w:rsidP="00C91EE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6CB1A714" w14:textId="640D7999" w:rsidR="00C91EEC" w:rsidRPr="00283726" w:rsidRDefault="00C91EEC" w:rsidP="00C91EE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6638AEC" w14:textId="77777777" w:rsidR="00C91EEC" w:rsidRPr="00283726" w:rsidRDefault="00C91EEC" w:rsidP="00C91EE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shd w:val="clear" w:color="auto" w:fill="auto"/>
            <w:vAlign w:val="bottom"/>
          </w:tcPr>
          <w:p w14:paraId="63D565DC" w14:textId="5C8A004D" w:rsidR="00C91EEC" w:rsidRPr="00283726" w:rsidRDefault="00C91EEC" w:rsidP="00C91EE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162,814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0CB198F1" w14:textId="77777777" w:rsidR="00C91EEC" w:rsidRPr="00283726" w:rsidRDefault="00C91EEC" w:rsidP="00C91EE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14451E3C" w14:textId="149524AF" w:rsidR="00C91EEC" w:rsidRPr="00283726" w:rsidRDefault="00C91EEC" w:rsidP="00C91EE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162,814</w:t>
            </w:r>
          </w:p>
        </w:tc>
        <w:tc>
          <w:tcPr>
            <w:tcW w:w="270" w:type="dxa"/>
            <w:vAlign w:val="bottom"/>
          </w:tcPr>
          <w:p w14:paraId="3AA59E9E" w14:textId="77777777" w:rsidR="00C91EEC" w:rsidRPr="00283726" w:rsidRDefault="00C91EEC" w:rsidP="00C91EE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7EC2DD6D" w14:textId="28707DEF" w:rsidR="00C91EEC" w:rsidRPr="00283726" w:rsidRDefault="00C91EEC" w:rsidP="00C91EE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4B58A1F" w14:textId="77777777" w:rsidR="00C91EEC" w:rsidRPr="00283726" w:rsidRDefault="00C91EEC" w:rsidP="00C91EE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138093EB" w14:textId="6CBAB383" w:rsidR="00C91EEC" w:rsidRPr="00A66D73" w:rsidRDefault="00C91EEC" w:rsidP="00C91EE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6D73">
              <w:rPr>
                <w:rFonts w:asciiTheme="majorBidi" w:hAnsiTheme="majorBidi" w:cstheme="majorBidi"/>
                <w:sz w:val="24"/>
                <w:szCs w:val="24"/>
              </w:rPr>
              <w:t>162,</w:t>
            </w:r>
            <w:r w:rsidR="00C253AC" w:rsidRPr="00A66D73">
              <w:rPr>
                <w:rFonts w:asciiTheme="majorBidi" w:hAnsiTheme="majorBidi" w:cstheme="majorBidi"/>
                <w:sz w:val="24"/>
                <w:szCs w:val="24"/>
              </w:rPr>
              <w:t>578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46B74AE1" w14:textId="77777777" w:rsidR="00C91EEC" w:rsidRPr="00283726" w:rsidRDefault="00C91EEC" w:rsidP="00C91EE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00C06F89" w14:textId="5097913E" w:rsidR="00C91EEC" w:rsidRPr="00283726" w:rsidRDefault="00C91EEC" w:rsidP="00C91EE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71838D6B" w14:textId="77777777" w:rsidR="00C91EEC" w:rsidRPr="00283726" w:rsidRDefault="00C91EEC" w:rsidP="00C91EE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5ED539FB" w14:textId="3C2D92D9" w:rsidR="00C91EEC" w:rsidRPr="00A66D73" w:rsidRDefault="00C91EEC" w:rsidP="00C91EE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66D73">
              <w:rPr>
                <w:rFonts w:asciiTheme="majorBidi" w:hAnsiTheme="majorBidi" w:cstheme="majorBidi"/>
                <w:sz w:val="24"/>
                <w:szCs w:val="24"/>
              </w:rPr>
              <w:t>162,</w:t>
            </w:r>
            <w:r w:rsidR="00C253AC" w:rsidRPr="00A66D73">
              <w:rPr>
                <w:rFonts w:asciiTheme="majorBidi" w:hAnsiTheme="majorBidi" w:cstheme="majorBidi"/>
                <w:sz w:val="24"/>
                <w:szCs w:val="24"/>
              </w:rPr>
              <w:t>578</w:t>
            </w:r>
          </w:p>
        </w:tc>
      </w:tr>
      <w:tr w:rsidR="00C91EEC" w:rsidRPr="00283726" w14:paraId="69FE3F27" w14:textId="77777777" w:rsidTr="00B6698E">
        <w:trPr>
          <w:trHeight w:val="285"/>
        </w:trPr>
        <w:tc>
          <w:tcPr>
            <w:tcW w:w="3313" w:type="dxa"/>
          </w:tcPr>
          <w:p w14:paraId="6443548E" w14:textId="106A046C" w:rsidR="00C91EEC" w:rsidRPr="00283726" w:rsidRDefault="00C91EEC" w:rsidP="00C91EEC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หนี้สินทางการเงิน</w:t>
            </w:r>
            <w:r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หมุนเวียน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อื่น</w:t>
            </w:r>
          </w:p>
        </w:tc>
        <w:tc>
          <w:tcPr>
            <w:tcW w:w="809" w:type="dxa"/>
          </w:tcPr>
          <w:p w14:paraId="060FA521" w14:textId="77777777" w:rsidR="00C91EEC" w:rsidRPr="00283726" w:rsidRDefault="00C91EEC" w:rsidP="00C91EE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213E98CA" w14:textId="77777777" w:rsidR="00C91EEC" w:rsidRPr="00283726" w:rsidRDefault="00C91EEC" w:rsidP="00C91EE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97840E4" w14:textId="77777777" w:rsidR="00C91EEC" w:rsidRPr="00283726" w:rsidRDefault="00C91EEC" w:rsidP="00C91EE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155E5DEC" w14:textId="77777777" w:rsidR="00C91EEC" w:rsidRPr="00283726" w:rsidRDefault="00C91EEC" w:rsidP="00C91EE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045DA35" w14:textId="77777777" w:rsidR="00C91EEC" w:rsidRPr="00283726" w:rsidRDefault="00C91EEC" w:rsidP="00C91EE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shd w:val="clear" w:color="auto" w:fill="auto"/>
            <w:vAlign w:val="bottom"/>
          </w:tcPr>
          <w:p w14:paraId="72D11B49" w14:textId="77777777" w:rsidR="00C91EEC" w:rsidRPr="00283726" w:rsidRDefault="00C91EEC" w:rsidP="00C91EE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shd w:val="clear" w:color="auto" w:fill="auto"/>
            <w:vAlign w:val="bottom"/>
          </w:tcPr>
          <w:p w14:paraId="5B10BF45" w14:textId="77777777" w:rsidR="00C91EEC" w:rsidRPr="00283726" w:rsidRDefault="00C91EEC" w:rsidP="00C91EE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2C86AEBB" w14:textId="77777777" w:rsidR="00C91EEC" w:rsidRPr="00283726" w:rsidRDefault="00C91EEC" w:rsidP="00C91EE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5EA0EA8" w14:textId="77777777" w:rsidR="00C91EEC" w:rsidRPr="00283726" w:rsidRDefault="00C91EEC" w:rsidP="00C91EE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3F410AE3" w14:textId="77777777" w:rsidR="00C91EEC" w:rsidRPr="00283726" w:rsidRDefault="00C91EEC" w:rsidP="00C91EE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D4B87B9" w14:textId="77777777" w:rsidR="00C91EEC" w:rsidRPr="00283726" w:rsidRDefault="00C91EEC" w:rsidP="00C91EE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5A29535" w14:textId="148F8970" w:rsidR="00C91EEC" w:rsidRPr="00283726" w:rsidRDefault="00C91EEC" w:rsidP="00C91EE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1942D34B" w14:textId="77777777" w:rsidR="00C91EEC" w:rsidRPr="00283726" w:rsidRDefault="00C91EEC" w:rsidP="00C91EE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33B0B133" w14:textId="77777777" w:rsidR="00C91EEC" w:rsidRPr="00283726" w:rsidRDefault="00C91EEC" w:rsidP="00C91EE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C8AB9E9" w14:textId="77777777" w:rsidR="00C91EEC" w:rsidRPr="00283726" w:rsidRDefault="00C91EEC" w:rsidP="00C91EE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110AE4F5" w14:textId="77777777" w:rsidR="00C91EEC" w:rsidRPr="00283726" w:rsidRDefault="00C91EEC" w:rsidP="00C91EE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91EEC" w:rsidRPr="00283726" w14:paraId="6251199F" w14:textId="77777777" w:rsidTr="00B6698E">
        <w:trPr>
          <w:trHeight w:val="285"/>
        </w:trPr>
        <w:tc>
          <w:tcPr>
            <w:tcW w:w="3313" w:type="dxa"/>
          </w:tcPr>
          <w:p w14:paraId="59C9A531" w14:textId="77777777" w:rsidR="00C91EEC" w:rsidRPr="00283726" w:rsidRDefault="00C91EEC" w:rsidP="00C91EEC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09" w:type="dxa"/>
          </w:tcPr>
          <w:p w14:paraId="27D32377" w14:textId="77777777" w:rsidR="00C91EEC" w:rsidRPr="00283726" w:rsidRDefault="00C91EEC" w:rsidP="00C91EE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6A045DD3" w14:textId="5D3E11D8" w:rsidR="00C91EEC" w:rsidRPr="00283726" w:rsidRDefault="00C91EEC" w:rsidP="00C91EE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367</w:t>
            </w:r>
          </w:p>
        </w:tc>
        <w:tc>
          <w:tcPr>
            <w:tcW w:w="236" w:type="dxa"/>
          </w:tcPr>
          <w:p w14:paraId="44906070" w14:textId="77777777" w:rsidR="00C91EEC" w:rsidRPr="00283726" w:rsidRDefault="00C91EEC" w:rsidP="00C91EE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71D07B08" w14:textId="73FED691" w:rsidR="00C91EEC" w:rsidRPr="00283726" w:rsidRDefault="00C91EEC" w:rsidP="00C91EE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60CD3A5" w14:textId="77777777" w:rsidR="00C91EEC" w:rsidRPr="00283726" w:rsidRDefault="00C91EEC" w:rsidP="00C91EE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shd w:val="clear" w:color="auto" w:fill="auto"/>
            <w:vAlign w:val="bottom"/>
          </w:tcPr>
          <w:p w14:paraId="152056F5" w14:textId="5A495844" w:rsidR="00C91EEC" w:rsidRPr="00283726" w:rsidRDefault="00C91EEC" w:rsidP="00C91EE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4B4ABB4" w14:textId="77777777" w:rsidR="00C91EEC" w:rsidRPr="00283726" w:rsidRDefault="00C91EEC" w:rsidP="00C91EE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shd w:val="clear" w:color="auto" w:fill="auto"/>
            <w:vAlign w:val="bottom"/>
          </w:tcPr>
          <w:p w14:paraId="722BE2CB" w14:textId="7D794F40" w:rsidR="00C91EEC" w:rsidRPr="00283726" w:rsidRDefault="00C91EEC" w:rsidP="00C91EE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367</w:t>
            </w:r>
          </w:p>
        </w:tc>
        <w:tc>
          <w:tcPr>
            <w:tcW w:w="270" w:type="dxa"/>
            <w:vAlign w:val="bottom"/>
          </w:tcPr>
          <w:p w14:paraId="18A86DC0" w14:textId="77777777" w:rsidR="00C91EEC" w:rsidRPr="00283726" w:rsidRDefault="00C91EEC" w:rsidP="00C91EE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108716BA" w14:textId="3BA0F1FE" w:rsidR="00C91EEC" w:rsidRPr="00283726" w:rsidRDefault="00C91EEC" w:rsidP="00C91EE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97F84FC" w14:textId="77777777" w:rsidR="00C91EEC" w:rsidRPr="00283726" w:rsidRDefault="00C91EEC" w:rsidP="00C91EE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C1D7FDB" w14:textId="5EA00306" w:rsidR="00C91EEC" w:rsidRPr="00283726" w:rsidRDefault="00C91EEC" w:rsidP="00C91EE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367</w:t>
            </w:r>
          </w:p>
        </w:tc>
        <w:tc>
          <w:tcPr>
            <w:tcW w:w="251" w:type="dxa"/>
            <w:vAlign w:val="bottom"/>
          </w:tcPr>
          <w:p w14:paraId="32BEB2E6" w14:textId="77777777" w:rsidR="00C91EEC" w:rsidRPr="00283726" w:rsidRDefault="00C91EEC" w:rsidP="00C91EE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58E20030" w14:textId="61ABDA6D" w:rsidR="00C91EEC" w:rsidRPr="00283726" w:rsidRDefault="00C91EEC" w:rsidP="00C91EE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712E1B15" w14:textId="77777777" w:rsidR="00C91EEC" w:rsidRPr="00283726" w:rsidRDefault="00C91EEC" w:rsidP="00C91EE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10D1F92E" w14:textId="07664824" w:rsidR="00C91EEC" w:rsidRPr="00283726" w:rsidRDefault="00C91EEC" w:rsidP="00C91EE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367</w:t>
            </w:r>
          </w:p>
        </w:tc>
      </w:tr>
      <w:tr w:rsidR="00C91EEC" w:rsidRPr="00283726" w14:paraId="3C1EA8CF" w14:textId="77777777" w:rsidTr="00B6698E">
        <w:trPr>
          <w:trHeight w:val="285"/>
        </w:trPr>
        <w:tc>
          <w:tcPr>
            <w:tcW w:w="3313" w:type="dxa"/>
          </w:tcPr>
          <w:p w14:paraId="5C50E6A4" w14:textId="77777777" w:rsidR="00C91EEC" w:rsidRPr="00283726" w:rsidRDefault="00C91EEC" w:rsidP="00C91EEC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9" w:type="dxa"/>
          </w:tcPr>
          <w:p w14:paraId="26AD016A" w14:textId="77777777" w:rsidR="00C91EEC" w:rsidRPr="00283726" w:rsidRDefault="00C91EEC" w:rsidP="00C91EEC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561BFF32" w14:textId="5566B300" w:rsidR="00C91EEC" w:rsidRPr="00283726" w:rsidRDefault="00C91EEC" w:rsidP="00C91EEC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367</w:t>
            </w:r>
          </w:p>
        </w:tc>
        <w:tc>
          <w:tcPr>
            <w:tcW w:w="236" w:type="dxa"/>
          </w:tcPr>
          <w:p w14:paraId="0B1A0A24" w14:textId="77777777" w:rsidR="00C91EEC" w:rsidRPr="00283726" w:rsidRDefault="00C91EEC" w:rsidP="00C91EEC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0103CCEA" w14:textId="127A7FC6" w:rsidR="00C91EEC" w:rsidRPr="00283726" w:rsidRDefault="00C91EEC" w:rsidP="00C91EE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9D8EB94" w14:textId="77777777" w:rsidR="00C91EEC" w:rsidRPr="00283726" w:rsidRDefault="00C91EEC" w:rsidP="00C91EE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1D23394" w14:textId="26ACAF91" w:rsidR="00C91EEC" w:rsidRPr="00283726" w:rsidRDefault="00C91EEC" w:rsidP="00C91EE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367,154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58119D8D" w14:textId="77777777" w:rsidR="00C91EEC" w:rsidRPr="00283726" w:rsidRDefault="00C91EEC" w:rsidP="00C91EE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D61838" w14:textId="3E06D4CC" w:rsidR="00C91EEC" w:rsidRPr="00283726" w:rsidRDefault="00C91EEC" w:rsidP="00C91EE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B6698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367,5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270" w:type="dxa"/>
            <w:vAlign w:val="bottom"/>
          </w:tcPr>
          <w:p w14:paraId="4E6BE8B2" w14:textId="77777777" w:rsidR="00C91EEC" w:rsidRPr="00283726" w:rsidRDefault="00C91EEC" w:rsidP="00C91EE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CCAD207" w14:textId="77777777" w:rsidR="00C91EEC" w:rsidRPr="00283726" w:rsidRDefault="00C91EEC" w:rsidP="00C91EEC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BE81675" w14:textId="77777777" w:rsidR="00C91EEC" w:rsidRPr="00283726" w:rsidRDefault="00C91EEC" w:rsidP="00C91EE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1B25E06" w14:textId="77777777" w:rsidR="00C91EEC" w:rsidRPr="00283726" w:rsidRDefault="00C91EEC" w:rsidP="00C91EE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2CDC5A7" w14:textId="77777777" w:rsidR="00C91EEC" w:rsidRPr="00283726" w:rsidRDefault="00C91EEC" w:rsidP="00C91EEC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1B24575D" w14:textId="77777777" w:rsidR="00C91EEC" w:rsidRPr="00283726" w:rsidRDefault="00C91EEC" w:rsidP="00C91EEC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C383E09" w14:textId="77777777" w:rsidR="00C91EEC" w:rsidRPr="00283726" w:rsidRDefault="00C91EEC" w:rsidP="00C91EE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74B0C266" w14:textId="77777777" w:rsidR="00C91EEC" w:rsidRPr="00283726" w:rsidRDefault="00C91EEC" w:rsidP="00C91EEC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A510F7B" w14:textId="593C41C6" w:rsidR="00E24E64" w:rsidRPr="00283726" w:rsidRDefault="00E24E64" w:rsidP="001A027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4BE39FF6" w14:textId="767C8B49" w:rsidR="001A027B" w:rsidRPr="00283726" w:rsidRDefault="001A02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283726">
        <w:rPr>
          <w:rFonts w:asciiTheme="majorBidi" w:hAnsiTheme="majorBidi" w:cstheme="majorBidi"/>
        </w:rPr>
        <w:br w:type="page"/>
      </w:r>
    </w:p>
    <w:tbl>
      <w:tblPr>
        <w:tblW w:w="1518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13"/>
        <w:gridCol w:w="809"/>
        <w:gridCol w:w="1317"/>
        <w:gridCol w:w="236"/>
        <w:gridCol w:w="1481"/>
        <w:gridCol w:w="236"/>
        <w:gridCol w:w="1461"/>
        <w:gridCol w:w="240"/>
        <w:gridCol w:w="1310"/>
        <w:gridCol w:w="270"/>
        <w:gridCol w:w="897"/>
        <w:gridCol w:w="270"/>
        <w:gridCol w:w="987"/>
        <w:gridCol w:w="251"/>
        <w:gridCol w:w="1007"/>
        <w:gridCol w:w="240"/>
        <w:gridCol w:w="861"/>
      </w:tblGrid>
      <w:tr w:rsidR="004A15F1" w:rsidRPr="00283726" w14:paraId="1870726B" w14:textId="77777777" w:rsidTr="005F648B">
        <w:trPr>
          <w:trHeight w:val="285"/>
        </w:trPr>
        <w:tc>
          <w:tcPr>
            <w:tcW w:w="3313" w:type="dxa"/>
            <w:vAlign w:val="bottom"/>
          </w:tcPr>
          <w:p w14:paraId="55DF3117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6E6B2CF9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4" w:type="dxa"/>
            <w:gridSpan w:val="15"/>
          </w:tcPr>
          <w:p w14:paraId="20A942B2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4A15F1" w:rsidRPr="00283726" w14:paraId="6262F5A4" w14:textId="77777777" w:rsidTr="005F648B">
        <w:trPr>
          <w:trHeight w:val="285"/>
        </w:trPr>
        <w:tc>
          <w:tcPr>
            <w:tcW w:w="3313" w:type="dxa"/>
            <w:vAlign w:val="bottom"/>
          </w:tcPr>
          <w:p w14:paraId="2CE23EDA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7E91EBB6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4" w:type="dxa"/>
            <w:gridSpan w:val="15"/>
            <w:tcBorders>
              <w:bottom w:val="single" w:sz="4" w:space="0" w:color="auto"/>
            </w:tcBorders>
          </w:tcPr>
          <w:p w14:paraId="3F0CA000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970BBA" w:rsidRPr="00283726" w14:paraId="66A51597" w14:textId="77777777" w:rsidTr="005F648B">
        <w:trPr>
          <w:trHeight w:val="285"/>
        </w:trPr>
        <w:tc>
          <w:tcPr>
            <w:tcW w:w="3313" w:type="dxa"/>
            <w:vAlign w:val="bottom"/>
          </w:tcPr>
          <w:p w14:paraId="09768606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230047CF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28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5CCF8971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D8AB90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1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A824A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28534D" w:rsidRPr="00283726" w14:paraId="4C7087C1" w14:textId="77777777" w:rsidTr="00924207">
        <w:trPr>
          <w:trHeight w:val="285"/>
        </w:trPr>
        <w:tc>
          <w:tcPr>
            <w:tcW w:w="3313" w:type="dxa"/>
            <w:vAlign w:val="bottom"/>
            <w:hideMark/>
          </w:tcPr>
          <w:p w14:paraId="663A3159" w14:textId="3A494E0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5E6EC5" w:rsidRPr="005E6EC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AB2614" w:rsidRPr="00AB26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1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AB2614" w:rsidRPr="00AB26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809" w:type="dxa"/>
            <w:vAlign w:val="bottom"/>
          </w:tcPr>
          <w:p w14:paraId="618407F6" w14:textId="41D839DD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324009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FCF60AE" w14:textId="77777777" w:rsidR="001A027B" w:rsidRPr="00283726" w:rsidRDefault="001A027B" w:rsidP="005F648B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BCAAA8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DEBD8C1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BE74958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42F577BB" w14:textId="77777777" w:rsidR="001A027B" w:rsidRPr="00283726" w:rsidRDefault="001A027B" w:rsidP="005F648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DFF14B4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DCA1A14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  <w:hideMark/>
          </w:tcPr>
          <w:p w14:paraId="6D573F30" w14:textId="0F6DEB82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60" w:right="-19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4720110B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  <w:hideMark/>
          </w:tcPr>
          <w:p w14:paraId="343AAF89" w14:textId="57DC2FC6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51" w:type="dxa"/>
          </w:tcPr>
          <w:p w14:paraId="4A6CDAC2" w14:textId="77777777" w:rsidR="001A027B" w:rsidRPr="00283726" w:rsidRDefault="001A027B" w:rsidP="005F648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  <w:hideMark/>
          </w:tcPr>
          <w:p w14:paraId="4D1122F6" w14:textId="2A7B0C55" w:rsidR="001A027B" w:rsidRPr="00283726" w:rsidRDefault="001A027B" w:rsidP="005F648B">
            <w:pPr>
              <w:tabs>
                <w:tab w:val="clear" w:pos="454"/>
              </w:tabs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E6EC5" w:rsidRPr="005E6EC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40" w:type="dxa"/>
          </w:tcPr>
          <w:p w14:paraId="25771315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  <w:hideMark/>
          </w:tcPr>
          <w:p w14:paraId="6423CCB1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A027B" w:rsidRPr="00283726" w14:paraId="5CEF796B" w14:textId="77777777" w:rsidTr="005F648B">
        <w:trPr>
          <w:trHeight w:val="285"/>
        </w:trPr>
        <w:tc>
          <w:tcPr>
            <w:tcW w:w="3313" w:type="dxa"/>
            <w:hideMark/>
          </w:tcPr>
          <w:p w14:paraId="1414CEB5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9" w:type="dxa"/>
          </w:tcPr>
          <w:p w14:paraId="7D4AB630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363C57BC" w14:textId="77777777" w:rsidR="001A027B" w:rsidRPr="00283726" w:rsidRDefault="001A027B" w:rsidP="005F648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3FE8A5C" w14:textId="77777777" w:rsidR="001A027B" w:rsidRPr="00283726" w:rsidRDefault="001A027B" w:rsidP="005F648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170EB4B4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372998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21437BA5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4EB3119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3DC762D9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52805B6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0B6FD9A8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CFDC0E5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0DDDFA3F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17D5E954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0464F5F7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03CABEB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229C3023" w14:textId="77777777" w:rsidR="001A027B" w:rsidRPr="00283726" w:rsidRDefault="001A027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3CC782C5" w14:textId="77777777" w:rsidTr="005F648B">
        <w:trPr>
          <w:trHeight w:val="285"/>
        </w:trPr>
        <w:tc>
          <w:tcPr>
            <w:tcW w:w="3313" w:type="dxa"/>
            <w:hideMark/>
          </w:tcPr>
          <w:p w14:paraId="6A11DB61" w14:textId="77777777" w:rsidR="001A027B" w:rsidRPr="00283726" w:rsidRDefault="001A027B" w:rsidP="005F648B">
            <w:pPr>
              <w:ind w:left="166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9" w:type="dxa"/>
          </w:tcPr>
          <w:p w14:paraId="4A1A0C74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</w:tcPr>
          <w:p w14:paraId="645C8D6A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DA9FC1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0D38DD5E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911EE9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2F5BC09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DF82291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352F9FA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14CDBD8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7C9A8FC8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08AF334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DA0E788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20DF3DDA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2F5487F9" w14:textId="77777777" w:rsidR="001A027B" w:rsidRPr="00283726" w:rsidRDefault="001A027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8F122A3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35CAB67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08FC6AB0" w14:textId="77777777" w:rsidTr="005F648B">
        <w:trPr>
          <w:trHeight w:val="285"/>
        </w:trPr>
        <w:tc>
          <w:tcPr>
            <w:tcW w:w="3313" w:type="dxa"/>
          </w:tcPr>
          <w:p w14:paraId="4CF0A398" w14:textId="77777777" w:rsidR="001A027B" w:rsidRPr="00283726" w:rsidRDefault="001A027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4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ตราสารทุนที่อยู่ในความต้องการของตลาด</w:t>
            </w:r>
          </w:p>
        </w:tc>
        <w:tc>
          <w:tcPr>
            <w:tcW w:w="809" w:type="dxa"/>
          </w:tcPr>
          <w:p w14:paraId="46C0EADD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</w:tcPr>
          <w:p w14:paraId="71FF08A8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5FFC163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64ECCEC9" w14:textId="66332E62" w:rsidR="001A027B" w:rsidRPr="00283726" w:rsidRDefault="005E6EC5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6E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1A027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517</w:t>
            </w:r>
          </w:p>
        </w:tc>
        <w:tc>
          <w:tcPr>
            <w:tcW w:w="236" w:type="dxa"/>
          </w:tcPr>
          <w:p w14:paraId="6BC5E58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22049869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2557B88E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314FF335" w14:textId="68AA0965" w:rsidR="001A027B" w:rsidRPr="00283726" w:rsidRDefault="005E6EC5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E6E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1A027B" w:rsidRPr="0028372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517</w:t>
            </w:r>
          </w:p>
        </w:tc>
        <w:tc>
          <w:tcPr>
            <w:tcW w:w="270" w:type="dxa"/>
            <w:vAlign w:val="bottom"/>
          </w:tcPr>
          <w:p w14:paraId="63320700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1438789" w14:textId="0BF60C42" w:rsidR="001A027B" w:rsidRPr="00283726" w:rsidRDefault="005E6EC5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6E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1A027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517</w:t>
            </w:r>
          </w:p>
        </w:tc>
        <w:tc>
          <w:tcPr>
            <w:tcW w:w="270" w:type="dxa"/>
            <w:vAlign w:val="bottom"/>
          </w:tcPr>
          <w:p w14:paraId="66B341E6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5F3F810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7B8039AD" w14:textId="77777777" w:rsidR="001A027B" w:rsidRPr="00283726" w:rsidRDefault="001A027B" w:rsidP="005F648B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0131A713" w14:textId="77777777" w:rsidR="001A027B" w:rsidRPr="00283726" w:rsidRDefault="001A027B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68E335E1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6F96D87F" w14:textId="4D1E8B6C" w:rsidR="001A027B" w:rsidRPr="00283726" w:rsidRDefault="005E6EC5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6EC5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A027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</w:rPr>
              <w:t>517</w:t>
            </w:r>
          </w:p>
        </w:tc>
      </w:tr>
      <w:tr w:rsidR="00227F2A" w:rsidRPr="00283726" w14:paraId="03B21837" w14:textId="77777777" w:rsidTr="005F648B">
        <w:trPr>
          <w:trHeight w:val="285"/>
        </w:trPr>
        <w:tc>
          <w:tcPr>
            <w:tcW w:w="3313" w:type="dxa"/>
          </w:tcPr>
          <w:p w14:paraId="5695A0CD" w14:textId="77777777" w:rsidR="001A027B" w:rsidRPr="00283726" w:rsidRDefault="001A027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09" w:type="dxa"/>
          </w:tcPr>
          <w:p w14:paraId="4546C186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467AFE7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781957D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4150D053" w14:textId="6970888B" w:rsidR="001A027B" w:rsidRPr="00283726" w:rsidRDefault="00AB2614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1A027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517</w:t>
            </w:r>
          </w:p>
        </w:tc>
        <w:tc>
          <w:tcPr>
            <w:tcW w:w="236" w:type="dxa"/>
          </w:tcPr>
          <w:p w14:paraId="5454D9FE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563BB6F2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4BE63B4E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5A7DED8F" w14:textId="4F340D26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1A027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517</w:t>
            </w:r>
          </w:p>
        </w:tc>
        <w:tc>
          <w:tcPr>
            <w:tcW w:w="270" w:type="dxa"/>
            <w:vAlign w:val="bottom"/>
          </w:tcPr>
          <w:p w14:paraId="2C0F7911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68A44D2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230B20E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12B713E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1AA42D2C" w14:textId="77777777" w:rsidR="001A027B" w:rsidRPr="00283726" w:rsidRDefault="001A027B" w:rsidP="005F648B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2765ACB4" w14:textId="058D567E" w:rsidR="001A027B" w:rsidRPr="00283726" w:rsidRDefault="00AB2614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9</w:t>
            </w:r>
            <w:r w:rsidR="001A027B" w:rsidRPr="00283726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517</w:t>
            </w:r>
          </w:p>
        </w:tc>
        <w:tc>
          <w:tcPr>
            <w:tcW w:w="240" w:type="dxa"/>
          </w:tcPr>
          <w:p w14:paraId="029F4651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33594B7F" w14:textId="03271B4E" w:rsidR="001A027B" w:rsidRPr="00283726" w:rsidRDefault="00AB2614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1A027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</w:rPr>
              <w:t>517</w:t>
            </w:r>
          </w:p>
        </w:tc>
      </w:tr>
      <w:tr w:rsidR="00227F2A" w:rsidRPr="00283726" w14:paraId="06622C36" w14:textId="77777777" w:rsidTr="005F648B">
        <w:trPr>
          <w:trHeight w:val="285"/>
        </w:trPr>
        <w:tc>
          <w:tcPr>
            <w:tcW w:w="3313" w:type="dxa"/>
          </w:tcPr>
          <w:p w14:paraId="6257AEA0" w14:textId="77777777" w:rsidR="001A027B" w:rsidRPr="00283726" w:rsidRDefault="001A027B" w:rsidP="005F648B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09" w:type="dxa"/>
          </w:tcPr>
          <w:p w14:paraId="58D31640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35098532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94790E0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598DC6AD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F0BCADE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72726F53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B25CAB3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3DDFF21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691877A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28074224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9812B5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B691874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79DBDE2C" w14:textId="77777777" w:rsidR="001A027B" w:rsidRPr="00283726" w:rsidRDefault="001A027B" w:rsidP="005F648B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02E73B7E" w14:textId="77777777" w:rsidR="001A027B" w:rsidRPr="00283726" w:rsidRDefault="001A027B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</w:tcPr>
          <w:p w14:paraId="7BE20DD6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2A39CC5F" w14:textId="77777777" w:rsidR="001A027B" w:rsidRPr="00283726" w:rsidRDefault="001A027B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A027B" w:rsidRPr="00283726" w14:paraId="557E00DC" w14:textId="77777777" w:rsidTr="005F648B">
        <w:trPr>
          <w:trHeight w:val="285"/>
        </w:trPr>
        <w:tc>
          <w:tcPr>
            <w:tcW w:w="3313" w:type="dxa"/>
          </w:tcPr>
          <w:p w14:paraId="7F46C2F8" w14:textId="77777777" w:rsidR="001A027B" w:rsidRPr="00283726" w:rsidRDefault="001A027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09" w:type="dxa"/>
          </w:tcPr>
          <w:p w14:paraId="58B29C81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572AD6CE" w14:textId="6AA8424B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A027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146</w:t>
            </w:r>
          </w:p>
        </w:tc>
        <w:tc>
          <w:tcPr>
            <w:tcW w:w="236" w:type="dxa"/>
          </w:tcPr>
          <w:p w14:paraId="217F83CA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33EFA5E3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BBBD693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4023887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2E370683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10019BCC" w14:textId="3C74BAA1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A027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146</w:t>
            </w:r>
          </w:p>
        </w:tc>
        <w:tc>
          <w:tcPr>
            <w:tcW w:w="270" w:type="dxa"/>
          </w:tcPr>
          <w:p w14:paraId="28C28A2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4A3B8224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7FC75D8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5B41C658" w14:textId="5DB39A2C" w:rsidR="001A027B" w:rsidRPr="00283726" w:rsidRDefault="00AB2614" w:rsidP="00C64FC2">
            <w:pPr>
              <w:pStyle w:val="acctfourfigures"/>
              <w:tabs>
                <w:tab w:val="decimal" w:pos="521"/>
                <w:tab w:val="decimal" w:pos="595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1A027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146</w:t>
            </w:r>
          </w:p>
        </w:tc>
        <w:tc>
          <w:tcPr>
            <w:tcW w:w="251" w:type="dxa"/>
          </w:tcPr>
          <w:p w14:paraId="056306DF" w14:textId="77777777" w:rsidR="001A027B" w:rsidRPr="00283726" w:rsidRDefault="001A027B" w:rsidP="005F648B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</w:tcPr>
          <w:p w14:paraId="430B57E0" w14:textId="77777777" w:rsidR="001A027B" w:rsidRPr="00283726" w:rsidRDefault="001A027B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2537156D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4D3DC366" w14:textId="662856C5" w:rsidR="001A027B" w:rsidRPr="00283726" w:rsidRDefault="00AB2614" w:rsidP="00C64FC2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66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A027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</w:rPr>
              <w:t>146</w:t>
            </w:r>
          </w:p>
        </w:tc>
      </w:tr>
      <w:tr w:rsidR="00EF6E77" w:rsidRPr="00283726" w14:paraId="2C757E36" w14:textId="77777777" w:rsidTr="005F648B">
        <w:trPr>
          <w:trHeight w:val="285"/>
        </w:trPr>
        <w:tc>
          <w:tcPr>
            <w:tcW w:w="3313" w:type="dxa"/>
            <w:hideMark/>
          </w:tcPr>
          <w:p w14:paraId="5DF3EBD6" w14:textId="77777777" w:rsidR="001A027B" w:rsidRPr="00283726" w:rsidRDefault="001A027B" w:rsidP="005F648B">
            <w:pPr>
              <w:tabs>
                <w:tab w:val="clear" w:pos="227"/>
              </w:tabs>
              <w:ind w:left="-19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9" w:type="dxa"/>
          </w:tcPr>
          <w:p w14:paraId="71AB4A81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535627EE" w14:textId="6C2320AC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  <w:r w:rsidR="001A027B"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146</w:t>
            </w:r>
          </w:p>
        </w:tc>
        <w:tc>
          <w:tcPr>
            <w:tcW w:w="236" w:type="dxa"/>
          </w:tcPr>
          <w:p w14:paraId="2B46B30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524FA82D" w14:textId="68F3F176" w:rsidR="001A027B" w:rsidRPr="00283726" w:rsidRDefault="00AB2614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 w:rsidR="005E6EC5" w:rsidRPr="005E6E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1A027B" w:rsidRPr="002837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</w:t>
            </w:r>
            <w:r w:rsidR="005E6EC5" w:rsidRPr="005E6E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</w:t>
            </w:r>
          </w:p>
        </w:tc>
        <w:tc>
          <w:tcPr>
            <w:tcW w:w="236" w:type="dxa"/>
          </w:tcPr>
          <w:p w14:paraId="54F3B7DD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E17A3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791B7802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D7DC9D" w14:textId="5F24634B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14</w:t>
            </w:r>
            <w:r w:rsidR="001A027B" w:rsidRPr="002837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180</w:t>
            </w:r>
          </w:p>
        </w:tc>
        <w:tc>
          <w:tcPr>
            <w:tcW w:w="270" w:type="dxa"/>
            <w:vAlign w:val="bottom"/>
          </w:tcPr>
          <w:p w14:paraId="4D373E7D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5B6517E0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051DDBE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FB4950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7DC6AAB9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4990726B" w14:textId="77777777" w:rsidR="001A027B" w:rsidRPr="00283726" w:rsidRDefault="001A027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5824C69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32BA344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2BB5" w:rsidRPr="00283726" w14:paraId="5B304CA9" w14:textId="77777777" w:rsidTr="005F648B">
        <w:trPr>
          <w:trHeight w:val="285"/>
        </w:trPr>
        <w:tc>
          <w:tcPr>
            <w:tcW w:w="3313" w:type="dxa"/>
          </w:tcPr>
          <w:p w14:paraId="3277AA58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9" w:type="dxa"/>
          </w:tcPr>
          <w:p w14:paraId="33CECBCF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  <w:tcBorders>
              <w:top w:val="double" w:sz="4" w:space="0" w:color="auto"/>
            </w:tcBorders>
          </w:tcPr>
          <w:p w14:paraId="1F6D95E0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1B656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14:paraId="180DEEA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988FBB1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72CA7A4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7281F77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94BC662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B06999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773FC0D2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3D53FA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6F8FF1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195F832E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0038436C" w14:textId="77777777" w:rsidR="001A027B" w:rsidRPr="00283726" w:rsidRDefault="001A027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97F3332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6FDBB80A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5CCEACE6" w14:textId="77777777" w:rsidTr="005F648B">
        <w:trPr>
          <w:trHeight w:val="285"/>
        </w:trPr>
        <w:tc>
          <w:tcPr>
            <w:tcW w:w="3313" w:type="dxa"/>
          </w:tcPr>
          <w:p w14:paraId="66F9D5D2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9" w:type="dxa"/>
          </w:tcPr>
          <w:p w14:paraId="198CBEBF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477E569D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CDABD6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714612A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84739D6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4F828934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DD66E26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064C94F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2FC073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59AEE03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4DC8023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A2C969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5B9A949E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54446935" w14:textId="77777777" w:rsidR="001A027B" w:rsidRPr="00283726" w:rsidRDefault="001A027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F85011A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0C881D09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6DB8B1B6" w14:textId="77777777" w:rsidTr="005F648B">
        <w:trPr>
          <w:trHeight w:val="285"/>
        </w:trPr>
        <w:tc>
          <w:tcPr>
            <w:tcW w:w="3313" w:type="dxa"/>
          </w:tcPr>
          <w:p w14:paraId="7FCBCA18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09" w:type="dxa"/>
          </w:tcPr>
          <w:p w14:paraId="4814F30E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66BD2F22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2C61D6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056270B4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C8A6809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54C5E60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7171B36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5C7BB54A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0E6CD73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01646808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3F7B7AD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14E273D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E4427C2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57B61AD6" w14:textId="77777777" w:rsidR="001A027B" w:rsidRPr="00283726" w:rsidRDefault="001A027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0306A06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5C60195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5C68" w:rsidRPr="00283726" w14:paraId="190880C2" w14:textId="77777777" w:rsidTr="005F648B">
        <w:trPr>
          <w:trHeight w:val="285"/>
        </w:trPr>
        <w:tc>
          <w:tcPr>
            <w:tcW w:w="3313" w:type="dxa"/>
          </w:tcPr>
          <w:p w14:paraId="6186878E" w14:textId="77777777" w:rsidR="001A027B" w:rsidRPr="00283726" w:rsidRDefault="001A027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09" w:type="dxa"/>
          </w:tcPr>
          <w:p w14:paraId="010B36EB" w14:textId="1F30A7CE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2646912A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C3BD026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1DAD299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7227289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F90A6F9" w14:textId="11E6CA03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  <w:r w:rsidR="001A027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790</w:t>
            </w:r>
          </w:p>
        </w:tc>
        <w:tc>
          <w:tcPr>
            <w:tcW w:w="240" w:type="dxa"/>
            <w:vAlign w:val="bottom"/>
          </w:tcPr>
          <w:p w14:paraId="0B625096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55BA51D3" w14:textId="0BACFFCA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201</w:t>
            </w:r>
            <w:r w:rsidR="001A027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790</w:t>
            </w:r>
          </w:p>
        </w:tc>
        <w:tc>
          <w:tcPr>
            <w:tcW w:w="270" w:type="dxa"/>
            <w:vAlign w:val="bottom"/>
          </w:tcPr>
          <w:p w14:paraId="67E1E27E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5FBAE99E" w14:textId="77777777" w:rsidR="001A027B" w:rsidRPr="00283726" w:rsidRDefault="001A027B" w:rsidP="00C64FC2">
            <w:pPr>
              <w:pStyle w:val="acctfourfigures"/>
              <w:tabs>
                <w:tab w:val="clear" w:pos="765"/>
                <w:tab w:val="decimal" w:pos="521"/>
                <w:tab w:val="decimal" w:pos="68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0A1372E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63CE9EF3" w14:textId="521496AD" w:rsidR="001A027B" w:rsidRPr="00283726" w:rsidRDefault="00AB2614" w:rsidP="00F61058">
            <w:pPr>
              <w:pStyle w:val="acctfourfigures"/>
              <w:tabs>
                <w:tab w:val="decimal" w:pos="52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210</w:t>
            </w:r>
            <w:r w:rsidR="001A027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E6EC5" w:rsidRPr="005E6E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8B4B5CF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17AF7E66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4290CB5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47D6DDD1" w14:textId="4A99CDD0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210</w:t>
            </w:r>
            <w:r w:rsidR="001A027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="005E6EC5" w:rsidRPr="005E6E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</w:tr>
      <w:tr w:rsidR="00315C68" w:rsidRPr="00283726" w14:paraId="2BF7A13E" w14:textId="77777777" w:rsidTr="005F648B">
        <w:trPr>
          <w:trHeight w:val="285"/>
        </w:trPr>
        <w:tc>
          <w:tcPr>
            <w:tcW w:w="3313" w:type="dxa"/>
          </w:tcPr>
          <w:p w14:paraId="7640402E" w14:textId="77777777" w:rsidR="001A027B" w:rsidRPr="00283726" w:rsidRDefault="001A027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หุ้นกู้แปลงสภาพ</w:t>
            </w:r>
          </w:p>
        </w:tc>
        <w:tc>
          <w:tcPr>
            <w:tcW w:w="809" w:type="dxa"/>
          </w:tcPr>
          <w:p w14:paraId="19EB1D46" w14:textId="28A25F7B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6BCEC3F2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63FF99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0F583962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69E1860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3A1A086C" w14:textId="16407817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1A027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E6EC5" w:rsidRPr="005E6E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240" w:type="dxa"/>
            <w:vAlign w:val="bottom"/>
          </w:tcPr>
          <w:p w14:paraId="13C1E025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0FC094CE" w14:textId="71C68321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1A027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5E6EC5" w:rsidRPr="005E6E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17</w:t>
            </w:r>
          </w:p>
        </w:tc>
        <w:tc>
          <w:tcPr>
            <w:tcW w:w="270" w:type="dxa"/>
            <w:vAlign w:val="bottom"/>
          </w:tcPr>
          <w:p w14:paraId="6A196080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6A97FB2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38AA2D1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589506BD" w14:textId="54495ADB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1A027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485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68306031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22E72858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19038B11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37FACF83" w14:textId="3C97C9CE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1A027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485</w:t>
            </w:r>
          </w:p>
        </w:tc>
      </w:tr>
      <w:tr w:rsidR="00315C68" w:rsidRPr="00283726" w14:paraId="72AAE114" w14:textId="77777777" w:rsidTr="005F648B">
        <w:trPr>
          <w:trHeight w:val="285"/>
        </w:trPr>
        <w:tc>
          <w:tcPr>
            <w:tcW w:w="3313" w:type="dxa"/>
          </w:tcPr>
          <w:p w14:paraId="55F19A65" w14:textId="77777777" w:rsidR="001A027B" w:rsidRPr="00283726" w:rsidRDefault="001A027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09" w:type="dxa"/>
          </w:tcPr>
          <w:p w14:paraId="30BCEA7C" w14:textId="7835BCC2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5A7C700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2E3E78E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2C37394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D9E55F4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E544BB5" w14:textId="415A0BD5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</w:t>
            </w:r>
            <w:r w:rsidR="001A027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198</w:t>
            </w:r>
          </w:p>
        </w:tc>
        <w:tc>
          <w:tcPr>
            <w:tcW w:w="240" w:type="dxa"/>
            <w:vAlign w:val="bottom"/>
          </w:tcPr>
          <w:p w14:paraId="22E91EF8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455DD1E" w14:textId="3E3AF523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</w:t>
            </w:r>
            <w:r w:rsidR="001A027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198</w:t>
            </w:r>
          </w:p>
        </w:tc>
        <w:tc>
          <w:tcPr>
            <w:tcW w:w="270" w:type="dxa"/>
            <w:vAlign w:val="bottom"/>
          </w:tcPr>
          <w:p w14:paraId="4D10BD9C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1646F13A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AA0F298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shd w:val="clear" w:color="auto" w:fill="auto"/>
            <w:vAlign w:val="bottom"/>
          </w:tcPr>
          <w:p w14:paraId="4B8797B8" w14:textId="28E6ED41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</w:t>
            </w:r>
            <w:r w:rsidR="001A027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095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BD45A44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shd w:val="clear" w:color="auto" w:fill="auto"/>
          </w:tcPr>
          <w:p w14:paraId="0C97B62D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shd w:val="clear" w:color="auto" w:fill="auto"/>
            <w:vAlign w:val="bottom"/>
          </w:tcPr>
          <w:p w14:paraId="33349D29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shd w:val="clear" w:color="auto" w:fill="auto"/>
            <w:vAlign w:val="bottom"/>
          </w:tcPr>
          <w:p w14:paraId="047E0C4F" w14:textId="48F8BF44" w:rsidR="001A027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129</w:t>
            </w:r>
            <w:r w:rsidR="001A027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095</w:t>
            </w:r>
          </w:p>
        </w:tc>
      </w:tr>
      <w:tr w:rsidR="00315C68" w:rsidRPr="00283726" w14:paraId="72E18888" w14:textId="77777777" w:rsidTr="005F648B">
        <w:trPr>
          <w:trHeight w:val="285"/>
        </w:trPr>
        <w:tc>
          <w:tcPr>
            <w:tcW w:w="3313" w:type="dxa"/>
          </w:tcPr>
          <w:p w14:paraId="2089A6D1" w14:textId="77777777" w:rsidR="001A027B" w:rsidRPr="00283726" w:rsidRDefault="001A027B" w:rsidP="005F648B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09" w:type="dxa"/>
          </w:tcPr>
          <w:p w14:paraId="5BD15ECA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0A2E5470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69F321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31A0F36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6A7B6E1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6B1F8923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3DCF4C8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3EA77A3E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A097158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174E0820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79A6E39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A8335D4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46B4FDE7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287D525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ACDDCFA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76A3542F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5C68" w:rsidRPr="00283726" w14:paraId="6C69704E" w14:textId="77777777" w:rsidTr="005F648B">
        <w:trPr>
          <w:trHeight w:val="285"/>
        </w:trPr>
        <w:tc>
          <w:tcPr>
            <w:tcW w:w="3313" w:type="dxa"/>
          </w:tcPr>
          <w:p w14:paraId="513FB42E" w14:textId="77777777" w:rsidR="001A027B" w:rsidRPr="00283726" w:rsidRDefault="001A027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09" w:type="dxa"/>
          </w:tcPr>
          <w:p w14:paraId="13F01C69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7D7E977F" w14:textId="3B01EF95" w:rsidR="001A027B" w:rsidRPr="00283726" w:rsidRDefault="005E6EC5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6E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236" w:type="dxa"/>
          </w:tcPr>
          <w:p w14:paraId="7C86DB8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5CA15FCD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5E52280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326958F9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0E872572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71B449D9" w14:textId="42CA19D3" w:rsidR="001A027B" w:rsidRPr="00283726" w:rsidRDefault="005E6EC5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6E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270" w:type="dxa"/>
            <w:vAlign w:val="bottom"/>
          </w:tcPr>
          <w:p w14:paraId="2C81F5F4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10C56FAE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15A181E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85BE952" w14:textId="6264B37C" w:rsidR="001A027B" w:rsidRPr="00283726" w:rsidRDefault="005E6EC5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6E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  <w:tc>
          <w:tcPr>
            <w:tcW w:w="251" w:type="dxa"/>
            <w:vAlign w:val="bottom"/>
          </w:tcPr>
          <w:p w14:paraId="7912F85B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67CEB351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7FC218C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543E12F0" w14:textId="479DE632" w:rsidR="001A027B" w:rsidRPr="00283726" w:rsidRDefault="005E6EC5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6E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</w:t>
            </w:r>
          </w:p>
        </w:tc>
      </w:tr>
      <w:tr w:rsidR="00C34A75" w:rsidRPr="00283726" w14:paraId="0FE8AC15" w14:textId="77777777" w:rsidTr="005F648B">
        <w:trPr>
          <w:trHeight w:val="285"/>
        </w:trPr>
        <w:tc>
          <w:tcPr>
            <w:tcW w:w="3313" w:type="dxa"/>
          </w:tcPr>
          <w:p w14:paraId="2406487D" w14:textId="77777777" w:rsidR="001A027B" w:rsidRPr="00283726" w:rsidRDefault="001A027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9" w:type="dxa"/>
          </w:tcPr>
          <w:p w14:paraId="2017A978" w14:textId="77777777" w:rsidR="001A027B" w:rsidRPr="00283726" w:rsidRDefault="001A027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46CD3410" w14:textId="5DCCEB98" w:rsidR="001A027B" w:rsidRPr="00283726" w:rsidRDefault="005E6EC5" w:rsidP="005F648B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E6E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AB2614"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99</w:t>
            </w:r>
          </w:p>
        </w:tc>
        <w:tc>
          <w:tcPr>
            <w:tcW w:w="236" w:type="dxa"/>
          </w:tcPr>
          <w:p w14:paraId="495330FD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178B3853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2FC7688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5C29F4" w14:textId="0F9E62F5" w:rsidR="001A027B" w:rsidRPr="00283726" w:rsidRDefault="005E6EC5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E6E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AB2614"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40</w:t>
            </w:r>
            <w:r w:rsidR="001A027B" w:rsidRPr="002837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E6E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AB2614"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05</w:t>
            </w:r>
          </w:p>
        </w:tc>
        <w:tc>
          <w:tcPr>
            <w:tcW w:w="240" w:type="dxa"/>
            <w:vAlign w:val="bottom"/>
          </w:tcPr>
          <w:p w14:paraId="7CC25AB7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1F1FF5" w14:textId="22022EAB" w:rsidR="001A027B" w:rsidRPr="00283726" w:rsidRDefault="005E6EC5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E6EC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AB2614"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40</w:t>
            </w:r>
            <w:r w:rsidR="001A027B" w:rsidRPr="002837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AB2614"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704</w:t>
            </w:r>
          </w:p>
        </w:tc>
        <w:tc>
          <w:tcPr>
            <w:tcW w:w="270" w:type="dxa"/>
            <w:vAlign w:val="bottom"/>
          </w:tcPr>
          <w:p w14:paraId="1019CF0D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4928DF6B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00FE077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C2311D8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2870526D" w14:textId="77777777" w:rsidR="001A027B" w:rsidRPr="00283726" w:rsidRDefault="001A027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7816F9F5" w14:textId="77777777" w:rsidR="001A027B" w:rsidRPr="00283726" w:rsidRDefault="001A027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4802E75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6482FB1E" w14:textId="77777777" w:rsidR="001A027B" w:rsidRPr="00283726" w:rsidRDefault="001A027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22F87771" w14:textId="77777777" w:rsidR="001A027B" w:rsidRPr="00283726" w:rsidRDefault="001A027B" w:rsidP="001A027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4EFC3193" w14:textId="6271E0C0" w:rsidR="005F648B" w:rsidRPr="00283726" w:rsidRDefault="005F6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283726">
        <w:rPr>
          <w:rFonts w:asciiTheme="majorBidi" w:hAnsiTheme="majorBidi" w:cstheme="majorBidi"/>
          <w:cs/>
        </w:rPr>
        <w:br w:type="page"/>
      </w:r>
    </w:p>
    <w:tbl>
      <w:tblPr>
        <w:tblW w:w="1518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13"/>
        <w:gridCol w:w="236"/>
        <w:gridCol w:w="1401"/>
        <w:gridCol w:w="270"/>
        <w:gridCol w:w="1440"/>
        <w:gridCol w:w="270"/>
        <w:gridCol w:w="1350"/>
        <w:gridCol w:w="270"/>
        <w:gridCol w:w="1260"/>
        <w:gridCol w:w="270"/>
        <w:gridCol w:w="990"/>
        <w:gridCol w:w="236"/>
        <w:gridCol w:w="1123"/>
        <w:gridCol w:w="237"/>
        <w:gridCol w:w="1018"/>
        <w:gridCol w:w="247"/>
        <w:gridCol w:w="1255"/>
      </w:tblGrid>
      <w:tr w:rsidR="009479E4" w:rsidRPr="00283726" w14:paraId="25778465" w14:textId="77777777" w:rsidTr="00D1794F">
        <w:trPr>
          <w:trHeight w:val="285"/>
          <w:tblHeader/>
        </w:trPr>
        <w:tc>
          <w:tcPr>
            <w:tcW w:w="3313" w:type="dxa"/>
            <w:vAlign w:val="bottom"/>
          </w:tcPr>
          <w:p w14:paraId="5EF9C1D2" w14:textId="77777777" w:rsidR="00F37AC8" w:rsidRPr="00283726" w:rsidRDefault="00F37AC8" w:rsidP="00F37AC8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2E8D6CA8" w14:textId="77777777" w:rsidR="00F37AC8" w:rsidRPr="00283726" w:rsidRDefault="00F37AC8" w:rsidP="00F37AC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637" w:type="dxa"/>
            <w:gridSpan w:val="15"/>
          </w:tcPr>
          <w:p w14:paraId="028E3AEF" w14:textId="5EE099B2" w:rsidR="00F37AC8" w:rsidRPr="00283726" w:rsidRDefault="00F37AC8" w:rsidP="00F37AC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984804" w:rsidRPr="00283726" w14:paraId="4CAFD364" w14:textId="77777777" w:rsidTr="00D1794F">
        <w:trPr>
          <w:trHeight w:val="285"/>
          <w:tblHeader/>
        </w:trPr>
        <w:tc>
          <w:tcPr>
            <w:tcW w:w="3313" w:type="dxa"/>
            <w:vAlign w:val="bottom"/>
          </w:tcPr>
          <w:p w14:paraId="279BF363" w14:textId="77777777" w:rsidR="005F648B" w:rsidRPr="00283726" w:rsidRDefault="005F648B" w:rsidP="005F648B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14:paraId="24D4E892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637" w:type="dxa"/>
            <w:gridSpan w:val="15"/>
            <w:tcBorders>
              <w:bottom w:val="single" w:sz="4" w:space="0" w:color="auto"/>
            </w:tcBorders>
          </w:tcPr>
          <w:p w14:paraId="16EAE715" w14:textId="77777777" w:rsidR="005F648B" w:rsidRPr="00283726" w:rsidRDefault="005F648B" w:rsidP="00C64FC2">
            <w:pPr>
              <w:pStyle w:val="acctfourfigures"/>
              <w:tabs>
                <w:tab w:val="left" w:pos="720"/>
              </w:tabs>
              <w:spacing w:line="240" w:lineRule="atLeast"/>
              <w:ind w:left="-117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70BBA" w:rsidRPr="00283726" w14:paraId="72E33E64" w14:textId="77777777" w:rsidTr="00D1794F">
        <w:trPr>
          <w:trHeight w:val="285"/>
          <w:tblHeader/>
        </w:trPr>
        <w:tc>
          <w:tcPr>
            <w:tcW w:w="3313" w:type="dxa"/>
            <w:vAlign w:val="bottom"/>
          </w:tcPr>
          <w:p w14:paraId="104D771A" w14:textId="77777777" w:rsidR="005F648B" w:rsidRPr="00283726" w:rsidRDefault="005F648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236" w:type="dxa"/>
            <w:vAlign w:val="bottom"/>
          </w:tcPr>
          <w:p w14:paraId="06DED6C6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26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DE2117E" w14:textId="77777777" w:rsidR="005F648B" w:rsidRPr="00283726" w:rsidRDefault="005F648B" w:rsidP="00C64FC2">
            <w:pPr>
              <w:pStyle w:val="acctfourfigures"/>
              <w:tabs>
                <w:tab w:val="left" w:pos="720"/>
              </w:tabs>
              <w:spacing w:line="240" w:lineRule="atLeast"/>
              <w:ind w:left="-116" w:right="-10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4C5E504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5106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EFA6EA" w14:textId="77777777" w:rsidR="005F648B" w:rsidRPr="00283726" w:rsidRDefault="005F648B" w:rsidP="00C64FC2">
            <w:pPr>
              <w:pStyle w:val="acctfourfigures"/>
              <w:tabs>
                <w:tab w:val="left" w:pos="720"/>
              </w:tabs>
              <w:spacing w:line="240" w:lineRule="atLeast"/>
              <w:ind w:left="-104" w:right="-9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28534D" w:rsidRPr="00283726" w14:paraId="6B3D90E4" w14:textId="77777777" w:rsidTr="00D1794F">
        <w:trPr>
          <w:trHeight w:val="285"/>
          <w:tblHeader/>
        </w:trPr>
        <w:tc>
          <w:tcPr>
            <w:tcW w:w="3313" w:type="dxa"/>
            <w:vAlign w:val="bottom"/>
            <w:hideMark/>
          </w:tcPr>
          <w:p w14:paraId="12DD64F0" w14:textId="4B8F32EC" w:rsidR="005F648B" w:rsidRPr="00283726" w:rsidRDefault="005F648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5E6EC5" w:rsidRPr="005E6EC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FF3A9E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0 </w:t>
            </w:r>
            <w:r w:rsidR="00FF3A9E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มิถุนายน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236" w:type="dxa"/>
            <w:vAlign w:val="bottom"/>
          </w:tcPr>
          <w:p w14:paraId="52760029" w14:textId="6F3703F6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F10ED9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21D3482A" w14:textId="77777777" w:rsidR="005F648B" w:rsidRPr="00283726" w:rsidRDefault="005F648B" w:rsidP="005F648B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8448FA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0AF070DF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526CA84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7C3409EF" w14:textId="77777777" w:rsidR="005F648B" w:rsidRPr="00283726" w:rsidRDefault="005F648B" w:rsidP="005F648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36E09CF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5F7B514B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  <w:hideMark/>
          </w:tcPr>
          <w:p w14:paraId="18EA9745" w14:textId="038424D0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60" w:right="-19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7AB9F08E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  <w:hideMark/>
          </w:tcPr>
          <w:p w14:paraId="4A4E6428" w14:textId="5CB10995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7" w:type="dxa"/>
          </w:tcPr>
          <w:p w14:paraId="3C653403" w14:textId="77777777" w:rsidR="005F648B" w:rsidRPr="00283726" w:rsidRDefault="005F648B" w:rsidP="005F648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tcBorders>
              <w:bottom w:val="single" w:sz="4" w:space="0" w:color="auto"/>
            </w:tcBorders>
            <w:vAlign w:val="bottom"/>
            <w:hideMark/>
          </w:tcPr>
          <w:p w14:paraId="11893CFF" w14:textId="0092EEC3" w:rsidR="005F648B" w:rsidRPr="00283726" w:rsidRDefault="005F648B" w:rsidP="005F648B">
            <w:pPr>
              <w:tabs>
                <w:tab w:val="clear" w:pos="454"/>
              </w:tabs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E6EC5" w:rsidRPr="005E6EC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47" w:type="dxa"/>
          </w:tcPr>
          <w:p w14:paraId="58F5B74F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55" w:type="dxa"/>
            <w:tcBorders>
              <w:bottom w:val="single" w:sz="4" w:space="0" w:color="auto"/>
            </w:tcBorders>
            <w:vAlign w:val="bottom"/>
            <w:hideMark/>
          </w:tcPr>
          <w:p w14:paraId="65864623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F648B" w:rsidRPr="00283726" w14:paraId="52D71BC2" w14:textId="77777777" w:rsidTr="00D1794F">
        <w:trPr>
          <w:trHeight w:val="285"/>
        </w:trPr>
        <w:tc>
          <w:tcPr>
            <w:tcW w:w="3313" w:type="dxa"/>
            <w:hideMark/>
          </w:tcPr>
          <w:p w14:paraId="33EC7569" w14:textId="77777777" w:rsidR="005F648B" w:rsidRPr="00283726" w:rsidRDefault="005F648B" w:rsidP="005F648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11611D48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01" w:type="dxa"/>
          </w:tcPr>
          <w:p w14:paraId="55AD085B" w14:textId="77777777" w:rsidR="005F648B" w:rsidRPr="00283726" w:rsidRDefault="005F648B" w:rsidP="005F648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A26638C" w14:textId="77777777" w:rsidR="005F648B" w:rsidRPr="00283726" w:rsidRDefault="005F648B" w:rsidP="005F648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DC5DF8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1E216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1DF54072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B613D4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823919F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7963FED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1F45A8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CC020B6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3" w:type="dxa"/>
          </w:tcPr>
          <w:p w14:paraId="01B3C86D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</w:tcPr>
          <w:p w14:paraId="691CBD0F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</w:tcPr>
          <w:p w14:paraId="0E8DE2E3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7445E14C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5" w:type="dxa"/>
          </w:tcPr>
          <w:p w14:paraId="37E121B6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11D7AA4B" w14:textId="77777777" w:rsidTr="00D1794F">
        <w:trPr>
          <w:trHeight w:val="285"/>
        </w:trPr>
        <w:tc>
          <w:tcPr>
            <w:tcW w:w="3313" w:type="dxa"/>
            <w:hideMark/>
          </w:tcPr>
          <w:p w14:paraId="2150B6BF" w14:textId="77777777" w:rsidR="005F648B" w:rsidRPr="00283726" w:rsidRDefault="005F648B" w:rsidP="005F648B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36" w:type="dxa"/>
          </w:tcPr>
          <w:p w14:paraId="307F8BFD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01" w:type="dxa"/>
          </w:tcPr>
          <w:p w14:paraId="282A3125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AC0FCF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64E78151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058E9D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E10197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AAE2986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67BC91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5DED8F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365280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C07B92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3" w:type="dxa"/>
            <w:vAlign w:val="bottom"/>
          </w:tcPr>
          <w:p w14:paraId="6F5750B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03C0FE6D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vAlign w:val="bottom"/>
          </w:tcPr>
          <w:p w14:paraId="1DED476F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</w:tcPr>
          <w:p w14:paraId="32DA2AC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5" w:type="dxa"/>
          </w:tcPr>
          <w:p w14:paraId="76A778F1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33F1EB0A" w14:textId="77777777" w:rsidTr="00D1794F">
        <w:trPr>
          <w:trHeight w:val="285"/>
        </w:trPr>
        <w:tc>
          <w:tcPr>
            <w:tcW w:w="3313" w:type="dxa"/>
          </w:tcPr>
          <w:p w14:paraId="19ACB2B9" w14:textId="77777777" w:rsidR="005F648B" w:rsidRPr="00283726" w:rsidRDefault="005F648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236" w:type="dxa"/>
          </w:tcPr>
          <w:p w14:paraId="115134E2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01" w:type="dxa"/>
            <w:vAlign w:val="bottom"/>
          </w:tcPr>
          <w:p w14:paraId="73667520" w14:textId="58BC952D" w:rsidR="005F648B" w:rsidRPr="00283726" w:rsidRDefault="008B1CB4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CA8413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DDAA6BC" w14:textId="4F8CB927" w:rsidR="005F648B" w:rsidRPr="00283726" w:rsidRDefault="008B1CB4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949</w:t>
            </w:r>
          </w:p>
        </w:tc>
        <w:tc>
          <w:tcPr>
            <w:tcW w:w="270" w:type="dxa"/>
            <w:vAlign w:val="bottom"/>
          </w:tcPr>
          <w:p w14:paraId="683B464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503CC50" w14:textId="6DD69573" w:rsidR="005F648B" w:rsidRPr="00283726" w:rsidRDefault="008B1CB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DC1ED95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53C442C5" w14:textId="3905186A" w:rsidR="005F648B" w:rsidRPr="00283726" w:rsidRDefault="008B1CB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949</w:t>
            </w:r>
          </w:p>
        </w:tc>
        <w:tc>
          <w:tcPr>
            <w:tcW w:w="270" w:type="dxa"/>
            <w:vAlign w:val="bottom"/>
          </w:tcPr>
          <w:p w14:paraId="2B42710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EF633B8" w14:textId="41D14FF4" w:rsidR="005F648B" w:rsidRPr="00283726" w:rsidRDefault="008B1CB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62AD31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3" w:type="dxa"/>
            <w:vAlign w:val="bottom"/>
          </w:tcPr>
          <w:p w14:paraId="23F0EA81" w14:textId="15F525A6" w:rsidR="005F648B" w:rsidRPr="00283726" w:rsidRDefault="008B1CB4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7" w:type="dxa"/>
            <w:vAlign w:val="bottom"/>
          </w:tcPr>
          <w:p w14:paraId="6C6125D6" w14:textId="77777777" w:rsidR="005F648B" w:rsidRPr="00283726" w:rsidRDefault="005F648B" w:rsidP="005F648B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18" w:type="dxa"/>
            <w:vAlign w:val="bottom"/>
          </w:tcPr>
          <w:p w14:paraId="65F56DD0" w14:textId="7896FF63" w:rsidR="005F648B" w:rsidRPr="00283726" w:rsidRDefault="008B1CB4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949</w:t>
            </w:r>
          </w:p>
        </w:tc>
        <w:tc>
          <w:tcPr>
            <w:tcW w:w="247" w:type="dxa"/>
            <w:vAlign w:val="bottom"/>
          </w:tcPr>
          <w:p w14:paraId="1382B42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5" w:type="dxa"/>
            <w:vAlign w:val="bottom"/>
          </w:tcPr>
          <w:p w14:paraId="18454197" w14:textId="3292DF2A" w:rsidR="005F648B" w:rsidRPr="00283726" w:rsidRDefault="008B1CB4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949</w:t>
            </w:r>
          </w:p>
        </w:tc>
      </w:tr>
      <w:tr w:rsidR="004A15F1" w:rsidRPr="00283726" w14:paraId="3528A193" w14:textId="77777777" w:rsidTr="00D1794F">
        <w:trPr>
          <w:trHeight w:val="285"/>
        </w:trPr>
        <w:tc>
          <w:tcPr>
            <w:tcW w:w="3313" w:type="dxa"/>
          </w:tcPr>
          <w:p w14:paraId="62D2A66A" w14:textId="5A87B2CD" w:rsidR="005F648B" w:rsidRPr="00283726" w:rsidRDefault="005F648B" w:rsidP="005F648B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สินทรัพย์ทางการเงิน</w:t>
            </w:r>
            <w:r w:rsidR="0073501B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ไม่หมุนเวียนอื่น</w:t>
            </w:r>
          </w:p>
        </w:tc>
        <w:tc>
          <w:tcPr>
            <w:tcW w:w="236" w:type="dxa"/>
          </w:tcPr>
          <w:p w14:paraId="46470ACC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01" w:type="dxa"/>
            <w:vAlign w:val="bottom"/>
          </w:tcPr>
          <w:p w14:paraId="2E76093B" w14:textId="116A002A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14CDD1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CCAD88D" w14:textId="77EB1AA4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CE29C9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C9D8273" w14:textId="2945DAE4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1A267D1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E75A872" w14:textId="0F78D311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2CC106F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99F1EE8" w14:textId="0FB78BBF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1871870C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3" w:type="dxa"/>
            <w:vAlign w:val="bottom"/>
          </w:tcPr>
          <w:p w14:paraId="56569CE4" w14:textId="6F7251C3" w:rsidR="005F648B" w:rsidRPr="00283726" w:rsidRDefault="005F648B" w:rsidP="00D1794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53CDC63F" w14:textId="77777777" w:rsidR="005F648B" w:rsidRPr="00283726" w:rsidRDefault="005F648B" w:rsidP="005F648B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18" w:type="dxa"/>
            <w:vAlign w:val="bottom"/>
          </w:tcPr>
          <w:p w14:paraId="183B3C8D" w14:textId="5E4A9CE8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7" w:type="dxa"/>
            <w:vAlign w:val="bottom"/>
          </w:tcPr>
          <w:p w14:paraId="338EA2A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5" w:type="dxa"/>
            <w:vAlign w:val="bottom"/>
          </w:tcPr>
          <w:p w14:paraId="02028157" w14:textId="78DA004E" w:rsidR="005F648B" w:rsidRPr="00283726" w:rsidRDefault="005F648B" w:rsidP="00D179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4"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7F2A" w:rsidRPr="00283726" w14:paraId="35F7276E" w14:textId="77777777" w:rsidTr="00D1794F">
        <w:trPr>
          <w:trHeight w:val="285"/>
        </w:trPr>
        <w:tc>
          <w:tcPr>
            <w:tcW w:w="3313" w:type="dxa"/>
          </w:tcPr>
          <w:p w14:paraId="72CB5C5E" w14:textId="77777777" w:rsidR="005F648B" w:rsidRPr="00283726" w:rsidRDefault="005F648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236" w:type="dxa"/>
          </w:tcPr>
          <w:p w14:paraId="7EA37C6E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01" w:type="dxa"/>
          </w:tcPr>
          <w:p w14:paraId="60E97295" w14:textId="7B3069A1" w:rsidR="005F648B" w:rsidRPr="00283726" w:rsidRDefault="008B1CB4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C231C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76DDAA3F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0D93736" w14:textId="5C5ABCA3" w:rsidR="005F648B" w:rsidRPr="00283726" w:rsidRDefault="00163B23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827E411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4D6524A9" w14:textId="2003935B" w:rsidR="005F648B" w:rsidRPr="00283726" w:rsidRDefault="00163B23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C3C41FC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6EBC2B2C" w14:textId="5796251D" w:rsidR="005F648B" w:rsidRPr="00283726" w:rsidRDefault="008B1CB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63B23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C231C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43D133E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BC083E0" w14:textId="507AB302" w:rsidR="005F648B" w:rsidRPr="00283726" w:rsidRDefault="00DB55DA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38FFE3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3" w:type="dxa"/>
          </w:tcPr>
          <w:p w14:paraId="36197082" w14:textId="304F6F11" w:rsidR="005F648B" w:rsidRPr="00283726" w:rsidRDefault="008B1CB4" w:rsidP="00D1794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5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2260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C231C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37" w:type="dxa"/>
          </w:tcPr>
          <w:p w14:paraId="08FDF8DB" w14:textId="77777777" w:rsidR="005F648B" w:rsidRPr="00283726" w:rsidRDefault="005F648B" w:rsidP="005F648B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18" w:type="dxa"/>
            <w:vAlign w:val="bottom"/>
          </w:tcPr>
          <w:p w14:paraId="1240A3EE" w14:textId="0E322687" w:rsidR="005F648B" w:rsidRPr="00283726" w:rsidRDefault="00DB55DA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7" w:type="dxa"/>
          </w:tcPr>
          <w:p w14:paraId="54DDA80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5" w:type="dxa"/>
          </w:tcPr>
          <w:p w14:paraId="56848BE1" w14:textId="22860A4A" w:rsidR="005F648B" w:rsidRPr="00283726" w:rsidRDefault="008B1CB4" w:rsidP="00D1794F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4"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52260">
              <w:rPr>
                <w:rFonts w:asciiTheme="majorBidi" w:hAnsiTheme="majorBidi" w:cstheme="majorBidi"/>
                <w:sz w:val="24"/>
                <w:szCs w:val="24"/>
              </w:rPr>
              <w:t>38</w:t>
            </w:r>
            <w:r w:rsidR="00C231C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EF6E77" w:rsidRPr="00283726" w14:paraId="63F3BBDB" w14:textId="77777777" w:rsidTr="00D1794F">
        <w:trPr>
          <w:trHeight w:val="285"/>
        </w:trPr>
        <w:tc>
          <w:tcPr>
            <w:tcW w:w="3313" w:type="dxa"/>
            <w:hideMark/>
          </w:tcPr>
          <w:p w14:paraId="65B087FE" w14:textId="77777777" w:rsidR="005F648B" w:rsidRPr="00283726" w:rsidRDefault="005F648B" w:rsidP="005F648B">
            <w:pPr>
              <w:tabs>
                <w:tab w:val="clear" w:pos="227"/>
              </w:tabs>
              <w:ind w:left="-2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36" w:type="dxa"/>
          </w:tcPr>
          <w:p w14:paraId="405DFDBB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</w:tcPr>
          <w:p w14:paraId="70DBBC55" w14:textId="780CFBF1" w:rsidR="005F648B" w:rsidRPr="00283726" w:rsidRDefault="008B1CB4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475A77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38</w:t>
            </w:r>
            <w:r w:rsidR="00C231C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270" w:type="dxa"/>
          </w:tcPr>
          <w:p w14:paraId="38D4FB1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DB0B47C" w14:textId="06E3679E" w:rsidR="005F648B" w:rsidRPr="00283726" w:rsidRDefault="008B1CB4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75A7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949</w:t>
            </w:r>
          </w:p>
        </w:tc>
        <w:tc>
          <w:tcPr>
            <w:tcW w:w="270" w:type="dxa"/>
          </w:tcPr>
          <w:p w14:paraId="5F08D5C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FF3B17" w14:textId="6DF622C9" w:rsidR="005F648B" w:rsidRPr="00283726" w:rsidRDefault="00475A77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A8AD9D8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D3E9F2" w14:textId="6C6BA44A" w:rsidR="005F648B" w:rsidRPr="00283726" w:rsidRDefault="00B6622A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1,336</w:t>
            </w:r>
          </w:p>
        </w:tc>
        <w:tc>
          <w:tcPr>
            <w:tcW w:w="270" w:type="dxa"/>
            <w:vAlign w:val="bottom"/>
          </w:tcPr>
          <w:p w14:paraId="5BC29E69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444168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3205670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3" w:type="dxa"/>
            <w:vAlign w:val="bottom"/>
          </w:tcPr>
          <w:p w14:paraId="1AA0DF08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2898EF4E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vAlign w:val="bottom"/>
          </w:tcPr>
          <w:p w14:paraId="0E213C0F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vAlign w:val="bottom"/>
          </w:tcPr>
          <w:p w14:paraId="2C09D22F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5" w:type="dxa"/>
            <w:vAlign w:val="bottom"/>
          </w:tcPr>
          <w:p w14:paraId="0FD11A89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2BB5" w:rsidRPr="00283726" w14:paraId="26047B02" w14:textId="77777777" w:rsidTr="00D1794F">
        <w:trPr>
          <w:trHeight w:val="285"/>
        </w:trPr>
        <w:tc>
          <w:tcPr>
            <w:tcW w:w="3313" w:type="dxa"/>
          </w:tcPr>
          <w:p w14:paraId="187AA258" w14:textId="77777777" w:rsidR="005F648B" w:rsidRPr="00283726" w:rsidRDefault="005F648B" w:rsidP="005F648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236" w:type="dxa"/>
          </w:tcPr>
          <w:p w14:paraId="33B2BF05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401" w:type="dxa"/>
            <w:tcBorders>
              <w:top w:val="double" w:sz="4" w:space="0" w:color="auto"/>
            </w:tcBorders>
          </w:tcPr>
          <w:p w14:paraId="6B56ED5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DD251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3EE4933C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1F1414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F616BD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772583D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58B00D3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4F8479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3DEECF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4A362888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3" w:type="dxa"/>
            <w:vAlign w:val="bottom"/>
          </w:tcPr>
          <w:p w14:paraId="1ABDD109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7F0901C2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vAlign w:val="bottom"/>
          </w:tcPr>
          <w:p w14:paraId="17957839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vAlign w:val="bottom"/>
          </w:tcPr>
          <w:p w14:paraId="5C31E93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5" w:type="dxa"/>
            <w:vAlign w:val="bottom"/>
          </w:tcPr>
          <w:p w14:paraId="01CCB9E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157872C2" w14:textId="77777777" w:rsidTr="00D1794F">
        <w:trPr>
          <w:trHeight w:val="285"/>
        </w:trPr>
        <w:tc>
          <w:tcPr>
            <w:tcW w:w="3313" w:type="dxa"/>
          </w:tcPr>
          <w:p w14:paraId="14EFB607" w14:textId="77777777" w:rsidR="005F648B" w:rsidRPr="00283726" w:rsidRDefault="005F648B" w:rsidP="005F648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4B26DACC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01" w:type="dxa"/>
          </w:tcPr>
          <w:p w14:paraId="2CA49D0D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229C680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7B100F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C7F66E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E9BEEA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F1F8018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681E34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FF8C401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584307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B43C70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3" w:type="dxa"/>
            <w:vAlign w:val="bottom"/>
          </w:tcPr>
          <w:p w14:paraId="22373F2C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3C7F368E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vAlign w:val="bottom"/>
          </w:tcPr>
          <w:p w14:paraId="775CA892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vAlign w:val="bottom"/>
          </w:tcPr>
          <w:p w14:paraId="38BBD1B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5" w:type="dxa"/>
            <w:vAlign w:val="bottom"/>
          </w:tcPr>
          <w:p w14:paraId="186929E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7D0AE498" w14:textId="77777777" w:rsidTr="00D1794F">
        <w:trPr>
          <w:trHeight w:val="285"/>
        </w:trPr>
        <w:tc>
          <w:tcPr>
            <w:tcW w:w="3313" w:type="dxa"/>
          </w:tcPr>
          <w:p w14:paraId="48D74408" w14:textId="77777777" w:rsidR="005F648B" w:rsidRPr="00283726" w:rsidRDefault="005F648B" w:rsidP="005F648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236" w:type="dxa"/>
          </w:tcPr>
          <w:p w14:paraId="0559D2A8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01" w:type="dxa"/>
          </w:tcPr>
          <w:p w14:paraId="61F3322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9D7C1B5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52F17C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B094D3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34A209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DD22F8E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377327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ED84EA1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B4D6E4C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648D4488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3" w:type="dxa"/>
            <w:vAlign w:val="bottom"/>
          </w:tcPr>
          <w:p w14:paraId="1A8AF70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6034081B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vAlign w:val="bottom"/>
          </w:tcPr>
          <w:p w14:paraId="4727ECF8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vAlign w:val="bottom"/>
          </w:tcPr>
          <w:p w14:paraId="61BAB4E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5" w:type="dxa"/>
            <w:vAlign w:val="bottom"/>
          </w:tcPr>
          <w:p w14:paraId="52BB788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5C68" w:rsidRPr="00283726" w14:paraId="5D3DE73A" w14:textId="77777777" w:rsidTr="00B110EC">
        <w:trPr>
          <w:trHeight w:val="285"/>
        </w:trPr>
        <w:tc>
          <w:tcPr>
            <w:tcW w:w="3313" w:type="dxa"/>
          </w:tcPr>
          <w:p w14:paraId="25F0A577" w14:textId="77777777" w:rsidR="005F648B" w:rsidRPr="00283726" w:rsidRDefault="005F648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36" w:type="dxa"/>
          </w:tcPr>
          <w:p w14:paraId="1C087EA7" w14:textId="6C9DD1FB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01" w:type="dxa"/>
          </w:tcPr>
          <w:p w14:paraId="0CEF9DE5" w14:textId="12255592" w:rsidR="005F648B" w:rsidRPr="00283726" w:rsidRDefault="00000BF9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F8909C5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2748B185" w14:textId="3D507C8F" w:rsidR="005F648B" w:rsidRPr="00283726" w:rsidRDefault="00000BF9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ACF04D3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62F8CD65" w14:textId="5A95888D" w:rsidR="005F648B" w:rsidRPr="00283726" w:rsidRDefault="00A37CD8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115,140</w:t>
            </w:r>
          </w:p>
        </w:tc>
        <w:tc>
          <w:tcPr>
            <w:tcW w:w="270" w:type="dxa"/>
            <w:vAlign w:val="bottom"/>
          </w:tcPr>
          <w:p w14:paraId="7DEC851D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5BB992D" w14:textId="742F8CEB" w:rsidR="005F648B" w:rsidRPr="00283726" w:rsidRDefault="007F1203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F1203">
              <w:rPr>
                <w:rFonts w:asciiTheme="majorBidi" w:hAnsiTheme="majorBidi" w:cstheme="majorBidi"/>
                <w:sz w:val="24"/>
                <w:szCs w:val="24"/>
              </w:rPr>
              <w:t>115,140</w:t>
            </w:r>
          </w:p>
        </w:tc>
        <w:tc>
          <w:tcPr>
            <w:tcW w:w="270" w:type="dxa"/>
            <w:vAlign w:val="bottom"/>
          </w:tcPr>
          <w:p w14:paraId="38F04610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4BCB13F" w14:textId="2921CB51" w:rsidR="005F648B" w:rsidRPr="00283726" w:rsidRDefault="001A7D9C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5E8AB23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49FA0AE5" w14:textId="69AE832B" w:rsidR="005F648B" w:rsidRPr="00B110EC" w:rsidRDefault="0006751C" w:rsidP="00D1794F">
            <w:pPr>
              <w:pStyle w:val="acctfourfigures"/>
              <w:tabs>
                <w:tab w:val="clear" w:pos="765"/>
              </w:tabs>
              <w:spacing w:line="240" w:lineRule="atLeast"/>
              <w:ind w:left="-110" w:right="-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10EC">
              <w:rPr>
                <w:rFonts w:asciiTheme="majorBidi" w:hAnsiTheme="majorBidi" w:cstheme="majorBidi"/>
                <w:sz w:val="24"/>
                <w:szCs w:val="24"/>
              </w:rPr>
              <w:t>115,623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880E157" w14:textId="77777777" w:rsidR="005F648B" w:rsidRPr="00B110EC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23517A88" w14:textId="7EFED20A" w:rsidR="005F648B" w:rsidRPr="00283726" w:rsidRDefault="009A7C0E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7D6888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5" w:type="dxa"/>
            <w:shd w:val="clear" w:color="auto" w:fill="auto"/>
          </w:tcPr>
          <w:p w14:paraId="4C4063B5" w14:textId="26CD281F" w:rsidR="005F648B" w:rsidRPr="00283726" w:rsidRDefault="0006751C" w:rsidP="00817B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4"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115,623</w:t>
            </w:r>
          </w:p>
        </w:tc>
      </w:tr>
      <w:tr w:rsidR="00315C68" w:rsidRPr="00283726" w14:paraId="21A74394" w14:textId="77777777" w:rsidTr="00B110EC">
        <w:trPr>
          <w:trHeight w:val="285"/>
        </w:trPr>
        <w:tc>
          <w:tcPr>
            <w:tcW w:w="3313" w:type="dxa"/>
          </w:tcPr>
          <w:p w14:paraId="2ADC790F" w14:textId="77777777" w:rsidR="00B97D65" w:rsidRPr="00283726" w:rsidRDefault="00B97D65" w:rsidP="00B97D65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236" w:type="dxa"/>
          </w:tcPr>
          <w:p w14:paraId="671CF7E2" w14:textId="7D8D75B4" w:rsidR="00B97D65" w:rsidRPr="00283726" w:rsidRDefault="00B97D65" w:rsidP="00B97D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01" w:type="dxa"/>
          </w:tcPr>
          <w:p w14:paraId="5D5E8539" w14:textId="121E67BF" w:rsidR="00B97D65" w:rsidRPr="00283726" w:rsidRDefault="00A32CA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E29B9AC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71C4A66A" w14:textId="337ED28B" w:rsidR="00B97D65" w:rsidRPr="00283726" w:rsidRDefault="00A32CA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03133C9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1A9C627D" w14:textId="08079E27" w:rsidR="00B97D65" w:rsidRPr="00283726" w:rsidRDefault="008B1CB4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3,36</w:t>
            </w:r>
            <w:r w:rsidR="00C231CF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  <w:vAlign w:val="bottom"/>
          </w:tcPr>
          <w:p w14:paraId="7C7B1F49" w14:textId="77777777" w:rsidR="00B97D65" w:rsidRPr="00283726" w:rsidRDefault="00B97D65" w:rsidP="00B97D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A6C3779" w14:textId="6B649F6C" w:rsidR="00B97D65" w:rsidRPr="00283726" w:rsidRDefault="008B1CB4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32CA5">
              <w:rPr>
                <w:rFonts w:asciiTheme="majorBidi" w:hAnsiTheme="majorBidi" w:cstheme="majorBidi"/>
                <w:sz w:val="24"/>
                <w:szCs w:val="24"/>
              </w:rPr>
              <w:t>3,36</w:t>
            </w:r>
            <w:r w:rsidR="00EF75F5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270" w:type="dxa"/>
            <w:vAlign w:val="bottom"/>
          </w:tcPr>
          <w:p w14:paraId="4498CB7D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4C34C88" w14:textId="7102F9DE" w:rsidR="00B97D65" w:rsidRPr="00283726" w:rsidRDefault="009A7C0E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435BDA3E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35D05863" w14:textId="5BEC7CC1" w:rsidR="00B97D65" w:rsidRPr="00B110EC" w:rsidRDefault="00B110EC" w:rsidP="009A7C0E">
            <w:pPr>
              <w:pStyle w:val="acctfourfigures"/>
              <w:tabs>
                <w:tab w:val="clear" w:pos="765"/>
              </w:tabs>
              <w:spacing w:line="240" w:lineRule="atLeast"/>
              <w:ind w:left="-110" w:right="-6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110EC">
              <w:rPr>
                <w:rFonts w:asciiTheme="majorBidi" w:hAnsiTheme="majorBidi" w:cstheme="majorBidi"/>
                <w:sz w:val="24"/>
                <w:szCs w:val="24"/>
              </w:rPr>
              <w:t>3,350</w:t>
            </w:r>
          </w:p>
        </w:tc>
        <w:tc>
          <w:tcPr>
            <w:tcW w:w="237" w:type="dxa"/>
            <w:shd w:val="clear" w:color="auto" w:fill="auto"/>
            <w:vAlign w:val="bottom"/>
          </w:tcPr>
          <w:p w14:paraId="14DB9BF8" w14:textId="77777777" w:rsidR="00B97D65" w:rsidRPr="00B110EC" w:rsidRDefault="00B97D65" w:rsidP="00B97D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shd w:val="clear" w:color="auto" w:fill="auto"/>
          </w:tcPr>
          <w:p w14:paraId="47FB2FF1" w14:textId="10CCBA41" w:rsidR="00B97D65" w:rsidRPr="00283726" w:rsidRDefault="009A7C0E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shd w:val="clear" w:color="auto" w:fill="auto"/>
            <w:vAlign w:val="bottom"/>
          </w:tcPr>
          <w:p w14:paraId="0A6B08E5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5" w:type="dxa"/>
            <w:shd w:val="clear" w:color="auto" w:fill="auto"/>
          </w:tcPr>
          <w:p w14:paraId="4740F296" w14:textId="55756902" w:rsidR="00B97D65" w:rsidRPr="00283726" w:rsidRDefault="00B110EC" w:rsidP="00817B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4"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3,350</w:t>
            </w:r>
          </w:p>
        </w:tc>
      </w:tr>
      <w:tr w:rsidR="00315C68" w:rsidRPr="00283726" w14:paraId="307A8F83" w14:textId="77777777" w:rsidTr="00817B46">
        <w:trPr>
          <w:trHeight w:val="285"/>
        </w:trPr>
        <w:tc>
          <w:tcPr>
            <w:tcW w:w="3313" w:type="dxa"/>
          </w:tcPr>
          <w:p w14:paraId="28D84B80" w14:textId="77777777" w:rsidR="00B97D65" w:rsidRPr="00283726" w:rsidRDefault="00B97D65" w:rsidP="00B97D65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หนี้สินทางการเงินหมุนเวียนอื่น</w:t>
            </w:r>
          </w:p>
        </w:tc>
        <w:tc>
          <w:tcPr>
            <w:tcW w:w="236" w:type="dxa"/>
          </w:tcPr>
          <w:p w14:paraId="0CD532F6" w14:textId="77777777" w:rsidR="00B97D65" w:rsidRPr="00283726" w:rsidRDefault="00B97D65" w:rsidP="00B97D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01" w:type="dxa"/>
          </w:tcPr>
          <w:p w14:paraId="6A10C974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0" w:type="dxa"/>
          </w:tcPr>
          <w:p w14:paraId="210D48ED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15B36126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A2B95C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6ADCE00" w14:textId="138FB14F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4C485BA" w14:textId="77777777" w:rsidR="00B97D65" w:rsidRPr="00283726" w:rsidRDefault="00B97D65" w:rsidP="00B97D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124B2576" w14:textId="1BEAA384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7E8E121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1190D8" w14:textId="38EDF55C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8EE90D9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7337C1B3" w14:textId="77777777" w:rsidR="00B97D65" w:rsidRPr="00B110EC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3D0EED62" w14:textId="77777777" w:rsidR="00B97D65" w:rsidRPr="00B110EC" w:rsidRDefault="00B97D65" w:rsidP="00B97D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</w:tcPr>
          <w:p w14:paraId="00B59E19" w14:textId="513D54E0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vAlign w:val="bottom"/>
          </w:tcPr>
          <w:p w14:paraId="527EE239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5" w:type="dxa"/>
            <w:shd w:val="clear" w:color="auto" w:fill="auto"/>
          </w:tcPr>
          <w:p w14:paraId="68B986F0" w14:textId="77777777" w:rsidR="00B97D65" w:rsidRPr="00283726" w:rsidRDefault="00B97D65" w:rsidP="00817B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4"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5C68" w:rsidRPr="00283726" w14:paraId="409CE08E" w14:textId="77777777" w:rsidTr="00817B46">
        <w:trPr>
          <w:trHeight w:val="285"/>
        </w:trPr>
        <w:tc>
          <w:tcPr>
            <w:tcW w:w="3313" w:type="dxa"/>
          </w:tcPr>
          <w:p w14:paraId="68E064C3" w14:textId="77777777" w:rsidR="00B97D65" w:rsidRPr="00283726" w:rsidRDefault="00B97D65" w:rsidP="00B97D65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236" w:type="dxa"/>
          </w:tcPr>
          <w:p w14:paraId="03867452" w14:textId="77777777" w:rsidR="00B97D65" w:rsidRPr="00283726" w:rsidRDefault="00B97D65" w:rsidP="00B97D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01" w:type="dxa"/>
          </w:tcPr>
          <w:p w14:paraId="58291B58" w14:textId="36D069A8" w:rsidR="00B97D65" w:rsidRPr="00283726" w:rsidRDefault="008B1CB4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C231CF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3C0AE998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9B031E8" w14:textId="7A3C6458" w:rsidR="00B97D65" w:rsidRPr="00283726" w:rsidRDefault="00A76E3E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77741E9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45285D10" w14:textId="50697E2E" w:rsidR="00B97D65" w:rsidRPr="00283726" w:rsidRDefault="00277599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8870B5A" w14:textId="77777777" w:rsidR="00B97D65" w:rsidRPr="00283726" w:rsidRDefault="00B97D65" w:rsidP="00B97D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FCB3BAF" w14:textId="47FDB72A" w:rsidR="00B97D65" w:rsidRPr="00283726" w:rsidRDefault="008B1CB4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C05A1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3C432B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vAlign w:val="bottom"/>
          </w:tcPr>
          <w:p w14:paraId="22BD8710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F32629" w14:textId="5491FF4F" w:rsidR="00B97D65" w:rsidRPr="00283726" w:rsidRDefault="00FC05A1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1A0BD953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3" w:type="dxa"/>
            <w:vAlign w:val="bottom"/>
          </w:tcPr>
          <w:p w14:paraId="539D043E" w14:textId="6835ED64" w:rsidR="00B97D65" w:rsidRPr="00283726" w:rsidRDefault="00817B46" w:rsidP="0099662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6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BB36ED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7" w:type="dxa"/>
            <w:vAlign w:val="bottom"/>
          </w:tcPr>
          <w:p w14:paraId="49B8961D" w14:textId="77777777" w:rsidR="00B97D65" w:rsidRPr="00283726" w:rsidRDefault="00B97D65" w:rsidP="00B97D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</w:tcPr>
          <w:p w14:paraId="4963BD56" w14:textId="0B85169E" w:rsidR="00B97D65" w:rsidRPr="00283726" w:rsidRDefault="00337360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7" w:type="dxa"/>
            <w:vAlign w:val="bottom"/>
          </w:tcPr>
          <w:p w14:paraId="12636E2D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5" w:type="dxa"/>
          </w:tcPr>
          <w:p w14:paraId="0B867756" w14:textId="2117BD35" w:rsidR="00B97D65" w:rsidRPr="00283726" w:rsidRDefault="00817B46" w:rsidP="00817B4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-114" w:right="-2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17B46">
              <w:rPr>
                <w:rFonts w:asciiTheme="majorBidi" w:hAnsiTheme="majorBidi" w:cstheme="majorBidi"/>
                <w:sz w:val="24"/>
                <w:szCs w:val="24"/>
              </w:rPr>
              <w:t>142</w:t>
            </w:r>
          </w:p>
        </w:tc>
      </w:tr>
      <w:tr w:rsidR="00C34A75" w:rsidRPr="00283726" w14:paraId="78B3DF9C" w14:textId="77777777" w:rsidTr="00D1794F">
        <w:trPr>
          <w:trHeight w:val="285"/>
        </w:trPr>
        <w:tc>
          <w:tcPr>
            <w:tcW w:w="3313" w:type="dxa"/>
          </w:tcPr>
          <w:p w14:paraId="5D5F77E8" w14:textId="77777777" w:rsidR="00B97D65" w:rsidRPr="00283726" w:rsidRDefault="00B97D65" w:rsidP="00B97D65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236" w:type="dxa"/>
          </w:tcPr>
          <w:p w14:paraId="3287F4B2" w14:textId="77777777" w:rsidR="00B97D65" w:rsidRPr="00283726" w:rsidRDefault="00B97D65" w:rsidP="00B97D65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401" w:type="dxa"/>
            <w:tcBorders>
              <w:top w:val="single" w:sz="4" w:space="0" w:color="auto"/>
              <w:bottom w:val="double" w:sz="4" w:space="0" w:color="auto"/>
            </w:tcBorders>
          </w:tcPr>
          <w:p w14:paraId="24C31C58" w14:textId="547C3214" w:rsidR="00B97D65" w:rsidRPr="00283726" w:rsidRDefault="008B1CB4" w:rsidP="00B97D65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76E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</w:t>
            </w:r>
            <w:r w:rsidR="00C231C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14:paraId="6C2320FA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AB4FBD4" w14:textId="79E26B24" w:rsidR="00B97D65" w:rsidRPr="00283726" w:rsidRDefault="00A76E3E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C2DA1CC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A4E846" w14:textId="722A4086" w:rsidR="00B97D65" w:rsidRPr="00283726" w:rsidRDefault="008B1CB4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118,50</w:t>
            </w:r>
            <w:r w:rsidR="00EF75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70" w:type="dxa"/>
            <w:vAlign w:val="bottom"/>
          </w:tcPr>
          <w:p w14:paraId="6A6FA51C" w14:textId="77777777" w:rsidR="00B97D65" w:rsidRPr="00283726" w:rsidRDefault="00B97D65" w:rsidP="00B97D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1E21BA" w14:textId="5C720B07" w:rsidR="00B97D65" w:rsidRPr="00283726" w:rsidRDefault="008B1CB4" w:rsidP="00B97D6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C05A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69697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18,649</w:t>
            </w:r>
          </w:p>
        </w:tc>
        <w:tc>
          <w:tcPr>
            <w:tcW w:w="270" w:type="dxa"/>
            <w:vAlign w:val="bottom"/>
          </w:tcPr>
          <w:p w14:paraId="1700AE65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02F19A8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9F80803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3" w:type="dxa"/>
            <w:vAlign w:val="bottom"/>
          </w:tcPr>
          <w:p w14:paraId="3B584DF5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7" w:type="dxa"/>
            <w:vAlign w:val="bottom"/>
          </w:tcPr>
          <w:p w14:paraId="45B37503" w14:textId="77777777" w:rsidR="00B97D65" w:rsidRPr="00283726" w:rsidRDefault="00B97D65" w:rsidP="00B97D65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18" w:type="dxa"/>
            <w:vAlign w:val="bottom"/>
          </w:tcPr>
          <w:p w14:paraId="109CD919" w14:textId="77777777" w:rsidR="00B97D65" w:rsidRPr="00283726" w:rsidRDefault="00B97D65" w:rsidP="00B97D65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7" w:type="dxa"/>
            <w:vAlign w:val="bottom"/>
          </w:tcPr>
          <w:p w14:paraId="6C4141DC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55" w:type="dxa"/>
            <w:vAlign w:val="bottom"/>
          </w:tcPr>
          <w:p w14:paraId="1E889474" w14:textId="77777777" w:rsidR="00B97D65" w:rsidRPr="00283726" w:rsidRDefault="00B97D65" w:rsidP="00B97D65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45C8135F" w14:textId="0EDF970C" w:rsidR="001A027B" w:rsidRPr="00283726" w:rsidRDefault="001A027B" w:rsidP="001A027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</w:rPr>
      </w:pPr>
    </w:p>
    <w:p w14:paraId="32B25764" w14:textId="4E35EF78" w:rsidR="005F648B" w:rsidRPr="00283726" w:rsidRDefault="005F6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283726">
        <w:rPr>
          <w:rFonts w:asciiTheme="majorBidi" w:hAnsiTheme="majorBidi" w:cstheme="majorBidi"/>
          <w:cs/>
        </w:rPr>
        <w:br w:type="page"/>
      </w:r>
    </w:p>
    <w:tbl>
      <w:tblPr>
        <w:tblW w:w="1518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13"/>
        <w:gridCol w:w="809"/>
        <w:gridCol w:w="1317"/>
        <w:gridCol w:w="236"/>
        <w:gridCol w:w="1481"/>
        <w:gridCol w:w="236"/>
        <w:gridCol w:w="1461"/>
        <w:gridCol w:w="240"/>
        <w:gridCol w:w="1310"/>
        <w:gridCol w:w="270"/>
        <w:gridCol w:w="897"/>
        <w:gridCol w:w="270"/>
        <w:gridCol w:w="987"/>
        <w:gridCol w:w="251"/>
        <w:gridCol w:w="1007"/>
        <w:gridCol w:w="240"/>
        <w:gridCol w:w="861"/>
      </w:tblGrid>
      <w:tr w:rsidR="009479E4" w:rsidRPr="00283726" w14:paraId="6F43D6A8" w14:textId="77777777" w:rsidTr="00F37AC8">
        <w:trPr>
          <w:trHeight w:val="285"/>
          <w:tblHeader/>
        </w:trPr>
        <w:tc>
          <w:tcPr>
            <w:tcW w:w="3313" w:type="dxa"/>
            <w:vAlign w:val="bottom"/>
          </w:tcPr>
          <w:p w14:paraId="64FAF688" w14:textId="77777777" w:rsidR="00F37AC8" w:rsidRPr="00283726" w:rsidRDefault="00F37AC8" w:rsidP="00F37AC8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0AD0A6BC" w14:textId="77777777" w:rsidR="00F37AC8" w:rsidRPr="00283726" w:rsidRDefault="00F37AC8" w:rsidP="00F37AC8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4" w:type="dxa"/>
            <w:gridSpan w:val="15"/>
          </w:tcPr>
          <w:p w14:paraId="01994049" w14:textId="7F7D3558" w:rsidR="00F37AC8" w:rsidRPr="00283726" w:rsidRDefault="00F37AC8" w:rsidP="00F37AC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984804" w:rsidRPr="00283726" w14:paraId="610F34C7" w14:textId="77777777" w:rsidTr="005F648B">
        <w:trPr>
          <w:trHeight w:val="285"/>
          <w:tblHeader/>
        </w:trPr>
        <w:tc>
          <w:tcPr>
            <w:tcW w:w="3313" w:type="dxa"/>
            <w:vAlign w:val="bottom"/>
          </w:tcPr>
          <w:p w14:paraId="12674B42" w14:textId="77777777" w:rsidR="005F648B" w:rsidRPr="00283726" w:rsidRDefault="005F648B" w:rsidP="005F648B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1FBEEFEE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4" w:type="dxa"/>
            <w:gridSpan w:val="15"/>
            <w:tcBorders>
              <w:bottom w:val="single" w:sz="4" w:space="0" w:color="auto"/>
            </w:tcBorders>
          </w:tcPr>
          <w:p w14:paraId="7B0745D7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70BBA" w:rsidRPr="00283726" w14:paraId="281CF98C" w14:textId="77777777" w:rsidTr="005F648B">
        <w:trPr>
          <w:trHeight w:val="285"/>
          <w:tblHeader/>
        </w:trPr>
        <w:tc>
          <w:tcPr>
            <w:tcW w:w="3313" w:type="dxa"/>
            <w:vAlign w:val="bottom"/>
          </w:tcPr>
          <w:p w14:paraId="1F6890E2" w14:textId="77777777" w:rsidR="005F648B" w:rsidRPr="00283726" w:rsidRDefault="005F648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098AF8BC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28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374F47A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8D3BE4B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1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381225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28534D" w:rsidRPr="00283726" w14:paraId="25186D9F" w14:textId="77777777" w:rsidTr="004072F9">
        <w:trPr>
          <w:trHeight w:val="285"/>
          <w:tblHeader/>
        </w:trPr>
        <w:tc>
          <w:tcPr>
            <w:tcW w:w="3313" w:type="dxa"/>
            <w:vAlign w:val="bottom"/>
            <w:hideMark/>
          </w:tcPr>
          <w:p w14:paraId="7A9E3D1B" w14:textId="3357391D" w:rsidR="005F648B" w:rsidRPr="00283726" w:rsidRDefault="005F648B" w:rsidP="005F648B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5E6EC5" w:rsidRPr="005E6EC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AB2614" w:rsidRPr="00AB26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1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="00AB2614" w:rsidRPr="00AB261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809" w:type="dxa"/>
            <w:vAlign w:val="bottom"/>
          </w:tcPr>
          <w:p w14:paraId="239B3F6E" w14:textId="10B094D8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DD13F0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5D52A1C5" w14:textId="77777777" w:rsidR="005F648B" w:rsidRPr="00283726" w:rsidRDefault="005F648B" w:rsidP="005F648B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14FCA0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E2C5BD8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6CC3F83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14AD80D3" w14:textId="77777777" w:rsidR="005F648B" w:rsidRPr="00283726" w:rsidRDefault="005F648B" w:rsidP="005F648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F33D86C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630282CC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  <w:hideMark/>
          </w:tcPr>
          <w:p w14:paraId="7260A499" w14:textId="4F923668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160" w:right="-19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00976F48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  <w:hideMark/>
          </w:tcPr>
          <w:p w14:paraId="4C94CDA2" w14:textId="7F546FAE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51" w:type="dxa"/>
          </w:tcPr>
          <w:p w14:paraId="03A1ADB4" w14:textId="77777777" w:rsidR="005F648B" w:rsidRPr="00283726" w:rsidRDefault="005F648B" w:rsidP="005F648B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  <w:hideMark/>
          </w:tcPr>
          <w:p w14:paraId="6C9175E7" w14:textId="397DEDCD" w:rsidR="005F648B" w:rsidRPr="00283726" w:rsidRDefault="005F648B" w:rsidP="005F648B">
            <w:pPr>
              <w:tabs>
                <w:tab w:val="clear" w:pos="454"/>
              </w:tabs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28372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5E6EC5" w:rsidRPr="005E6EC5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40" w:type="dxa"/>
          </w:tcPr>
          <w:p w14:paraId="236522DE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  <w:hideMark/>
          </w:tcPr>
          <w:p w14:paraId="79F7738A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5F648B" w:rsidRPr="00283726" w14:paraId="2F53C1B7" w14:textId="77777777" w:rsidTr="005F648B">
        <w:trPr>
          <w:trHeight w:val="285"/>
        </w:trPr>
        <w:tc>
          <w:tcPr>
            <w:tcW w:w="3313" w:type="dxa"/>
            <w:hideMark/>
          </w:tcPr>
          <w:p w14:paraId="3532233C" w14:textId="77777777" w:rsidR="005F648B" w:rsidRPr="00283726" w:rsidRDefault="005F648B" w:rsidP="005F648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9" w:type="dxa"/>
          </w:tcPr>
          <w:p w14:paraId="5F7E90A8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15807166" w14:textId="77777777" w:rsidR="005F648B" w:rsidRPr="00283726" w:rsidRDefault="005F648B" w:rsidP="005F648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B8B0CE6" w14:textId="77777777" w:rsidR="005F648B" w:rsidRPr="00283726" w:rsidRDefault="005F648B" w:rsidP="005F648B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207AD243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E10DD0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2EDBA441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B39143A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17C9BAE8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1414D9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6A709602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C37A802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7E355A65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5FD9D6B1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430E23D6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08192ED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55EE3AD4" w14:textId="77777777" w:rsidR="005F648B" w:rsidRPr="00283726" w:rsidRDefault="005F648B" w:rsidP="005F648B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7B981A85" w14:textId="77777777" w:rsidTr="005F648B">
        <w:trPr>
          <w:trHeight w:val="285"/>
        </w:trPr>
        <w:tc>
          <w:tcPr>
            <w:tcW w:w="3313" w:type="dxa"/>
            <w:hideMark/>
          </w:tcPr>
          <w:p w14:paraId="3B3B5622" w14:textId="77777777" w:rsidR="005F648B" w:rsidRPr="00283726" w:rsidRDefault="005F648B" w:rsidP="005F648B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9" w:type="dxa"/>
          </w:tcPr>
          <w:p w14:paraId="6E642938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</w:tcPr>
          <w:p w14:paraId="138E4581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0D189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15753193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BFB8A4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0BF4904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04F9609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483BB17C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514B033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75B8594F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C472229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FF65F7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79B9AA54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62C83EA4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7180999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3034FB4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5847EA9A" w14:textId="77777777" w:rsidTr="005F648B">
        <w:trPr>
          <w:trHeight w:val="285"/>
        </w:trPr>
        <w:tc>
          <w:tcPr>
            <w:tcW w:w="3313" w:type="dxa"/>
          </w:tcPr>
          <w:p w14:paraId="153E50B6" w14:textId="77777777" w:rsidR="005F648B" w:rsidRPr="00283726" w:rsidRDefault="005F648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09" w:type="dxa"/>
          </w:tcPr>
          <w:p w14:paraId="12AB1B47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vAlign w:val="bottom"/>
          </w:tcPr>
          <w:p w14:paraId="49423F5F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0D85EB6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vAlign w:val="bottom"/>
          </w:tcPr>
          <w:p w14:paraId="65A51B6B" w14:textId="1105288F" w:rsidR="005F648B" w:rsidRPr="00283726" w:rsidRDefault="00AB2614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761</w:t>
            </w:r>
          </w:p>
        </w:tc>
        <w:tc>
          <w:tcPr>
            <w:tcW w:w="236" w:type="dxa"/>
            <w:vAlign w:val="bottom"/>
          </w:tcPr>
          <w:p w14:paraId="0A19D6E1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C5524A5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096B9C8B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006148BB" w14:textId="0E5065FE" w:rsidR="005F648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761</w:t>
            </w:r>
          </w:p>
        </w:tc>
        <w:tc>
          <w:tcPr>
            <w:tcW w:w="270" w:type="dxa"/>
            <w:vAlign w:val="bottom"/>
          </w:tcPr>
          <w:p w14:paraId="2F2FE54F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5B7CC41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C7B9E0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D69DC5E" w14:textId="77777777" w:rsidR="005F648B" w:rsidRPr="00283726" w:rsidRDefault="005F648B" w:rsidP="00C64FC2">
            <w:pPr>
              <w:pStyle w:val="acctfourfigures"/>
              <w:tabs>
                <w:tab w:val="decimal" w:pos="521"/>
                <w:tab w:val="decimal" w:pos="595"/>
                <w:tab w:val="decimal" w:pos="70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3137BE9E" w14:textId="77777777" w:rsidR="005F648B" w:rsidRPr="00283726" w:rsidRDefault="005F648B" w:rsidP="005F648B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42987D47" w14:textId="79566EBF" w:rsidR="005F648B" w:rsidRPr="00283726" w:rsidRDefault="00AB2614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bidi="ar-SA"/>
              </w:rPr>
              <w:t>761</w:t>
            </w:r>
          </w:p>
        </w:tc>
        <w:tc>
          <w:tcPr>
            <w:tcW w:w="240" w:type="dxa"/>
            <w:vAlign w:val="bottom"/>
          </w:tcPr>
          <w:p w14:paraId="6F0AEA60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10CE600F" w14:textId="49D5374C" w:rsidR="005F648B" w:rsidRPr="00283726" w:rsidRDefault="00AB2614" w:rsidP="00C64FC2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47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</w:rPr>
              <w:t>761</w:t>
            </w:r>
          </w:p>
        </w:tc>
      </w:tr>
      <w:tr w:rsidR="004A15F1" w:rsidRPr="00283726" w14:paraId="71D9CB10" w14:textId="77777777" w:rsidTr="005F648B">
        <w:trPr>
          <w:trHeight w:val="285"/>
        </w:trPr>
        <w:tc>
          <w:tcPr>
            <w:tcW w:w="3313" w:type="dxa"/>
          </w:tcPr>
          <w:p w14:paraId="59FFF6E7" w14:textId="259087E6" w:rsidR="005F648B" w:rsidRPr="00283726" w:rsidRDefault="005F648B" w:rsidP="005F648B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สินทรัพย์ทางการเงินไม่หมุนเวียน</w:t>
            </w:r>
            <w:r w:rsidR="00257800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อ</w:t>
            </w:r>
            <w:r w:rsidR="00992F17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ื่</w:t>
            </w:r>
            <w:r w:rsidR="00257800">
              <w:rPr>
                <w:rFonts w:asciiTheme="majorBidi" w:hAnsiTheme="majorBidi" w:cstheme="majorBidi" w:hint="cs"/>
                <w:szCs w:val="24"/>
                <w:cs/>
                <w:lang w:val="en-GB"/>
              </w:rPr>
              <w:t>น</w:t>
            </w:r>
          </w:p>
        </w:tc>
        <w:tc>
          <w:tcPr>
            <w:tcW w:w="809" w:type="dxa"/>
          </w:tcPr>
          <w:p w14:paraId="4BAFD768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vAlign w:val="bottom"/>
          </w:tcPr>
          <w:p w14:paraId="33E7824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37EB5C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vAlign w:val="bottom"/>
          </w:tcPr>
          <w:p w14:paraId="3F10DCD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04F5623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54C5118C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73F0B97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38AC70A1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A69A2FC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519E76DC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742C38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7547B5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2F0DB71E" w14:textId="77777777" w:rsidR="005F648B" w:rsidRPr="00283726" w:rsidRDefault="005F648B" w:rsidP="005F648B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3C36B7F1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1A3B5B51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722ADFD4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7F2A" w:rsidRPr="00283726" w14:paraId="541511D6" w14:textId="77777777" w:rsidTr="005F648B">
        <w:trPr>
          <w:trHeight w:val="285"/>
        </w:trPr>
        <w:tc>
          <w:tcPr>
            <w:tcW w:w="3313" w:type="dxa"/>
          </w:tcPr>
          <w:p w14:paraId="4B50192D" w14:textId="77777777" w:rsidR="005F648B" w:rsidRPr="00283726" w:rsidRDefault="005F648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09" w:type="dxa"/>
          </w:tcPr>
          <w:p w14:paraId="5AE2B0A2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459F1629" w14:textId="1CA02C58" w:rsidR="005F648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144</w:t>
            </w:r>
          </w:p>
        </w:tc>
        <w:tc>
          <w:tcPr>
            <w:tcW w:w="236" w:type="dxa"/>
          </w:tcPr>
          <w:p w14:paraId="0321FE89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4A2E86DD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5F8B5DC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6165A72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13C9F16A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453F211C" w14:textId="34219088" w:rsidR="005F648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144</w:t>
            </w:r>
          </w:p>
        </w:tc>
        <w:tc>
          <w:tcPr>
            <w:tcW w:w="270" w:type="dxa"/>
          </w:tcPr>
          <w:p w14:paraId="21E6127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25EB978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6FDF57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67BE3A35" w14:textId="2807FB3E" w:rsidR="005F648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144</w:t>
            </w:r>
          </w:p>
        </w:tc>
        <w:tc>
          <w:tcPr>
            <w:tcW w:w="251" w:type="dxa"/>
          </w:tcPr>
          <w:p w14:paraId="07CBDFA5" w14:textId="77777777" w:rsidR="005F648B" w:rsidRPr="00283726" w:rsidRDefault="005F648B" w:rsidP="005F648B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334F6EFF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0961ED01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0CCDF3F7" w14:textId="7EB560BA" w:rsidR="005F648B" w:rsidRPr="00283726" w:rsidRDefault="00AB2614" w:rsidP="005F648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</w:rPr>
              <w:t>144</w:t>
            </w:r>
          </w:p>
        </w:tc>
      </w:tr>
      <w:tr w:rsidR="00EF6E77" w:rsidRPr="00283726" w14:paraId="0B97DC9E" w14:textId="77777777" w:rsidTr="005F648B">
        <w:trPr>
          <w:trHeight w:val="285"/>
        </w:trPr>
        <w:tc>
          <w:tcPr>
            <w:tcW w:w="3313" w:type="dxa"/>
            <w:hideMark/>
          </w:tcPr>
          <w:p w14:paraId="475A270B" w14:textId="77777777" w:rsidR="005F648B" w:rsidRPr="00283726" w:rsidRDefault="005F648B" w:rsidP="005F648B">
            <w:pPr>
              <w:tabs>
                <w:tab w:val="clear" w:pos="227"/>
              </w:tabs>
              <w:ind w:left="-2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9" w:type="dxa"/>
          </w:tcPr>
          <w:p w14:paraId="6898A4D7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42F8AFC3" w14:textId="7AC63E75" w:rsidR="005F648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144</w:t>
            </w:r>
          </w:p>
        </w:tc>
        <w:tc>
          <w:tcPr>
            <w:tcW w:w="236" w:type="dxa"/>
          </w:tcPr>
          <w:p w14:paraId="597B95A5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7528B18E" w14:textId="75F21179" w:rsidR="005F648B" w:rsidRPr="00283726" w:rsidRDefault="00AB2614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761</w:t>
            </w:r>
          </w:p>
        </w:tc>
        <w:tc>
          <w:tcPr>
            <w:tcW w:w="236" w:type="dxa"/>
          </w:tcPr>
          <w:p w14:paraId="353093E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A65CAF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403E6AA9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8E9B01" w14:textId="1F68C9B1" w:rsidR="005F648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905</w:t>
            </w:r>
          </w:p>
        </w:tc>
        <w:tc>
          <w:tcPr>
            <w:tcW w:w="270" w:type="dxa"/>
            <w:vAlign w:val="bottom"/>
          </w:tcPr>
          <w:p w14:paraId="3ADD4563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55BBC081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ED4F10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6A2F5D0D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3611AED0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5F6C3B66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62FB01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7E833BB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F2BB5" w:rsidRPr="00283726" w14:paraId="62E941AE" w14:textId="77777777" w:rsidTr="005F648B">
        <w:trPr>
          <w:trHeight w:val="285"/>
        </w:trPr>
        <w:tc>
          <w:tcPr>
            <w:tcW w:w="3313" w:type="dxa"/>
          </w:tcPr>
          <w:p w14:paraId="5BF73EC9" w14:textId="77777777" w:rsidR="005F648B" w:rsidRPr="00283726" w:rsidRDefault="005F648B" w:rsidP="005F648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9" w:type="dxa"/>
          </w:tcPr>
          <w:p w14:paraId="3730975C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  <w:tcBorders>
              <w:top w:val="double" w:sz="4" w:space="0" w:color="auto"/>
            </w:tcBorders>
          </w:tcPr>
          <w:p w14:paraId="5E2B854D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6A5D5D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14:paraId="630A0833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E97DF9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2926D1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66F9E3C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3165B4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BB9B4AC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4E55158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128D828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6F93BC5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2276A1C0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3C280A88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728DDB1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25CDCAC9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590088D8" w14:textId="77777777" w:rsidTr="005F648B">
        <w:trPr>
          <w:trHeight w:val="285"/>
        </w:trPr>
        <w:tc>
          <w:tcPr>
            <w:tcW w:w="3313" w:type="dxa"/>
          </w:tcPr>
          <w:p w14:paraId="2989A70D" w14:textId="77777777" w:rsidR="005F648B" w:rsidRPr="00283726" w:rsidRDefault="005F648B" w:rsidP="005F648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9" w:type="dxa"/>
          </w:tcPr>
          <w:p w14:paraId="20DA5459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72E29DC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ACB545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656ED22F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78253C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0DD4D90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997A6CF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09E719EF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1DAAB49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3CE9D19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11B091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538A9C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59D5D27E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7AF90323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DFA4DF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468E37D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A15F1" w:rsidRPr="00283726" w14:paraId="38B48259" w14:textId="77777777" w:rsidTr="005F648B">
        <w:trPr>
          <w:trHeight w:val="285"/>
        </w:trPr>
        <w:tc>
          <w:tcPr>
            <w:tcW w:w="3313" w:type="dxa"/>
          </w:tcPr>
          <w:p w14:paraId="048EB597" w14:textId="77777777" w:rsidR="005F648B" w:rsidRPr="00283726" w:rsidRDefault="005F648B" w:rsidP="005F648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09" w:type="dxa"/>
          </w:tcPr>
          <w:p w14:paraId="71D923A4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323936D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FA0ECD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2F16C4DC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8B057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4B5D5C0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7A0626A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3EEC6F99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F821A6D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0D3C72E9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31107A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F601FB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45AD54DF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259DBAFE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F1B5CC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47C3AC4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5C68" w:rsidRPr="00283726" w14:paraId="61E5943E" w14:textId="77777777" w:rsidTr="005F648B">
        <w:trPr>
          <w:trHeight w:val="285"/>
        </w:trPr>
        <w:tc>
          <w:tcPr>
            <w:tcW w:w="3313" w:type="dxa"/>
          </w:tcPr>
          <w:p w14:paraId="7FF95B68" w14:textId="77777777" w:rsidR="005F648B" w:rsidRPr="00283726" w:rsidRDefault="005F648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09" w:type="dxa"/>
          </w:tcPr>
          <w:p w14:paraId="1C34A523" w14:textId="614AE7ED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2AAFE909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98BD663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44AC5ED1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3BE6360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59F71F7B" w14:textId="14EB0AFE" w:rsidR="005F648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122</w:t>
            </w:r>
            <w:r w:rsidR="005F648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740</w:t>
            </w:r>
          </w:p>
        </w:tc>
        <w:tc>
          <w:tcPr>
            <w:tcW w:w="240" w:type="dxa"/>
            <w:vAlign w:val="bottom"/>
          </w:tcPr>
          <w:p w14:paraId="787FA811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545F9414" w14:textId="6F735D2B" w:rsidR="005F648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122</w:t>
            </w:r>
            <w:r w:rsidR="005F648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740</w:t>
            </w:r>
          </w:p>
        </w:tc>
        <w:tc>
          <w:tcPr>
            <w:tcW w:w="270" w:type="dxa"/>
            <w:vAlign w:val="bottom"/>
          </w:tcPr>
          <w:p w14:paraId="71C09F80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05B3E259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0FF12B9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47E2B5C" w14:textId="60A8FB40" w:rsidR="005F648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</w:t>
            </w:r>
            <w:r w:rsidR="005F648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  <w:r w:rsidR="005E6EC5" w:rsidRPr="005E6E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251" w:type="dxa"/>
            <w:vAlign w:val="bottom"/>
          </w:tcPr>
          <w:p w14:paraId="67522E54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56C83869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5A290390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727A88F8" w14:textId="31E26510" w:rsidR="005F648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128</w:t>
            </w:r>
            <w:r w:rsidR="005F648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55</w:t>
            </w:r>
            <w:r w:rsidR="005E6EC5" w:rsidRPr="005E6E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</w:tr>
      <w:tr w:rsidR="00315C68" w:rsidRPr="00283726" w14:paraId="1C864753" w14:textId="77777777" w:rsidTr="005F648B">
        <w:trPr>
          <w:trHeight w:val="285"/>
        </w:trPr>
        <w:tc>
          <w:tcPr>
            <w:tcW w:w="3313" w:type="dxa"/>
          </w:tcPr>
          <w:p w14:paraId="3F74FBFE" w14:textId="77777777" w:rsidR="005F648B" w:rsidRPr="00283726" w:rsidRDefault="005F648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09" w:type="dxa"/>
          </w:tcPr>
          <w:p w14:paraId="05F42794" w14:textId="11B0578D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029F0640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9BF828B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32FFD84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C19EF98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2A096A18" w14:textId="5C7BD26D" w:rsidR="005F648B" w:rsidRPr="00283726" w:rsidRDefault="005E6EC5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6E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5F648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151</w:t>
            </w:r>
          </w:p>
        </w:tc>
        <w:tc>
          <w:tcPr>
            <w:tcW w:w="240" w:type="dxa"/>
            <w:vAlign w:val="bottom"/>
          </w:tcPr>
          <w:p w14:paraId="4637E652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98BBC31" w14:textId="010FF70D" w:rsidR="005F648B" w:rsidRPr="00283726" w:rsidRDefault="005E6EC5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6E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5F648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151</w:t>
            </w:r>
          </w:p>
        </w:tc>
        <w:tc>
          <w:tcPr>
            <w:tcW w:w="270" w:type="dxa"/>
            <w:vAlign w:val="bottom"/>
          </w:tcPr>
          <w:p w14:paraId="30BF8CED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3F8E33D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D68A85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430EB92B" w14:textId="02BE00EA" w:rsidR="005F648B" w:rsidRPr="00283726" w:rsidRDefault="005E6EC5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6E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5F648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  <w:tc>
          <w:tcPr>
            <w:tcW w:w="251" w:type="dxa"/>
            <w:vAlign w:val="bottom"/>
          </w:tcPr>
          <w:p w14:paraId="26E27CDE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59DD06BF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0F58ACC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57E8E42C" w14:textId="7DDF9051" w:rsidR="005F648B" w:rsidRPr="00283726" w:rsidRDefault="005E6EC5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5E6E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5F648B" w:rsidRPr="0028372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B2614"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200</w:t>
            </w:r>
          </w:p>
        </w:tc>
      </w:tr>
      <w:tr w:rsidR="00315C68" w:rsidRPr="00283726" w14:paraId="3AD1EC7F" w14:textId="77777777" w:rsidTr="005F648B">
        <w:trPr>
          <w:trHeight w:val="285"/>
        </w:trPr>
        <w:tc>
          <w:tcPr>
            <w:tcW w:w="3313" w:type="dxa"/>
          </w:tcPr>
          <w:p w14:paraId="666AFEBC" w14:textId="77777777" w:rsidR="005F648B" w:rsidRPr="00283726" w:rsidRDefault="005F648B" w:rsidP="005F648B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หนี้สินทางการเงินหมุนเวียนอื่น</w:t>
            </w:r>
          </w:p>
        </w:tc>
        <w:tc>
          <w:tcPr>
            <w:tcW w:w="809" w:type="dxa"/>
          </w:tcPr>
          <w:p w14:paraId="31BB6C5B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7E38B4C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607C085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1158C78D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5EC2CD0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207FF11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74FFA48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0241859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6AE6E69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0CCE7E5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8D202C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BC0B1EE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0A76CF0E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0AF20C8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2D7529D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1989140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15C68" w:rsidRPr="00283726" w14:paraId="77E0B63C" w14:textId="77777777" w:rsidTr="005F648B">
        <w:trPr>
          <w:trHeight w:val="285"/>
        </w:trPr>
        <w:tc>
          <w:tcPr>
            <w:tcW w:w="3313" w:type="dxa"/>
          </w:tcPr>
          <w:p w14:paraId="226A851A" w14:textId="77777777" w:rsidR="005F648B" w:rsidRPr="00283726" w:rsidRDefault="005F648B" w:rsidP="0013173F">
            <w:pPr>
              <w:pStyle w:val="ListParagraph"/>
              <w:numPr>
                <w:ilvl w:val="0"/>
                <w:numId w:val="5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09" w:type="dxa"/>
          </w:tcPr>
          <w:p w14:paraId="6B80FC6D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4E60D476" w14:textId="68BFAE95" w:rsidR="005F648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</w:p>
        </w:tc>
        <w:tc>
          <w:tcPr>
            <w:tcW w:w="236" w:type="dxa"/>
          </w:tcPr>
          <w:p w14:paraId="73C39E3D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329A6F2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9A77266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57DCB295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48BBDDD0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A394CAD" w14:textId="49820EDF" w:rsidR="005F648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</w:p>
        </w:tc>
        <w:tc>
          <w:tcPr>
            <w:tcW w:w="270" w:type="dxa"/>
            <w:vAlign w:val="bottom"/>
          </w:tcPr>
          <w:p w14:paraId="333F7A11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253AA343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59606F2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795684C" w14:textId="042E69E6" w:rsidR="005F648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</w:p>
        </w:tc>
        <w:tc>
          <w:tcPr>
            <w:tcW w:w="251" w:type="dxa"/>
            <w:vAlign w:val="bottom"/>
          </w:tcPr>
          <w:p w14:paraId="39CF2B83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5BC51CD3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33EFBB7F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0EF8BFBF" w14:textId="610ED77A" w:rsidR="005F648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64</w:t>
            </w:r>
          </w:p>
        </w:tc>
      </w:tr>
      <w:tr w:rsidR="00C34A75" w:rsidRPr="00283726" w14:paraId="7F00C69A" w14:textId="77777777" w:rsidTr="005F648B">
        <w:trPr>
          <w:trHeight w:val="285"/>
        </w:trPr>
        <w:tc>
          <w:tcPr>
            <w:tcW w:w="3313" w:type="dxa"/>
          </w:tcPr>
          <w:p w14:paraId="02BC1050" w14:textId="77777777" w:rsidR="005F648B" w:rsidRPr="00283726" w:rsidRDefault="005F648B" w:rsidP="005F648B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9" w:type="dxa"/>
          </w:tcPr>
          <w:p w14:paraId="03CA91ED" w14:textId="77777777" w:rsidR="005F648B" w:rsidRPr="00283726" w:rsidRDefault="005F648B" w:rsidP="005F648B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0D4CE1CF" w14:textId="2B848961" w:rsidR="005F648B" w:rsidRPr="00283726" w:rsidRDefault="00AB2614" w:rsidP="005F648B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64</w:t>
            </w:r>
          </w:p>
        </w:tc>
        <w:tc>
          <w:tcPr>
            <w:tcW w:w="236" w:type="dxa"/>
          </w:tcPr>
          <w:p w14:paraId="597F68DA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07E659A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B0A222D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CDEF44" w14:textId="4A7C4815" w:rsidR="005F648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125</w:t>
            </w:r>
            <w:r w:rsidR="005F648B" w:rsidRPr="002837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891</w:t>
            </w:r>
          </w:p>
        </w:tc>
        <w:tc>
          <w:tcPr>
            <w:tcW w:w="240" w:type="dxa"/>
            <w:vAlign w:val="bottom"/>
          </w:tcPr>
          <w:p w14:paraId="7D60D226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6B02D4" w14:textId="439F029D" w:rsidR="005F648B" w:rsidRPr="00283726" w:rsidRDefault="00AB2614" w:rsidP="005F648B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125</w:t>
            </w:r>
            <w:r w:rsidR="005F648B" w:rsidRPr="0028372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955</w:t>
            </w:r>
          </w:p>
        </w:tc>
        <w:tc>
          <w:tcPr>
            <w:tcW w:w="270" w:type="dxa"/>
            <w:vAlign w:val="bottom"/>
          </w:tcPr>
          <w:p w14:paraId="52583EC7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E6D483D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1790DDF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C160950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74703214" w14:textId="77777777" w:rsidR="005F648B" w:rsidRPr="00283726" w:rsidRDefault="005F648B" w:rsidP="005F648B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0F3E1863" w14:textId="77777777" w:rsidR="005F648B" w:rsidRPr="00283726" w:rsidRDefault="005F648B" w:rsidP="005F648B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C3A4FD3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441544E4" w14:textId="77777777" w:rsidR="005F648B" w:rsidRPr="00283726" w:rsidRDefault="005F648B" w:rsidP="005F648B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0E2C22CC" w14:textId="77777777" w:rsidR="001A027B" w:rsidRDefault="001A027B" w:rsidP="001A027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</w:rPr>
      </w:pPr>
    </w:p>
    <w:p w14:paraId="79C76FE5" w14:textId="77777777" w:rsidR="00232F94" w:rsidRPr="00C840F5" w:rsidRDefault="00232F94" w:rsidP="00232F94">
      <w:pPr>
        <w:pStyle w:val="acctmergecolhdg"/>
        <w:spacing w:line="240" w:lineRule="auto"/>
        <w:ind w:right="-387"/>
        <w:jc w:val="left"/>
        <w:rPr>
          <w:rFonts w:asciiTheme="majorBidi" w:hAnsiTheme="majorBidi" w:cstheme="majorBidi"/>
          <w:sz w:val="29"/>
          <w:szCs w:val="29"/>
        </w:rPr>
      </w:pPr>
      <w:r>
        <w:rPr>
          <w:rFonts w:asciiTheme="majorBidi" w:hAnsiTheme="majorBidi" w:cs="Angsana New" w:hint="cs"/>
          <w:sz w:val="29"/>
          <w:szCs w:val="29"/>
          <w:cs/>
          <w:lang w:bidi="th-TH"/>
        </w:rPr>
        <w:t>ไม่มีการเปลี่ยนแปลง</w:t>
      </w:r>
      <w:r w:rsidRPr="00C840F5">
        <w:rPr>
          <w:rFonts w:asciiTheme="majorBidi" w:hAnsiTheme="majorBidi" w:cs="Angsana New" w:hint="cs"/>
          <w:sz w:val="29"/>
          <w:szCs w:val="29"/>
          <w:cs/>
          <w:lang w:bidi="th-TH"/>
        </w:rPr>
        <w:t>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  <w:r>
        <w:rPr>
          <w:rFonts w:asciiTheme="majorBidi" w:hAnsiTheme="majorBidi" w:cs="Angsana New" w:hint="cs"/>
          <w:sz w:val="29"/>
          <w:szCs w:val="29"/>
          <w:cs/>
          <w:lang w:bidi="th-TH"/>
        </w:rPr>
        <w:t>ที่มีนัยสำคัญระหว่างงวด</w:t>
      </w:r>
    </w:p>
    <w:p w14:paraId="6DDC0230" w14:textId="7A38EAE5" w:rsidR="00232F94" w:rsidRPr="00283726" w:rsidRDefault="00232F94" w:rsidP="001A027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cs/>
        </w:rPr>
        <w:sectPr w:rsidR="00232F94" w:rsidRPr="00283726" w:rsidSect="001A027B">
          <w:headerReference w:type="default" r:id="rId17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16854FE5" w14:textId="5D33FEA9" w:rsidR="00A911E8" w:rsidRPr="00283726" w:rsidRDefault="00E22A6D" w:rsidP="00CF4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ผลขาดทุน</w:t>
      </w:r>
      <w:r w:rsidR="00EB28B6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ด้านเครดิต</w:t>
      </w:r>
      <w:r w:rsidR="00DC3EE7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</w:t>
      </w:r>
      <w:r w:rsidR="00B53D78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</w:t>
      </w:r>
      <w:r w:rsidR="00DC3EE7" w:rsidRPr="0028372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าดว่าจะเกิดขึ้น</w:t>
      </w:r>
    </w:p>
    <w:p w14:paraId="0A4FBEF9" w14:textId="18D3C22C" w:rsidR="00DC3EE7" w:rsidRPr="00283726" w:rsidRDefault="00DC3EE7" w:rsidP="00502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0"/>
          <w:szCs w:val="20"/>
        </w:rPr>
      </w:pPr>
    </w:p>
    <w:tbl>
      <w:tblPr>
        <w:tblW w:w="973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302"/>
        <w:gridCol w:w="271"/>
        <w:gridCol w:w="1079"/>
        <w:gridCol w:w="236"/>
        <w:gridCol w:w="1141"/>
        <w:gridCol w:w="270"/>
        <w:gridCol w:w="1080"/>
        <w:gridCol w:w="270"/>
        <w:gridCol w:w="1089"/>
      </w:tblGrid>
      <w:tr w:rsidR="002C4659" w:rsidRPr="00283726" w14:paraId="16D9C359" w14:textId="77777777" w:rsidTr="000524D3">
        <w:trPr>
          <w:trHeight w:hRule="exact" w:val="360"/>
        </w:trPr>
        <w:tc>
          <w:tcPr>
            <w:tcW w:w="4302" w:type="dxa"/>
          </w:tcPr>
          <w:p w14:paraId="03F43330" w14:textId="77777777" w:rsidR="002C4659" w:rsidRPr="00283726" w:rsidRDefault="002C4659" w:rsidP="00107252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283726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271" w:type="dxa"/>
          </w:tcPr>
          <w:p w14:paraId="4A5C6758" w14:textId="77777777" w:rsidR="002C4659" w:rsidRPr="00283726" w:rsidRDefault="002C4659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</w:tcPr>
          <w:p w14:paraId="55F56991" w14:textId="77777777" w:rsidR="002C4659" w:rsidRPr="00283726" w:rsidRDefault="002C4659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2DFCE45" w14:textId="77777777" w:rsidR="002C4659" w:rsidRPr="00283726" w:rsidRDefault="002C4659" w:rsidP="00107252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41" w:type="dxa"/>
          </w:tcPr>
          <w:p w14:paraId="1EF90ACE" w14:textId="77777777" w:rsidR="002C4659" w:rsidRPr="00283726" w:rsidRDefault="002C4659" w:rsidP="00107252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9" w:type="dxa"/>
            <w:gridSpan w:val="4"/>
            <w:hideMark/>
          </w:tcPr>
          <w:p w14:paraId="53203D3A" w14:textId="77777777" w:rsidR="002C4659" w:rsidRPr="00283726" w:rsidRDefault="002C4659" w:rsidP="00107252">
            <w:pPr>
              <w:tabs>
                <w:tab w:val="clear" w:pos="227"/>
                <w:tab w:val="clear" w:pos="2807"/>
                <w:tab w:val="clear" w:pos="3515"/>
                <w:tab w:val="left" w:pos="0"/>
                <w:tab w:val="left" w:pos="540"/>
                <w:tab w:val="left" w:pos="2509"/>
                <w:tab w:val="left" w:pos="3043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970BBA" w:rsidRPr="00283726" w14:paraId="18AE7671" w14:textId="77777777" w:rsidTr="005A42CD">
        <w:trPr>
          <w:trHeight w:hRule="exact" w:val="360"/>
        </w:trPr>
        <w:tc>
          <w:tcPr>
            <w:tcW w:w="4302" w:type="dxa"/>
          </w:tcPr>
          <w:p w14:paraId="3B27E8AD" w14:textId="77777777" w:rsidR="002C4659" w:rsidRPr="00283726" w:rsidRDefault="002C4659" w:rsidP="00107252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0516094C" w14:textId="77777777" w:rsidR="002C4659" w:rsidRPr="00283726" w:rsidRDefault="002C4659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65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6F50EC" w14:textId="77777777" w:rsidR="002C4659" w:rsidRPr="00283726" w:rsidRDefault="002C4659" w:rsidP="00A226CA">
            <w:pPr>
              <w:tabs>
                <w:tab w:val="left" w:pos="540"/>
              </w:tabs>
              <w:spacing w:line="240" w:lineRule="auto"/>
              <w:ind w:left="-96" w:right="-10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  <w:p w14:paraId="7E803CEE" w14:textId="77777777" w:rsidR="002C4659" w:rsidRPr="00283726" w:rsidRDefault="002C4659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C4659" w:rsidRPr="00283726" w14:paraId="08F31EDE" w14:textId="77777777" w:rsidTr="005A42CD">
        <w:trPr>
          <w:trHeight w:hRule="exact" w:val="360"/>
        </w:trPr>
        <w:tc>
          <w:tcPr>
            <w:tcW w:w="4302" w:type="dxa"/>
          </w:tcPr>
          <w:p w14:paraId="780289D1" w14:textId="77777777" w:rsidR="002C4659" w:rsidRPr="00283726" w:rsidRDefault="002C4659" w:rsidP="00107252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146DFCAE" w14:textId="77777777" w:rsidR="002C4659" w:rsidRPr="00283726" w:rsidRDefault="002C4659" w:rsidP="00107252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6" w:type="dxa"/>
            <w:gridSpan w:val="3"/>
          </w:tcPr>
          <w:p w14:paraId="5A836C76" w14:textId="77777777" w:rsidR="002C4659" w:rsidRPr="00283726" w:rsidRDefault="002C4659" w:rsidP="0010725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EE4CF1E" w14:textId="77777777" w:rsidR="002C4659" w:rsidRPr="00283726" w:rsidRDefault="002C4659" w:rsidP="00107252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9" w:type="dxa"/>
            <w:gridSpan w:val="3"/>
            <w:hideMark/>
          </w:tcPr>
          <w:p w14:paraId="2AEAB373" w14:textId="77777777" w:rsidR="002C4659" w:rsidRPr="00283726" w:rsidRDefault="002C4659" w:rsidP="00107252">
            <w:pPr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</w:tr>
      <w:tr w:rsidR="00970BBA" w:rsidRPr="00283726" w14:paraId="48A20883" w14:textId="77777777" w:rsidTr="005A42CD">
        <w:trPr>
          <w:trHeight w:hRule="exact" w:val="360"/>
        </w:trPr>
        <w:tc>
          <w:tcPr>
            <w:tcW w:w="4302" w:type="dxa"/>
          </w:tcPr>
          <w:p w14:paraId="71F3E730" w14:textId="77777777" w:rsidR="002C4659" w:rsidRPr="00283726" w:rsidRDefault="002C4659" w:rsidP="00107252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4F913A6" w14:textId="77777777" w:rsidR="002C4659" w:rsidRPr="00283726" w:rsidRDefault="002C4659" w:rsidP="00107252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5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273A0D8" w14:textId="77777777" w:rsidR="002C4659" w:rsidRPr="00283726" w:rsidRDefault="002C4659" w:rsidP="00107252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70" w:type="dxa"/>
          </w:tcPr>
          <w:p w14:paraId="38EE5AA2" w14:textId="77777777" w:rsidR="002C4659" w:rsidRPr="00283726" w:rsidRDefault="002C4659" w:rsidP="00107252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B17BC5D" w14:textId="77777777" w:rsidR="002C4659" w:rsidRPr="00283726" w:rsidRDefault="002C4659" w:rsidP="00107252">
            <w:pPr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</w:tr>
      <w:tr w:rsidR="00FF3A9E" w:rsidRPr="00283726" w14:paraId="28D6F155" w14:textId="77777777" w:rsidTr="000524D3">
        <w:trPr>
          <w:trHeight w:hRule="exact" w:val="372"/>
        </w:trPr>
        <w:tc>
          <w:tcPr>
            <w:tcW w:w="4302" w:type="dxa"/>
          </w:tcPr>
          <w:p w14:paraId="52901617" w14:textId="77777777" w:rsidR="00FF3A9E" w:rsidRPr="00283726" w:rsidRDefault="00FF3A9E" w:rsidP="00FF3A9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7CAC435F" w14:textId="77777777" w:rsidR="00FF3A9E" w:rsidRPr="00283726" w:rsidRDefault="00FF3A9E" w:rsidP="00FF3A9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right w:val="nil"/>
            </w:tcBorders>
          </w:tcPr>
          <w:p w14:paraId="77A19D9A" w14:textId="1809D513" w:rsidR="00FF3A9E" w:rsidRPr="00283726" w:rsidRDefault="005E6EC5" w:rsidP="00FF3A9E">
            <w:pPr>
              <w:tabs>
                <w:tab w:val="clear" w:pos="907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6EC5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FF3A9E">
              <w:rPr>
                <w:rFonts w:asciiTheme="majorBidi" w:hAnsiTheme="majorBidi" w:cstheme="majorBidi" w:hint="cs"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236" w:type="dxa"/>
          </w:tcPr>
          <w:p w14:paraId="0E281429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nil"/>
              <w:left w:val="nil"/>
              <w:right w:val="nil"/>
            </w:tcBorders>
          </w:tcPr>
          <w:p w14:paraId="329A1C12" w14:textId="4CDB6464" w:rsidR="00FF3A9E" w:rsidRPr="00283726" w:rsidRDefault="005E6EC5" w:rsidP="00FF3A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F3A9E"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F3A9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FF3A9E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D33BAB3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48E4EE7" w14:textId="03993ED5" w:rsidR="00FF3A9E" w:rsidRPr="00283726" w:rsidRDefault="005E6EC5" w:rsidP="00FF3A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6EC5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FF3A9E">
              <w:rPr>
                <w:rFonts w:asciiTheme="majorBidi" w:hAnsiTheme="majorBidi" w:cstheme="majorBidi" w:hint="cs"/>
                <w:sz w:val="30"/>
                <w:szCs w:val="30"/>
                <w:cs/>
              </w:rPr>
              <w:t>0 มิถุนายน</w:t>
            </w:r>
          </w:p>
        </w:tc>
        <w:tc>
          <w:tcPr>
            <w:tcW w:w="270" w:type="dxa"/>
          </w:tcPr>
          <w:p w14:paraId="0275C0A6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right w:val="nil"/>
            </w:tcBorders>
          </w:tcPr>
          <w:p w14:paraId="7A6C53C7" w14:textId="416E5B78" w:rsidR="00FF3A9E" w:rsidRPr="00283726" w:rsidRDefault="005E6EC5" w:rsidP="00CD23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F3A9E"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F3A9E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34A75" w:rsidRPr="00283726" w14:paraId="73299188" w14:textId="77777777" w:rsidTr="000524D3">
        <w:trPr>
          <w:trHeight w:val="372"/>
        </w:trPr>
        <w:tc>
          <w:tcPr>
            <w:tcW w:w="4302" w:type="dxa"/>
          </w:tcPr>
          <w:p w14:paraId="0B2D636F" w14:textId="77777777" w:rsidR="00FF3A9E" w:rsidRPr="00283726" w:rsidRDefault="00FF3A9E" w:rsidP="00FF3A9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674C44A1" w14:textId="77777777" w:rsidR="00FF3A9E" w:rsidRPr="00283726" w:rsidRDefault="00FF3A9E" w:rsidP="00FF3A9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F1D43D" w14:textId="3FC9BA5C" w:rsidR="00FF3A9E" w:rsidRPr="00283726" w:rsidRDefault="00FF3A9E" w:rsidP="00FF3A9E">
            <w:pPr>
              <w:tabs>
                <w:tab w:val="clear" w:pos="907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1F681CC0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23BD80" w14:textId="32A531C3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  <w:vMerge w:val="restart"/>
            <w:hideMark/>
          </w:tcPr>
          <w:p w14:paraId="0E29C9D8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4311E22" w14:textId="742E04AF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1B5E072C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45F08A" w14:textId="5E08350A" w:rsidR="00FF3A9E" w:rsidRPr="00283726" w:rsidRDefault="00FF3A9E" w:rsidP="00CD23E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34A75" w:rsidRPr="00283726" w14:paraId="1F95C15A" w14:textId="77777777" w:rsidTr="000524D3">
        <w:trPr>
          <w:trHeight w:hRule="exact" w:val="165"/>
        </w:trPr>
        <w:tc>
          <w:tcPr>
            <w:tcW w:w="4302" w:type="dxa"/>
          </w:tcPr>
          <w:p w14:paraId="1CC0FF7A" w14:textId="77777777" w:rsidR="00FF3A9E" w:rsidRPr="00283726" w:rsidRDefault="00FF3A9E" w:rsidP="00FF3A9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3315AE15" w14:textId="77777777" w:rsidR="00FF3A9E" w:rsidRPr="00283726" w:rsidRDefault="00FF3A9E" w:rsidP="00FF3A9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C42F66" w14:textId="77777777" w:rsidR="00FF3A9E" w:rsidRPr="00283726" w:rsidRDefault="00FF3A9E" w:rsidP="00FF3A9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E5B38BE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9C9EF3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Merge/>
            <w:vAlign w:val="center"/>
            <w:hideMark/>
          </w:tcPr>
          <w:p w14:paraId="2F8AA685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2318C6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E7A69AD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34F488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F3A9E" w:rsidRPr="00283726" w14:paraId="686E72C1" w14:textId="77777777" w:rsidTr="000524D3">
        <w:trPr>
          <w:trHeight w:hRule="exact" w:val="360"/>
        </w:trPr>
        <w:tc>
          <w:tcPr>
            <w:tcW w:w="4302" w:type="dxa"/>
          </w:tcPr>
          <w:p w14:paraId="683A56DD" w14:textId="5A0AE4BC" w:rsidR="00FF3A9E" w:rsidRPr="00283726" w:rsidRDefault="00FF3A9E" w:rsidP="00FF3A9E">
            <w:pPr>
              <w:ind w:left="-113" w:firstLine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ยังไม่เกินกำหนดระยะเวลาการรับชำระหนี้</w:t>
            </w:r>
          </w:p>
        </w:tc>
        <w:tc>
          <w:tcPr>
            <w:tcW w:w="271" w:type="dxa"/>
          </w:tcPr>
          <w:p w14:paraId="2123517A" w14:textId="77777777" w:rsidR="00FF3A9E" w:rsidRPr="00283726" w:rsidRDefault="00FF3A9E" w:rsidP="00FF3A9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62F96C17" w14:textId="060C0420" w:rsidR="00FF3A9E" w:rsidRPr="00283726" w:rsidRDefault="007E301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33,70</w:t>
            </w:r>
            <w:r w:rsidR="0044393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15B4A618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4E54A43C" w14:textId="48361750" w:rsidR="00FF3A9E" w:rsidRPr="00283726" w:rsidRDefault="00FF3A9E" w:rsidP="00FF3A9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10"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28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="005E6EC5" w:rsidRPr="005E6E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Pr="00AB26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  <w:vMerge/>
            <w:vAlign w:val="center"/>
          </w:tcPr>
          <w:p w14:paraId="202D7082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A41F57C" w14:textId="719A93DE" w:rsidR="00FF3A9E" w:rsidRPr="00283726" w:rsidRDefault="002A1DF1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6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426</w:t>
            </w:r>
          </w:p>
        </w:tc>
        <w:tc>
          <w:tcPr>
            <w:tcW w:w="270" w:type="dxa"/>
          </w:tcPr>
          <w:p w14:paraId="1F7349C0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4E10AF7" w14:textId="03AFD0FF" w:rsidR="00FF3A9E" w:rsidRPr="00283726" w:rsidRDefault="00FF3A9E" w:rsidP="003A110B">
            <w:pPr>
              <w:tabs>
                <w:tab w:val="clear" w:pos="227"/>
                <w:tab w:val="clear" w:pos="454"/>
                <w:tab w:val="clear" w:pos="680"/>
                <w:tab w:val="decimal" w:pos="87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</w:tr>
      <w:tr w:rsidR="00FF3A9E" w:rsidRPr="00283726" w14:paraId="2FFAFF7A" w14:textId="77777777" w:rsidTr="000524D3">
        <w:trPr>
          <w:trHeight w:hRule="exact" w:val="403"/>
        </w:trPr>
        <w:tc>
          <w:tcPr>
            <w:tcW w:w="4302" w:type="dxa"/>
            <w:hideMark/>
          </w:tcPr>
          <w:p w14:paraId="70354BD3" w14:textId="6E732A5C" w:rsidR="00FF3A9E" w:rsidRPr="00283726" w:rsidRDefault="00FF3A9E" w:rsidP="00FF3A9E">
            <w:pPr>
              <w:ind w:left="-113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 </w:t>
            </w:r>
          </w:p>
        </w:tc>
        <w:tc>
          <w:tcPr>
            <w:tcW w:w="271" w:type="dxa"/>
          </w:tcPr>
          <w:p w14:paraId="47AAC534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</w:tcPr>
          <w:p w14:paraId="7D5C36ED" w14:textId="4FEDC5AE" w:rsidR="00FF3A9E" w:rsidRPr="00283726" w:rsidRDefault="007E301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6,100</w:t>
            </w:r>
          </w:p>
        </w:tc>
        <w:tc>
          <w:tcPr>
            <w:tcW w:w="236" w:type="dxa"/>
          </w:tcPr>
          <w:p w14:paraId="55B41689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hideMark/>
          </w:tcPr>
          <w:p w14:paraId="78D16A18" w14:textId="6E2CD3EC" w:rsidR="00FF3A9E" w:rsidRPr="00283726" w:rsidRDefault="00FF3A9E" w:rsidP="00FF3A9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10"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6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 w:rsidR="005E6EC5" w:rsidRPr="005E6E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vMerge/>
            <w:vAlign w:val="center"/>
            <w:hideMark/>
          </w:tcPr>
          <w:p w14:paraId="14E0233E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B4B333" w14:textId="53D97FE5" w:rsidR="00FF3A9E" w:rsidRPr="00283726" w:rsidRDefault="002A1DF1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5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304B95C7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hideMark/>
          </w:tcPr>
          <w:p w14:paraId="5EBDBCA5" w14:textId="486981D4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decimal" w:pos="8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FF3A9E" w:rsidRPr="00283726" w14:paraId="498BFD77" w14:textId="77777777" w:rsidTr="000524D3">
        <w:trPr>
          <w:trHeight w:hRule="exact" w:val="403"/>
        </w:trPr>
        <w:tc>
          <w:tcPr>
            <w:tcW w:w="4302" w:type="dxa"/>
            <w:hideMark/>
          </w:tcPr>
          <w:p w14:paraId="4B27B69F" w14:textId="518F0753" w:rsidR="00FF3A9E" w:rsidRPr="00283726" w:rsidRDefault="00FF3A9E" w:rsidP="00FF3A9E">
            <w:pPr>
              <w:ind w:left="-113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71" w:type="dxa"/>
          </w:tcPr>
          <w:p w14:paraId="4D95E0A8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9D86048" w14:textId="644BC49E" w:rsidR="00FF3A9E" w:rsidRPr="00283726" w:rsidRDefault="007E301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1,132</w:t>
            </w:r>
          </w:p>
        </w:tc>
        <w:tc>
          <w:tcPr>
            <w:tcW w:w="236" w:type="dxa"/>
          </w:tcPr>
          <w:p w14:paraId="4CF25610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hideMark/>
          </w:tcPr>
          <w:p w14:paraId="07DC8E97" w14:textId="08211EB8" w:rsidR="00FF3A9E" w:rsidRPr="00283726" w:rsidRDefault="00FF3A9E" w:rsidP="00FF3A9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10"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485</w:t>
            </w:r>
          </w:p>
        </w:tc>
        <w:tc>
          <w:tcPr>
            <w:tcW w:w="270" w:type="dxa"/>
            <w:vMerge/>
            <w:vAlign w:val="center"/>
            <w:hideMark/>
          </w:tcPr>
          <w:p w14:paraId="3356E41D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779FB49" w14:textId="403FB583" w:rsidR="00FF3A9E" w:rsidRPr="00283726" w:rsidRDefault="00EA040D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5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0DA9F5B1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hideMark/>
          </w:tcPr>
          <w:p w14:paraId="4C43366E" w14:textId="03900779" w:rsidR="00FF3A9E" w:rsidRPr="00283726" w:rsidRDefault="00FF3A9E" w:rsidP="003A110B">
            <w:pPr>
              <w:tabs>
                <w:tab w:val="clear" w:pos="227"/>
                <w:tab w:val="clear" w:pos="454"/>
                <w:tab w:val="clear" w:pos="680"/>
                <w:tab w:val="decimal" w:pos="87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240</w:t>
            </w:r>
          </w:p>
        </w:tc>
      </w:tr>
      <w:tr w:rsidR="00C34A75" w:rsidRPr="00283726" w14:paraId="73A65B1D" w14:textId="77777777" w:rsidTr="000524D3">
        <w:trPr>
          <w:trHeight w:hRule="exact" w:val="403"/>
        </w:trPr>
        <w:tc>
          <w:tcPr>
            <w:tcW w:w="4302" w:type="dxa"/>
            <w:hideMark/>
          </w:tcPr>
          <w:p w14:paraId="1A87A077" w14:textId="272B61AA" w:rsidR="00FF3A9E" w:rsidRPr="00283726" w:rsidRDefault="00FF3A9E" w:rsidP="00FF3A9E">
            <w:pPr>
              <w:ind w:left="-113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71" w:type="dxa"/>
          </w:tcPr>
          <w:p w14:paraId="6023ADBA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CC90C3" w14:textId="1AECBD46" w:rsidR="00FF3A9E" w:rsidRPr="00283726" w:rsidRDefault="00C042CF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2,776</w:t>
            </w:r>
          </w:p>
        </w:tc>
        <w:tc>
          <w:tcPr>
            <w:tcW w:w="236" w:type="dxa"/>
          </w:tcPr>
          <w:p w14:paraId="69DA5AA9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D4ECB8" w14:textId="4EEA4E97" w:rsidR="00FF3A9E" w:rsidRPr="00283726" w:rsidRDefault="005E6EC5" w:rsidP="00FF3A9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10"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5E6E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  <w:r w:rsidR="00FF3A9E"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F3A9E" w:rsidRPr="00AB26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21</w:t>
            </w:r>
            <w:r w:rsidRPr="005E6E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vMerge/>
            <w:vAlign w:val="center"/>
            <w:hideMark/>
          </w:tcPr>
          <w:p w14:paraId="1B8A3B31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0D9374" w14:textId="3980FD12" w:rsidR="00FF3A9E" w:rsidRPr="00283726" w:rsidRDefault="00945EE5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A040D">
              <w:rPr>
                <w:rFonts w:asciiTheme="majorBidi" w:hAnsiTheme="majorBidi" w:cstheme="majorBidi"/>
                <w:sz w:val="30"/>
                <w:szCs w:val="30"/>
              </w:rPr>
              <w:t>03</w:t>
            </w:r>
          </w:p>
        </w:tc>
        <w:tc>
          <w:tcPr>
            <w:tcW w:w="270" w:type="dxa"/>
          </w:tcPr>
          <w:p w14:paraId="20DE9C03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713F4E3" w14:textId="54178A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decimal" w:pos="8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675</w:t>
            </w:r>
          </w:p>
        </w:tc>
      </w:tr>
      <w:tr w:rsidR="00EF6E77" w:rsidRPr="00283726" w14:paraId="44CB1952" w14:textId="77777777" w:rsidTr="000524D3">
        <w:trPr>
          <w:trHeight w:hRule="exact" w:val="403"/>
        </w:trPr>
        <w:tc>
          <w:tcPr>
            <w:tcW w:w="4302" w:type="dxa"/>
            <w:hideMark/>
          </w:tcPr>
          <w:p w14:paraId="50025FA5" w14:textId="77777777" w:rsidR="00FF3A9E" w:rsidRPr="00283726" w:rsidRDefault="00FF3A9E" w:rsidP="00FF3A9E">
            <w:pPr>
              <w:ind w:left="-113" w:firstLine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1" w:type="dxa"/>
          </w:tcPr>
          <w:p w14:paraId="061C1D61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9FBCF2" w14:textId="12BF165F" w:rsidR="00FF3A9E" w:rsidRPr="00283726" w:rsidRDefault="00375698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43,711</w:t>
            </w:r>
          </w:p>
        </w:tc>
        <w:tc>
          <w:tcPr>
            <w:tcW w:w="236" w:type="dxa"/>
          </w:tcPr>
          <w:p w14:paraId="2E207E49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F997F6D" w14:textId="01905E53" w:rsidR="00FF3A9E" w:rsidRPr="00283726" w:rsidRDefault="005E6EC5" w:rsidP="00FF3A9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E6E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FF3A9E" w:rsidRPr="00AB26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</w:t>
            </w:r>
            <w:r w:rsidR="00FF3A9E"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F3A9E" w:rsidRPr="00AB26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</w:t>
            </w:r>
            <w:r w:rsidRPr="005E6E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</w:p>
        </w:tc>
        <w:tc>
          <w:tcPr>
            <w:tcW w:w="270" w:type="dxa"/>
            <w:vMerge/>
            <w:vAlign w:val="center"/>
            <w:hideMark/>
          </w:tcPr>
          <w:p w14:paraId="2EBA4853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7555D2" w14:textId="5D0C0E45" w:rsidR="00FF3A9E" w:rsidRPr="00283726" w:rsidRDefault="00EA040D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1,087</w:t>
            </w:r>
          </w:p>
        </w:tc>
        <w:tc>
          <w:tcPr>
            <w:tcW w:w="270" w:type="dxa"/>
          </w:tcPr>
          <w:p w14:paraId="1F6A1F93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54A0C6A" w14:textId="75D3F538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decimal" w:pos="8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102</w:t>
            </w:r>
          </w:p>
        </w:tc>
      </w:tr>
      <w:tr w:rsidR="00FF3A9E" w:rsidRPr="00283726" w14:paraId="6D80476B" w14:textId="77777777" w:rsidTr="000524D3">
        <w:trPr>
          <w:trHeight w:hRule="exact" w:val="403"/>
        </w:trPr>
        <w:tc>
          <w:tcPr>
            <w:tcW w:w="4302" w:type="dxa"/>
            <w:hideMark/>
          </w:tcPr>
          <w:p w14:paraId="3E973E53" w14:textId="77777777" w:rsidR="00FF3A9E" w:rsidRPr="003C2E7B" w:rsidRDefault="00FF3A9E" w:rsidP="00FF3A9E">
            <w:pPr>
              <w:ind w:left="-113" w:firstLine="8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C2E7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</w:t>
            </w:r>
            <w:r w:rsidRPr="003C2E7B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271" w:type="dxa"/>
          </w:tcPr>
          <w:p w14:paraId="4B3EC055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1654FFA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B9EE27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</w:tcPr>
          <w:p w14:paraId="05F24130" w14:textId="77777777" w:rsidR="00FF3A9E" w:rsidRPr="00283726" w:rsidRDefault="00FF3A9E" w:rsidP="00FF3A9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10"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Merge/>
            <w:vAlign w:val="center"/>
            <w:hideMark/>
          </w:tcPr>
          <w:p w14:paraId="39BB7AF2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8686BB4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F8D7C6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D7A7250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3A9E" w:rsidRPr="00283726" w14:paraId="63E100D6" w14:textId="77777777" w:rsidTr="0061380A">
        <w:trPr>
          <w:trHeight w:hRule="exact" w:val="403"/>
        </w:trPr>
        <w:tc>
          <w:tcPr>
            <w:tcW w:w="4302" w:type="dxa"/>
            <w:hideMark/>
          </w:tcPr>
          <w:p w14:paraId="6D40C456" w14:textId="77777777" w:rsidR="00FF3A9E" w:rsidRPr="00283726" w:rsidRDefault="00FF3A9E" w:rsidP="00FF3A9E">
            <w:pPr>
              <w:ind w:left="-113" w:firstLine="551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1" w:type="dxa"/>
          </w:tcPr>
          <w:p w14:paraId="68B909CE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BA19B3" w14:textId="00BCC21A" w:rsidR="00FF3A9E" w:rsidRPr="00283726" w:rsidRDefault="00375698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 w:right="-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(1,087)</w:t>
            </w:r>
          </w:p>
        </w:tc>
        <w:tc>
          <w:tcPr>
            <w:tcW w:w="236" w:type="dxa"/>
          </w:tcPr>
          <w:p w14:paraId="0778B728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1725D0" w14:textId="65232A9C" w:rsidR="00FF3A9E" w:rsidRPr="00283726" w:rsidRDefault="00FF3A9E" w:rsidP="00FF3A9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10" w:right="-20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B26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vMerge/>
            <w:vAlign w:val="center"/>
            <w:hideMark/>
          </w:tcPr>
          <w:p w14:paraId="3C1283D0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D57A7F1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D2992D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284B17E9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3A9E" w:rsidRPr="00283726" w14:paraId="40138C8E" w14:textId="77777777" w:rsidTr="0061380A">
        <w:trPr>
          <w:trHeight w:hRule="exact" w:val="403"/>
        </w:trPr>
        <w:tc>
          <w:tcPr>
            <w:tcW w:w="4302" w:type="dxa"/>
            <w:hideMark/>
          </w:tcPr>
          <w:p w14:paraId="49E9FE9D" w14:textId="77777777" w:rsidR="00FF3A9E" w:rsidRPr="00283726" w:rsidRDefault="00FF3A9E" w:rsidP="00FF3A9E">
            <w:pPr>
              <w:ind w:left="-113" w:firstLine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1" w:type="dxa"/>
          </w:tcPr>
          <w:p w14:paraId="30D9A3F4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739618" w14:textId="6FEFF2DF" w:rsidR="00FF3A9E" w:rsidRPr="00283726" w:rsidRDefault="00375698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42,624</w:t>
            </w:r>
          </w:p>
        </w:tc>
        <w:tc>
          <w:tcPr>
            <w:tcW w:w="236" w:type="dxa"/>
          </w:tcPr>
          <w:p w14:paraId="7551D103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ECC4611" w14:textId="219FC6FF" w:rsidR="00FF3A9E" w:rsidRPr="00283726" w:rsidRDefault="005E6EC5" w:rsidP="00FF3A9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10" w:right="-20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5E6EC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</w:t>
            </w:r>
            <w:r w:rsidR="00FF3A9E" w:rsidRPr="00AB26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8</w:t>
            </w:r>
            <w:r w:rsidR="00FF3A9E"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F3A9E" w:rsidRPr="00AB261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471</w:t>
            </w:r>
          </w:p>
        </w:tc>
        <w:tc>
          <w:tcPr>
            <w:tcW w:w="270" w:type="dxa"/>
            <w:vMerge/>
            <w:vAlign w:val="center"/>
            <w:hideMark/>
          </w:tcPr>
          <w:p w14:paraId="5DA8DC41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16A0E6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92777FD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6A32F5FB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51577C67" w14:textId="244C5DE0" w:rsidR="002C4659" w:rsidRPr="003F774C" w:rsidRDefault="002C4659">
      <w:pPr>
        <w:rPr>
          <w:rFonts w:asciiTheme="majorBidi" w:hAnsiTheme="majorBidi" w:cstheme="majorBidi"/>
          <w:sz w:val="32"/>
          <w:szCs w:val="32"/>
        </w:rPr>
      </w:pPr>
    </w:p>
    <w:tbl>
      <w:tblPr>
        <w:tblW w:w="974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304"/>
        <w:gridCol w:w="271"/>
        <w:gridCol w:w="1074"/>
        <w:gridCol w:w="236"/>
        <w:gridCol w:w="1137"/>
        <w:gridCol w:w="13"/>
        <w:gridCol w:w="256"/>
        <w:gridCol w:w="13"/>
        <w:gridCol w:w="1067"/>
        <w:gridCol w:w="269"/>
        <w:gridCol w:w="1087"/>
        <w:gridCol w:w="14"/>
      </w:tblGrid>
      <w:tr w:rsidR="002C4659" w:rsidRPr="00283726" w14:paraId="6D59F4D3" w14:textId="77777777" w:rsidTr="004B2281">
        <w:trPr>
          <w:gridAfter w:val="1"/>
          <w:wAfter w:w="14" w:type="dxa"/>
          <w:trHeight w:hRule="exact" w:val="360"/>
        </w:trPr>
        <w:tc>
          <w:tcPr>
            <w:tcW w:w="4304" w:type="dxa"/>
          </w:tcPr>
          <w:p w14:paraId="4903EC6A" w14:textId="3906B4EB" w:rsidR="002C4659" w:rsidRPr="00283726" w:rsidRDefault="002C4659" w:rsidP="00107252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283726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271" w:type="dxa"/>
          </w:tcPr>
          <w:p w14:paraId="36918DA1" w14:textId="77777777" w:rsidR="002C4659" w:rsidRPr="00283726" w:rsidRDefault="002C4659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</w:tcPr>
          <w:p w14:paraId="08F31B47" w14:textId="77777777" w:rsidR="002C4659" w:rsidRPr="00283726" w:rsidRDefault="002C4659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16A38B3" w14:textId="77777777" w:rsidR="002C4659" w:rsidRPr="00283726" w:rsidRDefault="002C4659" w:rsidP="00107252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137" w:type="dxa"/>
          </w:tcPr>
          <w:p w14:paraId="130E16ED" w14:textId="77777777" w:rsidR="002C4659" w:rsidRPr="00283726" w:rsidRDefault="002C4659" w:rsidP="00107252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5" w:type="dxa"/>
            <w:gridSpan w:val="6"/>
            <w:hideMark/>
          </w:tcPr>
          <w:p w14:paraId="1E924B28" w14:textId="77777777" w:rsidR="002C4659" w:rsidRPr="00283726" w:rsidRDefault="002C4659" w:rsidP="00C86498">
            <w:pPr>
              <w:tabs>
                <w:tab w:val="clear" w:pos="227"/>
                <w:tab w:val="clear" w:pos="2580"/>
                <w:tab w:val="clear" w:pos="2807"/>
                <w:tab w:val="clear" w:pos="3515"/>
                <w:tab w:val="left" w:pos="0"/>
                <w:tab w:val="left" w:pos="540"/>
                <w:tab w:val="left" w:pos="3043"/>
              </w:tabs>
              <w:spacing w:line="240" w:lineRule="auto"/>
              <w:ind w:right="-16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970BBA" w:rsidRPr="00283726" w14:paraId="284B310B" w14:textId="77777777" w:rsidTr="004B2281">
        <w:trPr>
          <w:trHeight w:hRule="exact" w:val="360"/>
        </w:trPr>
        <w:tc>
          <w:tcPr>
            <w:tcW w:w="4304" w:type="dxa"/>
          </w:tcPr>
          <w:p w14:paraId="2F1244CE" w14:textId="77777777" w:rsidR="002C4659" w:rsidRPr="00283726" w:rsidRDefault="002C4659" w:rsidP="00107252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6AE659F1" w14:textId="77777777" w:rsidR="002C4659" w:rsidRPr="00283726" w:rsidRDefault="002C4659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6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155ADA" w14:textId="77777777" w:rsidR="002C4659" w:rsidRPr="00283726" w:rsidRDefault="002C4659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4659" w:rsidRPr="00283726" w14:paraId="0513ABEC" w14:textId="77777777" w:rsidTr="004B2281">
        <w:trPr>
          <w:trHeight w:hRule="exact" w:val="360"/>
        </w:trPr>
        <w:tc>
          <w:tcPr>
            <w:tcW w:w="4304" w:type="dxa"/>
          </w:tcPr>
          <w:p w14:paraId="67A53049" w14:textId="77777777" w:rsidR="002C4659" w:rsidRPr="00283726" w:rsidRDefault="002C4659" w:rsidP="00107252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473A50B0" w14:textId="77777777" w:rsidR="002C4659" w:rsidRPr="00283726" w:rsidRDefault="002C4659" w:rsidP="00107252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4"/>
          </w:tcPr>
          <w:p w14:paraId="2336468F" w14:textId="77777777" w:rsidR="002C4659" w:rsidRPr="00283726" w:rsidRDefault="002C4659" w:rsidP="0010725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2"/>
          </w:tcPr>
          <w:p w14:paraId="743D8E86" w14:textId="77777777" w:rsidR="002C4659" w:rsidRPr="00283726" w:rsidRDefault="002C4659" w:rsidP="00107252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7" w:type="dxa"/>
            <w:gridSpan w:val="4"/>
            <w:hideMark/>
          </w:tcPr>
          <w:p w14:paraId="78919BD1" w14:textId="77777777" w:rsidR="002C4659" w:rsidRPr="00283726" w:rsidRDefault="002C4659" w:rsidP="00107252">
            <w:pPr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</w:tr>
      <w:tr w:rsidR="00970BBA" w:rsidRPr="00283726" w14:paraId="23DFED9E" w14:textId="77777777" w:rsidTr="004B2281">
        <w:trPr>
          <w:trHeight w:hRule="exact" w:val="360"/>
        </w:trPr>
        <w:tc>
          <w:tcPr>
            <w:tcW w:w="4304" w:type="dxa"/>
          </w:tcPr>
          <w:p w14:paraId="5EB72E1C" w14:textId="77777777" w:rsidR="002C4659" w:rsidRPr="00283726" w:rsidRDefault="002C4659" w:rsidP="00107252">
            <w:pP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470DCE9" w14:textId="77777777" w:rsidR="002C4659" w:rsidRPr="00283726" w:rsidRDefault="002C4659" w:rsidP="00107252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8D7B055" w14:textId="77777777" w:rsidR="002C4659" w:rsidRPr="00283726" w:rsidRDefault="002C4659" w:rsidP="00107252">
            <w:pPr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269" w:type="dxa"/>
            <w:gridSpan w:val="2"/>
          </w:tcPr>
          <w:p w14:paraId="359496FA" w14:textId="77777777" w:rsidR="002C4659" w:rsidRPr="00283726" w:rsidRDefault="002C4659" w:rsidP="00107252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70D674" w14:textId="77777777" w:rsidR="002C4659" w:rsidRPr="00283726" w:rsidRDefault="002C4659" w:rsidP="00107252">
            <w:pPr>
              <w:spacing w:line="240" w:lineRule="auto"/>
              <w:ind w:left="-108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</w:tr>
      <w:tr w:rsidR="00FF3A9E" w:rsidRPr="00283726" w14:paraId="369847A2" w14:textId="77777777" w:rsidTr="004B2281">
        <w:trPr>
          <w:trHeight w:hRule="exact" w:val="372"/>
        </w:trPr>
        <w:tc>
          <w:tcPr>
            <w:tcW w:w="4304" w:type="dxa"/>
          </w:tcPr>
          <w:p w14:paraId="64A789C9" w14:textId="77777777" w:rsidR="00FF3A9E" w:rsidRPr="00283726" w:rsidRDefault="00FF3A9E" w:rsidP="00FF3A9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0A5DD7DD" w14:textId="77777777" w:rsidR="00FF3A9E" w:rsidRPr="00283726" w:rsidRDefault="00FF3A9E" w:rsidP="00FF3A9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right w:val="nil"/>
            </w:tcBorders>
          </w:tcPr>
          <w:p w14:paraId="4D2EE5B8" w14:textId="416BB195" w:rsidR="00FF3A9E" w:rsidRPr="00283726" w:rsidRDefault="005E6EC5" w:rsidP="00FF3A9E">
            <w:pPr>
              <w:tabs>
                <w:tab w:val="clear" w:pos="907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6EC5">
              <w:rPr>
                <w:rFonts w:asciiTheme="majorBidi" w:hAnsiTheme="majorBidi" w:cstheme="majorBidi" w:hint="cs"/>
                <w:sz w:val="30"/>
                <w:szCs w:val="30"/>
              </w:rPr>
              <w:t>3</w:t>
            </w:r>
            <w:r w:rsidR="00B85FA3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FF3A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</w:tcPr>
          <w:p w14:paraId="1B2F92AC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nil"/>
              <w:left w:val="nil"/>
              <w:right w:val="nil"/>
            </w:tcBorders>
          </w:tcPr>
          <w:p w14:paraId="0B1A8743" w14:textId="5FE41D7C" w:rsidR="00FF3A9E" w:rsidRPr="00283726" w:rsidRDefault="005E6EC5" w:rsidP="00FF3A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F3A9E"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F3A9E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69" w:type="dxa"/>
            <w:gridSpan w:val="2"/>
          </w:tcPr>
          <w:p w14:paraId="13C3C05A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right w:val="nil"/>
            </w:tcBorders>
          </w:tcPr>
          <w:p w14:paraId="57B6FA36" w14:textId="0CC53784" w:rsidR="00FF3A9E" w:rsidRPr="00283726" w:rsidRDefault="00B85FA3" w:rsidP="00FF3A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FF3A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69" w:type="dxa"/>
          </w:tcPr>
          <w:p w14:paraId="21A9C854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right w:val="nil"/>
            </w:tcBorders>
          </w:tcPr>
          <w:p w14:paraId="097708C6" w14:textId="76D35FCA" w:rsidR="00FF3A9E" w:rsidRPr="00283726" w:rsidRDefault="005E6EC5" w:rsidP="00FF3A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F3A9E"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F3A9E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34A75" w:rsidRPr="00283726" w14:paraId="43B9B5C6" w14:textId="77777777" w:rsidTr="004B2281">
        <w:trPr>
          <w:trHeight w:val="372"/>
        </w:trPr>
        <w:tc>
          <w:tcPr>
            <w:tcW w:w="4304" w:type="dxa"/>
          </w:tcPr>
          <w:p w14:paraId="60AB9931" w14:textId="77777777" w:rsidR="00FF3A9E" w:rsidRPr="00283726" w:rsidRDefault="00FF3A9E" w:rsidP="00FF3A9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3220E1FD" w14:textId="77777777" w:rsidR="00FF3A9E" w:rsidRPr="00283726" w:rsidRDefault="00FF3A9E" w:rsidP="00FF3A9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28A840C" w14:textId="128C4615" w:rsidR="00FF3A9E" w:rsidRPr="00283726" w:rsidRDefault="00FF3A9E" w:rsidP="00FF3A9E">
            <w:pPr>
              <w:tabs>
                <w:tab w:val="clear" w:pos="907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36" w:type="dxa"/>
          </w:tcPr>
          <w:p w14:paraId="06F891BC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FB96D1" w14:textId="411E95F0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69" w:type="dxa"/>
            <w:gridSpan w:val="2"/>
            <w:vMerge w:val="restart"/>
            <w:hideMark/>
          </w:tcPr>
          <w:p w14:paraId="36D58846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D9AFAF" w14:textId="328F0328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2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69" w:type="dxa"/>
          </w:tcPr>
          <w:p w14:paraId="1235A6A4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46A1CB" w14:textId="1D279499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C34A75" w:rsidRPr="00283726" w14:paraId="11E4A8B8" w14:textId="77777777" w:rsidTr="004B2281">
        <w:trPr>
          <w:trHeight w:hRule="exact" w:val="165"/>
        </w:trPr>
        <w:tc>
          <w:tcPr>
            <w:tcW w:w="4304" w:type="dxa"/>
          </w:tcPr>
          <w:p w14:paraId="467F3C47" w14:textId="77777777" w:rsidR="00FF3A9E" w:rsidRPr="00283726" w:rsidRDefault="00FF3A9E" w:rsidP="00FF3A9E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1A385759" w14:textId="77777777" w:rsidR="00FF3A9E" w:rsidRPr="00283726" w:rsidRDefault="00FF3A9E" w:rsidP="00FF3A9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7BA5DA" w14:textId="77777777" w:rsidR="00FF3A9E" w:rsidRPr="00283726" w:rsidRDefault="00FF3A9E" w:rsidP="00FF3A9E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96A90F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E090DE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  <w:gridSpan w:val="2"/>
            <w:vMerge/>
            <w:vAlign w:val="center"/>
            <w:hideMark/>
          </w:tcPr>
          <w:p w14:paraId="20228E7C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C0EC02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" w:type="dxa"/>
          </w:tcPr>
          <w:p w14:paraId="4C2AF513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08A668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F3A9E" w:rsidRPr="00283726" w14:paraId="12E23C7D" w14:textId="77777777" w:rsidTr="004B2281">
        <w:trPr>
          <w:trHeight w:hRule="exact" w:val="403"/>
        </w:trPr>
        <w:tc>
          <w:tcPr>
            <w:tcW w:w="4304" w:type="dxa"/>
          </w:tcPr>
          <w:p w14:paraId="093DFBCC" w14:textId="2EC81BE9" w:rsidR="00FF3A9E" w:rsidRPr="00283726" w:rsidRDefault="00FF3A9E" w:rsidP="00FF3A9E">
            <w:pPr>
              <w:ind w:left="-113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ยังไม่เกินกำหนดระยะเวลาการรับชำระหนี้</w:t>
            </w:r>
          </w:p>
        </w:tc>
        <w:tc>
          <w:tcPr>
            <w:tcW w:w="271" w:type="dxa"/>
          </w:tcPr>
          <w:p w14:paraId="29F184FF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4" w:type="dxa"/>
          </w:tcPr>
          <w:p w14:paraId="3187F3D8" w14:textId="1F9FEBB9" w:rsidR="00FF3A9E" w:rsidRPr="00283726" w:rsidRDefault="0053299D" w:rsidP="004B2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792"/>
                <w:tab w:val="left" w:pos="84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2,199</w:t>
            </w:r>
          </w:p>
        </w:tc>
        <w:tc>
          <w:tcPr>
            <w:tcW w:w="236" w:type="dxa"/>
          </w:tcPr>
          <w:p w14:paraId="47A26AB4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3CE44EF0" w14:textId="490F5EC5" w:rsidR="00FF3A9E" w:rsidRPr="00283726" w:rsidRDefault="00FF3A9E" w:rsidP="004B2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774</w:t>
            </w:r>
          </w:p>
        </w:tc>
        <w:tc>
          <w:tcPr>
            <w:tcW w:w="269" w:type="dxa"/>
            <w:gridSpan w:val="2"/>
            <w:vMerge/>
            <w:vAlign w:val="center"/>
          </w:tcPr>
          <w:p w14:paraId="1DB514F9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46F24862" w14:textId="42EAD3E4" w:rsidR="00FF3A9E" w:rsidRPr="00283726" w:rsidRDefault="0083774F" w:rsidP="00C86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6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57CFACB8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gridSpan w:val="2"/>
          </w:tcPr>
          <w:p w14:paraId="5521F5DF" w14:textId="7F5F823E" w:rsidR="00FF3A9E" w:rsidRPr="00283726" w:rsidRDefault="00FF3A9E" w:rsidP="00C86498">
            <w:pPr>
              <w:tabs>
                <w:tab w:val="clear" w:pos="227"/>
                <w:tab w:val="clear" w:pos="454"/>
                <w:tab w:val="clear" w:pos="680"/>
                <w:tab w:val="decimal" w:pos="875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3A9E" w:rsidRPr="00283726" w14:paraId="190A9122" w14:textId="77777777" w:rsidTr="004B2281">
        <w:trPr>
          <w:trHeight w:hRule="exact" w:val="403"/>
        </w:trPr>
        <w:tc>
          <w:tcPr>
            <w:tcW w:w="4304" w:type="dxa"/>
            <w:hideMark/>
          </w:tcPr>
          <w:p w14:paraId="0C373E09" w14:textId="7B4E6E83" w:rsidR="00FF3A9E" w:rsidRPr="00283726" w:rsidRDefault="00FF3A9E" w:rsidP="00FF3A9E">
            <w:pPr>
              <w:ind w:left="-113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 </w:t>
            </w:r>
          </w:p>
        </w:tc>
        <w:tc>
          <w:tcPr>
            <w:tcW w:w="271" w:type="dxa"/>
          </w:tcPr>
          <w:p w14:paraId="3E53A2B5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4" w:type="dxa"/>
          </w:tcPr>
          <w:p w14:paraId="2995BF84" w14:textId="381FAE5E" w:rsidR="00FF3A9E" w:rsidRPr="00283726" w:rsidRDefault="0053299D" w:rsidP="00FF3A9E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236" w:type="dxa"/>
          </w:tcPr>
          <w:p w14:paraId="70E0E28C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hideMark/>
          </w:tcPr>
          <w:p w14:paraId="7E600C84" w14:textId="1D0D1874" w:rsidR="00FF3A9E" w:rsidRPr="00283726" w:rsidRDefault="00FF3A9E" w:rsidP="004B2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40</w:t>
            </w:r>
            <w:r w:rsidR="005E6EC5"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69" w:type="dxa"/>
            <w:gridSpan w:val="2"/>
            <w:vMerge/>
            <w:vAlign w:val="center"/>
            <w:hideMark/>
          </w:tcPr>
          <w:p w14:paraId="45CD274D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6A699ED8" w14:textId="45CFAAEB" w:rsidR="00FF3A9E" w:rsidRPr="00283726" w:rsidRDefault="0083774F" w:rsidP="00C86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6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70FFB78E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hideMark/>
          </w:tcPr>
          <w:p w14:paraId="1D31C2CA" w14:textId="44430498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decimal" w:pos="8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3A9E" w:rsidRPr="00283726" w14:paraId="609BB18D" w14:textId="77777777" w:rsidTr="004B2281">
        <w:trPr>
          <w:trHeight w:hRule="exact" w:val="403"/>
        </w:trPr>
        <w:tc>
          <w:tcPr>
            <w:tcW w:w="4304" w:type="dxa"/>
            <w:hideMark/>
          </w:tcPr>
          <w:p w14:paraId="456E7F59" w14:textId="17209F38" w:rsidR="00FF3A9E" w:rsidRPr="00283726" w:rsidRDefault="00FF3A9E" w:rsidP="00FF3A9E">
            <w:pPr>
              <w:ind w:left="-113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71" w:type="dxa"/>
          </w:tcPr>
          <w:p w14:paraId="3B184370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2CDFEBD1" w14:textId="5564EE47" w:rsidR="00FF3A9E" w:rsidRPr="00283726" w:rsidRDefault="000E11A6" w:rsidP="00FF3A9E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A7C46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25667962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hideMark/>
          </w:tcPr>
          <w:p w14:paraId="674B70E0" w14:textId="4F9D07A5" w:rsidR="00FF3A9E" w:rsidRPr="00283726" w:rsidRDefault="00FF3A9E" w:rsidP="004B2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5E6EC5"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69" w:type="dxa"/>
            <w:gridSpan w:val="2"/>
            <w:vMerge/>
            <w:vAlign w:val="center"/>
            <w:hideMark/>
          </w:tcPr>
          <w:p w14:paraId="54363E21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3FFA6263" w14:textId="4ADCD216" w:rsidR="00FF3A9E" w:rsidRPr="00283726" w:rsidRDefault="0083774F" w:rsidP="00C86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6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9" w:type="dxa"/>
          </w:tcPr>
          <w:p w14:paraId="039D471C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hideMark/>
          </w:tcPr>
          <w:p w14:paraId="43BDBA2A" w14:textId="5210B43F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decimal" w:pos="8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34A75" w:rsidRPr="00283726" w14:paraId="55AB0430" w14:textId="77777777" w:rsidTr="004B2281">
        <w:trPr>
          <w:trHeight w:hRule="exact" w:val="403"/>
        </w:trPr>
        <w:tc>
          <w:tcPr>
            <w:tcW w:w="4304" w:type="dxa"/>
            <w:hideMark/>
          </w:tcPr>
          <w:p w14:paraId="4FF75553" w14:textId="0D2ABC4F" w:rsidR="00FF3A9E" w:rsidRPr="00283726" w:rsidRDefault="00FF3A9E" w:rsidP="00FF3A9E">
            <w:pPr>
              <w:ind w:left="-113" w:firstLine="89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71" w:type="dxa"/>
          </w:tcPr>
          <w:p w14:paraId="5E912898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F2816" w14:textId="72457B14" w:rsidR="00FF3A9E" w:rsidRPr="00283726" w:rsidRDefault="000E11A6" w:rsidP="00FF3A9E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  <w:tc>
          <w:tcPr>
            <w:tcW w:w="236" w:type="dxa"/>
          </w:tcPr>
          <w:p w14:paraId="034197CE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697C14" w14:textId="37157970" w:rsidR="00FF3A9E" w:rsidRPr="00283726" w:rsidRDefault="00FF3A9E" w:rsidP="004B2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5E6EC5"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69" w:type="dxa"/>
            <w:gridSpan w:val="2"/>
            <w:vMerge/>
            <w:vAlign w:val="center"/>
            <w:hideMark/>
          </w:tcPr>
          <w:p w14:paraId="17C9C542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A13774" w14:textId="1474723B" w:rsidR="00FF3A9E" w:rsidRPr="00283726" w:rsidRDefault="0083774F" w:rsidP="00C86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6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69" w:type="dxa"/>
          </w:tcPr>
          <w:p w14:paraId="6DD92BED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770FEE" w14:textId="3E19686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decimal" w:pos="8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EF6E77" w:rsidRPr="00283726" w14:paraId="2C7003CD" w14:textId="77777777" w:rsidTr="004B2281">
        <w:trPr>
          <w:trHeight w:hRule="exact" w:val="403"/>
        </w:trPr>
        <w:tc>
          <w:tcPr>
            <w:tcW w:w="4304" w:type="dxa"/>
            <w:hideMark/>
          </w:tcPr>
          <w:p w14:paraId="1CCC8067" w14:textId="77777777" w:rsidR="00FF3A9E" w:rsidRPr="00283726" w:rsidRDefault="00FF3A9E" w:rsidP="00FF3A9E">
            <w:pPr>
              <w:ind w:left="-113" w:firstLine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1" w:type="dxa"/>
          </w:tcPr>
          <w:p w14:paraId="6C66B686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751AFB" w14:textId="29590482" w:rsidR="00FF3A9E" w:rsidRPr="00283726" w:rsidRDefault="000E11A6" w:rsidP="00FF3A9E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2,316</w:t>
            </w:r>
          </w:p>
        </w:tc>
        <w:tc>
          <w:tcPr>
            <w:tcW w:w="236" w:type="dxa"/>
          </w:tcPr>
          <w:p w14:paraId="1698E308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24A6734" w14:textId="3BFC8966" w:rsidR="00FF3A9E" w:rsidRPr="00283726" w:rsidRDefault="005E6EC5" w:rsidP="004B2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E6E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F3A9E"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FF3A9E"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444</w:t>
            </w:r>
          </w:p>
        </w:tc>
        <w:tc>
          <w:tcPr>
            <w:tcW w:w="269" w:type="dxa"/>
            <w:gridSpan w:val="2"/>
            <w:vMerge/>
            <w:vAlign w:val="center"/>
            <w:hideMark/>
          </w:tcPr>
          <w:p w14:paraId="7B65D954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4F6880" w14:textId="524F0BE9" w:rsidR="00FF3A9E" w:rsidRPr="00283726" w:rsidRDefault="0083774F" w:rsidP="00C86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13"/>
                <w:tab w:val="decimal" w:pos="96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69" w:type="dxa"/>
          </w:tcPr>
          <w:p w14:paraId="3A68C028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96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5FA08736" w14:textId="4166F43D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decimal" w:pos="880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</w:t>
            </w:r>
          </w:p>
        </w:tc>
      </w:tr>
      <w:tr w:rsidR="00FF3A9E" w:rsidRPr="00283726" w14:paraId="70C770B9" w14:textId="77777777" w:rsidTr="004B2281">
        <w:trPr>
          <w:trHeight w:hRule="exact" w:val="403"/>
        </w:trPr>
        <w:tc>
          <w:tcPr>
            <w:tcW w:w="4304" w:type="dxa"/>
            <w:hideMark/>
          </w:tcPr>
          <w:p w14:paraId="604E9980" w14:textId="77777777" w:rsidR="00FF3A9E" w:rsidRPr="00283726" w:rsidRDefault="00FF3A9E" w:rsidP="00FF3A9E">
            <w:pPr>
              <w:ind w:left="-113" w:firstLine="89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ค่าเผื่อผลขาดทุนด้านเครดิต</w:t>
            </w:r>
          </w:p>
        </w:tc>
        <w:tc>
          <w:tcPr>
            <w:tcW w:w="271" w:type="dxa"/>
          </w:tcPr>
          <w:p w14:paraId="4263AF06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</w:tcPr>
          <w:p w14:paraId="053E45C3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06EF61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</w:tcPr>
          <w:p w14:paraId="421A3627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  <w:gridSpan w:val="2"/>
            <w:vMerge/>
            <w:vAlign w:val="center"/>
            <w:hideMark/>
          </w:tcPr>
          <w:p w14:paraId="029C4ED0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1883078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20B83A33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69D6F66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3A9E" w:rsidRPr="00283726" w14:paraId="2DD8ED23" w14:textId="77777777" w:rsidTr="004B2281">
        <w:trPr>
          <w:trHeight w:hRule="exact" w:val="403"/>
        </w:trPr>
        <w:tc>
          <w:tcPr>
            <w:tcW w:w="4304" w:type="dxa"/>
            <w:hideMark/>
          </w:tcPr>
          <w:p w14:paraId="2E3C4CCA" w14:textId="77777777" w:rsidR="00FF3A9E" w:rsidRPr="00283726" w:rsidRDefault="00FF3A9E" w:rsidP="00FF3A9E">
            <w:pPr>
              <w:ind w:left="-113" w:firstLine="551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271" w:type="dxa"/>
          </w:tcPr>
          <w:p w14:paraId="5A5AA44B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5DB2F3" w14:textId="7857A934" w:rsidR="00FF3A9E" w:rsidRPr="00283726" w:rsidRDefault="000E11A6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4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36" w:type="dxa"/>
          </w:tcPr>
          <w:p w14:paraId="3FA70F16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6FA8DAC" w14:textId="1B6D460F" w:rsidR="00FF3A9E" w:rsidRPr="00283726" w:rsidRDefault="00FF3A9E" w:rsidP="004B2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19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9" w:type="dxa"/>
            <w:gridSpan w:val="2"/>
            <w:vMerge/>
            <w:vAlign w:val="center"/>
            <w:hideMark/>
          </w:tcPr>
          <w:p w14:paraId="5519A852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545B2B67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489CF18C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gridSpan w:val="2"/>
          </w:tcPr>
          <w:p w14:paraId="47EB6D9D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3A9E" w:rsidRPr="00283726" w14:paraId="1792F4A2" w14:textId="77777777" w:rsidTr="004B2281">
        <w:trPr>
          <w:trHeight w:hRule="exact" w:val="403"/>
        </w:trPr>
        <w:tc>
          <w:tcPr>
            <w:tcW w:w="4304" w:type="dxa"/>
            <w:hideMark/>
          </w:tcPr>
          <w:p w14:paraId="760E2E07" w14:textId="77777777" w:rsidR="00FF3A9E" w:rsidRPr="00283726" w:rsidRDefault="00FF3A9E" w:rsidP="00FF3A9E">
            <w:pPr>
              <w:ind w:left="-113" w:firstLine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1" w:type="dxa"/>
          </w:tcPr>
          <w:p w14:paraId="1908CC57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193DA95" w14:textId="5DF2B3DB" w:rsidR="00FF3A9E" w:rsidRPr="00283726" w:rsidRDefault="0083774F" w:rsidP="00FF3A9E">
            <w:pPr>
              <w:tabs>
                <w:tab w:val="clear" w:pos="227"/>
                <w:tab w:val="clear" w:pos="454"/>
                <w:tab w:val="clear" w:pos="680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2,314</w:t>
            </w:r>
          </w:p>
        </w:tc>
        <w:tc>
          <w:tcPr>
            <w:tcW w:w="236" w:type="dxa"/>
          </w:tcPr>
          <w:p w14:paraId="203549B7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3759C52D" w14:textId="5F569699" w:rsidR="00FF3A9E" w:rsidRPr="004B2281" w:rsidRDefault="005E6EC5" w:rsidP="004B22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83"/>
                <w:tab w:val="decimal" w:pos="10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22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FF3A9E" w:rsidRPr="004B22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,425</w:t>
            </w:r>
          </w:p>
        </w:tc>
        <w:tc>
          <w:tcPr>
            <w:tcW w:w="269" w:type="dxa"/>
            <w:gridSpan w:val="2"/>
            <w:vMerge/>
            <w:vAlign w:val="center"/>
            <w:hideMark/>
          </w:tcPr>
          <w:p w14:paraId="09EE3092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gridSpan w:val="2"/>
          </w:tcPr>
          <w:p w14:paraId="11CA0B56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9" w:type="dxa"/>
          </w:tcPr>
          <w:p w14:paraId="0F21A1DC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9" w:type="dxa"/>
            <w:gridSpan w:val="2"/>
          </w:tcPr>
          <w:p w14:paraId="184B3091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0ECCE010" w14:textId="64BC83A0" w:rsidR="002C4659" w:rsidRPr="00283726" w:rsidRDefault="002C4659" w:rsidP="00502A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9"/>
          <w:szCs w:val="29"/>
        </w:rPr>
      </w:pPr>
    </w:p>
    <w:p w14:paraId="7D2729F3" w14:textId="6281418B" w:rsidR="00D44780" w:rsidRPr="00283726" w:rsidRDefault="00D44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4C0ED9E9" w14:textId="4E9B0B73" w:rsidR="00BC322F" w:rsidRPr="00283726" w:rsidRDefault="00B64A8E" w:rsidP="00D17C60">
      <w:pPr>
        <w:pStyle w:val="Heading8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lastRenderedPageBreak/>
        <w:t>1</w:t>
      </w:r>
      <w:r w:rsidR="004B571C">
        <w:rPr>
          <w:rFonts w:asciiTheme="majorBidi" w:hAnsiTheme="majorBidi" w:cstheme="majorBidi"/>
          <w:sz w:val="30"/>
          <w:szCs w:val="30"/>
        </w:rPr>
        <w:t>3</w:t>
      </w:r>
      <w:r w:rsidR="00A332A5" w:rsidRPr="00283726">
        <w:rPr>
          <w:rFonts w:asciiTheme="majorBidi" w:hAnsiTheme="majorBidi" w:cstheme="majorBidi"/>
          <w:sz w:val="30"/>
          <w:szCs w:val="30"/>
        </w:rPr>
        <w:tab/>
      </w:r>
      <w:r w:rsidR="00813B31" w:rsidRPr="00283726">
        <w:rPr>
          <w:rFonts w:asciiTheme="majorBidi" w:hAnsiTheme="majorBidi" w:cstheme="majorBidi"/>
          <w:sz w:val="30"/>
          <w:szCs w:val="30"/>
          <w:cs/>
        </w:rPr>
        <w:t>ภาระผูกพันกับบุ</w:t>
      </w:r>
      <w:r w:rsidR="00A83A43" w:rsidRPr="00283726">
        <w:rPr>
          <w:rFonts w:asciiTheme="majorBidi" w:hAnsiTheme="majorBidi" w:cstheme="majorBidi"/>
          <w:sz w:val="30"/>
          <w:szCs w:val="30"/>
          <w:cs/>
        </w:rPr>
        <w:t>คคลหรือกิจการที่ไม่เกี่ยวข้องกัน</w:t>
      </w:r>
    </w:p>
    <w:p w14:paraId="70CA9D4E" w14:textId="77777777" w:rsidR="0059267B" w:rsidRPr="00283726" w:rsidRDefault="0059267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8E1E61" w14:textId="509D5C79" w:rsidR="003645D7" w:rsidRPr="00283726" w:rsidRDefault="00AB2614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B2614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4B571C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8A7EFC">
        <w:rPr>
          <w:rFonts w:asciiTheme="majorBidi" w:hAnsiTheme="majorBidi" w:cstheme="majorBidi"/>
          <w:b/>
          <w:bCs/>
          <w:sz w:val="30"/>
          <w:szCs w:val="30"/>
        </w:rPr>
        <w:t>.</w:t>
      </w:r>
      <w:r w:rsidRPr="00AB2614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BC322F" w:rsidRPr="00283726">
        <w:rPr>
          <w:rFonts w:asciiTheme="majorBidi" w:hAnsiTheme="majorBidi" w:cstheme="majorBidi"/>
          <w:b/>
          <w:bCs/>
          <w:sz w:val="30"/>
          <w:szCs w:val="30"/>
          <w:cs/>
        </w:rPr>
        <w:tab/>
      </w:r>
      <w:r w:rsidR="003645D7" w:rsidRPr="00283726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</w:t>
      </w:r>
      <w:r w:rsidR="005C3DAA" w:rsidRPr="00283726">
        <w:rPr>
          <w:rFonts w:asciiTheme="majorBidi" w:hAnsiTheme="majorBidi" w:cstheme="majorBidi"/>
          <w:b/>
          <w:bCs/>
          <w:sz w:val="30"/>
          <w:szCs w:val="30"/>
          <w:cs/>
        </w:rPr>
        <w:t>ตามสัญญาที่เป็น</w:t>
      </w:r>
      <w:r w:rsidR="003645D7" w:rsidRPr="00283726">
        <w:rPr>
          <w:rFonts w:asciiTheme="majorBidi" w:hAnsiTheme="majorBidi" w:cstheme="majorBidi"/>
          <w:b/>
          <w:bCs/>
          <w:sz w:val="30"/>
          <w:szCs w:val="30"/>
          <w:cs/>
        </w:rPr>
        <w:t>รายจ่ายฝ่ายทุน</w:t>
      </w:r>
      <w:r w:rsidR="0064464F" w:rsidRPr="0028372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</w:p>
    <w:p w14:paraId="0B2804EA" w14:textId="14496766" w:rsidR="00A332A5" w:rsidRPr="00283726" w:rsidRDefault="00A332A5" w:rsidP="00805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06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42"/>
        <w:gridCol w:w="1080"/>
        <w:gridCol w:w="270"/>
        <w:gridCol w:w="1080"/>
        <w:gridCol w:w="270"/>
        <w:gridCol w:w="1089"/>
        <w:gridCol w:w="270"/>
        <w:gridCol w:w="1066"/>
      </w:tblGrid>
      <w:tr w:rsidR="005A42CD" w:rsidRPr="00283726" w14:paraId="7C858391" w14:textId="77777777" w:rsidTr="005A42CD">
        <w:tc>
          <w:tcPr>
            <w:tcW w:w="3942" w:type="dxa"/>
          </w:tcPr>
          <w:p w14:paraId="67FB8B10" w14:textId="77777777" w:rsidR="005A42CD" w:rsidRPr="00283726" w:rsidRDefault="005A42CD" w:rsidP="00107252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3812C70B" w14:textId="77777777" w:rsidR="005A42CD" w:rsidRPr="00283726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36ACFDB" w14:textId="77777777" w:rsidR="005A42CD" w:rsidRPr="00283726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5" w:type="dxa"/>
            <w:gridSpan w:val="3"/>
          </w:tcPr>
          <w:p w14:paraId="73B4DCBF" w14:textId="77777777" w:rsidR="005A42CD" w:rsidRPr="00283726" w:rsidRDefault="005A42CD" w:rsidP="0010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A42CD" w:rsidRPr="00283726" w14:paraId="2FB16D03" w14:textId="77777777" w:rsidTr="005A42CD">
        <w:tc>
          <w:tcPr>
            <w:tcW w:w="3942" w:type="dxa"/>
          </w:tcPr>
          <w:p w14:paraId="29155F5E" w14:textId="77777777" w:rsidR="005A42CD" w:rsidRPr="00283726" w:rsidRDefault="005A42CD" w:rsidP="00107252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33F85F35" w14:textId="77777777" w:rsidR="005A42CD" w:rsidRPr="00283726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A6947B9" w14:textId="77777777" w:rsidR="005A42CD" w:rsidRPr="00283726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25" w:type="dxa"/>
            <w:gridSpan w:val="3"/>
            <w:tcBorders>
              <w:bottom w:val="single" w:sz="4" w:space="0" w:color="auto"/>
            </w:tcBorders>
          </w:tcPr>
          <w:p w14:paraId="13F16B63" w14:textId="77777777" w:rsidR="005A42CD" w:rsidRPr="00283726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3A9E" w:rsidRPr="00283726" w14:paraId="2631BA37" w14:textId="77777777" w:rsidTr="005A42CD">
        <w:tc>
          <w:tcPr>
            <w:tcW w:w="3942" w:type="dxa"/>
          </w:tcPr>
          <w:p w14:paraId="0D3AAF7E" w14:textId="77777777" w:rsidR="00FF3A9E" w:rsidRPr="00283726" w:rsidRDefault="00FF3A9E" w:rsidP="00FF3A9E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F6B2C86" w14:textId="7C926227" w:rsidR="00FF3A9E" w:rsidRPr="00283726" w:rsidRDefault="00B85FA3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FF3A9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D97C98C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31BFAE4" w14:textId="1ED37C7B" w:rsidR="00FF3A9E" w:rsidRPr="00283726" w:rsidRDefault="005E6EC5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F3A9E"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F3A9E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14:paraId="1374E090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</w:tcBorders>
          </w:tcPr>
          <w:p w14:paraId="05D79ECD" w14:textId="43A8ACAF" w:rsidR="00FF3A9E" w:rsidRPr="00283726" w:rsidRDefault="00B85FA3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FF3A9E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BF3D193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13BBC999" w14:textId="5154EDBD" w:rsidR="00FF3A9E" w:rsidRPr="00283726" w:rsidRDefault="005E6EC5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F3A9E" w:rsidRPr="00AB261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FF3A9E"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F3A9E" w:rsidRPr="00283726" w14:paraId="53BC24DA" w14:textId="77777777" w:rsidTr="005A42CD">
        <w:tc>
          <w:tcPr>
            <w:tcW w:w="3942" w:type="dxa"/>
          </w:tcPr>
          <w:p w14:paraId="44AFE0D5" w14:textId="77777777" w:rsidR="00FF3A9E" w:rsidRPr="00283726" w:rsidRDefault="00FF3A9E" w:rsidP="00FF3A9E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A5135EE" w14:textId="3040D02C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088EAA2E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235B75" w14:textId="4113E636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270" w:type="dxa"/>
          </w:tcPr>
          <w:p w14:paraId="3B7892E9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1BA8D4B5" w14:textId="78406E0E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36F4D1FC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69288D28" w14:textId="23A9F95A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F3A9E" w:rsidRPr="00283726" w14:paraId="3716EC82" w14:textId="77777777" w:rsidTr="005A42CD">
        <w:tc>
          <w:tcPr>
            <w:tcW w:w="3942" w:type="dxa"/>
          </w:tcPr>
          <w:p w14:paraId="0DE1AA53" w14:textId="77777777" w:rsidR="00FF3A9E" w:rsidRPr="00283726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14:paraId="254FEF5F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69ED25A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5F87B13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8963A1A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363FEC1C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D51C0F8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5464B8EB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F3A9E" w:rsidRPr="00283726" w14:paraId="3F41AF3E" w14:textId="77777777" w:rsidTr="005A42CD">
        <w:tc>
          <w:tcPr>
            <w:tcW w:w="3942" w:type="dxa"/>
          </w:tcPr>
          <w:p w14:paraId="057C089A" w14:textId="77777777" w:rsidR="00FF3A9E" w:rsidRPr="00283726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อาคารและสิ่งปลูกสร้าง</w:t>
            </w:r>
          </w:p>
        </w:tc>
        <w:tc>
          <w:tcPr>
            <w:tcW w:w="1080" w:type="dxa"/>
          </w:tcPr>
          <w:p w14:paraId="0262B977" w14:textId="5DBA99B1" w:rsidR="00FF3A9E" w:rsidRPr="00283726" w:rsidRDefault="00244AE2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3,614</w:t>
            </w:r>
          </w:p>
        </w:tc>
        <w:tc>
          <w:tcPr>
            <w:tcW w:w="270" w:type="dxa"/>
          </w:tcPr>
          <w:p w14:paraId="2071C294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427206" w14:textId="76BA1760" w:rsidR="00FF3A9E" w:rsidRPr="00283726" w:rsidRDefault="005E6EC5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FF3A9E"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FF3A9E" w:rsidRPr="00AB2614">
              <w:rPr>
                <w:rFonts w:asciiTheme="majorBidi" w:hAnsiTheme="majorBidi" w:cstheme="majorBidi"/>
                <w:sz w:val="30"/>
                <w:szCs w:val="30"/>
              </w:rPr>
              <w:t>541</w:t>
            </w:r>
          </w:p>
        </w:tc>
        <w:tc>
          <w:tcPr>
            <w:tcW w:w="270" w:type="dxa"/>
          </w:tcPr>
          <w:p w14:paraId="5B1D1AE2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069D2D9E" w14:textId="321DF7C3" w:rsidR="00FF3A9E" w:rsidRPr="00283726" w:rsidRDefault="005B3FDC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56EBADE2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2A7AACBE" w14:textId="4EF46044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F3A9E" w:rsidRPr="00283726" w14:paraId="56CC03D9" w14:textId="77777777" w:rsidTr="005A42CD">
        <w:tc>
          <w:tcPr>
            <w:tcW w:w="3942" w:type="dxa"/>
          </w:tcPr>
          <w:p w14:paraId="55ECBC88" w14:textId="77777777" w:rsidR="00FF3A9E" w:rsidRPr="00283726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 อุปกรณ์และอื่นๆ</w:t>
            </w:r>
          </w:p>
        </w:tc>
        <w:tc>
          <w:tcPr>
            <w:tcW w:w="1080" w:type="dxa"/>
          </w:tcPr>
          <w:p w14:paraId="76099388" w14:textId="63014771" w:rsidR="00FF3A9E" w:rsidRPr="00283726" w:rsidRDefault="00244AE2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5,785</w:t>
            </w:r>
          </w:p>
        </w:tc>
        <w:tc>
          <w:tcPr>
            <w:tcW w:w="270" w:type="dxa"/>
          </w:tcPr>
          <w:p w14:paraId="686DB859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46168E" w14:textId="49A08D71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28372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sz w:val="30"/>
                <w:szCs w:val="30"/>
              </w:rPr>
              <w:t>29</w:t>
            </w:r>
            <w:r w:rsidR="005E6EC5" w:rsidRPr="005E6EC5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FDC38D4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9" w:type="dxa"/>
          </w:tcPr>
          <w:p w14:paraId="5E7CDE6D" w14:textId="705B03F9" w:rsidR="00FF3A9E" w:rsidRPr="00975CB1" w:rsidRDefault="005B3FDC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112</w:t>
            </w:r>
          </w:p>
        </w:tc>
        <w:tc>
          <w:tcPr>
            <w:tcW w:w="270" w:type="dxa"/>
          </w:tcPr>
          <w:p w14:paraId="776DEB63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4EEC3577" w14:textId="71AFD0D2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sz w:val="30"/>
                <w:szCs w:val="30"/>
              </w:rPr>
              <w:t>170</w:t>
            </w:r>
          </w:p>
        </w:tc>
      </w:tr>
      <w:tr w:rsidR="00FF3A9E" w:rsidRPr="00283726" w14:paraId="7C42DB20" w14:textId="77777777" w:rsidTr="005A42CD">
        <w:tc>
          <w:tcPr>
            <w:tcW w:w="3942" w:type="dxa"/>
          </w:tcPr>
          <w:p w14:paraId="6BBC9211" w14:textId="77777777" w:rsidR="00FF3A9E" w:rsidRPr="00283726" w:rsidRDefault="00FF3A9E" w:rsidP="00FF3A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C3C8824" w14:textId="57D5E044" w:rsidR="00FF3A9E" w:rsidRPr="00283726" w:rsidRDefault="00244AE2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9,399</w:t>
            </w:r>
          </w:p>
        </w:tc>
        <w:tc>
          <w:tcPr>
            <w:tcW w:w="270" w:type="dxa"/>
          </w:tcPr>
          <w:p w14:paraId="793FB18E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B8B84AE" w14:textId="6C1D2AE2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5E6EC5" w:rsidRPr="005E6EC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526DD6DC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5AD892FB" w14:textId="5B1B09E2" w:rsidR="00FF3A9E" w:rsidRPr="00975CB1" w:rsidRDefault="005B3FDC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1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114</w:t>
            </w:r>
          </w:p>
        </w:tc>
        <w:tc>
          <w:tcPr>
            <w:tcW w:w="270" w:type="dxa"/>
          </w:tcPr>
          <w:p w14:paraId="418B97F3" w14:textId="77777777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23512D48" w14:textId="70ADA61B" w:rsidR="00FF3A9E" w:rsidRPr="00283726" w:rsidRDefault="00FF3A9E" w:rsidP="00FF3A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261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170</w:t>
            </w:r>
          </w:p>
        </w:tc>
      </w:tr>
    </w:tbl>
    <w:p w14:paraId="16A666B0" w14:textId="34EBAD03" w:rsidR="00D44780" w:rsidRPr="00283726" w:rsidRDefault="00D44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73E46A4D" w14:textId="2E160D07" w:rsidR="00BC322F" w:rsidRPr="00283726" w:rsidRDefault="00AB2614" w:rsidP="00F608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B2614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4B571C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F1014A" w:rsidRPr="00283726">
        <w:rPr>
          <w:rFonts w:asciiTheme="majorBidi" w:hAnsiTheme="majorBidi" w:cstheme="majorBidi"/>
          <w:b/>
          <w:bCs/>
          <w:sz w:val="30"/>
          <w:szCs w:val="30"/>
        </w:rPr>
        <w:t>.</w:t>
      </w:r>
      <w:r w:rsidRPr="00AB2614">
        <w:rPr>
          <w:rFonts w:asciiTheme="majorBidi" w:hAnsiTheme="majorBidi" w:cstheme="majorBidi"/>
          <w:b/>
          <w:bCs/>
          <w:sz w:val="30"/>
          <w:szCs w:val="30"/>
        </w:rPr>
        <w:t>2</w:t>
      </w:r>
      <w:r w:rsidR="005E64F3" w:rsidRPr="00283726">
        <w:rPr>
          <w:rFonts w:asciiTheme="majorBidi" w:hAnsiTheme="majorBidi" w:cstheme="majorBidi"/>
          <w:b/>
          <w:bCs/>
          <w:sz w:val="30"/>
          <w:szCs w:val="30"/>
        </w:rPr>
        <w:tab/>
      </w:r>
      <w:r w:rsidR="00BC322F" w:rsidRPr="00283726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ภาระผูกพันอื่นๆ</w:t>
      </w:r>
    </w:p>
    <w:p w14:paraId="1CCEF70C" w14:textId="77777777" w:rsidR="0059267B" w:rsidRPr="00283726" w:rsidRDefault="0059267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4AE85090" w14:textId="4092F26D" w:rsidR="00A05A84" w:rsidRPr="00283726" w:rsidRDefault="00A05A84" w:rsidP="007B7268">
      <w:pPr>
        <w:pStyle w:val="a"/>
        <w:numPr>
          <w:ilvl w:val="0"/>
          <w:numId w:val="12"/>
        </w:numPr>
        <w:tabs>
          <w:tab w:val="clear" w:pos="1080"/>
        </w:tabs>
        <w:ind w:right="-27"/>
        <w:jc w:val="thaiDistribute"/>
        <w:rPr>
          <w:rFonts w:asciiTheme="majorBidi" w:eastAsia="CG Times (W1)" w:hAnsiTheme="majorBidi" w:cstheme="majorBidi"/>
          <w:i/>
          <w:iCs/>
        </w:rPr>
      </w:pPr>
      <w:r w:rsidRPr="007B7268">
        <w:rPr>
          <w:rFonts w:ascii="Angsana New" w:eastAsia="Cordia New" w:hAnsi="Angsana New" w:cs="Angsana New"/>
          <w:spacing w:val="-4"/>
          <w:cs/>
          <w:lang w:val="en-US"/>
        </w:rPr>
        <w:t>บริษัทมีสัญญาว่าด้วยความร่วมมือทางวิชาการกับมหาวิทยาลัยแม่โจ้ (</w:t>
      </w:r>
      <w:r w:rsidRPr="007B7268">
        <w:rPr>
          <w:rFonts w:ascii="Angsana New" w:eastAsia="Cordia New" w:hAnsi="Angsana New" w:cs="Angsana New"/>
          <w:spacing w:val="-4"/>
          <w:lang w:val="en-US"/>
        </w:rPr>
        <w:t>“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>มหาวิทยาลัย</w:t>
      </w:r>
      <w:r w:rsidRPr="007B7268">
        <w:rPr>
          <w:rFonts w:ascii="Angsana New" w:eastAsia="Cordia New" w:hAnsi="Angsana New" w:cs="Angsana New"/>
          <w:spacing w:val="-4"/>
          <w:lang w:val="en-US"/>
        </w:rPr>
        <w:t>”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>) โดยทางมหาวิทยาลัย</w:t>
      </w:r>
      <w:r w:rsidR="003937F8" w:rsidRPr="007B7268">
        <w:rPr>
          <w:rFonts w:ascii="Angsana New" w:eastAsia="Cordia New" w:hAnsi="Angsana New" w:cs="Angsana New"/>
          <w:spacing w:val="-4"/>
          <w:lang w:val="en-US"/>
        </w:rPr>
        <w:t xml:space="preserve">  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>อนุญาตให้บริษัทใช้ที่ดินและสิ่งปลูกสร้างในการสร้างบ่อเลี้ยงกุ้ง</w:t>
      </w:r>
      <w:r w:rsidR="0028009E" w:rsidRPr="007B7268">
        <w:rPr>
          <w:rFonts w:ascii="Angsana New" w:eastAsia="Cordia New" w:hAnsi="Angsana New" w:cs="Angsana New"/>
          <w:spacing w:val="-4"/>
          <w:cs/>
          <w:lang w:val="en-US"/>
        </w:rPr>
        <w:t xml:space="preserve"> 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>แ</w:t>
      </w:r>
      <w:r w:rsidR="0006244A" w:rsidRPr="007B7268">
        <w:rPr>
          <w:rFonts w:ascii="Angsana New" w:eastAsia="Cordia New" w:hAnsi="Angsana New" w:cs="Angsana New"/>
          <w:spacing w:val="-4"/>
          <w:cs/>
          <w:lang w:val="en-US"/>
        </w:rPr>
        <w:t>ละใช้เป็นศูนย์วิจัยและฝึกอบรมแก่</w:t>
      </w:r>
      <w:r w:rsidR="003937F8" w:rsidRPr="007B7268">
        <w:rPr>
          <w:rFonts w:ascii="Angsana New" w:eastAsia="Cordia New" w:hAnsi="Angsana New" w:cs="Angsana New"/>
          <w:spacing w:val="-4"/>
          <w:lang w:val="en-US"/>
        </w:rPr>
        <w:t xml:space="preserve">         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>อาจารย์และนักวิชาการ ซึ่ง</w:t>
      </w:r>
      <w:r w:rsidR="00AC3E57" w:rsidRPr="007B7268">
        <w:rPr>
          <w:rFonts w:ascii="Angsana New" w:eastAsia="Cordia New" w:hAnsi="Angsana New" w:cs="Angsana New"/>
          <w:spacing w:val="-4"/>
          <w:cs/>
          <w:lang w:val="en-US"/>
        </w:rPr>
        <w:t>จะสิ้นสุด</w:t>
      </w:r>
      <w:r w:rsidR="00794C28" w:rsidRPr="007B7268">
        <w:rPr>
          <w:rFonts w:ascii="Angsana New" w:eastAsia="Cordia New" w:hAnsi="Angsana New" w:cs="Angsana New"/>
          <w:spacing w:val="-4"/>
          <w:cs/>
          <w:lang w:val="en-US"/>
        </w:rPr>
        <w:t xml:space="preserve">วันที่ </w:t>
      </w:r>
      <w:r w:rsidR="004746DB" w:rsidRPr="007B7268">
        <w:rPr>
          <w:rFonts w:ascii="Angsana New" w:eastAsia="Cordia New" w:hAnsi="Angsana New" w:cs="Angsana New"/>
          <w:spacing w:val="-4"/>
          <w:lang w:val="en-US"/>
        </w:rPr>
        <w:t xml:space="preserve">31 </w:t>
      </w:r>
      <w:r w:rsidR="00794C28" w:rsidRPr="007B7268">
        <w:rPr>
          <w:rFonts w:ascii="Angsana New" w:eastAsia="Cordia New" w:hAnsi="Angsana New" w:cs="Angsana New"/>
          <w:spacing w:val="-4"/>
          <w:cs/>
          <w:lang w:val="en-US"/>
        </w:rPr>
        <w:t xml:space="preserve">ธันวาคม </w:t>
      </w:r>
      <w:r w:rsidR="004746DB" w:rsidRPr="007B7268">
        <w:rPr>
          <w:rFonts w:ascii="Angsana New" w:eastAsia="Cordia New" w:hAnsi="Angsana New" w:cs="Angsana New"/>
          <w:spacing w:val="-4"/>
          <w:lang w:val="en-US"/>
        </w:rPr>
        <w:t xml:space="preserve">2565 </w:t>
      </w:r>
      <w:r w:rsidR="00B14904" w:rsidRPr="007B7268">
        <w:rPr>
          <w:rFonts w:ascii="Angsana New" w:eastAsia="Cordia New" w:hAnsi="Angsana New" w:cs="Angsana New"/>
          <w:spacing w:val="-4"/>
          <w:cs/>
          <w:lang w:val="en-US"/>
        </w:rPr>
        <w:t>ภายใต้เงื่อนไขของ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>สัญญาดังกล่าว บริษัทมี</w:t>
      </w:r>
      <w:r w:rsidR="00417708" w:rsidRPr="007B7268">
        <w:rPr>
          <w:rFonts w:ascii="Angsana New" w:eastAsia="Cordia New" w:hAnsi="Angsana New" w:cs="Angsana New"/>
          <w:spacing w:val="-4"/>
          <w:lang w:val="en-US"/>
        </w:rPr>
        <w:br/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>ภาระผูกพันที่จะต้อง</w:t>
      </w:r>
      <w:r w:rsidR="00355124" w:rsidRPr="007B7268">
        <w:rPr>
          <w:rFonts w:ascii="Angsana New" w:eastAsia="Cordia New" w:hAnsi="Angsana New" w:cs="Angsana New"/>
          <w:spacing w:val="-4"/>
          <w:cs/>
          <w:lang w:val="en-US"/>
        </w:rPr>
        <w:t>จ่ายค่าตอบแทนให้กับมหาวิทยาลัยเป็นจำนวนเงิน</w:t>
      </w:r>
      <w:r w:rsidR="00355124" w:rsidRPr="007B7268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="004746DB" w:rsidRPr="007B7268">
        <w:rPr>
          <w:rFonts w:ascii="Angsana New" w:eastAsia="Cordia New" w:hAnsi="Angsana New" w:cs="Angsana New"/>
          <w:spacing w:val="-4"/>
          <w:lang w:val="en-US"/>
        </w:rPr>
        <w:t xml:space="preserve">2.2 </w:t>
      </w:r>
      <w:r w:rsidR="00355124" w:rsidRPr="007B7268">
        <w:rPr>
          <w:rFonts w:ascii="Angsana New" w:eastAsia="Cordia New" w:hAnsi="Angsana New" w:cs="Angsana New"/>
          <w:spacing w:val="-4"/>
          <w:cs/>
          <w:lang w:val="en-US"/>
        </w:rPr>
        <w:t>ล้านบาทต่อปี</w:t>
      </w:r>
      <w:r w:rsidR="00355124" w:rsidRPr="007B7268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="00355124" w:rsidRPr="007B7268">
        <w:rPr>
          <w:rFonts w:ascii="Angsana New" w:eastAsia="Cordia New" w:hAnsi="Angsana New" w:cs="Angsana New"/>
          <w:spacing w:val="-4"/>
          <w:cs/>
          <w:lang w:val="en-US"/>
        </w:rPr>
        <w:t>และจะต้อง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>โอนกรรมสิทธิ์ในสินทรัพย์ทั้งหมดของโครงการให้กับมหาวิทยาลัยเมื่ออายุ</w:t>
      </w:r>
      <w:r w:rsidR="002A1543" w:rsidRPr="007B7268">
        <w:rPr>
          <w:rFonts w:ascii="Angsana New" w:eastAsia="Cordia New" w:hAnsi="Angsana New" w:cs="Angsana New"/>
          <w:spacing w:val="-4"/>
          <w:cs/>
          <w:lang w:val="en-US"/>
        </w:rPr>
        <w:t>ของ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>สัญญาสิ้นสุดลง ทั้งนี้ราคาตามบัญชีของสินทรัพย</w:t>
      </w:r>
      <w:r w:rsidR="008F3E98" w:rsidRPr="007B7268">
        <w:rPr>
          <w:rFonts w:ascii="Angsana New" w:eastAsia="Cordia New" w:hAnsi="Angsana New" w:cs="Angsana New"/>
          <w:spacing w:val="-4"/>
          <w:cs/>
          <w:lang w:val="en-US"/>
        </w:rPr>
        <w:t>์ของบริษัทภายใต้สัญญา</w:t>
      </w:r>
      <w:r w:rsidR="004C24C1" w:rsidRPr="007B7268">
        <w:rPr>
          <w:rFonts w:ascii="Angsana New" w:eastAsia="Cordia New" w:hAnsi="Angsana New" w:cs="Angsana New"/>
          <w:spacing w:val="-4"/>
          <w:cs/>
          <w:lang w:val="en-US"/>
        </w:rPr>
        <w:t xml:space="preserve">ดังกล่าว ณ วันที่ </w:t>
      </w:r>
      <w:r w:rsidR="004746DB" w:rsidRPr="007B7268">
        <w:rPr>
          <w:rFonts w:ascii="Angsana New" w:eastAsia="Cordia New" w:hAnsi="Angsana New" w:cs="Angsana New"/>
          <w:spacing w:val="-4"/>
          <w:lang w:val="en-US"/>
        </w:rPr>
        <w:t xml:space="preserve">30 </w:t>
      </w:r>
      <w:r w:rsidR="00FF3A9E" w:rsidRPr="007B7268">
        <w:rPr>
          <w:rFonts w:ascii="Angsana New" w:eastAsia="Cordia New" w:hAnsi="Angsana New" w:cs="Angsana New" w:hint="cs"/>
          <w:spacing w:val="-4"/>
          <w:cs/>
          <w:lang w:val="en-US"/>
        </w:rPr>
        <w:t>มิถุนายน</w:t>
      </w:r>
      <w:r w:rsidR="004D1176" w:rsidRPr="007B7268">
        <w:rPr>
          <w:rFonts w:ascii="Angsana New" w:eastAsia="Cordia New" w:hAnsi="Angsana New" w:cs="Angsana New"/>
          <w:spacing w:val="-4"/>
          <w:cs/>
          <w:lang w:val="en-US"/>
        </w:rPr>
        <w:t xml:space="preserve"> </w:t>
      </w:r>
      <w:r w:rsidR="004746DB" w:rsidRPr="007B7268">
        <w:rPr>
          <w:rFonts w:ascii="Angsana New" w:eastAsia="Cordia New" w:hAnsi="Angsana New" w:cs="Angsana New"/>
          <w:spacing w:val="-4"/>
          <w:lang w:val="en-US"/>
        </w:rPr>
        <w:t xml:space="preserve">2565 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>มีจำนวนเงินรวม</w:t>
      </w:r>
      <w:r w:rsidR="00DA34B4" w:rsidRPr="007B7268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="004746DB" w:rsidRPr="007B7268">
        <w:rPr>
          <w:rFonts w:ascii="Angsana New" w:eastAsia="Cordia New" w:hAnsi="Angsana New" w:cs="Angsana New"/>
          <w:spacing w:val="-4"/>
          <w:lang w:val="en-US"/>
        </w:rPr>
        <w:t xml:space="preserve">14 </w:t>
      </w:r>
      <w:r w:rsidRPr="007B7268">
        <w:rPr>
          <w:rFonts w:ascii="Angsana New" w:eastAsia="Cordia New" w:hAnsi="Angsana New" w:cs="Angsana New"/>
          <w:spacing w:val="-4"/>
          <w:cs/>
          <w:lang w:val="en-US"/>
        </w:rPr>
        <w:t xml:space="preserve">ล้านบาท </w:t>
      </w:r>
      <w:r w:rsidRPr="007B7268">
        <w:rPr>
          <w:rFonts w:ascii="Angsana New" w:eastAsia="Cordia New" w:hAnsi="Angsana New" w:cs="Angsana New"/>
          <w:i/>
          <w:iCs/>
          <w:spacing w:val="-4"/>
          <w:cs/>
          <w:lang w:val="en-US"/>
        </w:rPr>
        <w:t>(</w:t>
      </w:r>
      <w:r w:rsidR="004746DB">
        <w:rPr>
          <w:rFonts w:asciiTheme="majorBidi" w:eastAsia="CG Times (W1)" w:hAnsiTheme="majorBidi" w:cstheme="majorBidi"/>
          <w:i/>
          <w:iCs/>
        </w:rPr>
        <w:t xml:space="preserve">31 </w:t>
      </w:r>
      <w:r w:rsidR="00862588" w:rsidRPr="00283726">
        <w:rPr>
          <w:rFonts w:asciiTheme="majorBidi" w:eastAsia="CG Times (W1)" w:hAnsiTheme="majorBidi" w:cstheme="majorBidi"/>
          <w:i/>
          <w:iCs/>
          <w:cs/>
        </w:rPr>
        <w:t xml:space="preserve">ธันวาคม </w:t>
      </w:r>
      <w:r w:rsidR="004746DB">
        <w:rPr>
          <w:rFonts w:asciiTheme="majorBidi" w:eastAsia="CG Times (W1)" w:hAnsiTheme="majorBidi" w:cstheme="majorBidi"/>
          <w:i/>
          <w:iCs/>
        </w:rPr>
        <w:t>2564</w:t>
      </w:r>
      <w:r w:rsidRPr="00283726">
        <w:rPr>
          <w:rFonts w:asciiTheme="majorBidi" w:eastAsia="CG Times (W1)" w:hAnsiTheme="majorBidi" w:cstheme="majorBidi"/>
          <w:i/>
          <w:iCs/>
        </w:rPr>
        <w:t>:</w:t>
      </w:r>
      <w:r w:rsidR="00D65091" w:rsidRPr="00283726">
        <w:rPr>
          <w:rFonts w:asciiTheme="majorBidi" w:eastAsia="CG Times (W1)" w:hAnsiTheme="majorBidi" w:cstheme="majorBidi"/>
          <w:i/>
          <w:iCs/>
        </w:rPr>
        <w:t xml:space="preserve"> </w:t>
      </w:r>
      <w:r w:rsidR="004746DB">
        <w:rPr>
          <w:rFonts w:asciiTheme="majorBidi" w:eastAsia="CG Times (W1)" w:hAnsiTheme="majorBidi" w:cstheme="majorBidi"/>
          <w:i/>
          <w:iCs/>
        </w:rPr>
        <w:t xml:space="preserve">15 </w:t>
      </w:r>
      <w:r w:rsidRPr="00283726">
        <w:rPr>
          <w:rFonts w:asciiTheme="majorBidi" w:eastAsia="CG Times (W1)" w:hAnsiTheme="majorBidi" w:cstheme="majorBidi"/>
          <w:i/>
          <w:iCs/>
          <w:cs/>
        </w:rPr>
        <w:t>ล้านบาท)</w:t>
      </w:r>
    </w:p>
    <w:p w14:paraId="5C1AF30B" w14:textId="77777777" w:rsidR="007B7268" w:rsidRDefault="007B7268" w:rsidP="004A6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7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</w:rPr>
      </w:pPr>
    </w:p>
    <w:p w14:paraId="4243AA4E" w14:textId="221DCA58" w:rsidR="007B7268" w:rsidRDefault="007B7268" w:rsidP="007B7268">
      <w:pPr>
        <w:pStyle w:val="a"/>
        <w:numPr>
          <w:ilvl w:val="0"/>
          <w:numId w:val="12"/>
        </w:numPr>
        <w:tabs>
          <w:tab w:val="clear" w:pos="1080"/>
        </w:tabs>
        <w:ind w:right="-27"/>
        <w:jc w:val="thaiDistribute"/>
        <w:rPr>
          <w:rFonts w:ascii="Angsana New" w:eastAsia="Cordia New" w:hAnsi="Angsana New" w:cs="Angsana New"/>
          <w:lang w:val="en-US"/>
        </w:rPr>
      </w:pPr>
      <w:r w:rsidRPr="00C20284">
        <w:rPr>
          <w:rFonts w:ascii="Angsana New" w:eastAsia="Cordia New" w:hAnsi="Angsana New" w:cs="Angsana New"/>
          <w:spacing w:val="-4"/>
          <w:cs/>
          <w:lang w:val="en-US"/>
        </w:rPr>
        <w:t>บริษัทและบริษัทย่อยบางแห่งมีภาระผูกพันจากการที่สถาบันการเงินบางแห่งออกหนังสือค้ำประกันบริษัทและบริษัทย่อยดังกล่าวต่อหน่วยงานราชการและอื่นๆ เป็นจำนวนเงิน</w:t>
      </w:r>
      <w:r w:rsidRPr="00855744">
        <w:rPr>
          <w:rFonts w:ascii="Angsana New" w:eastAsia="Cordia New" w:hAnsi="Angsana New" w:cs="Angsana New"/>
          <w:spacing w:val="-4"/>
          <w:cs/>
          <w:lang w:val="en-US"/>
        </w:rPr>
        <w:t>รวม</w:t>
      </w:r>
      <w:r w:rsidRPr="00855744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Pr="008B59F8">
        <w:rPr>
          <w:rFonts w:ascii="Angsana New" w:eastAsia="Cordia New" w:hAnsi="Angsana New" w:cs="Angsana New"/>
          <w:spacing w:val="-4"/>
          <w:lang w:val="en-US"/>
        </w:rPr>
        <w:t>12</w:t>
      </w:r>
      <w:r w:rsidRPr="00855744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Pr="00855744">
        <w:rPr>
          <w:rFonts w:ascii="Angsana New" w:eastAsia="Cordia New" w:hAnsi="Angsana New" w:cs="Angsana New"/>
          <w:spacing w:val="-4"/>
          <w:cs/>
          <w:lang w:val="en-US"/>
        </w:rPr>
        <w:t>ล้านบาท</w:t>
      </w:r>
      <w:r w:rsidRPr="00367ADF">
        <w:rPr>
          <w:rFonts w:ascii="Angsana New" w:eastAsia="Cordia New" w:hAnsi="Angsana New" w:cs="Angsana New"/>
          <w:spacing w:val="-4"/>
          <w:cs/>
          <w:lang w:val="en-US"/>
        </w:rPr>
        <w:t xml:space="preserve"> และ</w:t>
      </w:r>
      <w:r w:rsidRPr="00367ADF">
        <w:rPr>
          <w:rFonts w:ascii="Angsana New" w:eastAsia="Cordia New" w:hAnsi="Angsana New" w:cs="Angsana New"/>
          <w:spacing w:val="-4"/>
          <w:lang w:val="en-US"/>
        </w:rPr>
        <w:t xml:space="preserve"> </w:t>
      </w:r>
      <w:r>
        <w:rPr>
          <w:rFonts w:ascii="Angsana New" w:eastAsia="Cordia New" w:hAnsi="Angsana New" w:cs="Angsana New"/>
          <w:spacing w:val="-4"/>
          <w:lang w:val="en-US"/>
        </w:rPr>
        <w:t>2</w:t>
      </w:r>
      <w:r w:rsidR="0069095B">
        <w:rPr>
          <w:rFonts w:ascii="Angsana New" w:eastAsia="Cordia New" w:hAnsi="Angsana New" w:cs="Angsana New"/>
          <w:spacing w:val="-4"/>
          <w:lang w:val="en-US"/>
        </w:rPr>
        <w:t>27</w:t>
      </w:r>
      <w:r w:rsidRPr="00C20284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Pr="00C20284">
        <w:rPr>
          <w:rFonts w:ascii="Angsana New" w:eastAsia="Cordia New" w:hAnsi="Angsana New" w:cs="Angsana New"/>
          <w:cs/>
          <w:lang w:val="en-US"/>
        </w:rPr>
        <w:t>ล้านบาท</w:t>
      </w:r>
      <w:r w:rsidRPr="00C20284">
        <w:rPr>
          <w:rFonts w:ascii="Angsana New" w:eastAsia="Cordia New" w:hAnsi="Angsana New" w:cs="Angsana New"/>
          <w:lang w:val="en-US"/>
        </w:rPr>
        <w:t xml:space="preserve"> </w:t>
      </w:r>
      <w:r w:rsidRPr="00C20284">
        <w:rPr>
          <w:rFonts w:ascii="Angsana New" w:eastAsia="Cordia New" w:hAnsi="Angsana New" w:cs="Angsana New"/>
          <w:cs/>
          <w:lang w:val="en-US"/>
        </w:rPr>
        <w:t xml:space="preserve">ตามลำดับ </w:t>
      </w:r>
      <w:r w:rsidRPr="00C20284">
        <w:rPr>
          <w:rFonts w:ascii="Angsana New" w:eastAsia="Cordia New" w:hAnsi="Angsana New" w:cs="Angsana New"/>
          <w:i/>
          <w:iCs/>
          <w:cs/>
          <w:lang w:val="en-US"/>
        </w:rPr>
        <w:t>(</w:t>
      </w:r>
      <w:r>
        <w:rPr>
          <w:rFonts w:asciiTheme="majorBidi" w:eastAsia="CG Times (W1)" w:hAnsiTheme="majorBidi" w:cs="Angsana New"/>
          <w:i/>
          <w:iCs/>
          <w:spacing w:val="-4"/>
          <w:lang w:val="en-US"/>
        </w:rPr>
        <w:t xml:space="preserve">31 </w:t>
      </w:r>
      <w:r w:rsidRPr="0045523B">
        <w:rPr>
          <w:rFonts w:asciiTheme="majorBidi" w:eastAsia="CG Times (W1)" w:hAnsiTheme="majorBidi" w:cs="Angsana New" w:hint="cs"/>
          <w:i/>
          <w:iCs/>
          <w:spacing w:val="-4"/>
          <w:cs/>
          <w:lang w:val="en-US"/>
        </w:rPr>
        <w:t>ธันวาคม</w:t>
      </w:r>
      <w:r>
        <w:rPr>
          <w:rFonts w:asciiTheme="majorBidi" w:eastAsia="CG Times (W1)" w:hAnsiTheme="majorBidi" w:cs="Angsana New"/>
          <w:i/>
          <w:iCs/>
          <w:spacing w:val="-4"/>
          <w:lang w:val="en-US"/>
        </w:rPr>
        <w:t xml:space="preserve"> 2564</w:t>
      </w:r>
      <w:r w:rsidRPr="00C20284">
        <w:rPr>
          <w:rFonts w:ascii="Angsana New" w:eastAsia="Cordia New" w:hAnsi="Angsana New" w:cs="Angsana New"/>
          <w:i/>
          <w:iCs/>
          <w:lang w:val="en-US"/>
        </w:rPr>
        <w:t xml:space="preserve">: </w:t>
      </w:r>
      <w:r w:rsidRPr="009711B9">
        <w:rPr>
          <w:rFonts w:ascii="Angsana New" w:eastAsia="Cordia New" w:hAnsi="Angsana New" w:cs="Angsana New"/>
          <w:i/>
          <w:iCs/>
          <w:lang w:val="en-US"/>
        </w:rPr>
        <w:t>1</w:t>
      </w:r>
      <w:r>
        <w:rPr>
          <w:rFonts w:ascii="Angsana New" w:eastAsia="Cordia New" w:hAnsi="Angsana New" w:cs="Angsana New"/>
          <w:i/>
          <w:iCs/>
          <w:lang w:val="en-US"/>
        </w:rPr>
        <w:t>1</w:t>
      </w:r>
      <w:r w:rsidRPr="00C20284">
        <w:rPr>
          <w:rFonts w:ascii="Angsana New" w:eastAsia="Cordia New" w:hAnsi="Angsana New" w:cs="Angsana New"/>
          <w:i/>
          <w:iCs/>
          <w:lang w:val="en-US"/>
        </w:rPr>
        <w:t xml:space="preserve"> </w:t>
      </w:r>
      <w:r w:rsidRPr="00C20284">
        <w:rPr>
          <w:rFonts w:ascii="Angsana New" w:eastAsia="Cordia New" w:hAnsi="Angsana New" w:cs="Angsana New"/>
          <w:i/>
          <w:iCs/>
          <w:cs/>
          <w:lang w:val="en-US"/>
        </w:rPr>
        <w:t xml:space="preserve">ล้านบาท และ </w:t>
      </w:r>
      <w:r w:rsidR="007257D6">
        <w:rPr>
          <w:rFonts w:ascii="Angsana New" w:eastAsia="Cordia New" w:hAnsi="Angsana New" w:cs="Angsana New"/>
          <w:i/>
          <w:iCs/>
          <w:lang w:val="en-US"/>
        </w:rPr>
        <w:t>874</w:t>
      </w:r>
      <w:r w:rsidRPr="00C20284">
        <w:rPr>
          <w:rFonts w:ascii="Angsana New" w:eastAsia="Cordia New" w:hAnsi="Angsana New" w:cs="Angsana New"/>
          <w:i/>
          <w:iCs/>
          <w:lang w:val="en-US"/>
        </w:rPr>
        <w:t xml:space="preserve"> </w:t>
      </w:r>
      <w:r w:rsidRPr="00C20284">
        <w:rPr>
          <w:rFonts w:ascii="Angsana New" w:eastAsia="Cordia New" w:hAnsi="Angsana New" w:cs="Angsana New"/>
          <w:i/>
          <w:iCs/>
          <w:cs/>
          <w:lang w:val="en-US"/>
        </w:rPr>
        <w:t>ล้านบาท ตามลำดับ)</w:t>
      </w:r>
      <w:r w:rsidRPr="00C20284">
        <w:rPr>
          <w:rFonts w:ascii="Angsana New" w:eastAsia="Cordia New" w:hAnsi="Angsana New" w:cs="Angsana New"/>
          <w:cs/>
          <w:lang w:val="en-US"/>
        </w:rPr>
        <w:t xml:space="preserve"> หนังสือค้ำประกันเหล่านี้ส่วนใหญ่เป็นการค้ำประกัน</w:t>
      </w:r>
      <w:r w:rsidRPr="000B7F2E">
        <w:rPr>
          <w:rFonts w:ascii="Angsana New" w:eastAsia="Cordia New" w:hAnsi="Angsana New" w:cs="Angsana New" w:hint="cs"/>
          <w:cs/>
          <w:lang w:val="en-US"/>
        </w:rPr>
        <w:t>การขายสินค้า</w:t>
      </w:r>
      <w:r w:rsidRPr="000B7F2E">
        <w:rPr>
          <w:rFonts w:ascii="Angsana New" w:eastAsia="Cordia New" w:hAnsi="Angsana New" w:cs="Angsana New"/>
          <w:cs/>
          <w:lang w:val="en-US"/>
        </w:rPr>
        <w:t xml:space="preserve"> </w:t>
      </w:r>
      <w:r w:rsidRPr="00C20284">
        <w:rPr>
          <w:rFonts w:ascii="Angsana New" w:eastAsia="Cordia New" w:hAnsi="Angsana New" w:cs="Angsana New"/>
          <w:cs/>
          <w:lang w:val="en-US"/>
        </w:rPr>
        <w:t xml:space="preserve">ค่าภาษี </w:t>
      </w:r>
      <w:r w:rsidRPr="000B7F2E">
        <w:rPr>
          <w:rFonts w:ascii="Angsana New" w:eastAsia="Cordia New" w:hAnsi="Angsana New" w:cs="Angsana New" w:hint="cs"/>
          <w:cs/>
          <w:lang w:val="en-US"/>
        </w:rPr>
        <w:t>และ</w:t>
      </w:r>
      <w:r w:rsidRPr="00C20284">
        <w:rPr>
          <w:rFonts w:ascii="Angsana New" w:eastAsia="Cordia New" w:hAnsi="Angsana New" w:cs="Angsana New"/>
          <w:cs/>
          <w:lang w:val="en-US"/>
        </w:rPr>
        <w:t>ค่าอากรต่างๆ</w:t>
      </w:r>
    </w:p>
    <w:p w14:paraId="09A5B950" w14:textId="77777777" w:rsidR="00221B93" w:rsidRPr="00283726" w:rsidRDefault="00221B93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63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</w:rPr>
      </w:pPr>
    </w:p>
    <w:p w14:paraId="1908B131" w14:textId="00FD1373" w:rsidR="00F1014A" w:rsidRPr="00283726" w:rsidRDefault="00AB2614" w:rsidP="00F60850">
      <w:pPr>
        <w:pStyle w:val="BodyText2"/>
        <w:ind w:left="1080" w:right="6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B2614">
        <w:rPr>
          <w:rFonts w:asciiTheme="majorBidi" w:hAnsiTheme="majorBidi" w:cstheme="majorBidi"/>
          <w:b/>
          <w:bCs/>
          <w:sz w:val="30"/>
          <w:szCs w:val="30"/>
        </w:rPr>
        <w:t>1</w:t>
      </w:r>
      <w:r w:rsidR="004B571C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F1014A" w:rsidRPr="00283726">
        <w:rPr>
          <w:rFonts w:asciiTheme="majorBidi" w:hAnsiTheme="majorBidi" w:cstheme="majorBidi"/>
          <w:b/>
          <w:bCs/>
          <w:sz w:val="30"/>
          <w:szCs w:val="30"/>
        </w:rPr>
        <w:t>.</w:t>
      </w:r>
      <w:r w:rsidR="005E6EC5" w:rsidRPr="005E6EC5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F1014A" w:rsidRPr="00283726">
        <w:rPr>
          <w:rFonts w:asciiTheme="majorBidi" w:hAnsiTheme="majorBidi" w:cstheme="majorBidi"/>
          <w:b/>
          <w:bCs/>
          <w:sz w:val="30"/>
          <w:szCs w:val="30"/>
          <w:cs/>
        </w:rPr>
        <w:tab/>
        <w:t>เลตเตอร์ออฟเครดิต</w:t>
      </w:r>
    </w:p>
    <w:p w14:paraId="7D826C94" w14:textId="77777777" w:rsidR="00F1014A" w:rsidRPr="00283726" w:rsidRDefault="00F1014A" w:rsidP="000429AC">
      <w:pPr>
        <w:pStyle w:val="BodyText2"/>
        <w:ind w:left="1080" w:right="63" w:hanging="538"/>
        <w:jc w:val="thaiDistribute"/>
        <w:rPr>
          <w:rFonts w:asciiTheme="majorBidi" w:hAnsiTheme="majorBidi" w:cstheme="majorBidi"/>
          <w:sz w:val="30"/>
          <w:szCs w:val="30"/>
        </w:rPr>
      </w:pPr>
    </w:p>
    <w:p w14:paraId="0F8C6A6C" w14:textId="2860BA52" w:rsidR="002C1FB9" w:rsidRPr="00283726" w:rsidRDefault="00F1014A" w:rsidP="004A63AD">
      <w:pPr>
        <w:pStyle w:val="BodyText2"/>
        <w:ind w:left="1080" w:right="-27" w:firstLine="0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</w:rPr>
      </w:pPr>
      <w:r w:rsidRPr="00283726">
        <w:rPr>
          <w:rFonts w:asciiTheme="majorBidi" w:hAnsiTheme="majorBidi" w:cstheme="majorBidi"/>
          <w:sz w:val="30"/>
          <w:szCs w:val="30"/>
          <w:cs/>
        </w:rPr>
        <w:t>บริษัทย่อยบางแห่งมีภาระผูกพัน</w:t>
      </w:r>
      <w:r w:rsidR="0085319D" w:rsidRPr="00283726">
        <w:rPr>
          <w:rFonts w:asciiTheme="majorBidi" w:hAnsiTheme="majorBidi" w:cstheme="majorBidi"/>
          <w:sz w:val="30"/>
          <w:szCs w:val="30"/>
          <w:cs/>
        </w:rPr>
        <w:t>ภายใต้</w:t>
      </w:r>
      <w:r w:rsidRPr="00283726">
        <w:rPr>
          <w:rFonts w:asciiTheme="majorBidi" w:hAnsiTheme="majorBidi" w:cstheme="majorBidi"/>
          <w:sz w:val="30"/>
          <w:szCs w:val="30"/>
          <w:cs/>
        </w:rPr>
        <w:t>เลตเตอร์ออฟเครดิตที่ออกแล้วเป็นจำนวนเงิน</w:t>
      </w:r>
      <w:r w:rsidRPr="00A97C6D">
        <w:rPr>
          <w:rFonts w:asciiTheme="majorBidi" w:hAnsiTheme="majorBidi" w:cstheme="majorBidi"/>
          <w:sz w:val="30"/>
          <w:szCs w:val="30"/>
          <w:cs/>
        </w:rPr>
        <w:t>รวม</w:t>
      </w:r>
      <w:r w:rsidR="00390CED">
        <w:rPr>
          <w:rFonts w:asciiTheme="majorBidi" w:hAnsiTheme="majorBidi" w:cstheme="majorBidi"/>
          <w:sz w:val="30"/>
          <w:szCs w:val="30"/>
        </w:rPr>
        <w:t xml:space="preserve"> </w:t>
      </w:r>
      <w:r w:rsidR="004746DB">
        <w:rPr>
          <w:rFonts w:asciiTheme="majorBidi" w:hAnsiTheme="majorBidi" w:cstheme="majorBidi"/>
          <w:sz w:val="30"/>
          <w:szCs w:val="30"/>
        </w:rPr>
        <w:t xml:space="preserve">1,360 </w:t>
      </w:r>
      <w:r w:rsidR="005832D2" w:rsidRPr="00283726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A83DA9" w:rsidRPr="00283726">
        <w:rPr>
          <w:rFonts w:asciiTheme="majorBidi" w:hAnsiTheme="majorBidi" w:cstheme="majorBidi"/>
          <w:sz w:val="30"/>
          <w:szCs w:val="30"/>
        </w:rPr>
        <w:t xml:space="preserve"> </w:t>
      </w:r>
      <w:r w:rsidR="004A63AD" w:rsidRPr="00283726">
        <w:rPr>
          <w:rFonts w:asciiTheme="majorBidi" w:hAnsiTheme="majorBidi" w:cstheme="majorBidi"/>
          <w:sz w:val="30"/>
          <w:szCs w:val="30"/>
        </w:rPr>
        <w:br/>
      </w:r>
      <w:r w:rsidRPr="00283726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(</w:t>
      </w:r>
      <w:r w:rsidR="004746DB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31 </w:t>
      </w:r>
      <w:r w:rsidR="00DA236A" w:rsidRPr="00283726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ธันวาคม</w:t>
      </w:r>
      <w:r w:rsidR="000A3B65" w:rsidRPr="00283726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 </w:t>
      </w:r>
      <w:r w:rsidR="004746DB">
        <w:rPr>
          <w:rFonts w:asciiTheme="majorBidi" w:eastAsia="CG Times (W1)" w:hAnsiTheme="majorBidi" w:cstheme="majorBidi"/>
          <w:i/>
          <w:iCs/>
          <w:sz w:val="30"/>
          <w:szCs w:val="30"/>
        </w:rPr>
        <w:t>2564</w:t>
      </w:r>
      <w:r w:rsidR="000A3B65" w:rsidRPr="00283726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: </w:t>
      </w:r>
      <w:r w:rsidR="004746DB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2,658 </w:t>
      </w:r>
      <w:r w:rsidR="0088679E" w:rsidRPr="00283726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ล้านบา</w:t>
      </w:r>
      <w:r w:rsidR="00DF3DC6" w:rsidRPr="00283726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ท</w:t>
      </w:r>
      <w:r w:rsidRPr="00283726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)</w:t>
      </w:r>
    </w:p>
    <w:p w14:paraId="330133CF" w14:textId="043F876E" w:rsidR="003645D7" w:rsidRPr="00283726" w:rsidRDefault="00AB2614" w:rsidP="00F60850">
      <w:pPr>
        <w:pStyle w:val="BodyText2"/>
        <w:ind w:left="1080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AB2614">
        <w:rPr>
          <w:rFonts w:asciiTheme="majorBidi" w:hAnsiTheme="majorBidi" w:cstheme="majorBidi"/>
          <w:b/>
          <w:bCs/>
          <w:sz w:val="30"/>
          <w:szCs w:val="30"/>
        </w:rPr>
        <w:lastRenderedPageBreak/>
        <w:t>1</w:t>
      </w:r>
      <w:r w:rsidR="004B571C">
        <w:rPr>
          <w:rFonts w:asciiTheme="majorBidi" w:hAnsiTheme="majorBidi" w:cstheme="majorBidi"/>
          <w:b/>
          <w:bCs/>
          <w:sz w:val="30"/>
          <w:szCs w:val="30"/>
        </w:rPr>
        <w:t>3</w:t>
      </w:r>
      <w:r w:rsidR="00F1014A" w:rsidRPr="00283726">
        <w:rPr>
          <w:rFonts w:asciiTheme="majorBidi" w:hAnsiTheme="majorBidi" w:cstheme="majorBidi"/>
          <w:b/>
          <w:bCs/>
          <w:sz w:val="30"/>
          <w:szCs w:val="30"/>
        </w:rPr>
        <w:t>.</w:t>
      </w:r>
      <w:r w:rsidRPr="00AB2614">
        <w:rPr>
          <w:rFonts w:asciiTheme="majorBidi" w:hAnsiTheme="majorBidi" w:cstheme="majorBidi"/>
          <w:b/>
          <w:bCs/>
          <w:sz w:val="30"/>
          <w:szCs w:val="30"/>
        </w:rPr>
        <w:t>4</w:t>
      </w:r>
      <w:r w:rsidR="00F1014A" w:rsidRPr="00283726">
        <w:rPr>
          <w:rFonts w:asciiTheme="majorBidi" w:hAnsiTheme="majorBidi" w:cstheme="majorBidi"/>
          <w:b/>
          <w:bCs/>
          <w:sz w:val="30"/>
          <w:szCs w:val="30"/>
        </w:rPr>
        <w:tab/>
      </w:r>
      <w:r w:rsidR="00282EC1">
        <w:rPr>
          <w:rFonts w:asciiTheme="majorBidi" w:hAnsiTheme="majorBidi" w:cstheme="majorBidi" w:hint="cs"/>
          <w:b/>
          <w:bCs/>
          <w:sz w:val="30"/>
          <w:szCs w:val="30"/>
          <w:cs/>
        </w:rPr>
        <w:t>หนี้สินที่อาจเกิดขึ้น</w:t>
      </w:r>
    </w:p>
    <w:p w14:paraId="502D588D" w14:textId="77777777" w:rsidR="00EC4737" w:rsidRPr="00283726" w:rsidRDefault="00EC4737" w:rsidP="000429AC">
      <w:pPr>
        <w:pStyle w:val="BodyText2"/>
        <w:ind w:left="1080" w:hanging="538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3745395" w14:textId="655F3B8E" w:rsidR="002D4C76" w:rsidRPr="00B24537" w:rsidRDefault="00B24537" w:rsidP="009B78BE">
      <w:pPr>
        <w:pStyle w:val="a"/>
        <w:tabs>
          <w:tab w:val="clear" w:pos="1080"/>
          <w:tab w:val="left" w:pos="1620"/>
        </w:tabs>
        <w:ind w:left="1125"/>
        <w:jc w:val="thaiDistribute"/>
        <w:rPr>
          <w:rFonts w:ascii="Angsana New" w:eastAsia="Cordia New" w:hAnsi="Angsana New" w:cs="Angsana New"/>
          <w:i/>
          <w:iCs/>
          <w:spacing w:val="-4"/>
          <w:lang w:val="en-US"/>
        </w:rPr>
      </w:pPr>
      <w:r w:rsidRPr="00C20284">
        <w:rPr>
          <w:rFonts w:ascii="Angsana New" w:eastAsia="Cordia New" w:hAnsi="Angsana New" w:cs="Angsana New"/>
          <w:spacing w:val="-4"/>
          <w:cs/>
          <w:lang w:val="en-US"/>
        </w:rPr>
        <w:t>บริษัทย่อยในต่างประเทศ</w:t>
      </w:r>
      <w:r>
        <w:rPr>
          <w:rFonts w:ascii="Angsana New" w:eastAsia="Cordia New" w:hAnsi="Angsana New" w:cs="Angsana New" w:hint="cs"/>
          <w:spacing w:val="-4"/>
          <w:cs/>
          <w:lang w:val="en-US"/>
        </w:rPr>
        <w:t>บาง</w:t>
      </w:r>
      <w:r w:rsidRPr="00C20284">
        <w:rPr>
          <w:rFonts w:ascii="Angsana New" w:eastAsia="Cordia New" w:hAnsi="Angsana New" w:cs="Angsana New"/>
          <w:spacing w:val="-4"/>
          <w:cs/>
          <w:lang w:val="en-US"/>
        </w:rPr>
        <w:t>แห่งมีภาระผูกพันจากการออกหนังสือค้ำประกันให้กับสถาบันการเงิน</w:t>
      </w:r>
      <w:r w:rsidRPr="00C20284">
        <w:rPr>
          <w:rFonts w:ascii="Angsana New" w:eastAsia="Cordia New" w:hAnsi="Angsana New" w:cs="Angsana New"/>
          <w:spacing w:val="-4"/>
          <w:cs/>
          <w:lang w:val="en-US"/>
        </w:rPr>
        <w:br/>
        <w:t>ในต่างประเทศที่ให้สินเชื่อแก่ลูกค้าในกลุ่มธุรกิจอาหารสัตว์ของบริษัทย่อยเหล่านั้นจำนวน</w:t>
      </w:r>
      <w:r w:rsidRPr="00C20284">
        <w:rPr>
          <w:rFonts w:ascii="Angsana New" w:eastAsia="Cordia New" w:hAnsi="Angsana New" w:cs="Angsana New"/>
          <w:spacing w:val="-4"/>
          <w:lang w:val="en-US"/>
        </w:rPr>
        <w:t xml:space="preserve"> </w:t>
      </w:r>
      <w:r w:rsidR="00EF0629">
        <w:rPr>
          <w:rFonts w:ascii="Angsana New" w:eastAsia="Cordia New" w:hAnsi="Angsana New" w:cs="Angsana New"/>
          <w:spacing w:val="-4"/>
          <w:lang w:val="en-US"/>
        </w:rPr>
        <w:t>176</w:t>
      </w:r>
      <w:r w:rsidRPr="00C20284">
        <w:rPr>
          <w:rFonts w:ascii="Angsana New" w:eastAsia="Cordia New" w:hAnsi="Angsana New" w:cs="Angsana New"/>
          <w:spacing w:val="-4"/>
          <w:lang w:val="en-US"/>
        </w:rPr>
        <w:t xml:space="preserve">  </w:t>
      </w:r>
      <w:r w:rsidRPr="00C20284">
        <w:rPr>
          <w:rFonts w:ascii="Angsana New" w:eastAsia="Cordia New" w:hAnsi="Angsana New" w:cs="Angsana New"/>
          <w:spacing w:val="-4"/>
          <w:cs/>
          <w:lang w:val="en-US"/>
        </w:rPr>
        <w:t xml:space="preserve">ล้านบาท </w:t>
      </w:r>
      <w:r w:rsidR="006B4A5B">
        <w:rPr>
          <w:rFonts w:ascii="Angsana New" w:eastAsia="Cordia New" w:hAnsi="Angsana New" w:cs="Angsana New"/>
          <w:spacing w:val="-4"/>
          <w:lang w:val="en-US"/>
        </w:rPr>
        <w:br/>
      </w:r>
      <w:r w:rsidRPr="00C20284">
        <w:rPr>
          <w:rFonts w:ascii="Angsana New" w:eastAsia="Cordia New" w:hAnsi="Angsana New" w:cs="Angsana New"/>
          <w:i/>
          <w:iCs/>
          <w:spacing w:val="-4"/>
          <w:cs/>
          <w:lang w:val="en-US"/>
        </w:rPr>
        <w:t>(</w:t>
      </w:r>
      <w:r w:rsidR="000B7F2E">
        <w:rPr>
          <w:rFonts w:asciiTheme="majorBidi" w:eastAsia="CG Times (W1)" w:hAnsiTheme="majorBidi" w:cs="Angsana New"/>
          <w:i/>
          <w:iCs/>
          <w:spacing w:val="-4"/>
          <w:lang w:val="en-US"/>
        </w:rPr>
        <w:t xml:space="preserve">31 </w:t>
      </w:r>
      <w:r w:rsidR="000B7F2E" w:rsidRPr="0045523B">
        <w:rPr>
          <w:rFonts w:asciiTheme="majorBidi" w:eastAsia="CG Times (W1)" w:hAnsiTheme="majorBidi" w:cs="Angsana New" w:hint="cs"/>
          <w:i/>
          <w:iCs/>
          <w:spacing w:val="-4"/>
          <w:cs/>
          <w:lang w:val="en-US"/>
        </w:rPr>
        <w:t>ธันวาคม</w:t>
      </w:r>
      <w:r w:rsidR="000B7F2E">
        <w:rPr>
          <w:rFonts w:asciiTheme="majorBidi" w:eastAsia="CG Times (W1)" w:hAnsiTheme="majorBidi" w:cs="Angsana New"/>
          <w:i/>
          <w:iCs/>
          <w:spacing w:val="-4"/>
          <w:lang w:val="en-US"/>
        </w:rPr>
        <w:t xml:space="preserve"> 2564</w:t>
      </w:r>
      <w:r w:rsidRPr="00C20284">
        <w:rPr>
          <w:rFonts w:ascii="Angsana New" w:eastAsia="Cordia New" w:hAnsi="Angsana New" w:cs="Angsana New"/>
          <w:i/>
          <w:iCs/>
          <w:spacing w:val="-4"/>
          <w:lang w:val="en-US"/>
        </w:rPr>
        <w:t>:</w:t>
      </w:r>
      <w:r w:rsidRPr="00C20284">
        <w:rPr>
          <w:rFonts w:ascii="Angsana New" w:eastAsia="Cordia New" w:hAnsi="Angsana New" w:cs="Angsana New"/>
          <w:i/>
          <w:iCs/>
          <w:spacing w:val="-4"/>
          <w:cs/>
          <w:lang w:val="en-US"/>
        </w:rPr>
        <w:t xml:space="preserve"> </w:t>
      </w:r>
      <w:r w:rsidR="00B07931">
        <w:rPr>
          <w:rFonts w:ascii="Angsana New" w:eastAsia="Cordia New" w:hAnsi="Angsana New" w:cs="Angsana New"/>
          <w:i/>
          <w:iCs/>
          <w:spacing w:val="-4"/>
          <w:lang w:val="en-US"/>
        </w:rPr>
        <w:t>253</w:t>
      </w:r>
      <w:r>
        <w:rPr>
          <w:rFonts w:ascii="Angsana New" w:eastAsia="Cordia New" w:hAnsi="Angsana New" w:cs="Angsana New"/>
          <w:i/>
          <w:iCs/>
          <w:spacing w:val="-4"/>
          <w:lang w:val="en-US"/>
        </w:rPr>
        <w:t xml:space="preserve"> </w:t>
      </w:r>
      <w:r w:rsidRPr="00C20284">
        <w:rPr>
          <w:rFonts w:ascii="Angsana New" w:eastAsia="Cordia New" w:hAnsi="Angsana New" w:cs="Angsana New"/>
          <w:i/>
          <w:iCs/>
          <w:spacing w:val="-4"/>
          <w:cs/>
          <w:lang w:val="en-US"/>
        </w:rPr>
        <w:t>ล้านบาท)</w:t>
      </w:r>
    </w:p>
    <w:p w14:paraId="70EFE456" w14:textId="77777777" w:rsidR="001B597C" w:rsidRPr="007F4B8D" w:rsidRDefault="001B597C" w:rsidP="000B7F2E">
      <w:pPr>
        <w:pStyle w:val="BodyText2"/>
        <w:ind w:left="0" w:right="-27" w:firstLine="0"/>
        <w:jc w:val="thaiDistribute"/>
        <w:rPr>
          <w:rFonts w:asciiTheme="majorBidi" w:eastAsia="CG Times (W1)" w:hAnsiTheme="majorBidi" w:cstheme="majorBidi"/>
          <w:sz w:val="30"/>
          <w:szCs w:val="30"/>
          <w:cs/>
        </w:rPr>
      </w:pPr>
    </w:p>
    <w:p w14:paraId="062DF5DC" w14:textId="0833D785" w:rsidR="001B597C" w:rsidRPr="00283726" w:rsidRDefault="00AB2614" w:rsidP="001B597C">
      <w:pPr>
        <w:pStyle w:val="Heading8"/>
        <w:tabs>
          <w:tab w:val="left" w:pos="630"/>
        </w:tabs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AB2614">
        <w:rPr>
          <w:rFonts w:asciiTheme="majorBidi" w:hAnsiTheme="majorBidi" w:cstheme="majorBidi"/>
          <w:sz w:val="30"/>
          <w:szCs w:val="30"/>
        </w:rPr>
        <w:t>1</w:t>
      </w:r>
      <w:r w:rsidR="004B571C">
        <w:rPr>
          <w:rFonts w:asciiTheme="majorBidi" w:hAnsiTheme="majorBidi" w:cstheme="majorBidi"/>
          <w:sz w:val="30"/>
          <w:szCs w:val="30"/>
        </w:rPr>
        <w:t>4</w:t>
      </w:r>
      <w:r w:rsidR="001B597C" w:rsidRPr="00283726">
        <w:rPr>
          <w:rFonts w:asciiTheme="majorBidi" w:hAnsiTheme="majorBidi" w:cstheme="majorBidi"/>
          <w:sz w:val="30"/>
          <w:szCs w:val="30"/>
        </w:rPr>
        <w:tab/>
      </w:r>
      <w:r w:rsidR="001B597C" w:rsidRPr="00283726">
        <w:rPr>
          <w:rFonts w:asciiTheme="majorBidi" w:hAnsiTheme="majorBidi" w:cstheme="majorBidi"/>
          <w:sz w:val="30"/>
          <w:szCs w:val="30"/>
          <w:cs/>
        </w:rPr>
        <w:t>การค้ำประกัน</w:t>
      </w:r>
    </w:p>
    <w:p w14:paraId="2C3DB05F" w14:textId="77777777" w:rsidR="001B597C" w:rsidRPr="00283726" w:rsidRDefault="001B597C" w:rsidP="001B597C">
      <w:pPr>
        <w:ind w:left="54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5A3EFDF" w14:textId="43B11E00" w:rsidR="001B597C" w:rsidRPr="00B30A43" w:rsidRDefault="001B597C" w:rsidP="002943A8">
      <w:pPr>
        <w:tabs>
          <w:tab w:val="clear" w:pos="454"/>
        </w:tabs>
        <w:ind w:left="540" w:right="-25" w:firstLine="9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B30A43">
        <w:rPr>
          <w:rFonts w:asciiTheme="majorBidi" w:hAnsiTheme="majorBidi" w:cstheme="majorBidi"/>
          <w:spacing w:val="-4"/>
          <w:sz w:val="30"/>
          <w:szCs w:val="30"/>
          <w:cs/>
        </w:rPr>
        <w:t>ณ วันที่</w:t>
      </w:r>
      <w:r w:rsidR="00DB3B1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4746DB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F06831">
        <w:rPr>
          <w:rFonts w:asciiTheme="majorBidi" w:hAnsiTheme="majorBidi" w:cstheme="majorBidi" w:hint="cs"/>
          <w:spacing w:val="-4"/>
          <w:sz w:val="30"/>
          <w:szCs w:val="30"/>
          <w:cs/>
        </w:rPr>
        <w:t>มิถุนายน</w:t>
      </w:r>
      <w:r w:rsidR="00DC19FB" w:rsidRPr="00B30A43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4746DB">
        <w:rPr>
          <w:rFonts w:asciiTheme="majorBidi" w:hAnsiTheme="majorBidi" w:cstheme="majorBidi"/>
          <w:spacing w:val="-4"/>
          <w:sz w:val="30"/>
          <w:szCs w:val="30"/>
        </w:rPr>
        <w:t xml:space="preserve">2565 </w:t>
      </w:r>
      <w:r w:rsidRPr="00B30A43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ในต่างประเทศบางแห่งได้นำสินทรัพย์ต่างๆไปใช้เป็นหลักประกันการกู้ยืมเงินจากสถาบันการเงิน ซึ่งประกอบด้วย ที่ดิน อาคาร และอุปกรณ์ซึ่งมีมูลค่าสุทธิทางบัญชีเป็นจำนวนเงิน</w:t>
      </w:r>
      <w:r w:rsidR="00DB3B16">
        <w:rPr>
          <w:rFonts w:asciiTheme="majorBidi" w:hAnsiTheme="majorBidi" w:cstheme="majorBidi"/>
          <w:spacing w:val="-4"/>
          <w:sz w:val="30"/>
          <w:szCs w:val="30"/>
        </w:rPr>
        <w:t xml:space="preserve"> 21,802</w:t>
      </w:r>
      <w:r w:rsidR="00EE1863" w:rsidRPr="0028372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B30A43">
        <w:rPr>
          <w:rFonts w:asciiTheme="majorBidi" w:hAnsiTheme="majorBidi" w:cstheme="majorBidi"/>
          <w:spacing w:val="-4"/>
          <w:sz w:val="30"/>
          <w:szCs w:val="30"/>
          <w:cs/>
        </w:rPr>
        <w:t>ล้าน</w:t>
      </w:r>
      <w:r w:rsidRPr="00B30A43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บาท </w:t>
      </w:r>
      <w:r w:rsidR="00DC19FB" w:rsidRPr="00B30A43">
        <w:rPr>
          <w:rFonts w:asciiTheme="majorBidi" w:hAnsiTheme="majorBidi" w:cstheme="majorBidi"/>
          <w:spacing w:val="-2"/>
          <w:sz w:val="30"/>
          <w:szCs w:val="30"/>
          <w:cs/>
        </w:rPr>
        <w:t xml:space="preserve">        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DB3B16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="00B30A43" w:rsidRPr="00B30A43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AB2614" w:rsidRPr="00AB2614">
        <w:rPr>
          <w:rFonts w:asciiTheme="majorBidi" w:hAnsiTheme="majorBidi" w:cstheme="majorBidi"/>
          <w:i/>
          <w:iCs/>
          <w:spacing w:val="-4"/>
          <w:sz w:val="30"/>
          <w:szCs w:val="30"/>
        </w:rPr>
        <w:t>2564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: </w:t>
      </w:r>
      <w:r w:rsidR="004746DB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13,731 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  <w:r w:rsidRPr="00B30A4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สินทรัพย์หมุนเวียนและไม่หมุนเวียนซึ่งส่วนใหญ่ประกอบด้วย</w:t>
      </w:r>
      <w:r w:rsidR="00332E16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332E16">
        <w:rPr>
          <w:rFonts w:asciiTheme="majorBidi" w:hAnsiTheme="majorBidi" w:cstheme="majorBidi" w:hint="cs"/>
          <w:spacing w:val="-2"/>
          <w:sz w:val="30"/>
          <w:szCs w:val="30"/>
          <w:cs/>
        </w:rPr>
        <w:t>เงินลงทุนหมุนเวียน</w:t>
      </w:r>
      <w:r w:rsidRPr="00B30A4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สินทรัพย์สิทธิการเช่า สินค้าคงเหลือ และลูกหนี้สุทธิเจ้าหนี้ ซึ่งมีมูลค่าตามบัญชีจำนวน </w:t>
      </w:r>
      <w:r w:rsidR="00DB3B16">
        <w:rPr>
          <w:rFonts w:asciiTheme="majorBidi" w:hAnsiTheme="majorBidi" w:cstheme="majorBidi"/>
          <w:spacing w:val="-2"/>
          <w:sz w:val="30"/>
          <w:szCs w:val="30"/>
        </w:rPr>
        <w:t>9,457</w:t>
      </w:r>
      <w:r w:rsidR="00B726C7" w:rsidRPr="00B30A43">
        <w:rPr>
          <w:rFonts w:asciiTheme="majorBidi" w:eastAsia="CG Times (W1)" w:hAnsiTheme="majorBidi" w:cstheme="majorBidi"/>
          <w:spacing w:val="-4"/>
          <w:sz w:val="30"/>
          <w:szCs w:val="30"/>
        </w:rPr>
        <w:t xml:space="preserve"> </w:t>
      </w:r>
      <w:r w:rsidRPr="00B30A43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5E6EC5" w:rsidRPr="005E6EC5">
        <w:rPr>
          <w:rFonts w:asciiTheme="majorBidi" w:hAnsiTheme="majorBidi" w:cstheme="majorBidi"/>
          <w:i/>
          <w:iCs/>
          <w:spacing w:val="-4"/>
          <w:sz w:val="30"/>
          <w:szCs w:val="30"/>
        </w:rPr>
        <w:t>3</w:t>
      </w:r>
      <w:r w:rsidR="00AB2614" w:rsidRPr="00AB2614">
        <w:rPr>
          <w:rFonts w:asciiTheme="majorBidi" w:hAnsiTheme="majorBidi" w:cstheme="majorBidi"/>
          <w:i/>
          <w:iCs/>
          <w:spacing w:val="-4"/>
          <w:sz w:val="30"/>
          <w:szCs w:val="30"/>
        </w:rPr>
        <w:t>1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ธันวาคม </w:t>
      </w:r>
      <w:r w:rsidR="00AB2614" w:rsidRPr="00AB2614">
        <w:rPr>
          <w:rFonts w:asciiTheme="majorBidi" w:hAnsiTheme="majorBidi" w:cstheme="majorBidi"/>
          <w:i/>
          <w:iCs/>
          <w:spacing w:val="-4"/>
          <w:sz w:val="30"/>
          <w:szCs w:val="30"/>
        </w:rPr>
        <w:t>2564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: </w:t>
      </w:r>
      <w:r w:rsidR="00AB2614" w:rsidRPr="00AB2614">
        <w:rPr>
          <w:rFonts w:asciiTheme="majorBidi" w:hAnsiTheme="majorBidi" w:cstheme="majorBidi"/>
          <w:i/>
          <w:iCs/>
          <w:spacing w:val="-4"/>
          <w:sz w:val="30"/>
          <w:szCs w:val="30"/>
        </w:rPr>
        <w:t>7</w:t>
      </w:r>
      <w:r w:rsidR="00901A51">
        <w:rPr>
          <w:rFonts w:asciiTheme="majorBidi" w:hAnsiTheme="majorBidi" w:cstheme="majorBidi"/>
          <w:i/>
          <w:iCs/>
          <w:spacing w:val="-4"/>
          <w:sz w:val="30"/>
          <w:szCs w:val="30"/>
        </w:rPr>
        <w:t>,</w:t>
      </w:r>
      <w:r w:rsidR="00AB2614" w:rsidRPr="00AB2614">
        <w:rPr>
          <w:rFonts w:asciiTheme="majorBidi" w:hAnsiTheme="majorBidi" w:cstheme="majorBidi"/>
          <w:i/>
          <w:iCs/>
          <w:spacing w:val="-4"/>
          <w:sz w:val="30"/>
          <w:szCs w:val="30"/>
        </w:rPr>
        <w:t>252</w:t>
      </w:r>
      <w:r w:rsidR="00901A51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  <w:r w:rsidRPr="00B30A43">
        <w:rPr>
          <w:rFonts w:asciiTheme="majorBidi" w:hAnsiTheme="majorBidi" w:cstheme="majorBidi"/>
          <w:spacing w:val="-2"/>
          <w:sz w:val="30"/>
          <w:szCs w:val="30"/>
          <w:cs/>
        </w:rPr>
        <w:t xml:space="preserve"> หุ้นสามัญของบริษัทย่อยในต่างประเทศซึ่งมีมูลค่ารวมประมาณ </w:t>
      </w:r>
      <w:r w:rsidR="00DB3B16">
        <w:rPr>
          <w:rFonts w:asciiTheme="majorBidi" w:hAnsiTheme="majorBidi" w:cstheme="majorBidi"/>
          <w:spacing w:val="-2"/>
          <w:sz w:val="30"/>
          <w:szCs w:val="30"/>
        </w:rPr>
        <w:t>1,608</w:t>
      </w:r>
      <w:r w:rsidR="00EE1863" w:rsidRPr="00B30A43">
        <w:rPr>
          <w:rFonts w:asciiTheme="majorBidi" w:eastAsia="CG Times (W1)" w:hAnsiTheme="majorBidi" w:cstheme="majorBidi"/>
          <w:spacing w:val="-4"/>
          <w:sz w:val="30"/>
          <w:szCs w:val="30"/>
        </w:rPr>
        <w:t xml:space="preserve"> </w:t>
      </w:r>
      <w:r w:rsidRPr="00B30A43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5E6EC5" w:rsidRPr="005E6EC5">
        <w:rPr>
          <w:rFonts w:asciiTheme="majorBidi" w:hAnsiTheme="majorBidi" w:cstheme="majorBidi"/>
          <w:i/>
          <w:iCs/>
          <w:spacing w:val="-4"/>
          <w:sz w:val="30"/>
          <w:szCs w:val="30"/>
        </w:rPr>
        <w:t>3</w:t>
      </w:r>
      <w:r w:rsidR="00AB2614" w:rsidRPr="00AB2614">
        <w:rPr>
          <w:rFonts w:asciiTheme="majorBidi" w:hAnsiTheme="majorBidi" w:cstheme="majorBidi"/>
          <w:i/>
          <w:iCs/>
          <w:spacing w:val="-4"/>
          <w:sz w:val="30"/>
          <w:szCs w:val="30"/>
        </w:rPr>
        <w:t>1</w:t>
      </w:r>
      <w:r w:rsidR="00901A51"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AB2614" w:rsidRPr="00AB2614">
        <w:rPr>
          <w:rFonts w:asciiTheme="majorBidi" w:hAnsiTheme="majorBidi" w:cstheme="majorBidi"/>
          <w:i/>
          <w:iCs/>
          <w:spacing w:val="-4"/>
          <w:sz w:val="30"/>
          <w:szCs w:val="30"/>
        </w:rPr>
        <w:t>2564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:</w:t>
      </w:r>
      <w:r w:rsidR="00117CBC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AB2614" w:rsidRPr="00AB2614">
        <w:rPr>
          <w:rFonts w:asciiTheme="majorBidi" w:hAnsiTheme="majorBidi" w:cstheme="majorBidi"/>
          <w:i/>
          <w:iCs/>
          <w:spacing w:val="-4"/>
          <w:sz w:val="30"/>
          <w:szCs w:val="30"/>
        </w:rPr>
        <w:t>1</w:t>
      </w:r>
      <w:r w:rsidR="00117CBC">
        <w:rPr>
          <w:rFonts w:asciiTheme="majorBidi" w:hAnsiTheme="majorBidi" w:cstheme="majorBidi"/>
          <w:i/>
          <w:iCs/>
          <w:spacing w:val="-4"/>
          <w:sz w:val="30"/>
          <w:szCs w:val="30"/>
        </w:rPr>
        <w:t>,</w:t>
      </w:r>
      <w:r w:rsidR="00AB2614" w:rsidRPr="00AB2614">
        <w:rPr>
          <w:rFonts w:asciiTheme="majorBidi" w:hAnsiTheme="majorBidi" w:cstheme="majorBidi"/>
          <w:i/>
          <w:iCs/>
          <w:spacing w:val="-4"/>
          <w:sz w:val="30"/>
          <w:szCs w:val="30"/>
        </w:rPr>
        <w:t>102</w:t>
      </w:r>
      <w:r w:rsidR="00117CBC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B30A43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</w:p>
    <w:p w14:paraId="2E20EF3F" w14:textId="435D9119" w:rsidR="006B28FB" w:rsidRDefault="006B28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  <w:lang w:val="en-GB"/>
        </w:rPr>
      </w:pPr>
    </w:p>
    <w:p w14:paraId="0C5A07FE" w14:textId="6D99C692" w:rsidR="00AF0BB5" w:rsidRPr="00283726" w:rsidRDefault="00AB2614" w:rsidP="003D1B8B">
      <w:pPr>
        <w:pStyle w:val="Heading8"/>
        <w:ind w:left="549" w:hanging="531"/>
        <w:jc w:val="thaiDistribute"/>
        <w:rPr>
          <w:rFonts w:asciiTheme="majorBidi" w:hAnsiTheme="majorBidi" w:cstheme="majorBidi"/>
          <w:sz w:val="30"/>
          <w:szCs w:val="30"/>
        </w:rPr>
      </w:pPr>
      <w:r w:rsidRPr="00AB2614">
        <w:rPr>
          <w:rFonts w:asciiTheme="majorBidi" w:hAnsiTheme="majorBidi" w:cstheme="majorBidi"/>
          <w:sz w:val="30"/>
          <w:szCs w:val="30"/>
        </w:rPr>
        <w:t>1</w:t>
      </w:r>
      <w:r w:rsidR="004B571C">
        <w:rPr>
          <w:rFonts w:asciiTheme="majorBidi" w:hAnsiTheme="majorBidi" w:cstheme="majorBidi"/>
          <w:sz w:val="30"/>
          <w:szCs w:val="30"/>
        </w:rPr>
        <w:t>5</w:t>
      </w:r>
      <w:r w:rsidR="00AF0BB5" w:rsidRPr="00283726">
        <w:rPr>
          <w:rFonts w:asciiTheme="majorBidi" w:hAnsiTheme="majorBidi" w:cstheme="majorBidi"/>
          <w:sz w:val="30"/>
          <w:szCs w:val="30"/>
        </w:rPr>
        <w:tab/>
      </w:r>
      <w:r w:rsidR="00AF0BB5" w:rsidRPr="00283726">
        <w:rPr>
          <w:rFonts w:asciiTheme="majorBidi" w:hAnsiTheme="majorBidi" w:cstheme="majorBidi"/>
          <w:sz w:val="30"/>
          <w:szCs w:val="30"/>
          <w:cs/>
        </w:rPr>
        <w:t>เหตุการณ์ภายหลังรอบระยะเวลารายงาน</w:t>
      </w:r>
    </w:p>
    <w:p w14:paraId="244313AF" w14:textId="77777777" w:rsidR="002F2836" w:rsidRDefault="002F2836" w:rsidP="004306B0">
      <w:pPr>
        <w:rPr>
          <w:rFonts w:asciiTheme="majorBidi" w:hAnsiTheme="majorBidi" w:cstheme="majorBidi"/>
          <w:sz w:val="30"/>
          <w:szCs w:val="30"/>
        </w:rPr>
      </w:pPr>
    </w:p>
    <w:p w14:paraId="3FFB6177" w14:textId="13FD1EDC" w:rsidR="00B3452C" w:rsidRPr="0042411C" w:rsidRDefault="00B3452C" w:rsidP="00B3452C">
      <w:pPr>
        <w:pStyle w:val="acctmergecolhdg"/>
        <w:tabs>
          <w:tab w:val="left" w:pos="1080"/>
        </w:tabs>
        <w:spacing w:line="240" w:lineRule="auto"/>
        <w:ind w:left="558" w:right="-18" w:hanging="549"/>
        <w:jc w:val="thaiDistribute"/>
        <w:rPr>
          <w:rFonts w:asciiTheme="majorBidi" w:hAnsiTheme="majorBidi" w:cstheme="majorBidi"/>
          <w:b w:val="0"/>
          <w:sz w:val="30"/>
          <w:szCs w:val="30"/>
          <w:lang w:val="en-US" w:bidi="th-TH"/>
        </w:rPr>
      </w:pPr>
      <w:r>
        <w:rPr>
          <w:rFonts w:asciiTheme="majorBidi" w:hAnsiTheme="majorBidi" w:cstheme="majorBidi"/>
          <w:b w:val="0"/>
          <w:spacing w:val="-4"/>
          <w:sz w:val="30"/>
          <w:szCs w:val="30"/>
          <w:lang w:val="en-US" w:bidi="th-TH"/>
        </w:rPr>
        <w:tab/>
      </w:r>
      <w:r w:rsidR="00EE1863" w:rsidRPr="0042411C"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  <w:t xml:space="preserve">เมื่อวันที่ </w:t>
      </w:r>
      <w:r w:rsidR="003804B6" w:rsidRPr="0042411C">
        <w:rPr>
          <w:rFonts w:asciiTheme="majorBidi" w:hAnsiTheme="majorBidi" w:cstheme="majorBidi"/>
          <w:b w:val="0"/>
          <w:sz w:val="30"/>
          <w:szCs w:val="30"/>
          <w:lang w:val="en-US" w:bidi="th-TH"/>
        </w:rPr>
        <w:t>10</w:t>
      </w:r>
      <w:r w:rsidR="00EE6FAE" w:rsidRPr="0042411C"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  <w:t xml:space="preserve"> </w:t>
      </w:r>
      <w:r w:rsidR="00EE6FAE" w:rsidRPr="0042411C">
        <w:rPr>
          <w:rFonts w:asciiTheme="majorBidi" w:hAnsiTheme="majorBidi" w:cstheme="majorBidi" w:hint="cs"/>
          <w:b w:val="0"/>
          <w:sz w:val="30"/>
          <w:szCs w:val="30"/>
          <w:cs/>
          <w:lang w:val="en-US" w:bidi="th-TH"/>
        </w:rPr>
        <w:t>สิงหาคม</w:t>
      </w:r>
      <w:r w:rsidR="00EE1863" w:rsidRPr="0042411C"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  <w:t xml:space="preserve"> </w:t>
      </w:r>
      <w:r w:rsidR="00EE1863" w:rsidRPr="0042411C">
        <w:rPr>
          <w:rFonts w:asciiTheme="majorBidi" w:hAnsiTheme="majorBidi" w:cstheme="majorBidi"/>
          <w:b w:val="0"/>
          <w:sz w:val="30"/>
          <w:szCs w:val="30"/>
          <w:lang w:val="en-US" w:bidi="th-TH"/>
        </w:rPr>
        <w:t>2565</w:t>
      </w:r>
      <w:r w:rsidR="00EE1863" w:rsidRPr="0042411C"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  <w:t xml:space="preserve"> บริษัทได้ออกหุ้นกู้ครั้งที่ </w:t>
      </w:r>
      <w:r w:rsidR="00EE1863" w:rsidRPr="0042411C">
        <w:rPr>
          <w:rFonts w:asciiTheme="majorBidi" w:hAnsiTheme="majorBidi" w:cstheme="majorBidi"/>
          <w:b w:val="0"/>
          <w:sz w:val="30"/>
          <w:szCs w:val="30"/>
          <w:lang w:val="en-US" w:bidi="th-TH"/>
        </w:rPr>
        <w:t>1/2565</w:t>
      </w:r>
      <w:r w:rsidR="00EE1863" w:rsidRPr="0042411C"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  <w:t xml:space="preserve"> </w:t>
      </w:r>
      <w:r w:rsidR="00AF482A" w:rsidRPr="0042411C">
        <w:rPr>
          <w:rFonts w:asciiTheme="majorBidi" w:hAnsiTheme="majorBidi" w:cstheme="majorBidi" w:hint="cs"/>
          <w:b w:val="0"/>
          <w:sz w:val="30"/>
          <w:szCs w:val="30"/>
          <w:cs/>
          <w:lang w:val="en-US" w:bidi="th-TH"/>
        </w:rPr>
        <w:t>ประเภท</w:t>
      </w:r>
      <w:r w:rsidR="00EE1863" w:rsidRPr="0042411C"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  <w:t xml:space="preserve">ไม่ด้อยสิทธิ ไม่มีหลักประกัน ระบุชื่อผู้ถือ และมีผู้แทนผู้ถือหุ้นกู้ </w:t>
      </w:r>
      <w:r w:rsidR="00EE1863" w:rsidRPr="0042411C">
        <w:rPr>
          <w:rFonts w:asciiTheme="majorBidi" w:hAnsiTheme="majorBidi" w:cstheme="majorBidi" w:hint="cs"/>
          <w:b w:val="0"/>
          <w:sz w:val="30"/>
          <w:szCs w:val="30"/>
          <w:cs/>
          <w:lang w:val="en-US" w:bidi="th-TH"/>
        </w:rPr>
        <w:t>เป็นจำนวนเงินรวม</w:t>
      </w:r>
      <w:r w:rsidR="00EE1863" w:rsidRPr="0042411C"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  <w:t xml:space="preserve"> </w:t>
      </w:r>
      <w:r w:rsidR="003C248E">
        <w:rPr>
          <w:rFonts w:asciiTheme="majorBidi" w:hAnsiTheme="majorBidi" w:cstheme="majorBidi"/>
          <w:b w:val="0"/>
          <w:sz w:val="30"/>
          <w:szCs w:val="30"/>
          <w:lang w:val="en-US" w:bidi="th-TH"/>
        </w:rPr>
        <w:t>11</w:t>
      </w:r>
      <w:r w:rsidR="00EE1863" w:rsidRPr="0042411C">
        <w:rPr>
          <w:rFonts w:asciiTheme="majorBidi" w:hAnsiTheme="majorBidi" w:cstheme="majorBidi"/>
          <w:b w:val="0"/>
          <w:sz w:val="30"/>
          <w:szCs w:val="30"/>
          <w:lang w:val="en-US" w:bidi="th-TH"/>
        </w:rPr>
        <w:t>,</w:t>
      </w:r>
      <w:r w:rsidR="003C248E">
        <w:rPr>
          <w:rFonts w:asciiTheme="majorBidi" w:hAnsiTheme="majorBidi" w:cstheme="majorBidi"/>
          <w:b w:val="0"/>
          <w:sz w:val="30"/>
          <w:szCs w:val="30"/>
          <w:lang w:val="en-US" w:bidi="th-TH"/>
        </w:rPr>
        <w:t>875</w:t>
      </w:r>
      <w:r w:rsidR="00EE1863" w:rsidRPr="0042411C"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  <w:t xml:space="preserve"> </w:t>
      </w:r>
      <w:r w:rsidR="00EE1863" w:rsidRPr="0042411C">
        <w:rPr>
          <w:rFonts w:asciiTheme="majorBidi" w:hAnsiTheme="majorBidi" w:cstheme="majorBidi" w:hint="cs"/>
          <w:b w:val="0"/>
          <w:sz w:val="30"/>
          <w:szCs w:val="30"/>
          <w:cs/>
          <w:lang w:val="en-US" w:bidi="th-TH"/>
        </w:rPr>
        <w:t>ล้านบาท</w:t>
      </w:r>
      <w:r w:rsidR="00EE1863" w:rsidRPr="0042411C"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  <w:t xml:space="preserve"> อายุหุ้นกู้ </w:t>
      </w:r>
      <w:r w:rsidR="009731F3" w:rsidRPr="0042411C">
        <w:rPr>
          <w:rFonts w:asciiTheme="majorBidi" w:hAnsiTheme="majorBidi" w:cstheme="majorBidi"/>
          <w:b w:val="0"/>
          <w:sz w:val="30"/>
          <w:szCs w:val="30"/>
          <w:lang w:val="en-US" w:bidi="th-TH"/>
        </w:rPr>
        <w:t>4</w:t>
      </w:r>
      <w:r w:rsidR="00EE1863" w:rsidRPr="0042411C">
        <w:rPr>
          <w:rFonts w:asciiTheme="majorBidi" w:hAnsiTheme="majorBidi" w:cstheme="majorBidi"/>
          <w:b w:val="0"/>
          <w:sz w:val="30"/>
          <w:szCs w:val="30"/>
          <w:lang w:val="en-US" w:bidi="th-TH"/>
        </w:rPr>
        <w:t xml:space="preserve"> - </w:t>
      </w:r>
      <w:r w:rsidR="009731F3" w:rsidRPr="0042411C">
        <w:rPr>
          <w:rFonts w:asciiTheme="majorBidi" w:hAnsiTheme="majorBidi" w:cstheme="majorBidi"/>
          <w:b w:val="0"/>
          <w:sz w:val="30"/>
          <w:szCs w:val="30"/>
          <w:lang w:val="en-US" w:bidi="th-TH"/>
        </w:rPr>
        <w:t>8</w:t>
      </w:r>
      <w:r w:rsidR="00EE1863" w:rsidRPr="0042411C"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  <w:t xml:space="preserve"> ปี โดยมีอัตราดอกเบี้ยคงที่</w:t>
      </w:r>
      <w:r w:rsidR="0042411C">
        <w:rPr>
          <w:rFonts w:asciiTheme="majorBidi" w:hAnsiTheme="majorBidi" w:cstheme="majorBidi"/>
          <w:b w:val="0"/>
          <w:sz w:val="30"/>
          <w:szCs w:val="30"/>
          <w:lang w:val="en-US" w:bidi="th-TH"/>
        </w:rPr>
        <w:br/>
      </w:r>
      <w:r w:rsidR="00EE1863" w:rsidRPr="0042411C"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  <w:t xml:space="preserve">ร้อยละ </w:t>
      </w:r>
      <w:r w:rsidR="00EE1863" w:rsidRPr="0042411C">
        <w:rPr>
          <w:rFonts w:asciiTheme="majorBidi" w:hAnsiTheme="majorBidi" w:cstheme="majorBidi"/>
          <w:b w:val="0"/>
          <w:sz w:val="30"/>
          <w:szCs w:val="30"/>
          <w:lang w:val="en-US" w:bidi="th-TH"/>
        </w:rPr>
        <w:t>3.</w:t>
      </w:r>
      <w:r w:rsidR="003E43C4" w:rsidRPr="0042411C">
        <w:rPr>
          <w:rFonts w:asciiTheme="majorBidi" w:hAnsiTheme="majorBidi" w:cstheme="majorBidi"/>
          <w:b w:val="0"/>
          <w:sz w:val="30"/>
          <w:szCs w:val="30"/>
          <w:lang w:val="en-US" w:bidi="th-TH"/>
        </w:rPr>
        <w:t>15</w:t>
      </w:r>
      <w:r w:rsidR="00EE1863" w:rsidRPr="0042411C">
        <w:rPr>
          <w:rFonts w:asciiTheme="majorBidi" w:hAnsiTheme="majorBidi" w:cstheme="majorBidi"/>
          <w:b w:val="0"/>
          <w:sz w:val="30"/>
          <w:szCs w:val="30"/>
          <w:lang w:val="en-US" w:bidi="th-TH"/>
        </w:rPr>
        <w:t xml:space="preserve"> </w:t>
      </w:r>
      <w:r w:rsidR="00CE482B" w:rsidRPr="0042411C">
        <w:rPr>
          <w:rFonts w:asciiTheme="majorBidi" w:hAnsiTheme="majorBidi" w:cstheme="majorBidi"/>
          <w:b w:val="0"/>
          <w:sz w:val="30"/>
          <w:szCs w:val="30"/>
          <w:lang w:val="en-US" w:bidi="th-TH"/>
        </w:rPr>
        <w:t>-</w:t>
      </w:r>
      <w:r w:rsidR="00EE1863" w:rsidRPr="0042411C">
        <w:rPr>
          <w:rFonts w:asciiTheme="majorBidi" w:hAnsiTheme="majorBidi" w:cstheme="majorBidi"/>
          <w:b w:val="0"/>
          <w:sz w:val="30"/>
          <w:szCs w:val="30"/>
          <w:lang w:val="en-US" w:bidi="th-TH"/>
        </w:rPr>
        <w:t xml:space="preserve"> </w:t>
      </w:r>
      <w:r w:rsidR="00151B8A" w:rsidRPr="0042411C">
        <w:rPr>
          <w:rFonts w:asciiTheme="majorBidi" w:hAnsiTheme="majorBidi" w:cstheme="majorBidi"/>
          <w:b w:val="0"/>
          <w:sz w:val="30"/>
          <w:szCs w:val="30"/>
          <w:lang w:val="en-US" w:bidi="th-TH"/>
        </w:rPr>
        <w:t>4.</w:t>
      </w:r>
      <w:r w:rsidR="003E43C4" w:rsidRPr="0042411C">
        <w:rPr>
          <w:rFonts w:asciiTheme="majorBidi" w:hAnsiTheme="majorBidi" w:cstheme="majorBidi"/>
          <w:b w:val="0"/>
          <w:sz w:val="30"/>
          <w:szCs w:val="30"/>
          <w:lang w:val="en-US" w:bidi="th-TH"/>
        </w:rPr>
        <w:t>00</w:t>
      </w:r>
      <w:r w:rsidR="00EE1863" w:rsidRPr="0042411C"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  <w:t xml:space="preserve"> ต่อปี </w:t>
      </w:r>
    </w:p>
    <w:p w14:paraId="428808DA" w14:textId="77777777" w:rsidR="00B3452C" w:rsidRPr="0042411C" w:rsidRDefault="00B3452C" w:rsidP="00B3452C">
      <w:pPr>
        <w:pStyle w:val="acctmergecolhdg"/>
        <w:tabs>
          <w:tab w:val="left" w:pos="1080"/>
        </w:tabs>
        <w:spacing w:line="240" w:lineRule="auto"/>
        <w:ind w:left="558" w:right="-18" w:hanging="549"/>
        <w:jc w:val="thaiDistribute"/>
        <w:rPr>
          <w:rFonts w:asciiTheme="majorBidi" w:hAnsiTheme="majorBidi" w:cstheme="majorBidi"/>
          <w:b w:val="0"/>
          <w:sz w:val="30"/>
          <w:szCs w:val="30"/>
          <w:lang w:val="en-US" w:bidi="th-TH"/>
        </w:rPr>
      </w:pPr>
    </w:p>
    <w:p w14:paraId="036C384A" w14:textId="26A67C88" w:rsidR="00803C44" w:rsidRPr="0042411C" w:rsidRDefault="00B3452C" w:rsidP="00E510DD">
      <w:pPr>
        <w:pStyle w:val="acctmergecolhdg"/>
        <w:tabs>
          <w:tab w:val="left" w:pos="1080"/>
          <w:tab w:val="left" w:pos="3600"/>
        </w:tabs>
        <w:spacing w:line="240" w:lineRule="auto"/>
        <w:ind w:left="558" w:right="-18" w:hanging="549"/>
        <w:jc w:val="thaiDistribute"/>
        <w:rPr>
          <w:rFonts w:asciiTheme="majorBidi" w:hAnsiTheme="majorBidi" w:cstheme="majorBidi"/>
          <w:b w:val="0"/>
          <w:sz w:val="30"/>
          <w:szCs w:val="30"/>
          <w:lang w:val="en-US" w:bidi="th-TH"/>
        </w:rPr>
      </w:pPr>
      <w:r w:rsidRPr="0042411C">
        <w:rPr>
          <w:rFonts w:asciiTheme="majorBidi" w:hAnsiTheme="majorBidi" w:cstheme="majorBidi"/>
          <w:b w:val="0"/>
          <w:sz w:val="30"/>
          <w:szCs w:val="30"/>
          <w:lang w:val="en-US" w:bidi="th-TH"/>
        </w:rPr>
        <w:tab/>
      </w:r>
      <w:r w:rsidR="00EE1863" w:rsidRPr="0042411C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>หุ้นกู้ดังกล่าวได้รับการ</w:t>
      </w:r>
      <w:r w:rsidR="00EE1863" w:rsidRPr="0042411C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จัด</w:t>
      </w:r>
      <w:r w:rsidR="00EE1863" w:rsidRPr="0042411C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อันดับเครดิตไว้ที่ระดับ </w:t>
      </w:r>
      <w:r w:rsidR="00EE1863" w:rsidRPr="0042411C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“A+” </w:t>
      </w:r>
      <w:r w:rsidR="00EE1863" w:rsidRPr="0042411C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>โดยบริษัท ทริสเรทติ้ง จำกัด เมื่อวันที่</w:t>
      </w:r>
      <w:r w:rsidRPr="0042411C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</w:t>
      </w:r>
      <w:r w:rsidR="00EE1863" w:rsidRPr="0042411C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31 </w:t>
      </w:r>
      <w:r w:rsidR="00EE1863" w:rsidRPr="0042411C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มีนาคม</w:t>
      </w:r>
      <w:r w:rsidR="00EE1863" w:rsidRPr="0042411C">
        <w:rPr>
          <w:rFonts w:ascii="Angsana New" w:hAnsi="Angsana New" w:cs="Angsana New"/>
          <w:b w:val="0"/>
          <w:sz w:val="30"/>
          <w:szCs w:val="30"/>
          <w:lang w:val="en-US" w:bidi="th-TH"/>
        </w:rPr>
        <w:t xml:space="preserve"> 2565</w:t>
      </w:r>
      <w:r w:rsidR="00EE1863" w:rsidRPr="0042411C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 xml:space="preserve"> ทั้งนี้ </w:t>
      </w:r>
      <w:r w:rsidR="003213F6" w:rsidRPr="0042411C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>บริษัท</w:t>
      </w:r>
      <w:r w:rsidR="00EE1863" w:rsidRPr="0042411C">
        <w:rPr>
          <w:rFonts w:ascii="Angsana New" w:hAnsi="Angsana New" w:cs="Angsana New"/>
          <w:b w:val="0"/>
          <w:sz w:val="30"/>
          <w:szCs w:val="30"/>
          <w:cs/>
          <w:lang w:val="en-US" w:bidi="th-TH"/>
        </w:rPr>
        <w:t>ได้นำหุ้นกู้ดังกล่าวไปขึ้นทะเบียนกับสมาคมตลาดตราสารหนี้ไทยแล้ว</w:t>
      </w:r>
      <w:r w:rsidR="00EE1863" w:rsidRPr="0042411C">
        <w:rPr>
          <w:rFonts w:ascii="Angsana New" w:hAnsi="Angsana New" w:cs="Angsana New" w:hint="cs"/>
          <w:b w:val="0"/>
          <w:sz w:val="30"/>
          <w:szCs w:val="30"/>
          <w:cs/>
          <w:lang w:val="en-US" w:bidi="th-TH"/>
        </w:rPr>
        <w:t xml:space="preserve"> </w:t>
      </w:r>
    </w:p>
    <w:sectPr w:rsidR="00803C44" w:rsidRPr="0042411C" w:rsidSect="00203AF9">
      <w:headerReference w:type="default" r:id="rId18"/>
      <w:footerReference w:type="default" r:id="rId19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8B1E85" w14:textId="77777777" w:rsidR="00A206F6" w:rsidRDefault="00A206F6" w:rsidP="004956B4">
      <w:r>
        <w:separator/>
      </w:r>
    </w:p>
  </w:endnote>
  <w:endnote w:type="continuationSeparator" w:id="0">
    <w:p w14:paraId="75377B48" w14:textId="77777777" w:rsidR="00A206F6" w:rsidRDefault="00A206F6" w:rsidP="004956B4">
      <w:r>
        <w:continuationSeparator/>
      </w:r>
    </w:p>
  </w:endnote>
  <w:endnote w:type="continuationNotice" w:id="1">
    <w:p w14:paraId="3B36D17B" w14:textId="77777777" w:rsidR="00A206F6" w:rsidRDefault="00A206F6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x in the snow">
    <w:charset w:val="EE"/>
    <w:family w:val="auto"/>
    <w:pitch w:val="variable"/>
    <w:sig w:usb0="8000002F" w:usb1="00000002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50BCC5" w14:textId="77777777" w:rsidR="00DB3B16" w:rsidRDefault="00DB3B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D7C31C" w14:textId="10D710B1" w:rsidR="005F648B" w:rsidRPr="00E74A37" w:rsidRDefault="00A206F6" w:rsidP="00CD194C">
    <w:pPr>
      <w:pStyle w:val="Footer"/>
      <w:jc w:val="center"/>
      <w:rPr>
        <w:rFonts w:cstheme="minorBidi"/>
      </w:rPr>
    </w:pPr>
    <w:sdt>
      <w:sdtPr>
        <w:id w:val="-181786843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F648B" w:rsidRPr="00CD194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="005F648B" w:rsidRPr="00CD194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="005F648B" w:rsidRPr="00CD194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AB2614" w:rsidRPr="00AB2614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="005F648B" w:rsidRPr="00CD194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D76C21" w14:textId="77777777" w:rsidR="00DB3B16" w:rsidRDefault="00DB3B1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104707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B5648F" w14:textId="60FDD201" w:rsidR="005F648B" w:rsidRDefault="005F648B" w:rsidP="00CD194C">
        <w:pPr>
          <w:pStyle w:val="Footer"/>
          <w:jc w:val="center"/>
        </w:pPr>
        <w:r w:rsidRPr="00CD194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CD194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CD194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AB2614" w:rsidRPr="00AB2614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CD194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DC807" w14:textId="77777777" w:rsidR="00A206F6" w:rsidRDefault="00A206F6" w:rsidP="004956B4">
      <w:r>
        <w:separator/>
      </w:r>
    </w:p>
  </w:footnote>
  <w:footnote w:type="continuationSeparator" w:id="0">
    <w:p w14:paraId="4DC05DAF" w14:textId="77777777" w:rsidR="00A206F6" w:rsidRDefault="00A206F6" w:rsidP="004956B4">
      <w:r>
        <w:continuationSeparator/>
      </w:r>
    </w:p>
  </w:footnote>
  <w:footnote w:type="continuationNotice" w:id="1">
    <w:p w14:paraId="3834874B" w14:textId="77777777" w:rsidR="00A206F6" w:rsidRDefault="00A206F6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9BE6FB" w14:textId="77777777" w:rsidR="00DB3B16" w:rsidRDefault="00DB3B1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238353" w14:textId="77777777" w:rsidR="005F648B" w:rsidRPr="0018399C" w:rsidRDefault="005F648B" w:rsidP="00D77C3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8399C">
      <w:rPr>
        <w:rFonts w:asciiTheme="majorBidi" w:hAnsiTheme="majorBidi" w:cstheme="majorBidi"/>
        <w:b/>
        <w:bCs/>
        <w:sz w:val="32"/>
        <w:szCs w:val="32"/>
        <w:cs/>
      </w:rPr>
      <w:t>บริษัท</w:t>
    </w:r>
    <w:r w:rsidRPr="0018399C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18399C">
      <w:rPr>
        <w:rFonts w:asciiTheme="majorBidi" w:hAnsiTheme="majorBidi" w:cstheme="majorBidi"/>
        <w:b/>
        <w:bCs/>
        <w:sz w:val="32"/>
        <w:szCs w:val="32"/>
        <w:cs/>
      </w:rPr>
      <w:t>เจริญโภคภัณฑ์อาหาร จำกัด (มหาชน)</w:t>
    </w:r>
    <w:r w:rsidRPr="0018399C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18399C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7871AA24" w14:textId="77777777" w:rsidR="005F648B" w:rsidRPr="0018399C" w:rsidRDefault="005F648B" w:rsidP="00D77C3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18399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</w:t>
    </w:r>
  </w:p>
  <w:p w14:paraId="3C8D8394" w14:textId="18D3FCF3" w:rsidR="00551615" w:rsidRPr="0018399C" w:rsidRDefault="00551615" w:rsidP="00551615">
    <w:pPr>
      <w:jc w:val="both"/>
      <w:rPr>
        <w:rFonts w:asciiTheme="majorBidi" w:hAnsiTheme="majorBidi" w:cstheme="majorBidi"/>
        <w:b/>
        <w:bCs/>
        <w:sz w:val="32"/>
        <w:szCs w:val="32"/>
      </w:rPr>
    </w:pP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="005E6EC5" w:rsidRPr="005E6EC5">
      <w:rPr>
        <w:rFonts w:asciiTheme="majorBidi" w:hAnsiTheme="majorBidi" w:cstheme="majorBidi" w:hint="cs"/>
        <w:b/>
        <w:bCs/>
        <w:sz w:val="32"/>
        <w:szCs w:val="32"/>
      </w:rPr>
      <w:t>3</w:t>
    </w:r>
    <w:r w:rsidRPr="0018399C">
      <w:rPr>
        <w:rFonts w:asciiTheme="majorBidi" w:hAnsiTheme="majorBidi" w:cstheme="majorBidi" w:hint="cs"/>
        <w:b/>
        <w:bCs/>
        <w:sz w:val="32"/>
        <w:szCs w:val="32"/>
      </w:rPr>
      <w:t>0</w:t>
    </w: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 มิถุนายน </w:t>
    </w:r>
    <w:r w:rsidRPr="0018399C">
      <w:rPr>
        <w:rFonts w:asciiTheme="majorBidi" w:hAnsiTheme="majorBidi" w:cstheme="majorBidi"/>
        <w:b/>
        <w:bCs/>
        <w:sz w:val="32"/>
        <w:szCs w:val="32"/>
      </w:rPr>
      <w:t>256</w:t>
    </w:r>
    <w:r>
      <w:rPr>
        <w:rFonts w:asciiTheme="majorBidi" w:hAnsiTheme="majorBidi" w:cstheme="majorBidi"/>
        <w:b/>
        <w:bCs/>
        <w:sz w:val="32"/>
        <w:szCs w:val="32"/>
      </w:rPr>
      <w:t>5</w:t>
    </w: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 (ไม่ได้ตรวจสอบ)</w:t>
    </w:r>
  </w:p>
  <w:p w14:paraId="7C84F27C" w14:textId="77777777" w:rsidR="005F648B" w:rsidRPr="004D6E87" w:rsidRDefault="005F648B">
    <w:pPr>
      <w:pStyle w:val="Header"/>
      <w:rPr>
        <w:rFonts w:asciiTheme="majorBidi" w:hAnsiTheme="majorBidi" w:cstheme="majorBidi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4E1AB" w14:textId="77777777" w:rsidR="00DB3B16" w:rsidRDefault="00DB3B1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0F8FD" w14:textId="77777777" w:rsidR="005F648B" w:rsidRPr="001A027B" w:rsidRDefault="005F648B" w:rsidP="001A027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  <w:cs/>
      </w:rPr>
    </w:pPr>
    <w:r w:rsidRPr="001A027B"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1A027B">
      <w:rPr>
        <w:rFonts w:ascii="Angsana New" w:hAnsi="Angsana New" w:cs="Angsana New"/>
        <w:b/>
        <w:bCs/>
        <w:sz w:val="32"/>
        <w:szCs w:val="32"/>
      </w:rPr>
      <w:t xml:space="preserve"> </w:t>
    </w:r>
    <w:r w:rsidRPr="001A027B">
      <w:rPr>
        <w:rFonts w:ascii="Angsana New" w:hAnsi="Angsana New" w:cs="Angsana New"/>
        <w:b/>
        <w:bCs/>
        <w:sz w:val="32"/>
        <w:szCs w:val="32"/>
        <w:cs/>
      </w:rPr>
      <w:t>เจริญโภคภัณฑ์อาหาร จำกัด (มหาชน)</w:t>
    </w:r>
    <w:r w:rsidRPr="001A027B">
      <w:rPr>
        <w:rFonts w:ascii="Angsana New" w:hAnsi="Angsana New" w:cs="Angsana New"/>
        <w:b/>
        <w:bCs/>
        <w:sz w:val="32"/>
        <w:szCs w:val="32"/>
      </w:rPr>
      <w:t xml:space="preserve"> </w:t>
    </w:r>
    <w:r w:rsidRPr="001A027B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F8CE171" w14:textId="77777777" w:rsidR="005F648B" w:rsidRPr="001A027B" w:rsidRDefault="005F648B" w:rsidP="001A027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1A027B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6DF8FF76" w14:textId="4C30673D" w:rsidR="00D36CFA" w:rsidRPr="0018399C" w:rsidRDefault="00D36CFA" w:rsidP="00D36CFA">
    <w:pPr>
      <w:jc w:val="both"/>
      <w:rPr>
        <w:rFonts w:asciiTheme="majorBidi" w:hAnsiTheme="majorBidi" w:cstheme="majorBidi"/>
        <w:b/>
        <w:bCs/>
        <w:sz w:val="32"/>
        <w:szCs w:val="32"/>
      </w:rPr>
    </w:pP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="005E6EC5" w:rsidRPr="005E6EC5">
      <w:rPr>
        <w:rFonts w:asciiTheme="majorBidi" w:hAnsiTheme="majorBidi" w:cstheme="majorBidi" w:hint="cs"/>
        <w:b/>
        <w:bCs/>
        <w:sz w:val="32"/>
        <w:szCs w:val="32"/>
      </w:rPr>
      <w:t>3</w:t>
    </w:r>
    <w:r w:rsidRPr="0018399C">
      <w:rPr>
        <w:rFonts w:asciiTheme="majorBidi" w:hAnsiTheme="majorBidi" w:cstheme="majorBidi" w:hint="cs"/>
        <w:b/>
        <w:bCs/>
        <w:sz w:val="32"/>
        <w:szCs w:val="32"/>
      </w:rPr>
      <w:t>0</w:t>
    </w: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 มิถุนายน </w:t>
    </w:r>
    <w:r w:rsidRPr="0018399C">
      <w:rPr>
        <w:rFonts w:asciiTheme="majorBidi" w:hAnsiTheme="majorBidi" w:cstheme="majorBidi"/>
        <w:b/>
        <w:bCs/>
        <w:sz w:val="32"/>
        <w:szCs w:val="32"/>
      </w:rPr>
      <w:t>256</w:t>
    </w:r>
    <w:r>
      <w:rPr>
        <w:rFonts w:asciiTheme="majorBidi" w:hAnsiTheme="majorBidi" w:cstheme="majorBidi"/>
        <w:b/>
        <w:bCs/>
        <w:sz w:val="32"/>
        <w:szCs w:val="32"/>
      </w:rPr>
      <w:t>5</w:t>
    </w: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 (ไม่ได้ตรวจสอบ)</w:t>
    </w:r>
  </w:p>
  <w:p w14:paraId="13ADB5DD" w14:textId="77777777" w:rsidR="005F648B" w:rsidRPr="001A027B" w:rsidRDefault="005F648B" w:rsidP="001A027B">
    <w:pPr>
      <w:pStyle w:val="Header"/>
      <w:spacing w:line="240" w:lineRule="auto"/>
      <w:rPr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1A991" w14:textId="77777777" w:rsidR="005F648B" w:rsidRPr="008B6CCF" w:rsidRDefault="005F648B" w:rsidP="008B6CC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8B6CCF"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8B6CCF">
      <w:rPr>
        <w:rFonts w:ascii="Angsana New" w:hAnsi="Angsana New" w:cs="Angsana New"/>
        <w:b/>
        <w:bCs/>
        <w:sz w:val="32"/>
        <w:szCs w:val="32"/>
      </w:rPr>
      <w:t xml:space="preserve"> </w:t>
    </w:r>
    <w:r w:rsidRPr="008B6CCF">
      <w:rPr>
        <w:rFonts w:ascii="Angsana New" w:hAnsi="Angsana New" w:cs="Angsana New"/>
        <w:b/>
        <w:bCs/>
        <w:sz w:val="32"/>
        <w:szCs w:val="32"/>
        <w:cs/>
      </w:rPr>
      <w:t>เจริญโภคภัณฑ์อาหาร จำกัด (มหาชน)</w:t>
    </w:r>
    <w:r w:rsidRPr="008B6CCF">
      <w:rPr>
        <w:rFonts w:ascii="Angsana New" w:hAnsi="Angsana New" w:cs="Angsana New"/>
        <w:b/>
        <w:bCs/>
        <w:sz w:val="32"/>
        <w:szCs w:val="32"/>
      </w:rPr>
      <w:t xml:space="preserve"> </w:t>
    </w:r>
    <w:r w:rsidRPr="008B6CCF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2932F984" w14:textId="77777777" w:rsidR="005F648B" w:rsidRPr="008B6CCF" w:rsidRDefault="005F648B" w:rsidP="008B6CC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8B6CC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046D3A65" w14:textId="1D680F90" w:rsidR="00D36CFA" w:rsidRPr="0018399C" w:rsidRDefault="00D36CFA" w:rsidP="00D36CFA">
    <w:pPr>
      <w:jc w:val="both"/>
      <w:rPr>
        <w:rFonts w:asciiTheme="majorBidi" w:hAnsiTheme="majorBidi" w:cstheme="majorBidi"/>
        <w:b/>
        <w:bCs/>
        <w:sz w:val="32"/>
        <w:szCs w:val="32"/>
      </w:rPr>
    </w:pP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="005E6EC5" w:rsidRPr="005E6EC5">
      <w:rPr>
        <w:rFonts w:asciiTheme="majorBidi" w:hAnsiTheme="majorBidi" w:cstheme="majorBidi" w:hint="cs"/>
        <w:b/>
        <w:bCs/>
        <w:sz w:val="32"/>
        <w:szCs w:val="32"/>
      </w:rPr>
      <w:t>3</w:t>
    </w:r>
    <w:r w:rsidRPr="0018399C">
      <w:rPr>
        <w:rFonts w:asciiTheme="majorBidi" w:hAnsiTheme="majorBidi" w:cstheme="majorBidi" w:hint="cs"/>
        <w:b/>
        <w:bCs/>
        <w:sz w:val="32"/>
        <w:szCs w:val="32"/>
      </w:rPr>
      <w:t>0</w:t>
    </w: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 มิถุนายน </w:t>
    </w:r>
    <w:r w:rsidRPr="0018399C">
      <w:rPr>
        <w:rFonts w:asciiTheme="majorBidi" w:hAnsiTheme="majorBidi" w:cstheme="majorBidi"/>
        <w:b/>
        <w:bCs/>
        <w:sz w:val="32"/>
        <w:szCs w:val="32"/>
      </w:rPr>
      <w:t>256</w:t>
    </w:r>
    <w:r>
      <w:rPr>
        <w:rFonts w:asciiTheme="majorBidi" w:hAnsiTheme="majorBidi" w:cstheme="majorBidi"/>
        <w:b/>
        <w:bCs/>
        <w:sz w:val="32"/>
        <w:szCs w:val="32"/>
      </w:rPr>
      <w:t>5</w:t>
    </w:r>
    <w:r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 (ไม่ได้ตรวจสอบ)</w:t>
    </w:r>
  </w:p>
  <w:p w14:paraId="47ECFF98" w14:textId="77777777" w:rsidR="005F648B" w:rsidRPr="002F2DDD" w:rsidRDefault="005F648B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33D5E"/>
    <w:multiLevelType w:val="hybridMultilevel"/>
    <w:tmpl w:val="93161C2A"/>
    <w:lvl w:ilvl="0" w:tplc="C6043AC2">
      <w:start w:val="20"/>
      <w:numFmt w:val="bullet"/>
      <w:lvlText w:val="-"/>
      <w:lvlJc w:val="left"/>
      <w:pPr>
        <w:ind w:left="252" w:hanging="360"/>
      </w:pPr>
      <w:rPr>
        <w:rFonts w:ascii="Angsana New" w:eastAsia="Univers 45 Light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" w15:restartNumberingAfterBreak="0">
    <w:nsid w:val="11257C11"/>
    <w:multiLevelType w:val="hybridMultilevel"/>
    <w:tmpl w:val="0978A744"/>
    <w:lvl w:ilvl="0" w:tplc="4B903FAC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2" w15:restartNumberingAfterBreak="0">
    <w:nsid w:val="1F2576B8"/>
    <w:multiLevelType w:val="hybridMultilevel"/>
    <w:tmpl w:val="C7246726"/>
    <w:lvl w:ilvl="0" w:tplc="E27C51C0">
      <w:start w:val="1"/>
      <w:numFmt w:val="thaiLetters"/>
      <w:lvlText w:val="(%1)"/>
      <w:lvlJc w:val="left"/>
      <w:pPr>
        <w:ind w:left="7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" w15:restartNumberingAfterBreak="0">
    <w:nsid w:val="21EC01D1"/>
    <w:multiLevelType w:val="hybridMultilevel"/>
    <w:tmpl w:val="270A38C0"/>
    <w:lvl w:ilvl="0" w:tplc="A1E2F47C">
      <w:start w:val="1"/>
      <w:numFmt w:val="thaiLetters"/>
      <w:lvlText w:val="(%1)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5DF0D79"/>
    <w:multiLevelType w:val="hybridMultilevel"/>
    <w:tmpl w:val="AC7A6C3C"/>
    <w:lvl w:ilvl="0" w:tplc="003A329A">
      <w:start w:val="1"/>
      <w:numFmt w:val="thaiLetters"/>
      <w:lvlText w:val="(%1)"/>
      <w:lvlJc w:val="left"/>
      <w:pPr>
        <w:ind w:left="135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32A0684D"/>
    <w:multiLevelType w:val="hybridMultilevel"/>
    <w:tmpl w:val="200AA3BA"/>
    <w:lvl w:ilvl="0" w:tplc="EEC0C12A">
      <w:start w:val="1"/>
      <w:numFmt w:val="decimal"/>
      <w:lvlText w:val="%1)"/>
      <w:lvlJc w:val="left"/>
      <w:pPr>
        <w:ind w:left="2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40B771F8"/>
    <w:multiLevelType w:val="hybridMultilevel"/>
    <w:tmpl w:val="700E36CA"/>
    <w:lvl w:ilvl="0" w:tplc="D8AA72CC">
      <w:start w:val="1"/>
      <w:numFmt w:val="thaiLetters"/>
      <w:lvlText w:val="(%1)"/>
      <w:lvlJc w:val="left"/>
      <w:pPr>
        <w:ind w:left="3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8" w15:restartNumberingAfterBreak="0">
    <w:nsid w:val="55A43EC2"/>
    <w:multiLevelType w:val="hybridMultilevel"/>
    <w:tmpl w:val="609EE8B0"/>
    <w:lvl w:ilvl="0" w:tplc="C4F8E05A">
      <w:start w:val="1"/>
      <w:numFmt w:val="decimal"/>
      <w:lvlText w:val="%1."/>
      <w:lvlJc w:val="left"/>
      <w:pPr>
        <w:ind w:left="1620" w:hanging="360"/>
      </w:pPr>
      <w:rPr>
        <w:rFonts w:ascii="Angsana New" w:eastAsia="Univers 45 Light" w:hAnsi="Angsana New" w:cs="Courier New"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>
      <w:start w:val="1"/>
      <w:numFmt w:val="decimal"/>
      <w:lvlText w:val="%4."/>
      <w:lvlJc w:val="left"/>
      <w:pPr>
        <w:ind w:left="3780" w:hanging="360"/>
      </w:pPr>
    </w:lvl>
    <w:lvl w:ilvl="4" w:tplc="04090019">
      <w:start w:val="1"/>
      <w:numFmt w:val="lowerLetter"/>
      <w:lvlText w:val="%5."/>
      <w:lvlJc w:val="left"/>
      <w:pPr>
        <w:ind w:left="4500" w:hanging="360"/>
      </w:pPr>
    </w:lvl>
    <w:lvl w:ilvl="5" w:tplc="0409001B">
      <w:start w:val="1"/>
      <w:numFmt w:val="lowerRoman"/>
      <w:lvlText w:val="%6."/>
      <w:lvlJc w:val="right"/>
      <w:pPr>
        <w:ind w:left="5220" w:hanging="180"/>
      </w:pPr>
    </w:lvl>
    <w:lvl w:ilvl="6" w:tplc="0409000F">
      <w:start w:val="1"/>
      <w:numFmt w:val="decimal"/>
      <w:lvlText w:val="%7."/>
      <w:lvlJc w:val="left"/>
      <w:pPr>
        <w:ind w:left="5940" w:hanging="360"/>
      </w:pPr>
    </w:lvl>
    <w:lvl w:ilvl="7" w:tplc="04090019">
      <w:start w:val="1"/>
      <w:numFmt w:val="lowerLetter"/>
      <w:lvlText w:val="%8."/>
      <w:lvlJc w:val="left"/>
      <w:pPr>
        <w:ind w:left="6660" w:hanging="360"/>
      </w:pPr>
    </w:lvl>
    <w:lvl w:ilvl="8" w:tplc="0409001B">
      <w:start w:val="1"/>
      <w:numFmt w:val="lowerRoman"/>
      <w:lvlText w:val="%9."/>
      <w:lvlJc w:val="right"/>
      <w:pPr>
        <w:ind w:left="7380" w:hanging="180"/>
      </w:pPr>
    </w:lvl>
  </w:abstractNum>
  <w:abstractNum w:abstractNumId="9" w15:restartNumberingAfterBreak="0">
    <w:nsid w:val="62A22684"/>
    <w:multiLevelType w:val="hybridMultilevel"/>
    <w:tmpl w:val="3CE6C0EE"/>
    <w:lvl w:ilvl="0" w:tplc="E59AD586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D43D6"/>
    <w:multiLevelType w:val="hybridMultilevel"/>
    <w:tmpl w:val="1D04649E"/>
    <w:lvl w:ilvl="0" w:tplc="1B5630F8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11"/>
  </w:num>
  <w:num w:numId="6">
    <w:abstractNumId w:val="9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4"/>
  </w:num>
  <w:num w:numId="10">
    <w:abstractNumId w:val="10"/>
  </w:num>
  <w:num w:numId="11">
    <w:abstractNumId w:val="2"/>
  </w:num>
  <w:num w:numId="12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117"/>
    <w:rsid w:val="000001C2"/>
    <w:rsid w:val="00000218"/>
    <w:rsid w:val="0000024E"/>
    <w:rsid w:val="00000448"/>
    <w:rsid w:val="000004A2"/>
    <w:rsid w:val="00000599"/>
    <w:rsid w:val="000008DB"/>
    <w:rsid w:val="00000910"/>
    <w:rsid w:val="0000091F"/>
    <w:rsid w:val="000009D6"/>
    <w:rsid w:val="00000B61"/>
    <w:rsid w:val="00000B80"/>
    <w:rsid w:val="00000BF9"/>
    <w:rsid w:val="00000C39"/>
    <w:rsid w:val="00000C69"/>
    <w:rsid w:val="00000CFF"/>
    <w:rsid w:val="00000DE4"/>
    <w:rsid w:val="00000FB0"/>
    <w:rsid w:val="00000FCF"/>
    <w:rsid w:val="0000104C"/>
    <w:rsid w:val="000013EE"/>
    <w:rsid w:val="00001434"/>
    <w:rsid w:val="0000160F"/>
    <w:rsid w:val="00001631"/>
    <w:rsid w:val="0000174B"/>
    <w:rsid w:val="000017BF"/>
    <w:rsid w:val="000019C7"/>
    <w:rsid w:val="000019E4"/>
    <w:rsid w:val="00001A55"/>
    <w:rsid w:val="00001B2E"/>
    <w:rsid w:val="00001B45"/>
    <w:rsid w:val="00001C64"/>
    <w:rsid w:val="000021FB"/>
    <w:rsid w:val="000022C2"/>
    <w:rsid w:val="00002354"/>
    <w:rsid w:val="00002853"/>
    <w:rsid w:val="00002BD2"/>
    <w:rsid w:val="00002C79"/>
    <w:rsid w:val="00002D22"/>
    <w:rsid w:val="00002D31"/>
    <w:rsid w:val="00002E16"/>
    <w:rsid w:val="00003007"/>
    <w:rsid w:val="000031FB"/>
    <w:rsid w:val="000034AB"/>
    <w:rsid w:val="00003575"/>
    <w:rsid w:val="0000362B"/>
    <w:rsid w:val="0000366F"/>
    <w:rsid w:val="00003727"/>
    <w:rsid w:val="00003A4B"/>
    <w:rsid w:val="00003A93"/>
    <w:rsid w:val="00003B50"/>
    <w:rsid w:val="00003CF4"/>
    <w:rsid w:val="00003F54"/>
    <w:rsid w:val="0000400B"/>
    <w:rsid w:val="00004347"/>
    <w:rsid w:val="0000453E"/>
    <w:rsid w:val="00004592"/>
    <w:rsid w:val="000045CC"/>
    <w:rsid w:val="000048DE"/>
    <w:rsid w:val="0000494F"/>
    <w:rsid w:val="00004A37"/>
    <w:rsid w:val="00004BE1"/>
    <w:rsid w:val="00004C6C"/>
    <w:rsid w:val="00004D05"/>
    <w:rsid w:val="00004FBF"/>
    <w:rsid w:val="0000504F"/>
    <w:rsid w:val="00005053"/>
    <w:rsid w:val="000050C5"/>
    <w:rsid w:val="00005304"/>
    <w:rsid w:val="00005383"/>
    <w:rsid w:val="000053B2"/>
    <w:rsid w:val="00005420"/>
    <w:rsid w:val="00005497"/>
    <w:rsid w:val="00005650"/>
    <w:rsid w:val="000058FD"/>
    <w:rsid w:val="000059C8"/>
    <w:rsid w:val="00005A18"/>
    <w:rsid w:val="00005A2F"/>
    <w:rsid w:val="00005B69"/>
    <w:rsid w:val="00005B83"/>
    <w:rsid w:val="00005B91"/>
    <w:rsid w:val="00005CEA"/>
    <w:rsid w:val="00005D6D"/>
    <w:rsid w:val="000060E7"/>
    <w:rsid w:val="0000620C"/>
    <w:rsid w:val="00006276"/>
    <w:rsid w:val="00006479"/>
    <w:rsid w:val="00006607"/>
    <w:rsid w:val="000066BE"/>
    <w:rsid w:val="00006AEC"/>
    <w:rsid w:val="00006CCA"/>
    <w:rsid w:val="00006D43"/>
    <w:rsid w:val="00006E72"/>
    <w:rsid w:val="00007201"/>
    <w:rsid w:val="00007216"/>
    <w:rsid w:val="0000728C"/>
    <w:rsid w:val="00007345"/>
    <w:rsid w:val="00007498"/>
    <w:rsid w:val="00007622"/>
    <w:rsid w:val="00007869"/>
    <w:rsid w:val="00007A27"/>
    <w:rsid w:val="00007A78"/>
    <w:rsid w:val="0001003F"/>
    <w:rsid w:val="000101A0"/>
    <w:rsid w:val="000102A1"/>
    <w:rsid w:val="0001036E"/>
    <w:rsid w:val="000104F7"/>
    <w:rsid w:val="00010613"/>
    <w:rsid w:val="0001084C"/>
    <w:rsid w:val="00010908"/>
    <w:rsid w:val="00010A3F"/>
    <w:rsid w:val="00010C78"/>
    <w:rsid w:val="00010CEF"/>
    <w:rsid w:val="00010D6F"/>
    <w:rsid w:val="00010D91"/>
    <w:rsid w:val="00011192"/>
    <w:rsid w:val="000111B9"/>
    <w:rsid w:val="00011239"/>
    <w:rsid w:val="000112F0"/>
    <w:rsid w:val="0001146B"/>
    <w:rsid w:val="0001151D"/>
    <w:rsid w:val="0001157B"/>
    <w:rsid w:val="00011682"/>
    <w:rsid w:val="00011734"/>
    <w:rsid w:val="000117C7"/>
    <w:rsid w:val="0001185C"/>
    <w:rsid w:val="00011958"/>
    <w:rsid w:val="00011B88"/>
    <w:rsid w:val="00011CCD"/>
    <w:rsid w:val="00011E28"/>
    <w:rsid w:val="00012000"/>
    <w:rsid w:val="00012007"/>
    <w:rsid w:val="000121CE"/>
    <w:rsid w:val="00012221"/>
    <w:rsid w:val="00012414"/>
    <w:rsid w:val="0001267B"/>
    <w:rsid w:val="00012834"/>
    <w:rsid w:val="00012973"/>
    <w:rsid w:val="000129F0"/>
    <w:rsid w:val="00012A2D"/>
    <w:rsid w:val="00012BAD"/>
    <w:rsid w:val="00012BE0"/>
    <w:rsid w:val="00012BFB"/>
    <w:rsid w:val="00012D93"/>
    <w:rsid w:val="00012E4E"/>
    <w:rsid w:val="00012E56"/>
    <w:rsid w:val="00013089"/>
    <w:rsid w:val="0001308B"/>
    <w:rsid w:val="000130EA"/>
    <w:rsid w:val="00013110"/>
    <w:rsid w:val="000132EA"/>
    <w:rsid w:val="000134B6"/>
    <w:rsid w:val="0001350E"/>
    <w:rsid w:val="00013611"/>
    <w:rsid w:val="00013628"/>
    <w:rsid w:val="00013635"/>
    <w:rsid w:val="0001364C"/>
    <w:rsid w:val="00013679"/>
    <w:rsid w:val="00013701"/>
    <w:rsid w:val="00013704"/>
    <w:rsid w:val="00013786"/>
    <w:rsid w:val="000137F9"/>
    <w:rsid w:val="00013860"/>
    <w:rsid w:val="0001386B"/>
    <w:rsid w:val="0001387D"/>
    <w:rsid w:val="00013AF4"/>
    <w:rsid w:val="00013C2B"/>
    <w:rsid w:val="00013C42"/>
    <w:rsid w:val="00013CB1"/>
    <w:rsid w:val="00013D52"/>
    <w:rsid w:val="00013DDD"/>
    <w:rsid w:val="00013E19"/>
    <w:rsid w:val="00013F46"/>
    <w:rsid w:val="00014102"/>
    <w:rsid w:val="000141CF"/>
    <w:rsid w:val="000141ED"/>
    <w:rsid w:val="000144B0"/>
    <w:rsid w:val="00014949"/>
    <w:rsid w:val="0001498C"/>
    <w:rsid w:val="000149B9"/>
    <w:rsid w:val="000149D5"/>
    <w:rsid w:val="00014C1D"/>
    <w:rsid w:val="00014C66"/>
    <w:rsid w:val="00014C67"/>
    <w:rsid w:val="00014EA7"/>
    <w:rsid w:val="0001505E"/>
    <w:rsid w:val="00015077"/>
    <w:rsid w:val="000150F4"/>
    <w:rsid w:val="00015237"/>
    <w:rsid w:val="00015393"/>
    <w:rsid w:val="000153B6"/>
    <w:rsid w:val="000154D2"/>
    <w:rsid w:val="00015A71"/>
    <w:rsid w:val="00015B25"/>
    <w:rsid w:val="00015C42"/>
    <w:rsid w:val="00015EB1"/>
    <w:rsid w:val="00015FC1"/>
    <w:rsid w:val="0001602E"/>
    <w:rsid w:val="00016042"/>
    <w:rsid w:val="000160E6"/>
    <w:rsid w:val="000161EB"/>
    <w:rsid w:val="000165CA"/>
    <w:rsid w:val="000165DD"/>
    <w:rsid w:val="000167E0"/>
    <w:rsid w:val="000168FF"/>
    <w:rsid w:val="00016938"/>
    <w:rsid w:val="00016A0B"/>
    <w:rsid w:val="00016A4F"/>
    <w:rsid w:val="00016BEA"/>
    <w:rsid w:val="00016D9B"/>
    <w:rsid w:val="00016E09"/>
    <w:rsid w:val="00016EAF"/>
    <w:rsid w:val="00016F97"/>
    <w:rsid w:val="0001706B"/>
    <w:rsid w:val="000171A4"/>
    <w:rsid w:val="00017264"/>
    <w:rsid w:val="000172A0"/>
    <w:rsid w:val="0001730E"/>
    <w:rsid w:val="00017804"/>
    <w:rsid w:val="00017D92"/>
    <w:rsid w:val="00017E69"/>
    <w:rsid w:val="00017E6F"/>
    <w:rsid w:val="00017EEF"/>
    <w:rsid w:val="0002005D"/>
    <w:rsid w:val="000200CB"/>
    <w:rsid w:val="000201E9"/>
    <w:rsid w:val="00020377"/>
    <w:rsid w:val="0002041F"/>
    <w:rsid w:val="00020428"/>
    <w:rsid w:val="00020520"/>
    <w:rsid w:val="000206B1"/>
    <w:rsid w:val="000207B6"/>
    <w:rsid w:val="00020955"/>
    <w:rsid w:val="00020AAD"/>
    <w:rsid w:val="00020C9C"/>
    <w:rsid w:val="00020DF6"/>
    <w:rsid w:val="00020EE6"/>
    <w:rsid w:val="00020FB1"/>
    <w:rsid w:val="00021040"/>
    <w:rsid w:val="000210F5"/>
    <w:rsid w:val="0002112C"/>
    <w:rsid w:val="00021310"/>
    <w:rsid w:val="0002133A"/>
    <w:rsid w:val="000213A0"/>
    <w:rsid w:val="00021440"/>
    <w:rsid w:val="000218CA"/>
    <w:rsid w:val="000219AD"/>
    <w:rsid w:val="00021A69"/>
    <w:rsid w:val="00021BC1"/>
    <w:rsid w:val="00021D22"/>
    <w:rsid w:val="00021E14"/>
    <w:rsid w:val="00021ECF"/>
    <w:rsid w:val="00021FFF"/>
    <w:rsid w:val="00022029"/>
    <w:rsid w:val="000222E0"/>
    <w:rsid w:val="000226E3"/>
    <w:rsid w:val="00022720"/>
    <w:rsid w:val="00022819"/>
    <w:rsid w:val="0002282F"/>
    <w:rsid w:val="00022851"/>
    <w:rsid w:val="00022989"/>
    <w:rsid w:val="00022B51"/>
    <w:rsid w:val="00022BC0"/>
    <w:rsid w:val="00022C21"/>
    <w:rsid w:val="00022CE6"/>
    <w:rsid w:val="00022D27"/>
    <w:rsid w:val="00022D38"/>
    <w:rsid w:val="00022E8E"/>
    <w:rsid w:val="00022E97"/>
    <w:rsid w:val="00022F5D"/>
    <w:rsid w:val="00022F6C"/>
    <w:rsid w:val="0002310D"/>
    <w:rsid w:val="000231D3"/>
    <w:rsid w:val="000234E4"/>
    <w:rsid w:val="0002357B"/>
    <w:rsid w:val="0002369A"/>
    <w:rsid w:val="00023744"/>
    <w:rsid w:val="0002379B"/>
    <w:rsid w:val="00023816"/>
    <w:rsid w:val="000238E9"/>
    <w:rsid w:val="00023954"/>
    <w:rsid w:val="000239E0"/>
    <w:rsid w:val="00023DB8"/>
    <w:rsid w:val="00023E11"/>
    <w:rsid w:val="00023E63"/>
    <w:rsid w:val="00023F8C"/>
    <w:rsid w:val="00023FC1"/>
    <w:rsid w:val="00024053"/>
    <w:rsid w:val="00024066"/>
    <w:rsid w:val="00024088"/>
    <w:rsid w:val="0002426A"/>
    <w:rsid w:val="000242B3"/>
    <w:rsid w:val="0002447A"/>
    <w:rsid w:val="000245B2"/>
    <w:rsid w:val="000246B1"/>
    <w:rsid w:val="00024810"/>
    <w:rsid w:val="00024AED"/>
    <w:rsid w:val="00024B70"/>
    <w:rsid w:val="00024B97"/>
    <w:rsid w:val="00024CA3"/>
    <w:rsid w:val="00024D19"/>
    <w:rsid w:val="00024E16"/>
    <w:rsid w:val="00024E1F"/>
    <w:rsid w:val="00024E98"/>
    <w:rsid w:val="00024EF7"/>
    <w:rsid w:val="00024FF6"/>
    <w:rsid w:val="00024FFA"/>
    <w:rsid w:val="000250BE"/>
    <w:rsid w:val="0002521C"/>
    <w:rsid w:val="00025333"/>
    <w:rsid w:val="00025382"/>
    <w:rsid w:val="00025425"/>
    <w:rsid w:val="000255C8"/>
    <w:rsid w:val="000256A5"/>
    <w:rsid w:val="00025719"/>
    <w:rsid w:val="0002599D"/>
    <w:rsid w:val="000259A7"/>
    <w:rsid w:val="00025A84"/>
    <w:rsid w:val="00025CEB"/>
    <w:rsid w:val="00025D14"/>
    <w:rsid w:val="00025FD3"/>
    <w:rsid w:val="000262E6"/>
    <w:rsid w:val="00026330"/>
    <w:rsid w:val="00026455"/>
    <w:rsid w:val="000264C8"/>
    <w:rsid w:val="00026533"/>
    <w:rsid w:val="000265F1"/>
    <w:rsid w:val="00026636"/>
    <w:rsid w:val="00026695"/>
    <w:rsid w:val="000266A2"/>
    <w:rsid w:val="000266B1"/>
    <w:rsid w:val="000268E2"/>
    <w:rsid w:val="0002693E"/>
    <w:rsid w:val="00026952"/>
    <w:rsid w:val="00026978"/>
    <w:rsid w:val="00026A7F"/>
    <w:rsid w:val="00026C83"/>
    <w:rsid w:val="00026CBE"/>
    <w:rsid w:val="000270A7"/>
    <w:rsid w:val="000273E2"/>
    <w:rsid w:val="00027606"/>
    <w:rsid w:val="000276A1"/>
    <w:rsid w:val="000276BB"/>
    <w:rsid w:val="000276D0"/>
    <w:rsid w:val="0002777E"/>
    <w:rsid w:val="00027A4D"/>
    <w:rsid w:val="00027B55"/>
    <w:rsid w:val="00027C1D"/>
    <w:rsid w:val="00027D0B"/>
    <w:rsid w:val="00027F72"/>
    <w:rsid w:val="00027FB3"/>
    <w:rsid w:val="000301EB"/>
    <w:rsid w:val="0003037E"/>
    <w:rsid w:val="0003040A"/>
    <w:rsid w:val="00030425"/>
    <w:rsid w:val="00030506"/>
    <w:rsid w:val="0003050A"/>
    <w:rsid w:val="0003050B"/>
    <w:rsid w:val="0003053E"/>
    <w:rsid w:val="00030568"/>
    <w:rsid w:val="0003059B"/>
    <w:rsid w:val="0003060F"/>
    <w:rsid w:val="00030750"/>
    <w:rsid w:val="00030ABE"/>
    <w:rsid w:val="00030B08"/>
    <w:rsid w:val="00030C01"/>
    <w:rsid w:val="00030EF5"/>
    <w:rsid w:val="00031182"/>
    <w:rsid w:val="000311B1"/>
    <w:rsid w:val="00031375"/>
    <w:rsid w:val="000313AE"/>
    <w:rsid w:val="00031575"/>
    <w:rsid w:val="000315A7"/>
    <w:rsid w:val="000319CD"/>
    <w:rsid w:val="00031AD8"/>
    <w:rsid w:val="00031AEC"/>
    <w:rsid w:val="00031BD4"/>
    <w:rsid w:val="00031C38"/>
    <w:rsid w:val="00031E74"/>
    <w:rsid w:val="00031EEC"/>
    <w:rsid w:val="0003206E"/>
    <w:rsid w:val="000321FE"/>
    <w:rsid w:val="0003233F"/>
    <w:rsid w:val="00032423"/>
    <w:rsid w:val="0003249F"/>
    <w:rsid w:val="000325FF"/>
    <w:rsid w:val="0003267E"/>
    <w:rsid w:val="00032700"/>
    <w:rsid w:val="00032985"/>
    <w:rsid w:val="00032A1B"/>
    <w:rsid w:val="00032A39"/>
    <w:rsid w:val="00032A5F"/>
    <w:rsid w:val="00032B6B"/>
    <w:rsid w:val="00032CB1"/>
    <w:rsid w:val="00032EEC"/>
    <w:rsid w:val="00032F4D"/>
    <w:rsid w:val="0003302D"/>
    <w:rsid w:val="00033047"/>
    <w:rsid w:val="0003305B"/>
    <w:rsid w:val="000330AA"/>
    <w:rsid w:val="00033101"/>
    <w:rsid w:val="000333CD"/>
    <w:rsid w:val="0003353C"/>
    <w:rsid w:val="0003368C"/>
    <w:rsid w:val="0003369C"/>
    <w:rsid w:val="000336EF"/>
    <w:rsid w:val="00033792"/>
    <w:rsid w:val="00033803"/>
    <w:rsid w:val="00033995"/>
    <w:rsid w:val="000339B8"/>
    <w:rsid w:val="000339CC"/>
    <w:rsid w:val="000339E8"/>
    <w:rsid w:val="00033A15"/>
    <w:rsid w:val="00033B46"/>
    <w:rsid w:val="00033C0B"/>
    <w:rsid w:val="00033C3B"/>
    <w:rsid w:val="00033DBE"/>
    <w:rsid w:val="00033E6F"/>
    <w:rsid w:val="00033F6D"/>
    <w:rsid w:val="000340D2"/>
    <w:rsid w:val="00034130"/>
    <w:rsid w:val="00034157"/>
    <w:rsid w:val="000342DF"/>
    <w:rsid w:val="000342F9"/>
    <w:rsid w:val="00034391"/>
    <w:rsid w:val="0003450C"/>
    <w:rsid w:val="000345A7"/>
    <w:rsid w:val="000345C0"/>
    <w:rsid w:val="000345EF"/>
    <w:rsid w:val="00034652"/>
    <w:rsid w:val="0003483C"/>
    <w:rsid w:val="00034853"/>
    <w:rsid w:val="000348E1"/>
    <w:rsid w:val="00034BEA"/>
    <w:rsid w:val="00034E51"/>
    <w:rsid w:val="000350A5"/>
    <w:rsid w:val="00035257"/>
    <w:rsid w:val="00035260"/>
    <w:rsid w:val="000353D9"/>
    <w:rsid w:val="0003552A"/>
    <w:rsid w:val="000356CC"/>
    <w:rsid w:val="0003578C"/>
    <w:rsid w:val="000357EA"/>
    <w:rsid w:val="00035AA5"/>
    <w:rsid w:val="00035CAF"/>
    <w:rsid w:val="000360C2"/>
    <w:rsid w:val="00036113"/>
    <w:rsid w:val="00036158"/>
    <w:rsid w:val="000363DB"/>
    <w:rsid w:val="00036643"/>
    <w:rsid w:val="0003680A"/>
    <w:rsid w:val="00036927"/>
    <w:rsid w:val="0003695C"/>
    <w:rsid w:val="000369A1"/>
    <w:rsid w:val="00036A1F"/>
    <w:rsid w:val="00036A5F"/>
    <w:rsid w:val="00036A93"/>
    <w:rsid w:val="00036B33"/>
    <w:rsid w:val="00036BEE"/>
    <w:rsid w:val="00036D32"/>
    <w:rsid w:val="00036DAB"/>
    <w:rsid w:val="00036F26"/>
    <w:rsid w:val="00037043"/>
    <w:rsid w:val="0003716F"/>
    <w:rsid w:val="000371F5"/>
    <w:rsid w:val="0003732B"/>
    <w:rsid w:val="00037345"/>
    <w:rsid w:val="00037423"/>
    <w:rsid w:val="00037514"/>
    <w:rsid w:val="00037583"/>
    <w:rsid w:val="000377D1"/>
    <w:rsid w:val="00037841"/>
    <w:rsid w:val="00037A29"/>
    <w:rsid w:val="00037B04"/>
    <w:rsid w:val="00037B17"/>
    <w:rsid w:val="00037CBE"/>
    <w:rsid w:val="00037E53"/>
    <w:rsid w:val="00037EAB"/>
    <w:rsid w:val="00037EFC"/>
    <w:rsid w:val="00037F39"/>
    <w:rsid w:val="000402FE"/>
    <w:rsid w:val="00040303"/>
    <w:rsid w:val="0004040F"/>
    <w:rsid w:val="00040516"/>
    <w:rsid w:val="0004063E"/>
    <w:rsid w:val="000406B3"/>
    <w:rsid w:val="000407DF"/>
    <w:rsid w:val="00040904"/>
    <w:rsid w:val="00040914"/>
    <w:rsid w:val="0004098A"/>
    <w:rsid w:val="00040A8B"/>
    <w:rsid w:val="00040D31"/>
    <w:rsid w:val="00040E9E"/>
    <w:rsid w:val="00040FF1"/>
    <w:rsid w:val="00041224"/>
    <w:rsid w:val="000412C6"/>
    <w:rsid w:val="000412DE"/>
    <w:rsid w:val="000412E7"/>
    <w:rsid w:val="00041555"/>
    <w:rsid w:val="000417B4"/>
    <w:rsid w:val="000417C2"/>
    <w:rsid w:val="000418C1"/>
    <w:rsid w:val="00041B9F"/>
    <w:rsid w:val="00041CF2"/>
    <w:rsid w:val="00041DE0"/>
    <w:rsid w:val="00041E2B"/>
    <w:rsid w:val="00041EE4"/>
    <w:rsid w:val="00041F62"/>
    <w:rsid w:val="000421EE"/>
    <w:rsid w:val="000422D2"/>
    <w:rsid w:val="000423AF"/>
    <w:rsid w:val="000423B6"/>
    <w:rsid w:val="00042480"/>
    <w:rsid w:val="000426EC"/>
    <w:rsid w:val="000427A9"/>
    <w:rsid w:val="00042827"/>
    <w:rsid w:val="000428A6"/>
    <w:rsid w:val="000429AC"/>
    <w:rsid w:val="00042A78"/>
    <w:rsid w:val="00042B71"/>
    <w:rsid w:val="00042C04"/>
    <w:rsid w:val="00042F89"/>
    <w:rsid w:val="0004306F"/>
    <w:rsid w:val="000430E8"/>
    <w:rsid w:val="00043137"/>
    <w:rsid w:val="000431EA"/>
    <w:rsid w:val="00043377"/>
    <w:rsid w:val="0004351F"/>
    <w:rsid w:val="00043691"/>
    <w:rsid w:val="000436A5"/>
    <w:rsid w:val="00043788"/>
    <w:rsid w:val="00043899"/>
    <w:rsid w:val="00043B7C"/>
    <w:rsid w:val="00043C1A"/>
    <w:rsid w:val="00043CEE"/>
    <w:rsid w:val="00043E62"/>
    <w:rsid w:val="000441E6"/>
    <w:rsid w:val="000442A4"/>
    <w:rsid w:val="000443A4"/>
    <w:rsid w:val="00044413"/>
    <w:rsid w:val="00044471"/>
    <w:rsid w:val="000444D8"/>
    <w:rsid w:val="000445A4"/>
    <w:rsid w:val="000447B4"/>
    <w:rsid w:val="000447F9"/>
    <w:rsid w:val="000448A0"/>
    <w:rsid w:val="000448DD"/>
    <w:rsid w:val="000448DF"/>
    <w:rsid w:val="00044D0B"/>
    <w:rsid w:val="00044E80"/>
    <w:rsid w:val="00044E8D"/>
    <w:rsid w:val="00044E97"/>
    <w:rsid w:val="00044EC0"/>
    <w:rsid w:val="00044EC4"/>
    <w:rsid w:val="00045050"/>
    <w:rsid w:val="00045065"/>
    <w:rsid w:val="00045149"/>
    <w:rsid w:val="00045373"/>
    <w:rsid w:val="000453AB"/>
    <w:rsid w:val="00045428"/>
    <w:rsid w:val="00045501"/>
    <w:rsid w:val="0004571B"/>
    <w:rsid w:val="00045728"/>
    <w:rsid w:val="000459BD"/>
    <w:rsid w:val="00045A6A"/>
    <w:rsid w:val="00045A97"/>
    <w:rsid w:val="00045AB8"/>
    <w:rsid w:val="00045AE2"/>
    <w:rsid w:val="00045B04"/>
    <w:rsid w:val="00045B6E"/>
    <w:rsid w:val="00045C41"/>
    <w:rsid w:val="00045CF6"/>
    <w:rsid w:val="00045E37"/>
    <w:rsid w:val="00045EF1"/>
    <w:rsid w:val="00045EFF"/>
    <w:rsid w:val="00045FCE"/>
    <w:rsid w:val="00046189"/>
    <w:rsid w:val="00046358"/>
    <w:rsid w:val="0004641F"/>
    <w:rsid w:val="000464EA"/>
    <w:rsid w:val="00046583"/>
    <w:rsid w:val="0004660E"/>
    <w:rsid w:val="000468A5"/>
    <w:rsid w:val="00046A5C"/>
    <w:rsid w:val="00046BB9"/>
    <w:rsid w:val="00046C24"/>
    <w:rsid w:val="00046C48"/>
    <w:rsid w:val="00046D78"/>
    <w:rsid w:val="00046DFA"/>
    <w:rsid w:val="00046E06"/>
    <w:rsid w:val="00046F98"/>
    <w:rsid w:val="00047076"/>
    <w:rsid w:val="0004709D"/>
    <w:rsid w:val="00047199"/>
    <w:rsid w:val="000471E5"/>
    <w:rsid w:val="000473D5"/>
    <w:rsid w:val="0004742C"/>
    <w:rsid w:val="000474D1"/>
    <w:rsid w:val="00047560"/>
    <w:rsid w:val="000475C0"/>
    <w:rsid w:val="000475F5"/>
    <w:rsid w:val="000476DF"/>
    <w:rsid w:val="000478E8"/>
    <w:rsid w:val="000479BE"/>
    <w:rsid w:val="00047A58"/>
    <w:rsid w:val="00047A6D"/>
    <w:rsid w:val="00047A86"/>
    <w:rsid w:val="00047C19"/>
    <w:rsid w:val="00047F8A"/>
    <w:rsid w:val="00047FFC"/>
    <w:rsid w:val="00050010"/>
    <w:rsid w:val="00050099"/>
    <w:rsid w:val="00050197"/>
    <w:rsid w:val="0005024C"/>
    <w:rsid w:val="00050277"/>
    <w:rsid w:val="00050460"/>
    <w:rsid w:val="0005066C"/>
    <w:rsid w:val="000506F1"/>
    <w:rsid w:val="00050CBF"/>
    <w:rsid w:val="00050D18"/>
    <w:rsid w:val="00050D1F"/>
    <w:rsid w:val="00050E21"/>
    <w:rsid w:val="00050ECD"/>
    <w:rsid w:val="00050ED2"/>
    <w:rsid w:val="0005106F"/>
    <w:rsid w:val="000510DE"/>
    <w:rsid w:val="00051103"/>
    <w:rsid w:val="000511EC"/>
    <w:rsid w:val="0005136A"/>
    <w:rsid w:val="00051378"/>
    <w:rsid w:val="000513FD"/>
    <w:rsid w:val="0005155B"/>
    <w:rsid w:val="00051A07"/>
    <w:rsid w:val="00051B92"/>
    <w:rsid w:val="00051C56"/>
    <w:rsid w:val="00051CA7"/>
    <w:rsid w:val="00051DE0"/>
    <w:rsid w:val="00051F13"/>
    <w:rsid w:val="00051FE4"/>
    <w:rsid w:val="000521D9"/>
    <w:rsid w:val="000521F0"/>
    <w:rsid w:val="0005222B"/>
    <w:rsid w:val="000522F0"/>
    <w:rsid w:val="00052341"/>
    <w:rsid w:val="0005239F"/>
    <w:rsid w:val="000523AD"/>
    <w:rsid w:val="000524CE"/>
    <w:rsid w:val="000524D3"/>
    <w:rsid w:val="00052582"/>
    <w:rsid w:val="000528DD"/>
    <w:rsid w:val="0005292F"/>
    <w:rsid w:val="00052942"/>
    <w:rsid w:val="000529B9"/>
    <w:rsid w:val="00052E04"/>
    <w:rsid w:val="00052EB6"/>
    <w:rsid w:val="00053055"/>
    <w:rsid w:val="00053117"/>
    <w:rsid w:val="000531D8"/>
    <w:rsid w:val="000532B3"/>
    <w:rsid w:val="00053397"/>
    <w:rsid w:val="000533DF"/>
    <w:rsid w:val="00053495"/>
    <w:rsid w:val="000534DB"/>
    <w:rsid w:val="000535E5"/>
    <w:rsid w:val="00053680"/>
    <w:rsid w:val="0005381D"/>
    <w:rsid w:val="0005393E"/>
    <w:rsid w:val="0005399D"/>
    <w:rsid w:val="00053A0B"/>
    <w:rsid w:val="00053A9A"/>
    <w:rsid w:val="00053C25"/>
    <w:rsid w:val="00053CE4"/>
    <w:rsid w:val="00053E0A"/>
    <w:rsid w:val="00053E45"/>
    <w:rsid w:val="00053E9A"/>
    <w:rsid w:val="00054078"/>
    <w:rsid w:val="000540FF"/>
    <w:rsid w:val="000541BB"/>
    <w:rsid w:val="000541FD"/>
    <w:rsid w:val="00054376"/>
    <w:rsid w:val="000543B5"/>
    <w:rsid w:val="00054411"/>
    <w:rsid w:val="00054524"/>
    <w:rsid w:val="000545E7"/>
    <w:rsid w:val="00054674"/>
    <w:rsid w:val="000546C7"/>
    <w:rsid w:val="0005478B"/>
    <w:rsid w:val="000547E1"/>
    <w:rsid w:val="000548AA"/>
    <w:rsid w:val="00054938"/>
    <w:rsid w:val="000549D7"/>
    <w:rsid w:val="00054C6D"/>
    <w:rsid w:val="00054C9B"/>
    <w:rsid w:val="00054F00"/>
    <w:rsid w:val="00054FC9"/>
    <w:rsid w:val="0005505B"/>
    <w:rsid w:val="0005514A"/>
    <w:rsid w:val="00055167"/>
    <w:rsid w:val="00055234"/>
    <w:rsid w:val="0005535E"/>
    <w:rsid w:val="00055530"/>
    <w:rsid w:val="0005559F"/>
    <w:rsid w:val="000555E5"/>
    <w:rsid w:val="00055610"/>
    <w:rsid w:val="000556A9"/>
    <w:rsid w:val="000556E7"/>
    <w:rsid w:val="0005578E"/>
    <w:rsid w:val="000557E1"/>
    <w:rsid w:val="00055818"/>
    <w:rsid w:val="00055960"/>
    <w:rsid w:val="0005597B"/>
    <w:rsid w:val="000559F3"/>
    <w:rsid w:val="00055BA5"/>
    <w:rsid w:val="00055CB7"/>
    <w:rsid w:val="00055D63"/>
    <w:rsid w:val="00056019"/>
    <w:rsid w:val="00056109"/>
    <w:rsid w:val="00056147"/>
    <w:rsid w:val="00056213"/>
    <w:rsid w:val="000565A0"/>
    <w:rsid w:val="000566E8"/>
    <w:rsid w:val="00056906"/>
    <w:rsid w:val="0005690D"/>
    <w:rsid w:val="00056A64"/>
    <w:rsid w:val="00056ACA"/>
    <w:rsid w:val="00056B46"/>
    <w:rsid w:val="00056C1F"/>
    <w:rsid w:val="00056D58"/>
    <w:rsid w:val="00056E44"/>
    <w:rsid w:val="00056E9F"/>
    <w:rsid w:val="00056FF2"/>
    <w:rsid w:val="000570D4"/>
    <w:rsid w:val="00057257"/>
    <w:rsid w:val="000572B4"/>
    <w:rsid w:val="00057407"/>
    <w:rsid w:val="000574DA"/>
    <w:rsid w:val="0005761E"/>
    <w:rsid w:val="00057641"/>
    <w:rsid w:val="00057694"/>
    <w:rsid w:val="00057729"/>
    <w:rsid w:val="000578C4"/>
    <w:rsid w:val="00057975"/>
    <w:rsid w:val="00057AEF"/>
    <w:rsid w:val="00057DE0"/>
    <w:rsid w:val="00057E81"/>
    <w:rsid w:val="00057EF5"/>
    <w:rsid w:val="00057F80"/>
    <w:rsid w:val="0006013E"/>
    <w:rsid w:val="00060185"/>
    <w:rsid w:val="000602BD"/>
    <w:rsid w:val="0006038B"/>
    <w:rsid w:val="00060457"/>
    <w:rsid w:val="00060492"/>
    <w:rsid w:val="000604B5"/>
    <w:rsid w:val="000606C3"/>
    <w:rsid w:val="00060700"/>
    <w:rsid w:val="00060712"/>
    <w:rsid w:val="0006072C"/>
    <w:rsid w:val="00060C24"/>
    <w:rsid w:val="00060D76"/>
    <w:rsid w:val="00060D77"/>
    <w:rsid w:val="0006132F"/>
    <w:rsid w:val="0006152B"/>
    <w:rsid w:val="000615D9"/>
    <w:rsid w:val="000616B2"/>
    <w:rsid w:val="00061810"/>
    <w:rsid w:val="000618D8"/>
    <w:rsid w:val="00061A5D"/>
    <w:rsid w:val="00061A92"/>
    <w:rsid w:val="00061DD2"/>
    <w:rsid w:val="00061EC2"/>
    <w:rsid w:val="00061F8D"/>
    <w:rsid w:val="00061F9F"/>
    <w:rsid w:val="0006200C"/>
    <w:rsid w:val="00062020"/>
    <w:rsid w:val="0006229F"/>
    <w:rsid w:val="000622B0"/>
    <w:rsid w:val="0006244A"/>
    <w:rsid w:val="000626C9"/>
    <w:rsid w:val="0006284E"/>
    <w:rsid w:val="00062871"/>
    <w:rsid w:val="00062AC0"/>
    <w:rsid w:val="00062CEC"/>
    <w:rsid w:val="00062D9F"/>
    <w:rsid w:val="00062F3E"/>
    <w:rsid w:val="00062F4C"/>
    <w:rsid w:val="00062FCB"/>
    <w:rsid w:val="0006310B"/>
    <w:rsid w:val="0006312C"/>
    <w:rsid w:val="00063137"/>
    <w:rsid w:val="0006354B"/>
    <w:rsid w:val="00063556"/>
    <w:rsid w:val="000636FA"/>
    <w:rsid w:val="000637AA"/>
    <w:rsid w:val="00063837"/>
    <w:rsid w:val="00063897"/>
    <w:rsid w:val="000638D7"/>
    <w:rsid w:val="00063CC2"/>
    <w:rsid w:val="00063D62"/>
    <w:rsid w:val="00063DD0"/>
    <w:rsid w:val="00063F67"/>
    <w:rsid w:val="00063F6E"/>
    <w:rsid w:val="000640A0"/>
    <w:rsid w:val="000642FD"/>
    <w:rsid w:val="000646A7"/>
    <w:rsid w:val="000646AC"/>
    <w:rsid w:val="00064711"/>
    <w:rsid w:val="00064812"/>
    <w:rsid w:val="000648EA"/>
    <w:rsid w:val="00064A0F"/>
    <w:rsid w:val="00064B31"/>
    <w:rsid w:val="00064BFE"/>
    <w:rsid w:val="00064DDB"/>
    <w:rsid w:val="00064E2B"/>
    <w:rsid w:val="00064F02"/>
    <w:rsid w:val="00064FDA"/>
    <w:rsid w:val="0006503A"/>
    <w:rsid w:val="00065110"/>
    <w:rsid w:val="000651FE"/>
    <w:rsid w:val="000652A4"/>
    <w:rsid w:val="000653A4"/>
    <w:rsid w:val="00065558"/>
    <w:rsid w:val="00065598"/>
    <w:rsid w:val="00065609"/>
    <w:rsid w:val="0006564F"/>
    <w:rsid w:val="00065691"/>
    <w:rsid w:val="000656C1"/>
    <w:rsid w:val="000656E1"/>
    <w:rsid w:val="00065835"/>
    <w:rsid w:val="00065846"/>
    <w:rsid w:val="000658EA"/>
    <w:rsid w:val="00065934"/>
    <w:rsid w:val="00065ADE"/>
    <w:rsid w:val="00065B97"/>
    <w:rsid w:val="00065BC9"/>
    <w:rsid w:val="00065BF9"/>
    <w:rsid w:val="00065C80"/>
    <w:rsid w:val="00065D16"/>
    <w:rsid w:val="00065F27"/>
    <w:rsid w:val="00065FC9"/>
    <w:rsid w:val="00066362"/>
    <w:rsid w:val="000663E6"/>
    <w:rsid w:val="0006648E"/>
    <w:rsid w:val="000664A3"/>
    <w:rsid w:val="000665D4"/>
    <w:rsid w:val="0006673A"/>
    <w:rsid w:val="000667B0"/>
    <w:rsid w:val="000668FC"/>
    <w:rsid w:val="00066B02"/>
    <w:rsid w:val="00066B9F"/>
    <w:rsid w:val="00066BD0"/>
    <w:rsid w:val="00066E34"/>
    <w:rsid w:val="0006702A"/>
    <w:rsid w:val="0006704C"/>
    <w:rsid w:val="0006741C"/>
    <w:rsid w:val="0006751C"/>
    <w:rsid w:val="000675C7"/>
    <w:rsid w:val="00067611"/>
    <w:rsid w:val="0006776E"/>
    <w:rsid w:val="000677F1"/>
    <w:rsid w:val="00067865"/>
    <w:rsid w:val="00067896"/>
    <w:rsid w:val="00067BB3"/>
    <w:rsid w:val="00067C15"/>
    <w:rsid w:val="00067C85"/>
    <w:rsid w:val="00067D18"/>
    <w:rsid w:val="00067D22"/>
    <w:rsid w:val="00067D6A"/>
    <w:rsid w:val="00067ED8"/>
    <w:rsid w:val="00067F23"/>
    <w:rsid w:val="00067FA6"/>
    <w:rsid w:val="0007007E"/>
    <w:rsid w:val="00070088"/>
    <w:rsid w:val="0007043C"/>
    <w:rsid w:val="0007057C"/>
    <w:rsid w:val="00070589"/>
    <w:rsid w:val="0007063C"/>
    <w:rsid w:val="000706A2"/>
    <w:rsid w:val="0007077B"/>
    <w:rsid w:val="00070832"/>
    <w:rsid w:val="00070861"/>
    <w:rsid w:val="0007099C"/>
    <w:rsid w:val="00070B1B"/>
    <w:rsid w:val="00070E65"/>
    <w:rsid w:val="00070E7A"/>
    <w:rsid w:val="000710D8"/>
    <w:rsid w:val="0007168B"/>
    <w:rsid w:val="000716D7"/>
    <w:rsid w:val="00071818"/>
    <w:rsid w:val="000718F3"/>
    <w:rsid w:val="000719CC"/>
    <w:rsid w:val="00071A05"/>
    <w:rsid w:val="00071AD7"/>
    <w:rsid w:val="00071B79"/>
    <w:rsid w:val="00071C98"/>
    <w:rsid w:val="00071CED"/>
    <w:rsid w:val="00071D9E"/>
    <w:rsid w:val="00071DCC"/>
    <w:rsid w:val="00071F77"/>
    <w:rsid w:val="00071FC1"/>
    <w:rsid w:val="00072393"/>
    <w:rsid w:val="00072485"/>
    <w:rsid w:val="00072642"/>
    <w:rsid w:val="000726AA"/>
    <w:rsid w:val="0007277C"/>
    <w:rsid w:val="00072A1D"/>
    <w:rsid w:val="00072AD2"/>
    <w:rsid w:val="00072BC8"/>
    <w:rsid w:val="00072C0A"/>
    <w:rsid w:val="0007302E"/>
    <w:rsid w:val="000730B8"/>
    <w:rsid w:val="000730CF"/>
    <w:rsid w:val="00073262"/>
    <w:rsid w:val="000733D4"/>
    <w:rsid w:val="00073454"/>
    <w:rsid w:val="000735C7"/>
    <w:rsid w:val="0007367C"/>
    <w:rsid w:val="0007372A"/>
    <w:rsid w:val="000739D9"/>
    <w:rsid w:val="00073B8C"/>
    <w:rsid w:val="00073C86"/>
    <w:rsid w:val="00073DA4"/>
    <w:rsid w:val="00073EE0"/>
    <w:rsid w:val="00073F25"/>
    <w:rsid w:val="00073F93"/>
    <w:rsid w:val="0007400D"/>
    <w:rsid w:val="0007419D"/>
    <w:rsid w:val="000741E3"/>
    <w:rsid w:val="00074261"/>
    <w:rsid w:val="00074411"/>
    <w:rsid w:val="000744FA"/>
    <w:rsid w:val="000745C7"/>
    <w:rsid w:val="000745DF"/>
    <w:rsid w:val="000746EF"/>
    <w:rsid w:val="00074751"/>
    <w:rsid w:val="00074765"/>
    <w:rsid w:val="000747BC"/>
    <w:rsid w:val="0007480E"/>
    <w:rsid w:val="00074A4D"/>
    <w:rsid w:val="00074AA7"/>
    <w:rsid w:val="00074B9A"/>
    <w:rsid w:val="00074CC6"/>
    <w:rsid w:val="00074F86"/>
    <w:rsid w:val="00075079"/>
    <w:rsid w:val="0007509B"/>
    <w:rsid w:val="000751B4"/>
    <w:rsid w:val="00075224"/>
    <w:rsid w:val="00075278"/>
    <w:rsid w:val="00075355"/>
    <w:rsid w:val="0007539F"/>
    <w:rsid w:val="0007546C"/>
    <w:rsid w:val="000754D3"/>
    <w:rsid w:val="0007557D"/>
    <w:rsid w:val="000755B1"/>
    <w:rsid w:val="000755DD"/>
    <w:rsid w:val="00075736"/>
    <w:rsid w:val="00075772"/>
    <w:rsid w:val="000757CB"/>
    <w:rsid w:val="00075854"/>
    <w:rsid w:val="000759B4"/>
    <w:rsid w:val="000759BC"/>
    <w:rsid w:val="000759D6"/>
    <w:rsid w:val="00075B85"/>
    <w:rsid w:val="00075B96"/>
    <w:rsid w:val="00075BA6"/>
    <w:rsid w:val="00075BDC"/>
    <w:rsid w:val="00075C26"/>
    <w:rsid w:val="00075C9C"/>
    <w:rsid w:val="00075D68"/>
    <w:rsid w:val="00075D9B"/>
    <w:rsid w:val="00075E55"/>
    <w:rsid w:val="00076003"/>
    <w:rsid w:val="00076027"/>
    <w:rsid w:val="0007609A"/>
    <w:rsid w:val="0007616E"/>
    <w:rsid w:val="0007634C"/>
    <w:rsid w:val="00076392"/>
    <w:rsid w:val="00076431"/>
    <w:rsid w:val="000764E4"/>
    <w:rsid w:val="000764E8"/>
    <w:rsid w:val="000765FB"/>
    <w:rsid w:val="0007673C"/>
    <w:rsid w:val="00076789"/>
    <w:rsid w:val="0007679B"/>
    <w:rsid w:val="000767A6"/>
    <w:rsid w:val="00076834"/>
    <w:rsid w:val="00076934"/>
    <w:rsid w:val="00076978"/>
    <w:rsid w:val="000770F6"/>
    <w:rsid w:val="00077107"/>
    <w:rsid w:val="00077127"/>
    <w:rsid w:val="000771C3"/>
    <w:rsid w:val="0007723D"/>
    <w:rsid w:val="00077255"/>
    <w:rsid w:val="0007728E"/>
    <w:rsid w:val="000772F2"/>
    <w:rsid w:val="000772FF"/>
    <w:rsid w:val="000774BA"/>
    <w:rsid w:val="000774FF"/>
    <w:rsid w:val="000775D8"/>
    <w:rsid w:val="00077665"/>
    <w:rsid w:val="00077683"/>
    <w:rsid w:val="00077712"/>
    <w:rsid w:val="000778E5"/>
    <w:rsid w:val="0007794B"/>
    <w:rsid w:val="00077ADF"/>
    <w:rsid w:val="00077B43"/>
    <w:rsid w:val="00077BEC"/>
    <w:rsid w:val="00077D95"/>
    <w:rsid w:val="00077F0B"/>
    <w:rsid w:val="00077FB7"/>
    <w:rsid w:val="0008005B"/>
    <w:rsid w:val="000801FD"/>
    <w:rsid w:val="00080481"/>
    <w:rsid w:val="000804DE"/>
    <w:rsid w:val="0008057E"/>
    <w:rsid w:val="0008066C"/>
    <w:rsid w:val="0008079C"/>
    <w:rsid w:val="000808CD"/>
    <w:rsid w:val="00080905"/>
    <w:rsid w:val="0008094D"/>
    <w:rsid w:val="0008098F"/>
    <w:rsid w:val="000809DE"/>
    <w:rsid w:val="00080A65"/>
    <w:rsid w:val="00080AF3"/>
    <w:rsid w:val="00080C30"/>
    <w:rsid w:val="00080C50"/>
    <w:rsid w:val="00080C6A"/>
    <w:rsid w:val="00080CD3"/>
    <w:rsid w:val="00080D81"/>
    <w:rsid w:val="00080DB8"/>
    <w:rsid w:val="00080E4B"/>
    <w:rsid w:val="00080E90"/>
    <w:rsid w:val="00080F02"/>
    <w:rsid w:val="00080F86"/>
    <w:rsid w:val="000812B8"/>
    <w:rsid w:val="0008135A"/>
    <w:rsid w:val="00081411"/>
    <w:rsid w:val="00081500"/>
    <w:rsid w:val="00081562"/>
    <w:rsid w:val="0008157A"/>
    <w:rsid w:val="0008166C"/>
    <w:rsid w:val="000816C8"/>
    <w:rsid w:val="00081808"/>
    <w:rsid w:val="00081840"/>
    <w:rsid w:val="00081BF2"/>
    <w:rsid w:val="00081C0C"/>
    <w:rsid w:val="00081D7F"/>
    <w:rsid w:val="00081DA4"/>
    <w:rsid w:val="00081F54"/>
    <w:rsid w:val="000821C3"/>
    <w:rsid w:val="000822EB"/>
    <w:rsid w:val="000823E4"/>
    <w:rsid w:val="000824D1"/>
    <w:rsid w:val="0008250C"/>
    <w:rsid w:val="000825F9"/>
    <w:rsid w:val="00082667"/>
    <w:rsid w:val="00082722"/>
    <w:rsid w:val="00082760"/>
    <w:rsid w:val="00082787"/>
    <w:rsid w:val="0008285E"/>
    <w:rsid w:val="000829BB"/>
    <w:rsid w:val="000829DA"/>
    <w:rsid w:val="00082B84"/>
    <w:rsid w:val="00082BF5"/>
    <w:rsid w:val="00082C40"/>
    <w:rsid w:val="00082CFA"/>
    <w:rsid w:val="00082EAD"/>
    <w:rsid w:val="00082EDE"/>
    <w:rsid w:val="00082EF8"/>
    <w:rsid w:val="00082F02"/>
    <w:rsid w:val="00083117"/>
    <w:rsid w:val="000831FE"/>
    <w:rsid w:val="000832B1"/>
    <w:rsid w:val="0008331F"/>
    <w:rsid w:val="00083388"/>
    <w:rsid w:val="0008349C"/>
    <w:rsid w:val="00083551"/>
    <w:rsid w:val="0008356D"/>
    <w:rsid w:val="00083654"/>
    <w:rsid w:val="0008383D"/>
    <w:rsid w:val="000838F4"/>
    <w:rsid w:val="000839A7"/>
    <w:rsid w:val="00083A63"/>
    <w:rsid w:val="00083C0F"/>
    <w:rsid w:val="00083C2B"/>
    <w:rsid w:val="00083EE1"/>
    <w:rsid w:val="00083F97"/>
    <w:rsid w:val="00084107"/>
    <w:rsid w:val="0008419D"/>
    <w:rsid w:val="000841B6"/>
    <w:rsid w:val="000841D5"/>
    <w:rsid w:val="00084273"/>
    <w:rsid w:val="00084448"/>
    <w:rsid w:val="00084539"/>
    <w:rsid w:val="000845C0"/>
    <w:rsid w:val="000845C1"/>
    <w:rsid w:val="00084663"/>
    <w:rsid w:val="00084B02"/>
    <w:rsid w:val="00084C3B"/>
    <w:rsid w:val="00084C82"/>
    <w:rsid w:val="00084D0F"/>
    <w:rsid w:val="00084D28"/>
    <w:rsid w:val="00084D4B"/>
    <w:rsid w:val="00084E15"/>
    <w:rsid w:val="00084F4E"/>
    <w:rsid w:val="00084F6D"/>
    <w:rsid w:val="00085427"/>
    <w:rsid w:val="0008550C"/>
    <w:rsid w:val="000855B3"/>
    <w:rsid w:val="000855BC"/>
    <w:rsid w:val="0008567C"/>
    <w:rsid w:val="00085B70"/>
    <w:rsid w:val="00085D4F"/>
    <w:rsid w:val="00085E8B"/>
    <w:rsid w:val="00086032"/>
    <w:rsid w:val="00086260"/>
    <w:rsid w:val="00086276"/>
    <w:rsid w:val="0008627F"/>
    <w:rsid w:val="00086302"/>
    <w:rsid w:val="00086316"/>
    <w:rsid w:val="0008635F"/>
    <w:rsid w:val="00086670"/>
    <w:rsid w:val="0008678E"/>
    <w:rsid w:val="00086864"/>
    <w:rsid w:val="00086870"/>
    <w:rsid w:val="000868B6"/>
    <w:rsid w:val="00086953"/>
    <w:rsid w:val="00086AF2"/>
    <w:rsid w:val="00086CE3"/>
    <w:rsid w:val="00086E8D"/>
    <w:rsid w:val="00086F0E"/>
    <w:rsid w:val="000871CF"/>
    <w:rsid w:val="0008723C"/>
    <w:rsid w:val="000873D6"/>
    <w:rsid w:val="000876E0"/>
    <w:rsid w:val="0008774E"/>
    <w:rsid w:val="000877B0"/>
    <w:rsid w:val="0008783A"/>
    <w:rsid w:val="00087A25"/>
    <w:rsid w:val="00087B37"/>
    <w:rsid w:val="00087BEA"/>
    <w:rsid w:val="00087C45"/>
    <w:rsid w:val="00087C9A"/>
    <w:rsid w:val="00087CD7"/>
    <w:rsid w:val="00087E7D"/>
    <w:rsid w:val="00087E8E"/>
    <w:rsid w:val="00087ECC"/>
    <w:rsid w:val="00087F7C"/>
    <w:rsid w:val="000901F5"/>
    <w:rsid w:val="00090217"/>
    <w:rsid w:val="00090271"/>
    <w:rsid w:val="00090312"/>
    <w:rsid w:val="00090353"/>
    <w:rsid w:val="0009046A"/>
    <w:rsid w:val="000906E7"/>
    <w:rsid w:val="0009091F"/>
    <w:rsid w:val="00090A82"/>
    <w:rsid w:val="00090BE9"/>
    <w:rsid w:val="00090D59"/>
    <w:rsid w:val="00090E2E"/>
    <w:rsid w:val="00090F05"/>
    <w:rsid w:val="00090FC2"/>
    <w:rsid w:val="0009120E"/>
    <w:rsid w:val="00091417"/>
    <w:rsid w:val="00091527"/>
    <w:rsid w:val="000915F7"/>
    <w:rsid w:val="00091982"/>
    <w:rsid w:val="000919EC"/>
    <w:rsid w:val="00091A6F"/>
    <w:rsid w:val="00091A85"/>
    <w:rsid w:val="00091BB8"/>
    <w:rsid w:val="00091CB4"/>
    <w:rsid w:val="00091D45"/>
    <w:rsid w:val="00092227"/>
    <w:rsid w:val="00092279"/>
    <w:rsid w:val="0009229B"/>
    <w:rsid w:val="000922A9"/>
    <w:rsid w:val="000923B3"/>
    <w:rsid w:val="0009240A"/>
    <w:rsid w:val="00092428"/>
    <w:rsid w:val="00092433"/>
    <w:rsid w:val="00092452"/>
    <w:rsid w:val="000924CE"/>
    <w:rsid w:val="000925A6"/>
    <w:rsid w:val="0009260C"/>
    <w:rsid w:val="00092641"/>
    <w:rsid w:val="0009269E"/>
    <w:rsid w:val="000926F2"/>
    <w:rsid w:val="00092750"/>
    <w:rsid w:val="000927BB"/>
    <w:rsid w:val="000927DB"/>
    <w:rsid w:val="00092856"/>
    <w:rsid w:val="0009288B"/>
    <w:rsid w:val="00092A6F"/>
    <w:rsid w:val="00092B88"/>
    <w:rsid w:val="00092CCB"/>
    <w:rsid w:val="00092D3E"/>
    <w:rsid w:val="00092D62"/>
    <w:rsid w:val="00092DF0"/>
    <w:rsid w:val="00092E88"/>
    <w:rsid w:val="0009302D"/>
    <w:rsid w:val="0009310B"/>
    <w:rsid w:val="00093199"/>
    <w:rsid w:val="000931C0"/>
    <w:rsid w:val="000933EB"/>
    <w:rsid w:val="0009345A"/>
    <w:rsid w:val="00093499"/>
    <w:rsid w:val="00093525"/>
    <w:rsid w:val="000936DE"/>
    <w:rsid w:val="00093767"/>
    <w:rsid w:val="0009386F"/>
    <w:rsid w:val="00093956"/>
    <w:rsid w:val="00093972"/>
    <w:rsid w:val="000939B9"/>
    <w:rsid w:val="00093A25"/>
    <w:rsid w:val="00093AF4"/>
    <w:rsid w:val="00093BAF"/>
    <w:rsid w:val="00093C25"/>
    <w:rsid w:val="00093E58"/>
    <w:rsid w:val="00093E6E"/>
    <w:rsid w:val="00093E7F"/>
    <w:rsid w:val="00093F1F"/>
    <w:rsid w:val="00093FE7"/>
    <w:rsid w:val="00093FF8"/>
    <w:rsid w:val="000940FC"/>
    <w:rsid w:val="0009422B"/>
    <w:rsid w:val="00094345"/>
    <w:rsid w:val="0009460A"/>
    <w:rsid w:val="0009468E"/>
    <w:rsid w:val="00094A88"/>
    <w:rsid w:val="00094AA8"/>
    <w:rsid w:val="00094D59"/>
    <w:rsid w:val="00094E6A"/>
    <w:rsid w:val="00094E87"/>
    <w:rsid w:val="00094F78"/>
    <w:rsid w:val="0009507E"/>
    <w:rsid w:val="0009517E"/>
    <w:rsid w:val="0009544C"/>
    <w:rsid w:val="00095717"/>
    <w:rsid w:val="00095741"/>
    <w:rsid w:val="000957CE"/>
    <w:rsid w:val="00095892"/>
    <w:rsid w:val="000958B8"/>
    <w:rsid w:val="0009597D"/>
    <w:rsid w:val="00095DFE"/>
    <w:rsid w:val="00095E7B"/>
    <w:rsid w:val="00095EDD"/>
    <w:rsid w:val="00095F30"/>
    <w:rsid w:val="00095F95"/>
    <w:rsid w:val="00095FDB"/>
    <w:rsid w:val="0009601F"/>
    <w:rsid w:val="00096025"/>
    <w:rsid w:val="00096282"/>
    <w:rsid w:val="00096312"/>
    <w:rsid w:val="0009634A"/>
    <w:rsid w:val="000967EC"/>
    <w:rsid w:val="00096961"/>
    <w:rsid w:val="00096A89"/>
    <w:rsid w:val="00096BCA"/>
    <w:rsid w:val="00096EFB"/>
    <w:rsid w:val="00096F51"/>
    <w:rsid w:val="00096F54"/>
    <w:rsid w:val="0009721E"/>
    <w:rsid w:val="0009727B"/>
    <w:rsid w:val="000972FF"/>
    <w:rsid w:val="0009732D"/>
    <w:rsid w:val="00097358"/>
    <w:rsid w:val="00097398"/>
    <w:rsid w:val="00097462"/>
    <w:rsid w:val="000974DD"/>
    <w:rsid w:val="0009756E"/>
    <w:rsid w:val="0009759B"/>
    <w:rsid w:val="00097662"/>
    <w:rsid w:val="00097AB0"/>
    <w:rsid w:val="00097B3E"/>
    <w:rsid w:val="00097C58"/>
    <w:rsid w:val="00097CAE"/>
    <w:rsid w:val="00097D5B"/>
    <w:rsid w:val="00097DD0"/>
    <w:rsid w:val="00097F6A"/>
    <w:rsid w:val="00097F97"/>
    <w:rsid w:val="000A0171"/>
    <w:rsid w:val="000A01C7"/>
    <w:rsid w:val="000A0218"/>
    <w:rsid w:val="000A02B9"/>
    <w:rsid w:val="000A0339"/>
    <w:rsid w:val="000A03ED"/>
    <w:rsid w:val="000A0686"/>
    <w:rsid w:val="000A06B1"/>
    <w:rsid w:val="000A07FE"/>
    <w:rsid w:val="000A083F"/>
    <w:rsid w:val="000A0870"/>
    <w:rsid w:val="000A098B"/>
    <w:rsid w:val="000A0B37"/>
    <w:rsid w:val="000A0C14"/>
    <w:rsid w:val="000A0D6E"/>
    <w:rsid w:val="000A0DB1"/>
    <w:rsid w:val="000A0EA3"/>
    <w:rsid w:val="000A0F0A"/>
    <w:rsid w:val="000A0F3F"/>
    <w:rsid w:val="000A1033"/>
    <w:rsid w:val="000A11EB"/>
    <w:rsid w:val="000A127F"/>
    <w:rsid w:val="000A129B"/>
    <w:rsid w:val="000A1572"/>
    <w:rsid w:val="000A1623"/>
    <w:rsid w:val="000A164F"/>
    <w:rsid w:val="000A1783"/>
    <w:rsid w:val="000A1894"/>
    <w:rsid w:val="000A199E"/>
    <w:rsid w:val="000A1DC3"/>
    <w:rsid w:val="000A231A"/>
    <w:rsid w:val="000A257D"/>
    <w:rsid w:val="000A25C9"/>
    <w:rsid w:val="000A2648"/>
    <w:rsid w:val="000A269F"/>
    <w:rsid w:val="000A277B"/>
    <w:rsid w:val="000A27CB"/>
    <w:rsid w:val="000A2877"/>
    <w:rsid w:val="000A288F"/>
    <w:rsid w:val="000A289D"/>
    <w:rsid w:val="000A28EA"/>
    <w:rsid w:val="000A2980"/>
    <w:rsid w:val="000A2A6D"/>
    <w:rsid w:val="000A2A9E"/>
    <w:rsid w:val="000A2ADE"/>
    <w:rsid w:val="000A30E3"/>
    <w:rsid w:val="000A31BB"/>
    <w:rsid w:val="000A337B"/>
    <w:rsid w:val="000A3466"/>
    <w:rsid w:val="000A3486"/>
    <w:rsid w:val="000A34CA"/>
    <w:rsid w:val="000A3662"/>
    <w:rsid w:val="000A3788"/>
    <w:rsid w:val="000A37E0"/>
    <w:rsid w:val="000A3867"/>
    <w:rsid w:val="000A391D"/>
    <w:rsid w:val="000A3945"/>
    <w:rsid w:val="000A39CA"/>
    <w:rsid w:val="000A3A41"/>
    <w:rsid w:val="000A3B65"/>
    <w:rsid w:val="000A3BAC"/>
    <w:rsid w:val="000A3C70"/>
    <w:rsid w:val="000A3D10"/>
    <w:rsid w:val="000A3E07"/>
    <w:rsid w:val="000A3FCB"/>
    <w:rsid w:val="000A400A"/>
    <w:rsid w:val="000A40A9"/>
    <w:rsid w:val="000A429A"/>
    <w:rsid w:val="000A441E"/>
    <w:rsid w:val="000A45F4"/>
    <w:rsid w:val="000A463F"/>
    <w:rsid w:val="000A49E8"/>
    <w:rsid w:val="000A4B51"/>
    <w:rsid w:val="000A4BE5"/>
    <w:rsid w:val="000A4D63"/>
    <w:rsid w:val="000A4EFE"/>
    <w:rsid w:val="000A4F10"/>
    <w:rsid w:val="000A4F9C"/>
    <w:rsid w:val="000A5029"/>
    <w:rsid w:val="000A5385"/>
    <w:rsid w:val="000A5596"/>
    <w:rsid w:val="000A5611"/>
    <w:rsid w:val="000A580D"/>
    <w:rsid w:val="000A588C"/>
    <w:rsid w:val="000A588E"/>
    <w:rsid w:val="000A597D"/>
    <w:rsid w:val="000A59FB"/>
    <w:rsid w:val="000A5BA6"/>
    <w:rsid w:val="000A5BB8"/>
    <w:rsid w:val="000A5DFC"/>
    <w:rsid w:val="000A5E29"/>
    <w:rsid w:val="000A6250"/>
    <w:rsid w:val="000A62C5"/>
    <w:rsid w:val="000A637F"/>
    <w:rsid w:val="000A67A9"/>
    <w:rsid w:val="000A67DA"/>
    <w:rsid w:val="000A68A7"/>
    <w:rsid w:val="000A68E5"/>
    <w:rsid w:val="000A6A5A"/>
    <w:rsid w:val="000A6A7B"/>
    <w:rsid w:val="000A6BAC"/>
    <w:rsid w:val="000A6C35"/>
    <w:rsid w:val="000A6CB5"/>
    <w:rsid w:val="000A6DE3"/>
    <w:rsid w:val="000A6E9E"/>
    <w:rsid w:val="000A6F2B"/>
    <w:rsid w:val="000A6FB5"/>
    <w:rsid w:val="000A717F"/>
    <w:rsid w:val="000A7186"/>
    <w:rsid w:val="000A72CF"/>
    <w:rsid w:val="000A7330"/>
    <w:rsid w:val="000A74B7"/>
    <w:rsid w:val="000A74D6"/>
    <w:rsid w:val="000A7521"/>
    <w:rsid w:val="000A75F6"/>
    <w:rsid w:val="000A77F9"/>
    <w:rsid w:val="000A78FB"/>
    <w:rsid w:val="000A7987"/>
    <w:rsid w:val="000A79CC"/>
    <w:rsid w:val="000A7BD8"/>
    <w:rsid w:val="000A7CD5"/>
    <w:rsid w:val="000A7E06"/>
    <w:rsid w:val="000A7EF0"/>
    <w:rsid w:val="000A7F01"/>
    <w:rsid w:val="000B0105"/>
    <w:rsid w:val="000B0147"/>
    <w:rsid w:val="000B01CD"/>
    <w:rsid w:val="000B01F4"/>
    <w:rsid w:val="000B0228"/>
    <w:rsid w:val="000B0239"/>
    <w:rsid w:val="000B0279"/>
    <w:rsid w:val="000B03A0"/>
    <w:rsid w:val="000B05EF"/>
    <w:rsid w:val="000B0703"/>
    <w:rsid w:val="000B0720"/>
    <w:rsid w:val="000B0819"/>
    <w:rsid w:val="000B0916"/>
    <w:rsid w:val="000B0A96"/>
    <w:rsid w:val="000B0A99"/>
    <w:rsid w:val="000B0C76"/>
    <w:rsid w:val="000B0D21"/>
    <w:rsid w:val="000B0DFF"/>
    <w:rsid w:val="000B0E74"/>
    <w:rsid w:val="000B0ECB"/>
    <w:rsid w:val="000B0FDC"/>
    <w:rsid w:val="000B1236"/>
    <w:rsid w:val="000B14B0"/>
    <w:rsid w:val="000B15A3"/>
    <w:rsid w:val="000B161C"/>
    <w:rsid w:val="000B1637"/>
    <w:rsid w:val="000B16B7"/>
    <w:rsid w:val="000B1729"/>
    <w:rsid w:val="000B174A"/>
    <w:rsid w:val="000B179D"/>
    <w:rsid w:val="000B1918"/>
    <w:rsid w:val="000B1A5C"/>
    <w:rsid w:val="000B1B44"/>
    <w:rsid w:val="000B1BEC"/>
    <w:rsid w:val="000B1C8A"/>
    <w:rsid w:val="000B1C94"/>
    <w:rsid w:val="000B2044"/>
    <w:rsid w:val="000B205D"/>
    <w:rsid w:val="000B226F"/>
    <w:rsid w:val="000B22DC"/>
    <w:rsid w:val="000B23B2"/>
    <w:rsid w:val="000B25FE"/>
    <w:rsid w:val="000B2720"/>
    <w:rsid w:val="000B27A1"/>
    <w:rsid w:val="000B2839"/>
    <w:rsid w:val="000B2959"/>
    <w:rsid w:val="000B2A6C"/>
    <w:rsid w:val="000B2A7B"/>
    <w:rsid w:val="000B2B29"/>
    <w:rsid w:val="000B2BD3"/>
    <w:rsid w:val="000B2BD9"/>
    <w:rsid w:val="000B2F40"/>
    <w:rsid w:val="000B3090"/>
    <w:rsid w:val="000B30EC"/>
    <w:rsid w:val="000B310B"/>
    <w:rsid w:val="000B31ED"/>
    <w:rsid w:val="000B328E"/>
    <w:rsid w:val="000B32CC"/>
    <w:rsid w:val="000B32CF"/>
    <w:rsid w:val="000B331F"/>
    <w:rsid w:val="000B3408"/>
    <w:rsid w:val="000B3411"/>
    <w:rsid w:val="000B3473"/>
    <w:rsid w:val="000B35D3"/>
    <w:rsid w:val="000B366A"/>
    <w:rsid w:val="000B3763"/>
    <w:rsid w:val="000B3845"/>
    <w:rsid w:val="000B38F3"/>
    <w:rsid w:val="000B3A79"/>
    <w:rsid w:val="000B3AB2"/>
    <w:rsid w:val="000B3B0B"/>
    <w:rsid w:val="000B3C89"/>
    <w:rsid w:val="000B3D68"/>
    <w:rsid w:val="000B3D8E"/>
    <w:rsid w:val="000B3E1C"/>
    <w:rsid w:val="000B3F82"/>
    <w:rsid w:val="000B4117"/>
    <w:rsid w:val="000B421C"/>
    <w:rsid w:val="000B423E"/>
    <w:rsid w:val="000B42B9"/>
    <w:rsid w:val="000B42BE"/>
    <w:rsid w:val="000B431A"/>
    <w:rsid w:val="000B440C"/>
    <w:rsid w:val="000B4425"/>
    <w:rsid w:val="000B47D0"/>
    <w:rsid w:val="000B48C5"/>
    <w:rsid w:val="000B49A6"/>
    <w:rsid w:val="000B49F3"/>
    <w:rsid w:val="000B4C2B"/>
    <w:rsid w:val="000B4D41"/>
    <w:rsid w:val="000B4E71"/>
    <w:rsid w:val="000B4E88"/>
    <w:rsid w:val="000B4EEC"/>
    <w:rsid w:val="000B4F38"/>
    <w:rsid w:val="000B4FDC"/>
    <w:rsid w:val="000B558C"/>
    <w:rsid w:val="000B5667"/>
    <w:rsid w:val="000B56F9"/>
    <w:rsid w:val="000B58F3"/>
    <w:rsid w:val="000B59B3"/>
    <w:rsid w:val="000B5A32"/>
    <w:rsid w:val="000B5BAD"/>
    <w:rsid w:val="000B5DAF"/>
    <w:rsid w:val="000B5E6D"/>
    <w:rsid w:val="000B6010"/>
    <w:rsid w:val="000B603E"/>
    <w:rsid w:val="000B644B"/>
    <w:rsid w:val="000B6519"/>
    <w:rsid w:val="000B65CF"/>
    <w:rsid w:val="000B6635"/>
    <w:rsid w:val="000B6679"/>
    <w:rsid w:val="000B669F"/>
    <w:rsid w:val="000B66B1"/>
    <w:rsid w:val="000B67B1"/>
    <w:rsid w:val="000B67E5"/>
    <w:rsid w:val="000B695E"/>
    <w:rsid w:val="000B6BFD"/>
    <w:rsid w:val="000B6C3E"/>
    <w:rsid w:val="000B6D38"/>
    <w:rsid w:val="000B6DCA"/>
    <w:rsid w:val="000B6DE0"/>
    <w:rsid w:val="000B6EF4"/>
    <w:rsid w:val="000B6FFB"/>
    <w:rsid w:val="000B7195"/>
    <w:rsid w:val="000B71CC"/>
    <w:rsid w:val="000B7281"/>
    <w:rsid w:val="000B728F"/>
    <w:rsid w:val="000B72D1"/>
    <w:rsid w:val="000B74FD"/>
    <w:rsid w:val="000B750A"/>
    <w:rsid w:val="000B75DB"/>
    <w:rsid w:val="000B75F8"/>
    <w:rsid w:val="000B774A"/>
    <w:rsid w:val="000B7750"/>
    <w:rsid w:val="000B78AD"/>
    <w:rsid w:val="000B78F0"/>
    <w:rsid w:val="000B798E"/>
    <w:rsid w:val="000B7A60"/>
    <w:rsid w:val="000B7A68"/>
    <w:rsid w:val="000B7C6B"/>
    <w:rsid w:val="000B7D27"/>
    <w:rsid w:val="000B7EF7"/>
    <w:rsid w:val="000B7F2E"/>
    <w:rsid w:val="000B7F49"/>
    <w:rsid w:val="000B7F82"/>
    <w:rsid w:val="000B7FDB"/>
    <w:rsid w:val="000C000B"/>
    <w:rsid w:val="000C0034"/>
    <w:rsid w:val="000C0185"/>
    <w:rsid w:val="000C01F1"/>
    <w:rsid w:val="000C0321"/>
    <w:rsid w:val="000C0365"/>
    <w:rsid w:val="000C0370"/>
    <w:rsid w:val="000C0387"/>
    <w:rsid w:val="000C0457"/>
    <w:rsid w:val="000C04B1"/>
    <w:rsid w:val="000C051E"/>
    <w:rsid w:val="000C0534"/>
    <w:rsid w:val="000C0580"/>
    <w:rsid w:val="000C05BE"/>
    <w:rsid w:val="000C0688"/>
    <w:rsid w:val="000C06B3"/>
    <w:rsid w:val="000C0759"/>
    <w:rsid w:val="000C0776"/>
    <w:rsid w:val="000C078A"/>
    <w:rsid w:val="000C0864"/>
    <w:rsid w:val="000C0946"/>
    <w:rsid w:val="000C099A"/>
    <w:rsid w:val="000C0A96"/>
    <w:rsid w:val="000C0B5B"/>
    <w:rsid w:val="000C0C66"/>
    <w:rsid w:val="000C0CF5"/>
    <w:rsid w:val="000C0FD3"/>
    <w:rsid w:val="000C121C"/>
    <w:rsid w:val="000C15E3"/>
    <w:rsid w:val="000C16A9"/>
    <w:rsid w:val="000C16D5"/>
    <w:rsid w:val="000C1822"/>
    <w:rsid w:val="000C18B7"/>
    <w:rsid w:val="000C18BA"/>
    <w:rsid w:val="000C19AA"/>
    <w:rsid w:val="000C1A32"/>
    <w:rsid w:val="000C1AB1"/>
    <w:rsid w:val="000C1D48"/>
    <w:rsid w:val="000C2123"/>
    <w:rsid w:val="000C2237"/>
    <w:rsid w:val="000C22C7"/>
    <w:rsid w:val="000C23A1"/>
    <w:rsid w:val="000C2429"/>
    <w:rsid w:val="000C25A4"/>
    <w:rsid w:val="000C2732"/>
    <w:rsid w:val="000C27D9"/>
    <w:rsid w:val="000C289E"/>
    <w:rsid w:val="000C2B9A"/>
    <w:rsid w:val="000C2C47"/>
    <w:rsid w:val="000C2E8F"/>
    <w:rsid w:val="000C2F5C"/>
    <w:rsid w:val="000C2FDA"/>
    <w:rsid w:val="000C319C"/>
    <w:rsid w:val="000C31D3"/>
    <w:rsid w:val="000C320B"/>
    <w:rsid w:val="000C3211"/>
    <w:rsid w:val="000C3347"/>
    <w:rsid w:val="000C36FE"/>
    <w:rsid w:val="000C373A"/>
    <w:rsid w:val="000C382A"/>
    <w:rsid w:val="000C3B41"/>
    <w:rsid w:val="000C3D32"/>
    <w:rsid w:val="000C3E58"/>
    <w:rsid w:val="000C3EEF"/>
    <w:rsid w:val="000C3F8E"/>
    <w:rsid w:val="000C3FEE"/>
    <w:rsid w:val="000C40D8"/>
    <w:rsid w:val="000C40E7"/>
    <w:rsid w:val="000C4186"/>
    <w:rsid w:val="000C432D"/>
    <w:rsid w:val="000C446F"/>
    <w:rsid w:val="000C4478"/>
    <w:rsid w:val="000C44D4"/>
    <w:rsid w:val="000C45CE"/>
    <w:rsid w:val="000C479F"/>
    <w:rsid w:val="000C4846"/>
    <w:rsid w:val="000C48A6"/>
    <w:rsid w:val="000C499F"/>
    <w:rsid w:val="000C4A0A"/>
    <w:rsid w:val="000C4A64"/>
    <w:rsid w:val="000C4AB6"/>
    <w:rsid w:val="000C4F26"/>
    <w:rsid w:val="000C514D"/>
    <w:rsid w:val="000C51D9"/>
    <w:rsid w:val="000C54FE"/>
    <w:rsid w:val="000C5765"/>
    <w:rsid w:val="000C57CA"/>
    <w:rsid w:val="000C5851"/>
    <w:rsid w:val="000C5875"/>
    <w:rsid w:val="000C5ABC"/>
    <w:rsid w:val="000C5AD3"/>
    <w:rsid w:val="000C5B66"/>
    <w:rsid w:val="000C5BB7"/>
    <w:rsid w:val="000C5DC6"/>
    <w:rsid w:val="000C5E54"/>
    <w:rsid w:val="000C5FAF"/>
    <w:rsid w:val="000C608D"/>
    <w:rsid w:val="000C6110"/>
    <w:rsid w:val="000C61AE"/>
    <w:rsid w:val="000C61F3"/>
    <w:rsid w:val="000C62D8"/>
    <w:rsid w:val="000C6589"/>
    <w:rsid w:val="000C666A"/>
    <w:rsid w:val="000C666B"/>
    <w:rsid w:val="000C670E"/>
    <w:rsid w:val="000C6799"/>
    <w:rsid w:val="000C67BC"/>
    <w:rsid w:val="000C6838"/>
    <w:rsid w:val="000C68E8"/>
    <w:rsid w:val="000C693C"/>
    <w:rsid w:val="000C694F"/>
    <w:rsid w:val="000C6AA9"/>
    <w:rsid w:val="000C6D34"/>
    <w:rsid w:val="000C6FEC"/>
    <w:rsid w:val="000C7023"/>
    <w:rsid w:val="000C7032"/>
    <w:rsid w:val="000C7104"/>
    <w:rsid w:val="000C7182"/>
    <w:rsid w:val="000C71AE"/>
    <w:rsid w:val="000C71E3"/>
    <w:rsid w:val="000C72B7"/>
    <w:rsid w:val="000C74A7"/>
    <w:rsid w:val="000C74EE"/>
    <w:rsid w:val="000C75CA"/>
    <w:rsid w:val="000C76A8"/>
    <w:rsid w:val="000C77A2"/>
    <w:rsid w:val="000C77BA"/>
    <w:rsid w:val="000C78E1"/>
    <w:rsid w:val="000C78FF"/>
    <w:rsid w:val="000C7BF5"/>
    <w:rsid w:val="000C7C21"/>
    <w:rsid w:val="000C7CB3"/>
    <w:rsid w:val="000C7CDA"/>
    <w:rsid w:val="000C7F8A"/>
    <w:rsid w:val="000D004A"/>
    <w:rsid w:val="000D00AB"/>
    <w:rsid w:val="000D00F5"/>
    <w:rsid w:val="000D01F7"/>
    <w:rsid w:val="000D02B7"/>
    <w:rsid w:val="000D02F7"/>
    <w:rsid w:val="000D04E6"/>
    <w:rsid w:val="000D04FF"/>
    <w:rsid w:val="000D0538"/>
    <w:rsid w:val="000D054A"/>
    <w:rsid w:val="000D05B4"/>
    <w:rsid w:val="000D05F1"/>
    <w:rsid w:val="000D06CE"/>
    <w:rsid w:val="000D073C"/>
    <w:rsid w:val="000D07BF"/>
    <w:rsid w:val="000D07D8"/>
    <w:rsid w:val="000D0815"/>
    <w:rsid w:val="000D08B5"/>
    <w:rsid w:val="000D0ACA"/>
    <w:rsid w:val="000D0B9E"/>
    <w:rsid w:val="000D0BEF"/>
    <w:rsid w:val="000D0C47"/>
    <w:rsid w:val="000D0C6B"/>
    <w:rsid w:val="000D10C0"/>
    <w:rsid w:val="000D1187"/>
    <w:rsid w:val="000D1254"/>
    <w:rsid w:val="000D13CE"/>
    <w:rsid w:val="000D1466"/>
    <w:rsid w:val="000D14A4"/>
    <w:rsid w:val="000D161E"/>
    <w:rsid w:val="000D1833"/>
    <w:rsid w:val="000D199B"/>
    <w:rsid w:val="000D1A1C"/>
    <w:rsid w:val="000D1A6B"/>
    <w:rsid w:val="000D1AB9"/>
    <w:rsid w:val="000D1CC9"/>
    <w:rsid w:val="000D1FE0"/>
    <w:rsid w:val="000D20FD"/>
    <w:rsid w:val="000D219C"/>
    <w:rsid w:val="000D21E0"/>
    <w:rsid w:val="000D221C"/>
    <w:rsid w:val="000D2333"/>
    <w:rsid w:val="000D23EA"/>
    <w:rsid w:val="000D250F"/>
    <w:rsid w:val="000D267D"/>
    <w:rsid w:val="000D270B"/>
    <w:rsid w:val="000D280F"/>
    <w:rsid w:val="000D28A5"/>
    <w:rsid w:val="000D28AF"/>
    <w:rsid w:val="000D2AD2"/>
    <w:rsid w:val="000D2B86"/>
    <w:rsid w:val="000D2BAF"/>
    <w:rsid w:val="000D2BD8"/>
    <w:rsid w:val="000D30FB"/>
    <w:rsid w:val="000D32D4"/>
    <w:rsid w:val="000D3333"/>
    <w:rsid w:val="000D33B4"/>
    <w:rsid w:val="000D345D"/>
    <w:rsid w:val="000D34CA"/>
    <w:rsid w:val="000D3666"/>
    <w:rsid w:val="000D374E"/>
    <w:rsid w:val="000D3758"/>
    <w:rsid w:val="000D37C0"/>
    <w:rsid w:val="000D3952"/>
    <w:rsid w:val="000D3995"/>
    <w:rsid w:val="000D39FD"/>
    <w:rsid w:val="000D3A8F"/>
    <w:rsid w:val="000D3C97"/>
    <w:rsid w:val="000D3D65"/>
    <w:rsid w:val="000D3F98"/>
    <w:rsid w:val="000D3FC3"/>
    <w:rsid w:val="000D4020"/>
    <w:rsid w:val="000D403E"/>
    <w:rsid w:val="000D4071"/>
    <w:rsid w:val="000D40CE"/>
    <w:rsid w:val="000D41FB"/>
    <w:rsid w:val="000D427C"/>
    <w:rsid w:val="000D4418"/>
    <w:rsid w:val="000D4511"/>
    <w:rsid w:val="000D46AC"/>
    <w:rsid w:val="000D4901"/>
    <w:rsid w:val="000D49B5"/>
    <w:rsid w:val="000D4A31"/>
    <w:rsid w:val="000D4F06"/>
    <w:rsid w:val="000D4FB4"/>
    <w:rsid w:val="000D5008"/>
    <w:rsid w:val="000D50F1"/>
    <w:rsid w:val="000D5187"/>
    <w:rsid w:val="000D523E"/>
    <w:rsid w:val="000D52D2"/>
    <w:rsid w:val="000D5565"/>
    <w:rsid w:val="000D588C"/>
    <w:rsid w:val="000D5990"/>
    <w:rsid w:val="000D599D"/>
    <w:rsid w:val="000D5A54"/>
    <w:rsid w:val="000D5AB7"/>
    <w:rsid w:val="000D5AD5"/>
    <w:rsid w:val="000D5B3B"/>
    <w:rsid w:val="000D5CBF"/>
    <w:rsid w:val="000D5FC5"/>
    <w:rsid w:val="000D60C2"/>
    <w:rsid w:val="000D6121"/>
    <w:rsid w:val="000D6144"/>
    <w:rsid w:val="000D6170"/>
    <w:rsid w:val="000D6213"/>
    <w:rsid w:val="000D65FC"/>
    <w:rsid w:val="000D6971"/>
    <w:rsid w:val="000D6AF0"/>
    <w:rsid w:val="000D6B13"/>
    <w:rsid w:val="000D6B8C"/>
    <w:rsid w:val="000D6BC5"/>
    <w:rsid w:val="000D6C48"/>
    <w:rsid w:val="000D6E27"/>
    <w:rsid w:val="000D701E"/>
    <w:rsid w:val="000D71CC"/>
    <w:rsid w:val="000D72C0"/>
    <w:rsid w:val="000D7313"/>
    <w:rsid w:val="000D765E"/>
    <w:rsid w:val="000D7896"/>
    <w:rsid w:val="000D79DC"/>
    <w:rsid w:val="000D79F2"/>
    <w:rsid w:val="000D79FF"/>
    <w:rsid w:val="000D7C03"/>
    <w:rsid w:val="000D7C67"/>
    <w:rsid w:val="000D7C94"/>
    <w:rsid w:val="000E034D"/>
    <w:rsid w:val="000E0369"/>
    <w:rsid w:val="000E03B5"/>
    <w:rsid w:val="000E03C6"/>
    <w:rsid w:val="000E0773"/>
    <w:rsid w:val="000E08A8"/>
    <w:rsid w:val="000E08ED"/>
    <w:rsid w:val="000E0A03"/>
    <w:rsid w:val="000E0A89"/>
    <w:rsid w:val="000E0C66"/>
    <w:rsid w:val="000E0CD0"/>
    <w:rsid w:val="000E0D18"/>
    <w:rsid w:val="000E0E2E"/>
    <w:rsid w:val="000E0EDB"/>
    <w:rsid w:val="000E0FF1"/>
    <w:rsid w:val="000E1019"/>
    <w:rsid w:val="000E10C9"/>
    <w:rsid w:val="000E11A6"/>
    <w:rsid w:val="000E11C6"/>
    <w:rsid w:val="000E11F9"/>
    <w:rsid w:val="000E12CF"/>
    <w:rsid w:val="000E1300"/>
    <w:rsid w:val="000E149F"/>
    <w:rsid w:val="000E1632"/>
    <w:rsid w:val="000E19E5"/>
    <w:rsid w:val="000E1A14"/>
    <w:rsid w:val="000E1B57"/>
    <w:rsid w:val="000E1E20"/>
    <w:rsid w:val="000E24D0"/>
    <w:rsid w:val="000E24E8"/>
    <w:rsid w:val="000E2578"/>
    <w:rsid w:val="000E26F6"/>
    <w:rsid w:val="000E28AF"/>
    <w:rsid w:val="000E28CB"/>
    <w:rsid w:val="000E2ADF"/>
    <w:rsid w:val="000E2B53"/>
    <w:rsid w:val="000E2BA7"/>
    <w:rsid w:val="000E2DFA"/>
    <w:rsid w:val="000E308A"/>
    <w:rsid w:val="000E3120"/>
    <w:rsid w:val="000E3149"/>
    <w:rsid w:val="000E3196"/>
    <w:rsid w:val="000E31F7"/>
    <w:rsid w:val="000E35AA"/>
    <w:rsid w:val="000E36F9"/>
    <w:rsid w:val="000E3815"/>
    <w:rsid w:val="000E39AE"/>
    <w:rsid w:val="000E3A06"/>
    <w:rsid w:val="000E3B3B"/>
    <w:rsid w:val="000E3C2B"/>
    <w:rsid w:val="000E3C3C"/>
    <w:rsid w:val="000E3CF4"/>
    <w:rsid w:val="000E3FCF"/>
    <w:rsid w:val="000E40C2"/>
    <w:rsid w:val="000E4226"/>
    <w:rsid w:val="000E423C"/>
    <w:rsid w:val="000E42AE"/>
    <w:rsid w:val="000E444E"/>
    <w:rsid w:val="000E4654"/>
    <w:rsid w:val="000E480D"/>
    <w:rsid w:val="000E49CB"/>
    <w:rsid w:val="000E4A21"/>
    <w:rsid w:val="000E4BE2"/>
    <w:rsid w:val="000E4CAE"/>
    <w:rsid w:val="000E4D88"/>
    <w:rsid w:val="000E4DD1"/>
    <w:rsid w:val="000E4DF2"/>
    <w:rsid w:val="000E4FC3"/>
    <w:rsid w:val="000E504E"/>
    <w:rsid w:val="000E5057"/>
    <w:rsid w:val="000E511E"/>
    <w:rsid w:val="000E53B4"/>
    <w:rsid w:val="000E53DB"/>
    <w:rsid w:val="000E5599"/>
    <w:rsid w:val="000E56C2"/>
    <w:rsid w:val="000E57DB"/>
    <w:rsid w:val="000E58F3"/>
    <w:rsid w:val="000E598C"/>
    <w:rsid w:val="000E599D"/>
    <w:rsid w:val="000E5A1F"/>
    <w:rsid w:val="000E5AC7"/>
    <w:rsid w:val="000E5C5C"/>
    <w:rsid w:val="000E5C77"/>
    <w:rsid w:val="000E5CB8"/>
    <w:rsid w:val="000E5D03"/>
    <w:rsid w:val="000E5DCC"/>
    <w:rsid w:val="000E5E63"/>
    <w:rsid w:val="000E5EB1"/>
    <w:rsid w:val="000E5EFA"/>
    <w:rsid w:val="000E5F00"/>
    <w:rsid w:val="000E61A8"/>
    <w:rsid w:val="000E61F6"/>
    <w:rsid w:val="000E61FB"/>
    <w:rsid w:val="000E64F4"/>
    <w:rsid w:val="000E65C0"/>
    <w:rsid w:val="000E6837"/>
    <w:rsid w:val="000E68B6"/>
    <w:rsid w:val="000E6910"/>
    <w:rsid w:val="000E6969"/>
    <w:rsid w:val="000E6A5A"/>
    <w:rsid w:val="000E6A6E"/>
    <w:rsid w:val="000E6A87"/>
    <w:rsid w:val="000E6AEC"/>
    <w:rsid w:val="000E6B5E"/>
    <w:rsid w:val="000E6B8E"/>
    <w:rsid w:val="000E6C47"/>
    <w:rsid w:val="000E6C81"/>
    <w:rsid w:val="000E6C98"/>
    <w:rsid w:val="000E6CEA"/>
    <w:rsid w:val="000E6D06"/>
    <w:rsid w:val="000E6DC1"/>
    <w:rsid w:val="000E6DF1"/>
    <w:rsid w:val="000E6E76"/>
    <w:rsid w:val="000E705D"/>
    <w:rsid w:val="000E70FC"/>
    <w:rsid w:val="000E72B1"/>
    <w:rsid w:val="000E7344"/>
    <w:rsid w:val="000E73AD"/>
    <w:rsid w:val="000E746C"/>
    <w:rsid w:val="000E74E0"/>
    <w:rsid w:val="000E74E2"/>
    <w:rsid w:val="000E7578"/>
    <w:rsid w:val="000E7584"/>
    <w:rsid w:val="000E768E"/>
    <w:rsid w:val="000E76B5"/>
    <w:rsid w:val="000E7743"/>
    <w:rsid w:val="000E7823"/>
    <w:rsid w:val="000E7AF7"/>
    <w:rsid w:val="000E7C4B"/>
    <w:rsid w:val="000E7D1F"/>
    <w:rsid w:val="000E7D32"/>
    <w:rsid w:val="000E7D68"/>
    <w:rsid w:val="000E7E13"/>
    <w:rsid w:val="000E7E81"/>
    <w:rsid w:val="000E7FB2"/>
    <w:rsid w:val="000E7FCD"/>
    <w:rsid w:val="000F0086"/>
    <w:rsid w:val="000F01F8"/>
    <w:rsid w:val="000F02B5"/>
    <w:rsid w:val="000F0429"/>
    <w:rsid w:val="000F0516"/>
    <w:rsid w:val="000F0606"/>
    <w:rsid w:val="000F064F"/>
    <w:rsid w:val="000F06B1"/>
    <w:rsid w:val="000F0753"/>
    <w:rsid w:val="000F0B8B"/>
    <w:rsid w:val="000F0BA7"/>
    <w:rsid w:val="000F0C4D"/>
    <w:rsid w:val="000F0CAA"/>
    <w:rsid w:val="000F0D8C"/>
    <w:rsid w:val="000F0FC2"/>
    <w:rsid w:val="000F1026"/>
    <w:rsid w:val="000F17A4"/>
    <w:rsid w:val="000F17EB"/>
    <w:rsid w:val="000F1898"/>
    <w:rsid w:val="000F1A64"/>
    <w:rsid w:val="000F1AC8"/>
    <w:rsid w:val="000F1B64"/>
    <w:rsid w:val="000F1B99"/>
    <w:rsid w:val="000F1C35"/>
    <w:rsid w:val="000F1F42"/>
    <w:rsid w:val="000F2096"/>
    <w:rsid w:val="000F2109"/>
    <w:rsid w:val="000F2201"/>
    <w:rsid w:val="000F2247"/>
    <w:rsid w:val="000F22C4"/>
    <w:rsid w:val="000F23C6"/>
    <w:rsid w:val="000F246B"/>
    <w:rsid w:val="000F24E3"/>
    <w:rsid w:val="000F250A"/>
    <w:rsid w:val="000F25E8"/>
    <w:rsid w:val="000F2A46"/>
    <w:rsid w:val="000F2B7F"/>
    <w:rsid w:val="000F2C1B"/>
    <w:rsid w:val="000F2CF7"/>
    <w:rsid w:val="000F2D46"/>
    <w:rsid w:val="000F2E90"/>
    <w:rsid w:val="000F3159"/>
    <w:rsid w:val="000F3423"/>
    <w:rsid w:val="000F3447"/>
    <w:rsid w:val="000F34A9"/>
    <w:rsid w:val="000F34AC"/>
    <w:rsid w:val="000F36BE"/>
    <w:rsid w:val="000F3817"/>
    <w:rsid w:val="000F3899"/>
    <w:rsid w:val="000F3A78"/>
    <w:rsid w:val="000F3B2D"/>
    <w:rsid w:val="000F3BB8"/>
    <w:rsid w:val="000F3C13"/>
    <w:rsid w:val="000F3CC7"/>
    <w:rsid w:val="000F3D72"/>
    <w:rsid w:val="000F3DEB"/>
    <w:rsid w:val="000F3E0B"/>
    <w:rsid w:val="000F3E52"/>
    <w:rsid w:val="000F3EC7"/>
    <w:rsid w:val="000F3F2C"/>
    <w:rsid w:val="000F3FA4"/>
    <w:rsid w:val="000F410E"/>
    <w:rsid w:val="000F4174"/>
    <w:rsid w:val="000F4297"/>
    <w:rsid w:val="000F42B7"/>
    <w:rsid w:val="000F45CC"/>
    <w:rsid w:val="000F461B"/>
    <w:rsid w:val="000F4780"/>
    <w:rsid w:val="000F47D4"/>
    <w:rsid w:val="000F47E7"/>
    <w:rsid w:val="000F480A"/>
    <w:rsid w:val="000F4919"/>
    <w:rsid w:val="000F49BA"/>
    <w:rsid w:val="000F49E3"/>
    <w:rsid w:val="000F4B0D"/>
    <w:rsid w:val="000F4B22"/>
    <w:rsid w:val="000F4FAA"/>
    <w:rsid w:val="000F4FD7"/>
    <w:rsid w:val="000F5073"/>
    <w:rsid w:val="000F508E"/>
    <w:rsid w:val="000F5256"/>
    <w:rsid w:val="000F52B1"/>
    <w:rsid w:val="000F53C0"/>
    <w:rsid w:val="000F5515"/>
    <w:rsid w:val="000F551B"/>
    <w:rsid w:val="000F55B7"/>
    <w:rsid w:val="000F56D6"/>
    <w:rsid w:val="000F5786"/>
    <w:rsid w:val="000F57AF"/>
    <w:rsid w:val="000F584E"/>
    <w:rsid w:val="000F5863"/>
    <w:rsid w:val="000F5AE0"/>
    <w:rsid w:val="000F5AE7"/>
    <w:rsid w:val="000F5B7D"/>
    <w:rsid w:val="000F5BCD"/>
    <w:rsid w:val="000F5C75"/>
    <w:rsid w:val="000F5E71"/>
    <w:rsid w:val="000F5F90"/>
    <w:rsid w:val="000F6205"/>
    <w:rsid w:val="000F629E"/>
    <w:rsid w:val="000F6369"/>
    <w:rsid w:val="000F6546"/>
    <w:rsid w:val="000F6879"/>
    <w:rsid w:val="000F69DD"/>
    <w:rsid w:val="000F6A2C"/>
    <w:rsid w:val="000F6AD7"/>
    <w:rsid w:val="000F6B0E"/>
    <w:rsid w:val="000F6C64"/>
    <w:rsid w:val="000F6CD8"/>
    <w:rsid w:val="000F6CDE"/>
    <w:rsid w:val="000F6ED0"/>
    <w:rsid w:val="000F6F32"/>
    <w:rsid w:val="000F6F49"/>
    <w:rsid w:val="000F6FAB"/>
    <w:rsid w:val="000F713E"/>
    <w:rsid w:val="000F721B"/>
    <w:rsid w:val="000F732D"/>
    <w:rsid w:val="000F75A5"/>
    <w:rsid w:val="000F7649"/>
    <w:rsid w:val="000F7739"/>
    <w:rsid w:val="000F77C5"/>
    <w:rsid w:val="000F7869"/>
    <w:rsid w:val="000F7919"/>
    <w:rsid w:val="000F799F"/>
    <w:rsid w:val="000F79AE"/>
    <w:rsid w:val="000F7B82"/>
    <w:rsid w:val="000F7BC2"/>
    <w:rsid w:val="000F7C54"/>
    <w:rsid w:val="000F7CC3"/>
    <w:rsid w:val="000F7DE1"/>
    <w:rsid w:val="000F7E4F"/>
    <w:rsid w:val="000F7EC0"/>
    <w:rsid w:val="0010006B"/>
    <w:rsid w:val="00100081"/>
    <w:rsid w:val="001000B5"/>
    <w:rsid w:val="00100149"/>
    <w:rsid w:val="0010029B"/>
    <w:rsid w:val="00100322"/>
    <w:rsid w:val="00100335"/>
    <w:rsid w:val="0010041F"/>
    <w:rsid w:val="00100481"/>
    <w:rsid w:val="001004C0"/>
    <w:rsid w:val="0010056C"/>
    <w:rsid w:val="00100600"/>
    <w:rsid w:val="0010064E"/>
    <w:rsid w:val="0010081C"/>
    <w:rsid w:val="0010099C"/>
    <w:rsid w:val="001009DE"/>
    <w:rsid w:val="00100A46"/>
    <w:rsid w:val="00100A9F"/>
    <w:rsid w:val="00100BA9"/>
    <w:rsid w:val="00100CE0"/>
    <w:rsid w:val="00100D0B"/>
    <w:rsid w:val="00100D2A"/>
    <w:rsid w:val="00100DC2"/>
    <w:rsid w:val="00100E79"/>
    <w:rsid w:val="00100F9B"/>
    <w:rsid w:val="00100FFF"/>
    <w:rsid w:val="00101000"/>
    <w:rsid w:val="00101225"/>
    <w:rsid w:val="0010123E"/>
    <w:rsid w:val="0010138E"/>
    <w:rsid w:val="00101494"/>
    <w:rsid w:val="00101633"/>
    <w:rsid w:val="0010165B"/>
    <w:rsid w:val="0010167D"/>
    <w:rsid w:val="00101694"/>
    <w:rsid w:val="00101930"/>
    <w:rsid w:val="00101B3F"/>
    <w:rsid w:val="00101C04"/>
    <w:rsid w:val="00101C0D"/>
    <w:rsid w:val="00101D84"/>
    <w:rsid w:val="00101DF8"/>
    <w:rsid w:val="00101E96"/>
    <w:rsid w:val="0010248F"/>
    <w:rsid w:val="00102494"/>
    <w:rsid w:val="00102516"/>
    <w:rsid w:val="00102686"/>
    <w:rsid w:val="00102733"/>
    <w:rsid w:val="001027FA"/>
    <w:rsid w:val="001028EB"/>
    <w:rsid w:val="0010291D"/>
    <w:rsid w:val="00102A46"/>
    <w:rsid w:val="00102A8C"/>
    <w:rsid w:val="00102CB5"/>
    <w:rsid w:val="00102DEC"/>
    <w:rsid w:val="00102E0A"/>
    <w:rsid w:val="00102F0A"/>
    <w:rsid w:val="00103021"/>
    <w:rsid w:val="001031D9"/>
    <w:rsid w:val="001032BF"/>
    <w:rsid w:val="00103388"/>
    <w:rsid w:val="001033D6"/>
    <w:rsid w:val="00103403"/>
    <w:rsid w:val="001034C3"/>
    <w:rsid w:val="0010358E"/>
    <w:rsid w:val="00103627"/>
    <w:rsid w:val="00103657"/>
    <w:rsid w:val="001036DF"/>
    <w:rsid w:val="0010394E"/>
    <w:rsid w:val="00103AB0"/>
    <w:rsid w:val="00103B97"/>
    <w:rsid w:val="00103C18"/>
    <w:rsid w:val="00103C2A"/>
    <w:rsid w:val="00103C6B"/>
    <w:rsid w:val="00103DCF"/>
    <w:rsid w:val="00103F57"/>
    <w:rsid w:val="0010408F"/>
    <w:rsid w:val="001041BF"/>
    <w:rsid w:val="001041C0"/>
    <w:rsid w:val="0010446E"/>
    <w:rsid w:val="001044CB"/>
    <w:rsid w:val="001044EF"/>
    <w:rsid w:val="00104539"/>
    <w:rsid w:val="00104692"/>
    <w:rsid w:val="0010471F"/>
    <w:rsid w:val="001047C0"/>
    <w:rsid w:val="00104887"/>
    <w:rsid w:val="001049C7"/>
    <w:rsid w:val="00104B1A"/>
    <w:rsid w:val="00104C1B"/>
    <w:rsid w:val="00104D8E"/>
    <w:rsid w:val="00104ED2"/>
    <w:rsid w:val="00104EFB"/>
    <w:rsid w:val="00104F95"/>
    <w:rsid w:val="00105023"/>
    <w:rsid w:val="001050B5"/>
    <w:rsid w:val="00105269"/>
    <w:rsid w:val="0010529C"/>
    <w:rsid w:val="0010536D"/>
    <w:rsid w:val="0010536E"/>
    <w:rsid w:val="001053E5"/>
    <w:rsid w:val="001054AF"/>
    <w:rsid w:val="001055C8"/>
    <w:rsid w:val="00105611"/>
    <w:rsid w:val="001056A2"/>
    <w:rsid w:val="001058A5"/>
    <w:rsid w:val="001058F4"/>
    <w:rsid w:val="00105950"/>
    <w:rsid w:val="0010595B"/>
    <w:rsid w:val="00105969"/>
    <w:rsid w:val="00105A26"/>
    <w:rsid w:val="00105B33"/>
    <w:rsid w:val="00105B91"/>
    <w:rsid w:val="00105CB6"/>
    <w:rsid w:val="00105CF0"/>
    <w:rsid w:val="00105E5A"/>
    <w:rsid w:val="00105F77"/>
    <w:rsid w:val="00106035"/>
    <w:rsid w:val="0010603C"/>
    <w:rsid w:val="001063B0"/>
    <w:rsid w:val="00106409"/>
    <w:rsid w:val="00106622"/>
    <w:rsid w:val="0010666F"/>
    <w:rsid w:val="001066EB"/>
    <w:rsid w:val="001068D1"/>
    <w:rsid w:val="00106CDD"/>
    <w:rsid w:val="00106DCF"/>
    <w:rsid w:val="00106E67"/>
    <w:rsid w:val="00106E91"/>
    <w:rsid w:val="00106F5D"/>
    <w:rsid w:val="00107019"/>
    <w:rsid w:val="001070D4"/>
    <w:rsid w:val="00107104"/>
    <w:rsid w:val="0010712D"/>
    <w:rsid w:val="00107133"/>
    <w:rsid w:val="0010723A"/>
    <w:rsid w:val="00107252"/>
    <w:rsid w:val="00107293"/>
    <w:rsid w:val="001072DA"/>
    <w:rsid w:val="00107379"/>
    <w:rsid w:val="00107386"/>
    <w:rsid w:val="0010743B"/>
    <w:rsid w:val="00107576"/>
    <w:rsid w:val="00107634"/>
    <w:rsid w:val="001076D5"/>
    <w:rsid w:val="00107772"/>
    <w:rsid w:val="001077C4"/>
    <w:rsid w:val="00107886"/>
    <w:rsid w:val="0010790B"/>
    <w:rsid w:val="0010791B"/>
    <w:rsid w:val="00107ABF"/>
    <w:rsid w:val="00107B30"/>
    <w:rsid w:val="00107D99"/>
    <w:rsid w:val="00107F86"/>
    <w:rsid w:val="00107F97"/>
    <w:rsid w:val="0011000C"/>
    <w:rsid w:val="001101AC"/>
    <w:rsid w:val="00110235"/>
    <w:rsid w:val="001102BE"/>
    <w:rsid w:val="0011068A"/>
    <w:rsid w:val="001106CC"/>
    <w:rsid w:val="00110823"/>
    <w:rsid w:val="00110835"/>
    <w:rsid w:val="0011094A"/>
    <w:rsid w:val="00110987"/>
    <w:rsid w:val="001109CD"/>
    <w:rsid w:val="001109D4"/>
    <w:rsid w:val="00110A11"/>
    <w:rsid w:val="00110A45"/>
    <w:rsid w:val="00110A4B"/>
    <w:rsid w:val="00110AB2"/>
    <w:rsid w:val="00110B99"/>
    <w:rsid w:val="00110C50"/>
    <w:rsid w:val="00110C65"/>
    <w:rsid w:val="00110CE0"/>
    <w:rsid w:val="00110E80"/>
    <w:rsid w:val="00110ECA"/>
    <w:rsid w:val="00110EFA"/>
    <w:rsid w:val="001110DA"/>
    <w:rsid w:val="001111E5"/>
    <w:rsid w:val="0011122A"/>
    <w:rsid w:val="00111371"/>
    <w:rsid w:val="001114C7"/>
    <w:rsid w:val="00111551"/>
    <w:rsid w:val="0011155E"/>
    <w:rsid w:val="001115EE"/>
    <w:rsid w:val="001116A4"/>
    <w:rsid w:val="0011183A"/>
    <w:rsid w:val="001118E8"/>
    <w:rsid w:val="001118FD"/>
    <w:rsid w:val="0011199A"/>
    <w:rsid w:val="00111ADB"/>
    <w:rsid w:val="00111B4C"/>
    <w:rsid w:val="00111B7E"/>
    <w:rsid w:val="00111EF6"/>
    <w:rsid w:val="00111F06"/>
    <w:rsid w:val="00111F9A"/>
    <w:rsid w:val="00112043"/>
    <w:rsid w:val="001123AE"/>
    <w:rsid w:val="00112593"/>
    <w:rsid w:val="001126F9"/>
    <w:rsid w:val="00112726"/>
    <w:rsid w:val="0011289E"/>
    <w:rsid w:val="00112908"/>
    <w:rsid w:val="0011297E"/>
    <w:rsid w:val="00112AB8"/>
    <w:rsid w:val="00112B3B"/>
    <w:rsid w:val="00112B58"/>
    <w:rsid w:val="00112BF8"/>
    <w:rsid w:val="00112D21"/>
    <w:rsid w:val="00112D91"/>
    <w:rsid w:val="00112E3F"/>
    <w:rsid w:val="00112E63"/>
    <w:rsid w:val="00112F28"/>
    <w:rsid w:val="00113149"/>
    <w:rsid w:val="001132FE"/>
    <w:rsid w:val="0011333C"/>
    <w:rsid w:val="001133B5"/>
    <w:rsid w:val="0011362B"/>
    <w:rsid w:val="00113679"/>
    <w:rsid w:val="00113695"/>
    <w:rsid w:val="001138E7"/>
    <w:rsid w:val="00113A9E"/>
    <w:rsid w:val="00114040"/>
    <w:rsid w:val="00114247"/>
    <w:rsid w:val="00114313"/>
    <w:rsid w:val="0011438F"/>
    <w:rsid w:val="001143CC"/>
    <w:rsid w:val="00114452"/>
    <w:rsid w:val="00114485"/>
    <w:rsid w:val="0011449E"/>
    <w:rsid w:val="001144C0"/>
    <w:rsid w:val="001144CE"/>
    <w:rsid w:val="001144F3"/>
    <w:rsid w:val="001145D2"/>
    <w:rsid w:val="001145DF"/>
    <w:rsid w:val="001147C3"/>
    <w:rsid w:val="001148D7"/>
    <w:rsid w:val="001148E3"/>
    <w:rsid w:val="001149A6"/>
    <w:rsid w:val="001149CA"/>
    <w:rsid w:val="001149FD"/>
    <w:rsid w:val="001149FF"/>
    <w:rsid w:val="00114CAC"/>
    <w:rsid w:val="00114CF4"/>
    <w:rsid w:val="00114D76"/>
    <w:rsid w:val="00114D94"/>
    <w:rsid w:val="001153E5"/>
    <w:rsid w:val="00115407"/>
    <w:rsid w:val="001154C3"/>
    <w:rsid w:val="0011552E"/>
    <w:rsid w:val="001156F8"/>
    <w:rsid w:val="0011571E"/>
    <w:rsid w:val="00115824"/>
    <w:rsid w:val="00115A14"/>
    <w:rsid w:val="00115BC2"/>
    <w:rsid w:val="00115C82"/>
    <w:rsid w:val="00115D93"/>
    <w:rsid w:val="00115E56"/>
    <w:rsid w:val="00115ED7"/>
    <w:rsid w:val="00115FC5"/>
    <w:rsid w:val="001160E2"/>
    <w:rsid w:val="00116100"/>
    <w:rsid w:val="00116119"/>
    <w:rsid w:val="0011613B"/>
    <w:rsid w:val="001161B7"/>
    <w:rsid w:val="001161F3"/>
    <w:rsid w:val="001162EC"/>
    <w:rsid w:val="001163B7"/>
    <w:rsid w:val="00116421"/>
    <w:rsid w:val="001165AA"/>
    <w:rsid w:val="001166A4"/>
    <w:rsid w:val="00116BBF"/>
    <w:rsid w:val="00116C29"/>
    <w:rsid w:val="00116CCB"/>
    <w:rsid w:val="00116CE6"/>
    <w:rsid w:val="00117027"/>
    <w:rsid w:val="00117031"/>
    <w:rsid w:val="0011703C"/>
    <w:rsid w:val="001170B3"/>
    <w:rsid w:val="0011719C"/>
    <w:rsid w:val="0011720E"/>
    <w:rsid w:val="00117330"/>
    <w:rsid w:val="0011743D"/>
    <w:rsid w:val="0011745A"/>
    <w:rsid w:val="001174EC"/>
    <w:rsid w:val="001174FD"/>
    <w:rsid w:val="00117589"/>
    <w:rsid w:val="001176C2"/>
    <w:rsid w:val="00117746"/>
    <w:rsid w:val="001177DB"/>
    <w:rsid w:val="0011799D"/>
    <w:rsid w:val="00117B45"/>
    <w:rsid w:val="00117CBC"/>
    <w:rsid w:val="00117F7C"/>
    <w:rsid w:val="00117FE4"/>
    <w:rsid w:val="00120057"/>
    <w:rsid w:val="00120073"/>
    <w:rsid w:val="001201E4"/>
    <w:rsid w:val="001202F2"/>
    <w:rsid w:val="001202FE"/>
    <w:rsid w:val="00120302"/>
    <w:rsid w:val="00120305"/>
    <w:rsid w:val="0012041C"/>
    <w:rsid w:val="00120568"/>
    <w:rsid w:val="001205EC"/>
    <w:rsid w:val="001207AC"/>
    <w:rsid w:val="00120847"/>
    <w:rsid w:val="00120980"/>
    <w:rsid w:val="001209B0"/>
    <w:rsid w:val="00120B5F"/>
    <w:rsid w:val="00120DE5"/>
    <w:rsid w:val="00120E6E"/>
    <w:rsid w:val="00120FD9"/>
    <w:rsid w:val="0012105D"/>
    <w:rsid w:val="00121317"/>
    <w:rsid w:val="0012133B"/>
    <w:rsid w:val="001213FD"/>
    <w:rsid w:val="0012152C"/>
    <w:rsid w:val="0012169C"/>
    <w:rsid w:val="001216D8"/>
    <w:rsid w:val="001216F7"/>
    <w:rsid w:val="001217EF"/>
    <w:rsid w:val="00121882"/>
    <w:rsid w:val="001219C8"/>
    <w:rsid w:val="001219F2"/>
    <w:rsid w:val="00121A95"/>
    <w:rsid w:val="00121B70"/>
    <w:rsid w:val="00121BA9"/>
    <w:rsid w:val="00121C08"/>
    <w:rsid w:val="00121CA9"/>
    <w:rsid w:val="00121E5D"/>
    <w:rsid w:val="00121F6A"/>
    <w:rsid w:val="00121F94"/>
    <w:rsid w:val="00121FF2"/>
    <w:rsid w:val="00122195"/>
    <w:rsid w:val="001221CE"/>
    <w:rsid w:val="0012229C"/>
    <w:rsid w:val="001222AB"/>
    <w:rsid w:val="001223A2"/>
    <w:rsid w:val="00122431"/>
    <w:rsid w:val="001226E3"/>
    <w:rsid w:val="00122764"/>
    <w:rsid w:val="00122814"/>
    <w:rsid w:val="00122871"/>
    <w:rsid w:val="001228D1"/>
    <w:rsid w:val="0012297C"/>
    <w:rsid w:val="00122AEA"/>
    <w:rsid w:val="00122CAD"/>
    <w:rsid w:val="00122CD0"/>
    <w:rsid w:val="00122D5B"/>
    <w:rsid w:val="00122E11"/>
    <w:rsid w:val="00122E14"/>
    <w:rsid w:val="00122E38"/>
    <w:rsid w:val="00122EBB"/>
    <w:rsid w:val="00123032"/>
    <w:rsid w:val="00123062"/>
    <w:rsid w:val="00123170"/>
    <w:rsid w:val="0012320D"/>
    <w:rsid w:val="001232D0"/>
    <w:rsid w:val="0012330B"/>
    <w:rsid w:val="00123370"/>
    <w:rsid w:val="00123393"/>
    <w:rsid w:val="00123412"/>
    <w:rsid w:val="0012352C"/>
    <w:rsid w:val="00123602"/>
    <w:rsid w:val="00123608"/>
    <w:rsid w:val="0012388A"/>
    <w:rsid w:val="00123897"/>
    <w:rsid w:val="001238D8"/>
    <w:rsid w:val="001239F2"/>
    <w:rsid w:val="00123C31"/>
    <w:rsid w:val="00123C66"/>
    <w:rsid w:val="00123D8E"/>
    <w:rsid w:val="00123D98"/>
    <w:rsid w:val="00123DD4"/>
    <w:rsid w:val="00123DE2"/>
    <w:rsid w:val="001240A7"/>
    <w:rsid w:val="00124125"/>
    <w:rsid w:val="00124151"/>
    <w:rsid w:val="0012427D"/>
    <w:rsid w:val="001242C0"/>
    <w:rsid w:val="001242D3"/>
    <w:rsid w:val="001242F6"/>
    <w:rsid w:val="00124311"/>
    <w:rsid w:val="00124412"/>
    <w:rsid w:val="00124476"/>
    <w:rsid w:val="00124481"/>
    <w:rsid w:val="0012455A"/>
    <w:rsid w:val="0012455B"/>
    <w:rsid w:val="001245F1"/>
    <w:rsid w:val="00124623"/>
    <w:rsid w:val="0012469B"/>
    <w:rsid w:val="0012476B"/>
    <w:rsid w:val="001248E3"/>
    <w:rsid w:val="00124A3F"/>
    <w:rsid w:val="00124C42"/>
    <w:rsid w:val="00124C74"/>
    <w:rsid w:val="00124D5B"/>
    <w:rsid w:val="00124DCF"/>
    <w:rsid w:val="00124F5D"/>
    <w:rsid w:val="0012506D"/>
    <w:rsid w:val="00125097"/>
    <w:rsid w:val="001250B3"/>
    <w:rsid w:val="0012511D"/>
    <w:rsid w:val="0012538E"/>
    <w:rsid w:val="001253B8"/>
    <w:rsid w:val="0012541B"/>
    <w:rsid w:val="00125481"/>
    <w:rsid w:val="00125621"/>
    <w:rsid w:val="00125668"/>
    <w:rsid w:val="001257D3"/>
    <w:rsid w:val="001258C3"/>
    <w:rsid w:val="0012595F"/>
    <w:rsid w:val="001259DD"/>
    <w:rsid w:val="00125AB3"/>
    <w:rsid w:val="00125B9D"/>
    <w:rsid w:val="00125BDC"/>
    <w:rsid w:val="00125C60"/>
    <w:rsid w:val="00125CB4"/>
    <w:rsid w:val="00125E2D"/>
    <w:rsid w:val="00125EB9"/>
    <w:rsid w:val="00125ED3"/>
    <w:rsid w:val="00125F9C"/>
    <w:rsid w:val="00125FC1"/>
    <w:rsid w:val="001261A0"/>
    <w:rsid w:val="001261B1"/>
    <w:rsid w:val="001262F5"/>
    <w:rsid w:val="00126495"/>
    <w:rsid w:val="001264E9"/>
    <w:rsid w:val="00126639"/>
    <w:rsid w:val="0012668E"/>
    <w:rsid w:val="001267A1"/>
    <w:rsid w:val="0012690D"/>
    <w:rsid w:val="001269CE"/>
    <w:rsid w:val="00126AAA"/>
    <w:rsid w:val="00126ABE"/>
    <w:rsid w:val="00126B4C"/>
    <w:rsid w:val="00126C02"/>
    <w:rsid w:val="00126C10"/>
    <w:rsid w:val="00126CCF"/>
    <w:rsid w:val="00126CDE"/>
    <w:rsid w:val="00126D1C"/>
    <w:rsid w:val="00126E1A"/>
    <w:rsid w:val="00126F84"/>
    <w:rsid w:val="001270E0"/>
    <w:rsid w:val="0012722D"/>
    <w:rsid w:val="00127299"/>
    <w:rsid w:val="00127356"/>
    <w:rsid w:val="00127419"/>
    <w:rsid w:val="00127432"/>
    <w:rsid w:val="001274E9"/>
    <w:rsid w:val="001274ED"/>
    <w:rsid w:val="00127579"/>
    <w:rsid w:val="001275D3"/>
    <w:rsid w:val="001276F4"/>
    <w:rsid w:val="00127878"/>
    <w:rsid w:val="0012789B"/>
    <w:rsid w:val="001278CD"/>
    <w:rsid w:val="00127929"/>
    <w:rsid w:val="001279E8"/>
    <w:rsid w:val="001279ED"/>
    <w:rsid w:val="00127BFD"/>
    <w:rsid w:val="00127EA3"/>
    <w:rsid w:val="00130015"/>
    <w:rsid w:val="00130144"/>
    <w:rsid w:val="0013020D"/>
    <w:rsid w:val="0013034F"/>
    <w:rsid w:val="00130371"/>
    <w:rsid w:val="0013049F"/>
    <w:rsid w:val="0013050F"/>
    <w:rsid w:val="00130561"/>
    <w:rsid w:val="00130667"/>
    <w:rsid w:val="001306CA"/>
    <w:rsid w:val="00130774"/>
    <w:rsid w:val="00130874"/>
    <w:rsid w:val="001309E6"/>
    <w:rsid w:val="00130A77"/>
    <w:rsid w:val="00130A9E"/>
    <w:rsid w:val="00130B83"/>
    <w:rsid w:val="00130C76"/>
    <w:rsid w:val="00130D0A"/>
    <w:rsid w:val="00130DAC"/>
    <w:rsid w:val="00130E86"/>
    <w:rsid w:val="00130ED4"/>
    <w:rsid w:val="00130FB9"/>
    <w:rsid w:val="00130FC2"/>
    <w:rsid w:val="00130FE4"/>
    <w:rsid w:val="0013103E"/>
    <w:rsid w:val="00131059"/>
    <w:rsid w:val="001311D7"/>
    <w:rsid w:val="00131301"/>
    <w:rsid w:val="00131318"/>
    <w:rsid w:val="001314C0"/>
    <w:rsid w:val="001315F4"/>
    <w:rsid w:val="0013173F"/>
    <w:rsid w:val="001318AB"/>
    <w:rsid w:val="00131A2E"/>
    <w:rsid w:val="00131A42"/>
    <w:rsid w:val="00131A7E"/>
    <w:rsid w:val="00131D0B"/>
    <w:rsid w:val="00131E6C"/>
    <w:rsid w:val="00131EAC"/>
    <w:rsid w:val="00131EF1"/>
    <w:rsid w:val="00132190"/>
    <w:rsid w:val="001321CE"/>
    <w:rsid w:val="001321E1"/>
    <w:rsid w:val="001321E4"/>
    <w:rsid w:val="0013229F"/>
    <w:rsid w:val="001325C0"/>
    <w:rsid w:val="0013278F"/>
    <w:rsid w:val="00132811"/>
    <w:rsid w:val="00132A18"/>
    <w:rsid w:val="00132B84"/>
    <w:rsid w:val="00132EA0"/>
    <w:rsid w:val="00132ED4"/>
    <w:rsid w:val="00132FD2"/>
    <w:rsid w:val="001330E0"/>
    <w:rsid w:val="0013310F"/>
    <w:rsid w:val="00133180"/>
    <w:rsid w:val="0013342B"/>
    <w:rsid w:val="00133488"/>
    <w:rsid w:val="001334A2"/>
    <w:rsid w:val="001335AC"/>
    <w:rsid w:val="0013362D"/>
    <w:rsid w:val="00133676"/>
    <w:rsid w:val="0013386A"/>
    <w:rsid w:val="00133887"/>
    <w:rsid w:val="0013395A"/>
    <w:rsid w:val="00133B32"/>
    <w:rsid w:val="00133B8E"/>
    <w:rsid w:val="00133BA7"/>
    <w:rsid w:val="00133C16"/>
    <w:rsid w:val="00133D07"/>
    <w:rsid w:val="00133DE2"/>
    <w:rsid w:val="00133F1E"/>
    <w:rsid w:val="00133F9A"/>
    <w:rsid w:val="00133FA0"/>
    <w:rsid w:val="001341CC"/>
    <w:rsid w:val="001341DF"/>
    <w:rsid w:val="001344B6"/>
    <w:rsid w:val="00134500"/>
    <w:rsid w:val="0013464D"/>
    <w:rsid w:val="00134777"/>
    <w:rsid w:val="00134858"/>
    <w:rsid w:val="00134861"/>
    <w:rsid w:val="0013486F"/>
    <w:rsid w:val="001348A5"/>
    <w:rsid w:val="001349BC"/>
    <w:rsid w:val="00134B3F"/>
    <w:rsid w:val="00134BD6"/>
    <w:rsid w:val="00134CD2"/>
    <w:rsid w:val="00134DE0"/>
    <w:rsid w:val="00134E7F"/>
    <w:rsid w:val="0013509D"/>
    <w:rsid w:val="001350E9"/>
    <w:rsid w:val="0013526B"/>
    <w:rsid w:val="00135272"/>
    <w:rsid w:val="0013532A"/>
    <w:rsid w:val="001354B4"/>
    <w:rsid w:val="0013553E"/>
    <w:rsid w:val="0013559C"/>
    <w:rsid w:val="001355BB"/>
    <w:rsid w:val="001356D3"/>
    <w:rsid w:val="001356F5"/>
    <w:rsid w:val="00135740"/>
    <w:rsid w:val="0013578E"/>
    <w:rsid w:val="001357DA"/>
    <w:rsid w:val="00135833"/>
    <w:rsid w:val="001359A4"/>
    <w:rsid w:val="00135D85"/>
    <w:rsid w:val="00135DBE"/>
    <w:rsid w:val="00135E2C"/>
    <w:rsid w:val="00135E38"/>
    <w:rsid w:val="00135E61"/>
    <w:rsid w:val="00135FE0"/>
    <w:rsid w:val="001360CA"/>
    <w:rsid w:val="00136242"/>
    <w:rsid w:val="00136427"/>
    <w:rsid w:val="001364A7"/>
    <w:rsid w:val="0013654C"/>
    <w:rsid w:val="0013667A"/>
    <w:rsid w:val="0013679B"/>
    <w:rsid w:val="00136906"/>
    <w:rsid w:val="00136A2D"/>
    <w:rsid w:val="00136A82"/>
    <w:rsid w:val="00136A88"/>
    <w:rsid w:val="00136B9A"/>
    <w:rsid w:val="00136C2F"/>
    <w:rsid w:val="00136C44"/>
    <w:rsid w:val="00136CFE"/>
    <w:rsid w:val="00136DCD"/>
    <w:rsid w:val="00136F2B"/>
    <w:rsid w:val="00136F42"/>
    <w:rsid w:val="00136FE5"/>
    <w:rsid w:val="00137164"/>
    <w:rsid w:val="001371A7"/>
    <w:rsid w:val="001371B2"/>
    <w:rsid w:val="0013728C"/>
    <w:rsid w:val="001372C4"/>
    <w:rsid w:val="001372E4"/>
    <w:rsid w:val="00137308"/>
    <w:rsid w:val="00137360"/>
    <w:rsid w:val="001374A0"/>
    <w:rsid w:val="001374D6"/>
    <w:rsid w:val="00137590"/>
    <w:rsid w:val="00137742"/>
    <w:rsid w:val="00137780"/>
    <w:rsid w:val="00137A25"/>
    <w:rsid w:val="00137B14"/>
    <w:rsid w:val="00137C27"/>
    <w:rsid w:val="00137CDF"/>
    <w:rsid w:val="00137CFC"/>
    <w:rsid w:val="00137F2B"/>
    <w:rsid w:val="001400E7"/>
    <w:rsid w:val="001400ED"/>
    <w:rsid w:val="001401F3"/>
    <w:rsid w:val="0014022A"/>
    <w:rsid w:val="001405CF"/>
    <w:rsid w:val="00140614"/>
    <w:rsid w:val="0014063B"/>
    <w:rsid w:val="0014065F"/>
    <w:rsid w:val="001407C0"/>
    <w:rsid w:val="001407FB"/>
    <w:rsid w:val="00140861"/>
    <w:rsid w:val="001408E1"/>
    <w:rsid w:val="00140A62"/>
    <w:rsid w:val="00140A6A"/>
    <w:rsid w:val="00140B75"/>
    <w:rsid w:val="00140BE3"/>
    <w:rsid w:val="00140C9D"/>
    <w:rsid w:val="00140D52"/>
    <w:rsid w:val="00140D56"/>
    <w:rsid w:val="00140F64"/>
    <w:rsid w:val="00140FB7"/>
    <w:rsid w:val="00140FE3"/>
    <w:rsid w:val="00141077"/>
    <w:rsid w:val="00141302"/>
    <w:rsid w:val="00141368"/>
    <w:rsid w:val="00141527"/>
    <w:rsid w:val="001416FD"/>
    <w:rsid w:val="00141732"/>
    <w:rsid w:val="00141755"/>
    <w:rsid w:val="00141A6C"/>
    <w:rsid w:val="00141A9B"/>
    <w:rsid w:val="00141B94"/>
    <w:rsid w:val="00141C84"/>
    <w:rsid w:val="00141E15"/>
    <w:rsid w:val="00141FBA"/>
    <w:rsid w:val="00142044"/>
    <w:rsid w:val="0014219D"/>
    <w:rsid w:val="0014228B"/>
    <w:rsid w:val="001422E5"/>
    <w:rsid w:val="001422EF"/>
    <w:rsid w:val="00142488"/>
    <w:rsid w:val="0014257C"/>
    <w:rsid w:val="001425C5"/>
    <w:rsid w:val="00142928"/>
    <w:rsid w:val="0014298C"/>
    <w:rsid w:val="00142A2C"/>
    <w:rsid w:val="00142A33"/>
    <w:rsid w:val="00142AEA"/>
    <w:rsid w:val="00142AFA"/>
    <w:rsid w:val="00142AFC"/>
    <w:rsid w:val="00142DEA"/>
    <w:rsid w:val="00142E30"/>
    <w:rsid w:val="00142E4C"/>
    <w:rsid w:val="00142EB7"/>
    <w:rsid w:val="00142F5D"/>
    <w:rsid w:val="00142F89"/>
    <w:rsid w:val="001430C9"/>
    <w:rsid w:val="0014336A"/>
    <w:rsid w:val="00143371"/>
    <w:rsid w:val="001435F3"/>
    <w:rsid w:val="001439E9"/>
    <w:rsid w:val="00143A49"/>
    <w:rsid w:val="00143BFA"/>
    <w:rsid w:val="00143C19"/>
    <w:rsid w:val="00143D7F"/>
    <w:rsid w:val="00143E30"/>
    <w:rsid w:val="00143E76"/>
    <w:rsid w:val="00143F53"/>
    <w:rsid w:val="00143F64"/>
    <w:rsid w:val="00143FC4"/>
    <w:rsid w:val="00143FC5"/>
    <w:rsid w:val="0014406C"/>
    <w:rsid w:val="001440D8"/>
    <w:rsid w:val="00144397"/>
    <w:rsid w:val="001443B8"/>
    <w:rsid w:val="00144420"/>
    <w:rsid w:val="00144724"/>
    <w:rsid w:val="001448B6"/>
    <w:rsid w:val="00144A6A"/>
    <w:rsid w:val="00144BAC"/>
    <w:rsid w:val="00144C5E"/>
    <w:rsid w:val="00144CBF"/>
    <w:rsid w:val="00144DFC"/>
    <w:rsid w:val="00144E8D"/>
    <w:rsid w:val="00144F4B"/>
    <w:rsid w:val="00144FED"/>
    <w:rsid w:val="00145268"/>
    <w:rsid w:val="001453D4"/>
    <w:rsid w:val="001453D5"/>
    <w:rsid w:val="001456C9"/>
    <w:rsid w:val="001456F7"/>
    <w:rsid w:val="00145748"/>
    <w:rsid w:val="00145ADC"/>
    <w:rsid w:val="00145BAC"/>
    <w:rsid w:val="00145C19"/>
    <w:rsid w:val="00145C8E"/>
    <w:rsid w:val="00145DC3"/>
    <w:rsid w:val="00145E26"/>
    <w:rsid w:val="00145E60"/>
    <w:rsid w:val="00145EEB"/>
    <w:rsid w:val="00145F44"/>
    <w:rsid w:val="00145F46"/>
    <w:rsid w:val="00146084"/>
    <w:rsid w:val="0014619B"/>
    <w:rsid w:val="0014619C"/>
    <w:rsid w:val="001462D6"/>
    <w:rsid w:val="001465D0"/>
    <w:rsid w:val="001468EB"/>
    <w:rsid w:val="00146ADF"/>
    <w:rsid w:val="00146AF7"/>
    <w:rsid w:val="00146DB3"/>
    <w:rsid w:val="00146E97"/>
    <w:rsid w:val="00146F18"/>
    <w:rsid w:val="00146F70"/>
    <w:rsid w:val="00146F84"/>
    <w:rsid w:val="00146FB4"/>
    <w:rsid w:val="00147089"/>
    <w:rsid w:val="0014708F"/>
    <w:rsid w:val="001470C8"/>
    <w:rsid w:val="001471BD"/>
    <w:rsid w:val="001471F5"/>
    <w:rsid w:val="00147216"/>
    <w:rsid w:val="00147259"/>
    <w:rsid w:val="001472BD"/>
    <w:rsid w:val="0014732D"/>
    <w:rsid w:val="001473A0"/>
    <w:rsid w:val="001473A5"/>
    <w:rsid w:val="00147434"/>
    <w:rsid w:val="00147487"/>
    <w:rsid w:val="001474A5"/>
    <w:rsid w:val="00147535"/>
    <w:rsid w:val="00147592"/>
    <w:rsid w:val="00147593"/>
    <w:rsid w:val="00147638"/>
    <w:rsid w:val="0014765E"/>
    <w:rsid w:val="001476BD"/>
    <w:rsid w:val="00147785"/>
    <w:rsid w:val="001477DB"/>
    <w:rsid w:val="001478A0"/>
    <w:rsid w:val="00147B60"/>
    <w:rsid w:val="00147CBF"/>
    <w:rsid w:val="00147DCE"/>
    <w:rsid w:val="00147DEE"/>
    <w:rsid w:val="00147E50"/>
    <w:rsid w:val="00147F8D"/>
    <w:rsid w:val="001500B5"/>
    <w:rsid w:val="001500BC"/>
    <w:rsid w:val="00150107"/>
    <w:rsid w:val="00150140"/>
    <w:rsid w:val="001501CE"/>
    <w:rsid w:val="001502A6"/>
    <w:rsid w:val="001502C2"/>
    <w:rsid w:val="001502D3"/>
    <w:rsid w:val="0015043E"/>
    <w:rsid w:val="00150541"/>
    <w:rsid w:val="00150629"/>
    <w:rsid w:val="00150694"/>
    <w:rsid w:val="00150706"/>
    <w:rsid w:val="0015072D"/>
    <w:rsid w:val="00150996"/>
    <w:rsid w:val="00150A2B"/>
    <w:rsid w:val="00150AF1"/>
    <w:rsid w:val="00150D9B"/>
    <w:rsid w:val="00150E2F"/>
    <w:rsid w:val="00151110"/>
    <w:rsid w:val="00151298"/>
    <w:rsid w:val="00151345"/>
    <w:rsid w:val="001513C1"/>
    <w:rsid w:val="0015140D"/>
    <w:rsid w:val="00151470"/>
    <w:rsid w:val="00151476"/>
    <w:rsid w:val="00151479"/>
    <w:rsid w:val="001515C5"/>
    <w:rsid w:val="00151693"/>
    <w:rsid w:val="001517BC"/>
    <w:rsid w:val="0015194B"/>
    <w:rsid w:val="00151966"/>
    <w:rsid w:val="001519E1"/>
    <w:rsid w:val="00151A35"/>
    <w:rsid w:val="00151B8A"/>
    <w:rsid w:val="00151E25"/>
    <w:rsid w:val="00151E4C"/>
    <w:rsid w:val="00151FBB"/>
    <w:rsid w:val="00151FE3"/>
    <w:rsid w:val="0015212A"/>
    <w:rsid w:val="0015214A"/>
    <w:rsid w:val="00152349"/>
    <w:rsid w:val="00152383"/>
    <w:rsid w:val="00152468"/>
    <w:rsid w:val="00152523"/>
    <w:rsid w:val="001525DA"/>
    <w:rsid w:val="001526E1"/>
    <w:rsid w:val="001529DE"/>
    <w:rsid w:val="001529F1"/>
    <w:rsid w:val="00152A43"/>
    <w:rsid w:val="00152B25"/>
    <w:rsid w:val="00152B69"/>
    <w:rsid w:val="00152BF6"/>
    <w:rsid w:val="00152BFC"/>
    <w:rsid w:val="00152CE0"/>
    <w:rsid w:val="00152DBB"/>
    <w:rsid w:val="00152FF0"/>
    <w:rsid w:val="00153049"/>
    <w:rsid w:val="00153067"/>
    <w:rsid w:val="00153113"/>
    <w:rsid w:val="00153193"/>
    <w:rsid w:val="001531F1"/>
    <w:rsid w:val="00153341"/>
    <w:rsid w:val="00153356"/>
    <w:rsid w:val="001533A9"/>
    <w:rsid w:val="00153429"/>
    <w:rsid w:val="00153466"/>
    <w:rsid w:val="001535A8"/>
    <w:rsid w:val="001536E6"/>
    <w:rsid w:val="00153786"/>
    <w:rsid w:val="001537A0"/>
    <w:rsid w:val="00153924"/>
    <w:rsid w:val="00153930"/>
    <w:rsid w:val="00153A2B"/>
    <w:rsid w:val="00153B19"/>
    <w:rsid w:val="00153BA6"/>
    <w:rsid w:val="00153EBF"/>
    <w:rsid w:val="00153F09"/>
    <w:rsid w:val="0015400A"/>
    <w:rsid w:val="00154010"/>
    <w:rsid w:val="0015406F"/>
    <w:rsid w:val="0015407D"/>
    <w:rsid w:val="001540DB"/>
    <w:rsid w:val="00154322"/>
    <w:rsid w:val="001543E8"/>
    <w:rsid w:val="0015470C"/>
    <w:rsid w:val="0015472D"/>
    <w:rsid w:val="00154911"/>
    <w:rsid w:val="00154989"/>
    <w:rsid w:val="00154AEB"/>
    <w:rsid w:val="00154C11"/>
    <w:rsid w:val="00154C2D"/>
    <w:rsid w:val="00154CF1"/>
    <w:rsid w:val="00154DC1"/>
    <w:rsid w:val="00154EED"/>
    <w:rsid w:val="00154EFC"/>
    <w:rsid w:val="00154F74"/>
    <w:rsid w:val="00154FF0"/>
    <w:rsid w:val="0015515B"/>
    <w:rsid w:val="001551EE"/>
    <w:rsid w:val="00155416"/>
    <w:rsid w:val="0015542F"/>
    <w:rsid w:val="00155720"/>
    <w:rsid w:val="00155786"/>
    <w:rsid w:val="001557DC"/>
    <w:rsid w:val="001558D9"/>
    <w:rsid w:val="001558F9"/>
    <w:rsid w:val="001559F5"/>
    <w:rsid w:val="00155A0C"/>
    <w:rsid w:val="00155B55"/>
    <w:rsid w:val="00155DC4"/>
    <w:rsid w:val="00155EDB"/>
    <w:rsid w:val="00155F23"/>
    <w:rsid w:val="00155FED"/>
    <w:rsid w:val="001561B3"/>
    <w:rsid w:val="001562A0"/>
    <w:rsid w:val="001562B4"/>
    <w:rsid w:val="00156304"/>
    <w:rsid w:val="0015630D"/>
    <w:rsid w:val="0015647F"/>
    <w:rsid w:val="00156481"/>
    <w:rsid w:val="001566E1"/>
    <w:rsid w:val="00156875"/>
    <w:rsid w:val="001568FD"/>
    <w:rsid w:val="0015694F"/>
    <w:rsid w:val="00156AAE"/>
    <w:rsid w:val="00156B12"/>
    <w:rsid w:val="00156B68"/>
    <w:rsid w:val="00156C11"/>
    <w:rsid w:val="00156D86"/>
    <w:rsid w:val="00156EB6"/>
    <w:rsid w:val="00156FD7"/>
    <w:rsid w:val="00157022"/>
    <w:rsid w:val="00157165"/>
    <w:rsid w:val="0015722A"/>
    <w:rsid w:val="001572C5"/>
    <w:rsid w:val="001572F0"/>
    <w:rsid w:val="00157301"/>
    <w:rsid w:val="001573CA"/>
    <w:rsid w:val="00157498"/>
    <w:rsid w:val="0015751F"/>
    <w:rsid w:val="00157598"/>
    <w:rsid w:val="001575AA"/>
    <w:rsid w:val="001575D0"/>
    <w:rsid w:val="0015760F"/>
    <w:rsid w:val="001576DD"/>
    <w:rsid w:val="00157A5D"/>
    <w:rsid w:val="00157B4B"/>
    <w:rsid w:val="00157C04"/>
    <w:rsid w:val="00157CE1"/>
    <w:rsid w:val="00157DB5"/>
    <w:rsid w:val="001600FA"/>
    <w:rsid w:val="001602FB"/>
    <w:rsid w:val="00160605"/>
    <w:rsid w:val="001606D0"/>
    <w:rsid w:val="0016091C"/>
    <w:rsid w:val="0016098A"/>
    <w:rsid w:val="00160B21"/>
    <w:rsid w:val="00160B26"/>
    <w:rsid w:val="00160C3D"/>
    <w:rsid w:val="00160D8E"/>
    <w:rsid w:val="00160DE3"/>
    <w:rsid w:val="00160DFF"/>
    <w:rsid w:val="00160E92"/>
    <w:rsid w:val="00160FCF"/>
    <w:rsid w:val="001610E7"/>
    <w:rsid w:val="0016126B"/>
    <w:rsid w:val="00161317"/>
    <w:rsid w:val="001614DB"/>
    <w:rsid w:val="001615ED"/>
    <w:rsid w:val="001616E2"/>
    <w:rsid w:val="001617EC"/>
    <w:rsid w:val="001618A1"/>
    <w:rsid w:val="00161ACA"/>
    <w:rsid w:val="00161B10"/>
    <w:rsid w:val="00161B3B"/>
    <w:rsid w:val="00161CB4"/>
    <w:rsid w:val="00161D06"/>
    <w:rsid w:val="00161D1E"/>
    <w:rsid w:val="00161D4F"/>
    <w:rsid w:val="00161D6E"/>
    <w:rsid w:val="00161ECD"/>
    <w:rsid w:val="00161F32"/>
    <w:rsid w:val="00161F72"/>
    <w:rsid w:val="00161F81"/>
    <w:rsid w:val="00161FB0"/>
    <w:rsid w:val="0016207F"/>
    <w:rsid w:val="001620C9"/>
    <w:rsid w:val="00162161"/>
    <w:rsid w:val="0016236C"/>
    <w:rsid w:val="0016248C"/>
    <w:rsid w:val="0016273C"/>
    <w:rsid w:val="001628B6"/>
    <w:rsid w:val="001628C8"/>
    <w:rsid w:val="00162935"/>
    <w:rsid w:val="00162951"/>
    <w:rsid w:val="0016295D"/>
    <w:rsid w:val="00162AEF"/>
    <w:rsid w:val="00162B34"/>
    <w:rsid w:val="00162BF4"/>
    <w:rsid w:val="00162C15"/>
    <w:rsid w:val="00162C6F"/>
    <w:rsid w:val="00162DC5"/>
    <w:rsid w:val="00162F96"/>
    <w:rsid w:val="0016319F"/>
    <w:rsid w:val="0016326B"/>
    <w:rsid w:val="0016339C"/>
    <w:rsid w:val="00163542"/>
    <w:rsid w:val="0016356B"/>
    <w:rsid w:val="00163715"/>
    <w:rsid w:val="00163864"/>
    <w:rsid w:val="001638D4"/>
    <w:rsid w:val="00163AE8"/>
    <w:rsid w:val="00163B23"/>
    <w:rsid w:val="00163B2F"/>
    <w:rsid w:val="00163B7B"/>
    <w:rsid w:val="00163C01"/>
    <w:rsid w:val="00163C29"/>
    <w:rsid w:val="00163CD3"/>
    <w:rsid w:val="00163E3F"/>
    <w:rsid w:val="00164230"/>
    <w:rsid w:val="0016427A"/>
    <w:rsid w:val="001642B6"/>
    <w:rsid w:val="0016442A"/>
    <w:rsid w:val="0016446A"/>
    <w:rsid w:val="001644F8"/>
    <w:rsid w:val="00164598"/>
    <w:rsid w:val="0016475A"/>
    <w:rsid w:val="00164762"/>
    <w:rsid w:val="00164768"/>
    <w:rsid w:val="00164AFD"/>
    <w:rsid w:val="00164B43"/>
    <w:rsid w:val="00164BB4"/>
    <w:rsid w:val="00164C5C"/>
    <w:rsid w:val="00164C94"/>
    <w:rsid w:val="00164D34"/>
    <w:rsid w:val="0016531B"/>
    <w:rsid w:val="0016538E"/>
    <w:rsid w:val="0016573E"/>
    <w:rsid w:val="00165745"/>
    <w:rsid w:val="00165864"/>
    <w:rsid w:val="001658BE"/>
    <w:rsid w:val="00165B0C"/>
    <w:rsid w:val="00165B13"/>
    <w:rsid w:val="00165C00"/>
    <w:rsid w:val="00165C30"/>
    <w:rsid w:val="00165C8F"/>
    <w:rsid w:val="00165E2A"/>
    <w:rsid w:val="00165E6A"/>
    <w:rsid w:val="00165F6C"/>
    <w:rsid w:val="0016609B"/>
    <w:rsid w:val="001661C5"/>
    <w:rsid w:val="001662E0"/>
    <w:rsid w:val="00166301"/>
    <w:rsid w:val="001663F2"/>
    <w:rsid w:val="0016640D"/>
    <w:rsid w:val="001664D9"/>
    <w:rsid w:val="00166575"/>
    <w:rsid w:val="001665BE"/>
    <w:rsid w:val="0016685D"/>
    <w:rsid w:val="001668CB"/>
    <w:rsid w:val="00166957"/>
    <w:rsid w:val="00166977"/>
    <w:rsid w:val="00166B3F"/>
    <w:rsid w:val="00166BF9"/>
    <w:rsid w:val="00166C28"/>
    <w:rsid w:val="00166D53"/>
    <w:rsid w:val="00166EFE"/>
    <w:rsid w:val="00166F75"/>
    <w:rsid w:val="00166FCC"/>
    <w:rsid w:val="00167088"/>
    <w:rsid w:val="0016711F"/>
    <w:rsid w:val="0016738E"/>
    <w:rsid w:val="0016744F"/>
    <w:rsid w:val="001674F3"/>
    <w:rsid w:val="00167539"/>
    <w:rsid w:val="001675D4"/>
    <w:rsid w:val="00167612"/>
    <w:rsid w:val="00167720"/>
    <w:rsid w:val="00167771"/>
    <w:rsid w:val="00167814"/>
    <w:rsid w:val="00167857"/>
    <w:rsid w:val="00167A04"/>
    <w:rsid w:val="00167A0F"/>
    <w:rsid w:val="00167AAB"/>
    <w:rsid w:val="00167B94"/>
    <w:rsid w:val="00167C22"/>
    <w:rsid w:val="00167C2F"/>
    <w:rsid w:val="00167CF2"/>
    <w:rsid w:val="00167D08"/>
    <w:rsid w:val="00167E0D"/>
    <w:rsid w:val="00170065"/>
    <w:rsid w:val="00170168"/>
    <w:rsid w:val="001701BB"/>
    <w:rsid w:val="001701FB"/>
    <w:rsid w:val="0017032D"/>
    <w:rsid w:val="00170622"/>
    <w:rsid w:val="0017062C"/>
    <w:rsid w:val="0017069C"/>
    <w:rsid w:val="001708B1"/>
    <w:rsid w:val="00170A1A"/>
    <w:rsid w:val="00170A66"/>
    <w:rsid w:val="00170C3F"/>
    <w:rsid w:val="00170D3F"/>
    <w:rsid w:val="00170D4B"/>
    <w:rsid w:val="00170DA8"/>
    <w:rsid w:val="00170E7E"/>
    <w:rsid w:val="001710A1"/>
    <w:rsid w:val="001710D4"/>
    <w:rsid w:val="001711A1"/>
    <w:rsid w:val="00171221"/>
    <w:rsid w:val="00171254"/>
    <w:rsid w:val="00171301"/>
    <w:rsid w:val="00171385"/>
    <w:rsid w:val="00171538"/>
    <w:rsid w:val="001715B0"/>
    <w:rsid w:val="001717D8"/>
    <w:rsid w:val="00171846"/>
    <w:rsid w:val="0017192F"/>
    <w:rsid w:val="00171CF4"/>
    <w:rsid w:val="00171D05"/>
    <w:rsid w:val="00171E2C"/>
    <w:rsid w:val="00171ED8"/>
    <w:rsid w:val="00172212"/>
    <w:rsid w:val="0017245B"/>
    <w:rsid w:val="001724A9"/>
    <w:rsid w:val="00172568"/>
    <w:rsid w:val="001727C7"/>
    <w:rsid w:val="001727DB"/>
    <w:rsid w:val="00172881"/>
    <w:rsid w:val="0017288D"/>
    <w:rsid w:val="0017299C"/>
    <w:rsid w:val="00172C0A"/>
    <w:rsid w:val="00172CF0"/>
    <w:rsid w:val="00172E6F"/>
    <w:rsid w:val="0017312E"/>
    <w:rsid w:val="001731A7"/>
    <w:rsid w:val="001731D5"/>
    <w:rsid w:val="00173212"/>
    <w:rsid w:val="0017329B"/>
    <w:rsid w:val="001732A8"/>
    <w:rsid w:val="00173562"/>
    <w:rsid w:val="00173636"/>
    <w:rsid w:val="0017365A"/>
    <w:rsid w:val="00173826"/>
    <w:rsid w:val="001739A9"/>
    <w:rsid w:val="00173AD1"/>
    <w:rsid w:val="00173B82"/>
    <w:rsid w:val="00173C22"/>
    <w:rsid w:val="00173CD5"/>
    <w:rsid w:val="00173D66"/>
    <w:rsid w:val="00173DA4"/>
    <w:rsid w:val="00174018"/>
    <w:rsid w:val="001740B4"/>
    <w:rsid w:val="0017414E"/>
    <w:rsid w:val="00174206"/>
    <w:rsid w:val="0017467D"/>
    <w:rsid w:val="0017472C"/>
    <w:rsid w:val="001747D3"/>
    <w:rsid w:val="0017480D"/>
    <w:rsid w:val="00174830"/>
    <w:rsid w:val="00174847"/>
    <w:rsid w:val="00174C94"/>
    <w:rsid w:val="00174E6B"/>
    <w:rsid w:val="00174FD8"/>
    <w:rsid w:val="001750E5"/>
    <w:rsid w:val="00175137"/>
    <w:rsid w:val="001752E2"/>
    <w:rsid w:val="00175337"/>
    <w:rsid w:val="001755C6"/>
    <w:rsid w:val="0017579F"/>
    <w:rsid w:val="001757DD"/>
    <w:rsid w:val="00175823"/>
    <w:rsid w:val="00175B4D"/>
    <w:rsid w:val="00175FBC"/>
    <w:rsid w:val="0017611E"/>
    <w:rsid w:val="00176281"/>
    <w:rsid w:val="001762AD"/>
    <w:rsid w:val="001762F1"/>
    <w:rsid w:val="001762FA"/>
    <w:rsid w:val="00176369"/>
    <w:rsid w:val="00176792"/>
    <w:rsid w:val="001768FD"/>
    <w:rsid w:val="00176991"/>
    <w:rsid w:val="00176A46"/>
    <w:rsid w:val="00176A57"/>
    <w:rsid w:val="00176B41"/>
    <w:rsid w:val="00176C8A"/>
    <w:rsid w:val="00176C97"/>
    <w:rsid w:val="00176EE3"/>
    <w:rsid w:val="0017704A"/>
    <w:rsid w:val="00177355"/>
    <w:rsid w:val="00177387"/>
    <w:rsid w:val="001774AD"/>
    <w:rsid w:val="001774FC"/>
    <w:rsid w:val="001775EC"/>
    <w:rsid w:val="00177685"/>
    <w:rsid w:val="0017783F"/>
    <w:rsid w:val="00177958"/>
    <w:rsid w:val="0017797F"/>
    <w:rsid w:val="001779F7"/>
    <w:rsid w:val="00177A80"/>
    <w:rsid w:val="00177AF3"/>
    <w:rsid w:val="00177C0F"/>
    <w:rsid w:val="00177E69"/>
    <w:rsid w:val="00177F45"/>
    <w:rsid w:val="00180403"/>
    <w:rsid w:val="001804BB"/>
    <w:rsid w:val="00180638"/>
    <w:rsid w:val="00180725"/>
    <w:rsid w:val="00180777"/>
    <w:rsid w:val="00180800"/>
    <w:rsid w:val="00180880"/>
    <w:rsid w:val="001808C6"/>
    <w:rsid w:val="0018095C"/>
    <w:rsid w:val="00180A0A"/>
    <w:rsid w:val="00180D39"/>
    <w:rsid w:val="00180DA4"/>
    <w:rsid w:val="00180E0A"/>
    <w:rsid w:val="00180F27"/>
    <w:rsid w:val="00180F3B"/>
    <w:rsid w:val="00180F3D"/>
    <w:rsid w:val="00180FBE"/>
    <w:rsid w:val="00181100"/>
    <w:rsid w:val="0018125D"/>
    <w:rsid w:val="001812A3"/>
    <w:rsid w:val="001812D2"/>
    <w:rsid w:val="001814B0"/>
    <w:rsid w:val="0018159A"/>
    <w:rsid w:val="001818A6"/>
    <w:rsid w:val="001818B5"/>
    <w:rsid w:val="00181939"/>
    <w:rsid w:val="00181988"/>
    <w:rsid w:val="001819F8"/>
    <w:rsid w:val="00181A9D"/>
    <w:rsid w:val="00182022"/>
    <w:rsid w:val="00182060"/>
    <w:rsid w:val="00182065"/>
    <w:rsid w:val="001820E2"/>
    <w:rsid w:val="0018217F"/>
    <w:rsid w:val="001822BB"/>
    <w:rsid w:val="001822C5"/>
    <w:rsid w:val="001823FA"/>
    <w:rsid w:val="00182514"/>
    <w:rsid w:val="00182615"/>
    <w:rsid w:val="001826EE"/>
    <w:rsid w:val="0018277A"/>
    <w:rsid w:val="001829C5"/>
    <w:rsid w:val="00182BE9"/>
    <w:rsid w:val="00182BFA"/>
    <w:rsid w:val="00182C4F"/>
    <w:rsid w:val="00182D1B"/>
    <w:rsid w:val="00182DB3"/>
    <w:rsid w:val="00182EE3"/>
    <w:rsid w:val="00182EE4"/>
    <w:rsid w:val="0018303F"/>
    <w:rsid w:val="00183104"/>
    <w:rsid w:val="0018323A"/>
    <w:rsid w:val="001833CC"/>
    <w:rsid w:val="001833FE"/>
    <w:rsid w:val="00183437"/>
    <w:rsid w:val="0018357F"/>
    <w:rsid w:val="0018360B"/>
    <w:rsid w:val="001836DA"/>
    <w:rsid w:val="001836E4"/>
    <w:rsid w:val="0018387E"/>
    <w:rsid w:val="00183880"/>
    <w:rsid w:val="0018396F"/>
    <w:rsid w:val="0018399C"/>
    <w:rsid w:val="00183A1F"/>
    <w:rsid w:val="00183BC3"/>
    <w:rsid w:val="00183D61"/>
    <w:rsid w:val="00183D67"/>
    <w:rsid w:val="00183DE3"/>
    <w:rsid w:val="00183E1D"/>
    <w:rsid w:val="00183FC5"/>
    <w:rsid w:val="0018406C"/>
    <w:rsid w:val="0018425C"/>
    <w:rsid w:val="00184364"/>
    <w:rsid w:val="00184509"/>
    <w:rsid w:val="00184610"/>
    <w:rsid w:val="00184649"/>
    <w:rsid w:val="0018464C"/>
    <w:rsid w:val="001846A4"/>
    <w:rsid w:val="001847FB"/>
    <w:rsid w:val="0018480B"/>
    <w:rsid w:val="00184878"/>
    <w:rsid w:val="001848A9"/>
    <w:rsid w:val="00184A51"/>
    <w:rsid w:val="00184AB2"/>
    <w:rsid w:val="00184B8D"/>
    <w:rsid w:val="00184BB1"/>
    <w:rsid w:val="00184FB6"/>
    <w:rsid w:val="001850FE"/>
    <w:rsid w:val="0018532A"/>
    <w:rsid w:val="001853F3"/>
    <w:rsid w:val="0018576A"/>
    <w:rsid w:val="001858AB"/>
    <w:rsid w:val="0018591A"/>
    <w:rsid w:val="00185A0A"/>
    <w:rsid w:val="00185A32"/>
    <w:rsid w:val="00185B63"/>
    <w:rsid w:val="00185B6B"/>
    <w:rsid w:val="00185C66"/>
    <w:rsid w:val="00185CD5"/>
    <w:rsid w:val="00185DB7"/>
    <w:rsid w:val="00185E1F"/>
    <w:rsid w:val="00185E33"/>
    <w:rsid w:val="00185E96"/>
    <w:rsid w:val="0018602E"/>
    <w:rsid w:val="001860E3"/>
    <w:rsid w:val="00186181"/>
    <w:rsid w:val="00186244"/>
    <w:rsid w:val="0018643F"/>
    <w:rsid w:val="00186468"/>
    <w:rsid w:val="00186486"/>
    <w:rsid w:val="00186525"/>
    <w:rsid w:val="001866CF"/>
    <w:rsid w:val="00186751"/>
    <w:rsid w:val="00186891"/>
    <w:rsid w:val="001868AA"/>
    <w:rsid w:val="0018694C"/>
    <w:rsid w:val="00186AE5"/>
    <w:rsid w:val="00186B8D"/>
    <w:rsid w:val="00186CB9"/>
    <w:rsid w:val="00186CCB"/>
    <w:rsid w:val="00186D0A"/>
    <w:rsid w:val="001870F5"/>
    <w:rsid w:val="00187161"/>
    <w:rsid w:val="0018727E"/>
    <w:rsid w:val="00187289"/>
    <w:rsid w:val="001872D5"/>
    <w:rsid w:val="0018735F"/>
    <w:rsid w:val="00187423"/>
    <w:rsid w:val="00187550"/>
    <w:rsid w:val="001878B4"/>
    <w:rsid w:val="00187928"/>
    <w:rsid w:val="00187995"/>
    <w:rsid w:val="001879F0"/>
    <w:rsid w:val="00187A32"/>
    <w:rsid w:val="00187B2E"/>
    <w:rsid w:val="00187B5A"/>
    <w:rsid w:val="00187BD3"/>
    <w:rsid w:val="00187C4D"/>
    <w:rsid w:val="00187C72"/>
    <w:rsid w:val="00187D51"/>
    <w:rsid w:val="00187D7D"/>
    <w:rsid w:val="00187F9E"/>
    <w:rsid w:val="0019003C"/>
    <w:rsid w:val="00190055"/>
    <w:rsid w:val="0019024C"/>
    <w:rsid w:val="00190341"/>
    <w:rsid w:val="0019041A"/>
    <w:rsid w:val="00190487"/>
    <w:rsid w:val="001905AE"/>
    <w:rsid w:val="001905F9"/>
    <w:rsid w:val="001906FC"/>
    <w:rsid w:val="0019087C"/>
    <w:rsid w:val="001908A1"/>
    <w:rsid w:val="00190CC5"/>
    <w:rsid w:val="00190F6F"/>
    <w:rsid w:val="00191036"/>
    <w:rsid w:val="001911E1"/>
    <w:rsid w:val="0019158A"/>
    <w:rsid w:val="00191600"/>
    <w:rsid w:val="001916B8"/>
    <w:rsid w:val="001916D0"/>
    <w:rsid w:val="00191747"/>
    <w:rsid w:val="00191A7C"/>
    <w:rsid w:val="00191B63"/>
    <w:rsid w:val="00191B99"/>
    <w:rsid w:val="00191BA5"/>
    <w:rsid w:val="00191D82"/>
    <w:rsid w:val="00191F4B"/>
    <w:rsid w:val="00192018"/>
    <w:rsid w:val="0019207F"/>
    <w:rsid w:val="001923AF"/>
    <w:rsid w:val="001923B5"/>
    <w:rsid w:val="00192439"/>
    <w:rsid w:val="00192482"/>
    <w:rsid w:val="001924B4"/>
    <w:rsid w:val="00192564"/>
    <w:rsid w:val="00192605"/>
    <w:rsid w:val="0019265D"/>
    <w:rsid w:val="001926C5"/>
    <w:rsid w:val="00192713"/>
    <w:rsid w:val="00192882"/>
    <w:rsid w:val="00192944"/>
    <w:rsid w:val="001929FD"/>
    <w:rsid w:val="00192A22"/>
    <w:rsid w:val="00192A56"/>
    <w:rsid w:val="00192A97"/>
    <w:rsid w:val="00192AA2"/>
    <w:rsid w:val="00192AB0"/>
    <w:rsid w:val="00192C08"/>
    <w:rsid w:val="00192C09"/>
    <w:rsid w:val="00192CE8"/>
    <w:rsid w:val="00192D00"/>
    <w:rsid w:val="00192D36"/>
    <w:rsid w:val="00192D3E"/>
    <w:rsid w:val="00192E84"/>
    <w:rsid w:val="00192E8D"/>
    <w:rsid w:val="00192FE3"/>
    <w:rsid w:val="00193024"/>
    <w:rsid w:val="00193039"/>
    <w:rsid w:val="001930E7"/>
    <w:rsid w:val="00193106"/>
    <w:rsid w:val="001931FE"/>
    <w:rsid w:val="00193419"/>
    <w:rsid w:val="00193739"/>
    <w:rsid w:val="0019375A"/>
    <w:rsid w:val="0019378B"/>
    <w:rsid w:val="001937C0"/>
    <w:rsid w:val="001937CE"/>
    <w:rsid w:val="0019382C"/>
    <w:rsid w:val="00193956"/>
    <w:rsid w:val="00193B09"/>
    <w:rsid w:val="00193B72"/>
    <w:rsid w:val="00193BD1"/>
    <w:rsid w:val="00193D18"/>
    <w:rsid w:val="00193DAA"/>
    <w:rsid w:val="00193E2E"/>
    <w:rsid w:val="00193EBD"/>
    <w:rsid w:val="00193F8D"/>
    <w:rsid w:val="00194088"/>
    <w:rsid w:val="00194114"/>
    <w:rsid w:val="00194118"/>
    <w:rsid w:val="0019445F"/>
    <w:rsid w:val="0019464B"/>
    <w:rsid w:val="00194654"/>
    <w:rsid w:val="001946D9"/>
    <w:rsid w:val="00194757"/>
    <w:rsid w:val="00194769"/>
    <w:rsid w:val="00194906"/>
    <w:rsid w:val="00194916"/>
    <w:rsid w:val="00194BD3"/>
    <w:rsid w:val="00194CCE"/>
    <w:rsid w:val="00194D44"/>
    <w:rsid w:val="00194DAE"/>
    <w:rsid w:val="00194DB3"/>
    <w:rsid w:val="00195240"/>
    <w:rsid w:val="001952C2"/>
    <w:rsid w:val="00195493"/>
    <w:rsid w:val="0019553D"/>
    <w:rsid w:val="0019578E"/>
    <w:rsid w:val="00195997"/>
    <w:rsid w:val="001959CA"/>
    <w:rsid w:val="00195AB4"/>
    <w:rsid w:val="00195CAC"/>
    <w:rsid w:val="00195DB6"/>
    <w:rsid w:val="00195DED"/>
    <w:rsid w:val="001960B8"/>
    <w:rsid w:val="00196115"/>
    <w:rsid w:val="00196203"/>
    <w:rsid w:val="00196562"/>
    <w:rsid w:val="00196653"/>
    <w:rsid w:val="0019672D"/>
    <w:rsid w:val="001967D1"/>
    <w:rsid w:val="00196A30"/>
    <w:rsid w:val="00196AB0"/>
    <w:rsid w:val="00196B67"/>
    <w:rsid w:val="00196B7B"/>
    <w:rsid w:val="00196BC6"/>
    <w:rsid w:val="00196CBC"/>
    <w:rsid w:val="00196DAA"/>
    <w:rsid w:val="00196DB5"/>
    <w:rsid w:val="00196EF9"/>
    <w:rsid w:val="00196F12"/>
    <w:rsid w:val="00196F93"/>
    <w:rsid w:val="0019701C"/>
    <w:rsid w:val="00197050"/>
    <w:rsid w:val="001971E6"/>
    <w:rsid w:val="00197264"/>
    <w:rsid w:val="0019727B"/>
    <w:rsid w:val="00197439"/>
    <w:rsid w:val="00197609"/>
    <w:rsid w:val="0019765A"/>
    <w:rsid w:val="001977EF"/>
    <w:rsid w:val="00197A39"/>
    <w:rsid w:val="00197A6F"/>
    <w:rsid w:val="00197BB8"/>
    <w:rsid w:val="00197C25"/>
    <w:rsid w:val="00197C36"/>
    <w:rsid w:val="00197D00"/>
    <w:rsid w:val="00197DC0"/>
    <w:rsid w:val="00197EC9"/>
    <w:rsid w:val="00197F67"/>
    <w:rsid w:val="001A0166"/>
    <w:rsid w:val="001A01E7"/>
    <w:rsid w:val="001A027B"/>
    <w:rsid w:val="001A03CB"/>
    <w:rsid w:val="001A064B"/>
    <w:rsid w:val="001A073B"/>
    <w:rsid w:val="001A089A"/>
    <w:rsid w:val="001A0900"/>
    <w:rsid w:val="001A0A7F"/>
    <w:rsid w:val="001A0E36"/>
    <w:rsid w:val="001A0E4E"/>
    <w:rsid w:val="001A0EA9"/>
    <w:rsid w:val="001A0F17"/>
    <w:rsid w:val="001A0F50"/>
    <w:rsid w:val="001A1074"/>
    <w:rsid w:val="001A12F0"/>
    <w:rsid w:val="001A13AF"/>
    <w:rsid w:val="001A1540"/>
    <w:rsid w:val="001A1712"/>
    <w:rsid w:val="001A18BF"/>
    <w:rsid w:val="001A197D"/>
    <w:rsid w:val="001A19D1"/>
    <w:rsid w:val="001A1A2E"/>
    <w:rsid w:val="001A1AA9"/>
    <w:rsid w:val="001A1B2E"/>
    <w:rsid w:val="001A1B59"/>
    <w:rsid w:val="001A1D9D"/>
    <w:rsid w:val="001A1E06"/>
    <w:rsid w:val="001A2016"/>
    <w:rsid w:val="001A204E"/>
    <w:rsid w:val="001A2108"/>
    <w:rsid w:val="001A21AA"/>
    <w:rsid w:val="001A21E1"/>
    <w:rsid w:val="001A2395"/>
    <w:rsid w:val="001A2461"/>
    <w:rsid w:val="001A2502"/>
    <w:rsid w:val="001A25AE"/>
    <w:rsid w:val="001A269B"/>
    <w:rsid w:val="001A2749"/>
    <w:rsid w:val="001A2968"/>
    <w:rsid w:val="001A2D23"/>
    <w:rsid w:val="001A2E56"/>
    <w:rsid w:val="001A2EEF"/>
    <w:rsid w:val="001A2F4B"/>
    <w:rsid w:val="001A3251"/>
    <w:rsid w:val="001A325A"/>
    <w:rsid w:val="001A331B"/>
    <w:rsid w:val="001A33D5"/>
    <w:rsid w:val="001A33F3"/>
    <w:rsid w:val="001A3594"/>
    <w:rsid w:val="001A375F"/>
    <w:rsid w:val="001A377D"/>
    <w:rsid w:val="001A38F7"/>
    <w:rsid w:val="001A3925"/>
    <w:rsid w:val="001A3A84"/>
    <w:rsid w:val="001A3B1E"/>
    <w:rsid w:val="001A3BAB"/>
    <w:rsid w:val="001A3BE1"/>
    <w:rsid w:val="001A3C3C"/>
    <w:rsid w:val="001A3CC7"/>
    <w:rsid w:val="001A3CE3"/>
    <w:rsid w:val="001A3D06"/>
    <w:rsid w:val="001A3EEB"/>
    <w:rsid w:val="001A3FF2"/>
    <w:rsid w:val="001A4204"/>
    <w:rsid w:val="001A42B9"/>
    <w:rsid w:val="001A43BD"/>
    <w:rsid w:val="001A4558"/>
    <w:rsid w:val="001A45C8"/>
    <w:rsid w:val="001A47C5"/>
    <w:rsid w:val="001A47D9"/>
    <w:rsid w:val="001A47DD"/>
    <w:rsid w:val="001A48FA"/>
    <w:rsid w:val="001A4C10"/>
    <w:rsid w:val="001A4C2F"/>
    <w:rsid w:val="001A4D8D"/>
    <w:rsid w:val="001A4F6E"/>
    <w:rsid w:val="001A50A5"/>
    <w:rsid w:val="001A5116"/>
    <w:rsid w:val="001A5211"/>
    <w:rsid w:val="001A522F"/>
    <w:rsid w:val="001A5288"/>
    <w:rsid w:val="001A547F"/>
    <w:rsid w:val="001A5666"/>
    <w:rsid w:val="001A5690"/>
    <w:rsid w:val="001A5B01"/>
    <w:rsid w:val="001A5CBE"/>
    <w:rsid w:val="001A5D69"/>
    <w:rsid w:val="001A5E4F"/>
    <w:rsid w:val="001A60FE"/>
    <w:rsid w:val="001A6160"/>
    <w:rsid w:val="001A618C"/>
    <w:rsid w:val="001A61A8"/>
    <w:rsid w:val="001A6215"/>
    <w:rsid w:val="001A634D"/>
    <w:rsid w:val="001A640B"/>
    <w:rsid w:val="001A644D"/>
    <w:rsid w:val="001A64C4"/>
    <w:rsid w:val="001A659E"/>
    <w:rsid w:val="001A6667"/>
    <w:rsid w:val="001A669C"/>
    <w:rsid w:val="001A6797"/>
    <w:rsid w:val="001A67A4"/>
    <w:rsid w:val="001A683A"/>
    <w:rsid w:val="001A688A"/>
    <w:rsid w:val="001A68C3"/>
    <w:rsid w:val="001A68F5"/>
    <w:rsid w:val="001A691D"/>
    <w:rsid w:val="001A6964"/>
    <w:rsid w:val="001A6A4A"/>
    <w:rsid w:val="001A6B0A"/>
    <w:rsid w:val="001A6B79"/>
    <w:rsid w:val="001A6D71"/>
    <w:rsid w:val="001A6E7E"/>
    <w:rsid w:val="001A6FA9"/>
    <w:rsid w:val="001A6FE7"/>
    <w:rsid w:val="001A70EA"/>
    <w:rsid w:val="001A71A1"/>
    <w:rsid w:val="001A71ED"/>
    <w:rsid w:val="001A74A9"/>
    <w:rsid w:val="001A764E"/>
    <w:rsid w:val="001A76DF"/>
    <w:rsid w:val="001A7831"/>
    <w:rsid w:val="001A7B76"/>
    <w:rsid w:val="001A7BFD"/>
    <w:rsid w:val="001A7D9C"/>
    <w:rsid w:val="001A7E19"/>
    <w:rsid w:val="001A7E73"/>
    <w:rsid w:val="001B010E"/>
    <w:rsid w:val="001B0197"/>
    <w:rsid w:val="001B01F0"/>
    <w:rsid w:val="001B0250"/>
    <w:rsid w:val="001B02FA"/>
    <w:rsid w:val="001B05AB"/>
    <w:rsid w:val="001B072E"/>
    <w:rsid w:val="001B076E"/>
    <w:rsid w:val="001B0800"/>
    <w:rsid w:val="001B08FE"/>
    <w:rsid w:val="001B092A"/>
    <w:rsid w:val="001B09D4"/>
    <w:rsid w:val="001B0A2F"/>
    <w:rsid w:val="001B0BB9"/>
    <w:rsid w:val="001B0C82"/>
    <w:rsid w:val="001B0D99"/>
    <w:rsid w:val="001B0F72"/>
    <w:rsid w:val="001B1008"/>
    <w:rsid w:val="001B102B"/>
    <w:rsid w:val="001B1283"/>
    <w:rsid w:val="001B1597"/>
    <w:rsid w:val="001B15D8"/>
    <w:rsid w:val="001B172A"/>
    <w:rsid w:val="001B1772"/>
    <w:rsid w:val="001B17AA"/>
    <w:rsid w:val="001B17FA"/>
    <w:rsid w:val="001B180F"/>
    <w:rsid w:val="001B1824"/>
    <w:rsid w:val="001B19B7"/>
    <w:rsid w:val="001B1AC1"/>
    <w:rsid w:val="001B1BAE"/>
    <w:rsid w:val="001B1C17"/>
    <w:rsid w:val="001B1C79"/>
    <w:rsid w:val="001B1C98"/>
    <w:rsid w:val="001B1DF3"/>
    <w:rsid w:val="001B1E16"/>
    <w:rsid w:val="001B1EA6"/>
    <w:rsid w:val="001B1FFB"/>
    <w:rsid w:val="001B2181"/>
    <w:rsid w:val="001B21A5"/>
    <w:rsid w:val="001B21C6"/>
    <w:rsid w:val="001B2462"/>
    <w:rsid w:val="001B25B0"/>
    <w:rsid w:val="001B28AE"/>
    <w:rsid w:val="001B28C2"/>
    <w:rsid w:val="001B2961"/>
    <w:rsid w:val="001B2966"/>
    <w:rsid w:val="001B2A21"/>
    <w:rsid w:val="001B2A76"/>
    <w:rsid w:val="001B2A98"/>
    <w:rsid w:val="001B2C5D"/>
    <w:rsid w:val="001B2C78"/>
    <w:rsid w:val="001B2F25"/>
    <w:rsid w:val="001B3126"/>
    <w:rsid w:val="001B3133"/>
    <w:rsid w:val="001B313B"/>
    <w:rsid w:val="001B324C"/>
    <w:rsid w:val="001B3251"/>
    <w:rsid w:val="001B33DC"/>
    <w:rsid w:val="001B3405"/>
    <w:rsid w:val="001B3410"/>
    <w:rsid w:val="001B34B1"/>
    <w:rsid w:val="001B34BD"/>
    <w:rsid w:val="001B356A"/>
    <w:rsid w:val="001B35B5"/>
    <w:rsid w:val="001B35E3"/>
    <w:rsid w:val="001B375C"/>
    <w:rsid w:val="001B3835"/>
    <w:rsid w:val="001B3961"/>
    <w:rsid w:val="001B3BFA"/>
    <w:rsid w:val="001B3C00"/>
    <w:rsid w:val="001B3C16"/>
    <w:rsid w:val="001B3C2E"/>
    <w:rsid w:val="001B3E7A"/>
    <w:rsid w:val="001B3FAA"/>
    <w:rsid w:val="001B4092"/>
    <w:rsid w:val="001B410D"/>
    <w:rsid w:val="001B413E"/>
    <w:rsid w:val="001B414B"/>
    <w:rsid w:val="001B427F"/>
    <w:rsid w:val="001B438E"/>
    <w:rsid w:val="001B4426"/>
    <w:rsid w:val="001B4618"/>
    <w:rsid w:val="001B466C"/>
    <w:rsid w:val="001B4772"/>
    <w:rsid w:val="001B47BF"/>
    <w:rsid w:val="001B4894"/>
    <w:rsid w:val="001B48B7"/>
    <w:rsid w:val="001B48EC"/>
    <w:rsid w:val="001B4997"/>
    <w:rsid w:val="001B49BA"/>
    <w:rsid w:val="001B4A35"/>
    <w:rsid w:val="001B4A46"/>
    <w:rsid w:val="001B4AC6"/>
    <w:rsid w:val="001B4C12"/>
    <w:rsid w:val="001B4C72"/>
    <w:rsid w:val="001B4D8B"/>
    <w:rsid w:val="001B4DE1"/>
    <w:rsid w:val="001B4E58"/>
    <w:rsid w:val="001B4ECB"/>
    <w:rsid w:val="001B4F27"/>
    <w:rsid w:val="001B4F9F"/>
    <w:rsid w:val="001B5119"/>
    <w:rsid w:val="001B5131"/>
    <w:rsid w:val="001B51C7"/>
    <w:rsid w:val="001B51FF"/>
    <w:rsid w:val="001B53AB"/>
    <w:rsid w:val="001B5748"/>
    <w:rsid w:val="001B5832"/>
    <w:rsid w:val="001B584C"/>
    <w:rsid w:val="001B5867"/>
    <w:rsid w:val="001B597C"/>
    <w:rsid w:val="001B5A67"/>
    <w:rsid w:val="001B5AEC"/>
    <w:rsid w:val="001B5B58"/>
    <w:rsid w:val="001B5C11"/>
    <w:rsid w:val="001B5D34"/>
    <w:rsid w:val="001B5D9F"/>
    <w:rsid w:val="001B5DE8"/>
    <w:rsid w:val="001B5E2D"/>
    <w:rsid w:val="001B5F02"/>
    <w:rsid w:val="001B5F63"/>
    <w:rsid w:val="001B60E1"/>
    <w:rsid w:val="001B61AE"/>
    <w:rsid w:val="001B6335"/>
    <w:rsid w:val="001B63F6"/>
    <w:rsid w:val="001B6407"/>
    <w:rsid w:val="001B6413"/>
    <w:rsid w:val="001B6518"/>
    <w:rsid w:val="001B6654"/>
    <w:rsid w:val="001B673D"/>
    <w:rsid w:val="001B6A09"/>
    <w:rsid w:val="001B6CD6"/>
    <w:rsid w:val="001B6E7A"/>
    <w:rsid w:val="001B6F94"/>
    <w:rsid w:val="001B6F97"/>
    <w:rsid w:val="001B703A"/>
    <w:rsid w:val="001B7054"/>
    <w:rsid w:val="001B7124"/>
    <w:rsid w:val="001B7214"/>
    <w:rsid w:val="001B73B2"/>
    <w:rsid w:val="001B73F9"/>
    <w:rsid w:val="001B755E"/>
    <w:rsid w:val="001B759C"/>
    <w:rsid w:val="001B76CC"/>
    <w:rsid w:val="001B7707"/>
    <w:rsid w:val="001B7967"/>
    <w:rsid w:val="001B79C1"/>
    <w:rsid w:val="001B7AEC"/>
    <w:rsid w:val="001B7D33"/>
    <w:rsid w:val="001C00C8"/>
    <w:rsid w:val="001C0297"/>
    <w:rsid w:val="001C02AC"/>
    <w:rsid w:val="001C0606"/>
    <w:rsid w:val="001C0656"/>
    <w:rsid w:val="001C0751"/>
    <w:rsid w:val="001C07A4"/>
    <w:rsid w:val="001C07BE"/>
    <w:rsid w:val="001C07F6"/>
    <w:rsid w:val="001C090D"/>
    <w:rsid w:val="001C0A79"/>
    <w:rsid w:val="001C0AA3"/>
    <w:rsid w:val="001C0D1D"/>
    <w:rsid w:val="001C0DBF"/>
    <w:rsid w:val="001C0ECB"/>
    <w:rsid w:val="001C0F8C"/>
    <w:rsid w:val="001C0FB3"/>
    <w:rsid w:val="001C0FB6"/>
    <w:rsid w:val="001C0FF6"/>
    <w:rsid w:val="001C11CB"/>
    <w:rsid w:val="001C1240"/>
    <w:rsid w:val="001C134F"/>
    <w:rsid w:val="001C1415"/>
    <w:rsid w:val="001C15A7"/>
    <w:rsid w:val="001C1611"/>
    <w:rsid w:val="001C1630"/>
    <w:rsid w:val="001C1659"/>
    <w:rsid w:val="001C168E"/>
    <w:rsid w:val="001C16A1"/>
    <w:rsid w:val="001C16C5"/>
    <w:rsid w:val="001C16DA"/>
    <w:rsid w:val="001C1735"/>
    <w:rsid w:val="001C1747"/>
    <w:rsid w:val="001C182A"/>
    <w:rsid w:val="001C1978"/>
    <w:rsid w:val="001C1ACA"/>
    <w:rsid w:val="001C1AE6"/>
    <w:rsid w:val="001C1BCB"/>
    <w:rsid w:val="001C20FA"/>
    <w:rsid w:val="001C2196"/>
    <w:rsid w:val="001C236B"/>
    <w:rsid w:val="001C24F9"/>
    <w:rsid w:val="001C2520"/>
    <w:rsid w:val="001C2524"/>
    <w:rsid w:val="001C25E2"/>
    <w:rsid w:val="001C2639"/>
    <w:rsid w:val="001C2879"/>
    <w:rsid w:val="001C296C"/>
    <w:rsid w:val="001C29FF"/>
    <w:rsid w:val="001C2BE6"/>
    <w:rsid w:val="001C2E3B"/>
    <w:rsid w:val="001C2EC8"/>
    <w:rsid w:val="001C2F64"/>
    <w:rsid w:val="001C2FBA"/>
    <w:rsid w:val="001C3069"/>
    <w:rsid w:val="001C3089"/>
    <w:rsid w:val="001C318F"/>
    <w:rsid w:val="001C322F"/>
    <w:rsid w:val="001C332D"/>
    <w:rsid w:val="001C35F8"/>
    <w:rsid w:val="001C368B"/>
    <w:rsid w:val="001C374F"/>
    <w:rsid w:val="001C38A3"/>
    <w:rsid w:val="001C38BD"/>
    <w:rsid w:val="001C3938"/>
    <w:rsid w:val="001C3A5F"/>
    <w:rsid w:val="001C3C64"/>
    <w:rsid w:val="001C3C92"/>
    <w:rsid w:val="001C3CDA"/>
    <w:rsid w:val="001C3F75"/>
    <w:rsid w:val="001C4192"/>
    <w:rsid w:val="001C42D2"/>
    <w:rsid w:val="001C46B1"/>
    <w:rsid w:val="001C47C5"/>
    <w:rsid w:val="001C49CB"/>
    <w:rsid w:val="001C4A45"/>
    <w:rsid w:val="001C4A74"/>
    <w:rsid w:val="001C4BC4"/>
    <w:rsid w:val="001C4C48"/>
    <w:rsid w:val="001C4CE6"/>
    <w:rsid w:val="001C4D39"/>
    <w:rsid w:val="001C4DE8"/>
    <w:rsid w:val="001C4E2F"/>
    <w:rsid w:val="001C4F22"/>
    <w:rsid w:val="001C5012"/>
    <w:rsid w:val="001C5118"/>
    <w:rsid w:val="001C51FA"/>
    <w:rsid w:val="001C5245"/>
    <w:rsid w:val="001C524E"/>
    <w:rsid w:val="001C52AF"/>
    <w:rsid w:val="001C52CC"/>
    <w:rsid w:val="001C5416"/>
    <w:rsid w:val="001C5460"/>
    <w:rsid w:val="001C5465"/>
    <w:rsid w:val="001C5475"/>
    <w:rsid w:val="001C5483"/>
    <w:rsid w:val="001C549C"/>
    <w:rsid w:val="001C54AB"/>
    <w:rsid w:val="001C55DA"/>
    <w:rsid w:val="001C57EB"/>
    <w:rsid w:val="001C57FD"/>
    <w:rsid w:val="001C58D6"/>
    <w:rsid w:val="001C59AD"/>
    <w:rsid w:val="001C5B25"/>
    <w:rsid w:val="001C5BC5"/>
    <w:rsid w:val="001C5D54"/>
    <w:rsid w:val="001C5E04"/>
    <w:rsid w:val="001C5F90"/>
    <w:rsid w:val="001C5FA1"/>
    <w:rsid w:val="001C6020"/>
    <w:rsid w:val="001C6039"/>
    <w:rsid w:val="001C603E"/>
    <w:rsid w:val="001C61D0"/>
    <w:rsid w:val="001C6244"/>
    <w:rsid w:val="001C629F"/>
    <w:rsid w:val="001C6512"/>
    <w:rsid w:val="001C6655"/>
    <w:rsid w:val="001C6728"/>
    <w:rsid w:val="001C684F"/>
    <w:rsid w:val="001C6971"/>
    <w:rsid w:val="001C6B14"/>
    <w:rsid w:val="001C6BAA"/>
    <w:rsid w:val="001C6BED"/>
    <w:rsid w:val="001C6DCF"/>
    <w:rsid w:val="001C6EA8"/>
    <w:rsid w:val="001C6F72"/>
    <w:rsid w:val="001C6F93"/>
    <w:rsid w:val="001C6FC2"/>
    <w:rsid w:val="001C708B"/>
    <w:rsid w:val="001C7194"/>
    <w:rsid w:val="001C71DF"/>
    <w:rsid w:val="001C7228"/>
    <w:rsid w:val="001C727A"/>
    <w:rsid w:val="001C7317"/>
    <w:rsid w:val="001C7340"/>
    <w:rsid w:val="001C7368"/>
    <w:rsid w:val="001C73E2"/>
    <w:rsid w:val="001C7415"/>
    <w:rsid w:val="001C771F"/>
    <w:rsid w:val="001C77A3"/>
    <w:rsid w:val="001C77FA"/>
    <w:rsid w:val="001C7869"/>
    <w:rsid w:val="001C78D4"/>
    <w:rsid w:val="001C7A9F"/>
    <w:rsid w:val="001C7B06"/>
    <w:rsid w:val="001C7CEA"/>
    <w:rsid w:val="001C7DEF"/>
    <w:rsid w:val="001C7E51"/>
    <w:rsid w:val="001D005A"/>
    <w:rsid w:val="001D006A"/>
    <w:rsid w:val="001D0255"/>
    <w:rsid w:val="001D0420"/>
    <w:rsid w:val="001D04D0"/>
    <w:rsid w:val="001D0601"/>
    <w:rsid w:val="001D0687"/>
    <w:rsid w:val="001D06B0"/>
    <w:rsid w:val="001D07A4"/>
    <w:rsid w:val="001D0AC0"/>
    <w:rsid w:val="001D0CBE"/>
    <w:rsid w:val="001D0E5A"/>
    <w:rsid w:val="001D0F01"/>
    <w:rsid w:val="001D1047"/>
    <w:rsid w:val="001D1058"/>
    <w:rsid w:val="001D10E1"/>
    <w:rsid w:val="001D1122"/>
    <w:rsid w:val="001D116D"/>
    <w:rsid w:val="001D1227"/>
    <w:rsid w:val="001D1240"/>
    <w:rsid w:val="001D1285"/>
    <w:rsid w:val="001D13AF"/>
    <w:rsid w:val="001D14BD"/>
    <w:rsid w:val="001D159D"/>
    <w:rsid w:val="001D15BF"/>
    <w:rsid w:val="001D16C3"/>
    <w:rsid w:val="001D16E6"/>
    <w:rsid w:val="001D18CB"/>
    <w:rsid w:val="001D1995"/>
    <w:rsid w:val="001D1ACB"/>
    <w:rsid w:val="001D1AD8"/>
    <w:rsid w:val="001D1B0A"/>
    <w:rsid w:val="001D1C0E"/>
    <w:rsid w:val="001D1CF0"/>
    <w:rsid w:val="001D200D"/>
    <w:rsid w:val="001D20F4"/>
    <w:rsid w:val="001D2190"/>
    <w:rsid w:val="001D21F4"/>
    <w:rsid w:val="001D21FC"/>
    <w:rsid w:val="001D2204"/>
    <w:rsid w:val="001D223E"/>
    <w:rsid w:val="001D236A"/>
    <w:rsid w:val="001D23A0"/>
    <w:rsid w:val="001D23A9"/>
    <w:rsid w:val="001D24EE"/>
    <w:rsid w:val="001D262B"/>
    <w:rsid w:val="001D265F"/>
    <w:rsid w:val="001D267D"/>
    <w:rsid w:val="001D2A8B"/>
    <w:rsid w:val="001D2AAA"/>
    <w:rsid w:val="001D2D4B"/>
    <w:rsid w:val="001D2DC2"/>
    <w:rsid w:val="001D2E88"/>
    <w:rsid w:val="001D2EB6"/>
    <w:rsid w:val="001D2EC5"/>
    <w:rsid w:val="001D2F93"/>
    <w:rsid w:val="001D302E"/>
    <w:rsid w:val="001D3156"/>
    <w:rsid w:val="001D3271"/>
    <w:rsid w:val="001D336E"/>
    <w:rsid w:val="001D340F"/>
    <w:rsid w:val="001D3453"/>
    <w:rsid w:val="001D359B"/>
    <w:rsid w:val="001D36DE"/>
    <w:rsid w:val="001D3B45"/>
    <w:rsid w:val="001D3C14"/>
    <w:rsid w:val="001D3C2F"/>
    <w:rsid w:val="001D3DB8"/>
    <w:rsid w:val="001D3DE3"/>
    <w:rsid w:val="001D3EB2"/>
    <w:rsid w:val="001D3F2F"/>
    <w:rsid w:val="001D3FB1"/>
    <w:rsid w:val="001D409B"/>
    <w:rsid w:val="001D40B3"/>
    <w:rsid w:val="001D40BE"/>
    <w:rsid w:val="001D420E"/>
    <w:rsid w:val="001D443C"/>
    <w:rsid w:val="001D4456"/>
    <w:rsid w:val="001D459C"/>
    <w:rsid w:val="001D49AB"/>
    <w:rsid w:val="001D4B6D"/>
    <w:rsid w:val="001D4BAB"/>
    <w:rsid w:val="001D4CEE"/>
    <w:rsid w:val="001D4EFF"/>
    <w:rsid w:val="001D4FC1"/>
    <w:rsid w:val="001D53A1"/>
    <w:rsid w:val="001D5435"/>
    <w:rsid w:val="001D544D"/>
    <w:rsid w:val="001D55D2"/>
    <w:rsid w:val="001D5634"/>
    <w:rsid w:val="001D5653"/>
    <w:rsid w:val="001D5721"/>
    <w:rsid w:val="001D5802"/>
    <w:rsid w:val="001D5868"/>
    <w:rsid w:val="001D5B12"/>
    <w:rsid w:val="001D5BB0"/>
    <w:rsid w:val="001D5C64"/>
    <w:rsid w:val="001D5D5E"/>
    <w:rsid w:val="001D5E72"/>
    <w:rsid w:val="001D5F2A"/>
    <w:rsid w:val="001D5F7F"/>
    <w:rsid w:val="001D6006"/>
    <w:rsid w:val="001D61A8"/>
    <w:rsid w:val="001D61D8"/>
    <w:rsid w:val="001D6291"/>
    <w:rsid w:val="001D6322"/>
    <w:rsid w:val="001D642D"/>
    <w:rsid w:val="001D6489"/>
    <w:rsid w:val="001D64A3"/>
    <w:rsid w:val="001D64D9"/>
    <w:rsid w:val="001D6620"/>
    <w:rsid w:val="001D696D"/>
    <w:rsid w:val="001D6BD5"/>
    <w:rsid w:val="001D6BEA"/>
    <w:rsid w:val="001D6BF5"/>
    <w:rsid w:val="001D6FC1"/>
    <w:rsid w:val="001D6FE6"/>
    <w:rsid w:val="001D7098"/>
    <w:rsid w:val="001D714E"/>
    <w:rsid w:val="001D7180"/>
    <w:rsid w:val="001D7275"/>
    <w:rsid w:val="001D7283"/>
    <w:rsid w:val="001D7310"/>
    <w:rsid w:val="001D7312"/>
    <w:rsid w:val="001D747C"/>
    <w:rsid w:val="001D7691"/>
    <w:rsid w:val="001D7728"/>
    <w:rsid w:val="001D7799"/>
    <w:rsid w:val="001D7869"/>
    <w:rsid w:val="001D7893"/>
    <w:rsid w:val="001D78B4"/>
    <w:rsid w:val="001D78CD"/>
    <w:rsid w:val="001D7B6C"/>
    <w:rsid w:val="001D7BCA"/>
    <w:rsid w:val="001D7C3D"/>
    <w:rsid w:val="001D7CC7"/>
    <w:rsid w:val="001D7DBC"/>
    <w:rsid w:val="001D7DDA"/>
    <w:rsid w:val="001D7E99"/>
    <w:rsid w:val="001E0041"/>
    <w:rsid w:val="001E0162"/>
    <w:rsid w:val="001E048E"/>
    <w:rsid w:val="001E0499"/>
    <w:rsid w:val="001E0561"/>
    <w:rsid w:val="001E08DA"/>
    <w:rsid w:val="001E08F5"/>
    <w:rsid w:val="001E09AB"/>
    <w:rsid w:val="001E0AA9"/>
    <w:rsid w:val="001E0BDA"/>
    <w:rsid w:val="001E0C02"/>
    <w:rsid w:val="001E0D4B"/>
    <w:rsid w:val="001E0E59"/>
    <w:rsid w:val="001E0E79"/>
    <w:rsid w:val="001E0ED2"/>
    <w:rsid w:val="001E0EF8"/>
    <w:rsid w:val="001E118F"/>
    <w:rsid w:val="001E119D"/>
    <w:rsid w:val="001E1252"/>
    <w:rsid w:val="001E12B9"/>
    <w:rsid w:val="001E12DA"/>
    <w:rsid w:val="001E13E6"/>
    <w:rsid w:val="001E140E"/>
    <w:rsid w:val="001E169D"/>
    <w:rsid w:val="001E16D0"/>
    <w:rsid w:val="001E191E"/>
    <w:rsid w:val="001E1953"/>
    <w:rsid w:val="001E19EE"/>
    <w:rsid w:val="001E1A5D"/>
    <w:rsid w:val="001E1A80"/>
    <w:rsid w:val="001E1ABD"/>
    <w:rsid w:val="001E1C75"/>
    <w:rsid w:val="001E1CC4"/>
    <w:rsid w:val="001E1CEE"/>
    <w:rsid w:val="001E1CF3"/>
    <w:rsid w:val="001E1D57"/>
    <w:rsid w:val="001E1EE0"/>
    <w:rsid w:val="001E201E"/>
    <w:rsid w:val="001E22F2"/>
    <w:rsid w:val="001E2302"/>
    <w:rsid w:val="001E230F"/>
    <w:rsid w:val="001E23D0"/>
    <w:rsid w:val="001E2410"/>
    <w:rsid w:val="001E245D"/>
    <w:rsid w:val="001E24FF"/>
    <w:rsid w:val="001E250E"/>
    <w:rsid w:val="001E2550"/>
    <w:rsid w:val="001E25DD"/>
    <w:rsid w:val="001E2613"/>
    <w:rsid w:val="001E2670"/>
    <w:rsid w:val="001E26B3"/>
    <w:rsid w:val="001E26FD"/>
    <w:rsid w:val="001E2796"/>
    <w:rsid w:val="001E284C"/>
    <w:rsid w:val="001E2A4F"/>
    <w:rsid w:val="001E2AA9"/>
    <w:rsid w:val="001E2AD0"/>
    <w:rsid w:val="001E2BAF"/>
    <w:rsid w:val="001E2CB8"/>
    <w:rsid w:val="001E2E50"/>
    <w:rsid w:val="001E2FAA"/>
    <w:rsid w:val="001E3071"/>
    <w:rsid w:val="001E32B9"/>
    <w:rsid w:val="001E3308"/>
    <w:rsid w:val="001E33F5"/>
    <w:rsid w:val="001E3466"/>
    <w:rsid w:val="001E35A5"/>
    <w:rsid w:val="001E385B"/>
    <w:rsid w:val="001E39B5"/>
    <w:rsid w:val="001E3AF1"/>
    <w:rsid w:val="001E3B8F"/>
    <w:rsid w:val="001E3C3B"/>
    <w:rsid w:val="001E3D8B"/>
    <w:rsid w:val="001E3DC8"/>
    <w:rsid w:val="001E3F03"/>
    <w:rsid w:val="001E3F8B"/>
    <w:rsid w:val="001E4012"/>
    <w:rsid w:val="001E418C"/>
    <w:rsid w:val="001E41AC"/>
    <w:rsid w:val="001E41B6"/>
    <w:rsid w:val="001E42E2"/>
    <w:rsid w:val="001E433A"/>
    <w:rsid w:val="001E44FC"/>
    <w:rsid w:val="001E472B"/>
    <w:rsid w:val="001E47BF"/>
    <w:rsid w:val="001E47D6"/>
    <w:rsid w:val="001E47EB"/>
    <w:rsid w:val="001E47F5"/>
    <w:rsid w:val="001E4AB7"/>
    <w:rsid w:val="001E4C67"/>
    <w:rsid w:val="001E4D12"/>
    <w:rsid w:val="001E4EC5"/>
    <w:rsid w:val="001E4FE9"/>
    <w:rsid w:val="001E5192"/>
    <w:rsid w:val="001E54A8"/>
    <w:rsid w:val="001E55AC"/>
    <w:rsid w:val="001E5637"/>
    <w:rsid w:val="001E57D0"/>
    <w:rsid w:val="001E5A09"/>
    <w:rsid w:val="001E5A76"/>
    <w:rsid w:val="001E5AB6"/>
    <w:rsid w:val="001E5AE0"/>
    <w:rsid w:val="001E5C97"/>
    <w:rsid w:val="001E5DB0"/>
    <w:rsid w:val="001E5E83"/>
    <w:rsid w:val="001E5F5A"/>
    <w:rsid w:val="001E6013"/>
    <w:rsid w:val="001E6019"/>
    <w:rsid w:val="001E60C1"/>
    <w:rsid w:val="001E63DF"/>
    <w:rsid w:val="001E63E1"/>
    <w:rsid w:val="001E6408"/>
    <w:rsid w:val="001E6452"/>
    <w:rsid w:val="001E64D3"/>
    <w:rsid w:val="001E64F1"/>
    <w:rsid w:val="001E6655"/>
    <w:rsid w:val="001E6708"/>
    <w:rsid w:val="001E67F0"/>
    <w:rsid w:val="001E685E"/>
    <w:rsid w:val="001E6943"/>
    <w:rsid w:val="001E69AF"/>
    <w:rsid w:val="001E69E3"/>
    <w:rsid w:val="001E6A5B"/>
    <w:rsid w:val="001E6A6E"/>
    <w:rsid w:val="001E6AB9"/>
    <w:rsid w:val="001E6B30"/>
    <w:rsid w:val="001E6B35"/>
    <w:rsid w:val="001E6B51"/>
    <w:rsid w:val="001E6C58"/>
    <w:rsid w:val="001E6C62"/>
    <w:rsid w:val="001E6DE4"/>
    <w:rsid w:val="001E6E11"/>
    <w:rsid w:val="001E6EA5"/>
    <w:rsid w:val="001E6EB8"/>
    <w:rsid w:val="001E6EF8"/>
    <w:rsid w:val="001E6FA0"/>
    <w:rsid w:val="001E6FFD"/>
    <w:rsid w:val="001E71A5"/>
    <w:rsid w:val="001E723A"/>
    <w:rsid w:val="001E723B"/>
    <w:rsid w:val="001E7271"/>
    <w:rsid w:val="001E731C"/>
    <w:rsid w:val="001E7422"/>
    <w:rsid w:val="001E742F"/>
    <w:rsid w:val="001E7774"/>
    <w:rsid w:val="001E7871"/>
    <w:rsid w:val="001E789C"/>
    <w:rsid w:val="001E7A04"/>
    <w:rsid w:val="001E7A87"/>
    <w:rsid w:val="001E7B42"/>
    <w:rsid w:val="001E7B8C"/>
    <w:rsid w:val="001E7BFF"/>
    <w:rsid w:val="001E7C71"/>
    <w:rsid w:val="001E7E16"/>
    <w:rsid w:val="001E7F1B"/>
    <w:rsid w:val="001E7FC3"/>
    <w:rsid w:val="001F00CE"/>
    <w:rsid w:val="001F03A0"/>
    <w:rsid w:val="001F0426"/>
    <w:rsid w:val="001F0477"/>
    <w:rsid w:val="001F05AF"/>
    <w:rsid w:val="001F05E2"/>
    <w:rsid w:val="001F06D3"/>
    <w:rsid w:val="001F0C69"/>
    <w:rsid w:val="001F0D62"/>
    <w:rsid w:val="001F0F80"/>
    <w:rsid w:val="001F0FD0"/>
    <w:rsid w:val="001F12C4"/>
    <w:rsid w:val="001F1300"/>
    <w:rsid w:val="001F1381"/>
    <w:rsid w:val="001F1413"/>
    <w:rsid w:val="001F14F1"/>
    <w:rsid w:val="001F15D8"/>
    <w:rsid w:val="001F177A"/>
    <w:rsid w:val="001F1786"/>
    <w:rsid w:val="001F17FE"/>
    <w:rsid w:val="001F183C"/>
    <w:rsid w:val="001F1907"/>
    <w:rsid w:val="001F19CE"/>
    <w:rsid w:val="001F1A95"/>
    <w:rsid w:val="001F1B2B"/>
    <w:rsid w:val="001F1C0C"/>
    <w:rsid w:val="001F1CA0"/>
    <w:rsid w:val="001F1D42"/>
    <w:rsid w:val="001F1E13"/>
    <w:rsid w:val="001F1EEB"/>
    <w:rsid w:val="001F1F1B"/>
    <w:rsid w:val="001F20B0"/>
    <w:rsid w:val="001F2222"/>
    <w:rsid w:val="001F225C"/>
    <w:rsid w:val="001F226F"/>
    <w:rsid w:val="001F2279"/>
    <w:rsid w:val="001F233A"/>
    <w:rsid w:val="001F235F"/>
    <w:rsid w:val="001F2602"/>
    <w:rsid w:val="001F2697"/>
    <w:rsid w:val="001F26B0"/>
    <w:rsid w:val="001F2830"/>
    <w:rsid w:val="001F2B19"/>
    <w:rsid w:val="001F2B8C"/>
    <w:rsid w:val="001F2B8F"/>
    <w:rsid w:val="001F2BEA"/>
    <w:rsid w:val="001F2C59"/>
    <w:rsid w:val="001F2D82"/>
    <w:rsid w:val="001F2D97"/>
    <w:rsid w:val="001F2D9E"/>
    <w:rsid w:val="001F2F0E"/>
    <w:rsid w:val="001F300F"/>
    <w:rsid w:val="001F31CE"/>
    <w:rsid w:val="001F3443"/>
    <w:rsid w:val="001F353C"/>
    <w:rsid w:val="001F3596"/>
    <w:rsid w:val="001F35F2"/>
    <w:rsid w:val="001F3611"/>
    <w:rsid w:val="001F377C"/>
    <w:rsid w:val="001F38C5"/>
    <w:rsid w:val="001F38E3"/>
    <w:rsid w:val="001F395E"/>
    <w:rsid w:val="001F39BC"/>
    <w:rsid w:val="001F3A11"/>
    <w:rsid w:val="001F3B43"/>
    <w:rsid w:val="001F3BB5"/>
    <w:rsid w:val="001F3D40"/>
    <w:rsid w:val="001F3F29"/>
    <w:rsid w:val="001F4001"/>
    <w:rsid w:val="001F4086"/>
    <w:rsid w:val="001F41EF"/>
    <w:rsid w:val="001F4285"/>
    <w:rsid w:val="001F4460"/>
    <w:rsid w:val="001F446D"/>
    <w:rsid w:val="001F48CE"/>
    <w:rsid w:val="001F4955"/>
    <w:rsid w:val="001F4963"/>
    <w:rsid w:val="001F49DE"/>
    <w:rsid w:val="001F4AE8"/>
    <w:rsid w:val="001F4B6D"/>
    <w:rsid w:val="001F4C13"/>
    <w:rsid w:val="001F4C9E"/>
    <w:rsid w:val="001F4FF0"/>
    <w:rsid w:val="001F50B0"/>
    <w:rsid w:val="001F53FA"/>
    <w:rsid w:val="001F545C"/>
    <w:rsid w:val="001F5625"/>
    <w:rsid w:val="001F56B3"/>
    <w:rsid w:val="001F56DD"/>
    <w:rsid w:val="001F57C8"/>
    <w:rsid w:val="001F5A0A"/>
    <w:rsid w:val="001F5B85"/>
    <w:rsid w:val="001F5C62"/>
    <w:rsid w:val="001F5CD1"/>
    <w:rsid w:val="001F5D1F"/>
    <w:rsid w:val="001F5E48"/>
    <w:rsid w:val="001F5FFC"/>
    <w:rsid w:val="001F600D"/>
    <w:rsid w:val="001F6093"/>
    <w:rsid w:val="001F614C"/>
    <w:rsid w:val="001F6189"/>
    <w:rsid w:val="001F6307"/>
    <w:rsid w:val="001F644E"/>
    <w:rsid w:val="001F645F"/>
    <w:rsid w:val="001F64D9"/>
    <w:rsid w:val="001F65D7"/>
    <w:rsid w:val="001F6620"/>
    <w:rsid w:val="001F6661"/>
    <w:rsid w:val="001F672E"/>
    <w:rsid w:val="001F67A8"/>
    <w:rsid w:val="001F682A"/>
    <w:rsid w:val="001F68F0"/>
    <w:rsid w:val="001F6B47"/>
    <w:rsid w:val="001F6BE1"/>
    <w:rsid w:val="001F6C49"/>
    <w:rsid w:val="001F6C72"/>
    <w:rsid w:val="001F6FFD"/>
    <w:rsid w:val="001F7124"/>
    <w:rsid w:val="001F72FF"/>
    <w:rsid w:val="001F74DD"/>
    <w:rsid w:val="001F74F5"/>
    <w:rsid w:val="001F750D"/>
    <w:rsid w:val="001F7667"/>
    <w:rsid w:val="001F77B9"/>
    <w:rsid w:val="001F78F6"/>
    <w:rsid w:val="001F7909"/>
    <w:rsid w:val="001F7F1E"/>
    <w:rsid w:val="0020012D"/>
    <w:rsid w:val="00200134"/>
    <w:rsid w:val="0020024C"/>
    <w:rsid w:val="00200355"/>
    <w:rsid w:val="0020038F"/>
    <w:rsid w:val="00200525"/>
    <w:rsid w:val="002006A9"/>
    <w:rsid w:val="00200758"/>
    <w:rsid w:val="00200B77"/>
    <w:rsid w:val="00200B8F"/>
    <w:rsid w:val="00200D78"/>
    <w:rsid w:val="002010FC"/>
    <w:rsid w:val="00201174"/>
    <w:rsid w:val="00201438"/>
    <w:rsid w:val="0020147B"/>
    <w:rsid w:val="002014D5"/>
    <w:rsid w:val="002014F3"/>
    <w:rsid w:val="00201519"/>
    <w:rsid w:val="00201546"/>
    <w:rsid w:val="002016A0"/>
    <w:rsid w:val="0020170B"/>
    <w:rsid w:val="00201752"/>
    <w:rsid w:val="0020176B"/>
    <w:rsid w:val="0020178D"/>
    <w:rsid w:val="002017F2"/>
    <w:rsid w:val="00201896"/>
    <w:rsid w:val="00201958"/>
    <w:rsid w:val="00201AA4"/>
    <w:rsid w:val="00201B3D"/>
    <w:rsid w:val="00201B98"/>
    <w:rsid w:val="00201D13"/>
    <w:rsid w:val="00201D53"/>
    <w:rsid w:val="00201F6A"/>
    <w:rsid w:val="00201F95"/>
    <w:rsid w:val="0020205C"/>
    <w:rsid w:val="0020205D"/>
    <w:rsid w:val="002021A1"/>
    <w:rsid w:val="002021A7"/>
    <w:rsid w:val="002021CA"/>
    <w:rsid w:val="002023A2"/>
    <w:rsid w:val="002023F0"/>
    <w:rsid w:val="002024A1"/>
    <w:rsid w:val="00202627"/>
    <w:rsid w:val="00202654"/>
    <w:rsid w:val="00202740"/>
    <w:rsid w:val="00202836"/>
    <w:rsid w:val="002028B2"/>
    <w:rsid w:val="0020307C"/>
    <w:rsid w:val="0020319F"/>
    <w:rsid w:val="002032B5"/>
    <w:rsid w:val="00203351"/>
    <w:rsid w:val="002033A6"/>
    <w:rsid w:val="0020343E"/>
    <w:rsid w:val="00203501"/>
    <w:rsid w:val="00203514"/>
    <w:rsid w:val="0020354E"/>
    <w:rsid w:val="002035AB"/>
    <w:rsid w:val="002035DE"/>
    <w:rsid w:val="00203660"/>
    <w:rsid w:val="00203739"/>
    <w:rsid w:val="00203A60"/>
    <w:rsid w:val="00203A6B"/>
    <w:rsid w:val="00203AF9"/>
    <w:rsid w:val="00203BEA"/>
    <w:rsid w:val="00203C44"/>
    <w:rsid w:val="00203CDE"/>
    <w:rsid w:val="00203D3E"/>
    <w:rsid w:val="00203DDC"/>
    <w:rsid w:val="00203FDE"/>
    <w:rsid w:val="002040EC"/>
    <w:rsid w:val="002041AD"/>
    <w:rsid w:val="002041C1"/>
    <w:rsid w:val="0020424A"/>
    <w:rsid w:val="00204284"/>
    <w:rsid w:val="002042F8"/>
    <w:rsid w:val="0020461B"/>
    <w:rsid w:val="00204666"/>
    <w:rsid w:val="002046E0"/>
    <w:rsid w:val="00204933"/>
    <w:rsid w:val="00204A1C"/>
    <w:rsid w:val="00204A9E"/>
    <w:rsid w:val="00204B6B"/>
    <w:rsid w:val="00204B6D"/>
    <w:rsid w:val="00204B80"/>
    <w:rsid w:val="00204BE8"/>
    <w:rsid w:val="00204C79"/>
    <w:rsid w:val="00204D9D"/>
    <w:rsid w:val="00204DB8"/>
    <w:rsid w:val="00204ECC"/>
    <w:rsid w:val="00205123"/>
    <w:rsid w:val="002052DD"/>
    <w:rsid w:val="00205461"/>
    <w:rsid w:val="002055B0"/>
    <w:rsid w:val="002055EC"/>
    <w:rsid w:val="00205605"/>
    <w:rsid w:val="00205840"/>
    <w:rsid w:val="002058AA"/>
    <w:rsid w:val="00205B5C"/>
    <w:rsid w:val="00205BC1"/>
    <w:rsid w:val="00205D74"/>
    <w:rsid w:val="002060BF"/>
    <w:rsid w:val="002060D7"/>
    <w:rsid w:val="00206239"/>
    <w:rsid w:val="002062B4"/>
    <w:rsid w:val="0020634D"/>
    <w:rsid w:val="002064AF"/>
    <w:rsid w:val="0020658D"/>
    <w:rsid w:val="002066E7"/>
    <w:rsid w:val="0020681B"/>
    <w:rsid w:val="00206A04"/>
    <w:rsid w:val="00206A80"/>
    <w:rsid w:val="00206CBD"/>
    <w:rsid w:val="00207134"/>
    <w:rsid w:val="00207211"/>
    <w:rsid w:val="002072AD"/>
    <w:rsid w:val="002072F0"/>
    <w:rsid w:val="00207500"/>
    <w:rsid w:val="00207531"/>
    <w:rsid w:val="00207554"/>
    <w:rsid w:val="00207562"/>
    <w:rsid w:val="00207632"/>
    <w:rsid w:val="0020765E"/>
    <w:rsid w:val="0020766C"/>
    <w:rsid w:val="002076CB"/>
    <w:rsid w:val="0020774D"/>
    <w:rsid w:val="0020778F"/>
    <w:rsid w:val="002078F1"/>
    <w:rsid w:val="00207A38"/>
    <w:rsid w:val="00207A7B"/>
    <w:rsid w:val="00207ADA"/>
    <w:rsid w:val="00207AE5"/>
    <w:rsid w:val="00207AF1"/>
    <w:rsid w:val="00207B99"/>
    <w:rsid w:val="00207C27"/>
    <w:rsid w:val="00207C3A"/>
    <w:rsid w:val="00207DB5"/>
    <w:rsid w:val="00207F8B"/>
    <w:rsid w:val="0021031D"/>
    <w:rsid w:val="00210506"/>
    <w:rsid w:val="0021056F"/>
    <w:rsid w:val="00210710"/>
    <w:rsid w:val="00210822"/>
    <w:rsid w:val="00210883"/>
    <w:rsid w:val="002109F7"/>
    <w:rsid w:val="00210A37"/>
    <w:rsid w:val="00210A59"/>
    <w:rsid w:val="00210AC6"/>
    <w:rsid w:val="002110FE"/>
    <w:rsid w:val="002111AB"/>
    <w:rsid w:val="002111C5"/>
    <w:rsid w:val="002115B6"/>
    <w:rsid w:val="002115FD"/>
    <w:rsid w:val="00211677"/>
    <w:rsid w:val="00211981"/>
    <w:rsid w:val="00211A63"/>
    <w:rsid w:val="00211B11"/>
    <w:rsid w:val="00211B1A"/>
    <w:rsid w:val="00211B51"/>
    <w:rsid w:val="00211B75"/>
    <w:rsid w:val="00211C0F"/>
    <w:rsid w:val="00211E2A"/>
    <w:rsid w:val="00211E41"/>
    <w:rsid w:val="0021201D"/>
    <w:rsid w:val="002121A7"/>
    <w:rsid w:val="0021224C"/>
    <w:rsid w:val="00212250"/>
    <w:rsid w:val="00212315"/>
    <w:rsid w:val="00212350"/>
    <w:rsid w:val="002123F1"/>
    <w:rsid w:val="0021249F"/>
    <w:rsid w:val="002124F5"/>
    <w:rsid w:val="002126B4"/>
    <w:rsid w:val="00212A05"/>
    <w:rsid w:val="00212A9E"/>
    <w:rsid w:val="00212D02"/>
    <w:rsid w:val="00212F81"/>
    <w:rsid w:val="00212FEF"/>
    <w:rsid w:val="00213077"/>
    <w:rsid w:val="0021317D"/>
    <w:rsid w:val="0021321A"/>
    <w:rsid w:val="002132FC"/>
    <w:rsid w:val="00213371"/>
    <w:rsid w:val="00213455"/>
    <w:rsid w:val="002134A7"/>
    <w:rsid w:val="002136A7"/>
    <w:rsid w:val="002136FD"/>
    <w:rsid w:val="0021374C"/>
    <w:rsid w:val="002137B7"/>
    <w:rsid w:val="002138CE"/>
    <w:rsid w:val="0021391E"/>
    <w:rsid w:val="002139B4"/>
    <w:rsid w:val="00213A48"/>
    <w:rsid w:val="00213C5D"/>
    <w:rsid w:val="00213E30"/>
    <w:rsid w:val="00213EC2"/>
    <w:rsid w:val="002142AB"/>
    <w:rsid w:val="002142B8"/>
    <w:rsid w:val="002142E8"/>
    <w:rsid w:val="002142F4"/>
    <w:rsid w:val="0021431E"/>
    <w:rsid w:val="0021452C"/>
    <w:rsid w:val="002146F5"/>
    <w:rsid w:val="00214790"/>
    <w:rsid w:val="00214AB1"/>
    <w:rsid w:val="00214AD9"/>
    <w:rsid w:val="00214D1A"/>
    <w:rsid w:val="00215008"/>
    <w:rsid w:val="00215133"/>
    <w:rsid w:val="00215171"/>
    <w:rsid w:val="00215350"/>
    <w:rsid w:val="00215443"/>
    <w:rsid w:val="0021549E"/>
    <w:rsid w:val="00215543"/>
    <w:rsid w:val="00215615"/>
    <w:rsid w:val="00215726"/>
    <w:rsid w:val="00215776"/>
    <w:rsid w:val="00215838"/>
    <w:rsid w:val="002158AD"/>
    <w:rsid w:val="0021598E"/>
    <w:rsid w:val="0021599F"/>
    <w:rsid w:val="00215A86"/>
    <w:rsid w:val="00215B28"/>
    <w:rsid w:val="00215C74"/>
    <w:rsid w:val="00215CAA"/>
    <w:rsid w:val="00215CC0"/>
    <w:rsid w:val="00215CD2"/>
    <w:rsid w:val="00215D84"/>
    <w:rsid w:val="00215FAD"/>
    <w:rsid w:val="00216527"/>
    <w:rsid w:val="0021671D"/>
    <w:rsid w:val="002168DD"/>
    <w:rsid w:val="002168FC"/>
    <w:rsid w:val="00216950"/>
    <w:rsid w:val="002169F4"/>
    <w:rsid w:val="00216A02"/>
    <w:rsid w:val="00216B82"/>
    <w:rsid w:val="00216C6B"/>
    <w:rsid w:val="00216D19"/>
    <w:rsid w:val="00216D1A"/>
    <w:rsid w:val="00216D1F"/>
    <w:rsid w:val="00216D32"/>
    <w:rsid w:val="00216D44"/>
    <w:rsid w:val="00216DF0"/>
    <w:rsid w:val="00216F1E"/>
    <w:rsid w:val="0021717A"/>
    <w:rsid w:val="002172E8"/>
    <w:rsid w:val="00217331"/>
    <w:rsid w:val="002173DC"/>
    <w:rsid w:val="002173E7"/>
    <w:rsid w:val="0021745A"/>
    <w:rsid w:val="00217532"/>
    <w:rsid w:val="00217535"/>
    <w:rsid w:val="002175EE"/>
    <w:rsid w:val="0021789F"/>
    <w:rsid w:val="00217988"/>
    <w:rsid w:val="002179CB"/>
    <w:rsid w:val="00217A6D"/>
    <w:rsid w:val="00217C23"/>
    <w:rsid w:val="00217C41"/>
    <w:rsid w:val="00217C49"/>
    <w:rsid w:val="00217E88"/>
    <w:rsid w:val="00217FAA"/>
    <w:rsid w:val="00220066"/>
    <w:rsid w:val="00220175"/>
    <w:rsid w:val="00220189"/>
    <w:rsid w:val="002201DC"/>
    <w:rsid w:val="002202B8"/>
    <w:rsid w:val="0022040F"/>
    <w:rsid w:val="00220415"/>
    <w:rsid w:val="0022045A"/>
    <w:rsid w:val="002204FA"/>
    <w:rsid w:val="0022050D"/>
    <w:rsid w:val="0022051B"/>
    <w:rsid w:val="002205F7"/>
    <w:rsid w:val="0022060C"/>
    <w:rsid w:val="00220773"/>
    <w:rsid w:val="002207EF"/>
    <w:rsid w:val="002207F7"/>
    <w:rsid w:val="00220882"/>
    <w:rsid w:val="00220886"/>
    <w:rsid w:val="00220B60"/>
    <w:rsid w:val="00220CEE"/>
    <w:rsid w:val="00220DFE"/>
    <w:rsid w:val="00220E47"/>
    <w:rsid w:val="00220F21"/>
    <w:rsid w:val="0022100E"/>
    <w:rsid w:val="002212CE"/>
    <w:rsid w:val="0022152D"/>
    <w:rsid w:val="0022162F"/>
    <w:rsid w:val="00221634"/>
    <w:rsid w:val="00221730"/>
    <w:rsid w:val="002217F6"/>
    <w:rsid w:val="00221929"/>
    <w:rsid w:val="00221988"/>
    <w:rsid w:val="00221A85"/>
    <w:rsid w:val="00221B0A"/>
    <w:rsid w:val="00221B93"/>
    <w:rsid w:val="00221C6E"/>
    <w:rsid w:val="00221CD5"/>
    <w:rsid w:val="00221DEF"/>
    <w:rsid w:val="00221F44"/>
    <w:rsid w:val="00221F46"/>
    <w:rsid w:val="00221F8B"/>
    <w:rsid w:val="0022203E"/>
    <w:rsid w:val="0022207F"/>
    <w:rsid w:val="00222599"/>
    <w:rsid w:val="0022262B"/>
    <w:rsid w:val="0022268D"/>
    <w:rsid w:val="002226AA"/>
    <w:rsid w:val="002226D2"/>
    <w:rsid w:val="0022295D"/>
    <w:rsid w:val="002229A4"/>
    <w:rsid w:val="00222AC3"/>
    <w:rsid w:val="00222D1F"/>
    <w:rsid w:val="00222D26"/>
    <w:rsid w:val="00222D72"/>
    <w:rsid w:val="00222D9F"/>
    <w:rsid w:val="00222DA6"/>
    <w:rsid w:val="00222DD3"/>
    <w:rsid w:val="00222DE7"/>
    <w:rsid w:val="00222FDE"/>
    <w:rsid w:val="002230DF"/>
    <w:rsid w:val="00223242"/>
    <w:rsid w:val="00223305"/>
    <w:rsid w:val="0022344F"/>
    <w:rsid w:val="0022349F"/>
    <w:rsid w:val="002234A1"/>
    <w:rsid w:val="002234B6"/>
    <w:rsid w:val="002234E6"/>
    <w:rsid w:val="0022356C"/>
    <w:rsid w:val="0022373C"/>
    <w:rsid w:val="00223A1A"/>
    <w:rsid w:val="00223A3C"/>
    <w:rsid w:val="00223A4E"/>
    <w:rsid w:val="00223AD2"/>
    <w:rsid w:val="00223ADB"/>
    <w:rsid w:val="00223E29"/>
    <w:rsid w:val="00223F3C"/>
    <w:rsid w:val="00223F58"/>
    <w:rsid w:val="00224018"/>
    <w:rsid w:val="00224054"/>
    <w:rsid w:val="002240F1"/>
    <w:rsid w:val="002245F6"/>
    <w:rsid w:val="00224642"/>
    <w:rsid w:val="0022464F"/>
    <w:rsid w:val="00224724"/>
    <w:rsid w:val="002247AA"/>
    <w:rsid w:val="002249E6"/>
    <w:rsid w:val="00224BB0"/>
    <w:rsid w:val="00224BF2"/>
    <w:rsid w:val="00225139"/>
    <w:rsid w:val="0022516D"/>
    <w:rsid w:val="002251D0"/>
    <w:rsid w:val="00225202"/>
    <w:rsid w:val="002252A4"/>
    <w:rsid w:val="002253BD"/>
    <w:rsid w:val="002253F9"/>
    <w:rsid w:val="00225410"/>
    <w:rsid w:val="002254C5"/>
    <w:rsid w:val="0022551F"/>
    <w:rsid w:val="00225520"/>
    <w:rsid w:val="0022553D"/>
    <w:rsid w:val="00225633"/>
    <w:rsid w:val="002256F6"/>
    <w:rsid w:val="002257A1"/>
    <w:rsid w:val="00225903"/>
    <w:rsid w:val="00225925"/>
    <w:rsid w:val="00225A9F"/>
    <w:rsid w:val="00225CE6"/>
    <w:rsid w:val="00225CFC"/>
    <w:rsid w:val="00225E11"/>
    <w:rsid w:val="0022623B"/>
    <w:rsid w:val="0022632A"/>
    <w:rsid w:val="0022633F"/>
    <w:rsid w:val="00226454"/>
    <w:rsid w:val="00226475"/>
    <w:rsid w:val="002265D7"/>
    <w:rsid w:val="002265E9"/>
    <w:rsid w:val="0022661F"/>
    <w:rsid w:val="0022668A"/>
    <w:rsid w:val="0022678D"/>
    <w:rsid w:val="002267F8"/>
    <w:rsid w:val="002267FC"/>
    <w:rsid w:val="002268BB"/>
    <w:rsid w:val="00226908"/>
    <w:rsid w:val="00226A0F"/>
    <w:rsid w:val="00226A53"/>
    <w:rsid w:val="00226AB9"/>
    <w:rsid w:val="00226B6B"/>
    <w:rsid w:val="00226D52"/>
    <w:rsid w:val="00226D6E"/>
    <w:rsid w:val="00226E33"/>
    <w:rsid w:val="00226F0A"/>
    <w:rsid w:val="00226F29"/>
    <w:rsid w:val="00226F90"/>
    <w:rsid w:val="00226FF8"/>
    <w:rsid w:val="0022704F"/>
    <w:rsid w:val="002270F5"/>
    <w:rsid w:val="00227189"/>
    <w:rsid w:val="00227208"/>
    <w:rsid w:val="00227230"/>
    <w:rsid w:val="0022733E"/>
    <w:rsid w:val="0022740B"/>
    <w:rsid w:val="00227451"/>
    <w:rsid w:val="00227563"/>
    <w:rsid w:val="00227566"/>
    <w:rsid w:val="00227595"/>
    <w:rsid w:val="00227616"/>
    <w:rsid w:val="002276A3"/>
    <w:rsid w:val="0022789B"/>
    <w:rsid w:val="00227A9F"/>
    <w:rsid w:val="00227AA8"/>
    <w:rsid w:val="00227C14"/>
    <w:rsid w:val="00227C20"/>
    <w:rsid w:val="00227C9F"/>
    <w:rsid w:val="00227DC0"/>
    <w:rsid w:val="00227E85"/>
    <w:rsid w:val="00227F2A"/>
    <w:rsid w:val="00230099"/>
    <w:rsid w:val="0023014C"/>
    <w:rsid w:val="00230204"/>
    <w:rsid w:val="0023023C"/>
    <w:rsid w:val="00230459"/>
    <w:rsid w:val="00230534"/>
    <w:rsid w:val="00230690"/>
    <w:rsid w:val="00230859"/>
    <w:rsid w:val="0023090F"/>
    <w:rsid w:val="00230D31"/>
    <w:rsid w:val="002310E5"/>
    <w:rsid w:val="0023123B"/>
    <w:rsid w:val="00231242"/>
    <w:rsid w:val="002313CD"/>
    <w:rsid w:val="00231901"/>
    <w:rsid w:val="00231933"/>
    <w:rsid w:val="00231B8D"/>
    <w:rsid w:val="00231C24"/>
    <w:rsid w:val="00231C6C"/>
    <w:rsid w:val="00231CEA"/>
    <w:rsid w:val="00231D1E"/>
    <w:rsid w:val="00231DAB"/>
    <w:rsid w:val="00231DD5"/>
    <w:rsid w:val="00231E15"/>
    <w:rsid w:val="00231E3C"/>
    <w:rsid w:val="0023211F"/>
    <w:rsid w:val="0023213B"/>
    <w:rsid w:val="002321DB"/>
    <w:rsid w:val="00232494"/>
    <w:rsid w:val="0023250E"/>
    <w:rsid w:val="0023258E"/>
    <w:rsid w:val="002325F9"/>
    <w:rsid w:val="00232641"/>
    <w:rsid w:val="00232839"/>
    <w:rsid w:val="00232A0B"/>
    <w:rsid w:val="00232B1C"/>
    <w:rsid w:val="00232BE8"/>
    <w:rsid w:val="00232C39"/>
    <w:rsid w:val="00232DDC"/>
    <w:rsid w:val="00232DE5"/>
    <w:rsid w:val="00232F94"/>
    <w:rsid w:val="00233221"/>
    <w:rsid w:val="00233366"/>
    <w:rsid w:val="00233631"/>
    <w:rsid w:val="00233648"/>
    <w:rsid w:val="002336C2"/>
    <w:rsid w:val="002338E8"/>
    <w:rsid w:val="00233964"/>
    <w:rsid w:val="00233981"/>
    <w:rsid w:val="00233B05"/>
    <w:rsid w:val="00233B66"/>
    <w:rsid w:val="00233B90"/>
    <w:rsid w:val="00233D40"/>
    <w:rsid w:val="00233EE3"/>
    <w:rsid w:val="00233F96"/>
    <w:rsid w:val="0023412E"/>
    <w:rsid w:val="002341CA"/>
    <w:rsid w:val="0023431D"/>
    <w:rsid w:val="00234495"/>
    <w:rsid w:val="0023449C"/>
    <w:rsid w:val="002344C2"/>
    <w:rsid w:val="002345FB"/>
    <w:rsid w:val="002346C8"/>
    <w:rsid w:val="00234AA5"/>
    <w:rsid w:val="00234B19"/>
    <w:rsid w:val="00234BFF"/>
    <w:rsid w:val="00234E1C"/>
    <w:rsid w:val="00234F65"/>
    <w:rsid w:val="002350F8"/>
    <w:rsid w:val="002351FF"/>
    <w:rsid w:val="0023549C"/>
    <w:rsid w:val="002355D7"/>
    <w:rsid w:val="0023583E"/>
    <w:rsid w:val="00235BB7"/>
    <w:rsid w:val="00235BFD"/>
    <w:rsid w:val="00235C05"/>
    <w:rsid w:val="00235CB8"/>
    <w:rsid w:val="00235FDA"/>
    <w:rsid w:val="0023614C"/>
    <w:rsid w:val="0023623E"/>
    <w:rsid w:val="00236303"/>
    <w:rsid w:val="002367AA"/>
    <w:rsid w:val="0023687C"/>
    <w:rsid w:val="00236885"/>
    <w:rsid w:val="00236956"/>
    <w:rsid w:val="00236B78"/>
    <w:rsid w:val="00236C13"/>
    <w:rsid w:val="00236E0B"/>
    <w:rsid w:val="00236E49"/>
    <w:rsid w:val="00236EFA"/>
    <w:rsid w:val="002370C4"/>
    <w:rsid w:val="002371FE"/>
    <w:rsid w:val="0023743A"/>
    <w:rsid w:val="00237742"/>
    <w:rsid w:val="002377FA"/>
    <w:rsid w:val="00237971"/>
    <w:rsid w:val="002379E6"/>
    <w:rsid w:val="002379EF"/>
    <w:rsid w:val="00237A58"/>
    <w:rsid w:val="00237A5D"/>
    <w:rsid w:val="00237B2F"/>
    <w:rsid w:val="00237BD4"/>
    <w:rsid w:val="00237C9B"/>
    <w:rsid w:val="00237D9D"/>
    <w:rsid w:val="00237E6F"/>
    <w:rsid w:val="00237F88"/>
    <w:rsid w:val="00237FF4"/>
    <w:rsid w:val="0024008F"/>
    <w:rsid w:val="0024010C"/>
    <w:rsid w:val="0024017C"/>
    <w:rsid w:val="00240217"/>
    <w:rsid w:val="00240491"/>
    <w:rsid w:val="002406AD"/>
    <w:rsid w:val="0024071D"/>
    <w:rsid w:val="0024087E"/>
    <w:rsid w:val="0024089D"/>
    <w:rsid w:val="002409A4"/>
    <w:rsid w:val="00240CB5"/>
    <w:rsid w:val="00240CE9"/>
    <w:rsid w:val="00240D22"/>
    <w:rsid w:val="0024109D"/>
    <w:rsid w:val="00241121"/>
    <w:rsid w:val="002411B1"/>
    <w:rsid w:val="0024135D"/>
    <w:rsid w:val="002414C5"/>
    <w:rsid w:val="002414E6"/>
    <w:rsid w:val="00241597"/>
    <w:rsid w:val="00241656"/>
    <w:rsid w:val="00241665"/>
    <w:rsid w:val="00241682"/>
    <w:rsid w:val="002416D4"/>
    <w:rsid w:val="00241757"/>
    <w:rsid w:val="002417F3"/>
    <w:rsid w:val="00241846"/>
    <w:rsid w:val="00241AF0"/>
    <w:rsid w:val="00241B8F"/>
    <w:rsid w:val="00241BEF"/>
    <w:rsid w:val="00241D10"/>
    <w:rsid w:val="00241EAD"/>
    <w:rsid w:val="00241F67"/>
    <w:rsid w:val="00241FBC"/>
    <w:rsid w:val="00242017"/>
    <w:rsid w:val="00242069"/>
    <w:rsid w:val="00242298"/>
    <w:rsid w:val="00242309"/>
    <w:rsid w:val="00242380"/>
    <w:rsid w:val="0024240C"/>
    <w:rsid w:val="0024242C"/>
    <w:rsid w:val="00242492"/>
    <w:rsid w:val="002424A3"/>
    <w:rsid w:val="0024270F"/>
    <w:rsid w:val="002427E3"/>
    <w:rsid w:val="002428F0"/>
    <w:rsid w:val="00242952"/>
    <w:rsid w:val="0024295B"/>
    <w:rsid w:val="002429A0"/>
    <w:rsid w:val="00242AE5"/>
    <w:rsid w:val="00242B48"/>
    <w:rsid w:val="00242B6B"/>
    <w:rsid w:val="00242D40"/>
    <w:rsid w:val="00242E66"/>
    <w:rsid w:val="00242EBD"/>
    <w:rsid w:val="00242F17"/>
    <w:rsid w:val="00242FBA"/>
    <w:rsid w:val="00243017"/>
    <w:rsid w:val="0024312D"/>
    <w:rsid w:val="002431CB"/>
    <w:rsid w:val="002431E2"/>
    <w:rsid w:val="002432CA"/>
    <w:rsid w:val="002432E9"/>
    <w:rsid w:val="002432EE"/>
    <w:rsid w:val="002432FC"/>
    <w:rsid w:val="00243336"/>
    <w:rsid w:val="0024348E"/>
    <w:rsid w:val="00243517"/>
    <w:rsid w:val="0024351E"/>
    <w:rsid w:val="00243728"/>
    <w:rsid w:val="0024376F"/>
    <w:rsid w:val="002437C8"/>
    <w:rsid w:val="00243A64"/>
    <w:rsid w:val="00243B8F"/>
    <w:rsid w:val="00243D8D"/>
    <w:rsid w:val="00243E00"/>
    <w:rsid w:val="00243EBF"/>
    <w:rsid w:val="00243FAE"/>
    <w:rsid w:val="00244107"/>
    <w:rsid w:val="00244209"/>
    <w:rsid w:val="00244327"/>
    <w:rsid w:val="00244370"/>
    <w:rsid w:val="00244381"/>
    <w:rsid w:val="00244426"/>
    <w:rsid w:val="002445E0"/>
    <w:rsid w:val="00244601"/>
    <w:rsid w:val="002446F4"/>
    <w:rsid w:val="00244A85"/>
    <w:rsid w:val="00244AE2"/>
    <w:rsid w:val="00244B32"/>
    <w:rsid w:val="00244B38"/>
    <w:rsid w:val="00244C19"/>
    <w:rsid w:val="00244CB5"/>
    <w:rsid w:val="00244CD2"/>
    <w:rsid w:val="00244DB9"/>
    <w:rsid w:val="00244DDF"/>
    <w:rsid w:val="00244E7D"/>
    <w:rsid w:val="00244F4E"/>
    <w:rsid w:val="00244FEE"/>
    <w:rsid w:val="0024524F"/>
    <w:rsid w:val="002454FB"/>
    <w:rsid w:val="002455E2"/>
    <w:rsid w:val="00245825"/>
    <w:rsid w:val="00245A2B"/>
    <w:rsid w:val="00245A71"/>
    <w:rsid w:val="00245AA2"/>
    <w:rsid w:val="00245AFF"/>
    <w:rsid w:val="00245B6B"/>
    <w:rsid w:val="00245C0A"/>
    <w:rsid w:val="00245C59"/>
    <w:rsid w:val="00245C74"/>
    <w:rsid w:val="00245E1A"/>
    <w:rsid w:val="00245E1E"/>
    <w:rsid w:val="00245EDD"/>
    <w:rsid w:val="00245F4D"/>
    <w:rsid w:val="002460A3"/>
    <w:rsid w:val="002460DA"/>
    <w:rsid w:val="0024614D"/>
    <w:rsid w:val="00246176"/>
    <w:rsid w:val="00246199"/>
    <w:rsid w:val="0024624B"/>
    <w:rsid w:val="002462BC"/>
    <w:rsid w:val="00246327"/>
    <w:rsid w:val="002463E8"/>
    <w:rsid w:val="002464C0"/>
    <w:rsid w:val="0024651E"/>
    <w:rsid w:val="0024687E"/>
    <w:rsid w:val="002468CC"/>
    <w:rsid w:val="00246913"/>
    <w:rsid w:val="00246997"/>
    <w:rsid w:val="00246A85"/>
    <w:rsid w:val="002470BC"/>
    <w:rsid w:val="0024714A"/>
    <w:rsid w:val="00247236"/>
    <w:rsid w:val="00247335"/>
    <w:rsid w:val="0024733B"/>
    <w:rsid w:val="00247369"/>
    <w:rsid w:val="00247661"/>
    <w:rsid w:val="002476CC"/>
    <w:rsid w:val="00247712"/>
    <w:rsid w:val="00247736"/>
    <w:rsid w:val="002477BE"/>
    <w:rsid w:val="002477D1"/>
    <w:rsid w:val="00247823"/>
    <w:rsid w:val="00247885"/>
    <w:rsid w:val="00247A73"/>
    <w:rsid w:val="00247A92"/>
    <w:rsid w:val="00247C5E"/>
    <w:rsid w:val="00247C7A"/>
    <w:rsid w:val="00247C9C"/>
    <w:rsid w:val="00247CB0"/>
    <w:rsid w:val="00247F52"/>
    <w:rsid w:val="00247F5E"/>
    <w:rsid w:val="00250002"/>
    <w:rsid w:val="002501B8"/>
    <w:rsid w:val="0025022A"/>
    <w:rsid w:val="002504A7"/>
    <w:rsid w:val="00250626"/>
    <w:rsid w:val="0025066E"/>
    <w:rsid w:val="0025067A"/>
    <w:rsid w:val="0025078B"/>
    <w:rsid w:val="00250BB5"/>
    <w:rsid w:val="00250BB9"/>
    <w:rsid w:val="00250CF8"/>
    <w:rsid w:val="00250F31"/>
    <w:rsid w:val="00251095"/>
    <w:rsid w:val="002510BC"/>
    <w:rsid w:val="0025112B"/>
    <w:rsid w:val="00251241"/>
    <w:rsid w:val="00251309"/>
    <w:rsid w:val="0025141B"/>
    <w:rsid w:val="00251422"/>
    <w:rsid w:val="0025151E"/>
    <w:rsid w:val="00251542"/>
    <w:rsid w:val="002515DC"/>
    <w:rsid w:val="00251621"/>
    <w:rsid w:val="00251B9B"/>
    <w:rsid w:val="00251D2B"/>
    <w:rsid w:val="00251D7B"/>
    <w:rsid w:val="0025238E"/>
    <w:rsid w:val="0025242E"/>
    <w:rsid w:val="00252590"/>
    <w:rsid w:val="00252676"/>
    <w:rsid w:val="0025269E"/>
    <w:rsid w:val="002527D8"/>
    <w:rsid w:val="00252833"/>
    <w:rsid w:val="002528F0"/>
    <w:rsid w:val="002529DC"/>
    <w:rsid w:val="00252C55"/>
    <w:rsid w:val="00252CDA"/>
    <w:rsid w:val="00252DA6"/>
    <w:rsid w:val="00252FAE"/>
    <w:rsid w:val="00253447"/>
    <w:rsid w:val="002534E5"/>
    <w:rsid w:val="00253535"/>
    <w:rsid w:val="002535D9"/>
    <w:rsid w:val="0025367B"/>
    <w:rsid w:val="002536EA"/>
    <w:rsid w:val="00253762"/>
    <w:rsid w:val="002537B2"/>
    <w:rsid w:val="0025385F"/>
    <w:rsid w:val="002538E9"/>
    <w:rsid w:val="00253AB8"/>
    <w:rsid w:val="00253AC8"/>
    <w:rsid w:val="00253BEE"/>
    <w:rsid w:val="00253C34"/>
    <w:rsid w:val="00253D59"/>
    <w:rsid w:val="00253ECF"/>
    <w:rsid w:val="00253F03"/>
    <w:rsid w:val="0025420F"/>
    <w:rsid w:val="002542C4"/>
    <w:rsid w:val="002542E9"/>
    <w:rsid w:val="00254311"/>
    <w:rsid w:val="0025441E"/>
    <w:rsid w:val="00254436"/>
    <w:rsid w:val="002544BF"/>
    <w:rsid w:val="0025454B"/>
    <w:rsid w:val="0025464C"/>
    <w:rsid w:val="00254683"/>
    <w:rsid w:val="0025474A"/>
    <w:rsid w:val="002547F9"/>
    <w:rsid w:val="002547FB"/>
    <w:rsid w:val="00254807"/>
    <w:rsid w:val="00254A86"/>
    <w:rsid w:val="00254A8C"/>
    <w:rsid w:val="00254AFC"/>
    <w:rsid w:val="00254BEA"/>
    <w:rsid w:val="00254C00"/>
    <w:rsid w:val="00255317"/>
    <w:rsid w:val="002556E8"/>
    <w:rsid w:val="002557AE"/>
    <w:rsid w:val="002558E1"/>
    <w:rsid w:val="00255B5E"/>
    <w:rsid w:val="00255BA7"/>
    <w:rsid w:val="00255BD5"/>
    <w:rsid w:val="00255BF1"/>
    <w:rsid w:val="00255C28"/>
    <w:rsid w:val="00255CB0"/>
    <w:rsid w:val="00255F11"/>
    <w:rsid w:val="002562B3"/>
    <w:rsid w:val="0025636A"/>
    <w:rsid w:val="00256385"/>
    <w:rsid w:val="0025641B"/>
    <w:rsid w:val="00256453"/>
    <w:rsid w:val="00256571"/>
    <w:rsid w:val="002565F6"/>
    <w:rsid w:val="0025660F"/>
    <w:rsid w:val="00256695"/>
    <w:rsid w:val="0025672C"/>
    <w:rsid w:val="00256B49"/>
    <w:rsid w:val="00256BA6"/>
    <w:rsid w:val="00256C26"/>
    <w:rsid w:val="00256D54"/>
    <w:rsid w:val="00256D6D"/>
    <w:rsid w:val="00256E2F"/>
    <w:rsid w:val="0025702C"/>
    <w:rsid w:val="0025707F"/>
    <w:rsid w:val="0025714A"/>
    <w:rsid w:val="002571F5"/>
    <w:rsid w:val="002572D5"/>
    <w:rsid w:val="002572E1"/>
    <w:rsid w:val="0025733D"/>
    <w:rsid w:val="0025749D"/>
    <w:rsid w:val="002574BC"/>
    <w:rsid w:val="0025765A"/>
    <w:rsid w:val="00257701"/>
    <w:rsid w:val="002577ED"/>
    <w:rsid w:val="00257800"/>
    <w:rsid w:val="002578BE"/>
    <w:rsid w:val="00257989"/>
    <w:rsid w:val="002579B6"/>
    <w:rsid w:val="00257A59"/>
    <w:rsid w:val="00257ACD"/>
    <w:rsid w:val="00257BF5"/>
    <w:rsid w:val="00257C99"/>
    <w:rsid w:val="00257CA3"/>
    <w:rsid w:val="00257DFC"/>
    <w:rsid w:val="00257E2F"/>
    <w:rsid w:val="00257F31"/>
    <w:rsid w:val="00257F94"/>
    <w:rsid w:val="0026003D"/>
    <w:rsid w:val="002601BE"/>
    <w:rsid w:val="002603CF"/>
    <w:rsid w:val="00260433"/>
    <w:rsid w:val="002604EA"/>
    <w:rsid w:val="002605E2"/>
    <w:rsid w:val="0026061E"/>
    <w:rsid w:val="00260A76"/>
    <w:rsid w:val="00260C70"/>
    <w:rsid w:val="00260CE3"/>
    <w:rsid w:val="00260D1D"/>
    <w:rsid w:val="0026113A"/>
    <w:rsid w:val="002611A6"/>
    <w:rsid w:val="00261230"/>
    <w:rsid w:val="002613EA"/>
    <w:rsid w:val="00261455"/>
    <w:rsid w:val="00261592"/>
    <w:rsid w:val="002615FA"/>
    <w:rsid w:val="0026162E"/>
    <w:rsid w:val="00261731"/>
    <w:rsid w:val="002619B6"/>
    <w:rsid w:val="00261A8E"/>
    <w:rsid w:val="00261AB8"/>
    <w:rsid w:val="00261AC7"/>
    <w:rsid w:val="00261AD0"/>
    <w:rsid w:val="00261B14"/>
    <w:rsid w:val="00261B62"/>
    <w:rsid w:val="00261C0F"/>
    <w:rsid w:val="00261CD6"/>
    <w:rsid w:val="00261E1F"/>
    <w:rsid w:val="00261EAA"/>
    <w:rsid w:val="00261F1B"/>
    <w:rsid w:val="00262043"/>
    <w:rsid w:val="0026218A"/>
    <w:rsid w:val="0026223F"/>
    <w:rsid w:val="002622C8"/>
    <w:rsid w:val="00262333"/>
    <w:rsid w:val="002623B2"/>
    <w:rsid w:val="00262405"/>
    <w:rsid w:val="002624AD"/>
    <w:rsid w:val="0026252E"/>
    <w:rsid w:val="002625A6"/>
    <w:rsid w:val="00262615"/>
    <w:rsid w:val="002628FB"/>
    <w:rsid w:val="00262916"/>
    <w:rsid w:val="002629CE"/>
    <w:rsid w:val="00262BAE"/>
    <w:rsid w:val="00262CA9"/>
    <w:rsid w:val="00262D76"/>
    <w:rsid w:val="00262E14"/>
    <w:rsid w:val="00262F6C"/>
    <w:rsid w:val="00263098"/>
    <w:rsid w:val="00263119"/>
    <w:rsid w:val="00263124"/>
    <w:rsid w:val="00263251"/>
    <w:rsid w:val="002634A3"/>
    <w:rsid w:val="00263564"/>
    <w:rsid w:val="00263703"/>
    <w:rsid w:val="002637AC"/>
    <w:rsid w:val="002637CC"/>
    <w:rsid w:val="002637D1"/>
    <w:rsid w:val="00263809"/>
    <w:rsid w:val="00263838"/>
    <w:rsid w:val="00263875"/>
    <w:rsid w:val="00263994"/>
    <w:rsid w:val="002639F4"/>
    <w:rsid w:val="00263B67"/>
    <w:rsid w:val="00263BE4"/>
    <w:rsid w:val="00263BE8"/>
    <w:rsid w:val="00263CA7"/>
    <w:rsid w:val="00263D84"/>
    <w:rsid w:val="00263DE5"/>
    <w:rsid w:val="00263E21"/>
    <w:rsid w:val="00263F0D"/>
    <w:rsid w:val="002640E7"/>
    <w:rsid w:val="00264186"/>
    <w:rsid w:val="002642B6"/>
    <w:rsid w:val="00264341"/>
    <w:rsid w:val="0026442A"/>
    <w:rsid w:val="00264461"/>
    <w:rsid w:val="00264465"/>
    <w:rsid w:val="00264633"/>
    <w:rsid w:val="002646CA"/>
    <w:rsid w:val="002646F5"/>
    <w:rsid w:val="0026470C"/>
    <w:rsid w:val="00264C1A"/>
    <w:rsid w:val="00264C51"/>
    <w:rsid w:val="00264E04"/>
    <w:rsid w:val="00264E55"/>
    <w:rsid w:val="0026523F"/>
    <w:rsid w:val="0026526C"/>
    <w:rsid w:val="0026550A"/>
    <w:rsid w:val="002656C6"/>
    <w:rsid w:val="002656EC"/>
    <w:rsid w:val="002656F1"/>
    <w:rsid w:val="00265735"/>
    <w:rsid w:val="002658E6"/>
    <w:rsid w:val="00265942"/>
    <w:rsid w:val="00265A63"/>
    <w:rsid w:val="00265B23"/>
    <w:rsid w:val="00265BFC"/>
    <w:rsid w:val="00265C87"/>
    <w:rsid w:val="00265CCA"/>
    <w:rsid w:val="00265E3C"/>
    <w:rsid w:val="00265F02"/>
    <w:rsid w:val="00265F4B"/>
    <w:rsid w:val="00265FF4"/>
    <w:rsid w:val="00266245"/>
    <w:rsid w:val="002662DC"/>
    <w:rsid w:val="0026636E"/>
    <w:rsid w:val="00266387"/>
    <w:rsid w:val="0026640E"/>
    <w:rsid w:val="0026646B"/>
    <w:rsid w:val="00266567"/>
    <w:rsid w:val="00266660"/>
    <w:rsid w:val="0026670F"/>
    <w:rsid w:val="002667B5"/>
    <w:rsid w:val="002667F9"/>
    <w:rsid w:val="0026686B"/>
    <w:rsid w:val="00266874"/>
    <w:rsid w:val="00266B72"/>
    <w:rsid w:val="00266CF3"/>
    <w:rsid w:val="00266DB9"/>
    <w:rsid w:val="00266DD6"/>
    <w:rsid w:val="00266FA9"/>
    <w:rsid w:val="00266FBF"/>
    <w:rsid w:val="00267022"/>
    <w:rsid w:val="002670CA"/>
    <w:rsid w:val="0026733E"/>
    <w:rsid w:val="00267500"/>
    <w:rsid w:val="002675FE"/>
    <w:rsid w:val="0026768C"/>
    <w:rsid w:val="00267933"/>
    <w:rsid w:val="002679FE"/>
    <w:rsid w:val="00267B78"/>
    <w:rsid w:val="00267C1B"/>
    <w:rsid w:val="00267CA2"/>
    <w:rsid w:val="00267CAF"/>
    <w:rsid w:val="00267EA8"/>
    <w:rsid w:val="00267EF7"/>
    <w:rsid w:val="00267F50"/>
    <w:rsid w:val="00267F8B"/>
    <w:rsid w:val="00270092"/>
    <w:rsid w:val="002701D2"/>
    <w:rsid w:val="002702F8"/>
    <w:rsid w:val="0027033D"/>
    <w:rsid w:val="00270347"/>
    <w:rsid w:val="002703E1"/>
    <w:rsid w:val="00270420"/>
    <w:rsid w:val="0027048B"/>
    <w:rsid w:val="002704A1"/>
    <w:rsid w:val="00270738"/>
    <w:rsid w:val="002707C6"/>
    <w:rsid w:val="0027084F"/>
    <w:rsid w:val="0027091E"/>
    <w:rsid w:val="00270A84"/>
    <w:rsid w:val="00270B32"/>
    <w:rsid w:val="00270BB1"/>
    <w:rsid w:val="00270C77"/>
    <w:rsid w:val="00270DB4"/>
    <w:rsid w:val="0027108F"/>
    <w:rsid w:val="00271172"/>
    <w:rsid w:val="0027136A"/>
    <w:rsid w:val="0027138E"/>
    <w:rsid w:val="002716B3"/>
    <w:rsid w:val="00271A82"/>
    <w:rsid w:val="00271B16"/>
    <w:rsid w:val="00271CA9"/>
    <w:rsid w:val="00271D80"/>
    <w:rsid w:val="00271DD9"/>
    <w:rsid w:val="00271FEB"/>
    <w:rsid w:val="00272069"/>
    <w:rsid w:val="002721D5"/>
    <w:rsid w:val="0027223A"/>
    <w:rsid w:val="00272289"/>
    <w:rsid w:val="002722A4"/>
    <w:rsid w:val="002722CA"/>
    <w:rsid w:val="0027240A"/>
    <w:rsid w:val="0027246B"/>
    <w:rsid w:val="002726AA"/>
    <w:rsid w:val="00272838"/>
    <w:rsid w:val="002728A0"/>
    <w:rsid w:val="002728B7"/>
    <w:rsid w:val="00272935"/>
    <w:rsid w:val="00272AD6"/>
    <w:rsid w:val="00272B21"/>
    <w:rsid w:val="00272C88"/>
    <w:rsid w:val="00272E1D"/>
    <w:rsid w:val="00272EB6"/>
    <w:rsid w:val="00272F1A"/>
    <w:rsid w:val="00272F7B"/>
    <w:rsid w:val="0027306D"/>
    <w:rsid w:val="002730C7"/>
    <w:rsid w:val="002730DF"/>
    <w:rsid w:val="002730FB"/>
    <w:rsid w:val="00273284"/>
    <w:rsid w:val="002733B7"/>
    <w:rsid w:val="0027347F"/>
    <w:rsid w:val="002734F6"/>
    <w:rsid w:val="00273505"/>
    <w:rsid w:val="002736E9"/>
    <w:rsid w:val="0027381A"/>
    <w:rsid w:val="002739D3"/>
    <w:rsid w:val="00273A94"/>
    <w:rsid w:val="00273E8D"/>
    <w:rsid w:val="00273EFE"/>
    <w:rsid w:val="00273F28"/>
    <w:rsid w:val="00273FAB"/>
    <w:rsid w:val="0027402D"/>
    <w:rsid w:val="002742D0"/>
    <w:rsid w:val="0027432E"/>
    <w:rsid w:val="0027433E"/>
    <w:rsid w:val="002743C9"/>
    <w:rsid w:val="002744D8"/>
    <w:rsid w:val="00274571"/>
    <w:rsid w:val="002745FE"/>
    <w:rsid w:val="0027460F"/>
    <w:rsid w:val="002746EE"/>
    <w:rsid w:val="00274788"/>
    <w:rsid w:val="002748AD"/>
    <w:rsid w:val="002748B6"/>
    <w:rsid w:val="00274A5C"/>
    <w:rsid w:val="00274BB8"/>
    <w:rsid w:val="00274C3C"/>
    <w:rsid w:val="00274DA7"/>
    <w:rsid w:val="00275011"/>
    <w:rsid w:val="002751B1"/>
    <w:rsid w:val="00275214"/>
    <w:rsid w:val="002754B2"/>
    <w:rsid w:val="00275605"/>
    <w:rsid w:val="0027584A"/>
    <w:rsid w:val="00275909"/>
    <w:rsid w:val="002759AA"/>
    <w:rsid w:val="00275A15"/>
    <w:rsid w:val="00275A95"/>
    <w:rsid w:val="00275C6E"/>
    <w:rsid w:val="00275D0D"/>
    <w:rsid w:val="00275D19"/>
    <w:rsid w:val="00275D87"/>
    <w:rsid w:val="00275E2E"/>
    <w:rsid w:val="00275E45"/>
    <w:rsid w:val="00275E7B"/>
    <w:rsid w:val="00275F58"/>
    <w:rsid w:val="00275F65"/>
    <w:rsid w:val="002760CE"/>
    <w:rsid w:val="002763D9"/>
    <w:rsid w:val="0027656E"/>
    <w:rsid w:val="00276626"/>
    <w:rsid w:val="002766E8"/>
    <w:rsid w:val="00276750"/>
    <w:rsid w:val="00276770"/>
    <w:rsid w:val="00276872"/>
    <w:rsid w:val="00276A69"/>
    <w:rsid w:val="00276AE6"/>
    <w:rsid w:val="00276B73"/>
    <w:rsid w:val="00276B87"/>
    <w:rsid w:val="00276BC7"/>
    <w:rsid w:val="00276BFD"/>
    <w:rsid w:val="00276C0C"/>
    <w:rsid w:val="00276CB0"/>
    <w:rsid w:val="00276D00"/>
    <w:rsid w:val="00276F8A"/>
    <w:rsid w:val="002770CA"/>
    <w:rsid w:val="0027711A"/>
    <w:rsid w:val="00277195"/>
    <w:rsid w:val="00277220"/>
    <w:rsid w:val="00277599"/>
    <w:rsid w:val="002775DE"/>
    <w:rsid w:val="002775FD"/>
    <w:rsid w:val="002776E0"/>
    <w:rsid w:val="00277716"/>
    <w:rsid w:val="0027783F"/>
    <w:rsid w:val="00277856"/>
    <w:rsid w:val="0027792D"/>
    <w:rsid w:val="00277961"/>
    <w:rsid w:val="00277964"/>
    <w:rsid w:val="00277A35"/>
    <w:rsid w:val="00277BA3"/>
    <w:rsid w:val="00277C82"/>
    <w:rsid w:val="00277DE9"/>
    <w:rsid w:val="00277EF7"/>
    <w:rsid w:val="00280043"/>
    <w:rsid w:val="0028009E"/>
    <w:rsid w:val="002801D7"/>
    <w:rsid w:val="002803A6"/>
    <w:rsid w:val="002807AB"/>
    <w:rsid w:val="00280836"/>
    <w:rsid w:val="00280BBA"/>
    <w:rsid w:val="00280D17"/>
    <w:rsid w:val="00280D26"/>
    <w:rsid w:val="00280E17"/>
    <w:rsid w:val="00280E78"/>
    <w:rsid w:val="00280EDB"/>
    <w:rsid w:val="0028102C"/>
    <w:rsid w:val="00281069"/>
    <w:rsid w:val="00281181"/>
    <w:rsid w:val="002811B0"/>
    <w:rsid w:val="002812E8"/>
    <w:rsid w:val="00281506"/>
    <w:rsid w:val="0028184A"/>
    <w:rsid w:val="00281987"/>
    <w:rsid w:val="00281A0D"/>
    <w:rsid w:val="00281AF5"/>
    <w:rsid w:val="00281EB0"/>
    <w:rsid w:val="00282035"/>
    <w:rsid w:val="00282040"/>
    <w:rsid w:val="002820A5"/>
    <w:rsid w:val="002820D3"/>
    <w:rsid w:val="00282222"/>
    <w:rsid w:val="002822FF"/>
    <w:rsid w:val="00282398"/>
    <w:rsid w:val="00282459"/>
    <w:rsid w:val="0028246B"/>
    <w:rsid w:val="0028247A"/>
    <w:rsid w:val="00282570"/>
    <w:rsid w:val="0028268C"/>
    <w:rsid w:val="002827F7"/>
    <w:rsid w:val="00282A55"/>
    <w:rsid w:val="00282A63"/>
    <w:rsid w:val="00282A87"/>
    <w:rsid w:val="00282B1B"/>
    <w:rsid w:val="00282B47"/>
    <w:rsid w:val="00282B7B"/>
    <w:rsid w:val="00282B86"/>
    <w:rsid w:val="00282C28"/>
    <w:rsid w:val="00282CCF"/>
    <w:rsid w:val="00282EC1"/>
    <w:rsid w:val="00282EE6"/>
    <w:rsid w:val="00283000"/>
    <w:rsid w:val="0028315D"/>
    <w:rsid w:val="00283218"/>
    <w:rsid w:val="00283549"/>
    <w:rsid w:val="002835BE"/>
    <w:rsid w:val="00283707"/>
    <w:rsid w:val="00283726"/>
    <w:rsid w:val="002837F7"/>
    <w:rsid w:val="00283867"/>
    <w:rsid w:val="00283D69"/>
    <w:rsid w:val="00283EFC"/>
    <w:rsid w:val="00284076"/>
    <w:rsid w:val="00284262"/>
    <w:rsid w:val="002844F0"/>
    <w:rsid w:val="0028455E"/>
    <w:rsid w:val="002845C8"/>
    <w:rsid w:val="00284607"/>
    <w:rsid w:val="00284619"/>
    <w:rsid w:val="00284660"/>
    <w:rsid w:val="0028485C"/>
    <w:rsid w:val="002848A4"/>
    <w:rsid w:val="00284A58"/>
    <w:rsid w:val="00284A7E"/>
    <w:rsid w:val="00284AC5"/>
    <w:rsid w:val="00284B3A"/>
    <w:rsid w:val="00284BFD"/>
    <w:rsid w:val="00284D8D"/>
    <w:rsid w:val="00284E53"/>
    <w:rsid w:val="00284ECC"/>
    <w:rsid w:val="00284EF3"/>
    <w:rsid w:val="00285009"/>
    <w:rsid w:val="002850E3"/>
    <w:rsid w:val="002850ED"/>
    <w:rsid w:val="00285110"/>
    <w:rsid w:val="0028512A"/>
    <w:rsid w:val="00285219"/>
    <w:rsid w:val="0028527E"/>
    <w:rsid w:val="002852FE"/>
    <w:rsid w:val="0028534D"/>
    <w:rsid w:val="00285391"/>
    <w:rsid w:val="002853F0"/>
    <w:rsid w:val="00285665"/>
    <w:rsid w:val="002856AF"/>
    <w:rsid w:val="00285872"/>
    <w:rsid w:val="00285885"/>
    <w:rsid w:val="00285992"/>
    <w:rsid w:val="00285A7B"/>
    <w:rsid w:val="00285AA0"/>
    <w:rsid w:val="00285D29"/>
    <w:rsid w:val="00285E3D"/>
    <w:rsid w:val="00285FCA"/>
    <w:rsid w:val="00286055"/>
    <w:rsid w:val="00286065"/>
    <w:rsid w:val="0028610C"/>
    <w:rsid w:val="002861E1"/>
    <w:rsid w:val="00286223"/>
    <w:rsid w:val="0028633B"/>
    <w:rsid w:val="00286386"/>
    <w:rsid w:val="0028639B"/>
    <w:rsid w:val="0028643E"/>
    <w:rsid w:val="002864E0"/>
    <w:rsid w:val="00286574"/>
    <w:rsid w:val="002865DF"/>
    <w:rsid w:val="002866B6"/>
    <w:rsid w:val="0028681C"/>
    <w:rsid w:val="00286ACD"/>
    <w:rsid w:val="00286C33"/>
    <w:rsid w:val="00286C3F"/>
    <w:rsid w:val="00286C60"/>
    <w:rsid w:val="00286CCE"/>
    <w:rsid w:val="00286EC8"/>
    <w:rsid w:val="00286F5D"/>
    <w:rsid w:val="00286F8B"/>
    <w:rsid w:val="00286F91"/>
    <w:rsid w:val="00286F9A"/>
    <w:rsid w:val="00286FD0"/>
    <w:rsid w:val="002870FE"/>
    <w:rsid w:val="00287481"/>
    <w:rsid w:val="002877E8"/>
    <w:rsid w:val="0028780B"/>
    <w:rsid w:val="00287813"/>
    <w:rsid w:val="0028799D"/>
    <w:rsid w:val="002879F2"/>
    <w:rsid w:val="00287A4B"/>
    <w:rsid w:val="00287A5E"/>
    <w:rsid w:val="00287A8B"/>
    <w:rsid w:val="00287BDD"/>
    <w:rsid w:val="00287E47"/>
    <w:rsid w:val="00287F49"/>
    <w:rsid w:val="0029017C"/>
    <w:rsid w:val="002901C2"/>
    <w:rsid w:val="0029035B"/>
    <w:rsid w:val="002904CF"/>
    <w:rsid w:val="002907CE"/>
    <w:rsid w:val="00290803"/>
    <w:rsid w:val="00290930"/>
    <w:rsid w:val="00290A34"/>
    <w:rsid w:val="00290A66"/>
    <w:rsid w:val="00290C2E"/>
    <w:rsid w:val="00290D79"/>
    <w:rsid w:val="0029100C"/>
    <w:rsid w:val="0029114A"/>
    <w:rsid w:val="00291164"/>
    <w:rsid w:val="00291169"/>
    <w:rsid w:val="002911DE"/>
    <w:rsid w:val="0029126B"/>
    <w:rsid w:val="00291294"/>
    <w:rsid w:val="00291338"/>
    <w:rsid w:val="00291530"/>
    <w:rsid w:val="0029169F"/>
    <w:rsid w:val="00291740"/>
    <w:rsid w:val="00291746"/>
    <w:rsid w:val="00291871"/>
    <w:rsid w:val="002918A2"/>
    <w:rsid w:val="00291A6D"/>
    <w:rsid w:val="00291B39"/>
    <w:rsid w:val="00291C63"/>
    <w:rsid w:val="00291DE4"/>
    <w:rsid w:val="00291E85"/>
    <w:rsid w:val="0029222F"/>
    <w:rsid w:val="002923CB"/>
    <w:rsid w:val="002929FB"/>
    <w:rsid w:val="00292B14"/>
    <w:rsid w:val="00292BCD"/>
    <w:rsid w:val="00292C9B"/>
    <w:rsid w:val="00292E71"/>
    <w:rsid w:val="00292FB7"/>
    <w:rsid w:val="00293201"/>
    <w:rsid w:val="002932AF"/>
    <w:rsid w:val="002932F2"/>
    <w:rsid w:val="0029381D"/>
    <w:rsid w:val="00293979"/>
    <w:rsid w:val="00293A06"/>
    <w:rsid w:val="00293A4B"/>
    <w:rsid w:val="00293A61"/>
    <w:rsid w:val="00293A9A"/>
    <w:rsid w:val="00293C0A"/>
    <w:rsid w:val="00293C52"/>
    <w:rsid w:val="00293FD8"/>
    <w:rsid w:val="00294267"/>
    <w:rsid w:val="00294284"/>
    <w:rsid w:val="002943A8"/>
    <w:rsid w:val="002943AD"/>
    <w:rsid w:val="002943AE"/>
    <w:rsid w:val="00294485"/>
    <w:rsid w:val="00294596"/>
    <w:rsid w:val="002947E9"/>
    <w:rsid w:val="002947F8"/>
    <w:rsid w:val="0029490E"/>
    <w:rsid w:val="00294A38"/>
    <w:rsid w:val="00294AA0"/>
    <w:rsid w:val="00294BB1"/>
    <w:rsid w:val="00294C42"/>
    <w:rsid w:val="00294D03"/>
    <w:rsid w:val="00294D76"/>
    <w:rsid w:val="00294EE9"/>
    <w:rsid w:val="00294F0C"/>
    <w:rsid w:val="00294FCA"/>
    <w:rsid w:val="00294FDB"/>
    <w:rsid w:val="0029503A"/>
    <w:rsid w:val="00295143"/>
    <w:rsid w:val="00295262"/>
    <w:rsid w:val="002954F1"/>
    <w:rsid w:val="0029562A"/>
    <w:rsid w:val="002958A7"/>
    <w:rsid w:val="00295953"/>
    <w:rsid w:val="00295968"/>
    <w:rsid w:val="002959A8"/>
    <w:rsid w:val="00295ABA"/>
    <w:rsid w:val="00295B21"/>
    <w:rsid w:val="00295BF0"/>
    <w:rsid w:val="00295C84"/>
    <w:rsid w:val="00295D68"/>
    <w:rsid w:val="00295F30"/>
    <w:rsid w:val="00295F8B"/>
    <w:rsid w:val="00295FB2"/>
    <w:rsid w:val="0029600B"/>
    <w:rsid w:val="0029601F"/>
    <w:rsid w:val="00296122"/>
    <w:rsid w:val="00296163"/>
    <w:rsid w:val="002962A3"/>
    <w:rsid w:val="00296428"/>
    <w:rsid w:val="00296519"/>
    <w:rsid w:val="002965F9"/>
    <w:rsid w:val="0029679D"/>
    <w:rsid w:val="0029685F"/>
    <w:rsid w:val="002969C6"/>
    <w:rsid w:val="00296AB6"/>
    <w:rsid w:val="00296B53"/>
    <w:rsid w:val="00296CBF"/>
    <w:rsid w:val="00296D17"/>
    <w:rsid w:val="00296E09"/>
    <w:rsid w:val="00296E0A"/>
    <w:rsid w:val="00296F2F"/>
    <w:rsid w:val="0029702F"/>
    <w:rsid w:val="002970BE"/>
    <w:rsid w:val="002970D2"/>
    <w:rsid w:val="002970FF"/>
    <w:rsid w:val="00297136"/>
    <w:rsid w:val="00297216"/>
    <w:rsid w:val="0029724E"/>
    <w:rsid w:val="002972AB"/>
    <w:rsid w:val="002972CC"/>
    <w:rsid w:val="00297544"/>
    <w:rsid w:val="002975D3"/>
    <w:rsid w:val="002976EE"/>
    <w:rsid w:val="00297728"/>
    <w:rsid w:val="00297855"/>
    <w:rsid w:val="00297873"/>
    <w:rsid w:val="00297884"/>
    <w:rsid w:val="0029797A"/>
    <w:rsid w:val="00297B8A"/>
    <w:rsid w:val="00297CC7"/>
    <w:rsid w:val="00297F41"/>
    <w:rsid w:val="00297F58"/>
    <w:rsid w:val="00297F99"/>
    <w:rsid w:val="00297FBD"/>
    <w:rsid w:val="002A000A"/>
    <w:rsid w:val="002A01A4"/>
    <w:rsid w:val="002A02BD"/>
    <w:rsid w:val="002A044D"/>
    <w:rsid w:val="002A04CC"/>
    <w:rsid w:val="002A051B"/>
    <w:rsid w:val="002A05DB"/>
    <w:rsid w:val="002A07DC"/>
    <w:rsid w:val="002A081B"/>
    <w:rsid w:val="002A0898"/>
    <w:rsid w:val="002A0996"/>
    <w:rsid w:val="002A0A0F"/>
    <w:rsid w:val="002A0BED"/>
    <w:rsid w:val="002A0E07"/>
    <w:rsid w:val="002A0E81"/>
    <w:rsid w:val="002A0FF5"/>
    <w:rsid w:val="002A113D"/>
    <w:rsid w:val="002A120B"/>
    <w:rsid w:val="002A12E1"/>
    <w:rsid w:val="002A150C"/>
    <w:rsid w:val="002A153F"/>
    <w:rsid w:val="002A1543"/>
    <w:rsid w:val="002A166B"/>
    <w:rsid w:val="002A16FC"/>
    <w:rsid w:val="002A1897"/>
    <w:rsid w:val="002A1AF1"/>
    <w:rsid w:val="002A1B53"/>
    <w:rsid w:val="002A1B84"/>
    <w:rsid w:val="002A1C2D"/>
    <w:rsid w:val="002A1DF1"/>
    <w:rsid w:val="002A2181"/>
    <w:rsid w:val="002A22F9"/>
    <w:rsid w:val="002A23B2"/>
    <w:rsid w:val="002A23D5"/>
    <w:rsid w:val="002A24B1"/>
    <w:rsid w:val="002A24CE"/>
    <w:rsid w:val="002A2631"/>
    <w:rsid w:val="002A26A7"/>
    <w:rsid w:val="002A273F"/>
    <w:rsid w:val="002A276B"/>
    <w:rsid w:val="002A27E0"/>
    <w:rsid w:val="002A27FD"/>
    <w:rsid w:val="002A2809"/>
    <w:rsid w:val="002A28DB"/>
    <w:rsid w:val="002A28E8"/>
    <w:rsid w:val="002A29B7"/>
    <w:rsid w:val="002A2C4A"/>
    <w:rsid w:val="002A2F39"/>
    <w:rsid w:val="002A30BE"/>
    <w:rsid w:val="002A3155"/>
    <w:rsid w:val="002A3280"/>
    <w:rsid w:val="002A32EC"/>
    <w:rsid w:val="002A3550"/>
    <w:rsid w:val="002A3593"/>
    <w:rsid w:val="002A35E6"/>
    <w:rsid w:val="002A36AF"/>
    <w:rsid w:val="002A3B1D"/>
    <w:rsid w:val="002A3BB0"/>
    <w:rsid w:val="002A3D52"/>
    <w:rsid w:val="002A3DF9"/>
    <w:rsid w:val="002A3E27"/>
    <w:rsid w:val="002A3E7D"/>
    <w:rsid w:val="002A3EE7"/>
    <w:rsid w:val="002A3F01"/>
    <w:rsid w:val="002A405B"/>
    <w:rsid w:val="002A40B4"/>
    <w:rsid w:val="002A432A"/>
    <w:rsid w:val="002A439F"/>
    <w:rsid w:val="002A43E6"/>
    <w:rsid w:val="002A44AB"/>
    <w:rsid w:val="002A45A9"/>
    <w:rsid w:val="002A49E3"/>
    <w:rsid w:val="002A4AEE"/>
    <w:rsid w:val="002A4C1E"/>
    <w:rsid w:val="002A4C37"/>
    <w:rsid w:val="002A4D48"/>
    <w:rsid w:val="002A4DE9"/>
    <w:rsid w:val="002A4E0D"/>
    <w:rsid w:val="002A4E2A"/>
    <w:rsid w:val="002A4E72"/>
    <w:rsid w:val="002A4E94"/>
    <w:rsid w:val="002A4F20"/>
    <w:rsid w:val="002A4F26"/>
    <w:rsid w:val="002A4FD0"/>
    <w:rsid w:val="002A5028"/>
    <w:rsid w:val="002A51B7"/>
    <w:rsid w:val="002A5244"/>
    <w:rsid w:val="002A53E4"/>
    <w:rsid w:val="002A5585"/>
    <w:rsid w:val="002A5600"/>
    <w:rsid w:val="002A5806"/>
    <w:rsid w:val="002A58B3"/>
    <w:rsid w:val="002A5AB9"/>
    <w:rsid w:val="002A5AEF"/>
    <w:rsid w:val="002A5B2E"/>
    <w:rsid w:val="002A5B87"/>
    <w:rsid w:val="002A5D92"/>
    <w:rsid w:val="002A5E03"/>
    <w:rsid w:val="002A5EA5"/>
    <w:rsid w:val="002A60C1"/>
    <w:rsid w:val="002A6277"/>
    <w:rsid w:val="002A6681"/>
    <w:rsid w:val="002A66CA"/>
    <w:rsid w:val="002A6705"/>
    <w:rsid w:val="002A6757"/>
    <w:rsid w:val="002A68E1"/>
    <w:rsid w:val="002A6BB7"/>
    <w:rsid w:val="002A6C16"/>
    <w:rsid w:val="002A6D6E"/>
    <w:rsid w:val="002A6EBB"/>
    <w:rsid w:val="002A6F8E"/>
    <w:rsid w:val="002A6FB3"/>
    <w:rsid w:val="002A70B2"/>
    <w:rsid w:val="002A7104"/>
    <w:rsid w:val="002A722C"/>
    <w:rsid w:val="002A729E"/>
    <w:rsid w:val="002A7332"/>
    <w:rsid w:val="002A74DC"/>
    <w:rsid w:val="002A7557"/>
    <w:rsid w:val="002A756A"/>
    <w:rsid w:val="002A7792"/>
    <w:rsid w:val="002A7851"/>
    <w:rsid w:val="002A7998"/>
    <w:rsid w:val="002A7AD4"/>
    <w:rsid w:val="002A7B99"/>
    <w:rsid w:val="002A7BB0"/>
    <w:rsid w:val="002A7C4E"/>
    <w:rsid w:val="002A7F14"/>
    <w:rsid w:val="002A7F27"/>
    <w:rsid w:val="002B0262"/>
    <w:rsid w:val="002B03DA"/>
    <w:rsid w:val="002B04A0"/>
    <w:rsid w:val="002B069E"/>
    <w:rsid w:val="002B0757"/>
    <w:rsid w:val="002B090D"/>
    <w:rsid w:val="002B0983"/>
    <w:rsid w:val="002B0A84"/>
    <w:rsid w:val="002B0AE7"/>
    <w:rsid w:val="002B0B6A"/>
    <w:rsid w:val="002B0CAE"/>
    <w:rsid w:val="002B0CEB"/>
    <w:rsid w:val="002B0D93"/>
    <w:rsid w:val="002B0DA7"/>
    <w:rsid w:val="002B0F50"/>
    <w:rsid w:val="002B0F98"/>
    <w:rsid w:val="002B118C"/>
    <w:rsid w:val="002B11A2"/>
    <w:rsid w:val="002B1217"/>
    <w:rsid w:val="002B12EF"/>
    <w:rsid w:val="002B1326"/>
    <w:rsid w:val="002B1437"/>
    <w:rsid w:val="002B1542"/>
    <w:rsid w:val="002B17C5"/>
    <w:rsid w:val="002B18F9"/>
    <w:rsid w:val="002B1A38"/>
    <w:rsid w:val="002B1A98"/>
    <w:rsid w:val="002B1AD4"/>
    <w:rsid w:val="002B1C1A"/>
    <w:rsid w:val="002B1C64"/>
    <w:rsid w:val="002B1D08"/>
    <w:rsid w:val="002B1DF6"/>
    <w:rsid w:val="002B1E88"/>
    <w:rsid w:val="002B1F31"/>
    <w:rsid w:val="002B1F9A"/>
    <w:rsid w:val="002B2281"/>
    <w:rsid w:val="002B2326"/>
    <w:rsid w:val="002B24D9"/>
    <w:rsid w:val="002B26BC"/>
    <w:rsid w:val="002B2754"/>
    <w:rsid w:val="002B2781"/>
    <w:rsid w:val="002B2807"/>
    <w:rsid w:val="002B2924"/>
    <w:rsid w:val="002B2AE5"/>
    <w:rsid w:val="002B2BF7"/>
    <w:rsid w:val="002B2C08"/>
    <w:rsid w:val="002B2D12"/>
    <w:rsid w:val="002B3228"/>
    <w:rsid w:val="002B33D3"/>
    <w:rsid w:val="002B34CC"/>
    <w:rsid w:val="002B3B21"/>
    <w:rsid w:val="002B3B6C"/>
    <w:rsid w:val="002B3D3D"/>
    <w:rsid w:val="002B3ED4"/>
    <w:rsid w:val="002B3F92"/>
    <w:rsid w:val="002B4227"/>
    <w:rsid w:val="002B42E0"/>
    <w:rsid w:val="002B43EE"/>
    <w:rsid w:val="002B448E"/>
    <w:rsid w:val="002B4867"/>
    <w:rsid w:val="002B48F8"/>
    <w:rsid w:val="002B492C"/>
    <w:rsid w:val="002B49FB"/>
    <w:rsid w:val="002B4CB1"/>
    <w:rsid w:val="002B4D3C"/>
    <w:rsid w:val="002B4E50"/>
    <w:rsid w:val="002B5005"/>
    <w:rsid w:val="002B522C"/>
    <w:rsid w:val="002B5488"/>
    <w:rsid w:val="002B54E8"/>
    <w:rsid w:val="002B55E8"/>
    <w:rsid w:val="002B56D2"/>
    <w:rsid w:val="002B56ED"/>
    <w:rsid w:val="002B5796"/>
    <w:rsid w:val="002B5A53"/>
    <w:rsid w:val="002B5B7E"/>
    <w:rsid w:val="002B5B97"/>
    <w:rsid w:val="002B5E83"/>
    <w:rsid w:val="002B5F73"/>
    <w:rsid w:val="002B609D"/>
    <w:rsid w:val="002B60B5"/>
    <w:rsid w:val="002B6275"/>
    <w:rsid w:val="002B6280"/>
    <w:rsid w:val="002B63C2"/>
    <w:rsid w:val="002B64E4"/>
    <w:rsid w:val="002B650D"/>
    <w:rsid w:val="002B6552"/>
    <w:rsid w:val="002B66D6"/>
    <w:rsid w:val="002B6812"/>
    <w:rsid w:val="002B6944"/>
    <w:rsid w:val="002B699D"/>
    <w:rsid w:val="002B6AB8"/>
    <w:rsid w:val="002B6ACD"/>
    <w:rsid w:val="002B6B66"/>
    <w:rsid w:val="002B6CC8"/>
    <w:rsid w:val="002B6D33"/>
    <w:rsid w:val="002B6E31"/>
    <w:rsid w:val="002B6EDB"/>
    <w:rsid w:val="002B7056"/>
    <w:rsid w:val="002B70BF"/>
    <w:rsid w:val="002B70DD"/>
    <w:rsid w:val="002B72B5"/>
    <w:rsid w:val="002B72C0"/>
    <w:rsid w:val="002B743F"/>
    <w:rsid w:val="002B75D7"/>
    <w:rsid w:val="002B75EE"/>
    <w:rsid w:val="002B77EA"/>
    <w:rsid w:val="002B7CD7"/>
    <w:rsid w:val="002B7D3D"/>
    <w:rsid w:val="002B7D9F"/>
    <w:rsid w:val="002B7DA9"/>
    <w:rsid w:val="002B7DAC"/>
    <w:rsid w:val="002C0132"/>
    <w:rsid w:val="002C029D"/>
    <w:rsid w:val="002C0362"/>
    <w:rsid w:val="002C0536"/>
    <w:rsid w:val="002C06DA"/>
    <w:rsid w:val="002C076E"/>
    <w:rsid w:val="002C0961"/>
    <w:rsid w:val="002C09C5"/>
    <w:rsid w:val="002C0A4F"/>
    <w:rsid w:val="002C0A84"/>
    <w:rsid w:val="002C0ACA"/>
    <w:rsid w:val="002C0B66"/>
    <w:rsid w:val="002C0DF8"/>
    <w:rsid w:val="002C0E15"/>
    <w:rsid w:val="002C0EB5"/>
    <w:rsid w:val="002C10E4"/>
    <w:rsid w:val="002C1142"/>
    <w:rsid w:val="002C117E"/>
    <w:rsid w:val="002C1194"/>
    <w:rsid w:val="002C1264"/>
    <w:rsid w:val="002C13A2"/>
    <w:rsid w:val="002C13BE"/>
    <w:rsid w:val="002C1504"/>
    <w:rsid w:val="002C154C"/>
    <w:rsid w:val="002C163A"/>
    <w:rsid w:val="002C1741"/>
    <w:rsid w:val="002C1AFD"/>
    <w:rsid w:val="002C1BC5"/>
    <w:rsid w:val="002C1CE4"/>
    <w:rsid w:val="002C1DE3"/>
    <w:rsid w:val="002C1E20"/>
    <w:rsid w:val="002C1F3B"/>
    <w:rsid w:val="002C1F4D"/>
    <w:rsid w:val="002C1FB9"/>
    <w:rsid w:val="002C21B3"/>
    <w:rsid w:val="002C226B"/>
    <w:rsid w:val="002C22D9"/>
    <w:rsid w:val="002C2457"/>
    <w:rsid w:val="002C2469"/>
    <w:rsid w:val="002C247F"/>
    <w:rsid w:val="002C250C"/>
    <w:rsid w:val="002C2511"/>
    <w:rsid w:val="002C2593"/>
    <w:rsid w:val="002C26A2"/>
    <w:rsid w:val="002C2777"/>
    <w:rsid w:val="002C282E"/>
    <w:rsid w:val="002C28FA"/>
    <w:rsid w:val="002C28FC"/>
    <w:rsid w:val="002C2B93"/>
    <w:rsid w:val="002C2C7F"/>
    <w:rsid w:val="002C2CC5"/>
    <w:rsid w:val="002C2CD3"/>
    <w:rsid w:val="002C2E20"/>
    <w:rsid w:val="002C2E68"/>
    <w:rsid w:val="002C3053"/>
    <w:rsid w:val="002C352A"/>
    <w:rsid w:val="002C362C"/>
    <w:rsid w:val="002C36EB"/>
    <w:rsid w:val="002C377B"/>
    <w:rsid w:val="002C3800"/>
    <w:rsid w:val="002C39BE"/>
    <w:rsid w:val="002C3A41"/>
    <w:rsid w:val="002C3CF0"/>
    <w:rsid w:val="002C3D76"/>
    <w:rsid w:val="002C3DFE"/>
    <w:rsid w:val="002C3E72"/>
    <w:rsid w:val="002C40ED"/>
    <w:rsid w:val="002C430E"/>
    <w:rsid w:val="002C4334"/>
    <w:rsid w:val="002C43F0"/>
    <w:rsid w:val="002C43FA"/>
    <w:rsid w:val="002C440A"/>
    <w:rsid w:val="002C447D"/>
    <w:rsid w:val="002C4553"/>
    <w:rsid w:val="002C4659"/>
    <w:rsid w:val="002C4688"/>
    <w:rsid w:val="002C47E0"/>
    <w:rsid w:val="002C4859"/>
    <w:rsid w:val="002C4891"/>
    <w:rsid w:val="002C4B80"/>
    <w:rsid w:val="002C4C00"/>
    <w:rsid w:val="002C4C2F"/>
    <w:rsid w:val="002C4D49"/>
    <w:rsid w:val="002C4D70"/>
    <w:rsid w:val="002C4D82"/>
    <w:rsid w:val="002C4E3E"/>
    <w:rsid w:val="002C4EB2"/>
    <w:rsid w:val="002C4FCA"/>
    <w:rsid w:val="002C50F7"/>
    <w:rsid w:val="002C51D7"/>
    <w:rsid w:val="002C5239"/>
    <w:rsid w:val="002C5298"/>
    <w:rsid w:val="002C52D8"/>
    <w:rsid w:val="002C54C7"/>
    <w:rsid w:val="002C54DE"/>
    <w:rsid w:val="002C552A"/>
    <w:rsid w:val="002C56D6"/>
    <w:rsid w:val="002C57D1"/>
    <w:rsid w:val="002C584C"/>
    <w:rsid w:val="002C58C2"/>
    <w:rsid w:val="002C5917"/>
    <w:rsid w:val="002C595D"/>
    <w:rsid w:val="002C59F5"/>
    <w:rsid w:val="002C5C17"/>
    <w:rsid w:val="002C5CA9"/>
    <w:rsid w:val="002C5DB7"/>
    <w:rsid w:val="002C63AA"/>
    <w:rsid w:val="002C63C7"/>
    <w:rsid w:val="002C6428"/>
    <w:rsid w:val="002C6474"/>
    <w:rsid w:val="002C6724"/>
    <w:rsid w:val="002C67BA"/>
    <w:rsid w:val="002C684E"/>
    <w:rsid w:val="002C6891"/>
    <w:rsid w:val="002C6AF9"/>
    <w:rsid w:val="002C6BE7"/>
    <w:rsid w:val="002C6C0C"/>
    <w:rsid w:val="002C6C3B"/>
    <w:rsid w:val="002C6E51"/>
    <w:rsid w:val="002C6EC7"/>
    <w:rsid w:val="002C6F9A"/>
    <w:rsid w:val="002C6FE1"/>
    <w:rsid w:val="002C719F"/>
    <w:rsid w:val="002C727E"/>
    <w:rsid w:val="002C72A6"/>
    <w:rsid w:val="002C733F"/>
    <w:rsid w:val="002C7687"/>
    <w:rsid w:val="002C77B7"/>
    <w:rsid w:val="002C7828"/>
    <w:rsid w:val="002C795D"/>
    <w:rsid w:val="002C796E"/>
    <w:rsid w:val="002C7A6D"/>
    <w:rsid w:val="002C7C5F"/>
    <w:rsid w:val="002C7CB7"/>
    <w:rsid w:val="002C7CD0"/>
    <w:rsid w:val="002C7D32"/>
    <w:rsid w:val="002C7DB3"/>
    <w:rsid w:val="002C7DCA"/>
    <w:rsid w:val="002C7E8D"/>
    <w:rsid w:val="002C7ED6"/>
    <w:rsid w:val="002C7F37"/>
    <w:rsid w:val="002C7FA2"/>
    <w:rsid w:val="002D001F"/>
    <w:rsid w:val="002D03A1"/>
    <w:rsid w:val="002D057B"/>
    <w:rsid w:val="002D05DC"/>
    <w:rsid w:val="002D06DF"/>
    <w:rsid w:val="002D08C2"/>
    <w:rsid w:val="002D0A03"/>
    <w:rsid w:val="002D0B90"/>
    <w:rsid w:val="002D0BE4"/>
    <w:rsid w:val="002D0E5B"/>
    <w:rsid w:val="002D0F9F"/>
    <w:rsid w:val="002D1123"/>
    <w:rsid w:val="002D113D"/>
    <w:rsid w:val="002D1153"/>
    <w:rsid w:val="002D1207"/>
    <w:rsid w:val="002D159B"/>
    <w:rsid w:val="002D15E1"/>
    <w:rsid w:val="002D160F"/>
    <w:rsid w:val="002D17FB"/>
    <w:rsid w:val="002D18A8"/>
    <w:rsid w:val="002D1927"/>
    <w:rsid w:val="002D1998"/>
    <w:rsid w:val="002D19BA"/>
    <w:rsid w:val="002D1A02"/>
    <w:rsid w:val="002D1BF5"/>
    <w:rsid w:val="002D1D21"/>
    <w:rsid w:val="002D1F76"/>
    <w:rsid w:val="002D1FA8"/>
    <w:rsid w:val="002D20CA"/>
    <w:rsid w:val="002D227C"/>
    <w:rsid w:val="002D23D2"/>
    <w:rsid w:val="002D2424"/>
    <w:rsid w:val="002D2537"/>
    <w:rsid w:val="002D25F7"/>
    <w:rsid w:val="002D26EA"/>
    <w:rsid w:val="002D26FD"/>
    <w:rsid w:val="002D296A"/>
    <w:rsid w:val="002D2BEB"/>
    <w:rsid w:val="002D2ECB"/>
    <w:rsid w:val="002D3089"/>
    <w:rsid w:val="002D328A"/>
    <w:rsid w:val="002D33FB"/>
    <w:rsid w:val="002D3566"/>
    <w:rsid w:val="002D370C"/>
    <w:rsid w:val="002D37CA"/>
    <w:rsid w:val="002D37ED"/>
    <w:rsid w:val="002D39A4"/>
    <w:rsid w:val="002D3B6D"/>
    <w:rsid w:val="002D3B82"/>
    <w:rsid w:val="002D3BC8"/>
    <w:rsid w:val="002D3DE1"/>
    <w:rsid w:val="002D3EBC"/>
    <w:rsid w:val="002D3EF0"/>
    <w:rsid w:val="002D3F8A"/>
    <w:rsid w:val="002D3F8E"/>
    <w:rsid w:val="002D4046"/>
    <w:rsid w:val="002D40B4"/>
    <w:rsid w:val="002D417B"/>
    <w:rsid w:val="002D41B9"/>
    <w:rsid w:val="002D4208"/>
    <w:rsid w:val="002D435E"/>
    <w:rsid w:val="002D436B"/>
    <w:rsid w:val="002D436E"/>
    <w:rsid w:val="002D438B"/>
    <w:rsid w:val="002D44C7"/>
    <w:rsid w:val="002D472A"/>
    <w:rsid w:val="002D4745"/>
    <w:rsid w:val="002D47EE"/>
    <w:rsid w:val="002D4817"/>
    <w:rsid w:val="002D482F"/>
    <w:rsid w:val="002D497D"/>
    <w:rsid w:val="002D49A1"/>
    <w:rsid w:val="002D49EE"/>
    <w:rsid w:val="002D4C6C"/>
    <w:rsid w:val="002D4C76"/>
    <w:rsid w:val="002D4D23"/>
    <w:rsid w:val="002D4D3B"/>
    <w:rsid w:val="002D4E6D"/>
    <w:rsid w:val="002D500C"/>
    <w:rsid w:val="002D514C"/>
    <w:rsid w:val="002D52C1"/>
    <w:rsid w:val="002D5330"/>
    <w:rsid w:val="002D55CA"/>
    <w:rsid w:val="002D57AA"/>
    <w:rsid w:val="002D599F"/>
    <w:rsid w:val="002D5C87"/>
    <w:rsid w:val="002D5D18"/>
    <w:rsid w:val="002D5DB6"/>
    <w:rsid w:val="002D5E78"/>
    <w:rsid w:val="002D6124"/>
    <w:rsid w:val="002D6169"/>
    <w:rsid w:val="002D616B"/>
    <w:rsid w:val="002D61CC"/>
    <w:rsid w:val="002D61EC"/>
    <w:rsid w:val="002D62C3"/>
    <w:rsid w:val="002D6307"/>
    <w:rsid w:val="002D642B"/>
    <w:rsid w:val="002D647A"/>
    <w:rsid w:val="002D6788"/>
    <w:rsid w:val="002D6854"/>
    <w:rsid w:val="002D68ED"/>
    <w:rsid w:val="002D6AC4"/>
    <w:rsid w:val="002D6AE4"/>
    <w:rsid w:val="002D6BA7"/>
    <w:rsid w:val="002D6CB6"/>
    <w:rsid w:val="002D6EDA"/>
    <w:rsid w:val="002D6F49"/>
    <w:rsid w:val="002D7287"/>
    <w:rsid w:val="002D729A"/>
    <w:rsid w:val="002D72DC"/>
    <w:rsid w:val="002D7305"/>
    <w:rsid w:val="002D7429"/>
    <w:rsid w:val="002D74CD"/>
    <w:rsid w:val="002D758E"/>
    <w:rsid w:val="002D75D2"/>
    <w:rsid w:val="002D772D"/>
    <w:rsid w:val="002D7778"/>
    <w:rsid w:val="002D792B"/>
    <w:rsid w:val="002D795E"/>
    <w:rsid w:val="002D79A2"/>
    <w:rsid w:val="002D7A2F"/>
    <w:rsid w:val="002D7B62"/>
    <w:rsid w:val="002D7B85"/>
    <w:rsid w:val="002D7C90"/>
    <w:rsid w:val="002D7FBE"/>
    <w:rsid w:val="002D7FE6"/>
    <w:rsid w:val="002E0040"/>
    <w:rsid w:val="002E0251"/>
    <w:rsid w:val="002E02B6"/>
    <w:rsid w:val="002E0443"/>
    <w:rsid w:val="002E051F"/>
    <w:rsid w:val="002E0637"/>
    <w:rsid w:val="002E0670"/>
    <w:rsid w:val="002E08E3"/>
    <w:rsid w:val="002E0A78"/>
    <w:rsid w:val="002E0A95"/>
    <w:rsid w:val="002E0AE3"/>
    <w:rsid w:val="002E1078"/>
    <w:rsid w:val="002E10D2"/>
    <w:rsid w:val="002E10E1"/>
    <w:rsid w:val="002E110E"/>
    <w:rsid w:val="002E11BF"/>
    <w:rsid w:val="002E1337"/>
    <w:rsid w:val="002E1371"/>
    <w:rsid w:val="002E14E1"/>
    <w:rsid w:val="002E177B"/>
    <w:rsid w:val="002E1B8D"/>
    <w:rsid w:val="002E1C84"/>
    <w:rsid w:val="002E1DA5"/>
    <w:rsid w:val="002E2007"/>
    <w:rsid w:val="002E221B"/>
    <w:rsid w:val="002E2301"/>
    <w:rsid w:val="002E2343"/>
    <w:rsid w:val="002E24D7"/>
    <w:rsid w:val="002E2519"/>
    <w:rsid w:val="002E2630"/>
    <w:rsid w:val="002E2702"/>
    <w:rsid w:val="002E2723"/>
    <w:rsid w:val="002E2742"/>
    <w:rsid w:val="002E2750"/>
    <w:rsid w:val="002E2783"/>
    <w:rsid w:val="002E27CF"/>
    <w:rsid w:val="002E2860"/>
    <w:rsid w:val="002E28A4"/>
    <w:rsid w:val="002E28E0"/>
    <w:rsid w:val="002E2996"/>
    <w:rsid w:val="002E29D5"/>
    <w:rsid w:val="002E2A2E"/>
    <w:rsid w:val="002E2A62"/>
    <w:rsid w:val="002E2B35"/>
    <w:rsid w:val="002E2B6E"/>
    <w:rsid w:val="002E2DA3"/>
    <w:rsid w:val="002E2E1E"/>
    <w:rsid w:val="002E2E41"/>
    <w:rsid w:val="002E2FE5"/>
    <w:rsid w:val="002E30E6"/>
    <w:rsid w:val="002E33B5"/>
    <w:rsid w:val="002E3529"/>
    <w:rsid w:val="002E3570"/>
    <w:rsid w:val="002E371C"/>
    <w:rsid w:val="002E3745"/>
    <w:rsid w:val="002E3C3C"/>
    <w:rsid w:val="002E4139"/>
    <w:rsid w:val="002E426D"/>
    <w:rsid w:val="002E4270"/>
    <w:rsid w:val="002E42A1"/>
    <w:rsid w:val="002E43E6"/>
    <w:rsid w:val="002E43FD"/>
    <w:rsid w:val="002E445B"/>
    <w:rsid w:val="002E4968"/>
    <w:rsid w:val="002E49AF"/>
    <w:rsid w:val="002E4AAF"/>
    <w:rsid w:val="002E4B18"/>
    <w:rsid w:val="002E4B34"/>
    <w:rsid w:val="002E4B99"/>
    <w:rsid w:val="002E4BFD"/>
    <w:rsid w:val="002E4CF7"/>
    <w:rsid w:val="002E4FB6"/>
    <w:rsid w:val="002E50E9"/>
    <w:rsid w:val="002E5305"/>
    <w:rsid w:val="002E5466"/>
    <w:rsid w:val="002E57FD"/>
    <w:rsid w:val="002E5851"/>
    <w:rsid w:val="002E58B4"/>
    <w:rsid w:val="002E591A"/>
    <w:rsid w:val="002E595B"/>
    <w:rsid w:val="002E59C9"/>
    <w:rsid w:val="002E5AA9"/>
    <w:rsid w:val="002E5B67"/>
    <w:rsid w:val="002E5BBE"/>
    <w:rsid w:val="002E5BE4"/>
    <w:rsid w:val="002E5D4C"/>
    <w:rsid w:val="002E5EAA"/>
    <w:rsid w:val="002E5F44"/>
    <w:rsid w:val="002E5F68"/>
    <w:rsid w:val="002E5FE4"/>
    <w:rsid w:val="002E603F"/>
    <w:rsid w:val="002E60C5"/>
    <w:rsid w:val="002E6346"/>
    <w:rsid w:val="002E636A"/>
    <w:rsid w:val="002E6396"/>
    <w:rsid w:val="002E66A9"/>
    <w:rsid w:val="002E698D"/>
    <w:rsid w:val="002E69AF"/>
    <w:rsid w:val="002E6A78"/>
    <w:rsid w:val="002E6CC2"/>
    <w:rsid w:val="002E6DBA"/>
    <w:rsid w:val="002E6E8B"/>
    <w:rsid w:val="002E6F07"/>
    <w:rsid w:val="002E6F20"/>
    <w:rsid w:val="002E6F55"/>
    <w:rsid w:val="002E6F62"/>
    <w:rsid w:val="002E6F8A"/>
    <w:rsid w:val="002E70CE"/>
    <w:rsid w:val="002E72F4"/>
    <w:rsid w:val="002E7318"/>
    <w:rsid w:val="002E733F"/>
    <w:rsid w:val="002E741A"/>
    <w:rsid w:val="002E7473"/>
    <w:rsid w:val="002E765B"/>
    <w:rsid w:val="002E7663"/>
    <w:rsid w:val="002E7774"/>
    <w:rsid w:val="002E783E"/>
    <w:rsid w:val="002E7960"/>
    <w:rsid w:val="002E7B4A"/>
    <w:rsid w:val="002E7CE7"/>
    <w:rsid w:val="002E7E29"/>
    <w:rsid w:val="002E7E9B"/>
    <w:rsid w:val="002E7EE6"/>
    <w:rsid w:val="002F01AC"/>
    <w:rsid w:val="002F0233"/>
    <w:rsid w:val="002F0516"/>
    <w:rsid w:val="002F069B"/>
    <w:rsid w:val="002F06FC"/>
    <w:rsid w:val="002F073A"/>
    <w:rsid w:val="002F076D"/>
    <w:rsid w:val="002F07D5"/>
    <w:rsid w:val="002F07E3"/>
    <w:rsid w:val="002F0880"/>
    <w:rsid w:val="002F08C2"/>
    <w:rsid w:val="002F09FF"/>
    <w:rsid w:val="002F0A1E"/>
    <w:rsid w:val="002F0A82"/>
    <w:rsid w:val="002F0EED"/>
    <w:rsid w:val="002F0F1F"/>
    <w:rsid w:val="002F0F2C"/>
    <w:rsid w:val="002F0F66"/>
    <w:rsid w:val="002F1072"/>
    <w:rsid w:val="002F11FF"/>
    <w:rsid w:val="002F1345"/>
    <w:rsid w:val="002F1554"/>
    <w:rsid w:val="002F1601"/>
    <w:rsid w:val="002F173C"/>
    <w:rsid w:val="002F1751"/>
    <w:rsid w:val="002F1990"/>
    <w:rsid w:val="002F1A18"/>
    <w:rsid w:val="002F1C39"/>
    <w:rsid w:val="002F1CD1"/>
    <w:rsid w:val="002F1F0D"/>
    <w:rsid w:val="002F1FD0"/>
    <w:rsid w:val="002F2022"/>
    <w:rsid w:val="002F203C"/>
    <w:rsid w:val="002F22CD"/>
    <w:rsid w:val="002F2420"/>
    <w:rsid w:val="002F242D"/>
    <w:rsid w:val="002F2434"/>
    <w:rsid w:val="002F2445"/>
    <w:rsid w:val="002F246A"/>
    <w:rsid w:val="002F2562"/>
    <w:rsid w:val="002F2793"/>
    <w:rsid w:val="002F27B6"/>
    <w:rsid w:val="002F27DB"/>
    <w:rsid w:val="002F2836"/>
    <w:rsid w:val="002F2A90"/>
    <w:rsid w:val="002F2AF5"/>
    <w:rsid w:val="002F2B38"/>
    <w:rsid w:val="002F2C76"/>
    <w:rsid w:val="002F2C7D"/>
    <w:rsid w:val="002F2DCC"/>
    <w:rsid w:val="002F2DDD"/>
    <w:rsid w:val="002F2E0E"/>
    <w:rsid w:val="002F2E51"/>
    <w:rsid w:val="002F32B4"/>
    <w:rsid w:val="002F32F9"/>
    <w:rsid w:val="002F33D3"/>
    <w:rsid w:val="002F34E2"/>
    <w:rsid w:val="002F35B1"/>
    <w:rsid w:val="002F3607"/>
    <w:rsid w:val="002F3666"/>
    <w:rsid w:val="002F367E"/>
    <w:rsid w:val="002F3687"/>
    <w:rsid w:val="002F368A"/>
    <w:rsid w:val="002F37BD"/>
    <w:rsid w:val="002F3933"/>
    <w:rsid w:val="002F3957"/>
    <w:rsid w:val="002F3AF3"/>
    <w:rsid w:val="002F3E28"/>
    <w:rsid w:val="002F3E37"/>
    <w:rsid w:val="002F4049"/>
    <w:rsid w:val="002F4087"/>
    <w:rsid w:val="002F4121"/>
    <w:rsid w:val="002F4243"/>
    <w:rsid w:val="002F425A"/>
    <w:rsid w:val="002F44A4"/>
    <w:rsid w:val="002F44F5"/>
    <w:rsid w:val="002F4562"/>
    <w:rsid w:val="002F465E"/>
    <w:rsid w:val="002F4670"/>
    <w:rsid w:val="002F473C"/>
    <w:rsid w:val="002F481C"/>
    <w:rsid w:val="002F483F"/>
    <w:rsid w:val="002F48C6"/>
    <w:rsid w:val="002F4A23"/>
    <w:rsid w:val="002F4A35"/>
    <w:rsid w:val="002F4B80"/>
    <w:rsid w:val="002F4B99"/>
    <w:rsid w:val="002F4D69"/>
    <w:rsid w:val="002F4EBC"/>
    <w:rsid w:val="002F4F7B"/>
    <w:rsid w:val="002F4F81"/>
    <w:rsid w:val="002F50D1"/>
    <w:rsid w:val="002F512D"/>
    <w:rsid w:val="002F513C"/>
    <w:rsid w:val="002F53BB"/>
    <w:rsid w:val="002F56F0"/>
    <w:rsid w:val="002F57A2"/>
    <w:rsid w:val="002F58CB"/>
    <w:rsid w:val="002F5AAA"/>
    <w:rsid w:val="002F5B11"/>
    <w:rsid w:val="002F5B6D"/>
    <w:rsid w:val="002F5CF6"/>
    <w:rsid w:val="002F5F24"/>
    <w:rsid w:val="002F6003"/>
    <w:rsid w:val="002F60B4"/>
    <w:rsid w:val="002F6348"/>
    <w:rsid w:val="002F6380"/>
    <w:rsid w:val="002F6493"/>
    <w:rsid w:val="002F66E6"/>
    <w:rsid w:val="002F67C6"/>
    <w:rsid w:val="002F68CD"/>
    <w:rsid w:val="002F6B9B"/>
    <w:rsid w:val="002F6DB0"/>
    <w:rsid w:val="002F6E6B"/>
    <w:rsid w:val="002F6EBC"/>
    <w:rsid w:val="002F709A"/>
    <w:rsid w:val="002F70AA"/>
    <w:rsid w:val="002F7471"/>
    <w:rsid w:val="002F74E8"/>
    <w:rsid w:val="002F7654"/>
    <w:rsid w:val="002F775E"/>
    <w:rsid w:val="002F79E4"/>
    <w:rsid w:val="002F7A0A"/>
    <w:rsid w:val="002F7A62"/>
    <w:rsid w:val="002F7A7C"/>
    <w:rsid w:val="002F7AB4"/>
    <w:rsid w:val="002F7AEE"/>
    <w:rsid w:val="002F7B58"/>
    <w:rsid w:val="002F7C20"/>
    <w:rsid w:val="002F7C2C"/>
    <w:rsid w:val="002F7F2F"/>
    <w:rsid w:val="002F7F39"/>
    <w:rsid w:val="002F7FC8"/>
    <w:rsid w:val="00300018"/>
    <w:rsid w:val="00300121"/>
    <w:rsid w:val="003002C0"/>
    <w:rsid w:val="0030032E"/>
    <w:rsid w:val="00300348"/>
    <w:rsid w:val="00300585"/>
    <w:rsid w:val="003005D7"/>
    <w:rsid w:val="00300708"/>
    <w:rsid w:val="003007DC"/>
    <w:rsid w:val="0030086C"/>
    <w:rsid w:val="003008BD"/>
    <w:rsid w:val="00300C9F"/>
    <w:rsid w:val="00300D44"/>
    <w:rsid w:val="00300E2D"/>
    <w:rsid w:val="00300FC4"/>
    <w:rsid w:val="00301002"/>
    <w:rsid w:val="00301054"/>
    <w:rsid w:val="00301071"/>
    <w:rsid w:val="0030143F"/>
    <w:rsid w:val="003014D5"/>
    <w:rsid w:val="003014F7"/>
    <w:rsid w:val="0030174D"/>
    <w:rsid w:val="0030195D"/>
    <w:rsid w:val="00301996"/>
    <w:rsid w:val="003019CC"/>
    <w:rsid w:val="00301A09"/>
    <w:rsid w:val="00301A22"/>
    <w:rsid w:val="00301A47"/>
    <w:rsid w:val="00301A75"/>
    <w:rsid w:val="00301AB4"/>
    <w:rsid w:val="00301B7C"/>
    <w:rsid w:val="00301BB7"/>
    <w:rsid w:val="00301BBB"/>
    <w:rsid w:val="00301C37"/>
    <w:rsid w:val="00301CBA"/>
    <w:rsid w:val="00301D6D"/>
    <w:rsid w:val="00301E08"/>
    <w:rsid w:val="00301F60"/>
    <w:rsid w:val="00302038"/>
    <w:rsid w:val="0030208F"/>
    <w:rsid w:val="0030212A"/>
    <w:rsid w:val="00302183"/>
    <w:rsid w:val="003021E8"/>
    <w:rsid w:val="003022E8"/>
    <w:rsid w:val="00302439"/>
    <w:rsid w:val="003024F3"/>
    <w:rsid w:val="0030257D"/>
    <w:rsid w:val="003025A6"/>
    <w:rsid w:val="00302604"/>
    <w:rsid w:val="00302719"/>
    <w:rsid w:val="00302935"/>
    <w:rsid w:val="003029F3"/>
    <w:rsid w:val="00302A4C"/>
    <w:rsid w:val="00302B1D"/>
    <w:rsid w:val="00302F86"/>
    <w:rsid w:val="0030303C"/>
    <w:rsid w:val="0030318E"/>
    <w:rsid w:val="00303248"/>
    <w:rsid w:val="0030336E"/>
    <w:rsid w:val="00303383"/>
    <w:rsid w:val="003038F4"/>
    <w:rsid w:val="00303A33"/>
    <w:rsid w:val="00303A4B"/>
    <w:rsid w:val="00303AD6"/>
    <w:rsid w:val="00303B7F"/>
    <w:rsid w:val="00303BC7"/>
    <w:rsid w:val="00303CA4"/>
    <w:rsid w:val="00304030"/>
    <w:rsid w:val="0030405F"/>
    <w:rsid w:val="00304162"/>
    <w:rsid w:val="00304758"/>
    <w:rsid w:val="00304776"/>
    <w:rsid w:val="00304833"/>
    <w:rsid w:val="00304BA7"/>
    <w:rsid w:val="00304C9E"/>
    <w:rsid w:val="00304CBD"/>
    <w:rsid w:val="00304CF3"/>
    <w:rsid w:val="00304F02"/>
    <w:rsid w:val="00305033"/>
    <w:rsid w:val="00305037"/>
    <w:rsid w:val="003051E1"/>
    <w:rsid w:val="003052F6"/>
    <w:rsid w:val="00305326"/>
    <w:rsid w:val="00305327"/>
    <w:rsid w:val="0030540C"/>
    <w:rsid w:val="00305412"/>
    <w:rsid w:val="0030544C"/>
    <w:rsid w:val="0030565B"/>
    <w:rsid w:val="003056CC"/>
    <w:rsid w:val="003057D6"/>
    <w:rsid w:val="0030589A"/>
    <w:rsid w:val="003058F8"/>
    <w:rsid w:val="00305961"/>
    <w:rsid w:val="00305B66"/>
    <w:rsid w:val="0030606F"/>
    <w:rsid w:val="0030612B"/>
    <w:rsid w:val="00306152"/>
    <w:rsid w:val="00306154"/>
    <w:rsid w:val="00306309"/>
    <w:rsid w:val="0030630A"/>
    <w:rsid w:val="003064B5"/>
    <w:rsid w:val="00306519"/>
    <w:rsid w:val="00306559"/>
    <w:rsid w:val="00306591"/>
    <w:rsid w:val="0030684D"/>
    <w:rsid w:val="003068FB"/>
    <w:rsid w:val="00306A0E"/>
    <w:rsid w:val="00306BA1"/>
    <w:rsid w:val="00306BA6"/>
    <w:rsid w:val="00306BE7"/>
    <w:rsid w:val="00306CFA"/>
    <w:rsid w:val="00306E40"/>
    <w:rsid w:val="00306EA3"/>
    <w:rsid w:val="0030709B"/>
    <w:rsid w:val="003070D1"/>
    <w:rsid w:val="00307193"/>
    <w:rsid w:val="003073D1"/>
    <w:rsid w:val="0030749B"/>
    <w:rsid w:val="00307547"/>
    <w:rsid w:val="00307821"/>
    <w:rsid w:val="00307837"/>
    <w:rsid w:val="00307A24"/>
    <w:rsid w:val="00307B54"/>
    <w:rsid w:val="00307D35"/>
    <w:rsid w:val="00307D62"/>
    <w:rsid w:val="00307F8A"/>
    <w:rsid w:val="00307FB2"/>
    <w:rsid w:val="0031006D"/>
    <w:rsid w:val="003101B3"/>
    <w:rsid w:val="003104A4"/>
    <w:rsid w:val="003104D6"/>
    <w:rsid w:val="003104FA"/>
    <w:rsid w:val="003105ED"/>
    <w:rsid w:val="0031063F"/>
    <w:rsid w:val="00310712"/>
    <w:rsid w:val="003107BA"/>
    <w:rsid w:val="003108CA"/>
    <w:rsid w:val="0031094C"/>
    <w:rsid w:val="0031094D"/>
    <w:rsid w:val="003109A8"/>
    <w:rsid w:val="00310BBE"/>
    <w:rsid w:val="00310F4D"/>
    <w:rsid w:val="00310FA3"/>
    <w:rsid w:val="003110FB"/>
    <w:rsid w:val="0031144B"/>
    <w:rsid w:val="003114C9"/>
    <w:rsid w:val="0031157F"/>
    <w:rsid w:val="0031159A"/>
    <w:rsid w:val="0031172B"/>
    <w:rsid w:val="00311774"/>
    <w:rsid w:val="0031192D"/>
    <w:rsid w:val="00311A8F"/>
    <w:rsid w:val="00311D04"/>
    <w:rsid w:val="00311E46"/>
    <w:rsid w:val="00311E70"/>
    <w:rsid w:val="00311EFB"/>
    <w:rsid w:val="0031214A"/>
    <w:rsid w:val="00312178"/>
    <w:rsid w:val="00312215"/>
    <w:rsid w:val="00312353"/>
    <w:rsid w:val="003123C7"/>
    <w:rsid w:val="0031249F"/>
    <w:rsid w:val="003125C7"/>
    <w:rsid w:val="00312808"/>
    <w:rsid w:val="00312898"/>
    <w:rsid w:val="003129C4"/>
    <w:rsid w:val="00312A71"/>
    <w:rsid w:val="00312BC8"/>
    <w:rsid w:val="00312D07"/>
    <w:rsid w:val="00312D10"/>
    <w:rsid w:val="00312D26"/>
    <w:rsid w:val="00313070"/>
    <w:rsid w:val="0031312D"/>
    <w:rsid w:val="00313193"/>
    <w:rsid w:val="003131A2"/>
    <w:rsid w:val="003131A7"/>
    <w:rsid w:val="003131E0"/>
    <w:rsid w:val="00313200"/>
    <w:rsid w:val="003132C9"/>
    <w:rsid w:val="003132CC"/>
    <w:rsid w:val="003133D4"/>
    <w:rsid w:val="003133E2"/>
    <w:rsid w:val="0031395A"/>
    <w:rsid w:val="00313B8A"/>
    <w:rsid w:val="00313CEF"/>
    <w:rsid w:val="00313CF8"/>
    <w:rsid w:val="00313D84"/>
    <w:rsid w:val="00313E19"/>
    <w:rsid w:val="00313EDD"/>
    <w:rsid w:val="00313F3F"/>
    <w:rsid w:val="00314165"/>
    <w:rsid w:val="003141D9"/>
    <w:rsid w:val="0031449B"/>
    <w:rsid w:val="00314522"/>
    <w:rsid w:val="00314622"/>
    <w:rsid w:val="00314692"/>
    <w:rsid w:val="00314791"/>
    <w:rsid w:val="003147B2"/>
    <w:rsid w:val="003147E7"/>
    <w:rsid w:val="003148D3"/>
    <w:rsid w:val="0031499E"/>
    <w:rsid w:val="00314B04"/>
    <w:rsid w:val="00314D19"/>
    <w:rsid w:val="00314E14"/>
    <w:rsid w:val="00314EC5"/>
    <w:rsid w:val="00314F51"/>
    <w:rsid w:val="0031500B"/>
    <w:rsid w:val="0031501C"/>
    <w:rsid w:val="0031502F"/>
    <w:rsid w:val="003150B9"/>
    <w:rsid w:val="00315120"/>
    <w:rsid w:val="00315192"/>
    <w:rsid w:val="003152A9"/>
    <w:rsid w:val="0031532C"/>
    <w:rsid w:val="003154AC"/>
    <w:rsid w:val="003154EE"/>
    <w:rsid w:val="0031556F"/>
    <w:rsid w:val="003155CA"/>
    <w:rsid w:val="003155E6"/>
    <w:rsid w:val="003155FD"/>
    <w:rsid w:val="003156C8"/>
    <w:rsid w:val="00315780"/>
    <w:rsid w:val="003157CD"/>
    <w:rsid w:val="003158E3"/>
    <w:rsid w:val="003158F6"/>
    <w:rsid w:val="00315973"/>
    <w:rsid w:val="00315999"/>
    <w:rsid w:val="00315B47"/>
    <w:rsid w:val="00315B6C"/>
    <w:rsid w:val="00315BEC"/>
    <w:rsid w:val="00315C23"/>
    <w:rsid w:val="00315C68"/>
    <w:rsid w:val="00315CEE"/>
    <w:rsid w:val="00315FE1"/>
    <w:rsid w:val="00316064"/>
    <w:rsid w:val="00316074"/>
    <w:rsid w:val="003160A4"/>
    <w:rsid w:val="00316107"/>
    <w:rsid w:val="00316389"/>
    <w:rsid w:val="00316753"/>
    <w:rsid w:val="00316A23"/>
    <w:rsid w:val="00316C6C"/>
    <w:rsid w:val="00316CFC"/>
    <w:rsid w:val="00316DC3"/>
    <w:rsid w:val="00316E21"/>
    <w:rsid w:val="00316F3A"/>
    <w:rsid w:val="00317139"/>
    <w:rsid w:val="003171C5"/>
    <w:rsid w:val="00317288"/>
    <w:rsid w:val="0031736B"/>
    <w:rsid w:val="0031736D"/>
    <w:rsid w:val="00317479"/>
    <w:rsid w:val="00317557"/>
    <w:rsid w:val="003175F1"/>
    <w:rsid w:val="00317668"/>
    <w:rsid w:val="003177D7"/>
    <w:rsid w:val="003177F0"/>
    <w:rsid w:val="00317809"/>
    <w:rsid w:val="00317879"/>
    <w:rsid w:val="003179DF"/>
    <w:rsid w:val="00317A09"/>
    <w:rsid w:val="00317A52"/>
    <w:rsid w:val="00317BD4"/>
    <w:rsid w:val="00317BEF"/>
    <w:rsid w:val="00317BFB"/>
    <w:rsid w:val="00317CEE"/>
    <w:rsid w:val="00317D1D"/>
    <w:rsid w:val="00317EAA"/>
    <w:rsid w:val="00320006"/>
    <w:rsid w:val="00320124"/>
    <w:rsid w:val="00320255"/>
    <w:rsid w:val="003202E0"/>
    <w:rsid w:val="00320320"/>
    <w:rsid w:val="003204CB"/>
    <w:rsid w:val="00320A12"/>
    <w:rsid w:val="00320A80"/>
    <w:rsid w:val="00320AE3"/>
    <w:rsid w:val="00320CD1"/>
    <w:rsid w:val="00320E0D"/>
    <w:rsid w:val="00320ED1"/>
    <w:rsid w:val="00320F92"/>
    <w:rsid w:val="0032107B"/>
    <w:rsid w:val="003210D5"/>
    <w:rsid w:val="00321129"/>
    <w:rsid w:val="00321185"/>
    <w:rsid w:val="003213F6"/>
    <w:rsid w:val="0032165B"/>
    <w:rsid w:val="00321660"/>
    <w:rsid w:val="0032188F"/>
    <w:rsid w:val="0032189E"/>
    <w:rsid w:val="00321ADE"/>
    <w:rsid w:val="00321AEF"/>
    <w:rsid w:val="00321BFB"/>
    <w:rsid w:val="00321C31"/>
    <w:rsid w:val="00321ECC"/>
    <w:rsid w:val="00322178"/>
    <w:rsid w:val="0032226B"/>
    <w:rsid w:val="003222F2"/>
    <w:rsid w:val="0032248F"/>
    <w:rsid w:val="003224C0"/>
    <w:rsid w:val="003224D2"/>
    <w:rsid w:val="003225A8"/>
    <w:rsid w:val="0032266F"/>
    <w:rsid w:val="00322697"/>
    <w:rsid w:val="00322747"/>
    <w:rsid w:val="003229C9"/>
    <w:rsid w:val="00322B98"/>
    <w:rsid w:val="00322C50"/>
    <w:rsid w:val="00322CE3"/>
    <w:rsid w:val="00322DD7"/>
    <w:rsid w:val="00322FAD"/>
    <w:rsid w:val="0032319B"/>
    <w:rsid w:val="00323234"/>
    <w:rsid w:val="003232EA"/>
    <w:rsid w:val="00323343"/>
    <w:rsid w:val="00323350"/>
    <w:rsid w:val="003233C8"/>
    <w:rsid w:val="003235D6"/>
    <w:rsid w:val="00323655"/>
    <w:rsid w:val="00323757"/>
    <w:rsid w:val="00323784"/>
    <w:rsid w:val="003237AA"/>
    <w:rsid w:val="003238F9"/>
    <w:rsid w:val="00323B28"/>
    <w:rsid w:val="00323C64"/>
    <w:rsid w:val="00323CA6"/>
    <w:rsid w:val="00323CE6"/>
    <w:rsid w:val="00323DF2"/>
    <w:rsid w:val="00323E1A"/>
    <w:rsid w:val="00323F77"/>
    <w:rsid w:val="00324012"/>
    <w:rsid w:val="0032416F"/>
    <w:rsid w:val="00324223"/>
    <w:rsid w:val="003243DD"/>
    <w:rsid w:val="00324436"/>
    <w:rsid w:val="003244EE"/>
    <w:rsid w:val="00324533"/>
    <w:rsid w:val="003246D5"/>
    <w:rsid w:val="0032478F"/>
    <w:rsid w:val="00324904"/>
    <w:rsid w:val="00324955"/>
    <w:rsid w:val="00324A98"/>
    <w:rsid w:val="00324CA4"/>
    <w:rsid w:val="00324CC3"/>
    <w:rsid w:val="00324D02"/>
    <w:rsid w:val="00324D76"/>
    <w:rsid w:val="00324FD2"/>
    <w:rsid w:val="0032500C"/>
    <w:rsid w:val="00325105"/>
    <w:rsid w:val="003251F6"/>
    <w:rsid w:val="00325292"/>
    <w:rsid w:val="003254C3"/>
    <w:rsid w:val="00325898"/>
    <w:rsid w:val="00325942"/>
    <w:rsid w:val="003259EE"/>
    <w:rsid w:val="00325ADD"/>
    <w:rsid w:val="00325C09"/>
    <w:rsid w:val="00325D43"/>
    <w:rsid w:val="00325E3B"/>
    <w:rsid w:val="00325E67"/>
    <w:rsid w:val="00325E74"/>
    <w:rsid w:val="00325FC3"/>
    <w:rsid w:val="003263C1"/>
    <w:rsid w:val="0032679C"/>
    <w:rsid w:val="00326B24"/>
    <w:rsid w:val="00326B5E"/>
    <w:rsid w:val="00326E90"/>
    <w:rsid w:val="00326F3B"/>
    <w:rsid w:val="00326FF8"/>
    <w:rsid w:val="00327066"/>
    <w:rsid w:val="00327155"/>
    <w:rsid w:val="003271AC"/>
    <w:rsid w:val="003271D8"/>
    <w:rsid w:val="003271F2"/>
    <w:rsid w:val="003272E3"/>
    <w:rsid w:val="003274E4"/>
    <w:rsid w:val="003276D8"/>
    <w:rsid w:val="00327835"/>
    <w:rsid w:val="0032787A"/>
    <w:rsid w:val="00327A62"/>
    <w:rsid w:val="00327AE6"/>
    <w:rsid w:val="00327B2E"/>
    <w:rsid w:val="00327C50"/>
    <w:rsid w:val="00327CC7"/>
    <w:rsid w:val="00327D49"/>
    <w:rsid w:val="00327E5E"/>
    <w:rsid w:val="00327E8F"/>
    <w:rsid w:val="0033007E"/>
    <w:rsid w:val="003300B0"/>
    <w:rsid w:val="00330242"/>
    <w:rsid w:val="003302D3"/>
    <w:rsid w:val="003302D8"/>
    <w:rsid w:val="0033048A"/>
    <w:rsid w:val="003304AF"/>
    <w:rsid w:val="003304CA"/>
    <w:rsid w:val="003304D8"/>
    <w:rsid w:val="0033063C"/>
    <w:rsid w:val="00330682"/>
    <w:rsid w:val="003306C8"/>
    <w:rsid w:val="003306E5"/>
    <w:rsid w:val="00330859"/>
    <w:rsid w:val="00330928"/>
    <w:rsid w:val="0033099C"/>
    <w:rsid w:val="00330C7E"/>
    <w:rsid w:val="00330CD0"/>
    <w:rsid w:val="00330CFF"/>
    <w:rsid w:val="00330E48"/>
    <w:rsid w:val="00330E59"/>
    <w:rsid w:val="00330F83"/>
    <w:rsid w:val="00330F91"/>
    <w:rsid w:val="00331006"/>
    <w:rsid w:val="003312C0"/>
    <w:rsid w:val="00331301"/>
    <w:rsid w:val="00331371"/>
    <w:rsid w:val="00331393"/>
    <w:rsid w:val="00331446"/>
    <w:rsid w:val="003314ED"/>
    <w:rsid w:val="0033169C"/>
    <w:rsid w:val="0033181C"/>
    <w:rsid w:val="0033189D"/>
    <w:rsid w:val="00331A74"/>
    <w:rsid w:val="00331A7C"/>
    <w:rsid w:val="00331B17"/>
    <w:rsid w:val="00331B23"/>
    <w:rsid w:val="00331B32"/>
    <w:rsid w:val="00331D0B"/>
    <w:rsid w:val="00331E7D"/>
    <w:rsid w:val="00332151"/>
    <w:rsid w:val="003321A1"/>
    <w:rsid w:val="0033232E"/>
    <w:rsid w:val="0033235F"/>
    <w:rsid w:val="0033244C"/>
    <w:rsid w:val="003324D8"/>
    <w:rsid w:val="00332579"/>
    <w:rsid w:val="0033296C"/>
    <w:rsid w:val="00332A45"/>
    <w:rsid w:val="00332B90"/>
    <w:rsid w:val="00332BB2"/>
    <w:rsid w:val="00332C72"/>
    <w:rsid w:val="00332D40"/>
    <w:rsid w:val="00332D8B"/>
    <w:rsid w:val="00332E16"/>
    <w:rsid w:val="00332FAE"/>
    <w:rsid w:val="00333141"/>
    <w:rsid w:val="00333252"/>
    <w:rsid w:val="003332E8"/>
    <w:rsid w:val="003332ED"/>
    <w:rsid w:val="00333310"/>
    <w:rsid w:val="003333C0"/>
    <w:rsid w:val="00333435"/>
    <w:rsid w:val="00333467"/>
    <w:rsid w:val="00333A31"/>
    <w:rsid w:val="00333A57"/>
    <w:rsid w:val="00333B57"/>
    <w:rsid w:val="00333CBD"/>
    <w:rsid w:val="00333CE2"/>
    <w:rsid w:val="00333D3B"/>
    <w:rsid w:val="00333D4A"/>
    <w:rsid w:val="003340D6"/>
    <w:rsid w:val="003341D5"/>
    <w:rsid w:val="003341F7"/>
    <w:rsid w:val="00334247"/>
    <w:rsid w:val="003342E6"/>
    <w:rsid w:val="003345A7"/>
    <w:rsid w:val="00334708"/>
    <w:rsid w:val="003347D2"/>
    <w:rsid w:val="003347FF"/>
    <w:rsid w:val="0033497A"/>
    <w:rsid w:val="003349A4"/>
    <w:rsid w:val="00334B0C"/>
    <w:rsid w:val="00334C70"/>
    <w:rsid w:val="00334D3E"/>
    <w:rsid w:val="00334D4A"/>
    <w:rsid w:val="00334F6D"/>
    <w:rsid w:val="00334FF2"/>
    <w:rsid w:val="00335141"/>
    <w:rsid w:val="00335172"/>
    <w:rsid w:val="003351AD"/>
    <w:rsid w:val="00335272"/>
    <w:rsid w:val="0033527C"/>
    <w:rsid w:val="003352E8"/>
    <w:rsid w:val="00335338"/>
    <w:rsid w:val="003354AF"/>
    <w:rsid w:val="003354F9"/>
    <w:rsid w:val="003354FC"/>
    <w:rsid w:val="003355DA"/>
    <w:rsid w:val="003356AE"/>
    <w:rsid w:val="00335900"/>
    <w:rsid w:val="00335A7C"/>
    <w:rsid w:val="00335B06"/>
    <w:rsid w:val="00335B0C"/>
    <w:rsid w:val="00335C7C"/>
    <w:rsid w:val="00335CA0"/>
    <w:rsid w:val="00335CC9"/>
    <w:rsid w:val="00335CDC"/>
    <w:rsid w:val="00335CEF"/>
    <w:rsid w:val="00335D04"/>
    <w:rsid w:val="00335D22"/>
    <w:rsid w:val="00335D68"/>
    <w:rsid w:val="00335E09"/>
    <w:rsid w:val="00335E4E"/>
    <w:rsid w:val="00335E51"/>
    <w:rsid w:val="00335E5B"/>
    <w:rsid w:val="00335FB6"/>
    <w:rsid w:val="00335FDE"/>
    <w:rsid w:val="00336246"/>
    <w:rsid w:val="0033625F"/>
    <w:rsid w:val="00336280"/>
    <w:rsid w:val="00336606"/>
    <w:rsid w:val="00336750"/>
    <w:rsid w:val="003367C6"/>
    <w:rsid w:val="003368EA"/>
    <w:rsid w:val="003368FD"/>
    <w:rsid w:val="0033693D"/>
    <w:rsid w:val="00336BA9"/>
    <w:rsid w:val="00336DC8"/>
    <w:rsid w:val="00336EA8"/>
    <w:rsid w:val="00336FBF"/>
    <w:rsid w:val="0033726A"/>
    <w:rsid w:val="00337344"/>
    <w:rsid w:val="00337360"/>
    <w:rsid w:val="003374BC"/>
    <w:rsid w:val="00337683"/>
    <w:rsid w:val="00337696"/>
    <w:rsid w:val="003376AB"/>
    <w:rsid w:val="00337AFE"/>
    <w:rsid w:val="00337B20"/>
    <w:rsid w:val="00337BC0"/>
    <w:rsid w:val="00337C8D"/>
    <w:rsid w:val="00337E81"/>
    <w:rsid w:val="00337F3F"/>
    <w:rsid w:val="003403F4"/>
    <w:rsid w:val="00340634"/>
    <w:rsid w:val="00340642"/>
    <w:rsid w:val="003406F2"/>
    <w:rsid w:val="00340711"/>
    <w:rsid w:val="00340778"/>
    <w:rsid w:val="0034086E"/>
    <w:rsid w:val="00340944"/>
    <w:rsid w:val="00340A75"/>
    <w:rsid w:val="00340B5A"/>
    <w:rsid w:val="00340B91"/>
    <w:rsid w:val="00340CE3"/>
    <w:rsid w:val="00340F58"/>
    <w:rsid w:val="00341025"/>
    <w:rsid w:val="00341211"/>
    <w:rsid w:val="00341222"/>
    <w:rsid w:val="003413D9"/>
    <w:rsid w:val="00341417"/>
    <w:rsid w:val="003415AD"/>
    <w:rsid w:val="00341699"/>
    <w:rsid w:val="0034173B"/>
    <w:rsid w:val="0034177B"/>
    <w:rsid w:val="0034180D"/>
    <w:rsid w:val="0034181A"/>
    <w:rsid w:val="003418B4"/>
    <w:rsid w:val="00341914"/>
    <w:rsid w:val="00341A0F"/>
    <w:rsid w:val="00341A60"/>
    <w:rsid w:val="00341CFE"/>
    <w:rsid w:val="00341D6C"/>
    <w:rsid w:val="003420C8"/>
    <w:rsid w:val="00342161"/>
    <w:rsid w:val="003423E7"/>
    <w:rsid w:val="00342486"/>
    <w:rsid w:val="00342602"/>
    <w:rsid w:val="0034267F"/>
    <w:rsid w:val="003426EB"/>
    <w:rsid w:val="003427AE"/>
    <w:rsid w:val="003429C9"/>
    <w:rsid w:val="00342A61"/>
    <w:rsid w:val="00343009"/>
    <w:rsid w:val="003431A0"/>
    <w:rsid w:val="003433B2"/>
    <w:rsid w:val="0034351C"/>
    <w:rsid w:val="003435CD"/>
    <w:rsid w:val="00343674"/>
    <w:rsid w:val="003437CE"/>
    <w:rsid w:val="00343894"/>
    <w:rsid w:val="003439A0"/>
    <w:rsid w:val="003439CF"/>
    <w:rsid w:val="00343A4B"/>
    <w:rsid w:val="00343A75"/>
    <w:rsid w:val="00343CDF"/>
    <w:rsid w:val="00343F97"/>
    <w:rsid w:val="00344097"/>
    <w:rsid w:val="003441A0"/>
    <w:rsid w:val="003441E0"/>
    <w:rsid w:val="00344216"/>
    <w:rsid w:val="0034431D"/>
    <w:rsid w:val="003443A1"/>
    <w:rsid w:val="0034443A"/>
    <w:rsid w:val="00344532"/>
    <w:rsid w:val="003445C0"/>
    <w:rsid w:val="00344672"/>
    <w:rsid w:val="00344735"/>
    <w:rsid w:val="003447F7"/>
    <w:rsid w:val="00344921"/>
    <w:rsid w:val="00344B23"/>
    <w:rsid w:val="00344C8E"/>
    <w:rsid w:val="00344D63"/>
    <w:rsid w:val="00344E55"/>
    <w:rsid w:val="00344E62"/>
    <w:rsid w:val="00344E9D"/>
    <w:rsid w:val="0034523A"/>
    <w:rsid w:val="003453C0"/>
    <w:rsid w:val="003453C7"/>
    <w:rsid w:val="003453E0"/>
    <w:rsid w:val="00345416"/>
    <w:rsid w:val="003455DD"/>
    <w:rsid w:val="00345729"/>
    <w:rsid w:val="003457F1"/>
    <w:rsid w:val="00345908"/>
    <w:rsid w:val="0034590F"/>
    <w:rsid w:val="00345942"/>
    <w:rsid w:val="00345944"/>
    <w:rsid w:val="00345B29"/>
    <w:rsid w:val="00345BBA"/>
    <w:rsid w:val="00345F29"/>
    <w:rsid w:val="00345F2E"/>
    <w:rsid w:val="00345F8D"/>
    <w:rsid w:val="00345FB2"/>
    <w:rsid w:val="00345FB6"/>
    <w:rsid w:val="0034608E"/>
    <w:rsid w:val="003462C5"/>
    <w:rsid w:val="003463BE"/>
    <w:rsid w:val="0034646B"/>
    <w:rsid w:val="00346548"/>
    <w:rsid w:val="00346669"/>
    <w:rsid w:val="003466B6"/>
    <w:rsid w:val="003467CE"/>
    <w:rsid w:val="00346817"/>
    <w:rsid w:val="00346859"/>
    <w:rsid w:val="00346863"/>
    <w:rsid w:val="003468BE"/>
    <w:rsid w:val="00346995"/>
    <w:rsid w:val="00346BB6"/>
    <w:rsid w:val="00346D4F"/>
    <w:rsid w:val="00346D53"/>
    <w:rsid w:val="00346D77"/>
    <w:rsid w:val="00346E29"/>
    <w:rsid w:val="00346ED0"/>
    <w:rsid w:val="00346F7E"/>
    <w:rsid w:val="00347015"/>
    <w:rsid w:val="0034712D"/>
    <w:rsid w:val="003471BB"/>
    <w:rsid w:val="00347212"/>
    <w:rsid w:val="0034728C"/>
    <w:rsid w:val="003473E6"/>
    <w:rsid w:val="00347902"/>
    <w:rsid w:val="0034791C"/>
    <w:rsid w:val="00347BA0"/>
    <w:rsid w:val="00347BE2"/>
    <w:rsid w:val="00347F0E"/>
    <w:rsid w:val="0035009A"/>
    <w:rsid w:val="00350763"/>
    <w:rsid w:val="00350783"/>
    <w:rsid w:val="0035082F"/>
    <w:rsid w:val="00350968"/>
    <w:rsid w:val="003509EE"/>
    <w:rsid w:val="00350A6A"/>
    <w:rsid w:val="00350AB2"/>
    <w:rsid w:val="00350AF0"/>
    <w:rsid w:val="00350B21"/>
    <w:rsid w:val="00350D88"/>
    <w:rsid w:val="00350D93"/>
    <w:rsid w:val="00350E13"/>
    <w:rsid w:val="00350F85"/>
    <w:rsid w:val="003512E2"/>
    <w:rsid w:val="00351456"/>
    <w:rsid w:val="003514AF"/>
    <w:rsid w:val="00351667"/>
    <w:rsid w:val="003516A5"/>
    <w:rsid w:val="003516E8"/>
    <w:rsid w:val="0035173D"/>
    <w:rsid w:val="003517EB"/>
    <w:rsid w:val="0035192B"/>
    <w:rsid w:val="0035194B"/>
    <w:rsid w:val="00351A39"/>
    <w:rsid w:val="00351A78"/>
    <w:rsid w:val="00351AFC"/>
    <w:rsid w:val="00351B26"/>
    <w:rsid w:val="00351C69"/>
    <w:rsid w:val="00351CCD"/>
    <w:rsid w:val="00351F23"/>
    <w:rsid w:val="00351F62"/>
    <w:rsid w:val="00351F8D"/>
    <w:rsid w:val="0035205A"/>
    <w:rsid w:val="00352131"/>
    <w:rsid w:val="003521BE"/>
    <w:rsid w:val="0035222A"/>
    <w:rsid w:val="00352359"/>
    <w:rsid w:val="00352395"/>
    <w:rsid w:val="003525B6"/>
    <w:rsid w:val="0035261C"/>
    <w:rsid w:val="0035262E"/>
    <w:rsid w:val="003526B9"/>
    <w:rsid w:val="00352978"/>
    <w:rsid w:val="00352BAE"/>
    <w:rsid w:val="00352BE5"/>
    <w:rsid w:val="00352D9F"/>
    <w:rsid w:val="00352E4B"/>
    <w:rsid w:val="00352F11"/>
    <w:rsid w:val="003532F2"/>
    <w:rsid w:val="0035332C"/>
    <w:rsid w:val="00353364"/>
    <w:rsid w:val="00353406"/>
    <w:rsid w:val="003534CE"/>
    <w:rsid w:val="003535C5"/>
    <w:rsid w:val="003535E3"/>
    <w:rsid w:val="00353618"/>
    <w:rsid w:val="00353743"/>
    <w:rsid w:val="00353791"/>
    <w:rsid w:val="003538E2"/>
    <w:rsid w:val="00353902"/>
    <w:rsid w:val="003539E9"/>
    <w:rsid w:val="003539F8"/>
    <w:rsid w:val="00353BA0"/>
    <w:rsid w:val="00353BCD"/>
    <w:rsid w:val="00353CD7"/>
    <w:rsid w:val="00353EE9"/>
    <w:rsid w:val="00353F77"/>
    <w:rsid w:val="00353FFD"/>
    <w:rsid w:val="00354040"/>
    <w:rsid w:val="003541B8"/>
    <w:rsid w:val="003546A2"/>
    <w:rsid w:val="003547A9"/>
    <w:rsid w:val="003548C4"/>
    <w:rsid w:val="003548FC"/>
    <w:rsid w:val="00354B13"/>
    <w:rsid w:val="00354B50"/>
    <w:rsid w:val="00354BBC"/>
    <w:rsid w:val="00355124"/>
    <w:rsid w:val="003551D1"/>
    <w:rsid w:val="0035536E"/>
    <w:rsid w:val="003553E7"/>
    <w:rsid w:val="0035548B"/>
    <w:rsid w:val="00355643"/>
    <w:rsid w:val="003556C4"/>
    <w:rsid w:val="003557A1"/>
    <w:rsid w:val="0035585D"/>
    <w:rsid w:val="00355884"/>
    <w:rsid w:val="003559C8"/>
    <w:rsid w:val="00355BA8"/>
    <w:rsid w:val="00355C31"/>
    <w:rsid w:val="00355DDD"/>
    <w:rsid w:val="00355EB5"/>
    <w:rsid w:val="00355EB9"/>
    <w:rsid w:val="00355FB5"/>
    <w:rsid w:val="00356143"/>
    <w:rsid w:val="0035618D"/>
    <w:rsid w:val="003561F7"/>
    <w:rsid w:val="003564A6"/>
    <w:rsid w:val="003564E1"/>
    <w:rsid w:val="00356540"/>
    <w:rsid w:val="0035678A"/>
    <w:rsid w:val="00356812"/>
    <w:rsid w:val="0035697A"/>
    <w:rsid w:val="003569B0"/>
    <w:rsid w:val="003569B5"/>
    <w:rsid w:val="00356A46"/>
    <w:rsid w:val="00356AFA"/>
    <w:rsid w:val="00356B49"/>
    <w:rsid w:val="00356D16"/>
    <w:rsid w:val="00356F4A"/>
    <w:rsid w:val="0035713A"/>
    <w:rsid w:val="003572E9"/>
    <w:rsid w:val="0035730C"/>
    <w:rsid w:val="003574C4"/>
    <w:rsid w:val="003575C9"/>
    <w:rsid w:val="00357783"/>
    <w:rsid w:val="00357916"/>
    <w:rsid w:val="00357A6B"/>
    <w:rsid w:val="00357ADA"/>
    <w:rsid w:val="00357B8B"/>
    <w:rsid w:val="00357C07"/>
    <w:rsid w:val="00357EAD"/>
    <w:rsid w:val="00357F2E"/>
    <w:rsid w:val="00360206"/>
    <w:rsid w:val="00360225"/>
    <w:rsid w:val="003602F2"/>
    <w:rsid w:val="00360493"/>
    <w:rsid w:val="0036053C"/>
    <w:rsid w:val="003605A8"/>
    <w:rsid w:val="003605FB"/>
    <w:rsid w:val="0036079C"/>
    <w:rsid w:val="003607B7"/>
    <w:rsid w:val="003607FA"/>
    <w:rsid w:val="00360841"/>
    <w:rsid w:val="00360897"/>
    <w:rsid w:val="00360958"/>
    <w:rsid w:val="003609E3"/>
    <w:rsid w:val="00360A69"/>
    <w:rsid w:val="00360B2B"/>
    <w:rsid w:val="00360CC7"/>
    <w:rsid w:val="00360D08"/>
    <w:rsid w:val="00360D57"/>
    <w:rsid w:val="00361582"/>
    <w:rsid w:val="0036161E"/>
    <w:rsid w:val="00361693"/>
    <w:rsid w:val="00361BC8"/>
    <w:rsid w:val="00361C03"/>
    <w:rsid w:val="00361C55"/>
    <w:rsid w:val="00361D7E"/>
    <w:rsid w:val="00361EDE"/>
    <w:rsid w:val="00362018"/>
    <w:rsid w:val="00362091"/>
    <w:rsid w:val="003622A3"/>
    <w:rsid w:val="003623C7"/>
    <w:rsid w:val="0036246A"/>
    <w:rsid w:val="0036252D"/>
    <w:rsid w:val="0036260B"/>
    <w:rsid w:val="003629C8"/>
    <w:rsid w:val="00362ADD"/>
    <w:rsid w:val="00362FAB"/>
    <w:rsid w:val="00363035"/>
    <w:rsid w:val="00363080"/>
    <w:rsid w:val="0036308E"/>
    <w:rsid w:val="003630A0"/>
    <w:rsid w:val="0036312A"/>
    <w:rsid w:val="003632F5"/>
    <w:rsid w:val="0036330C"/>
    <w:rsid w:val="003633D5"/>
    <w:rsid w:val="0036345F"/>
    <w:rsid w:val="003634AE"/>
    <w:rsid w:val="00363635"/>
    <w:rsid w:val="00363729"/>
    <w:rsid w:val="003638A3"/>
    <w:rsid w:val="003638EE"/>
    <w:rsid w:val="003638F0"/>
    <w:rsid w:val="00363B14"/>
    <w:rsid w:val="00363B36"/>
    <w:rsid w:val="00363C76"/>
    <w:rsid w:val="00363EB1"/>
    <w:rsid w:val="00363F91"/>
    <w:rsid w:val="00364124"/>
    <w:rsid w:val="00364150"/>
    <w:rsid w:val="00364364"/>
    <w:rsid w:val="0036439B"/>
    <w:rsid w:val="00364480"/>
    <w:rsid w:val="003644F3"/>
    <w:rsid w:val="00364567"/>
    <w:rsid w:val="003645D7"/>
    <w:rsid w:val="0036486D"/>
    <w:rsid w:val="00364903"/>
    <w:rsid w:val="00364951"/>
    <w:rsid w:val="003649AD"/>
    <w:rsid w:val="00364A8E"/>
    <w:rsid w:val="00364C1C"/>
    <w:rsid w:val="00364E74"/>
    <w:rsid w:val="00364ED8"/>
    <w:rsid w:val="00364F7F"/>
    <w:rsid w:val="00364F91"/>
    <w:rsid w:val="00364FD1"/>
    <w:rsid w:val="00365052"/>
    <w:rsid w:val="00365247"/>
    <w:rsid w:val="003653E4"/>
    <w:rsid w:val="00365443"/>
    <w:rsid w:val="003655C9"/>
    <w:rsid w:val="00365615"/>
    <w:rsid w:val="0036571B"/>
    <w:rsid w:val="0036571F"/>
    <w:rsid w:val="00365912"/>
    <w:rsid w:val="00365965"/>
    <w:rsid w:val="00365978"/>
    <w:rsid w:val="003659B2"/>
    <w:rsid w:val="00365B02"/>
    <w:rsid w:val="00365E0F"/>
    <w:rsid w:val="003660FD"/>
    <w:rsid w:val="0036631A"/>
    <w:rsid w:val="00366425"/>
    <w:rsid w:val="00366459"/>
    <w:rsid w:val="00366581"/>
    <w:rsid w:val="0036679A"/>
    <w:rsid w:val="0036684D"/>
    <w:rsid w:val="0036698C"/>
    <w:rsid w:val="00366AFD"/>
    <w:rsid w:val="00366C2A"/>
    <w:rsid w:val="00366C60"/>
    <w:rsid w:val="00366C97"/>
    <w:rsid w:val="00366DC7"/>
    <w:rsid w:val="00366EDE"/>
    <w:rsid w:val="00366F96"/>
    <w:rsid w:val="00366FAB"/>
    <w:rsid w:val="003670E6"/>
    <w:rsid w:val="003671D8"/>
    <w:rsid w:val="00367204"/>
    <w:rsid w:val="00367207"/>
    <w:rsid w:val="003672B4"/>
    <w:rsid w:val="0036738C"/>
    <w:rsid w:val="003675BE"/>
    <w:rsid w:val="00367784"/>
    <w:rsid w:val="003677A3"/>
    <w:rsid w:val="003678F9"/>
    <w:rsid w:val="00367920"/>
    <w:rsid w:val="00367AAB"/>
    <w:rsid w:val="00367B3A"/>
    <w:rsid w:val="00367B85"/>
    <w:rsid w:val="00367BB8"/>
    <w:rsid w:val="00367C37"/>
    <w:rsid w:val="00367D55"/>
    <w:rsid w:val="00367E0B"/>
    <w:rsid w:val="00367E27"/>
    <w:rsid w:val="00370177"/>
    <w:rsid w:val="003701DD"/>
    <w:rsid w:val="00370250"/>
    <w:rsid w:val="00370375"/>
    <w:rsid w:val="003703C3"/>
    <w:rsid w:val="00370404"/>
    <w:rsid w:val="00370684"/>
    <w:rsid w:val="0037075A"/>
    <w:rsid w:val="0037093D"/>
    <w:rsid w:val="00370B86"/>
    <w:rsid w:val="00370C48"/>
    <w:rsid w:val="00370E88"/>
    <w:rsid w:val="00370EB5"/>
    <w:rsid w:val="00370F73"/>
    <w:rsid w:val="00370F7B"/>
    <w:rsid w:val="003710C5"/>
    <w:rsid w:val="0037119C"/>
    <w:rsid w:val="003711C2"/>
    <w:rsid w:val="00371409"/>
    <w:rsid w:val="003714E2"/>
    <w:rsid w:val="00371539"/>
    <w:rsid w:val="00371663"/>
    <w:rsid w:val="0037167C"/>
    <w:rsid w:val="0037171D"/>
    <w:rsid w:val="00371893"/>
    <w:rsid w:val="00371934"/>
    <w:rsid w:val="00371A41"/>
    <w:rsid w:val="00371AB2"/>
    <w:rsid w:val="00371C43"/>
    <w:rsid w:val="00371D85"/>
    <w:rsid w:val="00371EF3"/>
    <w:rsid w:val="00371F22"/>
    <w:rsid w:val="00371F25"/>
    <w:rsid w:val="00371FA9"/>
    <w:rsid w:val="00372021"/>
    <w:rsid w:val="003720B4"/>
    <w:rsid w:val="003720B5"/>
    <w:rsid w:val="003722D8"/>
    <w:rsid w:val="0037236F"/>
    <w:rsid w:val="0037251D"/>
    <w:rsid w:val="003726AF"/>
    <w:rsid w:val="003729AA"/>
    <w:rsid w:val="00372B3C"/>
    <w:rsid w:val="00372D9D"/>
    <w:rsid w:val="00372FDF"/>
    <w:rsid w:val="0037307D"/>
    <w:rsid w:val="003730A2"/>
    <w:rsid w:val="00373131"/>
    <w:rsid w:val="00373193"/>
    <w:rsid w:val="003731D1"/>
    <w:rsid w:val="003735B9"/>
    <w:rsid w:val="0037375A"/>
    <w:rsid w:val="0037377E"/>
    <w:rsid w:val="003737A6"/>
    <w:rsid w:val="003737AE"/>
    <w:rsid w:val="00373954"/>
    <w:rsid w:val="00373977"/>
    <w:rsid w:val="00373981"/>
    <w:rsid w:val="003739A0"/>
    <w:rsid w:val="00373A91"/>
    <w:rsid w:val="00373AEF"/>
    <w:rsid w:val="00373B9E"/>
    <w:rsid w:val="00373CCF"/>
    <w:rsid w:val="00373D60"/>
    <w:rsid w:val="00373D69"/>
    <w:rsid w:val="00374608"/>
    <w:rsid w:val="0037468C"/>
    <w:rsid w:val="003747F8"/>
    <w:rsid w:val="00374A1F"/>
    <w:rsid w:val="00374A94"/>
    <w:rsid w:val="00374C69"/>
    <w:rsid w:val="00374C86"/>
    <w:rsid w:val="00374FCA"/>
    <w:rsid w:val="003750D4"/>
    <w:rsid w:val="00375193"/>
    <w:rsid w:val="003751E8"/>
    <w:rsid w:val="00375211"/>
    <w:rsid w:val="00375351"/>
    <w:rsid w:val="00375672"/>
    <w:rsid w:val="00375698"/>
    <w:rsid w:val="00375887"/>
    <w:rsid w:val="00375B1A"/>
    <w:rsid w:val="00375B9B"/>
    <w:rsid w:val="00375BFF"/>
    <w:rsid w:val="00375CC8"/>
    <w:rsid w:val="00375D95"/>
    <w:rsid w:val="00375DB7"/>
    <w:rsid w:val="00375F5C"/>
    <w:rsid w:val="0037609D"/>
    <w:rsid w:val="003760A6"/>
    <w:rsid w:val="00376201"/>
    <w:rsid w:val="00376302"/>
    <w:rsid w:val="00376326"/>
    <w:rsid w:val="003763EC"/>
    <w:rsid w:val="00376425"/>
    <w:rsid w:val="00376675"/>
    <w:rsid w:val="003766A4"/>
    <w:rsid w:val="003766B6"/>
    <w:rsid w:val="00376706"/>
    <w:rsid w:val="00376742"/>
    <w:rsid w:val="003767D9"/>
    <w:rsid w:val="00376945"/>
    <w:rsid w:val="0037694E"/>
    <w:rsid w:val="00376A29"/>
    <w:rsid w:val="00376AA3"/>
    <w:rsid w:val="00376CDB"/>
    <w:rsid w:val="00376E52"/>
    <w:rsid w:val="00376E78"/>
    <w:rsid w:val="00376F96"/>
    <w:rsid w:val="0037714E"/>
    <w:rsid w:val="00377281"/>
    <w:rsid w:val="003772ED"/>
    <w:rsid w:val="0037735E"/>
    <w:rsid w:val="00377484"/>
    <w:rsid w:val="00377653"/>
    <w:rsid w:val="003779A4"/>
    <w:rsid w:val="00377B89"/>
    <w:rsid w:val="00377C1E"/>
    <w:rsid w:val="00377C95"/>
    <w:rsid w:val="00377DAA"/>
    <w:rsid w:val="00377E50"/>
    <w:rsid w:val="00377F08"/>
    <w:rsid w:val="003800B6"/>
    <w:rsid w:val="003800CA"/>
    <w:rsid w:val="003800FA"/>
    <w:rsid w:val="003801B0"/>
    <w:rsid w:val="0038030A"/>
    <w:rsid w:val="00380338"/>
    <w:rsid w:val="003804B6"/>
    <w:rsid w:val="00380500"/>
    <w:rsid w:val="00380505"/>
    <w:rsid w:val="00380574"/>
    <w:rsid w:val="0038069E"/>
    <w:rsid w:val="0038073C"/>
    <w:rsid w:val="00380798"/>
    <w:rsid w:val="003807FC"/>
    <w:rsid w:val="00380850"/>
    <w:rsid w:val="0038097B"/>
    <w:rsid w:val="00380A64"/>
    <w:rsid w:val="00380B1E"/>
    <w:rsid w:val="00380B96"/>
    <w:rsid w:val="00380BC2"/>
    <w:rsid w:val="00380C85"/>
    <w:rsid w:val="00380D68"/>
    <w:rsid w:val="00380F90"/>
    <w:rsid w:val="00380FF2"/>
    <w:rsid w:val="0038102D"/>
    <w:rsid w:val="003811F3"/>
    <w:rsid w:val="00381395"/>
    <w:rsid w:val="003814FC"/>
    <w:rsid w:val="00381746"/>
    <w:rsid w:val="00381759"/>
    <w:rsid w:val="00381768"/>
    <w:rsid w:val="00381781"/>
    <w:rsid w:val="0038183B"/>
    <w:rsid w:val="0038186D"/>
    <w:rsid w:val="00381886"/>
    <w:rsid w:val="003818D9"/>
    <w:rsid w:val="00381909"/>
    <w:rsid w:val="00381B97"/>
    <w:rsid w:val="00381EC0"/>
    <w:rsid w:val="00382098"/>
    <w:rsid w:val="003820E4"/>
    <w:rsid w:val="003821BA"/>
    <w:rsid w:val="003824F3"/>
    <w:rsid w:val="003824FD"/>
    <w:rsid w:val="00382560"/>
    <w:rsid w:val="003825C8"/>
    <w:rsid w:val="00382645"/>
    <w:rsid w:val="003826DC"/>
    <w:rsid w:val="003829D2"/>
    <w:rsid w:val="00382A23"/>
    <w:rsid w:val="00382B25"/>
    <w:rsid w:val="00382BBF"/>
    <w:rsid w:val="00382C7F"/>
    <w:rsid w:val="00382D6A"/>
    <w:rsid w:val="00382D8D"/>
    <w:rsid w:val="00382DD1"/>
    <w:rsid w:val="00383061"/>
    <w:rsid w:val="00383092"/>
    <w:rsid w:val="003830C8"/>
    <w:rsid w:val="003832D6"/>
    <w:rsid w:val="00383411"/>
    <w:rsid w:val="00383428"/>
    <w:rsid w:val="00383435"/>
    <w:rsid w:val="0038347A"/>
    <w:rsid w:val="003835B4"/>
    <w:rsid w:val="0038360B"/>
    <w:rsid w:val="003836E1"/>
    <w:rsid w:val="0038372A"/>
    <w:rsid w:val="00383803"/>
    <w:rsid w:val="00383879"/>
    <w:rsid w:val="0038393E"/>
    <w:rsid w:val="00383989"/>
    <w:rsid w:val="0038398D"/>
    <w:rsid w:val="00383A47"/>
    <w:rsid w:val="00383ACF"/>
    <w:rsid w:val="00383B0B"/>
    <w:rsid w:val="00383B90"/>
    <w:rsid w:val="00383D2A"/>
    <w:rsid w:val="00383E8B"/>
    <w:rsid w:val="00383EAC"/>
    <w:rsid w:val="00384057"/>
    <w:rsid w:val="00384113"/>
    <w:rsid w:val="003841C4"/>
    <w:rsid w:val="003841EE"/>
    <w:rsid w:val="0038426A"/>
    <w:rsid w:val="0038429F"/>
    <w:rsid w:val="00384320"/>
    <w:rsid w:val="003843ED"/>
    <w:rsid w:val="0038448B"/>
    <w:rsid w:val="003845CD"/>
    <w:rsid w:val="00384631"/>
    <w:rsid w:val="0038463C"/>
    <w:rsid w:val="00384708"/>
    <w:rsid w:val="00384750"/>
    <w:rsid w:val="00384813"/>
    <w:rsid w:val="00384925"/>
    <w:rsid w:val="00384949"/>
    <w:rsid w:val="00384AB2"/>
    <w:rsid w:val="00384B94"/>
    <w:rsid w:val="00384CBE"/>
    <w:rsid w:val="00384D2A"/>
    <w:rsid w:val="00384D58"/>
    <w:rsid w:val="00384D80"/>
    <w:rsid w:val="00384E39"/>
    <w:rsid w:val="00385027"/>
    <w:rsid w:val="00385066"/>
    <w:rsid w:val="003850CA"/>
    <w:rsid w:val="0038532E"/>
    <w:rsid w:val="0038545B"/>
    <w:rsid w:val="0038554D"/>
    <w:rsid w:val="003855C6"/>
    <w:rsid w:val="003857DB"/>
    <w:rsid w:val="00385954"/>
    <w:rsid w:val="003859D0"/>
    <w:rsid w:val="00385A47"/>
    <w:rsid w:val="00385A7C"/>
    <w:rsid w:val="00385AD9"/>
    <w:rsid w:val="00385BE6"/>
    <w:rsid w:val="00385CDA"/>
    <w:rsid w:val="00385D17"/>
    <w:rsid w:val="00385DD9"/>
    <w:rsid w:val="00385DF6"/>
    <w:rsid w:val="00385E66"/>
    <w:rsid w:val="0038603E"/>
    <w:rsid w:val="00386041"/>
    <w:rsid w:val="00386113"/>
    <w:rsid w:val="003861A2"/>
    <w:rsid w:val="003864A1"/>
    <w:rsid w:val="0038650D"/>
    <w:rsid w:val="00386678"/>
    <w:rsid w:val="003866B1"/>
    <w:rsid w:val="0038675E"/>
    <w:rsid w:val="00386770"/>
    <w:rsid w:val="00386A32"/>
    <w:rsid w:val="00386A61"/>
    <w:rsid w:val="00386BA8"/>
    <w:rsid w:val="00386D6E"/>
    <w:rsid w:val="00386EA0"/>
    <w:rsid w:val="00386F2C"/>
    <w:rsid w:val="003870AD"/>
    <w:rsid w:val="003870F9"/>
    <w:rsid w:val="0038713C"/>
    <w:rsid w:val="00387254"/>
    <w:rsid w:val="00387283"/>
    <w:rsid w:val="003873E0"/>
    <w:rsid w:val="0038741C"/>
    <w:rsid w:val="0038778E"/>
    <w:rsid w:val="003877B1"/>
    <w:rsid w:val="003877EF"/>
    <w:rsid w:val="003877F4"/>
    <w:rsid w:val="003878BB"/>
    <w:rsid w:val="00387A15"/>
    <w:rsid w:val="00387AAA"/>
    <w:rsid w:val="00387BFE"/>
    <w:rsid w:val="00387C7A"/>
    <w:rsid w:val="00387DAA"/>
    <w:rsid w:val="00387DBE"/>
    <w:rsid w:val="00387DD6"/>
    <w:rsid w:val="00387EC5"/>
    <w:rsid w:val="00387F24"/>
    <w:rsid w:val="0039007C"/>
    <w:rsid w:val="003900F6"/>
    <w:rsid w:val="00390147"/>
    <w:rsid w:val="00390333"/>
    <w:rsid w:val="003904BE"/>
    <w:rsid w:val="0039067E"/>
    <w:rsid w:val="00390765"/>
    <w:rsid w:val="0039078F"/>
    <w:rsid w:val="003907BA"/>
    <w:rsid w:val="003908E3"/>
    <w:rsid w:val="00390977"/>
    <w:rsid w:val="00390994"/>
    <w:rsid w:val="00390A25"/>
    <w:rsid w:val="00390A49"/>
    <w:rsid w:val="00390BBE"/>
    <w:rsid w:val="00390CD6"/>
    <w:rsid w:val="00390CED"/>
    <w:rsid w:val="00390EAB"/>
    <w:rsid w:val="00390F48"/>
    <w:rsid w:val="00390F83"/>
    <w:rsid w:val="00391026"/>
    <w:rsid w:val="00391043"/>
    <w:rsid w:val="003910BB"/>
    <w:rsid w:val="00391145"/>
    <w:rsid w:val="00391351"/>
    <w:rsid w:val="00391444"/>
    <w:rsid w:val="0039147F"/>
    <w:rsid w:val="00391580"/>
    <w:rsid w:val="00391684"/>
    <w:rsid w:val="00391741"/>
    <w:rsid w:val="00391787"/>
    <w:rsid w:val="003917EA"/>
    <w:rsid w:val="00391A62"/>
    <w:rsid w:val="00391AF2"/>
    <w:rsid w:val="00391B59"/>
    <w:rsid w:val="00391CBF"/>
    <w:rsid w:val="00391D03"/>
    <w:rsid w:val="00391D3B"/>
    <w:rsid w:val="00391D76"/>
    <w:rsid w:val="00391FA3"/>
    <w:rsid w:val="00392013"/>
    <w:rsid w:val="00392318"/>
    <w:rsid w:val="00392475"/>
    <w:rsid w:val="00392546"/>
    <w:rsid w:val="00392606"/>
    <w:rsid w:val="00392723"/>
    <w:rsid w:val="0039275B"/>
    <w:rsid w:val="00392797"/>
    <w:rsid w:val="003928F1"/>
    <w:rsid w:val="00392935"/>
    <w:rsid w:val="00392963"/>
    <w:rsid w:val="00392B1C"/>
    <w:rsid w:val="00392C5C"/>
    <w:rsid w:val="003931BC"/>
    <w:rsid w:val="0039323E"/>
    <w:rsid w:val="003932A3"/>
    <w:rsid w:val="00393320"/>
    <w:rsid w:val="003933A2"/>
    <w:rsid w:val="003934A9"/>
    <w:rsid w:val="003935C7"/>
    <w:rsid w:val="00393655"/>
    <w:rsid w:val="0039379F"/>
    <w:rsid w:val="003937A1"/>
    <w:rsid w:val="003937F8"/>
    <w:rsid w:val="0039392E"/>
    <w:rsid w:val="003939D1"/>
    <w:rsid w:val="00393ABA"/>
    <w:rsid w:val="00393D06"/>
    <w:rsid w:val="00394001"/>
    <w:rsid w:val="00394166"/>
    <w:rsid w:val="0039427A"/>
    <w:rsid w:val="003942A4"/>
    <w:rsid w:val="00394339"/>
    <w:rsid w:val="00394346"/>
    <w:rsid w:val="00394450"/>
    <w:rsid w:val="003944FC"/>
    <w:rsid w:val="0039459B"/>
    <w:rsid w:val="00394612"/>
    <w:rsid w:val="0039462D"/>
    <w:rsid w:val="00394755"/>
    <w:rsid w:val="00394959"/>
    <w:rsid w:val="00394B57"/>
    <w:rsid w:val="00394EED"/>
    <w:rsid w:val="00394FD1"/>
    <w:rsid w:val="003950E8"/>
    <w:rsid w:val="0039526F"/>
    <w:rsid w:val="003952C7"/>
    <w:rsid w:val="003952EF"/>
    <w:rsid w:val="0039531B"/>
    <w:rsid w:val="003954B3"/>
    <w:rsid w:val="00395558"/>
    <w:rsid w:val="00395798"/>
    <w:rsid w:val="00395A78"/>
    <w:rsid w:val="00395B49"/>
    <w:rsid w:val="00395CD7"/>
    <w:rsid w:val="00395D96"/>
    <w:rsid w:val="00395EC2"/>
    <w:rsid w:val="00395F49"/>
    <w:rsid w:val="00395FD1"/>
    <w:rsid w:val="003962DA"/>
    <w:rsid w:val="003963AD"/>
    <w:rsid w:val="003964C1"/>
    <w:rsid w:val="003965C9"/>
    <w:rsid w:val="003965D2"/>
    <w:rsid w:val="0039667E"/>
    <w:rsid w:val="00396871"/>
    <w:rsid w:val="003968FF"/>
    <w:rsid w:val="0039693D"/>
    <w:rsid w:val="003969CC"/>
    <w:rsid w:val="00396B4C"/>
    <w:rsid w:val="00396BAA"/>
    <w:rsid w:val="00396E17"/>
    <w:rsid w:val="00396E98"/>
    <w:rsid w:val="00396F79"/>
    <w:rsid w:val="00397044"/>
    <w:rsid w:val="003970CB"/>
    <w:rsid w:val="0039714A"/>
    <w:rsid w:val="00397172"/>
    <w:rsid w:val="003974D1"/>
    <w:rsid w:val="003974DF"/>
    <w:rsid w:val="00397523"/>
    <w:rsid w:val="003975A8"/>
    <w:rsid w:val="0039760F"/>
    <w:rsid w:val="00397627"/>
    <w:rsid w:val="003976D5"/>
    <w:rsid w:val="0039782F"/>
    <w:rsid w:val="003978F2"/>
    <w:rsid w:val="00397A38"/>
    <w:rsid w:val="00397AB2"/>
    <w:rsid w:val="00397B5C"/>
    <w:rsid w:val="00397B97"/>
    <w:rsid w:val="00397C4F"/>
    <w:rsid w:val="00397D45"/>
    <w:rsid w:val="00397EB8"/>
    <w:rsid w:val="00397F91"/>
    <w:rsid w:val="00397F9E"/>
    <w:rsid w:val="003A00B2"/>
    <w:rsid w:val="003A01E1"/>
    <w:rsid w:val="003A01EE"/>
    <w:rsid w:val="003A02B8"/>
    <w:rsid w:val="003A039A"/>
    <w:rsid w:val="003A03AC"/>
    <w:rsid w:val="003A053A"/>
    <w:rsid w:val="003A05C0"/>
    <w:rsid w:val="003A05D9"/>
    <w:rsid w:val="003A06B1"/>
    <w:rsid w:val="003A0710"/>
    <w:rsid w:val="003A093D"/>
    <w:rsid w:val="003A09CC"/>
    <w:rsid w:val="003A0D82"/>
    <w:rsid w:val="003A0F94"/>
    <w:rsid w:val="003A0FA2"/>
    <w:rsid w:val="003A0FC6"/>
    <w:rsid w:val="003A110B"/>
    <w:rsid w:val="003A1345"/>
    <w:rsid w:val="003A1382"/>
    <w:rsid w:val="003A13FA"/>
    <w:rsid w:val="003A153D"/>
    <w:rsid w:val="003A15D2"/>
    <w:rsid w:val="003A1631"/>
    <w:rsid w:val="003A1650"/>
    <w:rsid w:val="003A1707"/>
    <w:rsid w:val="003A1826"/>
    <w:rsid w:val="003A197A"/>
    <w:rsid w:val="003A1C30"/>
    <w:rsid w:val="003A1C5B"/>
    <w:rsid w:val="003A1D58"/>
    <w:rsid w:val="003A1ECD"/>
    <w:rsid w:val="003A1EDB"/>
    <w:rsid w:val="003A227D"/>
    <w:rsid w:val="003A2445"/>
    <w:rsid w:val="003A2491"/>
    <w:rsid w:val="003A24E7"/>
    <w:rsid w:val="003A26C2"/>
    <w:rsid w:val="003A278D"/>
    <w:rsid w:val="003A27F3"/>
    <w:rsid w:val="003A2B83"/>
    <w:rsid w:val="003A2CFE"/>
    <w:rsid w:val="003A2DAA"/>
    <w:rsid w:val="003A2E60"/>
    <w:rsid w:val="003A2FC6"/>
    <w:rsid w:val="003A3166"/>
    <w:rsid w:val="003A3199"/>
    <w:rsid w:val="003A34DE"/>
    <w:rsid w:val="003A35EB"/>
    <w:rsid w:val="003A37D3"/>
    <w:rsid w:val="003A37D7"/>
    <w:rsid w:val="003A38B5"/>
    <w:rsid w:val="003A395D"/>
    <w:rsid w:val="003A3B00"/>
    <w:rsid w:val="003A3C08"/>
    <w:rsid w:val="003A3F59"/>
    <w:rsid w:val="003A40A1"/>
    <w:rsid w:val="003A40ED"/>
    <w:rsid w:val="003A41D0"/>
    <w:rsid w:val="003A41F8"/>
    <w:rsid w:val="003A4200"/>
    <w:rsid w:val="003A4246"/>
    <w:rsid w:val="003A42A5"/>
    <w:rsid w:val="003A442E"/>
    <w:rsid w:val="003A44F8"/>
    <w:rsid w:val="003A4590"/>
    <w:rsid w:val="003A4597"/>
    <w:rsid w:val="003A4890"/>
    <w:rsid w:val="003A4A62"/>
    <w:rsid w:val="003A4D91"/>
    <w:rsid w:val="003A4FF1"/>
    <w:rsid w:val="003A51EC"/>
    <w:rsid w:val="003A520A"/>
    <w:rsid w:val="003A524F"/>
    <w:rsid w:val="003A52C4"/>
    <w:rsid w:val="003A545C"/>
    <w:rsid w:val="003A5624"/>
    <w:rsid w:val="003A56BF"/>
    <w:rsid w:val="003A5753"/>
    <w:rsid w:val="003A5A01"/>
    <w:rsid w:val="003A5A5B"/>
    <w:rsid w:val="003A5B98"/>
    <w:rsid w:val="003A5BB8"/>
    <w:rsid w:val="003A5BEA"/>
    <w:rsid w:val="003A5C06"/>
    <w:rsid w:val="003A5CE2"/>
    <w:rsid w:val="003A5E50"/>
    <w:rsid w:val="003A5E85"/>
    <w:rsid w:val="003A5FAB"/>
    <w:rsid w:val="003A5FD4"/>
    <w:rsid w:val="003A6057"/>
    <w:rsid w:val="003A6251"/>
    <w:rsid w:val="003A626A"/>
    <w:rsid w:val="003A62BE"/>
    <w:rsid w:val="003A6418"/>
    <w:rsid w:val="003A6583"/>
    <w:rsid w:val="003A6833"/>
    <w:rsid w:val="003A688E"/>
    <w:rsid w:val="003A68FB"/>
    <w:rsid w:val="003A6A0A"/>
    <w:rsid w:val="003A6D06"/>
    <w:rsid w:val="003A6FB5"/>
    <w:rsid w:val="003A6FFE"/>
    <w:rsid w:val="003A7034"/>
    <w:rsid w:val="003A70ED"/>
    <w:rsid w:val="003A72EF"/>
    <w:rsid w:val="003A74EF"/>
    <w:rsid w:val="003A74F3"/>
    <w:rsid w:val="003A7625"/>
    <w:rsid w:val="003A784B"/>
    <w:rsid w:val="003A7876"/>
    <w:rsid w:val="003A78E1"/>
    <w:rsid w:val="003A7952"/>
    <w:rsid w:val="003A7959"/>
    <w:rsid w:val="003A7B10"/>
    <w:rsid w:val="003A7C7A"/>
    <w:rsid w:val="003A7DEA"/>
    <w:rsid w:val="003A7EA2"/>
    <w:rsid w:val="003B01F2"/>
    <w:rsid w:val="003B0215"/>
    <w:rsid w:val="003B0381"/>
    <w:rsid w:val="003B03C8"/>
    <w:rsid w:val="003B043E"/>
    <w:rsid w:val="003B0464"/>
    <w:rsid w:val="003B05A1"/>
    <w:rsid w:val="003B0617"/>
    <w:rsid w:val="003B0683"/>
    <w:rsid w:val="003B06DE"/>
    <w:rsid w:val="003B0CDB"/>
    <w:rsid w:val="003B0EAA"/>
    <w:rsid w:val="003B0F22"/>
    <w:rsid w:val="003B0F98"/>
    <w:rsid w:val="003B102F"/>
    <w:rsid w:val="003B1063"/>
    <w:rsid w:val="003B10A2"/>
    <w:rsid w:val="003B11A0"/>
    <w:rsid w:val="003B1471"/>
    <w:rsid w:val="003B1496"/>
    <w:rsid w:val="003B1622"/>
    <w:rsid w:val="003B171F"/>
    <w:rsid w:val="003B179F"/>
    <w:rsid w:val="003B17CC"/>
    <w:rsid w:val="003B18D8"/>
    <w:rsid w:val="003B1A78"/>
    <w:rsid w:val="003B1B5F"/>
    <w:rsid w:val="003B1BFD"/>
    <w:rsid w:val="003B1D82"/>
    <w:rsid w:val="003B1DFE"/>
    <w:rsid w:val="003B1EB9"/>
    <w:rsid w:val="003B1F60"/>
    <w:rsid w:val="003B1F7F"/>
    <w:rsid w:val="003B1FED"/>
    <w:rsid w:val="003B2059"/>
    <w:rsid w:val="003B221F"/>
    <w:rsid w:val="003B22FF"/>
    <w:rsid w:val="003B2347"/>
    <w:rsid w:val="003B244B"/>
    <w:rsid w:val="003B2468"/>
    <w:rsid w:val="003B2512"/>
    <w:rsid w:val="003B2698"/>
    <w:rsid w:val="003B28F2"/>
    <w:rsid w:val="003B2995"/>
    <w:rsid w:val="003B29BE"/>
    <w:rsid w:val="003B2B96"/>
    <w:rsid w:val="003B2C5C"/>
    <w:rsid w:val="003B2C72"/>
    <w:rsid w:val="003B2D51"/>
    <w:rsid w:val="003B2E98"/>
    <w:rsid w:val="003B3071"/>
    <w:rsid w:val="003B30E7"/>
    <w:rsid w:val="003B31E2"/>
    <w:rsid w:val="003B3348"/>
    <w:rsid w:val="003B356B"/>
    <w:rsid w:val="003B36BE"/>
    <w:rsid w:val="003B3724"/>
    <w:rsid w:val="003B3755"/>
    <w:rsid w:val="003B37AF"/>
    <w:rsid w:val="003B3908"/>
    <w:rsid w:val="003B390E"/>
    <w:rsid w:val="003B3A17"/>
    <w:rsid w:val="003B3CEE"/>
    <w:rsid w:val="003B3D5A"/>
    <w:rsid w:val="003B3DAE"/>
    <w:rsid w:val="003B3DC9"/>
    <w:rsid w:val="003B3DFB"/>
    <w:rsid w:val="003B3E4C"/>
    <w:rsid w:val="003B4238"/>
    <w:rsid w:val="003B43FF"/>
    <w:rsid w:val="003B442C"/>
    <w:rsid w:val="003B46CB"/>
    <w:rsid w:val="003B473D"/>
    <w:rsid w:val="003B475A"/>
    <w:rsid w:val="003B4A3A"/>
    <w:rsid w:val="003B4A70"/>
    <w:rsid w:val="003B4C7A"/>
    <w:rsid w:val="003B4D94"/>
    <w:rsid w:val="003B4E8C"/>
    <w:rsid w:val="003B51E2"/>
    <w:rsid w:val="003B5811"/>
    <w:rsid w:val="003B58C8"/>
    <w:rsid w:val="003B59DD"/>
    <w:rsid w:val="003B5AA8"/>
    <w:rsid w:val="003B5BD2"/>
    <w:rsid w:val="003B5C11"/>
    <w:rsid w:val="003B5D62"/>
    <w:rsid w:val="003B5EC9"/>
    <w:rsid w:val="003B6081"/>
    <w:rsid w:val="003B6170"/>
    <w:rsid w:val="003B62FE"/>
    <w:rsid w:val="003B6351"/>
    <w:rsid w:val="003B6572"/>
    <w:rsid w:val="003B6602"/>
    <w:rsid w:val="003B67A4"/>
    <w:rsid w:val="003B6845"/>
    <w:rsid w:val="003B6A5C"/>
    <w:rsid w:val="003B6D70"/>
    <w:rsid w:val="003B6E96"/>
    <w:rsid w:val="003B6EDC"/>
    <w:rsid w:val="003B6FEB"/>
    <w:rsid w:val="003B704F"/>
    <w:rsid w:val="003B7122"/>
    <w:rsid w:val="003B7338"/>
    <w:rsid w:val="003B73B4"/>
    <w:rsid w:val="003B7629"/>
    <w:rsid w:val="003B7689"/>
    <w:rsid w:val="003B7738"/>
    <w:rsid w:val="003B773A"/>
    <w:rsid w:val="003B773B"/>
    <w:rsid w:val="003B776F"/>
    <w:rsid w:val="003B77E2"/>
    <w:rsid w:val="003B7832"/>
    <w:rsid w:val="003B784A"/>
    <w:rsid w:val="003B7B7E"/>
    <w:rsid w:val="003B7E68"/>
    <w:rsid w:val="003B7F3F"/>
    <w:rsid w:val="003C0039"/>
    <w:rsid w:val="003C0055"/>
    <w:rsid w:val="003C0060"/>
    <w:rsid w:val="003C00E0"/>
    <w:rsid w:val="003C01D8"/>
    <w:rsid w:val="003C037C"/>
    <w:rsid w:val="003C0401"/>
    <w:rsid w:val="003C046E"/>
    <w:rsid w:val="003C0487"/>
    <w:rsid w:val="003C0676"/>
    <w:rsid w:val="003C0A9D"/>
    <w:rsid w:val="003C0BA8"/>
    <w:rsid w:val="003C0C39"/>
    <w:rsid w:val="003C0DF0"/>
    <w:rsid w:val="003C0E57"/>
    <w:rsid w:val="003C115E"/>
    <w:rsid w:val="003C1220"/>
    <w:rsid w:val="003C14D8"/>
    <w:rsid w:val="003C158D"/>
    <w:rsid w:val="003C16AD"/>
    <w:rsid w:val="003C1759"/>
    <w:rsid w:val="003C1841"/>
    <w:rsid w:val="003C186B"/>
    <w:rsid w:val="003C19D1"/>
    <w:rsid w:val="003C1BB8"/>
    <w:rsid w:val="003C1DB3"/>
    <w:rsid w:val="003C1F59"/>
    <w:rsid w:val="003C1FC8"/>
    <w:rsid w:val="003C21D6"/>
    <w:rsid w:val="003C2243"/>
    <w:rsid w:val="003C225C"/>
    <w:rsid w:val="003C2366"/>
    <w:rsid w:val="003C2429"/>
    <w:rsid w:val="003C2486"/>
    <w:rsid w:val="003C248E"/>
    <w:rsid w:val="003C24D0"/>
    <w:rsid w:val="003C2587"/>
    <w:rsid w:val="003C2602"/>
    <w:rsid w:val="003C267B"/>
    <w:rsid w:val="003C268F"/>
    <w:rsid w:val="003C273B"/>
    <w:rsid w:val="003C274B"/>
    <w:rsid w:val="003C27EB"/>
    <w:rsid w:val="003C28D7"/>
    <w:rsid w:val="003C29C9"/>
    <w:rsid w:val="003C2B8E"/>
    <w:rsid w:val="003C2CCC"/>
    <w:rsid w:val="003C2D00"/>
    <w:rsid w:val="003C2D4A"/>
    <w:rsid w:val="003C2E10"/>
    <w:rsid w:val="003C2E22"/>
    <w:rsid w:val="003C2E7B"/>
    <w:rsid w:val="003C2E90"/>
    <w:rsid w:val="003C2FDC"/>
    <w:rsid w:val="003C303E"/>
    <w:rsid w:val="003C3174"/>
    <w:rsid w:val="003C3193"/>
    <w:rsid w:val="003C32D3"/>
    <w:rsid w:val="003C34EC"/>
    <w:rsid w:val="003C362B"/>
    <w:rsid w:val="003C37DA"/>
    <w:rsid w:val="003C39F7"/>
    <w:rsid w:val="003C3E70"/>
    <w:rsid w:val="003C3E7D"/>
    <w:rsid w:val="003C3FC3"/>
    <w:rsid w:val="003C40A6"/>
    <w:rsid w:val="003C432B"/>
    <w:rsid w:val="003C439B"/>
    <w:rsid w:val="003C43F0"/>
    <w:rsid w:val="003C44C4"/>
    <w:rsid w:val="003C4568"/>
    <w:rsid w:val="003C45A3"/>
    <w:rsid w:val="003C4619"/>
    <w:rsid w:val="003C4774"/>
    <w:rsid w:val="003C4A74"/>
    <w:rsid w:val="003C4C37"/>
    <w:rsid w:val="003C4C4C"/>
    <w:rsid w:val="003C4CB4"/>
    <w:rsid w:val="003C4CD3"/>
    <w:rsid w:val="003C4D3C"/>
    <w:rsid w:val="003C5036"/>
    <w:rsid w:val="003C50B0"/>
    <w:rsid w:val="003C517E"/>
    <w:rsid w:val="003C5192"/>
    <w:rsid w:val="003C530C"/>
    <w:rsid w:val="003C5327"/>
    <w:rsid w:val="003C5341"/>
    <w:rsid w:val="003C5415"/>
    <w:rsid w:val="003C5487"/>
    <w:rsid w:val="003C548F"/>
    <w:rsid w:val="003C55D9"/>
    <w:rsid w:val="003C55F3"/>
    <w:rsid w:val="003C578A"/>
    <w:rsid w:val="003C588B"/>
    <w:rsid w:val="003C5890"/>
    <w:rsid w:val="003C5965"/>
    <w:rsid w:val="003C5971"/>
    <w:rsid w:val="003C5BE0"/>
    <w:rsid w:val="003C5BEE"/>
    <w:rsid w:val="003C5D41"/>
    <w:rsid w:val="003C5F79"/>
    <w:rsid w:val="003C608F"/>
    <w:rsid w:val="003C6268"/>
    <w:rsid w:val="003C627F"/>
    <w:rsid w:val="003C62C3"/>
    <w:rsid w:val="003C63A3"/>
    <w:rsid w:val="003C63D4"/>
    <w:rsid w:val="003C63DE"/>
    <w:rsid w:val="003C64ED"/>
    <w:rsid w:val="003C66BC"/>
    <w:rsid w:val="003C6910"/>
    <w:rsid w:val="003C6915"/>
    <w:rsid w:val="003C69DD"/>
    <w:rsid w:val="003C6A15"/>
    <w:rsid w:val="003C6C65"/>
    <w:rsid w:val="003C6C9A"/>
    <w:rsid w:val="003C6CF5"/>
    <w:rsid w:val="003C6E3F"/>
    <w:rsid w:val="003C6F73"/>
    <w:rsid w:val="003C71E2"/>
    <w:rsid w:val="003C71FC"/>
    <w:rsid w:val="003C742F"/>
    <w:rsid w:val="003C74D7"/>
    <w:rsid w:val="003C7522"/>
    <w:rsid w:val="003C763A"/>
    <w:rsid w:val="003C763B"/>
    <w:rsid w:val="003C768A"/>
    <w:rsid w:val="003C7982"/>
    <w:rsid w:val="003C799A"/>
    <w:rsid w:val="003C7AF2"/>
    <w:rsid w:val="003C7B4C"/>
    <w:rsid w:val="003C7B63"/>
    <w:rsid w:val="003C7B93"/>
    <w:rsid w:val="003C7C62"/>
    <w:rsid w:val="003C7C69"/>
    <w:rsid w:val="003C7D9C"/>
    <w:rsid w:val="003D012C"/>
    <w:rsid w:val="003D0342"/>
    <w:rsid w:val="003D044E"/>
    <w:rsid w:val="003D0473"/>
    <w:rsid w:val="003D06B3"/>
    <w:rsid w:val="003D0744"/>
    <w:rsid w:val="003D0C1F"/>
    <w:rsid w:val="003D0DB0"/>
    <w:rsid w:val="003D0E6B"/>
    <w:rsid w:val="003D111C"/>
    <w:rsid w:val="003D114A"/>
    <w:rsid w:val="003D12EE"/>
    <w:rsid w:val="003D134E"/>
    <w:rsid w:val="003D1406"/>
    <w:rsid w:val="003D1691"/>
    <w:rsid w:val="003D1703"/>
    <w:rsid w:val="003D177A"/>
    <w:rsid w:val="003D191E"/>
    <w:rsid w:val="003D193D"/>
    <w:rsid w:val="003D198E"/>
    <w:rsid w:val="003D1A02"/>
    <w:rsid w:val="003D1B8B"/>
    <w:rsid w:val="003D1C8D"/>
    <w:rsid w:val="003D1CC7"/>
    <w:rsid w:val="003D1D9F"/>
    <w:rsid w:val="003D1ED2"/>
    <w:rsid w:val="003D1F89"/>
    <w:rsid w:val="003D1FA7"/>
    <w:rsid w:val="003D1FB2"/>
    <w:rsid w:val="003D20F4"/>
    <w:rsid w:val="003D216A"/>
    <w:rsid w:val="003D21E6"/>
    <w:rsid w:val="003D22BC"/>
    <w:rsid w:val="003D22DE"/>
    <w:rsid w:val="003D2369"/>
    <w:rsid w:val="003D23AE"/>
    <w:rsid w:val="003D2793"/>
    <w:rsid w:val="003D296A"/>
    <w:rsid w:val="003D297C"/>
    <w:rsid w:val="003D2A22"/>
    <w:rsid w:val="003D2B87"/>
    <w:rsid w:val="003D2EE4"/>
    <w:rsid w:val="003D2F83"/>
    <w:rsid w:val="003D3080"/>
    <w:rsid w:val="003D30AB"/>
    <w:rsid w:val="003D3212"/>
    <w:rsid w:val="003D325C"/>
    <w:rsid w:val="003D33F1"/>
    <w:rsid w:val="003D364A"/>
    <w:rsid w:val="003D3669"/>
    <w:rsid w:val="003D3776"/>
    <w:rsid w:val="003D37F0"/>
    <w:rsid w:val="003D388E"/>
    <w:rsid w:val="003D38AB"/>
    <w:rsid w:val="003D38C3"/>
    <w:rsid w:val="003D393F"/>
    <w:rsid w:val="003D39FD"/>
    <w:rsid w:val="003D3ADD"/>
    <w:rsid w:val="003D3B91"/>
    <w:rsid w:val="003D3C01"/>
    <w:rsid w:val="003D3DF4"/>
    <w:rsid w:val="003D3E93"/>
    <w:rsid w:val="003D3F1A"/>
    <w:rsid w:val="003D3F92"/>
    <w:rsid w:val="003D4300"/>
    <w:rsid w:val="003D4384"/>
    <w:rsid w:val="003D43DE"/>
    <w:rsid w:val="003D4549"/>
    <w:rsid w:val="003D48A9"/>
    <w:rsid w:val="003D4C29"/>
    <w:rsid w:val="003D4CA4"/>
    <w:rsid w:val="003D4D64"/>
    <w:rsid w:val="003D4D9B"/>
    <w:rsid w:val="003D53E1"/>
    <w:rsid w:val="003D541A"/>
    <w:rsid w:val="003D5597"/>
    <w:rsid w:val="003D55C3"/>
    <w:rsid w:val="003D56F7"/>
    <w:rsid w:val="003D5713"/>
    <w:rsid w:val="003D57B5"/>
    <w:rsid w:val="003D5927"/>
    <w:rsid w:val="003D5B7F"/>
    <w:rsid w:val="003D5BB9"/>
    <w:rsid w:val="003D5C2E"/>
    <w:rsid w:val="003D5C32"/>
    <w:rsid w:val="003D5D2D"/>
    <w:rsid w:val="003D5D90"/>
    <w:rsid w:val="003D5F0D"/>
    <w:rsid w:val="003D5F5A"/>
    <w:rsid w:val="003D5FAD"/>
    <w:rsid w:val="003D601B"/>
    <w:rsid w:val="003D60DE"/>
    <w:rsid w:val="003D60F3"/>
    <w:rsid w:val="003D6224"/>
    <w:rsid w:val="003D62BF"/>
    <w:rsid w:val="003D6504"/>
    <w:rsid w:val="003D6506"/>
    <w:rsid w:val="003D65F4"/>
    <w:rsid w:val="003D6697"/>
    <w:rsid w:val="003D6709"/>
    <w:rsid w:val="003D6784"/>
    <w:rsid w:val="003D691B"/>
    <w:rsid w:val="003D6A17"/>
    <w:rsid w:val="003D6A37"/>
    <w:rsid w:val="003D6B2E"/>
    <w:rsid w:val="003D6D5B"/>
    <w:rsid w:val="003D6DEB"/>
    <w:rsid w:val="003D6E19"/>
    <w:rsid w:val="003D6E67"/>
    <w:rsid w:val="003D7014"/>
    <w:rsid w:val="003D709A"/>
    <w:rsid w:val="003D73F9"/>
    <w:rsid w:val="003D7424"/>
    <w:rsid w:val="003D7453"/>
    <w:rsid w:val="003D745D"/>
    <w:rsid w:val="003D75E7"/>
    <w:rsid w:val="003D766A"/>
    <w:rsid w:val="003D7692"/>
    <w:rsid w:val="003D7872"/>
    <w:rsid w:val="003D78C3"/>
    <w:rsid w:val="003D78F7"/>
    <w:rsid w:val="003D7958"/>
    <w:rsid w:val="003D799C"/>
    <w:rsid w:val="003D7B21"/>
    <w:rsid w:val="003D7B7F"/>
    <w:rsid w:val="003D7C42"/>
    <w:rsid w:val="003D7D4A"/>
    <w:rsid w:val="003D7D7D"/>
    <w:rsid w:val="003D7D8F"/>
    <w:rsid w:val="003D7EDE"/>
    <w:rsid w:val="003E0042"/>
    <w:rsid w:val="003E0415"/>
    <w:rsid w:val="003E0465"/>
    <w:rsid w:val="003E04C6"/>
    <w:rsid w:val="003E050E"/>
    <w:rsid w:val="003E06D0"/>
    <w:rsid w:val="003E06EF"/>
    <w:rsid w:val="003E0799"/>
    <w:rsid w:val="003E082C"/>
    <w:rsid w:val="003E0870"/>
    <w:rsid w:val="003E092D"/>
    <w:rsid w:val="003E0B8C"/>
    <w:rsid w:val="003E0BA2"/>
    <w:rsid w:val="003E0D20"/>
    <w:rsid w:val="003E0DED"/>
    <w:rsid w:val="003E0EC0"/>
    <w:rsid w:val="003E0EC3"/>
    <w:rsid w:val="003E1084"/>
    <w:rsid w:val="003E123B"/>
    <w:rsid w:val="003E1270"/>
    <w:rsid w:val="003E12CA"/>
    <w:rsid w:val="003E1424"/>
    <w:rsid w:val="003E1657"/>
    <w:rsid w:val="003E16A2"/>
    <w:rsid w:val="003E1842"/>
    <w:rsid w:val="003E18FF"/>
    <w:rsid w:val="003E1949"/>
    <w:rsid w:val="003E19E3"/>
    <w:rsid w:val="003E1A75"/>
    <w:rsid w:val="003E1B1D"/>
    <w:rsid w:val="003E1BDB"/>
    <w:rsid w:val="003E1C6A"/>
    <w:rsid w:val="003E1D0B"/>
    <w:rsid w:val="003E1D18"/>
    <w:rsid w:val="003E1EA4"/>
    <w:rsid w:val="003E1ECC"/>
    <w:rsid w:val="003E1EEB"/>
    <w:rsid w:val="003E1F0C"/>
    <w:rsid w:val="003E1F49"/>
    <w:rsid w:val="003E1FA6"/>
    <w:rsid w:val="003E20B5"/>
    <w:rsid w:val="003E2302"/>
    <w:rsid w:val="003E2371"/>
    <w:rsid w:val="003E2473"/>
    <w:rsid w:val="003E247B"/>
    <w:rsid w:val="003E25BE"/>
    <w:rsid w:val="003E2600"/>
    <w:rsid w:val="003E27EB"/>
    <w:rsid w:val="003E2A7C"/>
    <w:rsid w:val="003E2B62"/>
    <w:rsid w:val="003E2BFE"/>
    <w:rsid w:val="003E2D49"/>
    <w:rsid w:val="003E2D52"/>
    <w:rsid w:val="003E2E03"/>
    <w:rsid w:val="003E2E83"/>
    <w:rsid w:val="003E30B2"/>
    <w:rsid w:val="003E316C"/>
    <w:rsid w:val="003E321D"/>
    <w:rsid w:val="003E3366"/>
    <w:rsid w:val="003E3501"/>
    <w:rsid w:val="003E366A"/>
    <w:rsid w:val="003E37A2"/>
    <w:rsid w:val="003E37D7"/>
    <w:rsid w:val="003E392C"/>
    <w:rsid w:val="003E3966"/>
    <w:rsid w:val="003E3AAF"/>
    <w:rsid w:val="003E3D0B"/>
    <w:rsid w:val="003E3D18"/>
    <w:rsid w:val="003E3DC6"/>
    <w:rsid w:val="003E3E04"/>
    <w:rsid w:val="003E3F58"/>
    <w:rsid w:val="003E3F7D"/>
    <w:rsid w:val="003E3F7F"/>
    <w:rsid w:val="003E4067"/>
    <w:rsid w:val="003E4090"/>
    <w:rsid w:val="003E40C9"/>
    <w:rsid w:val="003E41EA"/>
    <w:rsid w:val="003E42B6"/>
    <w:rsid w:val="003E433A"/>
    <w:rsid w:val="003E436E"/>
    <w:rsid w:val="003E43C4"/>
    <w:rsid w:val="003E4565"/>
    <w:rsid w:val="003E483E"/>
    <w:rsid w:val="003E4861"/>
    <w:rsid w:val="003E495B"/>
    <w:rsid w:val="003E49A4"/>
    <w:rsid w:val="003E4B5F"/>
    <w:rsid w:val="003E4C42"/>
    <w:rsid w:val="003E4C88"/>
    <w:rsid w:val="003E4CA8"/>
    <w:rsid w:val="003E4D46"/>
    <w:rsid w:val="003E4DC8"/>
    <w:rsid w:val="003E4F67"/>
    <w:rsid w:val="003E4F8D"/>
    <w:rsid w:val="003E505E"/>
    <w:rsid w:val="003E5125"/>
    <w:rsid w:val="003E53E0"/>
    <w:rsid w:val="003E53F2"/>
    <w:rsid w:val="003E5448"/>
    <w:rsid w:val="003E5474"/>
    <w:rsid w:val="003E54A5"/>
    <w:rsid w:val="003E559B"/>
    <w:rsid w:val="003E55DE"/>
    <w:rsid w:val="003E5615"/>
    <w:rsid w:val="003E562B"/>
    <w:rsid w:val="003E56AD"/>
    <w:rsid w:val="003E56D4"/>
    <w:rsid w:val="003E5700"/>
    <w:rsid w:val="003E572E"/>
    <w:rsid w:val="003E580E"/>
    <w:rsid w:val="003E58AD"/>
    <w:rsid w:val="003E5999"/>
    <w:rsid w:val="003E5A31"/>
    <w:rsid w:val="003E5CD7"/>
    <w:rsid w:val="003E5E55"/>
    <w:rsid w:val="003E5EE3"/>
    <w:rsid w:val="003E5EFB"/>
    <w:rsid w:val="003E5F0A"/>
    <w:rsid w:val="003E5F72"/>
    <w:rsid w:val="003E61D4"/>
    <w:rsid w:val="003E6360"/>
    <w:rsid w:val="003E6396"/>
    <w:rsid w:val="003E646D"/>
    <w:rsid w:val="003E64A4"/>
    <w:rsid w:val="003E675C"/>
    <w:rsid w:val="003E67BC"/>
    <w:rsid w:val="003E680D"/>
    <w:rsid w:val="003E681E"/>
    <w:rsid w:val="003E68C4"/>
    <w:rsid w:val="003E6A0C"/>
    <w:rsid w:val="003E6B63"/>
    <w:rsid w:val="003E6B8D"/>
    <w:rsid w:val="003E6D0E"/>
    <w:rsid w:val="003E6E6E"/>
    <w:rsid w:val="003E6F62"/>
    <w:rsid w:val="003E7001"/>
    <w:rsid w:val="003E7069"/>
    <w:rsid w:val="003E7094"/>
    <w:rsid w:val="003E72C4"/>
    <w:rsid w:val="003E72DE"/>
    <w:rsid w:val="003E73F3"/>
    <w:rsid w:val="003E740D"/>
    <w:rsid w:val="003E7412"/>
    <w:rsid w:val="003E7568"/>
    <w:rsid w:val="003E75CA"/>
    <w:rsid w:val="003E7812"/>
    <w:rsid w:val="003E78C1"/>
    <w:rsid w:val="003E7ACB"/>
    <w:rsid w:val="003E7CC4"/>
    <w:rsid w:val="003E7CF2"/>
    <w:rsid w:val="003E7E40"/>
    <w:rsid w:val="003E7E55"/>
    <w:rsid w:val="003E7FE2"/>
    <w:rsid w:val="003F0069"/>
    <w:rsid w:val="003F0267"/>
    <w:rsid w:val="003F0345"/>
    <w:rsid w:val="003F0364"/>
    <w:rsid w:val="003F04C0"/>
    <w:rsid w:val="003F0536"/>
    <w:rsid w:val="003F0567"/>
    <w:rsid w:val="003F05AE"/>
    <w:rsid w:val="003F0682"/>
    <w:rsid w:val="003F06C1"/>
    <w:rsid w:val="003F06F5"/>
    <w:rsid w:val="003F0724"/>
    <w:rsid w:val="003F0781"/>
    <w:rsid w:val="003F0919"/>
    <w:rsid w:val="003F0974"/>
    <w:rsid w:val="003F0A2D"/>
    <w:rsid w:val="003F0A49"/>
    <w:rsid w:val="003F0AD1"/>
    <w:rsid w:val="003F0B40"/>
    <w:rsid w:val="003F0BAC"/>
    <w:rsid w:val="003F0C0A"/>
    <w:rsid w:val="003F0C47"/>
    <w:rsid w:val="003F0DAE"/>
    <w:rsid w:val="003F0E47"/>
    <w:rsid w:val="003F0EBC"/>
    <w:rsid w:val="003F0EC5"/>
    <w:rsid w:val="003F0F42"/>
    <w:rsid w:val="003F0FAC"/>
    <w:rsid w:val="003F15BD"/>
    <w:rsid w:val="003F15C2"/>
    <w:rsid w:val="003F162D"/>
    <w:rsid w:val="003F16C2"/>
    <w:rsid w:val="003F16D2"/>
    <w:rsid w:val="003F17D2"/>
    <w:rsid w:val="003F1C99"/>
    <w:rsid w:val="003F1F70"/>
    <w:rsid w:val="003F1FB3"/>
    <w:rsid w:val="003F1FF2"/>
    <w:rsid w:val="003F201B"/>
    <w:rsid w:val="003F21FE"/>
    <w:rsid w:val="003F2371"/>
    <w:rsid w:val="003F253C"/>
    <w:rsid w:val="003F2568"/>
    <w:rsid w:val="003F25B4"/>
    <w:rsid w:val="003F25C1"/>
    <w:rsid w:val="003F25E6"/>
    <w:rsid w:val="003F25F1"/>
    <w:rsid w:val="003F2654"/>
    <w:rsid w:val="003F270A"/>
    <w:rsid w:val="003F2732"/>
    <w:rsid w:val="003F288C"/>
    <w:rsid w:val="003F2B08"/>
    <w:rsid w:val="003F2BC1"/>
    <w:rsid w:val="003F2CAD"/>
    <w:rsid w:val="003F2CCF"/>
    <w:rsid w:val="003F2CD6"/>
    <w:rsid w:val="003F2E43"/>
    <w:rsid w:val="003F30F3"/>
    <w:rsid w:val="003F311C"/>
    <w:rsid w:val="003F32CE"/>
    <w:rsid w:val="003F32CF"/>
    <w:rsid w:val="003F363C"/>
    <w:rsid w:val="003F371F"/>
    <w:rsid w:val="003F3740"/>
    <w:rsid w:val="003F3886"/>
    <w:rsid w:val="003F39F0"/>
    <w:rsid w:val="003F3A1A"/>
    <w:rsid w:val="003F3BDA"/>
    <w:rsid w:val="003F3C44"/>
    <w:rsid w:val="003F3C98"/>
    <w:rsid w:val="003F3CDD"/>
    <w:rsid w:val="003F3FD6"/>
    <w:rsid w:val="003F4068"/>
    <w:rsid w:val="003F4074"/>
    <w:rsid w:val="003F41C6"/>
    <w:rsid w:val="003F42A2"/>
    <w:rsid w:val="003F43C6"/>
    <w:rsid w:val="003F43EE"/>
    <w:rsid w:val="003F4574"/>
    <w:rsid w:val="003F4700"/>
    <w:rsid w:val="003F4745"/>
    <w:rsid w:val="003F47C7"/>
    <w:rsid w:val="003F48CB"/>
    <w:rsid w:val="003F4A1F"/>
    <w:rsid w:val="003F4B72"/>
    <w:rsid w:val="003F4B7E"/>
    <w:rsid w:val="003F4BA6"/>
    <w:rsid w:val="003F4E0A"/>
    <w:rsid w:val="003F4E3E"/>
    <w:rsid w:val="003F4E52"/>
    <w:rsid w:val="003F4F54"/>
    <w:rsid w:val="003F4FDF"/>
    <w:rsid w:val="003F4FEB"/>
    <w:rsid w:val="003F510C"/>
    <w:rsid w:val="003F5242"/>
    <w:rsid w:val="003F5295"/>
    <w:rsid w:val="003F535D"/>
    <w:rsid w:val="003F571B"/>
    <w:rsid w:val="003F5777"/>
    <w:rsid w:val="003F593C"/>
    <w:rsid w:val="003F59E2"/>
    <w:rsid w:val="003F5BA0"/>
    <w:rsid w:val="003F5BAA"/>
    <w:rsid w:val="003F5BCD"/>
    <w:rsid w:val="003F5C88"/>
    <w:rsid w:val="003F5DCD"/>
    <w:rsid w:val="003F5DF3"/>
    <w:rsid w:val="003F5FD1"/>
    <w:rsid w:val="003F6293"/>
    <w:rsid w:val="003F63DF"/>
    <w:rsid w:val="003F6540"/>
    <w:rsid w:val="003F654E"/>
    <w:rsid w:val="003F6A8A"/>
    <w:rsid w:val="003F6B0C"/>
    <w:rsid w:val="003F6B2A"/>
    <w:rsid w:val="003F6BC8"/>
    <w:rsid w:val="003F6BD7"/>
    <w:rsid w:val="003F6BE3"/>
    <w:rsid w:val="003F6C00"/>
    <w:rsid w:val="003F6CF3"/>
    <w:rsid w:val="003F6DE1"/>
    <w:rsid w:val="003F6E74"/>
    <w:rsid w:val="003F6FB6"/>
    <w:rsid w:val="003F717A"/>
    <w:rsid w:val="003F7195"/>
    <w:rsid w:val="003F727F"/>
    <w:rsid w:val="003F732A"/>
    <w:rsid w:val="003F7340"/>
    <w:rsid w:val="003F7364"/>
    <w:rsid w:val="003F7394"/>
    <w:rsid w:val="003F73B3"/>
    <w:rsid w:val="003F747D"/>
    <w:rsid w:val="003F7481"/>
    <w:rsid w:val="003F774C"/>
    <w:rsid w:val="003F782E"/>
    <w:rsid w:val="003F7833"/>
    <w:rsid w:val="003F7993"/>
    <w:rsid w:val="003F79A3"/>
    <w:rsid w:val="003F79FA"/>
    <w:rsid w:val="003F7ABD"/>
    <w:rsid w:val="003F7BEB"/>
    <w:rsid w:val="003F7D76"/>
    <w:rsid w:val="003F7DE7"/>
    <w:rsid w:val="003F7EC4"/>
    <w:rsid w:val="003F7F17"/>
    <w:rsid w:val="003F7F94"/>
    <w:rsid w:val="003F7FE1"/>
    <w:rsid w:val="00400007"/>
    <w:rsid w:val="004001EB"/>
    <w:rsid w:val="004003BF"/>
    <w:rsid w:val="004004D4"/>
    <w:rsid w:val="00400512"/>
    <w:rsid w:val="004005D8"/>
    <w:rsid w:val="004008E9"/>
    <w:rsid w:val="004008F5"/>
    <w:rsid w:val="0040090D"/>
    <w:rsid w:val="00400912"/>
    <w:rsid w:val="00400995"/>
    <w:rsid w:val="004009CE"/>
    <w:rsid w:val="00400A2D"/>
    <w:rsid w:val="00400B9A"/>
    <w:rsid w:val="00400E89"/>
    <w:rsid w:val="00400EB4"/>
    <w:rsid w:val="00400F2C"/>
    <w:rsid w:val="00400FC0"/>
    <w:rsid w:val="00401079"/>
    <w:rsid w:val="00401247"/>
    <w:rsid w:val="004012D1"/>
    <w:rsid w:val="0040131F"/>
    <w:rsid w:val="00401491"/>
    <w:rsid w:val="0040150C"/>
    <w:rsid w:val="00401547"/>
    <w:rsid w:val="00401741"/>
    <w:rsid w:val="004018EC"/>
    <w:rsid w:val="00401BE7"/>
    <w:rsid w:val="00401DB8"/>
    <w:rsid w:val="00401E8A"/>
    <w:rsid w:val="00401EB9"/>
    <w:rsid w:val="00401EE8"/>
    <w:rsid w:val="00401F42"/>
    <w:rsid w:val="00401FB9"/>
    <w:rsid w:val="00401FCB"/>
    <w:rsid w:val="0040202C"/>
    <w:rsid w:val="00402104"/>
    <w:rsid w:val="0040217B"/>
    <w:rsid w:val="00402188"/>
    <w:rsid w:val="0040221E"/>
    <w:rsid w:val="004022F0"/>
    <w:rsid w:val="004022F9"/>
    <w:rsid w:val="00402398"/>
    <w:rsid w:val="004023B1"/>
    <w:rsid w:val="004023B5"/>
    <w:rsid w:val="004023F3"/>
    <w:rsid w:val="00402605"/>
    <w:rsid w:val="0040266D"/>
    <w:rsid w:val="0040275C"/>
    <w:rsid w:val="00402790"/>
    <w:rsid w:val="0040289F"/>
    <w:rsid w:val="004028F4"/>
    <w:rsid w:val="004028F7"/>
    <w:rsid w:val="004029AC"/>
    <w:rsid w:val="004029F8"/>
    <w:rsid w:val="00402A30"/>
    <w:rsid w:val="00402AE6"/>
    <w:rsid w:val="00402B0B"/>
    <w:rsid w:val="00402C9D"/>
    <w:rsid w:val="00402E7A"/>
    <w:rsid w:val="00402EA9"/>
    <w:rsid w:val="00402EC5"/>
    <w:rsid w:val="00403000"/>
    <w:rsid w:val="00403110"/>
    <w:rsid w:val="0040318F"/>
    <w:rsid w:val="0040335C"/>
    <w:rsid w:val="00403456"/>
    <w:rsid w:val="0040353F"/>
    <w:rsid w:val="0040363E"/>
    <w:rsid w:val="004036AE"/>
    <w:rsid w:val="00403744"/>
    <w:rsid w:val="004037B1"/>
    <w:rsid w:val="00403840"/>
    <w:rsid w:val="00403980"/>
    <w:rsid w:val="00403AD2"/>
    <w:rsid w:val="00403D3B"/>
    <w:rsid w:val="00403D4C"/>
    <w:rsid w:val="00403EEC"/>
    <w:rsid w:val="00403FFE"/>
    <w:rsid w:val="00404073"/>
    <w:rsid w:val="004040C5"/>
    <w:rsid w:val="004041A8"/>
    <w:rsid w:val="004041BF"/>
    <w:rsid w:val="004042CF"/>
    <w:rsid w:val="004042FD"/>
    <w:rsid w:val="004043AD"/>
    <w:rsid w:val="0040447C"/>
    <w:rsid w:val="004044E7"/>
    <w:rsid w:val="00404773"/>
    <w:rsid w:val="00404873"/>
    <w:rsid w:val="0040496E"/>
    <w:rsid w:val="00404A31"/>
    <w:rsid w:val="00404AD5"/>
    <w:rsid w:val="00404B50"/>
    <w:rsid w:val="00404BA7"/>
    <w:rsid w:val="00404C14"/>
    <w:rsid w:val="00404C9E"/>
    <w:rsid w:val="00404D81"/>
    <w:rsid w:val="00404EA1"/>
    <w:rsid w:val="00404F45"/>
    <w:rsid w:val="004051BE"/>
    <w:rsid w:val="00405348"/>
    <w:rsid w:val="004053AC"/>
    <w:rsid w:val="004053DC"/>
    <w:rsid w:val="004058FE"/>
    <w:rsid w:val="00405965"/>
    <w:rsid w:val="00405E65"/>
    <w:rsid w:val="00405E9E"/>
    <w:rsid w:val="00405EDA"/>
    <w:rsid w:val="00405F3F"/>
    <w:rsid w:val="00405FDF"/>
    <w:rsid w:val="0040608C"/>
    <w:rsid w:val="0040613F"/>
    <w:rsid w:val="00406160"/>
    <w:rsid w:val="004062F8"/>
    <w:rsid w:val="00406375"/>
    <w:rsid w:val="0040644F"/>
    <w:rsid w:val="004064AF"/>
    <w:rsid w:val="00406646"/>
    <w:rsid w:val="004067AA"/>
    <w:rsid w:val="004067DE"/>
    <w:rsid w:val="0040682D"/>
    <w:rsid w:val="00406854"/>
    <w:rsid w:val="00406871"/>
    <w:rsid w:val="00406C42"/>
    <w:rsid w:val="00406E4E"/>
    <w:rsid w:val="0040715F"/>
    <w:rsid w:val="004072F9"/>
    <w:rsid w:val="004073CE"/>
    <w:rsid w:val="0040759B"/>
    <w:rsid w:val="00407604"/>
    <w:rsid w:val="0040763D"/>
    <w:rsid w:val="004076A7"/>
    <w:rsid w:val="004076CD"/>
    <w:rsid w:val="0040781F"/>
    <w:rsid w:val="00407B1E"/>
    <w:rsid w:val="00407D1C"/>
    <w:rsid w:val="00407D8D"/>
    <w:rsid w:val="00407DEB"/>
    <w:rsid w:val="00407E57"/>
    <w:rsid w:val="00407F82"/>
    <w:rsid w:val="00407F9B"/>
    <w:rsid w:val="0041049E"/>
    <w:rsid w:val="00410522"/>
    <w:rsid w:val="00410541"/>
    <w:rsid w:val="00410678"/>
    <w:rsid w:val="004106C9"/>
    <w:rsid w:val="004106D2"/>
    <w:rsid w:val="004108E0"/>
    <w:rsid w:val="00410901"/>
    <w:rsid w:val="00410922"/>
    <w:rsid w:val="004109AF"/>
    <w:rsid w:val="00410CF3"/>
    <w:rsid w:val="00410D58"/>
    <w:rsid w:val="00410E0D"/>
    <w:rsid w:val="0041104A"/>
    <w:rsid w:val="00411104"/>
    <w:rsid w:val="00411161"/>
    <w:rsid w:val="00411181"/>
    <w:rsid w:val="00411381"/>
    <w:rsid w:val="004113D5"/>
    <w:rsid w:val="00411405"/>
    <w:rsid w:val="004115BE"/>
    <w:rsid w:val="004115E6"/>
    <w:rsid w:val="00411696"/>
    <w:rsid w:val="00411904"/>
    <w:rsid w:val="004119C5"/>
    <w:rsid w:val="00411A8B"/>
    <w:rsid w:val="00411ACC"/>
    <w:rsid w:val="00411B8F"/>
    <w:rsid w:val="00411C10"/>
    <w:rsid w:val="00411CC3"/>
    <w:rsid w:val="00411FEE"/>
    <w:rsid w:val="00412065"/>
    <w:rsid w:val="004120B8"/>
    <w:rsid w:val="00412131"/>
    <w:rsid w:val="00412160"/>
    <w:rsid w:val="0041216D"/>
    <w:rsid w:val="00412293"/>
    <w:rsid w:val="00412294"/>
    <w:rsid w:val="00412464"/>
    <w:rsid w:val="0041247F"/>
    <w:rsid w:val="004124AC"/>
    <w:rsid w:val="004125C4"/>
    <w:rsid w:val="0041264B"/>
    <w:rsid w:val="004126C2"/>
    <w:rsid w:val="0041287D"/>
    <w:rsid w:val="00412ABB"/>
    <w:rsid w:val="00412B10"/>
    <w:rsid w:val="00412C3C"/>
    <w:rsid w:val="00412C5E"/>
    <w:rsid w:val="00412CEF"/>
    <w:rsid w:val="00412E50"/>
    <w:rsid w:val="00412FB9"/>
    <w:rsid w:val="00413059"/>
    <w:rsid w:val="0041305F"/>
    <w:rsid w:val="004130C9"/>
    <w:rsid w:val="00413252"/>
    <w:rsid w:val="0041326D"/>
    <w:rsid w:val="0041335C"/>
    <w:rsid w:val="0041361C"/>
    <w:rsid w:val="0041364C"/>
    <w:rsid w:val="00413812"/>
    <w:rsid w:val="0041384B"/>
    <w:rsid w:val="00413927"/>
    <w:rsid w:val="004139A8"/>
    <w:rsid w:val="00413ABF"/>
    <w:rsid w:val="00413AE1"/>
    <w:rsid w:val="00413B3B"/>
    <w:rsid w:val="00413BD8"/>
    <w:rsid w:val="00413D5A"/>
    <w:rsid w:val="00413DFC"/>
    <w:rsid w:val="00413E59"/>
    <w:rsid w:val="004140E2"/>
    <w:rsid w:val="00414344"/>
    <w:rsid w:val="004144A7"/>
    <w:rsid w:val="004146A5"/>
    <w:rsid w:val="004146C5"/>
    <w:rsid w:val="00414862"/>
    <w:rsid w:val="00414946"/>
    <w:rsid w:val="0041494E"/>
    <w:rsid w:val="0041498E"/>
    <w:rsid w:val="00414A02"/>
    <w:rsid w:val="00414B7C"/>
    <w:rsid w:val="00414BFB"/>
    <w:rsid w:val="00414FF0"/>
    <w:rsid w:val="004150CD"/>
    <w:rsid w:val="004150EC"/>
    <w:rsid w:val="004152F2"/>
    <w:rsid w:val="00415459"/>
    <w:rsid w:val="004155D4"/>
    <w:rsid w:val="004156EB"/>
    <w:rsid w:val="00415753"/>
    <w:rsid w:val="004157EA"/>
    <w:rsid w:val="004158A6"/>
    <w:rsid w:val="0041595E"/>
    <w:rsid w:val="004159D5"/>
    <w:rsid w:val="00415A62"/>
    <w:rsid w:val="00415AA3"/>
    <w:rsid w:val="00415ADE"/>
    <w:rsid w:val="00415AF0"/>
    <w:rsid w:val="00415B34"/>
    <w:rsid w:val="004160AE"/>
    <w:rsid w:val="004160BB"/>
    <w:rsid w:val="00416364"/>
    <w:rsid w:val="0041641B"/>
    <w:rsid w:val="004165A7"/>
    <w:rsid w:val="0041688E"/>
    <w:rsid w:val="00416906"/>
    <w:rsid w:val="00416CAB"/>
    <w:rsid w:val="00416E3A"/>
    <w:rsid w:val="00416E91"/>
    <w:rsid w:val="00416FB7"/>
    <w:rsid w:val="00417090"/>
    <w:rsid w:val="0041722C"/>
    <w:rsid w:val="004172D0"/>
    <w:rsid w:val="004172D3"/>
    <w:rsid w:val="0041769E"/>
    <w:rsid w:val="00417708"/>
    <w:rsid w:val="00417AF8"/>
    <w:rsid w:val="00417BBC"/>
    <w:rsid w:val="00417BC9"/>
    <w:rsid w:val="00417D00"/>
    <w:rsid w:val="00417E32"/>
    <w:rsid w:val="00417E33"/>
    <w:rsid w:val="00417FC4"/>
    <w:rsid w:val="00420025"/>
    <w:rsid w:val="00420129"/>
    <w:rsid w:val="004201BE"/>
    <w:rsid w:val="004202AA"/>
    <w:rsid w:val="004202F1"/>
    <w:rsid w:val="00420395"/>
    <w:rsid w:val="0042041D"/>
    <w:rsid w:val="00420465"/>
    <w:rsid w:val="004205CA"/>
    <w:rsid w:val="00420690"/>
    <w:rsid w:val="004206ED"/>
    <w:rsid w:val="00420741"/>
    <w:rsid w:val="0042090E"/>
    <w:rsid w:val="0042097A"/>
    <w:rsid w:val="00420BA9"/>
    <w:rsid w:val="00420C1A"/>
    <w:rsid w:val="00420C70"/>
    <w:rsid w:val="00420C85"/>
    <w:rsid w:val="00420CD1"/>
    <w:rsid w:val="0042100C"/>
    <w:rsid w:val="00421400"/>
    <w:rsid w:val="00421401"/>
    <w:rsid w:val="00421738"/>
    <w:rsid w:val="00421845"/>
    <w:rsid w:val="00421B38"/>
    <w:rsid w:val="00421BC3"/>
    <w:rsid w:val="00421BF9"/>
    <w:rsid w:val="00421D9A"/>
    <w:rsid w:val="00421E14"/>
    <w:rsid w:val="00421F27"/>
    <w:rsid w:val="00421F5F"/>
    <w:rsid w:val="00422190"/>
    <w:rsid w:val="00422199"/>
    <w:rsid w:val="0042246F"/>
    <w:rsid w:val="00422691"/>
    <w:rsid w:val="0042279B"/>
    <w:rsid w:val="004227CF"/>
    <w:rsid w:val="00422892"/>
    <w:rsid w:val="0042291B"/>
    <w:rsid w:val="00422B77"/>
    <w:rsid w:val="00422BF8"/>
    <w:rsid w:val="00423058"/>
    <w:rsid w:val="0042307F"/>
    <w:rsid w:val="0042310B"/>
    <w:rsid w:val="00423192"/>
    <w:rsid w:val="0042340E"/>
    <w:rsid w:val="0042343D"/>
    <w:rsid w:val="0042344E"/>
    <w:rsid w:val="00423484"/>
    <w:rsid w:val="0042348F"/>
    <w:rsid w:val="00423538"/>
    <w:rsid w:val="00423725"/>
    <w:rsid w:val="00423773"/>
    <w:rsid w:val="004237A5"/>
    <w:rsid w:val="00423CD5"/>
    <w:rsid w:val="00423E09"/>
    <w:rsid w:val="0042411C"/>
    <w:rsid w:val="0042413A"/>
    <w:rsid w:val="00424191"/>
    <w:rsid w:val="004241AC"/>
    <w:rsid w:val="0042437A"/>
    <w:rsid w:val="004243A8"/>
    <w:rsid w:val="004243D2"/>
    <w:rsid w:val="0042442D"/>
    <w:rsid w:val="00424600"/>
    <w:rsid w:val="00424636"/>
    <w:rsid w:val="00424B2B"/>
    <w:rsid w:val="00424B4C"/>
    <w:rsid w:val="00424E23"/>
    <w:rsid w:val="00424EF7"/>
    <w:rsid w:val="00424F3B"/>
    <w:rsid w:val="00424F5C"/>
    <w:rsid w:val="004250DF"/>
    <w:rsid w:val="00425111"/>
    <w:rsid w:val="0042520C"/>
    <w:rsid w:val="004253D9"/>
    <w:rsid w:val="004255FE"/>
    <w:rsid w:val="004256C0"/>
    <w:rsid w:val="0042575C"/>
    <w:rsid w:val="004257C2"/>
    <w:rsid w:val="004259BF"/>
    <w:rsid w:val="00425CDE"/>
    <w:rsid w:val="00425D86"/>
    <w:rsid w:val="00425E17"/>
    <w:rsid w:val="00425F59"/>
    <w:rsid w:val="00425F77"/>
    <w:rsid w:val="00426083"/>
    <w:rsid w:val="0042620C"/>
    <w:rsid w:val="0042623C"/>
    <w:rsid w:val="0042633F"/>
    <w:rsid w:val="00426447"/>
    <w:rsid w:val="00426540"/>
    <w:rsid w:val="004268ED"/>
    <w:rsid w:val="004269A6"/>
    <w:rsid w:val="00426A2F"/>
    <w:rsid w:val="00426A98"/>
    <w:rsid w:val="00426B82"/>
    <w:rsid w:val="00426C66"/>
    <w:rsid w:val="00426D11"/>
    <w:rsid w:val="00426DCA"/>
    <w:rsid w:val="00426DFE"/>
    <w:rsid w:val="00426F43"/>
    <w:rsid w:val="00426FAF"/>
    <w:rsid w:val="0042716F"/>
    <w:rsid w:val="00427172"/>
    <w:rsid w:val="00427305"/>
    <w:rsid w:val="00427319"/>
    <w:rsid w:val="004274BE"/>
    <w:rsid w:val="00427625"/>
    <w:rsid w:val="0042769B"/>
    <w:rsid w:val="00427766"/>
    <w:rsid w:val="004277AF"/>
    <w:rsid w:val="00427920"/>
    <w:rsid w:val="004279BC"/>
    <w:rsid w:val="00430180"/>
    <w:rsid w:val="0043019B"/>
    <w:rsid w:val="004302AA"/>
    <w:rsid w:val="004302B4"/>
    <w:rsid w:val="004303D1"/>
    <w:rsid w:val="0043046E"/>
    <w:rsid w:val="004304C6"/>
    <w:rsid w:val="00430526"/>
    <w:rsid w:val="004306B0"/>
    <w:rsid w:val="004307DB"/>
    <w:rsid w:val="0043092A"/>
    <w:rsid w:val="00430969"/>
    <w:rsid w:val="00430AF8"/>
    <w:rsid w:val="00430BC2"/>
    <w:rsid w:val="00430BFA"/>
    <w:rsid w:val="00430CD8"/>
    <w:rsid w:val="00430CF0"/>
    <w:rsid w:val="00430E42"/>
    <w:rsid w:val="00430EFA"/>
    <w:rsid w:val="00430F0A"/>
    <w:rsid w:val="004310A6"/>
    <w:rsid w:val="0043117C"/>
    <w:rsid w:val="0043132F"/>
    <w:rsid w:val="004313A3"/>
    <w:rsid w:val="00431400"/>
    <w:rsid w:val="00431432"/>
    <w:rsid w:val="0043149E"/>
    <w:rsid w:val="004317A7"/>
    <w:rsid w:val="00431897"/>
    <w:rsid w:val="0043191A"/>
    <w:rsid w:val="00431AFD"/>
    <w:rsid w:val="00431D2C"/>
    <w:rsid w:val="00431DFF"/>
    <w:rsid w:val="00431E23"/>
    <w:rsid w:val="00431E3F"/>
    <w:rsid w:val="00431F26"/>
    <w:rsid w:val="00431FDA"/>
    <w:rsid w:val="00432134"/>
    <w:rsid w:val="00432191"/>
    <w:rsid w:val="004322D8"/>
    <w:rsid w:val="004323E4"/>
    <w:rsid w:val="00432616"/>
    <w:rsid w:val="004326A2"/>
    <w:rsid w:val="00432717"/>
    <w:rsid w:val="004328E4"/>
    <w:rsid w:val="00432A7E"/>
    <w:rsid w:val="00432BBB"/>
    <w:rsid w:val="00432D3D"/>
    <w:rsid w:val="00432DCA"/>
    <w:rsid w:val="00432E7E"/>
    <w:rsid w:val="00432EC9"/>
    <w:rsid w:val="00432F95"/>
    <w:rsid w:val="0043303C"/>
    <w:rsid w:val="004330C3"/>
    <w:rsid w:val="004330F5"/>
    <w:rsid w:val="004331EE"/>
    <w:rsid w:val="00433224"/>
    <w:rsid w:val="004332B2"/>
    <w:rsid w:val="0043360B"/>
    <w:rsid w:val="004336A2"/>
    <w:rsid w:val="0043395D"/>
    <w:rsid w:val="00433BC1"/>
    <w:rsid w:val="00433D39"/>
    <w:rsid w:val="00433D66"/>
    <w:rsid w:val="00433E5A"/>
    <w:rsid w:val="00433ECE"/>
    <w:rsid w:val="00433FB7"/>
    <w:rsid w:val="00434075"/>
    <w:rsid w:val="004341FC"/>
    <w:rsid w:val="00434332"/>
    <w:rsid w:val="004343A9"/>
    <w:rsid w:val="00434498"/>
    <w:rsid w:val="004345AD"/>
    <w:rsid w:val="004345D4"/>
    <w:rsid w:val="00434704"/>
    <w:rsid w:val="00434731"/>
    <w:rsid w:val="00434800"/>
    <w:rsid w:val="0043482A"/>
    <w:rsid w:val="0043485C"/>
    <w:rsid w:val="0043498D"/>
    <w:rsid w:val="004349F6"/>
    <w:rsid w:val="00434B62"/>
    <w:rsid w:val="00434BAF"/>
    <w:rsid w:val="00434C6E"/>
    <w:rsid w:val="00434D64"/>
    <w:rsid w:val="00434D7E"/>
    <w:rsid w:val="00434DAF"/>
    <w:rsid w:val="00434EEC"/>
    <w:rsid w:val="00434F15"/>
    <w:rsid w:val="00434FF1"/>
    <w:rsid w:val="0043501B"/>
    <w:rsid w:val="00435179"/>
    <w:rsid w:val="00435501"/>
    <w:rsid w:val="00435596"/>
    <w:rsid w:val="004357CF"/>
    <w:rsid w:val="00435828"/>
    <w:rsid w:val="004358A4"/>
    <w:rsid w:val="004358E7"/>
    <w:rsid w:val="00435B7B"/>
    <w:rsid w:val="00435BD9"/>
    <w:rsid w:val="0043622F"/>
    <w:rsid w:val="0043623C"/>
    <w:rsid w:val="00436260"/>
    <w:rsid w:val="004362E3"/>
    <w:rsid w:val="004364B2"/>
    <w:rsid w:val="004364E1"/>
    <w:rsid w:val="004365EC"/>
    <w:rsid w:val="00436957"/>
    <w:rsid w:val="00436C77"/>
    <w:rsid w:val="00436D52"/>
    <w:rsid w:val="00436DA3"/>
    <w:rsid w:val="00437171"/>
    <w:rsid w:val="004371FF"/>
    <w:rsid w:val="004372B5"/>
    <w:rsid w:val="00437495"/>
    <w:rsid w:val="004375F4"/>
    <w:rsid w:val="004376DB"/>
    <w:rsid w:val="00437769"/>
    <w:rsid w:val="00437878"/>
    <w:rsid w:val="004378F1"/>
    <w:rsid w:val="004378F3"/>
    <w:rsid w:val="00437A99"/>
    <w:rsid w:val="00437B53"/>
    <w:rsid w:val="00437B65"/>
    <w:rsid w:val="00437BD5"/>
    <w:rsid w:val="00437F07"/>
    <w:rsid w:val="00437F1D"/>
    <w:rsid w:val="00437FED"/>
    <w:rsid w:val="00440044"/>
    <w:rsid w:val="00440074"/>
    <w:rsid w:val="004402D3"/>
    <w:rsid w:val="004403F0"/>
    <w:rsid w:val="00440735"/>
    <w:rsid w:val="004407B7"/>
    <w:rsid w:val="004407D8"/>
    <w:rsid w:val="0044081C"/>
    <w:rsid w:val="00440861"/>
    <w:rsid w:val="004408AD"/>
    <w:rsid w:val="004409A8"/>
    <w:rsid w:val="004409DE"/>
    <w:rsid w:val="004409F9"/>
    <w:rsid w:val="00440AA3"/>
    <w:rsid w:val="00440D9D"/>
    <w:rsid w:val="00440DEC"/>
    <w:rsid w:val="00440E32"/>
    <w:rsid w:val="00440F09"/>
    <w:rsid w:val="00440F4D"/>
    <w:rsid w:val="00441017"/>
    <w:rsid w:val="004411B2"/>
    <w:rsid w:val="00441259"/>
    <w:rsid w:val="004413A7"/>
    <w:rsid w:val="004413E2"/>
    <w:rsid w:val="00441545"/>
    <w:rsid w:val="00441571"/>
    <w:rsid w:val="00441586"/>
    <w:rsid w:val="004415AB"/>
    <w:rsid w:val="004415F5"/>
    <w:rsid w:val="004417DC"/>
    <w:rsid w:val="004418CC"/>
    <w:rsid w:val="004418D8"/>
    <w:rsid w:val="00441C6F"/>
    <w:rsid w:val="00441F0C"/>
    <w:rsid w:val="00441F9C"/>
    <w:rsid w:val="00442187"/>
    <w:rsid w:val="00442390"/>
    <w:rsid w:val="004427DA"/>
    <w:rsid w:val="00442927"/>
    <w:rsid w:val="00442AB6"/>
    <w:rsid w:val="00442B4B"/>
    <w:rsid w:val="00442C42"/>
    <w:rsid w:val="00442C7C"/>
    <w:rsid w:val="00442D17"/>
    <w:rsid w:val="00442D4C"/>
    <w:rsid w:val="00442F06"/>
    <w:rsid w:val="00442F68"/>
    <w:rsid w:val="00442FF4"/>
    <w:rsid w:val="0044312A"/>
    <w:rsid w:val="0044315F"/>
    <w:rsid w:val="00443210"/>
    <w:rsid w:val="0044321F"/>
    <w:rsid w:val="0044323E"/>
    <w:rsid w:val="0044324C"/>
    <w:rsid w:val="004432FA"/>
    <w:rsid w:val="00443476"/>
    <w:rsid w:val="004435E5"/>
    <w:rsid w:val="0044378A"/>
    <w:rsid w:val="00443902"/>
    <w:rsid w:val="00443935"/>
    <w:rsid w:val="00443990"/>
    <w:rsid w:val="004439D1"/>
    <w:rsid w:val="00443A90"/>
    <w:rsid w:val="00443AE7"/>
    <w:rsid w:val="00443B77"/>
    <w:rsid w:val="00443B90"/>
    <w:rsid w:val="00443BDE"/>
    <w:rsid w:val="00443CC4"/>
    <w:rsid w:val="00443E7E"/>
    <w:rsid w:val="00443ED8"/>
    <w:rsid w:val="00443F22"/>
    <w:rsid w:val="00444068"/>
    <w:rsid w:val="00444082"/>
    <w:rsid w:val="004440D2"/>
    <w:rsid w:val="004441D5"/>
    <w:rsid w:val="00444202"/>
    <w:rsid w:val="0044460F"/>
    <w:rsid w:val="0044463F"/>
    <w:rsid w:val="00444689"/>
    <w:rsid w:val="0044482C"/>
    <w:rsid w:val="00444AB6"/>
    <w:rsid w:val="00444CE7"/>
    <w:rsid w:val="00444E57"/>
    <w:rsid w:val="00444ECA"/>
    <w:rsid w:val="00444EF0"/>
    <w:rsid w:val="00444F3F"/>
    <w:rsid w:val="00444FE6"/>
    <w:rsid w:val="00445173"/>
    <w:rsid w:val="004452D3"/>
    <w:rsid w:val="00445345"/>
    <w:rsid w:val="00445402"/>
    <w:rsid w:val="004456A5"/>
    <w:rsid w:val="0044574C"/>
    <w:rsid w:val="004458D3"/>
    <w:rsid w:val="0044596C"/>
    <w:rsid w:val="00445CCE"/>
    <w:rsid w:val="00445D86"/>
    <w:rsid w:val="00445E8F"/>
    <w:rsid w:val="00445E91"/>
    <w:rsid w:val="00445FA9"/>
    <w:rsid w:val="00446217"/>
    <w:rsid w:val="00446470"/>
    <w:rsid w:val="004464B3"/>
    <w:rsid w:val="00446619"/>
    <w:rsid w:val="004469DF"/>
    <w:rsid w:val="004469F8"/>
    <w:rsid w:val="00446AE0"/>
    <w:rsid w:val="00446AF0"/>
    <w:rsid w:val="00446B19"/>
    <w:rsid w:val="00446B48"/>
    <w:rsid w:val="00446DDB"/>
    <w:rsid w:val="00446E88"/>
    <w:rsid w:val="00446ED4"/>
    <w:rsid w:val="00446F85"/>
    <w:rsid w:val="00446FAC"/>
    <w:rsid w:val="00447018"/>
    <w:rsid w:val="004472A7"/>
    <w:rsid w:val="004472F7"/>
    <w:rsid w:val="00447458"/>
    <w:rsid w:val="004474FF"/>
    <w:rsid w:val="004475E5"/>
    <w:rsid w:val="004476B5"/>
    <w:rsid w:val="0044779B"/>
    <w:rsid w:val="004478AB"/>
    <w:rsid w:val="004478AE"/>
    <w:rsid w:val="0044791C"/>
    <w:rsid w:val="004479D6"/>
    <w:rsid w:val="00447A42"/>
    <w:rsid w:val="00447B80"/>
    <w:rsid w:val="00447C00"/>
    <w:rsid w:val="00447C63"/>
    <w:rsid w:val="00447CB6"/>
    <w:rsid w:val="00447D47"/>
    <w:rsid w:val="00447D8F"/>
    <w:rsid w:val="00447D9D"/>
    <w:rsid w:val="00447E6D"/>
    <w:rsid w:val="00447F15"/>
    <w:rsid w:val="00447F68"/>
    <w:rsid w:val="004500CB"/>
    <w:rsid w:val="004501B6"/>
    <w:rsid w:val="0045029F"/>
    <w:rsid w:val="004505BD"/>
    <w:rsid w:val="004505F8"/>
    <w:rsid w:val="00450797"/>
    <w:rsid w:val="00450A00"/>
    <w:rsid w:val="00450A5D"/>
    <w:rsid w:val="00450A63"/>
    <w:rsid w:val="00450AEA"/>
    <w:rsid w:val="00450B0F"/>
    <w:rsid w:val="00450CB1"/>
    <w:rsid w:val="00450D0A"/>
    <w:rsid w:val="00450F97"/>
    <w:rsid w:val="00450FFC"/>
    <w:rsid w:val="00451033"/>
    <w:rsid w:val="004511F1"/>
    <w:rsid w:val="00451251"/>
    <w:rsid w:val="00451444"/>
    <w:rsid w:val="0045144F"/>
    <w:rsid w:val="00451691"/>
    <w:rsid w:val="00451692"/>
    <w:rsid w:val="00451764"/>
    <w:rsid w:val="004517C0"/>
    <w:rsid w:val="004518F1"/>
    <w:rsid w:val="00451966"/>
    <w:rsid w:val="00451990"/>
    <w:rsid w:val="004519DF"/>
    <w:rsid w:val="00451B6B"/>
    <w:rsid w:val="00451B8C"/>
    <w:rsid w:val="00451C35"/>
    <w:rsid w:val="00451C56"/>
    <w:rsid w:val="00451C83"/>
    <w:rsid w:val="00451CD9"/>
    <w:rsid w:val="00451D2D"/>
    <w:rsid w:val="00451D84"/>
    <w:rsid w:val="00451F87"/>
    <w:rsid w:val="00451FEB"/>
    <w:rsid w:val="00452073"/>
    <w:rsid w:val="004520EE"/>
    <w:rsid w:val="004521E3"/>
    <w:rsid w:val="0045229A"/>
    <w:rsid w:val="0045232A"/>
    <w:rsid w:val="0045239A"/>
    <w:rsid w:val="004523CC"/>
    <w:rsid w:val="0045253F"/>
    <w:rsid w:val="00452554"/>
    <w:rsid w:val="004526EE"/>
    <w:rsid w:val="004527A1"/>
    <w:rsid w:val="004528E0"/>
    <w:rsid w:val="00452935"/>
    <w:rsid w:val="00452BFE"/>
    <w:rsid w:val="00452C5B"/>
    <w:rsid w:val="00452D37"/>
    <w:rsid w:val="00452E2A"/>
    <w:rsid w:val="00452E88"/>
    <w:rsid w:val="00452FE7"/>
    <w:rsid w:val="004530E3"/>
    <w:rsid w:val="004531C9"/>
    <w:rsid w:val="0045327F"/>
    <w:rsid w:val="0045332F"/>
    <w:rsid w:val="00453337"/>
    <w:rsid w:val="00453346"/>
    <w:rsid w:val="004533D6"/>
    <w:rsid w:val="004534AD"/>
    <w:rsid w:val="00453538"/>
    <w:rsid w:val="0045354F"/>
    <w:rsid w:val="004535BF"/>
    <w:rsid w:val="00453667"/>
    <w:rsid w:val="0045367D"/>
    <w:rsid w:val="004536B2"/>
    <w:rsid w:val="004536F2"/>
    <w:rsid w:val="00453799"/>
    <w:rsid w:val="004537C8"/>
    <w:rsid w:val="004537CF"/>
    <w:rsid w:val="004537D2"/>
    <w:rsid w:val="004537D4"/>
    <w:rsid w:val="0045395F"/>
    <w:rsid w:val="00453AE3"/>
    <w:rsid w:val="00453B64"/>
    <w:rsid w:val="00453C27"/>
    <w:rsid w:val="00453CAA"/>
    <w:rsid w:val="00453E0E"/>
    <w:rsid w:val="004541EC"/>
    <w:rsid w:val="0045426C"/>
    <w:rsid w:val="004542FE"/>
    <w:rsid w:val="00454339"/>
    <w:rsid w:val="004543AA"/>
    <w:rsid w:val="0045446D"/>
    <w:rsid w:val="00454617"/>
    <w:rsid w:val="00454660"/>
    <w:rsid w:val="0045475E"/>
    <w:rsid w:val="00454900"/>
    <w:rsid w:val="00454A20"/>
    <w:rsid w:val="00454A81"/>
    <w:rsid w:val="00454AF1"/>
    <w:rsid w:val="00454B76"/>
    <w:rsid w:val="00454CB1"/>
    <w:rsid w:val="00454CB3"/>
    <w:rsid w:val="00454F24"/>
    <w:rsid w:val="00454F39"/>
    <w:rsid w:val="00454FD3"/>
    <w:rsid w:val="0045507D"/>
    <w:rsid w:val="00455191"/>
    <w:rsid w:val="004551BE"/>
    <w:rsid w:val="004551C0"/>
    <w:rsid w:val="0045523B"/>
    <w:rsid w:val="00455243"/>
    <w:rsid w:val="004552A2"/>
    <w:rsid w:val="0045536C"/>
    <w:rsid w:val="00455384"/>
    <w:rsid w:val="004553C6"/>
    <w:rsid w:val="00455575"/>
    <w:rsid w:val="004559E7"/>
    <w:rsid w:val="004559EF"/>
    <w:rsid w:val="00455A47"/>
    <w:rsid w:val="00455B1B"/>
    <w:rsid w:val="00455C65"/>
    <w:rsid w:val="00455E39"/>
    <w:rsid w:val="00455E6A"/>
    <w:rsid w:val="00455FCF"/>
    <w:rsid w:val="00456229"/>
    <w:rsid w:val="004562D9"/>
    <w:rsid w:val="004563F0"/>
    <w:rsid w:val="00456494"/>
    <w:rsid w:val="0045658B"/>
    <w:rsid w:val="004565D2"/>
    <w:rsid w:val="00456625"/>
    <w:rsid w:val="004566D4"/>
    <w:rsid w:val="0045679F"/>
    <w:rsid w:val="004567B7"/>
    <w:rsid w:val="00456885"/>
    <w:rsid w:val="00456A11"/>
    <w:rsid w:val="00456A80"/>
    <w:rsid w:val="00456B48"/>
    <w:rsid w:val="00456C56"/>
    <w:rsid w:val="00456E1D"/>
    <w:rsid w:val="00456E33"/>
    <w:rsid w:val="004575C8"/>
    <w:rsid w:val="0045765B"/>
    <w:rsid w:val="004576F3"/>
    <w:rsid w:val="00457799"/>
    <w:rsid w:val="0045780E"/>
    <w:rsid w:val="00457873"/>
    <w:rsid w:val="00457B8E"/>
    <w:rsid w:val="00457C18"/>
    <w:rsid w:val="00457DAD"/>
    <w:rsid w:val="00457F8F"/>
    <w:rsid w:val="004600A7"/>
    <w:rsid w:val="004602A1"/>
    <w:rsid w:val="004604B1"/>
    <w:rsid w:val="004604C3"/>
    <w:rsid w:val="0046076F"/>
    <w:rsid w:val="00460773"/>
    <w:rsid w:val="004608A6"/>
    <w:rsid w:val="00460B29"/>
    <w:rsid w:val="00460B2D"/>
    <w:rsid w:val="00460CC0"/>
    <w:rsid w:val="00460E44"/>
    <w:rsid w:val="00460EE2"/>
    <w:rsid w:val="00460F97"/>
    <w:rsid w:val="00461219"/>
    <w:rsid w:val="0046126B"/>
    <w:rsid w:val="004613F0"/>
    <w:rsid w:val="00461437"/>
    <w:rsid w:val="004615FE"/>
    <w:rsid w:val="00461773"/>
    <w:rsid w:val="00461785"/>
    <w:rsid w:val="004617C6"/>
    <w:rsid w:val="00461C56"/>
    <w:rsid w:val="00461C6C"/>
    <w:rsid w:val="00461DBE"/>
    <w:rsid w:val="00461E11"/>
    <w:rsid w:val="00461E3E"/>
    <w:rsid w:val="00461ED1"/>
    <w:rsid w:val="00461FCF"/>
    <w:rsid w:val="00462282"/>
    <w:rsid w:val="00462288"/>
    <w:rsid w:val="004622C0"/>
    <w:rsid w:val="0046248E"/>
    <w:rsid w:val="004624C4"/>
    <w:rsid w:val="0046256F"/>
    <w:rsid w:val="0046272F"/>
    <w:rsid w:val="004629D1"/>
    <w:rsid w:val="00462AFF"/>
    <w:rsid w:val="00462C92"/>
    <w:rsid w:val="00462D4E"/>
    <w:rsid w:val="00462D52"/>
    <w:rsid w:val="00462F45"/>
    <w:rsid w:val="00462F67"/>
    <w:rsid w:val="00462FDB"/>
    <w:rsid w:val="004630CE"/>
    <w:rsid w:val="004630E0"/>
    <w:rsid w:val="00463321"/>
    <w:rsid w:val="00463604"/>
    <w:rsid w:val="00463647"/>
    <w:rsid w:val="0046369A"/>
    <w:rsid w:val="004636A2"/>
    <w:rsid w:val="004638F6"/>
    <w:rsid w:val="0046398D"/>
    <w:rsid w:val="004639AD"/>
    <w:rsid w:val="00463A35"/>
    <w:rsid w:val="00463A7E"/>
    <w:rsid w:val="00463E59"/>
    <w:rsid w:val="00463F43"/>
    <w:rsid w:val="00463FEB"/>
    <w:rsid w:val="0046411F"/>
    <w:rsid w:val="004641FB"/>
    <w:rsid w:val="004642F9"/>
    <w:rsid w:val="004643A0"/>
    <w:rsid w:val="00464487"/>
    <w:rsid w:val="004644B7"/>
    <w:rsid w:val="004644E1"/>
    <w:rsid w:val="00464687"/>
    <w:rsid w:val="004646CB"/>
    <w:rsid w:val="00464720"/>
    <w:rsid w:val="00464738"/>
    <w:rsid w:val="0046480A"/>
    <w:rsid w:val="004648DF"/>
    <w:rsid w:val="00464987"/>
    <w:rsid w:val="00464AE7"/>
    <w:rsid w:val="00464D39"/>
    <w:rsid w:val="00464F3C"/>
    <w:rsid w:val="00465147"/>
    <w:rsid w:val="004651C5"/>
    <w:rsid w:val="00465258"/>
    <w:rsid w:val="0046539B"/>
    <w:rsid w:val="00465427"/>
    <w:rsid w:val="0046546A"/>
    <w:rsid w:val="004656F8"/>
    <w:rsid w:val="004657A4"/>
    <w:rsid w:val="004657FB"/>
    <w:rsid w:val="004659AA"/>
    <w:rsid w:val="00465A3B"/>
    <w:rsid w:val="00465C5F"/>
    <w:rsid w:val="00465C8B"/>
    <w:rsid w:val="00465CA8"/>
    <w:rsid w:val="00465D29"/>
    <w:rsid w:val="00465D2A"/>
    <w:rsid w:val="00465D8D"/>
    <w:rsid w:val="00465FAE"/>
    <w:rsid w:val="00466037"/>
    <w:rsid w:val="00466196"/>
    <w:rsid w:val="0046643E"/>
    <w:rsid w:val="004667A6"/>
    <w:rsid w:val="0046685E"/>
    <w:rsid w:val="004669F8"/>
    <w:rsid w:val="00466A5B"/>
    <w:rsid w:val="00466C0E"/>
    <w:rsid w:val="00466CDA"/>
    <w:rsid w:val="00466CF4"/>
    <w:rsid w:val="00466D22"/>
    <w:rsid w:val="00467126"/>
    <w:rsid w:val="0046726D"/>
    <w:rsid w:val="004673E6"/>
    <w:rsid w:val="00467635"/>
    <w:rsid w:val="004677E5"/>
    <w:rsid w:val="00467820"/>
    <w:rsid w:val="00467A7C"/>
    <w:rsid w:val="00467B71"/>
    <w:rsid w:val="00467C8A"/>
    <w:rsid w:val="00467C97"/>
    <w:rsid w:val="00467D60"/>
    <w:rsid w:val="00467D81"/>
    <w:rsid w:val="00467E40"/>
    <w:rsid w:val="00467F68"/>
    <w:rsid w:val="00470128"/>
    <w:rsid w:val="00470172"/>
    <w:rsid w:val="0047048A"/>
    <w:rsid w:val="004704B8"/>
    <w:rsid w:val="004705BB"/>
    <w:rsid w:val="004705C7"/>
    <w:rsid w:val="004706EC"/>
    <w:rsid w:val="0047099D"/>
    <w:rsid w:val="00470B52"/>
    <w:rsid w:val="00470BB7"/>
    <w:rsid w:val="00470D0C"/>
    <w:rsid w:val="00471117"/>
    <w:rsid w:val="00471128"/>
    <w:rsid w:val="004711A2"/>
    <w:rsid w:val="004713F3"/>
    <w:rsid w:val="00471419"/>
    <w:rsid w:val="0047145B"/>
    <w:rsid w:val="004716B3"/>
    <w:rsid w:val="004718B8"/>
    <w:rsid w:val="004719AD"/>
    <w:rsid w:val="00471A0F"/>
    <w:rsid w:val="00471A25"/>
    <w:rsid w:val="00471B7A"/>
    <w:rsid w:val="00471BB4"/>
    <w:rsid w:val="00471BB9"/>
    <w:rsid w:val="00471BF9"/>
    <w:rsid w:val="00471CED"/>
    <w:rsid w:val="00471D08"/>
    <w:rsid w:val="00471F14"/>
    <w:rsid w:val="004721C3"/>
    <w:rsid w:val="00472223"/>
    <w:rsid w:val="00472498"/>
    <w:rsid w:val="004724E8"/>
    <w:rsid w:val="004726B6"/>
    <w:rsid w:val="004727FB"/>
    <w:rsid w:val="00472818"/>
    <w:rsid w:val="00472A00"/>
    <w:rsid w:val="00472A97"/>
    <w:rsid w:val="00472CF6"/>
    <w:rsid w:val="00472DDA"/>
    <w:rsid w:val="00472FFA"/>
    <w:rsid w:val="00473032"/>
    <w:rsid w:val="00473043"/>
    <w:rsid w:val="0047314E"/>
    <w:rsid w:val="00473236"/>
    <w:rsid w:val="0047323C"/>
    <w:rsid w:val="004733D6"/>
    <w:rsid w:val="004734B6"/>
    <w:rsid w:val="004734BE"/>
    <w:rsid w:val="004734FE"/>
    <w:rsid w:val="004736A8"/>
    <w:rsid w:val="0047376D"/>
    <w:rsid w:val="004738DB"/>
    <w:rsid w:val="004738E9"/>
    <w:rsid w:val="004739D8"/>
    <w:rsid w:val="00473A00"/>
    <w:rsid w:val="00473A88"/>
    <w:rsid w:val="00473B3D"/>
    <w:rsid w:val="00473B9E"/>
    <w:rsid w:val="00473C1E"/>
    <w:rsid w:val="00473E06"/>
    <w:rsid w:val="00473E4E"/>
    <w:rsid w:val="004740BE"/>
    <w:rsid w:val="0047411D"/>
    <w:rsid w:val="004741A6"/>
    <w:rsid w:val="0047424B"/>
    <w:rsid w:val="004743D4"/>
    <w:rsid w:val="00474482"/>
    <w:rsid w:val="004744F5"/>
    <w:rsid w:val="004745AD"/>
    <w:rsid w:val="004746DB"/>
    <w:rsid w:val="00474869"/>
    <w:rsid w:val="004748DB"/>
    <w:rsid w:val="0047499A"/>
    <w:rsid w:val="00474B36"/>
    <w:rsid w:val="00474C79"/>
    <w:rsid w:val="00474DB4"/>
    <w:rsid w:val="00474F41"/>
    <w:rsid w:val="00474F50"/>
    <w:rsid w:val="004750F1"/>
    <w:rsid w:val="00475197"/>
    <w:rsid w:val="00475258"/>
    <w:rsid w:val="004752CE"/>
    <w:rsid w:val="004753FD"/>
    <w:rsid w:val="00475417"/>
    <w:rsid w:val="00475A6B"/>
    <w:rsid w:val="00475A77"/>
    <w:rsid w:val="00475A87"/>
    <w:rsid w:val="00475AC5"/>
    <w:rsid w:val="00475ADE"/>
    <w:rsid w:val="00475C5F"/>
    <w:rsid w:val="00475DCC"/>
    <w:rsid w:val="00475E3C"/>
    <w:rsid w:val="00475F0D"/>
    <w:rsid w:val="00476067"/>
    <w:rsid w:val="004762D1"/>
    <w:rsid w:val="00476558"/>
    <w:rsid w:val="00476659"/>
    <w:rsid w:val="0047668F"/>
    <w:rsid w:val="004767D0"/>
    <w:rsid w:val="004768E5"/>
    <w:rsid w:val="00476929"/>
    <w:rsid w:val="0047695A"/>
    <w:rsid w:val="004769CE"/>
    <w:rsid w:val="00476C45"/>
    <w:rsid w:val="00476D41"/>
    <w:rsid w:val="00476DCD"/>
    <w:rsid w:val="00476F45"/>
    <w:rsid w:val="00476F6D"/>
    <w:rsid w:val="00476FD9"/>
    <w:rsid w:val="0047714F"/>
    <w:rsid w:val="00477172"/>
    <w:rsid w:val="004773E5"/>
    <w:rsid w:val="004773F9"/>
    <w:rsid w:val="00477564"/>
    <w:rsid w:val="00477617"/>
    <w:rsid w:val="00477640"/>
    <w:rsid w:val="00477827"/>
    <w:rsid w:val="004779A6"/>
    <w:rsid w:val="00477B36"/>
    <w:rsid w:val="00477C17"/>
    <w:rsid w:val="00477C18"/>
    <w:rsid w:val="00477E55"/>
    <w:rsid w:val="00477FBA"/>
    <w:rsid w:val="00480011"/>
    <w:rsid w:val="0048005F"/>
    <w:rsid w:val="00480252"/>
    <w:rsid w:val="004804A1"/>
    <w:rsid w:val="004806A4"/>
    <w:rsid w:val="004806E9"/>
    <w:rsid w:val="0048090C"/>
    <w:rsid w:val="004809AC"/>
    <w:rsid w:val="00480AA7"/>
    <w:rsid w:val="00480BAB"/>
    <w:rsid w:val="00480C66"/>
    <w:rsid w:val="00480C9B"/>
    <w:rsid w:val="00480E51"/>
    <w:rsid w:val="00480EFA"/>
    <w:rsid w:val="00480FB3"/>
    <w:rsid w:val="00480FEF"/>
    <w:rsid w:val="00481078"/>
    <w:rsid w:val="004812A9"/>
    <w:rsid w:val="004812C8"/>
    <w:rsid w:val="004813C0"/>
    <w:rsid w:val="00481464"/>
    <w:rsid w:val="004814FC"/>
    <w:rsid w:val="0048162D"/>
    <w:rsid w:val="00481775"/>
    <w:rsid w:val="00481837"/>
    <w:rsid w:val="0048190A"/>
    <w:rsid w:val="004819C5"/>
    <w:rsid w:val="00481B42"/>
    <w:rsid w:val="00481DCA"/>
    <w:rsid w:val="00481E6F"/>
    <w:rsid w:val="00482091"/>
    <w:rsid w:val="004820A5"/>
    <w:rsid w:val="004820F6"/>
    <w:rsid w:val="00482120"/>
    <w:rsid w:val="00482237"/>
    <w:rsid w:val="00482252"/>
    <w:rsid w:val="0048226E"/>
    <w:rsid w:val="0048237B"/>
    <w:rsid w:val="004824CC"/>
    <w:rsid w:val="004824F1"/>
    <w:rsid w:val="004826B3"/>
    <w:rsid w:val="004827B9"/>
    <w:rsid w:val="004828D9"/>
    <w:rsid w:val="00482925"/>
    <w:rsid w:val="00482974"/>
    <w:rsid w:val="004829C3"/>
    <w:rsid w:val="00482AA2"/>
    <w:rsid w:val="00482D28"/>
    <w:rsid w:val="00482EEE"/>
    <w:rsid w:val="00482F02"/>
    <w:rsid w:val="00483216"/>
    <w:rsid w:val="0048329B"/>
    <w:rsid w:val="004833D9"/>
    <w:rsid w:val="004833F2"/>
    <w:rsid w:val="0048343E"/>
    <w:rsid w:val="004836E0"/>
    <w:rsid w:val="004837C1"/>
    <w:rsid w:val="004837E2"/>
    <w:rsid w:val="00483879"/>
    <w:rsid w:val="0048399E"/>
    <w:rsid w:val="004839C6"/>
    <w:rsid w:val="00483AE2"/>
    <w:rsid w:val="00483B42"/>
    <w:rsid w:val="00483D87"/>
    <w:rsid w:val="00483E37"/>
    <w:rsid w:val="00483E40"/>
    <w:rsid w:val="0048415D"/>
    <w:rsid w:val="0048416D"/>
    <w:rsid w:val="00484381"/>
    <w:rsid w:val="00484537"/>
    <w:rsid w:val="00484566"/>
    <w:rsid w:val="00484597"/>
    <w:rsid w:val="004846B2"/>
    <w:rsid w:val="00484735"/>
    <w:rsid w:val="004848A5"/>
    <w:rsid w:val="00484965"/>
    <w:rsid w:val="00484B08"/>
    <w:rsid w:val="00484C42"/>
    <w:rsid w:val="00484D04"/>
    <w:rsid w:val="00484E52"/>
    <w:rsid w:val="00484E8F"/>
    <w:rsid w:val="00484F6C"/>
    <w:rsid w:val="00485106"/>
    <w:rsid w:val="00485123"/>
    <w:rsid w:val="00485145"/>
    <w:rsid w:val="00485315"/>
    <w:rsid w:val="004854E8"/>
    <w:rsid w:val="004854EA"/>
    <w:rsid w:val="004855EA"/>
    <w:rsid w:val="0048575F"/>
    <w:rsid w:val="004857AD"/>
    <w:rsid w:val="00485AD2"/>
    <w:rsid w:val="00485C3E"/>
    <w:rsid w:val="00485C4F"/>
    <w:rsid w:val="00485CE4"/>
    <w:rsid w:val="00485E6F"/>
    <w:rsid w:val="00485F40"/>
    <w:rsid w:val="00485FBA"/>
    <w:rsid w:val="00486003"/>
    <w:rsid w:val="0048602E"/>
    <w:rsid w:val="0048627D"/>
    <w:rsid w:val="00486357"/>
    <w:rsid w:val="00486367"/>
    <w:rsid w:val="00486368"/>
    <w:rsid w:val="004864AE"/>
    <w:rsid w:val="004864D9"/>
    <w:rsid w:val="0048662C"/>
    <w:rsid w:val="00486675"/>
    <w:rsid w:val="004868DA"/>
    <w:rsid w:val="004869E5"/>
    <w:rsid w:val="00486A88"/>
    <w:rsid w:val="00486ACF"/>
    <w:rsid w:val="00486BB7"/>
    <w:rsid w:val="00486C13"/>
    <w:rsid w:val="00486C54"/>
    <w:rsid w:val="00486D9D"/>
    <w:rsid w:val="0048710E"/>
    <w:rsid w:val="00487152"/>
    <w:rsid w:val="004871B4"/>
    <w:rsid w:val="004872A5"/>
    <w:rsid w:val="004872C6"/>
    <w:rsid w:val="004872DA"/>
    <w:rsid w:val="004873B6"/>
    <w:rsid w:val="00487525"/>
    <w:rsid w:val="004875E9"/>
    <w:rsid w:val="00487709"/>
    <w:rsid w:val="00487795"/>
    <w:rsid w:val="00487807"/>
    <w:rsid w:val="00487D8B"/>
    <w:rsid w:val="00487E0D"/>
    <w:rsid w:val="00487F2A"/>
    <w:rsid w:val="004902C4"/>
    <w:rsid w:val="004903E7"/>
    <w:rsid w:val="0049049E"/>
    <w:rsid w:val="0049055D"/>
    <w:rsid w:val="00490561"/>
    <w:rsid w:val="00490648"/>
    <w:rsid w:val="004906F0"/>
    <w:rsid w:val="00490755"/>
    <w:rsid w:val="00490810"/>
    <w:rsid w:val="0049082A"/>
    <w:rsid w:val="00490855"/>
    <w:rsid w:val="00490928"/>
    <w:rsid w:val="00490955"/>
    <w:rsid w:val="00490AFB"/>
    <w:rsid w:val="00490BC4"/>
    <w:rsid w:val="00490F4E"/>
    <w:rsid w:val="00490F7E"/>
    <w:rsid w:val="0049110E"/>
    <w:rsid w:val="00491146"/>
    <w:rsid w:val="004911B9"/>
    <w:rsid w:val="0049125D"/>
    <w:rsid w:val="004912C8"/>
    <w:rsid w:val="004912F3"/>
    <w:rsid w:val="00491436"/>
    <w:rsid w:val="00491446"/>
    <w:rsid w:val="0049166F"/>
    <w:rsid w:val="004917AF"/>
    <w:rsid w:val="0049180D"/>
    <w:rsid w:val="0049187D"/>
    <w:rsid w:val="004918AA"/>
    <w:rsid w:val="00491B09"/>
    <w:rsid w:val="00491B36"/>
    <w:rsid w:val="00491C62"/>
    <w:rsid w:val="00491D84"/>
    <w:rsid w:val="00491F6C"/>
    <w:rsid w:val="00491F8D"/>
    <w:rsid w:val="00492019"/>
    <w:rsid w:val="0049211D"/>
    <w:rsid w:val="0049212A"/>
    <w:rsid w:val="0049223D"/>
    <w:rsid w:val="004922B2"/>
    <w:rsid w:val="004922CA"/>
    <w:rsid w:val="0049240C"/>
    <w:rsid w:val="00492468"/>
    <w:rsid w:val="004924B0"/>
    <w:rsid w:val="004924B6"/>
    <w:rsid w:val="004924CF"/>
    <w:rsid w:val="00492503"/>
    <w:rsid w:val="00492616"/>
    <w:rsid w:val="0049261C"/>
    <w:rsid w:val="0049263F"/>
    <w:rsid w:val="004926FE"/>
    <w:rsid w:val="00492737"/>
    <w:rsid w:val="00492843"/>
    <w:rsid w:val="0049289F"/>
    <w:rsid w:val="004929D9"/>
    <w:rsid w:val="004929FA"/>
    <w:rsid w:val="00492AD8"/>
    <w:rsid w:val="00492BF1"/>
    <w:rsid w:val="00492C1A"/>
    <w:rsid w:val="00492CCC"/>
    <w:rsid w:val="00492D2A"/>
    <w:rsid w:val="00492E88"/>
    <w:rsid w:val="00492ECB"/>
    <w:rsid w:val="00492FA1"/>
    <w:rsid w:val="00493277"/>
    <w:rsid w:val="0049333D"/>
    <w:rsid w:val="00493403"/>
    <w:rsid w:val="0049342E"/>
    <w:rsid w:val="00493436"/>
    <w:rsid w:val="0049343A"/>
    <w:rsid w:val="004939F0"/>
    <w:rsid w:val="00493AD7"/>
    <w:rsid w:val="00493C1D"/>
    <w:rsid w:val="00493E23"/>
    <w:rsid w:val="00493EC4"/>
    <w:rsid w:val="00493F6D"/>
    <w:rsid w:val="004940BA"/>
    <w:rsid w:val="004940BB"/>
    <w:rsid w:val="004940FC"/>
    <w:rsid w:val="004941A8"/>
    <w:rsid w:val="0049425C"/>
    <w:rsid w:val="00494514"/>
    <w:rsid w:val="00494584"/>
    <w:rsid w:val="004945B1"/>
    <w:rsid w:val="0049471E"/>
    <w:rsid w:val="004947C7"/>
    <w:rsid w:val="00494801"/>
    <w:rsid w:val="004949E1"/>
    <w:rsid w:val="00494A33"/>
    <w:rsid w:val="00494BB9"/>
    <w:rsid w:val="00494C05"/>
    <w:rsid w:val="00494D3C"/>
    <w:rsid w:val="0049508E"/>
    <w:rsid w:val="0049540D"/>
    <w:rsid w:val="0049548B"/>
    <w:rsid w:val="004956B4"/>
    <w:rsid w:val="0049596E"/>
    <w:rsid w:val="0049599E"/>
    <w:rsid w:val="004959BE"/>
    <w:rsid w:val="00495AE9"/>
    <w:rsid w:val="00495B02"/>
    <w:rsid w:val="00495BCC"/>
    <w:rsid w:val="00495C57"/>
    <w:rsid w:val="00495F49"/>
    <w:rsid w:val="00495F4C"/>
    <w:rsid w:val="00495FE2"/>
    <w:rsid w:val="0049616C"/>
    <w:rsid w:val="004962A5"/>
    <w:rsid w:val="004962C9"/>
    <w:rsid w:val="0049630A"/>
    <w:rsid w:val="0049632F"/>
    <w:rsid w:val="004963B4"/>
    <w:rsid w:val="004964A5"/>
    <w:rsid w:val="00496523"/>
    <w:rsid w:val="0049663D"/>
    <w:rsid w:val="00496655"/>
    <w:rsid w:val="004966E4"/>
    <w:rsid w:val="0049678B"/>
    <w:rsid w:val="004968B9"/>
    <w:rsid w:val="00496AB7"/>
    <w:rsid w:val="00496ACE"/>
    <w:rsid w:val="00496AE7"/>
    <w:rsid w:val="00496BA8"/>
    <w:rsid w:val="00496EED"/>
    <w:rsid w:val="00497007"/>
    <w:rsid w:val="00497039"/>
    <w:rsid w:val="004970F7"/>
    <w:rsid w:val="00497143"/>
    <w:rsid w:val="0049716D"/>
    <w:rsid w:val="004971B9"/>
    <w:rsid w:val="00497241"/>
    <w:rsid w:val="00497334"/>
    <w:rsid w:val="0049744C"/>
    <w:rsid w:val="00497517"/>
    <w:rsid w:val="0049766C"/>
    <w:rsid w:val="004977D8"/>
    <w:rsid w:val="00497B20"/>
    <w:rsid w:val="00497B9B"/>
    <w:rsid w:val="004A010C"/>
    <w:rsid w:val="004A0181"/>
    <w:rsid w:val="004A0226"/>
    <w:rsid w:val="004A0248"/>
    <w:rsid w:val="004A027F"/>
    <w:rsid w:val="004A02D0"/>
    <w:rsid w:val="004A0331"/>
    <w:rsid w:val="004A0422"/>
    <w:rsid w:val="004A04A2"/>
    <w:rsid w:val="004A050E"/>
    <w:rsid w:val="004A058D"/>
    <w:rsid w:val="004A072F"/>
    <w:rsid w:val="004A0733"/>
    <w:rsid w:val="004A0766"/>
    <w:rsid w:val="004A077E"/>
    <w:rsid w:val="004A0818"/>
    <w:rsid w:val="004A0AAE"/>
    <w:rsid w:val="004A0C25"/>
    <w:rsid w:val="004A0F29"/>
    <w:rsid w:val="004A1013"/>
    <w:rsid w:val="004A1029"/>
    <w:rsid w:val="004A1119"/>
    <w:rsid w:val="004A11F3"/>
    <w:rsid w:val="004A1328"/>
    <w:rsid w:val="004A15EC"/>
    <w:rsid w:val="004A15F1"/>
    <w:rsid w:val="004A1701"/>
    <w:rsid w:val="004A1794"/>
    <w:rsid w:val="004A17BD"/>
    <w:rsid w:val="004A187C"/>
    <w:rsid w:val="004A1AE1"/>
    <w:rsid w:val="004A1BE7"/>
    <w:rsid w:val="004A1D11"/>
    <w:rsid w:val="004A1D5D"/>
    <w:rsid w:val="004A1DD7"/>
    <w:rsid w:val="004A1EEB"/>
    <w:rsid w:val="004A2008"/>
    <w:rsid w:val="004A20D0"/>
    <w:rsid w:val="004A20FE"/>
    <w:rsid w:val="004A237B"/>
    <w:rsid w:val="004A2468"/>
    <w:rsid w:val="004A2533"/>
    <w:rsid w:val="004A25C2"/>
    <w:rsid w:val="004A25E8"/>
    <w:rsid w:val="004A290D"/>
    <w:rsid w:val="004A296C"/>
    <w:rsid w:val="004A2AB2"/>
    <w:rsid w:val="004A2C72"/>
    <w:rsid w:val="004A2CD0"/>
    <w:rsid w:val="004A2DAF"/>
    <w:rsid w:val="004A2E88"/>
    <w:rsid w:val="004A300C"/>
    <w:rsid w:val="004A322F"/>
    <w:rsid w:val="004A3936"/>
    <w:rsid w:val="004A3941"/>
    <w:rsid w:val="004A3944"/>
    <w:rsid w:val="004A3A41"/>
    <w:rsid w:val="004A3A87"/>
    <w:rsid w:val="004A3AEF"/>
    <w:rsid w:val="004A3B8B"/>
    <w:rsid w:val="004A3C5A"/>
    <w:rsid w:val="004A3DAA"/>
    <w:rsid w:val="004A3E2A"/>
    <w:rsid w:val="004A3EBF"/>
    <w:rsid w:val="004A3F09"/>
    <w:rsid w:val="004A3F7F"/>
    <w:rsid w:val="004A3FDC"/>
    <w:rsid w:val="004A404F"/>
    <w:rsid w:val="004A40B4"/>
    <w:rsid w:val="004A416D"/>
    <w:rsid w:val="004A424C"/>
    <w:rsid w:val="004A4491"/>
    <w:rsid w:val="004A4701"/>
    <w:rsid w:val="004A47A4"/>
    <w:rsid w:val="004A4918"/>
    <w:rsid w:val="004A4952"/>
    <w:rsid w:val="004A4B00"/>
    <w:rsid w:val="004A4EEB"/>
    <w:rsid w:val="004A5334"/>
    <w:rsid w:val="004A5391"/>
    <w:rsid w:val="004A57F9"/>
    <w:rsid w:val="004A586B"/>
    <w:rsid w:val="004A59D8"/>
    <w:rsid w:val="004A5A65"/>
    <w:rsid w:val="004A5ADC"/>
    <w:rsid w:val="004A5B51"/>
    <w:rsid w:val="004A5C1B"/>
    <w:rsid w:val="004A5DB5"/>
    <w:rsid w:val="004A5EC4"/>
    <w:rsid w:val="004A610B"/>
    <w:rsid w:val="004A6128"/>
    <w:rsid w:val="004A62A7"/>
    <w:rsid w:val="004A63AD"/>
    <w:rsid w:val="004A63E3"/>
    <w:rsid w:val="004A6448"/>
    <w:rsid w:val="004A65D7"/>
    <w:rsid w:val="004A65D8"/>
    <w:rsid w:val="004A689B"/>
    <w:rsid w:val="004A6A7D"/>
    <w:rsid w:val="004A6ABD"/>
    <w:rsid w:val="004A6B18"/>
    <w:rsid w:val="004A6B34"/>
    <w:rsid w:val="004A6D28"/>
    <w:rsid w:val="004A6DC3"/>
    <w:rsid w:val="004A6E79"/>
    <w:rsid w:val="004A6EA6"/>
    <w:rsid w:val="004A6F47"/>
    <w:rsid w:val="004A709D"/>
    <w:rsid w:val="004A7101"/>
    <w:rsid w:val="004A71C4"/>
    <w:rsid w:val="004A71C9"/>
    <w:rsid w:val="004A74E8"/>
    <w:rsid w:val="004A7518"/>
    <w:rsid w:val="004A7560"/>
    <w:rsid w:val="004A75C6"/>
    <w:rsid w:val="004A77B7"/>
    <w:rsid w:val="004A7817"/>
    <w:rsid w:val="004A78DB"/>
    <w:rsid w:val="004A792F"/>
    <w:rsid w:val="004A7AEA"/>
    <w:rsid w:val="004A7B2D"/>
    <w:rsid w:val="004A7C1C"/>
    <w:rsid w:val="004A7D1A"/>
    <w:rsid w:val="004A7D34"/>
    <w:rsid w:val="004A7DA3"/>
    <w:rsid w:val="004A7DA8"/>
    <w:rsid w:val="004A7E2E"/>
    <w:rsid w:val="004B014B"/>
    <w:rsid w:val="004B01DB"/>
    <w:rsid w:val="004B0358"/>
    <w:rsid w:val="004B043A"/>
    <w:rsid w:val="004B048A"/>
    <w:rsid w:val="004B04DA"/>
    <w:rsid w:val="004B0576"/>
    <w:rsid w:val="004B0596"/>
    <w:rsid w:val="004B06B6"/>
    <w:rsid w:val="004B0863"/>
    <w:rsid w:val="004B0991"/>
    <w:rsid w:val="004B09D4"/>
    <w:rsid w:val="004B0A94"/>
    <w:rsid w:val="004B0BC2"/>
    <w:rsid w:val="004B0CD8"/>
    <w:rsid w:val="004B0E21"/>
    <w:rsid w:val="004B0F2A"/>
    <w:rsid w:val="004B12E0"/>
    <w:rsid w:val="004B12EC"/>
    <w:rsid w:val="004B161A"/>
    <w:rsid w:val="004B164D"/>
    <w:rsid w:val="004B16BE"/>
    <w:rsid w:val="004B17B1"/>
    <w:rsid w:val="004B17F6"/>
    <w:rsid w:val="004B18DF"/>
    <w:rsid w:val="004B1B7A"/>
    <w:rsid w:val="004B1B8F"/>
    <w:rsid w:val="004B1C6D"/>
    <w:rsid w:val="004B1D02"/>
    <w:rsid w:val="004B1D32"/>
    <w:rsid w:val="004B1D55"/>
    <w:rsid w:val="004B1DD1"/>
    <w:rsid w:val="004B1E1F"/>
    <w:rsid w:val="004B1E37"/>
    <w:rsid w:val="004B1F2C"/>
    <w:rsid w:val="004B1FB0"/>
    <w:rsid w:val="004B209E"/>
    <w:rsid w:val="004B223B"/>
    <w:rsid w:val="004B2281"/>
    <w:rsid w:val="004B229E"/>
    <w:rsid w:val="004B2394"/>
    <w:rsid w:val="004B2437"/>
    <w:rsid w:val="004B2476"/>
    <w:rsid w:val="004B2594"/>
    <w:rsid w:val="004B26E9"/>
    <w:rsid w:val="004B26FD"/>
    <w:rsid w:val="004B28C6"/>
    <w:rsid w:val="004B2C96"/>
    <w:rsid w:val="004B2DCE"/>
    <w:rsid w:val="004B321F"/>
    <w:rsid w:val="004B34C3"/>
    <w:rsid w:val="004B35E3"/>
    <w:rsid w:val="004B36B4"/>
    <w:rsid w:val="004B38FD"/>
    <w:rsid w:val="004B39B9"/>
    <w:rsid w:val="004B3AA5"/>
    <w:rsid w:val="004B3CED"/>
    <w:rsid w:val="004B3F28"/>
    <w:rsid w:val="004B3F4A"/>
    <w:rsid w:val="004B3F7C"/>
    <w:rsid w:val="004B4023"/>
    <w:rsid w:val="004B4070"/>
    <w:rsid w:val="004B40D6"/>
    <w:rsid w:val="004B40E6"/>
    <w:rsid w:val="004B42EB"/>
    <w:rsid w:val="004B439F"/>
    <w:rsid w:val="004B445A"/>
    <w:rsid w:val="004B459D"/>
    <w:rsid w:val="004B45AD"/>
    <w:rsid w:val="004B4679"/>
    <w:rsid w:val="004B478F"/>
    <w:rsid w:val="004B47B4"/>
    <w:rsid w:val="004B4836"/>
    <w:rsid w:val="004B4D31"/>
    <w:rsid w:val="004B52A0"/>
    <w:rsid w:val="004B5341"/>
    <w:rsid w:val="004B5388"/>
    <w:rsid w:val="004B5571"/>
    <w:rsid w:val="004B560A"/>
    <w:rsid w:val="004B571C"/>
    <w:rsid w:val="004B5808"/>
    <w:rsid w:val="004B58E3"/>
    <w:rsid w:val="004B591B"/>
    <w:rsid w:val="004B5B5C"/>
    <w:rsid w:val="004B5BE5"/>
    <w:rsid w:val="004B5C22"/>
    <w:rsid w:val="004B5DC4"/>
    <w:rsid w:val="004B5DFF"/>
    <w:rsid w:val="004B5E4F"/>
    <w:rsid w:val="004B6154"/>
    <w:rsid w:val="004B6177"/>
    <w:rsid w:val="004B62C8"/>
    <w:rsid w:val="004B6409"/>
    <w:rsid w:val="004B6449"/>
    <w:rsid w:val="004B6696"/>
    <w:rsid w:val="004B66D4"/>
    <w:rsid w:val="004B681F"/>
    <w:rsid w:val="004B68A4"/>
    <w:rsid w:val="004B69D5"/>
    <w:rsid w:val="004B6A54"/>
    <w:rsid w:val="004B6A5C"/>
    <w:rsid w:val="004B6C28"/>
    <w:rsid w:val="004B6C58"/>
    <w:rsid w:val="004B6CC3"/>
    <w:rsid w:val="004B6CF0"/>
    <w:rsid w:val="004B6D16"/>
    <w:rsid w:val="004B6D1F"/>
    <w:rsid w:val="004B6E10"/>
    <w:rsid w:val="004B6EC8"/>
    <w:rsid w:val="004B721A"/>
    <w:rsid w:val="004B74CF"/>
    <w:rsid w:val="004B7610"/>
    <w:rsid w:val="004B7780"/>
    <w:rsid w:val="004B77AD"/>
    <w:rsid w:val="004B77FA"/>
    <w:rsid w:val="004B78B9"/>
    <w:rsid w:val="004B78F4"/>
    <w:rsid w:val="004B79C4"/>
    <w:rsid w:val="004B79F9"/>
    <w:rsid w:val="004B7A2A"/>
    <w:rsid w:val="004B7B0A"/>
    <w:rsid w:val="004B7B43"/>
    <w:rsid w:val="004B7BC6"/>
    <w:rsid w:val="004B7C09"/>
    <w:rsid w:val="004B7C4C"/>
    <w:rsid w:val="004B7C7D"/>
    <w:rsid w:val="004B7D31"/>
    <w:rsid w:val="004B7F06"/>
    <w:rsid w:val="004C004C"/>
    <w:rsid w:val="004C0541"/>
    <w:rsid w:val="004C08B6"/>
    <w:rsid w:val="004C0906"/>
    <w:rsid w:val="004C0A2A"/>
    <w:rsid w:val="004C0B5B"/>
    <w:rsid w:val="004C0BCE"/>
    <w:rsid w:val="004C0DA3"/>
    <w:rsid w:val="004C0F4C"/>
    <w:rsid w:val="004C1019"/>
    <w:rsid w:val="004C110A"/>
    <w:rsid w:val="004C11E4"/>
    <w:rsid w:val="004C12A0"/>
    <w:rsid w:val="004C130A"/>
    <w:rsid w:val="004C136A"/>
    <w:rsid w:val="004C13E5"/>
    <w:rsid w:val="004C1484"/>
    <w:rsid w:val="004C14DC"/>
    <w:rsid w:val="004C14EF"/>
    <w:rsid w:val="004C1636"/>
    <w:rsid w:val="004C16E4"/>
    <w:rsid w:val="004C18D4"/>
    <w:rsid w:val="004C191C"/>
    <w:rsid w:val="004C1B3E"/>
    <w:rsid w:val="004C1BC5"/>
    <w:rsid w:val="004C1BF9"/>
    <w:rsid w:val="004C1C70"/>
    <w:rsid w:val="004C1DAF"/>
    <w:rsid w:val="004C1E34"/>
    <w:rsid w:val="004C20CC"/>
    <w:rsid w:val="004C210B"/>
    <w:rsid w:val="004C21DB"/>
    <w:rsid w:val="004C226F"/>
    <w:rsid w:val="004C227F"/>
    <w:rsid w:val="004C22E6"/>
    <w:rsid w:val="004C24C1"/>
    <w:rsid w:val="004C24C8"/>
    <w:rsid w:val="004C2533"/>
    <w:rsid w:val="004C26A7"/>
    <w:rsid w:val="004C26C0"/>
    <w:rsid w:val="004C26D6"/>
    <w:rsid w:val="004C2755"/>
    <w:rsid w:val="004C27AD"/>
    <w:rsid w:val="004C295C"/>
    <w:rsid w:val="004C2AEE"/>
    <w:rsid w:val="004C2B37"/>
    <w:rsid w:val="004C2BF8"/>
    <w:rsid w:val="004C2C64"/>
    <w:rsid w:val="004C2D3A"/>
    <w:rsid w:val="004C2E38"/>
    <w:rsid w:val="004C2E55"/>
    <w:rsid w:val="004C31F4"/>
    <w:rsid w:val="004C3221"/>
    <w:rsid w:val="004C3236"/>
    <w:rsid w:val="004C3276"/>
    <w:rsid w:val="004C33FD"/>
    <w:rsid w:val="004C3459"/>
    <w:rsid w:val="004C34E1"/>
    <w:rsid w:val="004C3578"/>
    <w:rsid w:val="004C35B4"/>
    <w:rsid w:val="004C35BC"/>
    <w:rsid w:val="004C36E3"/>
    <w:rsid w:val="004C3764"/>
    <w:rsid w:val="004C38BA"/>
    <w:rsid w:val="004C3950"/>
    <w:rsid w:val="004C3A3E"/>
    <w:rsid w:val="004C3CE8"/>
    <w:rsid w:val="004C3E8A"/>
    <w:rsid w:val="004C3EE2"/>
    <w:rsid w:val="004C3F7F"/>
    <w:rsid w:val="004C44E4"/>
    <w:rsid w:val="004C4506"/>
    <w:rsid w:val="004C45A6"/>
    <w:rsid w:val="004C484D"/>
    <w:rsid w:val="004C4949"/>
    <w:rsid w:val="004C4959"/>
    <w:rsid w:val="004C4973"/>
    <w:rsid w:val="004C49C5"/>
    <w:rsid w:val="004C49E0"/>
    <w:rsid w:val="004C4CEA"/>
    <w:rsid w:val="004C4D5B"/>
    <w:rsid w:val="004C5020"/>
    <w:rsid w:val="004C5041"/>
    <w:rsid w:val="004C510A"/>
    <w:rsid w:val="004C5255"/>
    <w:rsid w:val="004C529F"/>
    <w:rsid w:val="004C5343"/>
    <w:rsid w:val="004C53EB"/>
    <w:rsid w:val="004C5579"/>
    <w:rsid w:val="004C568C"/>
    <w:rsid w:val="004C579B"/>
    <w:rsid w:val="004C579E"/>
    <w:rsid w:val="004C57C4"/>
    <w:rsid w:val="004C5A6D"/>
    <w:rsid w:val="004C5A86"/>
    <w:rsid w:val="004C5DE4"/>
    <w:rsid w:val="004C613C"/>
    <w:rsid w:val="004C61B0"/>
    <w:rsid w:val="004C6222"/>
    <w:rsid w:val="004C6240"/>
    <w:rsid w:val="004C62D8"/>
    <w:rsid w:val="004C636D"/>
    <w:rsid w:val="004C63E9"/>
    <w:rsid w:val="004C644C"/>
    <w:rsid w:val="004C64AA"/>
    <w:rsid w:val="004C6550"/>
    <w:rsid w:val="004C6655"/>
    <w:rsid w:val="004C67A1"/>
    <w:rsid w:val="004C68B3"/>
    <w:rsid w:val="004C6934"/>
    <w:rsid w:val="004C6946"/>
    <w:rsid w:val="004C6A2B"/>
    <w:rsid w:val="004C6B6D"/>
    <w:rsid w:val="004C6BD3"/>
    <w:rsid w:val="004C6CA0"/>
    <w:rsid w:val="004C6EAA"/>
    <w:rsid w:val="004C6EC7"/>
    <w:rsid w:val="004C6F22"/>
    <w:rsid w:val="004C7025"/>
    <w:rsid w:val="004C7256"/>
    <w:rsid w:val="004C72EB"/>
    <w:rsid w:val="004C738C"/>
    <w:rsid w:val="004C7439"/>
    <w:rsid w:val="004C743F"/>
    <w:rsid w:val="004C747E"/>
    <w:rsid w:val="004C7653"/>
    <w:rsid w:val="004C7881"/>
    <w:rsid w:val="004C78C2"/>
    <w:rsid w:val="004C7945"/>
    <w:rsid w:val="004C798E"/>
    <w:rsid w:val="004C7BFB"/>
    <w:rsid w:val="004C7C73"/>
    <w:rsid w:val="004C7D7C"/>
    <w:rsid w:val="004C7EA2"/>
    <w:rsid w:val="004C7F20"/>
    <w:rsid w:val="004C7F54"/>
    <w:rsid w:val="004C7FEC"/>
    <w:rsid w:val="004D001E"/>
    <w:rsid w:val="004D0021"/>
    <w:rsid w:val="004D0044"/>
    <w:rsid w:val="004D00CE"/>
    <w:rsid w:val="004D01D3"/>
    <w:rsid w:val="004D0206"/>
    <w:rsid w:val="004D0344"/>
    <w:rsid w:val="004D0394"/>
    <w:rsid w:val="004D0526"/>
    <w:rsid w:val="004D05A0"/>
    <w:rsid w:val="004D076E"/>
    <w:rsid w:val="004D0790"/>
    <w:rsid w:val="004D07D1"/>
    <w:rsid w:val="004D0867"/>
    <w:rsid w:val="004D0980"/>
    <w:rsid w:val="004D0A63"/>
    <w:rsid w:val="004D0A9C"/>
    <w:rsid w:val="004D0C7B"/>
    <w:rsid w:val="004D0D16"/>
    <w:rsid w:val="004D0E30"/>
    <w:rsid w:val="004D0EAB"/>
    <w:rsid w:val="004D0EF6"/>
    <w:rsid w:val="004D0FBB"/>
    <w:rsid w:val="004D1097"/>
    <w:rsid w:val="004D1176"/>
    <w:rsid w:val="004D117A"/>
    <w:rsid w:val="004D11E9"/>
    <w:rsid w:val="004D14B3"/>
    <w:rsid w:val="004D14E4"/>
    <w:rsid w:val="004D161C"/>
    <w:rsid w:val="004D1693"/>
    <w:rsid w:val="004D1765"/>
    <w:rsid w:val="004D19CC"/>
    <w:rsid w:val="004D1B8F"/>
    <w:rsid w:val="004D1BBF"/>
    <w:rsid w:val="004D1DE5"/>
    <w:rsid w:val="004D1ECF"/>
    <w:rsid w:val="004D1F4E"/>
    <w:rsid w:val="004D1F56"/>
    <w:rsid w:val="004D2035"/>
    <w:rsid w:val="004D2115"/>
    <w:rsid w:val="004D212B"/>
    <w:rsid w:val="004D21FC"/>
    <w:rsid w:val="004D2405"/>
    <w:rsid w:val="004D24C0"/>
    <w:rsid w:val="004D253B"/>
    <w:rsid w:val="004D25DA"/>
    <w:rsid w:val="004D2A0F"/>
    <w:rsid w:val="004D2AA2"/>
    <w:rsid w:val="004D2CAB"/>
    <w:rsid w:val="004D2CB3"/>
    <w:rsid w:val="004D2DD6"/>
    <w:rsid w:val="004D2E62"/>
    <w:rsid w:val="004D2F54"/>
    <w:rsid w:val="004D3062"/>
    <w:rsid w:val="004D30E3"/>
    <w:rsid w:val="004D3114"/>
    <w:rsid w:val="004D3175"/>
    <w:rsid w:val="004D34B5"/>
    <w:rsid w:val="004D3527"/>
    <w:rsid w:val="004D389C"/>
    <w:rsid w:val="004D3955"/>
    <w:rsid w:val="004D39B7"/>
    <w:rsid w:val="004D3A7A"/>
    <w:rsid w:val="004D3B30"/>
    <w:rsid w:val="004D3BA2"/>
    <w:rsid w:val="004D3FFF"/>
    <w:rsid w:val="004D40BE"/>
    <w:rsid w:val="004D40FA"/>
    <w:rsid w:val="004D4433"/>
    <w:rsid w:val="004D45D4"/>
    <w:rsid w:val="004D4620"/>
    <w:rsid w:val="004D49BB"/>
    <w:rsid w:val="004D4A8C"/>
    <w:rsid w:val="004D4B62"/>
    <w:rsid w:val="004D4C4A"/>
    <w:rsid w:val="004D4D9D"/>
    <w:rsid w:val="004D4F65"/>
    <w:rsid w:val="004D5005"/>
    <w:rsid w:val="004D512C"/>
    <w:rsid w:val="004D515D"/>
    <w:rsid w:val="004D5169"/>
    <w:rsid w:val="004D5214"/>
    <w:rsid w:val="004D5389"/>
    <w:rsid w:val="004D53CC"/>
    <w:rsid w:val="004D550A"/>
    <w:rsid w:val="004D5588"/>
    <w:rsid w:val="004D5620"/>
    <w:rsid w:val="004D5644"/>
    <w:rsid w:val="004D56DB"/>
    <w:rsid w:val="004D5808"/>
    <w:rsid w:val="004D58C6"/>
    <w:rsid w:val="004D58E6"/>
    <w:rsid w:val="004D591B"/>
    <w:rsid w:val="004D5960"/>
    <w:rsid w:val="004D596C"/>
    <w:rsid w:val="004D5B56"/>
    <w:rsid w:val="004D5D04"/>
    <w:rsid w:val="004D5F36"/>
    <w:rsid w:val="004D5FB5"/>
    <w:rsid w:val="004D60B3"/>
    <w:rsid w:val="004D6313"/>
    <w:rsid w:val="004D6340"/>
    <w:rsid w:val="004D6386"/>
    <w:rsid w:val="004D64A6"/>
    <w:rsid w:val="004D67E6"/>
    <w:rsid w:val="004D68C4"/>
    <w:rsid w:val="004D69CF"/>
    <w:rsid w:val="004D6B1F"/>
    <w:rsid w:val="004D6BB8"/>
    <w:rsid w:val="004D6BC7"/>
    <w:rsid w:val="004D6C41"/>
    <w:rsid w:val="004D6CA2"/>
    <w:rsid w:val="004D6DFB"/>
    <w:rsid w:val="004D6E2B"/>
    <w:rsid w:val="004D6E87"/>
    <w:rsid w:val="004D6EC0"/>
    <w:rsid w:val="004D6F5E"/>
    <w:rsid w:val="004D6F95"/>
    <w:rsid w:val="004D6FC0"/>
    <w:rsid w:val="004D708F"/>
    <w:rsid w:val="004D70CF"/>
    <w:rsid w:val="004D7332"/>
    <w:rsid w:val="004D7347"/>
    <w:rsid w:val="004D7425"/>
    <w:rsid w:val="004D7472"/>
    <w:rsid w:val="004D74D7"/>
    <w:rsid w:val="004D7615"/>
    <w:rsid w:val="004D7618"/>
    <w:rsid w:val="004D77F7"/>
    <w:rsid w:val="004D79DF"/>
    <w:rsid w:val="004D7A96"/>
    <w:rsid w:val="004D7B49"/>
    <w:rsid w:val="004D7C24"/>
    <w:rsid w:val="004D7C3C"/>
    <w:rsid w:val="004D7CD6"/>
    <w:rsid w:val="004D7D4E"/>
    <w:rsid w:val="004D7DB4"/>
    <w:rsid w:val="004D7DC2"/>
    <w:rsid w:val="004D7E5E"/>
    <w:rsid w:val="004D7EDD"/>
    <w:rsid w:val="004D7FB4"/>
    <w:rsid w:val="004E016D"/>
    <w:rsid w:val="004E0224"/>
    <w:rsid w:val="004E03DC"/>
    <w:rsid w:val="004E052D"/>
    <w:rsid w:val="004E0609"/>
    <w:rsid w:val="004E0860"/>
    <w:rsid w:val="004E087F"/>
    <w:rsid w:val="004E098E"/>
    <w:rsid w:val="004E0990"/>
    <w:rsid w:val="004E0A4F"/>
    <w:rsid w:val="004E0B43"/>
    <w:rsid w:val="004E0B69"/>
    <w:rsid w:val="004E0D8A"/>
    <w:rsid w:val="004E0DD0"/>
    <w:rsid w:val="004E14D1"/>
    <w:rsid w:val="004E15E7"/>
    <w:rsid w:val="004E1605"/>
    <w:rsid w:val="004E16B7"/>
    <w:rsid w:val="004E16E7"/>
    <w:rsid w:val="004E170B"/>
    <w:rsid w:val="004E18D0"/>
    <w:rsid w:val="004E18DC"/>
    <w:rsid w:val="004E199F"/>
    <w:rsid w:val="004E1B0D"/>
    <w:rsid w:val="004E1BB6"/>
    <w:rsid w:val="004E1D55"/>
    <w:rsid w:val="004E1DF6"/>
    <w:rsid w:val="004E1EE7"/>
    <w:rsid w:val="004E1F75"/>
    <w:rsid w:val="004E1F7C"/>
    <w:rsid w:val="004E1F96"/>
    <w:rsid w:val="004E20D4"/>
    <w:rsid w:val="004E220C"/>
    <w:rsid w:val="004E254B"/>
    <w:rsid w:val="004E2556"/>
    <w:rsid w:val="004E2694"/>
    <w:rsid w:val="004E279F"/>
    <w:rsid w:val="004E27FA"/>
    <w:rsid w:val="004E2883"/>
    <w:rsid w:val="004E2972"/>
    <w:rsid w:val="004E2BF2"/>
    <w:rsid w:val="004E2C8E"/>
    <w:rsid w:val="004E2F28"/>
    <w:rsid w:val="004E2F45"/>
    <w:rsid w:val="004E31FA"/>
    <w:rsid w:val="004E34B3"/>
    <w:rsid w:val="004E35A9"/>
    <w:rsid w:val="004E35BE"/>
    <w:rsid w:val="004E35FA"/>
    <w:rsid w:val="004E3905"/>
    <w:rsid w:val="004E39C6"/>
    <w:rsid w:val="004E3A14"/>
    <w:rsid w:val="004E3A1B"/>
    <w:rsid w:val="004E3B13"/>
    <w:rsid w:val="004E3B5F"/>
    <w:rsid w:val="004E3BB3"/>
    <w:rsid w:val="004E3BCB"/>
    <w:rsid w:val="004E3D6A"/>
    <w:rsid w:val="004E3D99"/>
    <w:rsid w:val="004E402A"/>
    <w:rsid w:val="004E4101"/>
    <w:rsid w:val="004E412C"/>
    <w:rsid w:val="004E416A"/>
    <w:rsid w:val="004E41BC"/>
    <w:rsid w:val="004E4266"/>
    <w:rsid w:val="004E42F7"/>
    <w:rsid w:val="004E4406"/>
    <w:rsid w:val="004E4523"/>
    <w:rsid w:val="004E4596"/>
    <w:rsid w:val="004E462F"/>
    <w:rsid w:val="004E46CC"/>
    <w:rsid w:val="004E478B"/>
    <w:rsid w:val="004E47D9"/>
    <w:rsid w:val="004E47FD"/>
    <w:rsid w:val="004E480C"/>
    <w:rsid w:val="004E4980"/>
    <w:rsid w:val="004E4AE8"/>
    <w:rsid w:val="004E4BC5"/>
    <w:rsid w:val="004E4BE8"/>
    <w:rsid w:val="004E4D3E"/>
    <w:rsid w:val="004E51C5"/>
    <w:rsid w:val="004E5307"/>
    <w:rsid w:val="004E548F"/>
    <w:rsid w:val="004E562B"/>
    <w:rsid w:val="004E5649"/>
    <w:rsid w:val="004E56A0"/>
    <w:rsid w:val="004E57D7"/>
    <w:rsid w:val="004E57E7"/>
    <w:rsid w:val="004E58F4"/>
    <w:rsid w:val="004E5922"/>
    <w:rsid w:val="004E5950"/>
    <w:rsid w:val="004E5AC0"/>
    <w:rsid w:val="004E5AEE"/>
    <w:rsid w:val="004E5F88"/>
    <w:rsid w:val="004E6112"/>
    <w:rsid w:val="004E6179"/>
    <w:rsid w:val="004E61E6"/>
    <w:rsid w:val="004E624B"/>
    <w:rsid w:val="004E632A"/>
    <w:rsid w:val="004E63E8"/>
    <w:rsid w:val="004E6447"/>
    <w:rsid w:val="004E65AE"/>
    <w:rsid w:val="004E664C"/>
    <w:rsid w:val="004E6739"/>
    <w:rsid w:val="004E6740"/>
    <w:rsid w:val="004E67C5"/>
    <w:rsid w:val="004E682B"/>
    <w:rsid w:val="004E69E1"/>
    <w:rsid w:val="004E6B4B"/>
    <w:rsid w:val="004E6BC7"/>
    <w:rsid w:val="004E6C25"/>
    <w:rsid w:val="004E6D1E"/>
    <w:rsid w:val="004E6E88"/>
    <w:rsid w:val="004E6E9B"/>
    <w:rsid w:val="004E714F"/>
    <w:rsid w:val="004E72F1"/>
    <w:rsid w:val="004E735F"/>
    <w:rsid w:val="004E7565"/>
    <w:rsid w:val="004E764E"/>
    <w:rsid w:val="004E7666"/>
    <w:rsid w:val="004E78F8"/>
    <w:rsid w:val="004E7AC9"/>
    <w:rsid w:val="004E7BCE"/>
    <w:rsid w:val="004E7BDD"/>
    <w:rsid w:val="004E7C00"/>
    <w:rsid w:val="004E7C1E"/>
    <w:rsid w:val="004E7C21"/>
    <w:rsid w:val="004E7C4A"/>
    <w:rsid w:val="004E7C76"/>
    <w:rsid w:val="004E7E01"/>
    <w:rsid w:val="004E7F9C"/>
    <w:rsid w:val="004E7FBD"/>
    <w:rsid w:val="004E7FE7"/>
    <w:rsid w:val="004F0084"/>
    <w:rsid w:val="004F00ED"/>
    <w:rsid w:val="004F0137"/>
    <w:rsid w:val="004F0237"/>
    <w:rsid w:val="004F025F"/>
    <w:rsid w:val="004F0444"/>
    <w:rsid w:val="004F04B5"/>
    <w:rsid w:val="004F08DA"/>
    <w:rsid w:val="004F092F"/>
    <w:rsid w:val="004F0945"/>
    <w:rsid w:val="004F0A32"/>
    <w:rsid w:val="004F0AB4"/>
    <w:rsid w:val="004F0B8B"/>
    <w:rsid w:val="004F0D1A"/>
    <w:rsid w:val="004F0D3A"/>
    <w:rsid w:val="004F0FC7"/>
    <w:rsid w:val="004F0FDB"/>
    <w:rsid w:val="004F104F"/>
    <w:rsid w:val="004F11D2"/>
    <w:rsid w:val="004F131C"/>
    <w:rsid w:val="004F13C2"/>
    <w:rsid w:val="004F140F"/>
    <w:rsid w:val="004F15B6"/>
    <w:rsid w:val="004F16EA"/>
    <w:rsid w:val="004F1805"/>
    <w:rsid w:val="004F1813"/>
    <w:rsid w:val="004F1930"/>
    <w:rsid w:val="004F1AC0"/>
    <w:rsid w:val="004F1EC5"/>
    <w:rsid w:val="004F200E"/>
    <w:rsid w:val="004F2148"/>
    <w:rsid w:val="004F22A1"/>
    <w:rsid w:val="004F23CE"/>
    <w:rsid w:val="004F26F9"/>
    <w:rsid w:val="004F2809"/>
    <w:rsid w:val="004F2913"/>
    <w:rsid w:val="004F2AB2"/>
    <w:rsid w:val="004F2AF1"/>
    <w:rsid w:val="004F2BF6"/>
    <w:rsid w:val="004F2C46"/>
    <w:rsid w:val="004F2F1D"/>
    <w:rsid w:val="004F2FA6"/>
    <w:rsid w:val="004F3072"/>
    <w:rsid w:val="004F3160"/>
    <w:rsid w:val="004F325D"/>
    <w:rsid w:val="004F3385"/>
    <w:rsid w:val="004F33F6"/>
    <w:rsid w:val="004F3421"/>
    <w:rsid w:val="004F3A98"/>
    <w:rsid w:val="004F3AE1"/>
    <w:rsid w:val="004F3B55"/>
    <w:rsid w:val="004F3BE8"/>
    <w:rsid w:val="004F3C78"/>
    <w:rsid w:val="004F3D03"/>
    <w:rsid w:val="004F3E48"/>
    <w:rsid w:val="004F3E71"/>
    <w:rsid w:val="004F3F8B"/>
    <w:rsid w:val="004F4021"/>
    <w:rsid w:val="004F40BB"/>
    <w:rsid w:val="004F4118"/>
    <w:rsid w:val="004F436E"/>
    <w:rsid w:val="004F44C9"/>
    <w:rsid w:val="004F44F2"/>
    <w:rsid w:val="004F4656"/>
    <w:rsid w:val="004F4670"/>
    <w:rsid w:val="004F468A"/>
    <w:rsid w:val="004F46D3"/>
    <w:rsid w:val="004F4700"/>
    <w:rsid w:val="004F4797"/>
    <w:rsid w:val="004F484D"/>
    <w:rsid w:val="004F489A"/>
    <w:rsid w:val="004F48F1"/>
    <w:rsid w:val="004F4A37"/>
    <w:rsid w:val="004F4B4F"/>
    <w:rsid w:val="004F4B58"/>
    <w:rsid w:val="004F4F6E"/>
    <w:rsid w:val="004F50B9"/>
    <w:rsid w:val="004F51C2"/>
    <w:rsid w:val="004F5218"/>
    <w:rsid w:val="004F524F"/>
    <w:rsid w:val="004F5337"/>
    <w:rsid w:val="004F53A9"/>
    <w:rsid w:val="004F540E"/>
    <w:rsid w:val="004F55F3"/>
    <w:rsid w:val="004F56E0"/>
    <w:rsid w:val="004F56EB"/>
    <w:rsid w:val="004F5ABC"/>
    <w:rsid w:val="004F5AF9"/>
    <w:rsid w:val="004F5CEC"/>
    <w:rsid w:val="004F5DA1"/>
    <w:rsid w:val="004F5E36"/>
    <w:rsid w:val="004F5E8C"/>
    <w:rsid w:val="004F6031"/>
    <w:rsid w:val="004F62FE"/>
    <w:rsid w:val="004F65B5"/>
    <w:rsid w:val="004F65CD"/>
    <w:rsid w:val="004F6620"/>
    <w:rsid w:val="004F6707"/>
    <w:rsid w:val="004F6793"/>
    <w:rsid w:val="004F67A3"/>
    <w:rsid w:val="004F67D3"/>
    <w:rsid w:val="004F6990"/>
    <w:rsid w:val="004F6B8A"/>
    <w:rsid w:val="004F6FA7"/>
    <w:rsid w:val="004F7063"/>
    <w:rsid w:val="004F710C"/>
    <w:rsid w:val="004F7128"/>
    <w:rsid w:val="004F71E3"/>
    <w:rsid w:val="004F723B"/>
    <w:rsid w:val="004F72BB"/>
    <w:rsid w:val="004F7362"/>
    <w:rsid w:val="004F742C"/>
    <w:rsid w:val="004F74A4"/>
    <w:rsid w:val="004F752C"/>
    <w:rsid w:val="004F763D"/>
    <w:rsid w:val="004F7867"/>
    <w:rsid w:val="004F7878"/>
    <w:rsid w:val="004F78DD"/>
    <w:rsid w:val="004F78E4"/>
    <w:rsid w:val="004F7A01"/>
    <w:rsid w:val="004F7A42"/>
    <w:rsid w:val="004F7B27"/>
    <w:rsid w:val="004F7B6B"/>
    <w:rsid w:val="004F7C34"/>
    <w:rsid w:val="004F7CAE"/>
    <w:rsid w:val="004F7CF1"/>
    <w:rsid w:val="004F7D67"/>
    <w:rsid w:val="004F7EB4"/>
    <w:rsid w:val="005003A8"/>
    <w:rsid w:val="00500401"/>
    <w:rsid w:val="00500537"/>
    <w:rsid w:val="00500540"/>
    <w:rsid w:val="00500570"/>
    <w:rsid w:val="0050060E"/>
    <w:rsid w:val="005006B3"/>
    <w:rsid w:val="005008A6"/>
    <w:rsid w:val="00500A8A"/>
    <w:rsid w:val="00500B34"/>
    <w:rsid w:val="00500BD9"/>
    <w:rsid w:val="00500C48"/>
    <w:rsid w:val="00500CB0"/>
    <w:rsid w:val="00500D14"/>
    <w:rsid w:val="00500D9A"/>
    <w:rsid w:val="00500DB2"/>
    <w:rsid w:val="00501098"/>
    <w:rsid w:val="0050117E"/>
    <w:rsid w:val="00501229"/>
    <w:rsid w:val="005014B6"/>
    <w:rsid w:val="005016E0"/>
    <w:rsid w:val="005019C1"/>
    <w:rsid w:val="00501B74"/>
    <w:rsid w:val="00501DA3"/>
    <w:rsid w:val="00501F5D"/>
    <w:rsid w:val="00501F6B"/>
    <w:rsid w:val="00501F81"/>
    <w:rsid w:val="00502026"/>
    <w:rsid w:val="005020FD"/>
    <w:rsid w:val="00502174"/>
    <w:rsid w:val="00502192"/>
    <w:rsid w:val="00502433"/>
    <w:rsid w:val="00502605"/>
    <w:rsid w:val="00502635"/>
    <w:rsid w:val="00502663"/>
    <w:rsid w:val="0050279F"/>
    <w:rsid w:val="005028FE"/>
    <w:rsid w:val="00502A10"/>
    <w:rsid w:val="00502AA1"/>
    <w:rsid w:val="00502CA4"/>
    <w:rsid w:val="00502CF9"/>
    <w:rsid w:val="00502D45"/>
    <w:rsid w:val="00502E71"/>
    <w:rsid w:val="00502F3D"/>
    <w:rsid w:val="005030DE"/>
    <w:rsid w:val="00503196"/>
    <w:rsid w:val="005031E0"/>
    <w:rsid w:val="00503229"/>
    <w:rsid w:val="0050329C"/>
    <w:rsid w:val="005035E3"/>
    <w:rsid w:val="0050364C"/>
    <w:rsid w:val="005037B2"/>
    <w:rsid w:val="00503817"/>
    <w:rsid w:val="005038FD"/>
    <w:rsid w:val="005039FC"/>
    <w:rsid w:val="00503A59"/>
    <w:rsid w:val="00503B1D"/>
    <w:rsid w:val="00503C4D"/>
    <w:rsid w:val="00503CAC"/>
    <w:rsid w:val="00503EB3"/>
    <w:rsid w:val="00503EC4"/>
    <w:rsid w:val="00503F42"/>
    <w:rsid w:val="00503F81"/>
    <w:rsid w:val="0050413B"/>
    <w:rsid w:val="005041D6"/>
    <w:rsid w:val="00504229"/>
    <w:rsid w:val="00504375"/>
    <w:rsid w:val="0050442A"/>
    <w:rsid w:val="0050449F"/>
    <w:rsid w:val="00504505"/>
    <w:rsid w:val="005045AE"/>
    <w:rsid w:val="0050461B"/>
    <w:rsid w:val="0050476B"/>
    <w:rsid w:val="00504C9E"/>
    <w:rsid w:val="00504CF5"/>
    <w:rsid w:val="00504D51"/>
    <w:rsid w:val="00504DFC"/>
    <w:rsid w:val="00504FEF"/>
    <w:rsid w:val="00505135"/>
    <w:rsid w:val="00505184"/>
    <w:rsid w:val="005052AF"/>
    <w:rsid w:val="00505398"/>
    <w:rsid w:val="005054EC"/>
    <w:rsid w:val="00505547"/>
    <w:rsid w:val="005058DD"/>
    <w:rsid w:val="00505A0A"/>
    <w:rsid w:val="00505AE9"/>
    <w:rsid w:val="00505D01"/>
    <w:rsid w:val="00505FE6"/>
    <w:rsid w:val="00506008"/>
    <w:rsid w:val="00506048"/>
    <w:rsid w:val="005060A9"/>
    <w:rsid w:val="0050623A"/>
    <w:rsid w:val="00506269"/>
    <w:rsid w:val="0050630C"/>
    <w:rsid w:val="005067EC"/>
    <w:rsid w:val="00506995"/>
    <w:rsid w:val="00506AE4"/>
    <w:rsid w:val="00506C5B"/>
    <w:rsid w:val="00506D15"/>
    <w:rsid w:val="00506D1A"/>
    <w:rsid w:val="00506E7A"/>
    <w:rsid w:val="00507231"/>
    <w:rsid w:val="0050723C"/>
    <w:rsid w:val="00507482"/>
    <w:rsid w:val="00507574"/>
    <w:rsid w:val="00507677"/>
    <w:rsid w:val="005078F0"/>
    <w:rsid w:val="00507C0E"/>
    <w:rsid w:val="00507D41"/>
    <w:rsid w:val="00507EF7"/>
    <w:rsid w:val="00507FB2"/>
    <w:rsid w:val="0051001B"/>
    <w:rsid w:val="00510166"/>
    <w:rsid w:val="00510199"/>
    <w:rsid w:val="005101D5"/>
    <w:rsid w:val="005102B8"/>
    <w:rsid w:val="00510767"/>
    <w:rsid w:val="0051086C"/>
    <w:rsid w:val="005109CE"/>
    <w:rsid w:val="00510C04"/>
    <w:rsid w:val="00510E5A"/>
    <w:rsid w:val="00510ECF"/>
    <w:rsid w:val="00510F3B"/>
    <w:rsid w:val="00511165"/>
    <w:rsid w:val="005113F1"/>
    <w:rsid w:val="0051146E"/>
    <w:rsid w:val="005114A1"/>
    <w:rsid w:val="00511667"/>
    <w:rsid w:val="00511686"/>
    <w:rsid w:val="005116DB"/>
    <w:rsid w:val="005116F8"/>
    <w:rsid w:val="0051170E"/>
    <w:rsid w:val="00511831"/>
    <w:rsid w:val="00511904"/>
    <w:rsid w:val="00511AC6"/>
    <w:rsid w:val="00511B54"/>
    <w:rsid w:val="00511BB7"/>
    <w:rsid w:val="00511CBF"/>
    <w:rsid w:val="00511DFB"/>
    <w:rsid w:val="00511F28"/>
    <w:rsid w:val="00511F6F"/>
    <w:rsid w:val="00512016"/>
    <w:rsid w:val="0051203C"/>
    <w:rsid w:val="0051217A"/>
    <w:rsid w:val="0051219E"/>
    <w:rsid w:val="0051238E"/>
    <w:rsid w:val="005124B4"/>
    <w:rsid w:val="005124CC"/>
    <w:rsid w:val="00512518"/>
    <w:rsid w:val="00512545"/>
    <w:rsid w:val="005125BA"/>
    <w:rsid w:val="005125BF"/>
    <w:rsid w:val="005125C0"/>
    <w:rsid w:val="0051264F"/>
    <w:rsid w:val="00512706"/>
    <w:rsid w:val="005127D9"/>
    <w:rsid w:val="00512843"/>
    <w:rsid w:val="0051298F"/>
    <w:rsid w:val="005129A1"/>
    <w:rsid w:val="00512B0F"/>
    <w:rsid w:val="00512C89"/>
    <w:rsid w:val="00512CB8"/>
    <w:rsid w:val="00512DF0"/>
    <w:rsid w:val="00512E15"/>
    <w:rsid w:val="00512EA5"/>
    <w:rsid w:val="00512F17"/>
    <w:rsid w:val="005130CA"/>
    <w:rsid w:val="005130CD"/>
    <w:rsid w:val="005130E3"/>
    <w:rsid w:val="0051321F"/>
    <w:rsid w:val="0051341D"/>
    <w:rsid w:val="00513566"/>
    <w:rsid w:val="005136E0"/>
    <w:rsid w:val="00513A37"/>
    <w:rsid w:val="00513B50"/>
    <w:rsid w:val="00513BB1"/>
    <w:rsid w:val="00513C06"/>
    <w:rsid w:val="00513EE9"/>
    <w:rsid w:val="00513F35"/>
    <w:rsid w:val="00513FBE"/>
    <w:rsid w:val="0051409E"/>
    <w:rsid w:val="00514315"/>
    <w:rsid w:val="005143A8"/>
    <w:rsid w:val="00514425"/>
    <w:rsid w:val="0051443C"/>
    <w:rsid w:val="005144A2"/>
    <w:rsid w:val="00514506"/>
    <w:rsid w:val="005146AC"/>
    <w:rsid w:val="00514776"/>
    <w:rsid w:val="0051477F"/>
    <w:rsid w:val="00514841"/>
    <w:rsid w:val="00514874"/>
    <w:rsid w:val="00514918"/>
    <w:rsid w:val="00514965"/>
    <w:rsid w:val="00514AF2"/>
    <w:rsid w:val="00514FCB"/>
    <w:rsid w:val="00515000"/>
    <w:rsid w:val="0051500C"/>
    <w:rsid w:val="00515085"/>
    <w:rsid w:val="005150D1"/>
    <w:rsid w:val="0051518A"/>
    <w:rsid w:val="0051526E"/>
    <w:rsid w:val="005152D0"/>
    <w:rsid w:val="00515378"/>
    <w:rsid w:val="005156AB"/>
    <w:rsid w:val="005156D8"/>
    <w:rsid w:val="0051570E"/>
    <w:rsid w:val="0051572D"/>
    <w:rsid w:val="005158B2"/>
    <w:rsid w:val="005158EB"/>
    <w:rsid w:val="00515A12"/>
    <w:rsid w:val="00515A98"/>
    <w:rsid w:val="00515B47"/>
    <w:rsid w:val="00515D69"/>
    <w:rsid w:val="00515DE4"/>
    <w:rsid w:val="005160A4"/>
    <w:rsid w:val="00516126"/>
    <w:rsid w:val="00516235"/>
    <w:rsid w:val="0051628A"/>
    <w:rsid w:val="0051641B"/>
    <w:rsid w:val="005164B5"/>
    <w:rsid w:val="005164EF"/>
    <w:rsid w:val="00516549"/>
    <w:rsid w:val="005165A9"/>
    <w:rsid w:val="005165D9"/>
    <w:rsid w:val="005165E0"/>
    <w:rsid w:val="005166B4"/>
    <w:rsid w:val="0051680A"/>
    <w:rsid w:val="00516986"/>
    <w:rsid w:val="005169AE"/>
    <w:rsid w:val="00516A9C"/>
    <w:rsid w:val="00516AD0"/>
    <w:rsid w:val="00516CA4"/>
    <w:rsid w:val="00516E02"/>
    <w:rsid w:val="00516E24"/>
    <w:rsid w:val="00517067"/>
    <w:rsid w:val="00517417"/>
    <w:rsid w:val="00517431"/>
    <w:rsid w:val="0051759C"/>
    <w:rsid w:val="0051766A"/>
    <w:rsid w:val="00517713"/>
    <w:rsid w:val="00517974"/>
    <w:rsid w:val="00517B9F"/>
    <w:rsid w:val="00517CD4"/>
    <w:rsid w:val="00517DE6"/>
    <w:rsid w:val="00517F13"/>
    <w:rsid w:val="00520045"/>
    <w:rsid w:val="005200CD"/>
    <w:rsid w:val="00520100"/>
    <w:rsid w:val="00520360"/>
    <w:rsid w:val="005203B5"/>
    <w:rsid w:val="005203EF"/>
    <w:rsid w:val="00520466"/>
    <w:rsid w:val="00520500"/>
    <w:rsid w:val="0052073F"/>
    <w:rsid w:val="00520B1F"/>
    <w:rsid w:val="00520C0D"/>
    <w:rsid w:val="00520C4E"/>
    <w:rsid w:val="00520CA4"/>
    <w:rsid w:val="00520CA9"/>
    <w:rsid w:val="00520CB3"/>
    <w:rsid w:val="00520E0C"/>
    <w:rsid w:val="00520EEF"/>
    <w:rsid w:val="00520F2F"/>
    <w:rsid w:val="00520F8F"/>
    <w:rsid w:val="00520F9D"/>
    <w:rsid w:val="00520FAC"/>
    <w:rsid w:val="005214B0"/>
    <w:rsid w:val="005214BC"/>
    <w:rsid w:val="00521680"/>
    <w:rsid w:val="00521698"/>
    <w:rsid w:val="005216F2"/>
    <w:rsid w:val="00521889"/>
    <w:rsid w:val="005219AC"/>
    <w:rsid w:val="00521C55"/>
    <w:rsid w:val="00521D2A"/>
    <w:rsid w:val="00521DA6"/>
    <w:rsid w:val="00521EDA"/>
    <w:rsid w:val="00521FF2"/>
    <w:rsid w:val="0052204C"/>
    <w:rsid w:val="00522133"/>
    <w:rsid w:val="0052214E"/>
    <w:rsid w:val="005221FC"/>
    <w:rsid w:val="005222C7"/>
    <w:rsid w:val="005225E9"/>
    <w:rsid w:val="00522691"/>
    <w:rsid w:val="005227E2"/>
    <w:rsid w:val="005228A3"/>
    <w:rsid w:val="0052295D"/>
    <w:rsid w:val="00522A59"/>
    <w:rsid w:val="00522A9A"/>
    <w:rsid w:val="00522AFC"/>
    <w:rsid w:val="00522FA9"/>
    <w:rsid w:val="005230F4"/>
    <w:rsid w:val="00523102"/>
    <w:rsid w:val="005231BB"/>
    <w:rsid w:val="005231EF"/>
    <w:rsid w:val="005236B7"/>
    <w:rsid w:val="005236D6"/>
    <w:rsid w:val="005237C0"/>
    <w:rsid w:val="0052383E"/>
    <w:rsid w:val="00523A79"/>
    <w:rsid w:val="00523A80"/>
    <w:rsid w:val="00523A97"/>
    <w:rsid w:val="00523B22"/>
    <w:rsid w:val="00523C37"/>
    <w:rsid w:val="00523C58"/>
    <w:rsid w:val="00523C88"/>
    <w:rsid w:val="00523D60"/>
    <w:rsid w:val="00523E2A"/>
    <w:rsid w:val="00523E37"/>
    <w:rsid w:val="00523FA6"/>
    <w:rsid w:val="005240BF"/>
    <w:rsid w:val="005241CD"/>
    <w:rsid w:val="005243D0"/>
    <w:rsid w:val="005245A2"/>
    <w:rsid w:val="0052467C"/>
    <w:rsid w:val="005246DB"/>
    <w:rsid w:val="00524806"/>
    <w:rsid w:val="005249A5"/>
    <w:rsid w:val="00524A60"/>
    <w:rsid w:val="00524AC8"/>
    <w:rsid w:val="00524C52"/>
    <w:rsid w:val="00524C77"/>
    <w:rsid w:val="00524C7D"/>
    <w:rsid w:val="00524D40"/>
    <w:rsid w:val="00524DAE"/>
    <w:rsid w:val="00524E7D"/>
    <w:rsid w:val="0052526A"/>
    <w:rsid w:val="00525399"/>
    <w:rsid w:val="005254AD"/>
    <w:rsid w:val="005255D3"/>
    <w:rsid w:val="005256D8"/>
    <w:rsid w:val="00525830"/>
    <w:rsid w:val="0052584A"/>
    <w:rsid w:val="005258C7"/>
    <w:rsid w:val="00525B16"/>
    <w:rsid w:val="00525BD1"/>
    <w:rsid w:val="00525C08"/>
    <w:rsid w:val="005263B7"/>
    <w:rsid w:val="00526582"/>
    <w:rsid w:val="0052666D"/>
    <w:rsid w:val="0052684C"/>
    <w:rsid w:val="00526856"/>
    <w:rsid w:val="005268C2"/>
    <w:rsid w:val="00526923"/>
    <w:rsid w:val="0052699A"/>
    <w:rsid w:val="00526A70"/>
    <w:rsid w:val="00526CC7"/>
    <w:rsid w:val="00526D23"/>
    <w:rsid w:val="00526FF4"/>
    <w:rsid w:val="005271F4"/>
    <w:rsid w:val="00527245"/>
    <w:rsid w:val="005275BA"/>
    <w:rsid w:val="00527670"/>
    <w:rsid w:val="005276D4"/>
    <w:rsid w:val="005277FB"/>
    <w:rsid w:val="005277FC"/>
    <w:rsid w:val="0052782E"/>
    <w:rsid w:val="00527901"/>
    <w:rsid w:val="00527945"/>
    <w:rsid w:val="0052799D"/>
    <w:rsid w:val="005279A7"/>
    <w:rsid w:val="00527A6F"/>
    <w:rsid w:val="00527BEF"/>
    <w:rsid w:val="00527D12"/>
    <w:rsid w:val="00527D2B"/>
    <w:rsid w:val="00527D99"/>
    <w:rsid w:val="00527DEE"/>
    <w:rsid w:val="0053000D"/>
    <w:rsid w:val="0053000E"/>
    <w:rsid w:val="0053017E"/>
    <w:rsid w:val="005301E4"/>
    <w:rsid w:val="0053045B"/>
    <w:rsid w:val="0053050D"/>
    <w:rsid w:val="0053065C"/>
    <w:rsid w:val="005307EC"/>
    <w:rsid w:val="005308C0"/>
    <w:rsid w:val="00530934"/>
    <w:rsid w:val="005309D3"/>
    <w:rsid w:val="00530ADB"/>
    <w:rsid w:val="00530B4C"/>
    <w:rsid w:val="00530B72"/>
    <w:rsid w:val="00530BDD"/>
    <w:rsid w:val="00530C86"/>
    <w:rsid w:val="00530D13"/>
    <w:rsid w:val="00530D32"/>
    <w:rsid w:val="00531064"/>
    <w:rsid w:val="00531108"/>
    <w:rsid w:val="005311AD"/>
    <w:rsid w:val="005311BB"/>
    <w:rsid w:val="0053120F"/>
    <w:rsid w:val="00531293"/>
    <w:rsid w:val="0053135E"/>
    <w:rsid w:val="00531383"/>
    <w:rsid w:val="005319A1"/>
    <w:rsid w:val="00531A0B"/>
    <w:rsid w:val="00531A4F"/>
    <w:rsid w:val="00531ACD"/>
    <w:rsid w:val="00531B90"/>
    <w:rsid w:val="00531C3F"/>
    <w:rsid w:val="00531E56"/>
    <w:rsid w:val="00531F52"/>
    <w:rsid w:val="00532203"/>
    <w:rsid w:val="005323C2"/>
    <w:rsid w:val="005323F9"/>
    <w:rsid w:val="00532615"/>
    <w:rsid w:val="0053277C"/>
    <w:rsid w:val="0053299D"/>
    <w:rsid w:val="005329C5"/>
    <w:rsid w:val="00532CB3"/>
    <w:rsid w:val="00532F8E"/>
    <w:rsid w:val="00533013"/>
    <w:rsid w:val="0053327F"/>
    <w:rsid w:val="005332B6"/>
    <w:rsid w:val="005339CD"/>
    <w:rsid w:val="00533A13"/>
    <w:rsid w:val="00533A21"/>
    <w:rsid w:val="00533C56"/>
    <w:rsid w:val="00533CD6"/>
    <w:rsid w:val="00533D1A"/>
    <w:rsid w:val="00533D74"/>
    <w:rsid w:val="00533F48"/>
    <w:rsid w:val="00533F7D"/>
    <w:rsid w:val="00533FA4"/>
    <w:rsid w:val="00533FEE"/>
    <w:rsid w:val="00534241"/>
    <w:rsid w:val="00534250"/>
    <w:rsid w:val="0053432B"/>
    <w:rsid w:val="0053449C"/>
    <w:rsid w:val="00534509"/>
    <w:rsid w:val="00534584"/>
    <w:rsid w:val="0053478F"/>
    <w:rsid w:val="005349F3"/>
    <w:rsid w:val="00534A11"/>
    <w:rsid w:val="00534C34"/>
    <w:rsid w:val="00534CAC"/>
    <w:rsid w:val="00535004"/>
    <w:rsid w:val="0053510F"/>
    <w:rsid w:val="005351BA"/>
    <w:rsid w:val="00535288"/>
    <w:rsid w:val="005352CE"/>
    <w:rsid w:val="00535561"/>
    <w:rsid w:val="00535568"/>
    <w:rsid w:val="0053558E"/>
    <w:rsid w:val="005355B2"/>
    <w:rsid w:val="005355CB"/>
    <w:rsid w:val="00535630"/>
    <w:rsid w:val="005356FD"/>
    <w:rsid w:val="0053570A"/>
    <w:rsid w:val="00535719"/>
    <w:rsid w:val="0053572A"/>
    <w:rsid w:val="0053594E"/>
    <w:rsid w:val="00535986"/>
    <w:rsid w:val="00535B6A"/>
    <w:rsid w:val="00535C65"/>
    <w:rsid w:val="00535CA4"/>
    <w:rsid w:val="00535CCD"/>
    <w:rsid w:val="00535F65"/>
    <w:rsid w:val="00535FBF"/>
    <w:rsid w:val="0053600F"/>
    <w:rsid w:val="00536073"/>
    <w:rsid w:val="005360CF"/>
    <w:rsid w:val="00536286"/>
    <w:rsid w:val="005363FD"/>
    <w:rsid w:val="0053640B"/>
    <w:rsid w:val="005364C3"/>
    <w:rsid w:val="005364CA"/>
    <w:rsid w:val="005364D4"/>
    <w:rsid w:val="005365E7"/>
    <w:rsid w:val="00536785"/>
    <w:rsid w:val="005367F1"/>
    <w:rsid w:val="00536969"/>
    <w:rsid w:val="00536983"/>
    <w:rsid w:val="00536B5A"/>
    <w:rsid w:val="00536B95"/>
    <w:rsid w:val="00536BC3"/>
    <w:rsid w:val="00536C54"/>
    <w:rsid w:val="00536C8F"/>
    <w:rsid w:val="00536D41"/>
    <w:rsid w:val="00536FB7"/>
    <w:rsid w:val="0053714E"/>
    <w:rsid w:val="005372DF"/>
    <w:rsid w:val="0053735B"/>
    <w:rsid w:val="00537662"/>
    <w:rsid w:val="005376F8"/>
    <w:rsid w:val="00537720"/>
    <w:rsid w:val="0053779E"/>
    <w:rsid w:val="005377C8"/>
    <w:rsid w:val="005379FB"/>
    <w:rsid w:val="00537C79"/>
    <w:rsid w:val="00537CEE"/>
    <w:rsid w:val="00537DAF"/>
    <w:rsid w:val="00537F5F"/>
    <w:rsid w:val="00537F93"/>
    <w:rsid w:val="005404A6"/>
    <w:rsid w:val="00540648"/>
    <w:rsid w:val="005407D8"/>
    <w:rsid w:val="00540DD3"/>
    <w:rsid w:val="00540E6B"/>
    <w:rsid w:val="00541272"/>
    <w:rsid w:val="0054143F"/>
    <w:rsid w:val="0054151F"/>
    <w:rsid w:val="0054156A"/>
    <w:rsid w:val="005415B0"/>
    <w:rsid w:val="005415FA"/>
    <w:rsid w:val="005416CC"/>
    <w:rsid w:val="0054176F"/>
    <w:rsid w:val="005418F9"/>
    <w:rsid w:val="005419AE"/>
    <w:rsid w:val="00541A88"/>
    <w:rsid w:val="00541ABA"/>
    <w:rsid w:val="00541B43"/>
    <w:rsid w:val="00541BB0"/>
    <w:rsid w:val="00541BE1"/>
    <w:rsid w:val="00541F9A"/>
    <w:rsid w:val="00542167"/>
    <w:rsid w:val="005421DF"/>
    <w:rsid w:val="005422EE"/>
    <w:rsid w:val="005423AE"/>
    <w:rsid w:val="0054240C"/>
    <w:rsid w:val="00542547"/>
    <w:rsid w:val="005425F9"/>
    <w:rsid w:val="0054266D"/>
    <w:rsid w:val="00542926"/>
    <w:rsid w:val="00542956"/>
    <w:rsid w:val="00542A7B"/>
    <w:rsid w:val="00542B32"/>
    <w:rsid w:val="00542BDD"/>
    <w:rsid w:val="00542C1C"/>
    <w:rsid w:val="00542D32"/>
    <w:rsid w:val="00542D5B"/>
    <w:rsid w:val="00542DC9"/>
    <w:rsid w:val="00543024"/>
    <w:rsid w:val="0054309A"/>
    <w:rsid w:val="00543288"/>
    <w:rsid w:val="005433B6"/>
    <w:rsid w:val="00543495"/>
    <w:rsid w:val="00543639"/>
    <w:rsid w:val="005436BA"/>
    <w:rsid w:val="00543708"/>
    <w:rsid w:val="0054384F"/>
    <w:rsid w:val="005438C7"/>
    <w:rsid w:val="00543B5D"/>
    <w:rsid w:val="00543C3B"/>
    <w:rsid w:val="00543D65"/>
    <w:rsid w:val="00543D81"/>
    <w:rsid w:val="00543DF3"/>
    <w:rsid w:val="00543FC6"/>
    <w:rsid w:val="0054402D"/>
    <w:rsid w:val="00544373"/>
    <w:rsid w:val="00544396"/>
    <w:rsid w:val="005444DE"/>
    <w:rsid w:val="0054458C"/>
    <w:rsid w:val="00544817"/>
    <w:rsid w:val="0054489A"/>
    <w:rsid w:val="00544B77"/>
    <w:rsid w:val="00544D4E"/>
    <w:rsid w:val="00544D51"/>
    <w:rsid w:val="00544DC9"/>
    <w:rsid w:val="00544EEE"/>
    <w:rsid w:val="00544FEE"/>
    <w:rsid w:val="00545036"/>
    <w:rsid w:val="0054503B"/>
    <w:rsid w:val="005450A0"/>
    <w:rsid w:val="005451E7"/>
    <w:rsid w:val="0054520E"/>
    <w:rsid w:val="00545308"/>
    <w:rsid w:val="00545530"/>
    <w:rsid w:val="0054569B"/>
    <w:rsid w:val="0054573A"/>
    <w:rsid w:val="00545890"/>
    <w:rsid w:val="005458D4"/>
    <w:rsid w:val="00545AEE"/>
    <w:rsid w:val="00545B08"/>
    <w:rsid w:val="00545B75"/>
    <w:rsid w:val="00545BF2"/>
    <w:rsid w:val="00545D97"/>
    <w:rsid w:val="00545E3B"/>
    <w:rsid w:val="00545ED6"/>
    <w:rsid w:val="00545FC9"/>
    <w:rsid w:val="00546019"/>
    <w:rsid w:val="005460FB"/>
    <w:rsid w:val="0054613C"/>
    <w:rsid w:val="00546183"/>
    <w:rsid w:val="0054647E"/>
    <w:rsid w:val="00546481"/>
    <w:rsid w:val="00546523"/>
    <w:rsid w:val="0054652A"/>
    <w:rsid w:val="00546620"/>
    <w:rsid w:val="00546759"/>
    <w:rsid w:val="005467F9"/>
    <w:rsid w:val="00546854"/>
    <w:rsid w:val="00546F31"/>
    <w:rsid w:val="00547007"/>
    <w:rsid w:val="005470B7"/>
    <w:rsid w:val="0054719E"/>
    <w:rsid w:val="00547408"/>
    <w:rsid w:val="00547432"/>
    <w:rsid w:val="005474E3"/>
    <w:rsid w:val="005475B2"/>
    <w:rsid w:val="005475DF"/>
    <w:rsid w:val="00547990"/>
    <w:rsid w:val="00547D66"/>
    <w:rsid w:val="00547D93"/>
    <w:rsid w:val="00547EA0"/>
    <w:rsid w:val="0055012C"/>
    <w:rsid w:val="0055026E"/>
    <w:rsid w:val="005502AE"/>
    <w:rsid w:val="005503FC"/>
    <w:rsid w:val="00550456"/>
    <w:rsid w:val="00550463"/>
    <w:rsid w:val="0055054B"/>
    <w:rsid w:val="00550554"/>
    <w:rsid w:val="005505B9"/>
    <w:rsid w:val="0055074B"/>
    <w:rsid w:val="00550878"/>
    <w:rsid w:val="005508FB"/>
    <w:rsid w:val="005509B0"/>
    <w:rsid w:val="005509C8"/>
    <w:rsid w:val="00550A07"/>
    <w:rsid w:val="00550AF1"/>
    <w:rsid w:val="00550C9B"/>
    <w:rsid w:val="00550D9B"/>
    <w:rsid w:val="00550DAC"/>
    <w:rsid w:val="00550DC3"/>
    <w:rsid w:val="00550F24"/>
    <w:rsid w:val="00550FAC"/>
    <w:rsid w:val="005513C3"/>
    <w:rsid w:val="0055153F"/>
    <w:rsid w:val="00551615"/>
    <w:rsid w:val="00551656"/>
    <w:rsid w:val="0055167C"/>
    <w:rsid w:val="005517B2"/>
    <w:rsid w:val="005517FE"/>
    <w:rsid w:val="00551893"/>
    <w:rsid w:val="005519B7"/>
    <w:rsid w:val="00551A87"/>
    <w:rsid w:val="00551BD1"/>
    <w:rsid w:val="00551C6C"/>
    <w:rsid w:val="00551D06"/>
    <w:rsid w:val="00551D11"/>
    <w:rsid w:val="00551EB9"/>
    <w:rsid w:val="00551F08"/>
    <w:rsid w:val="00551F5B"/>
    <w:rsid w:val="0055208A"/>
    <w:rsid w:val="00552139"/>
    <w:rsid w:val="0055219A"/>
    <w:rsid w:val="00552226"/>
    <w:rsid w:val="0055226B"/>
    <w:rsid w:val="00552371"/>
    <w:rsid w:val="00552458"/>
    <w:rsid w:val="00552770"/>
    <w:rsid w:val="0055278D"/>
    <w:rsid w:val="0055279F"/>
    <w:rsid w:val="00552890"/>
    <w:rsid w:val="005529E7"/>
    <w:rsid w:val="00552D79"/>
    <w:rsid w:val="00552E2C"/>
    <w:rsid w:val="00552FD4"/>
    <w:rsid w:val="00553025"/>
    <w:rsid w:val="00553077"/>
    <w:rsid w:val="0055313E"/>
    <w:rsid w:val="005532A6"/>
    <w:rsid w:val="005534A6"/>
    <w:rsid w:val="005535AE"/>
    <w:rsid w:val="005535E9"/>
    <w:rsid w:val="00553B18"/>
    <w:rsid w:val="00553B68"/>
    <w:rsid w:val="00553BF0"/>
    <w:rsid w:val="00553C3C"/>
    <w:rsid w:val="00553C6F"/>
    <w:rsid w:val="00553D54"/>
    <w:rsid w:val="00553E1C"/>
    <w:rsid w:val="00553E57"/>
    <w:rsid w:val="00554057"/>
    <w:rsid w:val="00554275"/>
    <w:rsid w:val="005542EA"/>
    <w:rsid w:val="00554580"/>
    <w:rsid w:val="0055476A"/>
    <w:rsid w:val="005548CB"/>
    <w:rsid w:val="00554923"/>
    <w:rsid w:val="00554A36"/>
    <w:rsid w:val="00554B58"/>
    <w:rsid w:val="00554CDA"/>
    <w:rsid w:val="00554D5F"/>
    <w:rsid w:val="00554E05"/>
    <w:rsid w:val="00554E2D"/>
    <w:rsid w:val="0055524A"/>
    <w:rsid w:val="005553A8"/>
    <w:rsid w:val="005553BA"/>
    <w:rsid w:val="005554A4"/>
    <w:rsid w:val="00555629"/>
    <w:rsid w:val="005556B3"/>
    <w:rsid w:val="005556BF"/>
    <w:rsid w:val="005557C3"/>
    <w:rsid w:val="00555843"/>
    <w:rsid w:val="00555A0D"/>
    <w:rsid w:val="00555CC2"/>
    <w:rsid w:val="00555D67"/>
    <w:rsid w:val="00555E22"/>
    <w:rsid w:val="005560B6"/>
    <w:rsid w:val="00556184"/>
    <w:rsid w:val="005561D7"/>
    <w:rsid w:val="0055627F"/>
    <w:rsid w:val="00556334"/>
    <w:rsid w:val="0055660D"/>
    <w:rsid w:val="005566C8"/>
    <w:rsid w:val="00556745"/>
    <w:rsid w:val="00556870"/>
    <w:rsid w:val="005568A2"/>
    <w:rsid w:val="005568AB"/>
    <w:rsid w:val="005568F5"/>
    <w:rsid w:val="005569F9"/>
    <w:rsid w:val="00556AFD"/>
    <w:rsid w:val="00556DBA"/>
    <w:rsid w:val="00556E08"/>
    <w:rsid w:val="00556F3D"/>
    <w:rsid w:val="00556F5C"/>
    <w:rsid w:val="00556F71"/>
    <w:rsid w:val="00557052"/>
    <w:rsid w:val="00557074"/>
    <w:rsid w:val="00557086"/>
    <w:rsid w:val="005571B9"/>
    <w:rsid w:val="005571E5"/>
    <w:rsid w:val="00557452"/>
    <w:rsid w:val="005574E0"/>
    <w:rsid w:val="005574FF"/>
    <w:rsid w:val="00557548"/>
    <w:rsid w:val="0055787E"/>
    <w:rsid w:val="00557959"/>
    <w:rsid w:val="00557C1B"/>
    <w:rsid w:val="00557D60"/>
    <w:rsid w:val="0056017D"/>
    <w:rsid w:val="00560478"/>
    <w:rsid w:val="0056049D"/>
    <w:rsid w:val="005604F9"/>
    <w:rsid w:val="0056053A"/>
    <w:rsid w:val="00560544"/>
    <w:rsid w:val="005605F7"/>
    <w:rsid w:val="00560630"/>
    <w:rsid w:val="005606D6"/>
    <w:rsid w:val="00560709"/>
    <w:rsid w:val="005607B4"/>
    <w:rsid w:val="0056091E"/>
    <w:rsid w:val="005609F2"/>
    <w:rsid w:val="005609F7"/>
    <w:rsid w:val="00560AD2"/>
    <w:rsid w:val="00560D54"/>
    <w:rsid w:val="00560D83"/>
    <w:rsid w:val="00560E62"/>
    <w:rsid w:val="00560F4C"/>
    <w:rsid w:val="00560F97"/>
    <w:rsid w:val="00561015"/>
    <w:rsid w:val="00561018"/>
    <w:rsid w:val="0056106A"/>
    <w:rsid w:val="00561271"/>
    <w:rsid w:val="00561326"/>
    <w:rsid w:val="0056156A"/>
    <w:rsid w:val="0056160E"/>
    <w:rsid w:val="00561619"/>
    <w:rsid w:val="00561664"/>
    <w:rsid w:val="0056167A"/>
    <w:rsid w:val="005616EF"/>
    <w:rsid w:val="005617AA"/>
    <w:rsid w:val="00561812"/>
    <w:rsid w:val="005618BD"/>
    <w:rsid w:val="00561A1A"/>
    <w:rsid w:val="00561B64"/>
    <w:rsid w:val="00561BED"/>
    <w:rsid w:val="00561C37"/>
    <w:rsid w:val="00561E85"/>
    <w:rsid w:val="00561E92"/>
    <w:rsid w:val="00561F07"/>
    <w:rsid w:val="00561F2A"/>
    <w:rsid w:val="00561F51"/>
    <w:rsid w:val="0056203C"/>
    <w:rsid w:val="00562044"/>
    <w:rsid w:val="0056217A"/>
    <w:rsid w:val="0056219D"/>
    <w:rsid w:val="00562238"/>
    <w:rsid w:val="0056234A"/>
    <w:rsid w:val="0056241B"/>
    <w:rsid w:val="00562506"/>
    <w:rsid w:val="005625D0"/>
    <w:rsid w:val="005625E2"/>
    <w:rsid w:val="0056279F"/>
    <w:rsid w:val="005627CF"/>
    <w:rsid w:val="00562816"/>
    <w:rsid w:val="00562939"/>
    <w:rsid w:val="00562A62"/>
    <w:rsid w:val="00562CC0"/>
    <w:rsid w:val="00562CEC"/>
    <w:rsid w:val="00562D6F"/>
    <w:rsid w:val="00562FC2"/>
    <w:rsid w:val="00562FE9"/>
    <w:rsid w:val="00563280"/>
    <w:rsid w:val="005632CA"/>
    <w:rsid w:val="00563311"/>
    <w:rsid w:val="005635F2"/>
    <w:rsid w:val="005637E4"/>
    <w:rsid w:val="00563871"/>
    <w:rsid w:val="005638C7"/>
    <w:rsid w:val="0056392D"/>
    <w:rsid w:val="00563AD9"/>
    <w:rsid w:val="00563BBE"/>
    <w:rsid w:val="00563BE7"/>
    <w:rsid w:val="00563D27"/>
    <w:rsid w:val="005641A9"/>
    <w:rsid w:val="0056421F"/>
    <w:rsid w:val="0056422B"/>
    <w:rsid w:val="005642D4"/>
    <w:rsid w:val="0056434B"/>
    <w:rsid w:val="00564370"/>
    <w:rsid w:val="005644B3"/>
    <w:rsid w:val="005644F9"/>
    <w:rsid w:val="005648D9"/>
    <w:rsid w:val="00564A6B"/>
    <w:rsid w:val="00564ADB"/>
    <w:rsid w:val="00564B77"/>
    <w:rsid w:val="00564BFC"/>
    <w:rsid w:val="00564C5C"/>
    <w:rsid w:val="00564C7C"/>
    <w:rsid w:val="00564CC4"/>
    <w:rsid w:val="00564E04"/>
    <w:rsid w:val="00564E3E"/>
    <w:rsid w:val="00564F14"/>
    <w:rsid w:val="00564F27"/>
    <w:rsid w:val="00564F57"/>
    <w:rsid w:val="00564FF6"/>
    <w:rsid w:val="005651A2"/>
    <w:rsid w:val="005651D7"/>
    <w:rsid w:val="00565397"/>
    <w:rsid w:val="00565399"/>
    <w:rsid w:val="005653CF"/>
    <w:rsid w:val="00565502"/>
    <w:rsid w:val="0056561F"/>
    <w:rsid w:val="00565663"/>
    <w:rsid w:val="0056571A"/>
    <w:rsid w:val="0056584B"/>
    <w:rsid w:val="005659EC"/>
    <w:rsid w:val="00565B47"/>
    <w:rsid w:val="00565BC5"/>
    <w:rsid w:val="00565C36"/>
    <w:rsid w:val="00565F2A"/>
    <w:rsid w:val="00565FAE"/>
    <w:rsid w:val="0056606F"/>
    <w:rsid w:val="005660D8"/>
    <w:rsid w:val="005664A1"/>
    <w:rsid w:val="0056655A"/>
    <w:rsid w:val="005666B3"/>
    <w:rsid w:val="005666EE"/>
    <w:rsid w:val="0056670D"/>
    <w:rsid w:val="0056674D"/>
    <w:rsid w:val="00566793"/>
    <w:rsid w:val="0056679E"/>
    <w:rsid w:val="0056687B"/>
    <w:rsid w:val="005668F1"/>
    <w:rsid w:val="005669D0"/>
    <w:rsid w:val="00566A31"/>
    <w:rsid w:val="00566A9C"/>
    <w:rsid w:val="00566AF0"/>
    <w:rsid w:val="00566AF1"/>
    <w:rsid w:val="00566B46"/>
    <w:rsid w:val="00566BC8"/>
    <w:rsid w:val="00566C7F"/>
    <w:rsid w:val="00566D77"/>
    <w:rsid w:val="00566DC6"/>
    <w:rsid w:val="00567016"/>
    <w:rsid w:val="00567038"/>
    <w:rsid w:val="005670D7"/>
    <w:rsid w:val="00567108"/>
    <w:rsid w:val="0056724E"/>
    <w:rsid w:val="005674DC"/>
    <w:rsid w:val="00567563"/>
    <w:rsid w:val="00567610"/>
    <w:rsid w:val="005676BB"/>
    <w:rsid w:val="005676CD"/>
    <w:rsid w:val="00567809"/>
    <w:rsid w:val="00567A01"/>
    <w:rsid w:val="00567BC0"/>
    <w:rsid w:val="00567CB2"/>
    <w:rsid w:val="00567DA6"/>
    <w:rsid w:val="00570001"/>
    <w:rsid w:val="0057029F"/>
    <w:rsid w:val="005703BB"/>
    <w:rsid w:val="005703FC"/>
    <w:rsid w:val="005704E9"/>
    <w:rsid w:val="0057068E"/>
    <w:rsid w:val="00570741"/>
    <w:rsid w:val="005708CD"/>
    <w:rsid w:val="0057092C"/>
    <w:rsid w:val="005709F6"/>
    <w:rsid w:val="00570A23"/>
    <w:rsid w:val="00570ACE"/>
    <w:rsid w:val="00570AD0"/>
    <w:rsid w:val="00570C65"/>
    <w:rsid w:val="00570EB8"/>
    <w:rsid w:val="00570F0C"/>
    <w:rsid w:val="00570F94"/>
    <w:rsid w:val="00570FC8"/>
    <w:rsid w:val="00570FF0"/>
    <w:rsid w:val="0057147B"/>
    <w:rsid w:val="00571767"/>
    <w:rsid w:val="00571772"/>
    <w:rsid w:val="005717CD"/>
    <w:rsid w:val="00571834"/>
    <w:rsid w:val="005718DD"/>
    <w:rsid w:val="00571A07"/>
    <w:rsid w:val="00571BC6"/>
    <w:rsid w:val="00571BD0"/>
    <w:rsid w:val="00571F22"/>
    <w:rsid w:val="00571FFE"/>
    <w:rsid w:val="00572121"/>
    <w:rsid w:val="00572139"/>
    <w:rsid w:val="00572149"/>
    <w:rsid w:val="0057217B"/>
    <w:rsid w:val="0057233D"/>
    <w:rsid w:val="0057237C"/>
    <w:rsid w:val="00572719"/>
    <w:rsid w:val="005727CC"/>
    <w:rsid w:val="005729BA"/>
    <w:rsid w:val="00572A28"/>
    <w:rsid w:val="00572AF0"/>
    <w:rsid w:val="00572AF7"/>
    <w:rsid w:val="00572C54"/>
    <w:rsid w:val="00572CBA"/>
    <w:rsid w:val="00572EF6"/>
    <w:rsid w:val="00572F2F"/>
    <w:rsid w:val="00572F82"/>
    <w:rsid w:val="005730A3"/>
    <w:rsid w:val="005732AC"/>
    <w:rsid w:val="005732B8"/>
    <w:rsid w:val="00573385"/>
    <w:rsid w:val="0057338C"/>
    <w:rsid w:val="005733CF"/>
    <w:rsid w:val="00573478"/>
    <w:rsid w:val="00573495"/>
    <w:rsid w:val="00573505"/>
    <w:rsid w:val="00573517"/>
    <w:rsid w:val="005735C0"/>
    <w:rsid w:val="00573641"/>
    <w:rsid w:val="005736A2"/>
    <w:rsid w:val="00573723"/>
    <w:rsid w:val="00573994"/>
    <w:rsid w:val="00573D21"/>
    <w:rsid w:val="00573D87"/>
    <w:rsid w:val="00573E91"/>
    <w:rsid w:val="00573F4E"/>
    <w:rsid w:val="00573F5D"/>
    <w:rsid w:val="00573FCF"/>
    <w:rsid w:val="00574041"/>
    <w:rsid w:val="00574278"/>
    <w:rsid w:val="005742A1"/>
    <w:rsid w:val="005742F9"/>
    <w:rsid w:val="005745EC"/>
    <w:rsid w:val="00574809"/>
    <w:rsid w:val="0057481F"/>
    <w:rsid w:val="0057484E"/>
    <w:rsid w:val="00574963"/>
    <w:rsid w:val="0057498B"/>
    <w:rsid w:val="00574AA6"/>
    <w:rsid w:val="00574AD0"/>
    <w:rsid w:val="00574B20"/>
    <w:rsid w:val="00574B5E"/>
    <w:rsid w:val="00574C8A"/>
    <w:rsid w:val="00574CB0"/>
    <w:rsid w:val="00574DEB"/>
    <w:rsid w:val="00574DEF"/>
    <w:rsid w:val="00574E31"/>
    <w:rsid w:val="00575119"/>
    <w:rsid w:val="00575134"/>
    <w:rsid w:val="0057520A"/>
    <w:rsid w:val="00575218"/>
    <w:rsid w:val="00575226"/>
    <w:rsid w:val="0057531E"/>
    <w:rsid w:val="0057534B"/>
    <w:rsid w:val="00575433"/>
    <w:rsid w:val="005754D2"/>
    <w:rsid w:val="00575527"/>
    <w:rsid w:val="005756C9"/>
    <w:rsid w:val="0057580A"/>
    <w:rsid w:val="00575B72"/>
    <w:rsid w:val="00575B7E"/>
    <w:rsid w:val="00575BBD"/>
    <w:rsid w:val="00575C5E"/>
    <w:rsid w:val="00576152"/>
    <w:rsid w:val="00576263"/>
    <w:rsid w:val="005764BE"/>
    <w:rsid w:val="0057652D"/>
    <w:rsid w:val="005766D5"/>
    <w:rsid w:val="005767EB"/>
    <w:rsid w:val="0057699D"/>
    <w:rsid w:val="00576A86"/>
    <w:rsid w:val="00576AC4"/>
    <w:rsid w:val="00576C0D"/>
    <w:rsid w:val="00576C8F"/>
    <w:rsid w:val="00576E0F"/>
    <w:rsid w:val="00576F5D"/>
    <w:rsid w:val="00576FA1"/>
    <w:rsid w:val="0057707A"/>
    <w:rsid w:val="00577236"/>
    <w:rsid w:val="00577249"/>
    <w:rsid w:val="0057737F"/>
    <w:rsid w:val="00577464"/>
    <w:rsid w:val="00577474"/>
    <w:rsid w:val="0057750D"/>
    <w:rsid w:val="0057761C"/>
    <w:rsid w:val="00577683"/>
    <w:rsid w:val="005777F5"/>
    <w:rsid w:val="00577839"/>
    <w:rsid w:val="0057786C"/>
    <w:rsid w:val="005778BF"/>
    <w:rsid w:val="00577B39"/>
    <w:rsid w:val="00577B89"/>
    <w:rsid w:val="00577BF0"/>
    <w:rsid w:val="00577D46"/>
    <w:rsid w:val="00577E83"/>
    <w:rsid w:val="00577FDB"/>
    <w:rsid w:val="00580001"/>
    <w:rsid w:val="0058000D"/>
    <w:rsid w:val="00580104"/>
    <w:rsid w:val="00580115"/>
    <w:rsid w:val="0058036B"/>
    <w:rsid w:val="005805B8"/>
    <w:rsid w:val="005805C3"/>
    <w:rsid w:val="0058092E"/>
    <w:rsid w:val="00580AE0"/>
    <w:rsid w:val="00580B4B"/>
    <w:rsid w:val="00580BA5"/>
    <w:rsid w:val="00580D52"/>
    <w:rsid w:val="00580F65"/>
    <w:rsid w:val="0058105C"/>
    <w:rsid w:val="0058118B"/>
    <w:rsid w:val="00581357"/>
    <w:rsid w:val="00581564"/>
    <w:rsid w:val="005816E2"/>
    <w:rsid w:val="00581770"/>
    <w:rsid w:val="00581788"/>
    <w:rsid w:val="005817E6"/>
    <w:rsid w:val="0058182F"/>
    <w:rsid w:val="0058187F"/>
    <w:rsid w:val="00581936"/>
    <w:rsid w:val="005819FB"/>
    <w:rsid w:val="00581B8B"/>
    <w:rsid w:val="00581D01"/>
    <w:rsid w:val="00581DA5"/>
    <w:rsid w:val="00581E07"/>
    <w:rsid w:val="00581E0B"/>
    <w:rsid w:val="00581E15"/>
    <w:rsid w:val="00581FB7"/>
    <w:rsid w:val="00582069"/>
    <w:rsid w:val="0058217F"/>
    <w:rsid w:val="005821C2"/>
    <w:rsid w:val="0058220B"/>
    <w:rsid w:val="0058220C"/>
    <w:rsid w:val="0058227F"/>
    <w:rsid w:val="00582639"/>
    <w:rsid w:val="00582803"/>
    <w:rsid w:val="00582806"/>
    <w:rsid w:val="00582A30"/>
    <w:rsid w:val="00582A93"/>
    <w:rsid w:val="00582AC1"/>
    <w:rsid w:val="00582B86"/>
    <w:rsid w:val="00582BEB"/>
    <w:rsid w:val="00582C93"/>
    <w:rsid w:val="00582DEA"/>
    <w:rsid w:val="00582E0B"/>
    <w:rsid w:val="00582E46"/>
    <w:rsid w:val="00582E81"/>
    <w:rsid w:val="00582E88"/>
    <w:rsid w:val="00582FF4"/>
    <w:rsid w:val="005830D7"/>
    <w:rsid w:val="0058311F"/>
    <w:rsid w:val="005831CC"/>
    <w:rsid w:val="005832D2"/>
    <w:rsid w:val="005832E3"/>
    <w:rsid w:val="00583319"/>
    <w:rsid w:val="00583574"/>
    <w:rsid w:val="00583723"/>
    <w:rsid w:val="00583757"/>
    <w:rsid w:val="00583765"/>
    <w:rsid w:val="00583774"/>
    <w:rsid w:val="005837B8"/>
    <w:rsid w:val="00583944"/>
    <w:rsid w:val="00583B45"/>
    <w:rsid w:val="00583C49"/>
    <w:rsid w:val="00583C63"/>
    <w:rsid w:val="00583D41"/>
    <w:rsid w:val="00583F6C"/>
    <w:rsid w:val="00583F81"/>
    <w:rsid w:val="00583FD9"/>
    <w:rsid w:val="005842B6"/>
    <w:rsid w:val="005846D0"/>
    <w:rsid w:val="00584746"/>
    <w:rsid w:val="00584759"/>
    <w:rsid w:val="0058492E"/>
    <w:rsid w:val="0058497F"/>
    <w:rsid w:val="0058499E"/>
    <w:rsid w:val="00584A61"/>
    <w:rsid w:val="00584B53"/>
    <w:rsid w:val="00584C5A"/>
    <w:rsid w:val="00584DCA"/>
    <w:rsid w:val="00584F6A"/>
    <w:rsid w:val="0058502B"/>
    <w:rsid w:val="00585150"/>
    <w:rsid w:val="00585294"/>
    <w:rsid w:val="005852CA"/>
    <w:rsid w:val="005852FA"/>
    <w:rsid w:val="005857F8"/>
    <w:rsid w:val="00585854"/>
    <w:rsid w:val="00585866"/>
    <w:rsid w:val="00585921"/>
    <w:rsid w:val="005859A8"/>
    <w:rsid w:val="005859BD"/>
    <w:rsid w:val="00585B63"/>
    <w:rsid w:val="00585F74"/>
    <w:rsid w:val="0058606D"/>
    <w:rsid w:val="00586278"/>
    <w:rsid w:val="00586371"/>
    <w:rsid w:val="005863F0"/>
    <w:rsid w:val="005864A8"/>
    <w:rsid w:val="005864A9"/>
    <w:rsid w:val="00586555"/>
    <w:rsid w:val="00586694"/>
    <w:rsid w:val="0058676A"/>
    <w:rsid w:val="0058676F"/>
    <w:rsid w:val="005868BB"/>
    <w:rsid w:val="005868DD"/>
    <w:rsid w:val="00586A2A"/>
    <w:rsid w:val="00586A47"/>
    <w:rsid w:val="00586AF9"/>
    <w:rsid w:val="00586B0E"/>
    <w:rsid w:val="00586B7B"/>
    <w:rsid w:val="00586C02"/>
    <w:rsid w:val="00586DD1"/>
    <w:rsid w:val="00587165"/>
    <w:rsid w:val="00587296"/>
    <w:rsid w:val="00587379"/>
    <w:rsid w:val="00587380"/>
    <w:rsid w:val="005873F8"/>
    <w:rsid w:val="00587564"/>
    <w:rsid w:val="00587595"/>
    <w:rsid w:val="0058766D"/>
    <w:rsid w:val="0058784F"/>
    <w:rsid w:val="00587C08"/>
    <w:rsid w:val="00587CA5"/>
    <w:rsid w:val="00587CEE"/>
    <w:rsid w:val="005901BD"/>
    <w:rsid w:val="00590206"/>
    <w:rsid w:val="005902EC"/>
    <w:rsid w:val="005903E3"/>
    <w:rsid w:val="005905F2"/>
    <w:rsid w:val="0059061E"/>
    <w:rsid w:val="005907C7"/>
    <w:rsid w:val="005908D9"/>
    <w:rsid w:val="00590C35"/>
    <w:rsid w:val="00590C66"/>
    <w:rsid w:val="00590DAF"/>
    <w:rsid w:val="00590E8A"/>
    <w:rsid w:val="00590EFF"/>
    <w:rsid w:val="00591202"/>
    <w:rsid w:val="0059121A"/>
    <w:rsid w:val="00591359"/>
    <w:rsid w:val="005914D2"/>
    <w:rsid w:val="0059158D"/>
    <w:rsid w:val="00591590"/>
    <w:rsid w:val="00591695"/>
    <w:rsid w:val="005917AE"/>
    <w:rsid w:val="00591823"/>
    <w:rsid w:val="00591A57"/>
    <w:rsid w:val="00591ACD"/>
    <w:rsid w:val="00591AFA"/>
    <w:rsid w:val="00591B55"/>
    <w:rsid w:val="00591CC3"/>
    <w:rsid w:val="00591E77"/>
    <w:rsid w:val="00591E90"/>
    <w:rsid w:val="00592071"/>
    <w:rsid w:val="005920CD"/>
    <w:rsid w:val="00592108"/>
    <w:rsid w:val="0059217C"/>
    <w:rsid w:val="005921EC"/>
    <w:rsid w:val="00592291"/>
    <w:rsid w:val="005922BA"/>
    <w:rsid w:val="005923AE"/>
    <w:rsid w:val="0059241D"/>
    <w:rsid w:val="00592521"/>
    <w:rsid w:val="005925D2"/>
    <w:rsid w:val="005925D9"/>
    <w:rsid w:val="0059267B"/>
    <w:rsid w:val="005926B4"/>
    <w:rsid w:val="005926DE"/>
    <w:rsid w:val="005927AC"/>
    <w:rsid w:val="005929EE"/>
    <w:rsid w:val="00592B25"/>
    <w:rsid w:val="00592BAC"/>
    <w:rsid w:val="00592CB1"/>
    <w:rsid w:val="00592D4E"/>
    <w:rsid w:val="00592E6E"/>
    <w:rsid w:val="00592EEF"/>
    <w:rsid w:val="00592F50"/>
    <w:rsid w:val="00593295"/>
    <w:rsid w:val="00593299"/>
    <w:rsid w:val="00593306"/>
    <w:rsid w:val="00593325"/>
    <w:rsid w:val="005934FB"/>
    <w:rsid w:val="005935BA"/>
    <w:rsid w:val="005935D9"/>
    <w:rsid w:val="00593788"/>
    <w:rsid w:val="00593848"/>
    <w:rsid w:val="00593862"/>
    <w:rsid w:val="00593986"/>
    <w:rsid w:val="00593A12"/>
    <w:rsid w:val="00593BC6"/>
    <w:rsid w:val="00593C0D"/>
    <w:rsid w:val="00593C3D"/>
    <w:rsid w:val="00593C4C"/>
    <w:rsid w:val="00593D4A"/>
    <w:rsid w:val="00593DB2"/>
    <w:rsid w:val="00593F5C"/>
    <w:rsid w:val="00593FB7"/>
    <w:rsid w:val="00593FF4"/>
    <w:rsid w:val="00594124"/>
    <w:rsid w:val="00594418"/>
    <w:rsid w:val="00594419"/>
    <w:rsid w:val="0059441D"/>
    <w:rsid w:val="00594507"/>
    <w:rsid w:val="00594509"/>
    <w:rsid w:val="0059451C"/>
    <w:rsid w:val="0059454F"/>
    <w:rsid w:val="0059467F"/>
    <w:rsid w:val="005946A6"/>
    <w:rsid w:val="005948E1"/>
    <w:rsid w:val="00594907"/>
    <w:rsid w:val="005949F1"/>
    <w:rsid w:val="00594A77"/>
    <w:rsid w:val="00594C8A"/>
    <w:rsid w:val="00594F48"/>
    <w:rsid w:val="00595038"/>
    <w:rsid w:val="00595296"/>
    <w:rsid w:val="0059531E"/>
    <w:rsid w:val="00595397"/>
    <w:rsid w:val="0059552F"/>
    <w:rsid w:val="00595567"/>
    <w:rsid w:val="005955C7"/>
    <w:rsid w:val="00595640"/>
    <w:rsid w:val="005956A5"/>
    <w:rsid w:val="0059571B"/>
    <w:rsid w:val="00595722"/>
    <w:rsid w:val="005957DB"/>
    <w:rsid w:val="00595873"/>
    <w:rsid w:val="005959F8"/>
    <w:rsid w:val="00595AB3"/>
    <w:rsid w:val="00595AE3"/>
    <w:rsid w:val="00595AF3"/>
    <w:rsid w:val="00595B21"/>
    <w:rsid w:val="00595C13"/>
    <w:rsid w:val="00595D3A"/>
    <w:rsid w:val="00595D91"/>
    <w:rsid w:val="00595E64"/>
    <w:rsid w:val="00595F31"/>
    <w:rsid w:val="00595FD1"/>
    <w:rsid w:val="00596042"/>
    <w:rsid w:val="0059617B"/>
    <w:rsid w:val="00596196"/>
    <w:rsid w:val="005962C1"/>
    <w:rsid w:val="0059656D"/>
    <w:rsid w:val="005967C0"/>
    <w:rsid w:val="00596A0C"/>
    <w:rsid w:val="00596AEB"/>
    <w:rsid w:val="00596B97"/>
    <w:rsid w:val="00596D36"/>
    <w:rsid w:val="00596DF5"/>
    <w:rsid w:val="00597018"/>
    <w:rsid w:val="005970DC"/>
    <w:rsid w:val="0059710B"/>
    <w:rsid w:val="0059730C"/>
    <w:rsid w:val="005973F0"/>
    <w:rsid w:val="00597544"/>
    <w:rsid w:val="0059769D"/>
    <w:rsid w:val="00597729"/>
    <w:rsid w:val="0059772D"/>
    <w:rsid w:val="00597901"/>
    <w:rsid w:val="00597978"/>
    <w:rsid w:val="005979F9"/>
    <w:rsid w:val="00597A50"/>
    <w:rsid w:val="00597AED"/>
    <w:rsid w:val="00597B6B"/>
    <w:rsid w:val="00597F4F"/>
    <w:rsid w:val="00597FCB"/>
    <w:rsid w:val="005A004B"/>
    <w:rsid w:val="005A00A5"/>
    <w:rsid w:val="005A0182"/>
    <w:rsid w:val="005A025A"/>
    <w:rsid w:val="005A0342"/>
    <w:rsid w:val="005A049F"/>
    <w:rsid w:val="005A057F"/>
    <w:rsid w:val="005A0613"/>
    <w:rsid w:val="005A068D"/>
    <w:rsid w:val="005A070F"/>
    <w:rsid w:val="005A0737"/>
    <w:rsid w:val="005A083A"/>
    <w:rsid w:val="005A08E8"/>
    <w:rsid w:val="005A0AFB"/>
    <w:rsid w:val="005A0B38"/>
    <w:rsid w:val="005A0B9A"/>
    <w:rsid w:val="005A0C04"/>
    <w:rsid w:val="005A0CCB"/>
    <w:rsid w:val="005A0CE1"/>
    <w:rsid w:val="005A0D55"/>
    <w:rsid w:val="005A120E"/>
    <w:rsid w:val="005A12D2"/>
    <w:rsid w:val="005A13EA"/>
    <w:rsid w:val="005A159F"/>
    <w:rsid w:val="005A1660"/>
    <w:rsid w:val="005A1778"/>
    <w:rsid w:val="005A1801"/>
    <w:rsid w:val="005A1915"/>
    <w:rsid w:val="005A1A64"/>
    <w:rsid w:val="005A1D91"/>
    <w:rsid w:val="005A1E44"/>
    <w:rsid w:val="005A1F54"/>
    <w:rsid w:val="005A201E"/>
    <w:rsid w:val="005A2037"/>
    <w:rsid w:val="005A2092"/>
    <w:rsid w:val="005A20B7"/>
    <w:rsid w:val="005A21E8"/>
    <w:rsid w:val="005A2274"/>
    <w:rsid w:val="005A23C6"/>
    <w:rsid w:val="005A247E"/>
    <w:rsid w:val="005A24BF"/>
    <w:rsid w:val="005A2570"/>
    <w:rsid w:val="005A26F5"/>
    <w:rsid w:val="005A2800"/>
    <w:rsid w:val="005A2AC0"/>
    <w:rsid w:val="005A2B54"/>
    <w:rsid w:val="005A2BBD"/>
    <w:rsid w:val="005A2CFE"/>
    <w:rsid w:val="005A3182"/>
    <w:rsid w:val="005A324A"/>
    <w:rsid w:val="005A337C"/>
    <w:rsid w:val="005A3459"/>
    <w:rsid w:val="005A346C"/>
    <w:rsid w:val="005A3615"/>
    <w:rsid w:val="005A3741"/>
    <w:rsid w:val="005A38CB"/>
    <w:rsid w:val="005A3A79"/>
    <w:rsid w:val="005A3CAC"/>
    <w:rsid w:val="005A3CBB"/>
    <w:rsid w:val="005A3E02"/>
    <w:rsid w:val="005A3E08"/>
    <w:rsid w:val="005A3E1B"/>
    <w:rsid w:val="005A3EDF"/>
    <w:rsid w:val="005A3EF4"/>
    <w:rsid w:val="005A3F64"/>
    <w:rsid w:val="005A3FE0"/>
    <w:rsid w:val="005A40D3"/>
    <w:rsid w:val="005A416D"/>
    <w:rsid w:val="005A4211"/>
    <w:rsid w:val="005A4219"/>
    <w:rsid w:val="005A428D"/>
    <w:rsid w:val="005A42CD"/>
    <w:rsid w:val="005A4410"/>
    <w:rsid w:val="005A447D"/>
    <w:rsid w:val="005A4598"/>
    <w:rsid w:val="005A46DD"/>
    <w:rsid w:val="005A485D"/>
    <w:rsid w:val="005A48A8"/>
    <w:rsid w:val="005A4B0D"/>
    <w:rsid w:val="005A4B1D"/>
    <w:rsid w:val="005A4B72"/>
    <w:rsid w:val="005A4FF9"/>
    <w:rsid w:val="005A5055"/>
    <w:rsid w:val="005A50FF"/>
    <w:rsid w:val="005A535E"/>
    <w:rsid w:val="005A5371"/>
    <w:rsid w:val="005A538B"/>
    <w:rsid w:val="005A53F4"/>
    <w:rsid w:val="005A5455"/>
    <w:rsid w:val="005A55D0"/>
    <w:rsid w:val="005A5690"/>
    <w:rsid w:val="005A5730"/>
    <w:rsid w:val="005A57BB"/>
    <w:rsid w:val="005A580E"/>
    <w:rsid w:val="005A5829"/>
    <w:rsid w:val="005A5988"/>
    <w:rsid w:val="005A59F9"/>
    <w:rsid w:val="005A5A00"/>
    <w:rsid w:val="005A5A75"/>
    <w:rsid w:val="005A5ED7"/>
    <w:rsid w:val="005A5F4F"/>
    <w:rsid w:val="005A5FBB"/>
    <w:rsid w:val="005A6026"/>
    <w:rsid w:val="005A60D8"/>
    <w:rsid w:val="005A62D7"/>
    <w:rsid w:val="005A6363"/>
    <w:rsid w:val="005A654A"/>
    <w:rsid w:val="005A65BE"/>
    <w:rsid w:val="005A6610"/>
    <w:rsid w:val="005A6AF6"/>
    <w:rsid w:val="005A6BEF"/>
    <w:rsid w:val="005A6C9F"/>
    <w:rsid w:val="005A6EB0"/>
    <w:rsid w:val="005A70FA"/>
    <w:rsid w:val="005A7155"/>
    <w:rsid w:val="005A71CC"/>
    <w:rsid w:val="005A71EE"/>
    <w:rsid w:val="005A7303"/>
    <w:rsid w:val="005A7516"/>
    <w:rsid w:val="005A7528"/>
    <w:rsid w:val="005A7533"/>
    <w:rsid w:val="005A768C"/>
    <w:rsid w:val="005A76AF"/>
    <w:rsid w:val="005A7723"/>
    <w:rsid w:val="005A772A"/>
    <w:rsid w:val="005A77B7"/>
    <w:rsid w:val="005A7A14"/>
    <w:rsid w:val="005A7AD4"/>
    <w:rsid w:val="005A7AEE"/>
    <w:rsid w:val="005A7B17"/>
    <w:rsid w:val="005A7B72"/>
    <w:rsid w:val="005A7CE6"/>
    <w:rsid w:val="005A7D58"/>
    <w:rsid w:val="005A7E04"/>
    <w:rsid w:val="005A7F5D"/>
    <w:rsid w:val="005B020C"/>
    <w:rsid w:val="005B029C"/>
    <w:rsid w:val="005B05E2"/>
    <w:rsid w:val="005B0670"/>
    <w:rsid w:val="005B0717"/>
    <w:rsid w:val="005B0A44"/>
    <w:rsid w:val="005B0AB4"/>
    <w:rsid w:val="005B0AFB"/>
    <w:rsid w:val="005B0B3F"/>
    <w:rsid w:val="005B0B66"/>
    <w:rsid w:val="005B0C99"/>
    <w:rsid w:val="005B0CDE"/>
    <w:rsid w:val="005B0D60"/>
    <w:rsid w:val="005B10B6"/>
    <w:rsid w:val="005B11BD"/>
    <w:rsid w:val="005B1329"/>
    <w:rsid w:val="005B14B7"/>
    <w:rsid w:val="005B168D"/>
    <w:rsid w:val="005B16EA"/>
    <w:rsid w:val="005B17B8"/>
    <w:rsid w:val="005B17E1"/>
    <w:rsid w:val="005B1867"/>
    <w:rsid w:val="005B19B3"/>
    <w:rsid w:val="005B1A85"/>
    <w:rsid w:val="005B1D76"/>
    <w:rsid w:val="005B1F6B"/>
    <w:rsid w:val="005B246C"/>
    <w:rsid w:val="005B248B"/>
    <w:rsid w:val="005B256A"/>
    <w:rsid w:val="005B27F1"/>
    <w:rsid w:val="005B288F"/>
    <w:rsid w:val="005B2965"/>
    <w:rsid w:val="005B29F1"/>
    <w:rsid w:val="005B2A78"/>
    <w:rsid w:val="005B2C5E"/>
    <w:rsid w:val="005B2D7E"/>
    <w:rsid w:val="005B2ED8"/>
    <w:rsid w:val="005B30CD"/>
    <w:rsid w:val="005B32B7"/>
    <w:rsid w:val="005B3308"/>
    <w:rsid w:val="005B35F3"/>
    <w:rsid w:val="005B3623"/>
    <w:rsid w:val="005B3878"/>
    <w:rsid w:val="005B38E8"/>
    <w:rsid w:val="005B3A56"/>
    <w:rsid w:val="005B3B5C"/>
    <w:rsid w:val="005B3C8D"/>
    <w:rsid w:val="005B3DBF"/>
    <w:rsid w:val="005B3EA0"/>
    <w:rsid w:val="005B3FDC"/>
    <w:rsid w:val="005B40F4"/>
    <w:rsid w:val="005B4198"/>
    <w:rsid w:val="005B4199"/>
    <w:rsid w:val="005B4201"/>
    <w:rsid w:val="005B426F"/>
    <w:rsid w:val="005B43D2"/>
    <w:rsid w:val="005B44E5"/>
    <w:rsid w:val="005B47B9"/>
    <w:rsid w:val="005B47DF"/>
    <w:rsid w:val="005B48A3"/>
    <w:rsid w:val="005B4A22"/>
    <w:rsid w:val="005B4D84"/>
    <w:rsid w:val="005B4DA4"/>
    <w:rsid w:val="005B4E99"/>
    <w:rsid w:val="005B5119"/>
    <w:rsid w:val="005B5374"/>
    <w:rsid w:val="005B53C9"/>
    <w:rsid w:val="005B55E5"/>
    <w:rsid w:val="005B55FE"/>
    <w:rsid w:val="005B56A9"/>
    <w:rsid w:val="005B57E7"/>
    <w:rsid w:val="005B57F2"/>
    <w:rsid w:val="005B57FF"/>
    <w:rsid w:val="005B5ABD"/>
    <w:rsid w:val="005B5B53"/>
    <w:rsid w:val="005B5B6B"/>
    <w:rsid w:val="005B5C4B"/>
    <w:rsid w:val="005B6396"/>
    <w:rsid w:val="005B63B7"/>
    <w:rsid w:val="005B63DB"/>
    <w:rsid w:val="005B64F8"/>
    <w:rsid w:val="005B6522"/>
    <w:rsid w:val="005B6729"/>
    <w:rsid w:val="005B69D6"/>
    <w:rsid w:val="005B69EB"/>
    <w:rsid w:val="005B6A23"/>
    <w:rsid w:val="005B6AA2"/>
    <w:rsid w:val="005B6E94"/>
    <w:rsid w:val="005B6EB8"/>
    <w:rsid w:val="005B7079"/>
    <w:rsid w:val="005B70D1"/>
    <w:rsid w:val="005B7108"/>
    <w:rsid w:val="005B7145"/>
    <w:rsid w:val="005B71E2"/>
    <w:rsid w:val="005B73EF"/>
    <w:rsid w:val="005B7442"/>
    <w:rsid w:val="005B750E"/>
    <w:rsid w:val="005B75AC"/>
    <w:rsid w:val="005B75B7"/>
    <w:rsid w:val="005B7882"/>
    <w:rsid w:val="005B7CBF"/>
    <w:rsid w:val="005B7D63"/>
    <w:rsid w:val="005B7D6B"/>
    <w:rsid w:val="005B7E10"/>
    <w:rsid w:val="005B7F65"/>
    <w:rsid w:val="005B7FAA"/>
    <w:rsid w:val="005C00C1"/>
    <w:rsid w:val="005C011B"/>
    <w:rsid w:val="005C0155"/>
    <w:rsid w:val="005C0479"/>
    <w:rsid w:val="005C05F7"/>
    <w:rsid w:val="005C09B1"/>
    <w:rsid w:val="005C09CE"/>
    <w:rsid w:val="005C0A91"/>
    <w:rsid w:val="005C0B95"/>
    <w:rsid w:val="005C0B97"/>
    <w:rsid w:val="005C0D58"/>
    <w:rsid w:val="005C0D86"/>
    <w:rsid w:val="005C0DD2"/>
    <w:rsid w:val="005C0E07"/>
    <w:rsid w:val="005C0EF6"/>
    <w:rsid w:val="005C10DD"/>
    <w:rsid w:val="005C12B0"/>
    <w:rsid w:val="005C1309"/>
    <w:rsid w:val="005C1476"/>
    <w:rsid w:val="005C14E3"/>
    <w:rsid w:val="005C1657"/>
    <w:rsid w:val="005C172F"/>
    <w:rsid w:val="005C182B"/>
    <w:rsid w:val="005C1895"/>
    <w:rsid w:val="005C19BA"/>
    <w:rsid w:val="005C19FD"/>
    <w:rsid w:val="005C1CA7"/>
    <w:rsid w:val="005C1D6B"/>
    <w:rsid w:val="005C1E27"/>
    <w:rsid w:val="005C2157"/>
    <w:rsid w:val="005C215A"/>
    <w:rsid w:val="005C21AE"/>
    <w:rsid w:val="005C2234"/>
    <w:rsid w:val="005C22FA"/>
    <w:rsid w:val="005C24D0"/>
    <w:rsid w:val="005C24D1"/>
    <w:rsid w:val="005C2574"/>
    <w:rsid w:val="005C25F3"/>
    <w:rsid w:val="005C2670"/>
    <w:rsid w:val="005C26D1"/>
    <w:rsid w:val="005C26EE"/>
    <w:rsid w:val="005C2779"/>
    <w:rsid w:val="005C27AB"/>
    <w:rsid w:val="005C29AD"/>
    <w:rsid w:val="005C2A8E"/>
    <w:rsid w:val="005C2C02"/>
    <w:rsid w:val="005C2D5C"/>
    <w:rsid w:val="005C2E0B"/>
    <w:rsid w:val="005C2EDA"/>
    <w:rsid w:val="005C2F5B"/>
    <w:rsid w:val="005C2F64"/>
    <w:rsid w:val="005C31B6"/>
    <w:rsid w:val="005C326B"/>
    <w:rsid w:val="005C35D2"/>
    <w:rsid w:val="005C3708"/>
    <w:rsid w:val="005C3787"/>
    <w:rsid w:val="005C38C7"/>
    <w:rsid w:val="005C394D"/>
    <w:rsid w:val="005C3BB3"/>
    <w:rsid w:val="005C3C54"/>
    <w:rsid w:val="005C3D60"/>
    <w:rsid w:val="005C3DAA"/>
    <w:rsid w:val="005C3DDA"/>
    <w:rsid w:val="005C3EA0"/>
    <w:rsid w:val="005C3F2C"/>
    <w:rsid w:val="005C404F"/>
    <w:rsid w:val="005C40E5"/>
    <w:rsid w:val="005C42A7"/>
    <w:rsid w:val="005C42B5"/>
    <w:rsid w:val="005C4562"/>
    <w:rsid w:val="005C4570"/>
    <w:rsid w:val="005C471F"/>
    <w:rsid w:val="005C473A"/>
    <w:rsid w:val="005C47E0"/>
    <w:rsid w:val="005C487E"/>
    <w:rsid w:val="005C48AC"/>
    <w:rsid w:val="005C49AA"/>
    <w:rsid w:val="005C4B52"/>
    <w:rsid w:val="005C4CA0"/>
    <w:rsid w:val="005C4E5F"/>
    <w:rsid w:val="005C4EAC"/>
    <w:rsid w:val="005C5088"/>
    <w:rsid w:val="005C50F1"/>
    <w:rsid w:val="005C512A"/>
    <w:rsid w:val="005C5158"/>
    <w:rsid w:val="005C52D4"/>
    <w:rsid w:val="005C5323"/>
    <w:rsid w:val="005C5415"/>
    <w:rsid w:val="005C5781"/>
    <w:rsid w:val="005C5813"/>
    <w:rsid w:val="005C586D"/>
    <w:rsid w:val="005C58CF"/>
    <w:rsid w:val="005C594E"/>
    <w:rsid w:val="005C59D8"/>
    <w:rsid w:val="005C5BF2"/>
    <w:rsid w:val="005C5F1B"/>
    <w:rsid w:val="005C5FB3"/>
    <w:rsid w:val="005C5FC0"/>
    <w:rsid w:val="005C609A"/>
    <w:rsid w:val="005C61D2"/>
    <w:rsid w:val="005C6265"/>
    <w:rsid w:val="005C6286"/>
    <w:rsid w:val="005C63CC"/>
    <w:rsid w:val="005C6605"/>
    <w:rsid w:val="005C66D3"/>
    <w:rsid w:val="005C67A6"/>
    <w:rsid w:val="005C6914"/>
    <w:rsid w:val="005C6A7A"/>
    <w:rsid w:val="005C6B1A"/>
    <w:rsid w:val="005C6BD1"/>
    <w:rsid w:val="005C6CAB"/>
    <w:rsid w:val="005C6CF7"/>
    <w:rsid w:val="005C6DBA"/>
    <w:rsid w:val="005C6E5D"/>
    <w:rsid w:val="005C6F7A"/>
    <w:rsid w:val="005C711A"/>
    <w:rsid w:val="005C717D"/>
    <w:rsid w:val="005C7321"/>
    <w:rsid w:val="005C7433"/>
    <w:rsid w:val="005C7555"/>
    <w:rsid w:val="005C75CC"/>
    <w:rsid w:val="005C7672"/>
    <w:rsid w:val="005C76D1"/>
    <w:rsid w:val="005C7762"/>
    <w:rsid w:val="005C79E3"/>
    <w:rsid w:val="005C7B4B"/>
    <w:rsid w:val="005C7C33"/>
    <w:rsid w:val="005C7C54"/>
    <w:rsid w:val="005C7C58"/>
    <w:rsid w:val="005C7D60"/>
    <w:rsid w:val="005C7E23"/>
    <w:rsid w:val="005C7E37"/>
    <w:rsid w:val="005C7F36"/>
    <w:rsid w:val="005C7F4A"/>
    <w:rsid w:val="005C7FD1"/>
    <w:rsid w:val="005D00FD"/>
    <w:rsid w:val="005D0136"/>
    <w:rsid w:val="005D0163"/>
    <w:rsid w:val="005D0273"/>
    <w:rsid w:val="005D0390"/>
    <w:rsid w:val="005D03B6"/>
    <w:rsid w:val="005D03DA"/>
    <w:rsid w:val="005D05AA"/>
    <w:rsid w:val="005D0734"/>
    <w:rsid w:val="005D081A"/>
    <w:rsid w:val="005D087B"/>
    <w:rsid w:val="005D0895"/>
    <w:rsid w:val="005D0AF2"/>
    <w:rsid w:val="005D0B3E"/>
    <w:rsid w:val="005D0DBF"/>
    <w:rsid w:val="005D0E39"/>
    <w:rsid w:val="005D0E9F"/>
    <w:rsid w:val="005D10F3"/>
    <w:rsid w:val="005D11AC"/>
    <w:rsid w:val="005D12F1"/>
    <w:rsid w:val="005D13D2"/>
    <w:rsid w:val="005D1631"/>
    <w:rsid w:val="005D1792"/>
    <w:rsid w:val="005D197B"/>
    <w:rsid w:val="005D1A47"/>
    <w:rsid w:val="005D1A5B"/>
    <w:rsid w:val="005D1B31"/>
    <w:rsid w:val="005D1BFA"/>
    <w:rsid w:val="005D1C69"/>
    <w:rsid w:val="005D1E56"/>
    <w:rsid w:val="005D1F5E"/>
    <w:rsid w:val="005D1FFE"/>
    <w:rsid w:val="005D219D"/>
    <w:rsid w:val="005D21E3"/>
    <w:rsid w:val="005D22DD"/>
    <w:rsid w:val="005D22FC"/>
    <w:rsid w:val="005D24AB"/>
    <w:rsid w:val="005D2567"/>
    <w:rsid w:val="005D2703"/>
    <w:rsid w:val="005D27DF"/>
    <w:rsid w:val="005D2848"/>
    <w:rsid w:val="005D29D6"/>
    <w:rsid w:val="005D2C25"/>
    <w:rsid w:val="005D2CF6"/>
    <w:rsid w:val="005D2D4F"/>
    <w:rsid w:val="005D2E37"/>
    <w:rsid w:val="005D2F16"/>
    <w:rsid w:val="005D2F18"/>
    <w:rsid w:val="005D2F6A"/>
    <w:rsid w:val="005D3021"/>
    <w:rsid w:val="005D31FF"/>
    <w:rsid w:val="005D3208"/>
    <w:rsid w:val="005D331B"/>
    <w:rsid w:val="005D3689"/>
    <w:rsid w:val="005D36C9"/>
    <w:rsid w:val="005D3723"/>
    <w:rsid w:val="005D37DD"/>
    <w:rsid w:val="005D383A"/>
    <w:rsid w:val="005D38C1"/>
    <w:rsid w:val="005D3AEF"/>
    <w:rsid w:val="005D3BEF"/>
    <w:rsid w:val="005D3C1C"/>
    <w:rsid w:val="005D3D84"/>
    <w:rsid w:val="005D3E6E"/>
    <w:rsid w:val="005D4040"/>
    <w:rsid w:val="005D41F8"/>
    <w:rsid w:val="005D42DD"/>
    <w:rsid w:val="005D432F"/>
    <w:rsid w:val="005D4424"/>
    <w:rsid w:val="005D446C"/>
    <w:rsid w:val="005D4637"/>
    <w:rsid w:val="005D4644"/>
    <w:rsid w:val="005D4655"/>
    <w:rsid w:val="005D4688"/>
    <w:rsid w:val="005D4816"/>
    <w:rsid w:val="005D493B"/>
    <w:rsid w:val="005D4B17"/>
    <w:rsid w:val="005D4D6F"/>
    <w:rsid w:val="005D4D73"/>
    <w:rsid w:val="005D4E23"/>
    <w:rsid w:val="005D5055"/>
    <w:rsid w:val="005D50CE"/>
    <w:rsid w:val="005D51BA"/>
    <w:rsid w:val="005D522F"/>
    <w:rsid w:val="005D52CA"/>
    <w:rsid w:val="005D55EC"/>
    <w:rsid w:val="005D5642"/>
    <w:rsid w:val="005D57A0"/>
    <w:rsid w:val="005D5A44"/>
    <w:rsid w:val="005D5B25"/>
    <w:rsid w:val="005D5CFC"/>
    <w:rsid w:val="005D5D7A"/>
    <w:rsid w:val="005D616C"/>
    <w:rsid w:val="005D61DB"/>
    <w:rsid w:val="005D63C5"/>
    <w:rsid w:val="005D64A8"/>
    <w:rsid w:val="005D65D6"/>
    <w:rsid w:val="005D66F3"/>
    <w:rsid w:val="005D672B"/>
    <w:rsid w:val="005D6771"/>
    <w:rsid w:val="005D68F7"/>
    <w:rsid w:val="005D6BA4"/>
    <w:rsid w:val="005D6BC1"/>
    <w:rsid w:val="005D6E69"/>
    <w:rsid w:val="005D6FC1"/>
    <w:rsid w:val="005D71C2"/>
    <w:rsid w:val="005D7201"/>
    <w:rsid w:val="005D72F6"/>
    <w:rsid w:val="005D7312"/>
    <w:rsid w:val="005D7333"/>
    <w:rsid w:val="005D73B9"/>
    <w:rsid w:val="005D7402"/>
    <w:rsid w:val="005D74C5"/>
    <w:rsid w:val="005D7529"/>
    <w:rsid w:val="005D7540"/>
    <w:rsid w:val="005D7832"/>
    <w:rsid w:val="005D7947"/>
    <w:rsid w:val="005D7B8E"/>
    <w:rsid w:val="005D7F1D"/>
    <w:rsid w:val="005D7F3C"/>
    <w:rsid w:val="005D7FD9"/>
    <w:rsid w:val="005E00D3"/>
    <w:rsid w:val="005E0424"/>
    <w:rsid w:val="005E06FE"/>
    <w:rsid w:val="005E07AE"/>
    <w:rsid w:val="005E0897"/>
    <w:rsid w:val="005E09BE"/>
    <w:rsid w:val="005E1025"/>
    <w:rsid w:val="005E105A"/>
    <w:rsid w:val="005E12A7"/>
    <w:rsid w:val="005E12AB"/>
    <w:rsid w:val="005E1447"/>
    <w:rsid w:val="005E1450"/>
    <w:rsid w:val="005E14F0"/>
    <w:rsid w:val="005E15A1"/>
    <w:rsid w:val="005E15A4"/>
    <w:rsid w:val="005E16CA"/>
    <w:rsid w:val="005E1942"/>
    <w:rsid w:val="005E1A59"/>
    <w:rsid w:val="005E1AE7"/>
    <w:rsid w:val="005E1DD6"/>
    <w:rsid w:val="005E1F3C"/>
    <w:rsid w:val="005E1F95"/>
    <w:rsid w:val="005E211F"/>
    <w:rsid w:val="005E212F"/>
    <w:rsid w:val="005E22B6"/>
    <w:rsid w:val="005E25E7"/>
    <w:rsid w:val="005E271D"/>
    <w:rsid w:val="005E2910"/>
    <w:rsid w:val="005E2995"/>
    <w:rsid w:val="005E29B6"/>
    <w:rsid w:val="005E2AFC"/>
    <w:rsid w:val="005E2BD3"/>
    <w:rsid w:val="005E2E55"/>
    <w:rsid w:val="005E2E87"/>
    <w:rsid w:val="005E2F87"/>
    <w:rsid w:val="005E3054"/>
    <w:rsid w:val="005E3077"/>
    <w:rsid w:val="005E3162"/>
    <w:rsid w:val="005E31EA"/>
    <w:rsid w:val="005E32CD"/>
    <w:rsid w:val="005E331D"/>
    <w:rsid w:val="005E334F"/>
    <w:rsid w:val="005E34E8"/>
    <w:rsid w:val="005E36F0"/>
    <w:rsid w:val="005E3750"/>
    <w:rsid w:val="005E378D"/>
    <w:rsid w:val="005E37BF"/>
    <w:rsid w:val="005E37D2"/>
    <w:rsid w:val="005E39A8"/>
    <w:rsid w:val="005E39FD"/>
    <w:rsid w:val="005E3A37"/>
    <w:rsid w:val="005E3B5D"/>
    <w:rsid w:val="005E3B7B"/>
    <w:rsid w:val="005E3C17"/>
    <w:rsid w:val="005E3CB1"/>
    <w:rsid w:val="005E3DAE"/>
    <w:rsid w:val="005E3E35"/>
    <w:rsid w:val="005E3F4E"/>
    <w:rsid w:val="005E4095"/>
    <w:rsid w:val="005E43E5"/>
    <w:rsid w:val="005E4400"/>
    <w:rsid w:val="005E44B2"/>
    <w:rsid w:val="005E44E1"/>
    <w:rsid w:val="005E4514"/>
    <w:rsid w:val="005E4597"/>
    <w:rsid w:val="005E45EF"/>
    <w:rsid w:val="005E46BF"/>
    <w:rsid w:val="005E46F0"/>
    <w:rsid w:val="005E485D"/>
    <w:rsid w:val="005E48FC"/>
    <w:rsid w:val="005E4ADB"/>
    <w:rsid w:val="005E4BD6"/>
    <w:rsid w:val="005E4E2D"/>
    <w:rsid w:val="005E5047"/>
    <w:rsid w:val="005E506B"/>
    <w:rsid w:val="005E51A6"/>
    <w:rsid w:val="005E53D0"/>
    <w:rsid w:val="005E5474"/>
    <w:rsid w:val="005E5792"/>
    <w:rsid w:val="005E58B1"/>
    <w:rsid w:val="005E595E"/>
    <w:rsid w:val="005E59DF"/>
    <w:rsid w:val="005E5A59"/>
    <w:rsid w:val="005E5B88"/>
    <w:rsid w:val="005E5C03"/>
    <w:rsid w:val="005E5C42"/>
    <w:rsid w:val="005E5C6F"/>
    <w:rsid w:val="005E5D0F"/>
    <w:rsid w:val="005E5DA6"/>
    <w:rsid w:val="005E611D"/>
    <w:rsid w:val="005E612C"/>
    <w:rsid w:val="005E6167"/>
    <w:rsid w:val="005E6311"/>
    <w:rsid w:val="005E633A"/>
    <w:rsid w:val="005E64AD"/>
    <w:rsid w:val="005E64F3"/>
    <w:rsid w:val="005E6775"/>
    <w:rsid w:val="005E6950"/>
    <w:rsid w:val="005E6ACA"/>
    <w:rsid w:val="005E6B8C"/>
    <w:rsid w:val="005E6BB4"/>
    <w:rsid w:val="005E6BFB"/>
    <w:rsid w:val="005E6DE8"/>
    <w:rsid w:val="005E6EC5"/>
    <w:rsid w:val="005E6F68"/>
    <w:rsid w:val="005E737C"/>
    <w:rsid w:val="005E74C7"/>
    <w:rsid w:val="005E758B"/>
    <w:rsid w:val="005E7617"/>
    <w:rsid w:val="005E7646"/>
    <w:rsid w:val="005E76C7"/>
    <w:rsid w:val="005E7705"/>
    <w:rsid w:val="005E787D"/>
    <w:rsid w:val="005E7946"/>
    <w:rsid w:val="005E79E4"/>
    <w:rsid w:val="005E7A3F"/>
    <w:rsid w:val="005E7A86"/>
    <w:rsid w:val="005E7AFE"/>
    <w:rsid w:val="005E7BB1"/>
    <w:rsid w:val="005E7BEC"/>
    <w:rsid w:val="005E7C1D"/>
    <w:rsid w:val="005E7D41"/>
    <w:rsid w:val="005E7D63"/>
    <w:rsid w:val="005E7F56"/>
    <w:rsid w:val="005F00A1"/>
    <w:rsid w:val="005F025E"/>
    <w:rsid w:val="005F053D"/>
    <w:rsid w:val="005F0591"/>
    <w:rsid w:val="005F05EE"/>
    <w:rsid w:val="005F0883"/>
    <w:rsid w:val="005F08DB"/>
    <w:rsid w:val="005F090E"/>
    <w:rsid w:val="005F0B05"/>
    <w:rsid w:val="005F0B90"/>
    <w:rsid w:val="005F0BBA"/>
    <w:rsid w:val="005F0D70"/>
    <w:rsid w:val="005F0E63"/>
    <w:rsid w:val="005F0EBD"/>
    <w:rsid w:val="005F0F7D"/>
    <w:rsid w:val="005F0FCC"/>
    <w:rsid w:val="005F0FFA"/>
    <w:rsid w:val="005F10A1"/>
    <w:rsid w:val="005F10AD"/>
    <w:rsid w:val="005F10DD"/>
    <w:rsid w:val="005F117F"/>
    <w:rsid w:val="005F127E"/>
    <w:rsid w:val="005F1548"/>
    <w:rsid w:val="005F15A5"/>
    <w:rsid w:val="005F1660"/>
    <w:rsid w:val="005F1896"/>
    <w:rsid w:val="005F1982"/>
    <w:rsid w:val="005F1AA3"/>
    <w:rsid w:val="005F1B48"/>
    <w:rsid w:val="005F1BBD"/>
    <w:rsid w:val="005F1C55"/>
    <w:rsid w:val="005F1CCA"/>
    <w:rsid w:val="005F1DD8"/>
    <w:rsid w:val="005F1E36"/>
    <w:rsid w:val="005F1F1B"/>
    <w:rsid w:val="005F1F32"/>
    <w:rsid w:val="005F2142"/>
    <w:rsid w:val="005F216E"/>
    <w:rsid w:val="005F22CB"/>
    <w:rsid w:val="005F241F"/>
    <w:rsid w:val="005F264B"/>
    <w:rsid w:val="005F27C6"/>
    <w:rsid w:val="005F2932"/>
    <w:rsid w:val="005F2966"/>
    <w:rsid w:val="005F2999"/>
    <w:rsid w:val="005F29FB"/>
    <w:rsid w:val="005F2AE4"/>
    <w:rsid w:val="005F2B1B"/>
    <w:rsid w:val="005F2B7E"/>
    <w:rsid w:val="005F2BB5"/>
    <w:rsid w:val="005F2C8F"/>
    <w:rsid w:val="005F2DC9"/>
    <w:rsid w:val="005F2ED1"/>
    <w:rsid w:val="005F300C"/>
    <w:rsid w:val="005F300E"/>
    <w:rsid w:val="005F30E8"/>
    <w:rsid w:val="005F34A6"/>
    <w:rsid w:val="005F3551"/>
    <w:rsid w:val="005F369E"/>
    <w:rsid w:val="005F389C"/>
    <w:rsid w:val="005F3922"/>
    <w:rsid w:val="005F39FA"/>
    <w:rsid w:val="005F3A60"/>
    <w:rsid w:val="005F3AFE"/>
    <w:rsid w:val="005F3B12"/>
    <w:rsid w:val="005F3C2D"/>
    <w:rsid w:val="005F3CBF"/>
    <w:rsid w:val="005F3CFD"/>
    <w:rsid w:val="005F3DE8"/>
    <w:rsid w:val="005F40AD"/>
    <w:rsid w:val="005F4324"/>
    <w:rsid w:val="005F437B"/>
    <w:rsid w:val="005F444B"/>
    <w:rsid w:val="005F4637"/>
    <w:rsid w:val="005F4693"/>
    <w:rsid w:val="005F4769"/>
    <w:rsid w:val="005F4800"/>
    <w:rsid w:val="005F4817"/>
    <w:rsid w:val="005F4A47"/>
    <w:rsid w:val="005F4B3B"/>
    <w:rsid w:val="005F4C61"/>
    <w:rsid w:val="005F4D71"/>
    <w:rsid w:val="005F4E8B"/>
    <w:rsid w:val="005F4EFA"/>
    <w:rsid w:val="005F4FEE"/>
    <w:rsid w:val="005F508B"/>
    <w:rsid w:val="005F50D1"/>
    <w:rsid w:val="005F5223"/>
    <w:rsid w:val="005F5397"/>
    <w:rsid w:val="005F53A5"/>
    <w:rsid w:val="005F5645"/>
    <w:rsid w:val="005F5653"/>
    <w:rsid w:val="005F5657"/>
    <w:rsid w:val="005F5739"/>
    <w:rsid w:val="005F57C0"/>
    <w:rsid w:val="005F57C8"/>
    <w:rsid w:val="005F583A"/>
    <w:rsid w:val="005F5851"/>
    <w:rsid w:val="005F5AA3"/>
    <w:rsid w:val="005F5AAA"/>
    <w:rsid w:val="005F5B49"/>
    <w:rsid w:val="005F5B9B"/>
    <w:rsid w:val="005F5BA4"/>
    <w:rsid w:val="005F5BE3"/>
    <w:rsid w:val="005F5BE7"/>
    <w:rsid w:val="005F5DB2"/>
    <w:rsid w:val="005F5DB9"/>
    <w:rsid w:val="005F5E2F"/>
    <w:rsid w:val="005F5E7F"/>
    <w:rsid w:val="005F6060"/>
    <w:rsid w:val="005F618D"/>
    <w:rsid w:val="005F6190"/>
    <w:rsid w:val="005F62F6"/>
    <w:rsid w:val="005F6387"/>
    <w:rsid w:val="005F63FB"/>
    <w:rsid w:val="005F6445"/>
    <w:rsid w:val="005F648B"/>
    <w:rsid w:val="005F6554"/>
    <w:rsid w:val="005F65AE"/>
    <w:rsid w:val="005F65FB"/>
    <w:rsid w:val="005F66C8"/>
    <w:rsid w:val="005F6766"/>
    <w:rsid w:val="005F6829"/>
    <w:rsid w:val="005F6B7C"/>
    <w:rsid w:val="005F6B84"/>
    <w:rsid w:val="005F6BD5"/>
    <w:rsid w:val="005F6C24"/>
    <w:rsid w:val="005F6C55"/>
    <w:rsid w:val="005F6C81"/>
    <w:rsid w:val="005F6D6F"/>
    <w:rsid w:val="005F6F9F"/>
    <w:rsid w:val="005F702A"/>
    <w:rsid w:val="005F70AD"/>
    <w:rsid w:val="005F71B0"/>
    <w:rsid w:val="005F72BE"/>
    <w:rsid w:val="005F731D"/>
    <w:rsid w:val="005F7400"/>
    <w:rsid w:val="005F74B2"/>
    <w:rsid w:val="005F764F"/>
    <w:rsid w:val="005F7670"/>
    <w:rsid w:val="005F771E"/>
    <w:rsid w:val="005F7A9A"/>
    <w:rsid w:val="005F7BAB"/>
    <w:rsid w:val="005F7D20"/>
    <w:rsid w:val="005F7D61"/>
    <w:rsid w:val="005F7D70"/>
    <w:rsid w:val="005F7DF4"/>
    <w:rsid w:val="005F7EBF"/>
    <w:rsid w:val="00600225"/>
    <w:rsid w:val="00600301"/>
    <w:rsid w:val="00600413"/>
    <w:rsid w:val="00600613"/>
    <w:rsid w:val="00600759"/>
    <w:rsid w:val="0060079F"/>
    <w:rsid w:val="006009EA"/>
    <w:rsid w:val="00600AF5"/>
    <w:rsid w:val="00600BC6"/>
    <w:rsid w:val="00600C54"/>
    <w:rsid w:val="00600DB8"/>
    <w:rsid w:val="00600E67"/>
    <w:rsid w:val="00600E94"/>
    <w:rsid w:val="00600EC4"/>
    <w:rsid w:val="00600F2F"/>
    <w:rsid w:val="00600F4A"/>
    <w:rsid w:val="00600FCE"/>
    <w:rsid w:val="0060107B"/>
    <w:rsid w:val="006010A7"/>
    <w:rsid w:val="00601232"/>
    <w:rsid w:val="00601372"/>
    <w:rsid w:val="006013B3"/>
    <w:rsid w:val="006013E7"/>
    <w:rsid w:val="00601420"/>
    <w:rsid w:val="0060149D"/>
    <w:rsid w:val="006015B1"/>
    <w:rsid w:val="00601619"/>
    <w:rsid w:val="00601754"/>
    <w:rsid w:val="00601A5A"/>
    <w:rsid w:val="00601A90"/>
    <w:rsid w:val="00601C73"/>
    <w:rsid w:val="00601C86"/>
    <w:rsid w:val="00601CC7"/>
    <w:rsid w:val="00601D3D"/>
    <w:rsid w:val="00601ECB"/>
    <w:rsid w:val="00601F73"/>
    <w:rsid w:val="00601FA1"/>
    <w:rsid w:val="00601FD4"/>
    <w:rsid w:val="006021A0"/>
    <w:rsid w:val="006023DE"/>
    <w:rsid w:val="00602573"/>
    <w:rsid w:val="00602688"/>
    <w:rsid w:val="006026B3"/>
    <w:rsid w:val="006028E0"/>
    <w:rsid w:val="00602B03"/>
    <w:rsid w:val="00602B05"/>
    <w:rsid w:val="00602B8A"/>
    <w:rsid w:val="00602C32"/>
    <w:rsid w:val="00602D6B"/>
    <w:rsid w:val="00602DF6"/>
    <w:rsid w:val="00603046"/>
    <w:rsid w:val="006030D0"/>
    <w:rsid w:val="006030F2"/>
    <w:rsid w:val="00603161"/>
    <w:rsid w:val="00603274"/>
    <w:rsid w:val="006033B3"/>
    <w:rsid w:val="00603401"/>
    <w:rsid w:val="0060349B"/>
    <w:rsid w:val="006034E8"/>
    <w:rsid w:val="006034FC"/>
    <w:rsid w:val="00603557"/>
    <w:rsid w:val="00603644"/>
    <w:rsid w:val="006037F2"/>
    <w:rsid w:val="0060381F"/>
    <w:rsid w:val="006039A5"/>
    <w:rsid w:val="006039FB"/>
    <w:rsid w:val="00603A14"/>
    <w:rsid w:val="00603B42"/>
    <w:rsid w:val="00603E4F"/>
    <w:rsid w:val="00604063"/>
    <w:rsid w:val="0060415A"/>
    <w:rsid w:val="006041E5"/>
    <w:rsid w:val="00604252"/>
    <w:rsid w:val="00604334"/>
    <w:rsid w:val="00604403"/>
    <w:rsid w:val="0060446B"/>
    <w:rsid w:val="006044D1"/>
    <w:rsid w:val="0060454D"/>
    <w:rsid w:val="00604620"/>
    <w:rsid w:val="006046D0"/>
    <w:rsid w:val="00604746"/>
    <w:rsid w:val="0060485F"/>
    <w:rsid w:val="0060488D"/>
    <w:rsid w:val="006048FD"/>
    <w:rsid w:val="00604971"/>
    <w:rsid w:val="0060497F"/>
    <w:rsid w:val="00604A50"/>
    <w:rsid w:val="00604AE5"/>
    <w:rsid w:val="00604B0E"/>
    <w:rsid w:val="00604C00"/>
    <w:rsid w:val="00604DB1"/>
    <w:rsid w:val="00604FFD"/>
    <w:rsid w:val="006051E4"/>
    <w:rsid w:val="006051FB"/>
    <w:rsid w:val="006052D8"/>
    <w:rsid w:val="00605360"/>
    <w:rsid w:val="00605431"/>
    <w:rsid w:val="0060553C"/>
    <w:rsid w:val="006056A4"/>
    <w:rsid w:val="00605732"/>
    <w:rsid w:val="0060587D"/>
    <w:rsid w:val="006058B1"/>
    <w:rsid w:val="00605937"/>
    <w:rsid w:val="00605C85"/>
    <w:rsid w:val="00605CE5"/>
    <w:rsid w:val="00605D0E"/>
    <w:rsid w:val="00605EBF"/>
    <w:rsid w:val="00605F0F"/>
    <w:rsid w:val="00605F71"/>
    <w:rsid w:val="00605FD1"/>
    <w:rsid w:val="00606085"/>
    <w:rsid w:val="006061B7"/>
    <w:rsid w:val="006061CF"/>
    <w:rsid w:val="00606531"/>
    <w:rsid w:val="00606538"/>
    <w:rsid w:val="00606604"/>
    <w:rsid w:val="00606608"/>
    <w:rsid w:val="00606797"/>
    <w:rsid w:val="006067B6"/>
    <w:rsid w:val="00606A80"/>
    <w:rsid w:val="00606B54"/>
    <w:rsid w:val="00606B7D"/>
    <w:rsid w:val="00606CBB"/>
    <w:rsid w:val="00606D12"/>
    <w:rsid w:val="00606D25"/>
    <w:rsid w:val="00606D2E"/>
    <w:rsid w:val="0060704E"/>
    <w:rsid w:val="00607093"/>
    <w:rsid w:val="00607238"/>
    <w:rsid w:val="00607375"/>
    <w:rsid w:val="006074CC"/>
    <w:rsid w:val="006074D3"/>
    <w:rsid w:val="0060751C"/>
    <w:rsid w:val="00607522"/>
    <w:rsid w:val="00607583"/>
    <w:rsid w:val="006075DF"/>
    <w:rsid w:val="0060763B"/>
    <w:rsid w:val="0060770F"/>
    <w:rsid w:val="00607749"/>
    <w:rsid w:val="006077EF"/>
    <w:rsid w:val="0060781F"/>
    <w:rsid w:val="00607828"/>
    <w:rsid w:val="00607872"/>
    <w:rsid w:val="0060789D"/>
    <w:rsid w:val="0060795A"/>
    <w:rsid w:val="006079B1"/>
    <w:rsid w:val="00607A39"/>
    <w:rsid w:val="00607B17"/>
    <w:rsid w:val="00607B28"/>
    <w:rsid w:val="00607B96"/>
    <w:rsid w:val="00607B9D"/>
    <w:rsid w:val="00607BE4"/>
    <w:rsid w:val="00607D31"/>
    <w:rsid w:val="00607D33"/>
    <w:rsid w:val="00610006"/>
    <w:rsid w:val="00610153"/>
    <w:rsid w:val="006101F2"/>
    <w:rsid w:val="00610374"/>
    <w:rsid w:val="00610420"/>
    <w:rsid w:val="00610517"/>
    <w:rsid w:val="006106E8"/>
    <w:rsid w:val="0061074A"/>
    <w:rsid w:val="0061091B"/>
    <w:rsid w:val="00610B8B"/>
    <w:rsid w:val="00610CAC"/>
    <w:rsid w:val="00610D49"/>
    <w:rsid w:val="00610F3B"/>
    <w:rsid w:val="00610F7A"/>
    <w:rsid w:val="00610F92"/>
    <w:rsid w:val="00611003"/>
    <w:rsid w:val="0061109E"/>
    <w:rsid w:val="006110ED"/>
    <w:rsid w:val="0061114E"/>
    <w:rsid w:val="00611203"/>
    <w:rsid w:val="0061163A"/>
    <w:rsid w:val="006116DC"/>
    <w:rsid w:val="006116EE"/>
    <w:rsid w:val="00611829"/>
    <w:rsid w:val="00611841"/>
    <w:rsid w:val="00611C1F"/>
    <w:rsid w:val="00611D02"/>
    <w:rsid w:val="00611D0B"/>
    <w:rsid w:val="00611EAD"/>
    <w:rsid w:val="00612055"/>
    <w:rsid w:val="006120E6"/>
    <w:rsid w:val="0061216E"/>
    <w:rsid w:val="006123FD"/>
    <w:rsid w:val="006124A6"/>
    <w:rsid w:val="006124E0"/>
    <w:rsid w:val="006124F0"/>
    <w:rsid w:val="0061252A"/>
    <w:rsid w:val="006125C0"/>
    <w:rsid w:val="006125E9"/>
    <w:rsid w:val="00612769"/>
    <w:rsid w:val="00612881"/>
    <w:rsid w:val="006129A2"/>
    <w:rsid w:val="00612A95"/>
    <w:rsid w:val="00612DFE"/>
    <w:rsid w:val="00612F44"/>
    <w:rsid w:val="00613073"/>
    <w:rsid w:val="00613094"/>
    <w:rsid w:val="006132ED"/>
    <w:rsid w:val="0061345C"/>
    <w:rsid w:val="00613663"/>
    <w:rsid w:val="00613686"/>
    <w:rsid w:val="0061380A"/>
    <w:rsid w:val="00613B12"/>
    <w:rsid w:val="00613BAD"/>
    <w:rsid w:val="006141B2"/>
    <w:rsid w:val="006141BD"/>
    <w:rsid w:val="006141D3"/>
    <w:rsid w:val="00614302"/>
    <w:rsid w:val="00614361"/>
    <w:rsid w:val="006144CB"/>
    <w:rsid w:val="0061464E"/>
    <w:rsid w:val="00614802"/>
    <w:rsid w:val="00614845"/>
    <w:rsid w:val="0061486F"/>
    <w:rsid w:val="0061490C"/>
    <w:rsid w:val="00614B00"/>
    <w:rsid w:val="00614B22"/>
    <w:rsid w:val="00614C3A"/>
    <w:rsid w:val="00614D93"/>
    <w:rsid w:val="00614D94"/>
    <w:rsid w:val="00614DCF"/>
    <w:rsid w:val="00614DFF"/>
    <w:rsid w:val="00614EA7"/>
    <w:rsid w:val="00614F55"/>
    <w:rsid w:val="00614F92"/>
    <w:rsid w:val="00615065"/>
    <w:rsid w:val="006150C4"/>
    <w:rsid w:val="00615262"/>
    <w:rsid w:val="00615414"/>
    <w:rsid w:val="006158F7"/>
    <w:rsid w:val="006159D9"/>
    <w:rsid w:val="00615CFE"/>
    <w:rsid w:val="00615E1B"/>
    <w:rsid w:val="00615E71"/>
    <w:rsid w:val="00615E96"/>
    <w:rsid w:val="00615FDD"/>
    <w:rsid w:val="00615FE0"/>
    <w:rsid w:val="00616052"/>
    <w:rsid w:val="00616223"/>
    <w:rsid w:val="0061645F"/>
    <w:rsid w:val="00616472"/>
    <w:rsid w:val="00616566"/>
    <w:rsid w:val="00616568"/>
    <w:rsid w:val="0061662F"/>
    <w:rsid w:val="00616649"/>
    <w:rsid w:val="00616741"/>
    <w:rsid w:val="006167CC"/>
    <w:rsid w:val="0061689C"/>
    <w:rsid w:val="00616940"/>
    <w:rsid w:val="00616A73"/>
    <w:rsid w:val="00616AC0"/>
    <w:rsid w:val="00616B18"/>
    <w:rsid w:val="00616BA8"/>
    <w:rsid w:val="00616BE3"/>
    <w:rsid w:val="00616D2C"/>
    <w:rsid w:val="00616D45"/>
    <w:rsid w:val="00616E14"/>
    <w:rsid w:val="00616F27"/>
    <w:rsid w:val="00616FBB"/>
    <w:rsid w:val="00616FD4"/>
    <w:rsid w:val="00616FDF"/>
    <w:rsid w:val="006170B2"/>
    <w:rsid w:val="0061752E"/>
    <w:rsid w:val="0061754E"/>
    <w:rsid w:val="006175B0"/>
    <w:rsid w:val="006175C3"/>
    <w:rsid w:val="00617750"/>
    <w:rsid w:val="00617847"/>
    <w:rsid w:val="00617895"/>
    <w:rsid w:val="006178B6"/>
    <w:rsid w:val="006178D8"/>
    <w:rsid w:val="006179D1"/>
    <w:rsid w:val="00617A50"/>
    <w:rsid w:val="00617AA4"/>
    <w:rsid w:val="00617C69"/>
    <w:rsid w:val="00617CEA"/>
    <w:rsid w:val="00617FCC"/>
    <w:rsid w:val="00620067"/>
    <w:rsid w:val="006200BB"/>
    <w:rsid w:val="00620195"/>
    <w:rsid w:val="006203D2"/>
    <w:rsid w:val="00620482"/>
    <w:rsid w:val="006204FB"/>
    <w:rsid w:val="006206A6"/>
    <w:rsid w:val="00620735"/>
    <w:rsid w:val="006207F6"/>
    <w:rsid w:val="0062092F"/>
    <w:rsid w:val="006209A2"/>
    <w:rsid w:val="00620E1E"/>
    <w:rsid w:val="00620E6E"/>
    <w:rsid w:val="00620F72"/>
    <w:rsid w:val="00621030"/>
    <w:rsid w:val="00621075"/>
    <w:rsid w:val="006210C4"/>
    <w:rsid w:val="00621174"/>
    <w:rsid w:val="006212FD"/>
    <w:rsid w:val="0062159D"/>
    <w:rsid w:val="0062159F"/>
    <w:rsid w:val="006216A8"/>
    <w:rsid w:val="006217CF"/>
    <w:rsid w:val="0062180C"/>
    <w:rsid w:val="00621948"/>
    <w:rsid w:val="00621A23"/>
    <w:rsid w:val="00621A28"/>
    <w:rsid w:val="00621B42"/>
    <w:rsid w:val="00621B8B"/>
    <w:rsid w:val="00621C36"/>
    <w:rsid w:val="00621F47"/>
    <w:rsid w:val="00622069"/>
    <w:rsid w:val="006220F3"/>
    <w:rsid w:val="0062211D"/>
    <w:rsid w:val="006221DB"/>
    <w:rsid w:val="00622262"/>
    <w:rsid w:val="00622410"/>
    <w:rsid w:val="0062244C"/>
    <w:rsid w:val="006224D7"/>
    <w:rsid w:val="00622522"/>
    <w:rsid w:val="0062256A"/>
    <w:rsid w:val="00622731"/>
    <w:rsid w:val="0062278F"/>
    <w:rsid w:val="006227BB"/>
    <w:rsid w:val="00622966"/>
    <w:rsid w:val="00622A2C"/>
    <w:rsid w:val="00622CFD"/>
    <w:rsid w:val="00622DB9"/>
    <w:rsid w:val="00622F0F"/>
    <w:rsid w:val="00622F6A"/>
    <w:rsid w:val="00622FAC"/>
    <w:rsid w:val="00623057"/>
    <w:rsid w:val="006231EE"/>
    <w:rsid w:val="00623217"/>
    <w:rsid w:val="0062323B"/>
    <w:rsid w:val="00623354"/>
    <w:rsid w:val="006234A4"/>
    <w:rsid w:val="00623537"/>
    <w:rsid w:val="00623603"/>
    <w:rsid w:val="00623605"/>
    <w:rsid w:val="00623678"/>
    <w:rsid w:val="00623717"/>
    <w:rsid w:val="0062381D"/>
    <w:rsid w:val="00623847"/>
    <w:rsid w:val="006238C9"/>
    <w:rsid w:val="00623A3B"/>
    <w:rsid w:val="00623AAC"/>
    <w:rsid w:val="00623AE9"/>
    <w:rsid w:val="00623B2B"/>
    <w:rsid w:val="00623B4A"/>
    <w:rsid w:val="00623DCA"/>
    <w:rsid w:val="00623F22"/>
    <w:rsid w:val="00624026"/>
    <w:rsid w:val="0062442A"/>
    <w:rsid w:val="006248B9"/>
    <w:rsid w:val="006249AD"/>
    <w:rsid w:val="00624B84"/>
    <w:rsid w:val="00624C63"/>
    <w:rsid w:val="00624D9F"/>
    <w:rsid w:val="00624EA0"/>
    <w:rsid w:val="00624EEB"/>
    <w:rsid w:val="00625259"/>
    <w:rsid w:val="0062539A"/>
    <w:rsid w:val="006253B3"/>
    <w:rsid w:val="006254D5"/>
    <w:rsid w:val="006254E4"/>
    <w:rsid w:val="00625511"/>
    <w:rsid w:val="00625569"/>
    <w:rsid w:val="00625729"/>
    <w:rsid w:val="00625733"/>
    <w:rsid w:val="00625860"/>
    <w:rsid w:val="0062595A"/>
    <w:rsid w:val="00625C97"/>
    <w:rsid w:val="00625CAE"/>
    <w:rsid w:val="00625D7F"/>
    <w:rsid w:val="00626125"/>
    <w:rsid w:val="0062613A"/>
    <w:rsid w:val="00626195"/>
    <w:rsid w:val="00626205"/>
    <w:rsid w:val="006262A5"/>
    <w:rsid w:val="006262CA"/>
    <w:rsid w:val="00626356"/>
    <w:rsid w:val="006265CD"/>
    <w:rsid w:val="006266AB"/>
    <w:rsid w:val="0062678A"/>
    <w:rsid w:val="00626A46"/>
    <w:rsid w:val="00626B24"/>
    <w:rsid w:val="00626B64"/>
    <w:rsid w:val="00626C91"/>
    <w:rsid w:val="00626CF9"/>
    <w:rsid w:val="00626E63"/>
    <w:rsid w:val="0062705E"/>
    <w:rsid w:val="006272AE"/>
    <w:rsid w:val="00627330"/>
    <w:rsid w:val="0062733E"/>
    <w:rsid w:val="0062756C"/>
    <w:rsid w:val="006275E4"/>
    <w:rsid w:val="00627960"/>
    <w:rsid w:val="006279B9"/>
    <w:rsid w:val="00627AA0"/>
    <w:rsid w:val="00627BDB"/>
    <w:rsid w:val="00627C28"/>
    <w:rsid w:val="00627C88"/>
    <w:rsid w:val="00627EFF"/>
    <w:rsid w:val="00630004"/>
    <w:rsid w:val="0063012D"/>
    <w:rsid w:val="006301CA"/>
    <w:rsid w:val="00630214"/>
    <w:rsid w:val="0063023E"/>
    <w:rsid w:val="006302D1"/>
    <w:rsid w:val="0063047F"/>
    <w:rsid w:val="0063065F"/>
    <w:rsid w:val="0063068D"/>
    <w:rsid w:val="0063080E"/>
    <w:rsid w:val="00630990"/>
    <w:rsid w:val="006309BA"/>
    <w:rsid w:val="006309DE"/>
    <w:rsid w:val="00630C64"/>
    <w:rsid w:val="00630C87"/>
    <w:rsid w:val="00630E4F"/>
    <w:rsid w:val="00630E6D"/>
    <w:rsid w:val="00630E88"/>
    <w:rsid w:val="00630F2A"/>
    <w:rsid w:val="00630FAD"/>
    <w:rsid w:val="0063113A"/>
    <w:rsid w:val="00631274"/>
    <w:rsid w:val="00631372"/>
    <w:rsid w:val="00631569"/>
    <w:rsid w:val="00631752"/>
    <w:rsid w:val="00631AB0"/>
    <w:rsid w:val="00631ABF"/>
    <w:rsid w:val="00631AC3"/>
    <w:rsid w:val="00631DDB"/>
    <w:rsid w:val="00632040"/>
    <w:rsid w:val="006320E5"/>
    <w:rsid w:val="006322E7"/>
    <w:rsid w:val="00632361"/>
    <w:rsid w:val="00632569"/>
    <w:rsid w:val="00632579"/>
    <w:rsid w:val="00632800"/>
    <w:rsid w:val="00632A25"/>
    <w:rsid w:val="00632A31"/>
    <w:rsid w:val="00632B21"/>
    <w:rsid w:val="00632CC8"/>
    <w:rsid w:val="00632CDA"/>
    <w:rsid w:val="00632D54"/>
    <w:rsid w:val="00632E57"/>
    <w:rsid w:val="00632EB8"/>
    <w:rsid w:val="00632EBC"/>
    <w:rsid w:val="00632F2E"/>
    <w:rsid w:val="0063313F"/>
    <w:rsid w:val="006331F4"/>
    <w:rsid w:val="006334A3"/>
    <w:rsid w:val="006335B5"/>
    <w:rsid w:val="00633956"/>
    <w:rsid w:val="006339FF"/>
    <w:rsid w:val="00633AAA"/>
    <w:rsid w:val="00633B39"/>
    <w:rsid w:val="00633CC5"/>
    <w:rsid w:val="00633CDA"/>
    <w:rsid w:val="00633DE5"/>
    <w:rsid w:val="00633E01"/>
    <w:rsid w:val="00633E18"/>
    <w:rsid w:val="00633E7A"/>
    <w:rsid w:val="00633E7E"/>
    <w:rsid w:val="00634125"/>
    <w:rsid w:val="00634133"/>
    <w:rsid w:val="00634139"/>
    <w:rsid w:val="00634199"/>
    <w:rsid w:val="00634362"/>
    <w:rsid w:val="0063439D"/>
    <w:rsid w:val="006343CC"/>
    <w:rsid w:val="006343F6"/>
    <w:rsid w:val="00634429"/>
    <w:rsid w:val="0063443F"/>
    <w:rsid w:val="00634489"/>
    <w:rsid w:val="00634552"/>
    <w:rsid w:val="0063467D"/>
    <w:rsid w:val="00634723"/>
    <w:rsid w:val="00634785"/>
    <w:rsid w:val="00634AD5"/>
    <w:rsid w:val="00634AE9"/>
    <w:rsid w:val="00634B1B"/>
    <w:rsid w:val="00634CB8"/>
    <w:rsid w:val="00634CCB"/>
    <w:rsid w:val="00634DCE"/>
    <w:rsid w:val="00634F29"/>
    <w:rsid w:val="006350CC"/>
    <w:rsid w:val="0063512C"/>
    <w:rsid w:val="00635170"/>
    <w:rsid w:val="00635250"/>
    <w:rsid w:val="00635355"/>
    <w:rsid w:val="0063546E"/>
    <w:rsid w:val="00635534"/>
    <w:rsid w:val="00635547"/>
    <w:rsid w:val="00635ACB"/>
    <w:rsid w:val="00635B56"/>
    <w:rsid w:val="00635BE0"/>
    <w:rsid w:val="00635BFF"/>
    <w:rsid w:val="00635D0A"/>
    <w:rsid w:val="00635D3B"/>
    <w:rsid w:val="00635DF7"/>
    <w:rsid w:val="00635E01"/>
    <w:rsid w:val="00635EAD"/>
    <w:rsid w:val="00635F68"/>
    <w:rsid w:val="00636158"/>
    <w:rsid w:val="006361DE"/>
    <w:rsid w:val="006363FE"/>
    <w:rsid w:val="006365F0"/>
    <w:rsid w:val="006368CB"/>
    <w:rsid w:val="006368EA"/>
    <w:rsid w:val="00636988"/>
    <w:rsid w:val="00636C81"/>
    <w:rsid w:val="00636E08"/>
    <w:rsid w:val="00636E77"/>
    <w:rsid w:val="00636F4E"/>
    <w:rsid w:val="006371B6"/>
    <w:rsid w:val="0063723F"/>
    <w:rsid w:val="00637310"/>
    <w:rsid w:val="006374C3"/>
    <w:rsid w:val="00637504"/>
    <w:rsid w:val="006377FF"/>
    <w:rsid w:val="00637884"/>
    <w:rsid w:val="0063796C"/>
    <w:rsid w:val="00637997"/>
    <w:rsid w:val="00637AE4"/>
    <w:rsid w:val="00637D1C"/>
    <w:rsid w:val="00637FD1"/>
    <w:rsid w:val="0064040D"/>
    <w:rsid w:val="006404BB"/>
    <w:rsid w:val="00640623"/>
    <w:rsid w:val="00640794"/>
    <w:rsid w:val="0064084F"/>
    <w:rsid w:val="00640A6C"/>
    <w:rsid w:val="00640B98"/>
    <w:rsid w:val="00640CF6"/>
    <w:rsid w:val="00640D8E"/>
    <w:rsid w:val="00640E7C"/>
    <w:rsid w:val="00640EC4"/>
    <w:rsid w:val="00640F0F"/>
    <w:rsid w:val="0064109B"/>
    <w:rsid w:val="006411AB"/>
    <w:rsid w:val="006411B3"/>
    <w:rsid w:val="00641314"/>
    <w:rsid w:val="00641325"/>
    <w:rsid w:val="00641442"/>
    <w:rsid w:val="0064144F"/>
    <w:rsid w:val="0064147A"/>
    <w:rsid w:val="006414FF"/>
    <w:rsid w:val="0064156B"/>
    <w:rsid w:val="006415A3"/>
    <w:rsid w:val="006415BD"/>
    <w:rsid w:val="006415D1"/>
    <w:rsid w:val="0064169D"/>
    <w:rsid w:val="00641721"/>
    <w:rsid w:val="006417E0"/>
    <w:rsid w:val="006417FD"/>
    <w:rsid w:val="00641889"/>
    <w:rsid w:val="00641956"/>
    <w:rsid w:val="00641957"/>
    <w:rsid w:val="00641B6F"/>
    <w:rsid w:val="00641C84"/>
    <w:rsid w:val="00641D33"/>
    <w:rsid w:val="00641E10"/>
    <w:rsid w:val="00642045"/>
    <w:rsid w:val="006421A1"/>
    <w:rsid w:val="0064228E"/>
    <w:rsid w:val="00642334"/>
    <w:rsid w:val="00642574"/>
    <w:rsid w:val="006426E1"/>
    <w:rsid w:val="00642700"/>
    <w:rsid w:val="00642733"/>
    <w:rsid w:val="00642738"/>
    <w:rsid w:val="0064294D"/>
    <w:rsid w:val="006429FD"/>
    <w:rsid w:val="00642B80"/>
    <w:rsid w:val="00642B9C"/>
    <w:rsid w:val="00642DA7"/>
    <w:rsid w:val="00642E1E"/>
    <w:rsid w:val="00642E88"/>
    <w:rsid w:val="00642FFB"/>
    <w:rsid w:val="00643219"/>
    <w:rsid w:val="0064329F"/>
    <w:rsid w:val="006432A9"/>
    <w:rsid w:val="006433A1"/>
    <w:rsid w:val="006433CC"/>
    <w:rsid w:val="006433DE"/>
    <w:rsid w:val="00643449"/>
    <w:rsid w:val="00643745"/>
    <w:rsid w:val="00643A9B"/>
    <w:rsid w:val="00643C03"/>
    <w:rsid w:val="00643C09"/>
    <w:rsid w:val="00643C75"/>
    <w:rsid w:val="00644074"/>
    <w:rsid w:val="006440DF"/>
    <w:rsid w:val="0064410E"/>
    <w:rsid w:val="0064424C"/>
    <w:rsid w:val="006442A0"/>
    <w:rsid w:val="006443AA"/>
    <w:rsid w:val="006443E3"/>
    <w:rsid w:val="0064464F"/>
    <w:rsid w:val="00644D8C"/>
    <w:rsid w:val="00644E9C"/>
    <w:rsid w:val="00644F2F"/>
    <w:rsid w:val="00644F82"/>
    <w:rsid w:val="006450D2"/>
    <w:rsid w:val="006452B6"/>
    <w:rsid w:val="0064533D"/>
    <w:rsid w:val="0064538E"/>
    <w:rsid w:val="006453FC"/>
    <w:rsid w:val="0064542C"/>
    <w:rsid w:val="00645577"/>
    <w:rsid w:val="0064558C"/>
    <w:rsid w:val="00645689"/>
    <w:rsid w:val="0064589C"/>
    <w:rsid w:val="006458E9"/>
    <w:rsid w:val="006459A6"/>
    <w:rsid w:val="00645A1A"/>
    <w:rsid w:val="00645AB0"/>
    <w:rsid w:val="00645B2E"/>
    <w:rsid w:val="00645B88"/>
    <w:rsid w:val="00645BE4"/>
    <w:rsid w:val="00645C59"/>
    <w:rsid w:val="00645C8B"/>
    <w:rsid w:val="00645E72"/>
    <w:rsid w:val="00646063"/>
    <w:rsid w:val="006460D9"/>
    <w:rsid w:val="00646109"/>
    <w:rsid w:val="0064625B"/>
    <w:rsid w:val="00646296"/>
    <w:rsid w:val="006462C6"/>
    <w:rsid w:val="006464C1"/>
    <w:rsid w:val="006464C6"/>
    <w:rsid w:val="00646598"/>
    <w:rsid w:val="006465F7"/>
    <w:rsid w:val="006467ED"/>
    <w:rsid w:val="00646938"/>
    <w:rsid w:val="0064699A"/>
    <w:rsid w:val="00646A4C"/>
    <w:rsid w:val="00646A75"/>
    <w:rsid w:val="00646A89"/>
    <w:rsid w:val="00646B91"/>
    <w:rsid w:val="00646DC4"/>
    <w:rsid w:val="00646DE2"/>
    <w:rsid w:val="00646FD4"/>
    <w:rsid w:val="006470AE"/>
    <w:rsid w:val="0064723D"/>
    <w:rsid w:val="00647468"/>
    <w:rsid w:val="00647500"/>
    <w:rsid w:val="00647720"/>
    <w:rsid w:val="006479D2"/>
    <w:rsid w:val="00647B19"/>
    <w:rsid w:val="00647B53"/>
    <w:rsid w:val="00647CE7"/>
    <w:rsid w:val="00647D86"/>
    <w:rsid w:val="006500AC"/>
    <w:rsid w:val="00650289"/>
    <w:rsid w:val="0065040D"/>
    <w:rsid w:val="006505B5"/>
    <w:rsid w:val="0065060E"/>
    <w:rsid w:val="0065060F"/>
    <w:rsid w:val="0065076F"/>
    <w:rsid w:val="00650776"/>
    <w:rsid w:val="00650A1A"/>
    <w:rsid w:val="00650A30"/>
    <w:rsid w:val="00650A76"/>
    <w:rsid w:val="00650BCD"/>
    <w:rsid w:val="00650C8F"/>
    <w:rsid w:val="00650CA4"/>
    <w:rsid w:val="00650DD7"/>
    <w:rsid w:val="00650E5C"/>
    <w:rsid w:val="00650F24"/>
    <w:rsid w:val="0065113C"/>
    <w:rsid w:val="006511C5"/>
    <w:rsid w:val="006519F0"/>
    <w:rsid w:val="00651B76"/>
    <w:rsid w:val="00651DB7"/>
    <w:rsid w:val="00651F45"/>
    <w:rsid w:val="00651F6B"/>
    <w:rsid w:val="0065205E"/>
    <w:rsid w:val="006521BE"/>
    <w:rsid w:val="0065239E"/>
    <w:rsid w:val="006523BB"/>
    <w:rsid w:val="00652521"/>
    <w:rsid w:val="006525BF"/>
    <w:rsid w:val="006525C9"/>
    <w:rsid w:val="006525F7"/>
    <w:rsid w:val="006526D2"/>
    <w:rsid w:val="006528FD"/>
    <w:rsid w:val="0065293A"/>
    <w:rsid w:val="00652AA9"/>
    <w:rsid w:val="00652D7B"/>
    <w:rsid w:val="00652DD2"/>
    <w:rsid w:val="00652F49"/>
    <w:rsid w:val="00653075"/>
    <w:rsid w:val="006530C0"/>
    <w:rsid w:val="006530D3"/>
    <w:rsid w:val="006534DF"/>
    <w:rsid w:val="006534FA"/>
    <w:rsid w:val="006537C5"/>
    <w:rsid w:val="00653D00"/>
    <w:rsid w:val="00653DA4"/>
    <w:rsid w:val="00653E9C"/>
    <w:rsid w:val="00653FA9"/>
    <w:rsid w:val="0065408E"/>
    <w:rsid w:val="0065419E"/>
    <w:rsid w:val="006542DF"/>
    <w:rsid w:val="006544BD"/>
    <w:rsid w:val="0065453B"/>
    <w:rsid w:val="006546F5"/>
    <w:rsid w:val="00654762"/>
    <w:rsid w:val="00654766"/>
    <w:rsid w:val="0065481F"/>
    <w:rsid w:val="00654A1C"/>
    <w:rsid w:val="00654B1A"/>
    <w:rsid w:val="00654BBF"/>
    <w:rsid w:val="00654CBE"/>
    <w:rsid w:val="00654DD7"/>
    <w:rsid w:val="00654F3A"/>
    <w:rsid w:val="00655048"/>
    <w:rsid w:val="006550A7"/>
    <w:rsid w:val="0065510B"/>
    <w:rsid w:val="00655210"/>
    <w:rsid w:val="00655305"/>
    <w:rsid w:val="006553D2"/>
    <w:rsid w:val="00655569"/>
    <w:rsid w:val="0065558E"/>
    <w:rsid w:val="006556BF"/>
    <w:rsid w:val="006558D8"/>
    <w:rsid w:val="00655B22"/>
    <w:rsid w:val="00655B26"/>
    <w:rsid w:val="00655BFB"/>
    <w:rsid w:val="00655D38"/>
    <w:rsid w:val="00655D4B"/>
    <w:rsid w:val="00655DB3"/>
    <w:rsid w:val="00655DC0"/>
    <w:rsid w:val="00655E7B"/>
    <w:rsid w:val="006560F9"/>
    <w:rsid w:val="00656170"/>
    <w:rsid w:val="006561CD"/>
    <w:rsid w:val="00656226"/>
    <w:rsid w:val="00656264"/>
    <w:rsid w:val="006562AD"/>
    <w:rsid w:val="006563FD"/>
    <w:rsid w:val="0065653B"/>
    <w:rsid w:val="00656597"/>
    <w:rsid w:val="00656694"/>
    <w:rsid w:val="00656779"/>
    <w:rsid w:val="006567CB"/>
    <w:rsid w:val="00656807"/>
    <w:rsid w:val="0065682D"/>
    <w:rsid w:val="006569AA"/>
    <w:rsid w:val="006569EA"/>
    <w:rsid w:val="00656A93"/>
    <w:rsid w:val="00656AF7"/>
    <w:rsid w:val="00656B6E"/>
    <w:rsid w:val="00656B7B"/>
    <w:rsid w:val="00656BAA"/>
    <w:rsid w:val="00656C27"/>
    <w:rsid w:val="00656E04"/>
    <w:rsid w:val="00656E21"/>
    <w:rsid w:val="00656F16"/>
    <w:rsid w:val="006571B4"/>
    <w:rsid w:val="0065761F"/>
    <w:rsid w:val="00657726"/>
    <w:rsid w:val="00657780"/>
    <w:rsid w:val="0065783D"/>
    <w:rsid w:val="00657982"/>
    <w:rsid w:val="00657A6B"/>
    <w:rsid w:val="00657B92"/>
    <w:rsid w:val="00657BC9"/>
    <w:rsid w:val="00657D33"/>
    <w:rsid w:val="00657D73"/>
    <w:rsid w:val="00657DB9"/>
    <w:rsid w:val="00657F60"/>
    <w:rsid w:val="0066005E"/>
    <w:rsid w:val="006600F7"/>
    <w:rsid w:val="006601D2"/>
    <w:rsid w:val="00660248"/>
    <w:rsid w:val="006602B2"/>
    <w:rsid w:val="006603A3"/>
    <w:rsid w:val="00660446"/>
    <w:rsid w:val="006605A8"/>
    <w:rsid w:val="00660653"/>
    <w:rsid w:val="0066067A"/>
    <w:rsid w:val="00660726"/>
    <w:rsid w:val="00660BB5"/>
    <w:rsid w:val="00660C39"/>
    <w:rsid w:val="00660C96"/>
    <w:rsid w:val="00660CAB"/>
    <w:rsid w:val="00660CC0"/>
    <w:rsid w:val="00660DDC"/>
    <w:rsid w:val="00660FE5"/>
    <w:rsid w:val="0066108A"/>
    <w:rsid w:val="006611AE"/>
    <w:rsid w:val="006611E5"/>
    <w:rsid w:val="0066122C"/>
    <w:rsid w:val="0066125F"/>
    <w:rsid w:val="0066144C"/>
    <w:rsid w:val="0066154C"/>
    <w:rsid w:val="00661611"/>
    <w:rsid w:val="00661667"/>
    <w:rsid w:val="006617CD"/>
    <w:rsid w:val="00661A23"/>
    <w:rsid w:val="00661BF7"/>
    <w:rsid w:val="00661C38"/>
    <w:rsid w:val="00661C9E"/>
    <w:rsid w:val="00661F56"/>
    <w:rsid w:val="006620F7"/>
    <w:rsid w:val="00662170"/>
    <w:rsid w:val="00662224"/>
    <w:rsid w:val="00662264"/>
    <w:rsid w:val="006625A9"/>
    <w:rsid w:val="006625DC"/>
    <w:rsid w:val="0066273C"/>
    <w:rsid w:val="00662873"/>
    <w:rsid w:val="0066295D"/>
    <w:rsid w:val="006629C3"/>
    <w:rsid w:val="00662B0F"/>
    <w:rsid w:val="00662BA2"/>
    <w:rsid w:val="00662D8A"/>
    <w:rsid w:val="00662DE0"/>
    <w:rsid w:val="00662EBC"/>
    <w:rsid w:val="00662F29"/>
    <w:rsid w:val="00662F37"/>
    <w:rsid w:val="0066305F"/>
    <w:rsid w:val="0066311D"/>
    <w:rsid w:val="0066312F"/>
    <w:rsid w:val="006631D6"/>
    <w:rsid w:val="00663229"/>
    <w:rsid w:val="006633AE"/>
    <w:rsid w:val="006634E2"/>
    <w:rsid w:val="0066368D"/>
    <w:rsid w:val="006639AC"/>
    <w:rsid w:val="00663AD9"/>
    <w:rsid w:val="00663B71"/>
    <w:rsid w:val="00663BE4"/>
    <w:rsid w:val="00663D6E"/>
    <w:rsid w:val="00663F2A"/>
    <w:rsid w:val="006640DC"/>
    <w:rsid w:val="00664349"/>
    <w:rsid w:val="00664408"/>
    <w:rsid w:val="006645F2"/>
    <w:rsid w:val="00664735"/>
    <w:rsid w:val="006647AC"/>
    <w:rsid w:val="00664956"/>
    <w:rsid w:val="00664999"/>
    <w:rsid w:val="00664A7D"/>
    <w:rsid w:val="00664AB3"/>
    <w:rsid w:val="00664AFA"/>
    <w:rsid w:val="00664B42"/>
    <w:rsid w:val="00664B60"/>
    <w:rsid w:val="00664C8D"/>
    <w:rsid w:val="00664C9B"/>
    <w:rsid w:val="00664D1A"/>
    <w:rsid w:val="006651FF"/>
    <w:rsid w:val="0066525C"/>
    <w:rsid w:val="0066533F"/>
    <w:rsid w:val="006653ED"/>
    <w:rsid w:val="006653F3"/>
    <w:rsid w:val="0066547F"/>
    <w:rsid w:val="0066555E"/>
    <w:rsid w:val="00665593"/>
    <w:rsid w:val="0066574E"/>
    <w:rsid w:val="0066584D"/>
    <w:rsid w:val="00665883"/>
    <w:rsid w:val="0066598D"/>
    <w:rsid w:val="00665B7B"/>
    <w:rsid w:val="00665C3A"/>
    <w:rsid w:val="00665C7F"/>
    <w:rsid w:val="00665D10"/>
    <w:rsid w:val="00665D67"/>
    <w:rsid w:val="00665E07"/>
    <w:rsid w:val="006660D5"/>
    <w:rsid w:val="006662E1"/>
    <w:rsid w:val="0066635D"/>
    <w:rsid w:val="00666391"/>
    <w:rsid w:val="006663BA"/>
    <w:rsid w:val="006663F7"/>
    <w:rsid w:val="00666460"/>
    <w:rsid w:val="00666566"/>
    <w:rsid w:val="0066659F"/>
    <w:rsid w:val="0066675B"/>
    <w:rsid w:val="00666848"/>
    <w:rsid w:val="006668CC"/>
    <w:rsid w:val="00666972"/>
    <w:rsid w:val="00666A2D"/>
    <w:rsid w:val="00666C49"/>
    <w:rsid w:val="00666D6B"/>
    <w:rsid w:val="00666DD2"/>
    <w:rsid w:val="00666EEF"/>
    <w:rsid w:val="00666FE3"/>
    <w:rsid w:val="00667026"/>
    <w:rsid w:val="006670FC"/>
    <w:rsid w:val="00667108"/>
    <w:rsid w:val="00667170"/>
    <w:rsid w:val="006671B2"/>
    <w:rsid w:val="00667206"/>
    <w:rsid w:val="0066723D"/>
    <w:rsid w:val="006672BA"/>
    <w:rsid w:val="00667351"/>
    <w:rsid w:val="0066736D"/>
    <w:rsid w:val="0066737C"/>
    <w:rsid w:val="006673AA"/>
    <w:rsid w:val="006676C3"/>
    <w:rsid w:val="0066770A"/>
    <w:rsid w:val="00667759"/>
    <w:rsid w:val="00667900"/>
    <w:rsid w:val="00667905"/>
    <w:rsid w:val="006679D6"/>
    <w:rsid w:val="00667A0D"/>
    <w:rsid w:val="00667A7A"/>
    <w:rsid w:val="00667DDF"/>
    <w:rsid w:val="00667FD1"/>
    <w:rsid w:val="006701CC"/>
    <w:rsid w:val="006704E3"/>
    <w:rsid w:val="006707D9"/>
    <w:rsid w:val="0067082F"/>
    <w:rsid w:val="00670865"/>
    <w:rsid w:val="006709B4"/>
    <w:rsid w:val="00670A4F"/>
    <w:rsid w:val="00670AE9"/>
    <w:rsid w:val="00670D50"/>
    <w:rsid w:val="00670E3E"/>
    <w:rsid w:val="00670F4D"/>
    <w:rsid w:val="00670F6C"/>
    <w:rsid w:val="00671066"/>
    <w:rsid w:val="00671274"/>
    <w:rsid w:val="00671454"/>
    <w:rsid w:val="006714B6"/>
    <w:rsid w:val="006716B8"/>
    <w:rsid w:val="00671775"/>
    <w:rsid w:val="00671805"/>
    <w:rsid w:val="00671835"/>
    <w:rsid w:val="00671928"/>
    <w:rsid w:val="0067195B"/>
    <w:rsid w:val="00671A0B"/>
    <w:rsid w:val="00671B6E"/>
    <w:rsid w:val="00671BD4"/>
    <w:rsid w:val="00671DC6"/>
    <w:rsid w:val="00671FDB"/>
    <w:rsid w:val="006720AE"/>
    <w:rsid w:val="006721FF"/>
    <w:rsid w:val="0067235B"/>
    <w:rsid w:val="00672414"/>
    <w:rsid w:val="00672645"/>
    <w:rsid w:val="0067266C"/>
    <w:rsid w:val="006729DC"/>
    <w:rsid w:val="00672A12"/>
    <w:rsid w:val="00672A34"/>
    <w:rsid w:val="00672ADD"/>
    <w:rsid w:val="00672B4E"/>
    <w:rsid w:val="00672C44"/>
    <w:rsid w:val="00672ED3"/>
    <w:rsid w:val="00672EDE"/>
    <w:rsid w:val="00672F91"/>
    <w:rsid w:val="00672FB7"/>
    <w:rsid w:val="00672FFF"/>
    <w:rsid w:val="006731BF"/>
    <w:rsid w:val="00673348"/>
    <w:rsid w:val="006733C3"/>
    <w:rsid w:val="00673431"/>
    <w:rsid w:val="00673497"/>
    <w:rsid w:val="0067375B"/>
    <w:rsid w:val="006737AA"/>
    <w:rsid w:val="0067387A"/>
    <w:rsid w:val="00673955"/>
    <w:rsid w:val="006739B3"/>
    <w:rsid w:val="00673D9D"/>
    <w:rsid w:val="00673F46"/>
    <w:rsid w:val="00674001"/>
    <w:rsid w:val="006743C0"/>
    <w:rsid w:val="00674530"/>
    <w:rsid w:val="006745CF"/>
    <w:rsid w:val="006746CC"/>
    <w:rsid w:val="0067471B"/>
    <w:rsid w:val="00674736"/>
    <w:rsid w:val="006748B2"/>
    <w:rsid w:val="00674928"/>
    <w:rsid w:val="00674932"/>
    <w:rsid w:val="00674AEB"/>
    <w:rsid w:val="00674B85"/>
    <w:rsid w:val="00674BBA"/>
    <w:rsid w:val="00674C6E"/>
    <w:rsid w:val="00674CF6"/>
    <w:rsid w:val="00674D5D"/>
    <w:rsid w:val="00674E07"/>
    <w:rsid w:val="00675037"/>
    <w:rsid w:val="00675079"/>
    <w:rsid w:val="0067520E"/>
    <w:rsid w:val="00675231"/>
    <w:rsid w:val="00675268"/>
    <w:rsid w:val="00675321"/>
    <w:rsid w:val="006754CB"/>
    <w:rsid w:val="00675525"/>
    <w:rsid w:val="00675612"/>
    <w:rsid w:val="00675690"/>
    <w:rsid w:val="00675797"/>
    <w:rsid w:val="006757BC"/>
    <w:rsid w:val="006758A0"/>
    <w:rsid w:val="006758AD"/>
    <w:rsid w:val="006758BD"/>
    <w:rsid w:val="00675986"/>
    <w:rsid w:val="00675BC2"/>
    <w:rsid w:val="00675BCC"/>
    <w:rsid w:val="00675DA9"/>
    <w:rsid w:val="00675E45"/>
    <w:rsid w:val="00675EAC"/>
    <w:rsid w:val="006760F4"/>
    <w:rsid w:val="00676584"/>
    <w:rsid w:val="00676648"/>
    <w:rsid w:val="00676842"/>
    <w:rsid w:val="0067696D"/>
    <w:rsid w:val="00676975"/>
    <w:rsid w:val="006769B5"/>
    <w:rsid w:val="00676ACA"/>
    <w:rsid w:val="00676B1B"/>
    <w:rsid w:val="00676B9F"/>
    <w:rsid w:val="00676BAB"/>
    <w:rsid w:val="00676D5C"/>
    <w:rsid w:val="00676D9D"/>
    <w:rsid w:val="00676DF3"/>
    <w:rsid w:val="00676ECB"/>
    <w:rsid w:val="00676F2E"/>
    <w:rsid w:val="00676F69"/>
    <w:rsid w:val="00677030"/>
    <w:rsid w:val="0067711B"/>
    <w:rsid w:val="006771CC"/>
    <w:rsid w:val="00677284"/>
    <w:rsid w:val="006772C4"/>
    <w:rsid w:val="006773F8"/>
    <w:rsid w:val="00677486"/>
    <w:rsid w:val="0067754E"/>
    <w:rsid w:val="006775DC"/>
    <w:rsid w:val="006776C2"/>
    <w:rsid w:val="00677840"/>
    <w:rsid w:val="006778C1"/>
    <w:rsid w:val="00677B5C"/>
    <w:rsid w:val="00677DA4"/>
    <w:rsid w:val="00677FF6"/>
    <w:rsid w:val="00680020"/>
    <w:rsid w:val="0068007A"/>
    <w:rsid w:val="00680171"/>
    <w:rsid w:val="006803F4"/>
    <w:rsid w:val="006803F9"/>
    <w:rsid w:val="0068047C"/>
    <w:rsid w:val="0068063F"/>
    <w:rsid w:val="00680653"/>
    <w:rsid w:val="006808F0"/>
    <w:rsid w:val="006809FD"/>
    <w:rsid w:val="00680A4B"/>
    <w:rsid w:val="00680A57"/>
    <w:rsid w:val="00680B07"/>
    <w:rsid w:val="00680BD2"/>
    <w:rsid w:val="00680D48"/>
    <w:rsid w:val="00680E2D"/>
    <w:rsid w:val="00680F24"/>
    <w:rsid w:val="00681049"/>
    <w:rsid w:val="00681100"/>
    <w:rsid w:val="00681190"/>
    <w:rsid w:val="0068121A"/>
    <w:rsid w:val="0068127B"/>
    <w:rsid w:val="00681350"/>
    <w:rsid w:val="00681363"/>
    <w:rsid w:val="006814E4"/>
    <w:rsid w:val="006816F3"/>
    <w:rsid w:val="006817A7"/>
    <w:rsid w:val="006817C0"/>
    <w:rsid w:val="006818EE"/>
    <w:rsid w:val="00681A91"/>
    <w:rsid w:val="00681B18"/>
    <w:rsid w:val="00681B77"/>
    <w:rsid w:val="00681C89"/>
    <w:rsid w:val="00681D18"/>
    <w:rsid w:val="00681E34"/>
    <w:rsid w:val="00681EC8"/>
    <w:rsid w:val="00681F38"/>
    <w:rsid w:val="0068218D"/>
    <w:rsid w:val="006821C9"/>
    <w:rsid w:val="00682281"/>
    <w:rsid w:val="006822CD"/>
    <w:rsid w:val="00682500"/>
    <w:rsid w:val="00682576"/>
    <w:rsid w:val="0068264F"/>
    <w:rsid w:val="006826FA"/>
    <w:rsid w:val="00682A5A"/>
    <w:rsid w:val="00682C15"/>
    <w:rsid w:val="00682C86"/>
    <w:rsid w:val="00682CDF"/>
    <w:rsid w:val="00682CE9"/>
    <w:rsid w:val="00682DD9"/>
    <w:rsid w:val="00682FB4"/>
    <w:rsid w:val="00682FCF"/>
    <w:rsid w:val="006831A6"/>
    <w:rsid w:val="00683348"/>
    <w:rsid w:val="00683535"/>
    <w:rsid w:val="00683575"/>
    <w:rsid w:val="006835CB"/>
    <w:rsid w:val="00683612"/>
    <w:rsid w:val="006836AF"/>
    <w:rsid w:val="006836C3"/>
    <w:rsid w:val="006836CC"/>
    <w:rsid w:val="0068370A"/>
    <w:rsid w:val="00683803"/>
    <w:rsid w:val="006838D6"/>
    <w:rsid w:val="006838E0"/>
    <w:rsid w:val="0068396E"/>
    <w:rsid w:val="00683975"/>
    <w:rsid w:val="006839DE"/>
    <w:rsid w:val="00683BFF"/>
    <w:rsid w:val="00683C3F"/>
    <w:rsid w:val="00683CDE"/>
    <w:rsid w:val="00683D62"/>
    <w:rsid w:val="00683EE8"/>
    <w:rsid w:val="00683F12"/>
    <w:rsid w:val="00683FAD"/>
    <w:rsid w:val="0068405F"/>
    <w:rsid w:val="00684123"/>
    <w:rsid w:val="006841A6"/>
    <w:rsid w:val="00684408"/>
    <w:rsid w:val="00684474"/>
    <w:rsid w:val="006844C6"/>
    <w:rsid w:val="006844EC"/>
    <w:rsid w:val="00684561"/>
    <w:rsid w:val="0068460E"/>
    <w:rsid w:val="006846B6"/>
    <w:rsid w:val="006846CA"/>
    <w:rsid w:val="00684AA9"/>
    <w:rsid w:val="00684ABB"/>
    <w:rsid w:val="00684BE0"/>
    <w:rsid w:val="00684DB4"/>
    <w:rsid w:val="00684DD7"/>
    <w:rsid w:val="00684EB5"/>
    <w:rsid w:val="00684F5B"/>
    <w:rsid w:val="00685052"/>
    <w:rsid w:val="0068526B"/>
    <w:rsid w:val="0068535D"/>
    <w:rsid w:val="006853EC"/>
    <w:rsid w:val="00685444"/>
    <w:rsid w:val="006854A8"/>
    <w:rsid w:val="006855BE"/>
    <w:rsid w:val="00685652"/>
    <w:rsid w:val="006858F9"/>
    <w:rsid w:val="006858FA"/>
    <w:rsid w:val="00685A2F"/>
    <w:rsid w:val="00685A5F"/>
    <w:rsid w:val="00685A98"/>
    <w:rsid w:val="00685B36"/>
    <w:rsid w:val="00685C19"/>
    <w:rsid w:val="00685D6E"/>
    <w:rsid w:val="00685EA9"/>
    <w:rsid w:val="00685F16"/>
    <w:rsid w:val="00685FDC"/>
    <w:rsid w:val="00686446"/>
    <w:rsid w:val="00686738"/>
    <w:rsid w:val="00686874"/>
    <w:rsid w:val="0068690B"/>
    <w:rsid w:val="0068699F"/>
    <w:rsid w:val="006869DD"/>
    <w:rsid w:val="00686E77"/>
    <w:rsid w:val="00687429"/>
    <w:rsid w:val="006877B6"/>
    <w:rsid w:val="00687B99"/>
    <w:rsid w:val="00687D02"/>
    <w:rsid w:val="00687D23"/>
    <w:rsid w:val="00687D9D"/>
    <w:rsid w:val="00687DD5"/>
    <w:rsid w:val="00687E82"/>
    <w:rsid w:val="00687FFD"/>
    <w:rsid w:val="00690029"/>
    <w:rsid w:val="00690191"/>
    <w:rsid w:val="006901F0"/>
    <w:rsid w:val="00690235"/>
    <w:rsid w:val="00690330"/>
    <w:rsid w:val="0069058D"/>
    <w:rsid w:val="006906B9"/>
    <w:rsid w:val="006906CD"/>
    <w:rsid w:val="006908B0"/>
    <w:rsid w:val="006908EE"/>
    <w:rsid w:val="0069091D"/>
    <w:rsid w:val="0069095B"/>
    <w:rsid w:val="00690972"/>
    <w:rsid w:val="00690C5D"/>
    <w:rsid w:val="00690EB5"/>
    <w:rsid w:val="00690F54"/>
    <w:rsid w:val="00690FF1"/>
    <w:rsid w:val="00691038"/>
    <w:rsid w:val="00691060"/>
    <w:rsid w:val="006911E4"/>
    <w:rsid w:val="006912B8"/>
    <w:rsid w:val="0069132C"/>
    <w:rsid w:val="00691338"/>
    <w:rsid w:val="00691417"/>
    <w:rsid w:val="00691537"/>
    <w:rsid w:val="006915F1"/>
    <w:rsid w:val="00691614"/>
    <w:rsid w:val="0069161C"/>
    <w:rsid w:val="0069166F"/>
    <w:rsid w:val="00691758"/>
    <w:rsid w:val="0069188E"/>
    <w:rsid w:val="006918E5"/>
    <w:rsid w:val="006918FA"/>
    <w:rsid w:val="0069192E"/>
    <w:rsid w:val="00691A71"/>
    <w:rsid w:val="00691BD4"/>
    <w:rsid w:val="00691BF1"/>
    <w:rsid w:val="00691C20"/>
    <w:rsid w:val="00691D2F"/>
    <w:rsid w:val="00691E1D"/>
    <w:rsid w:val="00691E71"/>
    <w:rsid w:val="00691FFD"/>
    <w:rsid w:val="006921E1"/>
    <w:rsid w:val="006923B6"/>
    <w:rsid w:val="00692431"/>
    <w:rsid w:val="0069244F"/>
    <w:rsid w:val="006924C1"/>
    <w:rsid w:val="00692526"/>
    <w:rsid w:val="00692541"/>
    <w:rsid w:val="0069257A"/>
    <w:rsid w:val="006926DC"/>
    <w:rsid w:val="006928A0"/>
    <w:rsid w:val="006929DA"/>
    <w:rsid w:val="006929EF"/>
    <w:rsid w:val="00692A14"/>
    <w:rsid w:val="00692A38"/>
    <w:rsid w:val="00692C42"/>
    <w:rsid w:val="00692C4B"/>
    <w:rsid w:val="00692CC3"/>
    <w:rsid w:val="00692D3D"/>
    <w:rsid w:val="00692D77"/>
    <w:rsid w:val="00692EEF"/>
    <w:rsid w:val="006930A2"/>
    <w:rsid w:val="00693264"/>
    <w:rsid w:val="00693299"/>
    <w:rsid w:val="00693579"/>
    <w:rsid w:val="00693652"/>
    <w:rsid w:val="006936D2"/>
    <w:rsid w:val="006936EA"/>
    <w:rsid w:val="006937F3"/>
    <w:rsid w:val="00693C14"/>
    <w:rsid w:val="00693CE2"/>
    <w:rsid w:val="00693D8D"/>
    <w:rsid w:val="00693FB7"/>
    <w:rsid w:val="0069411F"/>
    <w:rsid w:val="006941E9"/>
    <w:rsid w:val="00694372"/>
    <w:rsid w:val="006943C4"/>
    <w:rsid w:val="006944AE"/>
    <w:rsid w:val="006944CF"/>
    <w:rsid w:val="006944E6"/>
    <w:rsid w:val="00694596"/>
    <w:rsid w:val="00694649"/>
    <w:rsid w:val="006946BB"/>
    <w:rsid w:val="00694880"/>
    <w:rsid w:val="00694890"/>
    <w:rsid w:val="00694994"/>
    <w:rsid w:val="00694ABD"/>
    <w:rsid w:val="00694B28"/>
    <w:rsid w:val="00694B37"/>
    <w:rsid w:val="00694B68"/>
    <w:rsid w:val="00694C2D"/>
    <w:rsid w:val="00694CDE"/>
    <w:rsid w:val="00694DB4"/>
    <w:rsid w:val="00694EFF"/>
    <w:rsid w:val="00694F45"/>
    <w:rsid w:val="00694F76"/>
    <w:rsid w:val="00694FD4"/>
    <w:rsid w:val="0069524D"/>
    <w:rsid w:val="0069527D"/>
    <w:rsid w:val="006954C0"/>
    <w:rsid w:val="006955FE"/>
    <w:rsid w:val="00695666"/>
    <w:rsid w:val="006957F1"/>
    <w:rsid w:val="00695874"/>
    <w:rsid w:val="00695CB8"/>
    <w:rsid w:val="00695CE0"/>
    <w:rsid w:val="00695D89"/>
    <w:rsid w:val="00695E16"/>
    <w:rsid w:val="00695E6A"/>
    <w:rsid w:val="00695F31"/>
    <w:rsid w:val="00695F3F"/>
    <w:rsid w:val="00695FF1"/>
    <w:rsid w:val="006961AE"/>
    <w:rsid w:val="00696244"/>
    <w:rsid w:val="0069626A"/>
    <w:rsid w:val="0069626F"/>
    <w:rsid w:val="006963D6"/>
    <w:rsid w:val="00696432"/>
    <w:rsid w:val="006964B7"/>
    <w:rsid w:val="00696583"/>
    <w:rsid w:val="006965ED"/>
    <w:rsid w:val="00696621"/>
    <w:rsid w:val="00696852"/>
    <w:rsid w:val="0069685B"/>
    <w:rsid w:val="006968F8"/>
    <w:rsid w:val="006968FF"/>
    <w:rsid w:val="00696972"/>
    <w:rsid w:val="00696A55"/>
    <w:rsid w:val="00696B54"/>
    <w:rsid w:val="00696B68"/>
    <w:rsid w:val="00696CF9"/>
    <w:rsid w:val="00696E4A"/>
    <w:rsid w:val="00696F40"/>
    <w:rsid w:val="006971B1"/>
    <w:rsid w:val="006971D7"/>
    <w:rsid w:val="0069721D"/>
    <w:rsid w:val="0069724A"/>
    <w:rsid w:val="006974EB"/>
    <w:rsid w:val="00697558"/>
    <w:rsid w:val="006975E0"/>
    <w:rsid w:val="00697626"/>
    <w:rsid w:val="006977DF"/>
    <w:rsid w:val="00697808"/>
    <w:rsid w:val="0069781C"/>
    <w:rsid w:val="0069787F"/>
    <w:rsid w:val="00697931"/>
    <w:rsid w:val="00697942"/>
    <w:rsid w:val="00697A81"/>
    <w:rsid w:val="00697AE0"/>
    <w:rsid w:val="00697BE1"/>
    <w:rsid w:val="00697D46"/>
    <w:rsid w:val="00697DA1"/>
    <w:rsid w:val="00697FF0"/>
    <w:rsid w:val="006A022C"/>
    <w:rsid w:val="006A0330"/>
    <w:rsid w:val="006A0363"/>
    <w:rsid w:val="006A03D4"/>
    <w:rsid w:val="006A0409"/>
    <w:rsid w:val="006A06AB"/>
    <w:rsid w:val="006A075D"/>
    <w:rsid w:val="006A08AA"/>
    <w:rsid w:val="006A08E9"/>
    <w:rsid w:val="006A091F"/>
    <w:rsid w:val="006A0B62"/>
    <w:rsid w:val="006A0B64"/>
    <w:rsid w:val="006A0C33"/>
    <w:rsid w:val="006A0C70"/>
    <w:rsid w:val="006A0F07"/>
    <w:rsid w:val="006A0F18"/>
    <w:rsid w:val="006A0F33"/>
    <w:rsid w:val="006A0F56"/>
    <w:rsid w:val="006A1101"/>
    <w:rsid w:val="006A11A4"/>
    <w:rsid w:val="006A129C"/>
    <w:rsid w:val="006A12AD"/>
    <w:rsid w:val="006A1369"/>
    <w:rsid w:val="006A14E4"/>
    <w:rsid w:val="006A1839"/>
    <w:rsid w:val="006A189E"/>
    <w:rsid w:val="006A19FE"/>
    <w:rsid w:val="006A1C2F"/>
    <w:rsid w:val="006A1C31"/>
    <w:rsid w:val="006A1C78"/>
    <w:rsid w:val="006A1EDF"/>
    <w:rsid w:val="006A2273"/>
    <w:rsid w:val="006A249B"/>
    <w:rsid w:val="006A2560"/>
    <w:rsid w:val="006A275B"/>
    <w:rsid w:val="006A2792"/>
    <w:rsid w:val="006A279E"/>
    <w:rsid w:val="006A285F"/>
    <w:rsid w:val="006A2933"/>
    <w:rsid w:val="006A2F1F"/>
    <w:rsid w:val="006A2F4D"/>
    <w:rsid w:val="006A2F52"/>
    <w:rsid w:val="006A30AB"/>
    <w:rsid w:val="006A30FA"/>
    <w:rsid w:val="006A317D"/>
    <w:rsid w:val="006A3180"/>
    <w:rsid w:val="006A3267"/>
    <w:rsid w:val="006A3288"/>
    <w:rsid w:val="006A32F5"/>
    <w:rsid w:val="006A338C"/>
    <w:rsid w:val="006A33CA"/>
    <w:rsid w:val="006A33E4"/>
    <w:rsid w:val="006A36D0"/>
    <w:rsid w:val="006A37D6"/>
    <w:rsid w:val="006A383D"/>
    <w:rsid w:val="006A387F"/>
    <w:rsid w:val="006A388A"/>
    <w:rsid w:val="006A388B"/>
    <w:rsid w:val="006A39C6"/>
    <w:rsid w:val="006A3A96"/>
    <w:rsid w:val="006A3AF9"/>
    <w:rsid w:val="006A3BCF"/>
    <w:rsid w:val="006A3D51"/>
    <w:rsid w:val="006A3D54"/>
    <w:rsid w:val="006A3D8E"/>
    <w:rsid w:val="006A3F11"/>
    <w:rsid w:val="006A3F50"/>
    <w:rsid w:val="006A3FB7"/>
    <w:rsid w:val="006A40E0"/>
    <w:rsid w:val="006A43A9"/>
    <w:rsid w:val="006A43DA"/>
    <w:rsid w:val="006A44AC"/>
    <w:rsid w:val="006A4548"/>
    <w:rsid w:val="006A456E"/>
    <w:rsid w:val="006A463A"/>
    <w:rsid w:val="006A472F"/>
    <w:rsid w:val="006A4755"/>
    <w:rsid w:val="006A48F7"/>
    <w:rsid w:val="006A4B16"/>
    <w:rsid w:val="006A4F73"/>
    <w:rsid w:val="006A5023"/>
    <w:rsid w:val="006A509A"/>
    <w:rsid w:val="006A51B2"/>
    <w:rsid w:val="006A5235"/>
    <w:rsid w:val="006A52B1"/>
    <w:rsid w:val="006A52D7"/>
    <w:rsid w:val="006A5471"/>
    <w:rsid w:val="006A56D4"/>
    <w:rsid w:val="006A5764"/>
    <w:rsid w:val="006A592C"/>
    <w:rsid w:val="006A5ABC"/>
    <w:rsid w:val="006A5E47"/>
    <w:rsid w:val="006A5F15"/>
    <w:rsid w:val="006A5F41"/>
    <w:rsid w:val="006A6276"/>
    <w:rsid w:val="006A6318"/>
    <w:rsid w:val="006A661B"/>
    <w:rsid w:val="006A661F"/>
    <w:rsid w:val="006A667B"/>
    <w:rsid w:val="006A66B6"/>
    <w:rsid w:val="006A673B"/>
    <w:rsid w:val="006A67F4"/>
    <w:rsid w:val="006A68A2"/>
    <w:rsid w:val="006A68B0"/>
    <w:rsid w:val="006A6927"/>
    <w:rsid w:val="006A6AEE"/>
    <w:rsid w:val="006A6CF9"/>
    <w:rsid w:val="006A7186"/>
    <w:rsid w:val="006A71BB"/>
    <w:rsid w:val="006A72FA"/>
    <w:rsid w:val="006A739F"/>
    <w:rsid w:val="006A74B2"/>
    <w:rsid w:val="006A751B"/>
    <w:rsid w:val="006A76B0"/>
    <w:rsid w:val="006A7719"/>
    <w:rsid w:val="006A78E0"/>
    <w:rsid w:val="006A7956"/>
    <w:rsid w:val="006A7A5A"/>
    <w:rsid w:val="006A7B77"/>
    <w:rsid w:val="006A7BD6"/>
    <w:rsid w:val="006A7C82"/>
    <w:rsid w:val="006A7D55"/>
    <w:rsid w:val="006A7ECD"/>
    <w:rsid w:val="006A7F6C"/>
    <w:rsid w:val="006A7F7D"/>
    <w:rsid w:val="006A7FC1"/>
    <w:rsid w:val="006B0028"/>
    <w:rsid w:val="006B016D"/>
    <w:rsid w:val="006B04F0"/>
    <w:rsid w:val="006B05C0"/>
    <w:rsid w:val="006B0643"/>
    <w:rsid w:val="006B0665"/>
    <w:rsid w:val="006B06AB"/>
    <w:rsid w:val="006B06D2"/>
    <w:rsid w:val="006B06FF"/>
    <w:rsid w:val="006B0984"/>
    <w:rsid w:val="006B0991"/>
    <w:rsid w:val="006B0A65"/>
    <w:rsid w:val="006B0B98"/>
    <w:rsid w:val="006B0D54"/>
    <w:rsid w:val="006B0DC2"/>
    <w:rsid w:val="006B0E43"/>
    <w:rsid w:val="006B0EB4"/>
    <w:rsid w:val="006B0F9E"/>
    <w:rsid w:val="006B1077"/>
    <w:rsid w:val="006B11A1"/>
    <w:rsid w:val="006B15B5"/>
    <w:rsid w:val="006B1641"/>
    <w:rsid w:val="006B1741"/>
    <w:rsid w:val="006B17CE"/>
    <w:rsid w:val="006B187B"/>
    <w:rsid w:val="006B18F3"/>
    <w:rsid w:val="006B191B"/>
    <w:rsid w:val="006B195E"/>
    <w:rsid w:val="006B1A69"/>
    <w:rsid w:val="006B1D31"/>
    <w:rsid w:val="006B1DE6"/>
    <w:rsid w:val="006B2043"/>
    <w:rsid w:val="006B2126"/>
    <w:rsid w:val="006B2155"/>
    <w:rsid w:val="006B2186"/>
    <w:rsid w:val="006B22F8"/>
    <w:rsid w:val="006B232C"/>
    <w:rsid w:val="006B239A"/>
    <w:rsid w:val="006B23AC"/>
    <w:rsid w:val="006B2467"/>
    <w:rsid w:val="006B2619"/>
    <w:rsid w:val="006B2670"/>
    <w:rsid w:val="006B2760"/>
    <w:rsid w:val="006B28DA"/>
    <w:rsid w:val="006B28FB"/>
    <w:rsid w:val="006B2948"/>
    <w:rsid w:val="006B29E7"/>
    <w:rsid w:val="006B2AA5"/>
    <w:rsid w:val="006B2ABA"/>
    <w:rsid w:val="006B2B5E"/>
    <w:rsid w:val="006B2B83"/>
    <w:rsid w:val="006B2B92"/>
    <w:rsid w:val="006B2DF9"/>
    <w:rsid w:val="006B2F18"/>
    <w:rsid w:val="006B300C"/>
    <w:rsid w:val="006B3057"/>
    <w:rsid w:val="006B3365"/>
    <w:rsid w:val="006B347F"/>
    <w:rsid w:val="006B34B4"/>
    <w:rsid w:val="006B3562"/>
    <w:rsid w:val="006B35F0"/>
    <w:rsid w:val="006B385E"/>
    <w:rsid w:val="006B386B"/>
    <w:rsid w:val="006B38CF"/>
    <w:rsid w:val="006B38E2"/>
    <w:rsid w:val="006B3A1A"/>
    <w:rsid w:val="006B3ADA"/>
    <w:rsid w:val="006B3B07"/>
    <w:rsid w:val="006B3BFA"/>
    <w:rsid w:val="006B3C1C"/>
    <w:rsid w:val="006B3CBC"/>
    <w:rsid w:val="006B3CF7"/>
    <w:rsid w:val="006B3D5F"/>
    <w:rsid w:val="006B3D83"/>
    <w:rsid w:val="006B3E12"/>
    <w:rsid w:val="006B3F18"/>
    <w:rsid w:val="006B3F1A"/>
    <w:rsid w:val="006B3F80"/>
    <w:rsid w:val="006B40A3"/>
    <w:rsid w:val="006B4120"/>
    <w:rsid w:val="006B414E"/>
    <w:rsid w:val="006B422D"/>
    <w:rsid w:val="006B4321"/>
    <w:rsid w:val="006B440F"/>
    <w:rsid w:val="006B46AF"/>
    <w:rsid w:val="006B46EA"/>
    <w:rsid w:val="006B4718"/>
    <w:rsid w:val="006B4767"/>
    <w:rsid w:val="006B47B2"/>
    <w:rsid w:val="006B47BB"/>
    <w:rsid w:val="006B4814"/>
    <w:rsid w:val="006B48AC"/>
    <w:rsid w:val="006B48CE"/>
    <w:rsid w:val="006B4A5B"/>
    <w:rsid w:val="006B4ACA"/>
    <w:rsid w:val="006B4B4C"/>
    <w:rsid w:val="006B4B79"/>
    <w:rsid w:val="006B4B8E"/>
    <w:rsid w:val="006B4CD0"/>
    <w:rsid w:val="006B4E13"/>
    <w:rsid w:val="006B4E2E"/>
    <w:rsid w:val="006B4E92"/>
    <w:rsid w:val="006B4F26"/>
    <w:rsid w:val="006B5332"/>
    <w:rsid w:val="006B5420"/>
    <w:rsid w:val="006B56A7"/>
    <w:rsid w:val="006B5704"/>
    <w:rsid w:val="006B58E8"/>
    <w:rsid w:val="006B594C"/>
    <w:rsid w:val="006B5974"/>
    <w:rsid w:val="006B5AE5"/>
    <w:rsid w:val="006B5AFC"/>
    <w:rsid w:val="006B5B13"/>
    <w:rsid w:val="006B5B72"/>
    <w:rsid w:val="006B5C36"/>
    <w:rsid w:val="006B5D6D"/>
    <w:rsid w:val="006B5DC3"/>
    <w:rsid w:val="006B5F87"/>
    <w:rsid w:val="006B6064"/>
    <w:rsid w:val="006B6131"/>
    <w:rsid w:val="006B6140"/>
    <w:rsid w:val="006B63EB"/>
    <w:rsid w:val="006B65B1"/>
    <w:rsid w:val="006B66BA"/>
    <w:rsid w:val="006B6845"/>
    <w:rsid w:val="006B68C6"/>
    <w:rsid w:val="006B68CD"/>
    <w:rsid w:val="006B6AD8"/>
    <w:rsid w:val="006B6F94"/>
    <w:rsid w:val="006B6FFB"/>
    <w:rsid w:val="006B7069"/>
    <w:rsid w:val="006B70D6"/>
    <w:rsid w:val="006B711B"/>
    <w:rsid w:val="006B7261"/>
    <w:rsid w:val="006B72D9"/>
    <w:rsid w:val="006B72FB"/>
    <w:rsid w:val="006B73E8"/>
    <w:rsid w:val="006B74AD"/>
    <w:rsid w:val="006B74FB"/>
    <w:rsid w:val="006B7562"/>
    <w:rsid w:val="006B7711"/>
    <w:rsid w:val="006B7869"/>
    <w:rsid w:val="006B78ED"/>
    <w:rsid w:val="006B7A31"/>
    <w:rsid w:val="006B7AA5"/>
    <w:rsid w:val="006B7B9E"/>
    <w:rsid w:val="006B7C28"/>
    <w:rsid w:val="006B7CC7"/>
    <w:rsid w:val="006B7E6F"/>
    <w:rsid w:val="006B7F24"/>
    <w:rsid w:val="006C009C"/>
    <w:rsid w:val="006C0270"/>
    <w:rsid w:val="006C0316"/>
    <w:rsid w:val="006C0507"/>
    <w:rsid w:val="006C06EF"/>
    <w:rsid w:val="006C08EE"/>
    <w:rsid w:val="006C0A56"/>
    <w:rsid w:val="006C0B32"/>
    <w:rsid w:val="006C0C24"/>
    <w:rsid w:val="006C0C8E"/>
    <w:rsid w:val="006C0D48"/>
    <w:rsid w:val="006C0E04"/>
    <w:rsid w:val="006C0F41"/>
    <w:rsid w:val="006C0F73"/>
    <w:rsid w:val="006C0F9A"/>
    <w:rsid w:val="006C0FDD"/>
    <w:rsid w:val="006C1010"/>
    <w:rsid w:val="006C14AC"/>
    <w:rsid w:val="006C14CA"/>
    <w:rsid w:val="006C156F"/>
    <w:rsid w:val="006C16D5"/>
    <w:rsid w:val="006C17F8"/>
    <w:rsid w:val="006C184E"/>
    <w:rsid w:val="006C1C92"/>
    <w:rsid w:val="006C1CED"/>
    <w:rsid w:val="006C1D5D"/>
    <w:rsid w:val="006C1F5F"/>
    <w:rsid w:val="006C211F"/>
    <w:rsid w:val="006C2167"/>
    <w:rsid w:val="006C221B"/>
    <w:rsid w:val="006C2300"/>
    <w:rsid w:val="006C24D8"/>
    <w:rsid w:val="006C24D9"/>
    <w:rsid w:val="006C2527"/>
    <w:rsid w:val="006C2628"/>
    <w:rsid w:val="006C2631"/>
    <w:rsid w:val="006C2708"/>
    <w:rsid w:val="006C27EF"/>
    <w:rsid w:val="006C2825"/>
    <w:rsid w:val="006C2934"/>
    <w:rsid w:val="006C2A9E"/>
    <w:rsid w:val="006C2AC6"/>
    <w:rsid w:val="006C2BD0"/>
    <w:rsid w:val="006C2C3E"/>
    <w:rsid w:val="006C2C96"/>
    <w:rsid w:val="006C2E5F"/>
    <w:rsid w:val="006C2EC4"/>
    <w:rsid w:val="006C3070"/>
    <w:rsid w:val="006C307F"/>
    <w:rsid w:val="006C313A"/>
    <w:rsid w:val="006C31B2"/>
    <w:rsid w:val="006C3202"/>
    <w:rsid w:val="006C323A"/>
    <w:rsid w:val="006C33B9"/>
    <w:rsid w:val="006C3416"/>
    <w:rsid w:val="006C35D1"/>
    <w:rsid w:val="006C36EB"/>
    <w:rsid w:val="006C38B2"/>
    <w:rsid w:val="006C3A73"/>
    <w:rsid w:val="006C3C6F"/>
    <w:rsid w:val="006C4129"/>
    <w:rsid w:val="006C41B1"/>
    <w:rsid w:val="006C4224"/>
    <w:rsid w:val="006C4388"/>
    <w:rsid w:val="006C43B8"/>
    <w:rsid w:val="006C4426"/>
    <w:rsid w:val="006C448B"/>
    <w:rsid w:val="006C4644"/>
    <w:rsid w:val="006C48BF"/>
    <w:rsid w:val="006C48D5"/>
    <w:rsid w:val="006C48EC"/>
    <w:rsid w:val="006C4A74"/>
    <w:rsid w:val="006C4C50"/>
    <w:rsid w:val="006C4CD4"/>
    <w:rsid w:val="006C53D9"/>
    <w:rsid w:val="006C5514"/>
    <w:rsid w:val="006C5638"/>
    <w:rsid w:val="006C5679"/>
    <w:rsid w:val="006C5851"/>
    <w:rsid w:val="006C5854"/>
    <w:rsid w:val="006C5A62"/>
    <w:rsid w:val="006C5AA7"/>
    <w:rsid w:val="006C5B17"/>
    <w:rsid w:val="006C5B4F"/>
    <w:rsid w:val="006C5B72"/>
    <w:rsid w:val="006C5CC1"/>
    <w:rsid w:val="006C5D1E"/>
    <w:rsid w:val="006C5D28"/>
    <w:rsid w:val="006C5E4F"/>
    <w:rsid w:val="006C5F61"/>
    <w:rsid w:val="006C5F72"/>
    <w:rsid w:val="006C605E"/>
    <w:rsid w:val="006C6289"/>
    <w:rsid w:val="006C63B5"/>
    <w:rsid w:val="006C64A2"/>
    <w:rsid w:val="006C653E"/>
    <w:rsid w:val="006C6576"/>
    <w:rsid w:val="006C65B4"/>
    <w:rsid w:val="006C671F"/>
    <w:rsid w:val="006C675C"/>
    <w:rsid w:val="006C679B"/>
    <w:rsid w:val="006C67DA"/>
    <w:rsid w:val="006C6834"/>
    <w:rsid w:val="006C68D4"/>
    <w:rsid w:val="006C6A3F"/>
    <w:rsid w:val="006C6ABC"/>
    <w:rsid w:val="006C6B0F"/>
    <w:rsid w:val="006C6BFC"/>
    <w:rsid w:val="006C6C34"/>
    <w:rsid w:val="006C6DE0"/>
    <w:rsid w:val="006C6E1D"/>
    <w:rsid w:val="006C6E36"/>
    <w:rsid w:val="006C6E54"/>
    <w:rsid w:val="006C6ED3"/>
    <w:rsid w:val="006C7093"/>
    <w:rsid w:val="006C761C"/>
    <w:rsid w:val="006C77DD"/>
    <w:rsid w:val="006C7876"/>
    <w:rsid w:val="006C791F"/>
    <w:rsid w:val="006C799E"/>
    <w:rsid w:val="006C7AF5"/>
    <w:rsid w:val="006C7BB7"/>
    <w:rsid w:val="006C7C45"/>
    <w:rsid w:val="006C7FDB"/>
    <w:rsid w:val="006D0017"/>
    <w:rsid w:val="006D006A"/>
    <w:rsid w:val="006D024B"/>
    <w:rsid w:val="006D0294"/>
    <w:rsid w:val="006D0667"/>
    <w:rsid w:val="006D06CA"/>
    <w:rsid w:val="006D0733"/>
    <w:rsid w:val="006D07D9"/>
    <w:rsid w:val="006D091D"/>
    <w:rsid w:val="006D0924"/>
    <w:rsid w:val="006D0943"/>
    <w:rsid w:val="006D0AA0"/>
    <w:rsid w:val="006D0ACD"/>
    <w:rsid w:val="006D0CFE"/>
    <w:rsid w:val="006D0D65"/>
    <w:rsid w:val="006D0ED5"/>
    <w:rsid w:val="006D102A"/>
    <w:rsid w:val="006D10CE"/>
    <w:rsid w:val="006D117B"/>
    <w:rsid w:val="006D1257"/>
    <w:rsid w:val="006D1270"/>
    <w:rsid w:val="006D1355"/>
    <w:rsid w:val="006D135E"/>
    <w:rsid w:val="006D1369"/>
    <w:rsid w:val="006D13AA"/>
    <w:rsid w:val="006D165B"/>
    <w:rsid w:val="006D1748"/>
    <w:rsid w:val="006D17A9"/>
    <w:rsid w:val="006D1826"/>
    <w:rsid w:val="006D19AB"/>
    <w:rsid w:val="006D1C44"/>
    <w:rsid w:val="006D1F14"/>
    <w:rsid w:val="006D20B5"/>
    <w:rsid w:val="006D2165"/>
    <w:rsid w:val="006D22A2"/>
    <w:rsid w:val="006D2381"/>
    <w:rsid w:val="006D2668"/>
    <w:rsid w:val="006D2844"/>
    <w:rsid w:val="006D2A97"/>
    <w:rsid w:val="006D2B61"/>
    <w:rsid w:val="006D2B67"/>
    <w:rsid w:val="006D2BB4"/>
    <w:rsid w:val="006D2D5A"/>
    <w:rsid w:val="006D2E17"/>
    <w:rsid w:val="006D2F35"/>
    <w:rsid w:val="006D2FBC"/>
    <w:rsid w:val="006D309A"/>
    <w:rsid w:val="006D32A6"/>
    <w:rsid w:val="006D33BF"/>
    <w:rsid w:val="006D3418"/>
    <w:rsid w:val="006D36C9"/>
    <w:rsid w:val="006D3911"/>
    <w:rsid w:val="006D39F8"/>
    <w:rsid w:val="006D3B6C"/>
    <w:rsid w:val="006D3C7D"/>
    <w:rsid w:val="006D3CA7"/>
    <w:rsid w:val="006D3CDF"/>
    <w:rsid w:val="006D3D48"/>
    <w:rsid w:val="006D3D91"/>
    <w:rsid w:val="006D3E40"/>
    <w:rsid w:val="006D3EE3"/>
    <w:rsid w:val="006D4137"/>
    <w:rsid w:val="006D43E0"/>
    <w:rsid w:val="006D460B"/>
    <w:rsid w:val="006D4707"/>
    <w:rsid w:val="006D48B4"/>
    <w:rsid w:val="006D4921"/>
    <w:rsid w:val="006D4930"/>
    <w:rsid w:val="006D4957"/>
    <w:rsid w:val="006D496F"/>
    <w:rsid w:val="006D4A7A"/>
    <w:rsid w:val="006D4AFB"/>
    <w:rsid w:val="006D4B11"/>
    <w:rsid w:val="006D4C9C"/>
    <w:rsid w:val="006D4CF7"/>
    <w:rsid w:val="006D4EED"/>
    <w:rsid w:val="006D5125"/>
    <w:rsid w:val="006D5137"/>
    <w:rsid w:val="006D51F1"/>
    <w:rsid w:val="006D5233"/>
    <w:rsid w:val="006D527F"/>
    <w:rsid w:val="006D5312"/>
    <w:rsid w:val="006D53C8"/>
    <w:rsid w:val="006D53CC"/>
    <w:rsid w:val="006D55D3"/>
    <w:rsid w:val="006D57CD"/>
    <w:rsid w:val="006D5BCC"/>
    <w:rsid w:val="006D5C60"/>
    <w:rsid w:val="006D5C77"/>
    <w:rsid w:val="006D5D10"/>
    <w:rsid w:val="006D5F73"/>
    <w:rsid w:val="006D5FA7"/>
    <w:rsid w:val="006D60ED"/>
    <w:rsid w:val="006D6100"/>
    <w:rsid w:val="006D6120"/>
    <w:rsid w:val="006D6130"/>
    <w:rsid w:val="006D619F"/>
    <w:rsid w:val="006D630B"/>
    <w:rsid w:val="006D6517"/>
    <w:rsid w:val="006D6548"/>
    <w:rsid w:val="006D6662"/>
    <w:rsid w:val="006D680F"/>
    <w:rsid w:val="006D6856"/>
    <w:rsid w:val="006D6A27"/>
    <w:rsid w:val="006D6B08"/>
    <w:rsid w:val="006D6E0B"/>
    <w:rsid w:val="006D6EC2"/>
    <w:rsid w:val="006D6F72"/>
    <w:rsid w:val="006D7262"/>
    <w:rsid w:val="006D73D2"/>
    <w:rsid w:val="006D744C"/>
    <w:rsid w:val="006D746D"/>
    <w:rsid w:val="006D756D"/>
    <w:rsid w:val="006D75F5"/>
    <w:rsid w:val="006D762D"/>
    <w:rsid w:val="006D7777"/>
    <w:rsid w:val="006D778C"/>
    <w:rsid w:val="006D782B"/>
    <w:rsid w:val="006D78E8"/>
    <w:rsid w:val="006D795C"/>
    <w:rsid w:val="006D79A2"/>
    <w:rsid w:val="006D7BED"/>
    <w:rsid w:val="006D7BFF"/>
    <w:rsid w:val="006D7CDC"/>
    <w:rsid w:val="006D7EC5"/>
    <w:rsid w:val="006D7EDB"/>
    <w:rsid w:val="006D7F4C"/>
    <w:rsid w:val="006E01E7"/>
    <w:rsid w:val="006E032A"/>
    <w:rsid w:val="006E073B"/>
    <w:rsid w:val="006E07ED"/>
    <w:rsid w:val="006E0862"/>
    <w:rsid w:val="006E08C2"/>
    <w:rsid w:val="006E0984"/>
    <w:rsid w:val="006E0C20"/>
    <w:rsid w:val="006E0D54"/>
    <w:rsid w:val="006E0D87"/>
    <w:rsid w:val="006E0DF8"/>
    <w:rsid w:val="006E0FA2"/>
    <w:rsid w:val="006E0FCB"/>
    <w:rsid w:val="006E1222"/>
    <w:rsid w:val="006E127C"/>
    <w:rsid w:val="006E12DB"/>
    <w:rsid w:val="006E149B"/>
    <w:rsid w:val="006E14DF"/>
    <w:rsid w:val="006E15A7"/>
    <w:rsid w:val="006E16FA"/>
    <w:rsid w:val="006E17F1"/>
    <w:rsid w:val="006E1CA4"/>
    <w:rsid w:val="006E1D2B"/>
    <w:rsid w:val="006E1E0A"/>
    <w:rsid w:val="006E1F2D"/>
    <w:rsid w:val="006E2176"/>
    <w:rsid w:val="006E22E3"/>
    <w:rsid w:val="006E2380"/>
    <w:rsid w:val="006E23F5"/>
    <w:rsid w:val="006E26D8"/>
    <w:rsid w:val="006E2904"/>
    <w:rsid w:val="006E2970"/>
    <w:rsid w:val="006E29B2"/>
    <w:rsid w:val="006E2A6A"/>
    <w:rsid w:val="006E2BA2"/>
    <w:rsid w:val="006E2C2B"/>
    <w:rsid w:val="006E2CC4"/>
    <w:rsid w:val="006E2CEA"/>
    <w:rsid w:val="006E2DCB"/>
    <w:rsid w:val="006E2FA6"/>
    <w:rsid w:val="006E2FE6"/>
    <w:rsid w:val="006E3079"/>
    <w:rsid w:val="006E3757"/>
    <w:rsid w:val="006E3861"/>
    <w:rsid w:val="006E3D63"/>
    <w:rsid w:val="006E3E07"/>
    <w:rsid w:val="006E3E56"/>
    <w:rsid w:val="006E4139"/>
    <w:rsid w:val="006E4182"/>
    <w:rsid w:val="006E4428"/>
    <w:rsid w:val="006E45A9"/>
    <w:rsid w:val="006E4679"/>
    <w:rsid w:val="006E46F9"/>
    <w:rsid w:val="006E4726"/>
    <w:rsid w:val="006E4772"/>
    <w:rsid w:val="006E47EC"/>
    <w:rsid w:val="006E4970"/>
    <w:rsid w:val="006E4C9C"/>
    <w:rsid w:val="006E4D2B"/>
    <w:rsid w:val="006E4E2E"/>
    <w:rsid w:val="006E5076"/>
    <w:rsid w:val="006E50E0"/>
    <w:rsid w:val="006E50EA"/>
    <w:rsid w:val="006E5615"/>
    <w:rsid w:val="006E5822"/>
    <w:rsid w:val="006E59AC"/>
    <w:rsid w:val="006E5A9B"/>
    <w:rsid w:val="006E5B05"/>
    <w:rsid w:val="006E5D44"/>
    <w:rsid w:val="006E5D9B"/>
    <w:rsid w:val="006E60F4"/>
    <w:rsid w:val="006E612F"/>
    <w:rsid w:val="006E61D2"/>
    <w:rsid w:val="006E6265"/>
    <w:rsid w:val="006E62B5"/>
    <w:rsid w:val="006E63AD"/>
    <w:rsid w:val="006E64D2"/>
    <w:rsid w:val="006E64DA"/>
    <w:rsid w:val="006E65BC"/>
    <w:rsid w:val="006E663C"/>
    <w:rsid w:val="006E68B6"/>
    <w:rsid w:val="006E6903"/>
    <w:rsid w:val="006E6B77"/>
    <w:rsid w:val="006E6BF3"/>
    <w:rsid w:val="006E6D5A"/>
    <w:rsid w:val="006E6F8A"/>
    <w:rsid w:val="006E6FBC"/>
    <w:rsid w:val="006E706E"/>
    <w:rsid w:val="006E70D5"/>
    <w:rsid w:val="006E7205"/>
    <w:rsid w:val="006E7253"/>
    <w:rsid w:val="006E7394"/>
    <w:rsid w:val="006E73F1"/>
    <w:rsid w:val="006E74EF"/>
    <w:rsid w:val="006E7571"/>
    <w:rsid w:val="006E7589"/>
    <w:rsid w:val="006E76E0"/>
    <w:rsid w:val="006E7798"/>
    <w:rsid w:val="006E77CE"/>
    <w:rsid w:val="006E77E1"/>
    <w:rsid w:val="006E791C"/>
    <w:rsid w:val="006E796B"/>
    <w:rsid w:val="006E7A6D"/>
    <w:rsid w:val="006E7B45"/>
    <w:rsid w:val="006E7C59"/>
    <w:rsid w:val="006E7D0F"/>
    <w:rsid w:val="006E7D39"/>
    <w:rsid w:val="006E7DC1"/>
    <w:rsid w:val="006E7EB2"/>
    <w:rsid w:val="006E7EDA"/>
    <w:rsid w:val="006E7EF9"/>
    <w:rsid w:val="006F02B2"/>
    <w:rsid w:val="006F04D0"/>
    <w:rsid w:val="006F04E3"/>
    <w:rsid w:val="006F05DC"/>
    <w:rsid w:val="006F0841"/>
    <w:rsid w:val="006F0A3A"/>
    <w:rsid w:val="006F0AF3"/>
    <w:rsid w:val="006F0B07"/>
    <w:rsid w:val="006F0C63"/>
    <w:rsid w:val="006F0CE6"/>
    <w:rsid w:val="006F0D2C"/>
    <w:rsid w:val="006F0D9E"/>
    <w:rsid w:val="006F0EB9"/>
    <w:rsid w:val="006F0EE8"/>
    <w:rsid w:val="006F0FE9"/>
    <w:rsid w:val="006F104B"/>
    <w:rsid w:val="006F104E"/>
    <w:rsid w:val="006F1072"/>
    <w:rsid w:val="006F11E4"/>
    <w:rsid w:val="006F1271"/>
    <w:rsid w:val="006F132B"/>
    <w:rsid w:val="006F13FF"/>
    <w:rsid w:val="006F1501"/>
    <w:rsid w:val="006F1556"/>
    <w:rsid w:val="006F1591"/>
    <w:rsid w:val="006F1602"/>
    <w:rsid w:val="006F1719"/>
    <w:rsid w:val="006F17A1"/>
    <w:rsid w:val="006F18FE"/>
    <w:rsid w:val="006F1925"/>
    <w:rsid w:val="006F1A78"/>
    <w:rsid w:val="006F1A7C"/>
    <w:rsid w:val="006F1B56"/>
    <w:rsid w:val="006F1BA1"/>
    <w:rsid w:val="006F1E4E"/>
    <w:rsid w:val="006F1E9F"/>
    <w:rsid w:val="006F1F17"/>
    <w:rsid w:val="006F1F5A"/>
    <w:rsid w:val="006F2124"/>
    <w:rsid w:val="006F21D5"/>
    <w:rsid w:val="006F22ED"/>
    <w:rsid w:val="006F2483"/>
    <w:rsid w:val="006F2562"/>
    <w:rsid w:val="006F26C4"/>
    <w:rsid w:val="006F2748"/>
    <w:rsid w:val="006F2791"/>
    <w:rsid w:val="006F27D7"/>
    <w:rsid w:val="006F2B2D"/>
    <w:rsid w:val="006F2B54"/>
    <w:rsid w:val="006F2CBE"/>
    <w:rsid w:val="006F2D3F"/>
    <w:rsid w:val="006F2F7A"/>
    <w:rsid w:val="006F2FDE"/>
    <w:rsid w:val="006F3057"/>
    <w:rsid w:val="006F3193"/>
    <w:rsid w:val="006F31AE"/>
    <w:rsid w:val="006F32B2"/>
    <w:rsid w:val="006F345F"/>
    <w:rsid w:val="006F34F0"/>
    <w:rsid w:val="006F3517"/>
    <w:rsid w:val="006F358F"/>
    <w:rsid w:val="006F35FC"/>
    <w:rsid w:val="006F3642"/>
    <w:rsid w:val="006F372D"/>
    <w:rsid w:val="006F3839"/>
    <w:rsid w:val="006F3887"/>
    <w:rsid w:val="006F3BCA"/>
    <w:rsid w:val="006F3D55"/>
    <w:rsid w:val="006F3E06"/>
    <w:rsid w:val="006F3E17"/>
    <w:rsid w:val="006F410F"/>
    <w:rsid w:val="006F4189"/>
    <w:rsid w:val="006F41E3"/>
    <w:rsid w:val="006F4204"/>
    <w:rsid w:val="006F425F"/>
    <w:rsid w:val="006F43FB"/>
    <w:rsid w:val="006F445F"/>
    <w:rsid w:val="006F4550"/>
    <w:rsid w:val="006F4609"/>
    <w:rsid w:val="006F472D"/>
    <w:rsid w:val="006F4898"/>
    <w:rsid w:val="006F48E8"/>
    <w:rsid w:val="006F4A5E"/>
    <w:rsid w:val="006F4C1D"/>
    <w:rsid w:val="006F4CAE"/>
    <w:rsid w:val="006F4F37"/>
    <w:rsid w:val="006F4FB6"/>
    <w:rsid w:val="006F517C"/>
    <w:rsid w:val="006F52A8"/>
    <w:rsid w:val="006F5413"/>
    <w:rsid w:val="006F541F"/>
    <w:rsid w:val="006F5493"/>
    <w:rsid w:val="006F552F"/>
    <w:rsid w:val="006F5663"/>
    <w:rsid w:val="006F576A"/>
    <w:rsid w:val="006F57A5"/>
    <w:rsid w:val="006F57EC"/>
    <w:rsid w:val="006F5814"/>
    <w:rsid w:val="006F5882"/>
    <w:rsid w:val="006F5955"/>
    <w:rsid w:val="006F59D7"/>
    <w:rsid w:val="006F5AC8"/>
    <w:rsid w:val="006F5B21"/>
    <w:rsid w:val="006F5CB1"/>
    <w:rsid w:val="006F5CE3"/>
    <w:rsid w:val="006F5CFC"/>
    <w:rsid w:val="006F5E5C"/>
    <w:rsid w:val="006F5F4C"/>
    <w:rsid w:val="006F610A"/>
    <w:rsid w:val="006F6127"/>
    <w:rsid w:val="006F613C"/>
    <w:rsid w:val="006F61A4"/>
    <w:rsid w:val="006F61C3"/>
    <w:rsid w:val="006F63C8"/>
    <w:rsid w:val="006F63F6"/>
    <w:rsid w:val="006F6492"/>
    <w:rsid w:val="006F654D"/>
    <w:rsid w:val="006F6613"/>
    <w:rsid w:val="006F662A"/>
    <w:rsid w:val="006F674E"/>
    <w:rsid w:val="006F6885"/>
    <w:rsid w:val="006F68EC"/>
    <w:rsid w:val="006F6992"/>
    <w:rsid w:val="006F69F5"/>
    <w:rsid w:val="006F6A5F"/>
    <w:rsid w:val="006F6BA6"/>
    <w:rsid w:val="006F6BA8"/>
    <w:rsid w:val="006F6D84"/>
    <w:rsid w:val="006F6DEA"/>
    <w:rsid w:val="006F6EB5"/>
    <w:rsid w:val="006F6F02"/>
    <w:rsid w:val="006F6F2B"/>
    <w:rsid w:val="006F6FBA"/>
    <w:rsid w:val="006F700D"/>
    <w:rsid w:val="006F7029"/>
    <w:rsid w:val="006F70E9"/>
    <w:rsid w:val="006F72E1"/>
    <w:rsid w:val="006F7457"/>
    <w:rsid w:val="006F74EC"/>
    <w:rsid w:val="006F7521"/>
    <w:rsid w:val="006F7525"/>
    <w:rsid w:val="006F7619"/>
    <w:rsid w:val="006F7733"/>
    <w:rsid w:val="006F7848"/>
    <w:rsid w:val="006F7876"/>
    <w:rsid w:val="006F7940"/>
    <w:rsid w:val="006F7AE9"/>
    <w:rsid w:val="006F7B62"/>
    <w:rsid w:val="006F7C11"/>
    <w:rsid w:val="006F7CEC"/>
    <w:rsid w:val="006F7E69"/>
    <w:rsid w:val="00700005"/>
    <w:rsid w:val="0070005D"/>
    <w:rsid w:val="0070021D"/>
    <w:rsid w:val="007002C2"/>
    <w:rsid w:val="00700404"/>
    <w:rsid w:val="0070060C"/>
    <w:rsid w:val="00700749"/>
    <w:rsid w:val="0070079F"/>
    <w:rsid w:val="00700931"/>
    <w:rsid w:val="00700A6A"/>
    <w:rsid w:val="00700AF4"/>
    <w:rsid w:val="00700B3F"/>
    <w:rsid w:val="00700B48"/>
    <w:rsid w:val="00700CF4"/>
    <w:rsid w:val="00700EA8"/>
    <w:rsid w:val="00700FE8"/>
    <w:rsid w:val="00701223"/>
    <w:rsid w:val="007012BC"/>
    <w:rsid w:val="00701302"/>
    <w:rsid w:val="00701339"/>
    <w:rsid w:val="00701375"/>
    <w:rsid w:val="007014B4"/>
    <w:rsid w:val="007014D7"/>
    <w:rsid w:val="0070158D"/>
    <w:rsid w:val="007015D1"/>
    <w:rsid w:val="00701688"/>
    <w:rsid w:val="007016A9"/>
    <w:rsid w:val="007017E0"/>
    <w:rsid w:val="007018A8"/>
    <w:rsid w:val="00701939"/>
    <w:rsid w:val="0070197C"/>
    <w:rsid w:val="00701B3F"/>
    <w:rsid w:val="00701CE0"/>
    <w:rsid w:val="00701CFE"/>
    <w:rsid w:val="00701D12"/>
    <w:rsid w:val="0070225C"/>
    <w:rsid w:val="0070242B"/>
    <w:rsid w:val="007024E1"/>
    <w:rsid w:val="007025E7"/>
    <w:rsid w:val="00702705"/>
    <w:rsid w:val="0070272D"/>
    <w:rsid w:val="007027E7"/>
    <w:rsid w:val="007027F2"/>
    <w:rsid w:val="00702808"/>
    <w:rsid w:val="0070286A"/>
    <w:rsid w:val="00702885"/>
    <w:rsid w:val="007029D7"/>
    <w:rsid w:val="00702A20"/>
    <w:rsid w:val="00702ACB"/>
    <w:rsid w:val="00702C0B"/>
    <w:rsid w:val="00702D81"/>
    <w:rsid w:val="00702DB5"/>
    <w:rsid w:val="00702F61"/>
    <w:rsid w:val="00702FD8"/>
    <w:rsid w:val="00703185"/>
    <w:rsid w:val="007031A8"/>
    <w:rsid w:val="0070328B"/>
    <w:rsid w:val="00703369"/>
    <w:rsid w:val="007033A9"/>
    <w:rsid w:val="0070346E"/>
    <w:rsid w:val="00703589"/>
    <w:rsid w:val="007035D7"/>
    <w:rsid w:val="0070380B"/>
    <w:rsid w:val="007038FD"/>
    <w:rsid w:val="00703B88"/>
    <w:rsid w:val="00703EC3"/>
    <w:rsid w:val="00703ECF"/>
    <w:rsid w:val="00703EDB"/>
    <w:rsid w:val="00704025"/>
    <w:rsid w:val="0070404D"/>
    <w:rsid w:val="007040B5"/>
    <w:rsid w:val="00704161"/>
    <w:rsid w:val="0070429D"/>
    <w:rsid w:val="0070431C"/>
    <w:rsid w:val="007045EE"/>
    <w:rsid w:val="007045F3"/>
    <w:rsid w:val="007046B5"/>
    <w:rsid w:val="0070488C"/>
    <w:rsid w:val="0070489F"/>
    <w:rsid w:val="007048B2"/>
    <w:rsid w:val="0070498A"/>
    <w:rsid w:val="00704A14"/>
    <w:rsid w:val="00704B34"/>
    <w:rsid w:val="00704B96"/>
    <w:rsid w:val="00704BCF"/>
    <w:rsid w:val="00704C96"/>
    <w:rsid w:val="00704D59"/>
    <w:rsid w:val="00704E75"/>
    <w:rsid w:val="00704F55"/>
    <w:rsid w:val="00705028"/>
    <w:rsid w:val="0070503D"/>
    <w:rsid w:val="0070506B"/>
    <w:rsid w:val="00705119"/>
    <w:rsid w:val="007051FA"/>
    <w:rsid w:val="0070528E"/>
    <w:rsid w:val="007052BF"/>
    <w:rsid w:val="0070542E"/>
    <w:rsid w:val="00705433"/>
    <w:rsid w:val="0070549A"/>
    <w:rsid w:val="007055D1"/>
    <w:rsid w:val="0070560F"/>
    <w:rsid w:val="00705642"/>
    <w:rsid w:val="007057D9"/>
    <w:rsid w:val="007059DD"/>
    <w:rsid w:val="00705A8D"/>
    <w:rsid w:val="00705CC1"/>
    <w:rsid w:val="00705D63"/>
    <w:rsid w:val="00705EDA"/>
    <w:rsid w:val="00705EEE"/>
    <w:rsid w:val="00705F13"/>
    <w:rsid w:val="00705F22"/>
    <w:rsid w:val="0070601E"/>
    <w:rsid w:val="007060F5"/>
    <w:rsid w:val="007062BB"/>
    <w:rsid w:val="007065DC"/>
    <w:rsid w:val="00706695"/>
    <w:rsid w:val="00706696"/>
    <w:rsid w:val="007066B9"/>
    <w:rsid w:val="007067EF"/>
    <w:rsid w:val="007067F7"/>
    <w:rsid w:val="007068A3"/>
    <w:rsid w:val="007069BD"/>
    <w:rsid w:val="00706A09"/>
    <w:rsid w:val="00706AA9"/>
    <w:rsid w:val="00706BBF"/>
    <w:rsid w:val="00706BD8"/>
    <w:rsid w:val="00706DA3"/>
    <w:rsid w:val="00706DDB"/>
    <w:rsid w:val="00706E2F"/>
    <w:rsid w:val="00706F0D"/>
    <w:rsid w:val="00706F19"/>
    <w:rsid w:val="007071D5"/>
    <w:rsid w:val="007072CB"/>
    <w:rsid w:val="00707495"/>
    <w:rsid w:val="0070755B"/>
    <w:rsid w:val="0070765C"/>
    <w:rsid w:val="00707989"/>
    <w:rsid w:val="00707A23"/>
    <w:rsid w:val="00707B8B"/>
    <w:rsid w:val="00707C88"/>
    <w:rsid w:val="00707D87"/>
    <w:rsid w:val="00707DD3"/>
    <w:rsid w:val="00707E3C"/>
    <w:rsid w:val="00707E46"/>
    <w:rsid w:val="00707ECA"/>
    <w:rsid w:val="00707ED5"/>
    <w:rsid w:val="00707ED7"/>
    <w:rsid w:val="00707F35"/>
    <w:rsid w:val="00710078"/>
    <w:rsid w:val="0071024E"/>
    <w:rsid w:val="00710467"/>
    <w:rsid w:val="007105A8"/>
    <w:rsid w:val="00710A75"/>
    <w:rsid w:val="00710AB2"/>
    <w:rsid w:val="00710DB0"/>
    <w:rsid w:val="00710E34"/>
    <w:rsid w:val="00710E94"/>
    <w:rsid w:val="00710EAC"/>
    <w:rsid w:val="00710FE1"/>
    <w:rsid w:val="00711246"/>
    <w:rsid w:val="00711495"/>
    <w:rsid w:val="007114B7"/>
    <w:rsid w:val="00711525"/>
    <w:rsid w:val="00711576"/>
    <w:rsid w:val="007117A2"/>
    <w:rsid w:val="0071185F"/>
    <w:rsid w:val="00711A58"/>
    <w:rsid w:val="00711A8B"/>
    <w:rsid w:val="00711D17"/>
    <w:rsid w:val="00711D87"/>
    <w:rsid w:val="00711D9C"/>
    <w:rsid w:val="00711E2B"/>
    <w:rsid w:val="00711E3C"/>
    <w:rsid w:val="00711EB0"/>
    <w:rsid w:val="00711EE9"/>
    <w:rsid w:val="00711F69"/>
    <w:rsid w:val="00712008"/>
    <w:rsid w:val="00712130"/>
    <w:rsid w:val="0071229D"/>
    <w:rsid w:val="007122AA"/>
    <w:rsid w:val="0071283E"/>
    <w:rsid w:val="00712861"/>
    <w:rsid w:val="00712BA7"/>
    <w:rsid w:val="00712D67"/>
    <w:rsid w:val="00712DF9"/>
    <w:rsid w:val="00712E2C"/>
    <w:rsid w:val="00712FD4"/>
    <w:rsid w:val="0071303D"/>
    <w:rsid w:val="007130D4"/>
    <w:rsid w:val="00713320"/>
    <w:rsid w:val="00713360"/>
    <w:rsid w:val="00713397"/>
    <w:rsid w:val="00713404"/>
    <w:rsid w:val="007134F4"/>
    <w:rsid w:val="00713684"/>
    <w:rsid w:val="007136BD"/>
    <w:rsid w:val="0071390B"/>
    <w:rsid w:val="00713967"/>
    <w:rsid w:val="00713B32"/>
    <w:rsid w:val="00713B7C"/>
    <w:rsid w:val="00713E77"/>
    <w:rsid w:val="00713E89"/>
    <w:rsid w:val="00713F03"/>
    <w:rsid w:val="00713F60"/>
    <w:rsid w:val="00713F9B"/>
    <w:rsid w:val="007142A9"/>
    <w:rsid w:val="007142C7"/>
    <w:rsid w:val="00714540"/>
    <w:rsid w:val="007145EB"/>
    <w:rsid w:val="00714643"/>
    <w:rsid w:val="007146B8"/>
    <w:rsid w:val="0071499E"/>
    <w:rsid w:val="00714A94"/>
    <w:rsid w:val="00714ABF"/>
    <w:rsid w:val="00714B3C"/>
    <w:rsid w:val="00714EF6"/>
    <w:rsid w:val="00714F04"/>
    <w:rsid w:val="007150B2"/>
    <w:rsid w:val="00715278"/>
    <w:rsid w:val="00715483"/>
    <w:rsid w:val="00715528"/>
    <w:rsid w:val="0071572A"/>
    <w:rsid w:val="00715744"/>
    <w:rsid w:val="00715765"/>
    <w:rsid w:val="007157A3"/>
    <w:rsid w:val="0071584C"/>
    <w:rsid w:val="00715A5C"/>
    <w:rsid w:val="00715AE9"/>
    <w:rsid w:val="00715D6A"/>
    <w:rsid w:val="00715DE1"/>
    <w:rsid w:val="00715E9A"/>
    <w:rsid w:val="0071603E"/>
    <w:rsid w:val="007160F9"/>
    <w:rsid w:val="00716122"/>
    <w:rsid w:val="007161C9"/>
    <w:rsid w:val="0071622F"/>
    <w:rsid w:val="0071633C"/>
    <w:rsid w:val="00716436"/>
    <w:rsid w:val="0071643C"/>
    <w:rsid w:val="00716598"/>
    <w:rsid w:val="00716643"/>
    <w:rsid w:val="007166D6"/>
    <w:rsid w:val="00716979"/>
    <w:rsid w:val="007169BD"/>
    <w:rsid w:val="00716B6E"/>
    <w:rsid w:val="00716BA5"/>
    <w:rsid w:val="00716C7B"/>
    <w:rsid w:val="00716CBF"/>
    <w:rsid w:val="00716CFD"/>
    <w:rsid w:val="00716DA4"/>
    <w:rsid w:val="00716E39"/>
    <w:rsid w:val="00716EC4"/>
    <w:rsid w:val="00716ED3"/>
    <w:rsid w:val="00716F22"/>
    <w:rsid w:val="00716F6D"/>
    <w:rsid w:val="0071730A"/>
    <w:rsid w:val="0071753D"/>
    <w:rsid w:val="0071754D"/>
    <w:rsid w:val="0071764E"/>
    <w:rsid w:val="00717756"/>
    <w:rsid w:val="007177EA"/>
    <w:rsid w:val="00717878"/>
    <w:rsid w:val="00717D7E"/>
    <w:rsid w:val="0072000F"/>
    <w:rsid w:val="00720040"/>
    <w:rsid w:val="0072015F"/>
    <w:rsid w:val="007201B9"/>
    <w:rsid w:val="0072045D"/>
    <w:rsid w:val="0072047C"/>
    <w:rsid w:val="0072047D"/>
    <w:rsid w:val="0072048B"/>
    <w:rsid w:val="0072055A"/>
    <w:rsid w:val="007205D0"/>
    <w:rsid w:val="007205F4"/>
    <w:rsid w:val="007208EB"/>
    <w:rsid w:val="00720983"/>
    <w:rsid w:val="0072099A"/>
    <w:rsid w:val="00720BC1"/>
    <w:rsid w:val="00720E75"/>
    <w:rsid w:val="00720EAD"/>
    <w:rsid w:val="00721147"/>
    <w:rsid w:val="007211C1"/>
    <w:rsid w:val="007211F3"/>
    <w:rsid w:val="0072129F"/>
    <w:rsid w:val="00721331"/>
    <w:rsid w:val="00721336"/>
    <w:rsid w:val="007213EF"/>
    <w:rsid w:val="00721423"/>
    <w:rsid w:val="0072153E"/>
    <w:rsid w:val="00721671"/>
    <w:rsid w:val="0072167F"/>
    <w:rsid w:val="00721B3D"/>
    <w:rsid w:val="00721D50"/>
    <w:rsid w:val="00721D67"/>
    <w:rsid w:val="00721E65"/>
    <w:rsid w:val="00722351"/>
    <w:rsid w:val="007223C2"/>
    <w:rsid w:val="007224F5"/>
    <w:rsid w:val="007224F7"/>
    <w:rsid w:val="007226F2"/>
    <w:rsid w:val="00722913"/>
    <w:rsid w:val="0072298C"/>
    <w:rsid w:val="00722B27"/>
    <w:rsid w:val="00722D08"/>
    <w:rsid w:val="00722E1E"/>
    <w:rsid w:val="0072309E"/>
    <w:rsid w:val="00723156"/>
    <w:rsid w:val="00723173"/>
    <w:rsid w:val="007231D3"/>
    <w:rsid w:val="007234D3"/>
    <w:rsid w:val="007234FE"/>
    <w:rsid w:val="00723519"/>
    <w:rsid w:val="007235AC"/>
    <w:rsid w:val="00723659"/>
    <w:rsid w:val="007236D7"/>
    <w:rsid w:val="00723741"/>
    <w:rsid w:val="007237C7"/>
    <w:rsid w:val="00723A38"/>
    <w:rsid w:val="00723A41"/>
    <w:rsid w:val="00723AC5"/>
    <w:rsid w:val="00723B54"/>
    <w:rsid w:val="00723C76"/>
    <w:rsid w:val="00723DA6"/>
    <w:rsid w:val="00723DE2"/>
    <w:rsid w:val="00723E5A"/>
    <w:rsid w:val="00723EF4"/>
    <w:rsid w:val="0072408A"/>
    <w:rsid w:val="0072420D"/>
    <w:rsid w:val="007242B9"/>
    <w:rsid w:val="007243EB"/>
    <w:rsid w:val="007244EA"/>
    <w:rsid w:val="00724590"/>
    <w:rsid w:val="007247C7"/>
    <w:rsid w:val="0072481D"/>
    <w:rsid w:val="00724839"/>
    <w:rsid w:val="00724850"/>
    <w:rsid w:val="00724968"/>
    <w:rsid w:val="00724A02"/>
    <w:rsid w:val="00724AF6"/>
    <w:rsid w:val="00724CB6"/>
    <w:rsid w:val="00724D90"/>
    <w:rsid w:val="00724DD7"/>
    <w:rsid w:val="00724E68"/>
    <w:rsid w:val="00724F46"/>
    <w:rsid w:val="00724F92"/>
    <w:rsid w:val="00725155"/>
    <w:rsid w:val="007251DA"/>
    <w:rsid w:val="0072532D"/>
    <w:rsid w:val="00725350"/>
    <w:rsid w:val="00725351"/>
    <w:rsid w:val="00725585"/>
    <w:rsid w:val="0072559A"/>
    <w:rsid w:val="007255E7"/>
    <w:rsid w:val="00725620"/>
    <w:rsid w:val="007257C1"/>
    <w:rsid w:val="007257D6"/>
    <w:rsid w:val="0072582E"/>
    <w:rsid w:val="00725B17"/>
    <w:rsid w:val="00725B9B"/>
    <w:rsid w:val="00725C08"/>
    <w:rsid w:val="00725CF7"/>
    <w:rsid w:val="00725E50"/>
    <w:rsid w:val="00725E5A"/>
    <w:rsid w:val="00725F0C"/>
    <w:rsid w:val="00725F18"/>
    <w:rsid w:val="00725F26"/>
    <w:rsid w:val="00725F79"/>
    <w:rsid w:val="00725F9D"/>
    <w:rsid w:val="00726034"/>
    <w:rsid w:val="00726205"/>
    <w:rsid w:val="00726238"/>
    <w:rsid w:val="0072628D"/>
    <w:rsid w:val="00726561"/>
    <w:rsid w:val="00726564"/>
    <w:rsid w:val="00726694"/>
    <w:rsid w:val="007266DA"/>
    <w:rsid w:val="00726728"/>
    <w:rsid w:val="0072673A"/>
    <w:rsid w:val="007268DC"/>
    <w:rsid w:val="00726C73"/>
    <w:rsid w:val="00726E1C"/>
    <w:rsid w:val="00726EAA"/>
    <w:rsid w:val="00726F1C"/>
    <w:rsid w:val="00726FAF"/>
    <w:rsid w:val="00727244"/>
    <w:rsid w:val="00727298"/>
    <w:rsid w:val="007272DA"/>
    <w:rsid w:val="0072744D"/>
    <w:rsid w:val="007274A1"/>
    <w:rsid w:val="007274D8"/>
    <w:rsid w:val="007275BF"/>
    <w:rsid w:val="00727B41"/>
    <w:rsid w:val="00727B57"/>
    <w:rsid w:val="00727CB2"/>
    <w:rsid w:val="00727D51"/>
    <w:rsid w:val="00727DFE"/>
    <w:rsid w:val="00727EC7"/>
    <w:rsid w:val="00727F31"/>
    <w:rsid w:val="0073001A"/>
    <w:rsid w:val="007303B9"/>
    <w:rsid w:val="00730540"/>
    <w:rsid w:val="00730594"/>
    <w:rsid w:val="007306E7"/>
    <w:rsid w:val="007306F8"/>
    <w:rsid w:val="00730838"/>
    <w:rsid w:val="0073084B"/>
    <w:rsid w:val="0073084E"/>
    <w:rsid w:val="007309EA"/>
    <w:rsid w:val="00730CB3"/>
    <w:rsid w:val="00730D06"/>
    <w:rsid w:val="00730D31"/>
    <w:rsid w:val="00730D5C"/>
    <w:rsid w:val="00730E51"/>
    <w:rsid w:val="00730F09"/>
    <w:rsid w:val="00730F2A"/>
    <w:rsid w:val="00730F50"/>
    <w:rsid w:val="00731183"/>
    <w:rsid w:val="00731185"/>
    <w:rsid w:val="007313AE"/>
    <w:rsid w:val="00731652"/>
    <w:rsid w:val="007316E4"/>
    <w:rsid w:val="00731706"/>
    <w:rsid w:val="00731828"/>
    <w:rsid w:val="00731B8D"/>
    <w:rsid w:val="00731C66"/>
    <w:rsid w:val="00731CD1"/>
    <w:rsid w:val="00731CEA"/>
    <w:rsid w:val="00731D02"/>
    <w:rsid w:val="00731D17"/>
    <w:rsid w:val="00731D6C"/>
    <w:rsid w:val="00731E66"/>
    <w:rsid w:val="00731FD7"/>
    <w:rsid w:val="00731FE7"/>
    <w:rsid w:val="00732022"/>
    <w:rsid w:val="0073204E"/>
    <w:rsid w:val="007320FC"/>
    <w:rsid w:val="0073214C"/>
    <w:rsid w:val="00732246"/>
    <w:rsid w:val="007322B3"/>
    <w:rsid w:val="0073239A"/>
    <w:rsid w:val="007323EF"/>
    <w:rsid w:val="00732448"/>
    <w:rsid w:val="007324C0"/>
    <w:rsid w:val="007324CF"/>
    <w:rsid w:val="0073268A"/>
    <w:rsid w:val="007326BF"/>
    <w:rsid w:val="007328AB"/>
    <w:rsid w:val="007328B6"/>
    <w:rsid w:val="00732ACE"/>
    <w:rsid w:val="00732BC0"/>
    <w:rsid w:val="00732D58"/>
    <w:rsid w:val="00732F67"/>
    <w:rsid w:val="00733026"/>
    <w:rsid w:val="0073304A"/>
    <w:rsid w:val="0073305F"/>
    <w:rsid w:val="00733147"/>
    <w:rsid w:val="00733246"/>
    <w:rsid w:val="007332D8"/>
    <w:rsid w:val="007332EA"/>
    <w:rsid w:val="007333AC"/>
    <w:rsid w:val="007335E1"/>
    <w:rsid w:val="00733601"/>
    <w:rsid w:val="0073361C"/>
    <w:rsid w:val="007337F1"/>
    <w:rsid w:val="00733A51"/>
    <w:rsid w:val="00733A62"/>
    <w:rsid w:val="00733B13"/>
    <w:rsid w:val="00733CEE"/>
    <w:rsid w:val="00733FC2"/>
    <w:rsid w:val="0073410A"/>
    <w:rsid w:val="0073427E"/>
    <w:rsid w:val="007342BD"/>
    <w:rsid w:val="007346F2"/>
    <w:rsid w:val="00734739"/>
    <w:rsid w:val="007347E3"/>
    <w:rsid w:val="00734EAF"/>
    <w:rsid w:val="00734FED"/>
    <w:rsid w:val="0073501B"/>
    <w:rsid w:val="0073506D"/>
    <w:rsid w:val="00735128"/>
    <w:rsid w:val="007351D8"/>
    <w:rsid w:val="0073532D"/>
    <w:rsid w:val="007354CE"/>
    <w:rsid w:val="00735848"/>
    <w:rsid w:val="00735875"/>
    <w:rsid w:val="00735925"/>
    <w:rsid w:val="007359AD"/>
    <w:rsid w:val="007359F1"/>
    <w:rsid w:val="00735A7A"/>
    <w:rsid w:val="00735AE8"/>
    <w:rsid w:val="00735B4B"/>
    <w:rsid w:val="00735C37"/>
    <w:rsid w:val="00735CCB"/>
    <w:rsid w:val="00735E52"/>
    <w:rsid w:val="00736019"/>
    <w:rsid w:val="00736251"/>
    <w:rsid w:val="00736283"/>
    <w:rsid w:val="007362B2"/>
    <w:rsid w:val="00736309"/>
    <w:rsid w:val="007363EC"/>
    <w:rsid w:val="00736628"/>
    <w:rsid w:val="00736664"/>
    <w:rsid w:val="007369F9"/>
    <w:rsid w:val="00736B3D"/>
    <w:rsid w:val="00736E17"/>
    <w:rsid w:val="00736E72"/>
    <w:rsid w:val="00736F4F"/>
    <w:rsid w:val="0073704A"/>
    <w:rsid w:val="0073709A"/>
    <w:rsid w:val="007371BB"/>
    <w:rsid w:val="007373E9"/>
    <w:rsid w:val="0073751B"/>
    <w:rsid w:val="0073758F"/>
    <w:rsid w:val="00737617"/>
    <w:rsid w:val="00737741"/>
    <w:rsid w:val="0073794D"/>
    <w:rsid w:val="00737B54"/>
    <w:rsid w:val="00737C39"/>
    <w:rsid w:val="007400AD"/>
    <w:rsid w:val="007401DE"/>
    <w:rsid w:val="00740391"/>
    <w:rsid w:val="007406F5"/>
    <w:rsid w:val="00740759"/>
    <w:rsid w:val="00740940"/>
    <w:rsid w:val="007409E0"/>
    <w:rsid w:val="00740C0D"/>
    <w:rsid w:val="00740CBC"/>
    <w:rsid w:val="00740CDE"/>
    <w:rsid w:val="00741186"/>
    <w:rsid w:val="0074136C"/>
    <w:rsid w:val="00741370"/>
    <w:rsid w:val="007415C6"/>
    <w:rsid w:val="0074178B"/>
    <w:rsid w:val="007417E5"/>
    <w:rsid w:val="0074196C"/>
    <w:rsid w:val="007419D1"/>
    <w:rsid w:val="00741D09"/>
    <w:rsid w:val="00741E74"/>
    <w:rsid w:val="00741F28"/>
    <w:rsid w:val="00741F72"/>
    <w:rsid w:val="00742102"/>
    <w:rsid w:val="0074217D"/>
    <w:rsid w:val="007421AC"/>
    <w:rsid w:val="007422FF"/>
    <w:rsid w:val="00742548"/>
    <w:rsid w:val="007426A2"/>
    <w:rsid w:val="00742740"/>
    <w:rsid w:val="00742979"/>
    <w:rsid w:val="00742CA4"/>
    <w:rsid w:val="00742E1C"/>
    <w:rsid w:val="00742E53"/>
    <w:rsid w:val="00742E8B"/>
    <w:rsid w:val="00742F77"/>
    <w:rsid w:val="00742F89"/>
    <w:rsid w:val="00742FF7"/>
    <w:rsid w:val="00743051"/>
    <w:rsid w:val="0074305A"/>
    <w:rsid w:val="007430A2"/>
    <w:rsid w:val="0074330A"/>
    <w:rsid w:val="007433EC"/>
    <w:rsid w:val="00743513"/>
    <w:rsid w:val="0074373E"/>
    <w:rsid w:val="00743788"/>
    <w:rsid w:val="007438E9"/>
    <w:rsid w:val="00743960"/>
    <w:rsid w:val="007439FF"/>
    <w:rsid w:val="00743A1D"/>
    <w:rsid w:val="00743AE2"/>
    <w:rsid w:val="00743B44"/>
    <w:rsid w:val="00743E72"/>
    <w:rsid w:val="00743E7F"/>
    <w:rsid w:val="00743F14"/>
    <w:rsid w:val="0074400C"/>
    <w:rsid w:val="007440DC"/>
    <w:rsid w:val="007441DF"/>
    <w:rsid w:val="00744297"/>
    <w:rsid w:val="0074430E"/>
    <w:rsid w:val="0074435A"/>
    <w:rsid w:val="00744444"/>
    <w:rsid w:val="0074477F"/>
    <w:rsid w:val="007447A8"/>
    <w:rsid w:val="00744997"/>
    <w:rsid w:val="00744AAF"/>
    <w:rsid w:val="00744B0C"/>
    <w:rsid w:val="00744B2F"/>
    <w:rsid w:val="00744C63"/>
    <w:rsid w:val="00744D16"/>
    <w:rsid w:val="00744F5E"/>
    <w:rsid w:val="00745140"/>
    <w:rsid w:val="00745346"/>
    <w:rsid w:val="007453B9"/>
    <w:rsid w:val="0074544E"/>
    <w:rsid w:val="007454B5"/>
    <w:rsid w:val="00745654"/>
    <w:rsid w:val="007457F8"/>
    <w:rsid w:val="007458A0"/>
    <w:rsid w:val="00745A77"/>
    <w:rsid w:val="00745A81"/>
    <w:rsid w:val="00745A94"/>
    <w:rsid w:val="00745B76"/>
    <w:rsid w:val="00745D39"/>
    <w:rsid w:val="00745D92"/>
    <w:rsid w:val="00745DC5"/>
    <w:rsid w:val="00745E20"/>
    <w:rsid w:val="00745E23"/>
    <w:rsid w:val="007463D9"/>
    <w:rsid w:val="00746492"/>
    <w:rsid w:val="007464AD"/>
    <w:rsid w:val="007467F8"/>
    <w:rsid w:val="007468B5"/>
    <w:rsid w:val="007468D7"/>
    <w:rsid w:val="00746979"/>
    <w:rsid w:val="00746A6A"/>
    <w:rsid w:val="00746A98"/>
    <w:rsid w:val="00746AB7"/>
    <w:rsid w:val="00746CD7"/>
    <w:rsid w:val="00746CE1"/>
    <w:rsid w:val="00746D1A"/>
    <w:rsid w:val="00746DF5"/>
    <w:rsid w:val="00746EE3"/>
    <w:rsid w:val="00747054"/>
    <w:rsid w:val="0074731B"/>
    <w:rsid w:val="00747350"/>
    <w:rsid w:val="00747382"/>
    <w:rsid w:val="007476D7"/>
    <w:rsid w:val="007477F7"/>
    <w:rsid w:val="007478E5"/>
    <w:rsid w:val="00747A15"/>
    <w:rsid w:val="00747A8D"/>
    <w:rsid w:val="00747B0E"/>
    <w:rsid w:val="00747C59"/>
    <w:rsid w:val="00747D17"/>
    <w:rsid w:val="00747D2F"/>
    <w:rsid w:val="00747E1D"/>
    <w:rsid w:val="00747FFD"/>
    <w:rsid w:val="007500D1"/>
    <w:rsid w:val="007504B3"/>
    <w:rsid w:val="0075052E"/>
    <w:rsid w:val="0075087F"/>
    <w:rsid w:val="007508C7"/>
    <w:rsid w:val="00750947"/>
    <w:rsid w:val="00750A4F"/>
    <w:rsid w:val="00750AF6"/>
    <w:rsid w:val="00750D70"/>
    <w:rsid w:val="00750E79"/>
    <w:rsid w:val="00750F5A"/>
    <w:rsid w:val="00750FA3"/>
    <w:rsid w:val="0075101C"/>
    <w:rsid w:val="0075114D"/>
    <w:rsid w:val="0075118A"/>
    <w:rsid w:val="007511C5"/>
    <w:rsid w:val="00751428"/>
    <w:rsid w:val="007515C5"/>
    <w:rsid w:val="007515ED"/>
    <w:rsid w:val="007517F9"/>
    <w:rsid w:val="0075188B"/>
    <w:rsid w:val="00751A66"/>
    <w:rsid w:val="00751B11"/>
    <w:rsid w:val="00751B3E"/>
    <w:rsid w:val="00751B9E"/>
    <w:rsid w:val="00751C9D"/>
    <w:rsid w:val="00751D2D"/>
    <w:rsid w:val="00751E40"/>
    <w:rsid w:val="00751FB8"/>
    <w:rsid w:val="00751FF8"/>
    <w:rsid w:val="0075200B"/>
    <w:rsid w:val="007520DA"/>
    <w:rsid w:val="00752186"/>
    <w:rsid w:val="007521CC"/>
    <w:rsid w:val="007523E2"/>
    <w:rsid w:val="00752540"/>
    <w:rsid w:val="0075273F"/>
    <w:rsid w:val="00752830"/>
    <w:rsid w:val="007528B3"/>
    <w:rsid w:val="007528C4"/>
    <w:rsid w:val="00752A9E"/>
    <w:rsid w:val="00752AC4"/>
    <w:rsid w:val="00752B48"/>
    <w:rsid w:val="00752BE4"/>
    <w:rsid w:val="00752C0D"/>
    <w:rsid w:val="00752CBB"/>
    <w:rsid w:val="00752D17"/>
    <w:rsid w:val="00752EFE"/>
    <w:rsid w:val="00752F5A"/>
    <w:rsid w:val="0075304C"/>
    <w:rsid w:val="007530DC"/>
    <w:rsid w:val="007530E7"/>
    <w:rsid w:val="007531CE"/>
    <w:rsid w:val="007532E4"/>
    <w:rsid w:val="0075338C"/>
    <w:rsid w:val="007533B3"/>
    <w:rsid w:val="007533E7"/>
    <w:rsid w:val="007534C6"/>
    <w:rsid w:val="0075352D"/>
    <w:rsid w:val="00753760"/>
    <w:rsid w:val="00753817"/>
    <w:rsid w:val="00753A04"/>
    <w:rsid w:val="00753A81"/>
    <w:rsid w:val="00753BAC"/>
    <w:rsid w:val="00753F4A"/>
    <w:rsid w:val="007540FB"/>
    <w:rsid w:val="00754259"/>
    <w:rsid w:val="007542F5"/>
    <w:rsid w:val="00754303"/>
    <w:rsid w:val="007544FB"/>
    <w:rsid w:val="00754517"/>
    <w:rsid w:val="007545D8"/>
    <w:rsid w:val="0075471F"/>
    <w:rsid w:val="00754783"/>
    <w:rsid w:val="00754829"/>
    <w:rsid w:val="007548B4"/>
    <w:rsid w:val="00754A51"/>
    <w:rsid w:val="00754B5E"/>
    <w:rsid w:val="00754BC3"/>
    <w:rsid w:val="00754EA0"/>
    <w:rsid w:val="00755292"/>
    <w:rsid w:val="007554A9"/>
    <w:rsid w:val="007556F0"/>
    <w:rsid w:val="00755876"/>
    <w:rsid w:val="00755892"/>
    <w:rsid w:val="0075598F"/>
    <w:rsid w:val="00755B77"/>
    <w:rsid w:val="00755B93"/>
    <w:rsid w:val="00755BE9"/>
    <w:rsid w:val="00755CA0"/>
    <w:rsid w:val="00755CD8"/>
    <w:rsid w:val="00755DB8"/>
    <w:rsid w:val="00755DF2"/>
    <w:rsid w:val="00755DFE"/>
    <w:rsid w:val="00756071"/>
    <w:rsid w:val="0075623C"/>
    <w:rsid w:val="007562AA"/>
    <w:rsid w:val="007565F1"/>
    <w:rsid w:val="007566E3"/>
    <w:rsid w:val="0075673C"/>
    <w:rsid w:val="00756AC7"/>
    <w:rsid w:val="00756AD8"/>
    <w:rsid w:val="00756C5E"/>
    <w:rsid w:val="00756D66"/>
    <w:rsid w:val="00756EA7"/>
    <w:rsid w:val="00757017"/>
    <w:rsid w:val="00757060"/>
    <w:rsid w:val="00757079"/>
    <w:rsid w:val="0075711A"/>
    <w:rsid w:val="00757225"/>
    <w:rsid w:val="0075725D"/>
    <w:rsid w:val="00757297"/>
    <w:rsid w:val="007574AB"/>
    <w:rsid w:val="00757569"/>
    <w:rsid w:val="00757592"/>
    <w:rsid w:val="00757696"/>
    <w:rsid w:val="007576BF"/>
    <w:rsid w:val="00757717"/>
    <w:rsid w:val="007577D2"/>
    <w:rsid w:val="007578F4"/>
    <w:rsid w:val="00757A65"/>
    <w:rsid w:val="00757BF7"/>
    <w:rsid w:val="00757E53"/>
    <w:rsid w:val="00757E55"/>
    <w:rsid w:val="00757E97"/>
    <w:rsid w:val="00760003"/>
    <w:rsid w:val="0076000E"/>
    <w:rsid w:val="007600B5"/>
    <w:rsid w:val="0076031B"/>
    <w:rsid w:val="00760350"/>
    <w:rsid w:val="0076044B"/>
    <w:rsid w:val="0076051F"/>
    <w:rsid w:val="007607A5"/>
    <w:rsid w:val="00760812"/>
    <w:rsid w:val="007608D0"/>
    <w:rsid w:val="007609A4"/>
    <w:rsid w:val="007609B5"/>
    <w:rsid w:val="007609FD"/>
    <w:rsid w:val="00760AC2"/>
    <w:rsid w:val="00760CEA"/>
    <w:rsid w:val="00760D9C"/>
    <w:rsid w:val="00760DD6"/>
    <w:rsid w:val="00760E44"/>
    <w:rsid w:val="00760EFD"/>
    <w:rsid w:val="00760F36"/>
    <w:rsid w:val="00760F48"/>
    <w:rsid w:val="00760F79"/>
    <w:rsid w:val="0076102A"/>
    <w:rsid w:val="00761136"/>
    <w:rsid w:val="007612D6"/>
    <w:rsid w:val="0076137B"/>
    <w:rsid w:val="007614CC"/>
    <w:rsid w:val="0076150E"/>
    <w:rsid w:val="0076186B"/>
    <w:rsid w:val="0076189E"/>
    <w:rsid w:val="007618CB"/>
    <w:rsid w:val="007618E8"/>
    <w:rsid w:val="00761A40"/>
    <w:rsid w:val="00761AAD"/>
    <w:rsid w:val="00761B34"/>
    <w:rsid w:val="00761B5E"/>
    <w:rsid w:val="00761B6A"/>
    <w:rsid w:val="00761C3C"/>
    <w:rsid w:val="00761C3E"/>
    <w:rsid w:val="00761C58"/>
    <w:rsid w:val="00761DAD"/>
    <w:rsid w:val="00761E1C"/>
    <w:rsid w:val="00761F6A"/>
    <w:rsid w:val="0076216A"/>
    <w:rsid w:val="00762173"/>
    <w:rsid w:val="0076269C"/>
    <w:rsid w:val="00762954"/>
    <w:rsid w:val="00762972"/>
    <w:rsid w:val="00762A04"/>
    <w:rsid w:val="00762ABF"/>
    <w:rsid w:val="00762BB9"/>
    <w:rsid w:val="00762C36"/>
    <w:rsid w:val="00762C7A"/>
    <w:rsid w:val="00762CA2"/>
    <w:rsid w:val="00762D56"/>
    <w:rsid w:val="00762E23"/>
    <w:rsid w:val="00762E70"/>
    <w:rsid w:val="00762F37"/>
    <w:rsid w:val="0076307D"/>
    <w:rsid w:val="00763269"/>
    <w:rsid w:val="00763291"/>
    <w:rsid w:val="007632CE"/>
    <w:rsid w:val="007632E8"/>
    <w:rsid w:val="00763328"/>
    <w:rsid w:val="0076334B"/>
    <w:rsid w:val="00763382"/>
    <w:rsid w:val="007633E7"/>
    <w:rsid w:val="00763405"/>
    <w:rsid w:val="00763480"/>
    <w:rsid w:val="007634B4"/>
    <w:rsid w:val="007634EE"/>
    <w:rsid w:val="007634F8"/>
    <w:rsid w:val="0076376E"/>
    <w:rsid w:val="00763787"/>
    <w:rsid w:val="0076378E"/>
    <w:rsid w:val="007637E7"/>
    <w:rsid w:val="00763935"/>
    <w:rsid w:val="00763968"/>
    <w:rsid w:val="00763989"/>
    <w:rsid w:val="007639D8"/>
    <w:rsid w:val="00763C10"/>
    <w:rsid w:val="00763CB3"/>
    <w:rsid w:val="00763CE5"/>
    <w:rsid w:val="00763DA4"/>
    <w:rsid w:val="00763E06"/>
    <w:rsid w:val="00763EB5"/>
    <w:rsid w:val="00763F69"/>
    <w:rsid w:val="0076401B"/>
    <w:rsid w:val="0076406C"/>
    <w:rsid w:val="00764172"/>
    <w:rsid w:val="0076428D"/>
    <w:rsid w:val="007642FE"/>
    <w:rsid w:val="007644FF"/>
    <w:rsid w:val="00764554"/>
    <w:rsid w:val="0076457B"/>
    <w:rsid w:val="007645C4"/>
    <w:rsid w:val="0076469A"/>
    <w:rsid w:val="007647C4"/>
    <w:rsid w:val="007647EE"/>
    <w:rsid w:val="00764821"/>
    <w:rsid w:val="00764856"/>
    <w:rsid w:val="007648C0"/>
    <w:rsid w:val="007648E9"/>
    <w:rsid w:val="007648F8"/>
    <w:rsid w:val="00764A92"/>
    <w:rsid w:val="00764B8D"/>
    <w:rsid w:val="00764E48"/>
    <w:rsid w:val="00764F71"/>
    <w:rsid w:val="00765038"/>
    <w:rsid w:val="0076507C"/>
    <w:rsid w:val="007653C5"/>
    <w:rsid w:val="00765507"/>
    <w:rsid w:val="007655A0"/>
    <w:rsid w:val="007655FA"/>
    <w:rsid w:val="0076577D"/>
    <w:rsid w:val="0076589D"/>
    <w:rsid w:val="00765997"/>
    <w:rsid w:val="00765A9F"/>
    <w:rsid w:val="00765AEF"/>
    <w:rsid w:val="00765B34"/>
    <w:rsid w:val="00765F86"/>
    <w:rsid w:val="0076606A"/>
    <w:rsid w:val="007660AE"/>
    <w:rsid w:val="00766107"/>
    <w:rsid w:val="00766132"/>
    <w:rsid w:val="0076626A"/>
    <w:rsid w:val="0076630C"/>
    <w:rsid w:val="00766324"/>
    <w:rsid w:val="00766356"/>
    <w:rsid w:val="0076648F"/>
    <w:rsid w:val="007664EE"/>
    <w:rsid w:val="0076659B"/>
    <w:rsid w:val="007665BA"/>
    <w:rsid w:val="007666C8"/>
    <w:rsid w:val="007666F3"/>
    <w:rsid w:val="00766745"/>
    <w:rsid w:val="0076676E"/>
    <w:rsid w:val="00766B06"/>
    <w:rsid w:val="00766C4A"/>
    <w:rsid w:val="00766D09"/>
    <w:rsid w:val="00766F6D"/>
    <w:rsid w:val="00766F9A"/>
    <w:rsid w:val="00766FEE"/>
    <w:rsid w:val="00767099"/>
    <w:rsid w:val="0076717D"/>
    <w:rsid w:val="007673E8"/>
    <w:rsid w:val="00767734"/>
    <w:rsid w:val="00767A61"/>
    <w:rsid w:val="00767A9B"/>
    <w:rsid w:val="00767ABC"/>
    <w:rsid w:val="00767B44"/>
    <w:rsid w:val="00767CA6"/>
    <w:rsid w:val="00767D30"/>
    <w:rsid w:val="00767DA2"/>
    <w:rsid w:val="00767F11"/>
    <w:rsid w:val="00767FA0"/>
    <w:rsid w:val="00770053"/>
    <w:rsid w:val="007700BF"/>
    <w:rsid w:val="0077013E"/>
    <w:rsid w:val="00770370"/>
    <w:rsid w:val="00770371"/>
    <w:rsid w:val="007703AA"/>
    <w:rsid w:val="00770404"/>
    <w:rsid w:val="00770422"/>
    <w:rsid w:val="00770A99"/>
    <w:rsid w:val="00770D0C"/>
    <w:rsid w:val="00770D62"/>
    <w:rsid w:val="00771097"/>
    <w:rsid w:val="00771294"/>
    <w:rsid w:val="007712B5"/>
    <w:rsid w:val="007713B9"/>
    <w:rsid w:val="007713FB"/>
    <w:rsid w:val="00771413"/>
    <w:rsid w:val="00771935"/>
    <w:rsid w:val="00771AA4"/>
    <w:rsid w:val="00771CCA"/>
    <w:rsid w:val="00771D72"/>
    <w:rsid w:val="00771EF7"/>
    <w:rsid w:val="00771FD8"/>
    <w:rsid w:val="007720ED"/>
    <w:rsid w:val="00772150"/>
    <w:rsid w:val="007721C2"/>
    <w:rsid w:val="00772294"/>
    <w:rsid w:val="00772468"/>
    <w:rsid w:val="007726DC"/>
    <w:rsid w:val="007726E2"/>
    <w:rsid w:val="007727A3"/>
    <w:rsid w:val="0077285C"/>
    <w:rsid w:val="007728DA"/>
    <w:rsid w:val="007728EE"/>
    <w:rsid w:val="00772A95"/>
    <w:rsid w:val="00772B1C"/>
    <w:rsid w:val="00772C55"/>
    <w:rsid w:val="00772C8F"/>
    <w:rsid w:val="00772CA6"/>
    <w:rsid w:val="00772DD6"/>
    <w:rsid w:val="00772F13"/>
    <w:rsid w:val="00773024"/>
    <w:rsid w:val="007732A4"/>
    <w:rsid w:val="007732C6"/>
    <w:rsid w:val="0077361A"/>
    <w:rsid w:val="007736FC"/>
    <w:rsid w:val="0077370D"/>
    <w:rsid w:val="0077372D"/>
    <w:rsid w:val="007737D1"/>
    <w:rsid w:val="007737FB"/>
    <w:rsid w:val="007738BB"/>
    <w:rsid w:val="00773B60"/>
    <w:rsid w:val="00773BBA"/>
    <w:rsid w:val="00773C43"/>
    <w:rsid w:val="00773E34"/>
    <w:rsid w:val="007741CA"/>
    <w:rsid w:val="0077426C"/>
    <w:rsid w:val="00774293"/>
    <w:rsid w:val="00774395"/>
    <w:rsid w:val="007743DF"/>
    <w:rsid w:val="00774494"/>
    <w:rsid w:val="007745C4"/>
    <w:rsid w:val="007746F5"/>
    <w:rsid w:val="00774786"/>
    <w:rsid w:val="00774796"/>
    <w:rsid w:val="0077488F"/>
    <w:rsid w:val="00774945"/>
    <w:rsid w:val="00774CAE"/>
    <w:rsid w:val="00774D47"/>
    <w:rsid w:val="00774E5B"/>
    <w:rsid w:val="00774F53"/>
    <w:rsid w:val="00775001"/>
    <w:rsid w:val="007751E1"/>
    <w:rsid w:val="007752E9"/>
    <w:rsid w:val="00775395"/>
    <w:rsid w:val="00775495"/>
    <w:rsid w:val="007754AA"/>
    <w:rsid w:val="007755CD"/>
    <w:rsid w:val="0077560D"/>
    <w:rsid w:val="0077570A"/>
    <w:rsid w:val="007757C0"/>
    <w:rsid w:val="00775844"/>
    <w:rsid w:val="00775944"/>
    <w:rsid w:val="00775A7F"/>
    <w:rsid w:val="00775BA3"/>
    <w:rsid w:val="00775BF5"/>
    <w:rsid w:val="00775C67"/>
    <w:rsid w:val="00775E99"/>
    <w:rsid w:val="00775EF7"/>
    <w:rsid w:val="00776097"/>
    <w:rsid w:val="007760C5"/>
    <w:rsid w:val="0077620E"/>
    <w:rsid w:val="00776225"/>
    <w:rsid w:val="007763B0"/>
    <w:rsid w:val="007763C7"/>
    <w:rsid w:val="007765F7"/>
    <w:rsid w:val="007767F0"/>
    <w:rsid w:val="0077691B"/>
    <w:rsid w:val="00776A58"/>
    <w:rsid w:val="00776BAB"/>
    <w:rsid w:val="00776C15"/>
    <w:rsid w:val="00776C91"/>
    <w:rsid w:val="00776D97"/>
    <w:rsid w:val="00776EB3"/>
    <w:rsid w:val="00776EC9"/>
    <w:rsid w:val="00776FB4"/>
    <w:rsid w:val="00776FE4"/>
    <w:rsid w:val="007770C1"/>
    <w:rsid w:val="00777141"/>
    <w:rsid w:val="0077726F"/>
    <w:rsid w:val="0077729A"/>
    <w:rsid w:val="0077733D"/>
    <w:rsid w:val="00777356"/>
    <w:rsid w:val="00777604"/>
    <w:rsid w:val="007778DD"/>
    <w:rsid w:val="00777AFA"/>
    <w:rsid w:val="00777B6B"/>
    <w:rsid w:val="00777C02"/>
    <w:rsid w:val="00777C78"/>
    <w:rsid w:val="00777D18"/>
    <w:rsid w:val="00777DA5"/>
    <w:rsid w:val="00777E4C"/>
    <w:rsid w:val="00777E8E"/>
    <w:rsid w:val="00777EFA"/>
    <w:rsid w:val="00777F2F"/>
    <w:rsid w:val="00777FE2"/>
    <w:rsid w:val="007803DB"/>
    <w:rsid w:val="0078043A"/>
    <w:rsid w:val="0078059D"/>
    <w:rsid w:val="0078062D"/>
    <w:rsid w:val="00780912"/>
    <w:rsid w:val="007809A8"/>
    <w:rsid w:val="007809B5"/>
    <w:rsid w:val="00780A01"/>
    <w:rsid w:val="00780A73"/>
    <w:rsid w:val="00780B29"/>
    <w:rsid w:val="00780D36"/>
    <w:rsid w:val="00780F23"/>
    <w:rsid w:val="00781024"/>
    <w:rsid w:val="0078121A"/>
    <w:rsid w:val="0078134B"/>
    <w:rsid w:val="00781376"/>
    <w:rsid w:val="007813EC"/>
    <w:rsid w:val="007816DC"/>
    <w:rsid w:val="007816E1"/>
    <w:rsid w:val="0078182D"/>
    <w:rsid w:val="00781841"/>
    <w:rsid w:val="00781866"/>
    <w:rsid w:val="007818F8"/>
    <w:rsid w:val="0078197A"/>
    <w:rsid w:val="00781A9A"/>
    <w:rsid w:val="00781B68"/>
    <w:rsid w:val="00781BA3"/>
    <w:rsid w:val="00781BF5"/>
    <w:rsid w:val="00781C66"/>
    <w:rsid w:val="00781E31"/>
    <w:rsid w:val="00781E48"/>
    <w:rsid w:val="00781FCE"/>
    <w:rsid w:val="00781FDA"/>
    <w:rsid w:val="0078202A"/>
    <w:rsid w:val="0078203D"/>
    <w:rsid w:val="00782162"/>
    <w:rsid w:val="00782170"/>
    <w:rsid w:val="00782409"/>
    <w:rsid w:val="00782424"/>
    <w:rsid w:val="00782465"/>
    <w:rsid w:val="007824A1"/>
    <w:rsid w:val="007824A7"/>
    <w:rsid w:val="007824E9"/>
    <w:rsid w:val="007824FF"/>
    <w:rsid w:val="00782909"/>
    <w:rsid w:val="00782A20"/>
    <w:rsid w:val="00782C2E"/>
    <w:rsid w:val="00782C3B"/>
    <w:rsid w:val="00782CA3"/>
    <w:rsid w:val="00782D9B"/>
    <w:rsid w:val="00782EAC"/>
    <w:rsid w:val="0078306D"/>
    <w:rsid w:val="007832C7"/>
    <w:rsid w:val="0078334D"/>
    <w:rsid w:val="007834DE"/>
    <w:rsid w:val="00783510"/>
    <w:rsid w:val="007835E5"/>
    <w:rsid w:val="0078365E"/>
    <w:rsid w:val="00783747"/>
    <w:rsid w:val="00783756"/>
    <w:rsid w:val="00783765"/>
    <w:rsid w:val="00783A19"/>
    <w:rsid w:val="00783A88"/>
    <w:rsid w:val="00783D37"/>
    <w:rsid w:val="00783EA3"/>
    <w:rsid w:val="00783FF4"/>
    <w:rsid w:val="00783FFD"/>
    <w:rsid w:val="0078400A"/>
    <w:rsid w:val="007840C0"/>
    <w:rsid w:val="007840FB"/>
    <w:rsid w:val="007841D5"/>
    <w:rsid w:val="00784320"/>
    <w:rsid w:val="0078439F"/>
    <w:rsid w:val="00784452"/>
    <w:rsid w:val="0078447A"/>
    <w:rsid w:val="00784497"/>
    <w:rsid w:val="007844A2"/>
    <w:rsid w:val="007844C1"/>
    <w:rsid w:val="007844E1"/>
    <w:rsid w:val="0078460C"/>
    <w:rsid w:val="00784971"/>
    <w:rsid w:val="00784C8B"/>
    <w:rsid w:val="00784EFF"/>
    <w:rsid w:val="00784F64"/>
    <w:rsid w:val="00785238"/>
    <w:rsid w:val="007853AC"/>
    <w:rsid w:val="0078541A"/>
    <w:rsid w:val="00785424"/>
    <w:rsid w:val="007854B2"/>
    <w:rsid w:val="0078551D"/>
    <w:rsid w:val="00785522"/>
    <w:rsid w:val="00785553"/>
    <w:rsid w:val="0078570B"/>
    <w:rsid w:val="0078572E"/>
    <w:rsid w:val="00785767"/>
    <w:rsid w:val="007859FD"/>
    <w:rsid w:val="00785AEC"/>
    <w:rsid w:val="00785B2C"/>
    <w:rsid w:val="00785B5E"/>
    <w:rsid w:val="00785BC4"/>
    <w:rsid w:val="00785FBE"/>
    <w:rsid w:val="00786019"/>
    <w:rsid w:val="00786028"/>
    <w:rsid w:val="0078609B"/>
    <w:rsid w:val="00786121"/>
    <w:rsid w:val="007864F1"/>
    <w:rsid w:val="00786572"/>
    <w:rsid w:val="007866E1"/>
    <w:rsid w:val="007867E5"/>
    <w:rsid w:val="007867E6"/>
    <w:rsid w:val="007868ED"/>
    <w:rsid w:val="00786A4B"/>
    <w:rsid w:val="00786B3A"/>
    <w:rsid w:val="00786C3F"/>
    <w:rsid w:val="00786E52"/>
    <w:rsid w:val="00786EA5"/>
    <w:rsid w:val="00786EFC"/>
    <w:rsid w:val="00786F43"/>
    <w:rsid w:val="00786F6E"/>
    <w:rsid w:val="00787080"/>
    <w:rsid w:val="007870C8"/>
    <w:rsid w:val="007871F7"/>
    <w:rsid w:val="00787278"/>
    <w:rsid w:val="0078733A"/>
    <w:rsid w:val="00787353"/>
    <w:rsid w:val="007873CF"/>
    <w:rsid w:val="007874AA"/>
    <w:rsid w:val="00787617"/>
    <w:rsid w:val="00787632"/>
    <w:rsid w:val="00787682"/>
    <w:rsid w:val="00787697"/>
    <w:rsid w:val="007876A0"/>
    <w:rsid w:val="007876F9"/>
    <w:rsid w:val="00787818"/>
    <w:rsid w:val="00787889"/>
    <w:rsid w:val="007878CF"/>
    <w:rsid w:val="0078797C"/>
    <w:rsid w:val="00787B47"/>
    <w:rsid w:val="00787B8F"/>
    <w:rsid w:val="00787BB4"/>
    <w:rsid w:val="007900E1"/>
    <w:rsid w:val="0079019E"/>
    <w:rsid w:val="00790366"/>
    <w:rsid w:val="007903C4"/>
    <w:rsid w:val="00790467"/>
    <w:rsid w:val="007904CD"/>
    <w:rsid w:val="007904DF"/>
    <w:rsid w:val="00790626"/>
    <w:rsid w:val="007907AF"/>
    <w:rsid w:val="007907DB"/>
    <w:rsid w:val="007909E7"/>
    <w:rsid w:val="007909FB"/>
    <w:rsid w:val="00790A35"/>
    <w:rsid w:val="00790A90"/>
    <w:rsid w:val="00790AA8"/>
    <w:rsid w:val="00790B18"/>
    <w:rsid w:val="00790B35"/>
    <w:rsid w:val="00790B59"/>
    <w:rsid w:val="00790B5F"/>
    <w:rsid w:val="00790DB5"/>
    <w:rsid w:val="00790DBF"/>
    <w:rsid w:val="00790ECF"/>
    <w:rsid w:val="0079107F"/>
    <w:rsid w:val="007911EF"/>
    <w:rsid w:val="0079145A"/>
    <w:rsid w:val="00791500"/>
    <w:rsid w:val="007915C9"/>
    <w:rsid w:val="007915FB"/>
    <w:rsid w:val="007917BF"/>
    <w:rsid w:val="00791B11"/>
    <w:rsid w:val="00791B58"/>
    <w:rsid w:val="00791C5C"/>
    <w:rsid w:val="00791D1A"/>
    <w:rsid w:val="00792033"/>
    <w:rsid w:val="007921E8"/>
    <w:rsid w:val="0079229E"/>
    <w:rsid w:val="007922F5"/>
    <w:rsid w:val="007923F8"/>
    <w:rsid w:val="0079240F"/>
    <w:rsid w:val="00792500"/>
    <w:rsid w:val="00792576"/>
    <w:rsid w:val="00792769"/>
    <w:rsid w:val="00792DB7"/>
    <w:rsid w:val="00792E68"/>
    <w:rsid w:val="00792F94"/>
    <w:rsid w:val="00793002"/>
    <w:rsid w:val="007930BA"/>
    <w:rsid w:val="007930D5"/>
    <w:rsid w:val="00793124"/>
    <w:rsid w:val="0079332D"/>
    <w:rsid w:val="0079336C"/>
    <w:rsid w:val="00793967"/>
    <w:rsid w:val="007939DA"/>
    <w:rsid w:val="00793A8E"/>
    <w:rsid w:val="00793AF9"/>
    <w:rsid w:val="00793B9F"/>
    <w:rsid w:val="00793E98"/>
    <w:rsid w:val="00793FA7"/>
    <w:rsid w:val="00794147"/>
    <w:rsid w:val="00794151"/>
    <w:rsid w:val="0079415A"/>
    <w:rsid w:val="00794463"/>
    <w:rsid w:val="0079451F"/>
    <w:rsid w:val="007945FD"/>
    <w:rsid w:val="0079466F"/>
    <w:rsid w:val="00794713"/>
    <w:rsid w:val="00794736"/>
    <w:rsid w:val="007947A1"/>
    <w:rsid w:val="007947F3"/>
    <w:rsid w:val="0079488D"/>
    <w:rsid w:val="007949EF"/>
    <w:rsid w:val="00794ACC"/>
    <w:rsid w:val="00794BA2"/>
    <w:rsid w:val="00794BFF"/>
    <w:rsid w:val="00794C28"/>
    <w:rsid w:val="00794C4B"/>
    <w:rsid w:val="00794CDE"/>
    <w:rsid w:val="00794CF4"/>
    <w:rsid w:val="00794D03"/>
    <w:rsid w:val="00794D8F"/>
    <w:rsid w:val="007950A8"/>
    <w:rsid w:val="007950D2"/>
    <w:rsid w:val="00795154"/>
    <w:rsid w:val="0079523B"/>
    <w:rsid w:val="0079529C"/>
    <w:rsid w:val="0079533E"/>
    <w:rsid w:val="00795456"/>
    <w:rsid w:val="00795486"/>
    <w:rsid w:val="007955F5"/>
    <w:rsid w:val="0079573C"/>
    <w:rsid w:val="0079582D"/>
    <w:rsid w:val="007958F6"/>
    <w:rsid w:val="00795994"/>
    <w:rsid w:val="00795B80"/>
    <w:rsid w:val="00795CD0"/>
    <w:rsid w:val="00795D14"/>
    <w:rsid w:val="00795D85"/>
    <w:rsid w:val="00795E52"/>
    <w:rsid w:val="007960B6"/>
    <w:rsid w:val="007961B7"/>
    <w:rsid w:val="00796220"/>
    <w:rsid w:val="00796221"/>
    <w:rsid w:val="0079629C"/>
    <w:rsid w:val="007962C5"/>
    <w:rsid w:val="0079634C"/>
    <w:rsid w:val="007963F5"/>
    <w:rsid w:val="007964BB"/>
    <w:rsid w:val="00796590"/>
    <w:rsid w:val="007967AE"/>
    <w:rsid w:val="007967C0"/>
    <w:rsid w:val="007968C6"/>
    <w:rsid w:val="007969A2"/>
    <w:rsid w:val="007969AA"/>
    <w:rsid w:val="007969DE"/>
    <w:rsid w:val="00796A74"/>
    <w:rsid w:val="00796B5E"/>
    <w:rsid w:val="00796EA2"/>
    <w:rsid w:val="00796F18"/>
    <w:rsid w:val="00796FA5"/>
    <w:rsid w:val="00797108"/>
    <w:rsid w:val="00797189"/>
    <w:rsid w:val="00797222"/>
    <w:rsid w:val="00797379"/>
    <w:rsid w:val="007973A7"/>
    <w:rsid w:val="0079747B"/>
    <w:rsid w:val="007977B7"/>
    <w:rsid w:val="00797888"/>
    <w:rsid w:val="00797894"/>
    <w:rsid w:val="00797929"/>
    <w:rsid w:val="0079792B"/>
    <w:rsid w:val="00797A88"/>
    <w:rsid w:val="00797AB3"/>
    <w:rsid w:val="00797AD6"/>
    <w:rsid w:val="00797B18"/>
    <w:rsid w:val="00797B39"/>
    <w:rsid w:val="00797B7B"/>
    <w:rsid w:val="00797BE6"/>
    <w:rsid w:val="00797DDB"/>
    <w:rsid w:val="00797F44"/>
    <w:rsid w:val="00797F83"/>
    <w:rsid w:val="00797FBC"/>
    <w:rsid w:val="007A0196"/>
    <w:rsid w:val="007A0202"/>
    <w:rsid w:val="007A02F4"/>
    <w:rsid w:val="007A031A"/>
    <w:rsid w:val="007A0487"/>
    <w:rsid w:val="007A05E3"/>
    <w:rsid w:val="007A06CC"/>
    <w:rsid w:val="007A07FD"/>
    <w:rsid w:val="007A0806"/>
    <w:rsid w:val="007A08DE"/>
    <w:rsid w:val="007A094A"/>
    <w:rsid w:val="007A0A1D"/>
    <w:rsid w:val="007A0C03"/>
    <w:rsid w:val="007A0D05"/>
    <w:rsid w:val="007A0DAE"/>
    <w:rsid w:val="007A0E00"/>
    <w:rsid w:val="007A0E2A"/>
    <w:rsid w:val="007A0F1D"/>
    <w:rsid w:val="007A0F2A"/>
    <w:rsid w:val="007A0FEB"/>
    <w:rsid w:val="007A120D"/>
    <w:rsid w:val="007A1421"/>
    <w:rsid w:val="007A1464"/>
    <w:rsid w:val="007A1763"/>
    <w:rsid w:val="007A17D1"/>
    <w:rsid w:val="007A188B"/>
    <w:rsid w:val="007A192A"/>
    <w:rsid w:val="007A1A18"/>
    <w:rsid w:val="007A1AE2"/>
    <w:rsid w:val="007A1B75"/>
    <w:rsid w:val="007A1B9C"/>
    <w:rsid w:val="007A1BC4"/>
    <w:rsid w:val="007A1DB1"/>
    <w:rsid w:val="007A1DBA"/>
    <w:rsid w:val="007A1DE7"/>
    <w:rsid w:val="007A2134"/>
    <w:rsid w:val="007A22EF"/>
    <w:rsid w:val="007A242B"/>
    <w:rsid w:val="007A26CE"/>
    <w:rsid w:val="007A2B57"/>
    <w:rsid w:val="007A2C45"/>
    <w:rsid w:val="007A2C85"/>
    <w:rsid w:val="007A2F52"/>
    <w:rsid w:val="007A32FA"/>
    <w:rsid w:val="007A3316"/>
    <w:rsid w:val="007A3341"/>
    <w:rsid w:val="007A33DB"/>
    <w:rsid w:val="007A34F4"/>
    <w:rsid w:val="007A3676"/>
    <w:rsid w:val="007A3689"/>
    <w:rsid w:val="007A391A"/>
    <w:rsid w:val="007A3A72"/>
    <w:rsid w:val="007A3C3E"/>
    <w:rsid w:val="007A3D5C"/>
    <w:rsid w:val="007A3D80"/>
    <w:rsid w:val="007A3FFC"/>
    <w:rsid w:val="007A401D"/>
    <w:rsid w:val="007A4152"/>
    <w:rsid w:val="007A419F"/>
    <w:rsid w:val="007A445B"/>
    <w:rsid w:val="007A4569"/>
    <w:rsid w:val="007A45B4"/>
    <w:rsid w:val="007A4767"/>
    <w:rsid w:val="007A4781"/>
    <w:rsid w:val="007A4A23"/>
    <w:rsid w:val="007A4B77"/>
    <w:rsid w:val="007A4B9F"/>
    <w:rsid w:val="007A4BB3"/>
    <w:rsid w:val="007A4D5F"/>
    <w:rsid w:val="007A4E81"/>
    <w:rsid w:val="007A4E9F"/>
    <w:rsid w:val="007A4EBE"/>
    <w:rsid w:val="007A4FAA"/>
    <w:rsid w:val="007A5173"/>
    <w:rsid w:val="007A5305"/>
    <w:rsid w:val="007A5314"/>
    <w:rsid w:val="007A53BC"/>
    <w:rsid w:val="007A5432"/>
    <w:rsid w:val="007A5542"/>
    <w:rsid w:val="007A5607"/>
    <w:rsid w:val="007A577A"/>
    <w:rsid w:val="007A57AA"/>
    <w:rsid w:val="007A58BF"/>
    <w:rsid w:val="007A5A50"/>
    <w:rsid w:val="007A5C16"/>
    <w:rsid w:val="007A5D5E"/>
    <w:rsid w:val="007A6013"/>
    <w:rsid w:val="007A6081"/>
    <w:rsid w:val="007A6212"/>
    <w:rsid w:val="007A62F1"/>
    <w:rsid w:val="007A634B"/>
    <w:rsid w:val="007A63A5"/>
    <w:rsid w:val="007A63B1"/>
    <w:rsid w:val="007A64D9"/>
    <w:rsid w:val="007A655D"/>
    <w:rsid w:val="007A658A"/>
    <w:rsid w:val="007A6663"/>
    <w:rsid w:val="007A66E0"/>
    <w:rsid w:val="007A67B7"/>
    <w:rsid w:val="007A6839"/>
    <w:rsid w:val="007A685C"/>
    <w:rsid w:val="007A68F2"/>
    <w:rsid w:val="007A6963"/>
    <w:rsid w:val="007A6AE3"/>
    <w:rsid w:val="007A6B0F"/>
    <w:rsid w:val="007A6B90"/>
    <w:rsid w:val="007A6BFA"/>
    <w:rsid w:val="007A6C1A"/>
    <w:rsid w:val="007A6C47"/>
    <w:rsid w:val="007A6D1F"/>
    <w:rsid w:val="007A6D50"/>
    <w:rsid w:val="007A6E12"/>
    <w:rsid w:val="007A6E15"/>
    <w:rsid w:val="007A6E1F"/>
    <w:rsid w:val="007A6E63"/>
    <w:rsid w:val="007A6F8F"/>
    <w:rsid w:val="007A6FA3"/>
    <w:rsid w:val="007A7007"/>
    <w:rsid w:val="007A719C"/>
    <w:rsid w:val="007A72E5"/>
    <w:rsid w:val="007A7364"/>
    <w:rsid w:val="007A73E5"/>
    <w:rsid w:val="007A7432"/>
    <w:rsid w:val="007A7452"/>
    <w:rsid w:val="007A7473"/>
    <w:rsid w:val="007A7480"/>
    <w:rsid w:val="007A7663"/>
    <w:rsid w:val="007A7758"/>
    <w:rsid w:val="007A7824"/>
    <w:rsid w:val="007A787D"/>
    <w:rsid w:val="007A78E8"/>
    <w:rsid w:val="007A78FD"/>
    <w:rsid w:val="007A7980"/>
    <w:rsid w:val="007A7BFB"/>
    <w:rsid w:val="007A7CA8"/>
    <w:rsid w:val="007A7EA5"/>
    <w:rsid w:val="007A7EB0"/>
    <w:rsid w:val="007A7F3F"/>
    <w:rsid w:val="007B0010"/>
    <w:rsid w:val="007B01DF"/>
    <w:rsid w:val="007B026C"/>
    <w:rsid w:val="007B0308"/>
    <w:rsid w:val="007B03C3"/>
    <w:rsid w:val="007B040C"/>
    <w:rsid w:val="007B05C4"/>
    <w:rsid w:val="007B0679"/>
    <w:rsid w:val="007B06E4"/>
    <w:rsid w:val="007B07AC"/>
    <w:rsid w:val="007B0894"/>
    <w:rsid w:val="007B09EE"/>
    <w:rsid w:val="007B0B1F"/>
    <w:rsid w:val="007B0B9F"/>
    <w:rsid w:val="007B0C50"/>
    <w:rsid w:val="007B0CD2"/>
    <w:rsid w:val="007B109D"/>
    <w:rsid w:val="007B10B2"/>
    <w:rsid w:val="007B1155"/>
    <w:rsid w:val="007B11A6"/>
    <w:rsid w:val="007B13B8"/>
    <w:rsid w:val="007B1693"/>
    <w:rsid w:val="007B16AB"/>
    <w:rsid w:val="007B17AC"/>
    <w:rsid w:val="007B1A6C"/>
    <w:rsid w:val="007B1C56"/>
    <w:rsid w:val="007B1D5F"/>
    <w:rsid w:val="007B1D94"/>
    <w:rsid w:val="007B1FA2"/>
    <w:rsid w:val="007B2216"/>
    <w:rsid w:val="007B2231"/>
    <w:rsid w:val="007B22A4"/>
    <w:rsid w:val="007B22AC"/>
    <w:rsid w:val="007B24F9"/>
    <w:rsid w:val="007B2552"/>
    <w:rsid w:val="007B2755"/>
    <w:rsid w:val="007B28B8"/>
    <w:rsid w:val="007B29A4"/>
    <w:rsid w:val="007B2B1B"/>
    <w:rsid w:val="007B2D32"/>
    <w:rsid w:val="007B2EBE"/>
    <w:rsid w:val="007B2F36"/>
    <w:rsid w:val="007B2F42"/>
    <w:rsid w:val="007B2FF5"/>
    <w:rsid w:val="007B3074"/>
    <w:rsid w:val="007B30AC"/>
    <w:rsid w:val="007B30F8"/>
    <w:rsid w:val="007B3167"/>
    <w:rsid w:val="007B3233"/>
    <w:rsid w:val="007B3266"/>
    <w:rsid w:val="007B326F"/>
    <w:rsid w:val="007B32EA"/>
    <w:rsid w:val="007B334B"/>
    <w:rsid w:val="007B3387"/>
    <w:rsid w:val="007B3698"/>
    <w:rsid w:val="007B3776"/>
    <w:rsid w:val="007B37AC"/>
    <w:rsid w:val="007B37C3"/>
    <w:rsid w:val="007B38F3"/>
    <w:rsid w:val="007B3929"/>
    <w:rsid w:val="007B3961"/>
    <w:rsid w:val="007B39AF"/>
    <w:rsid w:val="007B3A6D"/>
    <w:rsid w:val="007B3A88"/>
    <w:rsid w:val="007B3AD0"/>
    <w:rsid w:val="007B3D96"/>
    <w:rsid w:val="007B3E30"/>
    <w:rsid w:val="007B3E48"/>
    <w:rsid w:val="007B3F2A"/>
    <w:rsid w:val="007B42E8"/>
    <w:rsid w:val="007B42FC"/>
    <w:rsid w:val="007B45CD"/>
    <w:rsid w:val="007B4637"/>
    <w:rsid w:val="007B48F9"/>
    <w:rsid w:val="007B4A58"/>
    <w:rsid w:val="007B4AC5"/>
    <w:rsid w:val="007B4BA2"/>
    <w:rsid w:val="007B4FC5"/>
    <w:rsid w:val="007B50FB"/>
    <w:rsid w:val="007B5148"/>
    <w:rsid w:val="007B517E"/>
    <w:rsid w:val="007B5383"/>
    <w:rsid w:val="007B541B"/>
    <w:rsid w:val="007B544F"/>
    <w:rsid w:val="007B592A"/>
    <w:rsid w:val="007B5963"/>
    <w:rsid w:val="007B59DB"/>
    <w:rsid w:val="007B5A03"/>
    <w:rsid w:val="007B5A0B"/>
    <w:rsid w:val="007B5A3D"/>
    <w:rsid w:val="007B5B0E"/>
    <w:rsid w:val="007B5C09"/>
    <w:rsid w:val="007B5C7C"/>
    <w:rsid w:val="007B5C97"/>
    <w:rsid w:val="007B5CB2"/>
    <w:rsid w:val="007B5CEA"/>
    <w:rsid w:val="007B5D73"/>
    <w:rsid w:val="007B621B"/>
    <w:rsid w:val="007B6258"/>
    <w:rsid w:val="007B62CA"/>
    <w:rsid w:val="007B6579"/>
    <w:rsid w:val="007B6607"/>
    <w:rsid w:val="007B668F"/>
    <w:rsid w:val="007B685F"/>
    <w:rsid w:val="007B6900"/>
    <w:rsid w:val="007B6948"/>
    <w:rsid w:val="007B6A05"/>
    <w:rsid w:val="007B6D41"/>
    <w:rsid w:val="007B6D97"/>
    <w:rsid w:val="007B6ED3"/>
    <w:rsid w:val="007B7133"/>
    <w:rsid w:val="007B7164"/>
    <w:rsid w:val="007B7268"/>
    <w:rsid w:val="007B7290"/>
    <w:rsid w:val="007B7308"/>
    <w:rsid w:val="007B7351"/>
    <w:rsid w:val="007B738B"/>
    <w:rsid w:val="007B7413"/>
    <w:rsid w:val="007B742E"/>
    <w:rsid w:val="007B76A1"/>
    <w:rsid w:val="007B781E"/>
    <w:rsid w:val="007B7952"/>
    <w:rsid w:val="007B79C4"/>
    <w:rsid w:val="007B7A2B"/>
    <w:rsid w:val="007B7BA6"/>
    <w:rsid w:val="007B7EC7"/>
    <w:rsid w:val="007B7F26"/>
    <w:rsid w:val="007B7FA8"/>
    <w:rsid w:val="007C0048"/>
    <w:rsid w:val="007C00EC"/>
    <w:rsid w:val="007C02D3"/>
    <w:rsid w:val="007C04C4"/>
    <w:rsid w:val="007C051C"/>
    <w:rsid w:val="007C054E"/>
    <w:rsid w:val="007C089C"/>
    <w:rsid w:val="007C0A19"/>
    <w:rsid w:val="007C0AB2"/>
    <w:rsid w:val="007C0BCB"/>
    <w:rsid w:val="007C0D63"/>
    <w:rsid w:val="007C0DB3"/>
    <w:rsid w:val="007C0FE6"/>
    <w:rsid w:val="007C10A8"/>
    <w:rsid w:val="007C1133"/>
    <w:rsid w:val="007C1461"/>
    <w:rsid w:val="007C1510"/>
    <w:rsid w:val="007C1638"/>
    <w:rsid w:val="007C1814"/>
    <w:rsid w:val="007C19AF"/>
    <w:rsid w:val="007C19BD"/>
    <w:rsid w:val="007C1BF2"/>
    <w:rsid w:val="007C1C5C"/>
    <w:rsid w:val="007C1D96"/>
    <w:rsid w:val="007C1E7E"/>
    <w:rsid w:val="007C1F18"/>
    <w:rsid w:val="007C1F62"/>
    <w:rsid w:val="007C1F68"/>
    <w:rsid w:val="007C1F85"/>
    <w:rsid w:val="007C22BB"/>
    <w:rsid w:val="007C2494"/>
    <w:rsid w:val="007C251C"/>
    <w:rsid w:val="007C255A"/>
    <w:rsid w:val="007C269C"/>
    <w:rsid w:val="007C2714"/>
    <w:rsid w:val="007C284D"/>
    <w:rsid w:val="007C28A2"/>
    <w:rsid w:val="007C2911"/>
    <w:rsid w:val="007C291E"/>
    <w:rsid w:val="007C2A1F"/>
    <w:rsid w:val="007C2A30"/>
    <w:rsid w:val="007C2AFD"/>
    <w:rsid w:val="007C2B56"/>
    <w:rsid w:val="007C2C39"/>
    <w:rsid w:val="007C2C4F"/>
    <w:rsid w:val="007C2C8D"/>
    <w:rsid w:val="007C2CA9"/>
    <w:rsid w:val="007C2CB4"/>
    <w:rsid w:val="007C2FA5"/>
    <w:rsid w:val="007C2FC2"/>
    <w:rsid w:val="007C316E"/>
    <w:rsid w:val="007C31C0"/>
    <w:rsid w:val="007C31C1"/>
    <w:rsid w:val="007C31E4"/>
    <w:rsid w:val="007C332F"/>
    <w:rsid w:val="007C3514"/>
    <w:rsid w:val="007C3581"/>
    <w:rsid w:val="007C37FE"/>
    <w:rsid w:val="007C383E"/>
    <w:rsid w:val="007C38CB"/>
    <w:rsid w:val="007C3914"/>
    <w:rsid w:val="007C399D"/>
    <w:rsid w:val="007C3A9F"/>
    <w:rsid w:val="007C3B9B"/>
    <w:rsid w:val="007C3C49"/>
    <w:rsid w:val="007C3D08"/>
    <w:rsid w:val="007C3EB8"/>
    <w:rsid w:val="007C3FD8"/>
    <w:rsid w:val="007C406D"/>
    <w:rsid w:val="007C4093"/>
    <w:rsid w:val="007C4151"/>
    <w:rsid w:val="007C4630"/>
    <w:rsid w:val="007C4744"/>
    <w:rsid w:val="007C479F"/>
    <w:rsid w:val="007C4940"/>
    <w:rsid w:val="007C4A84"/>
    <w:rsid w:val="007C4A92"/>
    <w:rsid w:val="007C4AFC"/>
    <w:rsid w:val="007C4BDC"/>
    <w:rsid w:val="007C4C62"/>
    <w:rsid w:val="007C4DE7"/>
    <w:rsid w:val="007C4FE6"/>
    <w:rsid w:val="007C510D"/>
    <w:rsid w:val="007C510E"/>
    <w:rsid w:val="007C51A9"/>
    <w:rsid w:val="007C52A3"/>
    <w:rsid w:val="007C534F"/>
    <w:rsid w:val="007C536A"/>
    <w:rsid w:val="007C55A0"/>
    <w:rsid w:val="007C56D7"/>
    <w:rsid w:val="007C56DC"/>
    <w:rsid w:val="007C570D"/>
    <w:rsid w:val="007C57EF"/>
    <w:rsid w:val="007C588A"/>
    <w:rsid w:val="007C5898"/>
    <w:rsid w:val="007C5A0F"/>
    <w:rsid w:val="007C5B0E"/>
    <w:rsid w:val="007C5BD9"/>
    <w:rsid w:val="007C5E8E"/>
    <w:rsid w:val="007C5FCD"/>
    <w:rsid w:val="007C6170"/>
    <w:rsid w:val="007C632A"/>
    <w:rsid w:val="007C63FA"/>
    <w:rsid w:val="007C663D"/>
    <w:rsid w:val="007C66E6"/>
    <w:rsid w:val="007C672C"/>
    <w:rsid w:val="007C673A"/>
    <w:rsid w:val="007C6841"/>
    <w:rsid w:val="007C6849"/>
    <w:rsid w:val="007C6910"/>
    <w:rsid w:val="007C6956"/>
    <w:rsid w:val="007C6AFD"/>
    <w:rsid w:val="007C6C0F"/>
    <w:rsid w:val="007C6C15"/>
    <w:rsid w:val="007C6C46"/>
    <w:rsid w:val="007C6C7D"/>
    <w:rsid w:val="007C70BA"/>
    <w:rsid w:val="007C7345"/>
    <w:rsid w:val="007C7380"/>
    <w:rsid w:val="007C73B4"/>
    <w:rsid w:val="007C73E3"/>
    <w:rsid w:val="007C743A"/>
    <w:rsid w:val="007C74B9"/>
    <w:rsid w:val="007C76C9"/>
    <w:rsid w:val="007C79B5"/>
    <w:rsid w:val="007C79EF"/>
    <w:rsid w:val="007C7A04"/>
    <w:rsid w:val="007C7AE8"/>
    <w:rsid w:val="007C7B4F"/>
    <w:rsid w:val="007C7BF7"/>
    <w:rsid w:val="007C7C35"/>
    <w:rsid w:val="007C7DEA"/>
    <w:rsid w:val="007C7F7F"/>
    <w:rsid w:val="007C7FEF"/>
    <w:rsid w:val="007D0178"/>
    <w:rsid w:val="007D01EC"/>
    <w:rsid w:val="007D0267"/>
    <w:rsid w:val="007D057D"/>
    <w:rsid w:val="007D0582"/>
    <w:rsid w:val="007D0714"/>
    <w:rsid w:val="007D079E"/>
    <w:rsid w:val="007D07BF"/>
    <w:rsid w:val="007D07CB"/>
    <w:rsid w:val="007D0865"/>
    <w:rsid w:val="007D0880"/>
    <w:rsid w:val="007D08D4"/>
    <w:rsid w:val="007D0B3F"/>
    <w:rsid w:val="007D0B9B"/>
    <w:rsid w:val="007D0CFA"/>
    <w:rsid w:val="007D0EAB"/>
    <w:rsid w:val="007D0ECB"/>
    <w:rsid w:val="007D0FAA"/>
    <w:rsid w:val="007D126E"/>
    <w:rsid w:val="007D12D8"/>
    <w:rsid w:val="007D12DB"/>
    <w:rsid w:val="007D1756"/>
    <w:rsid w:val="007D190B"/>
    <w:rsid w:val="007D1922"/>
    <w:rsid w:val="007D1933"/>
    <w:rsid w:val="007D1B48"/>
    <w:rsid w:val="007D1B66"/>
    <w:rsid w:val="007D1B97"/>
    <w:rsid w:val="007D1BBB"/>
    <w:rsid w:val="007D1C9C"/>
    <w:rsid w:val="007D1E45"/>
    <w:rsid w:val="007D1EA4"/>
    <w:rsid w:val="007D1FAC"/>
    <w:rsid w:val="007D2013"/>
    <w:rsid w:val="007D2103"/>
    <w:rsid w:val="007D2206"/>
    <w:rsid w:val="007D224A"/>
    <w:rsid w:val="007D2262"/>
    <w:rsid w:val="007D2316"/>
    <w:rsid w:val="007D23D1"/>
    <w:rsid w:val="007D2425"/>
    <w:rsid w:val="007D243C"/>
    <w:rsid w:val="007D2528"/>
    <w:rsid w:val="007D258E"/>
    <w:rsid w:val="007D262A"/>
    <w:rsid w:val="007D2787"/>
    <w:rsid w:val="007D2880"/>
    <w:rsid w:val="007D299F"/>
    <w:rsid w:val="007D2A7C"/>
    <w:rsid w:val="007D2AAA"/>
    <w:rsid w:val="007D2C99"/>
    <w:rsid w:val="007D2D01"/>
    <w:rsid w:val="007D2D94"/>
    <w:rsid w:val="007D2E0B"/>
    <w:rsid w:val="007D2F3B"/>
    <w:rsid w:val="007D30BB"/>
    <w:rsid w:val="007D31CC"/>
    <w:rsid w:val="007D328F"/>
    <w:rsid w:val="007D34C6"/>
    <w:rsid w:val="007D350D"/>
    <w:rsid w:val="007D376E"/>
    <w:rsid w:val="007D37D1"/>
    <w:rsid w:val="007D384C"/>
    <w:rsid w:val="007D3873"/>
    <w:rsid w:val="007D3951"/>
    <w:rsid w:val="007D3A22"/>
    <w:rsid w:val="007D3AC3"/>
    <w:rsid w:val="007D3B09"/>
    <w:rsid w:val="007D3B6C"/>
    <w:rsid w:val="007D3DCB"/>
    <w:rsid w:val="007D3E7E"/>
    <w:rsid w:val="007D3E8D"/>
    <w:rsid w:val="007D404E"/>
    <w:rsid w:val="007D41CC"/>
    <w:rsid w:val="007D420E"/>
    <w:rsid w:val="007D432C"/>
    <w:rsid w:val="007D4448"/>
    <w:rsid w:val="007D44BC"/>
    <w:rsid w:val="007D4569"/>
    <w:rsid w:val="007D45A6"/>
    <w:rsid w:val="007D45CC"/>
    <w:rsid w:val="007D45F8"/>
    <w:rsid w:val="007D4625"/>
    <w:rsid w:val="007D4664"/>
    <w:rsid w:val="007D46D1"/>
    <w:rsid w:val="007D4741"/>
    <w:rsid w:val="007D48F4"/>
    <w:rsid w:val="007D4B38"/>
    <w:rsid w:val="007D4C2A"/>
    <w:rsid w:val="007D4C6B"/>
    <w:rsid w:val="007D4C90"/>
    <w:rsid w:val="007D4CB1"/>
    <w:rsid w:val="007D4D4D"/>
    <w:rsid w:val="007D4F6A"/>
    <w:rsid w:val="007D5112"/>
    <w:rsid w:val="007D513A"/>
    <w:rsid w:val="007D51CE"/>
    <w:rsid w:val="007D520B"/>
    <w:rsid w:val="007D5537"/>
    <w:rsid w:val="007D5576"/>
    <w:rsid w:val="007D5627"/>
    <w:rsid w:val="007D56A5"/>
    <w:rsid w:val="007D598E"/>
    <w:rsid w:val="007D5A38"/>
    <w:rsid w:val="007D5C9D"/>
    <w:rsid w:val="007D5DD4"/>
    <w:rsid w:val="007D5E51"/>
    <w:rsid w:val="007D5F51"/>
    <w:rsid w:val="007D5FDE"/>
    <w:rsid w:val="007D60F0"/>
    <w:rsid w:val="007D612A"/>
    <w:rsid w:val="007D62C1"/>
    <w:rsid w:val="007D6580"/>
    <w:rsid w:val="007D65CE"/>
    <w:rsid w:val="007D6622"/>
    <w:rsid w:val="007D665C"/>
    <w:rsid w:val="007D6695"/>
    <w:rsid w:val="007D6798"/>
    <w:rsid w:val="007D69A3"/>
    <w:rsid w:val="007D6C85"/>
    <w:rsid w:val="007D6C90"/>
    <w:rsid w:val="007D6D23"/>
    <w:rsid w:val="007D6D32"/>
    <w:rsid w:val="007D6E36"/>
    <w:rsid w:val="007D6E4D"/>
    <w:rsid w:val="007D70B7"/>
    <w:rsid w:val="007D71A5"/>
    <w:rsid w:val="007D72AA"/>
    <w:rsid w:val="007D72FF"/>
    <w:rsid w:val="007D7322"/>
    <w:rsid w:val="007D73F8"/>
    <w:rsid w:val="007D746B"/>
    <w:rsid w:val="007D759C"/>
    <w:rsid w:val="007D75C0"/>
    <w:rsid w:val="007D76F6"/>
    <w:rsid w:val="007D7903"/>
    <w:rsid w:val="007D7BD3"/>
    <w:rsid w:val="007D7BDA"/>
    <w:rsid w:val="007D7D66"/>
    <w:rsid w:val="007D7D8A"/>
    <w:rsid w:val="007E002A"/>
    <w:rsid w:val="007E004C"/>
    <w:rsid w:val="007E00B4"/>
    <w:rsid w:val="007E0314"/>
    <w:rsid w:val="007E0331"/>
    <w:rsid w:val="007E0421"/>
    <w:rsid w:val="007E0423"/>
    <w:rsid w:val="007E047A"/>
    <w:rsid w:val="007E0599"/>
    <w:rsid w:val="007E0672"/>
    <w:rsid w:val="007E06A5"/>
    <w:rsid w:val="007E06C0"/>
    <w:rsid w:val="007E0720"/>
    <w:rsid w:val="007E081D"/>
    <w:rsid w:val="007E08AE"/>
    <w:rsid w:val="007E08C3"/>
    <w:rsid w:val="007E095D"/>
    <w:rsid w:val="007E0998"/>
    <w:rsid w:val="007E09FE"/>
    <w:rsid w:val="007E0A55"/>
    <w:rsid w:val="007E0A91"/>
    <w:rsid w:val="007E0ABB"/>
    <w:rsid w:val="007E0B24"/>
    <w:rsid w:val="007E0BD0"/>
    <w:rsid w:val="007E0BD1"/>
    <w:rsid w:val="007E0C2A"/>
    <w:rsid w:val="007E0D0B"/>
    <w:rsid w:val="007E0DC0"/>
    <w:rsid w:val="007E0DD0"/>
    <w:rsid w:val="007E100F"/>
    <w:rsid w:val="007E1049"/>
    <w:rsid w:val="007E10BD"/>
    <w:rsid w:val="007E1112"/>
    <w:rsid w:val="007E1116"/>
    <w:rsid w:val="007E1139"/>
    <w:rsid w:val="007E11A9"/>
    <w:rsid w:val="007E12F9"/>
    <w:rsid w:val="007E1388"/>
    <w:rsid w:val="007E14C2"/>
    <w:rsid w:val="007E154D"/>
    <w:rsid w:val="007E15C6"/>
    <w:rsid w:val="007E1612"/>
    <w:rsid w:val="007E1634"/>
    <w:rsid w:val="007E170E"/>
    <w:rsid w:val="007E17E0"/>
    <w:rsid w:val="007E1959"/>
    <w:rsid w:val="007E1ABC"/>
    <w:rsid w:val="007E1C02"/>
    <w:rsid w:val="007E1CAE"/>
    <w:rsid w:val="007E1CDF"/>
    <w:rsid w:val="007E1D45"/>
    <w:rsid w:val="007E1D7E"/>
    <w:rsid w:val="007E1D8D"/>
    <w:rsid w:val="007E1EA9"/>
    <w:rsid w:val="007E1FBD"/>
    <w:rsid w:val="007E2007"/>
    <w:rsid w:val="007E223F"/>
    <w:rsid w:val="007E2340"/>
    <w:rsid w:val="007E2450"/>
    <w:rsid w:val="007E265B"/>
    <w:rsid w:val="007E27D6"/>
    <w:rsid w:val="007E285E"/>
    <w:rsid w:val="007E288C"/>
    <w:rsid w:val="007E2950"/>
    <w:rsid w:val="007E2AB2"/>
    <w:rsid w:val="007E2D26"/>
    <w:rsid w:val="007E2F2E"/>
    <w:rsid w:val="007E2F5E"/>
    <w:rsid w:val="007E3015"/>
    <w:rsid w:val="007E301E"/>
    <w:rsid w:val="007E30E5"/>
    <w:rsid w:val="007E311E"/>
    <w:rsid w:val="007E31B5"/>
    <w:rsid w:val="007E33BF"/>
    <w:rsid w:val="007E340A"/>
    <w:rsid w:val="007E3576"/>
    <w:rsid w:val="007E35A6"/>
    <w:rsid w:val="007E35A9"/>
    <w:rsid w:val="007E3616"/>
    <w:rsid w:val="007E3B4F"/>
    <w:rsid w:val="007E3B5A"/>
    <w:rsid w:val="007E3C00"/>
    <w:rsid w:val="007E3D8C"/>
    <w:rsid w:val="007E3E99"/>
    <w:rsid w:val="007E3FD6"/>
    <w:rsid w:val="007E418B"/>
    <w:rsid w:val="007E4190"/>
    <w:rsid w:val="007E4213"/>
    <w:rsid w:val="007E43FC"/>
    <w:rsid w:val="007E4422"/>
    <w:rsid w:val="007E44F9"/>
    <w:rsid w:val="007E459E"/>
    <w:rsid w:val="007E464C"/>
    <w:rsid w:val="007E46F5"/>
    <w:rsid w:val="007E4AC4"/>
    <w:rsid w:val="007E4B14"/>
    <w:rsid w:val="007E4B45"/>
    <w:rsid w:val="007E4B95"/>
    <w:rsid w:val="007E4BDE"/>
    <w:rsid w:val="007E4E65"/>
    <w:rsid w:val="007E50DE"/>
    <w:rsid w:val="007E5224"/>
    <w:rsid w:val="007E5226"/>
    <w:rsid w:val="007E530E"/>
    <w:rsid w:val="007E54F6"/>
    <w:rsid w:val="007E5509"/>
    <w:rsid w:val="007E5575"/>
    <w:rsid w:val="007E56B3"/>
    <w:rsid w:val="007E5711"/>
    <w:rsid w:val="007E5935"/>
    <w:rsid w:val="007E59A8"/>
    <w:rsid w:val="007E5A0F"/>
    <w:rsid w:val="007E5A6E"/>
    <w:rsid w:val="007E61F5"/>
    <w:rsid w:val="007E6289"/>
    <w:rsid w:val="007E6369"/>
    <w:rsid w:val="007E63D3"/>
    <w:rsid w:val="007E6468"/>
    <w:rsid w:val="007E64C8"/>
    <w:rsid w:val="007E66EB"/>
    <w:rsid w:val="007E676E"/>
    <w:rsid w:val="007E6A1F"/>
    <w:rsid w:val="007E6C13"/>
    <w:rsid w:val="007E6C2A"/>
    <w:rsid w:val="007E6D16"/>
    <w:rsid w:val="007E6DB8"/>
    <w:rsid w:val="007E6E1F"/>
    <w:rsid w:val="007E6F9D"/>
    <w:rsid w:val="007E6FD6"/>
    <w:rsid w:val="007E70D8"/>
    <w:rsid w:val="007E7113"/>
    <w:rsid w:val="007E7142"/>
    <w:rsid w:val="007E72B5"/>
    <w:rsid w:val="007E72CD"/>
    <w:rsid w:val="007E735F"/>
    <w:rsid w:val="007E74F1"/>
    <w:rsid w:val="007E752E"/>
    <w:rsid w:val="007E7569"/>
    <w:rsid w:val="007E7577"/>
    <w:rsid w:val="007E75D5"/>
    <w:rsid w:val="007E774F"/>
    <w:rsid w:val="007E779B"/>
    <w:rsid w:val="007E7A3C"/>
    <w:rsid w:val="007E7BBA"/>
    <w:rsid w:val="007E7D71"/>
    <w:rsid w:val="007E7E30"/>
    <w:rsid w:val="007E7ED3"/>
    <w:rsid w:val="007F0054"/>
    <w:rsid w:val="007F0107"/>
    <w:rsid w:val="007F0178"/>
    <w:rsid w:val="007F03BE"/>
    <w:rsid w:val="007F03CE"/>
    <w:rsid w:val="007F04C7"/>
    <w:rsid w:val="007F0563"/>
    <w:rsid w:val="007F058A"/>
    <w:rsid w:val="007F077E"/>
    <w:rsid w:val="007F0837"/>
    <w:rsid w:val="007F0AA7"/>
    <w:rsid w:val="007F0AC4"/>
    <w:rsid w:val="007F0AC8"/>
    <w:rsid w:val="007F0B09"/>
    <w:rsid w:val="007F0BC1"/>
    <w:rsid w:val="007F0CF1"/>
    <w:rsid w:val="007F1203"/>
    <w:rsid w:val="007F1287"/>
    <w:rsid w:val="007F13B8"/>
    <w:rsid w:val="007F13EA"/>
    <w:rsid w:val="007F1424"/>
    <w:rsid w:val="007F1500"/>
    <w:rsid w:val="007F153B"/>
    <w:rsid w:val="007F167F"/>
    <w:rsid w:val="007F1862"/>
    <w:rsid w:val="007F189A"/>
    <w:rsid w:val="007F192E"/>
    <w:rsid w:val="007F1A25"/>
    <w:rsid w:val="007F1C7D"/>
    <w:rsid w:val="007F1D33"/>
    <w:rsid w:val="007F1E8D"/>
    <w:rsid w:val="007F1EA5"/>
    <w:rsid w:val="007F203A"/>
    <w:rsid w:val="007F20CE"/>
    <w:rsid w:val="007F210F"/>
    <w:rsid w:val="007F21FA"/>
    <w:rsid w:val="007F2247"/>
    <w:rsid w:val="007F2372"/>
    <w:rsid w:val="007F24EB"/>
    <w:rsid w:val="007F2705"/>
    <w:rsid w:val="007F274A"/>
    <w:rsid w:val="007F280B"/>
    <w:rsid w:val="007F2A44"/>
    <w:rsid w:val="007F2AA3"/>
    <w:rsid w:val="007F2B1C"/>
    <w:rsid w:val="007F2C35"/>
    <w:rsid w:val="007F2C67"/>
    <w:rsid w:val="007F2D01"/>
    <w:rsid w:val="007F2DC6"/>
    <w:rsid w:val="007F3070"/>
    <w:rsid w:val="007F316F"/>
    <w:rsid w:val="007F3170"/>
    <w:rsid w:val="007F31A4"/>
    <w:rsid w:val="007F31B8"/>
    <w:rsid w:val="007F3402"/>
    <w:rsid w:val="007F3496"/>
    <w:rsid w:val="007F3615"/>
    <w:rsid w:val="007F36AD"/>
    <w:rsid w:val="007F39D1"/>
    <w:rsid w:val="007F39D4"/>
    <w:rsid w:val="007F3A1B"/>
    <w:rsid w:val="007F3A5A"/>
    <w:rsid w:val="007F3C78"/>
    <w:rsid w:val="007F3CF6"/>
    <w:rsid w:val="007F3DDE"/>
    <w:rsid w:val="007F3F3C"/>
    <w:rsid w:val="007F407B"/>
    <w:rsid w:val="007F40B6"/>
    <w:rsid w:val="007F43FE"/>
    <w:rsid w:val="007F4426"/>
    <w:rsid w:val="007F46D7"/>
    <w:rsid w:val="007F47DD"/>
    <w:rsid w:val="007F490D"/>
    <w:rsid w:val="007F4958"/>
    <w:rsid w:val="007F4A38"/>
    <w:rsid w:val="007F4A4A"/>
    <w:rsid w:val="007F4A68"/>
    <w:rsid w:val="007F4B81"/>
    <w:rsid w:val="007F4B8D"/>
    <w:rsid w:val="007F4DA1"/>
    <w:rsid w:val="007F4ECD"/>
    <w:rsid w:val="007F50AE"/>
    <w:rsid w:val="007F50FB"/>
    <w:rsid w:val="007F51AF"/>
    <w:rsid w:val="007F5247"/>
    <w:rsid w:val="007F5368"/>
    <w:rsid w:val="007F5415"/>
    <w:rsid w:val="007F541A"/>
    <w:rsid w:val="007F54A6"/>
    <w:rsid w:val="007F5513"/>
    <w:rsid w:val="007F571B"/>
    <w:rsid w:val="007F577E"/>
    <w:rsid w:val="007F578B"/>
    <w:rsid w:val="007F5892"/>
    <w:rsid w:val="007F5901"/>
    <w:rsid w:val="007F5A4F"/>
    <w:rsid w:val="007F5A8E"/>
    <w:rsid w:val="007F5AE9"/>
    <w:rsid w:val="007F5CBB"/>
    <w:rsid w:val="007F5CD3"/>
    <w:rsid w:val="007F5DCA"/>
    <w:rsid w:val="007F5EDA"/>
    <w:rsid w:val="007F5F54"/>
    <w:rsid w:val="007F5F5D"/>
    <w:rsid w:val="007F5F95"/>
    <w:rsid w:val="007F5F9F"/>
    <w:rsid w:val="007F5FAE"/>
    <w:rsid w:val="007F604A"/>
    <w:rsid w:val="007F60D8"/>
    <w:rsid w:val="007F6349"/>
    <w:rsid w:val="007F63D7"/>
    <w:rsid w:val="007F69F2"/>
    <w:rsid w:val="007F6A9D"/>
    <w:rsid w:val="007F6AD8"/>
    <w:rsid w:val="007F6BC3"/>
    <w:rsid w:val="007F6DAA"/>
    <w:rsid w:val="007F70D6"/>
    <w:rsid w:val="007F710D"/>
    <w:rsid w:val="007F7280"/>
    <w:rsid w:val="007F73AB"/>
    <w:rsid w:val="007F7548"/>
    <w:rsid w:val="007F758C"/>
    <w:rsid w:val="007F75BC"/>
    <w:rsid w:val="007F7654"/>
    <w:rsid w:val="007F7741"/>
    <w:rsid w:val="007F77D1"/>
    <w:rsid w:val="007F7863"/>
    <w:rsid w:val="007F790D"/>
    <w:rsid w:val="007F79C2"/>
    <w:rsid w:val="007F7C8A"/>
    <w:rsid w:val="007F7D65"/>
    <w:rsid w:val="007F7D7C"/>
    <w:rsid w:val="007F7EDA"/>
    <w:rsid w:val="008000C8"/>
    <w:rsid w:val="0080012E"/>
    <w:rsid w:val="0080017E"/>
    <w:rsid w:val="008001AE"/>
    <w:rsid w:val="0080026A"/>
    <w:rsid w:val="008004B7"/>
    <w:rsid w:val="00800527"/>
    <w:rsid w:val="00800619"/>
    <w:rsid w:val="0080067E"/>
    <w:rsid w:val="00800704"/>
    <w:rsid w:val="008010EE"/>
    <w:rsid w:val="00801100"/>
    <w:rsid w:val="00801117"/>
    <w:rsid w:val="00801196"/>
    <w:rsid w:val="008011CE"/>
    <w:rsid w:val="00801405"/>
    <w:rsid w:val="00801572"/>
    <w:rsid w:val="008015D6"/>
    <w:rsid w:val="008017C6"/>
    <w:rsid w:val="00801944"/>
    <w:rsid w:val="00801AA8"/>
    <w:rsid w:val="00801CB8"/>
    <w:rsid w:val="00802497"/>
    <w:rsid w:val="008024BD"/>
    <w:rsid w:val="0080257C"/>
    <w:rsid w:val="008025A0"/>
    <w:rsid w:val="00802626"/>
    <w:rsid w:val="00802711"/>
    <w:rsid w:val="00802C11"/>
    <w:rsid w:val="00802F65"/>
    <w:rsid w:val="0080308B"/>
    <w:rsid w:val="008031D0"/>
    <w:rsid w:val="0080326B"/>
    <w:rsid w:val="008033FD"/>
    <w:rsid w:val="00803408"/>
    <w:rsid w:val="008034FD"/>
    <w:rsid w:val="00803512"/>
    <w:rsid w:val="00803563"/>
    <w:rsid w:val="008036CF"/>
    <w:rsid w:val="008037CF"/>
    <w:rsid w:val="00803B5C"/>
    <w:rsid w:val="00803C44"/>
    <w:rsid w:val="00803E72"/>
    <w:rsid w:val="00803F6C"/>
    <w:rsid w:val="00804033"/>
    <w:rsid w:val="008040E8"/>
    <w:rsid w:val="00804170"/>
    <w:rsid w:val="00804218"/>
    <w:rsid w:val="008043B1"/>
    <w:rsid w:val="008044E4"/>
    <w:rsid w:val="00804563"/>
    <w:rsid w:val="00804564"/>
    <w:rsid w:val="008045A4"/>
    <w:rsid w:val="008046BD"/>
    <w:rsid w:val="00804725"/>
    <w:rsid w:val="00804732"/>
    <w:rsid w:val="008048C2"/>
    <w:rsid w:val="00804A2C"/>
    <w:rsid w:val="00804A31"/>
    <w:rsid w:val="00804DA1"/>
    <w:rsid w:val="00804FE6"/>
    <w:rsid w:val="008050F0"/>
    <w:rsid w:val="0080510D"/>
    <w:rsid w:val="0080512A"/>
    <w:rsid w:val="0080522B"/>
    <w:rsid w:val="00805260"/>
    <w:rsid w:val="008052C6"/>
    <w:rsid w:val="00805300"/>
    <w:rsid w:val="00805357"/>
    <w:rsid w:val="0080544B"/>
    <w:rsid w:val="0080549B"/>
    <w:rsid w:val="00805653"/>
    <w:rsid w:val="00805679"/>
    <w:rsid w:val="008058EC"/>
    <w:rsid w:val="00805917"/>
    <w:rsid w:val="0080596F"/>
    <w:rsid w:val="00805A84"/>
    <w:rsid w:val="00805C7C"/>
    <w:rsid w:val="00805D49"/>
    <w:rsid w:val="00805E81"/>
    <w:rsid w:val="00805EE0"/>
    <w:rsid w:val="00805EE7"/>
    <w:rsid w:val="00805FDC"/>
    <w:rsid w:val="008062FB"/>
    <w:rsid w:val="00806421"/>
    <w:rsid w:val="008064F1"/>
    <w:rsid w:val="008065ED"/>
    <w:rsid w:val="008066A7"/>
    <w:rsid w:val="00806757"/>
    <w:rsid w:val="008067D9"/>
    <w:rsid w:val="00806836"/>
    <w:rsid w:val="00806983"/>
    <w:rsid w:val="00806D0F"/>
    <w:rsid w:val="00806D18"/>
    <w:rsid w:val="00806DAA"/>
    <w:rsid w:val="0080702B"/>
    <w:rsid w:val="00807186"/>
    <w:rsid w:val="008071BE"/>
    <w:rsid w:val="0080744F"/>
    <w:rsid w:val="008074E7"/>
    <w:rsid w:val="00807522"/>
    <w:rsid w:val="00807743"/>
    <w:rsid w:val="008077EC"/>
    <w:rsid w:val="0080796C"/>
    <w:rsid w:val="008079B3"/>
    <w:rsid w:val="00807A9B"/>
    <w:rsid w:val="00807BDB"/>
    <w:rsid w:val="00807C81"/>
    <w:rsid w:val="00807CCB"/>
    <w:rsid w:val="00807CCF"/>
    <w:rsid w:val="00807E49"/>
    <w:rsid w:val="00807FB5"/>
    <w:rsid w:val="00810099"/>
    <w:rsid w:val="00810233"/>
    <w:rsid w:val="00810487"/>
    <w:rsid w:val="008106F0"/>
    <w:rsid w:val="0081070B"/>
    <w:rsid w:val="00810813"/>
    <w:rsid w:val="00810935"/>
    <w:rsid w:val="008109C3"/>
    <w:rsid w:val="00810A38"/>
    <w:rsid w:val="00810A76"/>
    <w:rsid w:val="00810B8E"/>
    <w:rsid w:val="00810BEE"/>
    <w:rsid w:val="00810C3D"/>
    <w:rsid w:val="00810F00"/>
    <w:rsid w:val="00810F1A"/>
    <w:rsid w:val="00810FB6"/>
    <w:rsid w:val="00811118"/>
    <w:rsid w:val="00811137"/>
    <w:rsid w:val="008111E7"/>
    <w:rsid w:val="00811304"/>
    <w:rsid w:val="008116F5"/>
    <w:rsid w:val="00811783"/>
    <w:rsid w:val="008117F3"/>
    <w:rsid w:val="00811B18"/>
    <w:rsid w:val="00811B48"/>
    <w:rsid w:val="00811BA6"/>
    <w:rsid w:val="00811C87"/>
    <w:rsid w:val="00812111"/>
    <w:rsid w:val="0081212B"/>
    <w:rsid w:val="008121BB"/>
    <w:rsid w:val="00812351"/>
    <w:rsid w:val="008123BC"/>
    <w:rsid w:val="00812452"/>
    <w:rsid w:val="00812615"/>
    <w:rsid w:val="00812618"/>
    <w:rsid w:val="008126F1"/>
    <w:rsid w:val="008128D0"/>
    <w:rsid w:val="0081291A"/>
    <w:rsid w:val="00812A1A"/>
    <w:rsid w:val="00812A23"/>
    <w:rsid w:val="00812B63"/>
    <w:rsid w:val="00812B6D"/>
    <w:rsid w:val="00812BCA"/>
    <w:rsid w:val="00812CB3"/>
    <w:rsid w:val="00812E07"/>
    <w:rsid w:val="00812E8C"/>
    <w:rsid w:val="00812EAD"/>
    <w:rsid w:val="00813027"/>
    <w:rsid w:val="0081304C"/>
    <w:rsid w:val="00813224"/>
    <w:rsid w:val="00813332"/>
    <w:rsid w:val="00813444"/>
    <w:rsid w:val="0081345B"/>
    <w:rsid w:val="008134C3"/>
    <w:rsid w:val="008134E8"/>
    <w:rsid w:val="00813502"/>
    <w:rsid w:val="00813732"/>
    <w:rsid w:val="00813885"/>
    <w:rsid w:val="008138AA"/>
    <w:rsid w:val="00813AAB"/>
    <w:rsid w:val="00813B31"/>
    <w:rsid w:val="00813C4A"/>
    <w:rsid w:val="00813C85"/>
    <w:rsid w:val="00813D00"/>
    <w:rsid w:val="00813EE3"/>
    <w:rsid w:val="00813F7B"/>
    <w:rsid w:val="008141B8"/>
    <w:rsid w:val="00814209"/>
    <w:rsid w:val="00814229"/>
    <w:rsid w:val="00814298"/>
    <w:rsid w:val="00814408"/>
    <w:rsid w:val="0081452C"/>
    <w:rsid w:val="00814631"/>
    <w:rsid w:val="008146B2"/>
    <w:rsid w:val="00814881"/>
    <w:rsid w:val="00814996"/>
    <w:rsid w:val="00814DFA"/>
    <w:rsid w:val="00814E57"/>
    <w:rsid w:val="00814ED0"/>
    <w:rsid w:val="0081518B"/>
    <w:rsid w:val="008151E2"/>
    <w:rsid w:val="0081534E"/>
    <w:rsid w:val="00815507"/>
    <w:rsid w:val="00815672"/>
    <w:rsid w:val="0081567E"/>
    <w:rsid w:val="00815805"/>
    <w:rsid w:val="008158C7"/>
    <w:rsid w:val="008159ED"/>
    <w:rsid w:val="00815AFC"/>
    <w:rsid w:val="00815E0C"/>
    <w:rsid w:val="00815FA8"/>
    <w:rsid w:val="00815FC1"/>
    <w:rsid w:val="008162E2"/>
    <w:rsid w:val="008166D4"/>
    <w:rsid w:val="00816739"/>
    <w:rsid w:val="00816830"/>
    <w:rsid w:val="008168B8"/>
    <w:rsid w:val="0081697D"/>
    <w:rsid w:val="00816A59"/>
    <w:rsid w:val="00816B2B"/>
    <w:rsid w:val="00816D06"/>
    <w:rsid w:val="00816DE8"/>
    <w:rsid w:val="00816ED4"/>
    <w:rsid w:val="0081711D"/>
    <w:rsid w:val="0081715E"/>
    <w:rsid w:val="008175B6"/>
    <w:rsid w:val="008175EF"/>
    <w:rsid w:val="008177A9"/>
    <w:rsid w:val="00817844"/>
    <w:rsid w:val="0081796D"/>
    <w:rsid w:val="008179BD"/>
    <w:rsid w:val="008179F3"/>
    <w:rsid w:val="00817B46"/>
    <w:rsid w:val="00817CF9"/>
    <w:rsid w:val="0082004E"/>
    <w:rsid w:val="008202C8"/>
    <w:rsid w:val="0082045A"/>
    <w:rsid w:val="008204B2"/>
    <w:rsid w:val="008204EC"/>
    <w:rsid w:val="00820505"/>
    <w:rsid w:val="0082059D"/>
    <w:rsid w:val="008205E3"/>
    <w:rsid w:val="008205FB"/>
    <w:rsid w:val="00820ACE"/>
    <w:rsid w:val="00820C43"/>
    <w:rsid w:val="00820E7E"/>
    <w:rsid w:val="00821148"/>
    <w:rsid w:val="008212F0"/>
    <w:rsid w:val="00821391"/>
    <w:rsid w:val="008214E5"/>
    <w:rsid w:val="0082155D"/>
    <w:rsid w:val="00821832"/>
    <w:rsid w:val="008218BA"/>
    <w:rsid w:val="008218EA"/>
    <w:rsid w:val="00821B06"/>
    <w:rsid w:val="00821BC0"/>
    <w:rsid w:val="00821DDF"/>
    <w:rsid w:val="00821E30"/>
    <w:rsid w:val="00821F16"/>
    <w:rsid w:val="00821F93"/>
    <w:rsid w:val="00821FF1"/>
    <w:rsid w:val="008220A4"/>
    <w:rsid w:val="008221D4"/>
    <w:rsid w:val="00822283"/>
    <w:rsid w:val="00822288"/>
    <w:rsid w:val="00822425"/>
    <w:rsid w:val="00822618"/>
    <w:rsid w:val="0082269C"/>
    <w:rsid w:val="0082276E"/>
    <w:rsid w:val="00822BAA"/>
    <w:rsid w:val="00822CB6"/>
    <w:rsid w:val="00822D87"/>
    <w:rsid w:val="00822E25"/>
    <w:rsid w:val="00822F69"/>
    <w:rsid w:val="008230F0"/>
    <w:rsid w:val="008230FD"/>
    <w:rsid w:val="00823154"/>
    <w:rsid w:val="008231E5"/>
    <w:rsid w:val="0082324B"/>
    <w:rsid w:val="008232A9"/>
    <w:rsid w:val="0082332D"/>
    <w:rsid w:val="0082338D"/>
    <w:rsid w:val="008233FA"/>
    <w:rsid w:val="008236B9"/>
    <w:rsid w:val="008236EB"/>
    <w:rsid w:val="0082384C"/>
    <w:rsid w:val="00823891"/>
    <w:rsid w:val="00823A8C"/>
    <w:rsid w:val="00823AFF"/>
    <w:rsid w:val="00823C64"/>
    <w:rsid w:val="00823CB5"/>
    <w:rsid w:val="008240F1"/>
    <w:rsid w:val="00824369"/>
    <w:rsid w:val="008246AF"/>
    <w:rsid w:val="00824753"/>
    <w:rsid w:val="008247DC"/>
    <w:rsid w:val="0082486A"/>
    <w:rsid w:val="008248A6"/>
    <w:rsid w:val="00824B4D"/>
    <w:rsid w:val="00824B6A"/>
    <w:rsid w:val="00824C0E"/>
    <w:rsid w:val="00824C6B"/>
    <w:rsid w:val="00824D06"/>
    <w:rsid w:val="00824E5B"/>
    <w:rsid w:val="0082521E"/>
    <w:rsid w:val="00825223"/>
    <w:rsid w:val="008252EF"/>
    <w:rsid w:val="0082546C"/>
    <w:rsid w:val="008254FC"/>
    <w:rsid w:val="00825575"/>
    <w:rsid w:val="00825582"/>
    <w:rsid w:val="008255CB"/>
    <w:rsid w:val="00825774"/>
    <w:rsid w:val="0082578F"/>
    <w:rsid w:val="0082583E"/>
    <w:rsid w:val="0082593E"/>
    <w:rsid w:val="00825AFE"/>
    <w:rsid w:val="00825B57"/>
    <w:rsid w:val="00825BEF"/>
    <w:rsid w:val="00825C28"/>
    <w:rsid w:val="00825CD2"/>
    <w:rsid w:val="00825EDB"/>
    <w:rsid w:val="00825F4D"/>
    <w:rsid w:val="00825FBB"/>
    <w:rsid w:val="00826204"/>
    <w:rsid w:val="00826242"/>
    <w:rsid w:val="0082630F"/>
    <w:rsid w:val="0082645B"/>
    <w:rsid w:val="00826AE4"/>
    <w:rsid w:val="00826B0F"/>
    <w:rsid w:val="00826B9E"/>
    <w:rsid w:val="00826CCC"/>
    <w:rsid w:val="00826D88"/>
    <w:rsid w:val="00826E1B"/>
    <w:rsid w:val="00826E82"/>
    <w:rsid w:val="0082719F"/>
    <w:rsid w:val="0082726F"/>
    <w:rsid w:val="008272F9"/>
    <w:rsid w:val="008273E7"/>
    <w:rsid w:val="008274B0"/>
    <w:rsid w:val="008275E2"/>
    <w:rsid w:val="00827704"/>
    <w:rsid w:val="008278E4"/>
    <w:rsid w:val="00827A2A"/>
    <w:rsid w:val="00827AC5"/>
    <w:rsid w:val="00827B34"/>
    <w:rsid w:val="00827B5B"/>
    <w:rsid w:val="00827BAF"/>
    <w:rsid w:val="00827C41"/>
    <w:rsid w:val="00827DDC"/>
    <w:rsid w:val="00827E8B"/>
    <w:rsid w:val="008300A4"/>
    <w:rsid w:val="008301C7"/>
    <w:rsid w:val="0083021A"/>
    <w:rsid w:val="008303EF"/>
    <w:rsid w:val="00830500"/>
    <w:rsid w:val="00830542"/>
    <w:rsid w:val="008306E2"/>
    <w:rsid w:val="008306F3"/>
    <w:rsid w:val="00830810"/>
    <w:rsid w:val="00830945"/>
    <w:rsid w:val="00830ACC"/>
    <w:rsid w:val="00830B45"/>
    <w:rsid w:val="00830F19"/>
    <w:rsid w:val="00830F67"/>
    <w:rsid w:val="0083119F"/>
    <w:rsid w:val="00831265"/>
    <w:rsid w:val="0083130E"/>
    <w:rsid w:val="008317DB"/>
    <w:rsid w:val="008319F0"/>
    <w:rsid w:val="00831BB3"/>
    <w:rsid w:val="00831BC8"/>
    <w:rsid w:val="00831C93"/>
    <w:rsid w:val="00831DC6"/>
    <w:rsid w:val="00831E41"/>
    <w:rsid w:val="00831F7F"/>
    <w:rsid w:val="00832152"/>
    <w:rsid w:val="008321C5"/>
    <w:rsid w:val="008321C6"/>
    <w:rsid w:val="0083222E"/>
    <w:rsid w:val="0083228F"/>
    <w:rsid w:val="008323E1"/>
    <w:rsid w:val="0083244B"/>
    <w:rsid w:val="00832453"/>
    <w:rsid w:val="00832486"/>
    <w:rsid w:val="0083253F"/>
    <w:rsid w:val="00832576"/>
    <w:rsid w:val="00832585"/>
    <w:rsid w:val="008325CE"/>
    <w:rsid w:val="008325F1"/>
    <w:rsid w:val="0083260A"/>
    <w:rsid w:val="008326A8"/>
    <w:rsid w:val="008327A6"/>
    <w:rsid w:val="008328B9"/>
    <w:rsid w:val="008328EA"/>
    <w:rsid w:val="00832913"/>
    <w:rsid w:val="00832929"/>
    <w:rsid w:val="00832B0A"/>
    <w:rsid w:val="00832B9C"/>
    <w:rsid w:val="00832C2A"/>
    <w:rsid w:val="00832D07"/>
    <w:rsid w:val="00832D9A"/>
    <w:rsid w:val="00832D9E"/>
    <w:rsid w:val="00832E2B"/>
    <w:rsid w:val="008330F8"/>
    <w:rsid w:val="008331C8"/>
    <w:rsid w:val="00833201"/>
    <w:rsid w:val="0083322B"/>
    <w:rsid w:val="0083325B"/>
    <w:rsid w:val="00833265"/>
    <w:rsid w:val="00833274"/>
    <w:rsid w:val="008332E2"/>
    <w:rsid w:val="00833399"/>
    <w:rsid w:val="008334D9"/>
    <w:rsid w:val="0083360D"/>
    <w:rsid w:val="00833770"/>
    <w:rsid w:val="008337D9"/>
    <w:rsid w:val="0083380C"/>
    <w:rsid w:val="008339BF"/>
    <w:rsid w:val="00833C11"/>
    <w:rsid w:val="00833C38"/>
    <w:rsid w:val="00833CD1"/>
    <w:rsid w:val="00833D4E"/>
    <w:rsid w:val="00833D61"/>
    <w:rsid w:val="00833DE6"/>
    <w:rsid w:val="00833F33"/>
    <w:rsid w:val="00833F5F"/>
    <w:rsid w:val="00833FE5"/>
    <w:rsid w:val="00834098"/>
    <w:rsid w:val="008340C4"/>
    <w:rsid w:val="00834117"/>
    <w:rsid w:val="00834205"/>
    <w:rsid w:val="00834290"/>
    <w:rsid w:val="00834390"/>
    <w:rsid w:val="0083461B"/>
    <w:rsid w:val="0083466D"/>
    <w:rsid w:val="00834735"/>
    <w:rsid w:val="008347FC"/>
    <w:rsid w:val="00834861"/>
    <w:rsid w:val="008348D7"/>
    <w:rsid w:val="00834B4E"/>
    <w:rsid w:val="00834B82"/>
    <w:rsid w:val="00834E79"/>
    <w:rsid w:val="00834F15"/>
    <w:rsid w:val="00834F2E"/>
    <w:rsid w:val="00835013"/>
    <w:rsid w:val="00835115"/>
    <w:rsid w:val="0083516C"/>
    <w:rsid w:val="0083536E"/>
    <w:rsid w:val="00835467"/>
    <w:rsid w:val="008354C2"/>
    <w:rsid w:val="00835569"/>
    <w:rsid w:val="00835631"/>
    <w:rsid w:val="00835668"/>
    <w:rsid w:val="008356B5"/>
    <w:rsid w:val="008356FC"/>
    <w:rsid w:val="00835840"/>
    <w:rsid w:val="00835880"/>
    <w:rsid w:val="00835910"/>
    <w:rsid w:val="00835945"/>
    <w:rsid w:val="00835989"/>
    <w:rsid w:val="008359BE"/>
    <w:rsid w:val="00835ACB"/>
    <w:rsid w:val="00835AE0"/>
    <w:rsid w:val="00835AE8"/>
    <w:rsid w:val="00835B3E"/>
    <w:rsid w:val="00835B6B"/>
    <w:rsid w:val="00835F01"/>
    <w:rsid w:val="00835F5D"/>
    <w:rsid w:val="00835F7B"/>
    <w:rsid w:val="0083602F"/>
    <w:rsid w:val="00836291"/>
    <w:rsid w:val="0083640D"/>
    <w:rsid w:val="00836533"/>
    <w:rsid w:val="00836544"/>
    <w:rsid w:val="00836566"/>
    <w:rsid w:val="008367D5"/>
    <w:rsid w:val="00836805"/>
    <w:rsid w:val="008368B1"/>
    <w:rsid w:val="008368BD"/>
    <w:rsid w:val="008368CF"/>
    <w:rsid w:val="00836963"/>
    <w:rsid w:val="00836A7B"/>
    <w:rsid w:val="00836AAB"/>
    <w:rsid w:val="00836B25"/>
    <w:rsid w:val="00836DDD"/>
    <w:rsid w:val="00836DE1"/>
    <w:rsid w:val="00836E4C"/>
    <w:rsid w:val="00836FDB"/>
    <w:rsid w:val="00836FFF"/>
    <w:rsid w:val="0083728A"/>
    <w:rsid w:val="008372AD"/>
    <w:rsid w:val="0083733E"/>
    <w:rsid w:val="00837344"/>
    <w:rsid w:val="0083740D"/>
    <w:rsid w:val="0083760C"/>
    <w:rsid w:val="0083774F"/>
    <w:rsid w:val="00837779"/>
    <w:rsid w:val="0083778C"/>
    <w:rsid w:val="008379D1"/>
    <w:rsid w:val="00837A98"/>
    <w:rsid w:val="00837B3C"/>
    <w:rsid w:val="00837BE5"/>
    <w:rsid w:val="00837DE8"/>
    <w:rsid w:val="00837DF1"/>
    <w:rsid w:val="00837F5D"/>
    <w:rsid w:val="00837F9C"/>
    <w:rsid w:val="00837FC9"/>
    <w:rsid w:val="00840001"/>
    <w:rsid w:val="00840168"/>
    <w:rsid w:val="008402DD"/>
    <w:rsid w:val="00840363"/>
    <w:rsid w:val="00840546"/>
    <w:rsid w:val="008406AC"/>
    <w:rsid w:val="008407A6"/>
    <w:rsid w:val="00840895"/>
    <w:rsid w:val="008408B7"/>
    <w:rsid w:val="00840C5E"/>
    <w:rsid w:val="00840D44"/>
    <w:rsid w:val="00840EF1"/>
    <w:rsid w:val="00840F3C"/>
    <w:rsid w:val="00841220"/>
    <w:rsid w:val="00841384"/>
    <w:rsid w:val="008413A8"/>
    <w:rsid w:val="008413E5"/>
    <w:rsid w:val="008413E6"/>
    <w:rsid w:val="008413EF"/>
    <w:rsid w:val="00841469"/>
    <w:rsid w:val="0084161B"/>
    <w:rsid w:val="0084165D"/>
    <w:rsid w:val="00841747"/>
    <w:rsid w:val="00841989"/>
    <w:rsid w:val="00841A3C"/>
    <w:rsid w:val="00841AF7"/>
    <w:rsid w:val="00841D9B"/>
    <w:rsid w:val="00841E2E"/>
    <w:rsid w:val="00841E70"/>
    <w:rsid w:val="00841FF3"/>
    <w:rsid w:val="0084214D"/>
    <w:rsid w:val="008421C6"/>
    <w:rsid w:val="0084249E"/>
    <w:rsid w:val="008425AD"/>
    <w:rsid w:val="008425C7"/>
    <w:rsid w:val="008427AD"/>
    <w:rsid w:val="0084291D"/>
    <w:rsid w:val="00842925"/>
    <w:rsid w:val="00842A4D"/>
    <w:rsid w:val="00842ADD"/>
    <w:rsid w:val="00842B76"/>
    <w:rsid w:val="00842CE2"/>
    <w:rsid w:val="00842D12"/>
    <w:rsid w:val="00842DA3"/>
    <w:rsid w:val="00842E17"/>
    <w:rsid w:val="00842EF3"/>
    <w:rsid w:val="00843090"/>
    <w:rsid w:val="008430A5"/>
    <w:rsid w:val="0084315A"/>
    <w:rsid w:val="0084331E"/>
    <w:rsid w:val="00843570"/>
    <w:rsid w:val="008435B4"/>
    <w:rsid w:val="00843724"/>
    <w:rsid w:val="00843747"/>
    <w:rsid w:val="008437A3"/>
    <w:rsid w:val="008438DC"/>
    <w:rsid w:val="008438ED"/>
    <w:rsid w:val="00843BCE"/>
    <w:rsid w:val="00843C45"/>
    <w:rsid w:val="00843DFC"/>
    <w:rsid w:val="00843EF5"/>
    <w:rsid w:val="00843F42"/>
    <w:rsid w:val="00843F4F"/>
    <w:rsid w:val="00843FEB"/>
    <w:rsid w:val="00843FF4"/>
    <w:rsid w:val="00844499"/>
    <w:rsid w:val="00844604"/>
    <w:rsid w:val="0084471C"/>
    <w:rsid w:val="00844757"/>
    <w:rsid w:val="0084483B"/>
    <w:rsid w:val="008448AE"/>
    <w:rsid w:val="0084493E"/>
    <w:rsid w:val="008449DB"/>
    <w:rsid w:val="00844A7D"/>
    <w:rsid w:val="00844AC5"/>
    <w:rsid w:val="00844CA3"/>
    <w:rsid w:val="00845010"/>
    <w:rsid w:val="00845051"/>
    <w:rsid w:val="008450F9"/>
    <w:rsid w:val="0084519D"/>
    <w:rsid w:val="0084526E"/>
    <w:rsid w:val="0084534D"/>
    <w:rsid w:val="008453A5"/>
    <w:rsid w:val="008453FC"/>
    <w:rsid w:val="00845429"/>
    <w:rsid w:val="00845549"/>
    <w:rsid w:val="0084566F"/>
    <w:rsid w:val="008457C3"/>
    <w:rsid w:val="00845919"/>
    <w:rsid w:val="008459D5"/>
    <w:rsid w:val="00845AD6"/>
    <w:rsid w:val="00845C2F"/>
    <w:rsid w:val="00845D60"/>
    <w:rsid w:val="00845E94"/>
    <w:rsid w:val="00845F14"/>
    <w:rsid w:val="00845F32"/>
    <w:rsid w:val="00845F46"/>
    <w:rsid w:val="008460A0"/>
    <w:rsid w:val="0084640C"/>
    <w:rsid w:val="008464B9"/>
    <w:rsid w:val="0084651E"/>
    <w:rsid w:val="0084681D"/>
    <w:rsid w:val="008468AD"/>
    <w:rsid w:val="00846A8B"/>
    <w:rsid w:val="00846AA5"/>
    <w:rsid w:val="00846BFE"/>
    <w:rsid w:val="00846C31"/>
    <w:rsid w:val="00846E09"/>
    <w:rsid w:val="00846FEF"/>
    <w:rsid w:val="008470D2"/>
    <w:rsid w:val="00847124"/>
    <w:rsid w:val="00847284"/>
    <w:rsid w:val="0084739C"/>
    <w:rsid w:val="008473A4"/>
    <w:rsid w:val="008473F2"/>
    <w:rsid w:val="008476E7"/>
    <w:rsid w:val="0084794B"/>
    <w:rsid w:val="00847951"/>
    <w:rsid w:val="00847968"/>
    <w:rsid w:val="008479A9"/>
    <w:rsid w:val="00847A65"/>
    <w:rsid w:val="00847A7B"/>
    <w:rsid w:val="00847B45"/>
    <w:rsid w:val="00850019"/>
    <w:rsid w:val="008500CE"/>
    <w:rsid w:val="00850304"/>
    <w:rsid w:val="00850349"/>
    <w:rsid w:val="008503C4"/>
    <w:rsid w:val="0085054A"/>
    <w:rsid w:val="008507FD"/>
    <w:rsid w:val="00850903"/>
    <w:rsid w:val="008509C1"/>
    <w:rsid w:val="008509DD"/>
    <w:rsid w:val="008509EC"/>
    <w:rsid w:val="00850A2F"/>
    <w:rsid w:val="00850A7D"/>
    <w:rsid w:val="00850B79"/>
    <w:rsid w:val="00850BB2"/>
    <w:rsid w:val="00850CF7"/>
    <w:rsid w:val="00850EBF"/>
    <w:rsid w:val="00850F61"/>
    <w:rsid w:val="0085104A"/>
    <w:rsid w:val="00851201"/>
    <w:rsid w:val="0085157C"/>
    <w:rsid w:val="00851775"/>
    <w:rsid w:val="008517D4"/>
    <w:rsid w:val="0085182C"/>
    <w:rsid w:val="00851958"/>
    <w:rsid w:val="0085199F"/>
    <w:rsid w:val="00851B20"/>
    <w:rsid w:val="00851D2A"/>
    <w:rsid w:val="00851DD2"/>
    <w:rsid w:val="00851E16"/>
    <w:rsid w:val="00852127"/>
    <w:rsid w:val="00852260"/>
    <w:rsid w:val="008524AE"/>
    <w:rsid w:val="0085265E"/>
    <w:rsid w:val="00852771"/>
    <w:rsid w:val="008527DE"/>
    <w:rsid w:val="008527EA"/>
    <w:rsid w:val="00852990"/>
    <w:rsid w:val="00852998"/>
    <w:rsid w:val="008529A0"/>
    <w:rsid w:val="00852B22"/>
    <w:rsid w:val="00852CB0"/>
    <w:rsid w:val="00852DAE"/>
    <w:rsid w:val="00852E17"/>
    <w:rsid w:val="00852F1D"/>
    <w:rsid w:val="0085319D"/>
    <w:rsid w:val="0085320A"/>
    <w:rsid w:val="00853212"/>
    <w:rsid w:val="00853284"/>
    <w:rsid w:val="008532F1"/>
    <w:rsid w:val="008533A7"/>
    <w:rsid w:val="0085348A"/>
    <w:rsid w:val="008535F8"/>
    <w:rsid w:val="008535FC"/>
    <w:rsid w:val="00853674"/>
    <w:rsid w:val="0085367D"/>
    <w:rsid w:val="00853768"/>
    <w:rsid w:val="008537DA"/>
    <w:rsid w:val="00853949"/>
    <w:rsid w:val="008539E2"/>
    <w:rsid w:val="00853A30"/>
    <w:rsid w:val="00853AC8"/>
    <w:rsid w:val="00853BD9"/>
    <w:rsid w:val="00853C2A"/>
    <w:rsid w:val="00853D1E"/>
    <w:rsid w:val="00853EBA"/>
    <w:rsid w:val="00854127"/>
    <w:rsid w:val="0085448F"/>
    <w:rsid w:val="00854543"/>
    <w:rsid w:val="00854572"/>
    <w:rsid w:val="0085460D"/>
    <w:rsid w:val="0085471F"/>
    <w:rsid w:val="00854976"/>
    <w:rsid w:val="0085499F"/>
    <w:rsid w:val="00854AB3"/>
    <w:rsid w:val="00854B31"/>
    <w:rsid w:val="00854C62"/>
    <w:rsid w:val="00854E0A"/>
    <w:rsid w:val="00854E71"/>
    <w:rsid w:val="00854EFF"/>
    <w:rsid w:val="00854FDE"/>
    <w:rsid w:val="00854FF7"/>
    <w:rsid w:val="008550AE"/>
    <w:rsid w:val="0085514F"/>
    <w:rsid w:val="008552F1"/>
    <w:rsid w:val="0085530C"/>
    <w:rsid w:val="00855459"/>
    <w:rsid w:val="008555CD"/>
    <w:rsid w:val="00855775"/>
    <w:rsid w:val="0085594C"/>
    <w:rsid w:val="008559FF"/>
    <w:rsid w:val="00855A57"/>
    <w:rsid w:val="00855C25"/>
    <w:rsid w:val="00855DE5"/>
    <w:rsid w:val="00855F06"/>
    <w:rsid w:val="00855FA5"/>
    <w:rsid w:val="0085607D"/>
    <w:rsid w:val="008561C0"/>
    <w:rsid w:val="00856212"/>
    <w:rsid w:val="00856243"/>
    <w:rsid w:val="00856672"/>
    <w:rsid w:val="00856A18"/>
    <w:rsid w:val="00856A84"/>
    <w:rsid w:val="00856AD9"/>
    <w:rsid w:val="00856BDD"/>
    <w:rsid w:val="00856BFF"/>
    <w:rsid w:val="00856C09"/>
    <w:rsid w:val="00856EAE"/>
    <w:rsid w:val="00856F06"/>
    <w:rsid w:val="00856F53"/>
    <w:rsid w:val="00857018"/>
    <w:rsid w:val="00857040"/>
    <w:rsid w:val="008570BB"/>
    <w:rsid w:val="0085726F"/>
    <w:rsid w:val="008572A6"/>
    <w:rsid w:val="0085742E"/>
    <w:rsid w:val="0085746D"/>
    <w:rsid w:val="00857586"/>
    <w:rsid w:val="0085760C"/>
    <w:rsid w:val="00857730"/>
    <w:rsid w:val="0085784F"/>
    <w:rsid w:val="008578CE"/>
    <w:rsid w:val="00857938"/>
    <w:rsid w:val="00857A95"/>
    <w:rsid w:val="00857B31"/>
    <w:rsid w:val="00857BE4"/>
    <w:rsid w:val="00857C57"/>
    <w:rsid w:val="00857D5B"/>
    <w:rsid w:val="00857DC8"/>
    <w:rsid w:val="00857E07"/>
    <w:rsid w:val="00857EBE"/>
    <w:rsid w:val="00857EFC"/>
    <w:rsid w:val="0086004B"/>
    <w:rsid w:val="00860090"/>
    <w:rsid w:val="00860295"/>
    <w:rsid w:val="00860413"/>
    <w:rsid w:val="00860435"/>
    <w:rsid w:val="0086046D"/>
    <w:rsid w:val="008604D7"/>
    <w:rsid w:val="00860512"/>
    <w:rsid w:val="008605AE"/>
    <w:rsid w:val="008606F9"/>
    <w:rsid w:val="008607DD"/>
    <w:rsid w:val="00860894"/>
    <w:rsid w:val="00860B3C"/>
    <w:rsid w:val="00860BC6"/>
    <w:rsid w:val="00860C29"/>
    <w:rsid w:val="00860CA3"/>
    <w:rsid w:val="00860F12"/>
    <w:rsid w:val="00860FDA"/>
    <w:rsid w:val="008610D8"/>
    <w:rsid w:val="008614B5"/>
    <w:rsid w:val="00861553"/>
    <w:rsid w:val="00861579"/>
    <w:rsid w:val="00861687"/>
    <w:rsid w:val="00861712"/>
    <w:rsid w:val="008619D1"/>
    <w:rsid w:val="00861B7A"/>
    <w:rsid w:val="00861BF4"/>
    <w:rsid w:val="00861CB5"/>
    <w:rsid w:val="00861CED"/>
    <w:rsid w:val="00861CF5"/>
    <w:rsid w:val="00861D10"/>
    <w:rsid w:val="00861DD4"/>
    <w:rsid w:val="00861E96"/>
    <w:rsid w:val="00861ED7"/>
    <w:rsid w:val="00861F39"/>
    <w:rsid w:val="00861FF6"/>
    <w:rsid w:val="00861FFE"/>
    <w:rsid w:val="00862248"/>
    <w:rsid w:val="00862352"/>
    <w:rsid w:val="008624E1"/>
    <w:rsid w:val="0086254F"/>
    <w:rsid w:val="00862588"/>
    <w:rsid w:val="008626BE"/>
    <w:rsid w:val="00862840"/>
    <w:rsid w:val="00862897"/>
    <w:rsid w:val="00862936"/>
    <w:rsid w:val="008629B7"/>
    <w:rsid w:val="00862A2A"/>
    <w:rsid w:val="00862BF5"/>
    <w:rsid w:val="00862C18"/>
    <w:rsid w:val="00862C41"/>
    <w:rsid w:val="00862C5F"/>
    <w:rsid w:val="00862CAA"/>
    <w:rsid w:val="00862E2C"/>
    <w:rsid w:val="00862F76"/>
    <w:rsid w:val="0086315D"/>
    <w:rsid w:val="00863366"/>
    <w:rsid w:val="0086349B"/>
    <w:rsid w:val="008634B5"/>
    <w:rsid w:val="008634C8"/>
    <w:rsid w:val="008635C0"/>
    <w:rsid w:val="008635C4"/>
    <w:rsid w:val="008635E3"/>
    <w:rsid w:val="0086373F"/>
    <w:rsid w:val="008637D4"/>
    <w:rsid w:val="0086386A"/>
    <w:rsid w:val="00863876"/>
    <w:rsid w:val="00863A40"/>
    <w:rsid w:val="00863A8B"/>
    <w:rsid w:val="00863ED4"/>
    <w:rsid w:val="00863F1A"/>
    <w:rsid w:val="00863F6A"/>
    <w:rsid w:val="00863FCD"/>
    <w:rsid w:val="00864130"/>
    <w:rsid w:val="008641D9"/>
    <w:rsid w:val="008641F8"/>
    <w:rsid w:val="00864204"/>
    <w:rsid w:val="0086426B"/>
    <w:rsid w:val="008642EC"/>
    <w:rsid w:val="008643AE"/>
    <w:rsid w:val="00864527"/>
    <w:rsid w:val="00864539"/>
    <w:rsid w:val="0086454F"/>
    <w:rsid w:val="00864592"/>
    <w:rsid w:val="0086462F"/>
    <w:rsid w:val="008646B9"/>
    <w:rsid w:val="008647E5"/>
    <w:rsid w:val="00864811"/>
    <w:rsid w:val="00864864"/>
    <w:rsid w:val="00864AC2"/>
    <w:rsid w:val="00864B3A"/>
    <w:rsid w:val="00864BE4"/>
    <w:rsid w:val="00864C7E"/>
    <w:rsid w:val="00864CF5"/>
    <w:rsid w:val="00864E8A"/>
    <w:rsid w:val="00864F17"/>
    <w:rsid w:val="0086500B"/>
    <w:rsid w:val="008650F4"/>
    <w:rsid w:val="00865115"/>
    <w:rsid w:val="008651C6"/>
    <w:rsid w:val="008651D1"/>
    <w:rsid w:val="008654DB"/>
    <w:rsid w:val="0086554E"/>
    <w:rsid w:val="00865808"/>
    <w:rsid w:val="0086587E"/>
    <w:rsid w:val="008658F4"/>
    <w:rsid w:val="00865B1C"/>
    <w:rsid w:val="00865DF8"/>
    <w:rsid w:val="00865FA5"/>
    <w:rsid w:val="0086600C"/>
    <w:rsid w:val="0086605F"/>
    <w:rsid w:val="00866188"/>
    <w:rsid w:val="00866194"/>
    <w:rsid w:val="008661B3"/>
    <w:rsid w:val="00866219"/>
    <w:rsid w:val="008662F4"/>
    <w:rsid w:val="00866335"/>
    <w:rsid w:val="00866339"/>
    <w:rsid w:val="008663C7"/>
    <w:rsid w:val="0086646E"/>
    <w:rsid w:val="008664EA"/>
    <w:rsid w:val="00866764"/>
    <w:rsid w:val="008667BC"/>
    <w:rsid w:val="00866954"/>
    <w:rsid w:val="00866973"/>
    <w:rsid w:val="00866A48"/>
    <w:rsid w:val="00866D62"/>
    <w:rsid w:val="00866F7B"/>
    <w:rsid w:val="008671C9"/>
    <w:rsid w:val="0086738D"/>
    <w:rsid w:val="0086741A"/>
    <w:rsid w:val="0086754F"/>
    <w:rsid w:val="00867568"/>
    <w:rsid w:val="008675A6"/>
    <w:rsid w:val="008676C4"/>
    <w:rsid w:val="0086786E"/>
    <w:rsid w:val="00867928"/>
    <w:rsid w:val="00867966"/>
    <w:rsid w:val="00867B55"/>
    <w:rsid w:val="00867C89"/>
    <w:rsid w:val="00867CE4"/>
    <w:rsid w:val="00867D30"/>
    <w:rsid w:val="00867DD3"/>
    <w:rsid w:val="00867E34"/>
    <w:rsid w:val="00867E39"/>
    <w:rsid w:val="00867FA7"/>
    <w:rsid w:val="00867FFB"/>
    <w:rsid w:val="00870059"/>
    <w:rsid w:val="008702E9"/>
    <w:rsid w:val="00870407"/>
    <w:rsid w:val="00870417"/>
    <w:rsid w:val="00870703"/>
    <w:rsid w:val="00870943"/>
    <w:rsid w:val="008709E4"/>
    <w:rsid w:val="008709EF"/>
    <w:rsid w:val="00870B69"/>
    <w:rsid w:val="00870B9E"/>
    <w:rsid w:val="00870C84"/>
    <w:rsid w:val="00870C85"/>
    <w:rsid w:val="00870D47"/>
    <w:rsid w:val="00870E05"/>
    <w:rsid w:val="00870E16"/>
    <w:rsid w:val="00870E34"/>
    <w:rsid w:val="00870ED1"/>
    <w:rsid w:val="0087106A"/>
    <w:rsid w:val="008710DE"/>
    <w:rsid w:val="0087116F"/>
    <w:rsid w:val="00871178"/>
    <w:rsid w:val="008711E3"/>
    <w:rsid w:val="008712DA"/>
    <w:rsid w:val="0087130B"/>
    <w:rsid w:val="00871480"/>
    <w:rsid w:val="008715B3"/>
    <w:rsid w:val="008715DA"/>
    <w:rsid w:val="008716F4"/>
    <w:rsid w:val="00871707"/>
    <w:rsid w:val="00871824"/>
    <w:rsid w:val="00871877"/>
    <w:rsid w:val="008718CD"/>
    <w:rsid w:val="00871B7C"/>
    <w:rsid w:val="00871DC7"/>
    <w:rsid w:val="00871DEC"/>
    <w:rsid w:val="00872013"/>
    <w:rsid w:val="00872147"/>
    <w:rsid w:val="008721D6"/>
    <w:rsid w:val="0087240D"/>
    <w:rsid w:val="00872595"/>
    <w:rsid w:val="008725D9"/>
    <w:rsid w:val="00872670"/>
    <w:rsid w:val="0087269A"/>
    <w:rsid w:val="008728BD"/>
    <w:rsid w:val="008728D9"/>
    <w:rsid w:val="00872A12"/>
    <w:rsid w:val="00872A47"/>
    <w:rsid w:val="00872C7C"/>
    <w:rsid w:val="00872CA6"/>
    <w:rsid w:val="00872E9E"/>
    <w:rsid w:val="00872EB1"/>
    <w:rsid w:val="00872EC7"/>
    <w:rsid w:val="00873036"/>
    <w:rsid w:val="0087304E"/>
    <w:rsid w:val="008731B5"/>
    <w:rsid w:val="008732AD"/>
    <w:rsid w:val="0087336E"/>
    <w:rsid w:val="008733CA"/>
    <w:rsid w:val="008733CE"/>
    <w:rsid w:val="00873435"/>
    <w:rsid w:val="00873499"/>
    <w:rsid w:val="008734FE"/>
    <w:rsid w:val="00873662"/>
    <w:rsid w:val="00873722"/>
    <w:rsid w:val="008737E6"/>
    <w:rsid w:val="00873875"/>
    <w:rsid w:val="00873C69"/>
    <w:rsid w:val="00873C84"/>
    <w:rsid w:val="00873DA4"/>
    <w:rsid w:val="00873E01"/>
    <w:rsid w:val="00873E02"/>
    <w:rsid w:val="0087402A"/>
    <w:rsid w:val="00874076"/>
    <w:rsid w:val="008740F9"/>
    <w:rsid w:val="008742EC"/>
    <w:rsid w:val="0087430F"/>
    <w:rsid w:val="008744A4"/>
    <w:rsid w:val="008746DA"/>
    <w:rsid w:val="00874717"/>
    <w:rsid w:val="0087479B"/>
    <w:rsid w:val="008748D6"/>
    <w:rsid w:val="008748EA"/>
    <w:rsid w:val="008749CA"/>
    <w:rsid w:val="00874A4D"/>
    <w:rsid w:val="00874BAC"/>
    <w:rsid w:val="00874D38"/>
    <w:rsid w:val="00874D7E"/>
    <w:rsid w:val="00874D97"/>
    <w:rsid w:val="00874E27"/>
    <w:rsid w:val="00874E5B"/>
    <w:rsid w:val="00874E6A"/>
    <w:rsid w:val="00874E79"/>
    <w:rsid w:val="00874EA2"/>
    <w:rsid w:val="00874EE9"/>
    <w:rsid w:val="00875054"/>
    <w:rsid w:val="008750FA"/>
    <w:rsid w:val="00875229"/>
    <w:rsid w:val="008752A4"/>
    <w:rsid w:val="00875339"/>
    <w:rsid w:val="0087576E"/>
    <w:rsid w:val="008757AC"/>
    <w:rsid w:val="0087583F"/>
    <w:rsid w:val="00875876"/>
    <w:rsid w:val="00875941"/>
    <w:rsid w:val="00875AD1"/>
    <w:rsid w:val="00875C3A"/>
    <w:rsid w:val="00875CAF"/>
    <w:rsid w:val="00875CFE"/>
    <w:rsid w:val="00875E61"/>
    <w:rsid w:val="00875E8D"/>
    <w:rsid w:val="00876008"/>
    <w:rsid w:val="00876121"/>
    <w:rsid w:val="0087618B"/>
    <w:rsid w:val="00876255"/>
    <w:rsid w:val="008763E4"/>
    <w:rsid w:val="0087640C"/>
    <w:rsid w:val="008764A4"/>
    <w:rsid w:val="008764C0"/>
    <w:rsid w:val="008767A5"/>
    <w:rsid w:val="0087689F"/>
    <w:rsid w:val="008769EC"/>
    <w:rsid w:val="00876D28"/>
    <w:rsid w:val="00876D51"/>
    <w:rsid w:val="0087700E"/>
    <w:rsid w:val="00877119"/>
    <w:rsid w:val="00877175"/>
    <w:rsid w:val="008771DB"/>
    <w:rsid w:val="0087722D"/>
    <w:rsid w:val="0087731B"/>
    <w:rsid w:val="0087737F"/>
    <w:rsid w:val="0087740B"/>
    <w:rsid w:val="0087773A"/>
    <w:rsid w:val="0087774C"/>
    <w:rsid w:val="008779DE"/>
    <w:rsid w:val="008779FA"/>
    <w:rsid w:val="00877B8A"/>
    <w:rsid w:val="00877D7B"/>
    <w:rsid w:val="00877D9B"/>
    <w:rsid w:val="00877DA0"/>
    <w:rsid w:val="00880048"/>
    <w:rsid w:val="00880122"/>
    <w:rsid w:val="00880196"/>
    <w:rsid w:val="00880249"/>
    <w:rsid w:val="0088029C"/>
    <w:rsid w:val="008802F3"/>
    <w:rsid w:val="008803CE"/>
    <w:rsid w:val="008803CF"/>
    <w:rsid w:val="0088052D"/>
    <w:rsid w:val="008806C2"/>
    <w:rsid w:val="0088070F"/>
    <w:rsid w:val="008807DA"/>
    <w:rsid w:val="00880855"/>
    <w:rsid w:val="008808A9"/>
    <w:rsid w:val="008809E0"/>
    <w:rsid w:val="00880C59"/>
    <w:rsid w:val="00880CA3"/>
    <w:rsid w:val="00880D1E"/>
    <w:rsid w:val="00880DAB"/>
    <w:rsid w:val="00880DC3"/>
    <w:rsid w:val="00880DF7"/>
    <w:rsid w:val="00880F1A"/>
    <w:rsid w:val="00880F64"/>
    <w:rsid w:val="00880FDE"/>
    <w:rsid w:val="008810C4"/>
    <w:rsid w:val="0088111B"/>
    <w:rsid w:val="008812B1"/>
    <w:rsid w:val="008815CB"/>
    <w:rsid w:val="0088161B"/>
    <w:rsid w:val="008818B4"/>
    <w:rsid w:val="00881AF9"/>
    <w:rsid w:val="00881C5C"/>
    <w:rsid w:val="00881D61"/>
    <w:rsid w:val="00881E54"/>
    <w:rsid w:val="00881EB8"/>
    <w:rsid w:val="008821EE"/>
    <w:rsid w:val="0088239D"/>
    <w:rsid w:val="00882442"/>
    <w:rsid w:val="00882465"/>
    <w:rsid w:val="00882561"/>
    <w:rsid w:val="0088259B"/>
    <w:rsid w:val="00882873"/>
    <w:rsid w:val="0088296C"/>
    <w:rsid w:val="00882B66"/>
    <w:rsid w:val="00882CC5"/>
    <w:rsid w:val="00882E80"/>
    <w:rsid w:val="00882E8C"/>
    <w:rsid w:val="00882E9F"/>
    <w:rsid w:val="00882EFC"/>
    <w:rsid w:val="00883004"/>
    <w:rsid w:val="00883484"/>
    <w:rsid w:val="0088358F"/>
    <w:rsid w:val="008835AF"/>
    <w:rsid w:val="008835CC"/>
    <w:rsid w:val="00883765"/>
    <w:rsid w:val="00883797"/>
    <w:rsid w:val="008839CD"/>
    <w:rsid w:val="008839D6"/>
    <w:rsid w:val="008839E6"/>
    <w:rsid w:val="00883ABF"/>
    <w:rsid w:val="00883C2D"/>
    <w:rsid w:val="00883D4A"/>
    <w:rsid w:val="00883EB0"/>
    <w:rsid w:val="00883F38"/>
    <w:rsid w:val="00883F61"/>
    <w:rsid w:val="0088410C"/>
    <w:rsid w:val="008841C6"/>
    <w:rsid w:val="0088455D"/>
    <w:rsid w:val="0088468E"/>
    <w:rsid w:val="008848AD"/>
    <w:rsid w:val="00884AE5"/>
    <w:rsid w:val="00884B0C"/>
    <w:rsid w:val="00884C71"/>
    <w:rsid w:val="00884C8A"/>
    <w:rsid w:val="00884FDC"/>
    <w:rsid w:val="00884FFE"/>
    <w:rsid w:val="00885217"/>
    <w:rsid w:val="00885247"/>
    <w:rsid w:val="00885269"/>
    <w:rsid w:val="00885532"/>
    <w:rsid w:val="008855A0"/>
    <w:rsid w:val="008857AA"/>
    <w:rsid w:val="008857C8"/>
    <w:rsid w:val="008858F4"/>
    <w:rsid w:val="0088596E"/>
    <w:rsid w:val="008859FF"/>
    <w:rsid w:val="00885A53"/>
    <w:rsid w:val="00885BDD"/>
    <w:rsid w:val="00885D79"/>
    <w:rsid w:val="00885E67"/>
    <w:rsid w:val="00885ECD"/>
    <w:rsid w:val="0088608A"/>
    <w:rsid w:val="008862BE"/>
    <w:rsid w:val="008862C7"/>
    <w:rsid w:val="00886431"/>
    <w:rsid w:val="008866D4"/>
    <w:rsid w:val="00886776"/>
    <w:rsid w:val="0088679E"/>
    <w:rsid w:val="008867FC"/>
    <w:rsid w:val="00886814"/>
    <w:rsid w:val="008869D3"/>
    <w:rsid w:val="00886A94"/>
    <w:rsid w:val="00886CB3"/>
    <w:rsid w:val="00886E31"/>
    <w:rsid w:val="00886EAE"/>
    <w:rsid w:val="008870CC"/>
    <w:rsid w:val="008870F8"/>
    <w:rsid w:val="008871B0"/>
    <w:rsid w:val="00887311"/>
    <w:rsid w:val="00887567"/>
    <w:rsid w:val="0088759C"/>
    <w:rsid w:val="008875FA"/>
    <w:rsid w:val="0088763E"/>
    <w:rsid w:val="00887744"/>
    <w:rsid w:val="00887787"/>
    <w:rsid w:val="008877D8"/>
    <w:rsid w:val="00887820"/>
    <w:rsid w:val="008878E0"/>
    <w:rsid w:val="00887936"/>
    <w:rsid w:val="0088794C"/>
    <w:rsid w:val="0088796C"/>
    <w:rsid w:val="008879AA"/>
    <w:rsid w:val="00887AFD"/>
    <w:rsid w:val="00887B03"/>
    <w:rsid w:val="00887B52"/>
    <w:rsid w:val="00887B54"/>
    <w:rsid w:val="00887B77"/>
    <w:rsid w:val="00887C7C"/>
    <w:rsid w:val="00887CB4"/>
    <w:rsid w:val="00887DCD"/>
    <w:rsid w:val="00887E06"/>
    <w:rsid w:val="00887FB7"/>
    <w:rsid w:val="00890042"/>
    <w:rsid w:val="008901EE"/>
    <w:rsid w:val="008901F0"/>
    <w:rsid w:val="0089031D"/>
    <w:rsid w:val="00890529"/>
    <w:rsid w:val="008906D5"/>
    <w:rsid w:val="00890717"/>
    <w:rsid w:val="00890757"/>
    <w:rsid w:val="0089089F"/>
    <w:rsid w:val="008908B1"/>
    <w:rsid w:val="008909D1"/>
    <w:rsid w:val="00890A74"/>
    <w:rsid w:val="00890C80"/>
    <w:rsid w:val="00890E49"/>
    <w:rsid w:val="00890F65"/>
    <w:rsid w:val="0089102D"/>
    <w:rsid w:val="008911AF"/>
    <w:rsid w:val="0089124A"/>
    <w:rsid w:val="0089129A"/>
    <w:rsid w:val="00891430"/>
    <w:rsid w:val="00891493"/>
    <w:rsid w:val="00891518"/>
    <w:rsid w:val="00891553"/>
    <w:rsid w:val="00891860"/>
    <w:rsid w:val="00891964"/>
    <w:rsid w:val="00891B3B"/>
    <w:rsid w:val="00891B6C"/>
    <w:rsid w:val="00891C35"/>
    <w:rsid w:val="00891DB6"/>
    <w:rsid w:val="00891FEE"/>
    <w:rsid w:val="0089200B"/>
    <w:rsid w:val="00892339"/>
    <w:rsid w:val="0089237D"/>
    <w:rsid w:val="008925AB"/>
    <w:rsid w:val="0089286A"/>
    <w:rsid w:val="00892905"/>
    <w:rsid w:val="00892A66"/>
    <w:rsid w:val="00892C35"/>
    <w:rsid w:val="00892CDB"/>
    <w:rsid w:val="00892DE0"/>
    <w:rsid w:val="00892E34"/>
    <w:rsid w:val="00892E4C"/>
    <w:rsid w:val="00892F70"/>
    <w:rsid w:val="00893004"/>
    <w:rsid w:val="00893010"/>
    <w:rsid w:val="00893094"/>
    <w:rsid w:val="008930A1"/>
    <w:rsid w:val="008932A9"/>
    <w:rsid w:val="00893365"/>
    <w:rsid w:val="008933D7"/>
    <w:rsid w:val="00893485"/>
    <w:rsid w:val="008934BA"/>
    <w:rsid w:val="008934DD"/>
    <w:rsid w:val="008935A9"/>
    <w:rsid w:val="008935B1"/>
    <w:rsid w:val="008935F1"/>
    <w:rsid w:val="008936C9"/>
    <w:rsid w:val="00893758"/>
    <w:rsid w:val="0089378E"/>
    <w:rsid w:val="0089382F"/>
    <w:rsid w:val="008939CD"/>
    <w:rsid w:val="00893AF3"/>
    <w:rsid w:val="00893FE2"/>
    <w:rsid w:val="0089400A"/>
    <w:rsid w:val="00894086"/>
    <w:rsid w:val="008940E7"/>
    <w:rsid w:val="008942AE"/>
    <w:rsid w:val="008943F8"/>
    <w:rsid w:val="00894516"/>
    <w:rsid w:val="008945AC"/>
    <w:rsid w:val="008947E1"/>
    <w:rsid w:val="00894887"/>
    <w:rsid w:val="0089488C"/>
    <w:rsid w:val="008948FB"/>
    <w:rsid w:val="00894A37"/>
    <w:rsid w:val="00894B79"/>
    <w:rsid w:val="00894C5A"/>
    <w:rsid w:val="00894C6C"/>
    <w:rsid w:val="00894CE7"/>
    <w:rsid w:val="00894D4E"/>
    <w:rsid w:val="00894DC2"/>
    <w:rsid w:val="00894E75"/>
    <w:rsid w:val="00895121"/>
    <w:rsid w:val="0089527C"/>
    <w:rsid w:val="00895477"/>
    <w:rsid w:val="008954F2"/>
    <w:rsid w:val="00895541"/>
    <w:rsid w:val="00895555"/>
    <w:rsid w:val="008955E7"/>
    <w:rsid w:val="0089568A"/>
    <w:rsid w:val="008958B0"/>
    <w:rsid w:val="00895A34"/>
    <w:rsid w:val="00895BFB"/>
    <w:rsid w:val="00895DBA"/>
    <w:rsid w:val="00895F8C"/>
    <w:rsid w:val="00895FEB"/>
    <w:rsid w:val="0089602D"/>
    <w:rsid w:val="00896307"/>
    <w:rsid w:val="00896379"/>
    <w:rsid w:val="00896503"/>
    <w:rsid w:val="00896546"/>
    <w:rsid w:val="00896560"/>
    <w:rsid w:val="0089661B"/>
    <w:rsid w:val="00896875"/>
    <w:rsid w:val="00896A88"/>
    <w:rsid w:val="00896AEB"/>
    <w:rsid w:val="00896C2A"/>
    <w:rsid w:val="00896E32"/>
    <w:rsid w:val="00896FC4"/>
    <w:rsid w:val="00896FE7"/>
    <w:rsid w:val="00897072"/>
    <w:rsid w:val="008970E0"/>
    <w:rsid w:val="008970E7"/>
    <w:rsid w:val="0089744A"/>
    <w:rsid w:val="00897760"/>
    <w:rsid w:val="00897799"/>
    <w:rsid w:val="008977EC"/>
    <w:rsid w:val="008979C6"/>
    <w:rsid w:val="00897A77"/>
    <w:rsid w:val="00897A8D"/>
    <w:rsid w:val="00897B48"/>
    <w:rsid w:val="00897B55"/>
    <w:rsid w:val="00897C0B"/>
    <w:rsid w:val="00897CCC"/>
    <w:rsid w:val="00897D8E"/>
    <w:rsid w:val="00897F65"/>
    <w:rsid w:val="00897F8A"/>
    <w:rsid w:val="00897F9D"/>
    <w:rsid w:val="008A018C"/>
    <w:rsid w:val="008A01A1"/>
    <w:rsid w:val="008A01ED"/>
    <w:rsid w:val="008A0287"/>
    <w:rsid w:val="008A02DE"/>
    <w:rsid w:val="008A02F3"/>
    <w:rsid w:val="008A0504"/>
    <w:rsid w:val="008A05BC"/>
    <w:rsid w:val="008A06C6"/>
    <w:rsid w:val="008A079B"/>
    <w:rsid w:val="008A07BD"/>
    <w:rsid w:val="008A07C3"/>
    <w:rsid w:val="008A08DF"/>
    <w:rsid w:val="008A097E"/>
    <w:rsid w:val="008A0998"/>
    <w:rsid w:val="008A0D01"/>
    <w:rsid w:val="008A0F21"/>
    <w:rsid w:val="008A12AB"/>
    <w:rsid w:val="008A12ED"/>
    <w:rsid w:val="008A13D7"/>
    <w:rsid w:val="008A1494"/>
    <w:rsid w:val="008A149C"/>
    <w:rsid w:val="008A14EA"/>
    <w:rsid w:val="008A1618"/>
    <w:rsid w:val="008A18DA"/>
    <w:rsid w:val="008A196D"/>
    <w:rsid w:val="008A1AF7"/>
    <w:rsid w:val="008A1DC1"/>
    <w:rsid w:val="008A1ED1"/>
    <w:rsid w:val="008A1F7A"/>
    <w:rsid w:val="008A1FE3"/>
    <w:rsid w:val="008A21B4"/>
    <w:rsid w:val="008A2322"/>
    <w:rsid w:val="008A23E7"/>
    <w:rsid w:val="008A246A"/>
    <w:rsid w:val="008A248D"/>
    <w:rsid w:val="008A24A6"/>
    <w:rsid w:val="008A2537"/>
    <w:rsid w:val="008A26B0"/>
    <w:rsid w:val="008A276C"/>
    <w:rsid w:val="008A2A6D"/>
    <w:rsid w:val="008A2BEE"/>
    <w:rsid w:val="008A2CDD"/>
    <w:rsid w:val="008A2D39"/>
    <w:rsid w:val="008A2DA7"/>
    <w:rsid w:val="008A33C8"/>
    <w:rsid w:val="008A3683"/>
    <w:rsid w:val="008A3821"/>
    <w:rsid w:val="008A3892"/>
    <w:rsid w:val="008A3A88"/>
    <w:rsid w:val="008A3AAC"/>
    <w:rsid w:val="008A3BD1"/>
    <w:rsid w:val="008A3CDA"/>
    <w:rsid w:val="008A3CE5"/>
    <w:rsid w:val="008A3D40"/>
    <w:rsid w:val="008A3EB1"/>
    <w:rsid w:val="008A3F12"/>
    <w:rsid w:val="008A427F"/>
    <w:rsid w:val="008A42C2"/>
    <w:rsid w:val="008A44E9"/>
    <w:rsid w:val="008A47E1"/>
    <w:rsid w:val="008A4867"/>
    <w:rsid w:val="008A4914"/>
    <w:rsid w:val="008A4A32"/>
    <w:rsid w:val="008A4B39"/>
    <w:rsid w:val="008A4B3E"/>
    <w:rsid w:val="008A4BAB"/>
    <w:rsid w:val="008A4C3C"/>
    <w:rsid w:val="008A4D7B"/>
    <w:rsid w:val="008A50BF"/>
    <w:rsid w:val="008A51AA"/>
    <w:rsid w:val="008A5205"/>
    <w:rsid w:val="008A521C"/>
    <w:rsid w:val="008A5310"/>
    <w:rsid w:val="008A532F"/>
    <w:rsid w:val="008A546E"/>
    <w:rsid w:val="008A551A"/>
    <w:rsid w:val="008A56D5"/>
    <w:rsid w:val="008A5972"/>
    <w:rsid w:val="008A5A20"/>
    <w:rsid w:val="008A5C2C"/>
    <w:rsid w:val="008A5CFA"/>
    <w:rsid w:val="008A5E3E"/>
    <w:rsid w:val="008A5E62"/>
    <w:rsid w:val="008A5E7D"/>
    <w:rsid w:val="008A5EC1"/>
    <w:rsid w:val="008A5F99"/>
    <w:rsid w:val="008A5FAC"/>
    <w:rsid w:val="008A6089"/>
    <w:rsid w:val="008A60FB"/>
    <w:rsid w:val="008A6139"/>
    <w:rsid w:val="008A6145"/>
    <w:rsid w:val="008A61F4"/>
    <w:rsid w:val="008A63F1"/>
    <w:rsid w:val="008A646F"/>
    <w:rsid w:val="008A650A"/>
    <w:rsid w:val="008A653B"/>
    <w:rsid w:val="008A65B9"/>
    <w:rsid w:val="008A6695"/>
    <w:rsid w:val="008A68B7"/>
    <w:rsid w:val="008A68D9"/>
    <w:rsid w:val="008A699C"/>
    <w:rsid w:val="008A6A4C"/>
    <w:rsid w:val="008A6AC3"/>
    <w:rsid w:val="008A6B56"/>
    <w:rsid w:val="008A6B6E"/>
    <w:rsid w:val="008A6BF0"/>
    <w:rsid w:val="008A6C29"/>
    <w:rsid w:val="008A6E83"/>
    <w:rsid w:val="008A6EEB"/>
    <w:rsid w:val="008A70F0"/>
    <w:rsid w:val="008A7381"/>
    <w:rsid w:val="008A747A"/>
    <w:rsid w:val="008A75DB"/>
    <w:rsid w:val="008A764B"/>
    <w:rsid w:val="008A7741"/>
    <w:rsid w:val="008A7797"/>
    <w:rsid w:val="008A78EA"/>
    <w:rsid w:val="008A7A84"/>
    <w:rsid w:val="008A7AF7"/>
    <w:rsid w:val="008A7B53"/>
    <w:rsid w:val="008A7BD3"/>
    <w:rsid w:val="008A7D11"/>
    <w:rsid w:val="008A7DC1"/>
    <w:rsid w:val="008A7EDE"/>
    <w:rsid w:val="008A7EFC"/>
    <w:rsid w:val="008A7F3E"/>
    <w:rsid w:val="008A7FAC"/>
    <w:rsid w:val="008B010F"/>
    <w:rsid w:val="008B04C1"/>
    <w:rsid w:val="008B056B"/>
    <w:rsid w:val="008B05E9"/>
    <w:rsid w:val="008B064B"/>
    <w:rsid w:val="008B0690"/>
    <w:rsid w:val="008B0758"/>
    <w:rsid w:val="008B0828"/>
    <w:rsid w:val="008B0844"/>
    <w:rsid w:val="008B086A"/>
    <w:rsid w:val="008B0AFC"/>
    <w:rsid w:val="008B0B41"/>
    <w:rsid w:val="008B0BA6"/>
    <w:rsid w:val="008B0C4B"/>
    <w:rsid w:val="008B0D11"/>
    <w:rsid w:val="008B0DD8"/>
    <w:rsid w:val="008B0DF7"/>
    <w:rsid w:val="008B0E01"/>
    <w:rsid w:val="008B0FE9"/>
    <w:rsid w:val="008B10FD"/>
    <w:rsid w:val="008B11E2"/>
    <w:rsid w:val="008B1236"/>
    <w:rsid w:val="008B1345"/>
    <w:rsid w:val="008B138D"/>
    <w:rsid w:val="008B1417"/>
    <w:rsid w:val="008B153B"/>
    <w:rsid w:val="008B17F8"/>
    <w:rsid w:val="008B19E5"/>
    <w:rsid w:val="008B1A9F"/>
    <w:rsid w:val="008B1BDF"/>
    <w:rsid w:val="008B1C1B"/>
    <w:rsid w:val="008B1C8D"/>
    <w:rsid w:val="008B1CB4"/>
    <w:rsid w:val="008B1CD8"/>
    <w:rsid w:val="008B1D3F"/>
    <w:rsid w:val="008B1E0B"/>
    <w:rsid w:val="008B1E1F"/>
    <w:rsid w:val="008B1EE3"/>
    <w:rsid w:val="008B1F7D"/>
    <w:rsid w:val="008B2042"/>
    <w:rsid w:val="008B20B3"/>
    <w:rsid w:val="008B2406"/>
    <w:rsid w:val="008B2420"/>
    <w:rsid w:val="008B2501"/>
    <w:rsid w:val="008B250F"/>
    <w:rsid w:val="008B2622"/>
    <w:rsid w:val="008B27AC"/>
    <w:rsid w:val="008B284B"/>
    <w:rsid w:val="008B29F0"/>
    <w:rsid w:val="008B2AB8"/>
    <w:rsid w:val="008B2CA5"/>
    <w:rsid w:val="008B2CF9"/>
    <w:rsid w:val="008B2DA4"/>
    <w:rsid w:val="008B2DB3"/>
    <w:rsid w:val="008B2EDC"/>
    <w:rsid w:val="008B3167"/>
    <w:rsid w:val="008B3187"/>
    <w:rsid w:val="008B3272"/>
    <w:rsid w:val="008B3305"/>
    <w:rsid w:val="008B3362"/>
    <w:rsid w:val="008B3541"/>
    <w:rsid w:val="008B3917"/>
    <w:rsid w:val="008B3AD1"/>
    <w:rsid w:val="008B3B01"/>
    <w:rsid w:val="008B3B58"/>
    <w:rsid w:val="008B3BBD"/>
    <w:rsid w:val="008B3C3B"/>
    <w:rsid w:val="008B3CD6"/>
    <w:rsid w:val="008B3DD0"/>
    <w:rsid w:val="008B3E61"/>
    <w:rsid w:val="008B3E68"/>
    <w:rsid w:val="008B3F61"/>
    <w:rsid w:val="008B40F8"/>
    <w:rsid w:val="008B41FA"/>
    <w:rsid w:val="008B42DD"/>
    <w:rsid w:val="008B4337"/>
    <w:rsid w:val="008B4437"/>
    <w:rsid w:val="008B44F2"/>
    <w:rsid w:val="008B4590"/>
    <w:rsid w:val="008B467D"/>
    <w:rsid w:val="008B46C2"/>
    <w:rsid w:val="008B473B"/>
    <w:rsid w:val="008B473C"/>
    <w:rsid w:val="008B476F"/>
    <w:rsid w:val="008B47A9"/>
    <w:rsid w:val="008B49B5"/>
    <w:rsid w:val="008B49C1"/>
    <w:rsid w:val="008B4A21"/>
    <w:rsid w:val="008B4A70"/>
    <w:rsid w:val="008B4AEF"/>
    <w:rsid w:val="008B4CBF"/>
    <w:rsid w:val="008B4D01"/>
    <w:rsid w:val="008B50AD"/>
    <w:rsid w:val="008B51E9"/>
    <w:rsid w:val="008B5274"/>
    <w:rsid w:val="008B530A"/>
    <w:rsid w:val="008B53BE"/>
    <w:rsid w:val="008B55C4"/>
    <w:rsid w:val="008B566D"/>
    <w:rsid w:val="008B5808"/>
    <w:rsid w:val="008B5967"/>
    <w:rsid w:val="008B59AC"/>
    <w:rsid w:val="008B59F8"/>
    <w:rsid w:val="008B5E45"/>
    <w:rsid w:val="008B604B"/>
    <w:rsid w:val="008B60FA"/>
    <w:rsid w:val="008B611F"/>
    <w:rsid w:val="008B6138"/>
    <w:rsid w:val="008B63B0"/>
    <w:rsid w:val="008B64EE"/>
    <w:rsid w:val="008B672C"/>
    <w:rsid w:val="008B6916"/>
    <w:rsid w:val="008B69FB"/>
    <w:rsid w:val="008B6A0B"/>
    <w:rsid w:val="008B6AAF"/>
    <w:rsid w:val="008B6BC8"/>
    <w:rsid w:val="008B6CCF"/>
    <w:rsid w:val="008B6E98"/>
    <w:rsid w:val="008B705D"/>
    <w:rsid w:val="008B70A5"/>
    <w:rsid w:val="008B719C"/>
    <w:rsid w:val="008B7379"/>
    <w:rsid w:val="008B743E"/>
    <w:rsid w:val="008B7580"/>
    <w:rsid w:val="008B769D"/>
    <w:rsid w:val="008B77B7"/>
    <w:rsid w:val="008B7BE0"/>
    <w:rsid w:val="008B7C6D"/>
    <w:rsid w:val="008B7CC8"/>
    <w:rsid w:val="008B7D9B"/>
    <w:rsid w:val="008B7E7A"/>
    <w:rsid w:val="008B7EF7"/>
    <w:rsid w:val="008C0052"/>
    <w:rsid w:val="008C00D2"/>
    <w:rsid w:val="008C029D"/>
    <w:rsid w:val="008C057E"/>
    <w:rsid w:val="008C05D7"/>
    <w:rsid w:val="008C05DD"/>
    <w:rsid w:val="008C069F"/>
    <w:rsid w:val="008C0701"/>
    <w:rsid w:val="008C0A5A"/>
    <w:rsid w:val="008C0A5D"/>
    <w:rsid w:val="008C0B3B"/>
    <w:rsid w:val="008C0BF9"/>
    <w:rsid w:val="008C0CDE"/>
    <w:rsid w:val="008C0D41"/>
    <w:rsid w:val="008C0EC4"/>
    <w:rsid w:val="008C11B9"/>
    <w:rsid w:val="008C138C"/>
    <w:rsid w:val="008C149B"/>
    <w:rsid w:val="008C18AA"/>
    <w:rsid w:val="008C18E9"/>
    <w:rsid w:val="008C1A65"/>
    <w:rsid w:val="008C1ADD"/>
    <w:rsid w:val="008C1B27"/>
    <w:rsid w:val="008C1D7D"/>
    <w:rsid w:val="008C201F"/>
    <w:rsid w:val="008C202E"/>
    <w:rsid w:val="008C207D"/>
    <w:rsid w:val="008C20BE"/>
    <w:rsid w:val="008C20CB"/>
    <w:rsid w:val="008C20D0"/>
    <w:rsid w:val="008C2222"/>
    <w:rsid w:val="008C2359"/>
    <w:rsid w:val="008C237A"/>
    <w:rsid w:val="008C24A5"/>
    <w:rsid w:val="008C2700"/>
    <w:rsid w:val="008C2834"/>
    <w:rsid w:val="008C2A8B"/>
    <w:rsid w:val="008C2AB6"/>
    <w:rsid w:val="008C2AD3"/>
    <w:rsid w:val="008C2ADF"/>
    <w:rsid w:val="008C2AE1"/>
    <w:rsid w:val="008C2AFB"/>
    <w:rsid w:val="008C2E05"/>
    <w:rsid w:val="008C2F71"/>
    <w:rsid w:val="008C2FC4"/>
    <w:rsid w:val="008C3026"/>
    <w:rsid w:val="008C30D4"/>
    <w:rsid w:val="008C3175"/>
    <w:rsid w:val="008C3185"/>
    <w:rsid w:val="008C32D6"/>
    <w:rsid w:val="008C32F0"/>
    <w:rsid w:val="008C33EA"/>
    <w:rsid w:val="008C34D4"/>
    <w:rsid w:val="008C35AE"/>
    <w:rsid w:val="008C35FE"/>
    <w:rsid w:val="008C36DD"/>
    <w:rsid w:val="008C3702"/>
    <w:rsid w:val="008C37EB"/>
    <w:rsid w:val="008C3A16"/>
    <w:rsid w:val="008C3D94"/>
    <w:rsid w:val="008C3DAA"/>
    <w:rsid w:val="008C3F89"/>
    <w:rsid w:val="008C3F94"/>
    <w:rsid w:val="008C42AA"/>
    <w:rsid w:val="008C42D6"/>
    <w:rsid w:val="008C466B"/>
    <w:rsid w:val="008C4B59"/>
    <w:rsid w:val="008C4B6F"/>
    <w:rsid w:val="008C4D00"/>
    <w:rsid w:val="008C4DC1"/>
    <w:rsid w:val="008C4E64"/>
    <w:rsid w:val="008C4E9D"/>
    <w:rsid w:val="008C4F02"/>
    <w:rsid w:val="008C4F9A"/>
    <w:rsid w:val="008C51D1"/>
    <w:rsid w:val="008C533B"/>
    <w:rsid w:val="008C5696"/>
    <w:rsid w:val="008C56A3"/>
    <w:rsid w:val="008C56A4"/>
    <w:rsid w:val="008C58CD"/>
    <w:rsid w:val="008C58CF"/>
    <w:rsid w:val="008C5A5D"/>
    <w:rsid w:val="008C5A64"/>
    <w:rsid w:val="008C5B27"/>
    <w:rsid w:val="008C5CCA"/>
    <w:rsid w:val="008C603D"/>
    <w:rsid w:val="008C63AC"/>
    <w:rsid w:val="008C6497"/>
    <w:rsid w:val="008C65DC"/>
    <w:rsid w:val="008C66BA"/>
    <w:rsid w:val="008C68EE"/>
    <w:rsid w:val="008C69C0"/>
    <w:rsid w:val="008C6C57"/>
    <w:rsid w:val="008C6D09"/>
    <w:rsid w:val="008C6D3F"/>
    <w:rsid w:val="008C6E36"/>
    <w:rsid w:val="008C6E61"/>
    <w:rsid w:val="008C700D"/>
    <w:rsid w:val="008C7019"/>
    <w:rsid w:val="008C7033"/>
    <w:rsid w:val="008C71F0"/>
    <w:rsid w:val="008C75E0"/>
    <w:rsid w:val="008C7707"/>
    <w:rsid w:val="008C786C"/>
    <w:rsid w:val="008C7974"/>
    <w:rsid w:val="008C7986"/>
    <w:rsid w:val="008C7A69"/>
    <w:rsid w:val="008C7B6D"/>
    <w:rsid w:val="008C7E10"/>
    <w:rsid w:val="008D0049"/>
    <w:rsid w:val="008D0182"/>
    <w:rsid w:val="008D019F"/>
    <w:rsid w:val="008D029C"/>
    <w:rsid w:val="008D02AB"/>
    <w:rsid w:val="008D051E"/>
    <w:rsid w:val="008D083B"/>
    <w:rsid w:val="008D08AD"/>
    <w:rsid w:val="008D0990"/>
    <w:rsid w:val="008D0DC3"/>
    <w:rsid w:val="008D0FBD"/>
    <w:rsid w:val="008D1116"/>
    <w:rsid w:val="008D122D"/>
    <w:rsid w:val="008D124A"/>
    <w:rsid w:val="008D1272"/>
    <w:rsid w:val="008D128C"/>
    <w:rsid w:val="008D13E1"/>
    <w:rsid w:val="008D1434"/>
    <w:rsid w:val="008D14EA"/>
    <w:rsid w:val="008D15C9"/>
    <w:rsid w:val="008D165A"/>
    <w:rsid w:val="008D1663"/>
    <w:rsid w:val="008D169A"/>
    <w:rsid w:val="008D1845"/>
    <w:rsid w:val="008D1A96"/>
    <w:rsid w:val="008D1B3E"/>
    <w:rsid w:val="008D1C24"/>
    <w:rsid w:val="008D1EDF"/>
    <w:rsid w:val="008D1FA0"/>
    <w:rsid w:val="008D2059"/>
    <w:rsid w:val="008D2175"/>
    <w:rsid w:val="008D2209"/>
    <w:rsid w:val="008D22F6"/>
    <w:rsid w:val="008D23C2"/>
    <w:rsid w:val="008D2416"/>
    <w:rsid w:val="008D24C2"/>
    <w:rsid w:val="008D2553"/>
    <w:rsid w:val="008D28EA"/>
    <w:rsid w:val="008D2A34"/>
    <w:rsid w:val="008D2ADD"/>
    <w:rsid w:val="008D2C7C"/>
    <w:rsid w:val="008D2C8E"/>
    <w:rsid w:val="008D2CFE"/>
    <w:rsid w:val="008D305A"/>
    <w:rsid w:val="008D30C4"/>
    <w:rsid w:val="008D321A"/>
    <w:rsid w:val="008D3283"/>
    <w:rsid w:val="008D32B0"/>
    <w:rsid w:val="008D3483"/>
    <w:rsid w:val="008D3692"/>
    <w:rsid w:val="008D3706"/>
    <w:rsid w:val="008D37E6"/>
    <w:rsid w:val="008D393E"/>
    <w:rsid w:val="008D3B5E"/>
    <w:rsid w:val="008D3C06"/>
    <w:rsid w:val="008D3F83"/>
    <w:rsid w:val="008D4062"/>
    <w:rsid w:val="008D4107"/>
    <w:rsid w:val="008D45CC"/>
    <w:rsid w:val="008D4607"/>
    <w:rsid w:val="008D46F4"/>
    <w:rsid w:val="008D4880"/>
    <w:rsid w:val="008D48C8"/>
    <w:rsid w:val="008D4B1C"/>
    <w:rsid w:val="008D4B73"/>
    <w:rsid w:val="008D4C53"/>
    <w:rsid w:val="008D4CE4"/>
    <w:rsid w:val="008D511D"/>
    <w:rsid w:val="008D53D0"/>
    <w:rsid w:val="008D55BE"/>
    <w:rsid w:val="008D59F6"/>
    <w:rsid w:val="008D5A9C"/>
    <w:rsid w:val="008D5B0F"/>
    <w:rsid w:val="008D5B86"/>
    <w:rsid w:val="008D5C2C"/>
    <w:rsid w:val="008D5C64"/>
    <w:rsid w:val="008D5CCA"/>
    <w:rsid w:val="008D5E3B"/>
    <w:rsid w:val="008D5EA8"/>
    <w:rsid w:val="008D5F59"/>
    <w:rsid w:val="008D5FB4"/>
    <w:rsid w:val="008D5FF4"/>
    <w:rsid w:val="008D6005"/>
    <w:rsid w:val="008D6051"/>
    <w:rsid w:val="008D612F"/>
    <w:rsid w:val="008D6134"/>
    <w:rsid w:val="008D6188"/>
    <w:rsid w:val="008D61A7"/>
    <w:rsid w:val="008D6211"/>
    <w:rsid w:val="008D6304"/>
    <w:rsid w:val="008D6328"/>
    <w:rsid w:val="008D6753"/>
    <w:rsid w:val="008D6780"/>
    <w:rsid w:val="008D6790"/>
    <w:rsid w:val="008D6869"/>
    <w:rsid w:val="008D6A42"/>
    <w:rsid w:val="008D6B3A"/>
    <w:rsid w:val="008D6B69"/>
    <w:rsid w:val="008D6C8A"/>
    <w:rsid w:val="008D6CC3"/>
    <w:rsid w:val="008D6D79"/>
    <w:rsid w:val="008D6DD9"/>
    <w:rsid w:val="008D6EC9"/>
    <w:rsid w:val="008D71A3"/>
    <w:rsid w:val="008D71D1"/>
    <w:rsid w:val="008D7252"/>
    <w:rsid w:val="008D743A"/>
    <w:rsid w:val="008D746E"/>
    <w:rsid w:val="008D7478"/>
    <w:rsid w:val="008D7483"/>
    <w:rsid w:val="008D750D"/>
    <w:rsid w:val="008D7560"/>
    <w:rsid w:val="008D7933"/>
    <w:rsid w:val="008D7946"/>
    <w:rsid w:val="008D7959"/>
    <w:rsid w:val="008D7A2D"/>
    <w:rsid w:val="008D7D2D"/>
    <w:rsid w:val="008D7DBB"/>
    <w:rsid w:val="008D7E3B"/>
    <w:rsid w:val="008D7E53"/>
    <w:rsid w:val="008E0088"/>
    <w:rsid w:val="008E0115"/>
    <w:rsid w:val="008E0225"/>
    <w:rsid w:val="008E02E5"/>
    <w:rsid w:val="008E034A"/>
    <w:rsid w:val="008E034F"/>
    <w:rsid w:val="008E0419"/>
    <w:rsid w:val="008E04CC"/>
    <w:rsid w:val="008E080D"/>
    <w:rsid w:val="008E08C5"/>
    <w:rsid w:val="008E0A75"/>
    <w:rsid w:val="008E0AE6"/>
    <w:rsid w:val="008E0C7E"/>
    <w:rsid w:val="008E0D15"/>
    <w:rsid w:val="008E0DE3"/>
    <w:rsid w:val="008E0EC4"/>
    <w:rsid w:val="008E0F4B"/>
    <w:rsid w:val="008E11DC"/>
    <w:rsid w:val="008E11E4"/>
    <w:rsid w:val="008E13B4"/>
    <w:rsid w:val="008E1686"/>
    <w:rsid w:val="008E16C5"/>
    <w:rsid w:val="008E1718"/>
    <w:rsid w:val="008E17F7"/>
    <w:rsid w:val="008E19B4"/>
    <w:rsid w:val="008E1A25"/>
    <w:rsid w:val="008E1B3A"/>
    <w:rsid w:val="008E1DA3"/>
    <w:rsid w:val="008E1DF3"/>
    <w:rsid w:val="008E1EDE"/>
    <w:rsid w:val="008E1F97"/>
    <w:rsid w:val="008E1FC1"/>
    <w:rsid w:val="008E22B5"/>
    <w:rsid w:val="008E236B"/>
    <w:rsid w:val="008E247E"/>
    <w:rsid w:val="008E2671"/>
    <w:rsid w:val="008E26F3"/>
    <w:rsid w:val="008E2725"/>
    <w:rsid w:val="008E276D"/>
    <w:rsid w:val="008E2777"/>
    <w:rsid w:val="008E2822"/>
    <w:rsid w:val="008E2912"/>
    <w:rsid w:val="008E297E"/>
    <w:rsid w:val="008E29FC"/>
    <w:rsid w:val="008E2AA7"/>
    <w:rsid w:val="008E2BA1"/>
    <w:rsid w:val="008E2BE8"/>
    <w:rsid w:val="008E2C63"/>
    <w:rsid w:val="008E2DF4"/>
    <w:rsid w:val="008E2F15"/>
    <w:rsid w:val="008E30A3"/>
    <w:rsid w:val="008E30CF"/>
    <w:rsid w:val="008E3369"/>
    <w:rsid w:val="008E3532"/>
    <w:rsid w:val="008E37B6"/>
    <w:rsid w:val="008E3802"/>
    <w:rsid w:val="008E3929"/>
    <w:rsid w:val="008E3932"/>
    <w:rsid w:val="008E39D8"/>
    <w:rsid w:val="008E3B08"/>
    <w:rsid w:val="008E3E54"/>
    <w:rsid w:val="008E3F82"/>
    <w:rsid w:val="008E3FB1"/>
    <w:rsid w:val="008E410C"/>
    <w:rsid w:val="008E4746"/>
    <w:rsid w:val="008E4790"/>
    <w:rsid w:val="008E482F"/>
    <w:rsid w:val="008E4968"/>
    <w:rsid w:val="008E4B22"/>
    <w:rsid w:val="008E4D8E"/>
    <w:rsid w:val="008E4F37"/>
    <w:rsid w:val="008E5037"/>
    <w:rsid w:val="008E503C"/>
    <w:rsid w:val="008E510B"/>
    <w:rsid w:val="008E511E"/>
    <w:rsid w:val="008E5146"/>
    <w:rsid w:val="008E5220"/>
    <w:rsid w:val="008E52AE"/>
    <w:rsid w:val="008E53B1"/>
    <w:rsid w:val="008E54F9"/>
    <w:rsid w:val="008E5550"/>
    <w:rsid w:val="008E59E6"/>
    <w:rsid w:val="008E5A82"/>
    <w:rsid w:val="008E5B33"/>
    <w:rsid w:val="008E5B5B"/>
    <w:rsid w:val="008E5B9C"/>
    <w:rsid w:val="008E5D14"/>
    <w:rsid w:val="008E5DBE"/>
    <w:rsid w:val="008E5DE2"/>
    <w:rsid w:val="008E5E54"/>
    <w:rsid w:val="008E5F7F"/>
    <w:rsid w:val="008E6081"/>
    <w:rsid w:val="008E60E6"/>
    <w:rsid w:val="008E6187"/>
    <w:rsid w:val="008E61B7"/>
    <w:rsid w:val="008E64A2"/>
    <w:rsid w:val="008E65B8"/>
    <w:rsid w:val="008E685D"/>
    <w:rsid w:val="008E68D2"/>
    <w:rsid w:val="008E69C9"/>
    <w:rsid w:val="008E6C24"/>
    <w:rsid w:val="008E6C91"/>
    <w:rsid w:val="008E6E5F"/>
    <w:rsid w:val="008E6FD0"/>
    <w:rsid w:val="008E70F8"/>
    <w:rsid w:val="008E7251"/>
    <w:rsid w:val="008E728C"/>
    <w:rsid w:val="008E74AA"/>
    <w:rsid w:val="008E7659"/>
    <w:rsid w:val="008E7666"/>
    <w:rsid w:val="008E7742"/>
    <w:rsid w:val="008E7758"/>
    <w:rsid w:val="008E79D4"/>
    <w:rsid w:val="008E7A33"/>
    <w:rsid w:val="008E7B1B"/>
    <w:rsid w:val="008E7B4E"/>
    <w:rsid w:val="008E7BF7"/>
    <w:rsid w:val="008E7C09"/>
    <w:rsid w:val="008E7EC1"/>
    <w:rsid w:val="008E7F02"/>
    <w:rsid w:val="008E7F70"/>
    <w:rsid w:val="008F00C7"/>
    <w:rsid w:val="008F010A"/>
    <w:rsid w:val="008F02A3"/>
    <w:rsid w:val="008F0639"/>
    <w:rsid w:val="008F0705"/>
    <w:rsid w:val="008F0959"/>
    <w:rsid w:val="008F099A"/>
    <w:rsid w:val="008F09E9"/>
    <w:rsid w:val="008F0A06"/>
    <w:rsid w:val="008F0A58"/>
    <w:rsid w:val="008F0C0A"/>
    <w:rsid w:val="008F0D0F"/>
    <w:rsid w:val="008F0D4E"/>
    <w:rsid w:val="008F0D9E"/>
    <w:rsid w:val="008F0EB5"/>
    <w:rsid w:val="008F0F76"/>
    <w:rsid w:val="008F106F"/>
    <w:rsid w:val="008F10B8"/>
    <w:rsid w:val="008F13EE"/>
    <w:rsid w:val="008F14C3"/>
    <w:rsid w:val="008F14D1"/>
    <w:rsid w:val="008F15DF"/>
    <w:rsid w:val="008F1601"/>
    <w:rsid w:val="008F1704"/>
    <w:rsid w:val="008F176A"/>
    <w:rsid w:val="008F179E"/>
    <w:rsid w:val="008F181D"/>
    <w:rsid w:val="008F199B"/>
    <w:rsid w:val="008F1AD7"/>
    <w:rsid w:val="008F1C7C"/>
    <w:rsid w:val="008F1CA9"/>
    <w:rsid w:val="008F1E5C"/>
    <w:rsid w:val="008F1F17"/>
    <w:rsid w:val="008F2018"/>
    <w:rsid w:val="008F210C"/>
    <w:rsid w:val="008F2326"/>
    <w:rsid w:val="008F23AA"/>
    <w:rsid w:val="008F24EB"/>
    <w:rsid w:val="008F2713"/>
    <w:rsid w:val="008F282B"/>
    <w:rsid w:val="008F2831"/>
    <w:rsid w:val="008F299C"/>
    <w:rsid w:val="008F2A1E"/>
    <w:rsid w:val="008F2AEA"/>
    <w:rsid w:val="008F2B08"/>
    <w:rsid w:val="008F2B4B"/>
    <w:rsid w:val="008F2B87"/>
    <w:rsid w:val="008F2CAC"/>
    <w:rsid w:val="008F2CEA"/>
    <w:rsid w:val="008F2D38"/>
    <w:rsid w:val="008F2E61"/>
    <w:rsid w:val="008F2EE1"/>
    <w:rsid w:val="008F2F8C"/>
    <w:rsid w:val="008F2FD9"/>
    <w:rsid w:val="008F3040"/>
    <w:rsid w:val="008F3192"/>
    <w:rsid w:val="008F32C3"/>
    <w:rsid w:val="008F3335"/>
    <w:rsid w:val="008F3423"/>
    <w:rsid w:val="008F3470"/>
    <w:rsid w:val="008F3528"/>
    <w:rsid w:val="008F3576"/>
    <w:rsid w:val="008F358D"/>
    <w:rsid w:val="008F3683"/>
    <w:rsid w:val="008F39F0"/>
    <w:rsid w:val="008F3B73"/>
    <w:rsid w:val="008F3C5E"/>
    <w:rsid w:val="008F3D43"/>
    <w:rsid w:val="008F3E74"/>
    <w:rsid w:val="008F3E98"/>
    <w:rsid w:val="008F3F20"/>
    <w:rsid w:val="008F408E"/>
    <w:rsid w:val="008F4098"/>
    <w:rsid w:val="008F409A"/>
    <w:rsid w:val="008F453C"/>
    <w:rsid w:val="008F4731"/>
    <w:rsid w:val="008F47A7"/>
    <w:rsid w:val="008F4AC4"/>
    <w:rsid w:val="008F4ECF"/>
    <w:rsid w:val="008F5089"/>
    <w:rsid w:val="008F50A3"/>
    <w:rsid w:val="008F55FF"/>
    <w:rsid w:val="008F560D"/>
    <w:rsid w:val="008F589D"/>
    <w:rsid w:val="008F5958"/>
    <w:rsid w:val="008F598F"/>
    <w:rsid w:val="008F59B1"/>
    <w:rsid w:val="008F5AF8"/>
    <w:rsid w:val="008F5B83"/>
    <w:rsid w:val="008F5B96"/>
    <w:rsid w:val="008F5D16"/>
    <w:rsid w:val="008F5E78"/>
    <w:rsid w:val="008F5F67"/>
    <w:rsid w:val="008F616A"/>
    <w:rsid w:val="008F6367"/>
    <w:rsid w:val="008F65C8"/>
    <w:rsid w:val="008F6697"/>
    <w:rsid w:val="008F67B0"/>
    <w:rsid w:val="008F69B7"/>
    <w:rsid w:val="008F6AC6"/>
    <w:rsid w:val="008F6DED"/>
    <w:rsid w:val="008F6E3E"/>
    <w:rsid w:val="008F6E74"/>
    <w:rsid w:val="008F6EF4"/>
    <w:rsid w:val="008F6F47"/>
    <w:rsid w:val="008F6F7C"/>
    <w:rsid w:val="008F711F"/>
    <w:rsid w:val="008F7228"/>
    <w:rsid w:val="008F72A2"/>
    <w:rsid w:val="008F731A"/>
    <w:rsid w:val="008F7483"/>
    <w:rsid w:val="008F749E"/>
    <w:rsid w:val="008F74A7"/>
    <w:rsid w:val="008F7546"/>
    <w:rsid w:val="008F7571"/>
    <w:rsid w:val="008F7595"/>
    <w:rsid w:val="008F75BC"/>
    <w:rsid w:val="008F75BF"/>
    <w:rsid w:val="008F78E5"/>
    <w:rsid w:val="008F7987"/>
    <w:rsid w:val="008F7991"/>
    <w:rsid w:val="008F7A14"/>
    <w:rsid w:val="008F7AC0"/>
    <w:rsid w:val="008F7B11"/>
    <w:rsid w:val="008F7B7D"/>
    <w:rsid w:val="008F7BD2"/>
    <w:rsid w:val="008F7BE5"/>
    <w:rsid w:val="008F7DC6"/>
    <w:rsid w:val="00900010"/>
    <w:rsid w:val="00900064"/>
    <w:rsid w:val="009000DA"/>
    <w:rsid w:val="009001E8"/>
    <w:rsid w:val="0090037F"/>
    <w:rsid w:val="00900698"/>
    <w:rsid w:val="009006E7"/>
    <w:rsid w:val="00900749"/>
    <w:rsid w:val="009007FD"/>
    <w:rsid w:val="00900D5B"/>
    <w:rsid w:val="00900E8C"/>
    <w:rsid w:val="00900E9D"/>
    <w:rsid w:val="00900F60"/>
    <w:rsid w:val="00900FFD"/>
    <w:rsid w:val="0090121C"/>
    <w:rsid w:val="0090123A"/>
    <w:rsid w:val="00901432"/>
    <w:rsid w:val="00901435"/>
    <w:rsid w:val="00901868"/>
    <w:rsid w:val="00901984"/>
    <w:rsid w:val="009019CE"/>
    <w:rsid w:val="00901A0A"/>
    <w:rsid w:val="00901A51"/>
    <w:rsid w:val="00901AF3"/>
    <w:rsid w:val="00901CC7"/>
    <w:rsid w:val="00901D2A"/>
    <w:rsid w:val="00901DFA"/>
    <w:rsid w:val="00901E1D"/>
    <w:rsid w:val="00901E58"/>
    <w:rsid w:val="00901E90"/>
    <w:rsid w:val="00901F18"/>
    <w:rsid w:val="00901FE8"/>
    <w:rsid w:val="009021B6"/>
    <w:rsid w:val="00902395"/>
    <w:rsid w:val="009025DB"/>
    <w:rsid w:val="0090284B"/>
    <w:rsid w:val="009028F5"/>
    <w:rsid w:val="0090299D"/>
    <w:rsid w:val="00902A11"/>
    <w:rsid w:val="00902B86"/>
    <w:rsid w:val="00902BFF"/>
    <w:rsid w:val="00902CAB"/>
    <w:rsid w:val="00902CCE"/>
    <w:rsid w:val="00902D52"/>
    <w:rsid w:val="00902DB7"/>
    <w:rsid w:val="00902DF9"/>
    <w:rsid w:val="00902E59"/>
    <w:rsid w:val="00902EAB"/>
    <w:rsid w:val="00902F21"/>
    <w:rsid w:val="0090304F"/>
    <w:rsid w:val="009031D6"/>
    <w:rsid w:val="0090343F"/>
    <w:rsid w:val="00903507"/>
    <w:rsid w:val="009035D8"/>
    <w:rsid w:val="009035E9"/>
    <w:rsid w:val="00903836"/>
    <w:rsid w:val="00903845"/>
    <w:rsid w:val="00903855"/>
    <w:rsid w:val="00903910"/>
    <w:rsid w:val="00903A28"/>
    <w:rsid w:val="00903A76"/>
    <w:rsid w:val="00903B2D"/>
    <w:rsid w:val="00903BB8"/>
    <w:rsid w:val="00903CBD"/>
    <w:rsid w:val="00903ECF"/>
    <w:rsid w:val="00903F61"/>
    <w:rsid w:val="00903F7F"/>
    <w:rsid w:val="009040AF"/>
    <w:rsid w:val="009040E2"/>
    <w:rsid w:val="0090414E"/>
    <w:rsid w:val="009041F7"/>
    <w:rsid w:val="00904273"/>
    <w:rsid w:val="00904307"/>
    <w:rsid w:val="009043D8"/>
    <w:rsid w:val="009043EA"/>
    <w:rsid w:val="009045A5"/>
    <w:rsid w:val="009045D9"/>
    <w:rsid w:val="00904648"/>
    <w:rsid w:val="009046CE"/>
    <w:rsid w:val="00904701"/>
    <w:rsid w:val="00904AC5"/>
    <w:rsid w:val="00904B66"/>
    <w:rsid w:val="00904B74"/>
    <w:rsid w:val="00904BE1"/>
    <w:rsid w:val="00904C5D"/>
    <w:rsid w:val="00904DF1"/>
    <w:rsid w:val="00904DF2"/>
    <w:rsid w:val="00904DFE"/>
    <w:rsid w:val="00904F7E"/>
    <w:rsid w:val="00904F93"/>
    <w:rsid w:val="00905012"/>
    <w:rsid w:val="00905131"/>
    <w:rsid w:val="00905139"/>
    <w:rsid w:val="009051AC"/>
    <w:rsid w:val="00905335"/>
    <w:rsid w:val="00905357"/>
    <w:rsid w:val="009054CF"/>
    <w:rsid w:val="00905545"/>
    <w:rsid w:val="00905794"/>
    <w:rsid w:val="009057AE"/>
    <w:rsid w:val="00905984"/>
    <w:rsid w:val="009059B3"/>
    <w:rsid w:val="009059DE"/>
    <w:rsid w:val="00905ADE"/>
    <w:rsid w:val="00905BF3"/>
    <w:rsid w:val="00905C5D"/>
    <w:rsid w:val="00905DBE"/>
    <w:rsid w:val="00905F75"/>
    <w:rsid w:val="00906133"/>
    <w:rsid w:val="00906491"/>
    <w:rsid w:val="0090678B"/>
    <w:rsid w:val="00906954"/>
    <w:rsid w:val="00906A0D"/>
    <w:rsid w:val="00906BB6"/>
    <w:rsid w:val="00906BBC"/>
    <w:rsid w:val="00906C23"/>
    <w:rsid w:val="00906C2B"/>
    <w:rsid w:val="00906D31"/>
    <w:rsid w:val="00906D96"/>
    <w:rsid w:val="00907038"/>
    <w:rsid w:val="0090704C"/>
    <w:rsid w:val="0090745C"/>
    <w:rsid w:val="0090759D"/>
    <w:rsid w:val="00907801"/>
    <w:rsid w:val="00907984"/>
    <w:rsid w:val="00907ACF"/>
    <w:rsid w:val="00907AD4"/>
    <w:rsid w:val="00907B27"/>
    <w:rsid w:val="00907E4D"/>
    <w:rsid w:val="00907EC2"/>
    <w:rsid w:val="00907EDC"/>
    <w:rsid w:val="009100F8"/>
    <w:rsid w:val="0091011C"/>
    <w:rsid w:val="00910129"/>
    <w:rsid w:val="00910231"/>
    <w:rsid w:val="00910358"/>
    <w:rsid w:val="009103B7"/>
    <w:rsid w:val="0091040C"/>
    <w:rsid w:val="009104A7"/>
    <w:rsid w:val="009106C7"/>
    <w:rsid w:val="009107EC"/>
    <w:rsid w:val="00910A0E"/>
    <w:rsid w:val="00910A73"/>
    <w:rsid w:val="00910C89"/>
    <w:rsid w:val="00910EE5"/>
    <w:rsid w:val="00910EFE"/>
    <w:rsid w:val="0091114D"/>
    <w:rsid w:val="00911278"/>
    <w:rsid w:val="0091130D"/>
    <w:rsid w:val="00911383"/>
    <w:rsid w:val="009114B5"/>
    <w:rsid w:val="009115CD"/>
    <w:rsid w:val="00911734"/>
    <w:rsid w:val="00911783"/>
    <w:rsid w:val="009117A5"/>
    <w:rsid w:val="00911950"/>
    <w:rsid w:val="0091198C"/>
    <w:rsid w:val="00911A99"/>
    <w:rsid w:val="00911BD9"/>
    <w:rsid w:val="00911CF5"/>
    <w:rsid w:val="00911E54"/>
    <w:rsid w:val="00911F23"/>
    <w:rsid w:val="00912037"/>
    <w:rsid w:val="009123A1"/>
    <w:rsid w:val="009124B0"/>
    <w:rsid w:val="0091252E"/>
    <w:rsid w:val="00912673"/>
    <w:rsid w:val="009128C6"/>
    <w:rsid w:val="00912ABC"/>
    <w:rsid w:val="00912C4A"/>
    <w:rsid w:val="00912C77"/>
    <w:rsid w:val="00912C85"/>
    <w:rsid w:val="00912D30"/>
    <w:rsid w:val="00912D32"/>
    <w:rsid w:val="00912D52"/>
    <w:rsid w:val="00912F72"/>
    <w:rsid w:val="00913044"/>
    <w:rsid w:val="00913109"/>
    <w:rsid w:val="00913197"/>
    <w:rsid w:val="00913261"/>
    <w:rsid w:val="009132E3"/>
    <w:rsid w:val="009133DC"/>
    <w:rsid w:val="0091348F"/>
    <w:rsid w:val="009137D0"/>
    <w:rsid w:val="009137FF"/>
    <w:rsid w:val="009138F4"/>
    <w:rsid w:val="00913997"/>
    <w:rsid w:val="009139AB"/>
    <w:rsid w:val="009139B9"/>
    <w:rsid w:val="00913B96"/>
    <w:rsid w:val="00913C71"/>
    <w:rsid w:val="00913CCD"/>
    <w:rsid w:val="00913D52"/>
    <w:rsid w:val="00913DF5"/>
    <w:rsid w:val="00913EAA"/>
    <w:rsid w:val="00913F8A"/>
    <w:rsid w:val="00913FB8"/>
    <w:rsid w:val="00914040"/>
    <w:rsid w:val="009141CD"/>
    <w:rsid w:val="00914361"/>
    <w:rsid w:val="0091440B"/>
    <w:rsid w:val="0091448C"/>
    <w:rsid w:val="009144D3"/>
    <w:rsid w:val="00914527"/>
    <w:rsid w:val="00914573"/>
    <w:rsid w:val="009147C4"/>
    <w:rsid w:val="00914944"/>
    <w:rsid w:val="009149EC"/>
    <w:rsid w:val="00914AAF"/>
    <w:rsid w:val="00914AD7"/>
    <w:rsid w:val="00914C81"/>
    <w:rsid w:val="00914DD0"/>
    <w:rsid w:val="00914E84"/>
    <w:rsid w:val="00914FB6"/>
    <w:rsid w:val="00915129"/>
    <w:rsid w:val="009151B3"/>
    <w:rsid w:val="009153EB"/>
    <w:rsid w:val="0091565D"/>
    <w:rsid w:val="00915770"/>
    <w:rsid w:val="00915DCC"/>
    <w:rsid w:val="00915DDB"/>
    <w:rsid w:val="00915E94"/>
    <w:rsid w:val="00915EB8"/>
    <w:rsid w:val="00915EFF"/>
    <w:rsid w:val="00915FA2"/>
    <w:rsid w:val="00916026"/>
    <w:rsid w:val="0091612D"/>
    <w:rsid w:val="00916381"/>
    <w:rsid w:val="009163A0"/>
    <w:rsid w:val="009163A1"/>
    <w:rsid w:val="00916401"/>
    <w:rsid w:val="00916487"/>
    <w:rsid w:val="009164C5"/>
    <w:rsid w:val="00916615"/>
    <w:rsid w:val="0091669B"/>
    <w:rsid w:val="009166A7"/>
    <w:rsid w:val="009166E4"/>
    <w:rsid w:val="0091672D"/>
    <w:rsid w:val="00916795"/>
    <w:rsid w:val="0091686B"/>
    <w:rsid w:val="00916936"/>
    <w:rsid w:val="00916D87"/>
    <w:rsid w:val="00916E49"/>
    <w:rsid w:val="00916F86"/>
    <w:rsid w:val="00917000"/>
    <w:rsid w:val="009170C0"/>
    <w:rsid w:val="00917132"/>
    <w:rsid w:val="00917202"/>
    <w:rsid w:val="0091732B"/>
    <w:rsid w:val="0091741D"/>
    <w:rsid w:val="00917582"/>
    <w:rsid w:val="00917638"/>
    <w:rsid w:val="0091771D"/>
    <w:rsid w:val="0091771E"/>
    <w:rsid w:val="00917728"/>
    <w:rsid w:val="00917759"/>
    <w:rsid w:val="0091780F"/>
    <w:rsid w:val="0091791F"/>
    <w:rsid w:val="00917936"/>
    <w:rsid w:val="00917B3B"/>
    <w:rsid w:val="00917BF2"/>
    <w:rsid w:val="00917D10"/>
    <w:rsid w:val="00917D12"/>
    <w:rsid w:val="00917DD9"/>
    <w:rsid w:val="00917E83"/>
    <w:rsid w:val="00917F4C"/>
    <w:rsid w:val="00917F61"/>
    <w:rsid w:val="00917FB7"/>
    <w:rsid w:val="00917FDC"/>
    <w:rsid w:val="0092014A"/>
    <w:rsid w:val="00920218"/>
    <w:rsid w:val="0092022C"/>
    <w:rsid w:val="009202A1"/>
    <w:rsid w:val="0092045D"/>
    <w:rsid w:val="00920483"/>
    <w:rsid w:val="009204ED"/>
    <w:rsid w:val="00920593"/>
    <w:rsid w:val="00920690"/>
    <w:rsid w:val="00920747"/>
    <w:rsid w:val="009207DF"/>
    <w:rsid w:val="009208B0"/>
    <w:rsid w:val="009209B6"/>
    <w:rsid w:val="00920A2C"/>
    <w:rsid w:val="00920B23"/>
    <w:rsid w:val="00920CBC"/>
    <w:rsid w:val="00920D2C"/>
    <w:rsid w:val="00920DD9"/>
    <w:rsid w:val="00920E1A"/>
    <w:rsid w:val="00920E53"/>
    <w:rsid w:val="00920F48"/>
    <w:rsid w:val="00920F82"/>
    <w:rsid w:val="00920F9D"/>
    <w:rsid w:val="00921126"/>
    <w:rsid w:val="0092114C"/>
    <w:rsid w:val="00921158"/>
    <w:rsid w:val="00921217"/>
    <w:rsid w:val="0092124F"/>
    <w:rsid w:val="009212F2"/>
    <w:rsid w:val="00921341"/>
    <w:rsid w:val="0092139B"/>
    <w:rsid w:val="00921446"/>
    <w:rsid w:val="00921455"/>
    <w:rsid w:val="009216B6"/>
    <w:rsid w:val="009216CC"/>
    <w:rsid w:val="0092172D"/>
    <w:rsid w:val="009217A0"/>
    <w:rsid w:val="0092183F"/>
    <w:rsid w:val="00921908"/>
    <w:rsid w:val="0092190F"/>
    <w:rsid w:val="00921B06"/>
    <w:rsid w:val="00921B19"/>
    <w:rsid w:val="00921B2E"/>
    <w:rsid w:val="00921C45"/>
    <w:rsid w:val="00921C5A"/>
    <w:rsid w:val="00921CF0"/>
    <w:rsid w:val="00921D0D"/>
    <w:rsid w:val="00921D2F"/>
    <w:rsid w:val="00921DA1"/>
    <w:rsid w:val="00921DC4"/>
    <w:rsid w:val="00921ECD"/>
    <w:rsid w:val="00921F19"/>
    <w:rsid w:val="00921F23"/>
    <w:rsid w:val="00921F62"/>
    <w:rsid w:val="0092214B"/>
    <w:rsid w:val="009221AC"/>
    <w:rsid w:val="00922263"/>
    <w:rsid w:val="00922378"/>
    <w:rsid w:val="0092237D"/>
    <w:rsid w:val="00922420"/>
    <w:rsid w:val="00922430"/>
    <w:rsid w:val="00922697"/>
    <w:rsid w:val="009226C7"/>
    <w:rsid w:val="009228BE"/>
    <w:rsid w:val="0092296D"/>
    <w:rsid w:val="00922D62"/>
    <w:rsid w:val="00922E9B"/>
    <w:rsid w:val="00922FE8"/>
    <w:rsid w:val="0092306B"/>
    <w:rsid w:val="00923115"/>
    <w:rsid w:val="00923161"/>
    <w:rsid w:val="009231C4"/>
    <w:rsid w:val="009231D3"/>
    <w:rsid w:val="0092340B"/>
    <w:rsid w:val="0092342F"/>
    <w:rsid w:val="0092343E"/>
    <w:rsid w:val="00923452"/>
    <w:rsid w:val="009234B1"/>
    <w:rsid w:val="009234D5"/>
    <w:rsid w:val="009235C3"/>
    <w:rsid w:val="0092363A"/>
    <w:rsid w:val="0092368B"/>
    <w:rsid w:val="009236DF"/>
    <w:rsid w:val="009236E1"/>
    <w:rsid w:val="00923793"/>
    <w:rsid w:val="009238B5"/>
    <w:rsid w:val="009238BF"/>
    <w:rsid w:val="00923B30"/>
    <w:rsid w:val="00923C19"/>
    <w:rsid w:val="00923D73"/>
    <w:rsid w:val="00923E37"/>
    <w:rsid w:val="00923FED"/>
    <w:rsid w:val="00924034"/>
    <w:rsid w:val="00924042"/>
    <w:rsid w:val="00924207"/>
    <w:rsid w:val="009242FD"/>
    <w:rsid w:val="009244D1"/>
    <w:rsid w:val="009245A5"/>
    <w:rsid w:val="0092483D"/>
    <w:rsid w:val="00924D41"/>
    <w:rsid w:val="00924E37"/>
    <w:rsid w:val="00924E42"/>
    <w:rsid w:val="00924EC5"/>
    <w:rsid w:val="00924F4A"/>
    <w:rsid w:val="0092513A"/>
    <w:rsid w:val="009252BB"/>
    <w:rsid w:val="009252E3"/>
    <w:rsid w:val="009253A9"/>
    <w:rsid w:val="009254CE"/>
    <w:rsid w:val="009254D1"/>
    <w:rsid w:val="009254FA"/>
    <w:rsid w:val="0092555F"/>
    <w:rsid w:val="009255A9"/>
    <w:rsid w:val="0092561C"/>
    <w:rsid w:val="0092573D"/>
    <w:rsid w:val="00925760"/>
    <w:rsid w:val="00925A68"/>
    <w:rsid w:val="00925CB4"/>
    <w:rsid w:val="00925EDB"/>
    <w:rsid w:val="009260D5"/>
    <w:rsid w:val="009260F7"/>
    <w:rsid w:val="0092626E"/>
    <w:rsid w:val="00926271"/>
    <w:rsid w:val="009266ED"/>
    <w:rsid w:val="009267A3"/>
    <w:rsid w:val="00926A53"/>
    <w:rsid w:val="00926C4A"/>
    <w:rsid w:val="00926C79"/>
    <w:rsid w:val="00926E10"/>
    <w:rsid w:val="00926E83"/>
    <w:rsid w:val="00926F34"/>
    <w:rsid w:val="00926FCD"/>
    <w:rsid w:val="00927435"/>
    <w:rsid w:val="00927439"/>
    <w:rsid w:val="0092751C"/>
    <w:rsid w:val="00927785"/>
    <w:rsid w:val="0092778C"/>
    <w:rsid w:val="009277D3"/>
    <w:rsid w:val="009278B7"/>
    <w:rsid w:val="00927A05"/>
    <w:rsid w:val="00927B0A"/>
    <w:rsid w:val="00927BF8"/>
    <w:rsid w:val="00927D21"/>
    <w:rsid w:val="00927E03"/>
    <w:rsid w:val="00927E29"/>
    <w:rsid w:val="00927EBB"/>
    <w:rsid w:val="00927FDB"/>
    <w:rsid w:val="009300D0"/>
    <w:rsid w:val="0093043D"/>
    <w:rsid w:val="009304B8"/>
    <w:rsid w:val="0093061F"/>
    <w:rsid w:val="00930661"/>
    <w:rsid w:val="009307FB"/>
    <w:rsid w:val="00930833"/>
    <w:rsid w:val="0093083B"/>
    <w:rsid w:val="00930935"/>
    <w:rsid w:val="0093095B"/>
    <w:rsid w:val="00930A84"/>
    <w:rsid w:val="00930ACD"/>
    <w:rsid w:val="00930AF9"/>
    <w:rsid w:val="00930B3D"/>
    <w:rsid w:val="00930BB7"/>
    <w:rsid w:val="00930BCA"/>
    <w:rsid w:val="009310A9"/>
    <w:rsid w:val="009310EC"/>
    <w:rsid w:val="0093116E"/>
    <w:rsid w:val="00931214"/>
    <w:rsid w:val="009312EE"/>
    <w:rsid w:val="009312F3"/>
    <w:rsid w:val="009313BB"/>
    <w:rsid w:val="0093144D"/>
    <w:rsid w:val="009315A4"/>
    <w:rsid w:val="009315B9"/>
    <w:rsid w:val="00931691"/>
    <w:rsid w:val="009316FF"/>
    <w:rsid w:val="0093176F"/>
    <w:rsid w:val="009319C3"/>
    <w:rsid w:val="00931A58"/>
    <w:rsid w:val="00931A82"/>
    <w:rsid w:val="00931B05"/>
    <w:rsid w:val="00931E6B"/>
    <w:rsid w:val="00931EA5"/>
    <w:rsid w:val="00932098"/>
    <w:rsid w:val="009321B3"/>
    <w:rsid w:val="0093250D"/>
    <w:rsid w:val="009325EA"/>
    <w:rsid w:val="00932611"/>
    <w:rsid w:val="0093275F"/>
    <w:rsid w:val="00932807"/>
    <w:rsid w:val="00932B66"/>
    <w:rsid w:val="00932BC9"/>
    <w:rsid w:val="00932C72"/>
    <w:rsid w:val="00932CB1"/>
    <w:rsid w:val="00932ED8"/>
    <w:rsid w:val="00932F91"/>
    <w:rsid w:val="00932FAB"/>
    <w:rsid w:val="0093301E"/>
    <w:rsid w:val="009330AC"/>
    <w:rsid w:val="00933191"/>
    <w:rsid w:val="009331AE"/>
    <w:rsid w:val="009333EE"/>
    <w:rsid w:val="0093346A"/>
    <w:rsid w:val="009334F2"/>
    <w:rsid w:val="0093359D"/>
    <w:rsid w:val="00933661"/>
    <w:rsid w:val="0093380A"/>
    <w:rsid w:val="00933838"/>
    <w:rsid w:val="00933873"/>
    <w:rsid w:val="00933A40"/>
    <w:rsid w:val="00933ACF"/>
    <w:rsid w:val="00933B39"/>
    <w:rsid w:val="00933BFD"/>
    <w:rsid w:val="00933C70"/>
    <w:rsid w:val="00933D57"/>
    <w:rsid w:val="00933E39"/>
    <w:rsid w:val="00933F3B"/>
    <w:rsid w:val="00933FBF"/>
    <w:rsid w:val="009340B2"/>
    <w:rsid w:val="00934200"/>
    <w:rsid w:val="009342DF"/>
    <w:rsid w:val="009343CB"/>
    <w:rsid w:val="00934513"/>
    <w:rsid w:val="009347B7"/>
    <w:rsid w:val="009347FD"/>
    <w:rsid w:val="0093480D"/>
    <w:rsid w:val="00934886"/>
    <w:rsid w:val="0093492E"/>
    <w:rsid w:val="009349CE"/>
    <w:rsid w:val="00934A72"/>
    <w:rsid w:val="00934AA3"/>
    <w:rsid w:val="00934AAC"/>
    <w:rsid w:val="00934AE2"/>
    <w:rsid w:val="00934CFF"/>
    <w:rsid w:val="00934D16"/>
    <w:rsid w:val="00934E18"/>
    <w:rsid w:val="0093519D"/>
    <w:rsid w:val="009351AD"/>
    <w:rsid w:val="009351BA"/>
    <w:rsid w:val="00935291"/>
    <w:rsid w:val="009352D1"/>
    <w:rsid w:val="00935716"/>
    <w:rsid w:val="00935849"/>
    <w:rsid w:val="0093594E"/>
    <w:rsid w:val="00935A1D"/>
    <w:rsid w:val="00935C0E"/>
    <w:rsid w:val="00935C3C"/>
    <w:rsid w:val="00935CF7"/>
    <w:rsid w:val="00935DD0"/>
    <w:rsid w:val="00936086"/>
    <w:rsid w:val="009361D3"/>
    <w:rsid w:val="00936279"/>
    <w:rsid w:val="009362B4"/>
    <w:rsid w:val="0093639F"/>
    <w:rsid w:val="00936551"/>
    <w:rsid w:val="009365D3"/>
    <w:rsid w:val="0093674D"/>
    <w:rsid w:val="0093674E"/>
    <w:rsid w:val="009367AF"/>
    <w:rsid w:val="00936842"/>
    <w:rsid w:val="009368F9"/>
    <w:rsid w:val="009368FD"/>
    <w:rsid w:val="00936C1D"/>
    <w:rsid w:val="00936CAD"/>
    <w:rsid w:val="00936D0D"/>
    <w:rsid w:val="00936EE8"/>
    <w:rsid w:val="00936F3C"/>
    <w:rsid w:val="00936FA4"/>
    <w:rsid w:val="0093701E"/>
    <w:rsid w:val="009370B0"/>
    <w:rsid w:val="009371B3"/>
    <w:rsid w:val="00937304"/>
    <w:rsid w:val="0093743E"/>
    <w:rsid w:val="0093745A"/>
    <w:rsid w:val="00937484"/>
    <w:rsid w:val="0093750F"/>
    <w:rsid w:val="0093771E"/>
    <w:rsid w:val="009377C4"/>
    <w:rsid w:val="00937B32"/>
    <w:rsid w:val="00937B40"/>
    <w:rsid w:val="00937C32"/>
    <w:rsid w:val="00937DE8"/>
    <w:rsid w:val="00937F82"/>
    <w:rsid w:val="0094001C"/>
    <w:rsid w:val="009401AF"/>
    <w:rsid w:val="0094041E"/>
    <w:rsid w:val="009405BD"/>
    <w:rsid w:val="009405DA"/>
    <w:rsid w:val="009405F0"/>
    <w:rsid w:val="0094063C"/>
    <w:rsid w:val="00940771"/>
    <w:rsid w:val="009409CF"/>
    <w:rsid w:val="00940B62"/>
    <w:rsid w:val="00940BB4"/>
    <w:rsid w:val="00940BF4"/>
    <w:rsid w:val="00940C82"/>
    <w:rsid w:val="00940D11"/>
    <w:rsid w:val="00940D1C"/>
    <w:rsid w:val="00940D7E"/>
    <w:rsid w:val="00940E70"/>
    <w:rsid w:val="00940F5A"/>
    <w:rsid w:val="00940F70"/>
    <w:rsid w:val="00940F86"/>
    <w:rsid w:val="0094115A"/>
    <w:rsid w:val="009413DE"/>
    <w:rsid w:val="0094140C"/>
    <w:rsid w:val="009414B3"/>
    <w:rsid w:val="009414E4"/>
    <w:rsid w:val="00941A4F"/>
    <w:rsid w:val="00941C4C"/>
    <w:rsid w:val="00941DD7"/>
    <w:rsid w:val="00942003"/>
    <w:rsid w:val="0094201D"/>
    <w:rsid w:val="00942075"/>
    <w:rsid w:val="00942194"/>
    <w:rsid w:val="009422EA"/>
    <w:rsid w:val="00942480"/>
    <w:rsid w:val="009425F6"/>
    <w:rsid w:val="0094264D"/>
    <w:rsid w:val="0094273A"/>
    <w:rsid w:val="00942860"/>
    <w:rsid w:val="009429E4"/>
    <w:rsid w:val="00942B00"/>
    <w:rsid w:val="00942B32"/>
    <w:rsid w:val="00942BA2"/>
    <w:rsid w:val="00942D20"/>
    <w:rsid w:val="00942DC2"/>
    <w:rsid w:val="00942EAB"/>
    <w:rsid w:val="00942F87"/>
    <w:rsid w:val="00942FD0"/>
    <w:rsid w:val="0094306B"/>
    <w:rsid w:val="009431F3"/>
    <w:rsid w:val="00943297"/>
    <w:rsid w:val="0094331A"/>
    <w:rsid w:val="0094333E"/>
    <w:rsid w:val="009435FA"/>
    <w:rsid w:val="00943705"/>
    <w:rsid w:val="00943886"/>
    <w:rsid w:val="00943A69"/>
    <w:rsid w:val="00943D82"/>
    <w:rsid w:val="00943DCA"/>
    <w:rsid w:val="00943FBF"/>
    <w:rsid w:val="0094405B"/>
    <w:rsid w:val="00944211"/>
    <w:rsid w:val="0094431E"/>
    <w:rsid w:val="009443DC"/>
    <w:rsid w:val="009446A4"/>
    <w:rsid w:val="00944906"/>
    <w:rsid w:val="00944B5E"/>
    <w:rsid w:val="00944BEC"/>
    <w:rsid w:val="00944C7A"/>
    <w:rsid w:val="00944E74"/>
    <w:rsid w:val="0094509C"/>
    <w:rsid w:val="009451BB"/>
    <w:rsid w:val="0094524E"/>
    <w:rsid w:val="009452B2"/>
    <w:rsid w:val="0094544C"/>
    <w:rsid w:val="00945465"/>
    <w:rsid w:val="009456E2"/>
    <w:rsid w:val="0094572D"/>
    <w:rsid w:val="00945835"/>
    <w:rsid w:val="009459C2"/>
    <w:rsid w:val="00945D31"/>
    <w:rsid w:val="00945D38"/>
    <w:rsid w:val="00945D92"/>
    <w:rsid w:val="00945DAA"/>
    <w:rsid w:val="00945E26"/>
    <w:rsid w:val="00945EE5"/>
    <w:rsid w:val="0094636F"/>
    <w:rsid w:val="009463E7"/>
    <w:rsid w:val="009466FA"/>
    <w:rsid w:val="009467F8"/>
    <w:rsid w:val="0094699B"/>
    <w:rsid w:val="00946B7A"/>
    <w:rsid w:val="00946E2D"/>
    <w:rsid w:val="00946EEB"/>
    <w:rsid w:val="00946F15"/>
    <w:rsid w:val="009471E5"/>
    <w:rsid w:val="00947258"/>
    <w:rsid w:val="00947302"/>
    <w:rsid w:val="0094731F"/>
    <w:rsid w:val="009473EA"/>
    <w:rsid w:val="009474D7"/>
    <w:rsid w:val="00947661"/>
    <w:rsid w:val="0094780F"/>
    <w:rsid w:val="00947871"/>
    <w:rsid w:val="0094796A"/>
    <w:rsid w:val="009479E4"/>
    <w:rsid w:val="009479E9"/>
    <w:rsid w:val="00947B8F"/>
    <w:rsid w:val="00947C7B"/>
    <w:rsid w:val="00947DA6"/>
    <w:rsid w:val="00947EE5"/>
    <w:rsid w:val="00947F18"/>
    <w:rsid w:val="00947F6C"/>
    <w:rsid w:val="00947FAD"/>
    <w:rsid w:val="00950015"/>
    <w:rsid w:val="00950067"/>
    <w:rsid w:val="009500F5"/>
    <w:rsid w:val="009501E5"/>
    <w:rsid w:val="009502C6"/>
    <w:rsid w:val="00950433"/>
    <w:rsid w:val="0095044C"/>
    <w:rsid w:val="009504B8"/>
    <w:rsid w:val="009506FC"/>
    <w:rsid w:val="0095080B"/>
    <w:rsid w:val="00950851"/>
    <w:rsid w:val="00950861"/>
    <w:rsid w:val="009509A8"/>
    <w:rsid w:val="00950A33"/>
    <w:rsid w:val="00950ADF"/>
    <w:rsid w:val="00950DBA"/>
    <w:rsid w:val="00950E00"/>
    <w:rsid w:val="0095107D"/>
    <w:rsid w:val="009511E4"/>
    <w:rsid w:val="0095142D"/>
    <w:rsid w:val="00951666"/>
    <w:rsid w:val="009516C0"/>
    <w:rsid w:val="0095197F"/>
    <w:rsid w:val="00951A30"/>
    <w:rsid w:val="00951A41"/>
    <w:rsid w:val="00951A61"/>
    <w:rsid w:val="00951A6A"/>
    <w:rsid w:val="00951B1A"/>
    <w:rsid w:val="00951B8F"/>
    <w:rsid w:val="00951B94"/>
    <w:rsid w:val="00951BA9"/>
    <w:rsid w:val="00951D40"/>
    <w:rsid w:val="00951FE4"/>
    <w:rsid w:val="00951FEA"/>
    <w:rsid w:val="00952005"/>
    <w:rsid w:val="00952045"/>
    <w:rsid w:val="00952199"/>
    <w:rsid w:val="009523F8"/>
    <w:rsid w:val="00952625"/>
    <w:rsid w:val="00952809"/>
    <w:rsid w:val="00952853"/>
    <w:rsid w:val="00952933"/>
    <w:rsid w:val="00952AAC"/>
    <w:rsid w:val="00952B90"/>
    <w:rsid w:val="00952DEE"/>
    <w:rsid w:val="00952F3B"/>
    <w:rsid w:val="00952FC0"/>
    <w:rsid w:val="00952FF7"/>
    <w:rsid w:val="0095302C"/>
    <w:rsid w:val="009531B1"/>
    <w:rsid w:val="009531F7"/>
    <w:rsid w:val="0095325F"/>
    <w:rsid w:val="009532AC"/>
    <w:rsid w:val="009533C0"/>
    <w:rsid w:val="009533E4"/>
    <w:rsid w:val="0095353C"/>
    <w:rsid w:val="00953560"/>
    <w:rsid w:val="009535A5"/>
    <w:rsid w:val="00953818"/>
    <w:rsid w:val="00953A38"/>
    <w:rsid w:val="00953A4A"/>
    <w:rsid w:val="00953CA5"/>
    <w:rsid w:val="00953EAF"/>
    <w:rsid w:val="00953EB0"/>
    <w:rsid w:val="009540CA"/>
    <w:rsid w:val="0095424F"/>
    <w:rsid w:val="00954303"/>
    <w:rsid w:val="0095437F"/>
    <w:rsid w:val="00954472"/>
    <w:rsid w:val="00954474"/>
    <w:rsid w:val="0095454B"/>
    <w:rsid w:val="00954582"/>
    <w:rsid w:val="00954608"/>
    <w:rsid w:val="009546D7"/>
    <w:rsid w:val="0095475A"/>
    <w:rsid w:val="009547DE"/>
    <w:rsid w:val="009548AD"/>
    <w:rsid w:val="00954911"/>
    <w:rsid w:val="00954AB5"/>
    <w:rsid w:val="00954C72"/>
    <w:rsid w:val="00954D58"/>
    <w:rsid w:val="00954D98"/>
    <w:rsid w:val="00954E7A"/>
    <w:rsid w:val="00954E94"/>
    <w:rsid w:val="00954F11"/>
    <w:rsid w:val="00954F46"/>
    <w:rsid w:val="009552E7"/>
    <w:rsid w:val="009552F2"/>
    <w:rsid w:val="0095535E"/>
    <w:rsid w:val="00955476"/>
    <w:rsid w:val="00955530"/>
    <w:rsid w:val="0095561E"/>
    <w:rsid w:val="009556CE"/>
    <w:rsid w:val="0095574C"/>
    <w:rsid w:val="00955862"/>
    <w:rsid w:val="009559B5"/>
    <w:rsid w:val="009559FA"/>
    <w:rsid w:val="00955B69"/>
    <w:rsid w:val="00955B6E"/>
    <w:rsid w:val="00955BAA"/>
    <w:rsid w:val="00955C85"/>
    <w:rsid w:val="00955CD7"/>
    <w:rsid w:val="00955D38"/>
    <w:rsid w:val="00955D4D"/>
    <w:rsid w:val="00955E15"/>
    <w:rsid w:val="00955EB9"/>
    <w:rsid w:val="00955EE9"/>
    <w:rsid w:val="00955F81"/>
    <w:rsid w:val="00956071"/>
    <w:rsid w:val="009560C6"/>
    <w:rsid w:val="009561A9"/>
    <w:rsid w:val="00956242"/>
    <w:rsid w:val="00956295"/>
    <w:rsid w:val="00956543"/>
    <w:rsid w:val="0095657C"/>
    <w:rsid w:val="00956594"/>
    <w:rsid w:val="00956665"/>
    <w:rsid w:val="0095673C"/>
    <w:rsid w:val="00956894"/>
    <w:rsid w:val="00956942"/>
    <w:rsid w:val="00956B07"/>
    <w:rsid w:val="00956B25"/>
    <w:rsid w:val="00956C91"/>
    <w:rsid w:val="00956DDC"/>
    <w:rsid w:val="00956F39"/>
    <w:rsid w:val="00957028"/>
    <w:rsid w:val="00957029"/>
    <w:rsid w:val="00957080"/>
    <w:rsid w:val="0095708F"/>
    <w:rsid w:val="009570D4"/>
    <w:rsid w:val="0095716B"/>
    <w:rsid w:val="0095740C"/>
    <w:rsid w:val="0095754E"/>
    <w:rsid w:val="0095757D"/>
    <w:rsid w:val="0095761A"/>
    <w:rsid w:val="009576E0"/>
    <w:rsid w:val="009577D7"/>
    <w:rsid w:val="00957DAA"/>
    <w:rsid w:val="00957E06"/>
    <w:rsid w:val="0096019B"/>
    <w:rsid w:val="0096028E"/>
    <w:rsid w:val="009602BE"/>
    <w:rsid w:val="00960369"/>
    <w:rsid w:val="0096057D"/>
    <w:rsid w:val="00960592"/>
    <w:rsid w:val="009605C8"/>
    <w:rsid w:val="00960632"/>
    <w:rsid w:val="0096068C"/>
    <w:rsid w:val="0096076A"/>
    <w:rsid w:val="009607CC"/>
    <w:rsid w:val="009607FB"/>
    <w:rsid w:val="00960914"/>
    <w:rsid w:val="00960A6D"/>
    <w:rsid w:val="00960AA6"/>
    <w:rsid w:val="00960B8B"/>
    <w:rsid w:val="00960E09"/>
    <w:rsid w:val="00960F85"/>
    <w:rsid w:val="0096133D"/>
    <w:rsid w:val="0096150B"/>
    <w:rsid w:val="00961595"/>
    <w:rsid w:val="0096180D"/>
    <w:rsid w:val="00961871"/>
    <w:rsid w:val="009619B9"/>
    <w:rsid w:val="009619F5"/>
    <w:rsid w:val="00961AC7"/>
    <w:rsid w:val="00961D52"/>
    <w:rsid w:val="00961EB3"/>
    <w:rsid w:val="00961F6C"/>
    <w:rsid w:val="00962078"/>
    <w:rsid w:val="00962147"/>
    <w:rsid w:val="009621F0"/>
    <w:rsid w:val="0096234C"/>
    <w:rsid w:val="00962423"/>
    <w:rsid w:val="00962566"/>
    <w:rsid w:val="009626DB"/>
    <w:rsid w:val="009627A6"/>
    <w:rsid w:val="0096281D"/>
    <w:rsid w:val="009628E4"/>
    <w:rsid w:val="009629BD"/>
    <w:rsid w:val="00962DC7"/>
    <w:rsid w:val="00962FC3"/>
    <w:rsid w:val="0096304D"/>
    <w:rsid w:val="0096305E"/>
    <w:rsid w:val="00963254"/>
    <w:rsid w:val="00963448"/>
    <w:rsid w:val="0096348A"/>
    <w:rsid w:val="009635C5"/>
    <w:rsid w:val="009637D0"/>
    <w:rsid w:val="009638EB"/>
    <w:rsid w:val="0096393B"/>
    <w:rsid w:val="0096393C"/>
    <w:rsid w:val="00963954"/>
    <w:rsid w:val="00963ACF"/>
    <w:rsid w:val="00963BFF"/>
    <w:rsid w:val="00963C9F"/>
    <w:rsid w:val="00963CFF"/>
    <w:rsid w:val="00963D46"/>
    <w:rsid w:val="00963D61"/>
    <w:rsid w:val="00963DB9"/>
    <w:rsid w:val="00963EB6"/>
    <w:rsid w:val="00963FBD"/>
    <w:rsid w:val="00964038"/>
    <w:rsid w:val="00964044"/>
    <w:rsid w:val="00964069"/>
    <w:rsid w:val="0096408E"/>
    <w:rsid w:val="009640E3"/>
    <w:rsid w:val="00964112"/>
    <w:rsid w:val="009641B4"/>
    <w:rsid w:val="009641C4"/>
    <w:rsid w:val="00964200"/>
    <w:rsid w:val="00964215"/>
    <w:rsid w:val="0096428E"/>
    <w:rsid w:val="009642F5"/>
    <w:rsid w:val="0096439E"/>
    <w:rsid w:val="00964449"/>
    <w:rsid w:val="0096482B"/>
    <w:rsid w:val="0096482E"/>
    <w:rsid w:val="00964840"/>
    <w:rsid w:val="009648D4"/>
    <w:rsid w:val="00964908"/>
    <w:rsid w:val="00964A2F"/>
    <w:rsid w:val="00964B17"/>
    <w:rsid w:val="00964BE6"/>
    <w:rsid w:val="00964D8D"/>
    <w:rsid w:val="00964EA7"/>
    <w:rsid w:val="00964F84"/>
    <w:rsid w:val="0096505C"/>
    <w:rsid w:val="009650C7"/>
    <w:rsid w:val="0096511F"/>
    <w:rsid w:val="009653D8"/>
    <w:rsid w:val="00965467"/>
    <w:rsid w:val="009655B1"/>
    <w:rsid w:val="0096573A"/>
    <w:rsid w:val="00965790"/>
    <w:rsid w:val="009659CF"/>
    <w:rsid w:val="00965AA8"/>
    <w:rsid w:val="00965C0A"/>
    <w:rsid w:val="00965CC7"/>
    <w:rsid w:val="00965D1C"/>
    <w:rsid w:val="00965FFD"/>
    <w:rsid w:val="00966094"/>
    <w:rsid w:val="00966095"/>
    <w:rsid w:val="00966123"/>
    <w:rsid w:val="0096619C"/>
    <w:rsid w:val="009661F7"/>
    <w:rsid w:val="0096631B"/>
    <w:rsid w:val="009663E1"/>
    <w:rsid w:val="009664BA"/>
    <w:rsid w:val="009664C4"/>
    <w:rsid w:val="00966532"/>
    <w:rsid w:val="00966549"/>
    <w:rsid w:val="009665BF"/>
    <w:rsid w:val="00966694"/>
    <w:rsid w:val="00966837"/>
    <w:rsid w:val="009668A0"/>
    <w:rsid w:val="00966A30"/>
    <w:rsid w:val="00966B60"/>
    <w:rsid w:val="00966BC4"/>
    <w:rsid w:val="00966BFF"/>
    <w:rsid w:val="00966CAA"/>
    <w:rsid w:val="00966CFE"/>
    <w:rsid w:val="00966D9D"/>
    <w:rsid w:val="00966EF8"/>
    <w:rsid w:val="00966F24"/>
    <w:rsid w:val="00966FF5"/>
    <w:rsid w:val="0096702F"/>
    <w:rsid w:val="009670F5"/>
    <w:rsid w:val="00967147"/>
    <w:rsid w:val="00967366"/>
    <w:rsid w:val="00967493"/>
    <w:rsid w:val="009674F8"/>
    <w:rsid w:val="009675D7"/>
    <w:rsid w:val="009677D7"/>
    <w:rsid w:val="00967848"/>
    <w:rsid w:val="009678C3"/>
    <w:rsid w:val="009679C3"/>
    <w:rsid w:val="00967A1D"/>
    <w:rsid w:val="00967B12"/>
    <w:rsid w:val="00967B81"/>
    <w:rsid w:val="00967D94"/>
    <w:rsid w:val="00967DF3"/>
    <w:rsid w:val="00967E09"/>
    <w:rsid w:val="00967EA6"/>
    <w:rsid w:val="00967EDB"/>
    <w:rsid w:val="009700BB"/>
    <w:rsid w:val="0097022D"/>
    <w:rsid w:val="009702E0"/>
    <w:rsid w:val="009702E3"/>
    <w:rsid w:val="0097059D"/>
    <w:rsid w:val="009706A1"/>
    <w:rsid w:val="009707B1"/>
    <w:rsid w:val="00970801"/>
    <w:rsid w:val="009708A6"/>
    <w:rsid w:val="00970BAC"/>
    <w:rsid w:val="00970BBA"/>
    <w:rsid w:val="00970CB9"/>
    <w:rsid w:val="00970DA4"/>
    <w:rsid w:val="00970E0C"/>
    <w:rsid w:val="00970F9E"/>
    <w:rsid w:val="00970FFD"/>
    <w:rsid w:val="00971127"/>
    <w:rsid w:val="009711F5"/>
    <w:rsid w:val="0097126E"/>
    <w:rsid w:val="00971440"/>
    <w:rsid w:val="0097144B"/>
    <w:rsid w:val="009715DE"/>
    <w:rsid w:val="00971601"/>
    <w:rsid w:val="009716C4"/>
    <w:rsid w:val="009716FE"/>
    <w:rsid w:val="0097175E"/>
    <w:rsid w:val="00971832"/>
    <w:rsid w:val="009718CF"/>
    <w:rsid w:val="0097192C"/>
    <w:rsid w:val="00971A59"/>
    <w:rsid w:val="00971B4F"/>
    <w:rsid w:val="00971C27"/>
    <w:rsid w:val="00971E95"/>
    <w:rsid w:val="00971F8B"/>
    <w:rsid w:val="0097211C"/>
    <w:rsid w:val="0097224D"/>
    <w:rsid w:val="00972265"/>
    <w:rsid w:val="00972295"/>
    <w:rsid w:val="009722FD"/>
    <w:rsid w:val="00972472"/>
    <w:rsid w:val="00972473"/>
    <w:rsid w:val="0097272A"/>
    <w:rsid w:val="009727B4"/>
    <w:rsid w:val="009727C4"/>
    <w:rsid w:val="009728C2"/>
    <w:rsid w:val="009728E3"/>
    <w:rsid w:val="00972910"/>
    <w:rsid w:val="00972B6E"/>
    <w:rsid w:val="00972BAC"/>
    <w:rsid w:val="00972C22"/>
    <w:rsid w:val="00972C7E"/>
    <w:rsid w:val="00972C81"/>
    <w:rsid w:val="00972D62"/>
    <w:rsid w:val="00972E4D"/>
    <w:rsid w:val="00972ED8"/>
    <w:rsid w:val="009730AD"/>
    <w:rsid w:val="00973138"/>
    <w:rsid w:val="009731F3"/>
    <w:rsid w:val="0097322B"/>
    <w:rsid w:val="00973278"/>
    <w:rsid w:val="009732CA"/>
    <w:rsid w:val="009733C9"/>
    <w:rsid w:val="00973425"/>
    <w:rsid w:val="00973538"/>
    <w:rsid w:val="00973721"/>
    <w:rsid w:val="00973741"/>
    <w:rsid w:val="00973796"/>
    <w:rsid w:val="009737FB"/>
    <w:rsid w:val="0097383C"/>
    <w:rsid w:val="00973931"/>
    <w:rsid w:val="00973B85"/>
    <w:rsid w:val="00973B9D"/>
    <w:rsid w:val="00973D83"/>
    <w:rsid w:val="00973DB6"/>
    <w:rsid w:val="00973F2E"/>
    <w:rsid w:val="00973F30"/>
    <w:rsid w:val="00974017"/>
    <w:rsid w:val="00974020"/>
    <w:rsid w:val="009740A4"/>
    <w:rsid w:val="009744E9"/>
    <w:rsid w:val="00974528"/>
    <w:rsid w:val="00974677"/>
    <w:rsid w:val="00974968"/>
    <w:rsid w:val="00974992"/>
    <w:rsid w:val="009749C3"/>
    <w:rsid w:val="00974C1A"/>
    <w:rsid w:val="00974D3D"/>
    <w:rsid w:val="00974D9F"/>
    <w:rsid w:val="00974DB8"/>
    <w:rsid w:val="00974E4A"/>
    <w:rsid w:val="00974EF3"/>
    <w:rsid w:val="00974EF4"/>
    <w:rsid w:val="00974FC5"/>
    <w:rsid w:val="009750A5"/>
    <w:rsid w:val="00975144"/>
    <w:rsid w:val="009751F2"/>
    <w:rsid w:val="00975261"/>
    <w:rsid w:val="009752F6"/>
    <w:rsid w:val="0097536E"/>
    <w:rsid w:val="0097559F"/>
    <w:rsid w:val="00975953"/>
    <w:rsid w:val="0097598A"/>
    <w:rsid w:val="009759B0"/>
    <w:rsid w:val="00975A80"/>
    <w:rsid w:val="00975A95"/>
    <w:rsid w:val="00975BAB"/>
    <w:rsid w:val="00975BF8"/>
    <w:rsid w:val="00975CAE"/>
    <w:rsid w:val="00975CB1"/>
    <w:rsid w:val="00975DC8"/>
    <w:rsid w:val="00975E81"/>
    <w:rsid w:val="00975F27"/>
    <w:rsid w:val="00975F4A"/>
    <w:rsid w:val="0097605A"/>
    <w:rsid w:val="009760D9"/>
    <w:rsid w:val="009761AB"/>
    <w:rsid w:val="00976316"/>
    <w:rsid w:val="009764AB"/>
    <w:rsid w:val="009767A2"/>
    <w:rsid w:val="00976830"/>
    <w:rsid w:val="00976895"/>
    <w:rsid w:val="009768C1"/>
    <w:rsid w:val="00976930"/>
    <w:rsid w:val="00976D1F"/>
    <w:rsid w:val="00976D29"/>
    <w:rsid w:val="00976D5D"/>
    <w:rsid w:val="00976DCC"/>
    <w:rsid w:val="00976E8F"/>
    <w:rsid w:val="00976F0D"/>
    <w:rsid w:val="0097723D"/>
    <w:rsid w:val="009773C7"/>
    <w:rsid w:val="00977473"/>
    <w:rsid w:val="009775C4"/>
    <w:rsid w:val="009775CA"/>
    <w:rsid w:val="00977619"/>
    <w:rsid w:val="00977666"/>
    <w:rsid w:val="00977931"/>
    <w:rsid w:val="0097793D"/>
    <w:rsid w:val="00977A6C"/>
    <w:rsid w:val="00977A98"/>
    <w:rsid w:val="00977D3A"/>
    <w:rsid w:val="00977D71"/>
    <w:rsid w:val="00977DA4"/>
    <w:rsid w:val="00977E52"/>
    <w:rsid w:val="0098008E"/>
    <w:rsid w:val="009803E1"/>
    <w:rsid w:val="00980448"/>
    <w:rsid w:val="00980480"/>
    <w:rsid w:val="009804E3"/>
    <w:rsid w:val="009805C0"/>
    <w:rsid w:val="00980604"/>
    <w:rsid w:val="00980614"/>
    <w:rsid w:val="00980648"/>
    <w:rsid w:val="00980662"/>
    <w:rsid w:val="009807EE"/>
    <w:rsid w:val="009808D7"/>
    <w:rsid w:val="00980902"/>
    <w:rsid w:val="00980981"/>
    <w:rsid w:val="00980983"/>
    <w:rsid w:val="00980A78"/>
    <w:rsid w:val="00980AFA"/>
    <w:rsid w:val="00980B7F"/>
    <w:rsid w:val="00980BA5"/>
    <w:rsid w:val="00980C4F"/>
    <w:rsid w:val="00980E8A"/>
    <w:rsid w:val="00980F7F"/>
    <w:rsid w:val="00981101"/>
    <w:rsid w:val="009811AD"/>
    <w:rsid w:val="00981436"/>
    <w:rsid w:val="00981582"/>
    <w:rsid w:val="009815CF"/>
    <w:rsid w:val="00981658"/>
    <w:rsid w:val="009816F8"/>
    <w:rsid w:val="00981702"/>
    <w:rsid w:val="0098170D"/>
    <w:rsid w:val="0098178C"/>
    <w:rsid w:val="00981802"/>
    <w:rsid w:val="00981819"/>
    <w:rsid w:val="00981824"/>
    <w:rsid w:val="0098184B"/>
    <w:rsid w:val="0098189E"/>
    <w:rsid w:val="00981981"/>
    <w:rsid w:val="009819E1"/>
    <w:rsid w:val="00981B19"/>
    <w:rsid w:val="00981B20"/>
    <w:rsid w:val="00981EAD"/>
    <w:rsid w:val="00981FB2"/>
    <w:rsid w:val="00982025"/>
    <w:rsid w:val="00982108"/>
    <w:rsid w:val="0098218C"/>
    <w:rsid w:val="00982333"/>
    <w:rsid w:val="00982404"/>
    <w:rsid w:val="0098260C"/>
    <w:rsid w:val="00982857"/>
    <w:rsid w:val="00982879"/>
    <w:rsid w:val="00982B8F"/>
    <w:rsid w:val="00982B97"/>
    <w:rsid w:val="00982C50"/>
    <w:rsid w:val="00982D71"/>
    <w:rsid w:val="00982DFE"/>
    <w:rsid w:val="00982F6C"/>
    <w:rsid w:val="00982F6F"/>
    <w:rsid w:val="00983041"/>
    <w:rsid w:val="00983213"/>
    <w:rsid w:val="009832F6"/>
    <w:rsid w:val="0098334A"/>
    <w:rsid w:val="00983437"/>
    <w:rsid w:val="0098375E"/>
    <w:rsid w:val="009837F6"/>
    <w:rsid w:val="009838CE"/>
    <w:rsid w:val="00983A8B"/>
    <w:rsid w:val="00983CC0"/>
    <w:rsid w:val="00983E0C"/>
    <w:rsid w:val="00983E1E"/>
    <w:rsid w:val="00983E66"/>
    <w:rsid w:val="00983EBD"/>
    <w:rsid w:val="00984026"/>
    <w:rsid w:val="0098407E"/>
    <w:rsid w:val="009841A5"/>
    <w:rsid w:val="00984229"/>
    <w:rsid w:val="00984234"/>
    <w:rsid w:val="00984271"/>
    <w:rsid w:val="0098431D"/>
    <w:rsid w:val="00984407"/>
    <w:rsid w:val="00984773"/>
    <w:rsid w:val="00984804"/>
    <w:rsid w:val="00984929"/>
    <w:rsid w:val="00984940"/>
    <w:rsid w:val="00984987"/>
    <w:rsid w:val="00984A8B"/>
    <w:rsid w:val="00984AA4"/>
    <w:rsid w:val="00984D72"/>
    <w:rsid w:val="00984E6E"/>
    <w:rsid w:val="00984F92"/>
    <w:rsid w:val="009850B5"/>
    <w:rsid w:val="009850C7"/>
    <w:rsid w:val="009850F1"/>
    <w:rsid w:val="00985178"/>
    <w:rsid w:val="009851A1"/>
    <w:rsid w:val="00985440"/>
    <w:rsid w:val="00985631"/>
    <w:rsid w:val="009856FD"/>
    <w:rsid w:val="009858A6"/>
    <w:rsid w:val="009859F1"/>
    <w:rsid w:val="00985BFB"/>
    <w:rsid w:val="00985CD7"/>
    <w:rsid w:val="00985ECF"/>
    <w:rsid w:val="00985F21"/>
    <w:rsid w:val="00985F9E"/>
    <w:rsid w:val="00986126"/>
    <w:rsid w:val="009861C2"/>
    <w:rsid w:val="009861CE"/>
    <w:rsid w:val="00986427"/>
    <w:rsid w:val="00986441"/>
    <w:rsid w:val="009865E5"/>
    <w:rsid w:val="0098678D"/>
    <w:rsid w:val="009868FA"/>
    <w:rsid w:val="00986947"/>
    <w:rsid w:val="00986A40"/>
    <w:rsid w:val="00986AEB"/>
    <w:rsid w:val="00986B2B"/>
    <w:rsid w:val="00986C34"/>
    <w:rsid w:val="00986CEB"/>
    <w:rsid w:val="00986F54"/>
    <w:rsid w:val="009872D1"/>
    <w:rsid w:val="00987362"/>
    <w:rsid w:val="009873C6"/>
    <w:rsid w:val="009874C9"/>
    <w:rsid w:val="009875FD"/>
    <w:rsid w:val="009876CE"/>
    <w:rsid w:val="0098773D"/>
    <w:rsid w:val="00987984"/>
    <w:rsid w:val="00987DEF"/>
    <w:rsid w:val="00987E25"/>
    <w:rsid w:val="00987EC1"/>
    <w:rsid w:val="00987EFC"/>
    <w:rsid w:val="009900C7"/>
    <w:rsid w:val="009900DF"/>
    <w:rsid w:val="00990207"/>
    <w:rsid w:val="00990308"/>
    <w:rsid w:val="00990318"/>
    <w:rsid w:val="0099042B"/>
    <w:rsid w:val="009904A6"/>
    <w:rsid w:val="0099064C"/>
    <w:rsid w:val="00990954"/>
    <w:rsid w:val="00990C18"/>
    <w:rsid w:val="00990CC5"/>
    <w:rsid w:val="00990DA0"/>
    <w:rsid w:val="00990DAB"/>
    <w:rsid w:val="00990E8B"/>
    <w:rsid w:val="00990EDF"/>
    <w:rsid w:val="00990F4D"/>
    <w:rsid w:val="00991065"/>
    <w:rsid w:val="00991344"/>
    <w:rsid w:val="0099137A"/>
    <w:rsid w:val="0099161B"/>
    <w:rsid w:val="00991715"/>
    <w:rsid w:val="00991748"/>
    <w:rsid w:val="00991756"/>
    <w:rsid w:val="009918E6"/>
    <w:rsid w:val="009918FD"/>
    <w:rsid w:val="009919EA"/>
    <w:rsid w:val="00991B55"/>
    <w:rsid w:val="00991C79"/>
    <w:rsid w:val="00991FBE"/>
    <w:rsid w:val="00991FDC"/>
    <w:rsid w:val="0099200F"/>
    <w:rsid w:val="0099210D"/>
    <w:rsid w:val="0099216B"/>
    <w:rsid w:val="009921FC"/>
    <w:rsid w:val="00992373"/>
    <w:rsid w:val="009923C0"/>
    <w:rsid w:val="009925D4"/>
    <w:rsid w:val="00992709"/>
    <w:rsid w:val="009929C0"/>
    <w:rsid w:val="00992ABB"/>
    <w:rsid w:val="00992C34"/>
    <w:rsid w:val="00992CBF"/>
    <w:rsid w:val="00992E6F"/>
    <w:rsid w:val="00992E8B"/>
    <w:rsid w:val="00992EF8"/>
    <w:rsid w:val="00992F17"/>
    <w:rsid w:val="00992FA1"/>
    <w:rsid w:val="00992FD5"/>
    <w:rsid w:val="00993160"/>
    <w:rsid w:val="009931AD"/>
    <w:rsid w:val="0099324D"/>
    <w:rsid w:val="009934BF"/>
    <w:rsid w:val="009934C5"/>
    <w:rsid w:val="009935BA"/>
    <w:rsid w:val="00993655"/>
    <w:rsid w:val="00993668"/>
    <w:rsid w:val="0099371B"/>
    <w:rsid w:val="00993804"/>
    <w:rsid w:val="009939CA"/>
    <w:rsid w:val="009939DB"/>
    <w:rsid w:val="00993A86"/>
    <w:rsid w:val="00993B89"/>
    <w:rsid w:val="00993BC3"/>
    <w:rsid w:val="00993C06"/>
    <w:rsid w:val="00993C08"/>
    <w:rsid w:val="00993DA9"/>
    <w:rsid w:val="00993DEF"/>
    <w:rsid w:val="00993E4F"/>
    <w:rsid w:val="00993EBF"/>
    <w:rsid w:val="00993F53"/>
    <w:rsid w:val="009940C9"/>
    <w:rsid w:val="00994107"/>
    <w:rsid w:val="00994403"/>
    <w:rsid w:val="00994498"/>
    <w:rsid w:val="00994506"/>
    <w:rsid w:val="00994673"/>
    <w:rsid w:val="00994831"/>
    <w:rsid w:val="0099487D"/>
    <w:rsid w:val="009948D6"/>
    <w:rsid w:val="00994A06"/>
    <w:rsid w:val="00994AC4"/>
    <w:rsid w:val="00994C3B"/>
    <w:rsid w:val="00994C79"/>
    <w:rsid w:val="00994C9F"/>
    <w:rsid w:val="00994CEC"/>
    <w:rsid w:val="00994D92"/>
    <w:rsid w:val="00994DDB"/>
    <w:rsid w:val="00994FE1"/>
    <w:rsid w:val="00994FE6"/>
    <w:rsid w:val="00995017"/>
    <w:rsid w:val="00995063"/>
    <w:rsid w:val="00995069"/>
    <w:rsid w:val="0099516A"/>
    <w:rsid w:val="009951D6"/>
    <w:rsid w:val="00995271"/>
    <w:rsid w:val="0099529C"/>
    <w:rsid w:val="009953CD"/>
    <w:rsid w:val="00995456"/>
    <w:rsid w:val="00995616"/>
    <w:rsid w:val="00995688"/>
    <w:rsid w:val="009956BF"/>
    <w:rsid w:val="009956C6"/>
    <w:rsid w:val="00995724"/>
    <w:rsid w:val="00995821"/>
    <w:rsid w:val="0099586E"/>
    <w:rsid w:val="00995AD0"/>
    <w:rsid w:val="00995B09"/>
    <w:rsid w:val="00995C3F"/>
    <w:rsid w:val="00995C6F"/>
    <w:rsid w:val="00995CBD"/>
    <w:rsid w:val="00995CF8"/>
    <w:rsid w:val="00995E60"/>
    <w:rsid w:val="00995F06"/>
    <w:rsid w:val="00995F2D"/>
    <w:rsid w:val="00995FE2"/>
    <w:rsid w:val="0099605C"/>
    <w:rsid w:val="009961C8"/>
    <w:rsid w:val="009962D0"/>
    <w:rsid w:val="009962D5"/>
    <w:rsid w:val="00996628"/>
    <w:rsid w:val="0099664E"/>
    <w:rsid w:val="0099678A"/>
    <w:rsid w:val="009969B2"/>
    <w:rsid w:val="009969CA"/>
    <w:rsid w:val="00996B19"/>
    <w:rsid w:val="00996BE1"/>
    <w:rsid w:val="00996CF1"/>
    <w:rsid w:val="00996DBD"/>
    <w:rsid w:val="00996E80"/>
    <w:rsid w:val="00996E9A"/>
    <w:rsid w:val="00997052"/>
    <w:rsid w:val="009970A6"/>
    <w:rsid w:val="009971F0"/>
    <w:rsid w:val="0099720A"/>
    <w:rsid w:val="00997260"/>
    <w:rsid w:val="009972DB"/>
    <w:rsid w:val="0099734E"/>
    <w:rsid w:val="009973D2"/>
    <w:rsid w:val="00997465"/>
    <w:rsid w:val="00997497"/>
    <w:rsid w:val="009975DF"/>
    <w:rsid w:val="009976BE"/>
    <w:rsid w:val="0099795E"/>
    <w:rsid w:val="00997AF5"/>
    <w:rsid w:val="00997C6D"/>
    <w:rsid w:val="00997FBC"/>
    <w:rsid w:val="00997FDA"/>
    <w:rsid w:val="009A010A"/>
    <w:rsid w:val="009A0167"/>
    <w:rsid w:val="009A035B"/>
    <w:rsid w:val="009A036E"/>
    <w:rsid w:val="009A038A"/>
    <w:rsid w:val="009A03C3"/>
    <w:rsid w:val="009A0439"/>
    <w:rsid w:val="009A04E9"/>
    <w:rsid w:val="009A04F5"/>
    <w:rsid w:val="009A05C5"/>
    <w:rsid w:val="009A05CB"/>
    <w:rsid w:val="009A05F0"/>
    <w:rsid w:val="009A0631"/>
    <w:rsid w:val="009A065A"/>
    <w:rsid w:val="009A06BB"/>
    <w:rsid w:val="009A06C3"/>
    <w:rsid w:val="009A07EB"/>
    <w:rsid w:val="009A0801"/>
    <w:rsid w:val="009A088F"/>
    <w:rsid w:val="009A09AA"/>
    <w:rsid w:val="009A0A20"/>
    <w:rsid w:val="009A0B51"/>
    <w:rsid w:val="009A0CDF"/>
    <w:rsid w:val="009A0D4A"/>
    <w:rsid w:val="009A1112"/>
    <w:rsid w:val="009A12FE"/>
    <w:rsid w:val="009A1342"/>
    <w:rsid w:val="009A1451"/>
    <w:rsid w:val="009A147C"/>
    <w:rsid w:val="009A14E9"/>
    <w:rsid w:val="009A1572"/>
    <w:rsid w:val="009A17C4"/>
    <w:rsid w:val="009A1815"/>
    <w:rsid w:val="009A1848"/>
    <w:rsid w:val="009A1A38"/>
    <w:rsid w:val="009A1AD6"/>
    <w:rsid w:val="009A1B55"/>
    <w:rsid w:val="009A1C83"/>
    <w:rsid w:val="009A1DAA"/>
    <w:rsid w:val="009A1ED0"/>
    <w:rsid w:val="009A1FB8"/>
    <w:rsid w:val="009A1FBF"/>
    <w:rsid w:val="009A2030"/>
    <w:rsid w:val="009A2151"/>
    <w:rsid w:val="009A2260"/>
    <w:rsid w:val="009A235C"/>
    <w:rsid w:val="009A239C"/>
    <w:rsid w:val="009A242E"/>
    <w:rsid w:val="009A246E"/>
    <w:rsid w:val="009A268D"/>
    <w:rsid w:val="009A2796"/>
    <w:rsid w:val="009A29C2"/>
    <w:rsid w:val="009A2A6C"/>
    <w:rsid w:val="009A2AE5"/>
    <w:rsid w:val="009A2C5B"/>
    <w:rsid w:val="009A2D8D"/>
    <w:rsid w:val="009A2E0B"/>
    <w:rsid w:val="009A2E0F"/>
    <w:rsid w:val="009A2E41"/>
    <w:rsid w:val="009A31D6"/>
    <w:rsid w:val="009A31E8"/>
    <w:rsid w:val="009A32F5"/>
    <w:rsid w:val="009A3324"/>
    <w:rsid w:val="009A332A"/>
    <w:rsid w:val="009A3482"/>
    <w:rsid w:val="009A35A3"/>
    <w:rsid w:val="009A35BA"/>
    <w:rsid w:val="009A35C2"/>
    <w:rsid w:val="009A3644"/>
    <w:rsid w:val="009A364B"/>
    <w:rsid w:val="009A373A"/>
    <w:rsid w:val="009A3797"/>
    <w:rsid w:val="009A38C3"/>
    <w:rsid w:val="009A3973"/>
    <w:rsid w:val="009A39B7"/>
    <w:rsid w:val="009A3AF3"/>
    <w:rsid w:val="009A3BB3"/>
    <w:rsid w:val="009A3BF8"/>
    <w:rsid w:val="009A3C2B"/>
    <w:rsid w:val="009A3C34"/>
    <w:rsid w:val="009A3D2E"/>
    <w:rsid w:val="009A3F6F"/>
    <w:rsid w:val="009A3FA1"/>
    <w:rsid w:val="009A417E"/>
    <w:rsid w:val="009A420B"/>
    <w:rsid w:val="009A4274"/>
    <w:rsid w:val="009A43BC"/>
    <w:rsid w:val="009A449E"/>
    <w:rsid w:val="009A459D"/>
    <w:rsid w:val="009A4657"/>
    <w:rsid w:val="009A4674"/>
    <w:rsid w:val="009A473E"/>
    <w:rsid w:val="009A4755"/>
    <w:rsid w:val="009A4A9E"/>
    <w:rsid w:val="009A4CB8"/>
    <w:rsid w:val="009A4D1C"/>
    <w:rsid w:val="009A4D72"/>
    <w:rsid w:val="009A518A"/>
    <w:rsid w:val="009A523D"/>
    <w:rsid w:val="009A532F"/>
    <w:rsid w:val="009A5397"/>
    <w:rsid w:val="009A5432"/>
    <w:rsid w:val="009A5433"/>
    <w:rsid w:val="009A55A7"/>
    <w:rsid w:val="009A55EF"/>
    <w:rsid w:val="009A5740"/>
    <w:rsid w:val="009A5771"/>
    <w:rsid w:val="009A57EA"/>
    <w:rsid w:val="009A589A"/>
    <w:rsid w:val="009A5991"/>
    <w:rsid w:val="009A5B71"/>
    <w:rsid w:val="009A5BDF"/>
    <w:rsid w:val="009A5CC1"/>
    <w:rsid w:val="009A5D89"/>
    <w:rsid w:val="009A5F2F"/>
    <w:rsid w:val="009A6064"/>
    <w:rsid w:val="009A61F2"/>
    <w:rsid w:val="009A6207"/>
    <w:rsid w:val="009A62AA"/>
    <w:rsid w:val="009A6449"/>
    <w:rsid w:val="009A64A8"/>
    <w:rsid w:val="009A65B6"/>
    <w:rsid w:val="009A65CB"/>
    <w:rsid w:val="009A6676"/>
    <w:rsid w:val="009A6886"/>
    <w:rsid w:val="009A68B8"/>
    <w:rsid w:val="009A68C7"/>
    <w:rsid w:val="009A6B48"/>
    <w:rsid w:val="009A6B66"/>
    <w:rsid w:val="009A6C32"/>
    <w:rsid w:val="009A6D55"/>
    <w:rsid w:val="009A6E03"/>
    <w:rsid w:val="009A6F59"/>
    <w:rsid w:val="009A7101"/>
    <w:rsid w:val="009A712C"/>
    <w:rsid w:val="009A7141"/>
    <w:rsid w:val="009A722D"/>
    <w:rsid w:val="009A7238"/>
    <w:rsid w:val="009A73B5"/>
    <w:rsid w:val="009A741C"/>
    <w:rsid w:val="009A7483"/>
    <w:rsid w:val="009A7502"/>
    <w:rsid w:val="009A75FB"/>
    <w:rsid w:val="009A79E7"/>
    <w:rsid w:val="009A79E8"/>
    <w:rsid w:val="009A7AA9"/>
    <w:rsid w:val="009A7C0E"/>
    <w:rsid w:val="009A7C1B"/>
    <w:rsid w:val="009A7CE2"/>
    <w:rsid w:val="009A7FAE"/>
    <w:rsid w:val="009B0037"/>
    <w:rsid w:val="009B0121"/>
    <w:rsid w:val="009B0143"/>
    <w:rsid w:val="009B026A"/>
    <w:rsid w:val="009B0464"/>
    <w:rsid w:val="009B052D"/>
    <w:rsid w:val="009B0841"/>
    <w:rsid w:val="009B08A6"/>
    <w:rsid w:val="009B08F5"/>
    <w:rsid w:val="009B092F"/>
    <w:rsid w:val="009B0D23"/>
    <w:rsid w:val="009B0F44"/>
    <w:rsid w:val="009B0FC1"/>
    <w:rsid w:val="009B115C"/>
    <w:rsid w:val="009B1265"/>
    <w:rsid w:val="009B1288"/>
    <w:rsid w:val="009B1365"/>
    <w:rsid w:val="009B13F0"/>
    <w:rsid w:val="009B1458"/>
    <w:rsid w:val="009B152B"/>
    <w:rsid w:val="009B154F"/>
    <w:rsid w:val="009B1632"/>
    <w:rsid w:val="009B171C"/>
    <w:rsid w:val="009B1795"/>
    <w:rsid w:val="009B17C2"/>
    <w:rsid w:val="009B1836"/>
    <w:rsid w:val="009B18D5"/>
    <w:rsid w:val="009B1943"/>
    <w:rsid w:val="009B19A2"/>
    <w:rsid w:val="009B1AA2"/>
    <w:rsid w:val="009B1ACF"/>
    <w:rsid w:val="009B1BA0"/>
    <w:rsid w:val="009B1C0A"/>
    <w:rsid w:val="009B1D8F"/>
    <w:rsid w:val="009B1EF4"/>
    <w:rsid w:val="009B1F4C"/>
    <w:rsid w:val="009B20C6"/>
    <w:rsid w:val="009B210F"/>
    <w:rsid w:val="009B21EE"/>
    <w:rsid w:val="009B225F"/>
    <w:rsid w:val="009B2386"/>
    <w:rsid w:val="009B2420"/>
    <w:rsid w:val="009B24A3"/>
    <w:rsid w:val="009B2658"/>
    <w:rsid w:val="009B272B"/>
    <w:rsid w:val="009B2B1B"/>
    <w:rsid w:val="009B2B98"/>
    <w:rsid w:val="009B2CCC"/>
    <w:rsid w:val="009B2DB5"/>
    <w:rsid w:val="009B2DB7"/>
    <w:rsid w:val="009B2EF1"/>
    <w:rsid w:val="009B306C"/>
    <w:rsid w:val="009B30D4"/>
    <w:rsid w:val="009B30E7"/>
    <w:rsid w:val="009B32C7"/>
    <w:rsid w:val="009B3536"/>
    <w:rsid w:val="009B3540"/>
    <w:rsid w:val="009B35AD"/>
    <w:rsid w:val="009B388F"/>
    <w:rsid w:val="009B3A35"/>
    <w:rsid w:val="009B3B46"/>
    <w:rsid w:val="009B3BCD"/>
    <w:rsid w:val="009B3DAD"/>
    <w:rsid w:val="009B3DD0"/>
    <w:rsid w:val="009B4005"/>
    <w:rsid w:val="009B4015"/>
    <w:rsid w:val="009B40EB"/>
    <w:rsid w:val="009B43BA"/>
    <w:rsid w:val="009B43E8"/>
    <w:rsid w:val="009B44FF"/>
    <w:rsid w:val="009B456B"/>
    <w:rsid w:val="009B45EB"/>
    <w:rsid w:val="009B4623"/>
    <w:rsid w:val="009B471B"/>
    <w:rsid w:val="009B4896"/>
    <w:rsid w:val="009B4A99"/>
    <w:rsid w:val="009B4B6A"/>
    <w:rsid w:val="009B4B8F"/>
    <w:rsid w:val="009B4D29"/>
    <w:rsid w:val="009B4D59"/>
    <w:rsid w:val="009B4D77"/>
    <w:rsid w:val="009B4F35"/>
    <w:rsid w:val="009B4F3E"/>
    <w:rsid w:val="009B50C6"/>
    <w:rsid w:val="009B529F"/>
    <w:rsid w:val="009B538F"/>
    <w:rsid w:val="009B54FA"/>
    <w:rsid w:val="009B561B"/>
    <w:rsid w:val="009B5660"/>
    <w:rsid w:val="009B576D"/>
    <w:rsid w:val="009B5784"/>
    <w:rsid w:val="009B5877"/>
    <w:rsid w:val="009B594F"/>
    <w:rsid w:val="009B596A"/>
    <w:rsid w:val="009B5A46"/>
    <w:rsid w:val="009B5AB4"/>
    <w:rsid w:val="009B5AB8"/>
    <w:rsid w:val="009B5AE7"/>
    <w:rsid w:val="009B5B1E"/>
    <w:rsid w:val="009B5C29"/>
    <w:rsid w:val="009B5CF9"/>
    <w:rsid w:val="009B5DD1"/>
    <w:rsid w:val="009B6035"/>
    <w:rsid w:val="009B619E"/>
    <w:rsid w:val="009B624D"/>
    <w:rsid w:val="009B627C"/>
    <w:rsid w:val="009B64E9"/>
    <w:rsid w:val="009B654E"/>
    <w:rsid w:val="009B6721"/>
    <w:rsid w:val="009B67F3"/>
    <w:rsid w:val="009B6982"/>
    <w:rsid w:val="009B6A8E"/>
    <w:rsid w:val="009B6B19"/>
    <w:rsid w:val="009B6D35"/>
    <w:rsid w:val="009B6D8E"/>
    <w:rsid w:val="009B6DB1"/>
    <w:rsid w:val="009B6EBF"/>
    <w:rsid w:val="009B6FC3"/>
    <w:rsid w:val="009B7057"/>
    <w:rsid w:val="009B7183"/>
    <w:rsid w:val="009B724B"/>
    <w:rsid w:val="009B72E4"/>
    <w:rsid w:val="009B734D"/>
    <w:rsid w:val="009B7681"/>
    <w:rsid w:val="009B76FC"/>
    <w:rsid w:val="009B789E"/>
    <w:rsid w:val="009B78BE"/>
    <w:rsid w:val="009B79B8"/>
    <w:rsid w:val="009B7A6A"/>
    <w:rsid w:val="009B7BBA"/>
    <w:rsid w:val="009B7BFA"/>
    <w:rsid w:val="009B7D10"/>
    <w:rsid w:val="009B7D16"/>
    <w:rsid w:val="009B7D90"/>
    <w:rsid w:val="009B7F06"/>
    <w:rsid w:val="009C0189"/>
    <w:rsid w:val="009C0234"/>
    <w:rsid w:val="009C06A3"/>
    <w:rsid w:val="009C06EF"/>
    <w:rsid w:val="009C07A5"/>
    <w:rsid w:val="009C0922"/>
    <w:rsid w:val="009C0A77"/>
    <w:rsid w:val="009C0BAB"/>
    <w:rsid w:val="009C0BAD"/>
    <w:rsid w:val="009C0C2D"/>
    <w:rsid w:val="009C0F35"/>
    <w:rsid w:val="009C0F5D"/>
    <w:rsid w:val="009C0FC1"/>
    <w:rsid w:val="009C1021"/>
    <w:rsid w:val="009C1028"/>
    <w:rsid w:val="009C102A"/>
    <w:rsid w:val="009C1060"/>
    <w:rsid w:val="009C1205"/>
    <w:rsid w:val="009C122E"/>
    <w:rsid w:val="009C1272"/>
    <w:rsid w:val="009C12A6"/>
    <w:rsid w:val="009C13EB"/>
    <w:rsid w:val="009C1472"/>
    <w:rsid w:val="009C1572"/>
    <w:rsid w:val="009C16FA"/>
    <w:rsid w:val="009C1717"/>
    <w:rsid w:val="009C1767"/>
    <w:rsid w:val="009C17D4"/>
    <w:rsid w:val="009C17FA"/>
    <w:rsid w:val="009C180C"/>
    <w:rsid w:val="009C1B0F"/>
    <w:rsid w:val="009C1B54"/>
    <w:rsid w:val="009C1B92"/>
    <w:rsid w:val="009C1B9F"/>
    <w:rsid w:val="009C1BBC"/>
    <w:rsid w:val="009C1BD3"/>
    <w:rsid w:val="009C1BDE"/>
    <w:rsid w:val="009C1C78"/>
    <w:rsid w:val="009C1C82"/>
    <w:rsid w:val="009C1DBD"/>
    <w:rsid w:val="009C1E18"/>
    <w:rsid w:val="009C1EE5"/>
    <w:rsid w:val="009C1F34"/>
    <w:rsid w:val="009C1F7E"/>
    <w:rsid w:val="009C20F0"/>
    <w:rsid w:val="009C2111"/>
    <w:rsid w:val="009C215A"/>
    <w:rsid w:val="009C23BF"/>
    <w:rsid w:val="009C2405"/>
    <w:rsid w:val="009C256E"/>
    <w:rsid w:val="009C26E5"/>
    <w:rsid w:val="009C2726"/>
    <w:rsid w:val="009C28D0"/>
    <w:rsid w:val="009C2A94"/>
    <w:rsid w:val="009C2B88"/>
    <w:rsid w:val="009C2B9B"/>
    <w:rsid w:val="009C2BDE"/>
    <w:rsid w:val="009C2BDF"/>
    <w:rsid w:val="009C2CAD"/>
    <w:rsid w:val="009C2D05"/>
    <w:rsid w:val="009C300D"/>
    <w:rsid w:val="009C31CE"/>
    <w:rsid w:val="009C3282"/>
    <w:rsid w:val="009C328D"/>
    <w:rsid w:val="009C3315"/>
    <w:rsid w:val="009C332D"/>
    <w:rsid w:val="009C336F"/>
    <w:rsid w:val="009C34AB"/>
    <w:rsid w:val="009C36BC"/>
    <w:rsid w:val="009C38AA"/>
    <w:rsid w:val="009C38F7"/>
    <w:rsid w:val="009C3952"/>
    <w:rsid w:val="009C39D7"/>
    <w:rsid w:val="009C3C43"/>
    <w:rsid w:val="009C3E7B"/>
    <w:rsid w:val="009C4066"/>
    <w:rsid w:val="009C41EB"/>
    <w:rsid w:val="009C425A"/>
    <w:rsid w:val="009C4575"/>
    <w:rsid w:val="009C457A"/>
    <w:rsid w:val="009C472B"/>
    <w:rsid w:val="009C4735"/>
    <w:rsid w:val="009C4866"/>
    <w:rsid w:val="009C49B2"/>
    <w:rsid w:val="009C49CF"/>
    <w:rsid w:val="009C4B0C"/>
    <w:rsid w:val="009C4C72"/>
    <w:rsid w:val="009C4F7A"/>
    <w:rsid w:val="009C509F"/>
    <w:rsid w:val="009C510D"/>
    <w:rsid w:val="009C5410"/>
    <w:rsid w:val="009C54CF"/>
    <w:rsid w:val="009C553A"/>
    <w:rsid w:val="009C55BE"/>
    <w:rsid w:val="009C55BF"/>
    <w:rsid w:val="009C5640"/>
    <w:rsid w:val="009C57C3"/>
    <w:rsid w:val="009C581A"/>
    <w:rsid w:val="009C5AD8"/>
    <w:rsid w:val="009C5C3A"/>
    <w:rsid w:val="009C5E2A"/>
    <w:rsid w:val="009C5F98"/>
    <w:rsid w:val="009C607D"/>
    <w:rsid w:val="009C60CF"/>
    <w:rsid w:val="009C6155"/>
    <w:rsid w:val="009C61CB"/>
    <w:rsid w:val="009C62A7"/>
    <w:rsid w:val="009C62CD"/>
    <w:rsid w:val="009C6417"/>
    <w:rsid w:val="009C6436"/>
    <w:rsid w:val="009C64D4"/>
    <w:rsid w:val="009C6527"/>
    <w:rsid w:val="009C6579"/>
    <w:rsid w:val="009C65A8"/>
    <w:rsid w:val="009C6604"/>
    <w:rsid w:val="009C6634"/>
    <w:rsid w:val="009C67F1"/>
    <w:rsid w:val="009C6A31"/>
    <w:rsid w:val="009C6A3C"/>
    <w:rsid w:val="009C6C15"/>
    <w:rsid w:val="009C6D8A"/>
    <w:rsid w:val="009C6DF3"/>
    <w:rsid w:val="009C707E"/>
    <w:rsid w:val="009C71BE"/>
    <w:rsid w:val="009C71F7"/>
    <w:rsid w:val="009C721D"/>
    <w:rsid w:val="009C73D5"/>
    <w:rsid w:val="009C758D"/>
    <w:rsid w:val="009C7921"/>
    <w:rsid w:val="009C795F"/>
    <w:rsid w:val="009C7A1B"/>
    <w:rsid w:val="009C7F92"/>
    <w:rsid w:val="009C7FE2"/>
    <w:rsid w:val="009D01D2"/>
    <w:rsid w:val="009D0225"/>
    <w:rsid w:val="009D02F2"/>
    <w:rsid w:val="009D03DE"/>
    <w:rsid w:val="009D04F2"/>
    <w:rsid w:val="009D078B"/>
    <w:rsid w:val="009D07C3"/>
    <w:rsid w:val="009D0ABA"/>
    <w:rsid w:val="009D0B44"/>
    <w:rsid w:val="009D0BF2"/>
    <w:rsid w:val="009D0C09"/>
    <w:rsid w:val="009D0C54"/>
    <w:rsid w:val="009D0C9C"/>
    <w:rsid w:val="009D0DC7"/>
    <w:rsid w:val="009D0F1B"/>
    <w:rsid w:val="009D0F41"/>
    <w:rsid w:val="009D0F9D"/>
    <w:rsid w:val="009D106F"/>
    <w:rsid w:val="009D1112"/>
    <w:rsid w:val="009D114B"/>
    <w:rsid w:val="009D11A8"/>
    <w:rsid w:val="009D148E"/>
    <w:rsid w:val="009D15ED"/>
    <w:rsid w:val="009D15F2"/>
    <w:rsid w:val="009D162D"/>
    <w:rsid w:val="009D1664"/>
    <w:rsid w:val="009D1774"/>
    <w:rsid w:val="009D17D7"/>
    <w:rsid w:val="009D1819"/>
    <w:rsid w:val="009D197E"/>
    <w:rsid w:val="009D1D53"/>
    <w:rsid w:val="009D2000"/>
    <w:rsid w:val="009D2134"/>
    <w:rsid w:val="009D22DF"/>
    <w:rsid w:val="009D23B8"/>
    <w:rsid w:val="009D24A9"/>
    <w:rsid w:val="009D2582"/>
    <w:rsid w:val="009D2659"/>
    <w:rsid w:val="009D265F"/>
    <w:rsid w:val="009D26ED"/>
    <w:rsid w:val="009D2AF8"/>
    <w:rsid w:val="009D2B5A"/>
    <w:rsid w:val="009D2B71"/>
    <w:rsid w:val="009D2C1C"/>
    <w:rsid w:val="009D2CA4"/>
    <w:rsid w:val="009D2E51"/>
    <w:rsid w:val="009D2ECB"/>
    <w:rsid w:val="009D3034"/>
    <w:rsid w:val="009D31FF"/>
    <w:rsid w:val="009D3201"/>
    <w:rsid w:val="009D322B"/>
    <w:rsid w:val="009D3307"/>
    <w:rsid w:val="009D3334"/>
    <w:rsid w:val="009D3355"/>
    <w:rsid w:val="009D3431"/>
    <w:rsid w:val="009D3523"/>
    <w:rsid w:val="009D3699"/>
    <w:rsid w:val="009D3703"/>
    <w:rsid w:val="009D377F"/>
    <w:rsid w:val="009D3CE7"/>
    <w:rsid w:val="009D3CEB"/>
    <w:rsid w:val="009D3DC2"/>
    <w:rsid w:val="009D3E0F"/>
    <w:rsid w:val="009D3F3B"/>
    <w:rsid w:val="009D3FFC"/>
    <w:rsid w:val="009D4025"/>
    <w:rsid w:val="009D403A"/>
    <w:rsid w:val="009D40FC"/>
    <w:rsid w:val="009D44A6"/>
    <w:rsid w:val="009D45F3"/>
    <w:rsid w:val="009D46DE"/>
    <w:rsid w:val="009D486A"/>
    <w:rsid w:val="009D48AC"/>
    <w:rsid w:val="009D494E"/>
    <w:rsid w:val="009D4982"/>
    <w:rsid w:val="009D4BE5"/>
    <w:rsid w:val="009D4EF0"/>
    <w:rsid w:val="009D5059"/>
    <w:rsid w:val="009D50ED"/>
    <w:rsid w:val="009D5193"/>
    <w:rsid w:val="009D51ED"/>
    <w:rsid w:val="009D5206"/>
    <w:rsid w:val="009D526C"/>
    <w:rsid w:val="009D5379"/>
    <w:rsid w:val="009D54A8"/>
    <w:rsid w:val="009D555E"/>
    <w:rsid w:val="009D55E6"/>
    <w:rsid w:val="009D5603"/>
    <w:rsid w:val="009D5613"/>
    <w:rsid w:val="009D566C"/>
    <w:rsid w:val="009D5695"/>
    <w:rsid w:val="009D5BAE"/>
    <w:rsid w:val="009D5BD5"/>
    <w:rsid w:val="009D5BDA"/>
    <w:rsid w:val="009D5BE4"/>
    <w:rsid w:val="009D5C85"/>
    <w:rsid w:val="009D5DD1"/>
    <w:rsid w:val="009D5E66"/>
    <w:rsid w:val="009D5ECB"/>
    <w:rsid w:val="009D5F0A"/>
    <w:rsid w:val="009D6272"/>
    <w:rsid w:val="009D63EE"/>
    <w:rsid w:val="009D64D6"/>
    <w:rsid w:val="009D651A"/>
    <w:rsid w:val="009D662A"/>
    <w:rsid w:val="009D6836"/>
    <w:rsid w:val="009D68E2"/>
    <w:rsid w:val="009D6B05"/>
    <w:rsid w:val="009D6B31"/>
    <w:rsid w:val="009D6D91"/>
    <w:rsid w:val="009D6DA0"/>
    <w:rsid w:val="009D6F93"/>
    <w:rsid w:val="009D6FAC"/>
    <w:rsid w:val="009D6FE0"/>
    <w:rsid w:val="009D7032"/>
    <w:rsid w:val="009D70F1"/>
    <w:rsid w:val="009D7119"/>
    <w:rsid w:val="009D73F5"/>
    <w:rsid w:val="009D74A2"/>
    <w:rsid w:val="009D7502"/>
    <w:rsid w:val="009D76AF"/>
    <w:rsid w:val="009D76DA"/>
    <w:rsid w:val="009D780D"/>
    <w:rsid w:val="009D7926"/>
    <w:rsid w:val="009D7944"/>
    <w:rsid w:val="009D79B6"/>
    <w:rsid w:val="009D7B9A"/>
    <w:rsid w:val="009D7C4B"/>
    <w:rsid w:val="009D7C4C"/>
    <w:rsid w:val="009D7D8E"/>
    <w:rsid w:val="009D7DCD"/>
    <w:rsid w:val="009D7DE4"/>
    <w:rsid w:val="009D7E5F"/>
    <w:rsid w:val="009D7EB2"/>
    <w:rsid w:val="009D7F47"/>
    <w:rsid w:val="009D7F81"/>
    <w:rsid w:val="009D7FD7"/>
    <w:rsid w:val="009E0028"/>
    <w:rsid w:val="009E00D5"/>
    <w:rsid w:val="009E01FC"/>
    <w:rsid w:val="009E0232"/>
    <w:rsid w:val="009E0442"/>
    <w:rsid w:val="009E064C"/>
    <w:rsid w:val="009E0880"/>
    <w:rsid w:val="009E08AA"/>
    <w:rsid w:val="009E0A62"/>
    <w:rsid w:val="009E0DC5"/>
    <w:rsid w:val="009E0E44"/>
    <w:rsid w:val="009E0E69"/>
    <w:rsid w:val="009E0EC0"/>
    <w:rsid w:val="009E0F09"/>
    <w:rsid w:val="009E0FD4"/>
    <w:rsid w:val="009E1059"/>
    <w:rsid w:val="009E10D3"/>
    <w:rsid w:val="009E11C9"/>
    <w:rsid w:val="009E1234"/>
    <w:rsid w:val="009E1314"/>
    <w:rsid w:val="009E1328"/>
    <w:rsid w:val="009E13F5"/>
    <w:rsid w:val="009E1497"/>
    <w:rsid w:val="009E14CA"/>
    <w:rsid w:val="009E1525"/>
    <w:rsid w:val="009E17B5"/>
    <w:rsid w:val="009E191D"/>
    <w:rsid w:val="009E197C"/>
    <w:rsid w:val="009E19C9"/>
    <w:rsid w:val="009E1B34"/>
    <w:rsid w:val="009E1D25"/>
    <w:rsid w:val="009E227B"/>
    <w:rsid w:val="009E2282"/>
    <w:rsid w:val="009E22DA"/>
    <w:rsid w:val="009E2580"/>
    <w:rsid w:val="009E2608"/>
    <w:rsid w:val="009E26A7"/>
    <w:rsid w:val="009E26BA"/>
    <w:rsid w:val="009E2754"/>
    <w:rsid w:val="009E2818"/>
    <w:rsid w:val="009E2981"/>
    <w:rsid w:val="009E2B92"/>
    <w:rsid w:val="009E2CB5"/>
    <w:rsid w:val="009E2CCB"/>
    <w:rsid w:val="009E2D02"/>
    <w:rsid w:val="009E2D34"/>
    <w:rsid w:val="009E2D51"/>
    <w:rsid w:val="009E2EAD"/>
    <w:rsid w:val="009E3040"/>
    <w:rsid w:val="009E3078"/>
    <w:rsid w:val="009E3130"/>
    <w:rsid w:val="009E3451"/>
    <w:rsid w:val="009E345D"/>
    <w:rsid w:val="009E345E"/>
    <w:rsid w:val="009E3648"/>
    <w:rsid w:val="009E37C6"/>
    <w:rsid w:val="009E3916"/>
    <w:rsid w:val="009E3A53"/>
    <w:rsid w:val="009E3A5B"/>
    <w:rsid w:val="009E3AC5"/>
    <w:rsid w:val="009E3B24"/>
    <w:rsid w:val="009E3D6D"/>
    <w:rsid w:val="009E3E24"/>
    <w:rsid w:val="009E3EEE"/>
    <w:rsid w:val="009E3F91"/>
    <w:rsid w:val="009E3FC2"/>
    <w:rsid w:val="009E408F"/>
    <w:rsid w:val="009E468E"/>
    <w:rsid w:val="009E47A2"/>
    <w:rsid w:val="009E4870"/>
    <w:rsid w:val="009E48A5"/>
    <w:rsid w:val="009E48C9"/>
    <w:rsid w:val="009E49E5"/>
    <w:rsid w:val="009E4A05"/>
    <w:rsid w:val="009E4ADC"/>
    <w:rsid w:val="009E4B2C"/>
    <w:rsid w:val="009E4B90"/>
    <w:rsid w:val="009E4E8E"/>
    <w:rsid w:val="009E4F30"/>
    <w:rsid w:val="009E4F3E"/>
    <w:rsid w:val="009E505A"/>
    <w:rsid w:val="009E5146"/>
    <w:rsid w:val="009E523D"/>
    <w:rsid w:val="009E529D"/>
    <w:rsid w:val="009E52EF"/>
    <w:rsid w:val="009E530B"/>
    <w:rsid w:val="009E531D"/>
    <w:rsid w:val="009E5443"/>
    <w:rsid w:val="009E54AB"/>
    <w:rsid w:val="009E5527"/>
    <w:rsid w:val="009E5569"/>
    <w:rsid w:val="009E5581"/>
    <w:rsid w:val="009E55FC"/>
    <w:rsid w:val="009E562F"/>
    <w:rsid w:val="009E5676"/>
    <w:rsid w:val="009E58EF"/>
    <w:rsid w:val="009E5CCF"/>
    <w:rsid w:val="009E5D23"/>
    <w:rsid w:val="009E5DAB"/>
    <w:rsid w:val="009E5E0B"/>
    <w:rsid w:val="009E5F3A"/>
    <w:rsid w:val="009E5FD7"/>
    <w:rsid w:val="009E6298"/>
    <w:rsid w:val="009E62AF"/>
    <w:rsid w:val="009E62D4"/>
    <w:rsid w:val="009E6313"/>
    <w:rsid w:val="009E639D"/>
    <w:rsid w:val="009E63A3"/>
    <w:rsid w:val="009E6535"/>
    <w:rsid w:val="009E65E9"/>
    <w:rsid w:val="009E66B9"/>
    <w:rsid w:val="009E675C"/>
    <w:rsid w:val="009E6771"/>
    <w:rsid w:val="009E678F"/>
    <w:rsid w:val="009E6A37"/>
    <w:rsid w:val="009E6B1B"/>
    <w:rsid w:val="009E6C59"/>
    <w:rsid w:val="009E6CDC"/>
    <w:rsid w:val="009E6E57"/>
    <w:rsid w:val="009E6E61"/>
    <w:rsid w:val="009E6FAD"/>
    <w:rsid w:val="009E738B"/>
    <w:rsid w:val="009E73F8"/>
    <w:rsid w:val="009E7438"/>
    <w:rsid w:val="009E74E8"/>
    <w:rsid w:val="009E7597"/>
    <w:rsid w:val="009E76F3"/>
    <w:rsid w:val="009E79F3"/>
    <w:rsid w:val="009E7B28"/>
    <w:rsid w:val="009E7B50"/>
    <w:rsid w:val="009E7BC9"/>
    <w:rsid w:val="009E7CAE"/>
    <w:rsid w:val="009E7CD5"/>
    <w:rsid w:val="009E7DD0"/>
    <w:rsid w:val="009E7F00"/>
    <w:rsid w:val="009E7F67"/>
    <w:rsid w:val="009F047A"/>
    <w:rsid w:val="009F0502"/>
    <w:rsid w:val="009F0597"/>
    <w:rsid w:val="009F05D7"/>
    <w:rsid w:val="009F0616"/>
    <w:rsid w:val="009F0780"/>
    <w:rsid w:val="009F0995"/>
    <w:rsid w:val="009F0A1A"/>
    <w:rsid w:val="009F0A48"/>
    <w:rsid w:val="009F0B20"/>
    <w:rsid w:val="009F0BA4"/>
    <w:rsid w:val="009F0D22"/>
    <w:rsid w:val="009F102F"/>
    <w:rsid w:val="009F10ED"/>
    <w:rsid w:val="009F111B"/>
    <w:rsid w:val="009F116E"/>
    <w:rsid w:val="009F1248"/>
    <w:rsid w:val="009F135F"/>
    <w:rsid w:val="009F1393"/>
    <w:rsid w:val="009F13DF"/>
    <w:rsid w:val="009F14F7"/>
    <w:rsid w:val="009F14FD"/>
    <w:rsid w:val="009F1591"/>
    <w:rsid w:val="009F1623"/>
    <w:rsid w:val="009F1975"/>
    <w:rsid w:val="009F19C6"/>
    <w:rsid w:val="009F1BD5"/>
    <w:rsid w:val="009F1C07"/>
    <w:rsid w:val="009F1C0F"/>
    <w:rsid w:val="009F1C36"/>
    <w:rsid w:val="009F1CD8"/>
    <w:rsid w:val="009F2014"/>
    <w:rsid w:val="009F21E9"/>
    <w:rsid w:val="009F21EE"/>
    <w:rsid w:val="009F231E"/>
    <w:rsid w:val="009F2465"/>
    <w:rsid w:val="009F25CD"/>
    <w:rsid w:val="009F25E4"/>
    <w:rsid w:val="009F2616"/>
    <w:rsid w:val="009F2770"/>
    <w:rsid w:val="009F277F"/>
    <w:rsid w:val="009F28D0"/>
    <w:rsid w:val="009F28E3"/>
    <w:rsid w:val="009F28FD"/>
    <w:rsid w:val="009F290E"/>
    <w:rsid w:val="009F295A"/>
    <w:rsid w:val="009F295E"/>
    <w:rsid w:val="009F2A7D"/>
    <w:rsid w:val="009F2AE0"/>
    <w:rsid w:val="009F2B0D"/>
    <w:rsid w:val="009F2B68"/>
    <w:rsid w:val="009F2CD8"/>
    <w:rsid w:val="009F3035"/>
    <w:rsid w:val="009F31C9"/>
    <w:rsid w:val="009F334D"/>
    <w:rsid w:val="009F337E"/>
    <w:rsid w:val="009F3428"/>
    <w:rsid w:val="009F35C9"/>
    <w:rsid w:val="009F366D"/>
    <w:rsid w:val="009F3737"/>
    <w:rsid w:val="009F37CF"/>
    <w:rsid w:val="009F38ED"/>
    <w:rsid w:val="009F3905"/>
    <w:rsid w:val="009F3911"/>
    <w:rsid w:val="009F3A05"/>
    <w:rsid w:val="009F3A92"/>
    <w:rsid w:val="009F3AE9"/>
    <w:rsid w:val="009F3B2A"/>
    <w:rsid w:val="009F424E"/>
    <w:rsid w:val="009F43C6"/>
    <w:rsid w:val="009F4413"/>
    <w:rsid w:val="009F44B7"/>
    <w:rsid w:val="009F453F"/>
    <w:rsid w:val="009F4566"/>
    <w:rsid w:val="009F457F"/>
    <w:rsid w:val="009F4645"/>
    <w:rsid w:val="009F4719"/>
    <w:rsid w:val="009F4887"/>
    <w:rsid w:val="009F4890"/>
    <w:rsid w:val="009F48FB"/>
    <w:rsid w:val="009F4908"/>
    <w:rsid w:val="009F4933"/>
    <w:rsid w:val="009F4956"/>
    <w:rsid w:val="009F49CE"/>
    <w:rsid w:val="009F4A77"/>
    <w:rsid w:val="009F4C9D"/>
    <w:rsid w:val="009F4E4B"/>
    <w:rsid w:val="009F51DB"/>
    <w:rsid w:val="009F52B0"/>
    <w:rsid w:val="009F5456"/>
    <w:rsid w:val="009F54EF"/>
    <w:rsid w:val="009F555C"/>
    <w:rsid w:val="009F574D"/>
    <w:rsid w:val="009F5766"/>
    <w:rsid w:val="009F57DE"/>
    <w:rsid w:val="009F59B5"/>
    <w:rsid w:val="009F5B18"/>
    <w:rsid w:val="009F5B93"/>
    <w:rsid w:val="009F5BB1"/>
    <w:rsid w:val="009F5DE3"/>
    <w:rsid w:val="009F5EDC"/>
    <w:rsid w:val="009F5FFD"/>
    <w:rsid w:val="009F6134"/>
    <w:rsid w:val="009F6189"/>
    <w:rsid w:val="009F6221"/>
    <w:rsid w:val="009F6352"/>
    <w:rsid w:val="009F6371"/>
    <w:rsid w:val="009F6525"/>
    <w:rsid w:val="009F65AE"/>
    <w:rsid w:val="009F67B7"/>
    <w:rsid w:val="009F67D6"/>
    <w:rsid w:val="009F6BC4"/>
    <w:rsid w:val="009F6C4F"/>
    <w:rsid w:val="009F6D80"/>
    <w:rsid w:val="009F6EB9"/>
    <w:rsid w:val="009F6FBC"/>
    <w:rsid w:val="009F7056"/>
    <w:rsid w:val="009F70B8"/>
    <w:rsid w:val="009F70CF"/>
    <w:rsid w:val="009F7257"/>
    <w:rsid w:val="009F7312"/>
    <w:rsid w:val="009F7318"/>
    <w:rsid w:val="009F736A"/>
    <w:rsid w:val="009F73F3"/>
    <w:rsid w:val="009F7409"/>
    <w:rsid w:val="009F743E"/>
    <w:rsid w:val="009F75AA"/>
    <w:rsid w:val="009F7628"/>
    <w:rsid w:val="009F795A"/>
    <w:rsid w:val="009F7B7A"/>
    <w:rsid w:val="009F7D4A"/>
    <w:rsid w:val="009F7DB0"/>
    <w:rsid w:val="009F7E38"/>
    <w:rsid w:val="009F7E43"/>
    <w:rsid w:val="00A00008"/>
    <w:rsid w:val="00A00279"/>
    <w:rsid w:val="00A002FF"/>
    <w:rsid w:val="00A0032C"/>
    <w:rsid w:val="00A003CF"/>
    <w:rsid w:val="00A00538"/>
    <w:rsid w:val="00A005B4"/>
    <w:rsid w:val="00A00607"/>
    <w:rsid w:val="00A006AB"/>
    <w:rsid w:val="00A00750"/>
    <w:rsid w:val="00A007B6"/>
    <w:rsid w:val="00A0090A"/>
    <w:rsid w:val="00A00932"/>
    <w:rsid w:val="00A00946"/>
    <w:rsid w:val="00A0096A"/>
    <w:rsid w:val="00A00DF0"/>
    <w:rsid w:val="00A00E1C"/>
    <w:rsid w:val="00A01146"/>
    <w:rsid w:val="00A0135E"/>
    <w:rsid w:val="00A015A1"/>
    <w:rsid w:val="00A01661"/>
    <w:rsid w:val="00A016C1"/>
    <w:rsid w:val="00A0186C"/>
    <w:rsid w:val="00A018C7"/>
    <w:rsid w:val="00A018C9"/>
    <w:rsid w:val="00A01926"/>
    <w:rsid w:val="00A019AB"/>
    <w:rsid w:val="00A019EA"/>
    <w:rsid w:val="00A01B4B"/>
    <w:rsid w:val="00A01C1A"/>
    <w:rsid w:val="00A01D25"/>
    <w:rsid w:val="00A0200D"/>
    <w:rsid w:val="00A02205"/>
    <w:rsid w:val="00A0228B"/>
    <w:rsid w:val="00A02298"/>
    <w:rsid w:val="00A022CA"/>
    <w:rsid w:val="00A022F4"/>
    <w:rsid w:val="00A02450"/>
    <w:rsid w:val="00A02486"/>
    <w:rsid w:val="00A028CE"/>
    <w:rsid w:val="00A02919"/>
    <w:rsid w:val="00A02C43"/>
    <w:rsid w:val="00A02CFA"/>
    <w:rsid w:val="00A02E79"/>
    <w:rsid w:val="00A02ECE"/>
    <w:rsid w:val="00A03045"/>
    <w:rsid w:val="00A030FF"/>
    <w:rsid w:val="00A03123"/>
    <w:rsid w:val="00A03256"/>
    <w:rsid w:val="00A03342"/>
    <w:rsid w:val="00A03361"/>
    <w:rsid w:val="00A03395"/>
    <w:rsid w:val="00A03434"/>
    <w:rsid w:val="00A0349C"/>
    <w:rsid w:val="00A03A1A"/>
    <w:rsid w:val="00A03A42"/>
    <w:rsid w:val="00A03C7F"/>
    <w:rsid w:val="00A03D5A"/>
    <w:rsid w:val="00A03F07"/>
    <w:rsid w:val="00A041B3"/>
    <w:rsid w:val="00A0429A"/>
    <w:rsid w:val="00A042FF"/>
    <w:rsid w:val="00A04433"/>
    <w:rsid w:val="00A04549"/>
    <w:rsid w:val="00A0457D"/>
    <w:rsid w:val="00A04613"/>
    <w:rsid w:val="00A046FD"/>
    <w:rsid w:val="00A04788"/>
    <w:rsid w:val="00A0481D"/>
    <w:rsid w:val="00A04A6A"/>
    <w:rsid w:val="00A04BC4"/>
    <w:rsid w:val="00A04CA5"/>
    <w:rsid w:val="00A04D71"/>
    <w:rsid w:val="00A04D9D"/>
    <w:rsid w:val="00A04E95"/>
    <w:rsid w:val="00A04EC6"/>
    <w:rsid w:val="00A0509C"/>
    <w:rsid w:val="00A050BA"/>
    <w:rsid w:val="00A051B4"/>
    <w:rsid w:val="00A051CD"/>
    <w:rsid w:val="00A051FA"/>
    <w:rsid w:val="00A0524C"/>
    <w:rsid w:val="00A0535C"/>
    <w:rsid w:val="00A053B3"/>
    <w:rsid w:val="00A0546A"/>
    <w:rsid w:val="00A055B2"/>
    <w:rsid w:val="00A055EE"/>
    <w:rsid w:val="00A05611"/>
    <w:rsid w:val="00A05707"/>
    <w:rsid w:val="00A0571C"/>
    <w:rsid w:val="00A05877"/>
    <w:rsid w:val="00A05A84"/>
    <w:rsid w:val="00A05B02"/>
    <w:rsid w:val="00A05B23"/>
    <w:rsid w:val="00A05BF4"/>
    <w:rsid w:val="00A05F4E"/>
    <w:rsid w:val="00A05F6C"/>
    <w:rsid w:val="00A0603B"/>
    <w:rsid w:val="00A060C9"/>
    <w:rsid w:val="00A060F0"/>
    <w:rsid w:val="00A06212"/>
    <w:rsid w:val="00A06249"/>
    <w:rsid w:val="00A06290"/>
    <w:rsid w:val="00A062C4"/>
    <w:rsid w:val="00A06436"/>
    <w:rsid w:val="00A06454"/>
    <w:rsid w:val="00A06538"/>
    <w:rsid w:val="00A065D3"/>
    <w:rsid w:val="00A06644"/>
    <w:rsid w:val="00A066B0"/>
    <w:rsid w:val="00A06863"/>
    <w:rsid w:val="00A068C3"/>
    <w:rsid w:val="00A068CE"/>
    <w:rsid w:val="00A06983"/>
    <w:rsid w:val="00A06BA4"/>
    <w:rsid w:val="00A06D1F"/>
    <w:rsid w:val="00A06EC2"/>
    <w:rsid w:val="00A06ED6"/>
    <w:rsid w:val="00A06EE2"/>
    <w:rsid w:val="00A06F3D"/>
    <w:rsid w:val="00A06F68"/>
    <w:rsid w:val="00A07042"/>
    <w:rsid w:val="00A0707C"/>
    <w:rsid w:val="00A070A2"/>
    <w:rsid w:val="00A070D4"/>
    <w:rsid w:val="00A0718D"/>
    <w:rsid w:val="00A0723C"/>
    <w:rsid w:val="00A072DB"/>
    <w:rsid w:val="00A07322"/>
    <w:rsid w:val="00A0746C"/>
    <w:rsid w:val="00A074D3"/>
    <w:rsid w:val="00A07549"/>
    <w:rsid w:val="00A07597"/>
    <w:rsid w:val="00A07645"/>
    <w:rsid w:val="00A0765E"/>
    <w:rsid w:val="00A076FE"/>
    <w:rsid w:val="00A0792F"/>
    <w:rsid w:val="00A079D3"/>
    <w:rsid w:val="00A07A87"/>
    <w:rsid w:val="00A07D2D"/>
    <w:rsid w:val="00A1000D"/>
    <w:rsid w:val="00A10039"/>
    <w:rsid w:val="00A101CD"/>
    <w:rsid w:val="00A10304"/>
    <w:rsid w:val="00A103E8"/>
    <w:rsid w:val="00A1041A"/>
    <w:rsid w:val="00A104C0"/>
    <w:rsid w:val="00A10620"/>
    <w:rsid w:val="00A10697"/>
    <w:rsid w:val="00A10888"/>
    <w:rsid w:val="00A10987"/>
    <w:rsid w:val="00A109FE"/>
    <w:rsid w:val="00A10D1D"/>
    <w:rsid w:val="00A11080"/>
    <w:rsid w:val="00A11156"/>
    <w:rsid w:val="00A11298"/>
    <w:rsid w:val="00A11359"/>
    <w:rsid w:val="00A11362"/>
    <w:rsid w:val="00A11407"/>
    <w:rsid w:val="00A11561"/>
    <w:rsid w:val="00A11646"/>
    <w:rsid w:val="00A11657"/>
    <w:rsid w:val="00A11CCA"/>
    <w:rsid w:val="00A11E08"/>
    <w:rsid w:val="00A11E1B"/>
    <w:rsid w:val="00A11F03"/>
    <w:rsid w:val="00A11F07"/>
    <w:rsid w:val="00A11F4C"/>
    <w:rsid w:val="00A12067"/>
    <w:rsid w:val="00A12371"/>
    <w:rsid w:val="00A1249B"/>
    <w:rsid w:val="00A1280C"/>
    <w:rsid w:val="00A128AA"/>
    <w:rsid w:val="00A129D2"/>
    <w:rsid w:val="00A12AB4"/>
    <w:rsid w:val="00A12AC9"/>
    <w:rsid w:val="00A12B38"/>
    <w:rsid w:val="00A12BEB"/>
    <w:rsid w:val="00A12D4B"/>
    <w:rsid w:val="00A12D99"/>
    <w:rsid w:val="00A12E05"/>
    <w:rsid w:val="00A12EC8"/>
    <w:rsid w:val="00A12F38"/>
    <w:rsid w:val="00A13082"/>
    <w:rsid w:val="00A131B5"/>
    <w:rsid w:val="00A1323B"/>
    <w:rsid w:val="00A13276"/>
    <w:rsid w:val="00A13440"/>
    <w:rsid w:val="00A13486"/>
    <w:rsid w:val="00A135FC"/>
    <w:rsid w:val="00A137C9"/>
    <w:rsid w:val="00A1380C"/>
    <w:rsid w:val="00A13821"/>
    <w:rsid w:val="00A1396D"/>
    <w:rsid w:val="00A139A1"/>
    <w:rsid w:val="00A13C0B"/>
    <w:rsid w:val="00A13C24"/>
    <w:rsid w:val="00A13C45"/>
    <w:rsid w:val="00A13F60"/>
    <w:rsid w:val="00A14283"/>
    <w:rsid w:val="00A142C1"/>
    <w:rsid w:val="00A14309"/>
    <w:rsid w:val="00A14381"/>
    <w:rsid w:val="00A143B4"/>
    <w:rsid w:val="00A144A8"/>
    <w:rsid w:val="00A145AE"/>
    <w:rsid w:val="00A145FE"/>
    <w:rsid w:val="00A14712"/>
    <w:rsid w:val="00A1472B"/>
    <w:rsid w:val="00A1489E"/>
    <w:rsid w:val="00A148E5"/>
    <w:rsid w:val="00A14964"/>
    <w:rsid w:val="00A1498F"/>
    <w:rsid w:val="00A149AB"/>
    <w:rsid w:val="00A14BC8"/>
    <w:rsid w:val="00A14BE5"/>
    <w:rsid w:val="00A14EB9"/>
    <w:rsid w:val="00A14FDE"/>
    <w:rsid w:val="00A15004"/>
    <w:rsid w:val="00A15066"/>
    <w:rsid w:val="00A150D2"/>
    <w:rsid w:val="00A150EE"/>
    <w:rsid w:val="00A151B7"/>
    <w:rsid w:val="00A152AB"/>
    <w:rsid w:val="00A15736"/>
    <w:rsid w:val="00A1577E"/>
    <w:rsid w:val="00A15790"/>
    <w:rsid w:val="00A158E2"/>
    <w:rsid w:val="00A159EB"/>
    <w:rsid w:val="00A15D1D"/>
    <w:rsid w:val="00A15DDF"/>
    <w:rsid w:val="00A15F84"/>
    <w:rsid w:val="00A15FEF"/>
    <w:rsid w:val="00A1600D"/>
    <w:rsid w:val="00A161C3"/>
    <w:rsid w:val="00A16500"/>
    <w:rsid w:val="00A165D5"/>
    <w:rsid w:val="00A16693"/>
    <w:rsid w:val="00A166DE"/>
    <w:rsid w:val="00A1674A"/>
    <w:rsid w:val="00A1683D"/>
    <w:rsid w:val="00A16A78"/>
    <w:rsid w:val="00A16AA6"/>
    <w:rsid w:val="00A16B1D"/>
    <w:rsid w:val="00A16CD1"/>
    <w:rsid w:val="00A16DBB"/>
    <w:rsid w:val="00A16DE1"/>
    <w:rsid w:val="00A16E69"/>
    <w:rsid w:val="00A17144"/>
    <w:rsid w:val="00A171A2"/>
    <w:rsid w:val="00A171F1"/>
    <w:rsid w:val="00A1731B"/>
    <w:rsid w:val="00A17506"/>
    <w:rsid w:val="00A175DD"/>
    <w:rsid w:val="00A1764B"/>
    <w:rsid w:val="00A1783B"/>
    <w:rsid w:val="00A17960"/>
    <w:rsid w:val="00A179AF"/>
    <w:rsid w:val="00A17AF2"/>
    <w:rsid w:val="00A17C36"/>
    <w:rsid w:val="00A17C84"/>
    <w:rsid w:val="00A17C99"/>
    <w:rsid w:val="00A17C9E"/>
    <w:rsid w:val="00A17E28"/>
    <w:rsid w:val="00A17EA9"/>
    <w:rsid w:val="00A17FB3"/>
    <w:rsid w:val="00A201E4"/>
    <w:rsid w:val="00A201F2"/>
    <w:rsid w:val="00A204D0"/>
    <w:rsid w:val="00A20582"/>
    <w:rsid w:val="00A205FC"/>
    <w:rsid w:val="00A206F6"/>
    <w:rsid w:val="00A207FD"/>
    <w:rsid w:val="00A209FA"/>
    <w:rsid w:val="00A20B52"/>
    <w:rsid w:val="00A20CEC"/>
    <w:rsid w:val="00A20DE5"/>
    <w:rsid w:val="00A20E3C"/>
    <w:rsid w:val="00A20E75"/>
    <w:rsid w:val="00A20EC1"/>
    <w:rsid w:val="00A20F52"/>
    <w:rsid w:val="00A20F9E"/>
    <w:rsid w:val="00A2108B"/>
    <w:rsid w:val="00A21187"/>
    <w:rsid w:val="00A2142E"/>
    <w:rsid w:val="00A21487"/>
    <w:rsid w:val="00A216F1"/>
    <w:rsid w:val="00A21706"/>
    <w:rsid w:val="00A217AF"/>
    <w:rsid w:val="00A218F5"/>
    <w:rsid w:val="00A21B05"/>
    <w:rsid w:val="00A21BDF"/>
    <w:rsid w:val="00A21D25"/>
    <w:rsid w:val="00A21D43"/>
    <w:rsid w:val="00A21E0E"/>
    <w:rsid w:val="00A21E2C"/>
    <w:rsid w:val="00A21EAB"/>
    <w:rsid w:val="00A21F6D"/>
    <w:rsid w:val="00A22191"/>
    <w:rsid w:val="00A22266"/>
    <w:rsid w:val="00A22281"/>
    <w:rsid w:val="00A22419"/>
    <w:rsid w:val="00A224AD"/>
    <w:rsid w:val="00A22595"/>
    <w:rsid w:val="00A226CA"/>
    <w:rsid w:val="00A227BB"/>
    <w:rsid w:val="00A228FE"/>
    <w:rsid w:val="00A22929"/>
    <w:rsid w:val="00A22A0D"/>
    <w:rsid w:val="00A22A2B"/>
    <w:rsid w:val="00A22A38"/>
    <w:rsid w:val="00A22B7C"/>
    <w:rsid w:val="00A22CA9"/>
    <w:rsid w:val="00A22D03"/>
    <w:rsid w:val="00A22D61"/>
    <w:rsid w:val="00A22E09"/>
    <w:rsid w:val="00A22F14"/>
    <w:rsid w:val="00A22FBB"/>
    <w:rsid w:val="00A23003"/>
    <w:rsid w:val="00A23169"/>
    <w:rsid w:val="00A2347F"/>
    <w:rsid w:val="00A234D0"/>
    <w:rsid w:val="00A23569"/>
    <w:rsid w:val="00A2356B"/>
    <w:rsid w:val="00A236E4"/>
    <w:rsid w:val="00A237A2"/>
    <w:rsid w:val="00A2393D"/>
    <w:rsid w:val="00A239B3"/>
    <w:rsid w:val="00A23C94"/>
    <w:rsid w:val="00A23ED1"/>
    <w:rsid w:val="00A23F8F"/>
    <w:rsid w:val="00A240D0"/>
    <w:rsid w:val="00A24134"/>
    <w:rsid w:val="00A242AB"/>
    <w:rsid w:val="00A2436A"/>
    <w:rsid w:val="00A2439A"/>
    <w:rsid w:val="00A2445C"/>
    <w:rsid w:val="00A2448D"/>
    <w:rsid w:val="00A244CF"/>
    <w:rsid w:val="00A249CD"/>
    <w:rsid w:val="00A249F3"/>
    <w:rsid w:val="00A24A5A"/>
    <w:rsid w:val="00A24E67"/>
    <w:rsid w:val="00A24EAF"/>
    <w:rsid w:val="00A24ED7"/>
    <w:rsid w:val="00A24F0F"/>
    <w:rsid w:val="00A24F6E"/>
    <w:rsid w:val="00A25109"/>
    <w:rsid w:val="00A25112"/>
    <w:rsid w:val="00A251DA"/>
    <w:rsid w:val="00A2520D"/>
    <w:rsid w:val="00A25211"/>
    <w:rsid w:val="00A25366"/>
    <w:rsid w:val="00A253A9"/>
    <w:rsid w:val="00A253BC"/>
    <w:rsid w:val="00A253C0"/>
    <w:rsid w:val="00A25401"/>
    <w:rsid w:val="00A254C4"/>
    <w:rsid w:val="00A255A2"/>
    <w:rsid w:val="00A255DA"/>
    <w:rsid w:val="00A25742"/>
    <w:rsid w:val="00A25833"/>
    <w:rsid w:val="00A25859"/>
    <w:rsid w:val="00A258EE"/>
    <w:rsid w:val="00A25937"/>
    <w:rsid w:val="00A25A2C"/>
    <w:rsid w:val="00A25ADE"/>
    <w:rsid w:val="00A25B4C"/>
    <w:rsid w:val="00A25C2A"/>
    <w:rsid w:val="00A25E2E"/>
    <w:rsid w:val="00A25F5C"/>
    <w:rsid w:val="00A25F77"/>
    <w:rsid w:val="00A25FB4"/>
    <w:rsid w:val="00A26044"/>
    <w:rsid w:val="00A26061"/>
    <w:rsid w:val="00A261D4"/>
    <w:rsid w:val="00A26431"/>
    <w:rsid w:val="00A264AF"/>
    <w:rsid w:val="00A26593"/>
    <w:rsid w:val="00A2659E"/>
    <w:rsid w:val="00A26791"/>
    <w:rsid w:val="00A267BA"/>
    <w:rsid w:val="00A267D2"/>
    <w:rsid w:val="00A267E1"/>
    <w:rsid w:val="00A26955"/>
    <w:rsid w:val="00A26983"/>
    <w:rsid w:val="00A26987"/>
    <w:rsid w:val="00A269BE"/>
    <w:rsid w:val="00A26B7A"/>
    <w:rsid w:val="00A26BD6"/>
    <w:rsid w:val="00A26FDD"/>
    <w:rsid w:val="00A27389"/>
    <w:rsid w:val="00A273BB"/>
    <w:rsid w:val="00A27402"/>
    <w:rsid w:val="00A27451"/>
    <w:rsid w:val="00A274BE"/>
    <w:rsid w:val="00A276F5"/>
    <w:rsid w:val="00A27826"/>
    <w:rsid w:val="00A279D3"/>
    <w:rsid w:val="00A27A03"/>
    <w:rsid w:val="00A27AC0"/>
    <w:rsid w:val="00A27BB0"/>
    <w:rsid w:val="00A27CB5"/>
    <w:rsid w:val="00A27FE4"/>
    <w:rsid w:val="00A30384"/>
    <w:rsid w:val="00A303AC"/>
    <w:rsid w:val="00A304AB"/>
    <w:rsid w:val="00A30618"/>
    <w:rsid w:val="00A306D1"/>
    <w:rsid w:val="00A307F1"/>
    <w:rsid w:val="00A30812"/>
    <w:rsid w:val="00A30868"/>
    <w:rsid w:val="00A3097A"/>
    <w:rsid w:val="00A309FE"/>
    <w:rsid w:val="00A30CE9"/>
    <w:rsid w:val="00A30E2E"/>
    <w:rsid w:val="00A30EFF"/>
    <w:rsid w:val="00A30F4C"/>
    <w:rsid w:val="00A30F84"/>
    <w:rsid w:val="00A30FFB"/>
    <w:rsid w:val="00A3125B"/>
    <w:rsid w:val="00A312A2"/>
    <w:rsid w:val="00A313E7"/>
    <w:rsid w:val="00A31469"/>
    <w:rsid w:val="00A31555"/>
    <w:rsid w:val="00A31612"/>
    <w:rsid w:val="00A316BF"/>
    <w:rsid w:val="00A3180D"/>
    <w:rsid w:val="00A318E6"/>
    <w:rsid w:val="00A31A29"/>
    <w:rsid w:val="00A31A33"/>
    <w:rsid w:val="00A31ACF"/>
    <w:rsid w:val="00A31AF9"/>
    <w:rsid w:val="00A31B30"/>
    <w:rsid w:val="00A31B8C"/>
    <w:rsid w:val="00A31CAC"/>
    <w:rsid w:val="00A31DC3"/>
    <w:rsid w:val="00A31F2B"/>
    <w:rsid w:val="00A32001"/>
    <w:rsid w:val="00A32057"/>
    <w:rsid w:val="00A320B8"/>
    <w:rsid w:val="00A32113"/>
    <w:rsid w:val="00A323E6"/>
    <w:rsid w:val="00A324DE"/>
    <w:rsid w:val="00A32520"/>
    <w:rsid w:val="00A325D1"/>
    <w:rsid w:val="00A3270F"/>
    <w:rsid w:val="00A327B0"/>
    <w:rsid w:val="00A327E2"/>
    <w:rsid w:val="00A32926"/>
    <w:rsid w:val="00A32931"/>
    <w:rsid w:val="00A32C12"/>
    <w:rsid w:val="00A32CA5"/>
    <w:rsid w:val="00A32CFE"/>
    <w:rsid w:val="00A32D4E"/>
    <w:rsid w:val="00A32F8E"/>
    <w:rsid w:val="00A32FD1"/>
    <w:rsid w:val="00A33106"/>
    <w:rsid w:val="00A33138"/>
    <w:rsid w:val="00A331EA"/>
    <w:rsid w:val="00A332A5"/>
    <w:rsid w:val="00A3334D"/>
    <w:rsid w:val="00A333AE"/>
    <w:rsid w:val="00A3344D"/>
    <w:rsid w:val="00A334A5"/>
    <w:rsid w:val="00A3368B"/>
    <w:rsid w:val="00A33B29"/>
    <w:rsid w:val="00A33BF9"/>
    <w:rsid w:val="00A33CCF"/>
    <w:rsid w:val="00A33E17"/>
    <w:rsid w:val="00A33EC3"/>
    <w:rsid w:val="00A33F07"/>
    <w:rsid w:val="00A33F6E"/>
    <w:rsid w:val="00A340CC"/>
    <w:rsid w:val="00A3420B"/>
    <w:rsid w:val="00A3426B"/>
    <w:rsid w:val="00A343B3"/>
    <w:rsid w:val="00A345D0"/>
    <w:rsid w:val="00A3484A"/>
    <w:rsid w:val="00A34979"/>
    <w:rsid w:val="00A34995"/>
    <w:rsid w:val="00A349DE"/>
    <w:rsid w:val="00A34A4A"/>
    <w:rsid w:val="00A34A74"/>
    <w:rsid w:val="00A34AEF"/>
    <w:rsid w:val="00A34DA7"/>
    <w:rsid w:val="00A34E12"/>
    <w:rsid w:val="00A34EB0"/>
    <w:rsid w:val="00A34F62"/>
    <w:rsid w:val="00A350F4"/>
    <w:rsid w:val="00A351B2"/>
    <w:rsid w:val="00A352AE"/>
    <w:rsid w:val="00A35437"/>
    <w:rsid w:val="00A3547A"/>
    <w:rsid w:val="00A35534"/>
    <w:rsid w:val="00A357F7"/>
    <w:rsid w:val="00A35A6D"/>
    <w:rsid w:val="00A35CCE"/>
    <w:rsid w:val="00A35D7D"/>
    <w:rsid w:val="00A35F47"/>
    <w:rsid w:val="00A360EF"/>
    <w:rsid w:val="00A36103"/>
    <w:rsid w:val="00A363DC"/>
    <w:rsid w:val="00A3643B"/>
    <w:rsid w:val="00A36463"/>
    <w:rsid w:val="00A365F6"/>
    <w:rsid w:val="00A367A2"/>
    <w:rsid w:val="00A3686C"/>
    <w:rsid w:val="00A36893"/>
    <w:rsid w:val="00A3697F"/>
    <w:rsid w:val="00A36AAC"/>
    <w:rsid w:val="00A36AEF"/>
    <w:rsid w:val="00A36C11"/>
    <w:rsid w:val="00A36C64"/>
    <w:rsid w:val="00A36CE3"/>
    <w:rsid w:val="00A36D51"/>
    <w:rsid w:val="00A36E5C"/>
    <w:rsid w:val="00A36F0B"/>
    <w:rsid w:val="00A3702C"/>
    <w:rsid w:val="00A372AB"/>
    <w:rsid w:val="00A37324"/>
    <w:rsid w:val="00A375E2"/>
    <w:rsid w:val="00A3784E"/>
    <w:rsid w:val="00A37AE0"/>
    <w:rsid w:val="00A37BDF"/>
    <w:rsid w:val="00A37C0A"/>
    <w:rsid w:val="00A37CD8"/>
    <w:rsid w:val="00A37DD5"/>
    <w:rsid w:val="00A37F87"/>
    <w:rsid w:val="00A400DB"/>
    <w:rsid w:val="00A40114"/>
    <w:rsid w:val="00A401FB"/>
    <w:rsid w:val="00A4021F"/>
    <w:rsid w:val="00A4032E"/>
    <w:rsid w:val="00A40484"/>
    <w:rsid w:val="00A4059C"/>
    <w:rsid w:val="00A40640"/>
    <w:rsid w:val="00A40647"/>
    <w:rsid w:val="00A4071E"/>
    <w:rsid w:val="00A4073E"/>
    <w:rsid w:val="00A4085E"/>
    <w:rsid w:val="00A4087D"/>
    <w:rsid w:val="00A409B9"/>
    <w:rsid w:val="00A40AFE"/>
    <w:rsid w:val="00A40D95"/>
    <w:rsid w:val="00A40DF0"/>
    <w:rsid w:val="00A40EB0"/>
    <w:rsid w:val="00A41006"/>
    <w:rsid w:val="00A41078"/>
    <w:rsid w:val="00A41100"/>
    <w:rsid w:val="00A41161"/>
    <w:rsid w:val="00A411C7"/>
    <w:rsid w:val="00A41307"/>
    <w:rsid w:val="00A413BC"/>
    <w:rsid w:val="00A414E2"/>
    <w:rsid w:val="00A4153A"/>
    <w:rsid w:val="00A41606"/>
    <w:rsid w:val="00A41697"/>
    <w:rsid w:val="00A417AC"/>
    <w:rsid w:val="00A4195A"/>
    <w:rsid w:val="00A4195F"/>
    <w:rsid w:val="00A41A7E"/>
    <w:rsid w:val="00A41B4C"/>
    <w:rsid w:val="00A41B72"/>
    <w:rsid w:val="00A41F28"/>
    <w:rsid w:val="00A41F42"/>
    <w:rsid w:val="00A41F4F"/>
    <w:rsid w:val="00A41FD8"/>
    <w:rsid w:val="00A42185"/>
    <w:rsid w:val="00A42189"/>
    <w:rsid w:val="00A42374"/>
    <w:rsid w:val="00A42457"/>
    <w:rsid w:val="00A424B4"/>
    <w:rsid w:val="00A425E5"/>
    <w:rsid w:val="00A4269F"/>
    <w:rsid w:val="00A426DF"/>
    <w:rsid w:val="00A4273C"/>
    <w:rsid w:val="00A42799"/>
    <w:rsid w:val="00A4283B"/>
    <w:rsid w:val="00A428AC"/>
    <w:rsid w:val="00A42932"/>
    <w:rsid w:val="00A4298C"/>
    <w:rsid w:val="00A42990"/>
    <w:rsid w:val="00A42ADA"/>
    <w:rsid w:val="00A42C73"/>
    <w:rsid w:val="00A42D17"/>
    <w:rsid w:val="00A42F7F"/>
    <w:rsid w:val="00A42FC0"/>
    <w:rsid w:val="00A43009"/>
    <w:rsid w:val="00A4303A"/>
    <w:rsid w:val="00A430BB"/>
    <w:rsid w:val="00A43158"/>
    <w:rsid w:val="00A43226"/>
    <w:rsid w:val="00A4357F"/>
    <w:rsid w:val="00A43716"/>
    <w:rsid w:val="00A43762"/>
    <w:rsid w:val="00A43771"/>
    <w:rsid w:val="00A4378A"/>
    <w:rsid w:val="00A43802"/>
    <w:rsid w:val="00A43911"/>
    <w:rsid w:val="00A4398A"/>
    <w:rsid w:val="00A43A40"/>
    <w:rsid w:val="00A43B27"/>
    <w:rsid w:val="00A43C45"/>
    <w:rsid w:val="00A43D8F"/>
    <w:rsid w:val="00A43F5D"/>
    <w:rsid w:val="00A4408A"/>
    <w:rsid w:val="00A440CD"/>
    <w:rsid w:val="00A4442E"/>
    <w:rsid w:val="00A444E1"/>
    <w:rsid w:val="00A44582"/>
    <w:rsid w:val="00A44949"/>
    <w:rsid w:val="00A44A9B"/>
    <w:rsid w:val="00A44AB3"/>
    <w:rsid w:val="00A44CDD"/>
    <w:rsid w:val="00A44CE0"/>
    <w:rsid w:val="00A44DC2"/>
    <w:rsid w:val="00A44E1E"/>
    <w:rsid w:val="00A44F38"/>
    <w:rsid w:val="00A45090"/>
    <w:rsid w:val="00A4512F"/>
    <w:rsid w:val="00A45276"/>
    <w:rsid w:val="00A453AD"/>
    <w:rsid w:val="00A453DD"/>
    <w:rsid w:val="00A45473"/>
    <w:rsid w:val="00A45518"/>
    <w:rsid w:val="00A45520"/>
    <w:rsid w:val="00A45579"/>
    <w:rsid w:val="00A4557E"/>
    <w:rsid w:val="00A457FB"/>
    <w:rsid w:val="00A458E3"/>
    <w:rsid w:val="00A45BD8"/>
    <w:rsid w:val="00A45C58"/>
    <w:rsid w:val="00A45C75"/>
    <w:rsid w:val="00A45E37"/>
    <w:rsid w:val="00A45E66"/>
    <w:rsid w:val="00A4602B"/>
    <w:rsid w:val="00A464C8"/>
    <w:rsid w:val="00A464DE"/>
    <w:rsid w:val="00A4678F"/>
    <w:rsid w:val="00A467A8"/>
    <w:rsid w:val="00A46881"/>
    <w:rsid w:val="00A468F7"/>
    <w:rsid w:val="00A469D7"/>
    <w:rsid w:val="00A46BBF"/>
    <w:rsid w:val="00A46C05"/>
    <w:rsid w:val="00A46C62"/>
    <w:rsid w:val="00A46C80"/>
    <w:rsid w:val="00A46E0D"/>
    <w:rsid w:val="00A46E2F"/>
    <w:rsid w:val="00A4706E"/>
    <w:rsid w:val="00A47230"/>
    <w:rsid w:val="00A47345"/>
    <w:rsid w:val="00A47352"/>
    <w:rsid w:val="00A47760"/>
    <w:rsid w:val="00A4776D"/>
    <w:rsid w:val="00A47797"/>
    <w:rsid w:val="00A477EA"/>
    <w:rsid w:val="00A47833"/>
    <w:rsid w:val="00A478FF"/>
    <w:rsid w:val="00A47AE3"/>
    <w:rsid w:val="00A47B7C"/>
    <w:rsid w:val="00A47DC2"/>
    <w:rsid w:val="00A47DC6"/>
    <w:rsid w:val="00A47F30"/>
    <w:rsid w:val="00A50183"/>
    <w:rsid w:val="00A50464"/>
    <w:rsid w:val="00A504E1"/>
    <w:rsid w:val="00A505C8"/>
    <w:rsid w:val="00A5078F"/>
    <w:rsid w:val="00A50AA9"/>
    <w:rsid w:val="00A50F8D"/>
    <w:rsid w:val="00A51135"/>
    <w:rsid w:val="00A5134B"/>
    <w:rsid w:val="00A516B6"/>
    <w:rsid w:val="00A516C4"/>
    <w:rsid w:val="00A516DE"/>
    <w:rsid w:val="00A51718"/>
    <w:rsid w:val="00A51768"/>
    <w:rsid w:val="00A51882"/>
    <w:rsid w:val="00A519E0"/>
    <w:rsid w:val="00A51AFD"/>
    <w:rsid w:val="00A51B71"/>
    <w:rsid w:val="00A51BA6"/>
    <w:rsid w:val="00A51D5F"/>
    <w:rsid w:val="00A51DC5"/>
    <w:rsid w:val="00A51FD4"/>
    <w:rsid w:val="00A52199"/>
    <w:rsid w:val="00A521D0"/>
    <w:rsid w:val="00A523A5"/>
    <w:rsid w:val="00A525E0"/>
    <w:rsid w:val="00A5281C"/>
    <w:rsid w:val="00A529AE"/>
    <w:rsid w:val="00A52A2C"/>
    <w:rsid w:val="00A52CA0"/>
    <w:rsid w:val="00A52E02"/>
    <w:rsid w:val="00A52FAC"/>
    <w:rsid w:val="00A5322A"/>
    <w:rsid w:val="00A53781"/>
    <w:rsid w:val="00A537AC"/>
    <w:rsid w:val="00A537F7"/>
    <w:rsid w:val="00A53D51"/>
    <w:rsid w:val="00A53D7F"/>
    <w:rsid w:val="00A53FC5"/>
    <w:rsid w:val="00A54090"/>
    <w:rsid w:val="00A5410A"/>
    <w:rsid w:val="00A5417C"/>
    <w:rsid w:val="00A54247"/>
    <w:rsid w:val="00A54273"/>
    <w:rsid w:val="00A542DB"/>
    <w:rsid w:val="00A542E1"/>
    <w:rsid w:val="00A54508"/>
    <w:rsid w:val="00A5453D"/>
    <w:rsid w:val="00A545C0"/>
    <w:rsid w:val="00A54709"/>
    <w:rsid w:val="00A5472C"/>
    <w:rsid w:val="00A548B4"/>
    <w:rsid w:val="00A54917"/>
    <w:rsid w:val="00A54ABB"/>
    <w:rsid w:val="00A54C2B"/>
    <w:rsid w:val="00A54C43"/>
    <w:rsid w:val="00A54E3C"/>
    <w:rsid w:val="00A54F20"/>
    <w:rsid w:val="00A54F5A"/>
    <w:rsid w:val="00A550A0"/>
    <w:rsid w:val="00A5514E"/>
    <w:rsid w:val="00A55180"/>
    <w:rsid w:val="00A55438"/>
    <w:rsid w:val="00A55469"/>
    <w:rsid w:val="00A5561C"/>
    <w:rsid w:val="00A5570A"/>
    <w:rsid w:val="00A55934"/>
    <w:rsid w:val="00A559B1"/>
    <w:rsid w:val="00A55A72"/>
    <w:rsid w:val="00A55B82"/>
    <w:rsid w:val="00A55BCB"/>
    <w:rsid w:val="00A55D0A"/>
    <w:rsid w:val="00A55D6C"/>
    <w:rsid w:val="00A55DCC"/>
    <w:rsid w:val="00A55EA4"/>
    <w:rsid w:val="00A55F43"/>
    <w:rsid w:val="00A55F59"/>
    <w:rsid w:val="00A55FA3"/>
    <w:rsid w:val="00A56219"/>
    <w:rsid w:val="00A5624F"/>
    <w:rsid w:val="00A562A6"/>
    <w:rsid w:val="00A56332"/>
    <w:rsid w:val="00A563B1"/>
    <w:rsid w:val="00A56673"/>
    <w:rsid w:val="00A567DC"/>
    <w:rsid w:val="00A567E8"/>
    <w:rsid w:val="00A568B5"/>
    <w:rsid w:val="00A568BB"/>
    <w:rsid w:val="00A56923"/>
    <w:rsid w:val="00A569C2"/>
    <w:rsid w:val="00A56A12"/>
    <w:rsid w:val="00A56A43"/>
    <w:rsid w:val="00A56A62"/>
    <w:rsid w:val="00A56B4E"/>
    <w:rsid w:val="00A56BE2"/>
    <w:rsid w:val="00A56BFF"/>
    <w:rsid w:val="00A56C21"/>
    <w:rsid w:val="00A56D47"/>
    <w:rsid w:val="00A570B9"/>
    <w:rsid w:val="00A570E1"/>
    <w:rsid w:val="00A571C2"/>
    <w:rsid w:val="00A572BF"/>
    <w:rsid w:val="00A57345"/>
    <w:rsid w:val="00A57526"/>
    <w:rsid w:val="00A575CE"/>
    <w:rsid w:val="00A576E8"/>
    <w:rsid w:val="00A57754"/>
    <w:rsid w:val="00A578C2"/>
    <w:rsid w:val="00A57949"/>
    <w:rsid w:val="00A57A63"/>
    <w:rsid w:val="00A57AB3"/>
    <w:rsid w:val="00A57B00"/>
    <w:rsid w:val="00A57B32"/>
    <w:rsid w:val="00A57C0C"/>
    <w:rsid w:val="00A57C34"/>
    <w:rsid w:val="00A57CFE"/>
    <w:rsid w:val="00A57D84"/>
    <w:rsid w:val="00A57EDB"/>
    <w:rsid w:val="00A60022"/>
    <w:rsid w:val="00A600AD"/>
    <w:rsid w:val="00A600AE"/>
    <w:rsid w:val="00A60193"/>
    <w:rsid w:val="00A601F0"/>
    <w:rsid w:val="00A60219"/>
    <w:rsid w:val="00A602FA"/>
    <w:rsid w:val="00A60373"/>
    <w:rsid w:val="00A606A2"/>
    <w:rsid w:val="00A606DB"/>
    <w:rsid w:val="00A606FE"/>
    <w:rsid w:val="00A60776"/>
    <w:rsid w:val="00A609EF"/>
    <w:rsid w:val="00A60A39"/>
    <w:rsid w:val="00A60A6E"/>
    <w:rsid w:val="00A60B25"/>
    <w:rsid w:val="00A60B39"/>
    <w:rsid w:val="00A60B49"/>
    <w:rsid w:val="00A60BB3"/>
    <w:rsid w:val="00A60C52"/>
    <w:rsid w:val="00A60DF5"/>
    <w:rsid w:val="00A60E3E"/>
    <w:rsid w:val="00A60EAC"/>
    <w:rsid w:val="00A60ECD"/>
    <w:rsid w:val="00A60F67"/>
    <w:rsid w:val="00A60F83"/>
    <w:rsid w:val="00A60FE6"/>
    <w:rsid w:val="00A60FF5"/>
    <w:rsid w:val="00A61009"/>
    <w:rsid w:val="00A610DA"/>
    <w:rsid w:val="00A612F9"/>
    <w:rsid w:val="00A614E9"/>
    <w:rsid w:val="00A61757"/>
    <w:rsid w:val="00A61793"/>
    <w:rsid w:val="00A617D3"/>
    <w:rsid w:val="00A61B65"/>
    <w:rsid w:val="00A61B83"/>
    <w:rsid w:val="00A61B95"/>
    <w:rsid w:val="00A61C86"/>
    <w:rsid w:val="00A61CB8"/>
    <w:rsid w:val="00A61D9B"/>
    <w:rsid w:val="00A61E72"/>
    <w:rsid w:val="00A61F04"/>
    <w:rsid w:val="00A61F66"/>
    <w:rsid w:val="00A61FDF"/>
    <w:rsid w:val="00A61FF3"/>
    <w:rsid w:val="00A6212E"/>
    <w:rsid w:val="00A62292"/>
    <w:rsid w:val="00A62561"/>
    <w:rsid w:val="00A62578"/>
    <w:rsid w:val="00A62620"/>
    <w:rsid w:val="00A62694"/>
    <w:rsid w:val="00A626A6"/>
    <w:rsid w:val="00A62743"/>
    <w:rsid w:val="00A62760"/>
    <w:rsid w:val="00A627B0"/>
    <w:rsid w:val="00A6282C"/>
    <w:rsid w:val="00A6283F"/>
    <w:rsid w:val="00A628B2"/>
    <w:rsid w:val="00A62A31"/>
    <w:rsid w:val="00A62A33"/>
    <w:rsid w:val="00A62A63"/>
    <w:rsid w:val="00A62B12"/>
    <w:rsid w:val="00A62B34"/>
    <w:rsid w:val="00A62DF6"/>
    <w:rsid w:val="00A62EB1"/>
    <w:rsid w:val="00A62EF5"/>
    <w:rsid w:val="00A62EF6"/>
    <w:rsid w:val="00A62F52"/>
    <w:rsid w:val="00A62FF8"/>
    <w:rsid w:val="00A63208"/>
    <w:rsid w:val="00A6325D"/>
    <w:rsid w:val="00A63269"/>
    <w:rsid w:val="00A632C7"/>
    <w:rsid w:val="00A632C9"/>
    <w:rsid w:val="00A634B4"/>
    <w:rsid w:val="00A63569"/>
    <w:rsid w:val="00A63595"/>
    <w:rsid w:val="00A63AA1"/>
    <w:rsid w:val="00A63CFD"/>
    <w:rsid w:val="00A63D9B"/>
    <w:rsid w:val="00A63E29"/>
    <w:rsid w:val="00A6413C"/>
    <w:rsid w:val="00A6422B"/>
    <w:rsid w:val="00A642BA"/>
    <w:rsid w:val="00A64461"/>
    <w:rsid w:val="00A644AA"/>
    <w:rsid w:val="00A644F6"/>
    <w:rsid w:val="00A64598"/>
    <w:rsid w:val="00A6484A"/>
    <w:rsid w:val="00A64938"/>
    <w:rsid w:val="00A64984"/>
    <w:rsid w:val="00A64E58"/>
    <w:rsid w:val="00A64FD6"/>
    <w:rsid w:val="00A650C5"/>
    <w:rsid w:val="00A6524B"/>
    <w:rsid w:val="00A65289"/>
    <w:rsid w:val="00A65373"/>
    <w:rsid w:val="00A653D2"/>
    <w:rsid w:val="00A653DA"/>
    <w:rsid w:val="00A653E8"/>
    <w:rsid w:val="00A65565"/>
    <w:rsid w:val="00A655EB"/>
    <w:rsid w:val="00A65A34"/>
    <w:rsid w:val="00A65AFC"/>
    <w:rsid w:val="00A65BBB"/>
    <w:rsid w:val="00A65BDE"/>
    <w:rsid w:val="00A65D97"/>
    <w:rsid w:val="00A65E19"/>
    <w:rsid w:val="00A65F4B"/>
    <w:rsid w:val="00A65F74"/>
    <w:rsid w:val="00A661C4"/>
    <w:rsid w:val="00A66262"/>
    <w:rsid w:val="00A66455"/>
    <w:rsid w:val="00A666EA"/>
    <w:rsid w:val="00A6674C"/>
    <w:rsid w:val="00A66769"/>
    <w:rsid w:val="00A66784"/>
    <w:rsid w:val="00A667AE"/>
    <w:rsid w:val="00A66839"/>
    <w:rsid w:val="00A669D7"/>
    <w:rsid w:val="00A669E5"/>
    <w:rsid w:val="00A66A3B"/>
    <w:rsid w:val="00A66A4F"/>
    <w:rsid w:val="00A66B75"/>
    <w:rsid w:val="00A66C48"/>
    <w:rsid w:val="00A66D73"/>
    <w:rsid w:val="00A66EC6"/>
    <w:rsid w:val="00A66EFB"/>
    <w:rsid w:val="00A66F07"/>
    <w:rsid w:val="00A67096"/>
    <w:rsid w:val="00A67160"/>
    <w:rsid w:val="00A672A4"/>
    <w:rsid w:val="00A672C2"/>
    <w:rsid w:val="00A673EC"/>
    <w:rsid w:val="00A6740E"/>
    <w:rsid w:val="00A67433"/>
    <w:rsid w:val="00A6781D"/>
    <w:rsid w:val="00A6789B"/>
    <w:rsid w:val="00A67923"/>
    <w:rsid w:val="00A67B1E"/>
    <w:rsid w:val="00A67BA7"/>
    <w:rsid w:val="00A67BEA"/>
    <w:rsid w:val="00A67D54"/>
    <w:rsid w:val="00A67D7E"/>
    <w:rsid w:val="00A67E83"/>
    <w:rsid w:val="00A67F56"/>
    <w:rsid w:val="00A700AA"/>
    <w:rsid w:val="00A7013A"/>
    <w:rsid w:val="00A7015B"/>
    <w:rsid w:val="00A70435"/>
    <w:rsid w:val="00A7048A"/>
    <w:rsid w:val="00A70585"/>
    <w:rsid w:val="00A705A2"/>
    <w:rsid w:val="00A70614"/>
    <w:rsid w:val="00A70B43"/>
    <w:rsid w:val="00A70B5D"/>
    <w:rsid w:val="00A70BF9"/>
    <w:rsid w:val="00A70E09"/>
    <w:rsid w:val="00A70E1D"/>
    <w:rsid w:val="00A70FB6"/>
    <w:rsid w:val="00A70FE5"/>
    <w:rsid w:val="00A711F5"/>
    <w:rsid w:val="00A711FA"/>
    <w:rsid w:val="00A7124E"/>
    <w:rsid w:val="00A713FF"/>
    <w:rsid w:val="00A71689"/>
    <w:rsid w:val="00A716C5"/>
    <w:rsid w:val="00A7177A"/>
    <w:rsid w:val="00A71A6F"/>
    <w:rsid w:val="00A71BA4"/>
    <w:rsid w:val="00A71C09"/>
    <w:rsid w:val="00A71DB3"/>
    <w:rsid w:val="00A72165"/>
    <w:rsid w:val="00A721DF"/>
    <w:rsid w:val="00A722DC"/>
    <w:rsid w:val="00A72474"/>
    <w:rsid w:val="00A72485"/>
    <w:rsid w:val="00A7248B"/>
    <w:rsid w:val="00A72592"/>
    <w:rsid w:val="00A725DE"/>
    <w:rsid w:val="00A7265B"/>
    <w:rsid w:val="00A726C4"/>
    <w:rsid w:val="00A727DD"/>
    <w:rsid w:val="00A72858"/>
    <w:rsid w:val="00A7292C"/>
    <w:rsid w:val="00A729B2"/>
    <w:rsid w:val="00A72A1A"/>
    <w:rsid w:val="00A72A3E"/>
    <w:rsid w:val="00A72B5E"/>
    <w:rsid w:val="00A72B6C"/>
    <w:rsid w:val="00A72C18"/>
    <w:rsid w:val="00A72C57"/>
    <w:rsid w:val="00A72DE4"/>
    <w:rsid w:val="00A72E08"/>
    <w:rsid w:val="00A72E6D"/>
    <w:rsid w:val="00A72F69"/>
    <w:rsid w:val="00A7310C"/>
    <w:rsid w:val="00A7320A"/>
    <w:rsid w:val="00A73258"/>
    <w:rsid w:val="00A73328"/>
    <w:rsid w:val="00A734E0"/>
    <w:rsid w:val="00A734ED"/>
    <w:rsid w:val="00A735F8"/>
    <w:rsid w:val="00A73605"/>
    <w:rsid w:val="00A73707"/>
    <w:rsid w:val="00A737A9"/>
    <w:rsid w:val="00A737FA"/>
    <w:rsid w:val="00A739A7"/>
    <w:rsid w:val="00A73A19"/>
    <w:rsid w:val="00A73B33"/>
    <w:rsid w:val="00A73BD8"/>
    <w:rsid w:val="00A73D08"/>
    <w:rsid w:val="00A73D25"/>
    <w:rsid w:val="00A73ED1"/>
    <w:rsid w:val="00A73ED5"/>
    <w:rsid w:val="00A73EE4"/>
    <w:rsid w:val="00A73F4A"/>
    <w:rsid w:val="00A742FC"/>
    <w:rsid w:val="00A743EE"/>
    <w:rsid w:val="00A743F2"/>
    <w:rsid w:val="00A744BD"/>
    <w:rsid w:val="00A74626"/>
    <w:rsid w:val="00A7465C"/>
    <w:rsid w:val="00A746EC"/>
    <w:rsid w:val="00A74866"/>
    <w:rsid w:val="00A7494D"/>
    <w:rsid w:val="00A749C4"/>
    <w:rsid w:val="00A749DA"/>
    <w:rsid w:val="00A74A5A"/>
    <w:rsid w:val="00A74B9A"/>
    <w:rsid w:val="00A74C21"/>
    <w:rsid w:val="00A74C46"/>
    <w:rsid w:val="00A74CD3"/>
    <w:rsid w:val="00A74D64"/>
    <w:rsid w:val="00A74E4E"/>
    <w:rsid w:val="00A75012"/>
    <w:rsid w:val="00A750A0"/>
    <w:rsid w:val="00A752B0"/>
    <w:rsid w:val="00A7535D"/>
    <w:rsid w:val="00A75364"/>
    <w:rsid w:val="00A753BF"/>
    <w:rsid w:val="00A7545D"/>
    <w:rsid w:val="00A754F9"/>
    <w:rsid w:val="00A7564C"/>
    <w:rsid w:val="00A758F5"/>
    <w:rsid w:val="00A758F8"/>
    <w:rsid w:val="00A75B23"/>
    <w:rsid w:val="00A75BFA"/>
    <w:rsid w:val="00A75CB6"/>
    <w:rsid w:val="00A75D0F"/>
    <w:rsid w:val="00A75E24"/>
    <w:rsid w:val="00A75F93"/>
    <w:rsid w:val="00A75F95"/>
    <w:rsid w:val="00A760C7"/>
    <w:rsid w:val="00A761FF"/>
    <w:rsid w:val="00A76363"/>
    <w:rsid w:val="00A763AA"/>
    <w:rsid w:val="00A76503"/>
    <w:rsid w:val="00A76955"/>
    <w:rsid w:val="00A7697D"/>
    <w:rsid w:val="00A769B1"/>
    <w:rsid w:val="00A76B89"/>
    <w:rsid w:val="00A76CAC"/>
    <w:rsid w:val="00A76CEA"/>
    <w:rsid w:val="00A76D71"/>
    <w:rsid w:val="00A76DEB"/>
    <w:rsid w:val="00A76E3E"/>
    <w:rsid w:val="00A76E42"/>
    <w:rsid w:val="00A76EE7"/>
    <w:rsid w:val="00A76FC9"/>
    <w:rsid w:val="00A77055"/>
    <w:rsid w:val="00A77143"/>
    <w:rsid w:val="00A7718F"/>
    <w:rsid w:val="00A771E6"/>
    <w:rsid w:val="00A77217"/>
    <w:rsid w:val="00A77409"/>
    <w:rsid w:val="00A7753C"/>
    <w:rsid w:val="00A7758A"/>
    <w:rsid w:val="00A77779"/>
    <w:rsid w:val="00A779F5"/>
    <w:rsid w:val="00A77AD0"/>
    <w:rsid w:val="00A77B25"/>
    <w:rsid w:val="00A77C44"/>
    <w:rsid w:val="00A77D63"/>
    <w:rsid w:val="00A77D6F"/>
    <w:rsid w:val="00A77DA5"/>
    <w:rsid w:val="00A77E93"/>
    <w:rsid w:val="00A77ECC"/>
    <w:rsid w:val="00A80388"/>
    <w:rsid w:val="00A803F5"/>
    <w:rsid w:val="00A8045A"/>
    <w:rsid w:val="00A805A8"/>
    <w:rsid w:val="00A805FC"/>
    <w:rsid w:val="00A80763"/>
    <w:rsid w:val="00A807C3"/>
    <w:rsid w:val="00A80A9B"/>
    <w:rsid w:val="00A80AE0"/>
    <w:rsid w:val="00A80B0F"/>
    <w:rsid w:val="00A80BAF"/>
    <w:rsid w:val="00A80BB7"/>
    <w:rsid w:val="00A80C7E"/>
    <w:rsid w:val="00A80D48"/>
    <w:rsid w:val="00A81265"/>
    <w:rsid w:val="00A813BC"/>
    <w:rsid w:val="00A813F4"/>
    <w:rsid w:val="00A81736"/>
    <w:rsid w:val="00A817F3"/>
    <w:rsid w:val="00A8197E"/>
    <w:rsid w:val="00A81EDC"/>
    <w:rsid w:val="00A82097"/>
    <w:rsid w:val="00A82159"/>
    <w:rsid w:val="00A82205"/>
    <w:rsid w:val="00A8226E"/>
    <w:rsid w:val="00A823A0"/>
    <w:rsid w:val="00A823DF"/>
    <w:rsid w:val="00A823F7"/>
    <w:rsid w:val="00A823FE"/>
    <w:rsid w:val="00A82779"/>
    <w:rsid w:val="00A82952"/>
    <w:rsid w:val="00A82C61"/>
    <w:rsid w:val="00A82C66"/>
    <w:rsid w:val="00A82ECD"/>
    <w:rsid w:val="00A82EEC"/>
    <w:rsid w:val="00A82F62"/>
    <w:rsid w:val="00A83046"/>
    <w:rsid w:val="00A83077"/>
    <w:rsid w:val="00A83165"/>
    <w:rsid w:val="00A831D9"/>
    <w:rsid w:val="00A8323F"/>
    <w:rsid w:val="00A833F0"/>
    <w:rsid w:val="00A83448"/>
    <w:rsid w:val="00A83678"/>
    <w:rsid w:val="00A8371D"/>
    <w:rsid w:val="00A83796"/>
    <w:rsid w:val="00A8386F"/>
    <w:rsid w:val="00A83A43"/>
    <w:rsid w:val="00A83A49"/>
    <w:rsid w:val="00A83D2B"/>
    <w:rsid w:val="00A83D8B"/>
    <w:rsid w:val="00A83DA9"/>
    <w:rsid w:val="00A83E33"/>
    <w:rsid w:val="00A83EBF"/>
    <w:rsid w:val="00A83F73"/>
    <w:rsid w:val="00A841DF"/>
    <w:rsid w:val="00A84275"/>
    <w:rsid w:val="00A844E9"/>
    <w:rsid w:val="00A84520"/>
    <w:rsid w:val="00A8455B"/>
    <w:rsid w:val="00A845A8"/>
    <w:rsid w:val="00A846FC"/>
    <w:rsid w:val="00A8483A"/>
    <w:rsid w:val="00A8486F"/>
    <w:rsid w:val="00A8487F"/>
    <w:rsid w:val="00A8494B"/>
    <w:rsid w:val="00A849B0"/>
    <w:rsid w:val="00A849BF"/>
    <w:rsid w:val="00A849FE"/>
    <w:rsid w:val="00A84B3A"/>
    <w:rsid w:val="00A84B48"/>
    <w:rsid w:val="00A84C82"/>
    <w:rsid w:val="00A84CC2"/>
    <w:rsid w:val="00A84CE4"/>
    <w:rsid w:val="00A84D9F"/>
    <w:rsid w:val="00A84FC9"/>
    <w:rsid w:val="00A850C1"/>
    <w:rsid w:val="00A8522F"/>
    <w:rsid w:val="00A85341"/>
    <w:rsid w:val="00A85407"/>
    <w:rsid w:val="00A85468"/>
    <w:rsid w:val="00A85502"/>
    <w:rsid w:val="00A85610"/>
    <w:rsid w:val="00A8563C"/>
    <w:rsid w:val="00A856D9"/>
    <w:rsid w:val="00A858DB"/>
    <w:rsid w:val="00A85940"/>
    <w:rsid w:val="00A85AFC"/>
    <w:rsid w:val="00A85D3F"/>
    <w:rsid w:val="00A85E2A"/>
    <w:rsid w:val="00A85E3F"/>
    <w:rsid w:val="00A85E60"/>
    <w:rsid w:val="00A85EF3"/>
    <w:rsid w:val="00A860F1"/>
    <w:rsid w:val="00A861BE"/>
    <w:rsid w:val="00A86207"/>
    <w:rsid w:val="00A86343"/>
    <w:rsid w:val="00A8649C"/>
    <w:rsid w:val="00A864EA"/>
    <w:rsid w:val="00A86526"/>
    <w:rsid w:val="00A86578"/>
    <w:rsid w:val="00A86637"/>
    <w:rsid w:val="00A8663A"/>
    <w:rsid w:val="00A866BE"/>
    <w:rsid w:val="00A867EC"/>
    <w:rsid w:val="00A8682B"/>
    <w:rsid w:val="00A86A14"/>
    <w:rsid w:val="00A86A87"/>
    <w:rsid w:val="00A86AA8"/>
    <w:rsid w:val="00A86EE8"/>
    <w:rsid w:val="00A87028"/>
    <w:rsid w:val="00A870F1"/>
    <w:rsid w:val="00A870F3"/>
    <w:rsid w:val="00A872A9"/>
    <w:rsid w:val="00A872DC"/>
    <w:rsid w:val="00A8735C"/>
    <w:rsid w:val="00A87391"/>
    <w:rsid w:val="00A8778F"/>
    <w:rsid w:val="00A87992"/>
    <w:rsid w:val="00A879FC"/>
    <w:rsid w:val="00A87AB0"/>
    <w:rsid w:val="00A87D0F"/>
    <w:rsid w:val="00A87E25"/>
    <w:rsid w:val="00A87E3A"/>
    <w:rsid w:val="00A87E56"/>
    <w:rsid w:val="00A87FB2"/>
    <w:rsid w:val="00A87FBA"/>
    <w:rsid w:val="00A9004E"/>
    <w:rsid w:val="00A90145"/>
    <w:rsid w:val="00A90241"/>
    <w:rsid w:val="00A903DB"/>
    <w:rsid w:val="00A90567"/>
    <w:rsid w:val="00A905D8"/>
    <w:rsid w:val="00A90749"/>
    <w:rsid w:val="00A907BF"/>
    <w:rsid w:val="00A90842"/>
    <w:rsid w:val="00A908E2"/>
    <w:rsid w:val="00A909B0"/>
    <w:rsid w:val="00A909D8"/>
    <w:rsid w:val="00A90CFB"/>
    <w:rsid w:val="00A90E41"/>
    <w:rsid w:val="00A91052"/>
    <w:rsid w:val="00A91183"/>
    <w:rsid w:val="00A91196"/>
    <w:rsid w:val="00A911E8"/>
    <w:rsid w:val="00A91202"/>
    <w:rsid w:val="00A9129D"/>
    <w:rsid w:val="00A91358"/>
    <w:rsid w:val="00A91407"/>
    <w:rsid w:val="00A9141B"/>
    <w:rsid w:val="00A91486"/>
    <w:rsid w:val="00A9160D"/>
    <w:rsid w:val="00A916C6"/>
    <w:rsid w:val="00A91841"/>
    <w:rsid w:val="00A91892"/>
    <w:rsid w:val="00A919DE"/>
    <w:rsid w:val="00A91C88"/>
    <w:rsid w:val="00A91C94"/>
    <w:rsid w:val="00A91CD6"/>
    <w:rsid w:val="00A91D57"/>
    <w:rsid w:val="00A91D6C"/>
    <w:rsid w:val="00A91DB1"/>
    <w:rsid w:val="00A91EE4"/>
    <w:rsid w:val="00A92047"/>
    <w:rsid w:val="00A92058"/>
    <w:rsid w:val="00A9210E"/>
    <w:rsid w:val="00A92116"/>
    <w:rsid w:val="00A921D7"/>
    <w:rsid w:val="00A92505"/>
    <w:rsid w:val="00A92600"/>
    <w:rsid w:val="00A926F4"/>
    <w:rsid w:val="00A92745"/>
    <w:rsid w:val="00A9275C"/>
    <w:rsid w:val="00A92767"/>
    <w:rsid w:val="00A92842"/>
    <w:rsid w:val="00A9288B"/>
    <w:rsid w:val="00A928B4"/>
    <w:rsid w:val="00A9297F"/>
    <w:rsid w:val="00A92A2C"/>
    <w:rsid w:val="00A92F11"/>
    <w:rsid w:val="00A92F19"/>
    <w:rsid w:val="00A92F21"/>
    <w:rsid w:val="00A92FD8"/>
    <w:rsid w:val="00A9335E"/>
    <w:rsid w:val="00A9339B"/>
    <w:rsid w:val="00A933A5"/>
    <w:rsid w:val="00A93421"/>
    <w:rsid w:val="00A936C5"/>
    <w:rsid w:val="00A937C8"/>
    <w:rsid w:val="00A938C0"/>
    <w:rsid w:val="00A93A3A"/>
    <w:rsid w:val="00A93BD6"/>
    <w:rsid w:val="00A93C0C"/>
    <w:rsid w:val="00A940E1"/>
    <w:rsid w:val="00A9426E"/>
    <w:rsid w:val="00A94441"/>
    <w:rsid w:val="00A945CD"/>
    <w:rsid w:val="00A94656"/>
    <w:rsid w:val="00A949BD"/>
    <w:rsid w:val="00A94A75"/>
    <w:rsid w:val="00A94AC8"/>
    <w:rsid w:val="00A94E0B"/>
    <w:rsid w:val="00A95180"/>
    <w:rsid w:val="00A951CF"/>
    <w:rsid w:val="00A954A5"/>
    <w:rsid w:val="00A956E4"/>
    <w:rsid w:val="00A95704"/>
    <w:rsid w:val="00A957EE"/>
    <w:rsid w:val="00A958D4"/>
    <w:rsid w:val="00A959F4"/>
    <w:rsid w:val="00A95AD8"/>
    <w:rsid w:val="00A95BD3"/>
    <w:rsid w:val="00A95CEB"/>
    <w:rsid w:val="00A95D48"/>
    <w:rsid w:val="00A95E9B"/>
    <w:rsid w:val="00A95EA7"/>
    <w:rsid w:val="00A960F1"/>
    <w:rsid w:val="00A961D1"/>
    <w:rsid w:val="00A961D4"/>
    <w:rsid w:val="00A9621B"/>
    <w:rsid w:val="00A96720"/>
    <w:rsid w:val="00A9683C"/>
    <w:rsid w:val="00A96937"/>
    <w:rsid w:val="00A9698F"/>
    <w:rsid w:val="00A969BC"/>
    <w:rsid w:val="00A96A5E"/>
    <w:rsid w:val="00A96B80"/>
    <w:rsid w:val="00A96BAF"/>
    <w:rsid w:val="00A96BBB"/>
    <w:rsid w:val="00A96DBB"/>
    <w:rsid w:val="00A96EB5"/>
    <w:rsid w:val="00A96EC3"/>
    <w:rsid w:val="00A96F10"/>
    <w:rsid w:val="00A97028"/>
    <w:rsid w:val="00A970F6"/>
    <w:rsid w:val="00A971F1"/>
    <w:rsid w:val="00A97274"/>
    <w:rsid w:val="00A972F4"/>
    <w:rsid w:val="00A97320"/>
    <w:rsid w:val="00A97345"/>
    <w:rsid w:val="00A97370"/>
    <w:rsid w:val="00A9750D"/>
    <w:rsid w:val="00A97692"/>
    <w:rsid w:val="00A97744"/>
    <w:rsid w:val="00A97886"/>
    <w:rsid w:val="00A978ED"/>
    <w:rsid w:val="00A97ADC"/>
    <w:rsid w:val="00A97BE5"/>
    <w:rsid w:val="00A97C6D"/>
    <w:rsid w:val="00A97E26"/>
    <w:rsid w:val="00A97EE3"/>
    <w:rsid w:val="00A97F73"/>
    <w:rsid w:val="00AA00FB"/>
    <w:rsid w:val="00AA0126"/>
    <w:rsid w:val="00AA014F"/>
    <w:rsid w:val="00AA019A"/>
    <w:rsid w:val="00AA05C2"/>
    <w:rsid w:val="00AA068B"/>
    <w:rsid w:val="00AA090E"/>
    <w:rsid w:val="00AA095B"/>
    <w:rsid w:val="00AA09E6"/>
    <w:rsid w:val="00AA0A09"/>
    <w:rsid w:val="00AA0A8E"/>
    <w:rsid w:val="00AA0BBB"/>
    <w:rsid w:val="00AA0C4E"/>
    <w:rsid w:val="00AA0C92"/>
    <w:rsid w:val="00AA0D20"/>
    <w:rsid w:val="00AA0F6D"/>
    <w:rsid w:val="00AA107B"/>
    <w:rsid w:val="00AA10B0"/>
    <w:rsid w:val="00AA1105"/>
    <w:rsid w:val="00AA1168"/>
    <w:rsid w:val="00AA1305"/>
    <w:rsid w:val="00AA1479"/>
    <w:rsid w:val="00AA14AC"/>
    <w:rsid w:val="00AA1614"/>
    <w:rsid w:val="00AA1769"/>
    <w:rsid w:val="00AA1847"/>
    <w:rsid w:val="00AA193A"/>
    <w:rsid w:val="00AA1A09"/>
    <w:rsid w:val="00AA1A84"/>
    <w:rsid w:val="00AA1AD8"/>
    <w:rsid w:val="00AA1B40"/>
    <w:rsid w:val="00AA1B72"/>
    <w:rsid w:val="00AA1BD1"/>
    <w:rsid w:val="00AA1CA5"/>
    <w:rsid w:val="00AA1D63"/>
    <w:rsid w:val="00AA1D9C"/>
    <w:rsid w:val="00AA1DDC"/>
    <w:rsid w:val="00AA1E4E"/>
    <w:rsid w:val="00AA1FA5"/>
    <w:rsid w:val="00AA213D"/>
    <w:rsid w:val="00AA2198"/>
    <w:rsid w:val="00AA221E"/>
    <w:rsid w:val="00AA234D"/>
    <w:rsid w:val="00AA244F"/>
    <w:rsid w:val="00AA250D"/>
    <w:rsid w:val="00AA2542"/>
    <w:rsid w:val="00AA2636"/>
    <w:rsid w:val="00AA2711"/>
    <w:rsid w:val="00AA2861"/>
    <w:rsid w:val="00AA29E0"/>
    <w:rsid w:val="00AA2B86"/>
    <w:rsid w:val="00AA2D24"/>
    <w:rsid w:val="00AA2DC2"/>
    <w:rsid w:val="00AA2E4D"/>
    <w:rsid w:val="00AA300F"/>
    <w:rsid w:val="00AA307F"/>
    <w:rsid w:val="00AA3151"/>
    <w:rsid w:val="00AA3497"/>
    <w:rsid w:val="00AA34A3"/>
    <w:rsid w:val="00AA3640"/>
    <w:rsid w:val="00AA366C"/>
    <w:rsid w:val="00AA36A4"/>
    <w:rsid w:val="00AA39F1"/>
    <w:rsid w:val="00AA3C57"/>
    <w:rsid w:val="00AA3C6D"/>
    <w:rsid w:val="00AA3FE5"/>
    <w:rsid w:val="00AA402D"/>
    <w:rsid w:val="00AA4108"/>
    <w:rsid w:val="00AA4335"/>
    <w:rsid w:val="00AA43B3"/>
    <w:rsid w:val="00AA44A5"/>
    <w:rsid w:val="00AA44BE"/>
    <w:rsid w:val="00AA44DB"/>
    <w:rsid w:val="00AA4657"/>
    <w:rsid w:val="00AA46E6"/>
    <w:rsid w:val="00AA4734"/>
    <w:rsid w:val="00AA4875"/>
    <w:rsid w:val="00AA4908"/>
    <w:rsid w:val="00AA49C7"/>
    <w:rsid w:val="00AA4AF2"/>
    <w:rsid w:val="00AA4CB9"/>
    <w:rsid w:val="00AA4CC2"/>
    <w:rsid w:val="00AA4CDE"/>
    <w:rsid w:val="00AA4E50"/>
    <w:rsid w:val="00AA4F4D"/>
    <w:rsid w:val="00AA4F8A"/>
    <w:rsid w:val="00AA504F"/>
    <w:rsid w:val="00AA5180"/>
    <w:rsid w:val="00AA5336"/>
    <w:rsid w:val="00AA5405"/>
    <w:rsid w:val="00AA5492"/>
    <w:rsid w:val="00AA54A0"/>
    <w:rsid w:val="00AA54BA"/>
    <w:rsid w:val="00AA557D"/>
    <w:rsid w:val="00AA5661"/>
    <w:rsid w:val="00AA583C"/>
    <w:rsid w:val="00AA5862"/>
    <w:rsid w:val="00AA58A2"/>
    <w:rsid w:val="00AA5ACC"/>
    <w:rsid w:val="00AA5FC8"/>
    <w:rsid w:val="00AA5FE7"/>
    <w:rsid w:val="00AA5FE8"/>
    <w:rsid w:val="00AA6067"/>
    <w:rsid w:val="00AA621C"/>
    <w:rsid w:val="00AA6253"/>
    <w:rsid w:val="00AA62AF"/>
    <w:rsid w:val="00AA6340"/>
    <w:rsid w:val="00AA655E"/>
    <w:rsid w:val="00AA66E7"/>
    <w:rsid w:val="00AA67D0"/>
    <w:rsid w:val="00AA690E"/>
    <w:rsid w:val="00AA6934"/>
    <w:rsid w:val="00AA6979"/>
    <w:rsid w:val="00AA69DD"/>
    <w:rsid w:val="00AA6B7C"/>
    <w:rsid w:val="00AA6C06"/>
    <w:rsid w:val="00AA6C25"/>
    <w:rsid w:val="00AA7001"/>
    <w:rsid w:val="00AA71AB"/>
    <w:rsid w:val="00AA7232"/>
    <w:rsid w:val="00AA7352"/>
    <w:rsid w:val="00AA7419"/>
    <w:rsid w:val="00AA7458"/>
    <w:rsid w:val="00AA74B9"/>
    <w:rsid w:val="00AA7557"/>
    <w:rsid w:val="00AA7619"/>
    <w:rsid w:val="00AA762A"/>
    <w:rsid w:val="00AA7630"/>
    <w:rsid w:val="00AA7692"/>
    <w:rsid w:val="00AA78E1"/>
    <w:rsid w:val="00AA79AF"/>
    <w:rsid w:val="00AA79C0"/>
    <w:rsid w:val="00AA79D2"/>
    <w:rsid w:val="00AA7AF2"/>
    <w:rsid w:val="00AA7BD9"/>
    <w:rsid w:val="00AA7C94"/>
    <w:rsid w:val="00AA7D8A"/>
    <w:rsid w:val="00AB0106"/>
    <w:rsid w:val="00AB0139"/>
    <w:rsid w:val="00AB01C8"/>
    <w:rsid w:val="00AB01D2"/>
    <w:rsid w:val="00AB052F"/>
    <w:rsid w:val="00AB057D"/>
    <w:rsid w:val="00AB058B"/>
    <w:rsid w:val="00AB0610"/>
    <w:rsid w:val="00AB06E7"/>
    <w:rsid w:val="00AB070D"/>
    <w:rsid w:val="00AB0723"/>
    <w:rsid w:val="00AB0726"/>
    <w:rsid w:val="00AB07DB"/>
    <w:rsid w:val="00AB0833"/>
    <w:rsid w:val="00AB0A79"/>
    <w:rsid w:val="00AB0A8C"/>
    <w:rsid w:val="00AB0D2F"/>
    <w:rsid w:val="00AB0DF2"/>
    <w:rsid w:val="00AB0EF9"/>
    <w:rsid w:val="00AB10AD"/>
    <w:rsid w:val="00AB10DE"/>
    <w:rsid w:val="00AB1369"/>
    <w:rsid w:val="00AB13E3"/>
    <w:rsid w:val="00AB1408"/>
    <w:rsid w:val="00AB15B2"/>
    <w:rsid w:val="00AB1603"/>
    <w:rsid w:val="00AB1721"/>
    <w:rsid w:val="00AB178D"/>
    <w:rsid w:val="00AB18B8"/>
    <w:rsid w:val="00AB191C"/>
    <w:rsid w:val="00AB193E"/>
    <w:rsid w:val="00AB1B42"/>
    <w:rsid w:val="00AB1B4F"/>
    <w:rsid w:val="00AB1C70"/>
    <w:rsid w:val="00AB1C79"/>
    <w:rsid w:val="00AB1CC2"/>
    <w:rsid w:val="00AB1D5B"/>
    <w:rsid w:val="00AB1EE2"/>
    <w:rsid w:val="00AB1F1A"/>
    <w:rsid w:val="00AB1F31"/>
    <w:rsid w:val="00AB1FA6"/>
    <w:rsid w:val="00AB1FF2"/>
    <w:rsid w:val="00AB2060"/>
    <w:rsid w:val="00AB2240"/>
    <w:rsid w:val="00AB2283"/>
    <w:rsid w:val="00AB22AD"/>
    <w:rsid w:val="00AB2312"/>
    <w:rsid w:val="00AB23CC"/>
    <w:rsid w:val="00AB2614"/>
    <w:rsid w:val="00AB26B5"/>
    <w:rsid w:val="00AB26CF"/>
    <w:rsid w:val="00AB2702"/>
    <w:rsid w:val="00AB2707"/>
    <w:rsid w:val="00AB28A2"/>
    <w:rsid w:val="00AB28D5"/>
    <w:rsid w:val="00AB2985"/>
    <w:rsid w:val="00AB2BCA"/>
    <w:rsid w:val="00AB2D12"/>
    <w:rsid w:val="00AB2D44"/>
    <w:rsid w:val="00AB2DE2"/>
    <w:rsid w:val="00AB2ECA"/>
    <w:rsid w:val="00AB30BD"/>
    <w:rsid w:val="00AB3137"/>
    <w:rsid w:val="00AB3142"/>
    <w:rsid w:val="00AB3257"/>
    <w:rsid w:val="00AB3298"/>
    <w:rsid w:val="00AB32EB"/>
    <w:rsid w:val="00AB335D"/>
    <w:rsid w:val="00AB3385"/>
    <w:rsid w:val="00AB3414"/>
    <w:rsid w:val="00AB34CA"/>
    <w:rsid w:val="00AB35CF"/>
    <w:rsid w:val="00AB3767"/>
    <w:rsid w:val="00AB388F"/>
    <w:rsid w:val="00AB3963"/>
    <w:rsid w:val="00AB397F"/>
    <w:rsid w:val="00AB39BC"/>
    <w:rsid w:val="00AB39DB"/>
    <w:rsid w:val="00AB3A08"/>
    <w:rsid w:val="00AB3BE1"/>
    <w:rsid w:val="00AB3C78"/>
    <w:rsid w:val="00AB3CCA"/>
    <w:rsid w:val="00AB3D02"/>
    <w:rsid w:val="00AB3E41"/>
    <w:rsid w:val="00AB3E61"/>
    <w:rsid w:val="00AB4140"/>
    <w:rsid w:val="00AB4321"/>
    <w:rsid w:val="00AB4461"/>
    <w:rsid w:val="00AB4490"/>
    <w:rsid w:val="00AB44FE"/>
    <w:rsid w:val="00AB451D"/>
    <w:rsid w:val="00AB4603"/>
    <w:rsid w:val="00AB4610"/>
    <w:rsid w:val="00AB4912"/>
    <w:rsid w:val="00AB4975"/>
    <w:rsid w:val="00AB4BCE"/>
    <w:rsid w:val="00AB4BFB"/>
    <w:rsid w:val="00AB4CA5"/>
    <w:rsid w:val="00AB4CD3"/>
    <w:rsid w:val="00AB4DE1"/>
    <w:rsid w:val="00AB5098"/>
    <w:rsid w:val="00AB510F"/>
    <w:rsid w:val="00AB5203"/>
    <w:rsid w:val="00AB52A0"/>
    <w:rsid w:val="00AB53E5"/>
    <w:rsid w:val="00AB5409"/>
    <w:rsid w:val="00AB543E"/>
    <w:rsid w:val="00AB5655"/>
    <w:rsid w:val="00AB57A1"/>
    <w:rsid w:val="00AB5A5E"/>
    <w:rsid w:val="00AB5AB6"/>
    <w:rsid w:val="00AB5B35"/>
    <w:rsid w:val="00AB5CB4"/>
    <w:rsid w:val="00AB5CC0"/>
    <w:rsid w:val="00AB5CE2"/>
    <w:rsid w:val="00AB5E37"/>
    <w:rsid w:val="00AB5F10"/>
    <w:rsid w:val="00AB5F61"/>
    <w:rsid w:val="00AB6032"/>
    <w:rsid w:val="00AB6227"/>
    <w:rsid w:val="00AB622E"/>
    <w:rsid w:val="00AB62DC"/>
    <w:rsid w:val="00AB639A"/>
    <w:rsid w:val="00AB6435"/>
    <w:rsid w:val="00AB65EF"/>
    <w:rsid w:val="00AB6693"/>
    <w:rsid w:val="00AB6C00"/>
    <w:rsid w:val="00AB6CAA"/>
    <w:rsid w:val="00AB6CAE"/>
    <w:rsid w:val="00AB6CB2"/>
    <w:rsid w:val="00AB6E92"/>
    <w:rsid w:val="00AB7009"/>
    <w:rsid w:val="00AB713D"/>
    <w:rsid w:val="00AB753C"/>
    <w:rsid w:val="00AB76E5"/>
    <w:rsid w:val="00AB776D"/>
    <w:rsid w:val="00AB7821"/>
    <w:rsid w:val="00AB79FD"/>
    <w:rsid w:val="00AB7A73"/>
    <w:rsid w:val="00AB7AF2"/>
    <w:rsid w:val="00AB7BD1"/>
    <w:rsid w:val="00AB7D44"/>
    <w:rsid w:val="00AB7DC1"/>
    <w:rsid w:val="00AB7DED"/>
    <w:rsid w:val="00AB7DF9"/>
    <w:rsid w:val="00AC03DD"/>
    <w:rsid w:val="00AC059B"/>
    <w:rsid w:val="00AC0655"/>
    <w:rsid w:val="00AC067C"/>
    <w:rsid w:val="00AC06EB"/>
    <w:rsid w:val="00AC071D"/>
    <w:rsid w:val="00AC0774"/>
    <w:rsid w:val="00AC083E"/>
    <w:rsid w:val="00AC08BF"/>
    <w:rsid w:val="00AC0A9E"/>
    <w:rsid w:val="00AC0C8E"/>
    <w:rsid w:val="00AC0C99"/>
    <w:rsid w:val="00AC0CF7"/>
    <w:rsid w:val="00AC0D1D"/>
    <w:rsid w:val="00AC0E28"/>
    <w:rsid w:val="00AC0E5D"/>
    <w:rsid w:val="00AC0EAE"/>
    <w:rsid w:val="00AC0F06"/>
    <w:rsid w:val="00AC0F9D"/>
    <w:rsid w:val="00AC11D1"/>
    <w:rsid w:val="00AC1245"/>
    <w:rsid w:val="00AC12D1"/>
    <w:rsid w:val="00AC12FC"/>
    <w:rsid w:val="00AC12FF"/>
    <w:rsid w:val="00AC1407"/>
    <w:rsid w:val="00AC1456"/>
    <w:rsid w:val="00AC146F"/>
    <w:rsid w:val="00AC150D"/>
    <w:rsid w:val="00AC17CC"/>
    <w:rsid w:val="00AC1855"/>
    <w:rsid w:val="00AC191D"/>
    <w:rsid w:val="00AC1A06"/>
    <w:rsid w:val="00AC1A7A"/>
    <w:rsid w:val="00AC1AFB"/>
    <w:rsid w:val="00AC1B00"/>
    <w:rsid w:val="00AC1B16"/>
    <w:rsid w:val="00AC1B34"/>
    <w:rsid w:val="00AC1C26"/>
    <w:rsid w:val="00AC1D3E"/>
    <w:rsid w:val="00AC1E3A"/>
    <w:rsid w:val="00AC1E59"/>
    <w:rsid w:val="00AC1EE0"/>
    <w:rsid w:val="00AC1F4B"/>
    <w:rsid w:val="00AC2192"/>
    <w:rsid w:val="00AC231A"/>
    <w:rsid w:val="00AC244B"/>
    <w:rsid w:val="00AC25CF"/>
    <w:rsid w:val="00AC2683"/>
    <w:rsid w:val="00AC2A24"/>
    <w:rsid w:val="00AC2B80"/>
    <w:rsid w:val="00AC2C55"/>
    <w:rsid w:val="00AC2E20"/>
    <w:rsid w:val="00AC310B"/>
    <w:rsid w:val="00AC31C8"/>
    <w:rsid w:val="00AC33F8"/>
    <w:rsid w:val="00AC346E"/>
    <w:rsid w:val="00AC34DA"/>
    <w:rsid w:val="00AC350D"/>
    <w:rsid w:val="00AC35AD"/>
    <w:rsid w:val="00AC36BD"/>
    <w:rsid w:val="00AC36E5"/>
    <w:rsid w:val="00AC37D3"/>
    <w:rsid w:val="00AC38B7"/>
    <w:rsid w:val="00AC39A4"/>
    <w:rsid w:val="00AC3AB9"/>
    <w:rsid w:val="00AC3B60"/>
    <w:rsid w:val="00AC3D57"/>
    <w:rsid w:val="00AC3E57"/>
    <w:rsid w:val="00AC3F16"/>
    <w:rsid w:val="00AC3F21"/>
    <w:rsid w:val="00AC4026"/>
    <w:rsid w:val="00AC41D2"/>
    <w:rsid w:val="00AC422D"/>
    <w:rsid w:val="00AC446C"/>
    <w:rsid w:val="00AC44F6"/>
    <w:rsid w:val="00AC45F2"/>
    <w:rsid w:val="00AC48FC"/>
    <w:rsid w:val="00AC4976"/>
    <w:rsid w:val="00AC4D06"/>
    <w:rsid w:val="00AC4E46"/>
    <w:rsid w:val="00AC4FDF"/>
    <w:rsid w:val="00AC50D6"/>
    <w:rsid w:val="00AC5232"/>
    <w:rsid w:val="00AC537B"/>
    <w:rsid w:val="00AC5463"/>
    <w:rsid w:val="00AC5473"/>
    <w:rsid w:val="00AC55CC"/>
    <w:rsid w:val="00AC55FD"/>
    <w:rsid w:val="00AC56AF"/>
    <w:rsid w:val="00AC5758"/>
    <w:rsid w:val="00AC5766"/>
    <w:rsid w:val="00AC5853"/>
    <w:rsid w:val="00AC59B4"/>
    <w:rsid w:val="00AC5A7F"/>
    <w:rsid w:val="00AC5B41"/>
    <w:rsid w:val="00AC5D94"/>
    <w:rsid w:val="00AC5E1B"/>
    <w:rsid w:val="00AC5E59"/>
    <w:rsid w:val="00AC5F25"/>
    <w:rsid w:val="00AC5F38"/>
    <w:rsid w:val="00AC5FBA"/>
    <w:rsid w:val="00AC5FD1"/>
    <w:rsid w:val="00AC61B8"/>
    <w:rsid w:val="00AC65E7"/>
    <w:rsid w:val="00AC65EC"/>
    <w:rsid w:val="00AC6785"/>
    <w:rsid w:val="00AC6900"/>
    <w:rsid w:val="00AC6955"/>
    <w:rsid w:val="00AC695A"/>
    <w:rsid w:val="00AC6A49"/>
    <w:rsid w:val="00AC6B3F"/>
    <w:rsid w:val="00AC6C9E"/>
    <w:rsid w:val="00AC6D7D"/>
    <w:rsid w:val="00AC6DC3"/>
    <w:rsid w:val="00AC6E45"/>
    <w:rsid w:val="00AC6EC3"/>
    <w:rsid w:val="00AC6EC5"/>
    <w:rsid w:val="00AC6F47"/>
    <w:rsid w:val="00AC7059"/>
    <w:rsid w:val="00AC73E6"/>
    <w:rsid w:val="00AC73F6"/>
    <w:rsid w:val="00AC745C"/>
    <w:rsid w:val="00AC74BA"/>
    <w:rsid w:val="00AC74CF"/>
    <w:rsid w:val="00AC7938"/>
    <w:rsid w:val="00AC7A14"/>
    <w:rsid w:val="00AC7B63"/>
    <w:rsid w:val="00AC7B70"/>
    <w:rsid w:val="00AC7BCD"/>
    <w:rsid w:val="00AC7D34"/>
    <w:rsid w:val="00AD0224"/>
    <w:rsid w:val="00AD02AD"/>
    <w:rsid w:val="00AD0375"/>
    <w:rsid w:val="00AD0412"/>
    <w:rsid w:val="00AD0463"/>
    <w:rsid w:val="00AD05D5"/>
    <w:rsid w:val="00AD0772"/>
    <w:rsid w:val="00AD08CF"/>
    <w:rsid w:val="00AD09AB"/>
    <w:rsid w:val="00AD09DB"/>
    <w:rsid w:val="00AD0A57"/>
    <w:rsid w:val="00AD0B21"/>
    <w:rsid w:val="00AD0BAB"/>
    <w:rsid w:val="00AD0C91"/>
    <w:rsid w:val="00AD0E3A"/>
    <w:rsid w:val="00AD0F71"/>
    <w:rsid w:val="00AD1062"/>
    <w:rsid w:val="00AD1066"/>
    <w:rsid w:val="00AD114F"/>
    <w:rsid w:val="00AD1189"/>
    <w:rsid w:val="00AD1366"/>
    <w:rsid w:val="00AD13D0"/>
    <w:rsid w:val="00AD1585"/>
    <w:rsid w:val="00AD16DA"/>
    <w:rsid w:val="00AD17A3"/>
    <w:rsid w:val="00AD17EF"/>
    <w:rsid w:val="00AD1849"/>
    <w:rsid w:val="00AD1A24"/>
    <w:rsid w:val="00AD1A6F"/>
    <w:rsid w:val="00AD1B3E"/>
    <w:rsid w:val="00AD1C36"/>
    <w:rsid w:val="00AD1D41"/>
    <w:rsid w:val="00AD1EF5"/>
    <w:rsid w:val="00AD1F25"/>
    <w:rsid w:val="00AD1F38"/>
    <w:rsid w:val="00AD1FDB"/>
    <w:rsid w:val="00AD2083"/>
    <w:rsid w:val="00AD20F0"/>
    <w:rsid w:val="00AD227E"/>
    <w:rsid w:val="00AD2280"/>
    <w:rsid w:val="00AD23DC"/>
    <w:rsid w:val="00AD245A"/>
    <w:rsid w:val="00AD2548"/>
    <w:rsid w:val="00AD2582"/>
    <w:rsid w:val="00AD27B6"/>
    <w:rsid w:val="00AD27E8"/>
    <w:rsid w:val="00AD27F7"/>
    <w:rsid w:val="00AD2891"/>
    <w:rsid w:val="00AD2989"/>
    <w:rsid w:val="00AD2A43"/>
    <w:rsid w:val="00AD2B6A"/>
    <w:rsid w:val="00AD2CB8"/>
    <w:rsid w:val="00AD2CCA"/>
    <w:rsid w:val="00AD2DCF"/>
    <w:rsid w:val="00AD2F5B"/>
    <w:rsid w:val="00AD30CF"/>
    <w:rsid w:val="00AD319B"/>
    <w:rsid w:val="00AD34BE"/>
    <w:rsid w:val="00AD3523"/>
    <w:rsid w:val="00AD3524"/>
    <w:rsid w:val="00AD35A6"/>
    <w:rsid w:val="00AD36FC"/>
    <w:rsid w:val="00AD3765"/>
    <w:rsid w:val="00AD37B6"/>
    <w:rsid w:val="00AD37DE"/>
    <w:rsid w:val="00AD37FB"/>
    <w:rsid w:val="00AD3A35"/>
    <w:rsid w:val="00AD3A65"/>
    <w:rsid w:val="00AD3AFF"/>
    <w:rsid w:val="00AD3EB5"/>
    <w:rsid w:val="00AD3FAA"/>
    <w:rsid w:val="00AD40FB"/>
    <w:rsid w:val="00AD42DF"/>
    <w:rsid w:val="00AD44F0"/>
    <w:rsid w:val="00AD474F"/>
    <w:rsid w:val="00AD4873"/>
    <w:rsid w:val="00AD48A5"/>
    <w:rsid w:val="00AD48AA"/>
    <w:rsid w:val="00AD492E"/>
    <w:rsid w:val="00AD49AF"/>
    <w:rsid w:val="00AD4B4A"/>
    <w:rsid w:val="00AD4C22"/>
    <w:rsid w:val="00AD4D2F"/>
    <w:rsid w:val="00AD4E0A"/>
    <w:rsid w:val="00AD4E3F"/>
    <w:rsid w:val="00AD4E76"/>
    <w:rsid w:val="00AD4EB4"/>
    <w:rsid w:val="00AD4F52"/>
    <w:rsid w:val="00AD4FBC"/>
    <w:rsid w:val="00AD4FE3"/>
    <w:rsid w:val="00AD505E"/>
    <w:rsid w:val="00AD5242"/>
    <w:rsid w:val="00AD54C2"/>
    <w:rsid w:val="00AD5691"/>
    <w:rsid w:val="00AD5799"/>
    <w:rsid w:val="00AD58BC"/>
    <w:rsid w:val="00AD5ADF"/>
    <w:rsid w:val="00AD5B33"/>
    <w:rsid w:val="00AD5CE4"/>
    <w:rsid w:val="00AD5D47"/>
    <w:rsid w:val="00AD5F1C"/>
    <w:rsid w:val="00AD5F3B"/>
    <w:rsid w:val="00AD5F5C"/>
    <w:rsid w:val="00AD5FA7"/>
    <w:rsid w:val="00AD6079"/>
    <w:rsid w:val="00AD60CE"/>
    <w:rsid w:val="00AD61FE"/>
    <w:rsid w:val="00AD6352"/>
    <w:rsid w:val="00AD644B"/>
    <w:rsid w:val="00AD6511"/>
    <w:rsid w:val="00AD6673"/>
    <w:rsid w:val="00AD677E"/>
    <w:rsid w:val="00AD68BB"/>
    <w:rsid w:val="00AD6976"/>
    <w:rsid w:val="00AD6A6E"/>
    <w:rsid w:val="00AD6C51"/>
    <w:rsid w:val="00AD6D02"/>
    <w:rsid w:val="00AD6DC3"/>
    <w:rsid w:val="00AD6DF6"/>
    <w:rsid w:val="00AD6E05"/>
    <w:rsid w:val="00AD6F66"/>
    <w:rsid w:val="00AD6F74"/>
    <w:rsid w:val="00AD714E"/>
    <w:rsid w:val="00AD734B"/>
    <w:rsid w:val="00AD7381"/>
    <w:rsid w:val="00AD740A"/>
    <w:rsid w:val="00AD74B9"/>
    <w:rsid w:val="00AD74F7"/>
    <w:rsid w:val="00AD75B8"/>
    <w:rsid w:val="00AD765D"/>
    <w:rsid w:val="00AD76B0"/>
    <w:rsid w:val="00AD76CB"/>
    <w:rsid w:val="00AD7781"/>
    <w:rsid w:val="00AD7820"/>
    <w:rsid w:val="00AD79B3"/>
    <w:rsid w:val="00AD79B8"/>
    <w:rsid w:val="00AD7A6E"/>
    <w:rsid w:val="00AD7BCC"/>
    <w:rsid w:val="00AD7C18"/>
    <w:rsid w:val="00AD7DF7"/>
    <w:rsid w:val="00AD7EF6"/>
    <w:rsid w:val="00AD7FDF"/>
    <w:rsid w:val="00AE001B"/>
    <w:rsid w:val="00AE00B0"/>
    <w:rsid w:val="00AE0166"/>
    <w:rsid w:val="00AE0174"/>
    <w:rsid w:val="00AE0373"/>
    <w:rsid w:val="00AE0443"/>
    <w:rsid w:val="00AE05CC"/>
    <w:rsid w:val="00AE05FF"/>
    <w:rsid w:val="00AE070F"/>
    <w:rsid w:val="00AE074C"/>
    <w:rsid w:val="00AE0816"/>
    <w:rsid w:val="00AE0883"/>
    <w:rsid w:val="00AE0B5F"/>
    <w:rsid w:val="00AE0BB3"/>
    <w:rsid w:val="00AE0D17"/>
    <w:rsid w:val="00AE0D2D"/>
    <w:rsid w:val="00AE0E36"/>
    <w:rsid w:val="00AE107B"/>
    <w:rsid w:val="00AE10D7"/>
    <w:rsid w:val="00AE11B9"/>
    <w:rsid w:val="00AE11BB"/>
    <w:rsid w:val="00AE11EE"/>
    <w:rsid w:val="00AE120F"/>
    <w:rsid w:val="00AE126B"/>
    <w:rsid w:val="00AE12C5"/>
    <w:rsid w:val="00AE13BB"/>
    <w:rsid w:val="00AE14FB"/>
    <w:rsid w:val="00AE1523"/>
    <w:rsid w:val="00AE1596"/>
    <w:rsid w:val="00AE15EE"/>
    <w:rsid w:val="00AE173D"/>
    <w:rsid w:val="00AE1976"/>
    <w:rsid w:val="00AE199A"/>
    <w:rsid w:val="00AE1A6D"/>
    <w:rsid w:val="00AE1BCC"/>
    <w:rsid w:val="00AE1C6D"/>
    <w:rsid w:val="00AE1D06"/>
    <w:rsid w:val="00AE1EBD"/>
    <w:rsid w:val="00AE2227"/>
    <w:rsid w:val="00AE23BB"/>
    <w:rsid w:val="00AE2430"/>
    <w:rsid w:val="00AE25EB"/>
    <w:rsid w:val="00AE2685"/>
    <w:rsid w:val="00AE26A2"/>
    <w:rsid w:val="00AE2712"/>
    <w:rsid w:val="00AE289E"/>
    <w:rsid w:val="00AE2AB8"/>
    <w:rsid w:val="00AE2B2B"/>
    <w:rsid w:val="00AE2BBD"/>
    <w:rsid w:val="00AE2C84"/>
    <w:rsid w:val="00AE2C9A"/>
    <w:rsid w:val="00AE2CF3"/>
    <w:rsid w:val="00AE2EF0"/>
    <w:rsid w:val="00AE2F7C"/>
    <w:rsid w:val="00AE2F9E"/>
    <w:rsid w:val="00AE2FE8"/>
    <w:rsid w:val="00AE2FEF"/>
    <w:rsid w:val="00AE330A"/>
    <w:rsid w:val="00AE3317"/>
    <w:rsid w:val="00AE33BF"/>
    <w:rsid w:val="00AE33FE"/>
    <w:rsid w:val="00AE35E0"/>
    <w:rsid w:val="00AE3607"/>
    <w:rsid w:val="00AE36D6"/>
    <w:rsid w:val="00AE3850"/>
    <w:rsid w:val="00AE3898"/>
    <w:rsid w:val="00AE38C0"/>
    <w:rsid w:val="00AE3A8A"/>
    <w:rsid w:val="00AE3AA6"/>
    <w:rsid w:val="00AE3DA8"/>
    <w:rsid w:val="00AE3DE1"/>
    <w:rsid w:val="00AE3E61"/>
    <w:rsid w:val="00AE3E7D"/>
    <w:rsid w:val="00AE3E8C"/>
    <w:rsid w:val="00AE3F8F"/>
    <w:rsid w:val="00AE4003"/>
    <w:rsid w:val="00AE4068"/>
    <w:rsid w:val="00AE420B"/>
    <w:rsid w:val="00AE425A"/>
    <w:rsid w:val="00AE44F8"/>
    <w:rsid w:val="00AE454A"/>
    <w:rsid w:val="00AE46ED"/>
    <w:rsid w:val="00AE483A"/>
    <w:rsid w:val="00AE4848"/>
    <w:rsid w:val="00AE48EB"/>
    <w:rsid w:val="00AE49B5"/>
    <w:rsid w:val="00AE4A7B"/>
    <w:rsid w:val="00AE4B7A"/>
    <w:rsid w:val="00AE4BB6"/>
    <w:rsid w:val="00AE4D45"/>
    <w:rsid w:val="00AE4D87"/>
    <w:rsid w:val="00AE5046"/>
    <w:rsid w:val="00AE518A"/>
    <w:rsid w:val="00AE51DA"/>
    <w:rsid w:val="00AE5242"/>
    <w:rsid w:val="00AE5367"/>
    <w:rsid w:val="00AE576F"/>
    <w:rsid w:val="00AE5957"/>
    <w:rsid w:val="00AE598A"/>
    <w:rsid w:val="00AE5B74"/>
    <w:rsid w:val="00AE5D90"/>
    <w:rsid w:val="00AE5D98"/>
    <w:rsid w:val="00AE5DA1"/>
    <w:rsid w:val="00AE5DD1"/>
    <w:rsid w:val="00AE5EA6"/>
    <w:rsid w:val="00AE5FFD"/>
    <w:rsid w:val="00AE605C"/>
    <w:rsid w:val="00AE607D"/>
    <w:rsid w:val="00AE60B8"/>
    <w:rsid w:val="00AE60FD"/>
    <w:rsid w:val="00AE6102"/>
    <w:rsid w:val="00AE621E"/>
    <w:rsid w:val="00AE6359"/>
    <w:rsid w:val="00AE639A"/>
    <w:rsid w:val="00AE647D"/>
    <w:rsid w:val="00AE654D"/>
    <w:rsid w:val="00AE6647"/>
    <w:rsid w:val="00AE664A"/>
    <w:rsid w:val="00AE66FD"/>
    <w:rsid w:val="00AE68BE"/>
    <w:rsid w:val="00AE6AC0"/>
    <w:rsid w:val="00AE6AFB"/>
    <w:rsid w:val="00AE6C02"/>
    <w:rsid w:val="00AE6C05"/>
    <w:rsid w:val="00AE6C5A"/>
    <w:rsid w:val="00AE6C8E"/>
    <w:rsid w:val="00AE6FD2"/>
    <w:rsid w:val="00AE6FE5"/>
    <w:rsid w:val="00AE704B"/>
    <w:rsid w:val="00AE70BE"/>
    <w:rsid w:val="00AE70F6"/>
    <w:rsid w:val="00AE7145"/>
    <w:rsid w:val="00AE71B4"/>
    <w:rsid w:val="00AE71DE"/>
    <w:rsid w:val="00AE71DF"/>
    <w:rsid w:val="00AE7258"/>
    <w:rsid w:val="00AE734D"/>
    <w:rsid w:val="00AE74EA"/>
    <w:rsid w:val="00AE7771"/>
    <w:rsid w:val="00AE79A1"/>
    <w:rsid w:val="00AE7A32"/>
    <w:rsid w:val="00AE7C3C"/>
    <w:rsid w:val="00AE7CA3"/>
    <w:rsid w:val="00AE7E39"/>
    <w:rsid w:val="00AF0032"/>
    <w:rsid w:val="00AF00FC"/>
    <w:rsid w:val="00AF0170"/>
    <w:rsid w:val="00AF019A"/>
    <w:rsid w:val="00AF021A"/>
    <w:rsid w:val="00AF022B"/>
    <w:rsid w:val="00AF0257"/>
    <w:rsid w:val="00AF027E"/>
    <w:rsid w:val="00AF045D"/>
    <w:rsid w:val="00AF061B"/>
    <w:rsid w:val="00AF0661"/>
    <w:rsid w:val="00AF0674"/>
    <w:rsid w:val="00AF0707"/>
    <w:rsid w:val="00AF080C"/>
    <w:rsid w:val="00AF083A"/>
    <w:rsid w:val="00AF0964"/>
    <w:rsid w:val="00AF0A6A"/>
    <w:rsid w:val="00AF0A7E"/>
    <w:rsid w:val="00AF0A92"/>
    <w:rsid w:val="00AF0ABD"/>
    <w:rsid w:val="00AF0AC6"/>
    <w:rsid w:val="00AF0BA5"/>
    <w:rsid w:val="00AF0BB5"/>
    <w:rsid w:val="00AF0BD9"/>
    <w:rsid w:val="00AF0D28"/>
    <w:rsid w:val="00AF0DC4"/>
    <w:rsid w:val="00AF0DEB"/>
    <w:rsid w:val="00AF0F8F"/>
    <w:rsid w:val="00AF0FB8"/>
    <w:rsid w:val="00AF10B1"/>
    <w:rsid w:val="00AF10EE"/>
    <w:rsid w:val="00AF1164"/>
    <w:rsid w:val="00AF1238"/>
    <w:rsid w:val="00AF13D0"/>
    <w:rsid w:val="00AF13FC"/>
    <w:rsid w:val="00AF143D"/>
    <w:rsid w:val="00AF144F"/>
    <w:rsid w:val="00AF155D"/>
    <w:rsid w:val="00AF1569"/>
    <w:rsid w:val="00AF1702"/>
    <w:rsid w:val="00AF1725"/>
    <w:rsid w:val="00AF18BB"/>
    <w:rsid w:val="00AF1963"/>
    <w:rsid w:val="00AF19FD"/>
    <w:rsid w:val="00AF1B80"/>
    <w:rsid w:val="00AF1BD0"/>
    <w:rsid w:val="00AF1C13"/>
    <w:rsid w:val="00AF1D0A"/>
    <w:rsid w:val="00AF1E77"/>
    <w:rsid w:val="00AF1F86"/>
    <w:rsid w:val="00AF2035"/>
    <w:rsid w:val="00AF20EB"/>
    <w:rsid w:val="00AF2210"/>
    <w:rsid w:val="00AF225B"/>
    <w:rsid w:val="00AF2361"/>
    <w:rsid w:val="00AF2405"/>
    <w:rsid w:val="00AF26CC"/>
    <w:rsid w:val="00AF26F3"/>
    <w:rsid w:val="00AF27FF"/>
    <w:rsid w:val="00AF282D"/>
    <w:rsid w:val="00AF2BF1"/>
    <w:rsid w:val="00AF2D8E"/>
    <w:rsid w:val="00AF2E66"/>
    <w:rsid w:val="00AF2F2A"/>
    <w:rsid w:val="00AF3077"/>
    <w:rsid w:val="00AF30D5"/>
    <w:rsid w:val="00AF3184"/>
    <w:rsid w:val="00AF31D9"/>
    <w:rsid w:val="00AF327E"/>
    <w:rsid w:val="00AF32C5"/>
    <w:rsid w:val="00AF32CA"/>
    <w:rsid w:val="00AF33C3"/>
    <w:rsid w:val="00AF33F1"/>
    <w:rsid w:val="00AF3512"/>
    <w:rsid w:val="00AF3559"/>
    <w:rsid w:val="00AF3642"/>
    <w:rsid w:val="00AF3744"/>
    <w:rsid w:val="00AF3776"/>
    <w:rsid w:val="00AF38C7"/>
    <w:rsid w:val="00AF3CEF"/>
    <w:rsid w:val="00AF3FC9"/>
    <w:rsid w:val="00AF411A"/>
    <w:rsid w:val="00AF4395"/>
    <w:rsid w:val="00AF4428"/>
    <w:rsid w:val="00AF475E"/>
    <w:rsid w:val="00AF480C"/>
    <w:rsid w:val="00AF482A"/>
    <w:rsid w:val="00AF4965"/>
    <w:rsid w:val="00AF4994"/>
    <w:rsid w:val="00AF4D89"/>
    <w:rsid w:val="00AF5021"/>
    <w:rsid w:val="00AF5026"/>
    <w:rsid w:val="00AF5076"/>
    <w:rsid w:val="00AF5129"/>
    <w:rsid w:val="00AF513B"/>
    <w:rsid w:val="00AF5251"/>
    <w:rsid w:val="00AF5253"/>
    <w:rsid w:val="00AF539E"/>
    <w:rsid w:val="00AF5502"/>
    <w:rsid w:val="00AF5658"/>
    <w:rsid w:val="00AF5727"/>
    <w:rsid w:val="00AF580D"/>
    <w:rsid w:val="00AF592A"/>
    <w:rsid w:val="00AF59B6"/>
    <w:rsid w:val="00AF5AD3"/>
    <w:rsid w:val="00AF5B57"/>
    <w:rsid w:val="00AF5B92"/>
    <w:rsid w:val="00AF5D2B"/>
    <w:rsid w:val="00AF5D89"/>
    <w:rsid w:val="00AF5E6F"/>
    <w:rsid w:val="00AF5EA4"/>
    <w:rsid w:val="00AF5F30"/>
    <w:rsid w:val="00AF6160"/>
    <w:rsid w:val="00AF61C5"/>
    <w:rsid w:val="00AF61DB"/>
    <w:rsid w:val="00AF62A6"/>
    <w:rsid w:val="00AF62B8"/>
    <w:rsid w:val="00AF666E"/>
    <w:rsid w:val="00AF675B"/>
    <w:rsid w:val="00AF6852"/>
    <w:rsid w:val="00AF6C60"/>
    <w:rsid w:val="00AF6E0C"/>
    <w:rsid w:val="00AF6E9E"/>
    <w:rsid w:val="00AF6EB5"/>
    <w:rsid w:val="00AF6F4A"/>
    <w:rsid w:val="00AF6FC9"/>
    <w:rsid w:val="00AF7193"/>
    <w:rsid w:val="00AF732F"/>
    <w:rsid w:val="00AF73F2"/>
    <w:rsid w:val="00AF7466"/>
    <w:rsid w:val="00AF7585"/>
    <w:rsid w:val="00AF76C8"/>
    <w:rsid w:val="00AF76CD"/>
    <w:rsid w:val="00AF7710"/>
    <w:rsid w:val="00AF7AF4"/>
    <w:rsid w:val="00AF7B66"/>
    <w:rsid w:val="00AF7BB4"/>
    <w:rsid w:val="00AF7BC2"/>
    <w:rsid w:val="00AF7EEE"/>
    <w:rsid w:val="00AF7FF0"/>
    <w:rsid w:val="00B00032"/>
    <w:rsid w:val="00B00149"/>
    <w:rsid w:val="00B00304"/>
    <w:rsid w:val="00B00350"/>
    <w:rsid w:val="00B00579"/>
    <w:rsid w:val="00B00583"/>
    <w:rsid w:val="00B006B7"/>
    <w:rsid w:val="00B007BB"/>
    <w:rsid w:val="00B008B5"/>
    <w:rsid w:val="00B008BA"/>
    <w:rsid w:val="00B0091F"/>
    <w:rsid w:val="00B009A5"/>
    <w:rsid w:val="00B00B17"/>
    <w:rsid w:val="00B00BA9"/>
    <w:rsid w:val="00B00D68"/>
    <w:rsid w:val="00B00E7D"/>
    <w:rsid w:val="00B00EFC"/>
    <w:rsid w:val="00B01016"/>
    <w:rsid w:val="00B0107A"/>
    <w:rsid w:val="00B010A2"/>
    <w:rsid w:val="00B011D4"/>
    <w:rsid w:val="00B012B9"/>
    <w:rsid w:val="00B01319"/>
    <w:rsid w:val="00B0132E"/>
    <w:rsid w:val="00B01475"/>
    <w:rsid w:val="00B015A9"/>
    <w:rsid w:val="00B015B8"/>
    <w:rsid w:val="00B01654"/>
    <w:rsid w:val="00B01744"/>
    <w:rsid w:val="00B019D2"/>
    <w:rsid w:val="00B01ADE"/>
    <w:rsid w:val="00B01B5C"/>
    <w:rsid w:val="00B01F39"/>
    <w:rsid w:val="00B01F97"/>
    <w:rsid w:val="00B01F9E"/>
    <w:rsid w:val="00B02453"/>
    <w:rsid w:val="00B02521"/>
    <w:rsid w:val="00B02531"/>
    <w:rsid w:val="00B02587"/>
    <w:rsid w:val="00B02653"/>
    <w:rsid w:val="00B026EF"/>
    <w:rsid w:val="00B026F9"/>
    <w:rsid w:val="00B02768"/>
    <w:rsid w:val="00B02905"/>
    <w:rsid w:val="00B02A0F"/>
    <w:rsid w:val="00B02A62"/>
    <w:rsid w:val="00B02BA3"/>
    <w:rsid w:val="00B02CDE"/>
    <w:rsid w:val="00B02D56"/>
    <w:rsid w:val="00B02D64"/>
    <w:rsid w:val="00B02E11"/>
    <w:rsid w:val="00B02EE7"/>
    <w:rsid w:val="00B02F9F"/>
    <w:rsid w:val="00B02FFB"/>
    <w:rsid w:val="00B031C8"/>
    <w:rsid w:val="00B03321"/>
    <w:rsid w:val="00B03387"/>
    <w:rsid w:val="00B035C3"/>
    <w:rsid w:val="00B0389B"/>
    <w:rsid w:val="00B038B3"/>
    <w:rsid w:val="00B03973"/>
    <w:rsid w:val="00B03AA5"/>
    <w:rsid w:val="00B03B62"/>
    <w:rsid w:val="00B03BC8"/>
    <w:rsid w:val="00B03C82"/>
    <w:rsid w:val="00B03D3E"/>
    <w:rsid w:val="00B0410D"/>
    <w:rsid w:val="00B04623"/>
    <w:rsid w:val="00B0496C"/>
    <w:rsid w:val="00B049A7"/>
    <w:rsid w:val="00B04AED"/>
    <w:rsid w:val="00B04BE0"/>
    <w:rsid w:val="00B04DAB"/>
    <w:rsid w:val="00B04E39"/>
    <w:rsid w:val="00B04E8D"/>
    <w:rsid w:val="00B050E6"/>
    <w:rsid w:val="00B05111"/>
    <w:rsid w:val="00B0511F"/>
    <w:rsid w:val="00B051FF"/>
    <w:rsid w:val="00B0524E"/>
    <w:rsid w:val="00B05327"/>
    <w:rsid w:val="00B053FB"/>
    <w:rsid w:val="00B05400"/>
    <w:rsid w:val="00B0549D"/>
    <w:rsid w:val="00B05566"/>
    <w:rsid w:val="00B055FA"/>
    <w:rsid w:val="00B057EB"/>
    <w:rsid w:val="00B0580A"/>
    <w:rsid w:val="00B0591F"/>
    <w:rsid w:val="00B0593D"/>
    <w:rsid w:val="00B05997"/>
    <w:rsid w:val="00B05A3F"/>
    <w:rsid w:val="00B05A6C"/>
    <w:rsid w:val="00B05A9E"/>
    <w:rsid w:val="00B05BCE"/>
    <w:rsid w:val="00B05CC0"/>
    <w:rsid w:val="00B05D2B"/>
    <w:rsid w:val="00B05EB5"/>
    <w:rsid w:val="00B06261"/>
    <w:rsid w:val="00B062EE"/>
    <w:rsid w:val="00B06463"/>
    <w:rsid w:val="00B0659C"/>
    <w:rsid w:val="00B065B5"/>
    <w:rsid w:val="00B065E3"/>
    <w:rsid w:val="00B0661E"/>
    <w:rsid w:val="00B067E2"/>
    <w:rsid w:val="00B06813"/>
    <w:rsid w:val="00B06864"/>
    <w:rsid w:val="00B06872"/>
    <w:rsid w:val="00B0691F"/>
    <w:rsid w:val="00B0693B"/>
    <w:rsid w:val="00B06A84"/>
    <w:rsid w:val="00B06C10"/>
    <w:rsid w:val="00B06D89"/>
    <w:rsid w:val="00B06D8E"/>
    <w:rsid w:val="00B06DA2"/>
    <w:rsid w:val="00B06F85"/>
    <w:rsid w:val="00B0705C"/>
    <w:rsid w:val="00B07232"/>
    <w:rsid w:val="00B07318"/>
    <w:rsid w:val="00B07358"/>
    <w:rsid w:val="00B07473"/>
    <w:rsid w:val="00B0748F"/>
    <w:rsid w:val="00B0754F"/>
    <w:rsid w:val="00B0755D"/>
    <w:rsid w:val="00B07603"/>
    <w:rsid w:val="00B07646"/>
    <w:rsid w:val="00B0766F"/>
    <w:rsid w:val="00B0776B"/>
    <w:rsid w:val="00B07847"/>
    <w:rsid w:val="00B0784F"/>
    <w:rsid w:val="00B07882"/>
    <w:rsid w:val="00B07907"/>
    <w:rsid w:val="00B07931"/>
    <w:rsid w:val="00B07969"/>
    <w:rsid w:val="00B0796F"/>
    <w:rsid w:val="00B07974"/>
    <w:rsid w:val="00B079D8"/>
    <w:rsid w:val="00B07A7F"/>
    <w:rsid w:val="00B07AD4"/>
    <w:rsid w:val="00B07AD9"/>
    <w:rsid w:val="00B07C40"/>
    <w:rsid w:val="00B07E45"/>
    <w:rsid w:val="00B07EA5"/>
    <w:rsid w:val="00B07F08"/>
    <w:rsid w:val="00B100DB"/>
    <w:rsid w:val="00B100DF"/>
    <w:rsid w:val="00B1056E"/>
    <w:rsid w:val="00B107A0"/>
    <w:rsid w:val="00B10AA4"/>
    <w:rsid w:val="00B10BE1"/>
    <w:rsid w:val="00B10C3F"/>
    <w:rsid w:val="00B10C67"/>
    <w:rsid w:val="00B10F0C"/>
    <w:rsid w:val="00B11094"/>
    <w:rsid w:val="00B110EC"/>
    <w:rsid w:val="00B11100"/>
    <w:rsid w:val="00B111CE"/>
    <w:rsid w:val="00B11265"/>
    <w:rsid w:val="00B11467"/>
    <w:rsid w:val="00B114F3"/>
    <w:rsid w:val="00B115E8"/>
    <w:rsid w:val="00B1163D"/>
    <w:rsid w:val="00B1176C"/>
    <w:rsid w:val="00B118FC"/>
    <w:rsid w:val="00B118FE"/>
    <w:rsid w:val="00B119EE"/>
    <w:rsid w:val="00B11AF0"/>
    <w:rsid w:val="00B11BB1"/>
    <w:rsid w:val="00B11DA4"/>
    <w:rsid w:val="00B11DA9"/>
    <w:rsid w:val="00B11E5B"/>
    <w:rsid w:val="00B11EA5"/>
    <w:rsid w:val="00B11FB3"/>
    <w:rsid w:val="00B1217F"/>
    <w:rsid w:val="00B1221B"/>
    <w:rsid w:val="00B1223F"/>
    <w:rsid w:val="00B12289"/>
    <w:rsid w:val="00B122F4"/>
    <w:rsid w:val="00B12376"/>
    <w:rsid w:val="00B125E1"/>
    <w:rsid w:val="00B126D2"/>
    <w:rsid w:val="00B126E6"/>
    <w:rsid w:val="00B126FD"/>
    <w:rsid w:val="00B12903"/>
    <w:rsid w:val="00B12963"/>
    <w:rsid w:val="00B129A7"/>
    <w:rsid w:val="00B12CBF"/>
    <w:rsid w:val="00B12EC2"/>
    <w:rsid w:val="00B12EC5"/>
    <w:rsid w:val="00B1301E"/>
    <w:rsid w:val="00B13231"/>
    <w:rsid w:val="00B133ED"/>
    <w:rsid w:val="00B1351A"/>
    <w:rsid w:val="00B13631"/>
    <w:rsid w:val="00B13633"/>
    <w:rsid w:val="00B13694"/>
    <w:rsid w:val="00B136B8"/>
    <w:rsid w:val="00B1374F"/>
    <w:rsid w:val="00B13970"/>
    <w:rsid w:val="00B13A72"/>
    <w:rsid w:val="00B13B7A"/>
    <w:rsid w:val="00B13DCE"/>
    <w:rsid w:val="00B13EC7"/>
    <w:rsid w:val="00B13F4E"/>
    <w:rsid w:val="00B13FA3"/>
    <w:rsid w:val="00B14167"/>
    <w:rsid w:val="00B141E6"/>
    <w:rsid w:val="00B1427F"/>
    <w:rsid w:val="00B1429A"/>
    <w:rsid w:val="00B143CD"/>
    <w:rsid w:val="00B14724"/>
    <w:rsid w:val="00B14755"/>
    <w:rsid w:val="00B1477F"/>
    <w:rsid w:val="00B1484B"/>
    <w:rsid w:val="00B14885"/>
    <w:rsid w:val="00B14904"/>
    <w:rsid w:val="00B14C33"/>
    <w:rsid w:val="00B14CFA"/>
    <w:rsid w:val="00B14E1F"/>
    <w:rsid w:val="00B14E31"/>
    <w:rsid w:val="00B1500E"/>
    <w:rsid w:val="00B15057"/>
    <w:rsid w:val="00B150FC"/>
    <w:rsid w:val="00B15213"/>
    <w:rsid w:val="00B15248"/>
    <w:rsid w:val="00B1542A"/>
    <w:rsid w:val="00B15524"/>
    <w:rsid w:val="00B1559A"/>
    <w:rsid w:val="00B1563E"/>
    <w:rsid w:val="00B158B9"/>
    <w:rsid w:val="00B159C2"/>
    <w:rsid w:val="00B15D36"/>
    <w:rsid w:val="00B15DC2"/>
    <w:rsid w:val="00B15E55"/>
    <w:rsid w:val="00B15F98"/>
    <w:rsid w:val="00B160D8"/>
    <w:rsid w:val="00B16125"/>
    <w:rsid w:val="00B161B7"/>
    <w:rsid w:val="00B1620C"/>
    <w:rsid w:val="00B16234"/>
    <w:rsid w:val="00B1633A"/>
    <w:rsid w:val="00B1633C"/>
    <w:rsid w:val="00B1634A"/>
    <w:rsid w:val="00B163E3"/>
    <w:rsid w:val="00B16532"/>
    <w:rsid w:val="00B1667B"/>
    <w:rsid w:val="00B1667E"/>
    <w:rsid w:val="00B16778"/>
    <w:rsid w:val="00B167A3"/>
    <w:rsid w:val="00B16808"/>
    <w:rsid w:val="00B168A7"/>
    <w:rsid w:val="00B169BA"/>
    <w:rsid w:val="00B16AE9"/>
    <w:rsid w:val="00B16CCB"/>
    <w:rsid w:val="00B16D6C"/>
    <w:rsid w:val="00B17140"/>
    <w:rsid w:val="00B1716E"/>
    <w:rsid w:val="00B17174"/>
    <w:rsid w:val="00B171F8"/>
    <w:rsid w:val="00B17208"/>
    <w:rsid w:val="00B17250"/>
    <w:rsid w:val="00B17327"/>
    <w:rsid w:val="00B1744C"/>
    <w:rsid w:val="00B174D8"/>
    <w:rsid w:val="00B17601"/>
    <w:rsid w:val="00B17940"/>
    <w:rsid w:val="00B17A24"/>
    <w:rsid w:val="00B17B89"/>
    <w:rsid w:val="00B17E7B"/>
    <w:rsid w:val="00B17F1F"/>
    <w:rsid w:val="00B17F45"/>
    <w:rsid w:val="00B2015B"/>
    <w:rsid w:val="00B2027E"/>
    <w:rsid w:val="00B203BF"/>
    <w:rsid w:val="00B20562"/>
    <w:rsid w:val="00B2059A"/>
    <w:rsid w:val="00B205B2"/>
    <w:rsid w:val="00B207E0"/>
    <w:rsid w:val="00B20A1B"/>
    <w:rsid w:val="00B20BEA"/>
    <w:rsid w:val="00B20CC4"/>
    <w:rsid w:val="00B20E24"/>
    <w:rsid w:val="00B20EBC"/>
    <w:rsid w:val="00B20EE4"/>
    <w:rsid w:val="00B20F4C"/>
    <w:rsid w:val="00B210C0"/>
    <w:rsid w:val="00B210CA"/>
    <w:rsid w:val="00B21145"/>
    <w:rsid w:val="00B2115B"/>
    <w:rsid w:val="00B213E2"/>
    <w:rsid w:val="00B21606"/>
    <w:rsid w:val="00B21630"/>
    <w:rsid w:val="00B2163E"/>
    <w:rsid w:val="00B2164C"/>
    <w:rsid w:val="00B2169B"/>
    <w:rsid w:val="00B2180D"/>
    <w:rsid w:val="00B2183F"/>
    <w:rsid w:val="00B219C8"/>
    <w:rsid w:val="00B21A0A"/>
    <w:rsid w:val="00B21B39"/>
    <w:rsid w:val="00B21B7F"/>
    <w:rsid w:val="00B21B84"/>
    <w:rsid w:val="00B21CAD"/>
    <w:rsid w:val="00B21D42"/>
    <w:rsid w:val="00B21E37"/>
    <w:rsid w:val="00B21E71"/>
    <w:rsid w:val="00B21F32"/>
    <w:rsid w:val="00B21FC7"/>
    <w:rsid w:val="00B224E7"/>
    <w:rsid w:val="00B2250E"/>
    <w:rsid w:val="00B225B2"/>
    <w:rsid w:val="00B226A7"/>
    <w:rsid w:val="00B226E8"/>
    <w:rsid w:val="00B22719"/>
    <w:rsid w:val="00B22825"/>
    <w:rsid w:val="00B22970"/>
    <w:rsid w:val="00B22A49"/>
    <w:rsid w:val="00B22ACC"/>
    <w:rsid w:val="00B22CDB"/>
    <w:rsid w:val="00B22F53"/>
    <w:rsid w:val="00B231D7"/>
    <w:rsid w:val="00B23559"/>
    <w:rsid w:val="00B23644"/>
    <w:rsid w:val="00B236D1"/>
    <w:rsid w:val="00B23914"/>
    <w:rsid w:val="00B23964"/>
    <w:rsid w:val="00B23ACD"/>
    <w:rsid w:val="00B23B08"/>
    <w:rsid w:val="00B23C20"/>
    <w:rsid w:val="00B23C59"/>
    <w:rsid w:val="00B23CD1"/>
    <w:rsid w:val="00B23CF3"/>
    <w:rsid w:val="00B23EB3"/>
    <w:rsid w:val="00B2401A"/>
    <w:rsid w:val="00B2403F"/>
    <w:rsid w:val="00B24179"/>
    <w:rsid w:val="00B2417D"/>
    <w:rsid w:val="00B24386"/>
    <w:rsid w:val="00B243E1"/>
    <w:rsid w:val="00B244E4"/>
    <w:rsid w:val="00B24537"/>
    <w:rsid w:val="00B2454A"/>
    <w:rsid w:val="00B2454D"/>
    <w:rsid w:val="00B245A1"/>
    <w:rsid w:val="00B2465B"/>
    <w:rsid w:val="00B2465E"/>
    <w:rsid w:val="00B247B3"/>
    <w:rsid w:val="00B247B5"/>
    <w:rsid w:val="00B24831"/>
    <w:rsid w:val="00B2484C"/>
    <w:rsid w:val="00B24939"/>
    <w:rsid w:val="00B24961"/>
    <w:rsid w:val="00B24A2D"/>
    <w:rsid w:val="00B24A86"/>
    <w:rsid w:val="00B24B02"/>
    <w:rsid w:val="00B24C8B"/>
    <w:rsid w:val="00B24F8A"/>
    <w:rsid w:val="00B24FD5"/>
    <w:rsid w:val="00B251D2"/>
    <w:rsid w:val="00B251F0"/>
    <w:rsid w:val="00B25286"/>
    <w:rsid w:val="00B252BA"/>
    <w:rsid w:val="00B252D7"/>
    <w:rsid w:val="00B25373"/>
    <w:rsid w:val="00B25472"/>
    <w:rsid w:val="00B254E6"/>
    <w:rsid w:val="00B2554A"/>
    <w:rsid w:val="00B255B5"/>
    <w:rsid w:val="00B2565A"/>
    <w:rsid w:val="00B257B7"/>
    <w:rsid w:val="00B257EC"/>
    <w:rsid w:val="00B25A28"/>
    <w:rsid w:val="00B25A2E"/>
    <w:rsid w:val="00B25A80"/>
    <w:rsid w:val="00B25B8E"/>
    <w:rsid w:val="00B25DD5"/>
    <w:rsid w:val="00B25E5F"/>
    <w:rsid w:val="00B26024"/>
    <w:rsid w:val="00B260A4"/>
    <w:rsid w:val="00B26156"/>
    <w:rsid w:val="00B261EE"/>
    <w:rsid w:val="00B26270"/>
    <w:rsid w:val="00B262C8"/>
    <w:rsid w:val="00B263DB"/>
    <w:rsid w:val="00B26443"/>
    <w:rsid w:val="00B265C5"/>
    <w:rsid w:val="00B2668C"/>
    <w:rsid w:val="00B267E7"/>
    <w:rsid w:val="00B26808"/>
    <w:rsid w:val="00B26826"/>
    <w:rsid w:val="00B2685D"/>
    <w:rsid w:val="00B26A4D"/>
    <w:rsid w:val="00B26B69"/>
    <w:rsid w:val="00B26BE9"/>
    <w:rsid w:val="00B26CE0"/>
    <w:rsid w:val="00B26CE5"/>
    <w:rsid w:val="00B26D0B"/>
    <w:rsid w:val="00B26D5C"/>
    <w:rsid w:val="00B26DC7"/>
    <w:rsid w:val="00B26E56"/>
    <w:rsid w:val="00B26F6F"/>
    <w:rsid w:val="00B27135"/>
    <w:rsid w:val="00B2714B"/>
    <w:rsid w:val="00B27273"/>
    <w:rsid w:val="00B2739E"/>
    <w:rsid w:val="00B273B8"/>
    <w:rsid w:val="00B27466"/>
    <w:rsid w:val="00B274B7"/>
    <w:rsid w:val="00B27608"/>
    <w:rsid w:val="00B276C6"/>
    <w:rsid w:val="00B277C8"/>
    <w:rsid w:val="00B27838"/>
    <w:rsid w:val="00B2784D"/>
    <w:rsid w:val="00B27995"/>
    <w:rsid w:val="00B27A23"/>
    <w:rsid w:val="00B27B37"/>
    <w:rsid w:val="00B27B9D"/>
    <w:rsid w:val="00B27C13"/>
    <w:rsid w:val="00B27DA4"/>
    <w:rsid w:val="00B27DDB"/>
    <w:rsid w:val="00B27E40"/>
    <w:rsid w:val="00B30067"/>
    <w:rsid w:val="00B300D5"/>
    <w:rsid w:val="00B300F6"/>
    <w:rsid w:val="00B3013F"/>
    <w:rsid w:val="00B30280"/>
    <w:rsid w:val="00B302E7"/>
    <w:rsid w:val="00B30367"/>
    <w:rsid w:val="00B304C3"/>
    <w:rsid w:val="00B30571"/>
    <w:rsid w:val="00B3070D"/>
    <w:rsid w:val="00B3072F"/>
    <w:rsid w:val="00B30733"/>
    <w:rsid w:val="00B30976"/>
    <w:rsid w:val="00B3097F"/>
    <w:rsid w:val="00B30A43"/>
    <w:rsid w:val="00B30A88"/>
    <w:rsid w:val="00B30B50"/>
    <w:rsid w:val="00B30C9F"/>
    <w:rsid w:val="00B30CDC"/>
    <w:rsid w:val="00B30D13"/>
    <w:rsid w:val="00B30EFF"/>
    <w:rsid w:val="00B30F80"/>
    <w:rsid w:val="00B30F90"/>
    <w:rsid w:val="00B30FF0"/>
    <w:rsid w:val="00B311A5"/>
    <w:rsid w:val="00B314CF"/>
    <w:rsid w:val="00B315E7"/>
    <w:rsid w:val="00B315E8"/>
    <w:rsid w:val="00B31668"/>
    <w:rsid w:val="00B31748"/>
    <w:rsid w:val="00B31843"/>
    <w:rsid w:val="00B318F3"/>
    <w:rsid w:val="00B31952"/>
    <w:rsid w:val="00B31999"/>
    <w:rsid w:val="00B319CC"/>
    <w:rsid w:val="00B31A8D"/>
    <w:rsid w:val="00B31BA0"/>
    <w:rsid w:val="00B31F8F"/>
    <w:rsid w:val="00B3208D"/>
    <w:rsid w:val="00B32192"/>
    <w:rsid w:val="00B321F6"/>
    <w:rsid w:val="00B322FC"/>
    <w:rsid w:val="00B32336"/>
    <w:rsid w:val="00B3235B"/>
    <w:rsid w:val="00B32428"/>
    <w:rsid w:val="00B327AF"/>
    <w:rsid w:val="00B32943"/>
    <w:rsid w:val="00B329B0"/>
    <w:rsid w:val="00B32A0F"/>
    <w:rsid w:val="00B32C38"/>
    <w:rsid w:val="00B32D3A"/>
    <w:rsid w:val="00B32E6D"/>
    <w:rsid w:val="00B32F02"/>
    <w:rsid w:val="00B32FBD"/>
    <w:rsid w:val="00B332BA"/>
    <w:rsid w:val="00B332E2"/>
    <w:rsid w:val="00B332FE"/>
    <w:rsid w:val="00B33478"/>
    <w:rsid w:val="00B335BE"/>
    <w:rsid w:val="00B335CE"/>
    <w:rsid w:val="00B335F7"/>
    <w:rsid w:val="00B3365F"/>
    <w:rsid w:val="00B3369F"/>
    <w:rsid w:val="00B336B6"/>
    <w:rsid w:val="00B33960"/>
    <w:rsid w:val="00B33AE1"/>
    <w:rsid w:val="00B33AF7"/>
    <w:rsid w:val="00B33B5D"/>
    <w:rsid w:val="00B33BEF"/>
    <w:rsid w:val="00B33C85"/>
    <w:rsid w:val="00B33CD0"/>
    <w:rsid w:val="00B33F85"/>
    <w:rsid w:val="00B34115"/>
    <w:rsid w:val="00B341CA"/>
    <w:rsid w:val="00B343A0"/>
    <w:rsid w:val="00B343C6"/>
    <w:rsid w:val="00B343F8"/>
    <w:rsid w:val="00B3446A"/>
    <w:rsid w:val="00B344DB"/>
    <w:rsid w:val="00B3452C"/>
    <w:rsid w:val="00B345A5"/>
    <w:rsid w:val="00B3464B"/>
    <w:rsid w:val="00B3464D"/>
    <w:rsid w:val="00B346DC"/>
    <w:rsid w:val="00B34712"/>
    <w:rsid w:val="00B34927"/>
    <w:rsid w:val="00B3496F"/>
    <w:rsid w:val="00B34A50"/>
    <w:rsid w:val="00B34B24"/>
    <w:rsid w:val="00B34BA6"/>
    <w:rsid w:val="00B34C7E"/>
    <w:rsid w:val="00B34CB3"/>
    <w:rsid w:val="00B34D39"/>
    <w:rsid w:val="00B35050"/>
    <w:rsid w:val="00B3508B"/>
    <w:rsid w:val="00B350F9"/>
    <w:rsid w:val="00B351DE"/>
    <w:rsid w:val="00B3532E"/>
    <w:rsid w:val="00B353B2"/>
    <w:rsid w:val="00B354F3"/>
    <w:rsid w:val="00B356BB"/>
    <w:rsid w:val="00B356CA"/>
    <w:rsid w:val="00B35744"/>
    <w:rsid w:val="00B35909"/>
    <w:rsid w:val="00B35A0B"/>
    <w:rsid w:val="00B35A86"/>
    <w:rsid w:val="00B35AEE"/>
    <w:rsid w:val="00B35C3C"/>
    <w:rsid w:val="00B35D58"/>
    <w:rsid w:val="00B35FBB"/>
    <w:rsid w:val="00B36013"/>
    <w:rsid w:val="00B362E0"/>
    <w:rsid w:val="00B362F5"/>
    <w:rsid w:val="00B36352"/>
    <w:rsid w:val="00B3680B"/>
    <w:rsid w:val="00B36871"/>
    <w:rsid w:val="00B368C1"/>
    <w:rsid w:val="00B368DF"/>
    <w:rsid w:val="00B36908"/>
    <w:rsid w:val="00B369D8"/>
    <w:rsid w:val="00B369E9"/>
    <w:rsid w:val="00B36A69"/>
    <w:rsid w:val="00B36A8D"/>
    <w:rsid w:val="00B36BA3"/>
    <w:rsid w:val="00B36E0F"/>
    <w:rsid w:val="00B36E17"/>
    <w:rsid w:val="00B3712E"/>
    <w:rsid w:val="00B3731E"/>
    <w:rsid w:val="00B37447"/>
    <w:rsid w:val="00B37732"/>
    <w:rsid w:val="00B37835"/>
    <w:rsid w:val="00B379D9"/>
    <w:rsid w:val="00B37A22"/>
    <w:rsid w:val="00B37C22"/>
    <w:rsid w:val="00B37D0A"/>
    <w:rsid w:val="00B37D5E"/>
    <w:rsid w:val="00B37DA3"/>
    <w:rsid w:val="00B37EE6"/>
    <w:rsid w:val="00B40123"/>
    <w:rsid w:val="00B40172"/>
    <w:rsid w:val="00B401B6"/>
    <w:rsid w:val="00B4024B"/>
    <w:rsid w:val="00B40395"/>
    <w:rsid w:val="00B40536"/>
    <w:rsid w:val="00B407F0"/>
    <w:rsid w:val="00B40936"/>
    <w:rsid w:val="00B40A2F"/>
    <w:rsid w:val="00B40B0F"/>
    <w:rsid w:val="00B40BA7"/>
    <w:rsid w:val="00B40C16"/>
    <w:rsid w:val="00B40D4D"/>
    <w:rsid w:val="00B40DDE"/>
    <w:rsid w:val="00B4116E"/>
    <w:rsid w:val="00B4126C"/>
    <w:rsid w:val="00B412B1"/>
    <w:rsid w:val="00B4130D"/>
    <w:rsid w:val="00B4136E"/>
    <w:rsid w:val="00B417ED"/>
    <w:rsid w:val="00B41839"/>
    <w:rsid w:val="00B41850"/>
    <w:rsid w:val="00B418D2"/>
    <w:rsid w:val="00B4190C"/>
    <w:rsid w:val="00B4192B"/>
    <w:rsid w:val="00B419E0"/>
    <w:rsid w:val="00B41A1D"/>
    <w:rsid w:val="00B41A95"/>
    <w:rsid w:val="00B41AB0"/>
    <w:rsid w:val="00B41B66"/>
    <w:rsid w:val="00B41BBF"/>
    <w:rsid w:val="00B41BF0"/>
    <w:rsid w:val="00B41C8F"/>
    <w:rsid w:val="00B41E1C"/>
    <w:rsid w:val="00B42043"/>
    <w:rsid w:val="00B42426"/>
    <w:rsid w:val="00B42520"/>
    <w:rsid w:val="00B4256F"/>
    <w:rsid w:val="00B425DA"/>
    <w:rsid w:val="00B425EE"/>
    <w:rsid w:val="00B42752"/>
    <w:rsid w:val="00B42A71"/>
    <w:rsid w:val="00B42C4C"/>
    <w:rsid w:val="00B42D86"/>
    <w:rsid w:val="00B42EA7"/>
    <w:rsid w:val="00B43043"/>
    <w:rsid w:val="00B431D1"/>
    <w:rsid w:val="00B4330A"/>
    <w:rsid w:val="00B43382"/>
    <w:rsid w:val="00B433BA"/>
    <w:rsid w:val="00B434B1"/>
    <w:rsid w:val="00B434DB"/>
    <w:rsid w:val="00B4361B"/>
    <w:rsid w:val="00B436F9"/>
    <w:rsid w:val="00B43728"/>
    <w:rsid w:val="00B4379B"/>
    <w:rsid w:val="00B438C2"/>
    <w:rsid w:val="00B43993"/>
    <w:rsid w:val="00B43A2D"/>
    <w:rsid w:val="00B43AD9"/>
    <w:rsid w:val="00B43D14"/>
    <w:rsid w:val="00B43DE4"/>
    <w:rsid w:val="00B44025"/>
    <w:rsid w:val="00B44092"/>
    <w:rsid w:val="00B44177"/>
    <w:rsid w:val="00B444A6"/>
    <w:rsid w:val="00B4465D"/>
    <w:rsid w:val="00B447AC"/>
    <w:rsid w:val="00B447EF"/>
    <w:rsid w:val="00B44915"/>
    <w:rsid w:val="00B4498E"/>
    <w:rsid w:val="00B44BBC"/>
    <w:rsid w:val="00B44D84"/>
    <w:rsid w:val="00B44E44"/>
    <w:rsid w:val="00B44E66"/>
    <w:rsid w:val="00B44F5B"/>
    <w:rsid w:val="00B44F60"/>
    <w:rsid w:val="00B45161"/>
    <w:rsid w:val="00B452B5"/>
    <w:rsid w:val="00B453D7"/>
    <w:rsid w:val="00B454DB"/>
    <w:rsid w:val="00B45808"/>
    <w:rsid w:val="00B45919"/>
    <w:rsid w:val="00B45987"/>
    <w:rsid w:val="00B4598B"/>
    <w:rsid w:val="00B45A59"/>
    <w:rsid w:val="00B45D00"/>
    <w:rsid w:val="00B45DF2"/>
    <w:rsid w:val="00B45FC3"/>
    <w:rsid w:val="00B46427"/>
    <w:rsid w:val="00B4650A"/>
    <w:rsid w:val="00B465A1"/>
    <w:rsid w:val="00B465C3"/>
    <w:rsid w:val="00B46866"/>
    <w:rsid w:val="00B46A0A"/>
    <w:rsid w:val="00B46A48"/>
    <w:rsid w:val="00B46A58"/>
    <w:rsid w:val="00B46C95"/>
    <w:rsid w:val="00B46CE3"/>
    <w:rsid w:val="00B46D47"/>
    <w:rsid w:val="00B46DB4"/>
    <w:rsid w:val="00B46FAE"/>
    <w:rsid w:val="00B47008"/>
    <w:rsid w:val="00B4703A"/>
    <w:rsid w:val="00B4728E"/>
    <w:rsid w:val="00B472BF"/>
    <w:rsid w:val="00B47369"/>
    <w:rsid w:val="00B473B5"/>
    <w:rsid w:val="00B4750E"/>
    <w:rsid w:val="00B47533"/>
    <w:rsid w:val="00B475AF"/>
    <w:rsid w:val="00B47697"/>
    <w:rsid w:val="00B477F8"/>
    <w:rsid w:val="00B4788D"/>
    <w:rsid w:val="00B478CA"/>
    <w:rsid w:val="00B47911"/>
    <w:rsid w:val="00B47ABD"/>
    <w:rsid w:val="00B47B64"/>
    <w:rsid w:val="00B47DAB"/>
    <w:rsid w:val="00B47DCF"/>
    <w:rsid w:val="00B47DF1"/>
    <w:rsid w:val="00B47E64"/>
    <w:rsid w:val="00B47F98"/>
    <w:rsid w:val="00B47FF3"/>
    <w:rsid w:val="00B500B8"/>
    <w:rsid w:val="00B502C3"/>
    <w:rsid w:val="00B5030B"/>
    <w:rsid w:val="00B50515"/>
    <w:rsid w:val="00B505CB"/>
    <w:rsid w:val="00B50637"/>
    <w:rsid w:val="00B506CC"/>
    <w:rsid w:val="00B50812"/>
    <w:rsid w:val="00B50B8B"/>
    <w:rsid w:val="00B50BC8"/>
    <w:rsid w:val="00B50C9C"/>
    <w:rsid w:val="00B50C9E"/>
    <w:rsid w:val="00B50D87"/>
    <w:rsid w:val="00B50EE2"/>
    <w:rsid w:val="00B50FFC"/>
    <w:rsid w:val="00B5127E"/>
    <w:rsid w:val="00B5146A"/>
    <w:rsid w:val="00B51477"/>
    <w:rsid w:val="00B515D8"/>
    <w:rsid w:val="00B51676"/>
    <w:rsid w:val="00B516C6"/>
    <w:rsid w:val="00B516CA"/>
    <w:rsid w:val="00B51785"/>
    <w:rsid w:val="00B517AF"/>
    <w:rsid w:val="00B518E3"/>
    <w:rsid w:val="00B519F1"/>
    <w:rsid w:val="00B51B20"/>
    <w:rsid w:val="00B51B4C"/>
    <w:rsid w:val="00B51BE5"/>
    <w:rsid w:val="00B51C9A"/>
    <w:rsid w:val="00B51D6A"/>
    <w:rsid w:val="00B51DD8"/>
    <w:rsid w:val="00B51E89"/>
    <w:rsid w:val="00B51ECA"/>
    <w:rsid w:val="00B5215F"/>
    <w:rsid w:val="00B5216E"/>
    <w:rsid w:val="00B5223E"/>
    <w:rsid w:val="00B52770"/>
    <w:rsid w:val="00B527E5"/>
    <w:rsid w:val="00B52801"/>
    <w:rsid w:val="00B52878"/>
    <w:rsid w:val="00B52886"/>
    <w:rsid w:val="00B52993"/>
    <w:rsid w:val="00B529FD"/>
    <w:rsid w:val="00B52BDA"/>
    <w:rsid w:val="00B52C1A"/>
    <w:rsid w:val="00B52C2D"/>
    <w:rsid w:val="00B52C3F"/>
    <w:rsid w:val="00B52D20"/>
    <w:rsid w:val="00B52D54"/>
    <w:rsid w:val="00B52D8F"/>
    <w:rsid w:val="00B52DE7"/>
    <w:rsid w:val="00B52EA5"/>
    <w:rsid w:val="00B52EFE"/>
    <w:rsid w:val="00B53004"/>
    <w:rsid w:val="00B5326D"/>
    <w:rsid w:val="00B53286"/>
    <w:rsid w:val="00B5331D"/>
    <w:rsid w:val="00B53538"/>
    <w:rsid w:val="00B535C4"/>
    <w:rsid w:val="00B535DB"/>
    <w:rsid w:val="00B535ED"/>
    <w:rsid w:val="00B53714"/>
    <w:rsid w:val="00B53842"/>
    <w:rsid w:val="00B53A7A"/>
    <w:rsid w:val="00B53BD7"/>
    <w:rsid w:val="00B53D78"/>
    <w:rsid w:val="00B53DED"/>
    <w:rsid w:val="00B53FF5"/>
    <w:rsid w:val="00B54090"/>
    <w:rsid w:val="00B541FE"/>
    <w:rsid w:val="00B54234"/>
    <w:rsid w:val="00B54349"/>
    <w:rsid w:val="00B543C6"/>
    <w:rsid w:val="00B547D6"/>
    <w:rsid w:val="00B547E8"/>
    <w:rsid w:val="00B548D0"/>
    <w:rsid w:val="00B5497C"/>
    <w:rsid w:val="00B549F5"/>
    <w:rsid w:val="00B54B4D"/>
    <w:rsid w:val="00B54D4C"/>
    <w:rsid w:val="00B54E08"/>
    <w:rsid w:val="00B54E47"/>
    <w:rsid w:val="00B54F6D"/>
    <w:rsid w:val="00B550DA"/>
    <w:rsid w:val="00B552C2"/>
    <w:rsid w:val="00B552CB"/>
    <w:rsid w:val="00B55357"/>
    <w:rsid w:val="00B55419"/>
    <w:rsid w:val="00B555F7"/>
    <w:rsid w:val="00B557A2"/>
    <w:rsid w:val="00B55820"/>
    <w:rsid w:val="00B558B7"/>
    <w:rsid w:val="00B558BD"/>
    <w:rsid w:val="00B5596A"/>
    <w:rsid w:val="00B55A4A"/>
    <w:rsid w:val="00B55BCF"/>
    <w:rsid w:val="00B55C6D"/>
    <w:rsid w:val="00B55D33"/>
    <w:rsid w:val="00B55D7E"/>
    <w:rsid w:val="00B55E0B"/>
    <w:rsid w:val="00B55E89"/>
    <w:rsid w:val="00B55EE6"/>
    <w:rsid w:val="00B560BB"/>
    <w:rsid w:val="00B5614C"/>
    <w:rsid w:val="00B561AB"/>
    <w:rsid w:val="00B562CA"/>
    <w:rsid w:val="00B56382"/>
    <w:rsid w:val="00B5638E"/>
    <w:rsid w:val="00B564DD"/>
    <w:rsid w:val="00B566EC"/>
    <w:rsid w:val="00B56738"/>
    <w:rsid w:val="00B5676D"/>
    <w:rsid w:val="00B56932"/>
    <w:rsid w:val="00B56B02"/>
    <w:rsid w:val="00B56BA5"/>
    <w:rsid w:val="00B56F2B"/>
    <w:rsid w:val="00B5709E"/>
    <w:rsid w:val="00B5721C"/>
    <w:rsid w:val="00B5722D"/>
    <w:rsid w:val="00B5724E"/>
    <w:rsid w:val="00B57257"/>
    <w:rsid w:val="00B5725E"/>
    <w:rsid w:val="00B57263"/>
    <w:rsid w:val="00B57380"/>
    <w:rsid w:val="00B57603"/>
    <w:rsid w:val="00B577AE"/>
    <w:rsid w:val="00B577E4"/>
    <w:rsid w:val="00B57856"/>
    <w:rsid w:val="00B57921"/>
    <w:rsid w:val="00B57987"/>
    <w:rsid w:val="00B579E5"/>
    <w:rsid w:val="00B57A62"/>
    <w:rsid w:val="00B57B81"/>
    <w:rsid w:val="00B57C0F"/>
    <w:rsid w:val="00B57D1D"/>
    <w:rsid w:val="00B57F0D"/>
    <w:rsid w:val="00B6006C"/>
    <w:rsid w:val="00B60216"/>
    <w:rsid w:val="00B603AE"/>
    <w:rsid w:val="00B6051C"/>
    <w:rsid w:val="00B60541"/>
    <w:rsid w:val="00B60689"/>
    <w:rsid w:val="00B606A2"/>
    <w:rsid w:val="00B60709"/>
    <w:rsid w:val="00B60798"/>
    <w:rsid w:val="00B607CA"/>
    <w:rsid w:val="00B6096E"/>
    <w:rsid w:val="00B60979"/>
    <w:rsid w:val="00B60983"/>
    <w:rsid w:val="00B609A2"/>
    <w:rsid w:val="00B60A55"/>
    <w:rsid w:val="00B60BA2"/>
    <w:rsid w:val="00B60D55"/>
    <w:rsid w:val="00B60E31"/>
    <w:rsid w:val="00B60ED9"/>
    <w:rsid w:val="00B60EE7"/>
    <w:rsid w:val="00B60FD8"/>
    <w:rsid w:val="00B60FDD"/>
    <w:rsid w:val="00B61067"/>
    <w:rsid w:val="00B61135"/>
    <w:rsid w:val="00B61233"/>
    <w:rsid w:val="00B614E3"/>
    <w:rsid w:val="00B61568"/>
    <w:rsid w:val="00B61695"/>
    <w:rsid w:val="00B6173A"/>
    <w:rsid w:val="00B61858"/>
    <w:rsid w:val="00B618BF"/>
    <w:rsid w:val="00B6192C"/>
    <w:rsid w:val="00B61AEE"/>
    <w:rsid w:val="00B61D96"/>
    <w:rsid w:val="00B61F1A"/>
    <w:rsid w:val="00B62016"/>
    <w:rsid w:val="00B6219E"/>
    <w:rsid w:val="00B62268"/>
    <w:rsid w:val="00B622EA"/>
    <w:rsid w:val="00B62434"/>
    <w:rsid w:val="00B62546"/>
    <w:rsid w:val="00B625FE"/>
    <w:rsid w:val="00B6260C"/>
    <w:rsid w:val="00B62A46"/>
    <w:rsid w:val="00B62C28"/>
    <w:rsid w:val="00B62C38"/>
    <w:rsid w:val="00B62C8E"/>
    <w:rsid w:val="00B62D1A"/>
    <w:rsid w:val="00B62E79"/>
    <w:rsid w:val="00B63437"/>
    <w:rsid w:val="00B63519"/>
    <w:rsid w:val="00B63582"/>
    <w:rsid w:val="00B637FE"/>
    <w:rsid w:val="00B63834"/>
    <w:rsid w:val="00B63857"/>
    <w:rsid w:val="00B63870"/>
    <w:rsid w:val="00B638E8"/>
    <w:rsid w:val="00B639C6"/>
    <w:rsid w:val="00B63A3C"/>
    <w:rsid w:val="00B63A60"/>
    <w:rsid w:val="00B63C14"/>
    <w:rsid w:val="00B63CCD"/>
    <w:rsid w:val="00B63D03"/>
    <w:rsid w:val="00B63DEB"/>
    <w:rsid w:val="00B63EAC"/>
    <w:rsid w:val="00B63F12"/>
    <w:rsid w:val="00B640EA"/>
    <w:rsid w:val="00B6412C"/>
    <w:rsid w:val="00B641C3"/>
    <w:rsid w:val="00B641FB"/>
    <w:rsid w:val="00B64276"/>
    <w:rsid w:val="00B64295"/>
    <w:rsid w:val="00B643DE"/>
    <w:rsid w:val="00B6457A"/>
    <w:rsid w:val="00B6471A"/>
    <w:rsid w:val="00B647CF"/>
    <w:rsid w:val="00B64908"/>
    <w:rsid w:val="00B64A8E"/>
    <w:rsid w:val="00B64BFD"/>
    <w:rsid w:val="00B64CDD"/>
    <w:rsid w:val="00B64DA5"/>
    <w:rsid w:val="00B64F1F"/>
    <w:rsid w:val="00B64F95"/>
    <w:rsid w:val="00B65024"/>
    <w:rsid w:val="00B6519C"/>
    <w:rsid w:val="00B651EB"/>
    <w:rsid w:val="00B6546B"/>
    <w:rsid w:val="00B6566C"/>
    <w:rsid w:val="00B65675"/>
    <w:rsid w:val="00B65701"/>
    <w:rsid w:val="00B657E4"/>
    <w:rsid w:val="00B65933"/>
    <w:rsid w:val="00B659A1"/>
    <w:rsid w:val="00B659AF"/>
    <w:rsid w:val="00B659C8"/>
    <w:rsid w:val="00B659CF"/>
    <w:rsid w:val="00B65A98"/>
    <w:rsid w:val="00B65D1F"/>
    <w:rsid w:val="00B65E0D"/>
    <w:rsid w:val="00B65E6E"/>
    <w:rsid w:val="00B660D6"/>
    <w:rsid w:val="00B66189"/>
    <w:rsid w:val="00B66224"/>
    <w:rsid w:val="00B6622A"/>
    <w:rsid w:val="00B66274"/>
    <w:rsid w:val="00B66292"/>
    <w:rsid w:val="00B66293"/>
    <w:rsid w:val="00B665A3"/>
    <w:rsid w:val="00B6673D"/>
    <w:rsid w:val="00B668CE"/>
    <w:rsid w:val="00B6698E"/>
    <w:rsid w:val="00B669CF"/>
    <w:rsid w:val="00B66A54"/>
    <w:rsid w:val="00B66DE6"/>
    <w:rsid w:val="00B67033"/>
    <w:rsid w:val="00B67069"/>
    <w:rsid w:val="00B67179"/>
    <w:rsid w:val="00B6720E"/>
    <w:rsid w:val="00B675D3"/>
    <w:rsid w:val="00B6768E"/>
    <w:rsid w:val="00B6783F"/>
    <w:rsid w:val="00B678C6"/>
    <w:rsid w:val="00B678D9"/>
    <w:rsid w:val="00B67A41"/>
    <w:rsid w:val="00B67B6E"/>
    <w:rsid w:val="00B67D08"/>
    <w:rsid w:val="00B67D3A"/>
    <w:rsid w:val="00B67E60"/>
    <w:rsid w:val="00B67F14"/>
    <w:rsid w:val="00B67F45"/>
    <w:rsid w:val="00B67FE9"/>
    <w:rsid w:val="00B70072"/>
    <w:rsid w:val="00B7018F"/>
    <w:rsid w:val="00B7023E"/>
    <w:rsid w:val="00B70428"/>
    <w:rsid w:val="00B70673"/>
    <w:rsid w:val="00B70680"/>
    <w:rsid w:val="00B70695"/>
    <w:rsid w:val="00B709B0"/>
    <w:rsid w:val="00B709B1"/>
    <w:rsid w:val="00B70B82"/>
    <w:rsid w:val="00B70C10"/>
    <w:rsid w:val="00B70C59"/>
    <w:rsid w:val="00B70D59"/>
    <w:rsid w:val="00B70DA2"/>
    <w:rsid w:val="00B70ED3"/>
    <w:rsid w:val="00B70EDB"/>
    <w:rsid w:val="00B70EF8"/>
    <w:rsid w:val="00B70EF9"/>
    <w:rsid w:val="00B70FC6"/>
    <w:rsid w:val="00B710B7"/>
    <w:rsid w:val="00B711E9"/>
    <w:rsid w:val="00B7151A"/>
    <w:rsid w:val="00B71642"/>
    <w:rsid w:val="00B71698"/>
    <w:rsid w:val="00B717DE"/>
    <w:rsid w:val="00B71967"/>
    <w:rsid w:val="00B71CB3"/>
    <w:rsid w:val="00B71D0D"/>
    <w:rsid w:val="00B71E96"/>
    <w:rsid w:val="00B7207C"/>
    <w:rsid w:val="00B720EB"/>
    <w:rsid w:val="00B72156"/>
    <w:rsid w:val="00B72217"/>
    <w:rsid w:val="00B72232"/>
    <w:rsid w:val="00B722EA"/>
    <w:rsid w:val="00B7248E"/>
    <w:rsid w:val="00B72575"/>
    <w:rsid w:val="00B726C7"/>
    <w:rsid w:val="00B72711"/>
    <w:rsid w:val="00B7288F"/>
    <w:rsid w:val="00B72A40"/>
    <w:rsid w:val="00B72CC6"/>
    <w:rsid w:val="00B72F69"/>
    <w:rsid w:val="00B73239"/>
    <w:rsid w:val="00B732BD"/>
    <w:rsid w:val="00B732FF"/>
    <w:rsid w:val="00B7336A"/>
    <w:rsid w:val="00B736A2"/>
    <w:rsid w:val="00B736B5"/>
    <w:rsid w:val="00B736D2"/>
    <w:rsid w:val="00B7378D"/>
    <w:rsid w:val="00B73941"/>
    <w:rsid w:val="00B7396C"/>
    <w:rsid w:val="00B73994"/>
    <w:rsid w:val="00B73D5F"/>
    <w:rsid w:val="00B73FE6"/>
    <w:rsid w:val="00B7402B"/>
    <w:rsid w:val="00B74393"/>
    <w:rsid w:val="00B74395"/>
    <w:rsid w:val="00B743F7"/>
    <w:rsid w:val="00B74489"/>
    <w:rsid w:val="00B74688"/>
    <w:rsid w:val="00B747B1"/>
    <w:rsid w:val="00B7493F"/>
    <w:rsid w:val="00B74E4A"/>
    <w:rsid w:val="00B74FAB"/>
    <w:rsid w:val="00B75424"/>
    <w:rsid w:val="00B754EE"/>
    <w:rsid w:val="00B7565C"/>
    <w:rsid w:val="00B75669"/>
    <w:rsid w:val="00B756AB"/>
    <w:rsid w:val="00B757BC"/>
    <w:rsid w:val="00B7583F"/>
    <w:rsid w:val="00B75907"/>
    <w:rsid w:val="00B759BC"/>
    <w:rsid w:val="00B75A30"/>
    <w:rsid w:val="00B75CCA"/>
    <w:rsid w:val="00B75EF4"/>
    <w:rsid w:val="00B76075"/>
    <w:rsid w:val="00B7609A"/>
    <w:rsid w:val="00B76136"/>
    <w:rsid w:val="00B76173"/>
    <w:rsid w:val="00B7634A"/>
    <w:rsid w:val="00B76437"/>
    <w:rsid w:val="00B76498"/>
    <w:rsid w:val="00B7649D"/>
    <w:rsid w:val="00B764CF"/>
    <w:rsid w:val="00B76536"/>
    <w:rsid w:val="00B765FD"/>
    <w:rsid w:val="00B76642"/>
    <w:rsid w:val="00B7674C"/>
    <w:rsid w:val="00B767B1"/>
    <w:rsid w:val="00B76805"/>
    <w:rsid w:val="00B768BD"/>
    <w:rsid w:val="00B768F8"/>
    <w:rsid w:val="00B76923"/>
    <w:rsid w:val="00B76947"/>
    <w:rsid w:val="00B769BF"/>
    <w:rsid w:val="00B76B72"/>
    <w:rsid w:val="00B76DA0"/>
    <w:rsid w:val="00B76E23"/>
    <w:rsid w:val="00B76E8E"/>
    <w:rsid w:val="00B76F99"/>
    <w:rsid w:val="00B77057"/>
    <w:rsid w:val="00B77232"/>
    <w:rsid w:val="00B773A5"/>
    <w:rsid w:val="00B7747C"/>
    <w:rsid w:val="00B775DF"/>
    <w:rsid w:val="00B7780B"/>
    <w:rsid w:val="00B77834"/>
    <w:rsid w:val="00B77920"/>
    <w:rsid w:val="00B77931"/>
    <w:rsid w:val="00B77A2B"/>
    <w:rsid w:val="00B77B4D"/>
    <w:rsid w:val="00B77F1D"/>
    <w:rsid w:val="00B77F44"/>
    <w:rsid w:val="00B77FD4"/>
    <w:rsid w:val="00B800CA"/>
    <w:rsid w:val="00B801B2"/>
    <w:rsid w:val="00B80201"/>
    <w:rsid w:val="00B80257"/>
    <w:rsid w:val="00B802ED"/>
    <w:rsid w:val="00B80335"/>
    <w:rsid w:val="00B80537"/>
    <w:rsid w:val="00B805E5"/>
    <w:rsid w:val="00B80699"/>
    <w:rsid w:val="00B80748"/>
    <w:rsid w:val="00B80964"/>
    <w:rsid w:val="00B809BC"/>
    <w:rsid w:val="00B80AE1"/>
    <w:rsid w:val="00B8101C"/>
    <w:rsid w:val="00B81062"/>
    <w:rsid w:val="00B81074"/>
    <w:rsid w:val="00B811CD"/>
    <w:rsid w:val="00B81230"/>
    <w:rsid w:val="00B81268"/>
    <w:rsid w:val="00B81341"/>
    <w:rsid w:val="00B81556"/>
    <w:rsid w:val="00B81625"/>
    <w:rsid w:val="00B817A8"/>
    <w:rsid w:val="00B81840"/>
    <w:rsid w:val="00B81867"/>
    <w:rsid w:val="00B81870"/>
    <w:rsid w:val="00B818FD"/>
    <w:rsid w:val="00B81A77"/>
    <w:rsid w:val="00B81B44"/>
    <w:rsid w:val="00B81E05"/>
    <w:rsid w:val="00B81E1E"/>
    <w:rsid w:val="00B81E6B"/>
    <w:rsid w:val="00B81FFF"/>
    <w:rsid w:val="00B820FC"/>
    <w:rsid w:val="00B82161"/>
    <w:rsid w:val="00B821D1"/>
    <w:rsid w:val="00B82206"/>
    <w:rsid w:val="00B82318"/>
    <w:rsid w:val="00B8236A"/>
    <w:rsid w:val="00B823D4"/>
    <w:rsid w:val="00B8242A"/>
    <w:rsid w:val="00B82443"/>
    <w:rsid w:val="00B82605"/>
    <w:rsid w:val="00B82669"/>
    <w:rsid w:val="00B826D0"/>
    <w:rsid w:val="00B82712"/>
    <w:rsid w:val="00B82769"/>
    <w:rsid w:val="00B828BD"/>
    <w:rsid w:val="00B8295F"/>
    <w:rsid w:val="00B8296A"/>
    <w:rsid w:val="00B8296C"/>
    <w:rsid w:val="00B829F8"/>
    <w:rsid w:val="00B82AC7"/>
    <w:rsid w:val="00B82CE5"/>
    <w:rsid w:val="00B82DB2"/>
    <w:rsid w:val="00B82E9C"/>
    <w:rsid w:val="00B82F48"/>
    <w:rsid w:val="00B83019"/>
    <w:rsid w:val="00B83066"/>
    <w:rsid w:val="00B83253"/>
    <w:rsid w:val="00B832B4"/>
    <w:rsid w:val="00B83484"/>
    <w:rsid w:val="00B836D3"/>
    <w:rsid w:val="00B83874"/>
    <w:rsid w:val="00B838EA"/>
    <w:rsid w:val="00B838F9"/>
    <w:rsid w:val="00B83A49"/>
    <w:rsid w:val="00B83A4D"/>
    <w:rsid w:val="00B83B32"/>
    <w:rsid w:val="00B83CC7"/>
    <w:rsid w:val="00B83D54"/>
    <w:rsid w:val="00B83F09"/>
    <w:rsid w:val="00B841E6"/>
    <w:rsid w:val="00B841F8"/>
    <w:rsid w:val="00B84393"/>
    <w:rsid w:val="00B843AC"/>
    <w:rsid w:val="00B846E8"/>
    <w:rsid w:val="00B84852"/>
    <w:rsid w:val="00B848B8"/>
    <w:rsid w:val="00B849DB"/>
    <w:rsid w:val="00B84CAE"/>
    <w:rsid w:val="00B8509E"/>
    <w:rsid w:val="00B85185"/>
    <w:rsid w:val="00B851A6"/>
    <w:rsid w:val="00B85267"/>
    <w:rsid w:val="00B852B5"/>
    <w:rsid w:val="00B853D3"/>
    <w:rsid w:val="00B854E5"/>
    <w:rsid w:val="00B8553E"/>
    <w:rsid w:val="00B8557C"/>
    <w:rsid w:val="00B85582"/>
    <w:rsid w:val="00B8572C"/>
    <w:rsid w:val="00B857A8"/>
    <w:rsid w:val="00B857CF"/>
    <w:rsid w:val="00B85842"/>
    <w:rsid w:val="00B85A10"/>
    <w:rsid w:val="00B85B1C"/>
    <w:rsid w:val="00B85B4F"/>
    <w:rsid w:val="00B85B58"/>
    <w:rsid w:val="00B85D6E"/>
    <w:rsid w:val="00B85D83"/>
    <w:rsid w:val="00B85E4F"/>
    <w:rsid w:val="00B85EEB"/>
    <w:rsid w:val="00B85F2B"/>
    <w:rsid w:val="00B85FA3"/>
    <w:rsid w:val="00B860E1"/>
    <w:rsid w:val="00B8611E"/>
    <w:rsid w:val="00B8613F"/>
    <w:rsid w:val="00B8635A"/>
    <w:rsid w:val="00B86415"/>
    <w:rsid w:val="00B86746"/>
    <w:rsid w:val="00B867BC"/>
    <w:rsid w:val="00B867F3"/>
    <w:rsid w:val="00B867F9"/>
    <w:rsid w:val="00B868D3"/>
    <w:rsid w:val="00B86910"/>
    <w:rsid w:val="00B86979"/>
    <w:rsid w:val="00B86A52"/>
    <w:rsid w:val="00B86A5B"/>
    <w:rsid w:val="00B86C67"/>
    <w:rsid w:val="00B86CC3"/>
    <w:rsid w:val="00B86CE7"/>
    <w:rsid w:val="00B86E12"/>
    <w:rsid w:val="00B86EC8"/>
    <w:rsid w:val="00B870E6"/>
    <w:rsid w:val="00B8711D"/>
    <w:rsid w:val="00B8720A"/>
    <w:rsid w:val="00B8721E"/>
    <w:rsid w:val="00B872A7"/>
    <w:rsid w:val="00B872AC"/>
    <w:rsid w:val="00B872E7"/>
    <w:rsid w:val="00B87588"/>
    <w:rsid w:val="00B8758B"/>
    <w:rsid w:val="00B876A1"/>
    <w:rsid w:val="00B877BB"/>
    <w:rsid w:val="00B877C3"/>
    <w:rsid w:val="00B878C6"/>
    <w:rsid w:val="00B878E8"/>
    <w:rsid w:val="00B87986"/>
    <w:rsid w:val="00B87A45"/>
    <w:rsid w:val="00B87BE5"/>
    <w:rsid w:val="00B87BFE"/>
    <w:rsid w:val="00B87C0C"/>
    <w:rsid w:val="00B87C1C"/>
    <w:rsid w:val="00B87CA3"/>
    <w:rsid w:val="00B87D45"/>
    <w:rsid w:val="00B87F65"/>
    <w:rsid w:val="00B87FE8"/>
    <w:rsid w:val="00B900EA"/>
    <w:rsid w:val="00B90312"/>
    <w:rsid w:val="00B904C0"/>
    <w:rsid w:val="00B9052F"/>
    <w:rsid w:val="00B90706"/>
    <w:rsid w:val="00B908DD"/>
    <w:rsid w:val="00B908F6"/>
    <w:rsid w:val="00B90906"/>
    <w:rsid w:val="00B909B8"/>
    <w:rsid w:val="00B90A25"/>
    <w:rsid w:val="00B90AED"/>
    <w:rsid w:val="00B90B23"/>
    <w:rsid w:val="00B90D01"/>
    <w:rsid w:val="00B90D1D"/>
    <w:rsid w:val="00B90E59"/>
    <w:rsid w:val="00B90EAB"/>
    <w:rsid w:val="00B914AA"/>
    <w:rsid w:val="00B91627"/>
    <w:rsid w:val="00B9166D"/>
    <w:rsid w:val="00B9192A"/>
    <w:rsid w:val="00B91DBE"/>
    <w:rsid w:val="00B91DEE"/>
    <w:rsid w:val="00B91E63"/>
    <w:rsid w:val="00B92146"/>
    <w:rsid w:val="00B924DC"/>
    <w:rsid w:val="00B92616"/>
    <w:rsid w:val="00B92678"/>
    <w:rsid w:val="00B926A3"/>
    <w:rsid w:val="00B92D6A"/>
    <w:rsid w:val="00B92DA6"/>
    <w:rsid w:val="00B92E62"/>
    <w:rsid w:val="00B92EB0"/>
    <w:rsid w:val="00B92F1E"/>
    <w:rsid w:val="00B93194"/>
    <w:rsid w:val="00B931A5"/>
    <w:rsid w:val="00B931B5"/>
    <w:rsid w:val="00B9326A"/>
    <w:rsid w:val="00B9340E"/>
    <w:rsid w:val="00B93458"/>
    <w:rsid w:val="00B938A5"/>
    <w:rsid w:val="00B93A72"/>
    <w:rsid w:val="00B93B06"/>
    <w:rsid w:val="00B93C8A"/>
    <w:rsid w:val="00B93DAA"/>
    <w:rsid w:val="00B93E00"/>
    <w:rsid w:val="00B93FBC"/>
    <w:rsid w:val="00B94346"/>
    <w:rsid w:val="00B9436A"/>
    <w:rsid w:val="00B943C2"/>
    <w:rsid w:val="00B944C8"/>
    <w:rsid w:val="00B946D5"/>
    <w:rsid w:val="00B946DC"/>
    <w:rsid w:val="00B9487A"/>
    <w:rsid w:val="00B94B9F"/>
    <w:rsid w:val="00B94BB3"/>
    <w:rsid w:val="00B94C15"/>
    <w:rsid w:val="00B94CBF"/>
    <w:rsid w:val="00B94DA6"/>
    <w:rsid w:val="00B94DAA"/>
    <w:rsid w:val="00B94ED2"/>
    <w:rsid w:val="00B94EF9"/>
    <w:rsid w:val="00B94F08"/>
    <w:rsid w:val="00B94F91"/>
    <w:rsid w:val="00B950ED"/>
    <w:rsid w:val="00B950FC"/>
    <w:rsid w:val="00B95126"/>
    <w:rsid w:val="00B9516C"/>
    <w:rsid w:val="00B951AC"/>
    <w:rsid w:val="00B95265"/>
    <w:rsid w:val="00B952A8"/>
    <w:rsid w:val="00B95373"/>
    <w:rsid w:val="00B95390"/>
    <w:rsid w:val="00B95406"/>
    <w:rsid w:val="00B95465"/>
    <w:rsid w:val="00B954F1"/>
    <w:rsid w:val="00B95655"/>
    <w:rsid w:val="00B9565B"/>
    <w:rsid w:val="00B95725"/>
    <w:rsid w:val="00B9575D"/>
    <w:rsid w:val="00B9598C"/>
    <w:rsid w:val="00B959AD"/>
    <w:rsid w:val="00B95A2E"/>
    <w:rsid w:val="00B95C8C"/>
    <w:rsid w:val="00B95DEE"/>
    <w:rsid w:val="00B96091"/>
    <w:rsid w:val="00B96119"/>
    <w:rsid w:val="00B96299"/>
    <w:rsid w:val="00B962B8"/>
    <w:rsid w:val="00B96306"/>
    <w:rsid w:val="00B9664D"/>
    <w:rsid w:val="00B966E3"/>
    <w:rsid w:val="00B96750"/>
    <w:rsid w:val="00B96945"/>
    <w:rsid w:val="00B969B7"/>
    <w:rsid w:val="00B96AA2"/>
    <w:rsid w:val="00B96C2C"/>
    <w:rsid w:val="00B96D3D"/>
    <w:rsid w:val="00B96E3E"/>
    <w:rsid w:val="00B96EBC"/>
    <w:rsid w:val="00B9714D"/>
    <w:rsid w:val="00B97207"/>
    <w:rsid w:val="00B9722E"/>
    <w:rsid w:val="00B972DE"/>
    <w:rsid w:val="00B9742B"/>
    <w:rsid w:val="00B97450"/>
    <w:rsid w:val="00B9746C"/>
    <w:rsid w:val="00B975B4"/>
    <w:rsid w:val="00B976BA"/>
    <w:rsid w:val="00B978B2"/>
    <w:rsid w:val="00B978F1"/>
    <w:rsid w:val="00B97940"/>
    <w:rsid w:val="00B9798C"/>
    <w:rsid w:val="00B97BEC"/>
    <w:rsid w:val="00B97D65"/>
    <w:rsid w:val="00B97FEF"/>
    <w:rsid w:val="00BA0031"/>
    <w:rsid w:val="00BA015C"/>
    <w:rsid w:val="00BA017B"/>
    <w:rsid w:val="00BA02EC"/>
    <w:rsid w:val="00BA0301"/>
    <w:rsid w:val="00BA0385"/>
    <w:rsid w:val="00BA056F"/>
    <w:rsid w:val="00BA05CF"/>
    <w:rsid w:val="00BA066A"/>
    <w:rsid w:val="00BA089A"/>
    <w:rsid w:val="00BA0915"/>
    <w:rsid w:val="00BA0A89"/>
    <w:rsid w:val="00BA0AD8"/>
    <w:rsid w:val="00BA0BE8"/>
    <w:rsid w:val="00BA0E02"/>
    <w:rsid w:val="00BA115A"/>
    <w:rsid w:val="00BA11BC"/>
    <w:rsid w:val="00BA11DC"/>
    <w:rsid w:val="00BA1391"/>
    <w:rsid w:val="00BA1A74"/>
    <w:rsid w:val="00BA1CE1"/>
    <w:rsid w:val="00BA1D3C"/>
    <w:rsid w:val="00BA20B6"/>
    <w:rsid w:val="00BA2257"/>
    <w:rsid w:val="00BA244C"/>
    <w:rsid w:val="00BA245A"/>
    <w:rsid w:val="00BA2470"/>
    <w:rsid w:val="00BA2645"/>
    <w:rsid w:val="00BA2793"/>
    <w:rsid w:val="00BA2A18"/>
    <w:rsid w:val="00BA2A1C"/>
    <w:rsid w:val="00BA2F33"/>
    <w:rsid w:val="00BA30CB"/>
    <w:rsid w:val="00BA3179"/>
    <w:rsid w:val="00BA3790"/>
    <w:rsid w:val="00BA3AA5"/>
    <w:rsid w:val="00BA3AAB"/>
    <w:rsid w:val="00BA3B22"/>
    <w:rsid w:val="00BA3BF0"/>
    <w:rsid w:val="00BA3C03"/>
    <w:rsid w:val="00BA3CAE"/>
    <w:rsid w:val="00BA3D37"/>
    <w:rsid w:val="00BA3D58"/>
    <w:rsid w:val="00BA3DA1"/>
    <w:rsid w:val="00BA3E82"/>
    <w:rsid w:val="00BA3F90"/>
    <w:rsid w:val="00BA3FB1"/>
    <w:rsid w:val="00BA4324"/>
    <w:rsid w:val="00BA438B"/>
    <w:rsid w:val="00BA43CF"/>
    <w:rsid w:val="00BA49C3"/>
    <w:rsid w:val="00BA4B1B"/>
    <w:rsid w:val="00BA4BB8"/>
    <w:rsid w:val="00BA4BBF"/>
    <w:rsid w:val="00BA4D86"/>
    <w:rsid w:val="00BA4FCD"/>
    <w:rsid w:val="00BA501C"/>
    <w:rsid w:val="00BA51A9"/>
    <w:rsid w:val="00BA5293"/>
    <w:rsid w:val="00BA52D4"/>
    <w:rsid w:val="00BA52D6"/>
    <w:rsid w:val="00BA53A4"/>
    <w:rsid w:val="00BA5595"/>
    <w:rsid w:val="00BA5660"/>
    <w:rsid w:val="00BA5668"/>
    <w:rsid w:val="00BA56E7"/>
    <w:rsid w:val="00BA5708"/>
    <w:rsid w:val="00BA5901"/>
    <w:rsid w:val="00BA5982"/>
    <w:rsid w:val="00BA59AF"/>
    <w:rsid w:val="00BA5A96"/>
    <w:rsid w:val="00BA5BD1"/>
    <w:rsid w:val="00BA5C68"/>
    <w:rsid w:val="00BA5D06"/>
    <w:rsid w:val="00BA5D1E"/>
    <w:rsid w:val="00BA5E3D"/>
    <w:rsid w:val="00BA5E77"/>
    <w:rsid w:val="00BA5ECA"/>
    <w:rsid w:val="00BA5F81"/>
    <w:rsid w:val="00BA61B9"/>
    <w:rsid w:val="00BA62DF"/>
    <w:rsid w:val="00BA6405"/>
    <w:rsid w:val="00BA651A"/>
    <w:rsid w:val="00BA673A"/>
    <w:rsid w:val="00BA6799"/>
    <w:rsid w:val="00BA67DA"/>
    <w:rsid w:val="00BA68B3"/>
    <w:rsid w:val="00BA68D0"/>
    <w:rsid w:val="00BA695E"/>
    <w:rsid w:val="00BA6973"/>
    <w:rsid w:val="00BA697A"/>
    <w:rsid w:val="00BA6A69"/>
    <w:rsid w:val="00BA6A87"/>
    <w:rsid w:val="00BA6BB3"/>
    <w:rsid w:val="00BA6C61"/>
    <w:rsid w:val="00BA6D70"/>
    <w:rsid w:val="00BA6DC9"/>
    <w:rsid w:val="00BA6E1F"/>
    <w:rsid w:val="00BA6EB0"/>
    <w:rsid w:val="00BA6EDD"/>
    <w:rsid w:val="00BA6F2F"/>
    <w:rsid w:val="00BA6F9C"/>
    <w:rsid w:val="00BA6FB8"/>
    <w:rsid w:val="00BA7164"/>
    <w:rsid w:val="00BA7228"/>
    <w:rsid w:val="00BA7315"/>
    <w:rsid w:val="00BA7359"/>
    <w:rsid w:val="00BA77B0"/>
    <w:rsid w:val="00BA7813"/>
    <w:rsid w:val="00BA7900"/>
    <w:rsid w:val="00BA7A00"/>
    <w:rsid w:val="00BA7BA4"/>
    <w:rsid w:val="00BA7BE4"/>
    <w:rsid w:val="00BA7CF6"/>
    <w:rsid w:val="00BA7DB8"/>
    <w:rsid w:val="00BA7F9C"/>
    <w:rsid w:val="00BA7FA2"/>
    <w:rsid w:val="00BB0082"/>
    <w:rsid w:val="00BB0093"/>
    <w:rsid w:val="00BB00D6"/>
    <w:rsid w:val="00BB0112"/>
    <w:rsid w:val="00BB0152"/>
    <w:rsid w:val="00BB0227"/>
    <w:rsid w:val="00BB0277"/>
    <w:rsid w:val="00BB02A9"/>
    <w:rsid w:val="00BB035A"/>
    <w:rsid w:val="00BB0636"/>
    <w:rsid w:val="00BB066C"/>
    <w:rsid w:val="00BB06B7"/>
    <w:rsid w:val="00BB0747"/>
    <w:rsid w:val="00BB0865"/>
    <w:rsid w:val="00BB08E4"/>
    <w:rsid w:val="00BB0937"/>
    <w:rsid w:val="00BB09CF"/>
    <w:rsid w:val="00BB0AA4"/>
    <w:rsid w:val="00BB0AD5"/>
    <w:rsid w:val="00BB0B9D"/>
    <w:rsid w:val="00BB0C9A"/>
    <w:rsid w:val="00BB0D91"/>
    <w:rsid w:val="00BB0D94"/>
    <w:rsid w:val="00BB0E1C"/>
    <w:rsid w:val="00BB0E4C"/>
    <w:rsid w:val="00BB0F96"/>
    <w:rsid w:val="00BB1073"/>
    <w:rsid w:val="00BB1163"/>
    <w:rsid w:val="00BB11F9"/>
    <w:rsid w:val="00BB1245"/>
    <w:rsid w:val="00BB12EB"/>
    <w:rsid w:val="00BB1356"/>
    <w:rsid w:val="00BB1397"/>
    <w:rsid w:val="00BB142F"/>
    <w:rsid w:val="00BB14CF"/>
    <w:rsid w:val="00BB1520"/>
    <w:rsid w:val="00BB1603"/>
    <w:rsid w:val="00BB160F"/>
    <w:rsid w:val="00BB1620"/>
    <w:rsid w:val="00BB162A"/>
    <w:rsid w:val="00BB1738"/>
    <w:rsid w:val="00BB1764"/>
    <w:rsid w:val="00BB1804"/>
    <w:rsid w:val="00BB1978"/>
    <w:rsid w:val="00BB197C"/>
    <w:rsid w:val="00BB19A9"/>
    <w:rsid w:val="00BB1A33"/>
    <w:rsid w:val="00BB1AC1"/>
    <w:rsid w:val="00BB1BA5"/>
    <w:rsid w:val="00BB1C21"/>
    <w:rsid w:val="00BB1CB5"/>
    <w:rsid w:val="00BB1E18"/>
    <w:rsid w:val="00BB20F6"/>
    <w:rsid w:val="00BB2120"/>
    <w:rsid w:val="00BB2123"/>
    <w:rsid w:val="00BB2477"/>
    <w:rsid w:val="00BB27C4"/>
    <w:rsid w:val="00BB2B15"/>
    <w:rsid w:val="00BB2B17"/>
    <w:rsid w:val="00BB2B49"/>
    <w:rsid w:val="00BB2B9A"/>
    <w:rsid w:val="00BB2D1A"/>
    <w:rsid w:val="00BB2F1C"/>
    <w:rsid w:val="00BB30EA"/>
    <w:rsid w:val="00BB3433"/>
    <w:rsid w:val="00BB34CF"/>
    <w:rsid w:val="00BB355D"/>
    <w:rsid w:val="00BB35E4"/>
    <w:rsid w:val="00BB36CB"/>
    <w:rsid w:val="00BB36ED"/>
    <w:rsid w:val="00BB393D"/>
    <w:rsid w:val="00BB3AB8"/>
    <w:rsid w:val="00BB3B98"/>
    <w:rsid w:val="00BB3C11"/>
    <w:rsid w:val="00BB3CDB"/>
    <w:rsid w:val="00BB3DB2"/>
    <w:rsid w:val="00BB3DCE"/>
    <w:rsid w:val="00BB3F23"/>
    <w:rsid w:val="00BB40DF"/>
    <w:rsid w:val="00BB41A1"/>
    <w:rsid w:val="00BB423A"/>
    <w:rsid w:val="00BB4278"/>
    <w:rsid w:val="00BB42BF"/>
    <w:rsid w:val="00BB42CA"/>
    <w:rsid w:val="00BB42EA"/>
    <w:rsid w:val="00BB4431"/>
    <w:rsid w:val="00BB449B"/>
    <w:rsid w:val="00BB45A9"/>
    <w:rsid w:val="00BB45D1"/>
    <w:rsid w:val="00BB45F9"/>
    <w:rsid w:val="00BB4811"/>
    <w:rsid w:val="00BB4870"/>
    <w:rsid w:val="00BB4A44"/>
    <w:rsid w:val="00BB4A47"/>
    <w:rsid w:val="00BB4C4A"/>
    <w:rsid w:val="00BB4D20"/>
    <w:rsid w:val="00BB4DC0"/>
    <w:rsid w:val="00BB4DE4"/>
    <w:rsid w:val="00BB4E23"/>
    <w:rsid w:val="00BB4F78"/>
    <w:rsid w:val="00BB5047"/>
    <w:rsid w:val="00BB50D5"/>
    <w:rsid w:val="00BB5128"/>
    <w:rsid w:val="00BB512B"/>
    <w:rsid w:val="00BB52F7"/>
    <w:rsid w:val="00BB53B7"/>
    <w:rsid w:val="00BB5433"/>
    <w:rsid w:val="00BB54E9"/>
    <w:rsid w:val="00BB54EA"/>
    <w:rsid w:val="00BB554F"/>
    <w:rsid w:val="00BB57CD"/>
    <w:rsid w:val="00BB57E1"/>
    <w:rsid w:val="00BB58DD"/>
    <w:rsid w:val="00BB5918"/>
    <w:rsid w:val="00BB5994"/>
    <w:rsid w:val="00BB5A97"/>
    <w:rsid w:val="00BB5AE1"/>
    <w:rsid w:val="00BB5E5D"/>
    <w:rsid w:val="00BB5F03"/>
    <w:rsid w:val="00BB5FBF"/>
    <w:rsid w:val="00BB6042"/>
    <w:rsid w:val="00BB6086"/>
    <w:rsid w:val="00BB6268"/>
    <w:rsid w:val="00BB62F5"/>
    <w:rsid w:val="00BB64D1"/>
    <w:rsid w:val="00BB6507"/>
    <w:rsid w:val="00BB667C"/>
    <w:rsid w:val="00BB669B"/>
    <w:rsid w:val="00BB66DA"/>
    <w:rsid w:val="00BB6749"/>
    <w:rsid w:val="00BB695A"/>
    <w:rsid w:val="00BB69B5"/>
    <w:rsid w:val="00BB6AC0"/>
    <w:rsid w:val="00BB6C19"/>
    <w:rsid w:val="00BB6D0A"/>
    <w:rsid w:val="00BB6D1B"/>
    <w:rsid w:val="00BB6D70"/>
    <w:rsid w:val="00BB6D8B"/>
    <w:rsid w:val="00BB6D90"/>
    <w:rsid w:val="00BB6E2D"/>
    <w:rsid w:val="00BB6EA1"/>
    <w:rsid w:val="00BB6ED4"/>
    <w:rsid w:val="00BB6F52"/>
    <w:rsid w:val="00BB6F9F"/>
    <w:rsid w:val="00BB6FC7"/>
    <w:rsid w:val="00BB6FF8"/>
    <w:rsid w:val="00BB7059"/>
    <w:rsid w:val="00BB71D4"/>
    <w:rsid w:val="00BB7249"/>
    <w:rsid w:val="00BB73FC"/>
    <w:rsid w:val="00BB75FE"/>
    <w:rsid w:val="00BB7718"/>
    <w:rsid w:val="00BB7887"/>
    <w:rsid w:val="00BB790E"/>
    <w:rsid w:val="00BB7A28"/>
    <w:rsid w:val="00BB7AE3"/>
    <w:rsid w:val="00BB7AF4"/>
    <w:rsid w:val="00BB7BB5"/>
    <w:rsid w:val="00BB7C21"/>
    <w:rsid w:val="00BC007F"/>
    <w:rsid w:val="00BC00F6"/>
    <w:rsid w:val="00BC0254"/>
    <w:rsid w:val="00BC027A"/>
    <w:rsid w:val="00BC0297"/>
    <w:rsid w:val="00BC057F"/>
    <w:rsid w:val="00BC06CE"/>
    <w:rsid w:val="00BC0792"/>
    <w:rsid w:val="00BC09C7"/>
    <w:rsid w:val="00BC0B30"/>
    <w:rsid w:val="00BC0BB4"/>
    <w:rsid w:val="00BC0CE8"/>
    <w:rsid w:val="00BC0D93"/>
    <w:rsid w:val="00BC1081"/>
    <w:rsid w:val="00BC108C"/>
    <w:rsid w:val="00BC1101"/>
    <w:rsid w:val="00BC1193"/>
    <w:rsid w:val="00BC11CA"/>
    <w:rsid w:val="00BC12B2"/>
    <w:rsid w:val="00BC12FD"/>
    <w:rsid w:val="00BC1519"/>
    <w:rsid w:val="00BC152E"/>
    <w:rsid w:val="00BC15BF"/>
    <w:rsid w:val="00BC1625"/>
    <w:rsid w:val="00BC18B0"/>
    <w:rsid w:val="00BC196E"/>
    <w:rsid w:val="00BC197F"/>
    <w:rsid w:val="00BC1A14"/>
    <w:rsid w:val="00BC1A46"/>
    <w:rsid w:val="00BC1CB6"/>
    <w:rsid w:val="00BC1CF9"/>
    <w:rsid w:val="00BC1D19"/>
    <w:rsid w:val="00BC1D38"/>
    <w:rsid w:val="00BC1D39"/>
    <w:rsid w:val="00BC1E45"/>
    <w:rsid w:val="00BC1F93"/>
    <w:rsid w:val="00BC201C"/>
    <w:rsid w:val="00BC2031"/>
    <w:rsid w:val="00BC20D8"/>
    <w:rsid w:val="00BC21CA"/>
    <w:rsid w:val="00BC2224"/>
    <w:rsid w:val="00BC2290"/>
    <w:rsid w:val="00BC2776"/>
    <w:rsid w:val="00BC295D"/>
    <w:rsid w:val="00BC2B0C"/>
    <w:rsid w:val="00BC2B1B"/>
    <w:rsid w:val="00BC2B3D"/>
    <w:rsid w:val="00BC2EF7"/>
    <w:rsid w:val="00BC3036"/>
    <w:rsid w:val="00BC3196"/>
    <w:rsid w:val="00BC322F"/>
    <w:rsid w:val="00BC336D"/>
    <w:rsid w:val="00BC3396"/>
    <w:rsid w:val="00BC33D7"/>
    <w:rsid w:val="00BC3669"/>
    <w:rsid w:val="00BC36D9"/>
    <w:rsid w:val="00BC37D5"/>
    <w:rsid w:val="00BC3930"/>
    <w:rsid w:val="00BC3B82"/>
    <w:rsid w:val="00BC3C93"/>
    <w:rsid w:val="00BC3CBD"/>
    <w:rsid w:val="00BC3DE8"/>
    <w:rsid w:val="00BC3E5E"/>
    <w:rsid w:val="00BC3E65"/>
    <w:rsid w:val="00BC3E8E"/>
    <w:rsid w:val="00BC3ED9"/>
    <w:rsid w:val="00BC3FC6"/>
    <w:rsid w:val="00BC408D"/>
    <w:rsid w:val="00BC4124"/>
    <w:rsid w:val="00BC4146"/>
    <w:rsid w:val="00BC4182"/>
    <w:rsid w:val="00BC42B1"/>
    <w:rsid w:val="00BC4379"/>
    <w:rsid w:val="00BC44AD"/>
    <w:rsid w:val="00BC44CE"/>
    <w:rsid w:val="00BC4507"/>
    <w:rsid w:val="00BC455C"/>
    <w:rsid w:val="00BC46CD"/>
    <w:rsid w:val="00BC470C"/>
    <w:rsid w:val="00BC47A8"/>
    <w:rsid w:val="00BC485C"/>
    <w:rsid w:val="00BC48E0"/>
    <w:rsid w:val="00BC4B2E"/>
    <w:rsid w:val="00BC4F07"/>
    <w:rsid w:val="00BC4F3C"/>
    <w:rsid w:val="00BC4F48"/>
    <w:rsid w:val="00BC5028"/>
    <w:rsid w:val="00BC5074"/>
    <w:rsid w:val="00BC50CF"/>
    <w:rsid w:val="00BC5178"/>
    <w:rsid w:val="00BC5213"/>
    <w:rsid w:val="00BC52AD"/>
    <w:rsid w:val="00BC5306"/>
    <w:rsid w:val="00BC5377"/>
    <w:rsid w:val="00BC539F"/>
    <w:rsid w:val="00BC551E"/>
    <w:rsid w:val="00BC55E7"/>
    <w:rsid w:val="00BC561C"/>
    <w:rsid w:val="00BC569B"/>
    <w:rsid w:val="00BC5840"/>
    <w:rsid w:val="00BC5901"/>
    <w:rsid w:val="00BC59F7"/>
    <w:rsid w:val="00BC5AA9"/>
    <w:rsid w:val="00BC5AF9"/>
    <w:rsid w:val="00BC5D4F"/>
    <w:rsid w:val="00BC5D8F"/>
    <w:rsid w:val="00BC605A"/>
    <w:rsid w:val="00BC60B1"/>
    <w:rsid w:val="00BC6272"/>
    <w:rsid w:val="00BC647B"/>
    <w:rsid w:val="00BC654F"/>
    <w:rsid w:val="00BC65C4"/>
    <w:rsid w:val="00BC65FD"/>
    <w:rsid w:val="00BC66A3"/>
    <w:rsid w:val="00BC68B2"/>
    <w:rsid w:val="00BC68C2"/>
    <w:rsid w:val="00BC6996"/>
    <w:rsid w:val="00BC6BE4"/>
    <w:rsid w:val="00BC6CA3"/>
    <w:rsid w:val="00BC6D6D"/>
    <w:rsid w:val="00BC6E40"/>
    <w:rsid w:val="00BC6E5A"/>
    <w:rsid w:val="00BC700B"/>
    <w:rsid w:val="00BC7428"/>
    <w:rsid w:val="00BC745A"/>
    <w:rsid w:val="00BC745E"/>
    <w:rsid w:val="00BC7530"/>
    <w:rsid w:val="00BC75E3"/>
    <w:rsid w:val="00BC76CD"/>
    <w:rsid w:val="00BC7856"/>
    <w:rsid w:val="00BC78D8"/>
    <w:rsid w:val="00BC7931"/>
    <w:rsid w:val="00BC79E6"/>
    <w:rsid w:val="00BC79F8"/>
    <w:rsid w:val="00BC7A43"/>
    <w:rsid w:val="00BC7A84"/>
    <w:rsid w:val="00BC7BE0"/>
    <w:rsid w:val="00BC7DEA"/>
    <w:rsid w:val="00BD01B3"/>
    <w:rsid w:val="00BD01DA"/>
    <w:rsid w:val="00BD03F5"/>
    <w:rsid w:val="00BD0598"/>
    <w:rsid w:val="00BD0667"/>
    <w:rsid w:val="00BD075C"/>
    <w:rsid w:val="00BD07AB"/>
    <w:rsid w:val="00BD080E"/>
    <w:rsid w:val="00BD0840"/>
    <w:rsid w:val="00BD08BA"/>
    <w:rsid w:val="00BD0A23"/>
    <w:rsid w:val="00BD0C84"/>
    <w:rsid w:val="00BD0CB7"/>
    <w:rsid w:val="00BD0DAB"/>
    <w:rsid w:val="00BD0E0E"/>
    <w:rsid w:val="00BD0E52"/>
    <w:rsid w:val="00BD1130"/>
    <w:rsid w:val="00BD113A"/>
    <w:rsid w:val="00BD12B2"/>
    <w:rsid w:val="00BD13BF"/>
    <w:rsid w:val="00BD1415"/>
    <w:rsid w:val="00BD15DC"/>
    <w:rsid w:val="00BD1635"/>
    <w:rsid w:val="00BD1657"/>
    <w:rsid w:val="00BD1865"/>
    <w:rsid w:val="00BD187B"/>
    <w:rsid w:val="00BD1AE3"/>
    <w:rsid w:val="00BD1BB1"/>
    <w:rsid w:val="00BD1BD4"/>
    <w:rsid w:val="00BD1C77"/>
    <w:rsid w:val="00BD1D78"/>
    <w:rsid w:val="00BD1DAF"/>
    <w:rsid w:val="00BD1EDC"/>
    <w:rsid w:val="00BD1FE9"/>
    <w:rsid w:val="00BD20D5"/>
    <w:rsid w:val="00BD20E3"/>
    <w:rsid w:val="00BD2115"/>
    <w:rsid w:val="00BD2250"/>
    <w:rsid w:val="00BD22CC"/>
    <w:rsid w:val="00BD2341"/>
    <w:rsid w:val="00BD23CD"/>
    <w:rsid w:val="00BD2583"/>
    <w:rsid w:val="00BD26BA"/>
    <w:rsid w:val="00BD26DB"/>
    <w:rsid w:val="00BD2759"/>
    <w:rsid w:val="00BD2793"/>
    <w:rsid w:val="00BD2903"/>
    <w:rsid w:val="00BD2995"/>
    <w:rsid w:val="00BD2A80"/>
    <w:rsid w:val="00BD2D99"/>
    <w:rsid w:val="00BD2E05"/>
    <w:rsid w:val="00BD2FD7"/>
    <w:rsid w:val="00BD30E1"/>
    <w:rsid w:val="00BD3212"/>
    <w:rsid w:val="00BD3534"/>
    <w:rsid w:val="00BD3563"/>
    <w:rsid w:val="00BD35D2"/>
    <w:rsid w:val="00BD3797"/>
    <w:rsid w:val="00BD3848"/>
    <w:rsid w:val="00BD390F"/>
    <w:rsid w:val="00BD3982"/>
    <w:rsid w:val="00BD39FA"/>
    <w:rsid w:val="00BD3C2F"/>
    <w:rsid w:val="00BD3C7E"/>
    <w:rsid w:val="00BD3E74"/>
    <w:rsid w:val="00BD3F65"/>
    <w:rsid w:val="00BD4014"/>
    <w:rsid w:val="00BD40E5"/>
    <w:rsid w:val="00BD4437"/>
    <w:rsid w:val="00BD448B"/>
    <w:rsid w:val="00BD465C"/>
    <w:rsid w:val="00BD46AD"/>
    <w:rsid w:val="00BD4772"/>
    <w:rsid w:val="00BD4786"/>
    <w:rsid w:val="00BD479A"/>
    <w:rsid w:val="00BD4D74"/>
    <w:rsid w:val="00BD4E41"/>
    <w:rsid w:val="00BD4EB4"/>
    <w:rsid w:val="00BD4FB8"/>
    <w:rsid w:val="00BD5057"/>
    <w:rsid w:val="00BD50AD"/>
    <w:rsid w:val="00BD5144"/>
    <w:rsid w:val="00BD5151"/>
    <w:rsid w:val="00BD5191"/>
    <w:rsid w:val="00BD5265"/>
    <w:rsid w:val="00BD5269"/>
    <w:rsid w:val="00BD54E9"/>
    <w:rsid w:val="00BD54EA"/>
    <w:rsid w:val="00BD54EC"/>
    <w:rsid w:val="00BD55B1"/>
    <w:rsid w:val="00BD5622"/>
    <w:rsid w:val="00BD568D"/>
    <w:rsid w:val="00BD56FB"/>
    <w:rsid w:val="00BD5773"/>
    <w:rsid w:val="00BD577A"/>
    <w:rsid w:val="00BD5783"/>
    <w:rsid w:val="00BD57E1"/>
    <w:rsid w:val="00BD582E"/>
    <w:rsid w:val="00BD5860"/>
    <w:rsid w:val="00BD58A1"/>
    <w:rsid w:val="00BD58A2"/>
    <w:rsid w:val="00BD590E"/>
    <w:rsid w:val="00BD5A2B"/>
    <w:rsid w:val="00BD5AA1"/>
    <w:rsid w:val="00BD5B83"/>
    <w:rsid w:val="00BD5BFB"/>
    <w:rsid w:val="00BD5C53"/>
    <w:rsid w:val="00BD5D0F"/>
    <w:rsid w:val="00BD5D38"/>
    <w:rsid w:val="00BD5DA5"/>
    <w:rsid w:val="00BD5E03"/>
    <w:rsid w:val="00BD5FB2"/>
    <w:rsid w:val="00BD6193"/>
    <w:rsid w:val="00BD62CD"/>
    <w:rsid w:val="00BD62E2"/>
    <w:rsid w:val="00BD6330"/>
    <w:rsid w:val="00BD63A0"/>
    <w:rsid w:val="00BD63AD"/>
    <w:rsid w:val="00BD6616"/>
    <w:rsid w:val="00BD66A2"/>
    <w:rsid w:val="00BD6701"/>
    <w:rsid w:val="00BD67DD"/>
    <w:rsid w:val="00BD6828"/>
    <w:rsid w:val="00BD6850"/>
    <w:rsid w:val="00BD6A57"/>
    <w:rsid w:val="00BD6B88"/>
    <w:rsid w:val="00BD6FD0"/>
    <w:rsid w:val="00BD6FF1"/>
    <w:rsid w:val="00BD7038"/>
    <w:rsid w:val="00BD7045"/>
    <w:rsid w:val="00BD71C7"/>
    <w:rsid w:val="00BD73F5"/>
    <w:rsid w:val="00BD75D2"/>
    <w:rsid w:val="00BD75E9"/>
    <w:rsid w:val="00BD76A3"/>
    <w:rsid w:val="00BD76C0"/>
    <w:rsid w:val="00BD77B8"/>
    <w:rsid w:val="00BD7847"/>
    <w:rsid w:val="00BD78CB"/>
    <w:rsid w:val="00BD794D"/>
    <w:rsid w:val="00BD79EA"/>
    <w:rsid w:val="00BD7BB0"/>
    <w:rsid w:val="00BD7C63"/>
    <w:rsid w:val="00BD7D55"/>
    <w:rsid w:val="00BD7E03"/>
    <w:rsid w:val="00BE002C"/>
    <w:rsid w:val="00BE00D3"/>
    <w:rsid w:val="00BE024C"/>
    <w:rsid w:val="00BE0280"/>
    <w:rsid w:val="00BE02B5"/>
    <w:rsid w:val="00BE04AF"/>
    <w:rsid w:val="00BE051B"/>
    <w:rsid w:val="00BE0682"/>
    <w:rsid w:val="00BE08CB"/>
    <w:rsid w:val="00BE0955"/>
    <w:rsid w:val="00BE09E5"/>
    <w:rsid w:val="00BE0B61"/>
    <w:rsid w:val="00BE0C02"/>
    <w:rsid w:val="00BE0CED"/>
    <w:rsid w:val="00BE0D0C"/>
    <w:rsid w:val="00BE0D10"/>
    <w:rsid w:val="00BE0DA9"/>
    <w:rsid w:val="00BE0DF3"/>
    <w:rsid w:val="00BE1137"/>
    <w:rsid w:val="00BE1354"/>
    <w:rsid w:val="00BE13E1"/>
    <w:rsid w:val="00BE155B"/>
    <w:rsid w:val="00BE1573"/>
    <w:rsid w:val="00BE19CA"/>
    <w:rsid w:val="00BE1A15"/>
    <w:rsid w:val="00BE1B5B"/>
    <w:rsid w:val="00BE1CA7"/>
    <w:rsid w:val="00BE1CBE"/>
    <w:rsid w:val="00BE1E1A"/>
    <w:rsid w:val="00BE1E6B"/>
    <w:rsid w:val="00BE1E7C"/>
    <w:rsid w:val="00BE22C0"/>
    <w:rsid w:val="00BE2372"/>
    <w:rsid w:val="00BE23DB"/>
    <w:rsid w:val="00BE246A"/>
    <w:rsid w:val="00BE2659"/>
    <w:rsid w:val="00BE26A4"/>
    <w:rsid w:val="00BE275F"/>
    <w:rsid w:val="00BE2772"/>
    <w:rsid w:val="00BE27FA"/>
    <w:rsid w:val="00BE2816"/>
    <w:rsid w:val="00BE283E"/>
    <w:rsid w:val="00BE2862"/>
    <w:rsid w:val="00BE2922"/>
    <w:rsid w:val="00BE297A"/>
    <w:rsid w:val="00BE29D1"/>
    <w:rsid w:val="00BE2B5E"/>
    <w:rsid w:val="00BE2DC5"/>
    <w:rsid w:val="00BE2F25"/>
    <w:rsid w:val="00BE30EA"/>
    <w:rsid w:val="00BE32B0"/>
    <w:rsid w:val="00BE32D7"/>
    <w:rsid w:val="00BE3443"/>
    <w:rsid w:val="00BE34A3"/>
    <w:rsid w:val="00BE355A"/>
    <w:rsid w:val="00BE3575"/>
    <w:rsid w:val="00BE35A9"/>
    <w:rsid w:val="00BE3619"/>
    <w:rsid w:val="00BE3780"/>
    <w:rsid w:val="00BE382A"/>
    <w:rsid w:val="00BE3874"/>
    <w:rsid w:val="00BE38BE"/>
    <w:rsid w:val="00BE38E5"/>
    <w:rsid w:val="00BE3916"/>
    <w:rsid w:val="00BE39ED"/>
    <w:rsid w:val="00BE3A3E"/>
    <w:rsid w:val="00BE3A5E"/>
    <w:rsid w:val="00BE3A6D"/>
    <w:rsid w:val="00BE3C9B"/>
    <w:rsid w:val="00BE3E33"/>
    <w:rsid w:val="00BE3E39"/>
    <w:rsid w:val="00BE3ECB"/>
    <w:rsid w:val="00BE3F0F"/>
    <w:rsid w:val="00BE3F89"/>
    <w:rsid w:val="00BE3F8D"/>
    <w:rsid w:val="00BE405D"/>
    <w:rsid w:val="00BE4300"/>
    <w:rsid w:val="00BE43BA"/>
    <w:rsid w:val="00BE4411"/>
    <w:rsid w:val="00BE4466"/>
    <w:rsid w:val="00BE462E"/>
    <w:rsid w:val="00BE478E"/>
    <w:rsid w:val="00BE48FA"/>
    <w:rsid w:val="00BE4BBA"/>
    <w:rsid w:val="00BE50C4"/>
    <w:rsid w:val="00BE51DD"/>
    <w:rsid w:val="00BE541F"/>
    <w:rsid w:val="00BE5422"/>
    <w:rsid w:val="00BE5487"/>
    <w:rsid w:val="00BE5492"/>
    <w:rsid w:val="00BE580A"/>
    <w:rsid w:val="00BE5852"/>
    <w:rsid w:val="00BE594D"/>
    <w:rsid w:val="00BE5AEF"/>
    <w:rsid w:val="00BE5AF0"/>
    <w:rsid w:val="00BE5FFD"/>
    <w:rsid w:val="00BE61A3"/>
    <w:rsid w:val="00BE64CB"/>
    <w:rsid w:val="00BE69D1"/>
    <w:rsid w:val="00BE6B8B"/>
    <w:rsid w:val="00BE6BE3"/>
    <w:rsid w:val="00BE6BF1"/>
    <w:rsid w:val="00BE6CE4"/>
    <w:rsid w:val="00BE6D1E"/>
    <w:rsid w:val="00BE6DC7"/>
    <w:rsid w:val="00BE6E74"/>
    <w:rsid w:val="00BE6EF7"/>
    <w:rsid w:val="00BE6F76"/>
    <w:rsid w:val="00BE6FE6"/>
    <w:rsid w:val="00BE7068"/>
    <w:rsid w:val="00BE708D"/>
    <w:rsid w:val="00BE71C2"/>
    <w:rsid w:val="00BE71C6"/>
    <w:rsid w:val="00BE71F8"/>
    <w:rsid w:val="00BE720F"/>
    <w:rsid w:val="00BE7440"/>
    <w:rsid w:val="00BE7480"/>
    <w:rsid w:val="00BE748C"/>
    <w:rsid w:val="00BE7993"/>
    <w:rsid w:val="00BE7B70"/>
    <w:rsid w:val="00BE7BA2"/>
    <w:rsid w:val="00BE7DB2"/>
    <w:rsid w:val="00BE7F68"/>
    <w:rsid w:val="00BF01B5"/>
    <w:rsid w:val="00BF0276"/>
    <w:rsid w:val="00BF0332"/>
    <w:rsid w:val="00BF0447"/>
    <w:rsid w:val="00BF0566"/>
    <w:rsid w:val="00BF07F2"/>
    <w:rsid w:val="00BF0822"/>
    <w:rsid w:val="00BF0D78"/>
    <w:rsid w:val="00BF0DB0"/>
    <w:rsid w:val="00BF0E1E"/>
    <w:rsid w:val="00BF0E55"/>
    <w:rsid w:val="00BF0F25"/>
    <w:rsid w:val="00BF0F32"/>
    <w:rsid w:val="00BF0F89"/>
    <w:rsid w:val="00BF1042"/>
    <w:rsid w:val="00BF108B"/>
    <w:rsid w:val="00BF1160"/>
    <w:rsid w:val="00BF14D8"/>
    <w:rsid w:val="00BF158F"/>
    <w:rsid w:val="00BF167D"/>
    <w:rsid w:val="00BF16A8"/>
    <w:rsid w:val="00BF1955"/>
    <w:rsid w:val="00BF19A4"/>
    <w:rsid w:val="00BF1A4D"/>
    <w:rsid w:val="00BF1B10"/>
    <w:rsid w:val="00BF1B55"/>
    <w:rsid w:val="00BF1B79"/>
    <w:rsid w:val="00BF1C6C"/>
    <w:rsid w:val="00BF1CB5"/>
    <w:rsid w:val="00BF1DA3"/>
    <w:rsid w:val="00BF214F"/>
    <w:rsid w:val="00BF2298"/>
    <w:rsid w:val="00BF2469"/>
    <w:rsid w:val="00BF250C"/>
    <w:rsid w:val="00BF251A"/>
    <w:rsid w:val="00BF263A"/>
    <w:rsid w:val="00BF27DD"/>
    <w:rsid w:val="00BF296A"/>
    <w:rsid w:val="00BF2B60"/>
    <w:rsid w:val="00BF3082"/>
    <w:rsid w:val="00BF30EB"/>
    <w:rsid w:val="00BF323E"/>
    <w:rsid w:val="00BF3560"/>
    <w:rsid w:val="00BF35F7"/>
    <w:rsid w:val="00BF366E"/>
    <w:rsid w:val="00BF372C"/>
    <w:rsid w:val="00BF3738"/>
    <w:rsid w:val="00BF38E0"/>
    <w:rsid w:val="00BF397C"/>
    <w:rsid w:val="00BF3A2B"/>
    <w:rsid w:val="00BF3A58"/>
    <w:rsid w:val="00BF3CA1"/>
    <w:rsid w:val="00BF3CBA"/>
    <w:rsid w:val="00BF3CE0"/>
    <w:rsid w:val="00BF3F90"/>
    <w:rsid w:val="00BF4032"/>
    <w:rsid w:val="00BF414E"/>
    <w:rsid w:val="00BF419E"/>
    <w:rsid w:val="00BF4322"/>
    <w:rsid w:val="00BF449B"/>
    <w:rsid w:val="00BF47EF"/>
    <w:rsid w:val="00BF4864"/>
    <w:rsid w:val="00BF49DE"/>
    <w:rsid w:val="00BF4A98"/>
    <w:rsid w:val="00BF4B5A"/>
    <w:rsid w:val="00BF4C3D"/>
    <w:rsid w:val="00BF4E03"/>
    <w:rsid w:val="00BF50F9"/>
    <w:rsid w:val="00BF51AB"/>
    <w:rsid w:val="00BF523A"/>
    <w:rsid w:val="00BF5317"/>
    <w:rsid w:val="00BF55CA"/>
    <w:rsid w:val="00BF55DA"/>
    <w:rsid w:val="00BF560B"/>
    <w:rsid w:val="00BF5638"/>
    <w:rsid w:val="00BF5697"/>
    <w:rsid w:val="00BF57B9"/>
    <w:rsid w:val="00BF5952"/>
    <w:rsid w:val="00BF5A9B"/>
    <w:rsid w:val="00BF5CBA"/>
    <w:rsid w:val="00BF5D34"/>
    <w:rsid w:val="00BF5E43"/>
    <w:rsid w:val="00BF5E60"/>
    <w:rsid w:val="00BF5F12"/>
    <w:rsid w:val="00BF614D"/>
    <w:rsid w:val="00BF640B"/>
    <w:rsid w:val="00BF6430"/>
    <w:rsid w:val="00BF64E0"/>
    <w:rsid w:val="00BF64E4"/>
    <w:rsid w:val="00BF65FE"/>
    <w:rsid w:val="00BF660A"/>
    <w:rsid w:val="00BF6924"/>
    <w:rsid w:val="00BF692F"/>
    <w:rsid w:val="00BF6A3C"/>
    <w:rsid w:val="00BF6B63"/>
    <w:rsid w:val="00BF6B9F"/>
    <w:rsid w:val="00BF6D23"/>
    <w:rsid w:val="00BF6DFB"/>
    <w:rsid w:val="00BF6EEC"/>
    <w:rsid w:val="00BF708D"/>
    <w:rsid w:val="00BF712B"/>
    <w:rsid w:val="00BF724A"/>
    <w:rsid w:val="00BF72BE"/>
    <w:rsid w:val="00BF72D9"/>
    <w:rsid w:val="00BF7479"/>
    <w:rsid w:val="00BF76B0"/>
    <w:rsid w:val="00BF7930"/>
    <w:rsid w:val="00BF79E6"/>
    <w:rsid w:val="00BF7BB8"/>
    <w:rsid w:val="00BF7D3D"/>
    <w:rsid w:val="00BF7DC8"/>
    <w:rsid w:val="00BF7DF3"/>
    <w:rsid w:val="00BF7F7E"/>
    <w:rsid w:val="00C00142"/>
    <w:rsid w:val="00C001CE"/>
    <w:rsid w:val="00C00218"/>
    <w:rsid w:val="00C00242"/>
    <w:rsid w:val="00C002CC"/>
    <w:rsid w:val="00C004F6"/>
    <w:rsid w:val="00C0069D"/>
    <w:rsid w:val="00C00890"/>
    <w:rsid w:val="00C00B94"/>
    <w:rsid w:val="00C00C5E"/>
    <w:rsid w:val="00C00D28"/>
    <w:rsid w:val="00C00E9F"/>
    <w:rsid w:val="00C011D4"/>
    <w:rsid w:val="00C012E0"/>
    <w:rsid w:val="00C012F2"/>
    <w:rsid w:val="00C013B2"/>
    <w:rsid w:val="00C013B3"/>
    <w:rsid w:val="00C016AD"/>
    <w:rsid w:val="00C016B6"/>
    <w:rsid w:val="00C017D2"/>
    <w:rsid w:val="00C018F3"/>
    <w:rsid w:val="00C019E1"/>
    <w:rsid w:val="00C01B44"/>
    <w:rsid w:val="00C01B8B"/>
    <w:rsid w:val="00C01BD8"/>
    <w:rsid w:val="00C01C7F"/>
    <w:rsid w:val="00C01FAC"/>
    <w:rsid w:val="00C01FEB"/>
    <w:rsid w:val="00C02167"/>
    <w:rsid w:val="00C02241"/>
    <w:rsid w:val="00C023AA"/>
    <w:rsid w:val="00C02618"/>
    <w:rsid w:val="00C02802"/>
    <w:rsid w:val="00C0285C"/>
    <w:rsid w:val="00C02A2A"/>
    <w:rsid w:val="00C02A88"/>
    <w:rsid w:val="00C02BE2"/>
    <w:rsid w:val="00C02CA1"/>
    <w:rsid w:val="00C02CD3"/>
    <w:rsid w:val="00C02D74"/>
    <w:rsid w:val="00C02D9C"/>
    <w:rsid w:val="00C02FD2"/>
    <w:rsid w:val="00C03027"/>
    <w:rsid w:val="00C03215"/>
    <w:rsid w:val="00C03407"/>
    <w:rsid w:val="00C034C7"/>
    <w:rsid w:val="00C034FC"/>
    <w:rsid w:val="00C03514"/>
    <w:rsid w:val="00C035BF"/>
    <w:rsid w:val="00C037C4"/>
    <w:rsid w:val="00C0391F"/>
    <w:rsid w:val="00C03A6C"/>
    <w:rsid w:val="00C03C44"/>
    <w:rsid w:val="00C03E11"/>
    <w:rsid w:val="00C03F3F"/>
    <w:rsid w:val="00C03F4A"/>
    <w:rsid w:val="00C04079"/>
    <w:rsid w:val="00C04171"/>
    <w:rsid w:val="00C0418C"/>
    <w:rsid w:val="00C042CF"/>
    <w:rsid w:val="00C0438C"/>
    <w:rsid w:val="00C04510"/>
    <w:rsid w:val="00C0461B"/>
    <w:rsid w:val="00C04677"/>
    <w:rsid w:val="00C046E4"/>
    <w:rsid w:val="00C04887"/>
    <w:rsid w:val="00C04BEF"/>
    <w:rsid w:val="00C04BF5"/>
    <w:rsid w:val="00C04C90"/>
    <w:rsid w:val="00C04D13"/>
    <w:rsid w:val="00C04D91"/>
    <w:rsid w:val="00C04F0E"/>
    <w:rsid w:val="00C050D7"/>
    <w:rsid w:val="00C051FB"/>
    <w:rsid w:val="00C05255"/>
    <w:rsid w:val="00C052E2"/>
    <w:rsid w:val="00C0543B"/>
    <w:rsid w:val="00C056F3"/>
    <w:rsid w:val="00C05853"/>
    <w:rsid w:val="00C0585F"/>
    <w:rsid w:val="00C05B4C"/>
    <w:rsid w:val="00C05BA1"/>
    <w:rsid w:val="00C05BAB"/>
    <w:rsid w:val="00C05CC2"/>
    <w:rsid w:val="00C05F87"/>
    <w:rsid w:val="00C060B5"/>
    <w:rsid w:val="00C06170"/>
    <w:rsid w:val="00C06608"/>
    <w:rsid w:val="00C068F6"/>
    <w:rsid w:val="00C068FC"/>
    <w:rsid w:val="00C0694D"/>
    <w:rsid w:val="00C0696C"/>
    <w:rsid w:val="00C06A7B"/>
    <w:rsid w:val="00C06B2B"/>
    <w:rsid w:val="00C06C40"/>
    <w:rsid w:val="00C06E4B"/>
    <w:rsid w:val="00C06F0D"/>
    <w:rsid w:val="00C07153"/>
    <w:rsid w:val="00C0718B"/>
    <w:rsid w:val="00C07231"/>
    <w:rsid w:val="00C07293"/>
    <w:rsid w:val="00C0729D"/>
    <w:rsid w:val="00C07335"/>
    <w:rsid w:val="00C07663"/>
    <w:rsid w:val="00C07714"/>
    <w:rsid w:val="00C07859"/>
    <w:rsid w:val="00C07B4B"/>
    <w:rsid w:val="00C07BE1"/>
    <w:rsid w:val="00C07C17"/>
    <w:rsid w:val="00C07CAF"/>
    <w:rsid w:val="00C07CF4"/>
    <w:rsid w:val="00C10033"/>
    <w:rsid w:val="00C100BE"/>
    <w:rsid w:val="00C101C0"/>
    <w:rsid w:val="00C102E1"/>
    <w:rsid w:val="00C102F7"/>
    <w:rsid w:val="00C1032F"/>
    <w:rsid w:val="00C10550"/>
    <w:rsid w:val="00C1058A"/>
    <w:rsid w:val="00C107E8"/>
    <w:rsid w:val="00C108C8"/>
    <w:rsid w:val="00C108E6"/>
    <w:rsid w:val="00C10915"/>
    <w:rsid w:val="00C1095A"/>
    <w:rsid w:val="00C10A51"/>
    <w:rsid w:val="00C10B61"/>
    <w:rsid w:val="00C10B97"/>
    <w:rsid w:val="00C10B98"/>
    <w:rsid w:val="00C10DEE"/>
    <w:rsid w:val="00C10FD3"/>
    <w:rsid w:val="00C11034"/>
    <w:rsid w:val="00C1109F"/>
    <w:rsid w:val="00C11358"/>
    <w:rsid w:val="00C1138A"/>
    <w:rsid w:val="00C113CB"/>
    <w:rsid w:val="00C113CD"/>
    <w:rsid w:val="00C11517"/>
    <w:rsid w:val="00C1178C"/>
    <w:rsid w:val="00C1178E"/>
    <w:rsid w:val="00C11892"/>
    <w:rsid w:val="00C118F7"/>
    <w:rsid w:val="00C119D8"/>
    <w:rsid w:val="00C11A3D"/>
    <w:rsid w:val="00C11AB4"/>
    <w:rsid w:val="00C11BA1"/>
    <w:rsid w:val="00C11BD2"/>
    <w:rsid w:val="00C11C41"/>
    <w:rsid w:val="00C11C53"/>
    <w:rsid w:val="00C11C5F"/>
    <w:rsid w:val="00C11D6D"/>
    <w:rsid w:val="00C11D84"/>
    <w:rsid w:val="00C11F6B"/>
    <w:rsid w:val="00C12248"/>
    <w:rsid w:val="00C122B6"/>
    <w:rsid w:val="00C1232B"/>
    <w:rsid w:val="00C124C3"/>
    <w:rsid w:val="00C1254C"/>
    <w:rsid w:val="00C1255E"/>
    <w:rsid w:val="00C12588"/>
    <w:rsid w:val="00C125A5"/>
    <w:rsid w:val="00C127D7"/>
    <w:rsid w:val="00C12A28"/>
    <w:rsid w:val="00C12AF5"/>
    <w:rsid w:val="00C12C46"/>
    <w:rsid w:val="00C12D3A"/>
    <w:rsid w:val="00C1310A"/>
    <w:rsid w:val="00C131E9"/>
    <w:rsid w:val="00C1321F"/>
    <w:rsid w:val="00C1327D"/>
    <w:rsid w:val="00C13461"/>
    <w:rsid w:val="00C134B5"/>
    <w:rsid w:val="00C134FE"/>
    <w:rsid w:val="00C13633"/>
    <w:rsid w:val="00C13652"/>
    <w:rsid w:val="00C13667"/>
    <w:rsid w:val="00C13668"/>
    <w:rsid w:val="00C137F2"/>
    <w:rsid w:val="00C138E7"/>
    <w:rsid w:val="00C1398A"/>
    <w:rsid w:val="00C139E5"/>
    <w:rsid w:val="00C13A22"/>
    <w:rsid w:val="00C13B58"/>
    <w:rsid w:val="00C13F96"/>
    <w:rsid w:val="00C13F9D"/>
    <w:rsid w:val="00C141DF"/>
    <w:rsid w:val="00C142F6"/>
    <w:rsid w:val="00C1432A"/>
    <w:rsid w:val="00C14405"/>
    <w:rsid w:val="00C144D0"/>
    <w:rsid w:val="00C146E8"/>
    <w:rsid w:val="00C14703"/>
    <w:rsid w:val="00C147DD"/>
    <w:rsid w:val="00C147F2"/>
    <w:rsid w:val="00C1489E"/>
    <w:rsid w:val="00C148C3"/>
    <w:rsid w:val="00C148DD"/>
    <w:rsid w:val="00C14B6F"/>
    <w:rsid w:val="00C14B8F"/>
    <w:rsid w:val="00C14D0F"/>
    <w:rsid w:val="00C14DAE"/>
    <w:rsid w:val="00C14DCD"/>
    <w:rsid w:val="00C14DDA"/>
    <w:rsid w:val="00C14DFB"/>
    <w:rsid w:val="00C14DFE"/>
    <w:rsid w:val="00C14E6B"/>
    <w:rsid w:val="00C14E73"/>
    <w:rsid w:val="00C14F04"/>
    <w:rsid w:val="00C14FC6"/>
    <w:rsid w:val="00C15300"/>
    <w:rsid w:val="00C15355"/>
    <w:rsid w:val="00C1548C"/>
    <w:rsid w:val="00C1549E"/>
    <w:rsid w:val="00C1554E"/>
    <w:rsid w:val="00C1563C"/>
    <w:rsid w:val="00C15838"/>
    <w:rsid w:val="00C15888"/>
    <w:rsid w:val="00C15930"/>
    <w:rsid w:val="00C15A8E"/>
    <w:rsid w:val="00C15B2F"/>
    <w:rsid w:val="00C15B4F"/>
    <w:rsid w:val="00C15D5D"/>
    <w:rsid w:val="00C15D6B"/>
    <w:rsid w:val="00C15E31"/>
    <w:rsid w:val="00C15ECC"/>
    <w:rsid w:val="00C15F8C"/>
    <w:rsid w:val="00C1609F"/>
    <w:rsid w:val="00C160DD"/>
    <w:rsid w:val="00C1611E"/>
    <w:rsid w:val="00C161B2"/>
    <w:rsid w:val="00C161C3"/>
    <w:rsid w:val="00C1631D"/>
    <w:rsid w:val="00C165DC"/>
    <w:rsid w:val="00C16714"/>
    <w:rsid w:val="00C16964"/>
    <w:rsid w:val="00C16A18"/>
    <w:rsid w:val="00C16B5E"/>
    <w:rsid w:val="00C16D48"/>
    <w:rsid w:val="00C16E53"/>
    <w:rsid w:val="00C16EEB"/>
    <w:rsid w:val="00C17211"/>
    <w:rsid w:val="00C17319"/>
    <w:rsid w:val="00C1735B"/>
    <w:rsid w:val="00C174E8"/>
    <w:rsid w:val="00C17630"/>
    <w:rsid w:val="00C176E5"/>
    <w:rsid w:val="00C17A63"/>
    <w:rsid w:val="00C17B34"/>
    <w:rsid w:val="00C17C82"/>
    <w:rsid w:val="00C17E00"/>
    <w:rsid w:val="00C17E9D"/>
    <w:rsid w:val="00C17F37"/>
    <w:rsid w:val="00C17F97"/>
    <w:rsid w:val="00C200CF"/>
    <w:rsid w:val="00C2014B"/>
    <w:rsid w:val="00C201D2"/>
    <w:rsid w:val="00C20218"/>
    <w:rsid w:val="00C202B2"/>
    <w:rsid w:val="00C2035A"/>
    <w:rsid w:val="00C2040E"/>
    <w:rsid w:val="00C2053A"/>
    <w:rsid w:val="00C20564"/>
    <w:rsid w:val="00C2058D"/>
    <w:rsid w:val="00C205FA"/>
    <w:rsid w:val="00C20770"/>
    <w:rsid w:val="00C207FC"/>
    <w:rsid w:val="00C20B0E"/>
    <w:rsid w:val="00C20B4A"/>
    <w:rsid w:val="00C20B85"/>
    <w:rsid w:val="00C20C64"/>
    <w:rsid w:val="00C210BC"/>
    <w:rsid w:val="00C212B8"/>
    <w:rsid w:val="00C2131C"/>
    <w:rsid w:val="00C21331"/>
    <w:rsid w:val="00C21576"/>
    <w:rsid w:val="00C21857"/>
    <w:rsid w:val="00C2185F"/>
    <w:rsid w:val="00C218E3"/>
    <w:rsid w:val="00C21951"/>
    <w:rsid w:val="00C21A3C"/>
    <w:rsid w:val="00C21A86"/>
    <w:rsid w:val="00C21BBF"/>
    <w:rsid w:val="00C21E98"/>
    <w:rsid w:val="00C21EE4"/>
    <w:rsid w:val="00C21F10"/>
    <w:rsid w:val="00C221E1"/>
    <w:rsid w:val="00C2226D"/>
    <w:rsid w:val="00C222B0"/>
    <w:rsid w:val="00C223C9"/>
    <w:rsid w:val="00C22508"/>
    <w:rsid w:val="00C2286D"/>
    <w:rsid w:val="00C22952"/>
    <w:rsid w:val="00C22A5D"/>
    <w:rsid w:val="00C22B88"/>
    <w:rsid w:val="00C22BFE"/>
    <w:rsid w:val="00C22C5C"/>
    <w:rsid w:val="00C22D58"/>
    <w:rsid w:val="00C22F0B"/>
    <w:rsid w:val="00C22F41"/>
    <w:rsid w:val="00C22F7A"/>
    <w:rsid w:val="00C231CF"/>
    <w:rsid w:val="00C23201"/>
    <w:rsid w:val="00C2326F"/>
    <w:rsid w:val="00C23357"/>
    <w:rsid w:val="00C233F0"/>
    <w:rsid w:val="00C2345D"/>
    <w:rsid w:val="00C2352B"/>
    <w:rsid w:val="00C235EE"/>
    <w:rsid w:val="00C2368D"/>
    <w:rsid w:val="00C23808"/>
    <w:rsid w:val="00C2383C"/>
    <w:rsid w:val="00C23875"/>
    <w:rsid w:val="00C23897"/>
    <w:rsid w:val="00C23907"/>
    <w:rsid w:val="00C2398B"/>
    <w:rsid w:val="00C239D7"/>
    <w:rsid w:val="00C23A2E"/>
    <w:rsid w:val="00C24079"/>
    <w:rsid w:val="00C242BA"/>
    <w:rsid w:val="00C24373"/>
    <w:rsid w:val="00C2488A"/>
    <w:rsid w:val="00C24A40"/>
    <w:rsid w:val="00C24B49"/>
    <w:rsid w:val="00C24C6D"/>
    <w:rsid w:val="00C24C80"/>
    <w:rsid w:val="00C24CD1"/>
    <w:rsid w:val="00C24D11"/>
    <w:rsid w:val="00C24D44"/>
    <w:rsid w:val="00C24DF8"/>
    <w:rsid w:val="00C24E04"/>
    <w:rsid w:val="00C24ECB"/>
    <w:rsid w:val="00C24FB1"/>
    <w:rsid w:val="00C24FCD"/>
    <w:rsid w:val="00C250EA"/>
    <w:rsid w:val="00C25377"/>
    <w:rsid w:val="00C2537B"/>
    <w:rsid w:val="00C25399"/>
    <w:rsid w:val="00C253AC"/>
    <w:rsid w:val="00C25419"/>
    <w:rsid w:val="00C254D9"/>
    <w:rsid w:val="00C255E9"/>
    <w:rsid w:val="00C25748"/>
    <w:rsid w:val="00C257EA"/>
    <w:rsid w:val="00C257F4"/>
    <w:rsid w:val="00C2581E"/>
    <w:rsid w:val="00C25885"/>
    <w:rsid w:val="00C25AF0"/>
    <w:rsid w:val="00C25B63"/>
    <w:rsid w:val="00C25ED1"/>
    <w:rsid w:val="00C26215"/>
    <w:rsid w:val="00C2634B"/>
    <w:rsid w:val="00C26411"/>
    <w:rsid w:val="00C26412"/>
    <w:rsid w:val="00C265CB"/>
    <w:rsid w:val="00C269EF"/>
    <w:rsid w:val="00C26ADB"/>
    <w:rsid w:val="00C26BCA"/>
    <w:rsid w:val="00C26CA4"/>
    <w:rsid w:val="00C26FD2"/>
    <w:rsid w:val="00C27090"/>
    <w:rsid w:val="00C27185"/>
    <w:rsid w:val="00C271EB"/>
    <w:rsid w:val="00C27207"/>
    <w:rsid w:val="00C273B1"/>
    <w:rsid w:val="00C273B2"/>
    <w:rsid w:val="00C27455"/>
    <w:rsid w:val="00C274FD"/>
    <w:rsid w:val="00C27654"/>
    <w:rsid w:val="00C27752"/>
    <w:rsid w:val="00C2788E"/>
    <w:rsid w:val="00C278B9"/>
    <w:rsid w:val="00C279ED"/>
    <w:rsid w:val="00C27B6A"/>
    <w:rsid w:val="00C27C73"/>
    <w:rsid w:val="00C27CCA"/>
    <w:rsid w:val="00C27DAD"/>
    <w:rsid w:val="00C27F50"/>
    <w:rsid w:val="00C27F79"/>
    <w:rsid w:val="00C3014A"/>
    <w:rsid w:val="00C30185"/>
    <w:rsid w:val="00C3039F"/>
    <w:rsid w:val="00C303C7"/>
    <w:rsid w:val="00C30403"/>
    <w:rsid w:val="00C30523"/>
    <w:rsid w:val="00C3059F"/>
    <w:rsid w:val="00C30623"/>
    <w:rsid w:val="00C308A8"/>
    <w:rsid w:val="00C308B9"/>
    <w:rsid w:val="00C30951"/>
    <w:rsid w:val="00C30CFA"/>
    <w:rsid w:val="00C30D65"/>
    <w:rsid w:val="00C30DBD"/>
    <w:rsid w:val="00C30E48"/>
    <w:rsid w:val="00C30EF7"/>
    <w:rsid w:val="00C30F5B"/>
    <w:rsid w:val="00C30F87"/>
    <w:rsid w:val="00C30FB3"/>
    <w:rsid w:val="00C31005"/>
    <w:rsid w:val="00C3116B"/>
    <w:rsid w:val="00C3121E"/>
    <w:rsid w:val="00C312FD"/>
    <w:rsid w:val="00C3145A"/>
    <w:rsid w:val="00C31469"/>
    <w:rsid w:val="00C314BD"/>
    <w:rsid w:val="00C31503"/>
    <w:rsid w:val="00C31875"/>
    <w:rsid w:val="00C31A1B"/>
    <w:rsid w:val="00C31A2A"/>
    <w:rsid w:val="00C31AAB"/>
    <w:rsid w:val="00C31B5C"/>
    <w:rsid w:val="00C31BCC"/>
    <w:rsid w:val="00C31BF6"/>
    <w:rsid w:val="00C31C46"/>
    <w:rsid w:val="00C31CAC"/>
    <w:rsid w:val="00C31D21"/>
    <w:rsid w:val="00C31EB0"/>
    <w:rsid w:val="00C31F36"/>
    <w:rsid w:val="00C31FC9"/>
    <w:rsid w:val="00C31FDC"/>
    <w:rsid w:val="00C31FF3"/>
    <w:rsid w:val="00C32020"/>
    <w:rsid w:val="00C32052"/>
    <w:rsid w:val="00C320DC"/>
    <w:rsid w:val="00C3218E"/>
    <w:rsid w:val="00C3245A"/>
    <w:rsid w:val="00C32460"/>
    <w:rsid w:val="00C32472"/>
    <w:rsid w:val="00C325D0"/>
    <w:rsid w:val="00C325EF"/>
    <w:rsid w:val="00C32780"/>
    <w:rsid w:val="00C327A7"/>
    <w:rsid w:val="00C329BD"/>
    <w:rsid w:val="00C32B9A"/>
    <w:rsid w:val="00C32C4C"/>
    <w:rsid w:val="00C32C4D"/>
    <w:rsid w:val="00C32E44"/>
    <w:rsid w:val="00C32E5A"/>
    <w:rsid w:val="00C32F2E"/>
    <w:rsid w:val="00C32FC8"/>
    <w:rsid w:val="00C32FEA"/>
    <w:rsid w:val="00C33045"/>
    <w:rsid w:val="00C330AD"/>
    <w:rsid w:val="00C330CE"/>
    <w:rsid w:val="00C3310F"/>
    <w:rsid w:val="00C33248"/>
    <w:rsid w:val="00C33383"/>
    <w:rsid w:val="00C3342E"/>
    <w:rsid w:val="00C33496"/>
    <w:rsid w:val="00C3366F"/>
    <w:rsid w:val="00C336FA"/>
    <w:rsid w:val="00C337F9"/>
    <w:rsid w:val="00C33BFA"/>
    <w:rsid w:val="00C33CA9"/>
    <w:rsid w:val="00C33E2C"/>
    <w:rsid w:val="00C33F1A"/>
    <w:rsid w:val="00C34008"/>
    <w:rsid w:val="00C34042"/>
    <w:rsid w:val="00C341B4"/>
    <w:rsid w:val="00C34326"/>
    <w:rsid w:val="00C34530"/>
    <w:rsid w:val="00C3468B"/>
    <w:rsid w:val="00C346D8"/>
    <w:rsid w:val="00C347B4"/>
    <w:rsid w:val="00C34803"/>
    <w:rsid w:val="00C34888"/>
    <w:rsid w:val="00C3489A"/>
    <w:rsid w:val="00C34958"/>
    <w:rsid w:val="00C34969"/>
    <w:rsid w:val="00C34A14"/>
    <w:rsid w:val="00C34A75"/>
    <w:rsid w:val="00C34CE7"/>
    <w:rsid w:val="00C34E3F"/>
    <w:rsid w:val="00C34F71"/>
    <w:rsid w:val="00C34FB1"/>
    <w:rsid w:val="00C350E8"/>
    <w:rsid w:val="00C35278"/>
    <w:rsid w:val="00C35286"/>
    <w:rsid w:val="00C3528A"/>
    <w:rsid w:val="00C3528B"/>
    <w:rsid w:val="00C354CB"/>
    <w:rsid w:val="00C35616"/>
    <w:rsid w:val="00C35755"/>
    <w:rsid w:val="00C3575E"/>
    <w:rsid w:val="00C35C27"/>
    <w:rsid w:val="00C35CF8"/>
    <w:rsid w:val="00C35E36"/>
    <w:rsid w:val="00C35EEF"/>
    <w:rsid w:val="00C35F76"/>
    <w:rsid w:val="00C35FEF"/>
    <w:rsid w:val="00C3619B"/>
    <w:rsid w:val="00C361B1"/>
    <w:rsid w:val="00C36272"/>
    <w:rsid w:val="00C365CA"/>
    <w:rsid w:val="00C3675E"/>
    <w:rsid w:val="00C36762"/>
    <w:rsid w:val="00C36847"/>
    <w:rsid w:val="00C368E6"/>
    <w:rsid w:val="00C36A4F"/>
    <w:rsid w:val="00C36B93"/>
    <w:rsid w:val="00C36CBA"/>
    <w:rsid w:val="00C36F07"/>
    <w:rsid w:val="00C3713E"/>
    <w:rsid w:val="00C371BC"/>
    <w:rsid w:val="00C371BE"/>
    <w:rsid w:val="00C371CA"/>
    <w:rsid w:val="00C37215"/>
    <w:rsid w:val="00C37538"/>
    <w:rsid w:val="00C3756D"/>
    <w:rsid w:val="00C3786D"/>
    <w:rsid w:val="00C378AD"/>
    <w:rsid w:val="00C37919"/>
    <w:rsid w:val="00C37CB7"/>
    <w:rsid w:val="00C37CC7"/>
    <w:rsid w:val="00C37DFA"/>
    <w:rsid w:val="00C37E5C"/>
    <w:rsid w:val="00C37EAF"/>
    <w:rsid w:val="00C37ECA"/>
    <w:rsid w:val="00C4006F"/>
    <w:rsid w:val="00C40073"/>
    <w:rsid w:val="00C4015F"/>
    <w:rsid w:val="00C40383"/>
    <w:rsid w:val="00C403F0"/>
    <w:rsid w:val="00C40523"/>
    <w:rsid w:val="00C40545"/>
    <w:rsid w:val="00C40752"/>
    <w:rsid w:val="00C4076C"/>
    <w:rsid w:val="00C407D9"/>
    <w:rsid w:val="00C40811"/>
    <w:rsid w:val="00C40878"/>
    <w:rsid w:val="00C409F0"/>
    <w:rsid w:val="00C40A09"/>
    <w:rsid w:val="00C40A3C"/>
    <w:rsid w:val="00C40A47"/>
    <w:rsid w:val="00C40AD4"/>
    <w:rsid w:val="00C40B4F"/>
    <w:rsid w:val="00C40BE7"/>
    <w:rsid w:val="00C40C43"/>
    <w:rsid w:val="00C40D91"/>
    <w:rsid w:val="00C40E16"/>
    <w:rsid w:val="00C40E36"/>
    <w:rsid w:val="00C40ED6"/>
    <w:rsid w:val="00C40F8F"/>
    <w:rsid w:val="00C410C6"/>
    <w:rsid w:val="00C412C5"/>
    <w:rsid w:val="00C4131A"/>
    <w:rsid w:val="00C41585"/>
    <w:rsid w:val="00C41589"/>
    <w:rsid w:val="00C41811"/>
    <w:rsid w:val="00C4195C"/>
    <w:rsid w:val="00C41AB5"/>
    <w:rsid w:val="00C41AC0"/>
    <w:rsid w:val="00C41D09"/>
    <w:rsid w:val="00C41D8D"/>
    <w:rsid w:val="00C41EBC"/>
    <w:rsid w:val="00C41F24"/>
    <w:rsid w:val="00C41F98"/>
    <w:rsid w:val="00C41F9A"/>
    <w:rsid w:val="00C41FCE"/>
    <w:rsid w:val="00C421DE"/>
    <w:rsid w:val="00C42288"/>
    <w:rsid w:val="00C42373"/>
    <w:rsid w:val="00C42562"/>
    <w:rsid w:val="00C42697"/>
    <w:rsid w:val="00C42719"/>
    <w:rsid w:val="00C42739"/>
    <w:rsid w:val="00C42843"/>
    <w:rsid w:val="00C428AF"/>
    <w:rsid w:val="00C428DE"/>
    <w:rsid w:val="00C4294D"/>
    <w:rsid w:val="00C4296F"/>
    <w:rsid w:val="00C429E8"/>
    <w:rsid w:val="00C42B68"/>
    <w:rsid w:val="00C42BC3"/>
    <w:rsid w:val="00C42C15"/>
    <w:rsid w:val="00C42D83"/>
    <w:rsid w:val="00C42DC4"/>
    <w:rsid w:val="00C43050"/>
    <w:rsid w:val="00C43264"/>
    <w:rsid w:val="00C4326A"/>
    <w:rsid w:val="00C432CD"/>
    <w:rsid w:val="00C43307"/>
    <w:rsid w:val="00C4336A"/>
    <w:rsid w:val="00C43390"/>
    <w:rsid w:val="00C433C2"/>
    <w:rsid w:val="00C433C7"/>
    <w:rsid w:val="00C43595"/>
    <w:rsid w:val="00C43653"/>
    <w:rsid w:val="00C43785"/>
    <w:rsid w:val="00C4380D"/>
    <w:rsid w:val="00C43938"/>
    <w:rsid w:val="00C439F2"/>
    <w:rsid w:val="00C43C80"/>
    <w:rsid w:val="00C43CC4"/>
    <w:rsid w:val="00C43F66"/>
    <w:rsid w:val="00C44176"/>
    <w:rsid w:val="00C443EB"/>
    <w:rsid w:val="00C4445F"/>
    <w:rsid w:val="00C445D4"/>
    <w:rsid w:val="00C445FA"/>
    <w:rsid w:val="00C44723"/>
    <w:rsid w:val="00C447BC"/>
    <w:rsid w:val="00C44874"/>
    <w:rsid w:val="00C448DA"/>
    <w:rsid w:val="00C44B3B"/>
    <w:rsid w:val="00C44B53"/>
    <w:rsid w:val="00C44B6F"/>
    <w:rsid w:val="00C44DD2"/>
    <w:rsid w:val="00C44F85"/>
    <w:rsid w:val="00C4515F"/>
    <w:rsid w:val="00C45225"/>
    <w:rsid w:val="00C453CD"/>
    <w:rsid w:val="00C455F1"/>
    <w:rsid w:val="00C4572F"/>
    <w:rsid w:val="00C4573C"/>
    <w:rsid w:val="00C457A6"/>
    <w:rsid w:val="00C45879"/>
    <w:rsid w:val="00C45890"/>
    <w:rsid w:val="00C458B4"/>
    <w:rsid w:val="00C45C3F"/>
    <w:rsid w:val="00C45E98"/>
    <w:rsid w:val="00C460C5"/>
    <w:rsid w:val="00C4613E"/>
    <w:rsid w:val="00C4616B"/>
    <w:rsid w:val="00C4617F"/>
    <w:rsid w:val="00C4622B"/>
    <w:rsid w:val="00C4629C"/>
    <w:rsid w:val="00C46325"/>
    <w:rsid w:val="00C46398"/>
    <w:rsid w:val="00C464BD"/>
    <w:rsid w:val="00C4661D"/>
    <w:rsid w:val="00C466EC"/>
    <w:rsid w:val="00C4677D"/>
    <w:rsid w:val="00C467AA"/>
    <w:rsid w:val="00C46900"/>
    <w:rsid w:val="00C4694E"/>
    <w:rsid w:val="00C469A3"/>
    <w:rsid w:val="00C46A09"/>
    <w:rsid w:val="00C46ABB"/>
    <w:rsid w:val="00C46C39"/>
    <w:rsid w:val="00C46F28"/>
    <w:rsid w:val="00C47058"/>
    <w:rsid w:val="00C47164"/>
    <w:rsid w:val="00C47201"/>
    <w:rsid w:val="00C472A5"/>
    <w:rsid w:val="00C47790"/>
    <w:rsid w:val="00C477A0"/>
    <w:rsid w:val="00C477E4"/>
    <w:rsid w:val="00C4785D"/>
    <w:rsid w:val="00C47881"/>
    <w:rsid w:val="00C4797F"/>
    <w:rsid w:val="00C47CC0"/>
    <w:rsid w:val="00C47F3E"/>
    <w:rsid w:val="00C47F6A"/>
    <w:rsid w:val="00C50034"/>
    <w:rsid w:val="00C501E8"/>
    <w:rsid w:val="00C50237"/>
    <w:rsid w:val="00C5031F"/>
    <w:rsid w:val="00C503D9"/>
    <w:rsid w:val="00C5060F"/>
    <w:rsid w:val="00C507F7"/>
    <w:rsid w:val="00C50AF8"/>
    <w:rsid w:val="00C50B58"/>
    <w:rsid w:val="00C50C26"/>
    <w:rsid w:val="00C50D4E"/>
    <w:rsid w:val="00C50DF3"/>
    <w:rsid w:val="00C50FC1"/>
    <w:rsid w:val="00C51109"/>
    <w:rsid w:val="00C511C6"/>
    <w:rsid w:val="00C514B4"/>
    <w:rsid w:val="00C515AB"/>
    <w:rsid w:val="00C515BE"/>
    <w:rsid w:val="00C5168F"/>
    <w:rsid w:val="00C5173C"/>
    <w:rsid w:val="00C51959"/>
    <w:rsid w:val="00C51BC3"/>
    <w:rsid w:val="00C520D5"/>
    <w:rsid w:val="00C52248"/>
    <w:rsid w:val="00C5228C"/>
    <w:rsid w:val="00C522D9"/>
    <w:rsid w:val="00C522F5"/>
    <w:rsid w:val="00C52485"/>
    <w:rsid w:val="00C52505"/>
    <w:rsid w:val="00C525B9"/>
    <w:rsid w:val="00C52632"/>
    <w:rsid w:val="00C52715"/>
    <w:rsid w:val="00C52814"/>
    <w:rsid w:val="00C52834"/>
    <w:rsid w:val="00C528E6"/>
    <w:rsid w:val="00C52976"/>
    <w:rsid w:val="00C52ADE"/>
    <w:rsid w:val="00C52B78"/>
    <w:rsid w:val="00C52BAD"/>
    <w:rsid w:val="00C52C53"/>
    <w:rsid w:val="00C52E7F"/>
    <w:rsid w:val="00C52EB3"/>
    <w:rsid w:val="00C52ED9"/>
    <w:rsid w:val="00C52F5F"/>
    <w:rsid w:val="00C532A0"/>
    <w:rsid w:val="00C533D6"/>
    <w:rsid w:val="00C53406"/>
    <w:rsid w:val="00C53424"/>
    <w:rsid w:val="00C5347A"/>
    <w:rsid w:val="00C534F6"/>
    <w:rsid w:val="00C5389A"/>
    <w:rsid w:val="00C53CDD"/>
    <w:rsid w:val="00C53ECE"/>
    <w:rsid w:val="00C5408D"/>
    <w:rsid w:val="00C542B3"/>
    <w:rsid w:val="00C5435D"/>
    <w:rsid w:val="00C54508"/>
    <w:rsid w:val="00C54639"/>
    <w:rsid w:val="00C548D5"/>
    <w:rsid w:val="00C54A47"/>
    <w:rsid w:val="00C54AC1"/>
    <w:rsid w:val="00C54B32"/>
    <w:rsid w:val="00C54CE1"/>
    <w:rsid w:val="00C54D12"/>
    <w:rsid w:val="00C54DAE"/>
    <w:rsid w:val="00C54FD5"/>
    <w:rsid w:val="00C5504F"/>
    <w:rsid w:val="00C550AA"/>
    <w:rsid w:val="00C551B8"/>
    <w:rsid w:val="00C551C8"/>
    <w:rsid w:val="00C5535B"/>
    <w:rsid w:val="00C5535E"/>
    <w:rsid w:val="00C55579"/>
    <w:rsid w:val="00C55863"/>
    <w:rsid w:val="00C55933"/>
    <w:rsid w:val="00C55EEB"/>
    <w:rsid w:val="00C55F56"/>
    <w:rsid w:val="00C55F5F"/>
    <w:rsid w:val="00C55F69"/>
    <w:rsid w:val="00C560A5"/>
    <w:rsid w:val="00C5612F"/>
    <w:rsid w:val="00C56135"/>
    <w:rsid w:val="00C561A9"/>
    <w:rsid w:val="00C563BA"/>
    <w:rsid w:val="00C56410"/>
    <w:rsid w:val="00C566C0"/>
    <w:rsid w:val="00C567FA"/>
    <w:rsid w:val="00C568B8"/>
    <w:rsid w:val="00C56948"/>
    <w:rsid w:val="00C5696E"/>
    <w:rsid w:val="00C56A24"/>
    <w:rsid w:val="00C56A4B"/>
    <w:rsid w:val="00C56A80"/>
    <w:rsid w:val="00C56DDD"/>
    <w:rsid w:val="00C56EF5"/>
    <w:rsid w:val="00C56FD1"/>
    <w:rsid w:val="00C571FB"/>
    <w:rsid w:val="00C57530"/>
    <w:rsid w:val="00C5755C"/>
    <w:rsid w:val="00C57682"/>
    <w:rsid w:val="00C5782B"/>
    <w:rsid w:val="00C578D9"/>
    <w:rsid w:val="00C57A90"/>
    <w:rsid w:val="00C57AB3"/>
    <w:rsid w:val="00C57C4F"/>
    <w:rsid w:val="00C57DE0"/>
    <w:rsid w:val="00C57F5F"/>
    <w:rsid w:val="00C601B5"/>
    <w:rsid w:val="00C6040C"/>
    <w:rsid w:val="00C6059D"/>
    <w:rsid w:val="00C60694"/>
    <w:rsid w:val="00C60784"/>
    <w:rsid w:val="00C60789"/>
    <w:rsid w:val="00C6095C"/>
    <w:rsid w:val="00C609F6"/>
    <w:rsid w:val="00C60A3E"/>
    <w:rsid w:val="00C60A48"/>
    <w:rsid w:val="00C60A56"/>
    <w:rsid w:val="00C60B88"/>
    <w:rsid w:val="00C60CE0"/>
    <w:rsid w:val="00C60D7F"/>
    <w:rsid w:val="00C60ED7"/>
    <w:rsid w:val="00C60F6A"/>
    <w:rsid w:val="00C610B4"/>
    <w:rsid w:val="00C6116B"/>
    <w:rsid w:val="00C61283"/>
    <w:rsid w:val="00C61471"/>
    <w:rsid w:val="00C6150F"/>
    <w:rsid w:val="00C61612"/>
    <w:rsid w:val="00C6172B"/>
    <w:rsid w:val="00C6179E"/>
    <w:rsid w:val="00C617F1"/>
    <w:rsid w:val="00C6184F"/>
    <w:rsid w:val="00C61A14"/>
    <w:rsid w:val="00C61B1D"/>
    <w:rsid w:val="00C61B84"/>
    <w:rsid w:val="00C61BA3"/>
    <w:rsid w:val="00C61DB4"/>
    <w:rsid w:val="00C61F81"/>
    <w:rsid w:val="00C62038"/>
    <w:rsid w:val="00C620D6"/>
    <w:rsid w:val="00C625F0"/>
    <w:rsid w:val="00C627B4"/>
    <w:rsid w:val="00C628E5"/>
    <w:rsid w:val="00C62911"/>
    <w:rsid w:val="00C62E74"/>
    <w:rsid w:val="00C62EED"/>
    <w:rsid w:val="00C62F4F"/>
    <w:rsid w:val="00C62F51"/>
    <w:rsid w:val="00C63171"/>
    <w:rsid w:val="00C63338"/>
    <w:rsid w:val="00C633B5"/>
    <w:rsid w:val="00C63454"/>
    <w:rsid w:val="00C63513"/>
    <w:rsid w:val="00C6353C"/>
    <w:rsid w:val="00C6356C"/>
    <w:rsid w:val="00C6357B"/>
    <w:rsid w:val="00C6367D"/>
    <w:rsid w:val="00C6372F"/>
    <w:rsid w:val="00C63894"/>
    <w:rsid w:val="00C63988"/>
    <w:rsid w:val="00C63A65"/>
    <w:rsid w:val="00C63A73"/>
    <w:rsid w:val="00C63B7F"/>
    <w:rsid w:val="00C63C0F"/>
    <w:rsid w:val="00C63DC2"/>
    <w:rsid w:val="00C63E23"/>
    <w:rsid w:val="00C63EEC"/>
    <w:rsid w:val="00C63FEC"/>
    <w:rsid w:val="00C64039"/>
    <w:rsid w:val="00C64225"/>
    <w:rsid w:val="00C6428F"/>
    <w:rsid w:val="00C643B7"/>
    <w:rsid w:val="00C64695"/>
    <w:rsid w:val="00C6471C"/>
    <w:rsid w:val="00C647B9"/>
    <w:rsid w:val="00C64870"/>
    <w:rsid w:val="00C648EB"/>
    <w:rsid w:val="00C64900"/>
    <w:rsid w:val="00C649AB"/>
    <w:rsid w:val="00C64A99"/>
    <w:rsid w:val="00C64CE6"/>
    <w:rsid w:val="00C64EEF"/>
    <w:rsid w:val="00C64EF7"/>
    <w:rsid w:val="00C64FC2"/>
    <w:rsid w:val="00C64FE9"/>
    <w:rsid w:val="00C651B1"/>
    <w:rsid w:val="00C651EB"/>
    <w:rsid w:val="00C651EF"/>
    <w:rsid w:val="00C6521F"/>
    <w:rsid w:val="00C652B8"/>
    <w:rsid w:val="00C65367"/>
    <w:rsid w:val="00C65577"/>
    <w:rsid w:val="00C65657"/>
    <w:rsid w:val="00C6567E"/>
    <w:rsid w:val="00C656B8"/>
    <w:rsid w:val="00C656CB"/>
    <w:rsid w:val="00C65791"/>
    <w:rsid w:val="00C658DB"/>
    <w:rsid w:val="00C658E2"/>
    <w:rsid w:val="00C6594A"/>
    <w:rsid w:val="00C659A5"/>
    <w:rsid w:val="00C65A2E"/>
    <w:rsid w:val="00C65ABF"/>
    <w:rsid w:val="00C65C2C"/>
    <w:rsid w:val="00C65CC0"/>
    <w:rsid w:val="00C65DB3"/>
    <w:rsid w:val="00C65F0B"/>
    <w:rsid w:val="00C66060"/>
    <w:rsid w:val="00C660CB"/>
    <w:rsid w:val="00C661E2"/>
    <w:rsid w:val="00C662AA"/>
    <w:rsid w:val="00C662F8"/>
    <w:rsid w:val="00C6649A"/>
    <w:rsid w:val="00C66572"/>
    <w:rsid w:val="00C665EC"/>
    <w:rsid w:val="00C6664D"/>
    <w:rsid w:val="00C666D5"/>
    <w:rsid w:val="00C66AE3"/>
    <w:rsid w:val="00C66AE6"/>
    <w:rsid w:val="00C66B77"/>
    <w:rsid w:val="00C66DA3"/>
    <w:rsid w:val="00C66E63"/>
    <w:rsid w:val="00C66EB8"/>
    <w:rsid w:val="00C6712A"/>
    <w:rsid w:val="00C671BE"/>
    <w:rsid w:val="00C671D9"/>
    <w:rsid w:val="00C6721E"/>
    <w:rsid w:val="00C673E1"/>
    <w:rsid w:val="00C67679"/>
    <w:rsid w:val="00C67934"/>
    <w:rsid w:val="00C67A04"/>
    <w:rsid w:val="00C67A69"/>
    <w:rsid w:val="00C67B42"/>
    <w:rsid w:val="00C67B88"/>
    <w:rsid w:val="00C67D07"/>
    <w:rsid w:val="00C67F5E"/>
    <w:rsid w:val="00C700A1"/>
    <w:rsid w:val="00C7029A"/>
    <w:rsid w:val="00C706E4"/>
    <w:rsid w:val="00C7078A"/>
    <w:rsid w:val="00C7079D"/>
    <w:rsid w:val="00C70817"/>
    <w:rsid w:val="00C7088B"/>
    <w:rsid w:val="00C709FF"/>
    <w:rsid w:val="00C70B38"/>
    <w:rsid w:val="00C70BEC"/>
    <w:rsid w:val="00C70CE8"/>
    <w:rsid w:val="00C70DF4"/>
    <w:rsid w:val="00C712A2"/>
    <w:rsid w:val="00C71394"/>
    <w:rsid w:val="00C713FF"/>
    <w:rsid w:val="00C71408"/>
    <w:rsid w:val="00C7140B"/>
    <w:rsid w:val="00C71413"/>
    <w:rsid w:val="00C71468"/>
    <w:rsid w:val="00C71490"/>
    <w:rsid w:val="00C71502"/>
    <w:rsid w:val="00C71594"/>
    <w:rsid w:val="00C715CF"/>
    <w:rsid w:val="00C71630"/>
    <w:rsid w:val="00C71679"/>
    <w:rsid w:val="00C716C9"/>
    <w:rsid w:val="00C7183C"/>
    <w:rsid w:val="00C71A07"/>
    <w:rsid w:val="00C71ADF"/>
    <w:rsid w:val="00C71B0F"/>
    <w:rsid w:val="00C71C99"/>
    <w:rsid w:val="00C71CA3"/>
    <w:rsid w:val="00C71DF5"/>
    <w:rsid w:val="00C71E40"/>
    <w:rsid w:val="00C71ECC"/>
    <w:rsid w:val="00C71F86"/>
    <w:rsid w:val="00C7216D"/>
    <w:rsid w:val="00C721EB"/>
    <w:rsid w:val="00C7221D"/>
    <w:rsid w:val="00C7227C"/>
    <w:rsid w:val="00C722FC"/>
    <w:rsid w:val="00C7236F"/>
    <w:rsid w:val="00C72395"/>
    <w:rsid w:val="00C72429"/>
    <w:rsid w:val="00C72431"/>
    <w:rsid w:val="00C72450"/>
    <w:rsid w:val="00C7245A"/>
    <w:rsid w:val="00C724E9"/>
    <w:rsid w:val="00C7250E"/>
    <w:rsid w:val="00C726C5"/>
    <w:rsid w:val="00C72721"/>
    <w:rsid w:val="00C72779"/>
    <w:rsid w:val="00C727CA"/>
    <w:rsid w:val="00C727DF"/>
    <w:rsid w:val="00C72815"/>
    <w:rsid w:val="00C728A0"/>
    <w:rsid w:val="00C72911"/>
    <w:rsid w:val="00C72913"/>
    <w:rsid w:val="00C72D5D"/>
    <w:rsid w:val="00C72E2A"/>
    <w:rsid w:val="00C72FC7"/>
    <w:rsid w:val="00C73143"/>
    <w:rsid w:val="00C7324A"/>
    <w:rsid w:val="00C732C4"/>
    <w:rsid w:val="00C7348F"/>
    <w:rsid w:val="00C737ED"/>
    <w:rsid w:val="00C738D6"/>
    <w:rsid w:val="00C739B1"/>
    <w:rsid w:val="00C73A5F"/>
    <w:rsid w:val="00C73A7C"/>
    <w:rsid w:val="00C73B68"/>
    <w:rsid w:val="00C73C0C"/>
    <w:rsid w:val="00C73DCC"/>
    <w:rsid w:val="00C73E25"/>
    <w:rsid w:val="00C7401F"/>
    <w:rsid w:val="00C7426C"/>
    <w:rsid w:val="00C7427A"/>
    <w:rsid w:val="00C7428F"/>
    <w:rsid w:val="00C7444E"/>
    <w:rsid w:val="00C744CF"/>
    <w:rsid w:val="00C74526"/>
    <w:rsid w:val="00C7461E"/>
    <w:rsid w:val="00C74905"/>
    <w:rsid w:val="00C74ACD"/>
    <w:rsid w:val="00C74D85"/>
    <w:rsid w:val="00C74F1B"/>
    <w:rsid w:val="00C75206"/>
    <w:rsid w:val="00C75378"/>
    <w:rsid w:val="00C753F0"/>
    <w:rsid w:val="00C75546"/>
    <w:rsid w:val="00C755F4"/>
    <w:rsid w:val="00C756AF"/>
    <w:rsid w:val="00C7581A"/>
    <w:rsid w:val="00C75921"/>
    <w:rsid w:val="00C759F4"/>
    <w:rsid w:val="00C75AC1"/>
    <w:rsid w:val="00C75C0D"/>
    <w:rsid w:val="00C76011"/>
    <w:rsid w:val="00C76038"/>
    <w:rsid w:val="00C76477"/>
    <w:rsid w:val="00C76655"/>
    <w:rsid w:val="00C7674F"/>
    <w:rsid w:val="00C767E2"/>
    <w:rsid w:val="00C768D4"/>
    <w:rsid w:val="00C768F3"/>
    <w:rsid w:val="00C76A02"/>
    <w:rsid w:val="00C76A6A"/>
    <w:rsid w:val="00C76AD4"/>
    <w:rsid w:val="00C76B3A"/>
    <w:rsid w:val="00C76C1A"/>
    <w:rsid w:val="00C76C5B"/>
    <w:rsid w:val="00C76DCA"/>
    <w:rsid w:val="00C76E11"/>
    <w:rsid w:val="00C76EF1"/>
    <w:rsid w:val="00C76F03"/>
    <w:rsid w:val="00C76F8A"/>
    <w:rsid w:val="00C76FA4"/>
    <w:rsid w:val="00C7719F"/>
    <w:rsid w:val="00C772AF"/>
    <w:rsid w:val="00C773F5"/>
    <w:rsid w:val="00C7756A"/>
    <w:rsid w:val="00C775EA"/>
    <w:rsid w:val="00C77654"/>
    <w:rsid w:val="00C776BE"/>
    <w:rsid w:val="00C776DC"/>
    <w:rsid w:val="00C77713"/>
    <w:rsid w:val="00C7779F"/>
    <w:rsid w:val="00C77821"/>
    <w:rsid w:val="00C77A77"/>
    <w:rsid w:val="00C77AFD"/>
    <w:rsid w:val="00C77B93"/>
    <w:rsid w:val="00C77BCE"/>
    <w:rsid w:val="00C77BE5"/>
    <w:rsid w:val="00C77C04"/>
    <w:rsid w:val="00C77E39"/>
    <w:rsid w:val="00C77F19"/>
    <w:rsid w:val="00C80025"/>
    <w:rsid w:val="00C80118"/>
    <w:rsid w:val="00C80129"/>
    <w:rsid w:val="00C801BF"/>
    <w:rsid w:val="00C8023A"/>
    <w:rsid w:val="00C802DE"/>
    <w:rsid w:val="00C8030C"/>
    <w:rsid w:val="00C80360"/>
    <w:rsid w:val="00C80396"/>
    <w:rsid w:val="00C803D3"/>
    <w:rsid w:val="00C804A8"/>
    <w:rsid w:val="00C80603"/>
    <w:rsid w:val="00C806C1"/>
    <w:rsid w:val="00C80806"/>
    <w:rsid w:val="00C808B2"/>
    <w:rsid w:val="00C8090C"/>
    <w:rsid w:val="00C80A4E"/>
    <w:rsid w:val="00C80A57"/>
    <w:rsid w:val="00C80B6F"/>
    <w:rsid w:val="00C80CF2"/>
    <w:rsid w:val="00C80F40"/>
    <w:rsid w:val="00C8103E"/>
    <w:rsid w:val="00C81048"/>
    <w:rsid w:val="00C81239"/>
    <w:rsid w:val="00C8137D"/>
    <w:rsid w:val="00C81461"/>
    <w:rsid w:val="00C8157C"/>
    <w:rsid w:val="00C8158D"/>
    <w:rsid w:val="00C8173D"/>
    <w:rsid w:val="00C817CD"/>
    <w:rsid w:val="00C8180B"/>
    <w:rsid w:val="00C8182B"/>
    <w:rsid w:val="00C81888"/>
    <w:rsid w:val="00C81905"/>
    <w:rsid w:val="00C81957"/>
    <w:rsid w:val="00C8195B"/>
    <w:rsid w:val="00C819FD"/>
    <w:rsid w:val="00C81B28"/>
    <w:rsid w:val="00C81B80"/>
    <w:rsid w:val="00C81D3F"/>
    <w:rsid w:val="00C81DAA"/>
    <w:rsid w:val="00C81E06"/>
    <w:rsid w:val="00C81EDE"/>
    <w:rsid w:val="00C81FE4"/>
    <w:rsid w:val="00C8217A"/>
    <w:rsid w:val="00C8220F"/>
    <w:rsid w:val="00C82226"/>
    <w:rsid w:val="00C8233C"/>
    <w:rsid w:val="00C824CC"/>
    <w:rsid w:val="00C825D0"/>
    <w:rsid w:val="00C8264A"/>
    <w:rsid w:val="00C82682"/>
    <w:rsid w:val="00C827D6"/>
    <w:rsid w:val="00C82A1B"/>
    <w:rsid w:val="00C82A59"/>
    <w:rsid w:val="00C82AD3"/>
    <w:rsid w:val="00C82CCD"/>
    <w:rsid w:val="00C82D3F"/>
    <w:rsid w:val="00C82E3E"/>
    <w:rsid w:val="00C82F2B"/>
    <w:rsid w:val="00C82F2C"/>
    <w:rsid w:val="00C82F2D"/>
    <w:rsid w:val="00C82FA3"/>
    <w:rsid w:val="00C82FB3"/>
    <w:rsid w:val="00C830AA"/>
    <w:rsid w:val="00C830C3"/>
    <w:rsid w:val="00C83402"/>
    <w:rsid w:val="00C8345B"/>
    <w:rsid w:val="00C83466"/>
    <w:rsid w:val="00C835EB"/>
    <w:rsid w:val="00C8371D"/>
    <w:rsid w:val="00C83889"/>
    <w:rsid w:val="00C83979"/>
    <w:rsid w:val="00C839C5"/>
    <w:rsid w:val="00C83A10"/>
    <w:rsid w:val="00C83AEC"/>
    <w:rsid w:val="00C83B78"/>
    <w:rsid w:val="00C83BE9"/>
    <w:rsid w:val="00C83DCF"/>
    <w:rsid w:val="00C83E0A"/>
    <w:rsid w:val="00C83ECB"/>
    <w:rsid w:val="00C83ED0"/>
    <w:rsid w:val="00C83F5C"/>
    <w:rsid w:val="00C83FDD"/>
    <w:rsid w:val="00C840F5"/>
    <w:rsid w:val="00C840F6"/>
    <w:rsid w:val="00C84104"/>
    <w:rsid w:val="00C841C5"/>
    <w:rsid w:val="00C8425B"/>
    <w:rsid w:val="00C84298"/>
    <w:rsid w:val="00C84555"/>
    <w:rsid w:val="00C845A5"/>
    <w:rsid w:val="00C84648"/>
    <w:rsid w:val="00C8466D"/>
    <w:rsid w:val="00C846BF"/>
    <w:rsid w:val="00C84734"/>
    <w:rsid w:val="00C847F9"/>
    <w:rsid w:val="00C84A23"/>
    <w:rsid w:val="00C84B46"/>
    <w:rsid w:val="00C850F6"/>
    <w:rsid w:val="00C8511E"/>
    <w:rsid w:val="00C851D5"/>
    <w:rsid w:val="00C8520C"/>
    <w:rsid w:val="00C852A0"/>
    <w:rsid w:val="00C852E4"/>
    <w:rsid w:val="00C853F9"/>
    <w:rsid w:val="00C8547D"/>
    <w:rsid w:val="00C854C1"/>
    <w:rsid w:val="00C854E4"/>
    <w:rsid w:val="00C85531"/>
    <w:rsid w:val="00C8563A"/>
    <w:rsid w:val="00C858B8"/>
    <w:rsid w:val="00C859E1"/>
    <w:rsid w:val="00C85A2A"/>
    <w:rsid w:val="00C85B18"/>
    <w:rsid w:val="00C85BDC"/>
    <w:rsid w:val="00C85BED"/>
    <w:rsid w:val="00C85C1A"/>
    <w:rsid w:val="00C85CCE"/>
    <w:rsid w:val="00C85D73"/>
    <w:rsid w:val="00C85F38"/>
    <w:rsid w:val="00C85F94"/>
    <w:rsid w:val="00C8609E"/>
    <w:rsid w:val="00C860A8"/>
    <w:rsid w:val="00C86406"/>
    <w:rsid w:val="00C86498"/>
    <w:rsid w:val="00C864C5"/>
    <w:rsid w:val="00C865F7"/>
    <w:rsid w:val="00C86601"/>
    <w:rsid w:val="00C86619"/>
    <w:rsid w:val="00C86A50"/>
    <w:rsid w:val="00C86A83"/>
    <w:rsid w:val="00C86A87"/>
    <w:rsid w:val="00C86A9A"/>
    <w:rsid w:val="00C86AAC"/>
    <w:rsid w:val="00C86B07"/>
    <w:rsid w:val="00C86B14"/>
    <w:rsid w:val="00C86CAF"/>
    <w:rsid w:val="00C86D8A"/>
    <w:rsid w:val="00C86E16"/>
    <w:rsid w:val="00C86F2B"/>
    <w:rsid w:val="00C86F6A"/>
    <w:rsid w:val="00C8746E"/>
    <w:rsid w:val="00C87534"/>
    <w:rsid w:val="00C87650"/>
    <w:rsid w:val="00C877DF"/>
    <w:rsid w:val="00C879FD"/>
    <w:rsid w:val="00C87A2B"/>
    <w:rsid w:val="00C87D61"/>
    <w:rsid w:val="00C87E0A"/>
    <w:rsid w:val="00C87E35"/>
    <w:rsid w:val="00C87E8C"/>
    <w:rsid w:val="00C87E9C"/>
    <w:rsid w:val="00C87F61"/>
    <w:rsid w:val="00C87F76"/>
    <w:rsid w:val="00C900E6"/>
    <w:rsid w:val="00C90100"/>
    <w:rsid w:val="00C903D7"/>
    <w:rsid w:val="00C90436"/>
    <w:rsid w:val="00C907F8"/>
    <w:rsid w:val="00C90842"/>
    <w:rsid w:val="00C9090D"/>
    <w:rsid w:val="00C90B54"/>
    <w:rsid w:val="00C90C4D"/>
    <w:rsid w:val="00C90C81"/>
    <w:rsid w:val="00C90DCC"/>
    <w:rsid w:val="00C90E34"/>
    <w:rsid w:val="00C90E6D"/>
    <w:rsid w:val="00C90E9E"/>
    <w:rsid w:val="00C90EC5"/>
    <w:rsid w:val="00C90EDF"/>
    <w:rsid w:val="00C90F35"/>
    <w:rsid w:val="00C90F55"/>
    <w:rsid w:val="00C911B0"/>
    <w:rsid w:val="00C91634"/>
    <w:rsid w:val="00C918E3"/>
    <w:rsid w:val="00C919C5"/>
    <w:rsid w:val="00C919E1"/>
    <w:rsid w:val="00C91D65"/>
    <w:rsid w:val="00C91EEC"/>
    <w:rsid w:val="00C91F56"/>
    <w:rsid w:val="00C92217"/>
    <w:rsid w:val="00C92559"/>
    <w:rsid w:val="00C9266B"/>
    <w:rsid w:val="00C926F6"/>
    <w:rsid w:val="00C927FF"/>
    <w:rsid w:val="00C92814"/>
    <w:rsid w:val="00C928D6"/>
    <w:rsid w:val="00C92BA0"/>
    <w:rsid w:val="00C92DE1"/>
    <w:rsid w:val="00C92E1C"/>
    <w:rsid w:val="00C92E51"/>
    <w:rsid w:val="00C92E86"/>
    <w:rsid w:val="00C92F8D"/>
    <w:rsid w:val="00C92FFD"/>
    <w:rsid w:val="00C9303E"/>
    <w:rsid w:val="00C93145"/>
    <w:rsid w:val="00C9326C"/>
    <w:rsid w:val="00C932C4"/>
    <w:rsid w:val="00C934B8"/>
    <w:rsid w:val="00C934D4"/>
    <w:rsid w:val="00C9358A"/>
    <w:rsid w:val="00C9365D"/>
    <w:rsid w:val="00C9369B"/>
    <w:rsid w:val="00C937C7"/>
    <w:rsid w:val="00C937E4"/>
    <w:rsid w:val="00C9394D"/>
    <w:rsid w:val="00C939C5"/>
    <w:rsid w:val="00C93A94"/>
    <w:rsid w:val="00C93BD6"/>
    <w:rsid w:val="00C93D66"/>
    <w:rsid w:val="00C93E8A"/>
    <w:rsid w:val="00C94135"/>
    <w:rsid w:val="00C941EE"/>
    <w:rsid w:val="00C94327"/>
    <w:rsid w:val="00C943DC"/>
    <w:rsid w:val="00C9446F"/>
    <w:rsid w:val="00C94645"/>
    <w:rsid w:val="00C94809"/>
    <w:rsid w:val="00C94BD5"/>
    <w:rsid w:val="00C94C02"/>
    <w:rsid w:val="00C94C0E"/>
    <w:rsid w:val="00C94CB0"/>
    <w:rsid w:val="00C94D1A"/>
    <w:rsid w:val="00C94FB4"/>
    <w:rsid w:val="00C94FB8"/>
    <w:rsid w:val="00C95023"/>
    <w:rsid w:val="00C95060"/>
    <w:rsid w:val="00C95281"/>
    <w:rsid w:val="00C9530E"/>
    <w:rsid w:val="00C954F5"/>
    <w:rsid w:val="00C955E8"/>
    <w:rsid w:val="00C95693"/>
    <w:rsid w:val="00C95951"/>
    <w:rsid w:val="00C959BC"/>
    <w:rsid w:val="00C95A9D"/>
    <w:rsid w:val="00C95AD8"/>
    <w:rsid w:val="00C95B52"/>
    <w:rsid w:val="00C95B5F"/>
    <w:rsid w:val="00C95D4C"/>
    <w:rsid w:val="00C95E84"/>
    <w:rsid w:val="00C96147"/>
    <w:rsid w:val="00C961E1"/>
    <w:rsid w:val="00C962BF"/>
    <w:rsid w:val="00C9640D"/>
    <w:rsid w:val="00C9661D"/>
    <w:rsid w:val="00C96647"/>
    <w:rsid w:val="00C9689B"/>
    <w:rsid w:val="00C9690B"/>
    <w:rsid w:val="00C96967"/>
    <w:rsid w:val="00C96A8C"/>
    <w:rsid w:val="00C96BAA"/>
    <w:rsid w:val="00C96BBE"/>
    <w:rsid w:val="00C96C4A"/>
    <w:rsid w:val="00C96E9F"/>
    <w:rsid w:val="00C96FD5"/>
    <w:rsid w:val="00C96FD7"/>
    <w:rsid w:val="00C9726A"/>
    <w:rsid w:val="00C972F9"/>
    <w:rsid w:val="00C9764F"/>
    <w:rsid w:val="00C976D9"/>
    <w:rsid w:val="00C97730"/>
    <w:rsid w:val="00C97A32"/>
    <w:rsid w:val="00C97AFB"/>
    <w:rsid w:val="00C97B39"/>
    <w:rsid w:val="00C97B6E"/>
    <w:rsid w:val="00C97DB5"/>
    <w:rsid w:val="00C97E07"/>
    <w:rsid w:val="00C97EB0"/>
    <w:rsid w:val="00C97FE7"/>
    <w:rsid w:val="00CA0010"/>
    <w:rsid w:val="00CA0012"/>
    <w:rsid w:val="00CA0190"/>
    <w:rsid w:val="00CA01A4"/>
    <w:rsid w:val="00CA020D"/>
    <w:rsid w:val="00CA03BC"/>
    <w:rsid w:val="00CA040D"/>
    <w:rsid w:val="00CA0621"/>
    <w:rsid w:val="00CA0658"/>
    <w:rsid w:val="00CA06F3"/>
    <w:rsid w:val="00CA073A"/>
    <w:rsid w:val="00CA0799"/>
    <w:rsid w:val="00CA07E8"/>
    <w:rsid w:val="00CA0801"/>
    <w:rsid w:val="00CA0942"/>
    <w:rsid w:val="00CA0962"/>
    <w:rsid w:val="00CA09A5"/>
    <w:rsid w:val="00CA09E7"/>
    <w:rsid w:val="00CA0A47"/>
    <w:rsid w:val="00CA0CAB"/>
    <w:rsid w:val="00CA0F93"/>
    <w:rsid w:val="00CA10BF"/>
    <w:rsid w:val="00CA12B4"/>
    <w:rsid w:val="00CA16C5"/>
    <w:rsid w:val="00CA1734"/>
    <w:rsid w:val="00CA17EF"/>
    <w:rsid w:val="00CA1917"/>
    <w:rsid w:val="00CA199A"/>
    <w:rsid w:val="00CA199E"/>
    <w:rsid w:val="00CA19AC"/>
    <w:rsid w:val="00CA1B3A"/>
    <w:rsid w:val="00CA1B41"/>
    <w:rsid w:val="00CA1B96"/>
    <w:rsid w:val="00CA1C0B"/>
    <w:rsid w:val="00CA1CD5"/>
    <w:rsid w:val="00CA1FAA"/>
    <w:rsid w:val="00CA2221"/>
    <w:rsid w:val="00CA2396"/>
    <w:rsid w:val="00CA24DC"/>
    <w:rsid w:val="00CA25C4"/>
    <w:rsid w:val="00CA2750"/>
    <w:rsid w:val="00CA2792"/>
    <w:rsid w:val="00CA27C9"/>
    <w:rsid w:val="00CA27CF"/>
    <w:rsid w:val="00CA2D7B"/>
    <w:rsid w:val="00CA2F4F"/>
    <w:rsid w:val="00CA2FB6"/>
    <w:rsid w:val="00CA31B8"/>
    <w:rsid w:val="00CA336F"/>
    <w:rsid w:val="00CA344D"/>
    <w:rsid w:val="00CA34D5"/>
    <w:rsid w:val="00CA34FA"/>
    <w:rsid w:val="00CA3BA9"/>
    <w:rsid w:val="00CA3BFC"/>
    <w:rsid w:val="00CA3C32"/>
    <w:rsid w:val="00CA3C39"/>
    <w:rsid w:val="00CA3DF5"/>
    <w:rsid w:val="00CA3E24"/>
    <w:rsid w:val="00CA3F4D"/>
    <w:rsid w:val="00CA400B"/>
    <w:rsid w:val="00CA40DA"/>
    <w:rsid w:val="00CA420E"/>
    <w:rsid w:val="00CA4241"/>
    <w:rsid w:val="00CA4326"/>
    <w:rsid w:val="00CA4584"/>
    <w:rsid w:val="00CA4616"/>
    <w:rsid w:val="00CA466A"/>
    <w:rsid w:val="00CA4674"/>
    <w:rsid w:val="00CA468A"/>
    <w:rsid w:val="00CA489C"/>
    <w:rsid w:val="00CA499D"/>
    <w:rsid w:val="00CA4A01"/>
    <w:rsid w:val="00CA4A1B"/>
    <w:rsid w:val="00CA4A7D"/>
    <w:rsid w:val="00CA4AF4"/>
    <w:rsid w:val="00CA4CAF"/>
    <w:rsid w:val="00CA4D1E"/>
    <w:rsid w:val="00CA4E15"/>
    <w:rsid w:val="00CA4E4F"/>
    <w:rsid w:val="00CA4E7C"/>
    <w:rsid w:val="00CA4EBF"/>
    <w:rsid w:val="00CA4EC1"/>
    <w:rsid w:val="00CA4ED5"/>
    <w:rsid w:val="00CA4F25"/>
    <w:rsid w:val="00CA4FB4"/>
    <w:rsid w:val="00CA520C"/>
    <w:rsid w:val="00CA53B8"/>
    <w:rsid w:val="00CA5435"/>
    <w:rsid w:val="00CA5443"/>
    <w:rsid w:val="00CA55E1"/>
    <w:rsid w:val="00CA5677"/>
    <w:rsid w:val="00CA573A"/>
    <w:rsid w:val="00CA579A"/>
    <w:rsid w:val="00CA57A3"/>
    <w:rsid w:val="00CA586B"/>
    <w:rsid w:val="00CA5AA4"/>
    <w:rsid w:val="00CA5BE4"/>
    <w:rsid w:val="00CA5C16"/>
    <w:rsid w:val="00CA5CF3"/>
    <w:rsid w:val="00CA5E8D"/>
    <w:rsid w:val="00CA5F09"/>
    <w:rsid w:val="00CA5F40"/>
    <w:rsid w:val="00CA600B"/>
    <w:rsid w:val="00CA60DC"/>
    <w:rsid w:val="00CA60FF"/>
    <w:rsid w:val="00CA62AA"/>
    <w:rsid w:val="00CA63D0"/>
    <w:rsid w:val="00CA65AB"/>
    <w:rsid w:val="00CA660F"/>
    <w:rsid w:val="00CA6690"/>
    <w:rsid w:val="00CA6955"/>
    <w:rsid w:val="00CA6A7F"/>
    <w:rsid w:val="00CA6ACB"/>
    <w:rsid w:val="00CA6BF4"/>
    <w:rsid w:val="00CA6DCF"/>
    <w:rsid w:val="00CA6E00"/>
    <w:rsid w:val="00CA6E4C"/>
    <w:rsid w:val="00CA7161"/>
    <w:rsid w:val="00CA7205"/>
    <w:rsid w:val="00CA74A2"/>
    <w:rsid w:val="00CA74F9"/>
    <w:rsid w:val="00CA7609"/>
    <w:rsid w:val="00CA76B8"/>
    <w:rsid w:val="00CA77EA"/>
    <w:rsid w:val="00CA7802"/>
    <w:rsid w:val="00CA7C3F"/>
    <w:rsid w:val="00CA7D5D"/>
    <w:rsid w:val="00CA7E10"/>
    <w:rsid w:val="00CA7EBA"/>
    <w:rsid w:val="00CA7F5B"/>
    <w:rsid w:val="00CA7F89"/>
    <w:rsid w:val="00CB003B"/>
    <w:rsid w:val="00CB00C1"/>
    <w:rsid w:val="00CB0121"/>
    <w:rsid w:val="00CB0489"/>
    <w:rsid w:val="00CB0574"/>
    <w:rsid w:val="00CB0583"/>
    <w:rsid w:val="00CB0705"/>
    <w:rsid w:val="00CB07D2"/>
    <w:rsid w:val="00CB0904"/>
    <w:rsid w:val="00CB0973"/>
    <w:rsid w:val="00CB09D8"/>
    <w:rsid w:val="00CB09F5"/>
    <w:rsid w:val="00CB0A29"/>
    <w:rsid w:val="00CB0A65"/>
    <w:rsid w:val="00CB0ADC"/>
    <w:rsid w:val="00CB0EB9"/>
    <w:rsid w:val="00CB0F21"/>
    <w:rsid w:val="00CB1038"/>
    <w:rsid w:val="00CB109F"/>
    <w:rsid w:val="00CB114B"/>
    <w:rsid w:val="00CB129B"/>
    <w:rsid w:val="00CB14D4"/>
    <w:rsid w:val="00CB1668"/>
    <w:rsid w:val="00CB16B9"/>
    <w:rsid w:val="00CB17C5"/>
    <w:rsid w:val="00CB19CC"/>
    <w:rsid w:val="00CB1BF6"/>
    <w:rsid w:val="00CB1DAF"/>
    <w:rsid w:val="00CB1E86"/>
    <w:rsid w:val="00CB1ED5"/>
    <w:rsid w:val="00CB1FA1"/>
    <w:rsid w:val="00CB200D"/>
    <w:rsid w:val="00CB208B"/>
    <w:rsid w:val="00CB2094"/>
    <w:rsid w:val="00CB20EA"/>
    <w:rsid w:val="00CB2184"/>
    <w:rsid w:val="00CB22FF"/>
    <w:rsid w:val="00CB241B"/>
    <w:rsid w:val="00CB25EA"/>
    <w:rsid w:val="00CB2640"/>
    <w:rsid w:val="00CB2675"/>
    <w:rsid w:val="00CB2778"/>
    <w:rsid w:val="00CB27E2"/>
    <w:rsid w:val="00CB28E1"/>
    <w:rsid w:val="00CB28F9"/>
    <w:rsid w:val="00CB2909"/>
    <w:rsid w:val="00CB2A25"/>
    <w:rsid w:val="00CB2A5E"/>
    <w:rsid w:val="00CB2AC3"/>
    <w:rsid w:val="00CB2BC7"/>
    <w:rsid w:val="00CB2BE2"/>
    <w:rsid w:val="00CB2C99"/>
    <w:rsid w:val="00CB2D77"/>
    <w:rsid w:val="00CB2E4A"/>
    <w:rsid w:val="00CB2F10"/>
    <w:rsid w:val="00CB2FAF"/>
    <w:rsid w:val="00CB301A"/>
    <w:rsid w:val="00CB3075"/>
    <w:rsid w:val="00CB320B"/>
    <w:rsid w:val="00CB3235"/>
    <w:rsid w:val="00CB35E0"/>
    <w:rsid w:val="00CB3641"/>
    <w:rsid w:val="00CB3670"/>
    <w:rsid w:val="00CB3712"/>
    <w:rsid w:val="00CB3B2C"/>
    <w:rsid w:val="00CB3C16"/>
    <w:rsid w:val="00CB3C29"/>
    <w:rsid w:val="00CB3C2C"/>
    <w:rsid w:val="00CB3D13"/>
    <w:rsid w:val="00CB3DE0"/>
    <w:rsid w:val="00CB3E27"/>
    <w:rsid w:val="00CB4145"/>
    <w:rsid w:val="00CB4300"/>
    <w:rsid w:val="00CB4716"/>
    <w:rsid w:val="00CB4770"/>
    <w:rsid w:val="00CB4A7A"/>
    <w:rsid w:val="00CB4BAF"/>
    <w:rsid w:val="00CB4CB4"/>
    <w:rsid w:val="00CB4CFC"/>
    <w:rsid w:val="00CB4DDF"/>
    <w:rsid w:val="00CB4DF6"/>
    <w:rsid w:val="00CB4F95"/>
    <w:rsid w:val="00CB4FDD"/>
    <w:rsid w:val="00CB5040"/>
    <w:rsid w:val="00CB5118"/>
    <w:rsid w:val="00CB519F"/>
    <w:rsid w:val="00CB51A6"/>
    <w:rsid w:val="00CB51FF"/>
    <w:rsid w:val="00CB5222"/>
    <w:rsid w:val="00CB525B"/>
    <w:rsid w:val="00CB5429"/>
    <w:rsid w:val="00CB55A4"/>
    <w:rsid w:val="00CB565B"/>
    <w:rsid w:val="00CB56D7"/>
    <w:rsid w:val="00CB5971"/>
    <w:rsid w:val="00CB5982"/>
    <w:rsid w:val="00CB5A78"/>
    <w:rsid w:val="00CB5BDF"/>
    <w:rsid w:val="00CB5EFE"/>
    <w:rsid w:val="00CB616E"/>
    <w:rsid w:val="00CB6304"/>
    <w:rsid w:val="00CB643B"/>
    <w:rsid w:val="00CB6664"/>
    <w:rsid w:val="00CB67BE"/>
    <w:rsid w:val="00CB67C7"/>
    <w:rsid w:val="00CB6985"/>
    <w:rsid w:val="00CB6ADB"/>
    <w:rsid w:val="00CB6B99"/>
    <w:rsid w:val="00CB6D4F"/>
    <w:rsid w:val="00CB6DB9"/>
    <w:rsid w:val="00CB6F14"/>
    <w:rsid w:val="00CB6F27"/>
    <w:rsid w:val="00CB6F43"/>
    <w:rsid w:val="00CB6F51"/>
    <w:rsid w:val="00CB6FB9"/>
    <w:rsid w:val="00CB7030"/>
    <w:rsid w:val="00CB703E"/>
    <w:rsid w:val="00CB72C8"/>
    <w:rsid w:val="00CB7797"/>
    <w:rsid w:val="00CB79BE"/>
    <w:rsid w:val="00CB7A31"/>
    <w:rsid w:val="00CB7B20"/>
    <w:rsid w:val="00CB7C17"/>
    <w:rsid w:val="00CB7CA5"/>
    <w:rsid w:val="00CB7D34"/>
    <w:rsid w:val="00CB7DD0"/>
    <w:rsid w:val="00CB7E45"/>
    <w:rsid w:val="00CB7EBA"/>
    <w:rsid w:val="00CB7EEE"/>
    <w:rsid w:val="00CC00D2"/>
    <w:rsid w:val="00CC0144"/>
    <w:rsid w:val="00CC017E"/>
    <w:rsid w:val="00CC018F"/>
    <w:rsid w:val="00CC01CC"/>
    <w:rsid w:val="00CC01D5"/>
    <w:rsid w:val="00CC0266"/>
    <w:rsid w:val="00CC027A"/>
    <w:rsid w:val="00CC0314"/>
    <w:rsid w:val="00CC032F"/>
    <w:rsid w:val="00CC0338"/>
    <w:rsid w:val="00CC0394"/>
    <w:rsid w:val="00CC03D9"/>
    <w:rsid w:val="00CC03FE"/>
    <w:rsid w:val="00CC0431"/>
    <w:rsid w:val="00CC05E1"/>
    <w:rsid w:val="00CC0779"/>
    <w:rsid w:val="00CC0816"/>
    <w:rsid w:val="00CC0881"/>
    <w:rsid w:val="00CC091B"/>
    <w:rsid w:val="00CC0926"/>
    <w:rsid w:val="00CC09C4"/>
    <w:rsid w:val="00CC0ACE"/>
    <w:rsid w:val="00CC0B18"/>
    <w:rsid w:val="00CC0E5F"/>
    <w:rsid w:val="00CC0EC2"/>
    <w:rsid w:val="00CC0F09"/>
    <w:rsid w:val="00CC110C"/>
    <w:rsid w:val="00CC11AE"/>
    <w:rsid w:val="00CC1346"/>
    <w:rsid w:val="00CC13EA"/>
    <w:rsid w:val="00CC1400"/>
    <w:rsid w:val="00CC1552"/>
    <w:rsid w:val="00CC1582"/>
    <w:rsid w:val="00CC16DB"/>
    <w:rsid w:val="00CC1729"/>
    <w:rsid w:val="00CC1A74"/>
    <w:rsid w:val="00CC1C88"/>
    <w:rsid w:val="00CC1CA1"/>
    <w:rsid w:val="00CC1D7D"/>
    <w:rsid w:val="00CC1DFB"/>
    <w:rsid w:val="00CC1E54"/>
    <w:rsid w:val="00CC1E57"/>
    <w:rsid w:val="00CC1E5D"/>
    <w:rsid w:val="00CC1E93"/>
    <w:rsid w:val="00CC1EE1"/>
    <w:rsid w:val="00CC1F3B"/>
    <w:rsid w:val="00CC1F9C"/>
    <w:rsid w:val="00CC2102"/>
    <w:rsid w:val="00CC2161"/>
    <w:rsid w:val="00CC21B1"/>
    <w:rsid w:val="00CC21F3"/>
    <w:rsid w:val="00CC22EA"/>
    <w:rsid w:val="00CC23A6"/>
    <w:rsid w:val="00CC23B3"/>
    <w:rsid w:val="00CC2574"/>
    <w:rsid w:val="00CC25A0"/>
    <w:rsid w:val="00CC27BE"/>
    <w:rsid w:val="00CC27DD"/>
    <w:rsid w:val="00CC2878"/>
    <w:rsid w:val="00CC2933"/>
    <w:rsid w:val="00CC29DA"/>
    <w:rsid w:val="00CC2B0E"/>
    <w:rsid w:val="00CC2CE2"/>
    <w:rsid w:val="00CC2EC3"/>
    <w:rsid w:val="00CC2FE7"/>
    <w:rsid w:val="00CC304A"/>
    <w:rsid w:val="00CC30C0"/>
    <w:rsid w:val="00CC30ED"/>
    <w:rsid w:val="00CC3117"/>
    <w:rsid w:val="00CC316D"/>
    <w:rsid w:val="00CC322B"/>
    <w:rsid w:val="00CC343D"/>
    <w:rsid w:val="00CC3511"/>
    <w:rsid w:val="00CC355B"/>
    <w:rsid w:val="00CC3724"/>
    <w:rsid w:val="00CC3A11"/>
    <w:rsid w:val="00CC3AE2"/>
    <w:rsid w:val="00CC3B77"/>
    <w:rsid w:val="00CC3BFD"/>
    <w:rsid w:val="00CC3C72"/>
    <w:rsid w:val="00CC3D03"/>
    <w:rsid w:val="00CC3D53"/>
    <w:rsid w:val="00CC3DD4"/>
    <w:rsid w:val="00CC3EC2"/>
    <w:rsid w:val="00CC3F83"/>
    <w:rsid w:val="00CC40F7"/>
    <w:rsid w:val="00CC42E3"/>
    <w:rsid w:val="00CC45CC"/>
    <w:rsid w:val="00CC45FE"/>
    <w:rsid w:val="00CC463D"/>
    <w:rsid w:val="00CC476C"/>
    <w:rsid w:val="00CC47E5"/>
    <w:rsid w:val="00CC47F8"/>
    <w:rsid w:val="00CC491A"/>
    <w:rsid w:val="00CC49A2"/>
    <w:rsid w:val="00CC49B9"/>
    <w:rsid w:val="00CC4CC1"/>
    <w:rsid w:val="00CC4CDB"/>
    <w:rsid w:val="00CC4DE8"/>
    <w:rsid w:val="00CC4E7D"/>
    <w:rsid w:val="00CC510A"/>
    <w:rsid w:val="00CC51C4"/>
    <w:rsid w:val="00CC51D7"/>
    <w:rsid w:val="00CC52AD"/>
    <w:rsid w:val="00CC5407"/>
    <w:rsid w:val="00CC54A4"/>
    <w:rsid w:val="00CC552F"/>
    <w:rsid w:val="00CC5571"/>
    <w:rsid w:val="00CC55A5"/>
    <w:rsid w:val="00CC5701"/>
    <w:rsid w:val="00CC570C"/>
    <w:rsid w:val="00CC5A04"/>
    <w:rsid w:val="00CC5AAF"/>
    <w:rsid w:val="00CC5C93"/>
    <w:rsid w:val="00CC5CDA"/>
    <w:rsid w:val="00CC5F7E"/>
    <w:rsid w:val="00CC6065"/>
    <w:rsid w:val="00CC609E"/>
    <w:rsid w:val="00CC6103"/>
    <w:rsid w:val="00CC633A"/>
    <w:rsid w:val="00CC6525"/>
    <w:rsid w:val="00CC6627"/>
    <w:rsid w:val="00CC67B0"/>
    <w:rsid w:val="00CC6D01"/>
    <w:rsid w:val="00CC6DCB"/>
    <w:rsid w:val="00CC7278"/>
    <w:rsid w:val="00CC72A5"/>
    <w:rsid w:val="00CC72F0"/>
    <w:rsid w:val="00CC7373"/>
    <w:rsid w:val="00CC7421"/>
    <w:rsid w:val="00CC75A3"/>
    <w:rsid w:val="00CC7670"/>
    <w:rsid w:val="00CC769F"/>
    <w:rsid w:val="00CC7754"/>
    <w:rsid w:val="00CC77AE"/>
    <w:rsid w:val="00CC77CA"/>
    <w:rsid w:val="00CC78EC"/>
    <w:rsid w:val="00CC7970"/>
    <w:rsid w:val="00CC7987"/>
    <w:rsid w:val="00CC7A55"/>
    <w:rsid w:val="00CC7BF5"/>
    <w:rsid w:val="00CC7D78"/>
    <w:rsid w:val="00CC7D9A"/>
    <w:rsid w:val="00CC7E41"/>
    <w:rsid w:val="00CC7E82"/>
    <w:rsid w:val="00CC7F2D"/>
    <w:rsid w:val="00CC7F2E"/>
    <w:rsid w:val="00CD0098"/>
    <w:rsid w:val="00CD00FE"/>
    <w:rsid w:val="00CD0239"/>
    <w:rsid w:val="00CD024C"/>
    <w:rsid w:val="00CD02DD"/>
    <w:rsid w:val="00CD03AC"/>
    <w:rsid w:val="00CD04A7"/>
    <w:rsid w:val="00CD054A"/>
    <w:rsid w:val="00CD0598"/>
    <w:rsid w:val="00CD05E5"/>
    <w:rsid w:val="00CD05F7"/>
    <w:rsid w:val="00CD0640"/>
    <w:rsid w:val="00CD0656"/>
    <w:rsid w:val="00CD0700"/>
    <w:rsid w:val="00CD07E6"/>
    <w:rsid w:val="00CD082F"/>
    <w:rsid w:val="00CD0966"/>
    <w:rsid w:val="00CD09A6"/>
    <w:rsid w:val="00CD0AB6"/>
    <w:rsid w:val="00CD0F29"/>
    <w:rsid w:val="00CD0F8F"/>
    <w:rsid w:val="00CD1017"/>
    <w:rsid w:val="00CD10F8"/>
    <w:rsid w:val="00CD1127"/>
    <w:rsid w:val="00CD1157"/>
    <w:rsid w:val="00CD133B"/>
    <w:rsid w:val="00CD1689"/>
    <w:rsid w:val="00CD1712"/>
    <w:rsid w:val="00CD1842"/>
    <w:rsid w:val="00CD189F"/>
    <w:rsid w:val="00CD194C"/>
    <w:rsid w:val="00CD1C9B"/>
    <w:rsid w:val="00CD1D92"/>
    <w:rsid w:val="00CD22FD"/>
    <w:rsid w:val="00CD230B"/>
    <w:rsid w:val="00CD23E4"/>
    <w:rsid w:val="00CD24BE"/>
    <w:rsid w:val="00CD24DB"/>
    <w:rsid w:val="00CD26DD"/>
    <w:rsid w:val="00CD2725"/>
    <w:rsid w:val="00CD279C"/>
    <w:rsid w:val="00CD27EC"/>
    <w:rsid w:val="00CD2819"/>
    <w:rsid w:val="00CD28C9"/>
    <w:rsid w:val="00CD2901"/>
    <w:rsid w:val="00CD2990"/>
    <w:rsid w:val="00CD2A2F"/>
    <w:rsid w:val="00CD2A60"/>
    <w:rsid w:val="00CD2AA5"/>
    <w:rsid w:val="00CD2BAA"/>
    <w:rsid w:val="00CD2C8B"/>
    <w:rsid w:val="00CD2CDB"/>
    <w:rsid w:val="00CD2D5E"/>
    <w:rsid w:val="00CD2DB2"/>
    <w:rsid w:val="00CD301A"/>
    <w:rsid w:val="00CD3021"/>
    <w:rsid w:val="00CD30FF"/>
    <w:rsid w:val="00CD31BC"/>
    <w:rsid w:val="00CD33C2"/>
    <w:rsid w:val="00CD35F0"/>
    <w:rsid w:val="00CD35FA"/>
    <w:rsid w:val="00CD3669"/>
    <w:rsid w:val="00CD37A7"/>
    <w:rsid w:val="00CD3C59"/>
    <w:rsid w:val="00CD3CAC"/>
    <w:rsid w:val="00CD3CCE"/>
    <w:rsid w:val="00CD3D29"/>
    <w:rsid w:val="00CD3D46"/>
    <w:rsid w:val="00CD3D66"/>
    <w:rsid w:val="00CD3E78"/>
    <w:rsid w:val="00CD3E80"/>
    <w:rsid w:val="00CD3F20"/>
    <w:rsid w:val="00CD3F4E"/>
    <w:rsid w:val="00CD4047"/>
    <w:rsid w:val="00CD4123"/>
    <w:rsid w:val="00CD41DB"/>
    <w:rsid w:val="00CD41F6"/>
    <w:rsid w:val="00CD430B"/>
    <w:rsid w:val="00CD445C"/>
    <w:rsid w:val="00CD44AB"/>
    <w:rsid w:val="00CD4503"/>
    <w:rsid w:val="00CD4681"/>
    <w:rsid w:val="00CD4714"/>
    <w:rsid w:val="00CD4760"/>
    <w:rsid w:val="00CD48D8"/>
    <w:rsid w:val="00CD4906"/>
    <w:rsid w:val="00CD4940"/>
    <w:rsid w:val="00CD49AE"/>
    <w:rsid w:val="00CD4A00"/>
    <w:rsid w:val="00CD4B09"/>
    <w:rsid w:val="00CD4E51"/>
    <w:rsid w:val="00CD4EB2"/>
    <w:rsid w:val="00CD4F17"/>
    <w:rsid w:val="00CD529A"/>
    <w:rsid w:val="00CD52DB"/>
    <w:rsid w:val="00CD5322"/>
    <w:rsid w:val="00CD5445"/>
    <w:rsid w:val="00CD55A1"/>
    <w:rsid w:val="00CD55B2"/>
    <w:rsid w:val="00CD5605"/>
    <w:rsid w:val="00CD565C"/>
    <w:rsid w:val="00CD585D"/>
    <w:rsid w:val="00CD5A28"/>
    <w:rsid w:val="00CD5B0D"/>
    <w:rsid w:val="00CD5C25"/>
    <w:rsid w:val="00CD5C9B"/>
    <w:rsid w:val="00CD5D69"/>
    <w:rsid w:val="00CD5E9D"/>
    <w:rsid w:val="00CD5F82"/>
    <w:rsid w:val="00CD601C"/>
    <w:rsid w:val="00CD622F"/>
    <w:rsid w:val="00CD6233"/>
    <w:rsid w:val="00CD63BB"/>
    <w:rsid w:val="00CD64CA"/>
    <w:rsid w:val="00CD6B56"/>
    <w:rsid w:val="00CD6BC9"/>
    <w:rsid w:val="00CD6C85"/>
    <w:rsid w:val="00CD6D3D"/>
    <w:rsid w:val="00CD6D88"/>
    <w:rsid w:val="00CD6E02"/>
    <w:rsid w:val="00CD6FCC"/>
    <w:rsid w:val="00CD6FE9"/>
    <w:rsid w:val="00CD7159"/>
    <w:rsid w:val="00CD718D"/>
    <w:rsid w:val="00CD7386"/>
    <w:rsid w:val="00CD7439"/>
    <w:rsid w:val="00CD7653"/>
    <w:rsid w:val="00CD7803"/>
    <w:rsid w:val="00CD787A"/>
    <w:rsid w:val="00CD79FB"/>
    <w:rsid w:val="00CD7AB7"/>
    <w:rsid w:val="00CD7FD0"/>
    <w:rsid w:val="00CE0193"/>
    <w:rsid w:val="00CE0549"/>
    <w:rsid w:val="00CE058D"/>
    <w:rsid w:val="00CE05AC"/>
    <w:rsid w:val="00CE0657"/>
    <w:rsid w:val="00CE0663"/>
    <w:rsid w:val="00CE06E1"/>
    <w:rsid w:val="00CE07F2"/>
    <w:rsid w:val="00CE0966"/>
    <w:rsid w:val="00CE09C4"/>
    <w:rsid w:val="00CE0A93"/>
    <w:rsid w:val="00CE0B52"/>
    <w:rsid w:val="00CE0B68"/>
    <w:rsid w:val="00CE0BF3"/>
    <w:rsid w:val="00CE0CAB"/>
    <w:rsid w:val="00CE0D5D"/>
    <w:rsid w:val="00CE0D61"/>
    <w:rsid w:val="00CE0E17"/>
    <w:rsid w:val="00CE0E36"/>
    <w:rsid w:val="00CE0ECC"/>
    <w:rsid w:val="00CE0EFE"/>
    <w:rsid w:val="00CE10B2"/>
    <w:rsid w:val="00CE1231"/>
    <w:rsid w:val="00CE1330"/>
    <w:rsid w:val="00CE1413"/>
    <w:rsid w:val="00CE1420"/>
    <w:rsid w:val="00CE144D"/>
    <w:rsid w:val="00CE154A"/>
    <w:rsid w:val="00CE1599"/>
    <w:rsid w:val="00CE16B4"/>
    <w:rsid w:val="00CE18F9"/>
    <w:rsid w:val="00CE1913"/>
    <w:rsid w:val="00CE1916"/>
    <w:rsid w:val="00CE1953"/>
    <w:rsid w:val="00CE19AE"/>
    <w:rsid w:val="00CE1A81"/>
    <w:rsid w:val="00CE1B43"/>
    <w:rsid w:val="00CE1B67"/>
    <w:rsid w:val="00CE1D19"/>
    <w:rsid w:val="00CE1F5F"/>
    <w:rsid w:val="00CE214E"/>
    <w:rsid w:val="00CE246A"/>
    <w:rsid w:val="00CE2563"/>
    <w:rsid w:val="00CE2567"/>
    <w:rsid w:val="00CE260F"/>
    <w:rsid w:val="00CE26E4"/>
    <w:rsid w:val="00CE2714"/>
    <w:rsid w:val="00CE28EC"/>
    <w:rsid w:val="00CE2AAB"/>
    <w:rsid w:val="00CE2AB1"/>
    <w:rsid w:val="00CE2C64"/>
    <w:rsid w:val="00CE2D45"/>
    <w:rsid w:val="00CE2EAA"/>
    <w:rsid w:val="00CE2FBF"/>
    <w:rsid w:val="00CE306C"/>
    <w:rsid w:val="00CE3139"/>
    <w:rsid w:val="00CE3206"/>
    <w:rsid w:val="00CE329F"/>
    <w:rsid w:val="00CE32EC"/>
    <w:rsid w:val="00CE33A6"/>
    <w:rsid w:val="00CE3567"/>
    <w:rsid w:val="00CE357E"/>
    <w:rsid w:val="00CE358D"/>
    <w:rsid w:val="00CE369D"/>
    <w:rsid w:val="00CE36E1"/>
    <w:rsid w:val="00CE370A"/>
    <w:rsid w:val="00CE37F0"/>
    <w:rsid w:val="00CE380F"/>
    <w:rsid w:val="00CE3821"/>
    <w:rsid w:val="00CE38D1"/>
    <w:rsid w:val="00CE3986"/>
    <w:rsid w:val="00CE3A4A"/>
    <w:rsid w:val="00CE3B06"/>
    <w:rsid w:val="00CE3BA5"/>
    <w:rsid w:val="00CE3CA5"/>
    <w:rsid w:val="00CE3F66"/>
    <w:rsid w:val="00CE4480"/>
    <w:rsid w:val="00CE449C"/>
    <w:rsid w:val="00CE4687"/>
    <w:rsid w:val="00CE475D"/>
    <w:rsid w:val="00CE47B7"/>
    <w:rsid w:val="00CE47BB"/>
    <w:rsid w:val="00CE47E6"/>
    <w:rsid w:val="00CE482B"/>
    <w:rsid w:val="00CE496F"/>
    <w:rsid w:val="00CE49B1"/>
    <w:rsid w:val="00CE4A61"/>
    <w:rsid w:val="00CE4A88"/>
    <w:rsid w:val="00CE4A95"/>
    <w:rsid w:val="00CE4ABD"/>
    <w:rsid w:val="00CE4D27"/>
    <w:rsid w:val="00CE4DFA"/>
    <w:rsid w:val="00CE4EAC"/>
    <w:rsid w:val="00CE4FC8"/>
    <w:rsid w:val="00CE509B"/>
    <w:rsid w:val="00CE5373"/>
    <w:rsid w:val="00CE53E3"/>
    <w:rsid w:val="00CE5442"/>
    <w:rsid w:val="00CE5501"/>
    <w:rsid w:val="00CE56FB"/>
    <w:rsid w:val="00CE5838"/>
    <w:rsid w:val="00CE59A3"/>
    <w:rsid w:val="00CE59DA"/>
    <w:rsid w:val="00CE5B5C"/>
    <w:rsid w:val="00CE5C35"/>
    <w:rsid w:val="00CE5CA6"/>
    <w:rsid w:val="00CE5CA9"/>
    <w:rsid w:val="00CE5CD7"/>
    <w:rsid w:val="00CE5D50"/>
    <w:rsid w:val="00CE5DCD"/>
    <w:rsid w:val="00CE5F70"/>
    <w:rsid w:val="00CE5F94"/>
    <w:rsid w:val="00CE60C7"/>
    <w:rsid w:val="00CE6338"/>
    <w:rsid w:val="00CE65B0"/>
    <w:rsid w:val="00CE65F1"/>
    <w:rsid w:val="00CE669D"/>
    <w:rsid w:val="00CE68CE"/>
    <w:rsid w:val="00CE6A3A"/>
    <w:rsid w:val="00CE6AE1"/>
    <w:rsid w:val="00CE6B54"/>
    <w:rsid w:val="00CE6F54"/>
    <w:rsid w:val="00CE6FF4"/>
    <w:rsid w:val="00CE71E4"/>
    <w:rsid w:val="00CE727C"/>
    <w:rsid w:val="00CE72B9"/>
    <w:rsid w:val="00CE730F"/>
    <w:rsid w:val="00CE74DF"/>
    <w:rsid w:val="00CE781D"/>
    <w:rsid w:val="00CE78E0"/>
    <w:rsid w:val="00CE7A34"/>
    <w:rsid w:val="00CE7AF0"/>
    <w:rsid w:val="00CE7E6F"/>
    <w:rsid w:val="00CE7EF0"/>
    <w:rsid w:val="00CF0028"/>
    <w:rsid w:val="00CF015C"/>
    <w:rsid w:val="00CF0486"/>
    <w:rsid w:val="00CF05B9"/>
    <w:rsid w:val="00CF05BB"/>
    <w:rsid w:val="00CF0606"/>
    <w:rsid w:val="00CF0672"/>
    <w:rsid w:val="00CF06FD"/>
    <w:rsid w:val="00CF094D"/>
    <w:rsid w:val="00CF09E0"/>
    <w:rsid w:val="00CF0AE4"/>
    <w:rsid w:val="00CF0B45"/>
    <w:rsid w:val="00CF0B5D"/>
    <w:rsid w:val="00CF0B8F"/>
    <w:rsid w:val="00CF0C20"/>
    <w:rsid w:val="00CF0EFB"/>
    <w:rsid w:val="00CF0F34"/>
    <w:rsid w:val="00CF102D"/>
    <w:rsid w:val="00CF118A"/>
    <w:rsid w:val="00CF1248"/>
    <w:rsid w:val="00CF1401"/>
    <w:rsid w:val="00CF141A"/>
    <w:rsid w:val="00CF159E"/>
    <w:rsid w:val="00CF1695"/>
    <w:rsid w:val="00CF173E"/>
    <w:rsid w:val="00CF17FD"/>
    <w:rsid w:val="00CF18A9"/>
    <w:rsid w:val="00CF1AA8"/>
    <w:rsid w:val="00CF1D42"/>
    <w:rsid w:val="00CF1D4D"/>
    <w:rsid w:val="00CF1D79"/>
    <w:rsid w:val="00CF1E3D"/>
    <w:rsid w:val="00CF206A"/>
    <w:rsid w:val="00CF20DC"/>
    <w:rsid w:val="00CF2135"/>
    <w:rsid w:val="00CF2211"/>
    <w:rsid w:val="00CF2817"/>
    <w:rsid w:val="00CF2863"/>
    <w:rsid w:val="00CF28DD"/>
    <w:rsid w:val="00CF29F4"/>
    <w:rsid w:val="00CF2AB4"/>
    <w:rsid w:val="00CF2EA0"/>
    <w:rsid w:val="00CF2F16"/>
    <w:rsid w:val="00CF2F7E"/>
    <w:rsid w:val="00CF30C5"/>
    <w:rsid w:val="00CF31EC"/>
    <w:rsid w:val="00CF3417"/>
    <w:rsid w:val="00CF35F9"/>
    <w:rsid w:val="00CF3620"/>
    <w:rsid w:val="00CF369B"/>
    <w:rsid w:val="00CF36BC"/>
    <w:rsid w:val="00CF374D"/>
    <w:rsid w:val="00CF386E"/>
    <w:rsid w:val="00CF392E"/>
    <w:rsid w:val="00CF3996"/>
    <w:rsid w:val="00CF3AC0"/>
    <w:rsid w:val="00CF3C16"/>
    <w:rsid w:val="00CF3C7D"/>
    <w:rsid w:val="00CF3F96"/>
    <w:rsid w:val="00CF3FC6"/>
    <w:rsid w:val="00CF4072"/>
    <w:rsid w:val="00CF40C5"/>
    <w:rsid w:val="00CF4498"/>
    <w:rsid w:val="00CF4598"/>
    <w:rsid w:val="00CF463B"/>
    <w:rsid w:val="00CF4692"/>
    <w:rsid w:val="00CF470C"/>
    <w:rsid w:val="00CF4800"/>
    <w:rsid w:val="00CF4A36"/>
    <w:rsid w:val="00CF4B10"/>
    <w:rsid w:val="00CF4CC9"/>
    <w:rsid w:val="00CF4CEC"/>
    <w:rsid w:val="00CF4D06"/>
    <w:rsid w:val="00CF4DF2"/>
    <w:rsid w:val="00CF4E01"/>
    <w:rsid w:val="00CF4EA0"/>
    <w:rsid w:val="00CF4ECE"/>
    <w:rsid w:val="00CF4F78"/>
    <w:rsid w:val="00CF5019"/>
    <w:rsid w:val="00CF513A"/>
    <w:rsid w:val="00CF5274"/>
    <w:rsid w:val="00CF52D2"/>
    <w:rsid w:val="00CF52DF"/>
    <w:rsid w:val="00CF5314"/>
    <w:rsid w:val="00CF5327"/>
    <w:rsid w:val="00CF54CE"/>
    <w:rsid w:val="00CF5726"/>
    <w:rsid w:val="00CF58E2"/>
    <w:rsid w:val="00CF59CF"/>
    <w:rsid w:val="00CF5A02"/>
    <w:rsid w:val="00CF5B1E"/>
    <w:rsid w:val="00CF5B2D"/>
    <w:rsid w:val="00CF5BB6"/>
    <w:rsid w:val="00CF5CCA"/>
    <w:rsid w:val="00CF5D49"/>
    <w:rsid w:val="00CF5E70"/>
    <w:rsid w:val="00CF5FDA"/>
    <w:rsid w:val="00CF62D9"/>
    <w:rsid w:val="00CF637E"/>
    <w:rsid w:val="00CF638B"/>
    <w:rsid w:val="00CF6474"/>
    <w:rsid w:val="00CF65A0"/>
    <w:rsid w:val="00CF6779"/>
    <w:rsid w:val="00CF6833"/>
    <w:rsid w:val="00CF699D"/>
    <w:rsid w:val="00CF6A94"/>
    <w:rsid w:val="00CF6B1D"/>
    <w:rsid w:val="00CF6CA7"/>
    <w:rsid w:val="00CF6DBF"/>
    <w:rsid w:val="00CF6FAA"/>
    <w:rsid w:val="00CF702B"/>
    <w:rsid w:val="00CF70B3"/>
    <w:rsid w:val="00CF71AB"/>
    <w:rsid w:val="00CF7419"/>
    <w:rsid w:val="00CF747A"/>
    <w:rsid w:val="00CF7551"/>
    <w:rsid w:val="00CF7562"/>
    <w:rsid w:val="00CF7619"/>
    <w:rsid w:val="00CF776E"/>
    <w:rsid w:val="00CF781F"/>
    <w:rsid w:val="00CF794A"/>
    <w:rsid w:val="00CF7C64"/>
    <w:rsid w:val="00CF7DE9"/>
    <w:rsid w:val="00CF7EEC"/>
    <w:rsid w:val="00CF7FCE"/>
    <w:rsid w:val="00D000A6"/>
    <w:rsid w:val="00D005A8"/>
    <w:rsid w:val="00D008DB"/>
    <w:rsid w:val="00D00A86"/>
    <w:rsid w:val="00D00B2D"/>
    <w:rsid w:val="00D00B4F"/>
    <w:rsid w:val="00D01088"/>
    <w:rsid w:val="00D010AA"/>
    <w:rsid w:val="00D01177"/>
    <w:rsid w:val="00D011DF"/>
    <w:rsid w:val="00D01269"/>
    <w:rsid w:val="00D01339"/>
    <w:rsid w:val="00D013DA"/>
    <w:rsid w:val="00D0145C"/>
    <w:rsid w:val="00D014F2"/>
    <w:rsid w:val="00D015F9"/>
    <w:rsid w:val="00D01677"/>
    <w:rsid w:val="00D01722"/>
    <w:rsid w:val="00D017EB"/>
    <w:rsid w:val="00D01B02"/>
    <w:rsid w:val="00D01C36"/>
    <w:rsid w:val="00D01C6B"/>
    <w:rsid w:val="00D01D72"/>
    <w:rsid w:val="00D01D87"/>
    <w:rsid w:val="00D01FD1"/>
    <w:rsid w:val="00D02198"/>
    <w:rsid w:val="00D0226A"/>
    <w:rsid w:val="00D022C2"/>
    <w:rsid w:val="00D0241B"/>
    <w:rsid w:val="00D026C8"/>
    <w:rsid w:val="00D02A0A"/>
    <w:rsid w:val="00D02B7B"/>
    <w:rsid w:val="00D02D31"/>
    <w:rsid w:val="00D02DC5"/>
    <w:rsid w:val="00D02E61"/>
    <w:rsid w:val="00D02F03"/>
    <w:rsid w:val="00D030E6"/>
    <w:rsid w:val="00D031B4"/>
    <w:rsid w:val="00D032A1"/>
    <w:rsid w:val="00D032C2"/>
    <w:rsid w:val="00D032F5"/>
    <w:rsid w:val="00D03429"/>
    <w:rsid w:val="00D03477"/>
    <w:rsid w:val="00D03510"/>
    <w:rsid w:val="00D035CB"/>
    <w:rsid w:val="00D0387C"/>
    <w:rsid w:val="00D039D4"/>
    <w:rsid w:val="00D03C19"/>
    <w:rsid w:val="00D03C7B"/>
    <w:rsid w:val="00D03D02"/>
    <w:rsid w:val="00D03D17"/>
    <w:rsid w:val="00D03DB4"/>
    <w:rsid w:val="00D03E9C"/>
    <w:rsid w:val="00D040F1"/>
    <w:rsid w:val="00D041B3"/>
    <w:rsid w:val="00D04334"/>
    <w:rsid w:val="00D04460"/>
    <w:rsid w:val="00D044C2"/>
    <w:rsid w:val="00D04565"/>
    <w:rsid w:val="00D04902"/>
    <w:rsid w:val="00D0490F"/>
    <w:rsid w:val="00D0492F"/>
    <w:rsid w:val="00D0494B"/>
    <w:rsid w:val="00D04967"/>
    <w:rsid w:val="00D04A4E"/>
    <w:rsid w:val="00D04AC3"/>
    <w:rsid w:val="00D04B61"/>
    <w:rsid w:val="00D04BA3"/>
    <w:rsid w:val="00D04BD5"/>
    <w:rsid w:val="00D04C3E"/>
    <w:rsid w:val="00D04D68"/>
    <w:rsid w:val="00D04EBC"/>
    <w:rsid w:val="00D04FAA"/>
    <w:rsid w:val="00D05039"/>
    <w:rsid w:val="00D0519C"/>
    <w:rsid w:val="00D051D0"/>
    <w:rsid w:val="00D05270"/>
    <w:rsid w:val="00D052C0"/>
    <w:rsid w:val="00D05319"/>
    <w:rsid w:val="00D0538A"/>
    <w:rsid w:val="00D0542E"/>
    <w:rsid w:val="00D05474"/>
    <w:rsid w:val="00D054F3"/>
    <w:rsid w:val="00D05518"/>
    <w:rsid w:val="00D056EF"/>
    <w:rsid w:val="00D057B0"/>
    <w:rsid w:val="00D0597F"/>
    <w:rsid w:val="00D05981"/>
    <w:rsid w:val="00D059AA"/>
    <w:rsid w:val="00D05AB6"/>
    <w:rsid w:val="00D05AF3"/>
    <w:rsid w:val="00D05B70"/>
    <w:rsid w:val="00D05C27"/>
    <w:rsid w:val="00D05CA9"/>
    <w:rsid w:val="00D05DA6"/>
    <w:rsid w:val="00D06328"/>
    <w:rsid w:val="00D06375"/>
    <w:rsid w:val="00D063C2"/>
    <w:rsid w:val="00D0644D"/>
    <w:rsid w:val="00D0659F"/>
    <w:rsid w:val="00D066D3"/>
    <w:rsid w:val="00D0671C"/>
    <w:rsid w:val="00D06750"/>
    <w:rsid w:val="00D067CB"/>
    <w:rsid w:val="00D06835"/>
    <w:rsid w:val="00D0696D"/>
    <w:rsid w:val="00D06AD6"/>
    <w:rsid w:val="00D06B37"/>
    <w:rsid w:val="00D06C89"/>
    <w:rsid w:val="00D06D1F"/>
    <w:rsid w:val="00D06DFC"/>
    <w:rsid w:val="00D06E2C"/>
    <w:rsid w:val="00D06EAD"/>
    <w:rsid w:val="00D0703A"/>
    <w:rsid w:val="00D0704B"/>
    <w:rsid w:val="00D0716C"/>
    <w:rsid w:val="00D0719C"/>
    <w:rsid w:val="00D074E5"/>
    <w:rsid w:val="00D074ED"/>
    <w:rsid w:val="00D07532"/>
    <w:rsid w:val="00D0769C"/>
    <w:rsid w:val="00D07728"/>
    <w:rsid w:val="00D07759"/>
    <w:rsid w:val="00D077D7"/>
    <w:rsid w:val="00D0792A"/>
    <w:rsid w:val="00D07A7E"/>
    <w:rsid w:val="00D07BA7"/>
    <w:rsid w:val="00D07BF8"/>
    <w:rsid w:val="00D07F18"/>
    <w:rsid w:val="00D1000D"/>
    <w:rsid w:val="00D10021"/>
    <w:rsid w:val="00D1018F"/>
    <w:rsid w:val="00D10282"/>
    <w:rsid w:val="00D104F2"/>
    <w:rsid w:val="00D1067C"/>
    <w:rsid w:val="00D106E1"/>
    <w:rsid w:val="00D107BF"/>
    <w:rsid w:val="00D107CD"/>
    <w:rsid w:val="00D10823"/>
    <w:rsid w:val="00D109AC"/>
    <w:rsid w:val="00D109FB"/>
    <w:rsid w:val="00D10E34"/>
    <w:rsid w:val="00D1108E"/>
    <w:rsid w:val="00D110B0"/>
    <w:rsid w:val="00D1128F"/>
    <w:rsid w:val="00D113DE"/>
    <w:rsid w:val="00D11988"/>
    <w:rsid w:val="00D119C4"/>
    <w:rsid w:val="00D11A1E"/>
    <w:rsid w:val="00D11A73"/>
    <w:rsid w:val="00D11B12"/>
    <w:rsid w:val="00D11CC7"/>
    <w:rsid w:val="00D11DC6"/>
    <w:rsid w:val="00D11DCD"/>
    <w:rsid w:val="00D11DCF"/>
    <w:rsid w:val="00D11FA3"/>
    <w:rsid w:val="00D12080"/>
    <w:rsid w:val="00D120B1"/>
    <w:rsid w:val="00D120F2"/>
    <w:rsid w:val="00D1225A"/>
    <w:rsid w:val="00D122BC"/>
    <w:rsid w:val="00D12352"/>
    <w:rsid w:val="00D123B5"/>
    <w:rsid w:val="00D123DA"/>
    <w:rsid w:val="00D1257D"/>
    <w:rsid w:val="00D125DA"/>
    <w:rsid w:val="00D12924"/>
    <w:rsid w:val="00D129BE"/>
    <w:rsid w:val="00D12A10"/>
    <w:rsid w:val="00D12D5C"/>
    <w:rsid w:val="00D12D8B"/>
    <w:rsid w:val="00D12DA6"/>
    <w:rsid w:val="00D12F92"/>
    <w:rsid w:val="00D131EC"/>
    <w:rsid w:val="00D13448"/>
    <w:rsid w:val="00D1348D"/>
    <w:rsid w:val="00D134D9"/>
    <w:rsid w:val="00D13799"/>
    <w:rsid w:val="00D13840"/>
    <w:rsid w:val="00D1390A"/>
    <w:rsid w:val="00D139D8"/>
    <w:rsid w:val="00D13A60"/>
    <w:rsid w:val="00D13C50"/>
    <w:rsid w:val="00D13E22"/>
    <w:rsid w:val="00D13F72"/>
    <w:rsid w:val="00D13FFE"/>
    <w:rsid w:val="00D13FFF"/>
    <w:rsid w:val="00D14189"/>
    <w:rsid w:val="00D141DF"/>
    <w:rsid w:val="00D14525"/>
    <w:rsid w:val="00D146AD"/>
    <w:rsid w:val="00D1473F"/>
    <w:rsid w:val="00D14791"/>
    <w:rsid w:val="00D14937"/>
    <w:rsid w:val="00D14945"/>
    <w:rsid w:val="00D14A3C"/>
    <w:rsid w:val="00D14A4E"/>
    <w:rsid w:val="00D14CD9"/>
    <w:rsid w:val="00D14D26"/>
    <w:rsid w:val="00D14D91"/>
    <w:rsid w:val="00D14EB4"/>
    <w:rsid w:val="00D1501B"/>
    <w:rsid w:val="00D152F5"/>
    <w:rsid w:val="00D1537D"/>
    <w:rsid w:val="00D153FC"/>
    <w:rsid w:val="00D15430"/>
    <w:rsid w:val="00D155C9"/>
    <w:rsid w:val="00D1572D"/>
    <w:rsid w:val="00D1577D"/>
    <w:rsid w:val="00D1583D"/>
    <w:rsid w:val="00D15975"/>
    <w:rsid w:val="00D159B8"/>
    <w:rsid w:val="00D15A75"/>
    <w:rsid w:val="00D15A98"/>
    <w:rsid w:val="00D15B96"/>
    <w:rsid w:val="00D15C0D"/>
    <w:rsid w:val="00D15C26"/>
    <w:rsid w:val="00D15CA9"/>
    <w:rsid w:val="00D15E5E"/>
    <w:rsid w:val="00D15F2E"/>
    <w:rsid w:val="00D15F83"/>
    <w:rsid w:val="00D15FEA"/>
    <w:rsid w:val="00D15FFF"/>
    <w:rsid w:val="00D160B3"/>
    <w:rsid w:val="00D160DC"/>
    <w:rsid w:val="00D16195"/>
    <w:rsid w:val="00D16205"/>
    <w:rsid w:val="00D16252"/>
    <w:rsid w:val="00D16274"/>
    <w:rsid w:val="00D16295"/>
    <w:rsid w:val="00D1629E"/>
    <w:rsid w:val="00D1633A"/>
    <w:rsid w:val="00D165EA"/>
    <w:rsid w:val="00D16702"/>
    <w:rsid w:val="00D1670F"/>
    <w:rsid w:val="00D16792"/>
    <w:rsid w:val="00D167D5"/>
    <w:rsid w:val="00D168DB"/>
    <w:rsid w:val="00D16AFA"/>
    <w:rsid w:val="00D16B11"/>
    <w:rsid w:val="00D16B6B"/>
    <w:rsid w:val="00D16C5F"/>
    <w:rsid w:val="00D16D8E"/>
    <w:rsid w:val="00D16D9D"/>
    <w:rsid w:val="00D17062"/>
    <w:rsid w:val="00D1712F"/>
    <w:rsid w:val="00D17294"/>
    <w:rsid w:val="00D172F7"/>
    <w:rsid w:val="00D175C2"/>
    <w:rsid w:val="00D176B4"/>
    <w:rsid w:val="00D17720"/>
    <w:rsid w:val="00D1794F"/>
    <w:rsid w:val="00D179C5"/>
    <w:rsid w:val="00D17C0C"/>
    <w:rsid w:val="00D17C60"/>
    <w:rsid w:val="00D17D7F"/>
    <w:rsid w:val="00D17F9D"/>
    <w:rsid w:val="00D17FA1"/>
    <w:rsid w:val="00D2000E"/>
    <w:rsid w:val="00D20071"/>
    <w:rsid w:val="00D20148"/>
    <w:rsid w:val="00D203D4"/>
    <w:rsid w:val="00D204FC"/>
    <w:rsid w:val="00D20528"/>
    <w:rsid w:val="00D20535"/>
    <w:rsid w:val="00D2069D"/>
    <w:rsid w:val="00D206E7"/>
    <w:rsid w:val="00D20706"/>
    <w:rsid w:val="00D2077D"/>
    <w:rsid w:val="00D207BE"/>
    <w:rsid w:val="00D208A3"/>
    <w:rsid w:val="00D209B8"/>
    <w:rsid w:val="00D209F0"/>
    <w:rsid w:val="00D209FF"/>
    <w:rsid w:val="00D20ABE"/>
    <w:rsid w:val="00D20B29"/>
    <w:rsid w:val="00D20B7F"/>
    <w:rsid w:val="00D20CB0"/>
    <w:rsid w:val="00D20D73"/>
    <w:rsid w:val="00D210AE"/>
    <w:rsid w:val="00D210DF"/>
    <w:rsid w:val="00D21102"/>
    <w:rsid w:val="00D211E9"/>
    <w:rsid w:val="00D2137B"/>
    <w:rsid w:val="00D213BF"/>
    <w:rsid w:val="00D21414"/>
    <w:rsid w:val="00D214E8"/>
    <w:rsid w:val="00D215D4"/>
    <w:rsid w:val="00D216CD"/>
    <w:rsid w:val="00D2176E"/>
    <w:rsid w:val="00D2181A"/>
    <w:rsid w:val="00D218E9"/>
    <w:rsid w:val="00D2191B"/>
    <w:rsid w:val="00D21A18"/>
    <w:rsid w:val="00D21ABA"/>
    <w:rsid w:val="00D21ABC"/>
    <w:rsid w:val="00D21EF4"/>
    <w:rsid w:val="00D21F0F"/>
    <w:rsid w:val="00D21FDB"/>
    <w:rsid w:val="00D22012"/>
    <w:rsid w:val="00D2212C"/>
    <w:rsid w:val="00D22304"/>
    <w:rsid w:val="00D22370"/>
    <w:rsid w:val="00D22524"/>
    <w:rsid w:val="00D226F6"/>
    <w:rsid w:val="00D227EE"/>
    <w:rsid w:val="00D22835"/>
    <w:rsid w:val="00D2285A"/>
    <w:rsid w:val="00D228A5"/>
    <w:rsid w:val="00D2293A"/>
    <w:rsid w:val="00D22A33"/>
    <w:rsid w:val="00D22A8E"/>
    <w:rsid w:val="00D22C71"/>
    <w:rsid w:val="00D22F4D"/>
    <w:rsid w:val="00D230DF"/>
    <w:rsid w:val="00D23284"/>
    <w:rsid w:val="00D2329C"/>
    <w:rsid w:val="00D2359E"/>
    <w:rsid w:val="00D23824"/>
    <w:rsid w:val="00D238FC"/>
    <w:rsid w:val="00D23927"/>
    <w:rsid w:val="00D23A38"/>
    <w:rsid w:val="00D23C7C"/>
    <w:rsid w:val="00D23CD3"/>
    <w:rsid w:val="00D23CDD"/>
    <w:rsid w:val="00D23D9D"/>
    <w:rsid w:val="00D23DED"/>
    <w:rsid w:val="00D23ECC"/>
    <w:rsid w:val="00D24158"/>
    <w:rsid w:val="00D2420C"/>
    <w:rsid w:val="00D2429A"/>
    <w:rsid w:val="00D2432B"/>
    <w:rsid w:val="00D244C3"/>
    <w:rsid w:val="00D245BE"/>
    <w:rsid w:val="00D24704"/>
    <w:rsid w:val="00D24762"/>
    <w:rsid w:val="00D24AFB"/>
    <w:rsid w:val="00D24AFF"/>
    <w:rsid w:val="00D24B67"/>
    <w:rsid w:val="00D24C3E"/>
    <w:rsid w:val="00D24D05"/>
    <w:rsid w:val="00D24E0A"/>
    <w:rsid w:val="00D24F39"/>
    <w:rsid w:val="00D24FD8"/>
    <w:rsid w:val="00D25061"/>
    <w:rsid w:val="00D25087"/>
    <w:rsid w:val="00D25194"/>
    <w:rsid w:val="00D25481"/>
    <w:rsid w:val="00D254BA"/>
    <w:rsid w:val="00D2568C"/>
    <w:rsid w:val="00D256AC"/>
    <w:rsid w:val="00D259AB"/>
    <w:rsid w:val="00D25A4B"/>
    <w:rsid w:val="00D25A58"/>
    <w:rsid w:val="00D25B07"/>
    <w:rsid w:val="00D25B43"/>
    <w:rsid w:val="00D25B84"/>
    <w:rsid w:val="00D25C11"/>
    <w:rsid w:val="00D25CF6"/>
    <w:rsid w:val="00D25DA6"/>
    <w:rsid w:val="00D26050"/>
    <w:rsid w:val="00D262AB"/>
    <w:rsid w:val="00D262E9"/>
    <w:rsid w:val="00D26381"/>
    <w:rsid w:val="00D264E6"/>
    <w:rsid w:val="00D2679A"/>
    <w:rsid w:val="00D26844"/>
    <w:rsid w:val="00D26A9B"/>
    <w:rsid w:val="00D26ADF"/>
    <w:rsid w:val="00D26B38"/>
    <w:rsid w:val="00D26CE8"/>
    <w:rsid w:val="00D26D47"/>
    <w:rsid w:val="00D26E5A"/>
    <w:rsid w:val="00D26EA6"/>
    <w:rsid w:val="00D26F7B"/>
    <w:rsid w:val="00D27054"/>
    <w:rsid w:val="00D27057"/>
    <w:rsid w:val="00D2714C"/>
    <w:rsid w:val="00D271C9"/>
    <w:rsid w:val="00D271D6"/>
    <w:rsid w:val="00D27269"/>
    <w:rsid w:val="00D272AA"/>
    <w:rsid w:val="00D27373"/>
    <w:rsid w:val="00D2759C"/>
    <w:rsid w:val="00D275D0"/>
    <w:rsid w:val="00D27635"/>
    <w:rsid w:val="00D278DD"/>
    <w:rsid w:val="00D27999"/>
    <w:rsid w:val="00D27AEA"/>
    <w:rsid w:val="00D27C46"/>
    <w:rsid w:val="00D27D77"/>
    <w:rsid w:val="00D27F7F"/>
    <w:rsid w:val="00D301F4"/>
    <w:rsid w:val="00D3025B"/>
    <w:rsid w:val="00D30300"/>
    <w:rsid w:val="00D30388"/>
    <w:rsid w:val="00D3049B"/>
    <w:rsid w:val="00D30513"/>
    <w:rsid w:val="00D305C8"/>
    <w:rsid w:val="00D30702"/>
    <w:rsid w:val="00D3070F"/>
    <w:rsid w:val="00D308A2"/>
    <w:rsid w:val="00D308C5"/>
    <w:rsid w:val="00D30AD9"/>
    <w:rsid w:val="00D30B8D"/>
    <w:rsid w:val="00D30C1D"/>
    <w:rsid w:val="00D30D69"/>
    <w:rsid w:val="00D31041"/>
    <w:rsid w:val="00D31178"/>
    <w:rsid w:val="00D312B1"/>
    <w:rsid w:val="00D315E6"/>
    <w:rsid w:val="00D31897"/>
    <w:rsid w:val="00D319B0"/>
    <w:rsid w:val="00D31A41"/>
    <w:rsid w:val="00D31C21"/>
    <w:rsid w:val="00D31DE8"/>
    <w:rsid w:val="00D32177"/>
    <w:rsid w:val="00D3219F"/>
    <w:rsid w:val="00D32386"/>
    <w:rsid w:val="00D3245E"/>
    <w:rsid w:val="00D3262D"/>
    <w:rsid w:val="00D32643"/>
    <w:rsid w:val="00D3275D"/>
    <w:rsid w:val="00D328B8"/>
    <w:rsid w:val="00D32BE5"/>
    <w:rsid w:val="00D32C48"/>
    <w:rsid w:val="00D32D5B"/>
    <w:rsid w:val="00D32DD2"/>
    <w:rsid w:val="00D33072"/>
    <w:rsid w:val="00D33114"/>
    <w:rsid w:val="00D3321E"/>
    <w:rsid w:val="00D33433"/>
    <w:rsid w:val="00D3365E"/>
    <w:rsid w:val="00D33667"/>
    <w:rsid w:val="00D33782"/>
    <w:rsid w:val="00D33800"/>
    <w:rsid w:val="00D338E7"/>
    <w:rsid w:val="00D339F5"/>
    <w:rsid w:val="00D33A8D"/>
    <w:rsid w:val="00D33BFB"/>
    <w:rsid w:val="00D33DF8"/>
    <w:rsid w:val="00D33E70"/>
    <w:rsid w:val="00D33F9C"/>
    <w:rsid w:val="00D33FA0"/>
    <w:rsid w:val="00D3401F"/>
    <w:rsid w:val="00D340D6"/>
    <w:rsid w:val="00D34157"/>
    <w:rsid w:val="00D34269"/>
    <w:rsid w:val="00D34295"/>
    <w:rsid w:val="00D34345"/>
    <w:rsid w:val="00D3434B"/>
    <w:rsid w:val="00D346F6"/>
    <w:rsid w:val="00D34704"/>
    <w:rsid w:val="00D34772"/>
    <w:rsid w:val="00D347F9"/>
    <w:rsid w:val="00D34A24"/>
    <w:rsid w:val="00D34A7E"/>
    <w:rsid w:val="00D34A84"/>
    <w:rsid w:val="00D34BB4"/>
    <w:rsid w:val="00D34DB4"/>
    <w:rsid w:val="00D34DCD"/>
    <w:rsid w:val="00D34E85"/>
    <w:rsid w:val="00D34E8C"/>
    <w:rsid w:val="00D34EF5"/>
    <w:rsid w:val="00D34F67"/>
    <w:rsid w:val="00D350C2"/>
    <w:rsid w:val="00D35392"/>
    <w:rsid w:val="00D3551E"/>
    <w:rsid w:val="00D3565A"/>
    <w:rsid w:val="00D356A8"/>
    <w:rsid w:val="00D35729"/>
    <w:rsid w:val="00D35772"/>
    <w:rsid w:val="00D35965"/>
    <w:rsid w:val="00D35A00"/>
    <w:rsid w:val="00D35AAB"/>
    <w:rsid w:val="00D35BDE"/>
    <w:rsid w:val="00D35C54"/>
    <w:rsid w:val="00D35D0F"/>
    <w:rsid w:val="00D35D61"/>
    <w:rsid w:val="00D35F12"/>
    <w:rsid w:val="00D35F5B"/>
    <w:rsid w:val="00D35F91"/>
    <w:rsid w:val="00D35FB3"/>
    <w:rsid w:val="00D36243"/>
    <w:rsid w:val="00D36340"/>
    <w:rsid w:val="00D36365"/>
    <w:rsid w:val="00D363C8"/>
    <w:rsid w:val="00D36439"/>
    <w:rsid w:val="00D3654D"/>
    <w:rsid w:val="00D366C3"/>
    <w:rsid w:val="00D366FB"/>
    <w:rsid w:val="00D369CB"/>
    <w:rsid w:val="00D36ADF"/>
    <w:rsid w:val="00D36AE9"/>
    <w:rsid w:val="00D36BF8"/>
    <w:rsid w:val="00D36C24"/>
    <w:rsid w:val="00D36C90"/>
    <w:rsid w:val="00D36CFA"/>
    <w:rsid w:val="00D36F4A"/>
    <w:rsid w:val="00D36F4C"/>
    <w:rsid w:val="00D36F68"/>
    <w:rsid w:val="00D3708B"/>
    <w:rsid w:val="00D3728A"/>
    <w:rsid w:val="00D37291"/>
    <w:rsid w:val="00D3729F"/>
    <w:rsid w:val="00D37463"/>
    <w:rsid w:val="00D375A7"/>
    <w:rsid w:val="00D375D0"/>
    <w:rsid w:val="00D3766F"/>
    <w:rsid w:val="00D37797"/>
    <w:rsid w:val="00D37932"/>
    <w:rsid w:val="00D37957"/>
    <w:rsid w:val="00D379BD"/>
    <w:rsid w:val="00D37BA2"/>
    <w:rsid w:val="00D37F37"/>
    <w:rsid w:val="00D400F3"/>
    <w:rsid w:val="00D40136"/>
    <w:rsid w:val="00D4026F"/>
    <w:rsid w:val="00D4035F"/>
    <w:rsid w:val="00D403F8"/>
    <w:rsid w:val="00D40563"/>
    <w:rsid w:val="00D407AB"/>
    <w:rsid w:val="00D40A05"/>
    <w:rsid w:val="00D40ADC"/>
    <w:rsid w:val="00D40C5F"/>
    <w:rsid w:val="00D40D43"/>
    <w:rsid w:val="00D40DDF"/>
    <w:rsid w:val="00D40EB5"/>
    <w:rsid w:val="00D40FCB"/>
    <w:rsid w:val="00D4127C"/>
    <w:rsid w:val="00D4129C"/>
    <w:rsid w:val="00D41582"/>
    <w:rsid w:val="00D41622"/>
    <w:rsid w:val="00D416D9"/>
    <w:rsid w:val="00D41856"/>
    <w:rsid w:val="00D41873"/>
    <w:rsid w:val="00D4190E"/>
    <w:rsid w:val="00D41B2E"/>
    <w:rsid w:val="00D41BB9"/>
    <w:rsid w:val="00D41BF1"/>
    <w:rsid w:val="00D41C82"/>
    <w:rsid w:val="00D41D21"/>
    <w:rsid w:val="00D41F22"/>
    <w:rsid w:val="00D4207E"/>
    <w:rsid w:val="00D420A8"/>
    <w:rsid w:val="00D42111"/>
    <w:rsid w:val="00D42123"/>
    <w:rsid w:val="00D42215"/>
    <w:rsid w:val="00D422D5"/>
    <w:rsid w:val="00D42304"/>
    <w:rsid w:val="00D4241E"/>
    <w:rsid w:val="00D42429"/>
    <w:rsid w:val="00D426D5"/>
    <w:rsid w:val="00D42777"/>
    <w:rsid w:val="00D4278D"/>
    <w:rsid w:val="00D42818"/>
    <w:rsid w:val="00D428D7"/>
    <w:rsid w:val="00D42BCF"/>
    <w:rsid w:val="00D42C9E"/>
    <w:rsid w:val="00D42CF3"/>
    <w:rsid w:val="00D42D67"/>
    <w:rsid w:val="00D42EC7"/>
    <w:rsid w:val="00D4314C"/>
    <w:rsid w:val="00D4324F"/>
    <w:rsid w:val="00D4331B"/>
    <w:rsid w:val="00D433E3"/>
    <w:rsid w:val="00D43450"/>
    <w:rsid w:val="00D435E2"/>
    <w:rsid w:val="00D43780"/>
    <w:rsid w:val="00D437B0"/>
    <w:rsid w:val="00D4394C"/>
    <w:rsid w:val="00D43B8B"/>
    <w:rsid w:val="00D43BD8"/>
    <w:rsid w:val="00D43E22"/>
    <w:rsid w:val="00D43E60"/>
    <w:rsid w:val="00D43F02"/>
    <w:rsid w:val="00D43F48"/>
    <w:rsid w:val="00D44083"/>
    <w:rsid w:val="00D44130"/>
    <w:rsid w:val="00D441D9"/>
    <w:rsid w:val="00D44212"/>
    <w:rsid w:val="00D445A9"/>
    <w:rsid w:val="00D44655"/>
    <w:rsid w:val="00D44780"/>
    <w:rsid w:val="00D449F6"/>
    <w:rsid w:val="00D44A7E"/>
    <w:rsid w:val="00D44C44"/>
    <w:rsid w:val="00D44CD0"/>
    <w:rsid w:val="00D44F4E"/>
    <w:rsid w:val="00D44F72"/>
    <w:rsid w:val="00D451EC"/>
    <w:rsid w:val="00D452C8"/>
    <w:rsid w:val="00D454E6"/>
    <w:rsid w:val="00D455C7"/>
    <w:rsid w:val="00D4566A"/>
    <w:rsid w:val="00D45750"/>
    <w:rsid w:val="00D45771"/>
    <w:rsid w:val="00D45888"/>
    <w:rsid w:val="00D45AD6"/>
    <w:rsid w:val="00D45B3B"/>
    <w:rsid w:val="00D45C6C"/>
    <w:rsid w:val="00D45CE7"/>
    <w:rsid w:val="00D45DD1"/>
    <w:rsid w:val="00D45F26"/>
    <w:rsid w:val="00D45F48"/>
    <w:rsid w:val="00D4602A"/>
    <w:rsid w:val="00D460C4"/>
    <w:rsid w:val="00D4648C"/>
    <w:rsid w:val="00D4653E"/>
    <w:rsid w:val="00D46738"/>
    <w:rsid w:val="00D467A6"/>
    <w:rsid w:val="00D467D2"/>
    <w:rsid w:val="00D46828"/>
    <w:rsid w:val="00D469C5"/>
    <w:rsid w:val="00D46C71"/>
    <w:rsid w:val="00D46C83"/>
    <w:rsid w:val="00D46D54"/>
    <w:rsid w:val="00D46DBB"/>
    <w:rsid w:val="00D46E19"/>
    <w:rsid w:val="00D46ED3"/>
    <w:rsid w:val="00D46F32"/>
    <w:rsid w:val="00D470CB"/>
    <w:rsid w:val="00D471CC"/>
    <w:rsid w:val="00D471D8"/>
    <w:rsid w:val="00D47360"/>
    <w:rsid w:val="00D474AC"/>
    <w:rsid w:val="00D474B1"/>
    <w:rsid w:val="00D4751C"/>
    <w:rsid w:val="00D47595"/>
    <w:rsid w:val="00D475D9"/>
    <w:rsid w:val="00D4780B"/>
    <w:rsid w:val="00D4789C"/>
    <w:rsid w:val="00D479A3"/>
    <w:rsid w:val="00D479E5"/>
    <w:rsid w:val="00D47BC0"/>
    <w:rsid w:val="00D47C43"/>
    <w:rsid w:val="00D47D84"/>
    <w:rsid w:val="00D5033C"/>
    <w:rsid w:val="00D505B3"/>
    <w:rsid w:val="00D50792"/>
    <w:rsid w:val="00D5083B"/>
    <w:rsid w:val="00D50961"/>
    <w:rsid w:val="00D50B38"/>
    <w:rsid w:val="00D50B43"/>
    <w:rsid w:val="00D50C04"/>
    <w:rsid w:val="00D50CD1"/>
    <w:rsid w:val="00D50F05"/>
    <w:rsid w:val="00D50F47"/>
    <w:rsid w:val="00D51097"/>
    <w:rsid w:val="00D51131"/>
    <w:rsid w:val="00D51203"/>
    <w:rsid w:val="00D512F3"/>
    <w:rsid w:val="00D513F9"/>
    <w:rsid w:val="00D51469"/>
    <w:rsid w:val="00D515BA"/>
    <w:rsid w:val="00D5163E"/>
    <w:rsid w:val="00D516F8"/>
    <w:rsid w:val="00D51750"/>
    <w:rsid w:val="00D518C6"/>
    <w:rsid w:val="00D51955"/>
    <w:rsid w:val="00D519B4"/>
    <w:rsid w:val="00D51A4B"/>
    <w:rsid w:val="00D51BE6"/>
    <w:rsid w:val="00D51C2B"/>
    <w:rsid w:val="00D51C3D"/>
    <w:rsid w:val="00D51CE0"/>
    <w:rsid w:val="00D51CEB"/>
    <w:rsid w:val="00D51D8E"/>
    <w:rsid w:val="00D51F56"/>
    <w:rsid w:val="00D51F66"/>
    <w:rsid w:val="00D51F85"/>
    <w:rsid w:val="00D51F9C"/>
    <w:rsid w:val="00D5215A"/>
    <w:rsid w:val="00D52260"/>
    <w:rsid w:val="00D52606"/>
    <w:rsid w:val="00D526F4"/>
    <w:rsid w:val="00D52711"/>
    <w:rsid w:val="00D52891"/>
    <w:rsid w:val="00D528CF"/>
    <w:rsid w:val="00D528EF"/>
    <w:rsid w:val="00D529B3"/>
    <w:rsid w:val="00D52BE5"/>
    <w:rsid w:val="00D52C46"/>
    <w:rsid w:val="00D52CE1"/>
    <w:rsid w:val="00D52CEF"/>
    <w:rsid w:val="00D52D37"/>
    <w:rsid w:val="00D52F72"/>
    <w:rsid w:val="00D52FE3"/>
    <w:rsid w:val="00D5310B"/>
    <w:rsid w:val="00D532A6"/>
    <w:rsid w:val="00D53326"/>
    <w:rsid w:val="00D53477"/>
    <w:rsid w:val="00D53481"/>
    <w:rsid w:val="00D53687"/>
    <w:rsid w:val="00D536DF"/>
    <w:rsid w:val="00D536F2"/>
    <w:rsid w:val="00D53780"/>
    <w:rsid w:val="00D5383C"/>
    <w:rsid w:val="00D538F6"/>
    <w:rsid w:val="00D539B9"/>
    <w:rsid w:val="00D539CF"/>
    <w:rsid w:val="00D53A8F"/>
    <w:rsid w:val="00D53B79"/>
    <w:rsid w:val="00D53BB7"/>
    <w:rsid w:val="00D53C1B"/>
    <w:rsid w:val="00D53CCB"/>
    <w:rsid w:val="00D53E88"/>
    <w:rsid w:val="00D53F61"/>
    <w:rsid w:val="00D53FE3"/>
    <w:rsid w:val="00D5402B"/>
    <w:rsid w:val="00D5425F"/>
    <w:rsid w:val="00D54300"/>
    <w:rsid w:val="00D5432B"/>
    <w:rsid w:val="00D544E4"/>
    <w:rsid w:val="00D545C3"/>
    <w:rsid w:val="00D54AD0"/>
    <w:rsid w:val="00D54B3B"/>
    <w:rsid w:val="00D54C25"/>
    <w:rsid w:val="00D54CAD"/>
    <w:rsid w:val="00D54CF4"/>
    <w:rsid w:val="00D54D6B"/>
    <w:rsid w:val="00D54FAA"/>
    <w:rsid w:val="00D54FBD"/>
    <w:rsid w:val="00D550AD"/>
    <w:rsid w:val="00D55195"/>
    <w:rsid w:val="00D551AC"/>
    <w:rsid w:val="00D55301"/>
    <w:rsid w:val="00D55305"/>
    <w:rsid w:val="00D55353"/>
    <w:rsid w:val="00D555FA"/>
    <w:rsid w:val="00D558E4"/>
    <w:rsid w:val="00D55946"/>
    <w:rsid w:val="00D55972"/>
    <w:rsid w:val="00D55A4E"/>
    <w:rsid w:val="00D55A85"/>
    <w:rsid w:val="00D55A9A"/>
    <w:rsid w:val="00D55B5F"/>
    <w:rsid w:val="00D55EC6"/>
    <w:rsid w:val="00D55EDA"/>
    <w:rsid w:val="00D56009"/>
    <w:rsid w:val="00D560F9"/>
    <w:rsid w:val="00D5616F"/>
    <w:rsid w:val="00D56191"/>
    <w:rsid w:val="00D56231"/>
    <w:rsid w:val="00D56237"/>
    <w:rsid w:val="00D563A2"/>
    <w:rsid w:val="00D565A8"/>
    <w:rsid w:val="00D567CF"/>
    <w:rsid w:val="00D568F7"/>
    <w:rsid w:val="00D56979"/>
    <w:rsid w:val="00D56D22"/>
    <w:rsid w:val="00D56E93"/>
    <w:rsid w:val="00D56ED5"/>
    <w:rsid w:val="00D56FC5"/>
    <w:rsid w:val="00D570CF"/>
    <w:rsid w:val="00D570D7"/>
    <w:rsid w:val="00D5710D"/>
    <w:rsid w:val="00D571DB"/>
    <w:rsid w:val="00D572DD"/>
    <w:rsid w:val="00D573FD"/>
    <w:rsid w:val="00D575FE"/>
    <w:rsid w:val="00D576A6"/>
    <w:rsid w:val="00D57727"/>
    <w:rsid w:val="00D5774F"/>
    <w:rsid w:val="00D5776C"/>
    <w:rsid w:val="00D5778D"/>
    <w:rsid w:val="00D577ED"/>
    <w:rsid w:val="00D5785C"/>
    <w:rsid w:val="00D5793B"/>
    <w:rsid w:val="00D57A64"/>
    <w:rsid w:val="00D57C6B"/>
    <w:rsid w:val="00D57C78"/>
    <w:rsid w:val="00D57C7E"/>
    <w:rsid w:val="00D57DA8"/>
    <w:rsid w:val="00D57F12"/>
    <w:rsid w:val="00D6004F"/>
    <w:rsid w:val="00D600D2"/>
    <w:rsid w:val="00D60169"/>
    <w:rsid w:val="00D601C5"/>
    <w:rsid w:val="00D60273"/>
    <w:rsid w:val="00D603F1"/>
    <w:rsid w:val="00D6048D"/>
    <w:rsid w:val="00D60521"/>
    <w:rsid w:val="00D60533"/>
    <w:rsid w:val="00D6075F"/>
    <w:rsid w:val="00D6079D"/>
    <w:rsid w:val="00D6082B"/>
    <w:rsid w:val="00D609BE"/>
    <w:rsid w:val="00D60A22"/>
    <w:rsid w:val="00D60B79"/>
    <w:rsid w:val="00D60C80"/>
    <w:rsid w:val="00D60CA6"/>
    <w:rsid w:val="00D60E3D"/>
    <w:rsid w:val="00D6103D"/>
    <w:rsid w:val="00D61291"/>
    <w:rsid w:val="00D61710"/>
    <w:rsid w:val="00D617DC"/>
    <w:rsid w:val="00D61967"/>
    <w:rsid w:val="00D61989"/>
    <w:rsid w:val="00D61B1E"/>
    <w:rsid w:val="00D61F4B"/>
    <w:rsid w:val="00D61F7A"/>
    <w:rsid w:val="00D61FA7"/>
    <w:rsid w:val="00D61FED"/>
    <w:rsid w:val="00D62281"/>
    <w:rsid w:val="00D62396"/>
    <w:rsid w:val="00D62417"/>
    <w:rsid w:val="00D62476"/>
    <w:rsid w:val="00D624CF"/>
    <w:rsid w:val="00D6270E"/>
    <w:rsid w:val="00D6273F"/>
    <w:rsid w:val="00D629A6"/>
    <w:rsid w:val="00D62B3E"/>
    <w:rsid w:val="00D62B5D"/>
    <w:rsid w:val="00D62D96"/>
    <w:rsid w:val="00D62DEB"/>
    <w:rsid w:val="00D63320"/>
    <w:rsid w:val="00D63755"/>
    <w:rsid w:val="00D63776"/>
    <w:rsid w:val="00D637DE"/>
    <w:rsid w:val="00D6382E"/>
    <w:rsid w:val="00D638C9"/>
    <w:rsid w:val="00D63906"/>
    <w:rsid w:val="00D63964"/>
    <w:rsid w:val="00D639A9"/>
    <w:rsid w:val="00D63C13"/>
    <w:rsid w:val="00D63C40"/>
    <w:rsid w:val="00D63D7D"/>
    <w:rsid w:val="00D63E3C"/>
    <w:rsid w:val="00D63F9D"/>
    <w:rsid w:val="00D6406B"/>
    <w:rsid w:val="00D640A0"/>
    <w:rsid w:val="00D64126"/>
    <w:rsid w:val="00D6415D"/>
    <w:rsid w:val="00D643B0"/>
    <w:rsid w:val="00D6469B"/>
    <w:rsid w:val="00D6470B"/>
    <w:rsid w:val="00D64720"/>
    <w:rsid w:val="00D64757"/>
    <w:rsid w:val="00D648FB"/>
    <w:rsid w:val="00D64A09"/>
    <w:rsid w:val="00D64BAD"/>
    <w:rsid w:val="00D64FC6"/>
    <w:rsid w:val="00D65091"/>
    <w:rsid w:val="00D65230"/>
    <w:rsid w:val="00D65386"/>
    <w:rsid w:val="00D653C7"/>
    <w:rsid w:val="00D65451"/>
    <w:rsid w:val="00D6547D"/>
    <w:rsid w:val="00D6553E"/>
    <w:rsid w:val="00D6559F"/>
    <w:rsid w:val="00D65683"/>
    <w:rsid w:val="00D656F1"/>
    <w:rsid w:val="00D65717"/>
    <w:rsid w:val="00D6577F"/>
    <w:rsid w:val="00D65A80"/>
    <w:rsid w:val="00D65B2A"/>
    <w:rsid w:val="00D65D58"/>
    <w:rsid w:val="00D65F23"/>
    <w:rsid w:val="00D65F29"/>
    <w:rsid w:val="00D65F58"/>
    <w:rsid w:val="00D65F6B"/>
    <w:rsid w:val="00D66078"/>
    <w:rsid w:val="00D6623D"/>
    <w:rsid w:val="00D662B1"/>
    <w:rsid w:val="00D662EA"/>
    <w:rsid w:val="00D6632B"/>
    <w:rsid w:val="00D664D0"/>
    <w:rsid w:val="00D6688C"/>
    <w:rsid w:val="00D66A2D"/>
    <w:rsid w:val="00D66A4C"/>
    <w:rsid w:val="00D66C29"/>
    <w:rsid w:val="00D66CAB"/>
    <w:rsid w:val="00D66DEB"/>
    <w:rsid w:val="00D66E61"/>
    <w:rsid w:val="00D66F66"/>
    <w:rsid w:val="00D67032"/>
    <w:rsid w:val="00D6708C"/>
    <w:rsid w:val="00D6711C"/>
    <w:rsid w:val="00D672EB"/>
    <w:rsid w:val="00D673B6"/>
    <w:rsid w:val="00D6744E"/>
    <w:rsid w:val="00D67475"/>
    <w:rsid w:val="00D67635"/>
    <w:rsid w:val="00D6768F"/>
    <w:rsid w:val="00D676DE"/>
    <w:rsid w:val="00D67758"/>
    <w:rsid w:val="00D6786D"/>
    <w:rsid w:val="00D679E4"/>
    <w:rsid w:val="00D67B3F"/>
    <w:rsid w:val="00D67B45"/>
    <w:rsid w:val="00D67B8B"/>
    <w:rsid w:val="00D67D12"/>
    <w:rsid w:val="00D67EF8"/>
    <w:rsid w:val="00D67FC4"/>
    <w:rsid w:val="00D700E6"/>
    <w:rsid w:val="00D70100"/>
    <w:rsid w:val="00D70318"/>
    <w:rsid w:val="00D70554"/>
    <w:rsid w:val="00D70598"/>
    <w:rsid w:val="00D7068F"/>
    <w:rsid w:val="00D7074C"/>
    <w:rsid w:val="00D70789"/>
    <w:rsid w:val="00D708A5"/>
    <w:rsid w:val="00D70A50"/>
    <w:rsid w:val="00D70B50"/>
    <w:rsid w:val="00D70BA0"/>
    <w:rsid w:val="00D70BF9"/>
    <w:rsid w:val="00D70C3D"/>
    <w:rsid w:val="00D70D07"/>
    <w:rsid w:val="00D70DC5"/>
    <w:rsid w:val="00D70E3B"/>
    <w:rsid w:val="00D70F2B"/>
    <w:rsid w:val="00D71061"/>
    <w:rsid w:val="00D710B9"/>
    <w:rsid w:val="00D71216"/>
    <w:rsid w:val="00D712AC"/>
    <w:rsid w:val="00D7142A"/>
    <w:rsid w:val="00D71535"/>
    <w:rsid w:val="00D71587"/>
    <w:rsid w:val="00D715BD"/>
    <w:rsid w:val="00D7162B"/>
    <w:rsid w:val="00D716A7"/>
    <w:rsid w:val="00D71747"/>
    <w:rsid w:val="00D71785"/>
    <w:rsid w:val="00D7179D"/>
    <w:rsid w:val="00D71800"/>
    <w:rsid w:val="00D71891"/>
    <w:rsid w:val="00D71892"/>
    <w:rsid w:val="00D71A6C"/>
    <w:rsid w:val="00D71B94"/>
    <w:rsid w:val="00D71CE9"/>
    <w:rsid w:val="00D71D10"/>
    <w:rsid w:val="00D71EC8"/>
    <w:rsid w:val="00D72029"/>
    <w:rsid w:val="00D72249"/>
    <w:rsid w:val="00D7225D"/>
    <w:rsid w:val="00D72262"/>
    <w:rsid w:val="00D723F0"/>
    <w:rsid w:val="00D725D1"/>
    <w:rsid w:val="00D726B8"/>
    <w:rsid w:val="00D727F7"/>
    <w:rsid w:val="00D7281F"/>
    <w:rsid w:val="00D7296D"/>
    <w:rsid w:val="00D72AFA"/>
    <w:rsid w:val="00D72B27"/>
    <w:rsid w:val="00D72D51"/>
    <w:rsid w:val="00D72FD9"/>
    <w:rsid w:val="00D731B7"/>
    <w:rsid w:val="00D73422"/>
    <w:rsid w:val="00D73460"/>
    <w:rsid w:val="00D7350B"/>
    <w:rsid w:val="00D73544"/>
    <w:rsid w:val="00D737B8"/>
    <w:rsid w:val="00D737DA"/>
    <w:rsid w:val="00D737E5"/>
    <w:rsid w:val="00D73826"/>
    <w:rsid w:val="00D7394F"/>
    <w:rsid w:val="00D73B75"/>
    <w:rsid w:val="00D73EEC"/>
    <w:rsid w:val="00D73F40"/>
    <w:rsid w:val="00D73FD3"/>
    <w:rsid w:val="00D742F0"/>
    <w:rsid w:val="00D7431F"/>
    <w:rsid w:val="00D7435A"/>
    <w:rsid w:val="00D7435F"/>
    <w:rsid w:val="00D744A7"/>
    <w:rsid w:val="00D744B2"/>
    <w:rsid w:val="00D7463B"/>
    <w:rsid w:val="00D746B3"/>
    <w:rsid w:val="00D746CD"/>
    <w:rsid w:val="00D74772"/>
    <w:rsid w:val="00D74845"/>
    <w:rsid w:val="00D74918"/>
    <w:rsid w:val="00D74A26"/>
    <w:rsid w:val="00D74A4F"/>
    <w:rsid w:val="00D74D6D"/>
    <w:rsid w:val="00D74D98"/>
    <w:rsid w:val="00D74E1C"/>
    <w:rsid w:val="00D750FA"/>
    <w:rsid w:val="00D7518F"/>
    <w:rsid w:val="00D7531F"/>
    <w:rsid w:val="00D75320"/>
    <w:rsid w:val="00D7532E"/>
    <w:rsid w:val="00D75351"/>
    <w:rsid w:val="00D753BC"/>
    <w:rsid w:val="00D75428"/>
    <w:rsid w:val="00D7543C"/>
    <w:rsid w:val="00D75841"/>
    <w:rsid w:val="00D75C40"/>
    <w:rsid w:val="00D75C79"/>
    <w:rsid w:val="00D75CA8"/>
    <w:rsid w:val="00D75CD7"/>
    <w:rsid w:val="00D75D6A"/>
    <w:rsid w:val="00D75DBA"/>
    <w:rsid w:val="00D75DEB"/>
    <w:rsid w:val="00D75F13"/>
    <w:rsid w:val="00D75F36"/>
    <w:rsid w:val="00D76384"/>
    <w:rsid w:val="00D763E3"/>
    <w:rsid w:val="00D76486"/>
    <w:rsid w:val="00D76506"/>
    <w:rsid w:val="00D7659C"/>
    <w:rsid w:val="00D765DB"/>
    <w:rsid w:val="00D76782"/>
    <w:rsid w:val="00D76E5D"/>
    <w:rsid w:val="00D76F2D"/>
    <w:rsid w:val="00D77041"/>
    <w:rsid w:val="00D77083"/>
    <w:rsid w:val="00D7708C"/>
    <w:rsid w:val="00D770B1"/>
    <w:rsid w:val="00D7726E"/>
    <w:rsid w:val="00D7756E"/>
    <w:rsid w:val="00D77573"/>
    <w:rsid w:val="00D775EE"/>
    <w:rsid w:val="00D77626"/>
    <w:rsid w:val="00D776C4"/>
    <w:rsid w:val="00D77808"/>
    <w:rsid w:val="00D77837"/>
    <w:rsid w:val="00D7784A"/>
    <w:rsid w:val="00D7789F"/>
    <w:rsid w:val="00D77A2F"/>
    <w:rsid w:val="00D77AF2"/>
    <w:rsid w:val="00D77C35"/>
    <w:rsid w:val="00D77C3F"/>
    <w:rsid w:val="00D77C7A"/>
    <w:rsid w:val="00D77DF1"/>
    <w:rsid w:val="00D800E2"/>
    <w:rsid w:val="00D80118"/>
    <w:rsid w:val="00D80214"/>
    <w:rsid w:val="00D803EC"/>
    <w:rsid w:val="00D80563"/>
    <w:rsid w:val="00D8057A"/>
    <w:rsid w:val="00D80594"/>
    <w:rsid w:val="00D805D6"/>
    <w:rsid w:val="00D80681"/>
    <w:rsid w:val="00D80A48"/>
    <w:rsid w:val="00D80BDA"/>
    <w:rsid w:val="00D80DD5"/>
    <w:rsid w:val="00D80E29"/>
    <w:rsid w:val="00D81046"/>
    <w:rsid w:val="00D81206"/>
    <w:rsid w:val="00D8136D"/>
    <w:rsid w:val="00D813EC"/>
    <w:rsid w:val="00D81483"/>
    <w:rsid w:val="00D815F8"/>
    <w:rsid w:val="00D81CE1"/>
    <w:rsid w:val="00D81D63"/>
    <w:rsid w:val="00D81FDB"/>
    <w:rsid w:val="00D81FF9"/>
    <w:rsid w:val="00D82049"/>
    <w:rsid w:val="00D82090"/>
    <w:rsid w:val="00D820F6"/>
    <w:rsid w:val="00D82169"/>
    <w:rsid w:val="00D821E3"/>
    <w:rsid w:val="00D82297"/>
    <w:rsid w:val="00D823E9"/>
    <w:rsid w:val="00D824D1"/>
    <w:rsid w:val="00D8258E"/>
    <w:rsid w:val="00D828DE"/>
    <w:rsid w:val="00D82979"/>
    <w:rsid w:val="00D82B78"/>
    <w:rsid w:val="00D83144"/>
    <w:rsid w:val="00D831C9"/>
    <w:rsid w:val="00D831EB"/>
    <w:rsid w:val="00D83202"/>
    <w:rsid w:val="00D83393"/>
    <w:rsid w:val="00D836DD"/>
    <w:rsid w:val="00D83796"/>
    <w:rsid w:val="00D837C0"/>
    <w:rsid w:val="00D838A1"/>
    <w:rsid w:val="00D838AC"/>
    <w:rsid w:val="00D83932"/>
    <w:rsid w:val="00D8394E"/>
    <w:rsid w:val="00D8395B"/>
    <w:rsid w:val="00D839BE"/>
    <w:rsid w:val="00D839D8"/>
    <w:rsid w:val="00D83A1A"/>
    <w:rsid w:val="00D83B86"/>
    <w:rsid w:val="00D83B9F"/>
    <w:rsid w:val="00D83C72"/>
    <w:rsid w:val="00D83D05"/>
    <w:rsid w:val="00D83D53"/>
    <w:rsid w:val="00D83DBA"/>
    <w:rsid w:val="00D83F76"/>
    <w:rsid w:val="00D83F97"/>
    <w:rsid w:val="00D83FDC"/>
    <w:rsid w:val="00D83FF5"/>
    <w:rsid w:val="00D840B4"/>
    <w:rsid w:val="00D840B7"/>
    <w:rsid w:val="00D840DA"/>
    <w:rsid w:val="00D842AD"/>
    <w:rsid w:val="00D84346"/>
    <w:rsid w:val="00D84421"/>
    <w:rsid w:val="00D846B7"/>
    <w:rsid w:val="00D846F8"/>
    <w:rsid w:val="00D849F2"/>
    <w:rsid w:val="00D84AB3"/>
    <w:rsid w:val="00D84BCE"/>
    <w:rsid w:val="00D84C56"/>
    <w:rsid w:val="00D84CE5"/>
    <w:rsid w:val="00D84FEF"/>
    <w:rsid w:val="00D85041"/>
    <w:rsid w:val="00D8508E"/>
    <w:rsid w:val="00D850EB"/>
    <w:rsid w:val="00D852D8"/>
    <w:rsid w:val="00D8549A"/>
    <w:rsid w:val="00D85504"/>
    <w:rsid w:val="00D855C4"/>
    <w:rsid w:val="00D85621"/>
    <w:rsid w:val="00D8572F"/>
    <w:rsid w:val="00D85824"/>
    <w:rsid w:val="00D8589B"/>
    <w:rsid w:val="00D85A31"/>
    <w:rsid w:val="00D85CC0"/>
    <w:rsid w:val="00D85D5F"/>
    <w:rsid w:val="00D85E17"/>
    <w:rsid w:val="00D85F25"/>
    <w:rsid w:val="00D86038"/>
    <w:rsid w:val="00D86078"/>
    <w:rsid w:val="00D86089"/>
    <w:rsid w:val="00D860AF"/>
    <w:rsid w:val="00D86103"/>
    <w:rsid w:val="00D861B9"/>
    <w:rsid w:val="00D861C4"/>
    <w:rsid w:val="00D8622D"/>
    <w:rsid w:val="00D86231"/>
    <w:rsid w:val="00D8623D"/>
    <w:rsid w:val="00D8653D"/>
    <w:rsid w:val="00D86639"/>
    <w:rsid w:val="00D86A5D"/>
    <w:rsid w:val="00D86A84"/>
    <w:rsid w:val="00D86B5E"/>
    <w:rsid w:val="00D86BC2"/>
    <w:rsid w:val="00D86C24"/>
    <w:rsid w:val="00D86C7A"/>
    <w:rsid w:val="00D86D10"/>
    <w:rsid w:val="00D86D30"/>
    <w:rsid w:val="00D86D51"/>
    <w:rsid w:val="00D86DED"/>
    <w:rsid w:val="00D86E09"/>
    <w:rsid w:val="00D86F09"/>
    <w:rsid w:val="00D86F89"/>
    <w:rsid w:val="00D86F8B"/>
    <w:rsid w:val="00D86F9E"/>
    <w:rsid w:val="00D86FDF"/>
    <w:rsid w:val="00D8708B"/>
    <w:rsid w:val="00D8731E"/>
    <w:rsid w:val="00D87338"/>
    <w:rsid w:val="00D87353"/>
    <w:rsid w:val="00D875DF"/>
    <w:rsid w:val="00D87681"/>
    <w:rsid w:val="00D87890"/>
    <w:rsid w:val="00D878BC"/>
    <w:rsid w:val="00D879A1"/>
    <w:rsid w:val="00D87A3A"/>
    <w:rsid w:val="00D87A9B"/>
    <w:rsid w:val="00D87ADF"/>
    <w:rsid w:val="00D87DC5"/>
    <w:rsid w:val="00D87EFE"/>
    <w:rsid w:val="00D87F24"/>
    <w:rsid w:val="00D87F76"/>
    <w:rsid w:val="00D90055"/>
    <w:rsid w:val="00D900C8"/>
    <w:rsid w:val="00D900F2"/>
    <w:rsid w:val="00D902CE"/>
    <w:rsid w:val="00D90355"/>
    <w:rsid w:val="00D90363"/>
    <w:rsid w:val="00D907C2"/>
    <w:rsid w:val="00D90BEC"/>
    <w:rsid w:val="00D90C25"/>
    <w:rsid w:val="00D90EC4"/>
    <w:rsid w:val="00D90F35"/>
    <w:rsid w:val="00D90F67"/>
    <w:rsid w:val="00D90F7B"/>
    <w:rsid w:val="00D9114A"/>
    <w:rsid w:val="00D911F8"/>
    <w:rsid w:val="00D912B6"/>
    <w:rsid w:val="00D91364"/>
    <w:rsid w:val="00D913D5"/>
    <w:rsid w:val="00D9149D"/>
    <w:rsid w:val="00D915C0"/>
    <w:rsid w:val="00D91688"/>
    <w:rsid w:val="00D917A1"/>
    <w:rsid w:val="00D91821"/>
    <w:rsid w:val="00D918A8"/>
    <w:rsid w:val="00D9199F"/>
    <w:rsid w:val="00D91A49"/>
    <w:rsid w:val="00D91A66"/>
    <w:rsid w:val="00D91B95"/>
    <w:rsid w:val="00D91C08"/>
    <w:rsid w:val="00D91E59"/>
    <w:rsid w:val="00D91ED9"/>
    <w:rsid w:val="00D91F01"/>
    <w:rsid w:val="00D91FE7"/>
    <w:rsid w:val="00D9238E"/>
    <w:rsid w:val="00D9242F"/>
    <w:rsid w:val="00D9243A"/>
    <w:rsid w:val="00D924C0"/>
    <w:rsid w:val="00D925AE"/>
    <w:rsid w:val="00D925D3"/>
    <w:rsid w:val="00D92881"/>
    <w:rsid w:val="00D92EC5"/>
    <w:rsid w:val="00D92F75"/>
    <w:rsid w:val="00D930C7"/>
    <w:rsid w:val="00D93191"/>
    <w:rsid w:val="00D931A7"/>
    <w:rsid w:val="00D93435"/>
    <w:rsid w:val="00D9375D"/>
    <w:rsid w:val="00D938A7"/>
    <w:rsid w:val="00D93938"/>
    <w:rsid w:val="00D93B8E"/>
    <w:rsid w:val="00D93C7A"/>
    <w:rsid w:val="00D93C8E"/>
    <w:rsid w:val="00D93C92"/>
    <w:rsid w:val="00D93DBC"/>
    <w:rsid w:val="00D93E2B"/>
    <w:rsid w:val="00D93E6B"/>
    <w:rsid w:val="00D93F5C"/>
    <w:rsid w:val="00D93FD1"/>
    <w:rsid w:val="00D94157"/>
    <w:rsid w:val="00D94163"/>
    <w:rsid w:val="00D94193"/>
    <w:rsid w:val="00D9419A"/>
    <w:rsid w:val="00D942D4"/>
    <w:rsid w:val="00D94347"/>
    <w:rsid w:val="00D94462"/>
    <w:rsid w:val="00D9448A"/>
    <w:rsid w:val="00D94633"/>
    <w:rsid w:val="00D9463C"/>
    <w:rsid w:val="00D9465D"/>
    <w:rsid w:val="00D947FD"/>
    <w:rsid w:val="00D9484A"/>
    <w:rsid w:val="00D948E7"/>
    <w:rsid w:val="00D94A05"/>
    <w:rsid w:val="00D94A08"/>
    <w:rsid w:val="00D94A61"/>
    <w:rsid w:val="00D94AA6"/>
    <w:rsid w:val="00D94B8E"/>
    <w:rsid w:val="00D94C47"/>
    <w:rsid w:val="00D94D31"/>
    <w:rsid w:val="00D94EA1"/>
    <w:rsid w:val="00D94EFD"/>
    <w:rsid w:val="00D94FB8"/>
    <w:rsid w:val="00D94FC3"/>
    <w:rsid w:val="00D95005"/>
    <w:rsid w:val="00D95103"/>
    <w:rsid w:val="00D95122"/>
    <w:rsid w:val="00D9545A"/>
    <w:rsid w:val="00D9570D"/>
    <w:rsid w:val="00D958FF"/>
    <w:rsid w:val="00D95A10"/>
    <w:rsid w:val="00D95A32"/>
    <w:rsid w:val="00D95C8E"/>
    <w:rsid w:val="00D95E4C"/>
    <w:rsid w:val="00D95E89"/>
    <w:rsid w:val="00D961D9"/>
    <w:rsid w:val="00D962AD"/>
    <w:rsid w:val="00D962CE"/>
    <w:rsid w:val="00D962FB"/>
    <w:rsid w:val="00D96368"/>
    <w:rsid w:val="00D96435"/>
    <w:rsid w:val="00D9646F"/>
    <w:rsid w:val="00D96486"/>
    <w:rsid w:val="00D96595"/>
    <w:rsid w:val="00D965B7"/>
    <w:rsid w:val="00D966C2"/>
    <w:rsid w:val="00D96783"/>
    <w:rsid w:val="00D969BE"/>
    <w:rsid w:val="00D969E2"/>
    <w:rsid w:val="00D96A54"/>
    <w:rsid w:val="00D96B03"/>
    <w:rsid w:val="00D96B0F"/>
    <w:rsid w:val="00D96B6E"/>
    <w:rsid w:val="00D96C87"/>
    <w:rsid w:val="00D96D78"/>
    <w:rsid w:val="00D971AC"/>
    <w:rsid w:val="00D97219"/>
    <w:rsid w:val="00D972B7"/>
    <w:rsid w:val="00D97402"/>
    <w:rsid w:val="00D9771B"/>
    <w:rsid w:val="00D97913"/>
    <w:rsid w:val="00D9794C"/>
    <w:rsid w:val="00D97A15"/>
    <w:rsid w:val="00D97A57"/>
    <w:rsid w:val="00D97A69"/>
    <w:rsid w:val="00D97BD9"/>
    <w:rsid w:val="00D97C38"/>
    <w:rsid w:val="00D97E27"/>
    <w:rsid w:val="00D97E79"/>
    <w:rsid w:val="00D97F47"/>
    <w:rsid w:val="00DA0151"/>
    <w:rsid w:val="00DA01CC"/>
    <w:rsid w:val="00DA0478"/>
    <w:rsid w:val="00DA048F"/>
    <w:rsid w:val="00DA0599"/>
    <w:rsid w:val="00DA0723"/>
    <w:rsid w:val="00DA0823"/>
    <w:rsid w:val="00DA0847"/>
    <w:rsid w:val="00DA08DB"/>
    <w:rsid w:val="00DA09F7"/>
    <w:rsid w:val="00DA0B7E"/>
    <w:rsid w:val="00DA0E15"/>
    <w:rsid w:val="00DA0F60"/>
    <w:rsid w:val="00DA116A"/>
    <w:rsid w:val="00DA132D"/>
    <w:rsid w:val="00DA1332"/>
    <w:rsid w:val="00DA1345"/>
    <w:rsid w:val="00DA1476"/>
    <w:rsid w:val="00DA157D"/>
    <w:rsid w:val="00DA1666"/>
    <w:rsid w:val="00DA173E"/>
    <w:rsid w:val="00DA1740"/>
    <w:rsid w:val="00DA1A06"/>
    <w:rsid w:val="00DA1AA8"/>
    <w:rsid w:val="00DA1C54"/>
    <w:rsid w:val="00DA1C5B"/>
    <w:rsid w:val="00DA1C7F"/>
    <w:rsid w:val="00DA1CAF"/>
    <w:rsid w:val="00DA1CDB"/>
    <w:rsid w:val="00DA1D42"/>
    <w:rsid w:val="00DA1E68"/>
    <w:rsid w:val="00DA1EFE"/>
    <w:rsid w:val="00DA20A8"/>
    <w:rsid w:val="00DA2177"/>
    <w:rsid w:val="00DA2290"/>
    <w:rsid w:val="00DA2310"/>
    <w:rsid w:val="00DA236A"/>
    <w:rsid w:val="00DA23DF"/>
    <w:rsid w:val="00DA257E"/>
    <w:rsid w:val="00DA2587"/>
    <w:rsid w:val="00DA28E8"/>
    <w:rsid w:val="00DA29E0"/>
    <w:rsid w:val="00DA29E8"/>
    <w:rsid w:val="00DA2A8A"/>
    <w:rsid w:val="00DA2B66"/>
    <w:rsid w:val="00DA2BD8"/>
    <w:rsid w:val="00DA2C1B"/>
    <w:rsid w:val="00DA2C1E"/>
    <w:rsid w:val="00DA2D9E"/>
    <w:rsid w:val="00DA2DAE"/>
    <w:rsid w:val="00DA2ECB"/>
    <w:rsid w:val="00DA2FD7"/>
    <w:rsid w:val="00DA2FE9"/>
    <w:rsid w:val="00DA331D"/>
    <w:rsid w:val="00DA3340"/>
    <w:rsid w:val="00DA33E8"/>
    <w:rsid w:val="00DA3449"/>
    <w:rsid w:val="00DA34B4"/>
    <w:rsid w:val="00DA3513"/>
    <w:rsid w:val="00DA35DB"/>
    <w:rsid w:val="00DA3605"/>
    <w:rsid w:val="00DA3660"/>
    <w:rsid w:val="00DA36A6"/>
    <w:rsid w:val="00DA37AF"/>
    <w:rsid w:val="00DA3825"/>
    <w:rsid w:val="00DA3B28"/>
    <w:rsid w:val="00DA3DA3"/>
    <w:rsid w:val="00DA3E58"/>
    <w:rsid w:val="00DA3E69"/>
    <w:rsid w:val="00DA3F54"/>
    <w:rsid w:val="00DA3FFB"/>
    <w:rsid w:val="00DA4035"/>
    <w:rsid w:val="00DA40F9"/>
    <w:rsid w:val="00DA4118"/>
    <w:rsid w:val="00DA4270"/>
    <w:rsid w:val="00DA4291"/>
    <w:rsid w:val="00DA43EE"/>
    <w:rsid w:val="00DA46AA"/>
    <w:rsid w:val="00DA4792"/>
    <w:rsid w:val="00DA47F4"/>
    <w:rsid w:val="00DA490F"/>
    <w:rsid w:val="00DA4979"/>
    <w:rsid w:val="00DA4A1A"/>
    <w:rsid w:val="00DA4AC7"/>
    <w:rsid w:val="00DA4BEF"/>
    <w:rsid w:val="00DA514D"/>
    <w:rsid w:val="00DA5339"/>
    <w:rsid w:val="00DA53A6"/>
    <w:rsid w:val="00DA54E9"/>
    <w:rsid w:val="00DA5666"/>
    <w:rsid w:val="00DA56D8"/>
    <w:rsid w:val="00DA56DA"/>
    <w:rsid w:val="00DA59B2"/>
    <w:rsid w:val="00DA5AB0"/>
    <w:rsid w:val="00DA5B7A"/>
    <w:rsid w:val="00DA5BD0"/>
    <w:rsid w:val="00DA5C6E"/>
    <w:rsid w:val="00DA5CE5"/>
    <w:rsid w:val="00DA5DEC"/>
    <w:rsid w:val="00DA5EFA"/>
    <w:rsid w:val="00DA5F80"/>
    <w:rsid w:val="00DA5FAE"/>
    <w:rsid w:val="00DA5FEB"/>
    <w:rsid w:val="00DA6026"/>
    <w:rsid w:val="00DA605F"/>
    <w:rsid w:val="00DA60E9"/>
    <w:rsid w:val="00DA643F"/>
    <w:rsid w:val="00DA65D2"/>
    <w:rsid w:val="00DA66EF"/>
    <w:rsid w:val="00DA6726"/>
    <w:rsid w:val="00DA6767"/>
    <w:rsid w:val="00DA6847"/>
    <w:rsid w:val="00DA6903"/>
    <w:rsid w:val="00DA6963"/>
    <w:rsid w:val="00DA69EF"/>
    <w:rsid w:val="00DA6A0E"/>
    <w:rsid w:val="00DA6A25"/>
    <w:rsid w:val="00DA6BA9"/>
    <w:rsid w:val="00DA6CA1"/>
    <w:rsid w:val="00DA6CC5"/>
    <w:rsid w:val="00DA6CDA"/>
    <w:rsid w:val="00DA6D66"/>
    <w:rsid w:val="00DA6DA5"/>
    <w:rsid w:val="00DA6E0E"/>
    <w:rsid w:val="00DA6E7C"/>
    <w:rsid w:val="00DA7029"/>
    <w:rsid w:val="00DA7050"/>
    <w:rsid w:val="00DA7101"/>
    <w:rsid w:val="00DA71F6"/>
    <w:rsid w:val="00DA7204"/>
    <w:rsid w:val="00DA72EF"/>
    <w:rsid w:val="00DA742F"/>
    <w:rsid w:val="00DA7558"/>
    <w:rsid w:val="00DA77BA"/>
    <w:rsid w:val="00DA77E9"/>
    <w:rsid w:val="00DA790B"/>
    <w:rsid w:val="00DA7B79"/>
    <w:rsid w:val="00DA7C0E"/>
    <w:rsid w:val="00DA7C47"/>
    <w:rsid w:val="00DA7D7C"/>
    <w:rsid w:val="00DA7D7F"/>
    <w:rsid w:val="00DA7DB4"/>
    <w:rsid w:val="00DA7E3B"/>
    <w:rsid w:val="00DA7E4F"/>
    <w:rsid w:val="00DB0221"/>
    <w:rsid w:val="00DB029F"/>
    <w:rsid w:val="00DB0331"/>
    <w:rsid w:val="00DB034C"/>
    <w:rsid w:val="00DB04B3"/>
    <w:rsid w:val="00DB0763"/>
    <w:rsid w:val="00DB07FA"/>
    <w:rsid w:val="00DB0888"/>
    <w:rsid w:val="00DB089C"/>
    <w:rsid w:val="00DB09D4"/>
    <w:rsid w:val="00DB0AEC"/>
    <w:rsid w:val="00DB0B17"/>
    <w:rsid w:val="00DB0C4A"/>
    <w:rsid w:val="00DB0C93"/>
    <w:rsid w:val="00DB0D51"/>
    <w:rsid w:val="00DB0F92"/>
    <w:rsid w:val="00DB0FA6"/>
    <w:rsid w:val="00DB0FD2"/>
    <w:rsid w:val="00DB12F0"/>
    <w:rsid w:val="00DB1300"/>
    <w:rsid w:val="00DB1378"/>
    <w:rsid w:val="00DB13F1"/>
    <w:rsid w:val="00DB1427"/>
    <w:rsid w:val="00DB1455"/>
    <w:rsid w:val="00DB1491"/>
    <w:rsid w:val="00DB1941"/>
    <w:rsid w:val="00DB1AAE"/>
    <w:rsid w:val="00DB1B11"/>
    <w:rsid w:val="00DB1DC4"/>
    <w:rsid w:val="00DB1DEF"/>
    <w:rsid w:val="00DB2028"/>
    <w:rsid w:val="00DB2186"/>
    <w:rsid w:val="00DB225A"/>
    <w:rsid w:val="00DB231B"/>
    <w:rsid w:val="00DB2372"/>
    <w:rsid w:val="00DB246F"/>
    <w:rsid w:val="00DB24C1"/>
    <w:rsid w:val="00DB24FD"/>
    <w:rsid w:val="00DB257E"/>
    <w:rsid w:val="00DB29AD"/>
    <w:rsid w:val="00DB2AA0"/>
    <w:rsid w:val="00DB2C4C"/>
    <w:rsid w:val="00DB2C68"/>
    <w:rsid w:val="00DB2CAE"/>
    <w:rsid w:val="00DB2E64"/>
    <w:rsid w:val="00DB2F4E"/>
    <w:rsid w:val="00DB3060"/>
    <w:rsid w:val="00DB30E1"/>
    <w:rsid w:val="00DB311A"/>
    <w:rsid w:val="00DB3134"/>
    <w:rsid w:val="00DB3226"/>
    <w:rsid w:val="00DB3384"/>
    <w:rsid w:val="00DB3496"/>
    <w:rsid w:val="00DB34B6"/>
    <w:rsid w:val="00DB34D2"/>
    <w:rsid w:val="00DB3537"/>
    <w:rsid w:val="00DB35FF"/>
    <w:rsid w:val="00DB362B"/>
    <w:rsid w:val="00DB38BB"/>
    <w:rsid w:val="00DB3A2F"/>
    <w:rsid w:val="00DB3A9E"/>
    <w:rsid w:val="00DB3B16"/>
    <w:rsid w:val="00DB3B60"/>
    <w:rsid w:val="00DB3C95"/>
    <w:rsid w:val="00DB3EF2"/>
    <w:rsid w:val="00DB3F20"/>
    <w:rsid w:val="00DB3FB3"/>
    <w:rsid w:val="00DB4257"/>
    <w:rsid w:val="00DB42FA"/>
    <w:rsid w:val="00DB4409"/>
    <w:rsid w:val="00DB46FE"/>
    <w:rsid w:val="00DB49DA"/>
    <w:rsid w:val="00DB4A9B"/>
    <w:rsid w:val="00DB4B6C"/>
    <w:rsid w:val="00DB4CF4"/>
    <w:rsid w:val="00DB4DF3"/>
    <w:rsid w:val="00DB4F40"/>
    <w:rsid w:val="00DB5031"/>
    <w:rsid w:val="00DB50DD"/>
    <w:rsid w:val="00DB50FA"/>
    <w:rsid w:val="00DB53FB"/>
    <w:rsid w:val="00DB54E2"/>
    <w:rsid w:val="00DB55DA"/>
    <w:rsid w:val="00DB567F"/>
    <w:rsid w:val="00DB56F7"/>
    <w:rsid w:val="00DB574A"/>
    <w:rsid w:val="00DB5832"/>
    <w:rsid w:val="00DB58B0"/>
    <w:rsid w:val="00DB5965"/>
    <w:rsid w:val="00DB5985"/>
    <w:rsid w:val="00DB59C9"/>
    <w:rsid w:val="00DB59CE"/>
    <w:rsid w:val="00DB5B17"/>
    <w:rsid w:val="00DB5E66"/>
    <w:rsid w:val="00DB5EF4"/>
    <w:rsid w:val="00DB5F7C"/>
    <w:rsid w:val="00DB5FB3"/>
    <w:rsid w:val="00DB604D"/>
    <w:rsid w:val="00DB612F"/>
    <w:rsid w:val="00DB63CE"/>
    <w:rsid w:val="00DB6403"/>
    <w:rsid w:val="00DB674B"/>
    <w:rsid w:val="00DB681D"/>
    <w:rsid w:val="00DB68BC"/>
    <w:rsid w:val="00DB68DA"/>
    <w:rsid w:val="00DB691E"/>
    <w:rsid w:val="00DB6950"/>
    <w:rsid w:val="00DB6968"/>
    <w:rsid w:val="00DB6977"/>
    <w:rsid w:val="00DB6CFF"/>
    <w:rsid w:val="00DB6E52"/>
    <w:rsid w:val="00DB6F0B"/>
    <w:rsid w:val="00DB6F16"/>
    <w:rsid w:val="00DB739B"/>
    <w:rsid w:val="00DB7557"/>
    <w:rsid w:val="00DB760B"/>
    <w:rsid w:val="00DB7633"/>
    <w:rsid w:val="00DB77DC"/>
    <w:rsid w:val="00DB7988"/>
    <w:rsid w:val="00DB7BB8"/>
    <w:rsid w:val="00DB7D5D"/>
    <w:rsid w:val="00DB7D7E"/>
    <w:rsid w:val="00DB7D89"/>
    <w:rsid w:val="00DB7E09"/>
    <w:rsid w:val="00DB7E9A"/>
    <w:rsid w:val="00DB7ECE"/>
    <w:rsid w:val="00DB7F21"/>
    <w:rsid w:val="00DC02A9"/>
    <w:rsid w:val="00DC037C"/>
    <w:rsid w:val="00DC040F"/>
    <w:rsid w:val="00DC0540"/>
    <w:rsid w:val="00DC06EB"/>
    <w:rsid w:val="00DC075D"/>
    <w:rsid w:val="00DC083B"/>
    <w:rsid w:val="00DC085B"/>
    <w:rsid w:val="00DC094D"/>
    <w:rsid w:val="00DC097D"/>
    <w:rsid w:val="00DC09C7"/>
    <w:rsid w:val="00DC0A32"/>
    <w:rsid w:val="00DC0B47"/>
    <w:rsid w:val="00DC0D41"/>
    <w:rsid w:val="00DC0D51"/>
    <w:rsid w:val="00DC0E43"/>
    <w:rsid w:val="00DC10CC"/>
    <w:rsid w:val="00DC1283"/>
    <w:rsid w:val="00DC1351"/>
    <w:rsid w:val="00DC152F"/>
    <w:rsid w:val="00DC153A"/>
    <w:rsid w:val="00DC16C6"/>
    <w:rsid w:val="00DC1843"/>
    <w:rsid w:val="00DC19FB"/>
    <w:rsid w:val="00DC1B64"/>
    <w:rsid w:val="00DC1BB5"/>
    <w:rsid w:val="00DC1C01"/>
    <w:rsid w:val="00DC1EEB"/>
    <w:rsid w:val="00DC20FA"/>
    <w:rsid w:val="00DC2115"/>
    <w:rsid w:val="00DC2191"/>
    <w:rsid w:val="00DC2231"/>
    <w:rsid w:val="00DC2306"/>
    <w:rsid w:val="00DC231D"/>
    <w:rsid w:val="00DC236E"/>
    <w:rsid w:val="00DC252E"/>
    <w:rsid w:val="00DC25E6"/>
    <w:rsid w:val="00DC2772"/>
    <w:rsid w:val="00DC2921"/>
    <w:rsid w:val="00DC2CD8"/>
    <w:rsid w:val="00DC2CF9"/>
    <w:rsid w:val="00DC2D72"/>
    <w:rsid w:val="00DC2DF1"/>
    <w:rsid w:val="00DC2F8A"/>
    <w:rsid w:val="00DC2FE3"/>
    <w:rsid w:val="00DC2FEB"/>
    <w:rsid w:val="00DC304D"/>
    <w:rsid w:val="00DC3071"/>
    <w:rsid w:val="00DC31B3"/>
    <w:rsid w:val="00DC31D4"/>
    <w:rsid w:val="00DC3370"/>
    <w:rsid w:val="00DC3421"/>
    <w:rsid w:val="00DC3444"/>
    <w:rsid w:val="00DC3594"/>
    <w:rsid w:val="00DC3880"/>
    <w:rsid w:val="00DC3A52"/>
    <w:rsid w:val="00DC3A7C"/>
    <w:rsid w:val="00DC3BA5"/>
    <w:rsid w:val="00DC3BB1"/>
    <w:rsid w:val="00DC3CEB"/>
    <w:rsid w:val="00DC3EE7"/>
    <w:rsid w:val="00DC3F1B"/>
    <w:rsid w:val="00DC3FD2"/>
    <w:rsid w:val="00DC40C8"/>
    <w:rsid w:val="00DC40D7"/>
    <w:rsid w:val="00DC4356"/>
    <w:rsid w:val="00DC45C9"/>
    <w:rsid w:val="00DC46CA"/>
    <w:rsid w:val="00DC46CB"/>
    <w:rsid w:val="00DC4717"/>
    <w:rsid w:val="00DC47B8"/>
    <w:rsid w:val="00DC4835"/>
    <w:rsid w:val="00DC4D8F"/>
    <w:rsid w:val="00DC4DEB"/>
    <w:rsid w:val="00DC527E"/>
    <w:rsid w:val="00DC53DA"/>
    <w:rsid w:val="00DC55D6"/>
    <w:rsid w:val="00DC5732"/>
    <w:rsid w:val="00DC577E"/>
    <w:rsid w:val="00DC58B5"/>
    <w:rsid w:val="00DC5963"/>
    <w:rsid w:val="00DC59A8"/>
    <w:rsid w:val="00DC5A9B"/>
    <w:rsid w:val="00DC5B30"/>
    <w:rsid w:val="00DC5B51"/>
    <w:rsid w:val="00DC5C32"/>
    <w:rsid w:val="00DC5CC7"/>
    <w:rsid w:val="00DC5DA5"/>
    <w:rsid w:val="00DC5E60"/>
    <w:rsid w:val="00DC5E95"/>
    <w:rsid w:val="00DC5EB7"/>
    <w:rsid w:val="00DC5FAB"/>
    <w:rsid w:val="00DC5FC2"/>
    <w:rsid w:val="00DC6010"/>
    <w:rsid w:val="00DC60F4"/>
    <w:rsid w:val="00DC611E"/>
    <w:rsid w:val="00DC6125"/>
    <w:rsid w:val="00DC63A7"/>
    <w:rsid w:val="00DC6433"/>
    <w:rsid w:val="00DC68BD"/>
    <w:rsid w:val="00DC69BD"/>
    <w:rsid w:val="00DC6A5D"/>
    <w:rsid w:val="00DC6A7B"/>
    <w:rsid w:val="00DC6B4A"/>
    <w:rsid w:val="00DC6BB6"/>
    <w:rsid w:val="00DC6BC6"/>
    <w:rsid w:val="00DC6BD1"/>
    <w:rsid w:val="00DC6C38"/>
    <w:rsid w:val="00DC6C53"/>
    <w:rsid w:val="00DC6D24"/>
    <w:rsid w:val="00DC6E76"/>
    <w:rsid w:val="00DC6F10"/>
    <w:rsid w:val="00DC700D"/>
    <w:rsid w:val="00DC71CA"/>
    <w:rsid w:val="00DC721A"/>
    <w:rsid w:val="00DC7398"/>
    <w:rsid w:val="00DC7424"/>
    <w:rsid w:val="00DC75A4"/>
    <w:rsid w:val="00DC784C"/>
    <w:rsid w:val="00DC7989"/>
    <w:rsid w:val="00DC7A04"/>
    <w:rsid w:val="00DC7AA8"/>
    <w:rsid w:val="00DC7AE9"/>
    <w:rsid w:val="00DC7B53"/>
    <w:rsid w:val="00DC7B54"/>
    <w:rsid w:val="00DC7DD0"/>
    <w:rsid w:val="00DC7EA1"/>
    <w:rsid w:val="00DC7EE8"/>
    <w:rsid w:val="00DD029B"/>
    <w:rsid w:val="00DD052D"/>
    <w:rsid w:val="00DD054B"/>
    <w:rsid w:val="00DD06D0"/>
    <w:rsid w:val="00DD079C"/>
    <w:rsid w:val="00DD0868"/>
    <w:rsid w:val="00DD09D0"/>
    <w:rsid w:val="00DD0A2C"/>
    <w:rsid w:val="00DD0A37"/>
    <w:rsid w:val="00DD0AE9"/>
    <w:rsid w:val="00DD0CFE"/>
    <w:rsid w:val="00DD0D0D"/>
    <w:rsid w:val="00DD0D78"/>
    <w:rsid w:val="00DD0E13"/>
    <w:rsid w:val="00DD1065"/>
    <w:rsid w:val="00DD11C9"/>
    <w:rsid w:val="00DD1472"/>
    <w:rsid w:val="00DD14F4"/>
    <w:rsid w:val="00DD157D"/>
    <w:rsid w:val="00DD1594"/>
    <w:rsid w:val="00DD19A5"/>
    <w:rsid w:val="00DD1B00"/>
    <w:rsid w:val="00DD1C21"/>
    <w:rsid w:val="00DD1C35"/>
    <w:rsid w:val="00DD2179"/>
    <w:rsid w:val="00DD2459"/>
    <w:rsid w:val="00DD25FA"/>
    <w:rsid w:val="00DD263A"/>
    <w:rsid w:val="00DD2A2D"/>
    <w:rsid w:val="00DD2A93"/>
    <w:rsid w:val="00DD2B51"/>
    <w:rsid w:val="00DD2B86"/>
    <w:rsid w:val="00DD2CDD"/>
    <w:rsid w:val="00DD2D01"/>
    <w:rsid w:val="00DD2EC8"/>
    <w:rsid w:val="00DD2F0C"/>
    <w:rsid w:val="00DD2F67"/>
    <w:rsid w:val="00DD2FA0"/>
    <w:rsid w:val="00DD2FA4"/>
    <w:rsid w:val="00DD31D9"/>
    <w:rsid w:val="00DD31E2"/>
    <w:rsid w:val="00DD3294"/>
    <w:rsid w:val="00DD330B"/>
    <w:rsid w:val="00DD3340"/>
    <w:rsid w:val="00DD33DF"/>
    <w:rsid w:val="00DD372B"/>
    <w:rsid w:val="00DD37A7"/>
    <w:rsid w:val="00DD3A15"/>
    <w:rsid w:val="00DD3ACA"/>
    <w:rsid w:val="00DD3EAE"/>
    <w:rsid w:val="00DD3F4C"/>
    <w:rsid w:val="00DD3F6C"/>
    <w:rsid w:val="00DD3F7D"/>
    <w:rsid w:val="00DD40B1"/>
    <w:rsid w:val="00DD40CE"/>
    <w:rsid w:val="00DD4210"/>
    <w:rsid w:val="00DD444E"/>
    <w:rsid w:val="00DD4522"/>
    <w:rsid w:val="00DD47A1"/>
    <w:rsid w:val="00DD47BC"/>
    <w:rsid w:val="00DD4D48"/>
    <w:rsid w:val="00DD4EFC"/>
    <w:rsid w:val="00DD4F5C"/>
    <w:rsid w:val="00DD4F64"/>
    <w:rsid w:val="00DD5049"/>
    <w:rsid w:val="00DD519D"/>
    <w:rsid w:val="00DD5202"/>
    <w:rsid w:val="00DD524B"/>
    <w:rsid w:val="00DD5250"/>
    <w:rsid w:val="00DD52D9"/>
    <w:rsid w:val="00DD52F7"/>
    <w:rsid w:val="00DD5360"/>
    <w:rsid w:val="00DD5393"/>
    <w:rsid w:val="00DD53C3"/>
    <w:rsid w:val="00DD546C"/>
    <w:rsid w:val="00DD55B5"/>
    <w:rsid w:val="00DD5736"/>
    <w:rsid w:val="00DD5805"/>
    <w:rsid w:val="00DD5826"/>
    <w:rsid w:val="00DD5854"/>
    <w:rsid w:val="00DD590C"/>
    <w:rsid w:val="00DD593D"/>
    <w:rsid w:val="00DD59DA"/>
    <w:rsid w:val="00DD5A06"/>
    <w:rsid w:val="00DD5A39"/>
    <w:rsid w:val="00DD5A9F"/>
    <w:rsid w:val="00DD5BCA"/>
    <w:rsid w:val="00DD5BDD"/>
    <w:rsid w:val="00DD5D25"/>
    <w:rsid w:val="00DD5D54"/>
    <w:rsid w:val="00DD5E54"/>
    <w:rsid w:val="00DD6075"/>
    <w:rsid w:val="00DD615B"/>
    <w:rsid w:val="00DD66FB"/>
    <w:rsid w:val="00DD6825"/>
    <w:rsid w:val="00DD68EC"/>
    <w:rsid w:val="00DD6995"/>
    <w:rsid w:val="00DD6A5E"/>
    <w:rsid w:val="00DD6AD1"/>
    <w:rsid w:val="00DD6B06"/>
    <w:rsid w:val="00DD6C1E"/>
    <w:rsid w:val="00DD6D18"/>
    <w:rsid w:val="00DD6D5C"/>
    <w:rsid w:val="00DD6D74"/>
    <w:rsid w:val="00DD6D90"/>
    <w:rsid w:val="00DD6E24"/>
    <w:rsid w:val="00DD6E65"/>
    <w:rsid w:val="00DD6EE3"/>
    <w:rsid w:val="00DD6F72"/>
    <w:rsid w:val="00DD700C"/>
    <w:rsid w:val="00DD7215"/>
    <w:rsid w:val="00DD72AC"/>
    <w:rsid w:val="00DD7478"/>
    <w:rsid w:val="00DD74FB"/>
    <w:rsid w:val="00DD7589"/>
    <w:rsid w:val="00DD76C4"/>
    <w:rsid w:val="00DD774C"/>
    <w:rsid w:val="00DD77FA"/>
    <w:rsid w:val="00DD7813"/>
    <w:rsid w:val="00DD7877"/>
    <w:rsid w:val="00DD79E0"/>
    <w:rsid w:val="00DD7C0F"/>
    <w:rsid w:val="00DD7CAC"/>
    <w:rsid w:val="00DD7CDF"/>
    <w:rsid w:val="00DD7D3D"/>
    <w:rsid w:val="00DD7DFF"/>
    <w:rsid w:val="00DD7FFE"/>
    <w:rsid w:val="00DE00C1"/>
    <w:rsid w:val="00DE00ED"/>
    <w:rsid w:val="00DE02F0"/>
    <w:rsid w:val="00DE0358"/>
    <w:rsid w:val="00DE03C5"/>
    <w:rsid w:val="00DE040B"/>
    <w:rsid w:val="00DE04C1"/>
    <w:rsid w:val="00DE0513"/>
    <w:rsid w:val="00DE057D"/>
    <w:rsid w:val="00DE05B2"/>
    <w:rsid w:val="00DE05D6"/>
    <w:rsid w:val="00DE08CA"/>
    <w:rsid w:val="00DE08F9"/>
    <w:rsid w:val="00DE09F8"/>
    <w:rsid w:val="00DE0A03"/>
    <w:rsid w:val="00DE0B0E"/>
    <w:rsid w:val="00DE0BD9"/>
    <w:rsid w:val="00DE0DC0"/>
    <w:rsid w:val="00DE0DCA"/>
    <w:rsid w:val="00DE0E26"/>
    <w:rsid w:val="00DE0FFA"/>
    <w:rsid w:val="00DE134C"/>
    <w:rsid w:val="00DE1360"/>
    <w:rsid w:val="00DE13B2"/>
    <w:rsid w:val="00DE140B"/>
    <w:rsid w:val="00DE144D"/>
    <w:rsid w:val="00DE1559"/>
    <w:rsid w:val="00DE1560"/>
    <w:rsid w:val="00DE1611"/>
    <w:rsid w:val="00DE17E6"/>
    <w:rsid w:val="00DE1963"/>
    <w:rsid w:val="00DE19EB"/>
    <w:rsid w:val="00DE1C3D"/>
    <w:rsid w:val="00DE1E8C"/>
    <w:rsid w:val="00DE1EF3"/>
    <w:rsid w:val="00DE1FDE"/>
    <w:rsid w:val="00DE2007"/>
    <w:rsid w:val="00DE2187"/>
    <w:rsid w:val="00DE2203"/>
    <w:rsid w:val="00DE2211"/>
    <w:rsid w:val="00DE22CC"/>
    <w:rsid w:val="00DE26F5"/>
    <w:rsid w:val="00DE27A6"/>
    <w:rsid w:val="00DE27D4"/>
    <w:rsid w:val="00DE27E4"/>
    <w:rsid w:val="00DE2822"/>
    <w:rsid w:val="00DE2851"/>
    <w:rsid w:val="00DE285A"/>
    <w:rsid w:val="00DE2A5F"/>
    <w:rsid w:val="00DE2AF4"/>
    <w:rsid w:val="00DE2B89"/>
    <w:rsid w:val="00DE2B96"/>
    <w:rsid w:val="00DE2BB4"/>
    <w:rsid w:val="00DE2CA8"/>
    <w:rsid w:val="00DE2DD3"/>
    <w:rsid w:val="00DE2EE1"/>
    <w:rsid w:val="00DE3029"/>
    <w:rsid w:val="00DE30AF"/>
    <w:rsid w:val="00DE33B9"/>
    <w:rsid w:val="00DE33E8"/>
    <w:rsid w:val="00DE3457"/>
    <w:rsid w:val="00DE3576"/>
    <w:rsid w:val="00DE3699"/>
    <w:rsid w:val="00DE374A"/>
    <w:rsid w:val="00DE38A8"/>
    <w:rsid w:val="00DE3A08"/>
    <w:rsid w:val="00DE3B78"/>
    <w:rsid w:val="00DE3BB4"/>
    <w:rsid w:val="00DE3C84"/>
    <w:rsid w:val="00DE3CC4"/>
    <w:rsid w:val="00DE3F7E"/>
    <w:rsid w:val="00DE40CD"/>
    <w:rsid w:val="00DE421A"/>
    <w:rsid w:val="00DE4344"/>
    <w:rsid w:val="00DE43A5"/>
    <w:rsid w:val="00DE43B5"/>
    <w:rsid w:val="00DE4489"/>
    <w:rsid w:val="00DE462C"/>
    <w:rsid w:val="00DE464E"/>
    <w:rsid w:val="00DE46B3"/>
    <w:rsid w:val="00DE4740"/>
    <w:rsid w:val="00DE47A0"/>
    <w:rsid w:val="00DE48AD"/>
    <w:rsid w:val="00DE48E9"/>
    <w:rsid w:val="00DE4A62"/>
    <w:rsid w:val="00DE4A75"/>
    <w:rsid w:val="00DE4B40"/>
    <w:rsid w:val="00DE4B5B"/>
    <w:rsid w:val="00DE4B7D"/>
    <w:rsid w:val="00DE4C5B"/>
    <w:rsid w:val="00DE4E41"/>
    <w:rsid w:val="00DE51CC"/>
    <w:rsid w:val="00DE51FF"/>
    <w:rsid w:val="00DE528A"/>
    <w:rsid w:val="00DE52CA"/>
    <w:rsid w:val="00DE54F9"/>
    <w:rsid w:val="00DE552C"/>
    <w:rsid w:val="00DE5560"/>
    <w:rsid w:val="00DE55A0"/>
    <w:rsid w:val="00DE5647"/>
    <w:rsid w:val="00DE56A1"/>
    <w:rsid w:val="00DE56BA"/>
    <w:rsid w:val="00DE56CA"/>
    <w:rsid w:val="00DE5792"/>
    <w:rsid w:val="00DE58AF"/>
    <w:rsid w:val="00DE59AE"/>
    <w:rsid w:val="00DE5AFE"/>
    <w:rsid w:val="00DE5B51"/>
    <w:rsid w:val="00DE5BAD"/>
    <w:rsid w:val="00DE5D4E"/>
    <w:rsid w:val="00DE5E2F"/>
    <w:rsid w:val="00DE5EC9"/>
    <w:rsid w:val="00DE619E"/>
    <w:rsid w:val="00DE6346"/>
    <w:rsid w:val="00DE63E7"/>
    <w:rsid w:val="00DE6444"/>
    <w:rsid w:val="00DE672B"/>
    <w:rsid w:val="00DE67F9"/>
    <w:rsid w:val="00DE6822"/>
    <w:rsid w:val="00DE685F"/>
    <w:rsid w:val="00DE693F"/>
    <w:rsid w:val="00DE6982"/>
    <w:rsid w:val="00DE6BCE"/>
    <w:rsid w:val="00DE6CE8"/>
    <w:rsid w:val="00DE6D33"/>
    <w:rsid w:val="00DE6D58"/>
    <w:rsid w:val="00DE6FD2"/>
    <w:rsid w:val="00DE7095"/>
    <w:rsid w:val="00DE7139"/>
    <w:rsid w:val="00DE71FD"/>
    <w:rsid w:val="00DE76C6"/>
    <w:rsid w:val="00DE779A"/>
    <w:rsid w:val="00DE784C"/>
    <w:rsid w:val="00DE797B"/>
    <w:rsid w:val="00DE7A03"/>
    <w:rsid w:val="00DE7A20"/>
    <w:rsid w:val="00DE7A4A"/>
    <w:rsid w:val="00DE7DDF"/>
    <w:rsid w:val="00DE7FD9"/>
    <w:rsid w:val="00DF01D1"/>
    <w:rsid w:val="00DF0286"/>
    <w:rsid w:val="00DF0370"/>
    <w:rsid w:val="00DF03B0"/>
    <w:rsid w:val="00DF046E"/>
    <w:rsid w:val="00DF046F"/>
    <w:rsid w:val="00DF054B"/>
    <w:rsid w:val="00DF07D8"/>
    <w:rsid w:val="00DF0946"/>
    <w:rsid w:val="00DF095D"/>
    <w:rsid w:val="00DF0A63"/>
    <w:rsid w:val="00DF0B38"/>
    <w:rsid w:val="00DF0C10"/>
    <w:rsid w:val="00DF0D9A"/>
    <w:rsid w:val="00DF0DAE"/>
    <w:rsid w:val="00DF0EB8"/>
    <w:rsid w:val="00DF0F48"/>
    <w:rsid w:val="00DF100F"/>
    <w:rsid w:val="00DF1060"/>
    <w:rsid w:val="00DF119D"/>
    <w:rsid w:val="00DF1261"/>
    <w:rsid w:val="00DF13B1"/>
    <w:rsid w:val="00DF155E"/>
    <w:rsid w:val="00DF1728"/>
    <w:rsid w:val="00DF18C5"/>
    <w:rsid w:val="00DF1B0E"/>
    <w:rsid w:val="00DF1CD5"/>
    <w:rsid w:val="00DF1D85"/>
    <w:rsid w:val="00DF1EAC"/>
    <w:rsid w:val="00DF1F17"/>
    <w:rsid w:val="00DF1F48"/>
    <w:rsid w:val="00DF248E"/>
    <w:rsid w:val="00DF259F"/>
    <w:rsid w:val="00DF261B"/>
    <w:rsid w:val="00DF263B"/>
    <w:rsid w:val="00DF2699"/>
    <w:rsid w:val="00DF26D7"/>
    <w:rsid w:val="00DF2806"/>
    <w:rsid w:val="00DF28DB"/>
    <w:rsid w:val="00DF29E0"/>
    <w:rsid w:val="00DF2AAD"/>
    <w:rsid w:val="00DF2B78"/>
    <w:rsid w:val="00DF2C3D"/>
    <w:rsid w:val="00DF2C4D"/>
    <w:rsid w:val="00DF2C79"/>
    <w:rsid w:val="00DF2D8A"/>
    <w:rsid w:val="00DF2EFD"/>
    <w:rsid w:val="00DF2F26"/>
    <w:rsid w:val="00DF2FE9"/>
    <w:rsid w:val="00DF334F"/>
    <w:rsid w:val="00DF3358"/>
    <w:rsid w:val="00DF349A"/>
    <w:rsid w:val="00DF357C"/>
    <w:rsid w:val="00DF37F6"/>
    <w:rsid w:val="00DF38F3"/>
    <w:rsid w:val="00DF3C09"/>
    <w:rsid w:val="00DF3C3C"/>
    <w:rsid w:val="00DF3DC6"/>
    <w:rsid w:val="00DF3EA8"/>
    <w:rsid w:val="00DF3FDB"/>
    <w:rsid w:val="00DF404A"/>
    <w:rsid w:val="00DF414F"/>
    <w:rsid w:val="00DF420E"/>
    <w:rsid w:val="00DF42FE"/>
    <w:rsid w:val="00DF433E"/>
    <w:rsid w:val="00DF4539"/>
    <w:rsid w:val="00DF4603"/>
    <w:rsid w:val="00DF4777"/>
    <w:rsid w:val="00DF4A4D"/>
    <w:rsid w:val="00DF4B0F"/>
    <w:rsid w:val="00DF4B44"/>
    <w:rsid w:val="00DF4C61"/>
    <w:rsid w:val="00DF4F16"/>
    <w:rsid w:val="00DF4F8C"/>
    <w:rsid w:val="00DF4FCC"/>
    <w:rsid w:val="00DF5018"/>
    <w:rsid w:val="00DF5019"/>
    <w:rsid w:val="00DF503F"/>
    <w:rsid w:val="00DF5117"/>
    <w:rsid w:val="00DF5383"/>
    <w:rsid w:val="00DF53A2"/>
    <w:rsid w:val="00DF548C"/>
    <w:rsid w:val="00DF56DC"/>
    <w:rsid w:val="00DF5716"/>
    <w:rsid w:val="00DF587A"/>
    <w:rsid w:val="00DF58E8"/>
    <w:rsid w:val="00DF5C44"/>
    <w:rsid w:val="00DF5C5F"/>
    <w:rsid w:val="00DF5C98"/>
    <w:rsid w:val="00DF5D01"/>
    <w:rsid w:val="00DF5D40"/>
    <w:rsid w:val="00DF5E2F"/>
    <w:rsid w:val="00DF5EF4"/>
    <w:rsid w:val="00DF5F38"/>
    <w:rsid w:val="00DF6031"/>
    <w:rsid w:val="00DF60D2"/>
    <w:rsid w:val="00DF6301"/>
    <w:rsid w:val="00DF6320"/>
    <w:rsid w:val="00DF6379"/>
    <w:rsid w:val="00DF63DE"/>
    <w:rsid w:val="00DF64E1"/>
    <w:rsid w:val="00DF651A"/>
    <w:rsid w:val="00DF659D"/>
    <w:rsid w:val="00DF65FF"/>
    <w:rsid w:val="00DF66A0"/>
    <w:rsid w:val="00DF66D3"/>
    <w:rsid w:val="00DF676C"/>
    <w:rsid w:val="00DF6781"/>
    <w:rsid w:val="00DF67D4"/>
    <w:rsid w:val="00DF68E3"/>
    <w:rsid w:val="00DF6A92"/>
    <w:rsid w:val="00DF6B20"/>
    <w:rsid w:val="00DF6CEC"/>
    <w:rsid w:val="00DF6D42"/>
    <w:rsid w:val="00DF6E42"/>
    <w:rsid w:val="00DF6FE5"/>
    <w:rsid w:val="00DF700E"/>
    <w:rsid w:val="00DF7032"/>
    <w:rsid w:val="00DF715E"/>
    <w:rsid w:val="00DF72E1"/>
    <w:rsid w:val="00DF73AE"/>
    <w:rsid w:val="00DF73C0"/>
    <w:rsid w:val="00DF74F9"/>
    <w:rsid w:val="00DF74FA"/>
    <w:rsid w:val="00DF7538"/>
    <w:rsid w:val="00DF7546"/>
    <w:rsid w:val="00DF772F"/>
    <w:rsid w:val="00DF77C9"/>
    <w:rsid w:val="00DF7A41"/>
    <w:rsid w:val="00DF7A97"/>
    <w:rsid w:val="00DF7C67"/>
    <w:rsid w:val="00DF7C8B"/>
    <w:rsid w:val="00DF7CEE"/>
    <w:rsid w:val="00DF7CF1"/>
    <w:rsid w:val="00DF7D0D"/>
    <w:rsid w:val="00DF7D42"/>
    <w:rsid w:val="00DF7D57"/>
    <w:rsid w:val="00DF7DA6"/>
    <w:rsid w:val="00DF7EF4"/>
    <w:rsid w:val="00DF7F02"/>
    <w:rsid w:val="00E0001B"/>
    <w:rsid w:val="00E00098"/>
    <w:rsid w:val="00E000B5"/>
    <w:rsid w:val="00E00255"/>
    <w:rsid w:val="00E002EE"/>
    <w:rsid w:val="00E0031C"/>
    <w:rsid w:val="00E003D0"/>
    <w:rsid w:val="00E00652"/>
    <w:rsid w:val="00E00717"/>
    <w:rsid w:val="00E007CD"/>
    <w:rsid w:val="00E0087A"/>
    <w:rsid w:val="00E008B4"/>
    <w:rsid w:val="00E008F3"/>
    <w:rsid w:val="00E00A29"/>
    <w:rsid w:val="00E00AD6"/>
    <w:rsid w:val="00E00DF2"/>
    <w:rsid w:val="00E00FCB"/>
    <w:rsid w:val="00E0103C"/>
    <w:rsid w:val="00E01049"/>
    <w:rsid w:val="00E0106B"/>
    <w:rsid w:val="00E0113A"/>
    <w:rsid w:val="00E01154"/>
    <w:rsid w:val="00E01177"/>
    <w:rsid w:val="00E012B7"/>
    <w:rsid w:val="00E0130D"/>
    <w:rsid w:val="00E0149C"/>
    <w:rsid w:val="00E014D2"/>
    <w:rsid w:val="00E01706"/>
    <w:rsid w:val="00E01772"/>
    <w:rsid w:val="00E017A1"/>
    <w:rsid w:val="00E01822"/>
    <w:rsid w:val="00E01931"/>
    <w:rsid w:val="00E01934"/>
    <w:rsid w:val="00E01A70"/>
    <w:rsid w:val="00E01AED"/>
    <w:rsid w:val="00E01C42"/>
    <w:rsid w:val="00E01D1A"/>
    <w:rsid w:val="00E01D33"/>
    <w:rsid w:val="00E01D44"/>
    <w:rsid w:val="00E01D6B"/>
    <w:rsid w:val="00E01DAD"/>
    <w:rsid w:val="00E01EAF"/>
    <w:rsid w:val="00E01FE4"/>
    <w:rsid w:val="00E01FFD"/>
    <w:rsid w:val="00E02061"/>
    <w:rsid w:val="00E020CA"/>
    <w:rsid w:val="00E02156"/>
    <w:rsid w:val="00E021B0"/>
    <w:rsid w:val="00E021C3"/>
    <w:rsid w:val="00E021D9"/>
    <w:rsid w:val="00E02213"/>
    <w:rsid w:val="00E022DB"/>
    <w:rsid w:val="00E0248F"/>
    <w:rsid w:val="00E0259D"/>
    <w:rsid w:val="00E0261C"/>
    <w:rsid w:val="00E02721"/>
    <w:rsid w:val="00E0278F"/>
    <w:rsid w:val="00E028A3"/>
    <w:rsid w:val="00E02946"/>
    <w:rsid w:val="00E02A1F"/>
    <w:rsid w:val="00E02A76"/>
    <w:rsid w:val="00E02A9E"/>
    <w:rsid w:val="00E02BE8"/>
    <w:rsid w:val="00E02D8B"/>
    <w:rsid w:val="00E02E47"/>
    <w:rsid w:val="00E02EF3"/>
    <w:rsid w:val="00E03001"/>
    <w:rsid w:val="00E03140"/>
    <w:rsid w:val="00E03477"/>
    <w:rsid w:val="00E034C0"/>
    <w:rsid w:val="00E03686"/>
    <w:rsid w:val="00E036A5"/>
    <w:rsid w:val="00E036FE"/>
    <w:rsid w:val="00E03724"/>
    <w:rsid w:val="00E037A3"/>
    <w:rsid w:val="00E038CE"/>
    <w:rsid w:val="00E03BBB"/>
    <w:rsid w:val="00E03BE5"/>
    <w:rsid w:val="00E03C50"/>
    <w:rsid w:val="00E03C77"/>
    <w:rsid w:val="00E03C7C"/>
    <w:rsid w:val="00E03C9D"/>
    <w:rsid w:val="00E03D70"/>
    <w:rsid w:val="00E03D82"/>
    <w:rsid w:val="00E03E0A"/>
    <w:rsid w:val="00E03E2C"/>
    <w:rsid w:val="00E03E97"/>
    <w:rsid w:val="00E04131"/>
    <w:rsid w:val="00E041F7"/>
    <w:rsid w:val="00E04267"/>
    <w:rsid w:val="00E042B2"/>
    <w:rsid w:val="00E04318"/>
    <w:rsid w:val="00E04332"/>
    <w:rsid w:val="00E0445E"/>
    <w:rsid w:val="00E044EA"/>
    <w:rsid w:val="00E04597"/>
    <w:rsid w:val="00E045C5"/>
    <w:rsid w:val="00E045F2"/>
    <w:rsid w:val="00E04623"/>
    <w:rsid w:val="00E04733"/>
    <w:rsid w:val="00E04760"/>
    <w:rsid w:val="00E04813"/>
    <w:rsid w:val="00E0485E"/>
    <w:rsid w:val="00E04914"/>
    <w:rsid w:val="00E04B09"/>
    <w:rsid w:val="00E04B0F"/>
    <w:rsid w:val="00E04C8B"/>
    <w:rsid w:val="00E04CEA"/>
    <w:rsid w:val="00E04D98"/>
    <w:rsid w:val="00E04FF7"/>
    <w:rsid w:val="00E05029"/>
    <w:rsid w:val="00E0506E"/>
    <w:rsid w:val="00E05090"/>
    <w:rsid w:val="00E0515F"/>
    <w:rsid w:val="00E05183"/>
    <w:rsid w:val="00E05332"/>
    <w:rsid w:val="00E0545A"/>
    <w:rsid w:val="00E055B4"/>
    <w:rsid w:val="00E0568F"/>
    <w:rsid w:val="00E0569B"/>
    <w:rsid w:val="00E057E7"/>
    <w:rsid w:val="00E0582F"/>
    <w:rsid w:val="00E05952"/>
    <w:rsid w:val="00E059AA"/>
    <w:rsid w:val="00E05A7D"/>
    <w:rsid w:val="00E05AC5"/>
    <w:rsid w:val="00E05C08"/>
    <w:rsid w:val="00E05C33"/>
    <w:rsid w:val="00E05D64"/>
    <w:rsid w:val="00E05DA8"/>
    <w:rsid w:val="00E05E6B"/>
    <w:rsid w:val="00E05EC1"/>
    <w:rsid w:val="00E05F09"/>
    <w:rsid w:val="00E05F6C"/>
    <w:rsid w:val="00E06030"/>
    <w:rsid w:val="00E06293"/>
    <w:rsid w:val="00E063E7"/>
    <w:rsid w:val="00E06562"/>
    <w:rsid w:val="00E0656F"/>
    <w:rsid w:val="00E066B0"/>
    <w:rsid w:val="00E06960"/>
    <w:rsid w:val="00E06975"/>
    <w:rsid w:val="00E06A27"/>
    <w:rsid w:val="00E06A34"/>
    <w:rsid w:val="00E06A92"/>
    <w:rsid w:val="00E06BD1"/>
    <w:rsid w:val="00E06D63"/>
    <w:rsid w:val="00E06D6A"/>
    <w:rsid w:val="00E06E14"/>
    <w:rsid w:val="00E071AE"/>
    <w:rsid w:val="00E0725A"/>
    <w:rsid w:val="00E074D8"/>
    <w:rsid w:val="00E075F5"/>
    <w:rsid w:val="00E07825"/>
    <w:rsid w:val="00E079BA"/>
    <w:rsid w:val="00E079F5"/>
    <w:rsid w:val="00E07B0A"/>
    <w:rsid w:val="00E07B1A"/>
    <w:rsid w:val="00E07C22"/>
    <w:rsid w:val="00E07C86"/>
    <w:rsid w:val="00E07C91"/>
    <w:rsid w:val="00E07CC9"/>
    <w:rsid w:val="00E07E5B"/>
    <w:rsid w:val="00E07EAA"/>
    <w:rsid w:val="00E07EB3"/>
    <w:rsid w:val="00E07EDB"/>
    <w:rsid w:val="00E07F1B"/>
    <w:rsid w:val="00E07F98"/>
    <w:rsid w:val="00E07FA9"/>
    <w:rsid w:val="00E100A6"/>
    <w:rsid w:val="00E102C1"/>
    <w:rsid w:val="00E102D6"/>
    <w:rsid w:val="00E1030F"/>
    <w:rsid w:val="00E10466"/>
    <w:rsid w:val="00E10491"/>
    <w:rsid w:val="00E10567"/>
    <w:rsid w:val="00E10595"/>
    <w:rsid w:val="00E105D6"/>
    <w:rsid w:val="00E10680"/>
    <w:rsid w:val="00E10695"/>
    <w:rsid w:val="00E1081A"/>
    <w:rsid w:val="00E10820"/>
    <w:rsid w:val="00E10A81"/>
    <w:rsid w:val="00E10AF4"/>
    <w:rsid w:val="00E10B40"/>
    <w:rsid w:val="00E10B4D"/>
    <w:rsid w:val="00E10C3A"/>
    <w:rsid w:val="00E10DEF"/>
    <w:rsid w:val="00E10E17"/>
    <w:rsid w:val="00E10F3A"/>
    <w:rsid w:val="00E11010"/>
    <w:rsid w:val="00E1118B"/>
    <w:rsid w:val="00E11465"/>
    <w:rsid w:val="00E115F0"/>
    <w:rsid w:val="00E11613"/>
    <w:rsid w:val="00E116F8"/>
    <w:rsid w:val="00E117F3"/>
    <w:rsid w:val="00E117FD"/>
    <w:rsid w:val="00E1180D"/>
    <w:rsid w:val="00E1187E"/>
    <w:rsid w:val="00E119FB"/>
    <w:rsid w:val="00E11AC0"/>
    <w:rsid w:val="00E11AD7"/>
    <w:rsid w:val="00E11B59"/>
    <w:rsid w:val="00E11B5F"/>
    <w:rsid w:val="00E11B92"/>
    <w:rsid w:val="00E11D44"/>
    <w:rsid w:val="00E11DA7"/>
    <w:rsid w:val="00E11E1D"/>
    <w:rsid w:val="00E11EC4"/>
    <w:rsid w:val="00E11FE6"/>
    <w:rsid w:val="00E12017"/>
    <w:rsid w:val="00E12245"/>
    <w:rsid w:val="00E1237B"/>
    <w:rsid w:val="00E12507"/>
    <w:rsid w:val="00E12612"/>
    <w:rsid w:val="00E12639"/>
    <w:rsid w:val="00E126B6"/>
    <w:rsid w:val="00E127D7"/>
    <w:rsid w:val="00E1282D"/>
    <w:rsid w:val="00E128AB"/>
    <w:rsid w:val="00E129EC"/>
    <w:rsid w:val="00E12B6A"/>
    <w:rsid w:val="00E12CA0"/>
    <w:rsid w:val="00E12D2E"/>
    <w:rsid w:val="00E12EF6"/>
    <w:rsid w:val="00E12FD2"/>
    <w:rsid w:val="00E130CA"/>
    <w:rsid w:val="00E13163"/>
    <w:rsid w:val="00E131B4"/>
    <w:rsid w:val="00E1335B"/>
    <w:rsid w:val="00E1361C"/>
    <w:rsid w:val="00E13682"/>
    <w:rsid w:val="00E13800"/>
    <w:rsid w:val="00E138A4"/>
    <w:rsid w:val="00E13948"/>
    <w:rsid w:val="00E13992"/>
    <w:rsid w:val="00E139BE"/>
    <w:rsid w:val="00E139EA"/>
    <w:rsid w:val="00E13C82"/>
    <w:rsid w:val="00E13D7D"/>
    <w:rsid w:val="00E13E04"/>
    <w:rsid w:val="00E13E9F"/>
    <w:rsid w:val="00E13EC4"/>
    <w:rsid w:val="00E14096"/>
    <w:rsid w:val="00E141AB"/>
    <w:rsid w:val="00E14236"/>
    <w:rsid w:val="00E142B3"/>
    <w:rsid w:val="00E14559"/>
    <w:rsid w:val="00E14585"/>
    <w:rsid w:val="00E145DF"/>
    <w:rsid w:val="00E14711"/>
    <w:rsid w:val="00E14735"/>
    <w:rsid w:val="00E14815"/>
    <w:rsid w:val="00E149B3"/>
    <w:rsid w:val="00E14ABE"/>
    <w:rsid w:val="00E14AEC"/>
    <w:rsid w:val="00E14B30"/>
    <w:rsid w:val="00E14B3A"/>
    <w:rsid w:val="00E14BAF"/>
    <w:rsid w:val="00E14C2B"/>
    <w:rsid w:val="00E14D39"/>
    <w:rsid w:val="00E14E41"/>
    <w:rsid w:val="00E14F8A"/>
    <w:rsid w:val="00E150BC"/>
    <w:rsid w:val="00E1525F"/>
    <w:rsid w:val="00E152C7"/>
    <w:rsid w:val="00E154C3"/>
    <w:rsid w:val="00E15567"/>
    <w:rsid w:val="00E15592"/>
    <w:rsid w:val="00E15600"/>
    <w:rsid w:val="00E15651"/>
    <w:rsid w:val="00E15740"/>
    <w:rsid w:val="00E157CD"/>
    <w:rsid w:val="00E15906"/>
    <w:rsid w:val="00E15A50"/>
    <w:rsid w:val="00E15B72"/>
    <w:rsid w:val="00E15C4C"/>
    <w:rsid w:val="00E15D46"/>
    <w:rsid w:val="00E15DA6"/>
    <w:rsid w:val="00E16160"/>
    <w:rsid w:val="00E161F4"/>
    <w:rsid w:val="00E16214"/>
    <w:rsid w:val="00E1622D"/>
    <w:rsid w:val="00E16243"/>
    <w:rsid w:val="00E1627D"/>
    <w:rsid w:val="00E165ED"/>
    <w:rsid w:val="00E16691"/>
    <w:rsid w:val="00E166AE"/>
    <w:rsid w:val="00E16741"/>
    <w:rsid w:val="00E1690D"/>
    <w:rsid w:val="00E16A15"/>
    <w:rsid w:val="00E16ABF"/>
    <w:rsid w:val="00E16BCA"/>
    <w:rsid w:val="00E171D5"/>
    <w:rsid w:val="00E1724B"/>
    <w:rsid w:val="00E17353"/>
    <w:rsid w:val="00E174BD"/>
    <w:rsid w:val="00E17563"/>
    <w:rsid w:val="00E1757D"/>
    <w:rsid w:val="00E17645"/>
    <w:rsid w:val="00E1778E"/>
    <w:rsid w:val="00E17818"/>
    <w:rsid w:val="00E17A52"/>
    <w:rsid w:val="00E17A86"/>
    <w:rsid w:val="00E17BAF"/>
    <w:rsid w:val="00E17F8A"/>
    <w:rsid w:val="00E20060"/>
    <w:rsid w:val="00E200E4"/>
    <w:rsid w:val="00E20168"/>
    <w:rsid w:val="00E20451"/>
    <w:rsid w:val="00E204BE"/>
    <w:rsid w:val="00E20556"/>
    <w:rsid w:val="00E205C9"/>
    <w:rsid w:val="00E2097F"/>
    <w:rsid w:val="00E209B6"/>
    <w:rsid w:val="00E20A41"/>
    <w:rsid w:val="00E20AE1"/>
    <w:rsid w:val="00E20B22"/>
    <w:rsid w:val="00E20C92"/>
    <w:rsid w:val="00E20D60"/>
    <w:rsid w:val="00E20D81"/>
    <w:rsid w:val="00E20E48"/>
    <w:rsid w:val="00E21174"/>
    <w:rsid w:val="00E21215"/>
    <w:rsid w:val="00E2149B"/>
    <w:rsid w:val="00E215AC"/>
    <w:rsid w:val="00E215F8"/>
    <w:rsid w:val="00E2165F"/>
    <w:rsid w:val="00E216F4"/>
    <w:rsid w:val="00E21A9A"/>
    <w:rsid w:val="00E21BA9"/>
    <w:rsid w:val="00E21CE6"/>
    <w:rsid w:val="00E21DC0"/>
    <w:rsid w:val="00E21EC3"/>
    <w:rsid w:val="00E21F33"/>
    <w:rsid w:val="00E21FCD"/>
    <w:rsid w:val="00E2238D"/>
    <w:rsid w:val="00E2247C"/>
    <w:rsid w:val="00E22536"/>
    <w:rsid w:val="00E22663"/>
    <w:rsid w:val="00E22732"/>
    <w:rsid w:val="00E2278D"/>
    <w:rsid w:val="00E22926"/>
    <w:rsid w:val="00E22A09"/>
    <w:rsid w:val="00E22A31"/>
    <w:rsid w:val="00E22A6D"/>
    <w:rsid w:val="00E22A81"/>
    <w:rsid w:val="00E22AA2"/>
    <w:rsid w:val="00E22C1E"/>
    <w:rsid w:val="00E22C59"/>
    <w:rsid w:val="00E22D00"/>
    <w:rsid w:val="00E22F90"/>
    <w:rsid w:val="00E23080"/>
    <w:rsid w:val="00E23136"/>
    <w:rsid w:val="00E231CB"/>
    <w:rsid w:val="00E2336E"/>
    <w:rsid w:val="00E233C3"/>
    <w:rsid w:val="00E2347C"/>
    <w:rsid w:val="00E234D9"/>
    <w:rsid w:val="00E2371E"/>
    <w:rsid w:val="00E23754"/>
    <w:rsid w:val="00E237CB"/>
    <w:rsid w:val="00E2381D"/>
    <w:rsid w:val="00E23A98"/>
    <w:rsid w:val="00E23AAD"/>
    <w:rsid w:val="00E23B32"/>
    <w:rsid w:val="00E23BB7"/>
    <w:rsid w:val="00E23BC1"/>
    <w:rsid w:val="00E23D64"/>
    <w:rsid w:val="00E23DD7"/>
    <w:rsid w:val="00E23E10"/>
    <w:rsid w:val="00E23FF1"/>
    <w:rsid w:val="00E240D4"/>
    <w:rsid w:val="00E241EE"/>
    <w:rsid w:val="00E24273"/>
    <w:rsid w:val="00E24349"/>
    <w:rsid w:val="00E24596"/>
    <w:rsid w:val="00E247F0"/>
    <w:rsid w:val="00E248C0"/>
    <w:rsid w:val="00E24ACC"/>
    <w:rsid w:val="00E24BE4"/>
    <w:rsid w:val="00E24CCF"/>
    <w:rsid w:val="00E24CE7"/>
    <w:rsid w:val="00E24DAF"/>
    <w:rsid w:val="00E24E0C"/>
    <w:rsid w:val="00E24E19"/>
    <w:rsid w:val="00E24E64"/>
    <w:rsid w:val="00E24E75"/>
    <w:rsid w:val="00E24E94"/>
    <w:rsid w:val="00E24FDB"/>
    <w:rsid w:val="00E24FFA"/>
    <w:rsid w:val="00E25049"/>
    <w:rsid w:val="00E2508D"/>
    <w:rsid w:val="00E2515E"/>
    <w:rsid w:val="00E25171"/>
    <w:rsid w:val="00E25195"/>
    <w:rsid w:val="00E2523F"/>
    <w:rsid w:val="00E25264"/>
    <w:rsid w:val="00E2528A"/>
    <w:rsid w:val="00E25475"/>
    <w:rsid w:val="00E256DD"/>
    <w:rsid w:val="00E25861"/>
    <w:rsid w:val="00E258BB"/>
    <w:rsid w:val="00E25B13"/>
    <w:rsid w:val="00E25B2A"/>
    <w:rsid w:val="00E25BDD"/>
    <w:rsid w:val="00E25C36"/>
    <w:rsid w:val="00E25CDE"/>
    <w:rsid w:val="00E25CF2"/>
    <w:rsid w:val="00E25D1F"/>
    <w:rsid w:val="00E25DEB"/>
    <w:rsid w:val="00E25E55"/>
    <w:rsid w:val="00E25E76"/>
    <w:rsid w:val="00E25E85"/>
    <w:rsid w:val="00E25FCE"/>
    <w:rsid w:val="00E260DB"/>
    <w:rsid w:val="00E261B7"/>
    <w:rsid w:val="00E2625B"/>
    <w:rsid w:val="00E26332"/>
    <w:rsid w:val="00E26353"/>
    <w:rsid w:val="00E263B1"/>
    <w:rsid w:val="00E26464"/>
    <w:rsid w:val="00E264CE"/>
    <w:rsid w:val="00E265A4"/>
    <w:rsid w:val="00E26663"/>
    <w:rsid w:val="00E26691"/>
    <w:rsid w:val="00E266F8"/>
    <w:rsid w:val="00E2676B"/>
    <w:rsid w:val="00E2689B"/>
    <w:rsid w:val="00E269BF"/>
    <w:rsid w:val="00E26B11"/>
    <w:rsid w:val="00E26C9C"/>
    <w:rsid w:val="00E26D53"/>
    <w:rsid w:val="00E26DD9"/>
    <w:rsid w:val="00E26E62"/>
    <w:rsid w:val="00E26F65"/>
    <w:rsid w:val="00E2703A"/>
    <w:rsid w:val="00E27269"/>
    <w:rsid w:val="00E272F2"/>
    <w:rsid w:val="00E27323"/>
    <w:rsid w:val="00E27344"/>
    <w:rsid w:val="00E2739B"/>
    <w:rsid w:val="00E27443"/>
    <w:rsid w:val="00E277BE"/>
    <w:rsid w:val="00E277C7"/>
    <w:rsid w:val="00E27868"/>
    <w:rsid w:val="00E27927"/>
    <w:rsid w:val="00E27997"/>
    <w:rsid w:val="00E279AF"/>
    <w:rsid w:val="00E27B4E"/>
    <w:rsid w:val="00E27B55"/>
    <w:rsid w:val="00E27C0E"/>
    <w:rsid w:val="00E27E8D"/>
    <w:rsid w:val="00E3003E"/>
    <w:rsid w:val="00E30052"/>
    <w:rsid w:val="00E300D8"/>
    <w:rsid w:val="00E3024E"/>
    <w:rsid w:val="00E302B4"/>
    <w:rsid w:val="00E302B9"/>
    <w:rsid w:val="00E30312"/>
    <w:rsid w:val="00E304D5"/>
    <w:rsid w:val="00E30766"/>
    <w:rsid w:val="00E30921"/>
    <w:rsid w:val="00E30950"/>
    <w:rsid w:val="00E3095A"/>
    <w:rsid w:val="00E30A73"/>
    <w:rsid w:val="00E30B0C"/>
    <w:rsid w:val="00E30BF3"/>
    <w:rsid w:val="00E30C9A"/>
    <w:rsid w:val="00E30CDB"/>
    <w:rsid w:val="00E30D08"/>
    <w:rsid w:val="00E30D62"/>
    <w:rsid w:val="00E30DD1"/>
    <w:rsid w:val="00E30F3B"/>
    <w:rsid w:val="00E30FBC"/>
    <w:rsid w:val="00E31181"/>
    <w:rsid w:val="00E3129F"/>
    <w:rsid w:val="00E312AA"/>
    <w:rsid w:val="00E31519"/>
    <w:rsid w:val="00E3168A"/>
    <w:rsid w:val="00E31699"/>
    <w:rsid w:val="00E316FA"/>
    <w:rsid w:val="00E31782"/>
    <w:rsid w:val="00E319D2"/>
    <w:rsid w:val="00E31BBA"/>
    <w:rsid w:val="00E31BBF"/>
    <w:rsid w:val="00E31CBA"/>
    <w:rsid w:val="00E31CCC"/>
    <w:rsid w:val="00E31D51"/>
    <w:rsid w:val="00E31FBC"/>
    <w:rsid w:val="00E3216B"/>
    <w:rsid w:val="00E3222D"/>
    <w:rsid w:val="00E32241"/>
    <w:rsid w:val="00E322C3"/>
    <w:rsid w:val="00E32366"/>
    <w:rsid w:val="00E323F0"/>
    <w:rsid w:val="00E3241D"/>
    <w:rsid w:val="00E324BE"/>
    <w:rsid w:val="00E3256C"/>
    <w:rsid w:val="00E3265B"/>
    <w:rsid w:val="00E327B3"/>
    <w:rsid w:val="00E32994"/>
    <w:rsid w:val="00E32A15"/>
    <w:rsid w:val="00E32A9F"/>
    <w:rsid w:val="00E32BA0"/>
    <w:rsid w:val="00E32C47"/>
    <w:rsid w:val="00E32D5E"/>
    <w:rsid w:val="00E32E7E"/>
    <w:rsid w:val="00E32EE8"/>
    <w:rsid w:val="00E3323F"/>
    <w:rsid w:val="00E33337"/>
    <w:rsid w:val="00E333DD"/>
    <w:rsid w:val="00E333E7"/>
    <w:rsid w:val="00E3344E"/>
    <w:rsid w:val="00E334F8"/>
    <w:rsid w:val="00E335D3"/>
    <w:rsid w:val="00E336BA"/>
    <w:rsid w:val="00E336EF"/>
    <w:rsid w:val="00E337BB"/>
    <w:rsid w:val="00E339A8"/>
    <w:rsid w:val="00E339F5"/>
    <w:rsid w:val="00E33B81"/>
    <w:rsid w:val="00E33BDE"/>
    <w:rsid w:val="00E33C7B"/>
    <w:rsid w:val="00E33CFC"/>
    <w:rsid w:val="00E33D73"/>
    <w:rsid w:val="00E33D9B"/>
    <w:rsid w:val="00E34151"/>
    <w:rsid w:val="00E341D2"/>
    <w:rsid w:val="00E342CC"/>
    <w:rsid w:val="00E3438C"/>
    <w:rsid w:val="00E343DE"/>
    <w:rsid w:val="00E34404"/>
    <w:rsid w:val="00E34596"/>
    <w:rsid w:val="00E3459D"/>
    <w:rsid w:val="00E345CF"/>
    <w:rsid w:val="00E34640"/>
    <w:rsid w:val="00E34829"/>
    <w:rsid w:val="00E348FF"/>
    <w:rsid w:val="00E34902"/>
    <w:rsid w:val="00E3498B"/>
    <w:rsid w:val="00E34993"/>
    <w:rsid w:val="00E34B43"/>
    <w:rsid w:val="00E34BB1"/>
    <w:rsid w:val="00E34E80"/>
    <w:rsid w:val="00E34FB0"/>
    <w:rsid w:val="00E35238"/>
    <w:rsid w:val="00E35287"/>
    <w:rsid w:val="00E35461"/>
    <w:rsid w:val="00E3548F"/>
    <w:rsid w:val="00E3553E"/>
    <w:rsid w:val="00E35550"/>
    <w:rsid w:val="00E35759"/>
    <w:rsid w:val="00E35762"/>
    <w:rsid w:val="00E35797"/>
    <w:rsid w:val="00E359AB"/>
    <w:rsid w:val="00E359C7"/>
    <w:rsid w:val="00E35AC0"/>
    <w:rsid w:val="00E35C44"/>
    <w:rsid w:val="00E35EA9"/>
    <w:rsid w:val="00E35F15"/>
    <w:rsid w:val="00E35F9E"/>
    <w:rsid w:val="00E36239"/>
    <w:rsid w:val="00E362D7"/>
    <w:rsid w:val="00E36377"/>
    <w:rsid w:val="00E367E4"/>
    <w:rsid w:val="00E36CC9"/>
    <w:rsid w:val="00E36DD5"/>
    <w:rsid w:val="00E36E3E"/>
    <w:rsid w:val="00E37081"/>
    <w:rsid w:val="00E371B5"/>
    <w:rsid w:val="00E371B8"/>
    <w:rsid w:val="00E3729C"/>
    <w:rsid w:val="00E37503"/>
    <w:rsid w:val="00E37515"/>
    <w:rsid w:val="00E37565"/>
    <w:rsid w:val="00E37575"/>
    <w:rsid w:val="00E37580"/>
    <w:rsid w:val="00E376F7"/>
    <w:rsid w:val="00E37701"/>
    <w:rsid w:val="00E37715"/>
    <w:rsid w:val="00E377C9"/>
    <w:rsid w:val="00E377FD"/>
    <w:rsid w:val="00E3793F"/>
    <w:rsid w:val="00E37980"/>
    <w:rsid w:val="00E37A5C"/>
    <w:rsid w:val="00E37A74"/>
    <w:rsid w:val="00E37B1E"/>
    <w:rsid w:val="00E37F4E"/>
    <w:rsid w:val="00E37FD5"/>
    <w:rsid w:val="00E40100"/>
    <w:rsid w:val="00E40214"/>
    <w:rsid w:val="00E40239"/>
    <w:rsid w:val="00E403A7"/>
    <w:rsid w:val="00E40449"/>
    <w:rsid w:val="00E405AA"/>
    <w:rsid w:val="00E4086D"/>
    <w:rsid w:val="00E40876"/>
    <w:rsid w:val="00E40956"/>
    <w:rsid w:val="00E409E7"/>
    <w:rsid w:val="00E40BA5"/>
    <w:rsid w:val="00E40C10"/>
    <w:rsid w:val="00E40EED"/>
    <w:rsid w:val="00E4108E"/>
    <w:rsid w:val="00E41276"/>
    <w:rsid w:val="00E4136F"/>
    <w:rsid w:val="00E4140D"/>
    <w:rsid w:val="00E4155D"/>
    <w:rsid w:val="00E415E0"/>
    <w:rsid w:val="00E415F5"/>
    <w:rsid w:val="00E416C5"/>
    <w:rsid w:val="00E418E9"/>
    <w:rsid w:val="00E41959"/>
    <w:rsid w:val="00E41C10"/>
    <w:rsid w:val="00E41CC0"/>
    <w:rsid w:val="00E41E5D"/>
    <w:rsid w:val="00E41EE3"/>
    <w:rsid w:val="00E420E8"/>
    <w:rsid w:val="00E42109"/>
    <w:rsid w:val="00E42292"/>
    <w:rsid w:val="00E42312"/>
    <w:rsid w:val="00E42431"/>
    <w:rsid w:val="00E427A1"/>
    <w:rsid w:val="00E42823"/>
    <w:rsid w:val="00E4287E"/>
    <w:rsid w:val="00E428C3"/>
    <w:rsid w:val="00E4299C"/>
    <w:rsid w:val="00E42A20"/>
    <w:rsid w:val="00E42A99"/>
    <w:rsid w:val="00E42B8B"/>
    <w:rsid w:val="00E42C62"/>
    <w:rsid w:val="00E42DD3"/>
    <w:rsid w:val="00E42FC5"/>
    <w:rsid w:val="00E4310B"/>
    <w:rsid w:val="00E43214"/>
    <w:rsid w:val="00E43215"/>
    <w:rsid w:val="00E43416"/>
    <w:rsid w:val="00E43498"/>
    <w:rsid w:val="00E434C7"/>
    <w:rsid w:val="00E434DC"/>
    <w:rsid w:val="00E4351C"/>
    <w:rsid w:val="00E43629"/>
    <w:rsid w:val="00E437D5"/>
    <w:rsid w:val="00E43A39"/>
    <w:rsid w:val="00E43A61"/>
    <w:rsid w:val="00E43A77"/>
    <w:rsid w:val="00E43C6E"/>
    <w:rsid w:val="00E43DB1"/>
    <w:rsid w:val="00E43EAC"/>
    <w:rsid w:val="00E43F1B"/>
    <w:rsid w:val="00E44097"/>
    <w:rsid w:val="00E440F6"/>
    <w:rsid w:val="00E44147"/>
    <w:rsid w:val="00E441B4"/>
    <w:rsid w:val="00E44248"/>
    <w:rsid w:val="00E4450F"/>
    <w:rsid w:val="00E4458F"/>
    <w:rsid w:val="00E446A1"/>
    <w:rsid w:val="00E44939"/>
    <w:rsid w:val="00E44A90"/>
    <w:rsid w:val="00E44AD3"/>
    <w:rsid w:val="00E44B7E"/>
    <w:rsid w:val="00E44C56"/>
    <w:rsid w:val="00E44C64"/>
    <w:rsid w:val="00E44D98"/>
    <w:rsid w:val="00E44DDB"/>
    <w:rsid w:val="00E45039"/>
    <w:rsid w:val="00E450B6"/>
    <w:rsid w:val="00E451E9"/>
    <w:rsid w:val="00E45262"/>
    <w:rsid w:val="00E4532B"/>
    <w:rsid w:val="00E4532E"/>
    <w:rsid w:val="00E45351"/>
    <w:rsid w:val="00E45444"/>
    <w:rsid w:val="00E4576D"/>
    <w:rsid w:val="00E4586D"/>
    <w:rsid w:val="00E458E4"/>
    <w:rsid w:val="00E45984"/>
    <w:rsid w:val="00E45996"/>
    <w:rsid w:val="00E45A01"/>
    <w:rsid w:val="00E45A0A"/>
    <w:rsid w:val="00E45A19"/>
    <w:rsid w:val="00E45AD7"/>
    <w:rsid w:val="00E45C67"/>
    <w:rsid w:val="00E45DB1"/>
    <w:rsid w:val="00E45DF5"/>
    <w:rsid w:val="00E45DF6"/>
    <w:rsid w:val="00E45E17"/>
    <w:rsid w:val="00E45EDE"/>
    <w:rsid w:val="00E45EED"/>
    <w:rsid w:val="00E45F93"/>
    <w:rsid w:val="00E45F96"/>
    <w:rsid w:val="00E45FFB"/>
    <w:rsid w:val="00E46157"/>
    <w:rsid w:val="00E461DF"/>
    <w:rsid w:val="00E46419"/>
    <w:rsid w:val="00E4655B"/>
    <w:rsid w:val="00E466A6"/>
    <w:rsid w:val="00E468BE"/>
    <w:rsid w:val="00E46C85"/>
    <w:rsid w:val="00E46C9B"/>
    <w:rsid w:val="00E46CD5"/>
    <w:rsid w:val="00E46D6C"/>
    <w:rsid w:val="00E46DE0"/>
    <w:rsid w:val="00E46FD0"/>
    <w:rsid w:val="00E47015"/>
    <w:rsid w:val="00E47201"/>
    <w:rsid w:val="00E473DF"/>
    <w:rsid w:val="00E475C1"/>
    <w:rsid w:val="00E47603"/>
    <w:rsid w:val="00E47673"/>
    <w:rsid w:val="00E476A7"/>
    <w:rsid w:val="00E477A3"/>
    <w:rsid w:val="00E4787E"/>
    <w:rsid w:val="00E4796D"/>
    <w:rsid w:val="00E479C0"/>
    <w:rsid w:val="00E47BC2"/>
    <w:rsid w:val="00E47D91"/>
    <w:rsid w:val="00E5003E"/>
    <w:rsid w:val="00E502A0"/>
    <w:rsid w:val="00E50382"/>
    <w:rsid w:val="00E50671"/>
    <w:rsid w:val="00E506B6"/>
    <w:rsid w:val="00E50759"/>
    <w:rsid w:val="00E50909"/>
    <w:rsid w:val="00E50957"/>
    <w:rsid w:val="00E50A04"/>
    <w:rsid w:val="00E50AAD"/>
    <w:rsid w:val="00E50AC5"/>
    <w:rsid w:val="00E50CD2"/>
    <w:rsid w:val="00E50DAA"/>
    <w:rsid w:val="00E50E4F"/>
    <w:rsid w:val="00E50EF4"/>
    <w:rsid w:val="00E50F3E"/>
    <w:rsid w:val="00E510C1"/>
    <w:rsid w:val="00E510DD"/>
    <w:rsid w:val="00E51166"/>
    <w:rsid w:val="00E512F0"/>
    <w:rsid w:val="00E51344"/>
    <w:rsid w:val="00E5142A"/>
    <w:rsid w:val="00E514C5"/>
    <w:rsid w:val="00E51510"/>
    <w:rsid w:val="00E517B9"/>
    <w:rsid w:val="00E519FC"/>
    <w:rsid w:val="00E51A32"/>
    <w:rsid w:val="00E51A77"/>
    <w:rsid w:val="00E51A97"/>
    <w:rsid w:val="00E51B72"/>
    <w:rsid w:val="00E51CD8"/>
    <w:rsid w:val="00E51E31"/>
    <w:rsid w:val="00E52022"/>
    <w:rsid w:val="00E52054"/>
    <w:rsid w:val="00E522A7"/>
    <w:rsid w:val="00E522C4"/>
    <w:rsid w:val="00E52465"/>
    <w:rsid w:val="00E52535"/>
    <w:rsid w:val="00E525D0"/>
    <w:rsid w:val="00E5279D"/>
    <w:rsid w:val="00E527E2"/>
    <w:rsid w:val="00E5281B"/>
    <w:rsid w:val="00E5286E"/>
    <w:rsid w:val="00E528D1"/>
    <w:rsid w:val="00E529D2"/>
    <w:rsid w:val="00E52B48"/>
    <w:rsid w:val="00E52BFB"/>
    <w:rsid w:val="00E52C23"/>
    <w:rsid w:val="00E52DFD"/>
    <w:rsid w:val="00E52F99"/>
    <w:rsid w:val="00E531E5"/>
    <w:rsid w:val="00E53216"/>
    <w:rsid w:val="00E53264"/>
    <w:rsid w:val="00E532FD"/>
    <w:rsid w:val="00E533A2"/>
    <w:rsid w:val="00E534A4"/>
    <w:rsid w:val="00E534B1"/>
    <w:rsid w:val="00E534D0"/>
    <w:rsid w:val="00E5355E"/>
    <w:rsid w:val="00E53587"/>
    <w:rsid w:val="00E535DA"/>
    <w:rsid w:val="00E53702"/>
    <w:rsid w:val="00E537C0"/>
    <w:rsid w:val="00E53900"/>
    <w:rsid w:val="00E53A1F"/>
    <w:rsid w:val="00E53D33"/>
    <w:rsid w:val="00E53F55"/>
    <w:rsid w:val="00E54050"/>
    <w:rsid w:val="00E54199"/>
    <w:rsid w:val="00E54238"/>
    <w:rsid w:val="00E54516"/>
    <w:rsid w:val="00E5457E"/>
    <w:rsid w:val="00E54657"/>
    <w:rsid w:val="00E54675"/>
    <w:rsid w:val="00E54682"/>
    <w:rsid w:val="00E5471F"/>
    <w:rsid w:val="00E54752"/>
    <w:rsid w:val="00E549DD"/>
    <w:rsid w:val="00E54CF7"/>
    <w:rsid w:val="00E54D23"/>
    <w:rsid w:val="00E54D2E"/>
    <w:rsid w:val="00E54D9F"/>
    <w:rsid w:val="00E54F09"/>
    <w:rsid w:val="00E5514F"/>
    <w:rsid w:val="00E55202"/>
    <w:rsid w:val="00E55225"/>
    <w:rsid w:val="00E55276"/>
    <w:rsid w:val="00E552FE"/>
    <w:rsid w:val="00E55444"/>
    <w:rsid w:val="00E554BB"/>
    <w:rsid w:val="00E5589B"/>
    <w:rsid w:val="00E55A33"/>
    <w:rsid w:val="00E55A77"/>
    <w:rsid w:val="00E55F9B"/>
    <w:rsid w:val="00E561EA"/>
    <w:rsid w:val="00E562F5"/>
    <w:rsid w:val="00E5631D"/>
    <w:rsid w:val="00E563BC"/>
    <w:rsid w:val="00E563FC"/>
    <w:rsid w:val="00E5652C"/>
    <w:rsid w:val="00E565C5"/>
    <w:rsid w:val="00E567B9"/>
    <w:rsid w:val="00E567ED"/>
    <w:rsid w:val="00E56A13"/>
    <w:rsid w:val="00E56A2F"/>
    <w:rsid w:val="00E56C40"/>
    <w:rsid w:val="00E56D8D"/>
    <w:rsid w:val="00E56EEC"/>
    <w:rsid w:val="00E56F4E"/>
    <w:rsid w:val="00E57011"/>
    <w:rsid w:val="00E5702D"/>
    <w:rsid w:val="00E57062"/>
    <w:rsid w:val="00E57064"/>
    <w:rsid w:val="00E57161"/>
    <w:rsid w:val="00E571D9"/>
    <w:rsid w:val="00E5720C"/>
    <w:rsid w:val="00E5723F"/>
    <w:rsid w:val="00E573ED"/>
    <w:rsid w:val="00E57552"/>
    <w:rsid w:val="00E5769E"/>
    <w:rsid w:val="00E57760"/>
    <w:rsid w:val="00E57899"/>
    <w:rsid w:val="00E57C1C"/>
    <w:rsid w:val="00E57D5D"/>
    <w:rsid w:val="00E57E01"/>
    <w:rsid w:val="00E57F4B"/>
    <w:rsid w:val="00E57F9F"/>
    <w:rsid w:val="00E602C8"/>
    <w:rsid w:val="00E60469"/>
    <w:rsid w:val="00E6048B"/>
    <w:rsid w:val="00E60492"/>
    <w:rsid w:val="00E604BD"/>
    <w:rsid w:val="00E60519"/>
    <w:rsid w:val="00E605A3"/>
    <w:rsid w:val="00E605E0"/>
    <w:rsid w:val="00E606A4"/>
    <w:rsid w:val="00E607FB"/>
    <w:rsid w:val="00E60899"/>
    <w:rsid w:val="00E6097D"/>
    <w:rsid w:val="00E609A1"/>
    <w:rsid w:val="00E60B5B"/>
    <w:rsid w:val="00E60B70"/>
    <w:rsid w:val="00E60B9F"/>
    <w:rsid w:val="00E60C77"/>
    <w:rsid w:val="00E60DCB"/>
    <w:rsid w:val="00E60DE1"/>
    <w:rsid w:val="00E60E04"/>
    <w:rsid w:val="00E60E26"/>
    <w:rsid w:val="00E61135"/>
    <w:rsid w:val="00E61310"/>
    <w:rsid w:val="00E61471"/>
    <w:rsid w:val="00E6156C"/>
    <w:rsid w:val="00E6163A"/>
    <w:rsid w:val="00E6167B"/>
    <w:rsid w:val="00E61A3A"/>
    <w:rsid w:val="00E61A7B"/>
    <w:rsid w:val="00E61ADF"/>
    <w:rsid w:val="00E61B6E"/>
    <w:rsid w:val="00E61B9F"/>
    <w:rsid w:val="00E61BA5"/>
    <w:rsid w:val="00E61BAE"/>
    <w:rsid w:val="00E61C19"/>
    <w:rsid w:val="00E61C7C"/>
    <w:rsid w:val="00E61C8E"/>
    <w:rsid w:val="00E61CE0"/>
    <w:rsid w:val="00E62002"/>
    <w:rsid w:val="00E620D5"/>
    <w:rsid w:val="00E62222"/>
    <w:rsid w:val="00E62345"/>
    <w:rsid w:val="00E623E1"/>
    <w:rsid w:val="00E623F1"/>
    <w:rsid w:val="00E625A0"/>
    <w:rsid w:val="00E62683"/>
    <w:rsid w:val="00E627E1"/>
    <w:rsid w:val="00E62B26"/>
    <w:rsid w:val="00E62C36"/>
    <w:rsid w:val="00E62C86"/>
    <w:rsid w:val="00E62DBD"/>
    <w:rsid w:val="00E62EBA"/>
    <w:rsid w:val="00E62F07"/>
    <w:rsid w:val="00E62FAF"/>
    <w:rsid w:val="00E63126"/>
    <w:rsid w:val="00E63140"/>
    <w:rsid w:val="00E631BE"/>
    <w:rsid w:val="00E632B3"/>
    <w:rsid w:val="00E632F8"/>
    <w:rsid w:val="00E633C4"/>
    <w:rsid w:val="00E633E6"/>
    <w:rsid w:val="00E633FD"/>
    <w:rsid w:val="00E63485"/>
    <w:rsid w:val="00E6351E"/>
    <w:rsid w:val="00E63716"/>
    <w:rsid w:val="00E637B7"/>
    <w:rsid w:val="00E637F2"/>
    <w:rsid w:val="00E6383B"/>
    <w:rsid w:val="00E63948"/>
    <w:rsid w:val="00E63E56"/>
    <w:rsid w:val="00E63F9C"/>
    <w:rsid w:val="00E63FC8"/>
    <w:rsid w:val="00E640D2"/>
    <w:rsid w:val="00E64122"/>
    <w:rsid w:val="00E64204"/>
    <w:rsid w:val="00E6428D"/>
    <w:rsid w:val="00E6444F"/>
    <w:rsid w:val="00E64481"/>
    <w:rsid w:val="00E644E9"/>
    <w:rsid w:val="00E64514"/>
    <w:rsid w:val="00E645B6"/>
    <w:rsid w:val="00E646DF"/>
    <w:rsid w:val="00E646EE"/>
    <w:rsid w:val="00E64706"/>
    <w:rsid w:val="00E64734"/>
    <w:rsid w:val="00E64770"/>
    <w:rsid w:val="00E649D5"/>
    <w:rsid w:val="00E64A17"/>
    <w:rsid w:val="00E64A56"/>
    <w:rsid w:val="00E64A98"/>
    <w:rsid w:val="00E64AED"/>
    <w:rsid w:val="00E64C75"/>
    <w:rsid w:val="00E64DFD"/>
    <w:rsid w:val="00E64F3D"/>
    <w:rsid w:val="00E64F79"/>
    <w:rsid w:val="00E64FDD"/>
    <w:rsid w:val="00E65026"/>
    <w:rsid w:val="00E651F2"/>
    <w:rsid w:val="00E6523F"/>
    <w:rsid w:val="00E652D0"/>
    <w:rsid w:val="00E65417"/>
    <w:rsid w:val="00E65457"/>
    <w:rsid w:val="00E6550C"/>
    <w:rsid w:val="00E6575A"/>
    <w:rsid w:val="00E65A67"/>
    <w:rsid w:val="00E65CAF"/>
    <w:rsid w:val="00E65CD8"/>
    <w:rsid w:val="00E65E25"/>
    <w:rsid w:val="00E65EAF"/>
    <w:rsid w:val="00E65F9F"/>
    <w:rsid w:val="00E66153"/>
    <w:rsid w:val="00E663D8"/>
    <w:rsid w:val="00E6648F"/>
    <w:rsid w:val="00E665CD"/>
    <w:rsid w:val="00E66628"/>
    <w:rsid w:val="00E6695E"/>
    <w:rsid w:val="00E66982"/>
    <w:rsid w:val="00E669E0"/>
    <w:rsid w:val="00E66A12"/>
    <w:rsid w:val="00E66AAF"/>
    <w:rsid w:val="00E66BCA"/>
    <w:rsid w:val="00E66C28"/>
    <w:rsid w:val="00E66D36"/>
    <w:rsid w:val="00E66E05"/>
    <w:rsid w:val="00E67141"/>
    <w:rsid w:val="00E67151"/>
    <w:rsid w:val="00E6717C"/>
    <w:rsid w:val="00E6728B"/>
    <w:rsid w:val="00E672D6"/>
    <w:rsid w:val="00E674D8"/>
    <w:rsid w:val="00E67511"/>
    <w:rsid w:val="00E67543"/>
    <w:rsid w:val="00E675CF"/>
    <w:rsid w:val="00E676AB"/>
    <w:rsid w:val="00E67759"/>
    <w:rsid w:val="00E6778E"/>
    <w:rsid w:val="00E67A63"/>
    <w:rsid w:val="00E67E7E"/>
    <w:rsid w:val="00E67EAF"/>
    <w:rsid w:val="00E67F55"/>
    <w:rsid w:val="00E700C7"/>
    <w:rsid w:val="00E700ED"/>
    <w:rsid w:val="00E70128"/>
    <w:rsid w:val="00E7012C"/>
    <w:rsid w:val="00E70134"/>
    <w:rsid w:val="00E70322"/>
    <w:rsid w:val="00E70707"/>
    <w:rsid w:val="00E70723"/>
    <w:rsid w:val="00E707E5"/>
    <w:rsid w:val="00E7086A"/>
    <w:rsid w:val="00E70A54"/>
    <w:rsid w:val="00E70AAC"/>
    <w:rsid w:val="00E70B08"/>
    <w:rsid w:val="00E70B7B"/>
    <w:rsid w:val="00E70C22"/>
    <w:rsid w:val="00E70C6D"/>
    <w:rsid w:val="00E70DF6"/>
    <w:rsid w:val="00E70E21"/>
    <w:rsid w:val="00E70EDA"/>
    <w:rsid w:val="00E70FCF"/>
    <w:rsid w:val="00E7101C"/>
    <w:rsid w:val="00E710CB"/>
    <w:rsid w:val="00E710E6"/>
    <w:rsid w:val="00E71185"/>
    <w:rsid w:val="00E712A3"/>
    <w:rsid w:val="00E71503"/>
    <w:rsid w:val="00E7155A"/>
    <w:rsid w:val="00E71702"/>
    <w:rsid w:val="00E7189D"/>
    <w:rsid w:val="00E7193C"/>
    <w:rsid w:val="00E719AB"/>
    <w:rsid w:val="00E719CB"/>
    <w:rsid w:val="00E71A69"/>
    <w:rsid w:val="00E71A72"/>
    <w:rsid w:val="00E71ACD"/>
    <w:rsid w:val="00E71B72"/>
    <w:rsid w:val="00E71D77"/>
    <w:rsid w:val="00E71D8B"/>
    <w:rsid w:val="00E71DB6"/>
    <w:rsid w:val="00E71E2E"/>
    <w:rsid w:val="00E71FA6"/>
    <w:rsid w:val="00E72177"/>
    <w:rsid w:val="00E722A6"/>
    <w:rsid w:val="00E72325"/>
    <w:rsid w:val="00E72412"/>
    <w:rsid w:val="00E72710"/>
    <w:rsid w:val="00E728C0"/>
    <w:rsid w:val="00E72A37"/>
    <w:rsid w:val="00E72CCD"/>
    <w:rsid w:val="00E72EA0"/>
    <w:rsid w:val="00E72EB7"/>
    <w:rsid w:val="00E72FD7"/>
    <w:rsid w:val="00E731E7"/>
    <w:rsid w:val="00E73345"/>
    <w:rsid w:val="00E733EB"/>
    <w:rsid w:val="00E73433"/>
    <w:rsid w:val="00E734AF"/>
    <w:rsid w:val="00E734C6"/>
    <w:rsid w:val="00E73575"/>
    <w:rsid w:val="00E735D9"/>
    <w:rsid w:val="00E73674"/>
    <w:rsid w:val="00E736C8"/>
    <w:rsid w:val="00E73770"/>
    <w:rsid w:val="00E737A9"/>
    <w:rsid w:val="00E73899"/>
    <w:rsid w:val="00E73B2A"/>
    <w:rsid w:val="00E73E70"/>
    <w:rsid w:val="00E73EE9"/>
    <w:rsid w:val="00E74189"/>
    <w:rsid w:val="00E741EC"/>
    <w:rsid w:val="00E74212"/>
    <w:rsid w:val="00E7424D"/>
    <w:rsid w:val="00E74379"/>
    <w:rsid w:val="00E743DB"/>
    <w:rsid w:val="00E746A6"/>
    <w:rsid w:val="00E74742"/>
    <w:rsid w:val="00E74797"/>
    <w:rsid w:val="00E74879"/>
    <w:rsid w:val="00E74A0D"/>
    <w:rsid w:val="00E74A37"/>
    <w:rsid w:val="00E74A52"/>
    <w:rsid w:val="00E74AFB"/>
    <w:rsid w:val="00E74B14"/>
    <w:rsid w:val="00E74B8C"/>
    <w:rsid w:val="00E74E22"/>
    <w:rsid w:val="00E74ECC"/>
    <w:rsid w:val="00E74FA0"/>
    <w:rsid w:val="00E7511A"/>
    <w:rsid w:val="00E7513A"/>
    <w:rsid w:val="00E752C4"/>
    <w:rsid w:val="00E75368"/>
    <w:rsid w:val="00E75415"/>
    <w:rsid w:val="00E75491"/>
    <w:rsid w:val="00E754EA"/>
    <w:rsid w:val="00E755B0"/>
    <w:rsid w:val="00E75759"/>
    <w:rsid w:val="00E75818"/>
    <w:rsid w:val="00E75942"/>
    <w:rsid w:val="00E75C82"/>
    <w:rsid w:val="00E75DD5"/>
    <w:rsid w:val="00E75F7B"/>
    <w:rsid w:val="00E75F89"/>
    <w:rsid w:val="00E76085"/>
    <w:rsid w:val="00E760F3"/>
    <w:rsid w:val="00E7611F"/>
    <w:rsid w:val="00E76263"/>
    <w:rsid w:val="00E76335"/>
    <w:rsid w:val="00E763EA"/>
    <w:rsid w:val="00E7678C"/>
    <w:rsid w:val="00E76895"/>
    <w:rsid w:val="00E768C7"/>
    <w:rsid w:val="00E76971"/>
    <w:rsid w:val="00E76A18"/>
    <w:rsid w:val="00E76A41"/>
    <w:rsid w:val="00E76ACE"/>
    <w:rsid w:val="00E76AD4"/>
    <w:rsid w:val="00E76C37"/>
    <w:rsid w:val="00E76CB8"/>
    <w:rsid w:val="00E76D2F"/>
    <w:rsid w:val="00E76D32"/>
    <w:rsid w:val="00E76E08"/>
    <w:rsid w:val="00E76E19"/>
    <w:rsid w:val="00E7714E"/>
    <w:rsid w:val="00E771E4"/>
    <w:rsid w:val="00E77205"/>
    <w:rsid w:val="00E772E8"/>
    <w:rsid w:val="00E77348"/>
    <w:rsid w:val="00E774A1"/>
    <w:rsid w:val="00E777A1"/>
    <w:rsid w:val="00E77A30"/>
    <w:rsid w:val="00E77C66"/>
    <w:rsid w:val="00E80029"/>
    <w:rsid w:val="00E800EA"/>
    <w:rsid w:val="00E80124"/>
    <w:rsid w:val="00E8023F"/>
    <w:rsid w:val="00E80361"/>
    <w:rsid w:val="00E803A8"/>
    <w:rsid w:val="00E8071B"/>
    <w:rsid w:val="00E80727"/>
    <w:rsid w:val="00E807AA"/>
    <w:rsid w:val="00E807EE"/>
    <w:rsid w:val="00E80CAA"/>
    <w:rsid w:val="00E80D53"/>
    <w:rsid w:val="00E80E36"/>
    <w:rsid w:val="00E80EB4"/>
    <w:rsid w:val="00E80F49"/>
    <w:rsid w:val="00E810D7"/>
    <w:rsid w:val="00E81208"/>
    <w:rsid w:val="00E812BB"/>
    <w:rsid w:val="00E813A0"/>
    <w:rsid w:val="00E813B2"/>
    <w:rsid w:val="00E814C6"/>
    <w:rsid w:val="00E8156D"/>
    <w:rsid w:val="00E8159A"/>
    <w:rsid w:val="00E815F8"/>
    <w:rsid w:val="00E816BE"/>
    <w:rsid w:val="00E8191A"/>
    <w:rsid w:val="00E819C2"/>
    <w:rsid w:val="00E81A2C"/>
    <w:rsid w:val="00E81A4B"/>
    <w:rsid w:val="00E81DEE"/>
    <w:rsid w:val="00E81F13"/>
    <w:rsid w:val="00E821E2"/>
    <w:rsid w:val="00E823DF"/>
    <w:rsid w:val="00E82466"/>
    <w:rsid w:val="00E8253E"/>
    <w:rsid w:val="00E8274B"/>
    <w:rsid w:val="00E827E3"/>
    <w:rsid w:val="00E829B8"/>
    <w:rsid w:val="00E82B03"/>
    <w:rsid w:val="00E82C35"/>
    <w:rsid w:val="00E82C98"/>
    <w:rsid w:val="00E82D32"/>
    <w:rsid w:val="00E82EBD"/>
    <w:rsid w:val="00E82EE4"/>
    <w:rsid w:val="00E8314F"/>
    <w:rsid w:val="00E8323F"/>
    <w:rsid w:val="00E833C0"/>
    <w:rsid w:val="00E83410"/>
    <w:rsid w:val="00E8377D"/>
    <w:rsid w:val="00E8382B"/>
    <w:rsid w:val="00E83AD0"/>
    <w:rsid w:val="00E83F74"/>
    <w:rsid w:val="00E8409A"/>
    <w:rsid w:val="00E843A7"/>
    <w:rsid w:val="00E843FD"/>
    <w:rsid w:val="00E8449C"/>
    <w:rsid w:val="00E84693"/>
    <w:rsid w:val="00E8471C"/>
    <w:rsid w:val="00E84A5F"/>
    <w:rsid w:val="00E84A7A"/>
    <w:rsid w:val="00E84AE5"/>
    <w:rsid w:val="00E84D9A"/>
    <w:rsid w:val="00E84E07"/>
    <w:rsid w:val="00E84EA5"/>
    <w:rsid w:val="00E84F08"/>
    <w:rsid w:val="00E85086"/>
    <w:rsid w:val="00E85163"/>
    <w:rsid w:val="00E85276"/>
    <w:rsid w:val="00E85290"/>
    <w:rsid w:val="00E852D5"/>
    <w:rsid w:val="00E854AA"/>
    <w:rsid w:val="00E854B2"/>
    <w:rsid w:val="00E85563"/>
    <w:rsid w:val="00E856EF"/>
    <w:rsid w:val="00E856FB"/>
    <w:rsid w:val="00E858C4"/>
    <w:rsid w:val="00E85985"/>
    <w:rsid w:val="00E85A5B"/>
    <w:rsid w:val="00E85AD7"/>
    <w:rsid w:val="00E85B54"/>
    <w:rsid w:val="00E85BCA"/>
    <w:rsid w:val="00E85DF1"/>
    <w:rsid w:val="00E85E29"/>
    <w:rsid w:val="00E85EE7"/>
    <w:rsid w:val="00E85FAC"/>
    <w:rsid w:val="00E8600F"/>
    <w:rsid w:val="00E86114"/>
    <w:rsid w:val="00E8614B"/>
    <w:rsid w:val="00E86303"/>
    <w:rsid w:val="00E86589"/>
    <w:rsid w:val="00E8658D"/>
    <w:rsid w:val="00E865AC"/>
    <w:rsid w:val="00E865D2"/>
    <w:rsid w:val="00E865DB"/>
    <w:rsid w:val="00E865E6"/>
    <w:rsid w:val="00E8672B"/>
    <w:rsid w:val="00E86746"/>
    <w:rsid w:val="00E8681D"/>
    <w:rsid w:val="00E8685F"/>
    <w:rsid w:val="00E868F2"/>
    <w:rsid w:val="00E869A5"/>
    <w:rsid w:val="00E86A1C"/>
    <w:rsid w:val="00E86A6A"/>
    <w:rsid w:val="00E86A96"/>
    <w:rsid w:val="00E86B67"/>
    <w:rsid w:val="00E86BC6"/>
    <w:rsid w:val="00E86CFD"/>
    <w:rsid w:val="00E86D38"/>
    <w:rsid w:val="00E86E09"/>
    <w:rsid w:val="00E86E0B"/>
    <w:rsid w:val="00E86F1D"/>
    <w:rsid w:val="00E8709A"/>
    <w:rsid w:val="00E87106"/>
    <w:rsid w:val="00E87188"/>
    <w:rsid w:val="00E873B8"/>
    <w:rsid w:val="00E874D6"/>
    <w:rsid w:val="00E87542"/>
    <w:rsid w:val="00E87715"/>
    <w:rsid w:val="00E87763"/>
    <w:rsid w:val="00E877C6"/>
    <w:rsid w:val="00E877E4"/>
    <w:rsid w:val="00E87A46"/>
    <w:rsid w:val="00E87BBA"/>
    <w:rsid w:val="00E87C7F"/>
    <w:rsid w:val="00E87F43"/>
    <w:rsid w:val="00E90053"/>
    <w:rsid w:val="00E900DE"/>
    <w:rsid w:val="00E900FA"/>
    <w:rsid w:val="00E90198"/>
    <w:rsid w:val="00E901FB"/>
    <w:rsid w:val="00E90221"/>
    <w:rsid w:val="00E902A7"/>
    <w:rsid w:val="00E903C5"/>
    <w:rsid w:val="00E903E1"/>
    <w:rsid w:val="00E90445"/>
    <w:rsid w:val="00E904B6"/>
    <w:rsid w:val="00E90616"/>
    <w:rsid w:val="00E90654"/>
    <w:rsid w:val="00E906E5"/>
    <w:rsid w:val="00E9074C"/>
    <w:rsid w:val="00E907D5"/>
    <w:rsid w:val="00E9084A"/>
    <w:rsid w:val="00E909DC"/>
    <w:rsid w:val="00E909E2"/>
    <w:rsid w:val="00E90AEB"/>
    <w:rsid w:val="00E90CF3"/>
    <w:rsid w:val="00E90E65"/>
    <w:rsid w:val="00E90E66"/>
    <w:rsid w:val="00E90ED4"/>
    <w:rsid w:val="00E910EE"/>
    <w:rsid w:val="00E9112E"/>
    <w:rsid w:val="00E91230"/>
    <w:rsid w:val="00E91267"/>
    <w:rsid w:val="00E9132C"/>
    <w:rsid w:val="00E913F2"/>
    <w:rsid w:val="00E914C3"/>
    <w:rsid w:val="00E91590"/>
    <w:rsid w:val="00E9160E"/>
    <w:rsid w:val="00E91A19"/>
    <w:rsid w:val="00E91A86"/>
    <w:rsid w:val="00E91B48"/>
    <w:rsid w:val="00E91B88"/>
    <w:rsid w:val="00E91C80"/>
    <w:rsid w:val="00E91D94"/>
    <w:rsid w:val="00E91E20"/>
    <w:rsid w:val="00E91E32"/>
    <w:rsid w:val="00E920C4"/>
    <w:rsid w:val="00E920DF"/>
    <w:rsid w:val="00E92229"/>
    <w:rsid w:val="00E923FF"/>
    <w:rsid w:val="00E92426"/>
    <w:rsid w:val="00E924A6"/>
    <w:rsid w:val="00E92552"/>
    <w:rsid w:val="00E9259B"/>
    <w:rsid w:val="00E925AB"/>
    <w:rsid w:val="00E9262A"/>
    <w:rsid w:val="00E9267F"/>
    <w:rsid w:val="00E9274D"/>
    <w:rsid w:val="00E9276E"/>
    <w:rsid w:val="00E92B16"/>
    <w:rsid w:val="00E92CA7"/>
    <w:rsid w:val="00E92CDB"/>
    <w:rsid w:val="00E92DAE"/>
    <w:rsid w:val="00E92DC8"/>
    <w:rsid w:val="00E92EB8"/>
    <w:rsid w:val="00E92EE5"/>
    <w:rsid w:val="00E92FF9"/>
    <w:rsid w:val="00E930AD"/>
    <w:rsid w:val="00E933E0"/>
    <w:rsid w:val="00E93408"/>
    <w:rsid w:val="00E9350C"/>
    <w:rsid w:val="00E93534"/>
    <w:rsid w:val="00E9354B"/>
    <w:rsid w:val="00E936A2"/>
    <w:rsid w:val="00E93778"/>
    <w:rsid w:val="00E9379F"/>
    <w:rsid w:val="00E9386D"/>
    <w:rsid w:val="00E93968"/>
    <w:rsid w:val="00E93BFA"/>
    <w:rsid w:val="00E93D69"/>
    <w:rsid w:val="00E93E40"/>
    <w:rsid w:val="00E93EA3"/>
    <w:rsid w:val="00E93FA8"/>
    <w:rsid w:val="00E93FC3"/>
    <w:rsid w:val="00E94454"/>
    <w:rsid w:val="00E94562"/>
    <w:rsid w:val="00E945F2"/>
    <w:rsid w:val="00E947BC"/>
    <w:rsid w:val="00E947E5"/>
    <w:rsid w:val="00E949FE"/>
    <w:rsid w:val="00E94A7B"/>
    <w:rsid w:val="00E94D19"/>
    <w:rsid w:val="00E94DB4"/>
    <w:rsid w:val="00E94DD6"/>
    <w:rsid w:val="00E94E76"/>
    <w:rsid w:val="00E94EC3"/>
    <w:rsid w:val="00E94F73"/>
    <w:rsid w:val="00E95075"/>
    <w:rsid w:val="00E9508B"/>
    <w:rsid w:val="00E95160"/>
    <w:rsid w:val="00E951A9"/>
    <w:rsid w:val="00E95225"/>
    <w:rsid w:val="00E95269"/>
    <w:rsid w:val="00E9528C"/>
    <w:rsid w:val="00E953D6"/>
    <w:rsid w:val="00E95432"/>
    <w:rsid w:val="00E9548B"/>
    <w:rsid w:val="00E954DF"/>
    <w:rsid w:val="00E955BA"/>
    <w:rsid w:val="00E956D7"/>
    <w:rsid w:val="00E9575A"/>
    <w:rsid w:val="00E95762"/>
    <w:rsid w:val="00E958E2"/>
    <w:rsid w:val="00E95921"/>
    <w:rsid w:val="00E959D8"/>
    <w:rsid w:val="00E95A64"/>
    <w:rsid w:val="00E95BEB"/>
    <w:rsid w:val="00E95D06"/>
    <w:rsid w:val="00E95D9F"/>
    <w:rsid w:val="00E960E1"/>
    <w:rsid w:val="00E963D6"/>
    <w:rsid w:val="00E963F1"/>
    <w:rsid w:val="00E9640F"/>
    <w:rsid w:val="00E96704"/>
    <w:rsid w:val="00E96724"/>
    <w:rsid w:val="00E9687A"/>
    <w:rsid w:val="00E968FF"/>
    <w:rsid w:val="00E9699B"/>
    <w:rsid w:val="00E96C43"/>
    <w:rsid w:val="00E96F4E"/>
    <w:rsid w:val="00E96F8D"/>
    <w:rsid w:val="00E96FCA"/>
    <w:rsid w:val="00E9718B"/>
    <w:rsid w:val="00E972DB"/>
    <w:rsid w:val="00E974A2"/>
    <w:rsid w:val="00E974DE"/>
    <w:rsid w:val="00E97592"/>
    <w:rsid w:val="00E97736"/>
    <w:rsid w:val="00E977C7"/>
    <w:rsid w:val="00E977F9"/>
    <w:rsid w:val="00E978B1"/>
    <w:rsid w:val="00E97A56"/>
    <w:rsid w:val="00E97ADB"/>
    <w:rsid w:val="00E97AEA"/>
    <w:rsid w:val="00E97B2A"/>
    <w:rsid w:val="00E97D43"/>
    <w:rsid w:val="00E97E7B"/>
    <w:rsid w:val="00E97FE2"/>
    <w:rsid w:val="00EA004D"/>
    <w:rsid w:val="00EA007F"/>
    <w:rsid w:val="00EA00FD"/>
    <w:rsid w:val="00EA016A"/>
    <w:rsid w:val="00EA01E8"/>
    <w:rsid w:val="00EA0240"/>
    <w:rsid w:val="00EA0288"/>
    <w:rsid w:val="00EA02AB"/>
    <w:rsid w:val="00EA03DA"/>
    <w:rsid w:val="00EA040D"/>
    <w:rsid w:val="00EA05D3"/>
    <w:rsid w:val="00EA06AE"/>
    <w:rsid w:val="00EA07B2"/>
    <w:rsid w:val="00EA0849"/>
    <w:rsid w:val="00EA0990"/>
    <w:rsid w:val="00EA0AB5"/>
    <w:rsid w:val="00EA0B50"/>
    <w:rsid w:val="00EA0B51"/>
    <w:rsid w:val="00EA0B58"/>
    <w:rsid w:val="00EA0BE3"/>
    <w:rsid w:val="00EA0C77"/>
    <w:rsid w:val="00EA0E0C"/>
    <w:rsid w:val="00EA0E36"/>
    <w:rsid w:val="00EA0EAB"/>
    <w:rsid w:val="00EA1104"/>
    <w:rsid w:val="00EA1110"/>
    <w:rsid w:val="00EA1170"/>
    <w:rsid w:val="00EA11EC"/>
    <w:rsid w:val="00EA1526"/>
    <w:rsid w:val="00EA157A"/>
    <w:rsid w:val="00EA166D"/>
    <w:rsid w:val="00EA1795"/>
    <w:rsid w:val="00EA17A5"/>
    <w:rsid w:val="00EA18E9"/>
    <w:rsid w:val="00EA1A2A"/>
    <w:rsid w:val="00EA1D2A"/>
    <w:rsid w:val="00EA1D38"/>
    <w:rsid w:val="00EA1DAA"/>
    <w:rsid w:val="00EA1EE7"/>
    <w:rsid w:val="00EA1F1E"/>
    <w:rsid w:val="00EA20C1"/>
    <w:rsid w:val="00EA213D"/>
    <w:rsid w:val="00EA218E"/>
    <w:rsid w:val="00EA220F"/>
    <w:rsid w:val="00EA225F"/>
    <w:rsid w:val="00EA23F4"/>
    <w:rsid w:val="00EA2513"/>
    <w:rsid w:val="00EA2638"/>
    <w:rsid w:val="00EA2741"/>
    <w:rsid w:val="00EA2749"/>
    <w:rsid w:val="00EA2757"/>
    <w:rsid w:val="00EA2800"/>
    <w:rsid w:val="00EA281D"/>
    <w:rsid w:val="00EA2B30"/>
    <w:rsid w:val="00EA2B9C"/>
    <w:rsid w:val="00EA2C73"/>
    <w:rsid w:val="00EA2DC2"/>
    <w:rsid w:val="00EA32AA"/>
    <w:rsid w:val="00EA338E"/>
    <w:rsid w:val="00EA3661"/>
    <w:rsid w:val="00EA3695"/>
    <w:rsid w:val="00EA36EF"/>
    <w:rsid w:val="00EA3DB7"/>
    <w:rsid w:val="00EA3F37"/>
    <w:rsid w:val="00EA3FD8"/>
    <w:rsid w:val="00EA4089"/>
    <w:rsid w:val="00EA40A2"/>
    <w:rsid w:val="00EA40BA"/>
    <w:rsid w:val="00EA40C7"/>
    <w:rsid w:val="00EA430A"/>
    <w:rsid w:val="00EA43FB"/>
    <w:rsid w:val="00EA4445"/>
    <w:rsid w:val="00EA453F"/>
    <w:rsid w:val="00EA460E"/>
    <w:rsid w:val="00EA468E"/>
    <w:rsid w:val="00EA479B"/>
    <w:rsid w:val="00EA49B6"/>
    <w:rsid w:val="00EA4A6A"/>
    <w:rsid w:val="00EA4B80"/>
    <w:rsid w:val="00EA4BD1"/>
    <w:rsid w:val="00EA4C09"/>
    <w:rsid w:val="00EA50D7"/>
    <w:rsid w:val="00EA513D"/>
    <w:rsid w:val="00EA5206"/>
    <w:rsid w:val="00EA550C"/>
    <w:rsid w:val="00EA55CE"/>
    <w:rsid w:val="00EA565F"/>
    <w:rsid w:val="00EA577C"/>
    <w:rsid w:val="00EA5832"/>
    <w:rsid w:val="00EA5878"/>
    <w:rsid w:val="00EA589A"/>
    <w:rsid w:val="00EA5E53"/>
    <w:rsid w:val="00EA5E75"/>
    <w:rsid w:val="00EA5EF1"/>
    <w:rsid w:val="00EA609F"/>
    <w:rsid w:val="00EA61C1"/>
    <w:rsid w:val="00EA61C8"/>
    <w:rsid w:val="00EA625D"/>
    <w:rsid w:val="00EA6286"/>
    <w:rsid w:val="00EA63DE"/>
    <w:rsid w:val="00EA6547"/>
    <w:rsid w:val="00EA6620"/>
    <w:rsid w:val="00EA668B"/>
    <w:rsid w:val="00EA66E6"/>
    <w:rsid w:val="00EA68A3"/>
    <w:rsid w:val="00EA69B6"/>
    <w:rsid w:val="00EA6A86"/>
    <w:rsid w:val="00EA6AF6"/>
    <w:rsid w:val="00EA6B44"/>
    <w:rsid w:val="00EA6B85"/>
    <w:rsid w:val="00EA6C4B"/>
    <w:rsid w:val="00EA6D0F"/>
    <w:rsid w:val="00EA6D8A"/>
    <w:rsid w:val="00EA6E15"/>
    <w:rsid w:val="00EA6EF9"/>
    <w:rsid w:val="00EA6FA8"/>
    <w:rsid w:val="00EA70ED"/>
    <w:rsid w:val="00EA7117"/>
    <w:rsid w:val="00EA716E"/>
    <w:rsid w:val="00EA7181"/>
    <w:rsid w:val="00EA7347"/>
    <w:rsid w:val="00EA74C9"/>
    <w:rsid w:val="00EA75BA"/>
    <w:rsid w:val="00EA774F"/>
    <w:rsid w:val="00EA7881"/>
    <w:rsid w:val="00EA79AE"/>
    <w:rsid w:val="00EA7AB3"/>
    <w:rsid w:val="00EA7C46"/>
    <w:rsid w:val="00EA7CAF"/>
    <w:rsid w:val="00EA7CEC"/>
    <w:rsid w:val="00EA7E9F"/>
    <w:rsid w:val="00EB003C"/>
    <w:rsid w:val="00EB007D"/>
    <w:rsid w:val="00EB0196"/>
    <w:rsid w:val="00EB0287"/>
    <w:rsid w:val="00EB02C0"/>
    <w:rsid w:val="00EB0523"/>
    <w:rsid w:val="00EB05C1"/>
    <w:rsid w:val="00EB0766"/>
    <w:rsid w:val="00EB0853"/>
    <w:rsid w:val="00EB09D9"/>
    <w:rsid w:val="00EB09E9"/>
    <w:rsid w:val="00EB0B6E"/>
    <w:rsid w:val="00EB0B74"/>
    <w:rsid w:val="00EB0D47"/>
    <w:rsid w:val="00EB0D9F"/>
    <w:rsid w:val="00EB0F75"/>
    <w:rsid w:val="00EB0FC9"/>
    <w:rsid w:val="00EB11D7"/>
    <w:rsid w:val="00EB1270"/>
    <w:rsid w:val="00EB1344"/>
    <w:rsid w:val="00EB1A7B"/>
    <w:rsid w:val="00EB1B23"/>
    <w:rsid w:val="00EB1B37"/>
    <w:rsid w:val="00EB1BA3"/>
    <w:rsid w:val="00EB1C97"/>
    <w:rsid w:val="00EB1E2E"/>
    <w:rsid w:val="00EB1FA8"/>
    <w:rsid w:val="00EB202A"/>
    <w:rsid w:val="00EB20B6"/>
    <w:rsid w:val="00EB2138"/>
    <w:rsid w:val="00EB21D5"/>
    <w:rsid w:val="00EB226E"/>
    <w:rsid w:val="00EB23D5"/>
    <w:rsid w:val="00EB2465"/>
    <w:rsid w:val="00EB28B6"/>
    <w:rsid w:val="00EB2998"/>
    <w:rsid w:val="00EB2C12"/>
    <w:rsid w:val="00EB2C9F"/>
    <w:rsid w:val="00EB2F4B"/>
    <w:rsid w:val="00EB2F72"/>
    <w:rsid w:val="00EB2F89"/>
    <w:rsid w:val="00EB3063"/>
    <w:rsid w:val="00EB308E"/>
    <w:rsid w:val="00EB3247"/>
    <w:rsid w:val="00EB35EB"/>
    <w:rsid w:val="00EB3699"/>
    <w:rsid w:val="00EB36F1"/>
    <w:rsid w:val="00EB37B2"/>
    <w:rsid w:val="00EB389D"/>
    <w:rsid w:val="00EB390E"/>
    <w:rsid w:val="00EB3D25"/>
    <w:rsid w:val="00EB4077"/>
    <w:rsid w:val="00EB4233"/>
    <w:rsid w:val="00EB42AF"/>
    <w:rsid w:val="00EB42CC"/>
    <w:rsid w:val="00EB43F3"/>
    <w:rsid w:val="00EB43FC"/>
    <w:rsid w:val="00EB4490"/>
    <w:rsid w:val="00EB454E"/>
    <w:rsid w:val="00EB4619"/>
    <w:rsid w:val="00EB46A1"/>
    <w:rsid w:val="00EB4851"/>
    <w:rsid w:val="00EB48E1"/>
    <w:rsid w:val="00EB48F6"/>
    <w:rsid w:val="00EB4AF1"/>
    <w:rsid w:val="00EB4BA2"/>
    <w:rsid w:val="00EB4BBB"/>
    <w:rsid w:val="00EB4EF9"/>
    <w:rsid w:val="00EB4FA3"/>
    <w:rsid w:val="00EB4FBD"/>
    <w:rsid w:val="00EB503D"/>
    <w:rsid w:val="00EB5167"/>
    <w:rsid w:val="00EB524C"/>
    <w:rsid w:val="00EB52F3"/>
    <w:rsid w:val="00EB544E"/>
    <w:rsid w:val="00EB57AB"/>
    <w:rsid w:val="00EB5A6D"/>
    <w:rsid w:val="00EB5BDF"/>
    <w:rsid w:val="00EB5BF4"/>
    <w:rsid w:val="00EB5D8E"/>
    <w:rsid w:val="00EB6001"/>
    <w:rsid w:val="00EB6167"/>
    <w:rsid w:val="00EB616E"/>
    <w:rsid w:val="00EB620E"/>
    <w:rsid w:val="00EB6231"/>
    <w:rsid w:val="00EB62BF"/>
    <w:rsid w:val="00EB6372"/>
    <w:rsid w:val="00EB63D0"/>
    <w:rsid w:val="00EB6457"/>
    <w:rsid w:val="00EB645D"/>
    <w:rsid w:val="00EB6495"/>
    <w:rsid w:val="00EB64C2"/>
    <w:rsid w:val="00EB6608"/>
    <w:rsid w:val="00EB664E"/>
    <w:rsid w:val="00EB6719"/>
    <w:rsid w:val="00EB69E6"/>
    <w:rsid w:val="00EB6A08"/>
    <w:rsid w:val="00EB6AA6"/>
    <w:rsid w:val="00EB6AEC"/>
    <w:rsid w:val="00EB6C24"/>
    <w:rsid w:val="00EB6CFF"/>
    <w:rsid w:val="00EB6D91"/>
    <w:rsid w:val="00EB6F3D"/>
    <w:rsid w:val="00EB6F7B"/>
    <w:rsid w:val="00EB7113"/>
    <w:rsid w:val="00EB71A2"/>
    <w:rsid w:val="00EB7381"/>
    <w:rsid w:val="00EB7421"/>
    <w:rsid w:val="00EB7467"/>
    <w:rsid w:val="00EB7533"/>
    <w:rsid w:val="00EB7616"/>
    <w:rsid w:val="00EB7628"/>
    <w:rsid w:val="00EB76F8"/>
    <w:rsid w:val="00EB76FF"/>
    <w:rsid w:val="00EB777A"/>
    <w:rsid w:val="00EB7834"/>
    <w:rsid w:val="00EB78B9"/>
    <w:rsid w:val="00EB7F57"/>
    <w:rsid w:val="00EB7F97"/>
    <w:rsid w:val="00EC0004"/>
    <w:rsid w:val="00EC0056"/>
    <w:rsid w:val="00EC0367"/>
    <w:rsid w:val="00EC04C2"/>
    <w:rsid w:val="00EC05D1"/>
    <w:rsid w:val="00EC082E"/>
    <w:rsid w:val="00EC0A25"/>
    <w:rsid w:val="00EC0B24"/>
    <w:rsid w:val="00EC0BB5"/>
    <w:rsid w:val="00EC0BCE"/>
    <w:rsid w:val="00EC0E17"/>
    <w:rsid w:val="00EC0F9B"/>
    <w:rsid w:val="00EC10D2"/>
    <w:rsid w:val="00EC118B"/>
    <w:rsid w:val="00EC1236"/>
    <w:rsid w:val="00EC123F"/>
    <w:rsid w:val="00EC129B"/>
    <w:rsid w:val="00EC1380"/>
    <w:rsid w:val="00EC13DA"/>
    <w:rsid w:val="00EC1C0B"/>
    <w:rsid w:val="00EC1C25"/>
    <w:rsid w:val="00EC1ED8"/>
    <w:rsid w:val="00EC1F1E"/>
    <w:rsid w:val="00EC2103"/>
    <w:rsid w:val="00EC2311"/>
    <w:rsid w:val="00EC23CC"/>
    <w:rsid w:val="00EC2466"/>
    <w:rsid w:val="00EC2670"/>
    <w:rsid w:val="00EC2817"/>
    <w:rsid w:val="00EC2887"/>
    <w:rsid w:val="00EC29CF"/>
    <w:rsid w:val="00EC2ABE"/>
    <w:rsid w:val="00EC2BED"/>
    <w:rsid w:val="00EC2CB3"/>
    <w:rsid w:val="00EC2E07"/>
    <w:rsid w:val="00EC2E2E"/>
    <w:rsid w:val="00EC3027"/>
    <w:rsid w:val="00EC31BB"/>
    <w:rsid w:val="00EC329E"/>
    <w:rsid w:val="00EC32EE"/>
    <w:rsid w:val="00EC3333"/>
    <w:rsid w:val="00EC34B1"/>
    <w:rsid w:val="00EC35B1"/>
    <w:rsid w:val="00EC3607"/>
    <w:rsid w:val="00EC36BF"/>
    <w:rsid w:val="00EC37BD"/>
    <w:rsid w:val="00EC37F2"/>
    <w:rsid w:val="00EC384C"/>
    <w:rsid w:val="00EC3C76"/>
    <w:rsid w:val="00EC3D81"/>
    <w:rsid w:val="00EC3DD8"/>
    <w:rsid w:val="00EC3FC8"/>
    <w:rsid w:val="00EC4087"/>
    <w:rsid w:val="00EC40C0"/>
    <w:rsid w:val="00EC43E8"/>
    <w:rsid w:val="00EC4639"/>
    <w:rsid w:val="00EC467B"/>
    <w:rsid w:val="00EC46C9"/>
    <w:rsid w:val="00EC46D0"/>
    <w:rsid w:val="00EC4737"/>
    <w:rsid w:val="00EC48F1"/>
    <w:rsid w:val="00EC4902"/>
    <w:rsid w:val="00EC4A2C"/>
    <w:rsid w:val="00EC4ADE"/>
    <w:rsid w:val="00EC4FA9"/>
    <w:rsid w:val="00EC5047"/>
    <w:rsid w:val="00EC5147"/>
    <w:rsid w:val="00EC558B"/>
    <w:rsid w:val="00EC55DF"/>
    <w:rsid w:val="00EC56F0"/>
    <w:rsid w:val="00EC5933"/>
    <w:rsid w:val="00EC5A35"/>
    <w:rsid w:val="00EC5A6C"/>
    <w:rsid w:val="00EC5ABD"/>
    <w:rsid w:val="00EC5C32"/>
    <w:rsid w:val="00EC5C51"/>
    <w:rsid w:val="00EC5CBC"/>
    <w:rsid w:val="00EC5CF6"/>
    <w:rsid w:val="00EC5CFC"/>
    <w:rsid w:val="00EC5DC0"/>
    <w:rsid w:val="00EC5E03"/>
    <w:rsid w:val="00EC6016"/>
    <w:rsid w:val="00EC6291"/>
    <w:rsid w:val="00EC62D7"/>
    <w:rsid w:val="00EC63A8"/>
    <w:rsid w:val="00EC63BF"/>
    <w:rsid w:val="00EC63FB"/>
    <w:rsid w:val="00EC64AE"/>
    <w:rsid w:val="00EC668B"/>
    <w:rsid w:val="00EC6B04"/>
    <w:rsid w:val="00EC6E8E"/>
    <w:rsid w:val="00EC6F31"/>
    <w:rsid w:val="00EC7013"/>
    <w:rsid w:val="00EC709F"/>
    <w:rsid w:val="00EC7312"/>
    <w:rsid w:val="00EC7336"/>
    <w:rsid w:val="00EC7490"/>
    <w:rsid w:val="00EC7693"/>
    <w:rsid w:val="00EC76CF"/>
    <w:rsid w:val="00EC7914"/>
    <w:rsid w:val="00EC7BCF"/>
    <w:rsid w:val="00EC7BDA"/>
    <w:rsid w:val="00EC7C86"/>
    <w:rsid w:val="00EC7C87"/>
    <w:rsid w:val="00EC7C95"/>
    <w:rsid w:val="00EC7FE3"/>
    <w:rsid w:val="00ED00FE"/>
    <w:rsid w:val="00ED02F7"/>
    <w:rsid w:val="00ED0611"/>
    <w:rsid w:val="00ED079D"/>
    <w:rsid w:val="00ED081D"/>
    <w:rsid w:val="00ED0847"/>
    <w:rsid w:val="00ED0933"/>
    <w:rsid w:val="00ED09A6"/>
    <w:rsid w:val="00ED0B94"/>
    <w:rsid w:val="00ED0C75"/>
    <w:rsid w:val="00ED0C77"/>
    <w:rsid w:val="00ED0CB6"/>
    <w:rsid w:val="00ED0CDA"/>
    <w:rsid w:val="00ED0D56"/>
    <w:rsid w:val="00ED112D"/>
    <w:rsid w:val="00ED1199"/>
    <w:rsid w:val="00ED174D"/>
    <w:rsid w:val="00ED1778"/>
    <w:rsid w:val="00ED17E9"/>
    <w:rsid w:val="00ED1847"/>
    <w:rsid w:val="00ED19DB"/>
    <w:rsid w:val="00ED1A59"/>
    <w:rsid w:val="00ED1B7D"/>
    <w:rsid w:val="00ED1BA6"/>
    <w:rsid w:val="00ED1D95"/>
    <w:rsid w:val="00ED1E25"/>
    <w:rsid w:val="00ED1E96"/>
    <w:rsid w:val="00ED1EC2"/>
    <w:rsid w:val="00ED1FEE"/>
    <w:rsid w:val="00ED21A9"/>
    <w:rsid w:val="00ED21E8"/>
    <w:rsid w:val="00ED223E"/>
    <w:rsid w:val="00ED2358"/>
    <w:rsid w:val="00ED237B"/>
    <w:rsid w:val="00ED25B2"/>
    <w:rsid w:val="00ED25CC"/>
    <w:rsid w:val="00ED260F"/>
    <w:rsid w:val="00ED2641"/>
    <w:rsid w:val="00ED26EF"/>
    <w:rsid w:val="00ED2807"/>
    <w:rsid w:val="00ED29B7"/>
    <w:rsid w:val="00ED29E4"/>
    <w:rsid w:val="00ED2C7D"/>
    <w:rsid w:val="00ED2D71"/>
    <w:rsid w:val="00ED2DA0"/>
    <w:rsid w:val="00ED2E13"/>
    <w:rsid w:val="00ED2E7E"/>
    <w:rsid w:val="00ED2FB7"/>
    <w:rsid w:val="00ED2FFE"/>
    <w:rsid w:val="00ED301A"/>
    <w:rsid w:val="00ED320B"/>
    <w:rsid w:val="00ED328C"/>
    <w:rsid w:val="00ED337D"/>
    <w:rsid w:val="00ED34B4"/>
    <w:rsid w:val="00ED3561"/>
    <w:rsid w:val="00ED3597"/>
    <w:rsid w:val="00ED3705"/>
    <w:rsid w:val="00ED39EF"/>
    <w:rsid w:val="00ED3D48"/>
    <w:rsid w:val="00ED3DB7"/>
    <w:rsid w:val="00ED3E58"/>
    <w:rsid w:val="00ED3F7D"/>
    <w:rsid w:val="00ED4054"/>
    <w:rsid w:val="00ED4101"/>
    <w:rsid w:val="00ED4281"/>
    <w:rsid w:val="00ED430F"/>
    <w:rsid w:val="00ED431E"/>
    <w:rsid w:val="00ED43D1"/>
    <w:rsid w:val="00ED44B6"/>
    <w:rsid w:val="00ED4617"/>
    <w:rsid w:val="00ED466A"/>
    <w:rsid w:val="00ED46AB"/>
    <w:rsid w:val="00ED477F"/>
    <w:rsid w:val="00ED47EF"/>
    <w:rsid w:val="00ED4B12"/>
    <w:rsid w:val="00ED4B20"/>
    <w:rsid w:val="00ED4BD3"/>
    <w:rsid w:val="00ED4C74"/>
    <w:rsid w:val="00ED4D48"/>
    <w:rsid w:val="00ED4E40"/>
    <w:rsid w:val="00ED4E43"/>
    <w:rsid w:val="00ED4E94"/>
    <w:rsid w:val="00ED4FE8"/>
    <w:rsid w:val="00ED5052"/>
    <w:rsid w:val="00ED5078"/>
    <w:rsid w:val="00ED50C7"/>
    <w:rsid w:val="00ED50D5"/>
    <w:rsid w:val="00ED5409"/>
    <w:rsid w:val="00ED540D"/>
    <w:rsid w:val="00ED5510"/>
    <w:rsid w:val="00ED567F"/>
    <w:rsid w:val="00ED56CC"/>
    <w:rsid w:val="00ED5996"/>
    <w:rsid w:val="00ED59A9"/>
    <w:rsid w:val="00ED5AAC"/>
    <w:rsid w:val="00ED5C03"/>
    <w:rsid w:val="00ED5C71"/>
    <w:rsid w:val="00ED5CDA"/>
    <w:rsid w:val="00ED5D06"/>
    <w:rsid w:val="00ED5EB8"/>
    <w:rsid w:val="00ED5F5A"/>
    <w:rsid w:val="00ED6185"/>
    <w:rsid w:val="00ED629B"/>
    <w:rsid w:val="00ED6368"/>
    <w:rsid w:val="00ED640C"/>
    <w:rsid w:val="00ED65FE"/>
    <w:rsid w:val="00ED68C0"/>
    <w:rsid w:val="00ED691C"/>
    <w:rsid w:val="00ED6BF8"/>
    <w:rsid w:val="00ED6D79"/>
    <w:rsid w:val="00ED6E3F"/>
    <w:rsid w:val="00ED6E48"/>
    <w:rsid w:val="00ED6E69"/>
    <w:rsid w:val="00ED6F39"/>
    <w:rsid w:val="00ED6F56"/>
    <w:rsid w:val="00ED70C2"/>
    <w:rsid w:val="00ED71E2"/>
    <w:rsid w:val="00ED7409"/>
    <w:rsid w:val="00ED747C"/>
    <w:rsid w:val="00ED75FD"/>
    <w:rsid w:val="00ED765F"/>
    <w:rsid w:val="00ED7702"/>
    <w:rsid w:val="00ED7919"/>
    <w:rsid w:val="00ED7960"/>
    <w:rsid w:val="00ED79FD"/>
    <w:rsid w:val="00ED7A57"/>
    <w:rsid w:val="00ED7A5E"/>
    <w:rsid w:val="00ED7AB7"/>
    <w:rsid w:val="00ED7BA2"/>
    <w:rsid w:val="00ED7D9D"/>
    <w:rsid w:val="00ED7DFC"/>
    <w:rsid w:val="00ED7E96"/>
    <w:rsid w:val="00ED7FE7"/>
    <w:rsid w:val="00ED7FEA"/>
    <w:rsid w:val="00EE0115"/>
    <w:rsid w:val="00EE011F"/>
    <w:rsid w:val="00EE0429"/>
    <w:rsid w:val="00EE0476"/>
    <w:rsid w:val="00EE04ED"/>
    <w:rsid w:val="00EE04F4"/>
    <w:rsid w:val="00EE05B5"/>
    <w:rsid w:val="00EE05DA"/>
    <w:rsid w:val="00EE063A"/>
    <w:rsid w:val="00EE065B"/>
    <w:rsid w:val="00EE08F7"/>
    <w:rsid w:val="00EE0A30"/>
    <w:rsid w:val="00EE0AFF"/>
    <w:rsid w:val="00EE0CAA"/>
    <w:rsid w:val="00EE0EC2"/>
    <w:rsid w:val="00EE0F65"/>
    <w:rsid w:val="00EE0F81"/>
    <w:rsid w:val="00EE0FB6"/>
    <w:rsid w:val="00EE1060"/>
    <w:rsid w:val="00EE1099"/>
    <w:rsid w:val="00EE11D1"/>
    <w:rsid w:val="00EE1251"/>
    <w:rsid w:val="00EE14CD"/>
    <w:rsid w:val="00EE15BA"/>
    <w:rsid w:val="00EE16EF"/>
    <w:rsid w:val="00EE16F4"/>
    <w:rsid w:val="00EE1863"/>
    <w:rsid w:val="00EE192E"/>
    <w:rsid w:val="00EE19AE"/>
    <w:rsid w:val="00EE1C3B"/>
    <w:rsid w:val="00EE1C54"/>
    <w:rsid w:val="00EE1D80"/>
    <w:rsid w:val="00EE1F3E"/>
    <w:rsid w:val="00EE1F5A"/>
    <w:rsid w:val="00EE1FBB"/>
    <w:rsid w:val="00EE20A9"/>
    <w:rsid w:val="00EE2112"/>
    <w:rsid w:val="00EE22C5"/>
    <w:rsid w:val="00EE2340"/>
    <w:rsid w:val="00EE247A"/>
    <w:rsid w:val="00EE25D4"/>
    <w:rsid w:val="00EE27D4"/>
    <w:rsid w:val="00EE29EF"/>
    <w:rsid w:val="00EE2ADB"/>
    <w:rsid w:val="00EE2CDB"/>
    <w:rsid w:val="00EE2CF9"/>
    <w:rsid w:val="00EE2D3B"/>
    <w:rsid w:val="00EE2DE9"/>
    <w:rsid w:val="00EE2E6F"/>
    <w:rsid w:val="00EE2E9D"/>
    <w:rsid w:val="00EE2FD9"/>
    <w:rsid w:val="00EE30C0"/>
    <w:rsid w:val="00EE315F"/>
    <w:rsid w:val="00EE31E2"/>
    <w:rsid w:val="00EE323C"/>
    <w:rsid w:val="00EE32EE"/>
    <w:rsid w:val="00EE330F"/>
    <w:rsid w:val="00EE33B1"/>
    <w:rsid w:val="00EE33FA"/>
    <w:rsid w:val="00EE3452"/>
    <w:rsid w:val="00EE3476"/>
    <w:rsid w:val="00EE355F"/>
    <w:rsid w:val="00EE359E"/>
    <w:rsid w:val="00EE35B3"/>
    <w:rsid w:val="00EE3618"/>
    <w:rsid w:val="00EE371F"/>
    <w:rsid w:val="00EE37BA"/>
    <w:rsid w:val="00EE387B"/>
    <w:rsid w:val="00EE39A8"/>
    <w:rsid w:val="00EE3C4F"/>
    <w:rsid w:val="00EE3CCC"/>
    <w:rsid w:val="00EE3F32"/>
    <w:rsid w:val="00EE3FD6"/>
    <w:rsid w:val="00EE4072"/>
    <w:rsid w:val="00EE4077"/>
    <w:rsid w:val="00EE4079"/>
    <w:rsid w:val="00EE4137"/>
    <w:rsid w:val="00EE421A"/>
    <w:rsid w:val="00EE43BE"/>
    <w:rsid w:val="00EE459D"/>
    <w:rsid w:val="00EE4608"/>
    <w:rsid w:val="00EE471C"/>
    <w:rsid w:val="00EE4729"/>
    <w:rsid w:val="00EE4773"/>
    <w:rsid w:val="00EE481E"/>
    <w:rsid w:val="00EE4912"/>
    <w:rsid w:val="00EE4920"/>
    <w:rsid w:val="00EE4A03"/>
    <w:rsid w:val="00EE4B28"/>
    <w:rsid w:val="00EE4C1A"/>
    <w:rsid w:val="00EE4C91"/>
    <w:rsid w:val="00EE4CB6"/>
    <w:rsid w:val="00EE4D62"/>
    <w:rsid w:val="00EE4DF7"/>
    <w:rsid w:val="00EE4EAE"/>
    <w:rsid w:val="00EE4F62"/>
    <w:rsid w:val="00EE4FCE"/>
    <w:rsid w:val="00EE50CA"/>
    <w:rsid w:val="00EE5111"/>
    <w:rsid w:val="00EE530E"/>
    <w:rsid w:val="00EE5371"/>
    <w:rsid w:val="00EE54BA"/>
    <w:rsid w:val="00EE560B"/>
    <w:rsid w:val="00EE566E"/>
    <w:rsid w:val="00EE56B5"/>
    <w:rsid w:val="00EE57F7"/>
    <w:rsid w:val="00EE5855"/>
    <w:rsid w:val="00EE59D2"/>
    <w:rsid w:val="00EE5CF6"/>
    <w:rsid w:val="00EE5DEA"/>
    <w:rsid w:val="00EE5E41"/>
    <w:rsid w:val="00EE5EE8"/>
    <w:rsid w:val="00EE5F28"/>
    <w:rsid w:val="00EE5F74"/>
    <w:rsid w:val="00EE6079"/>
    <w:rsid w:val="00EE609C"/>
    <w:rsid w:val="00EE6141"/>
    <w:rsid w:val="00EE623B"/>
    <w:rsid w:val="00EE6246"/>
    <w:rsid w:val="00EE6486"/>
    <w:rsid w:val="00EE6530"/>
    <w:rsid w:val="00EE654F"/>
    <w:rsid w:val="00EE65E2"/>
    <w:rsid w:val="00EE667E"/>
    <w:rsid w:val="00EE6858"/>
    <w:rsid w:val="00EE6868"/>
    <w:rsid w:val="00EE68C4"/>
    <w:rsid w:val="00EE693A"/>
    <w:rsid w:val="00EE6A4E"/>
    <w:rsid w:val="00EE6ACA"/>
    <w:rsid w:val="00EE6CAA"/>
    <w:rsid w:val="00EE6CE8"/>
    <w:rsid w:val="00EE6FAE"/>
    <w:rsid w:val="00EE6FD2"/>
    <w:rsid w:val="00EE706E"/>
    <w:rsid w:val="00EE707B"/>
    <w:rsid w:val="00EE7357"/>
    <w:rsid w:val="00EE73C4"/>
    <w:rsid w:val="00EE73DC"/>
    <w:rsid w:val="00EE742A"/>
    <w:rsid w:val="00EE7655"/>
    <w:rsid w:val="00EE7695"/>
    <w:rsid w:val="00EE76BA"/>
    <w:rsid w:val="00EE7721"/>
    <w:rsid w:val="00EE781E"/>
    <w:rsid w:val="00EE7851"/>
    <w:rsid w:val="00EE799B"/>
    <w:rsid w:val="00EE7AC8"/>
    <w:rsid w:val="00EE7AE0"/>
    <w:rsid w:val="00EE7BE5"/>
    <w:rsid w:val="00EE7BED"/>
    <w:rsid w:val="00EE7C51"/>
    <w:rsid w:val="00EE7CC5"/>
    <w:rsid w:val="00EE7DAE"/>
    <w:rsid w:val="00EE7E32"/>
    <w:rsid w:val="00EE7F23"/>
    <w:rsid w:val="00EF005C"/>
    <w:rsid w:val="00EF00D2"/>
    <w:rsid w:val="00EF014B"/>
    <w:rsid w:val="00EF0245"/>
    <w:rsid w:val="00EF03A3"/>
    <w:rsid w:val="00EF054F"/>
    <w:rsid w:val="00EF0567"/>
    <w:rsid w:val="00EF0629"/>
    <w:rsid w:val="00EF0641"/>
    <w:rsid w:val="00EF06FB"/>
    <w:rsid w:val="00EF07D4"/>
    <w:rsid w:val="00EF07EF"/>
    <w:rsid w:val="00EF080A"/>
    <w:rsid w:val="00EF08AF"/>
    <w:rsid w:val="00EF0A28"/>
    <w:rsid w:val="00EF0A85"/>
    <w:rsid w:val="00EF0CE5"/>
    <w:rsid w:val="00EF0DFD"/>
    <w:rsid w:val="00EF0E0C"/>
    <w:rsid w:val="00EF102C"/>
    <w:rsid w:val="00EF1229"/>
    <w:rsid w:val="00EF12C3"/>
    <w:rsid w:val="00EF13A4"/>
    <w:rsid w:val="00EF13C0"/>
    <w:rsid w:val="00EF17DC"/>
    <w:rsid w:val="00EF17F6"/>
    <w:rsid w:val="00EF1B70"/>
    <w:rsid w:val="00EF1BC4"/>
    <w:rsid w:val="00EF1BDB"/>
    <w:rsid w:val="00EF1C79"/>
    <w:rsid w:val="00EF1CBA"/>
    <w:rsid w:val="00EF1CF9"/>
    <w:rsid w:val="00EF1D38"/>
    <w:rsid w:val="00EF1F63"/>
    <w:rsid w:val="00EF1F6F"/>
    <w:rsid w:val="00EF1F93"/>
    <w:rsid w:val="00EF2280"/>
    <w:rsid w:val="00EF233D"/>
    <w:rsid w:val="00EF2433"/>
    <w:rsid w:val="00EF2480"/>
    <w:rsid w:val="00EF264F"/>
    <w:rsid w:val="00EF2681"/>
    <w:rsid w:val="00EF26FC"/>
    <w:rsid w:val="00EF290A"/>
    <w:rsid w:val="00EF293E"/>
    <w:rsid w:val="00EF29CE"/>
    <w:rsid w:val="00EF29F5"/>
    <w:rsid w:val="00EF2ABB"/>
    <w:rsid w:val="00EF2BA9"/>
    <w:rsid w:val="00EF2BE0"/>
    <w:rsid w:val="00EF2C64"/>
    <w:rsid w:val="00EF2C8C"/>
    <w:rsid w:val="00EF2DAC"/>
    <w:rsid w:val="00EF2DE1"/>
    <w:rsid w:val="00EF2E00"/>
    <w:rsid w:val="00EF2FF3"/>
    <w:rsid w:val="00EF3060"/>
    <w:rsid w:val="00EF3068"/>
    <w:rsid w:val="00EF3331"/>
    <w:rsid w:val="00EF33F0"/>
    <w:rsid w:val="00EF37BD"/>
    <w:rsid w:val="00EF395D"/>
    <w:rsid w:val="00EF3BC4"/>
    <w:rsid w:val="00EF3BED"/>
    <w:rsid w:val="00EF3C44"/>
    <w:rsid w:val="00EF3C78"/>
    <w:rsid w:val="00EF3CAA"/>
    <w:rsid w:val="00EF3CEF"/>
    <w:rsid w:val="00EF3E33"/>
    <w:rsid w:val="00EF3E5D"/>
    <w:rsid w:val="00EF4052"/>
    <w:rsid w:val="00EF40A1"/>
    <w:rsid w:val="00EF42E7"/>
    <w:rsid w:val="00EF4386"/>
    <w:rsid w:val="00EF440B"/>
    <w:rsid w:val="00EF47FD"/>
    <w:rsid w:val="00EF488B"/>
    <w:rsid w:val="00EF4A28"/>
    <w:rsid w:val="00EF4A64"/>
    <w:rsid w:val="00EF4CB8"/>
    <w:rsid w:val="00EF4D90"/>
    <w:rsid w:val="00EF4DE6"/>
    <w:rsid w:val="00EF4F91"/>
    <w:rsid w:val="00EF502D"/>
    <w:rsid w:val="00EF50B4"/>
    <w:rsid w:val="00EF5100"/>
    <w:rsid w:val="00EF51D4"/>
    <w:rsid w:val="00EF52CB"/>
    <w:rsid w:val="00EF56D4"/>
    <w:rsid w:val="00EF57DD"/>
    <w:rsid w:val="00EF5808"/>
    <w:rsid w:val="00EF594B"/>
    <w:rsid w:val="00EF5997"/>
    <w:rsid w:val="00EF59A6"/>
    <w:rsid w:val="00EF59D8"/>
    <w:rsid w:val="00EF5A0F"/>
    <w:rsid w:val="00EF5A74"/>
    <w:rsid w:val="00EF5AF1"/>
    <w:rsid w:val="00EF5CDA"/>
    <w:rsid w:val="00EF5E1B"/>
    <w:rsid w:val="00EF5E9B"/>
    <w:rsid w:val="00EF5F9B"/>
    <w:rsid w:val="00EF5FB4"/>
    <w:rsid w:val="00EF6069"/>
    <w:rsid w:val="00EF60A6"/>
    <w:rsid w:val="00EF6122"/>
    <w:rsid w:val="00EF6149"/>
    <w:rsid w:val="00EF61D6"/>
    <w:rsid w:val="00EF62DC"/>
    <w:rsid w:val="00EF6486"/>
    <w:rsid w:val="00EF673F"/>
    <w:rsid w:val="00EF688A"/>
    <w:rsid w:val="00EF6AE7"/>
    <w:rsid w:val="00EF6B27"/>
    <w:rsid w:val="00EF6B88"/>
    <w:rsid w:val="00EF6D93"/>
    <w:rsid w:val="00EF6E77"/>
    <w:rsid w:val="00EF6F5B"/>
    <w:rsid w:val="00EF6F61"/>
    <w:rsid w:val="00EF6F8A"/>
    <w:rsid w:val="00EF6FCD"/>
    <w:rsid w:val="00EF7065"/>
    <w:rsid w:val="00EF711D"/>
    <w:rsid w:val="00EF7135"/>
    <w:rsid w:val="00EF72B2"/>
    <w:rsid w:val="00EF73FA"/>
    <w:rsid w:val="00EF7564"/>
    <w:rsid w:val="00EF75F5"/>
    <w:rsid w:val="00EF791B"/>
    <w:rsid w:val="00EF7A62"/>
    <w:rsid w:val="00EF7AF0"/>
    <w:rsid w:val="00EF7C1E"/>
    <w:rsid w:val="00EF7CC6"/>
    <w:rsid w:val="00EF7D0F"/>
    <w:rsid w:val="00EF7E83"/>
    <w:rsid w:val="00EF7F97"/>
    <w:rsid w:val="00F00084"/>
    <w:rsid w:val="00F00161"/>
    <w:rsid w:val="00F00273"/>
    <w:rsid w:val="00F002AF"/>
    <w:rsid w:val="00F00357"/>
    <w:rsid w:val="00F00471"/>
    <w:rsid w:val="00F00618"/>
    <w:rsid w:val="00F0062B"/>
    <w:rsid w:val="00F00905"/>
    <w:rsid w:val="00F00913"/>
    <w:rsid w:val="00F0093C"/>
    <w:rsid w:val="00F00976"/>
    <w:rsid w:val="00F00981"/>
    <w:rsid w:val="00F00B0A"/>
    <w:rsid w:val="00F00B1E"/>
    <w:rsid w:val="00F00B85"/>
    <w:rsid w:val="00F00BA4"/>
    <w:rsid w:val="00F00C56"/>
    <w:rsid w:val="00F00C76"/>
    <w:rsid w:val="00F00C79"/>
    <w:rsid w:val="00F00DC1"/>
    <w:rsid w:val="00F00EFA"/>
    <w:rsid w:val="00F00F65"/>
    <w:rsid w:val="00F01125"/>
    <w:rsid w:val="00F01171"/>
    <w:rsid w:val="00F011E0"/>
    <w:rsid w:val="00F0129E"/>
    <w:rsid w:val="00F012C7"/>
    <w:rsid w:val="00F0150C"/>
    <w:rsid w:val="00F0158C"/>
    <w:rsid w:val="00F01679"/>
    <w:rsid w:val="00F017B1"/>
    <w:rsid w:val="00F01864"/>
    <w:rsid w:val="00F018D0"/>
    <w:rsid w:val="00F01AB3"/>
    <w:rsid w:val="00F01AB8"/>
    <w:rsid w:val="00F01C3F"/>
    <w:rsid w:val="00F01C71"/>
    <w:rsid w:val="00F01F34"/>
    <w:rsid w:val="00F022AE"/>
    <w:rsid w:val="00F0230C"/>
    <w:rsid w:val="00F02379"/>
    <w:rsid w:val="00F02571"/>
    <w:rsid w:val="00F027A0"/>
    <w:rsid w:val="00F027F9"/>
    <w:rsid w:val="00F028FF"/>
    <w:rsid w:val="00F029B6"/>
    <w:rsid w:val="00F029F2"/>
    <w:rsid w:val="00F02BC4"/>
    <w:rsid w:val="00F02BFF"/>
    <w:rsid w:val="00F02CA1"/>
    <w:rsid w:val="00F03083"/>
    <w:rsid w:val="00F030BC"/>
    <w:rsid w:val="00F032EA"/>
    <w:rsid w:val="00F03356"/>
    <w:rsid w:val="00F0343D"/>
    <w:rsid w:val="00F036B1"/>
    <w:rsid w:val="00F037AE"/>
    <w:rsid w:val="00F03B1F"/>
    <w:rsid w:val="00F03D7A"/>
    <w:rsid w:val="00F03D99"/>
    <w:rsid w:val="00F03E2D"/>
    <w:rsid w:val="00F03EB9"/>
    <w:rsid w:val="00F03EDE"/>
    <w:rsid w:val="00F03F2A"/>
    <w:rsid w:val="00F040BD"/>
    <w:rsid w:val="00F0422E"/>
    <w:rsid w:val="00F0436D"/>
    <w:rsid w:val="00F043DB"/>
    <w:rsid w:val="00F0446F"/>
    <w:rsid w:val="00F044C1"/>
    <w:rsid w:val="00F0453A"/>
    <w:rsid w:val="00F045A3"/>
    <w:rsid w:val="00F045A5"/>
    <w:rsid w:val="00F045D5"/>
    <w:rsid w:val="00F045F9"/>
    <w:rsid w:val="00F04604"/>
    <w:rsid w:val="00F04630"/>
    <w:rsid w:val="00F0478F"/>
    <w:rsid w:val="00F048DA"/>
    <w:rsid w:val="00F04B96"/>
    <w:rsid w:val="00F04B98"/>
    <w:rsid w:val="00F04DC7"/>
    <w:rsid w:val="00F04E34"/>
    <w:rsid w:val="00F04E73"/>
    <w:rsid w:val="00F051C1"/>
    <w:rsid w:val="00F05260"/>
    <w:rsid w:val="00F05265"/>
    <w:rsid w:val="00F05400"/>
    <w:rsid w:val="00F05504"/>
    <w:rsid w:val="00F0568A"/>
    <w:rsid w:val="00F05696"/>
    <w:rsid w:val="00F05794"/>
    <w:rsid w:val="00F0579A"/>
    <w:rsid w:val="00F0580F"/>
    <w:rsid w:val="00F059C7"/>
    <w:rsid w:val="00F05A11"/>
    <w:rsid w:val="00F05AD3"/>
    <w:rsid w:val="00F05AE0"/>
    <w:rsid w:val="00F05B96"/>
    <w:rsid w:val="00F05BEA"/>
    <w:rsid w:val="00F05D47"/>
    <w:rsid w:val="00F05D4B"/>
    <w:rsid w:val="00F0601E"/>
    <w:rsid w:val="00F0616B"/>
    <w:rsid w:val="00F0616D"/>
    <w:rsid w:val="00F061EC"/>
    <w:rsid w:val="00F06576"/>
    <w:rsid w:val="00F06597"/>
    <w:rsid w:val="00F065A6"/>
    <w:rsid w:val="00F0664B"/>
    <w:rsid w:val="00F06653"/>
    <w:rsid w:val="00F066E4"/>
    <w:rsid w:val="00F0670F"/>
    <w:rsid w:val="00F067E2"/>
    <w:rsid w:val="00F06831"/>
    <w:rsid w:val="00F06892"/>
    <w:rsid w:val="00F068D6"/>
    <w:rsid w:val="00F06A50"/>
    <w:rsid w:val="00F06B49"/>
    <w:rsid w:val="00F06C75"/>
    <w:rsid w:val="00F06E05"/>
    <w:rsid w:val="00F06FAD"/>
    <w:rsid w:val="00F06FDF"/>
    <w:rsid w:val="00F0737E"/>
    <w:rsid w:val="00F0739A"/>
    <w:rsid w:val="00F07491"/>
    <w:rsid w:val="00F07579"/>
    <w:rsid w:val="00F07590"/>
    <w:rsid w:val="00F0763D"/>
    <w:rsid w:val="00F076C3"/>
    <w:rsid w:val="00F0779D"/>
    <w:rsid w:val="00F078A1"/>
    <w:rsid w:val="00F07976"/>
    <w:rsid w:val="00F07990"/>
    <w:rsid w:val="00F07B6D"/>
    <w:rsid w:val="00F07B9F"/>
    <w:rsid w:val="00F07C2E"/>
    <w:rsid w:val="00F07DED"/>
    <w:rsid w:val="00F07FA9"/>
    <w:rsid w:val="00F1014A"/>
    <w:rsid w:val="00F10151"/>
    <w:rsid w:val="00F102CE"/>
    <w:rsid w:val="00F1032D"/>
    <w:rsid w:val="00F103B9"/>
    <w:rsid w:val="00F103C0"/>
    <w:rsid w:val="00F1043F"/>
    <w:rsid w:val="00F10470"/>
    <w:rsid w:val="00F10517"/>
    <w:rsid w:val="00F106AF"/>
    <w:rsid w:val="00F107E4"/>
    <w:rsid w:val="00F108EC"/>
    <w:rsid w:val="00F108F7"/>
    <w:rsid w:val="00F109AE"/>
    <w:rsid w:val="00F10B24"/>
    <w:rsid w:val="00F10BD0"/>
    <w:rsid w:val="00F10BF3"/>
    <w:rsid w:val="00F10C3D"/>
    <w:rsid w:val="00F10C81"/>
    <w:rsid w:val="00F10CED"/>
    <w:rsid w:val="00F10D2A"/>
    <w:rsid w:val="00F10D4F"/>
    <w:rsid w:val="00F10EF0"/>
    <w:rsid w:val="00F10FB8"/>
    <w:rsid w:val="00F11059"/>
    <w:rsid w:val="00F11060"/>
    <w:rsid w:val="00F1107F"/>
    <w:rsid w:val="00F110A2"/>
    <w:rsid w:val="00F1115A"/>
    <w:rsid w:val="00F112E5"/>
    <w:rsid w:val="00F113A4"/>
    <w:rsid w:val="00F113F2"/>
    <w:rsid w:val="00F116FB"/>
    <w:rsid w:val="00F11760"/>
    <w:rsid w:val="00F11770"/>
    <w:rsid w:val="00F118A3"/>
    <w:rsid w:val="00F118C9"/>
    <w:rsid w:val="00F119DB"/>
    <w:rsid w:val="00F11C21"/>
    <w:rsid w:val="00F11D30"/>
    <w:rsid w:val="00F11DC8"/>
    <w:rsid w:val="00F11E69"/>
    <w:rsid w:val="00F11EDC"/>
    <w:rsid w:val="00F11F48"/>
    <w:rsid w:val="00F12100"/>
    <w:rsid w:val="00F1216A"/>
    <w:rsid w:val="00F122ED"/>
    <w:rsid w:val="00F1238C"/>
    <w:rsid w:val="00F123E3"/>
    <w:rsid w:val="00F12454"/>
    <w:rsid w:val="00F12A03"/>
    <w:rsid w:val="00F12BE7"/>
    <w:rsid w:val="00F12BFA"/>
    <w:rsid w:val="00F12C1B"/>
    <w:rsid w:val="00F12E99"/>
    <w:rsid w:val="00F12F84"/>
    <w:rsid w:val="00F12F8E"/>
    <w:rsid w:val="00F12FCB"/>
    <w:rsid w:val="00F13014"/>
    <w:rsid w:val="00F130C3"/>
    <w:rsid w:val="00F131D2"/>
    <w:rsid w:val="00F13312"/>
    <w:rsid w:val="00F13420"/>
    <w:rsid w:val="00F1344F"/>
    <w:rsid w:val="00F134A5"/>
    <w:rsid w:val="00F136A8"/>
    <w:rsid w:val="00F136AC"/>
    <w:rsid w:val="00F137AF"/>
    <w:rsid w:val="00F138FF"/>
    <w:rsid w:val="00F13907"/>
    <w:rsid w:val="00F1397E"/>
    <w:rsid w:val="00F13ACA"/>
    <w:rsid w:val="00F13BA0"/>
    <w:rsid w:val="00F13BA4"/>
    <w:rsid w:val="00F13C35"/>
    <w:rsid w:val="00F13D0D"/>
    <w:rsid w:val="00F13DC2"/>
    <w:rsid w:val="00F13DEC"/>
    <w:rsid w:val="00F13F34"/>
    <w:rsid w:val="00F13F37"/>
    <w:rsid w:val="00F13F6A"/>
    <w:rsid w:val="00F13FA6"/>
    <w:rsid w:val="00F140A9"/>
    <w:rsid w:val="00F140EF"/>
    <w:rsid w:val="00F144E7"/>
    <w:rsid w:val="00F145B4"/>
    <w:rsid w:val="00F1463F"/>
    <w:rsid w:val="00F14642"/>
    <w:rsid w:val="00F14A26"/>
    <w:rsid w:val="00F14CA9"/>
    <w:rsid w:val="00F14DFE"/>
    <w:rsid w:val="00F14E1D"/>
    <w:rsid w:val="00F14E39"/>
    <w:rsid w:val="00F14F58"/>
    <w:rsid w:val="00F15002"/>
    <w:rsid w:val="00F15125"/>
    <w:rsid w:val="00F15135"/>
    <w:rsid w:val="00F15239"/>
    <w:rsid w:val="00F153A3"/>
    <w:rsid w:val="00F153E9"/>
    <w:rsid w:val="00F15435"/>
    <w:rsid w:val="00F15566"/>
    <w:rsid w:val="00F155DE"/>
    <w:rsid w:val="00F156A4"/>
    <w:rsid w:val="00F157F6"/>
    <w:rsid w:val="00F15907"/>
    <w:rsid w:val="00F15991"/>
    <w:rsid w:val="00F15B5D"/>
    <w:rsid w:val="00F15C3E"/>
    <w:rsid w:val="00F15C94"/>
    <w:rsid w:val="00F15DB3"/>
    <w:rsid w:val="00F15DEE"/>
    <w:rsid w:val="00F15E3F"/>
    <w:rsid w:val="00F1624F"/>
    <w:rsid w:val="00F16366"/>
    <w:rsid w:val="00F16429"/>
    <w:rsid w:val="00F164DE"/>
    <w:rsid w:val="00F16788"/>
    <w:rsid w:val="00F16923"/>
    <w:rsid w:val="00F16B53"/>
    <w:rsid w:val="00F16D0B"/>
    <w:rsid w:val="00F16DA4"/>
    <w:rsid w:val="00F16F7F"/>
    <w:rsid w:val="00F17675"/>
    <w:rsid w:val="00F17699"/>
    <w:rsid w:val="00F176B1"/>
    <w:rsid w:val="00F17714"/>
    <w:rsid w:val="00F17858"/>
    <w:rsid w:val="00F17949"/>
    <w:rsid w:val="00F17BFC"/>
    <w:rsid w:val="00F17CEC"/>
    <w:rsid w:val="00F17D96"/>
    <w:rsid w:val="00F17EB3"/>
    <w:rsid w:val="00F17EFF"/>
    <w:rsid w:val="00F17F8A"/>
    <w:rsid w:val="00F20013"/>
    <w:rsid w:val="00F2021F"/>
    <w:rsid w:val="00F203FB"/>
    <w:rsid w:val="00F20406"/>
    <w:rsid w:val="00F20427"/>
    <w:rsid w:val="00F20505"/>
    <w:rsid w:val="00F205B3"/>
    <w:rsid w:val="00F20654"/>
    <w:rsid w:val="00F20684"/>
    <w:rsid w:val="00F206A9"/>
    <w:rsid w:val="00F20844"/>
    <w:rsid w:val="00F20A29"/>
    <w:rsid w:val="00F20D3A"/>
    <w:rsid w:val="00F20E20"/>
    <w:rsid w:val="00F20F85"/>
    <w:rsid w:val="00F2108E"/>
    <w:rsid w:val="00F21309"/>
    <w:rsid w:val="00F2133B"/>
    <w:rsid w:val="00F214E6"/>
    <w:rsid w:val="00F216A1"/>
    <w:rsid w:val="00F216B1"/>
    <w:rsid w:val="00F216D0"/>
    <w:rsid w:val="00F216FE"/>
    <w:rsid w:val="00F217BE"/>
    <w:rsid w:val="00F2181A"/>
    <w:rsid w:val="00F218FD"/>
    <w:rsid w:val="00F2198D"/>
    <w:rsid w:val="00F219D5"/>
    <w:rsid w:val="00F21A4A"/>
    <w:rsid w:val="00F21AD7"/>
    <w:rsid w:val="00F21C66"/>
    <w:rsid w:val="00F21EB7"/>
    <w:rsid w:val="00F21F03"/>
    <w:rsid w:val="00F21F46"/>
    <w:rsid w:val="00F220B6"/>
    <w:rsid w:val="00F220FD"/>
    <w:rsid w:val="00F222B1"/>
    <w:rsid w:val="00F2239D"/>
    <w:rsid w:val="00F2243B"/>
    <w:rsid w:val="00F224BE"/>
    <w:rsid w:val="00F224F6"/>
    <w:rsid w:val="00F22511"/>
    <w:rsid w:val="00F2258D"/>
    <w:rsid w:val="00F225EB"/>
    <w:rsid w:val="00F2282F"/>
    <w:rsid w:val="00F228AB"/>
    <w:rsid w:val="00F229D3"/>
    <w:rsid w:val="00F22A59"/>
    <w:rsid w:val="00F22BE2"/>
    <w:rsid w:val="00F22E59"/>
    <w:rsid w:val="00F23097"/>
    <w:rsid w:val="00F230F6"/>
    <w:rsid w:val="00F231C9"/>
    <w:rsid w:val="00F2339F"/>
    <w:rsid w:val="00F23580"/>
    <w:rsid w:val="00F23614"/>
    <w:rsid w:val="00F2370D"/>
    <w:rsid w:val="00F23750"/>
    <w:rsid w:val="00F23883"/>
    <w:rsid w:val="00F23914"/>
    <w:rsid w:val="00F23997"/>
    <w:rsid w:val="00F23B54"/>
    <w:rsid w:val="00F23CD6"/>
    <w:rsid w:val="00F23DA8"/>
    <w:rsid w:val="00F23F2F"/>
    <w:rsid w:val="00F23FFE"/>
    <w:rsid w:val="00F24013"/>
    <w:rsid w:val="00F24026"/>
    <w:rsid w:val="00F24052"/>
    <w:rsid w:val="00F2405C"/>
    <w:rsid w:val="00F240B4"/>
    <w:rsid w:val="00F240E1"/>
    <w:rsid w:val="00F24139"/>
    <w:rsid w:val="00F2422D"/>
    <w:rsid w:val="00F24436"/>
    <w:rsid w:val="00F24439"/>
    <w:rsid w:val="00F24464"/>
    <w:rsid w:val="00F24702"/>
    <w:rsid w:val="00F247FC"/>
    <w:rsid w:val="00F24850"/>
    <w:rsid w:val="00F24983"/>
    <w:rsid w:val="00F24986"/>
    <w:rsid w:val="00F24995"/>
    <w:rsid w:val="00F249EF"/>
    <w:rsid w:val="00F24A80"/>
    <w:rsid w:val="00F24CA5"/>
    <w:rsid w:val="00F24CBA"/>
    <w:rsid w:val="00F24CC5"/>
    <w:rsid w:val="00F24E96"/>
    <w:rsid w:val="00F25050"/>
    <w:rsid w:val="00F2514A"/>
    <w:rsid w:val="00F25165"/>
    <w:rsid w:val="00F2518E"/>
    <w:rsid w:val="00F25197"/>
    <w:rsid w:val="00F251CF"/>
    <w:rsid w:val="00F251F7"/>
    <w:rsid w:val="00F25213"/>
    <w:rsid w:val="00F25474"/>
    <w:rsid w:val="00F25719"/>
    <w:rsid w:val="00F257A2"/>
    <w:rsid w:val="00F257B3"/>
    <w:rsid w:val="00F25883"/>
    <w:rsid w:val="00F259B4"/>
    <w:rsid w:val="00F25A26"/>
    <w:rsid w:val="00F25A3B"/>
    <w:rsid w:val="00F25C86"/>
    <w:rsid w:val="00F25E48"/>
    <w:rsid w:val="00F25EAB"/>
    <w:rsid w:val="00F25FF9"/>
    <w:rsid w:val="00F26018"/>
    <w:rsid w:val="00F260DF"/>
    <w:rsid w:val="00F26377"/>
    <w:rsid w:val="00F26468"/>
    <w:rsid w:val="00F26558"/>
    <w:rsid w:val="00F26561"/>
    <w:rsid w:val="00F2693F"/>
    <w:rsid w:val="00F26A73"/>
    <w:rsid w:val="00F26B7A"/>
    <w:rsid w:val="00F26C33"/>
    <w:rsid w:val="00F26DD1"/>
    <w:rsid w:val="00F26E06"/>
    <w:rsid w:val="00F26F8E"/>
    <w:rsid w:val="00F26FB7"/>
    <w:rsid w:val="00F26FFE"/>
    <w:rsid w:val="00F27099"/>
    <w:rsid w:val="00F2710C"/>
    <w:rsid w:val="00F271AD"/>
    <w:rsid w:val="00F27209"/>
    <w:rsid w:val="00F2745B"/>
    <w:rsid w:val="00F2748D"/>
    <w:rsid w:val="00F27642"/>
    <w:rsid w:val="00F276B1"/>
    <w:rsid w:val="00F27880"/>
    <w:rsid w:val="00F2795E"/>
    <w:rsid w:val="00F27A14"/>
    <w:rsid w:val="00F27AC0"/>
    <w:rsid w:val="00F27B4A"/>
    <w:rsid w:val="00F27BAD"/>
    <w:rsid w:val="00F27CE1"/>
    <w:rsid w:val="00F27DA3"/>
    <w:rsid w:val="00F27E2F"/>
    <w:rsid w:val="00F27EBF"/>
    <w:rsid w:val="00F3001E"/>
    <w:rsid w:val="00F30046"/>
    <w:rsid w:val="00F30071"/>
    <w:rsid w:val="00F30075"/>
    <w:rsid w:val="00F30091"/>
    <w:rsid w:val="00F300EA"/>
    <w:rsid w:val="00F303E7"/>
    <w:rsid w:val="00F305E6"/>
    <w:rsid w:val="00F30607"/>
    <w:rsid w:val="00F30686"/>
    <w:rsid w:val="00F30773"/>
    <w:rsid w:val="00F307A3"/>
    <w:rsid w:val="00F3089A"/>
    <w:rsid w:val="00F3090C"/>
    <w:rsid w:val="00F309D6"/>
    <w:rsid w:val="00F309E5"/>
    <w:rsid w:val="00F30CED"/>
    <w:rsid w:val="00F30DE9"/>
    <w:rsid w:val="00F30E0A"/>
    <w:rsid w:val="00F30E83"/>
    <w:rsid w:val="00F3102B"/>
    <w:rsid w:val="00F3114F"/>
    <w:rsid w:val="00F31262"/>
    <w:rsid w:val="00F3127F"/>
    <w:rsid w:val="00F312BA"/>
    <w:rsid w:val="00F31329"/>
    <w:rsid w:val="00F313F3"/>
    <w:rsid w:val="00F31648"/>
    <w:rsid w:val="00F31743"/>
    <w:rsid w:val="00F317EA"/>
    <w:rsid w:val="00F31978"/>
    <w:rsid w:val="00F31AC3"/>
    <w:rsid w:val="00F31CAF"/>
    <w:rsid w:val="00F31CF4"/>
    <w:rsid w:val="00F31DC0"/>
    <w:rsid w:val="00F31ECC"/>
    <w:rsid w:val="00F31F8A"/>
    <w:rsid w:val="00F32095"/>
    <w:rsid w:val="00F3215E"/>
    <w:rsid w:val="00F32465"/>
    <w:rsid w:val="00F327E2"/>
    <w:rsid w:val="00F32BB9"/>
    <w:rsid w:val="00F32BEA"/>
    <w:rsid w:val="00F32D2E"/>
    <w:rsid w:val="00F32F7D"/>
    <w:rsid w:val="00F33244"/>
    <w:rsid w:val="00F3329F"/>
    <w:rsid w:val="00F335F4"/>
    <w:rsid w:val="00F33782"/>
    <w:rsid w:val="00F337A1"/>
    <w:rsid w:val="00F33883"/>
    <w:rsid w:val="00F33AB3"/>
    <w:rsid w:val="00F33AE5"/>
    <w:rsid w:val="00F33B9D"/>
    <w:rsid w:val="00F33BA6"/>
    <w:rsid w:val="00F33BAE"/>
    <w:rsid w:val="00F33C31"/>
    <w:rsid w:val="00F33C3A"/>
    <w:rsid w:val="00F33C63"/>
    <w:rsid w:val="00F33D5D"/>
    <w:rsid w:val="00F33D73"/>
    <w:rsid w:val="00F33DD3"/>
    <w:rsid w:val="00F33FE6"/>
    <w:rsid w:val="00F341D3"/>
    <w:rsid w:val="00F341E6"/>
    <w:rsid w:val="00F34211"/>
    <w:rsid w:val="00F34274"/>
    <w:rsid w:val="00F342B8"/>
    <w:rsid w:val="00F3437D"/>
    <w:rsid w:val="00F343D7"/>
    <w:rsid w:val="00F34421"/>
    <w:rsid w:val="00F3453A"/>
    <w:rsid w:val="00F3463D"/>
    <w:rsid w:val="00F34674"/>
    <w:rsid w:val="00F346E5"/>
    <w:rsid w:val="00F34AFE"/>
    <w:rsid w:val="00F34B3A"/>
    <w:rsid w:val="00F34BAD"/>
    <w:rsid w:val="00F34D02"/>
    <w:rsid w:val="00F34D1B"/>
    <w:rsid w:val="00F34F21"/>
    <w:rsid w:val="00F350EB"/>
    <w:rsid w:val="00F353A2"/>
    <w:rsid w:val="00F3543E"/>
    <w:rsid w:val="00F35683"/>
    <w:rsid w:val="00F35738"/>
    <w:rsid w:val="00F3581C"/>
    <w:rsid w:val="00F3592B"/>
    <w:rsid w:val="00F359DB"/>
    <w:rsid w:val="00F35ABE"/>
    <w:rsid w:val="00F35B69"/>
    <w:rsid w:val="00F35C17"/>
    <w:rsid w:val="00F35C72"/>
    <w:rsid w:val="00F35C97"/>
    <w:rsid w:val="00F35CA5"/>
    <w:rsid w:val="00F35CB4"/>
    <w:rsid w:val="00F35D2C"/>
    <w:rsid w:val="00F35DB5"/>
    <w:rsid w:val="00F362C4"/>
    <w:rsid w:val="00F36544"/>
    <w:rsid w:val="00F36547"/>
    <w:rsid w:val="00F366C9"/>
    <w:rsid w:val="00F366CA"/>
    <w:rsid w:val="00F36718"/>
    <w:rsid w:val="00F36768"/>
    <w:rsid w:val="00F367BA"/>
    <w:rsid w:val="00F367D3"/>
    <w:rsid w:val="00F368DC"/>
    <w:rsid w:val="00F3694A"/>
    <w:rsid w:val="00F36C30"/>
    <w:rsid w:val="00F36C9C"/>
    <w:rsid w:val="00F36E35"/>
    <w:rsid w:val="00F36EB3"/>
    <w:rsid w:val="00F36F71"/>
    <w:rsid w:val="00F36F91"/>
    <w:rsid w:val="00F37165"/>
    <w:rsid w:val="00F371B8"/>
    <w:rsid w:val="00F371D4"/>
    <w:rsid w:val="00F37406"/>
    <w:rsid w:val="00F3773C"/>
    <w:rsid w:val="00F379A9"/>
    <w:rsid w:val="00F37A36"/>
    <w:rsid w:val="00F37A4C"/>
    <w:rsid w:val="00F37AC8"/>
    <w:rsid w:val="00F37AEA"/>
    <w:rsid w:val="00F37B36"/>
    <w:rsid w:val="00F37E32"/>
    <w:rsid w:val="00F37F32"/>
    <w:rsid w:val="00F37FB3"/>
    <w:rsid w:val="00F40036"/>
    <w:rsid w:val="00F40209"/>
    <w:rsid w:val="00F402B8"/>
    <w:rsid w:val="00F402CE"/>
    <w:rsid w:val="00F4073F"/>
    <w:rsid w:val="00F4078B"/>
    <w:rsid w:val="00F409B2"/>
    <w:rsid w:val="00F40C58"/>
    <w:rsid w:val="00F40D22"/>
    <w:rsid w:val="00F40D82"/>
    <w:rsid w:val="00F40DC7"/>
    <w:rsid w:val="00F40E33"/>
    <w:rsid w:val="00F41037"/>
    <w:rsid w:val="00F41080"/>
    <w:rsid w:val="00F41089"/>
    <w:rsid w:val="00F4111A"/>
    <w:rsid w:val="00F41264"/>
    <w:rsid w:val="00F4128C"/>
    <w:rsid w:val="00F412DB"/>
    <w:rsid w:val="00F4130B"/>
    <w:rsid w:val="00F41482"/>
    <w:rsid w:val="00F415D5"/>
    <w:rsid w:val="00F415F8"/>
    <w:rsid w:val="00F419B5"/>
    <w:rsid w:val="00F419E7"/>
    <w:rsid w:val="00F41D7E"/>
    <w:rsid w:val="00F4200E"/>
    <w:rsid w:val="00F4204A"/>
    <w:rsid w:val="00F4206F"/>
    <w:rsid w:val="00F4212E"/>
    <w:rsid w:val="00F421CA"/>
    <w:rsid w:val="00F424F8"/>
    <w:rsid w:val="00F42513"/>
    <w:rsid w:val="00F42582"/>
    <w:rsid w:val="00F425F8"/>
    <w:rsid w:val="00F429EA"/>
    <w:rsid w:val="00F42C4F"/>
    <w:rsid w:val="00F42D4E"/>
    <w:rsid w:val="00F42E61"/>
    <w:rsid w:val="00F43096"/>
    <w:rsid w:val="00F431B8"/>
    <w:rsid w:val="00F43241"/>
    <w:rsid w:val="00F43257"/>
    <w:rsid w:val="00F43417"/>
    <w:rsid w:val="00F43606"/>
    <w:rsid w:val="00F43628"/>
    <w:rsid w:val="00F4362C"/>
    <w:rsid w:val="00F4365F"/>
    <w:rsid w:val="00F436AF"/>
    <w:rsid w:val="00F43944"/>
    <w:rsid w:val="00F43B2D"/>
    <w:rsid w:val="00F43B51"/>
    <w:rsid w:val="00F43B5B"/>
    <w:rsid w:val="00F43B90"/>
    <w:rsid w:val="00F43CE8"/>
    <w:rsid w:val="00F43F61"/>
    <w:rsid w:val="00F43FB7"/>
    <w:rsid w:val="00F441EC"/>
    <w:rsid w:val="00F442CB"/>
    <w:rsid w:val="00F442FF"/>
    <w:rsid w:val="00F4439C"/>
    <w:rsid w:val="00F44666"/>
    <w:rsid w:val="00F446C2"/>
    <w:rsid w:val="00F446D7"/>
    <w:rsid w:val="00F44759"/>
    <w:rsid w:val="00F447D6"/>
    <w:rsid w:val="00F44869"/>
    <w:rsid w:val="00F448CA"/>
    <w:rsid w:val="00F44A0A"/>
    <w:rsid w:val="00F44B6E"/>
    <w:rsid w:val="00F44CAB"/>
    <w:rsid w:val="00F44D8B"/>
    <w:rsid w:val="00F44D9C"/>
    <w:rsid w:val="00F44DB0"/>
    <w:rsid w:val="00F44DC6"/>
    <w:rsid w:val="00F44EF7"/>
    <w:rsid w:val="00F44FBF"/>
    <w:rsid w:val="00F45033"/>
    <w:rsid w:val="00F45252"/>
    <w:rsid w:val="00F4537D"/>
    <w:rsid w:val="00F454AA"/>
    <w:rsid w:val="00F45956"/>
    <w:rsid w:val="00F45B6B"/>
    <w:rsid w:val="00F45B98"/>
    <w:rsid w:val="00F45BD9"/>
    <w:rsid w:val="00F45C32"/>
    <w:rsid w:val="00F45CAF"/>
    <w:rsid w:val="00F45E24"/>
    <w:rsid w:val="00F45E2F"/>
    <w:rsid w:val="00F45F5A"/>
    <w:rsid w:val="00F45F6A"/>
    <w:rsid w:val="00F45F73"/>
    <w:rsid w:val="00F46017"/>
    <w:rsid w:val="00F4607D"/>
    <w:rsid w:val="00F460BB"/>
    <w:rsid w:val="00F460DB"/>
    <w:rsid w:val="00F460E9"/>
    <w:rsid w:val="00F4615D"/>
    <w:rsid w:val="00F4615F"/>
    <w:rsid w:val="00F463C8"/>
    <w:rsid w:val="00F463FC"/>
    <w:rsid w:val="00F464CD"/>
    <w:rsid w:val="00F4652D"/>
    <w:rsid w:val="00F4655C"/>
    <w:rsid w:val="00F465FC"/>
    <w:rsid w:val="00F46642"/>
    <w:rsid w:val="00F467A3"/>
    <w:rsid w:val="00F46848"/>
    <w:rsid w:val="00F468DD"/>
    <w:rsid w:val="00F46909"/>
    <w:rsid w:val="00F46A43"/>
    <w:rsid w:val="00F46BF5"/>
    <w:rsid w:val="00F46E8A"/>
    <w:rsid w:val="00F46ECF"/>
    <w:rsid w:val="00F47013"/>
    <w:rsid w:val="00F47019"/>
    <w:rsid w:val="00F47024"/>
    <w:rsid w:val="00F47208"/>
    <w:rsid w:val="00F47382"/>
    <w:rsid w:val="00F473AE"/>
    <w:rsid w:val="00F474AA"/>
    <w:rsid w:val="00F474CB"/>
    <w:rsid w:val="00F47671"/>
    <w:rsid w:val="00F476A0"/>
    <w:rsid w:val="00F47758"/>
    <w:rsid w:val="00F478DD"/>
    <w:rsid w:val="00F4790A"/>
    <w:rsid w:val="00F47AF8"/>
    <w:rsid w:val="00F47C55"/>
    <w:rsid w:val="00F47EEF"/>
    <w:rsid w:val="00F47F50"/>
    <w:rsid w:val="00F47F63"/>
    <w:rsid w:val="00F47F70"/>
    <w:rsid w:val="00F47F96"/>
    <w:rsid w:val="00F5011C"/>
    <w:rsid w:val="00F50214"/>
    <w:rsid w:val="00F5036C"/>
    <w:rsid w:val="00F50394"/>
    <w:rsid w:val="00F50497"/>
    <w:rsid w:val="00F50589"/>
    <w:rsid w:val="00F50797"/>
    <w:rsid w:val="00F50A8A"/>
    <w:rsid w:val="00F50AEE"/>
    <w:rsid w:val="00F50B54"/>
    <w:rsid w:val="00F50B95"/>
    <w:rsid w:val="00F50BFC"/>
    <w:rsid w:val="00F50BFE"/>
    <w:rsid w:val="00F50E4F"/>
    <w:rsid w:val="00F50F13"/>
    <w:rsid w:val="00F50FC7"/>
    <w:rsid w:val="00F510DC"/>
    <w:rsid w:val="00F51444"/>
    <w:rsid w:val="00F51466"/>
    <w:rsid w:val="00F51515"/>
    <w:rsid w:val="00F51564"/>
    <w:rsid w:val="00F517B3"/>
    <w:rsid w:val="00F518DF"/>
    <w:rsid w:val="00F518F9"/>
    <w:rsid w:val="00F51960"/>
    <w:rsid w:val="00F519A5"/>
    <w:rsid w:val="00F51A62"/>
    <w:rsid w:val="00F51A6E"/>
    <w:rsid w:val="00F51B50"/>
    <w:rsid w:val="00F51B67"/>
    <w:rsid w:val="00F51DF2"/>
    <w:rsid w:val="00F51EB2"/>
    <w:rsid w:val="00F51F80"/>
    <w:rsid w:val="00F51F9D"/>
    <w:rsid w:val="00F51FAE"/>
    <w:rsid w:val="00F5206D"/>
    <w:rsid w:val="00F520E9"/>
    <w:rsid w:val="00F52177"/>
    <w:rsid w:val="00F522BA"/>
    <w:rsid w:val="00F52339"/>
    <w:rsid w:val="00F523C1"/>
    <w:rsid w:val="00F52439"/>
    <w:rsid w:val="00F52588"/>
    <w:rsid w:val="00F527E0"/>
    <w:rsid w:val="00F5293A"/>
    <w:rsid w:val="00F52965"/>
    <w:rsid w:val="00F5296F"/>
    <w:rsid w:val="00F52BBB"/>
    <w:rsid w:val="00F52BBE"/>
    <w:rsid w:val="00F52C23"/>
    <w:rsid w:val="00F52CB6"/>
    <w:rsid w:val="00F52DFA"/>
    <w:rsid w:val="00F52E1F"/>
    <w:rsid w:val="00F52FE4"/>
    <w:rsid w:val="00F53408"/>
    <w:rsid w:val="00F5374E"/>
    <w:rsid w:val="00F53905"/>
    <w:rsid w:val="00F539B7"/>
    <w:rsid w:val="00F53A7D"/>
    <w:rsid w:val="00F53A91"/>
    <w:rsid w:val="00F53BED"/>
    <w:rsid w:val="00F53D74"/>
    <w:rsid w:val="00F53E29"/>
    <w:rsid w:val="00F53E99"/>
    <w:rsid w:val="00F542DC"/>
    <w:rsid w:val="00F543D4"/>
    <w:rsid w:val="00F543DD"/>
    <w:rsid w:val="00F544A4"/>
    <w:rsid w:val="00F545FF"/>
    <w:rsid w:val="00F54736"/>
    <w:rsid w:val="00F54A03"/>
    <w:rsid w:val="00F54A09"/>
    <w:rsid w:val="00F54A83"/>
    <w:rsid w:val="00F54B7F"/>
    <w:rsid w:val="00F54C06"/>
    <w:rsid w:val="00F54C0B"/>
    <w:rsid w:val="00F54D92"/>
    <w:rsid w:val="00F54FAF"/>
    <w:rsid w:val="00F54FCC"/>
    <w:rsid w:val="00F550BF"/>
    <w:rsid w:val="00F550E3"/>
    <w:rsid w:val="00F553CA"/>
    <w:rsid w:val="00F553E6"/>
    <w:rsid w:val="00F55627"/>
    <w:rsid w:val="00F5569F"/>
    <w:rsid w:val="00F556BB"/>
    <w:rsid w:val="00F55705"/>
    <w:rsid w:val="00F55710"/>
    <w:rsid w:val="00F55720"/>
    <w:rsid w:val="00F55758"/>
    <w:rsid w:val="00F5575A"/>
    <w:rsid w:val="00F55851"/>
    <w:rsid w:val="00F558A7"/>
    <w:rsid w:val="00F5595D"/>
    <w:rsid w:val="00F559AC"/>
    <w:rsid w:val="00F559E7"/>
    <w:rsid w:val="00F55A37"/>
    <w:rsid w:val="00F55AC2"/>
    <w:rsid w:val="00F55D25"/>
    <w:rsid w:val="00F55E94"/>
    <w:rsid w:val="00F5602A"/>
    <w:rsid w:val="00F5614A"/>
    <w:rsid w:val="00F56196"/>
    <w:rsid w:val="00F5625B"/>
    <w:rsid w:val="00F56285"/>
    <w:rsid w:val="00F56323"/>
    <w:rsid w:val="00F5638F"/>
    <w:rsid w:val="00F56483"/>
    <w:rsid w:val="00F564F5"/>
    <w:rsid w:val="00F564F6"/>
    <w:rsid w:val="00F565E6"/>
    <w:rsid w:val="00F5668F"/>
    <w:rsid w:val="00F567D8"/>
    <w:rsid w:val="00F567FE"/>
    <w:rsid w:val="00F568D0"/>
    <w:rsid w:val="00F569F5"/>
    <w:rsid w:val="00F56A4E"/>
    <w:rsid w:val="00F56BAE"/>
    <w:rsid w:val="00F56D8C"/>
    <w:rsid w:val="00F57056"/>
    <w:rsid w:val="00F571B6"/>
    <w:rsid w:val="00F571B8"/>
    <w:rsid w:val="00F572E5"/>
    <w:rsid w:val="00F57377"/>
    <w:rsid w:val="00F57432"/>
    <w:rsid w:val="00F57493"/>
    <w:rsid w:val="00F5749F"/>
    <w:rsid w:val="00F57505"/>
    <w:rsid w:val="00F57649"/>
    <w:rsid w:val="00F577B8"/>
    <w:rsid w:val="00F57888"/>
    <w:rsid w:val="00F5797E"/>
    <w:rsid w:val="00F57AAF"/>
    <w:rsid w:val="00F57B22"/>
    <w:rsid w:val="00F57C01"/>
    <w:rsid w:val="00F57C1A"/>
    <w:rsid w:val="00F57C3A"/>
    <w:rsid w:val="00F57EBD"/>
    <w:rsid w:val="00F60018"/>
    <w:rsid w:val="00F60034"/>
    <w:rsid w:val="00F600BB"/>
    <w:rsid w:val="00F60121"/>
    <w:rsid w:val="00F603DD"/>
    <w:rsid w:val="00F603F3"/>
    <w:rsid w:val="00F6057A"/>
    <w:rsid w:val="00F60635"/>
    <w:rsid w:val="00F60659"/>
    <w:rsid w:val="00F60850"/>
    <w:rsid w:val="00F60AA4"/>
    <w:rsid w:val="00F60AFD"/>
    <w:rsid w:val="00F60B2C"/>
    <w:rsid w:val="00F60B74"/>
    <w:rsid w:val="00F60C6A"/>
    <w:rsid w:val="00F60DDD"/>
    <w:rsid w:val="00F61058"/>
    <w:rsid w:val="00F61063"/>
    <w:rsid w:val="00F610EE"/>
    <w:rsid w:val="00F61174"/>
    <w:rsid w:val="00F611FE"/>
    <w:rsid w:val="00F61307"/>
    <w:rsid w:val="00F6133F"/>
    <w:rsid w:val="00F613E5"/>
    <w:rsid w:val="00F614ED"/>
    <w:rsid w:val="00F6165F"/>
    <w:rsid w:val="00F61975"/>
    <w:rsid w:val="00F61983"/>
    <w:rsid w:val="00F61AE4"/>
    <w:rsid w:val="00F61B0E"/>
    <w:rsid w:val="00F61B8E"/>
    <w:rsid w:val="00F61BE8"/>
    <w:rsid w:val="00F61CDA"/>
    <w:rsid w:val="00F61E6A"/>
    <w:rsid w:val="00F61EE2"/>
    <w:rsid w:val="00F6222C"/>
    <w:rsid w:val="00F623F5"/>
    <w:rsid w:val="00F6242D"/>
    <w:rsid w:val="00F62525"/>
    <w:rsid w:val="00F625F6"/>
    <w:rsid w:val="00F62693"/>
    <w:rsid w:val="00F62695"/>
    <w:rsid w:val="00F62806"/>
    <w:rsid w:val="00F62851"/>
    <w:rsid w:val="00F629FC"/>
    <w:rsid w:val="00F62C33"/>
    <w:rsid w:val="00F62DEE"/>
    <w:rsid w:val="00F62E2A"/>
    <w:rsid w:val="00F62EB6"/>
    <w:rsid w:val="00F62EEB"/>
    <w:rsid w:val="00F63045"/>
    <w:rsid w:val="00F6310B"/>
    <w:rsid w:val="00F632C6"/>
    <w:rsid w:val="00F6344E"/>
    <w:rsid w:val="00F63523"/>
    <w:rsid w:val="00F635C6"/>
    <w:rsid w:val="00F63602"/>
    <w:rsid w:val="00F6373B"/>
    <w:rsid w:val="00F63836"/>
    <w:rsid w:val="00F638A5"/>
    <w:rsid w:val="00F63915"/>
    <w:rsid w:val="00F63917"/>
    <w:rsid w:val="00F63D49"/>
    <w:rsid w:val="00F63DAE"/>
    <w:rsid w:val="00F63E9D"/>
    <w:rsid w:val="00F63FA6"/>
    <w:rsid w:val="00F63FBE"/>
    <w:rsid w:val="00F6401C"/>
    <w:rsid w:val="00F6408A"/>
    <w:rsid w:val="00F640DD"/>
    <w:rsid w:val="00F640FB"/>
    <w:rsid w:val="00F642C5"/>
    <w:rsid w:val="00F642F1"/>
    <w:rsid w:val="00F64420"/>
    <w:rsid w:val="00F64430"/>
    <w:rsid w:val="00F6455F"/>
    <w:rsid w:val="00F64735"/>
    <w:rsid w:val="00F647B6"/>
    <w:rsid w:val="00F64A2C"/>
    <w:rsid w:val="00F64A84"/>
    <w:rsid w:val="00F64B88"/>
    <w:rsid w:val="00F64E2B"/>
    <w:rsid w:val="00F64E86"/>
    <w:rsid w:val="00F650B8"/>
    <w:rsid w:val="00F651B2"/>
    <w:rsid w:val="00F65440"/>
    <w:rsid w:val="00F656D7"/>
    <w:rsid w:val="00F656E4"/>
    <w:rsid w:val="00F657AB"/>
    <w:rsid w:val="00F65930"/>
    <w:rsid w:val="00F65AD6"/>
    <w:rsid w:val="00F65EDB"/>
    <w:rsid w:val="00F66054"/>
    <w:rsid w:val="00F6614E"/>
    <w:rsid w:val="00F6617A"/>
    <w:rsid w:val="00F6637C"/>
    <w:rsid w:val="00F664AD"/>
    <w:rsid w:val="00F664D3"/>
    <w:rsid w:val="00F66662"/>
    <w:rsid w:val="00F66664"/>
    <w:rsid w:val="00F66A04"/>
    <w:rsid w:val="00F66A0D"/>
    <w:rsid w:val="00F66A9F"/>
    <w:rsid w:val="00F66C11"/>
    <w:rsid w:val="00F66D79"/>
    <w:rsid w:val="00F66E7A"/>
    <w:rsid w:val="00F66E89"/>
    <w:rsid w:val="00F66F0B"/>
    <w:rsid w:val="00F67015"/>
    <w:rsid w:val="00F67072"/>
    <w:rsid w:val="00F670ED"/>
    <w:rsid w:val="00F671A3"/>
    <w:rsid w:val="00F671D3"/>
    <w:rsid w:val="00F67202"/>
    <w:rsid w:val="00F67207"/>
    <w:rsid w:val="00F67208"/>
    <w:rsid w:val="00F67213"/>
    <w:rsid w:val="00F6731F"/>
    <w:rsid w:val="00F67377"/>
    <w:rsid w:val="00F673B1"/>
    <w:rsid w:val="00F67689"/>
    <w:rsid w:val="00F6791E"/>
    <w:rsid w:val="00F67987"/>
    <w:rsid w:val="00F679CA"/>
    <w:rsid w:val="00F679D5"/>
    <w:rsid w:val="00F67A2E"/>
    <w:rsid w:val="00F67A47"/>
    <w:rsid w:val="00F67CD9"/>
    <w:rsid w:val="00F67D2B"/>
    <w:rsid w:val="00F67FD7"/>
    <w:rsid w:val="00F7009D"/>
    <w:rsid w:val="00F700FD"/>
    <w:rsid w:val="00F70228"/>
    <w:rsid w:val="00F7025D"/>
    <w:rsid w:val="00F70509"/>
    <w:rsid w:val="00F705FC"/>
    <w:rsid w:val="00F70758"/>
    <w:rsid w:val="00F708FB"/>
    <w:rsid w:val="00F709C4"/>
    <w:rsid w:val="00F70B25"/>
    <w:rsid w:val="00F70BF5"/>
    <w:rsid w:val="00F70CD1"/>
    <w:rsid w:val="00F70DAD"/>
    <w:rsid w:val="00F70E5E"/>
    <w:rsid w:val="00F70E9F"/>
    <w:rsid w:val="00F710D8"/>
    <w:rsid w:val="00F7119E"/>
    <w:rsid w:val="00F7128F"/>
    <w:rsid w:val="00F7137F"/>
    <w:rsid w:val="00F71540"/>
    <w:rsid w:val="00F71552"/>
    <w:rsid w:val="00F716B6"/>
    <w:rsid w:val="00F717B3"/>
    <w:rsid w:val="00F718DD"/>
    <w:rsid w:val="00F71927"/>
    <w:rsid w:val="00F71981"/>
    <w:rsid w:val="00F71A50"/>
    <w:rsid w:val="00F71EA4"/>
    <w:rsid w:val="00F72002"/>
    <w:rsid w:val="00F720D5"/>
    <w:rsid w:val="00F7212C"/>
    <w:rsid w:val="00F722E5"/>
    <w:rsid w:val="00F72453"/>
    <w:rsid w:val="00F724A4"/>
    <w:rsid w:val="00F7268E"/>
    <w:rsid w:val="00F72807"/>
    <w:rsid w:val="00F7287E"/>
    <w:rsid w:val="00F728D8"/>
    <w:rsid w:val="00F729FF"/>
    <w:rsid w:val="00F72B04"/>
    <w:rsid w:val="00F72B42"/>
    <w:rsid w:val="00F72CE6"/>
    <w:rsid w:val="00F72D57"/>
    <w:rsid w:val="00F72E0C"/>
    <w:rsid w:val="00F72EDA"/>
    <w:rsid w:val="00F72FD5"/>
    <w:rsid w:val="00F7302A"/>
    <w:rsid w:val="00F7320E"/>
    <w:rsid w:val="00F7329B"/>
    <w:rsid w:val="00F7334D"/>
    <w:rsid w:val="00F733B2"/>
    <w:rsid w:val="00F73543"/>
    <w:rsid w:val="00F73546"/>
    <w:rsid w:val="00F739A5"/>
    <w:rsid w:val="00F739D1"/>
    <w:rsid w:val="00F73A50"/>
    <w:rsid w:val="00F73A65"/>
    <w:rsid w:val="00F73C24"/>
    <w:rsid w:val="00F73D18"/>
    <w:rsid w:val="00F73E27"/>
    <w:rsid w:val="00F73E48"/>
    <w:rsid w:val="00F73ECB"/>
    <w:rsid w:val="00F74066"/>
    <w:rsid w:val="00F743D6"/>
    <w:rsid w:val="00F7450A"/>
    <w:rsid w:val="00F74785"/>
    <w:rsid w:val="00F7482A"/>
    <w:rsid w:val="00F74B27"/>
    <w:rsid w:val="00F74DCB"/>
    <w:rsid w:val="00F74DEC"/>
    <w:rsid w:val="00F74FE2"/>
    <w:rsid w:val="00F7504F"/>
    <w:rsid w:val="00F7515B"/>
    <w:rsid w:val="00F751C5"/>
    <w:rsid w:val="00F75354"/>
    <w:rsid w:val="00F754B0"/>
    <w:rsid w:val="00F754EF"/>
    <w:rsid w:val="00F758DC"/>
    <w:rsid w:val="00F759CA"/>
    <w:rsid w:val="00F75A36"/>
    <w:rsid w:val="00F75C44"/>
    <w:rsid w:val="00F75E78"/>
    <w:rsid w:val="00F75ECE"/>
    <w:rsid w:val="00F75FEC"/>
    <w:rsid w:val="00F7602C"/>
    <w:rsid w:val="00F7602F"/>
    <w:rsid w:val="00F761B9"/>
    <w:rsid w:val="00F761EC"/>
    <w:rsid w:val="00F761F4"/>
    <w:rsid w:val="00F76204"/>
    <w:rsid w:val="00F76362"/>
    <w:rsid w:val="00F763E4"/>
    <w:rsid w:val="00F763EB"/>
    <w:rsid w:val="00F763FF"/>
    <w:rsid w:val="00F76449"/>
    <w:rsid w:val="00F76503"/>
    <w:rsid w:val="00F7650A"/>
    <w:rsid w:val="00F765DF"/>
    <w:rsid w:val="00F766A8"/>
    <w:rsid w:val="00F767F2"/>
    <w:rsid w:val="00F7683D"/>
    <w:rsid w:val="00F768A3"/>
    <w:rsid w:val="00F76906"/>
    <w:rsid w:val="00F76AA3"/>
    <w:rsid w:val="00F76AD1"/>
    <w:rsid w:val="00F76B1F"/>
    <w:rsid w:val="00F76B54"/>
    <w:rsid w:val="00F76D13"/>
    <w:rsid w:val="00F76E38"/>
    <w:rsid w:val="00F76E41"/>
    <w:rsid w:val="00F76E7C"/>
    <w:rsid w:val="00F76ED1"/>
    <w:rsid w:val="00F76FA2"/>
    <w:rsid w:val="00F76FAE"/>
    <w:rsid w:val="00F76FBC"/>
    <w:rsid w:val="00F76FD7"/>
    <w:rsid w:val="00F77000"/>
    <w:rsid w:val="00F77053"/>
    <w:rsid w:val="00F7722A"/>
    <w:rsid w:val="00F772CB"/>
    <w:rsid w:val="00F77300"/>
    <w:rsid w:val="00F77368"/>
    <w:rsid w:val="00F773D2"/>
    <w:rsid w:val="00F77472"/>
    <w:rsid w:val="00F77494"/>
    <w:rsid w:val="00F775F9"/>
    <w:rsid w:val="00F77727"/>
    <w:rsid w:val="00F77761"/>
    <w:rsid w:val="00F777A0"/>
    <w:rsid w:val="00F77AE0"/>
    <w:rsid w:val="00F77AFC"/>
    <w:rsid w:val="00F77B6E"/>
    <w:rsid w:val="00F77D3F"/>
    <w:rsid w:val="00F77DD1"/>
    <w:rsid w:val="00F77E1F"/>
    <w:rsid w:val="00F77E7F"/>
    <w:rsid w:val="00F77FC0"/>
    <w:rsid w:val="00F80082"/>
    <w:rsid w:val="00F80136"/>
    <w:rsid w:val="00F80171"/>
    <w:rsid w:val="00F802B2"/>
    <w:rsid w:val="00F802FA"/>
    <w:rsid w:val="00F803CC"/>
    <w:rsid w:val="00F80439"/>
    <w:rsid w:val="00F8045A"/>
    <w:rsid w:val="00F804B8"/>
    <w:rsid w:val="00F80708"/>
    <w:rsid w:val="00F80864"/>
    <w:rsid w:val="00F80953"/>
    <w:rsid w:val="00F80C1F"/>
    <w:rsid w:val="00F80F92"/>
    <w:rsid w:val="00F81045"/>
    <w:rsid w:val="00F810C4"/>
    <w:rsid w:val="00F8114C"/>
    <w:rsid w:val="00F811FC"/>
    <w:rsid w:val="00F81464"/>
    <w:rsid w:val="00F81484"/>
    <w:rsid w:val="00F814A8"/>
    <w:rsid w:val="00F8156B"/>
    <w:rsid w:val="00F8162F"/>
    <w:rsid w:val="00F816C0"/>
    <w:rsid w:val="00F81A55"/>
    <w:rsid w:val="00F81AC4"/>
    <w:rsid w:val="00F81AE7"/>
    <w:rsid w:val="00F81CAB"/>
    <w:rsid w:val="00F81DBE"/>
    <w:rsid w:val="00F81F16"/>
    <w:rsid w:val="00F81FCC"/>
    <w:rsid w:val="00F82047"/>
    <w:rsid w:val="00F82072"/>
    <w:rsid w:val="00F8224D"/>
    <w:rsid w:val="00F8228B"/>
    <w:rsid w:val="00F82338"/>
    <w:rsid w:val="00F8234D"/>
    <w:rsid w:val="00F82397"/>
    <w:rsid w:val="00F8255B"/>
    <w:rsid w:val="00F82661"/>
    <w:rsid w:val="00F8269B"/>
    <w:rsid w:val="00F826BA"/>
    <w:rsid w:val="00F826EA"/>
    <w:rsid w:val="00F82762"/>
    <w:rsid w:val="00F827D5"/>
    <w:rsid w:val="00F82989"/>
    <w:rsid w:val="00F829A2"/>
    <w:rsid w:val="00F82A83"/>
    <w:rsid w:val="00F82AA1"/>
    <w:rsid w:val="00F82B6F"/>
    <w:rsid w:val="00F82DBC"/>
    <w:rsid w:val="00F82E57"/>
    <w:rsid w:val="00F82F6E"/>
    <w:rsid w:val="00F82F8B"/>
    <w:rsid w:val="00F82FE4"/>
    <w:rsid w:val="00F830E2"/>
    <w:rsid w:val="00F831A3"/>
    <w:rsid w:val="00F831A4"/>
    <w:rsid w:val="00F8324E"/>
    <w:rsid w:val="00F832B0"/>
    <w:rsid w:val="00F832B1"/>
    <w:rsid w:val="00F832EC"/>
    <w:rsid w:val="00F83464"/>
    <w:rsid w:val="00F834DB"/>
    <w:rsid w:val="00F8351E"/>
    <w:rsid w:val="00F83764"/>
    <w:rsid w:val="00F8395E"/>
    <w:rsid w:val="00F83C67"/>
    <w:rsid w:val="00F83DA7"/>
    <w:rsid w:val="00F83EA2"/>
    <w:rsid w:val="00F83FB7"/>
    <w:rsid w:val="00F84002"/>
    <w:rsid w:val="00F84133"/>
    <w:rsid w:val="00F842CC"/>
    <w:rsid w:val="00F84347"/>
    <w:rsid w:val="00F84365"/>
    <w:rsid w:val="00F84465"/>
    <w:rsid w:val="00F84617"/>
    <w:rsid w:val="00F84644"/>
    <w:rsid w:val="00F8470A"/>
    <w:rsid w:val="00F847FD"/>
    <w:rsid w:val="00F8483C"/>
    <w:rsid w:val="00F8490C"/>
    <w:rsid w:val="00F84933"/>
    <w:rsid w:val="00F84AA7"/>
    <w:rsid w:val="00F84AEE"/>
    <w:rsid w:val="00F84BA5"/>
    <w:rsid w:val="00F84C1B"/>
    <w:rsid w:val="00F84C50"/>
    <w:rsid w:val="00F84C86"/>
    <w:rsid w:val="00F84EDC"/>
    <w:rsid w:val="00F84F0B"/>
    <w:rsid w:val="00F84F89"/>
    <w:rsid w:val="00F850AE"/>
    <w:rsid w:val="00F8514C"/>
    <w:rsid w:val="00F85189"/>
    <w:rsid w:val="00F852F2"/>
    <w:rsid w:val="00F85331"/>
    <w:rsid w:val="00F85379"/>
    <w:rsid w:val="00F85393"/>
    <w:rsid w:val="00F85628"/>
    <w:rsid w:val="00F857E6"/>
    <w:rsid w:val="00F857F3"/>
    <w:rsid w:val="00F859C1"/>
    <w:rsid w:val="00F85B67"/>
    <w:rsid w:val="00F85C11"/>
    <w:rsid w:val="00F85CC2"/>
    <w:rsid w:val="00F85D04"/>
    <w:rsid w:val="00F85E19"/>
    <w:rsid w:val="00F85F11"/>
    <w:rsid w:val="00F8601F"/>
    <w:rsid w:val="00F86062"/>
    <w:rsid w:val="00F86063"/>
    <w:rsid w:val="00F86083"/>
    <w:rsid w:val="00F86153"/>
    <w:rsid w:val="00F861CB"/>
    <w:rsid w:val="00F861F2"/>
    <w:rsid w:val="00F8627B"/>
    <w:rsid w:val="00F863E4"/>
    <w:rsid w:val="00F86432"/>
    <w:rsid w:val="00F867DD"/>
    <w:rsid w:val="00F86930"/>
    <w:rsid w:val="00F86987"/>
    <w:rsid w:val="00F86B0B"/>
    <w:rsid w:val="00F86B34"/>
    <w:rsid w:val="00F86E82"/>
    <w:rsid w:val="00F87061"/>
    <w:rsid w:val="00F871EE"/>
    <w:rsid w:val="00F8731E"/>
    <w:rsid w:val="00F87343"/>
    <w:rsid w:val="00F874F4"/>
    <w:rsid w:val="00F87870"/>
    <w:rsid w:val="00F87AC7"/>
    <w:rsid w:val="00F87AEE"/>
    <w:rsid w:val="00F87BD5"/>
    <w:rsid w:val="00F87C89"/>
    <w:rsid w:val="00F87F51"/>
    <w:rsid w:val="00F87F6B"/>
    <w:rsid w:val="00F900B0"/>
    <w:rsid w:val="00F900F2"/>
    <w:rsid w:val="00F9019E"/>
    <w:rsid w:val="00F9020A"/>
    <w:rsid w:val="00F90295"/>
    <w:rsid w:val="00F90397"/>
    <w:rsid w:val="00F903CB"/>
    <w:rsid w:val="00F903E2"/>
    <w:rsid w:val="00F9047B"/>
    <w:rsid w:val="00F906DB"/>
    <w:rsid w:val="00F90711"/>
    <w:rsid w:val="00F90AC2"/>
    <w:rsid w:val="00F90B26"/>
    <w:rsid w:val="00F90FAE"/>
    <w:rsid w:val="00F91151"/>
    <w:rsid w:val="00F911D7"/>
    <w:rsid w:val="00F91251"/>
    <w:rsid w:val="00F9147B"/>
    <w:rsid w:val="00F914F7"/>
    <w:rsid w:val="00F914F9"/>
    <w:rsid w:val="00F91563"/>
    <w:rsid w:val="00F916BD"/>
    <w:rsid w:val="00F91705"/>
    <w:rsid w:val="00F917EE"/>
    <w:rsid w:val="00F91A46"/>
    <w:rsid w:val="00F91DC5"/>
    <w:rsid w:val="00F920AB"/>
    <w:rsid w:val="00F920EA"/>
    <w:rsid w:val="00F92271"/>
    <w:rsid w:val="00F92321"/>
    <w:rsid w:val="00F9239B"/>
    <w:rsid w:val="00F923A0"/>
    <w:rsid w:val="00F925A7"/>
    <w:rsid w:val="00F92615"/>
    <w:rsid w:val="00F92707"/>
    <w:rsid w:val="00F927C4"/>
    <w:rsid w:val="00F9289F"/>
    <w:rsid w:val="00F92A8A"/>
    <w:rsid w:val="00F92C82"/>
    <w:rsid w:val="00F92D5B"/>
    <w:rsid w:val="00F92F00"/>
    <w:rsid w:val="00F92F96"/>
    <w:rsid w:val="00F9301D"/>
    <w:rsid w:val="00F9303B"/>
    <w:rsid w:val="00F930F9"/>
    <w:rsid w:val="00F931BC"/>
    <w:rsid w:val="00F931EC"/>
    <w:rsid w:val="00F93314"/>
    <w:rsid w:val="00F93315"/>
    <w:rsid w:val="00F93363"/>
    <w:rsid w:val="00F934C1"/>
    <w:rsid w:val="00F93528"/>
    <w:rsid w:val="00F9353B"/>
    <w:rsid w:val="00F93792"/>
    <w:rsid w:val="00F93866"/>
    <w:rsid w:val="00F938A8"/>
    <w:rsid w:val="00F939A5"/>
    <w:rsid w:val="00F939B2"/>
    <w:rsid w:val="00F93CBB"/>
    <w:rsid w:val="00F93D50"/>
    <w:rsid w:val="00F93DBA"/>
    <w:rsid w:val="00F93E34"/>
    <w:rsid w:val="00F93E55"/>
    <w:rsid w:val="00F93F0D"/>
    <w:rsid w:val="00F93F72"/>
    <w:rsid w:val="00F9406E"/>
    <w:rsid w:val="00F940C0"/>
    <w:rsid w:val="00F94221"/>
    <w:rsid w:val="00F94281"/>
    <w:rsid w:val="00F94364"/>
    <w:rsid w:val="00F944D1"/>
    <w:rsid w:val="00F9456D"/>
    <w:rsid w:val="00F9466D"/>
    <w:rsid w:val="00F94746"/>
    <w:rsid w:val="00F948DE"/>
    <w:rsid w:val="00F949EC"/>
    <w:rsid w:val="00F94A3B"/>
    <w:rsid w:val="00F94BF4"/>
    <w:rsid w:val="00F94C6E"/>
    <w:rsid w:val="00F94C9C"/>
    <w:rsid w:val="00F94D0C"/>
    <w:rsid w:val="00F94EDC"/>
    <w:rsid w:val="00F94FBE"/>
    <w:rsid w:val="00F9507C"/>
    <w:rsid w:val="00F951C9"/>
    <w:rsid w:val="00F9549E"/>
    <w:rsid w:val="00F954E3"/>
    <w:rsid w:val="00F955BF"/>
    <w:rsid w:val="00F955E4"/>
    <w:rsid w:val="00F95693"/>
    <w:rsid w:val="00F9574C"/>
    <w:rsid w:val="00F957A4"/>
    <w:rsid w:val="00F958B7"/>
    <w:rsid w:val="00F95953"/>
    <w:rsid w:val="00F9598C"/>
    <w:rsid w:val="00F95A01"/>
    <w:rsid w:val="00F95A1B"/>
    <w:rsid w:val="00F95C62"/>
    <w:rsid w:val="00F960C2"/>
    <w:rsid w:val="00F96155"/>
    <w:rsid w:val="00F9620F"/>
    <w:rsid w:val="00F965F1"/>
    <w:rsid w:val="00F966B2"/>
    <w:rsid w:val="00F9675C"/>
    <w:rsid w:val="00F96C97"/>
    <w:rsid w:val="00F96CE7"/>
    <w:rsid w:val="00F96D4D"/>
    <w:rsid w:val="00F96E44"/>
    <w:rsid w:val="00F97440"/>
    <w:rsid w:val="00F9748C"/>
    <w:rsid w:val="00F976B3"/>
    <w:rsid w:val="00F97A56"/>
    <w:rsid w:val="00F97AC7"/>
    <w:rsid w:val="00F97B5F"/>
    <w:rsid w:val="00F97BE8"/>
    <w:rsid w:val="00F97E30"/>
    <w:rsid w:val="00F97EE8"/>
    <w:rsid w:val="00F97FB3"/>
    <w:rsid w:val="00FA00AC"/>
    <w:rsid w:val="00FA0115"/>
    <w:rsid w:val="00FA011D"/>
    <w:rsid w:val="00FA0149"/>
    <w:rsid w:val="00FA0192"/>
    <w:rsid w:val="00FA01C4"/>
    <w:rsid w:val="00FA0319"/>
    <w:rsid w:val="00FA03EF"/>
    <w:rsid w:val="00FA042B"/>
    <w:rsid w:val="00FA04C7"/>
    <w:rsid w:val="00FA04D2"/>
    <w:rsid w:val="00FA0525"/>
    <w:rsid w:val="00FA0562"/>
    <w:rsid w:val="00FA06F0"/>
    <w:rsid w:val="00FA0773"/>
    <w:rsid w:val="00FA0969"/>
    <w:rsid w:val="00FA09B9"/>
    <w:rsid w:val="00FA0C16"/>
    <w:rsid w:val="00FA0C7B"/>
    <w:rsid w:val="00FA0D45"/>
    <w:rsid w:val="00FA1128"/>
    <w:rsid w:val="00FA123A"/>
    <w:rsid w:val="00FA13E6"/>
    <w:rsid w:val="00FA1451"/>
    <w:rsid w:val="00FA148B"/>
    <w:rsid w:val="00FA1585"/>
    <w:rsid w:val="00FA15BE"/>
    <w:rsid w:val="00FA1641"/>
    <w:rsid w:val="00FA1691"/>
    <w:rsid w:val="00FA1791"/>
    <w:rsid w:val="00FA18E8"/>
    <w:rsid w:val="00FA197C"/>
    <w:rsid w:val="00FA1BF8"/>
    <w:rsid w:val="00FA1CA5"/>
    <w:rsid w:val="00FA1CAD"/>
    <w:rsid w:val="00FA1D69"/>
    <w:rsid w:val="00FA1D8A"/>
    <w:rsid w:val="00FA1DA8"/>
    <w:rsid w:val="00FA1E78"/>
    <w:rsid w:val="00FA207F"/>
    <w:rsid w:val="00FA2188"/>
    <w:rsid w:val="00FA21B3"/>
    <w:rsid w:val="00FA2314"/>
    <w:rsid w:val="00FA23B2"/>
    <w:rsid w:val="00FA2424"/>
    <w:rsid w:val="00FA24F7"/>
    <w:rsid w:val="00FA256A"/>
    <w:rsid w:val="00FA26B7"/>
    <w:rsid w:val="00FA2A26"/>
    <w:rsid w:val="00FA2A8E"/>
    <w:rsid w:val="00FA2AAB"/>
    <w:rsid w:val="00FA2B21"/>
    <w:rsid w:val="00FA2B43"/>
    <w:rsid w:val="00FA2CE3"/>
    <w:rsid w:val="00FA2CF3"/>
    <w:rsid w:val="00FA3174"/>
    <w:rsid w:val="00FA325F"/>
    <w:rsid w:val="00FA32C8"/>
    <w:rsid w:val="00FA3378"/>
    <w:rsid w:val="00FA33DB"/>
    <w:rsid w:val="00FA3415"/>
    <w:rsid w:val="00FA346D"/>
    <w:rsid w:val="00FA34AA"/>
    <w:rsid w:val="00FA37D6"/>
    <w:rsid w:val="00FA37DE"/>
    <w:rsid w:val="00FA3A6F"/>
    <w:rsid w:val="00FA3B7C"/>
    <w:rsid w:val="00FA3C99"/>
    <w:rsid w:val="00FA41F2"/>
    <w:rsid w:val="00FA4275"/>
    <w:rsid w:val="00FA4315"/>
    <w:rsid w:val="00FA43A7"/>
    <w:rsid w:val="00FA45E0"/>
    <w:rsid w:val="00FA461C"/>
    <w:rsid w:val="00FA479F"/>
    <w:rsid w:val="00FA4916"/>
    <w:rsid w:val="00FA4924"/>
    <w:rsid w:val="00FA49BB"/>
    <w:rsid w:val="00FA4A3C"/>
    <w:rsid w:val="00FA4A54"/>
    <w:rsid w:val="00FA4AC7"/>
    <w:rsid w:val="00FA4C97"/>
    <w:rsid w:val="00FA4F3A"/>
    <w:rsid w:val="00FA4F5E"/>
    <w:rsid w:val="00FA5069"/>
    <w:rsid w:val="00FA50BC"/>
    <w:rsid w:val="00FA51E6"/>
    <w:rsid w:val="00FA522F"/>
    <w:rsid w:val="00FA5295"/>
    <w:rsid w:val="00FA553A"/>
    <w:rsid w:val="00FA5551"/>
    <w:rsid w:val="00FA5564"/>
    <w:rsid w:val="00FA557A"/>
    <w:rsid w:val="00FA5587"/>
    <w:rsid w:val="00FA56E8"/>
    <w:rsid w:val="00FA5722"/>
    <w:rsid w:val="00FA5857"/>
    <w:rsid w:val="00FA58FA"/>
    <w:rsid w:val="00FA5928"/>
    <w:rsid w:val="00FA5952"/>
    <w:rsid w:val="00FA5B92"/>
    <w:rsid w:val="00FA5C0C"/>
    <w:rsid w:val="00FA5CD9"/>
    <w:rsid w:val="00FA5EB3"/>
    <w:rsid w:val="00FA5FAF"/>
    <w:rsid w:val="00FA620C"/>
    <w:rsid w:val="00FA62BF"/>
    <w:rsid w:val="00FA6373"/>
    <w:rsid w:val="00FA6459"/>
    <w:rsid w:val="00FA6474"/>
    <w:rsid w:val="00FA649C"/>
    <w:rsid w:val="00FA64BF"/>
    <w:rsid w:val="00FA64E3"/>
    <w:rsid w:val="00FA653D"/>
    <w:rsid w:val="00FA6641"/>
    <w:rsid w:val="00FA6721"/>
    <w:rsid w:val="00FA6CB9"/>
    <w:rsid w:val="00FA6CE1"/>
    <w:rsid w:val="00FA6D19"/>
    <w:rsid w:val="00FA6E2A"/>
    <w:rsid w:val="00FA6EB5"/>
    <w:rsid w:val="00FA6FA6"/>
    <w:rsid w:val="00FA6FB3"/>
    <w:rsid w:val="00FA71A9"/>
    <w:rsid w:val="00FA72FC"/>
    <w:rsid w:val="00FA7332"/>
    <w:rsid w:val="00FA7431"/>
    <w:rsid w:val="00FA7571"/>
    <w:rsid w:val="00FA75A3"/>
    <w:rsid w:val="00FA76CA"/>
    <w:rsid w:val="00FA7763"/>
    <w:rsid w:val="00FA777C"/>
    <w:rsid w:val="00FA794C"/>
    <w:rsid w:val="00FA7961"/>
    <w:rsid w:val="00FA7C00"/>
    <w:rsid w:val="00FA7C69"/>
    <w:rsid w:val="00FA7C85"/>
    <w:rsid w:val="00FA7DB5"/>
    <w:rsid w:val="00FA7F1E"/>
    <w:rsid w:val="00FB01A6"/>
    <w:rsid w:val="00FB0272"/>
    <w:rsid w:val="00FB0440"/>
    <w:rsid w:val="00FB04B8"/>
    <w:rsid w:val="00FB04E9"/>
    <w:rsid w:val="00FB0559"/>
    <w:rsid w:val="00FB0627"/>
    <w:rsid w:val="00FB0638"/>
    <w:rsid w:val="00FB0731"/>
    <w:rsid w:val="00FB07B8"/>
    <w:rsid w:val="00FB081B"/>
    <w:rsid w:val="00FB084B"/>
    <w:rsid w:val="00FB0882"/>
    <w:rsid w:val="00FB0951"/>
    <w:rsid w:val="00FB096C"/>
    <w:rsid w:val="00FB0D23"/>
    <w:rsid w:val="00FB0E65"/>
    <w:rsid w:val="00FB0FB8"/>
    <w:rsid w:val="00FB100F"/>
    <w:rsid w:val="00FB1034"/>
    <w:rsid w:val="00FB10DA"/>
    <w:rsid w:val="00FB11BA"/>
    <w:rsid w:val="00FB12C1"/>
    <w:rsid w:val="00FB1529"/>
    <w:rsid w:val="00FB1568"/>
    <w:rsid w:val="00FB170C"/>
    <w:rsid w:val="00FB17E2"/>
    <w:rsid w:val="00FB18E8"/>
    <w:rsid w:val="00FB1991"/>
    <w:rsid w:val="00FB1AE0"/>
    <w:rsid w:val="00FB1AE8"/>
    <w:rsid w:val="00FB1F16"/>
    <w:rsid w:val="00FB23A8"/>
    <w:rsid w:val="00FB23D9"/>
    <w:rsid w:val="00FB24E4"/>
    <w:rsid w:val="00FB25C6"/>
    <w:rsid w:val="00FB2709"/>
    <w:rsid w:val="00FB271D"/>
    <w:rsid w:val="00FB27A2"/>
    <w:rsid w:val="00FB294A"/>
    <w:rsid w:val="00FB29FB"/>
    <w:rsid w:val="00FB2B17"/>
    <w:rsid w:val="00FB2B4F"/>
    <w:rsid w:val="00FB2CD7"/>
    <w:rsid w:val="00FB2E52"/>
    <w:rsid w:val="00FB3272"/>
    <w:rsid w:val="00FB32BC"/>
    <w:rsid w:val="00FB3410"/>
    <w:rsid w:val="00FB346B"/>
    <w:rsid w:val="00FB346C"/>
    <w:rsid w:val="00FB34BC"/>
    <w:rsid w:val="00FB3615"/>
    <w:rsid w:val="00FB361C"/>
    <w:rsid w:val="00FB3641"/>
    <w:rsid w:val="00FB36C2"/>
    <w:rsid w:val="00FB3711"/>
    <w:rsid w:val="00FB37A6"/>
    <w:rsid w:val="00FB37F2"/>
    <w:rsid w:val="00FB38AA"/>
    <w:rsid w:val="00FB39CC"/>
    <w:rsid w:val="00FB3A7B"/>
    <w:rsid w:val="00FB3B16"/>
    <w:rsid w:val="00FB3C01"/>
    <w:rsid w:val="00FB3D90"/>
    <w:rsid w:val="00FB3DC5"/>
    <w:rsid w:val="00FB3EB4"/>
    <w:rsid w:val="00FB3EF9"/>
    <w:rsid w:val="00FB3F1F"/>
    <w:rsid w:val="00FB3F57"/>
    <w:rsid w:val="00FB3FB8"/>
    <w:rsid w:val="00FB406B"/>
    <w:rsid w:val="00FB40A8"/>
    <w:rsid w:val="00FB40C0"/>
    <w:rsid w:val="00FB4116"/>
    <w:rsid w:val="00FB4126"/>
    <w:rsid w:val="00FB4249"/>
    <w:rsid w:val="00FB42C9"/>
    <w:rsid w:val="00FB445A"/>
    <w:rsid w:val="00FB44F1"/>
    <w:rsid w:val="00FB4562"/>
    <w:rsid w:val="00FB4583"/>
    <w:rsid w:val="00FB461E"/>
    <w:rsid w:val="00FB463A"/>
    <w:rsid w:val="00FB470E"/>
    <w:rsid w:val="00FB479D"/>
    <w:rsid w:val="00FB47E5"/>
    <w:rsid w:val="00FB4828"/>
    <w:rsid w:val="00FB4871"/>
    <w:rsid w:val="00FB4874"/>
    <w:rsid w:val="00FB493A"/>
    <w:rsid w:val="00FB4A4C"/>
    <w:rsid w:val="00FB4DA7"/>
    <w:rsid w:val="00FB4DC4"/>
    <w:rsid w:val="00FB4EEF"/>
    <w:rsid w:val="00FB5083"/>
    <w:rsid w:val="00FB5162"/>
    <w:rsid w:val="00FB516C"/>
    <w:rsid w:val="00FB5294"/>
    <w:rsid w:val="00FB5332"/>
    <w:rsid w:val="00FB5447"/>
    <w:rsid w:val="00FB54AB"/>
    <w:rsid w:val="00FB55A9"/>
    <w:rsid w:val="00FB5653"/>
    <w:rsid w:val="00FB56F2"/>
    <w:rsid w:val="00FB58C3"/>
    <w:rsid w:val="00FB5A7A"/>
    <w:rsid w:val="00FB5B09"/>
    <w:rsid w:val="00FB5C12"/>
    <w:rsid w:val="00FB5C49"/>
    <w:rsid w:val="00FB5CE6"/>
    <w:rsid w:val="00FB5D40"/>
    <w:rsid w:val="00FB5E4B"/>
    <w:rsid w:val="00FB5E93"/>
    <w:rsid w:val="00FB5FB3"/>
    <w:rsid w:val="00FB6066"/>
    <w:rsid w:val="00FB609A"/>
    <w:rsid w:val="00FB614E"/>
    <w:rsid w:val="00FB64AF"/>
    <w:rsid w:val="00FB64F7"/>
    <w:rsid w:val="00FB6665"/>
    <w:rsid w:val="00FB66F6"/>
    <w:rsid w:val="00FB6915"/>
    <w:rsid w:val="00FB6B89"/>
    <w:rsid w:val="00FB6CCD"/>
    <w:rsid w:val="00FB6CF7"/>
    <w:rsid w:val="00FB6F03"/>
    <w:rsid w:val="00FB6F4F"/>
    <w:rsid w:val="00FB7096"/>
    <w:rsid w:val="00FB70B7"/>
    <w:rsid w:val="00FB70DA"/>
    <w:rsid w:val="00FB722D"/>
    <w:rsid w:val="00FB732C"/>
    <w:rsid w:val="00FB7443"/>
    <w:rsid w:val="00FB75E6"/>
    <w:rsid w:val="00FB76CD"/>
    <w:rsid w:val="00FB774B"/>
    <w:rsid w:val="00FB7793"/>
    <w:rsid w:val="00FB784A"/>
    <w:rsid w:val="00FB7A57"/>
    <w:rsid w:val="00FB7A9E"/>
    <w:rsid w:val="00FB7AE6"/>
    <w:rsid w:val="00FB7B3C"/>
    <w:rsid w:val="00FB7B48"/>
    <w:rsid w:val="00FB7B81"/>
    <w:rsid w:val="00FB7C3E"/>
    <w:rsid w:val="00FB7DA4"/>
    <w:rsid w:val="00FB7E92"/>
    <w:rsid w:val="00FC008D"/>
    <w:rsid w:val="00FC013D"/>
    <w:rsid w:val="00FC0146"/>
    <w:rsid w:val="00FC02B4"/>
    <w:rsid w:val="00FC02BD"/>
    <w:rsid w:val="00FC0582"/>
    <w:rsid w:val="00FC05A1"/>
    <w:rsid w:val="00FC0686"/>
    <w:rsid w:val="00FC0784"/>
    <w:rsid w:val="00FC07D1"/>
    <w:rsid w:val="00FC0818"/>
    <w:rsid w:val="00FC0824"/>
    <w:rsid w:val="00FC08DF"/>
    <w:rsid w:val="00FC09A1"/>
    <w:rsid w:val="00FC09F5"/>
    <w:rsid w:val="00FC0AD1"/>
    <w:rsid w:val="00FC0B60"/>
    <w:rsid w:val="00FC0DAB"/>
    <w:rsid w:val="00FC0EF8"/>
    <w:rsid w:val="00FC1161"/>
    <w:rsid w:val="00FC11BB"/>
    <w:rsid w:val="00FC11DB"/>
    <w:rsid w:val="00FC1380"/>
    <w:rsid w:val="00FC145E"/>
    <w:rsid w:val="00FC159C"/>
    <w:rsid w:val="00FC15AE"/>
    <w:rsid w:val="00FC1823"/>
    <w:rsid w:val="00FC1891"/>
    <w:rsid w:val="00FC1902"/>
    <w:rsid w:val="00FC1944"/>
    <w:rsid w:val="00FC1AEE"/>
    <w:rsid w:val="00FC1BDA"/>
    <w:rsid w:val="00FC1C7B"/>
    <w:rsid w:val="00FC1D0A"/>
    <w:rsid w:val="00FC1D5A"/>
    <w:rsid w:val="00FC1DDF"/>
    <w:rsid w:val="00FC1E21"/>
    <w:rsid w:val="00FC1FC5"/>
    <w:rsid w:val="00FC20AE"/>
    <w:rsid w:val="00FC2171"/>
    <w:rsid w:val="00FC21BC"/>
    <w:rsid w:val="00FC2201"/>
    <w:rsid w:val="00FC236A"/>
    <w:rsid w:val="00FC243F"/>
    <w:rsid w:val="00FC2446"/>
    <w:rsid w:val="00FC2467"/>
    <w:rsid w:val="00FC2474"/>
    <w:rsid w:val="00FC264E"/>
    <w:rsid w:val="00FC2994"/>
    <w:rsid w:val="00FC2A0F"/>
    <w:rsid w:val="00FC2A36"/>
    <w:rsid w:val="00FC2A6A"/>
    <w:rsid w:val="00FC2AA9"/>
    <w:rsid w:val="00FC2BBD"/>
    <w:rsid w:val="00FC2BCE"/>
    <w:rsid w:val="00FC2CF8"/>
    <w:rsid w:val="00FC2DB3"/>
    <w:rsid w:val="00FC2E3D"/>
    <w:rsid w:val="00FC308C"/>
    <w:rsid w:val="00FC320D"/>
    <w:rsid w:val="00FC33E4"/>
    <w:rsid w:val="00FC33EC"/>
    <w:rsid w:val="00FC369A"/>
    <w:rsid w:val="00FC38A9"/>
    <w:rsid w:val="00FC3C8B"/>
    <w:rsid w:val="00FC3D2B"/>
    <w:rsid w:val="00FC3D43"/>
    <w:rsid w:val="00FC3E48"/>
    <w:rsid w:val="00FC3EA1"/>
    <w:rsid w:val="00FC3EAE"/>
    <w:rsid w:val="00FC3F9A"/>
    <w:rsid w:val="00FC40DB"/>
    <w:rsid w:val="00FC40EC"/>
    <w:rsid w:val="00FC41F6"/>
    <w:rsid w:val="00FC44FA"/>
    <w:rsid w:val="00FC4593"/>
    <w:rsid w:val="00FC45CD"/>
    <w:rsid w:val="00FC4619"/>
    <w:rsid w:val="00FC4689"/>
    <w:rsid w:val="00FC49FF"/>
    <w:rsid w:val="00FC4A54"/>
    <w:rsid w:val="00FC4AF2"/>
    <w:rsid w:val="00FC4C1C"/>
    <w:rsid w:val="00FC4F03"/>
    <w:rsid w:val="00FC5025"/>
    <w:rsid w:val="00FC50E3"/>
    <w:rsid w:val="00FC51D7"/>
    <w:rsid w:val="00FC528E"/>
    <w:rsid w:val="00FC52B1"/>
    <w:rsid w:val="00FC53D2"/>
    <w:rsid w:val="00FC53E5"/>
    <w:rsid w:val="00FC56FE"/>
    <w:rsid w:val="00FC5735"/>
    <w:rsid w:val="00FC5758"/>
    <w:rsid w:val="00FC57FA"/>
    <w:rsid w:val="00FC596F"/>
    <w:rsid w:val="00FC59FD"/>
    <w:rsid w:val="00FC5A45"/>
    <w:rsid w:val="00FC5B3F"/>
    <w:rsid w:val="00FC5C9B"/>
    <w:rsid w:val="00FC5D41"/>
    <w:rsid w:val="00FC5E45"/>
    <w:rsid w:val="00FC609E"/>
    <w:rsid w:val="00FC62E3"/>
    <w:rsid w:val="00FC634B"/>
    <w:rsid w:val="00FC63CF"/>
    <w:rsid w:val="00FC6546"/>
    <w:rsid w:val="00FC65E0"/>
    <w:rsid w:val="00FC661B"/>
    <w:rsid w:val="00FC67A1"/>
    <w:rsid w:val="00FC6A0F"/>
    <w:rsid w:val="00FC6A27"/>
    <w:rsid w:val="00FC6A5E"/>
    <w:rsid w:val="00FC6AE8"/>
    <w:rsid w:val="00FC6BC5"/>
    <w:rsid w:val="00FC6BDD"/>
    <w:rsid w:val="00FC6CD8"/>
    <w:rsid w:val="00FC70D8"/>
    <w:rsid w:val="00FC7405"/>
    <w:rsid w:val="00FC7512"/>
    <w:rsid w:val="00FC75B5"/>
    <w:rsid w:val="00FC75F3"/>
    <w:rsid w:val="00FC7780"/>
    <w:rsid w:val="00FC7831"/>
    <w:rsid w:val="00FC78A5"/>
    <w:rsid w:val="00FC7B56"/>
    <w:rsid w:val="00FC7B9F"/>
    <w:rsid w:val="00FC7C72"/>
    <w:rsid w:val="00FC7FFA"/>
    <w:rsid w:val="00FD0226"/>
    <w:rsid w:val="00FD0464"/>
    <w:rsid w:val="00FD0491"/>
    <w:rsid w:val="00FD078D"/>
    <w:rsid w:val="00FD08DF"/>
    <w:rsid w:val="00FD0A8F"/>
    <w:rsid w:val="00FD0B3A"/>
    <w:rsid w:val="00FD0B65"/>
    <w:rsid w:val="00FD0BC6"/>
    <w:rsid w:val="00FD0D64"/>
    <w:rsid w:val="00FD0DC1"/>
    <w:rsid w:val="00FD0E40"/>
    <w:rsid w:val="00FD0FCE"/>
    <w:rsid w:val="00FD1221"/>
    <w:rsid w:val="00FD1246"/>
    <w:rsid w:val="00FD144F"/>
    <w:rsid w:val="00FD1640"/>
    <w:rsid w:val="00FD1678"/>
    <w:rsid w:val="00FD1746"/>
    <w:rsid w:val="00FD1753"/>
    <w:rsid w:val="00FD17B1"/>
    <w:rsid w:val="00FD18B1"/>
    <w:rsid w:val="00FD1BC0"/>
    <w:rsid w:val="00FD1BC8"/>
    <w:rsid w:val="00FD1E3E"/>
    <w:rsid w:val="00FD1FB6"/>
    <w:rsid w:val="00FD1FB9"/>
    <w:rsid w:val="00FD2071"/>
    <w:rsid w:val="00FD20E9"/>
    <w:rsid w:val="00FD2214"/>
    <w:rsid w:val="00FD232A"/>
    <w:rsid w:val="00FD23B1"/>
    <w:rsid w:val="00FD2425"/>
    <w:rsid w:val="00FD249B"/>
    <w:rsid w:val="00FD2596"/>
    <w:rsid w:val="00FD26FC"/>
    <w:rsid w:val="00FD27D9"/>
    <w:rsid w:val="00FD27E5"/>
    <w:rsid w:val="00FD283D"/>
    <w:rsid w:val="00FD2922"/>
    <w:rsid w:val="00FD292B"/>
    <w:rsid w:val="00FD2CBA"/>
    <w:rsid w:val="00FD2E8E"/>
    <w:rsid w:val="00FD2F92"/>
    <w:rsid w:val="00FD306E"/>
    <w:rsid w:val="00FD314A"/>
    <w:rsid w:val="00FD317F"/>
    <w:rsid w:val="00FD3236"/>
    <w:rsid w:val="00FD32E4"/>
    <w:rsid w:val="00FD347D"/>
    <w:rsid w:val="00FD34F0"/>
    <w:rsid w:val="00FD354F"/>
    <w:rsid w:val="00FD3721"/>
    <w:rsid w:val="00FD37A9"/>
    <w:rsid w:val="00FD381E"/>
    <w:rsid w:val="00FD38C5"/>
    <w:rsid w:val="00FD390A"/>
    <w:rsid w:val="00FD3B3E"/>
    <w:rsid w:val="00FD3BDC"/>
    <w:rsid w:val="00FD3CF5"/>
    <w:rsid w:val="00FD3DB4"/>
    <w:rsid w:val="00FD4000"/>
    <w:rsid w:val="00FD406A"/>
    <w:rsid w:val="00FD4295"/>
    <w:rsid w:val="00FD4610"/>
    <w:rsid w:val="00FD48A5"/>
    <w:rsid w:val="00FD48C0"/>
    <w:rsid w:val="00FD4924"/>
    <w:rsid w:val="00FD494A"/>
    <w:rsid w:val="00FD498C"/>
    <w:rsid w:val="00FD4A21"/>
    <w:rsid w:val="00FD4DE5"/>
    <w:rsid w:val="00FD4E5D"/>
    <w:rsid w:val="00FD4EF4"/>
    <w:rsid w:val="00FD4F73"/>
    <w:rsid w:val="00FD4FE2"/>
    <w:rsid w:val="00FD5065"/>
    <w:rsid w:val="00FD5139"/>
    <w:rsid w:val="00FD519B"/>
    <w:rsid w:val="00FD51AA"/>
    <w:rsid w:val="00FD51BD"/>
    <w:rsid w:val="00FD53CF"/>
    <w:rsid w:val="00FD549E"/>
    <w:rsid w:val="00FD54E2"/>
    <w:rsid w:val="00FD5500"/>
    <w:rsid w:val="00FD5627"/>
    <w:rsid w:val="00FD5888"/>
    <w:rsid w:val="00FD5A02"/>
    <w:rsid w:val="00FD5AAB"/>
    <w:rsid w:val="00FD5B27"/>
    <w:rsid w:val="00FD5B5A"/>
    <w:rsid w:val="00FD5C87"/>
    <w:rsid w:val="00FD5E94"/>
    <w:rsid w:val="00FD6066"/>
    <w:rsid w:val="00FD61A4"/>
    <w:rsid w:val="00FD63CE"/>
    <w:rsid w:val="00FD652C"/>
    <w:rsid w:val="00FD674D"/>
    <w:rsid w:val="00FD683C"/>
    <w:rsid w:val="00FD6859"/>
    <w:rsid w:val="00FD68A3"/>
    <w:rsid w:val="00FD6922"/>
    <w:rsid w:val="00FD6941"/>
    <w:rsid w:val="00FD6A11"/>
    <w:rsid w:val="00FD6AC4"/>
    <w:rsid w:val="00FD6AE6"/>
    <w:rsid w:val="00FD6B09"/>
    <w:rsid w:val="00FD6B9E"/>
    <w:rsid w:val="00FD6CB6"/>
    <w:rsid w:val="00FD6DD0"/>
    <w:rsid w:val="00FD6E6C"/>
    <w:rsid w:val="00FD6F1E"/>
    <w:rsid w:val="00FD6F3C"/>
    <w:rsid w:val="00FD6F62"/>
    <w:rsid w:val="00FD7046"/>
    <w:rsid w:val="00FD70C7"/>
    <w:rsid w:val="00FD7115"/>
    <w:rsid w:val="00FD7118"/>
    <w:rsid w:val="00FD7524"/>
    <w:rsid w:val="00FD75DB"/>
    <w:rsid w:val="00FD779B"/>
    <w:rsid w:val="00FD7861"/>
    <w:rsid w:val="00FD797F"/>
    <w:rsid w:val="00FD79BF"/>
    <w:rsid w:val="00FD7A0F"/>
    <w:rsid w:val="00FD7B0D"/>
    <w:rsid w:val="00FD7CE1"/>
    <w:rsid w:val="00FD7D20"/>
    <w:rsid w:val="00FD7ECA"/>
    <w:rsid w:val="00FE000E"/>
    <w:rsid w:val="00FE02A6"/>
    <w:rsid w:val="00FE03D4"/>
    <w:rsid w:val="00FE048A"/>
    <w:rsid w:val="00FE050D"/>
    <w:rsid w:val="00FE0680"/>
    <w:rsid w:val="00FE0773"/>
    <w:rsid w:val="00FE07F9"/>
    <w:rsid w:val="00FE09DF"/>
    <w:rsid w:val="00FE0A1D"/>
    <w:rsid w:val="00FE0A7B"/>
    <w:rsid w:val="00FE0B71"/>
    <w:rsid w:val="00FE0B81"/>
    <w:rsid w:val="00FE0B8C"/>
    <w:rsid w:val="00FE0C94"/>
    <w:rsid w:val="00FE0F0B"/>
    <w:rsid w:val="00FE0F3D"/>
    <w:rsid w:val="00FE1186"/>
    <w:rsid w:val="00FE121F"/>
    <w:rsid w:val="00FE1355"/>
    <w:rsid w:val="00FE1536"/>
    <w:rsid w:val="00FE169B"/>
    <w:rsid w:val="00FE1840"/>
    <w:rsid w:val="00FE184D"/>
    <w:rsid w:val="00FE192A"/>
    <w:rsid w:val="00FE1A2E"/>
    <w:rsid w:val="00FE1AB8"/>
    <w:rsid w:val="00FE1ACC"/>
    <w:rsid w:val="00FE1AFC"/>
    <w:rsid w:val="00FE1C97"/>
    <w:rsid w:val="00FE1E00"/>
    <w:rsid w:val="00FE1F21"/>
    <w:rsid w:val="00FE1FBC"/>
    <w:rsid w:val="00FE1FCE"/>
    <w:rsid w:val="00FE2471"/>
    <w:rsid w:val="00FE258E"/>
    <w:rsid w:val="00FE2611"/>
    <w:rsid w:val="00FE2864"/>
    <w:rsid w:val="00FE29FF"/>
    <w:rsid w:val="00FE2AE8"/>
    <w:rsid w:val="00FE2BD1"/>
    <w:rsid w:val="00FE2C02"/>
    <w:rsid w:val="00FE2C23"/>
    <w:rsid w:val="00FE2CCB"/>
    <w:rsid w:val="00FE2CEB"/>
    <w:rsid w:val="00FE2D5F"/>
    <w:rsid w:val="00FE2D74"/>
    <w:rsid w:val="00FE2EDE"/>
    <w:rsid w:val="00FE2F23"/>
    <w:rsid w:val="00FE2F41"/>
    <w:rsid w:val="00FE2FF0"/>
    <w:rsid w:val="00FE3005"/>
    <w:rsid w:val="00FE3032"/>
    <w:rsid w:val="00FE30CF"/>
    <w:rsid w:val="00FE30EF"/>
    <w:rsid w:val="00FE31B6"/>
    <w:rsid w:val="00FE3246"/>
    <w:rsid w:val="00FE3269"/>
    <w:rsid w:val="00FE328A"/>
    <w:rsid w:val="00FE3300"/>
    <w:rsid w:val="00FE3422"/>
    <w:rsid w:val="00FE3734"/>
    <w:rsid w:val="00FE3B5F"/>
    <w:rsid w:val="00FE3CEE"/>
    <w:rsid w:val="00FE3CFB"/>
    <w:rsid w:val="00FE3E13"/>
    <w:rsid w:val="00FE3EAD"/>
    <w:rsid w:val="00FE3F37"/>
    <w:rsid w:val="00FE3FB1"/>
    <w:rsid w:val="00FE404F"/>
    <w:rsid w:val="00FE407E"/>
    <w:rsid w:val="00FE41EF"/>
    <w:rsid w:val="00FE4468"/>
    <w:rsid w:val="00FE45C1"/>
    <w:rsid w:val="00FE4762"/>
    <w:rsid w:val="00FE486E"/>
    <w:rsid w:val="00FE4877"/>
    <w:rsid w:val="00FE4A68"/>
    <w:rsid w:val="00FE4CC3"/>
    <w:rsid w:val="00FE4D7A"/>
    <w:rsid w:val="00FE4F5D"/>
    <w:rsid w:val="00FE510C"/>
    <w:rsid w:val="00FE51D9"/>
    <w:rsid w:val="00FE53B1"/>
    <w:rsid w:val="00FE53B5"/>
    <w:rsid w:val="00FE53DB"/>
    <w:rsid w:val="00FE541F"/>
    <w:rsid w:val="00FE54F7"/>
    <w:rsid w:val="00FE569A"/>
    <w:rsid w:val="00FE56CF"/>
    <w:rsid w:val="00FE57E5"/>
    <w:rsid w:val="00FE58D0"/>
    <w:rsid w:val="00FE5931"/>
    <w:rsid w:val="00FE5943"/>
    <w:rsid w:val="00FE59C9"/>
    <w:rsid w:val="00FE5BF6"/>
    <w:rsid w:val="00FE5C5E"/>
    <w:rsid w:val="00FE5CCA"/>
    <w:rsid w:val="00FE5E27"/>
    <w:rsid w:val="00FE5ECC"/>
    <w:rsid w:val="00FE5ED3"/>
    <w:rsid w:val="00FE5F68"/>
    <w:rsid w:val="00FE6072"/>
    <w:rsid w:val="00FE6135"/>
    <w:rsid w:val="00FE6154"/>
    <w:rsid w:val="00FE67AD"/>
    <w:rsid w:val="00FE69F4"/>
    <w:rsid w:val="00FE6A28"/>
    <w:rsid w:val="00FE6B12"/>
    <w:rsid w:val="00FE6B79"/>
    <w:rsid w:val="00FE6C60"/>
    <w:rsid w:val="00FE6D4D"/>
    <w:rsid w:val="00FE6D81"/>
    <w:rsid w:val="00FE6DE7"/>
    <w:rsid w:val="00FE6E97"/>
    <w:rsid w:val="00FE6EA1"/>
    <w:rsid w:val="00FE6F79"/>
    <w:rsid w:val="00FE70F3"/>
    <w:rsid w:val="00FE7118"/>
    <w:rsid w:val="00FE711F"/>
    <w:rsid w:val="00FE71C7"/>
    <w:rsid w:val="00FE71FD"/>
    <w:rsid w:val="00FE7321"/>
    <w:rsid w:val="00FE778D"/>
    <w:rsid w:val="00FE790E"/>
    <w:rsid w:val="00FE79C7"/>
    <w:rsid w:val="00FE79EA"/>
    <w:rsid w:val="00FE7BC1"/>
    <w:rsid w:val="00FE7D57"/>
    <w:rsid w:val="00FE7D9F"/>
    <w:rsid w:val="00FE7DF9"/>
    <w:rsid w:val="00FE7F1F"/>
    <w:rsid w:val="00FF00FA"/>
    <w:rsid w:val="00FF0285"/>
    <w:rsid w:val="00FF0313"/>
    <w:rsid w:val="00FF06A1"/>
    <w:rsid w:val="00FF06D0"/>
    <w:rsid w:val="00FF074C"/>
    <w:rsid w:val="00FF07A2"/>
    <w:rsid w:val="00FF09A1"/>
    <w:rsid w:val="00FF0AA2"/>
    <w:rsid w:val="00FF0ADD"/>
    <w:rsid w:val="00FF0BFE"/>
    <w:rsid w:val="00FF0E55"/>
    <w:rsid w:val="00FF0EDB"/>
    <w:rsid w:val="00FF0EFF"/>
    <w:rsid w:val="00FF1026"/>
    <w:rsid w:val="00FF1041"/>
    <w:rsid w:val="00FF10B2"/>
    <w:rsid w:val="00FF12A5"/>
    <w:rsid w:val="00FF12D2"/>
    <w:rsid w:val="00FF133B"/>
    <w:rsid w:val="00FF151F"/>
    <w:rsid w:val="00FF162E"/>
    <w:rsid w:val="00FF16E3"/>
    <w:rsid w:val="00FF174B"/>
    <w:rsid w:val="00FF17FE"/>
    <w:rsid w:val="00FF180E"/>
    <w:rsid w:val="00FF18FB"/>
    <w:rsid w:val="00FF1A67"/>
    <w:rsid w:val="00FF1AC4"/>
    <w:rsid w:val="00FF1AE9"/>
    <w:rsid w:val="00FF1B2C"/>
    <w:rsid w:val="00FF1CE3"/>
    <w:rsid w:val="00FF1CFB"/>
    <w:rsid w:val="00FF1D02"/>
    <w:rsid w:val="00FF1D51"/>
    <w:rsid w:val="00FF1E68"/>
    <w:rsid w:val="00FF1E8B"/>
    <w:rsid w:val="00FF1F37"/>
    <w:rsid w:val="00FF1F65"/>
    <w:rsid w:val="00FF227F"/>
    <w:rsid w:val="00FF238D"/>
    <w:rsid w:val="00FF2400"/>
    <w:rsid w:val="00FF24F2"/>
    <w:rsid w:val="00FF2544"/>
    <w:rsid w:val="00FF258D"/>
    <w:rsid w:val="00FF260A"/>
    <w:rsid w:val="00FF27E5"/>
    <w:rsid w:val="00FF2846"/>
    <w:rsid w:val="00FF28BF"/>
    <w:rsid w:val="00FF290F"/>
    <w:rsid w:val="00FF2AE2"/>
    <w:rsid w:val="00FF2B1A"/>
    <w:rsid w:val="00FF2B33"/>
    <w:rsid w:val="00FF2BE5"/>
    <w:rsid w:val="00FF2E70"/>
    <w:rsid w:val="00FF2EF3"/>
    <w:rsid w:val="00FF300B"/>
    <w:rsid w:val="00FF3102"/>
    <w:rsid w:val="00FF32E4"/>
    <w:rsid w:val="00FF357E"/>
    <w:rsid w:val="00FF384C"/>
    <w:rsid w:val="00FF3921"/>
    <w:rsid w:val="00FF3A9E"/>
    <w:rsid w:val="00FF3C52"/>
    <w:rsid w:val="00FF3C54"/>
    <w:rsid w:val="00FF3DDD"/>
    <w:rsid w:val="00FF3F0D"/>
    <w:rsid w:val="00FF41A2"/>
    <w:rsid w:val="00FF41C2"/>
    <w:rsid w:val="00FF4311"/>
    <w:rsid w:val="00FF4515"/>
    <w:rsid w:val="00FF4563"/>
    <w:rsid w:val="00FF4679"/>
    <w:rsid w:val="00FF46F4"/>
    <w:rsid w:val="00FF47E6"/>
    <w:rsid w:val="00FF47F9"/>
    <w:rsid w:val="00FF4D43"/>
    <w:rsid w:val="00FF4D6D"/>
    <w:rsid w:val="00FF4DB0"/>
    <w:rsid w:val="00FF4E5A"/>
    <w:rsid w:val="00FF4FB5"/>
    <w:rsid w:val="00FF5056"/>
    <w:rsid w:val="00FF50D4"/>
    <w:rsid w:val="00FF517B"/>
    <w:rsid w:val="00FF519B"/>
    <w:rsid w:val="00FF529B"/>
    <w:rsid w:val="00FF52F2"/>
    <w:rsid w:val="00FF52FC"/>
    <w:rsid w:val="00FF5396"/>
    <w:rsid w:val="00FF53EB"/>
    <w:rsid w:val="00FF54C7"/>
    <w:rsid w:val="00FF551C"/>
    <w:rsid w:val="00FF5528"/>
    <w:rsid w:val="00FF55BC"/>
    <w:rsid w:val="00FF5920"/>
    <w:rsid w:val="00FF5A2F"/>
    <w:rsid w:val="00FF5C5F"/>
    <w:rsid w:val="00FF5CD4"/>
    <w:rsid w:val="00FF5DA2"/>
    <w:rsid w:val="00FF5E6F"/>
    <w:rsid w:val="00FF5F4C"/>
    <w:rsid w:val="00FF5F63"/>
    <w:rsid w:val="00FF5FCA"/>
    <w:rsid w:val="00FF6047"/>
    <w:rsid w:val="00FF60AB"/>
    <w:rsid w:val="00FF6191"/>
    <w:rsid w:val="00FF61C5"/>
    <w:rsid w:val="00FF635A"/>
    <w:rsid w:val="00FF6362"/>
    <w:rsid w:val="00FF6491"/>
    <w:rsid w:val="00FF6614"/>
    <w:rsid w:val="00FF66F7"/>
    <w:rsid w:val="00FF6712"/>
    <w:rsid w:val="00FF6741"/>
    <w:rsid w:val="00FF67EE"/>
    <w:rsid w:val="00FF683F"/>
    <w:rsid w:val="00FF68B2"/>
    <w:rsid w:val="00FF68DA"/>
    <w:rsid w:val="00FF6965"/>
    <w:rsid w:val="00FF699D"/>
    <w:rsid w:val="00FF69A5"/>
    <w:rsid w:val="00FF6A59"/>
    <w:rsid w:val="00FF6A98"/>
    <w:rsid w:val="00FF6AF3"/>
    <w:rsid w:val="00FF6B2B"/>
    <w:rsid w:val="00FF6B61"/>
    <w:rsid w:val="00FF6EFB"/>
    <w:rsid w:val="00FF6F9F"/>
    <w:rsid w:val="00FF713D"/>
    <w:rsid w:val="00FF7174"/>
    <w:rsid w:val="00FF7204"/>
    <w:rsid w:val="00FF73B6"/>
    <w:rsid w:val="00FF74BB"/>
    <w:rsid w:val="00FF7639"/>
    <w:rsid w:val="00FF786C"/>
    <w:rsid w:val="00FF7BB1"/>
    <w:rsid w:val="00FF7C74"/>
    <w:rsid w:val="00FF7C95"/>
    <w:rsid w:val="00FF7EEC"/>
    <w:rsid w:val="0FD69162"/>
    <w:rsid w:val="2871A908"/>
    <w:rsid w:val="2919F6AA"/>
    <w:rsid w:val="2AD8C88C"/>
    <w:rsid w:val="2EAA8CD3"/>
    <w:rsid w:val="3CB939E9"/>
    <w:rsid w:val="43E29DD9"/>
    <w:rsid w:val="4B44AE46"/>
    <w:rsid w:val="5C02E63A"/>
    <w:rsid w:val="5C4A011E"/>
    <w:rsid w:val="5C4ACCCA"/>
    <w:rsid w:val="6604DEAE"/>
    <w:rsid w:val="69B023E8"/>
    <w:rsid w:val="70CC6E02"/>
    <w:rsid w:val="725AAF74"/>
    <w:rsid w:val="76F7D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6AEAA14A"/>
  <w15:docId w15:val="{780CC1FD-D7C7-4759-AC2D-66C35CD2C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Univers 45 Light" w:eastAsia="Univers 45 Light" w:hAnsi="Univers 45 Light" w:cs="Courier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8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MS Mincho" w:hAnsi="MS Mincho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22D9F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Univers 45 Light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Univers 45 Light"/>
      <w:b/>
      <w:bCs/>
    </w:rPr>
  </w:style>
  <w:style w:type="paragraph" w:styleId="Heading3">
    <w:name w:val="heading 3"/>
    <w:basedOn w:val="Normal"/>
    <w:next w:val="Normal"/>
    <w:link w:val="Heading3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Univers 45 Light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2D9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Univers 45 Light"/>
      <w:b/>
      <w:bCs/>
    </w:rPr>
  </w:style>
  <w:style w:type="paragraph" w:styleId="Heading5">
    <w:name w:val="heading 5"/>
    <w:basedOn w:val="Normal"/>
    <w:next w:val="Normal"/>
    <w:link w:val="Heading5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Univers 45 Light" w:hAnsi="Univers 45 Light" w:cs="Symbol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Univers 45 Light" w:hAnsi="Univers 45 Light" w:cs="Symbol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Univers 45 Light" w:hAnsi="Univers 45 Light" w:cs="Symbol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Univers 45 Light" w:hAnsi="Univers 45 Light" w:cs="Symbol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Univers 45 Light" w:hAnsi="Univers 45 Light" w:cs="Symbol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MS Mincho" w:hAnsi="MS Mincho" w:cs="Univers 45 Light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MS Mincho" w:hAnsi="MS Mincho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MS Mincho" w:hAnsi="MS Mincho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761B6A"/>
    <w:rPr>
      <w:rFonts w:ascii="MS Mincho" w:hAnsi="MS Mincho" w:cs="Univers 45 Light"/>
      <w:b/>
      <w:bCs/>
      <w:sz w:val="18"/>
      <w:szCs w:val="18"/>
    </w:rPr>
  </w:style>
  <w:style w:type="character" w:customStyle="1" w:styleId="Heading5Char">
    <w:name w:val="Heading 5 Char"/>
    <w:link w:val="Heading5"/>
    <w:rsid w:val="002D500C"/>
    <w:rPr>
      <w:rFonts w:cs="Symbol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761B6A"/>
    <w:rPr>
      <w:rFonts w:cs="Symbol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ing8Char">
    <w:name w:val="Heading 8 Char"/>
    <w:link w:val="Heading8"/>
    <w:rsid w:val="00313F3F"/>
    <w:rPr>
      <w:rFonts w:cs="Symbol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 Char,BT Char"/>
    <w:link w:val="BodyText"/>
    <w:rsid w:val="003057D6"/>
    <w:rPr>
      <w:rFonts w:ascii="MS Mincho" w:hAnsi="MS Mincho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T"/>
    <w:basedOn w:val="Normal"/>
    <w:link w:val="BodyTextChar"/>
    <w:rsid w:val="00222D9F"/>
    <w:pPr>
      <w:spacing w:after="120"/>
    </w:pPr>
  </w:style>
  <w:style w:type="paragraph" w:styleId="Header">
    <w:name w:val="header"/>
    <w:basedOn w:val="Normal"/>
    <w:link w:val="HeaderChar"/>
    <w:rsid w:val="00222D9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61B6A"/>
    <w:rPr>
      <w:rFonts w:ascii="MS Mincho" w:hAnsi="MS Mincho"/>
      <w:sz w:val="18"/>
      <w:szCs w:val="18"/>
    </w:rPr>
  </w:style>
  <w:style w:type="character" w:customStyle="1" w:styleId="AAAddress">
    <w:name w:val="AA Address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22D9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61B6A"/>
    <w:rPr>
      <w:rFonts w:ascii="MS Mincho" w:hAnsi="MS Mincho"/>
      <w:sz w:val="18"/>
      <w:szCs w:val="18"/>
    </w:rPr>
  </w:style>
  <w:style w:type="paragraph" w:styleId="Caption">
    <w:name w:val="caption"/>
    <w:basedOn w:val="Normal"/>
    <w:next w:val="Normal"/>
    <w:qFormat/>
    <w:rsid w:val="00222D9F"/>
    <w:rPr>
      <w:rFonts w:cs="Univers 45 Light"/>
      <w:b/>
      <w:bCs/>
    </w:rPr>
  </w:style>
  <w:style w:type="paragraph" w:styleId="ListBullet">
    <w:name w:val="List Bullet"/>
    <w:basedOn w:val="Normal"/>
    <w:rsid w:val="00222D9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22D9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22D9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22D9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22D9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22D9F"/>
    <w:pPr>
      <w:ind w:left="284"/>
    </w:pPr>
  </w:style>
  <w:style w:type="paragraph" w:customStyle="1" w:styleId="AAFrameAddress">
    <w:name w:val="AA Frame Address"/>
    <w:basedOn w:val="Heading1"/>
    <w:rsid w:val="00222D9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22D9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22D9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222D9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22D9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22D9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22D9F"/>
    <w:pPr>
      <w:ind w:left="851" w:hanging="284"/>
    </w:pPr>
  </w:style>
  <w:style w:type="paragraph" w:styleId="Index4">
    <w:name w:val="index 4"/>
    <w:basedOn w:val="Normal"/>
    <w:next w:val="Normal"/>
    <w:semiHidden/>
    <w:rsid w:val="00222D9F"/>
    <w:pPr>
      <w:ind w:left="1135" w:hanging="284"/>
    </w:pPr>
  </w:style>
  <w:style w:type="paragraph" w:styleId="Index6">
    <w:name w:val="index 6"/>
    <w:basedOn w:val="Normal"/>
    <w:next w:val="Normal"/>
    <w:semiHidden/>
    <w:rsid w:val="00222D9F"/>
    <w:pPr>
      <w:ind w:left="1702" w:hanging="284"/>
    </w:pPr>
  </w:style>
  <w:style w:type="paragraph" w:styleId="Index5">
    <w:name w:val="index 5"/>
    <w:basedOn w:val="Normal"/>
    <w:next w:val="Normal"/>
    <w:semiHidden/>
    <w:rsid w:val="00222D9F"/>
    <w:pPr>
      <w:ind w:left="1418" w:hanging="284"/>
    </w:pPr>
  </w:style>
  <w:style w:type="paragraph" w:styleId="Index7">
    <w:name w:val="index 7"/>
    <w:basedOn w:val="Normal"/>
    <w:next w:val="Normal"/>
    <w:semiHidden/>
    <w:rsid w:val="00222D9F"/>
    <w:pPr>
      <w:ind w:left="1985" w:hanging="284"/>
    </w:pPr>
  </w:style>
  <w:style w:type="paragraph" w:styleId="Index8">
    <w:name w:val="index 8"/>
    <w:basedOn w:val="Normal"/>
    <w:next w:val="Normal"/>
    <w:semiHidden/>
    <w:rsid w:val="00222D9F"/>
    <w:pPr>
      <w:ind w:left="2269" w:hanging="284"/>
    </w:pPr>
  </w:style>
  <w:style w:type="paragraph" w:styleId="Index9">
    <w:name w:val="index 9"/>
    <w:basedOn w:val="Normal"/>
    <w:next w:val="Normal"/>
    <w:semiHidden/>
    <w:rsid w:val="00222D9F"/>
    <w:pPr>
      <w:ind w:left="2552" w:hanging="284"/>
    </w:pPr>
  </w:style>
  <w:style w:type="paragraph" w:styleId="TOC2">
    <w:name w:val="toc 2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Univers 45 Light"/>
      <w:b/>
      <w:bCs/>
    </w:rPr>
  </w:style>
  <w:style w:type="paragraph" w:styleId="TOC3">
    <w:name w:val="toc 3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22D9F"/>
    <w:pPr>
      <w:ind w:left="851"/>
    </w:pPr>
  </w:style>
  <w:style w:type="paragraph" w:styleId="TOC5">
    <w:name w:val="toc 5"/>
    <w:basedOn w:val="Normal"/>
    <w:next w:val="Normal"/>
    <w:semiHidden/>
    <w:rsid w:val="00222D9F"/>
    <w:pPr>
      <w:ind w:left="1134"/>
    </w:pPr>
  </w:style>
  <w:style w:type="paragraph" w:styleId="TOC6">
    <w:name w:val="toc 6"/>
    <w:basedOn w:val="Normal"/>
    <w:next w:val="Normal"/>
    <w:semiHidden/>
    <w:rsid w:val="00222D9F"/>
    <w:pPr>
      <w:ind w:left="1418"/>
    </w:pPr>
  </w:style>
  <w:style w:type="paragraph" w:styleId="TOC7">
    <w:name w:val="toc 7"/>
    <w:basedOn w:val="Normal"/>
    <w:next w:val="Normal"/>
    <w:semiHidden/>
    <w:rsid w:val="00222D9F"/>
    <w:pPr>
      <w:ind w:left="1701"/>
    </w:pPr>
  </w:style>
  <w:style w:type="paragraph" w:styleId="TOC8">
    <w:name w:val="toc 8"/>
    <w:basedOn w:val="Normal"/>
    <w:next w:val="Normal"/>
    <w:semiHidden/>
    <w:rsid w:val="00222D9F"/>
    <w:pPr>
      <w:ind w:left="1985"/>
    </w:pPr>
  </w:style>
  <w:style w:type="paragraph" w:styleId="TOC9">
    <w:name w:val="toc 9"/>
    <w:basedOn w:val="Normal"/>
    <w:next w:val="Normal"/>
    <w:semiHidden/>
    <w:rsid w:val="00222D9F"/>
    <w:pPr>
      <w:ind w:left="2268"/>
    </w:pPr>
  </w:style>
  <w:style w:type="paragraph" w:styleId="TableofFigures">
    <w:name w:val="table of figures"/>
    <w:basedOn w:val="Normal"/>
    <w:next w:val="Normal"/>
    <w:semiHidden/>
    <w:rsid w:val="00222D9F"/>
    <w:pPr>
      <w:ind w:left="567" w:hanging="567"/>
    </w:pPr>
  </w:style>
  <w:style w:type="paragraph" w:styleId="ListBullet5">
    <w:name w:val="List Bullet 5"/>
    <w:basedOn w:val="Normal"/>
    <w:rsid w:val="00222D9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22D9F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761B6A"/>
    <w:rPr>
      <w:rFonts w:ascii="MS Mincho" w:hAnsi="MS Mincho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22D9F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761B6A"/>
    <w:rPr>
      <w:rFonts w:ascii="MS Mincho" w:hAnsi="MS Mincho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22D9F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761B6A"/>
    <w:rPr>
      <w:rFonts w:ascii="MS Mincho" w:hAnsi="MS Mincho"/>
      <w:sz w:val="18"/>
      <w:szCs w:val="18"/>
    </w:rPr>
  </w:style>
  <w:style w:type="character" w:styleId="Strong">
    <w:name w:val="Strong"/>
    <w:uiPriority w:val="22"/>
    <w:qFormat/>
    <w:rsid w:val="00222D9F"/>
    <w:rPr>
      <w:rFonts w:cs="Univers 45 Light"/>
      <w:b/>
      <w:bCs/>
    </w:rPr>
  </w:style>
  <w:style w:type="paragraph" w:customStyle="1" w:styleId="AA1stlevelbullet">
    <w:name w:val="AA 1st level bullet"/>
    <w:basedOn w:val="Normal"/>
    <w:rsid w:val="00222D9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22D9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22D9F"/>
    <w:rPr>
      <w:rFonts w:ascii="MS Mincho" w:hAnsi="MS Mincho"/>
      <w:sz w:val="13"/>
      <w:szCs w:val="13"/>
    </w:rPr>
  </w:style>
  <w:style w:type="paragraph" w:customStyle="1" w:styleId="AA2ndlevelbullet">
    <w:name w:val="AA 2nd level bullet"/>
    <w:basedOn w:val="AA1stlevelbullet"/>
    <w:rsid w:val="00222D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Univers 45 Light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22D9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Univers 45 Light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22D9F"/>
    <w:pPr>
      <w:framePr w:h="1054" w:wrap="around" w:y="5920"/>
    </w:pPr>
  </w:style>
  <w:style w:type="paragraph" w:customStyle="1" w:styleId="ReportHeading3">
    <w:name w:val="ReportHeading3"/>
    <w:basedOn w:val="ReportHeading2"/>
    <w:rsid w:val="00222D9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22D9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22D9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22D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22D9F"/>
    <w:pPr>
      <w:spacing w:line="280" w:lineRule="atLeast"/>
    </w:pPr>
    <w:rPr>
      <w:rFonts w:ascii="Univers 45 Light" w:hAnsi="Univers 45 Light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22D9F"/>
    <w:pPr>
      <w:spacing w:line="280" w:lineRule="atLeast"/>
    </w:pPr>
    <w:rPr>
      <w:rFonts w:ascii="Univers 45 Light" w:hAnsi="Univers 45 Light"/>
      <w:sz w:val="22"/>
      <w:szCs w:val="22"/>
    </w:rPr>
  </w:style>
  <w:style w:type="paragraph" w:customStyle="1" w:styleId="T">
    <w:name w:val="Å§ª×Í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a0">
    <w:name w:val="???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">
    <w:name w:val="µÒÃÒ§3ªèÍ§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Wingdings" w:hAnsi="Wingdings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Wingdings" w:hAnsi="Wingdings"/>
      <w:sz w:val="22"/>
      <w:szCs w:val="22"/>
    </w:rPr>
  </w:style>
  <w:style w:type="character" w:customStyle="1" w:styleId="BodyText2Char">
    <w:name w:val="Body Text 2 Char"/>
    <w:link w:val="BodyText2"/>
    <w:uiPriority w:val="99"/>
    <w:rsid w:val="004F140F"/>
    <w:rPr>
      <w:rFonts w:ascii="Wingdings" w:hAnsi="Wingdings"/>
      <w:sz w:val="22"/>
      <w:szCs w:val="22"/>
    </w:rPr>
  </w:style>
  <w:style w:type="paragraph" w:customStyle="1" w:styleId="a1">
    <w:name w:val="??"/>
    <w:basedOn w:val="Normal"/>
    <w:link w:val="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/>
      <w:sz w:val="28"/>
      <w:szCs w:val="28"/>
      <w:lang w:val="th-TH"/>
    </w:rPr>
  </w:style>
  <w:style w:type="character" w:customStyle="1" w:styleId="Char">
    <w:name w:val="?? Char"/>
    <w:link w:val="a1"/>
    <w:uiPriority w:val="99"/>
    <w:rsid w:val="0016091C"/>
    <w:rPr>
      <w:sz w:val="28"/>
      <w:szCs w:val="28"/>
      <w:lang w:val="th-TH" w:eastAsia="en-US" w:bidi="th-TH"/>
    </w:rPr>
  </w:style>
  <w:style w:type="paragraph" w:customStyle="1" w:styleId="a2">
    <w:name w:val="ºÇ¡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Wingdings" w:hAnsi="Wingdings"/>
      <w:sz w:val="22"/>
      <w:szCs w:val="22"/>
      <w:lang w:val="th-TH"/>
    </w:rPr>
  </w:style>
  <w:style w:type="paragraph" w:customStyle="1" w:styleId="T0">
    <w:name w:val="?????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0">
    <w:name w:val="?????3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Univers 45 Light" w:hAnsi="Univers 45 Light"/>
      <w:sz w:val="22"/>
      <w:szCs w:val="22"/>
      <w:lang w:val="th-TH"/>
    </w:rPr>
  </w:style>
  <w:style w:type="paragraph" w:customStyle="1" w:styleId="a3">
    <w:name w:val="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Univers 45 Light" w:hAnsi="Univers 45 Light"/>
      <w:sz w:val="22"/>
      <w:szCs w:val="22"/>
      <w:lang w:val="th-TH"/>
    </w:rPr>
  </w:style>
  <w:style w:type="paragraph" w:customStyle="1" w:styleId="E">
    <w:name w:val="ª×èÍºÃÔÉÑ· E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hAnsi="Wingdings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 w:cs="Tms Rmn"/>
      <w:sz w:val="28"/>
      <w:szCs w:val="28"/>
      <w:lang w:val="th-TH"/>
    </w:rPr>
  </w:style>
  <w:style w:type="paragraph" w:customStyle="1" w:styleId="a5">
    <w:name w:val="ลบ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eastAsia="CG Times (W1)" w:cs="Tms Rmn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Univers 45 Light" w:hAnsi="Univers 45 Light" w:cs="Symbol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761B6A"/>
    <w:rPr>
      <w:rFonts w:cs="Symbol"/>
      <w:sz w:val="30"/>
      <w:szCs w:val="30"/>
    </w:rPr>
  </w:style>
  <w:style w:type="character" w:styleId="PageNumber">
    <w:name w:val="page number"/>
    <w:basedOn w:val="DefaultParagraphFont"/>
    <w:rsid w:val="00222D9F"/>
  </w:style>
  <w:style w:type="paragraph" w:customStyle="1" w:styleId="ASSETS">
    <w:name w:val="ASSETS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Wingdings" w:hAnsi="Wingdings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Univers 45 Light" w:hAnsi="Univers 45 Light" w:cs="Symbol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761B6A"/>
    <w:rPr>
      <w:rFonts w:cs="Symbo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9999999" w:hAnsi="9999999" w:cs="9999999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61B6A"/>
    <w:rPr>
      <w:rFonts w:ascii="9999999" w:hAnsi="9999999" w:cs="9999999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16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Courier New" w:hAnsi="Courier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7167C"/>
    <w:rPr>
      <w:rFonts w:ascii="Courier New" w:hAnsi="Courier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761B6A"/>
    <w:rPr>
      <w:rFonts w:ascii="MS Mincho" w:hAnsi="MS Mincho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Univers 45 Light" w:hAnsi="Univers 45 Light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776DC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Univers 45 Light" w:hAnsi="Univers 45 Light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761B6A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Univers 45 Light" w:hAnsi="Univers 45 Light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Univers 45 Light" w:hAnsi="Univers 45 Light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ambria Math" w:hAnsi="Cambria Math"/>
      <w:lang w:val="en-AU" w:bidi="ar-SA"/>
    </w:rPr>
  </w:style>
  <w:style w:type="character" w:customStyle="1" w:styleId="MacroTextChar">
    <w:name w:val="Macro Text Char"/>
    <w:link w:val="MacroText"/>
    <w:semiHidden/>
    <w:locked/>
    <w:rsid w:val="00761B6A"/>
    <w:rPr>
      <w:rFonts w:ascii="Cambria Math" w:hAnsi="Cambria Math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Univers 45 Light" w:hAnsi="Univers 45 Light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Univers 45 Light" w:hAnsi="Univers 45 Light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Univers 45 Light" w:hAnsi="Univers 45 Light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Univers 45 Light" w:hAnsi="Univers 45 Light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Univers 45 Light" w:hAnsi="Univers 45 Light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Univers 45 Light" w:hAnsi="Univers 45 Light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Univers 45 Light" w:hAnsi="Univers 45 Light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Univers 45 Light" w:hAnsi="Univers 45 Light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Univers 45 Light" w:hAnsi="Univers 45 Light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Univers 45 Light" w:hAnsi="Univers 45 Light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fox in the snow" w:hAnsi="fox in the snow" w:cs="Arial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9999999" w:hAnsi="9999999" w:cs="9999999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761B6A"/>
    <w:rPr>
      <w:rFonts w:ascii="9999999" w:hAnsi="9999999" w:cs="9999999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10">
    <w:name w:val="10"/>
    <w:basedOn w:val="Normal"/>
    <w:rsid w:val="00D43B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Wingdings" w:eastAsia="CG Times (W1)" w:hAnsi="Wingdings" w:cs="CG Times (W1)"/>
      <w:sz w:val="20"/>
      <w:szCs w:val="20"/>
      <w:lang w:eastAsia="th-TH"/>
    </w:rPr>
  </w:style>
  <w:style w:type="paragraph" w:customStyle="1" w:styleId="1">
    <w:name w:val="??1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Wingdings" w:eastAsia="CG Times (W1)" w:hAnsi="Wingdings" w:cs="CG Times (W1)"/>
      <w:sz w:val="28"/>
      <w:szCs w:val="28"/>
      <w:lang w:eastAsia="th-TH"/>
    </w:rPr>
  </w:style>
  <w:style w:type="paragraph" w:customStyle="1" w:styleId="E0">
    <w:name w:val="??E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eastAsia="CG Times (W1)" w:hAnsi="Wingdings" w:cs="CG Times (W1)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40534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Univers 45 Light" w:hAnsi="Univers 45 Light"/>
      <w:sz w:val="22"/>
      <w:szCs w:val="22"/>
      <w:lang w:val="en-GB"/>
    </w:rPr>
  </w:style>
  <w:style w:type="paragraph" w:customStyle="1" w:styleId="a6">
    <w:name w:val="???????????"/>
    <w:basedOn w:val="Normal"/>
    <w:rsid w:val="004053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G Times (W1)" w:hAnsi="CG Times (W1)" w:cs="CG Times (W1)"/>
      <w:sz w:val="20"/>
      <w:szCs w:val="20"/>
    </w:rPr>
  </w:style>
  <w:style w:type="character" w:styleId="Hyperlink">
    <w:name w:val="Hyperlink"/>
    <w:rsid w:val="00405348"/>
    <w:rPr>
      <w:color w:val="0000FF"/>
      <w:u w:val="single"/>
    </w:rPr>
  </w:style>
  <w:style w:type="character" w:styleId="Emphasis">
    <w:name w:val="Emphasis"/>
    <w:uiPriority w:val="20"/>
    <w:qFormat/>
    <w:rsid w:val="005F39FA"/>
    <w:rPr>
      <w:i/>
      <w:iCs/>
    </w:rPr>
  </w:style>
  <w:style w:type="character" w:customStyle="1" w:styleId="CharChar2">
    <w:name w:val="Char Char2"/>
    <w:rsid w:val="004E4596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4E4596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4E4596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paragraph" w:styleId="CommentText">
    <w:name w:val="annotation text"/>
    <w:basedOn w:val="Normal"/>
    <w:link w:val="CommentTextChar"/>
    <w:rsid w:val="004E45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Univers 45 Light" w:hAnsi="Univers 45 Light"/>
      <w:sz w:val="20"/>
      <w:szCs w:val="23"/>
    </w:rPr>
  </w:style>
  <w:style w:type="character" w:customStyle="1" w:styleId="CommentTextChar">
    <w:name w:val="Comment Text Char"/>
    <w:link w:val="CommentText"/>
    <w:locked/>
    <w:rsid w:val="00761B6A"/>
    <w:rPr>
      <w:szCs w:val="23"/>
    </w:rPr>
  </w:style>
  <w:style w:type="table" w:customStyle="1" w:styleId="TableGrid1">
    <w:name w:val="Table Grid1"/>
    <w:basedOn w:val="TableNormal"/>
    <w:next w:val="TableGrid"/>
    <w:rsid w:val="00897A8D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256695"/>
    <w:rPr>
      <w:sz w:val="16"/>
      <w:szCs w:val="18"/>
    </w:rPr>
  </w:style>
  <w:style w:type="table" w:customStyle="1" w:styleId="TableGrid2">
    <w:name w:val="Table Grid2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E50DAA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3F52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Univers 45 Ligh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A91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Univers 45 Light" w:hAnsi="EucrosiaUPC"/>
      <w:sz w:val="24"/>
      <w:szCs w:val="24"/>
    </w:rPr>
  </w:style>
  <w:style w:type="character" w:customStyle="1" w:styleId="Heading1Char1">
    <w:name w:val="Heading 1 Char1"/>
    <w:rsid w:val="00866954"/>
    <w:rPr>
      <w:rFonts w:ascii="MS Mincho" w:hAnsi="MS Mincho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66954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rsid w:val="00866954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ecx597224006-02112009">
    <w:name w:val="ecx597224006-02112009"/>
    <w:basedOn w:val="DefaultParagraphFont"/>
    <w:rsid w:val="00866954"/>
  </w:style>
  <w:style w:type="character" w:customStyle="1" w:styleId="ecx952042505-03112009">
    <w:name w:val="ecx952042505-03112009"/>
    <w:basedOn w:val="DefaultParagraphFont"/>
    <w:rsid w:val="00866954"/>
  </w:style>
  <w:style w:type="character" w:customStyle="1" w:styleId="ecx405334904-03112009">
    <w:name w:val="ecx405334904-03112009"/>
    <w:basedOn w:val="DefaultParagraphFont"/>
    <w:rsid w:val="00866954"/>
  </w:style>
  <w:style w:type="table" w:customStyle="1" w:styleId="TableGrid11">
    <w:name w:val="Table Grid11"/>
    <w:basedOn w:val="TableNormal"/>
    <w:next w:val="TableGrid"/>
    <w:rsid w:val="00866954"/>
    <w:rPr>
      <w:rFonts w:ascii="CG Times (W1)" w:eastAsia="CG Times (W1)" w:hAnsi="CG Times (W1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866954"/>
    <w:rPr>
      <w:color w:val="60642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66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Univers 45 Light" w:hAnsi="Univers 45 Light"/>
      <w:sz w:val="24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E24E64"/>
    <w:rPr>
      <w:sz w:val="24"/>
      <w:szCs w:val="28"/>
    </w:rPr>
  </w:style>
  <w:style w:type="paragraph" w:customStyle="1" w:styleId="Default">
    <w:name w:val="Default"/>
    <w:rsid w:val="00373D69"/>
    <w:pPr>
      <w:autoSpaceDE w:val="0"/>
      <w:autoSpaceDN w:val="0"/>
      <w:adjustRightInd w:val="0"/>
    </w:pPr>
    <w:rPr>
      <w:rFonts w:ascii="Symbol" w:eastAsia="KPMG Logo" w:hAnsi="Symbol" w:cs="Symbol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uiPriority w:val="99"/>
    <w:locked/>
    <w:rsid w:val="007F3170"/>
    <w:rPr>
      <w:rFonts w:cs="Univers 45 Light"/>
      <w:sz w:val="24"/>
    </w:rPr>
  </w:style>
  <w:style w:type="paragraph" w:styleId="NormalWeb">
    <w:name w:val="Normal (Web)"/>
    <w:basedOn w:val="Normal"/>
    <w:uiPriority w:val="99"/>
    <w:unhideWhenUsed/>
    <w:rsid w:val="00C54C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Univers 45 Light" w:hAnsi="Univers 45 Light" w:cs="Univers 45 Light"/>
      <w:sz w:val="24"/>
      <w:szCs w:val="24"/>
    </w:rPr>
  </w:style>
  <w:style w:type="character" w:customStyle="1" w:styleId="CharChar23">
    <w:name w:val="Char Char23"/>
    <w:rsid w:val="00691BF1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691BF1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691BF1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styleId="FootnoteReference">
    <w:name w:val="footnote reference"/>
    <w:uiPriority w:val="99"/>
    <w:unhideWhenUsed/>
    <w:rsid w:val="00761B6A"/>
    <w:rPr>
      <w:vertAlign w:val="superscript"/>
    </w:rPr>
  </w:style>
  <w:style w:type="paragraph" w:styleId="PlainText">
    <w:name w:val="Plain Text"/>
    <w:basedOn w:val="Normal"/>
    <w:link w:val="PlainTextChar"/>
    <w:unhideWhenUsed/>
    <w:rsid w:val="00761B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eastAsia="KPMG Logo" w:hAnsi="Book Antiqua" w:cs="CG Times (W1)"/>
      <w:sz w:val="21"/>
      <w:szCs w:val="26"/>
    </w:rPr>
  </w:style>
  <w:style w:type="character" w:customStyle="1" w:styleId="PlainTextChar">
    <w:name w:val="Plain Text Char"/>
    <w:link w:val="PlainText"/>
    <w:rsid w:val="00761B6A"/>
    <w:rPr>
      <w:rFonts w:ascii="Book Antiqua" w:eastAsia="KPMG Logo" w:hAnsi="Book Antiqua" w:cs="CG Times (W1)"/>
      <w:sz w:val="21"/>
      <w:szCs w:val="26"/>
    </w:rPr>
  </w:style>
  <w:style w:type="character" w:customStyle="1" w:styleId="Heading8Char1">
    <w:name w:val="Heading 8 Char1"/>
    <w:rsid w:val="008E685D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4Char1">
    <w:name w:val="Heading 4 Char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Heading5Char1">
    <w:name w:val="Heading 5 Char1"/>
    <w:rsid w:val="00F57C1A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6Char1">
    <w:name w:val="Heading 6 Char1"/>
    <w:rsid w:val="00F57C1A"/>
    <w:rPr>
      <w:rFonts w:ascii="Univers 45 Light" w:eastAsia="Univers 45 Light" w:hAnsi="Univers 45 Light" w:cs="Symbol"/>
      <w:b/>
      <w:bCs/>
      <w:sz w:val="32"/>
      <w:szCs w:val="32"/>
      <w:u w:val="single"/>
    </w:rPr>
  </w:style>
  <w:style w:type="character" w:customStyle="1" w:styleId="Heading7Char1">
    <w:name w:val="Heading 7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ing9Char1">
    <w:name w:val="Heading 9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erChar1">
    <w:name w:val="Header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FooterChar1">
    <w:name w:val="Footer Char1"/>
    <w:uiPriority w:val="99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Char1">
    <w:name w:val="Body Text First Indent Char1"/>
    <w:rsid w:val="00F57C1A"/>
    <w:rPr>
      <w:rFonts w:ascii="MS Mincho" w:eastAsia="Univers 45 Light" w:hAnsi="MS Mincho" w:cs="Courier New"/>
      <w:sz w:val="18"/>
      <w:szCs w:val="18"/>
    </w:rPr>
  </w:style>
  <w:style w:type="character" w:customStyle="1" w:styleId="BodyTextIndentChar1">
    <w:name w:val="Body Text Indent Char1"/>
    <w:aliases w:val="i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2Char1">
    <w:name w:val="Body Text First Indent 2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2Char1">
    <w:name w:val="Body Text 2 Char1"/>
    <w:rsid w:val="00F57C1A"/>
    <w:rPr>
      <w:rFonts w:ascii="Wingdings" w:eastAsia="Univers 45 Light" w:hAnsi="Wingdings" w:cs="Univers 45 Light"/>
      <w:szCs w:val="22"/>
    </w:rPr>
  </w:style>
  <w:style w:type="character" w:customStyle="1" w:styleId="BodyText3Char1">
    <w:name w:val="Body Text 3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BodyTextIndent2Char1">
    <w:name w:val="Body Text Indent 2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SignatureChar1">
    <w:name w:val="Signature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shorttext1">
    <w:name w:val="short_text1"/>
    <w:rsid w:val="00F57C1A"/>
    <w:rPr>
      <w:sz w:val="29"/>
      <w:szCs w:val="29"/>
    </w:rPr>
  </w:style>
  <w:style w:type="character" w:customStyle="1" w:styleId="shorttext">
    <w:name w:val="short_text"/>
    <w:basedOn w:val="DefaultParagraphFont"/>
    <w:rsid w:val="00F57C1A"/>
  </w:style>
  <w:style w:type="paragraph" w:styleId="CommentSubject">
    <w:name w:val="annotation subject"/>
    <w:basedOn w:val="CommentText"/>
    <w:next w:val="CommentText"/>
    <w:link w:val="CommentSubjectChar"/>
    <w:rsid w:val="00F57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MS Mincho" w:hAnsi="MS Mincho"/>
      <w:b/>
      <w:bCs/>
      <w:szCs w:val="25"/>
    </w:rPr>
  </w:style>
  <w:style w:type="character" w:customStyle="1" w:styleId="CommentSubjectChar">
    <w:name w:val="Comment Subject Char"/>
    <w:link w:val="CommentSubject"/>
    <w:rsid w:val="00F57C1A"/>
    <w:rPr>
      <w:rFonts w:ascii="MS Mincho" w:hAnsi="MS Mincho"/>
      <w:b/>
      <w:bCs/>
      <w:szCs w:val="25"/>
    </w:rPr>
  </w:style>
  <w:style w:type="character" w:customStyle="1" w:styleId="hps">
    <w:name w:val="hps"/>
    <w:rsid w:val="00F57C1A"/>
    <w:rPr>
      <w:rFonts w:cs="Univers 45 Light"/>
    </w:rPr>
  </w:style>
  <w:style w:type="character" w:customStyle="1" w:styleId="gt-icon-text1">
    <w:name w:val="gt-icon-text1"/>
    <w:rsid w:val="00F57C1A"/>
    <w:rPr>
      <w:rFonts w:cs="Univers 45 Light"/>
    </w:rPr>
  </w:style>
  <w:style w:type="character" w:customStyle="1" w:styleId="longtext">
    <w:name w:val="long_text"/>
    <w:rsid w:val="00F57C1A"/>
    <w:rPr>
      <w:rFonts w:cs="Univers 45 Light"/>
    </w:rPr>
  </w:style>
  <w:style w:type="character" w:customStyle="1" w:styleId="CharChar22">
    <w:name w:val="Char Char22"/>
    <w:rsid w:val="00F57C1A"/>
    <w:rPr>
      <w:rFonts w:ascii="MS Mincho" w:eastAsia="Univers 45 Light" w:hAnsi="MS Mincho" w:cs="Univers 45 Ligh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CharChar20">
    <w:name w:val="Char Char20"/>
    <w:rsid w:val="00F57C1A"/>
    <w:rPr>
      <w:rFonts w:ascii="MS Mincho" w:eastAsia="Univers 45 Light" w:hAnsi="MS Mincho" w:cs="Univers 45 Light"/>
      <w:i/>
      <w:iCs/>
      <w:sz w:val="18"/>
      <w:szCs w:val="18"/>
    </w:rPr>
  </w:style>
  <w:style w:type="character" w:customStyle="1" w:styleId="atn">
    <w:name w:val="atn"/>
    <w:basedOn w:val="DefaultParagraphFont"/>
    <w:rsid w:val="00F57C1A"/>
  </w:style>
  <w:style w:type="character" w:customStyle="1" w:styleId="st1">
    <w:name w:val="st1"/>
    <w:basedOn w:val="DefaultParagraphFont"/>
    <w:rsid w:val="00F57C1A"/>
  </w:style>
  <w:style w:type="paragraph" w:styleId="Revision">
    <w:name w:val="Revision"/>
    <w:hidden/>
    <w:uiPriority w:val="99"/>
    <w:semiHidden/>
    <w:rsid w:val="00F57C1A"/>
    <w:rPr>
      <w:rFonts w:ascii="MS Mincho" w:hAnsi="MS Mincho"/>
      <w:sz w:val="18"/>
      <w:szCs w:val="22"/>
    </w:rPr>
  </w:style>
  <w:style w:type="character" w:customStyle="1" w:styleId="alt-edited1">
    <w:name w:val="alt-edited1"/>
    <w:rsid w:val="00F57C1A"/>
    <w:rPr>
      <w:color w:val="4D90F0"/>
    </w:rPr>
  </w:style>
  <w:style w:type="character" w:customStyle="1" w:styleId="FootnoteTextChar1">
    <w:name w:val="Footnote Text Char1"/>
    <w:aliases w:val="ft Char1"/>
    <w:semiHidden/>
    <w:rsid w:val="000B328E"/>
    <w:rPr>
      <w:szCs w:val="25"/>
    </w:rPr>
  </w:style>
  <w:style w:type="paragraph" w:customStyle="1" w:styleId="AccountingPolicy">
    <w:name w:val="Accounting Policy"/>
    <w:basedOn w:val="Normal"/>
    <w:link w:val="AccountingPolicyChar1"/>
    <w:rsid w:val="0019294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Tahoma" w:eastAsia="Courier New" w:hAnsi="Tahoma" w:cs="Tahoma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92944"/>
    <w:rPr>
      <w:rFonts w:ascii="Tahoma" w:eastAsia="Courier New" w:hAnsi="Tahoma" w:cs="Tahoma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92944"/>
    <w:rPr>
      <w:rFonts w:ascii="KPMG Logo" w:eastAsia="KPMG Logo" w:hAnsi="KPMG Logo" w:cs="CG Times (W1)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NormalIndent2">
    <w:name w:val="Normal Indent2"/>
    <w:basedOn w:val="Normal"/>
    <w:rsid w:val="00030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0C01F1"/>
  </w:style>
  <w:style w:type="paragraph" w:customStyle="1" w:styleId="Pa47">
    <w:name w:val="Pa47"/>
    <w:basedOn w:val="Normal"/>
    <w:next w:val="Normal"/>
    <w:uiPriority w:val="99"/>
    <w:rsid w:val="003D3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5">
    <w:name w:val="Table Grid5"/>
    <w:basedOn w:val="TableNormal"/>
    <w:next w:val="TableGrid"/>
    <w:uiPriority w:val="39"/>
    <w:rsid w:val="000F3F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11760"/>
    <w:rPr>
      <w:color w:val="808080"/>
    </w:rPr>
  </w:style>
  <w:style w:type="paragraph" w:customStyle="1" w:styleId="Pa38">
    <w:name w:val="Pa38"/>
    <w:basedOn w:val="Normal"/>
    <w:next w:val="Normal"/>
    <w:uiPriority w:val="99"/>
    <w:rsid w:val="009559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customStyle="1" w:styleId="paragraph">
    <w:name w:val="paragraph"/>
    <w:basedOn w:val="Normal"/>
    <w:rsid w:val="009559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559B5"/>
  </w:style>
  <w:style w:type="character" w:customStyle="1" w:styleId="eop">
    <w:name w:val="eop"/>
    <w:basedOn w:val="DefaultParagraphFont"/>
    <w:rsid w:val="009559B5"/>
  </w:style>
  <w:style w:type="character" w:customStyle="1" w:styleId="scxw181545373">
    <w:name w:val="scxw181545373"/>
    <w:basedOn w:val="DefaultParagraphFont"/>
    <w:rsid w:val="009559B5"/>
  </w:style>
  <w:style w:type="character" w:customStyle="1" w:styleId="findhit">
    <w:name w:val="findhit"/>
    <w:basedOn w:val="DefaultParagraphFont"/>
    <w:rsid w:val="009559B5"/>
  </w:style>
  <w:style w:type="character" w:customStyle="1" w:styleId="scxw168714142">
    <w:name w:val="scxw168714142"/>
    <w:basedOn w:val="DefaultParagraphFont"/>
    <w:rsid w:val="009559B5"/>
  </w:style>
  <w:style w:type="character" w:styleId="UnresolvedMention">
    <w:name w:val="Unresolved Mention"/>
    <w:basedOn w:val="DefaultParagraphFont"/>
    <w:uiPriority w:val="99"/>
    <w:unhideWhenUsed/>
    <w:rsid w:val="009559B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559B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0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8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9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2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1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3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8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7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778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856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A47A1D0-2A8E-4424-93DA-3E83627D995A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4D60DE1BF87541B179544BBE165E40" ma:contentTypeVersion="11" ma:contentTypeDescription="Create a new document." ma:contentTypeScope="" ma:versionID="927ddb247872976e5dc5cb24ef17ef21">
  <xsd:schema xmlns:xsd="http://www.w3.org/2001/XMLSchema" xmlns:xs="http://www.w3.org/2001/XMLSchema" xmlns:p="http://schemas.microsoft.com/office/2006/metadata/properties" xmlns:ns3="518de180-63db-4acc-8bde-dd5ee2d509fa" xmlns:ns4="3995950f-9cf1-4553-a302-545ab36cf70b" targetNamespace="http://schemas.microsoft.com/office/2006/metadata/properties" ma:root="true" ma:fieldsID="f7b5b9b41900f43326a219577e93b3b2" ns3:_="" ns4:_="">
    <xsd:import namespace="518de180-63db-4acc-8bde-dd5ee2d509fa"/>
    <xsd:import namespace="3995950f-9cf1-4553-a302-545ab36cf70b"/>
    <xsd:element name="properties">
      <xsd:complexType>
        <xsd:sequence>
          <xsd:element name="documentManagement">
            <xsd:complexType>
              <xsd:all>
                <xsd:element ref="ns3:SharedWithDetails" minOccurs="0"/>
                <xsd:element ref="ns3:SharedWithUser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8de180-63db-4acc-8bde-dd5ee2d509fa" elementFormDefault="qualified">
    <xsd:import namespace="http://schemas.microsoft.com/office/2006/documentManagement/types"/>
    <xsd:import namespace="http://schemas.microsoft.com/office/infopath/2007/PartnerControls"/>
    <xsd:element name="SharedWithDetails" ma:index="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edWithUsers" ma:index="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95950f-9cf1-4553-a302-545ab36cf7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CC661D-D406-4FFE-8FB7-6A17787050C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80E43E-635D-4BF4-92ED-89ABD5BFB6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8de180-63db-4acc-8bde-dd5ee2d509fa"/>
    <ds:schemaRef ds:uri="3995950f-9cf1-4553-a302-545ab36cf7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FEE0FBF-3AB8-4C45-958F-E68430F153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9A2E014-0708-44DC-9724-C42268A1A42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5903</TotalTime>
  <Pages>31</Pages>
  <Words>5479</Words>
  <Characters>31234</Characters>
  <Application>Microsoft Office Word</Application>
  <DocSecurity>0</DocSecurity>
  <Lines>260</Lines>
  <Paragraphs>73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36640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Ganittha, Thirasophitlert</dc:creator>
  <cp:keywords/>
  <dc:description/>
  <cp:lastModifiedBy>Chanaporn, Hongviboonvate</cp:lastModifiedBy>
  <cp:revision>2016</cp:revision>
  <cp:lastPrinted>2022-08-12T13:45:00Z</cp:lastPrinted>
  <dcterms:created xsi:type="dcterms:W3CDTF">2022-05-01T06:00:00Z</dcterms:created>
  <dcterms:modified xsi:type="dcterms:W3CDTF">2022-08-15T08:57:00Z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0x010100A84D60DE1BF87541B179544BBE165E40</vt:lpwstr>
  </property>
</Properties>
</file>