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8010"/>
      </w:tblGrid>
      <w:tr w:rsidR="0009267B" w:rsidRPr="00272DBB" w14:paraId="6D3ABF43" w14:textId="77777777" w:rsidTr="00EF2BC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E9ABF21" w14:textId="592FBA20" w:rsidR="0009267B" w:rsidRPr="00272DBB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A33724" w14:textId="77777777" w:rsidR="0009267B" w:rsidRPr="00272DBB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0" w:type="dxa"/>
            <w:tcBorders>
              <w:top w:val="nil"/>
              <w:left w:val="nil"/>
              <w:bottom w:val="nil"/>
              <w:right w:val="nil"/>
            </w:tcBorders>
          </w:tcPr>
          <w:p w14:paraId="1D875E56" w14:textId="77777777" w:rsidR="0009267B" w:rsidRPr="00272DBB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09267B" w:rsidRPr="00272DBB" w14:paraId="03931A7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278" w:type="dxa"/>
          </w:tcPr>
          <w:p w14:paraId="01C86C1F" w14:textId="77777777" w:rsidR="0009267B" w:rsidRPr="00272DBB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00E8A1A1" w14:textId="77777777" w:rsidR="0009267B" w:rsidRPr="00272DBB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010" w:type="dxa"/>
          </w:tcPr>
          <w:p w14:paraId="778D5216" w14:textId="77777777" w:rsidR="0009267B" w:rsidRPr="00272DBB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291DF4" w:rsidRPr="00272DBB" w14:paraId="640F843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6AED12" w14:textId="3BA4F65F" w:rsidR="00291DF4" w:rsidRPr="00272DBB" w:rsidRDefault="003F6926" w:rsidP="00291D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A159AF6" w14:textId="77777777" w:rsidR="00291DF4" w:rsidRPr="00272DBB" w:rsidRDefault="00291DF4" w:rsidP="00291D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39E6BDE3" w14:textId="6E97BF24" w:rsidR="00291DF4" w:rsidRPr="00272DBB" w:rsidRDefault="00291DF4" w:rsidP="00291D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291DF4" w:rsidRPr="00272DBB" w14:paraId="616FA93F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50B24F" w14:textId="46E56499" w:rsidR="00291DF4" w:rsidRPr="00272DBB" w:rsidRDefault="003F6926" w:rsidP="00291D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CD5699A" w14:textId="77777777" w:rsidR="00291DF4" w:rsidRPr="00272DBB" w:rsidRDefault="00291DF4" w:rsidP="00291D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1240F7D0" w14:textId="7058BEF0" w:rsidR="00291DF4" w:rsidRPr="00272DBB" w:rsidRDefault="00291DF4" w:rsidP="00291D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7A2546" w:rsidRPr="00272DBB" w14:paraId="7AEFEE26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AFF66C" w14:textId="57FB52F6" w:rsidR="007A2546" w:rsidRPr="00272DBB" w:rsidRDefault="003F6926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58D5251" w14:textId="77777777" w:rsidR="007A2546" w:rsidRPr="00272DBB" w:rsidRDefault="007A2546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499BD966" w14:textId="1FFDF42D" w:rsidR="007A2546" w:rsidRPr="003763B6" w:rsidRDefault="007A2546" w:rsidP="007A254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763B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11715" w:rsidRPr="00272DBB" w14:paraId="4D31D87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AA201A5" w14:textId="6C585BF8" w:rsidR="00D11715" w:rsidRPr="00272DBB" w:rsidRDefault="003F6926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425E9BE" w14:textId="77777777" w:rsidR="00D11715" w:rsidRPr="00272DBB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5D84DD7C" w14:textId="64B4121B" w:rsidR="00D11715" w:rsidRPr="003763B6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763B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1220A8" w:rsidRPr="003763B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การค้าและอื่นๆ</w:t>
            </w:r>
          </w:p>
        </w:tc>
      </w:tr>
      <w:tr w:rsidR="00D11715" w:rsidRPr="00272DBB" w14:paraId="7F78DA38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AB163A" w14:textId="7AEC0CD0" w:rsidR="00D11715" w:rsidRPr="00272DBB" w:rsidRDefault="003F6926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0806B2A" w14:textId="77777777" w:rsidR="00D11715" w:rsidRPr="00272DBB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499BF7A9" w14:textId="6C8D29C0" w:rsidR="00D11715" w:rsidRPr="00272DBB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ลูกหนี้ตาม</w:t>
            </w: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สัญญาปรับโครงสร้างหนี้</w:t>
            </w:r>
          </w:p>
        </w:tc>
      </w:tr>
      <w:tr w:rsidR="00D11715" w:rsidRPr="00272DBB" w14:paraId="146D75D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902EAD" w14:textId="78C46D6C" w:rsidR="00D11715" w:rsidRPr="00272DBB" w:rsidRDefault="003F6926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35B7AE3" w14:textId="77777777" w:rsidR="00D11715" w:rsidRPr="00272DBB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178640B7" w14:textId="7E87AEEC" w:rsidR="00D11715" w:rsidRPr="00272DBB" w:rsidRDefault="00D11715" w:rsidP="00D117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1F78D4" w:rsidRPr="00272DBB" w14:paraId="498B8FC6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D490B4" w14:textId="6FE58994" w:rsidR="001F78D4" w:rsidRPr="00272DBB" w:rsidRDefault="003F6926" w:rsidP="001F78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4C0034F" w14:textId="77777777" w:rsidR="001F78D4" w:rsidRPr="00272DBB" w:rsidRDefault="001F78D4" w:rsidP="001F78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054BD734" w14:textId="59C18844" w:rsidR="001F78D4" w:rsidRPr="00272DBB" w:rsidRDefault="001F78D4" w:rsidP="001F78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ย่อย</w:t>
            </w:r>
          </w:p>
        </w:tc>
      </w:tr>
      <w:tr w:rsidR="001F78D4" w:rsidRPr="00272DBB" w14:paraId="4FD0E077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464E65EA" w14:textId="4DC1204F" w:rsidR="001F78D4" w:rsidRPr="00272DBB" w:rsidRDefault="003F6926" w:rsidP="001F78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8A88D4F" w14:textId="77777777" w:rsidR="001F78D4" w:rsidRPr="00272DBB" w:rsidRDefault="001F78D4" w:rsidP="001F78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0541FE99" w14:textId="364E7D76" w:rsidR="001F78D4" w:rsidRPr="00272DBB" w:rsidRDefault="001F78D4" w:rsidP="001F78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1F78D4" w:rsidRPr="00272DBB" w14:paraId="60EDF279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B400781" w14:textId="338527C2" w:rsidR="001F78D4" w:rsidRPr="00272DBB" w:rsidRDefault="003F6926" w:rsidP="001F78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026CA447" w14:textId="77777777" w:rsidR="001F78D4" w:rsidRPr="00272DBB" w:rsidRDefault="001F78D4" w:rsidP="001F78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1CE6E50D" w14:textId="7C2FD6BB" w:rsidR="001F78D4" w:rsidRPr="00272DBB" w:rsidRDefault="001F78D4" w:rsidP="001F78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ประมาณการหนี้สินผลขาดทุนของงานโครงการ</w:t>
            </w:r>
          </w:p>
        </w:tc>
      </w:tr>
      <w:tr w:rsidR="001F78D4" w:rsidRPr="00272DBB" w14:paraId="752E178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53C9686" w14:textId="229A63E3" w:rsidR="001F78D4" w:rsidRPr="00272DBB" w:rsidRDefault="003F6926" w:rsidP="001F78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106768ED" w14:textId="77777777" w:rsidR="001F78D4" w:rsidRPr="00272DBB" w:rsidRDefault="001F78D4" w:rsidP="001F78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6A310232" w14:textId="524DACFB" w:rsidR="001F78D4" w:rsidRPr="00272DBB" w:rsidRDefault="001F78D4" w:rsidP="001F78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1F78D4" w:rsidRPr="00272DBB" w14:paraId="36D0414D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F890B72" w14:textId="3ABF09EC" w:rsidR="001F78D4" w:rsidRPr="00272DBB" w:rsidRDefault="003F6926" w:rsidP="001F78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F69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2788F0BA" w14:textId="77777777" w:rsidR="001F78D4" w:rsidRPr="00272DBB" w:rsidRDefault="001F78D4" w:rsidP="001F78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4B87E104" w14:textId="08F20C80" w:rsidR="001F78D4" w:rsidRPr="00272DBB" w:rsidRDefault="001F78D4" w:rsidP="001F78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EF21AC" w:rsidRPr="00272DBB" w14:paraId="729C4C71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2DCB2F4" w14:textId="663CDF6C" w:rsidR="00EF21AC" w:rsidRPr="00272DBB" w:rsidRDefault="003F6926" w:rsidP="00EF21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77CA15E6" w14:textId="77777777" w:rsidR="00EF21AC" w:rsidRPr="00272DBB" w:rsidRDefault="00EF21AC" w:rsidP="00EF21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1EB721E7" w14:textId="1B66CEA6" w:rsidR="00EF21AC" w:rsidRPr="00272DBB" w:rsidRDefault="00EF21AC" w:rsidP="00EF21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EF21AC" w:rsidRPr="00272DBB" w14:paraId="3B38E1B1" w14:textId="77777777" w:rsidTr="00A153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6E66018F" w14:textId="2E02DF35" w:rsidR="00EF21AC" w:rsidRPr="00272DBB" w:rsidRDefault="003F6926" w:rsidP="00EF21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F692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5A56BBF1" w14:textId="77777777" w:rsidR="00EF21AC" w:rsidRPr="00272DBB" w:rsidRDefault="00EF21AC" w:rsidP="00EF21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4C74E318" w14:textId="48D652E1" w:rsidR="00EF21AC" w:rsidRPr="00272DBB" w:rsidRDefault="00EF21AC" w:rsidP="00EF21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F21AC" w:rsidRPr="00272DBB" w14:paraId="092B2FB4" w14:textId="77777777" w:rsidTr="00A153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0371234" w14:textId="1DFCA2E0" w:rsidR="00EF21AC" w:rsidRPr="00272DBB" w:rsidRDefault="003F6926" w:rsidP="00EF21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2BC212A2" w14:textId="77777777" w:rsidR="00EF21AC" w:rsidRPr="00272DBB" w:rsidRDefault="00EF21AC" w:rsidP="00EF21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  <w:vAlign w:val="center"/>
          </w:tcPr>
          <w:p w14:paraId="4F519E1A" w14:textId="61366D69" w:rsidR="00EF21AC" w:rsidRPr="00272DBB" w:rsidRDefault="00EF21AC" w:rsidP="00EF21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 </w:t>
            </w:r>
          </w:p>
        </w:tc>
      </w:tr>
      <w:tr w:rsidR="00EF21AC" w:rsidRPr="00272DBB" w14:paraId="37830E97" w14:textId="77777777" w:rsidTr="009E43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58D1C137" w14:textId="45B4F158" w:rsidR="00EF21AC" w:rsidRPr="00272DBB" w:rsidRDefault="003F6926" w:rsidP="00EF21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F692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01EE36FF" w14:textId="77777777" w:rsidR="00EF21AC" w:rsidRPr="00272DBB" w:rsidRDefault="00EF21AC" w:rsidP="00EF21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2AC08A36" w14:textId="00102FAA" w:rsidR="00EF21AC" w:rsidRPr="00272DBB" w:rsidRDefault="00EF21AC" w:rsidP="00EF21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EF21AC" w:rsidRPr="00272DBB" w14:paraId="15F8C37D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39D38096" w14:textId="72EB87DD" w:rsidR="00EF21AC" w:rsidRPr="00272DBB" w:rsidRDefault="003F6926" w:rsidP="00EF21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F692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01F8CA25" w14:textId="77777777" w:rsidR="00EF21AC" w:rsidRPr="00272DBB" w:rsidRDefault="00EF21AC" w:rsidP="00EF21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406FA424" w14:textId="703A0AA2" w:rsidR="00EF21AC" w:rsidRPr="00272DBB" w:rsidRDefault="00EF21AC" w:rsidP="00EF21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D5498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EF21AC" w:rsidRPr="00272DBB" w14:paraId="1672561E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233C06A7" w14:textId="3481FE7C" w:rsidR="00EF21AC" w:rsidRPr="00272DBB" w:rsidRDefault="00EF21AC" w:rsidP="00EF21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D7EB71" w14:textId="77777777" w:rsidR="00EF21AC" w:rsidRPr="00272DBB" w:rsidRDefault="00EF21AC" w:rsidP="00EF21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06701F6D" w14:textId="0ACAE8CA" w:rsidR="00EF21AC" w:rsidRPr="00272DBB" w:rsidRDefault="00EF21AC" w:rsidP="00EF21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F21AC" w:rsidRPr="00272DBB" w14:paraId="274BEDCB" w14:textId="77777777" w:rsidTr="00EF2B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037044B1" w14:textId="16388BB5" w:rsidR="00EF21AC" w:rsidRPr="00272DBB" w:rsidRDefault="00EF21AC" w:rsidP="00EF21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07E936" w14:textId="77777777" w:rsidR="00EF21AC" w:rsidRPr="00272DBB" w:rsidRDefault="00EF21AC" w:rsidP="00EF21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vAlign w:val="center"/>
          </w:tcPr>
          <w:p w14:paraId="1B8A64DB" w14:textId="44694994" w:rsidR="00EF21AC" w:rsidRPr="00272DBB" w:rsidRDefault="00EF21AC" w:rsidP="00EF21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28FE66C" w14:textId="77777777" w:rsidR="001A021D" w:rsidRPr="00272DBB" w:rsidRDefault="001A021D" w:rsidP="0009267B">
      <w:pPr>
        <w:rPr>
          <w:rFonts w:asciiTheme="majorBidi" w:hAnsiTheme="majorBidi" w:cstheme="majorBidi"/>
          <w:b/>
          <w:bCs/>
        </w:rPr>
      </w:pPr>
    </w:p>
    <w:p w14:paraId="5587987F" w14:textId="77777777" w:rsidR="00710575" w:rsidRPr="00272DBB" w:rsidRDefault="00710575" w:rsidP="0009267B">
      <w:pPr>
        <w:rPr>
          <w:rFonts w:asciiTheme="majorBidi" w:hAnsiTheme="majorBidi" w:cstheme="majorBidi"/>
          <w:b/>
          <w:bCs/>
        </w:rPr>
      </w:pPr>
    </w:p>
    <w:p w14:paraId="4DF2231E" w14:textId="77777777" w:rsidR="00710575" w:rsidRPr="00272DBB" w:rsidRDefault="00710575" w:rsidP="00710575">
      <w:pPr>
        <w:rPr>
          <w:rFonts w:asciiTheme="majorBidi" w:hAnsiTheme="majorBidi" w:cstheme="majorBidi"/>
        </w:rPr>
      </w:pPr>
    </w:p>
    <w:p w14:paraId="5D3A0DB7" w14:textId="77777777" w:rsidR="0009267B" w:rsidRPr="00272DBB" w:rsidRDefault="0009267B" w:rsidP="00517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</w:rPr>
        <w:br w:type="page"/>
      </w:r>
      <w:r w:rsidRPr="00272DBB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72CFAD4" w14:textId="77777777" w:rsidR="0009267B" w:rsidRPr="00272DBB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</w:rPr>
      </w:pPr>
    </w:p>
    <w:p w14:paraId="339F4639" w14:textId="2817E72A" w:rsidR="0009267B" w:rsidRPr="00272DBB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624932" w:rsidRPr="00272DBB">
        <w:rPr>
          <w:rFonts w:asciiTheme="majorBidi" w:hAnsiTheme="majorBidi" w:cstheme="majorBidi"/>
          <w:sz w:val="30"/>
          <w:szCs w:val="30"/>
          <w:cs/>
        </w:rPr>
        <w:t>บริ</w:t>
      </w:r>
      <w:r w:rsidR="00E5569F" w:rsidRPr="00272DBB">
        <w:rPr>
          <w:rFonts w:asciiTheme="majorBidi" w:hAnsiTheme="majorBidi" w:cstheme="majorBidi"/>
          <w:sz w:val="30"/>
          <w:szCs w:val="30"/>
          <w:cs/>
        </w:rPr>
        <w:t>ษัท</w:t>
      </w:r>
      <w:r w:rsidR="00C1686A" w:rsidRPr="00272DBB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703461" w:rsidRPr="00272D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6926" w:rsidRPr="003F6926">
        <w:rPr>
          <w:rFonts w:asciiTheme="majorBidi" w:hAnsiTheme="majorBidi" w:cstheme="majorBidi"/>
          <w:sz w:val="30"/>
          <w:szCs w:val="30"/>
        </w:rPr>
        <w:t>15</w:t>
      </w:r>
      <w:r w:rsidR="0000651D" w:rsidRPr="0000651D">
        <w:rPr>
          <w:rFonts w:asciiTheme="majorBidi" w:hAnsiTheme="majorBidi" w:cstheme="majorBidi"/>
          <w:sz w:val="30"/>
          <w:szCs w:val="30"/>
        </w:rPr>
        <w:t xml:space="preserve"> </w:t>
      </w:r>
      <w:r w:rsidR="0000651D" w:rsidRPr="0000651D">
        <w:rPr>
          <w:rFonts w:asciiTheme="majorBidi" w:hAnsiTheme="majorBidi" w:hint="cs"/>
          <w:sz w:val="30"/>
          <w:szCs w:val="30"/>
          <w:cs/>
        </w:rPr>
        <w:t>สิงหาคม</w:t>
      </w:r>
      <w:r w:rsidR="0000651D" w:rsidRPr="0000651D">
        <w:rPr>
          <w:rFonts w:asciiTheme="majorBidi" w:hAnsiTheme="majorBidi"/>
          <w:sz w:val="30"/>
          <w:szCs w:val="30"/>
          <w:cs/>
        </w:rPr>
        <w:t xml:space="preserve"> </w:t>
      </w:r>
      <w:r w:rsidR="003F6926" w:rsidRPr="003F6926">
        <w:rPr>
          <w:rFonts w:asciiTheme="majorBidi" w:hAnsiTheme="majorBidi" w:cstheme="majorBidi"/>
          <w:sz w:val="30"/>
          <w:szCs w:val="30"/>
        </w:rPr>
        <w:t>2565</w:t>
      </w:r>
    </w:p>
    <w:p w14:paraId="0055BCD2" w14:textId="77777777" w:rsidR="0009267B" w:rsidRPr="00272DBB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4397C08" w14:textId="77777777" w:rsidR="0009267B" w:rsidRPr="00272DBB" w:rsidRDefault="0009267B" w:rsidP="0078719A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ข้อมูลทั่วไป</w:t>
      </w:r>
    </w:p>
    <w:p w14:paraId="5C584481" w14:textId="77777777" w:rsidR="0009267B" w:rsidRPr="00272DBB" w:rsidRDefault="0009267B" w:rsidP="0009267B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4148EBFE" w14:textId="3CE16B88" w:rsidR="0009267B" w:rsidRPr="001220A8" w:rsidRDefault="00703461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220A8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บริษัทดำเนินธุรกิจหลักเกี่ยวกับการซื้อมาขายไป รวมทั้งงานขายอุปกรณ์ระบบสื่อสารโทรคมนาคม งานวิศวกรรมระบบขนส่งทางราง และระบบอื่นๆ พร้อมติดตั้ง บริษัทย่อยดำเนินธุรกิจหลักในด้านการซื้อมาขายไป การขายและให้บริการด้านระบบเทคโนโลยีสารสนเทศและระบบเครื่องให้บริการลูกค้าอัตโนมัติในการทำธุรกรรมทางการเงิน การจำหน่ายสินค้าอุปโภคบริโภค ธุรกิจบริการด้านอาหาร และการให้บริการอื่นๆ</w:t>
      </w:r>
    </w:p>
    <w:p w14:paraId="25925507" w14:textId="77777777" w:rsidR="009F0AB5" w:rsidRPr="001220A8" w:rsidRDefault="009F0AB5" w:rsidP="00E74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"/>
        <w:jc w:val="thaiDistribute"/>
        <w:rPr>
          <w:rFonts w:asciiTheme="majorBidi" w:hAnsiTheme="majorBidi" w:cstheme="majorBidi"/>
          <w:sz w:val="20"/>
          <w:szCs w:val="20"/>
        </w:rPr>
      </w:pPr>
    </w:p>
    <w:p w14:paraId="79D4BAA4" w14:textId="77777777" w:rsidR="0009267B" w:rsidRPr="001220A8" w:rsidRDefault="0009267B" w:rsidP="0078719A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220A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71092242" w14:textId="77777777" w:rsidR="0009267B" w:rsidRPr="001220A8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9B75EDA" w14:textId="3EEFA1FE" w:rsidR="0009267B" w:rsidRPr="00272DBB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220A8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01744" w:rsidRPr="001220A8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1220A8">
        <w:rPr>
          <w:rFonts w:asciiTheme="majorBidi" w:hAnsiTheme="majorBidi" w:cstheme="majorBidi"/>
          <w:sz w:val="30"/>
          <w:szCs w:val="30"/>
          <w:cs/>
        </w:rPr>
        <w:t>นี้</w:t>
      </w:r>
      <w:r w:rsidR="00D81125" w:rsidRPr="001220A8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</w:t>
      </w:r>
      <w:r w:rsidR="007F2927" w:rsidRPr="00272DBB">
        <w:rPr>
          <w:rFonts w:asciiTheme="majorBidi" w:hAnsiTheme="majorBidi" w:cstheme="majorBidi"/>
          <w:sz w:val="30"/>
          <w:szCs w:val="30"/>
        </w:rPr>
        <w:br/>
      </w:r>
      <w:r w:rsidR="00D81125" w:rsidRPr="00272DBB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601744" w:rsidRPr="00272DBB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601744" w:rsidRPr="00272DBB">
        <w:rPr>
          <w:rFonts w:asciiTheme="majorBidi" w:hAnsiTheme="majorBidi" w:cstheme="majorBidi"/>
          <w:sz w:val="30"/>
          <w:szCs w:val="30"/>
        </w:rPr>
        <w:t>“</w:t>
      </w:r>
      <w:r w:rsidR="00601744" w:rsidRPr="00272DBB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01744" w:rsidRPr="00272DBB">
        <w:rPr>
          <w:rFonts w:asciiTheme="majorBidi" w:hAnsiTheme="majorBidi" w:cstheme="majorBidi"/>
          <w:sz w:val="30"/>
          <w:szCs w:val="30"/>
        </w:rPr>
        <w:t>”</w:t>
      </w:r>
      <w:r w:rsidR="00601744" w:rsidRPr="00272DBB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272DBB">
        <w:rPr>
          <w:rFonts w:asciiTheme="majorBidi" w:hAnsiTheme="majorBidi" w:cstheme="majorBidi"/>
          <w:sz w:val="30"/>
          <w:szCs w:val="30"/>
          <w:cs/>
        </w:rPr>
        <w:t>ตามมาตรฐานการบัญชี</w:t>
      </w:r>
      <w:r w:rsidR="00483C78" w:rsidRPr="00272D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ฉบับที</w:t>
      </w:r>
      <w:r w:rsidR="00601744" w:rsidRPr="00272DBB">
        <w:rPr>
          <w:rFonts w:asciiTheme="majorBidi" w:hAnsiTheme="majorBidi" w:cstheme="majorBidi"/>
          <w:sz w:val="30"/>
          <w:szCs w:val="30"/>
          <w:cs/>
        </w:rPr>
        <w:t>่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6926" w:rsidRPr="003F6926">
        <w:rPr>
          <w:rFonts w:asciiTheme="majorBidi" w:hAnsiTheme="majorBidi" w:cstheme="majorBidi"/>
          <w:sz w:val="30"/>
          <w:szCs w:val="30"/>
        </w:rPr>
        <w:t>34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D81125" w:rsidRPr="00272D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E04F3" w:rsidRPr="00272DBB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</w:t>
      </w:r>
      <w:r w:rsidRPr="00272DBB">
        <w:rPr>
          <w:rFonts w:asciiTheme="majorBidi" w:hAnsiTheme="majorBidi" w:cstheme="majorBidi"/>
          <w:i/>
          <w:iCs/>
          <w:sz w:val="30"/>
          <w:szCs w:val="30"/>
          <w:cs/>
        </w:rPr>
        <w:t>การเงินระหว่างกาล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272DBB">
        <w:rPr>
          <w:rFonts w:asciiTheme="majorBidi" w:hAnsiTheme="majorBidi" w:cstheme="majorBidi"/>
          <w:spacing w:val="6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272DBB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CC0431" w:rsidRPr="00272DBB">
        <w:rPr>
          <w:rFonts w:asciiTheme="majorBidi" w:hAnsiTheme="majorBidi" w:cstheme="majorBidi"/>
          <w:spacing w:val="6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CC0431" w:rsidRPr="00272DBB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3F6926" w:rsidRPr="003F6926">
        <w:rPr>
          <w:rFonts w:asciiTheme="majorBidi" w:hAnsiTheme="majorBidi" w:cstheme="majorBidi"/>
          <w:spacing w:val="6"/>
          <w:sz w:val="30"/>
          <w:szCs w:val="30"/>
        </w:rPr>
        <w:t>31</w:t>
      </w:r>
      <w:r w:rsidR="00CC0431" w:rsidRPr="00272DBB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CC0431" w:rsidRPr="00272DBB">
        <w:rPr>
          <w:rFonts w:asciiTheme="majorBidi" w:hAnsiTheme="majorBidi" w:cstheme="majorBidi"/>
          <w:spacing w:val="6"/>
          <w:sz w:val="30"/>
          <w:szCs w:val="30"/>
          <w:cs/>
        </w:rPr>
        <w:t>ธันวาคม</w:t>
      </w:r>
      <w:r w:rsidR="00CC0431" w:rsidRPr="00272DBB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3F6926" w:rsidRPr="003F6926">
        <w:rPr>
          <w:rFonts w:asciiTheme="majorBidi" w:hAnsiTheme="majorBidi" w:cstheme="majorBidi"/>
          <w:spacing w:val="6"/>
          <w:sz w:val="30"/>
          <w:szCs w:val="30"/>
        </w:rPr>
        <w:t>2564</w:t>
      </w:r>
    </w:p>
    <w:p w14:paraId="2ABE7E87" w14:textId="77777777" w:rsidR="00A97F99" w:rsidRPr="00272DBB" w:rsidRDefault="00A97F99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7A144E8" w14:textId="7BFB8FF9" w:rsidR="001419CD" w:rsidRPr="00272DBB" w:rsidRDefault="0002294B" w:rsidP="004C6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B71763" w:rsidRPr="00272DBB">
        <w:rPr>
          <w:rFonts w:asciiTheme="majorBidi" w:hAnsiTheme="majorBidi" w:cstheme="majorBidi"/>
          <w:sz w:val="30"/>
          <w:szCs w:val="30"/>
          <w:cs/>
        </w:rPr>
        <w:t>และการประมาณการ</w:t>
      </w:r>
      <w:r w:rsidRPr="00272DBB">
        <w:rPr>
          <w:rFonts w:asciiTheme="majorBidi" w:hAnsiTheme="majorBidi" w:cstheme="majorBidi"/>
          <w:sz w:val="30"/>
          <w:szCs w:val="30"/>
          <w:cs/>
        </w:rPr>
        <w:t>ในการถือปฏิบัติตามนโยบายการบัญชีของกลุ่มบริษัท</w:t>
      </w:r>
      <w:r w:rsidR="00845B85" w:rsidRPr="00272DBB">
        <w:rPr>
          <w:rFonts w:asciiTheme="majorBidi" w:hAnsiTheme="majorBidi" w:cstheme="majorBidi"/>
          <w:sz w:val="30"/>
          <w:szCs w:val="30"/>
          <w:cs/>
        </w:rPr>
        <w:t>/บริษัท</w:t>
      </w:r>
      <w:r w:rsidR="00B71763" w:rsidRPr="00272DBB">
        <w:rPr>
          <w:rFonts w:asciiTheme="majorBidi" w:hAnsiTheme="majorBidi" w:cstheme="majorBidi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71763" w:rsidRPr="00272DBB">
        <w:rPr>
          <w:rFonts w:asciiTheme="majorBidi" w:hAnsiTheme="majorBidi" w:cstheme="majorBidi"/>
          <w:sz w:val="30"/>
          <w:szCs w:val="30"/>
          <w:cs/>
        </w:rPr>
        <w:t>ทั้งนี้ นโยบายการบัญชี วิธีการคำนวณ</w:t>
      </w:r>
      <w:r w:rsidRPr="00272DBB">
        <w:rPr>
          <w:rFonts w:asciiTheme="majorBidi" w:hAnsiTheme="majorBidi" w:cstheme="majorBidi"/>
          <w:sz w:val="30"/>
          <w:szCs w:val="30"/>
          <w:cs/>
        </w:rPr>
        <w:t>และ</w:t>
      </w:r>
      <w:r w:rsidR="00B71763" w:rsidRPr="00272DBB">
        <w:rPr>
          <w:rFonts w:asciiTheme="majorBidi" w:hAnsiTheme="majorBidi" w:cstheme="majorBidi"/>
          <w:sz w:val="30"/>
          <w:szCs w:val="30"/>
          <w:cs/>
        </w:rPr>
        <w:t>แหล่งข้อมูลสำคัญที่ใช้ในการประมาณการซึ่งอาจมีความไม่แน่นอนนั้น</w:t>
      </w:r>
      <w:r w:rsidR="00E70B40" w:rsidRPr="00272DBB">
        <w:rPr>
          <w:rFonts w:asciiTheme="majorBidi" w:hAnsiTheme="majorBidi" w:cstheme="majorBidi"/>
          <w:sz w:val="30"/>
          <w:szCs w:val="30"/>
          <w:cs/>
        </w:rPr>
        <w:t xml:space="preserve">ไม่แตกต่างจากที่ได้อธิบายไว้ในงบการเงินสำหรับปีสิ้นสุดวันที่ </w:t>
      </w:r>
      <w:r w:rsidR="003F6926" w:rsidRPr="003F6926">
        <w:rPr>
          <w:rFonts w:asciiTheme="majorBidi" w:hAnsiTheme="majorBidi" w:cstheme="majorBidi"/>
          <w:sz w:val="30"/>
          <w:szCs w:val="30"/>
        </w:rPr>
        <w:t>31</w:t>
      </w:r>
      <w:r w:rsidR="00E70B40" w:rsidRPr="00272DB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F6926" w:rsidRPr="003F6926">
        <w:rPr>
          <w:rFonts w:asciiTheme="majorBidi" w:hAnsiTheme="majorBidi" w:cstheme="majorBidi"/>
          <w:sz w:val="30"/>
          <w:szCs w:val="30"/>
        </w:rPr>
        <w:t>2564</w:t>
      </w:r>
    </w:p>
    <w:p w14:paraId="7369B47E" w14:textId="77777777" w:rsidR="007A2546" w:rsidRPr="00272DBB" w:rsidRDefault="007A2546" w:rsidP="004C6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A809CF" w14:textId="77777777" w:rsidR="007A2546" w:rsidRPr="00272DBB" w:rsidRDefault="007A25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72DBB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266B9BE4" w14:textId="39FEADC2" w:rsidR="00F212CE" w:rsidRPr="00272DBB" w:rsidRDefault="00F212CE" w:rsidP="0078719A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0BF22B8A" w14:textId="77777777" w:rsidR="00A15395" w:rsidRPr="00B713B1" w:rsidRDefault="00A15395" w:rsidP="00A15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Cs/>
          <w:spacing w:val="-3"/>
        </w:rPr>
      </w:pPr>
    </w:p>
    <w:tbl>
      <w:tblPr>
        <w:tblW w:w="928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158"/>
        <w:gridCol w:w="1080"/>
        <w:gridCol w:w="270"/>
        <w:gridCol w:w="1080"/>
        <w:gridCol w:w="270"/>
        <w:gridCol w:w="1080"/>
        <w:gridCol w:w="270"/>
        <w:gridCol w:w="1080"/>
      </w:tblGrid>
      <w:tr w:rsidR="00C0386D" w:rsidRPr="00AE7F1C" w14:paraId="7098DFAE" w14:textId="77777777" w:rsidTr="0016027A">
        <w:trPr>
          <w:tblHeader/>
        </w:trPr>
        <w:tc>
          <w:tcPr>
            <w:tcW w:w="4158" w:type="dxa"/>
          </w:tcPr>
          <w:p w14:paraId="564CA024" w14:textId="77777777" w:rsidR="00C0386D" w:rsidRPr="00CC68F0" w:rsidRDefault="00C0386D" w:rsidP="0016027A">
            <w:pPr>
              <w:jc w:val="both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CC68F0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54A8771E" w14:textId="77777777" w:rsidR="00C0386D" w:rsidRPr="00AE7F1C" w:rsidRDefault="00C0386D" w:rsidP="0016027A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DEEA545" w14:textId="77777777" w:rsidR="00C0386D" w:rsidRPr="00AE7F1C" w:rsidRDefault="00C0386D" w:rsidP="0016027A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430" w:type="dxa"/>
            <w:gridSpan w:val="3"/>
          </w:tcPr>
          <w:p w14:paraId="27472D12" w14:textId="77777777" w:rsidR="00C0386D" w:rsidRPr="00AE7F1C" w:rsidRDefault="00C0386D" w:rsidP="0016027A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386D" w:rsidRPr="00AE7F1C" w14:paraId="4D07FCA5" w14:textId="77777777" w:rsidTr="0016027A">
        <w:trPr>
          <w:tblHeader/>
        </w:trPr>
        <w:tc>
          <w:tcPr>
            <w:tcW w:w="4158" w:type="dxa"/>
          </w:tcPr>
          <w:p w14:paraId="33CA15BD" w14:textId="2FE3CB9E" w:rsidR="00C0386D" w:rsidRPr="00AE7F1C" w:rsidRDefault="00C0386D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3F6926" w:rsidRPr="003F692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AE7F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 </w:t>
            </w:r>
          </w:p>
        </w:tc>
        <w:tc>
          <w:tcPr>
            <w:tcW w:w="1080" w:type="dxa"/>
          </w:tcPr>
          <w:p w14:paraId="6AB0D37E" w14:textId="37AE0D58" w:rsidR="00C0386D" w:rsidRPr="00AE7F1C" w:rsidRDefault="003F6926" w:rsidP="0016027A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1CAE6ED4" w14:textId="77777777" w:rsidR="00C0386D" w:rsidRPr="00AE7F1C" w:rsidRDefault="00C0386D" w:rsidP="0016027A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ADE7DA0" w14:textId="3B3850DF" w:rsidR="00C0386D" w:rsidRPr="00AE7F1C" w:rsidRDefault="003F6926" w:rsidP="0016027A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74864F52" w14:textId="77777777" w:rsidR="00C0386D" w:rsidRPr="00AE7F1C" w:rsidRDefault="00C0386D" w:rsidP="0016027A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F9DE1B7" w14:textId="1B49C1A5" w:rsidR="00C0386D" w:rsidRPr="00AE7F1C" w:rsidRDefault="003F6926" w:rsidP="0016027A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46E91D18" w14:textId="77777777" w:rsidR="00C0386D" w:rsidRPr="00AE7F1C" w:rsidRDefault="00C0386D" w:rsidP="0016027A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80E05F8" w14:textId="68EC52A4" w:rsidR="00C0386D" w:rsidRPr="00AE7F1C" w:rsidRDefault="003F6926" w:rsidP="0016027A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C0386D" w:rsidRPr="00AE7F1C" w14:paraId="6CF0919F" w14:textId="77777777" w:rsidTr="0016027A">
        <w:trPr>
          <w:tblHeader/>
        </w:trPr>
        <w:tc>
          <w:tcPr>
            <w:tcW w:w="4158" w:type="dxa"/>
          </w:tcPr>
          <w:p w14:paraId="46742207" w14:textId="77777777" w:rsidR="00C0386D" w:rsidRPr="00AE7F1C" w:rsidRDefault="00C0386D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04A4972" w14:textId="77777777" w:rsidR="00C0386D" w:rsidRPr="00AE7F1C" w:rsidRDefault="00C0386D" w:rsidP="0016027A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C0386D" w:rsidRPr="00AE7F1C" w14:paraId="19165D80" w14:textId="77777777" w:rsidTr="0016027A">
        <w:tc>
          <w:tcPr>
            <w:tcW w:w="4158" w:type="dxa"/>
          </w:tcPr>
          <w:p w14:paraId="640F80AA" w14:textId="77777777" w:rsidR="00C0386D" w:rsidRPr="00AE7F1C" w:rsidRDefault="00C0386D" w:rsidP="0016027A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1C7D5FF" w14:textId="77777777" w:rsidR="00C0386D" w:rsidRPr="00AE7F1C" w:rsidRDefault="00C0386D" w:rsidP="0016027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69621E" w14:textId="77777777" w:rsidR="00C0386D" w:rsidRPr="00AE7F1C" w:rsidRDefault="00C0386D" w:rsidP="0016027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7E5E181" w14:textId="77777777" w:rsidR="00C0386D" w:rsidRPr="00AE7F1C" w:rsidRDefault="00C0386D" w:rsidP="0016027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908EC14" w14:textId="77777777" w:rsidR="00C0386D" w:rsidRPr="00AE7F1C" w:rsidRDefault="00C0386D" w:rsidP="0016027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655896B" w14:textId="77777777" w:rsidR="00C0386D" w:rsidRPr="00AE7F1C" w:rsidRDefault="00C0386D" w:rsidP="0016027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8592A8" w14:textId="77777777" w:rsidR="00C0386D" w:rsidRPr="00AE7F1C" w:rsidRDefault="00C0386D" w:rsidP="0016027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1580721" w14:textId="77777777" w:rsidR="00C0386D" w:rsidRPr="00AE7F1C" w:rsidRDefault="00C0386D" w:rsidP="0016027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C55E7" w:rsidRPr="00AE7F1C" w14:paraId="3A8D28CD" w14:textId="77777777" w:rsidTr="0016027A">
        <w:tc>
          <w:tcPr>
            <w:tcW w:w="4158" w:type="dxa"/>
            <w:shd w:val="clear" w:color="auto" w:fill="auto"/>
          </w:tcPr>
          <w:p w14:paraId="0A0DA92E" w14:textId="77777777" w:rsidR="00CC55E7" w:rsidRPr="00AE7F1C" w:rsidRDefault="00CC55E7" w:rsidP="00CC55E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E7F1C">
              <w:rPr>
                <w:rFonts w:ascii="Angsana New" w:hAnsi="Angsana New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14:paraId="49200D99" w14:textId="77777777" w:rsidR="00CC55E7" w:rsidRPr="00AE7F1C" w:rsidRDefault="00CC55E7" w:rsidP="00CC55E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DB66FC9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AEB5D9F" w14:textId="77777777" w:rsidR="00CC55E7" w:rsidRPr="00AE7F1C" w:rsidRDefault="00CC55E7" w:rsidP="00CC55E7">
            <w:pPr>
              <w:pStyle w:val="a1"/>
              <w:ind w:left="-13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27349F3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BE890B3" w14:textId="0B156DED" w:rsidR="00CC55E7" w:rsidRPr="00AE7F1C" w:rsidRDefault="003F6926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</w:p>
        </w:tc>
        <w:tc>
          <w:tcPr>
            <w:tcW w:w="270" w:type="dxa"/>
          </w:tcPr>
          <w:p w14:paraId="4403D6F4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25A3AC3" w14:textId="0A1A4DFA" w:rsidR="00CC55E7" w:rsidRPr="00AE7F1C" w:rsidRDefault="003F6926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</w:tr>
      <w:tr w:rsidR="00CC55E7" w:rsidRPr="00AE7F1C" w14:paraId="6369BEB0" w14:textId="77777777" w:rsidTr="0016027A">
        <w:tc>
          <w:tcPr>
            <w:tcW w:w="4158" w:type="dxa"/>
            <w:shd w:val="clear" w:color="auto" w:fill="auto"/>
          </w:tcPr>
          <w:p w14:paraId="546311C5" w14:textId="77777777" w:rsidR="00CC55E7" w:rsidRPr="00AE7F1C" w:rsidRDefault="00CC55E7" w:rsidP="00CC55E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E7F1C">
              <w:rPr>
                <w:rFonts w:ascii="Angsana New" w:hAnsi="Angsana New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080" w:type="dxa"/>
          </w:tcPr>
          <w:p w14:paraId="77AD8F79" w14:textId="77777777" w:rsidR="00CC55E7" w:rsidRPr="00AE7F1C" w:rsidRDefault="00CC55E7" w:rsidP="00CC55E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8661E26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09F881F" w14:textId="77777777" w:rsidR="00CC55E7" w:rsidRPr="00AE7F1C" w:rsidRDefault="00CC55E7" w:rsidP="00CC55E7">
            <w:pPr>
              <w:pStyle w:val="a1"/>
              <w:ind w:left="-13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335F1D0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78AAFA0" w14:textId="7EAAAB43" w:rsidR="00CC55E7" w:rsidRPr="00AE7F1C" w:rsidRDefault="003F6926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0E8058A8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CD5DC1A" w14:textId="39EA9958" w:rsidR="00CC55E7" w:rsidRPr="00AE7F1C" w:rsidRDefault="003F6926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CC55E7" w:rsidRPr="00AE7F1C" w14:paraId="7BDCE18F" w14:textId="77777777" w:rsidTr="0016027A">
        <w:tc>
          <w:tcPr>
            <w:tcW w:w="4158" w:type="dxa"/>
            <w:shd w:val="clear" w:color="auto" w:fill="auto"/>
          </w:tcPr>
          <w:p w14:paraId="6AC55FD8" w14:textId="77777777" w:rsidR="00CC55E7" w:rsidRPr="00AE7F1C" w:rsidRDefault="00CC55E7" w:rsidP="00CC55E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1080" w:type="dxa"/>
          </w:tcPr>
          <w:p w14:paraId="30FACF9D" w14:textId="77777777" w:rsidR="00CC55E7" w:rsidRPr="00AE7F1C" w:rsidRDefault="00CC55E7" w:rsidP="00CC55E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0FB947A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E7BC902" w14:textId="77777777" w:rsidR="00CC55E7" w:rsidRPr="00AE7F1C" w:rsidRDefault="00CC55E7" w:rsidP="00CC55E7">
            <w:pPr>
              <w:pStyle w:val="a1"/>
              <w:ind w:left="-13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DDB56E0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2A0A0AD" w14:textId="14DE493D" w:rsidR="00CC55E7" w:rsidRPr="00AE7F1C" w:rsidRDefault="003F6926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</w:p>
        </w:tc>
        <w:tc>
          <w:tcPr>
            <w:tcW w:w="270" w:type="dxa"/>
          </w:tcPr>
          <w:p w14:paraId="6740C365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A94DC86" w14:textId="5C99FCA5" w:rsidR="00CC55E7" w:rsidRPr="00AE7F1C" w:rsidRDefault="003F6926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222</w:t>
            </w:r>
          </w:p>
        </w:tc>
      </w:tr>
      <w:tr w:rsidR="00CC55E7" w:rsidRPr="00AE7F1C" w14:paraId="59E0144E" w14:textId="77777777" w:rsidTr="0016027A">
        <w:tc>
          <w:tcPr>
            <w:tcW w:w="4158" w:type="dxa"/>
            <w:shd w:val="clear" w:color="auto" w:fill="auto"/>
            <w:vAlign w:val="bottom"/>
          </w:tcPr>
          <w:p w14:paraId="63C625D4" w14:textId="77777777" w:rsidR="00CC55E7" w:rsidRPr="00AE7F1C" w:rsidRDefault="00CC55E7" w:rsidP="00CC55E7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E7F1C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14:paraId="43A63206" w14:textId="77777777" w:rsidR="00CC55E7" w:rsidRPr="00AE7F1C" w:rsidRDefault="00CC55E7" w:rsidP="00CC55E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9D9DB42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5BD4CF8" w14:textId="77777777" w:rsidR="00CC55E7" w:rsidRPr="00AE7F1C" w:rsidRDefault="00CC55E7" w:rsidP="00CC55E7">
            <w:pPr>
              <w:pStyle w:val="a1"/>
              <w:ind w:left="-13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A3E7F57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AA7FDC0" w14:textId="0F0DC922" w:rsidR="00CC55E7" w:rsidRPr="00AE7F1C" w:rsidRDefault="003F6926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116</w:t>
            </w:r>
          </w:p>
        </w:tc>
        <w:tc>
          <w:tcPr>
            <w:tcW w:w="270" w:type="dxa"/>
          </w:tcPr>
          <w:p w14:paraId="49BEA416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1A9CB11" w14:textId="75B27503" w:rsidR="00CC55E7" w:rsidRPr="00AE7F1C" w:rsidRDefault="003F6926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</w:p>
        </w:tc>
      </w:tr>
      <w:tr w:rsidR="00CC55E7" w:rsidRPr="00AE7F1C" w14:paraId="2B8BF9D1" w14:textId="77777777" w:rsidTr="0016027A">
        <w:tc>
          <w:tcPr>
            <w:tcW w:w="4158" w:type="dxa"/>
            <w:shd w:val="clear" w:color="auto" w:fill="auto"/>
          </w:tcPr>
          <w:p w14:paraId="0477D8F8" w14:textId="77777777" w:rsidR="00CC55E7" w:rsidRPr="00AE7F1C" w:rsidRDefault="00CC55E7" w:rsidP="00CC55E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</w:tcPr>
          <w:p w14:paraId="04CB5367" w14:textId="77777777" w:rsidR="00CC55E7" w:rsidRPr="00AE7F1C" w:rsidRDefault="00CC55E7" w:rsidP="00CC55E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74B3777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B9B87AD" w14:textId="77777777" w:rsidR="00CC55E7" w:rsidRPr="00AE7F1C" w:rsidRDefault="00CC55E7" w:rsidP="00CC55E7">
            <w:pPr>
              <w:pStyle w:val="a1"/>
              <w:ind w:left="-13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8B0E192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4CA8344" w14:textId="668503B0" w:rsidR="00CC55E7" w:rsidRPr="00AE7F1C" w:rsidRDefault="003F6926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281AB0C1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2FBA8EB" w14:textId="1BB76B05" w:rsidR="00CC55E7" w:rsidRPr="00AE7F1C" w:rsidRDefault="003F6926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CC55E7" w:rsidRPr="00AE7F1C" w14:paraId="7393E8B7" w14:textId="77777777" w:rsidTr="0016027A">
        <w:tc>
          <w:tcPr>
            <w:tcW w:w="4158" w:type="dxa"/>
            <w:shd w:val="clear" w:color="auto" w:fill="auto"/>
          </w:tcPr>
          <w:p w14:paraId="33FB947A" w14:textId="77777777" w:rsidR="00CC55E7" w:rsidRPr="00AE7F1C" w:rsidRDefault="00CC55E7" w:rsidP="00CC55E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E7F1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557BE615" w14:textId="77777777" w:rsidR="00CC55E7" w:rsidRPr="00AE7F1C" w:rsidRDefault="00CC55E7" w:rsidP="00CC55E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D36A4B3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4591E2E" w14:textId="77777777" w:rsidR="00CC55E7" w:rsidRPr="00AE7F1C" w:rsidRDefault="00CC55E7" w:rsidP="00CC55E7">
            <w:pPr>
              <w:pStyle w:val="a1"/>
              <w:ind w:left="-13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9E77232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F14DDCD" w14:textId="5F8A3D89" w:rsidR="00CC55E7" w:rsidRPr="00AE7F1C" w:rsidRDefault="004E5B40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</w:tcPr>
          <w:p w14:paraId="0E8DE20F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426122B" w14:textId="3707F139" w:rsidR="00CC55E7" w:rsidRPr="00AE7F1C" w:rsidRDefault="003F6926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</w:tr>
      <w:tr w:rsidR="00CC55E7" w:rsidRPr="00AE7F1C" w14:paraId="4A221836" w14:textId="77777777" w:rsidTr="0016027A">
        <w:tc>
          <w:tcPr>
            <w:tcW w:w="4158" w:type="dxa"/>
            <w:shd w:val="clear" w:color="auto" w:fill="auto"/>
          </w:tcPr>
          <w:p w14:paraId="0C53A04E" w14:textId="77777777" w:rsidR="00CC55E7" w:rsidRPr="00AE7F1C" w:rsidRDefault="00CC55E7" w:rsidP="00CC55E7">
            <w:pPr>
              <w:tabs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7F39927E" w14:textId="77777777" w:rsidR="00CC55E7" w:rsidRPr="00AE7F1C" w:rsidRDefault="00CC55E7" w:rsidP="00CC55E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EB5FAE3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666ADE9" w14:textId="77777777" w:rsidR="00CC55E7" w:rsidRPr="00AE7F1C" w:rsidRDefault="00CC55E7" w:rsidP="00CC55E7">
            <w:pPr>
              <w:pStyle w:val="a1"/>
              <w:ind w:left="-130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C2A7626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403539D" w14:textId="0157D561" w:rsidR="00CC55E7" w:rsidRPr="00607DE6" w:rsidRDefault="003F6926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3EAB96A3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7BEB492" w14:textId="7115FD54" w:rsidR="00CC55E7" w:rsidRPr="00AE7F1C" w:rsidRDefault="003F6926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00651D" w:rsidRPr="00AE7F1C" w14:paraId="489B5DC0" w14:textId="77777777" w:rsidTr="0016027A">
        <w:tc>
          <w:tcPr>
            <w:tcW w:w="4158" w:type="dxa"/>
            <w:shd w:val="clear" w:color="auto" w:fill="auto"/>
          </w:tcPr>
          <w:p w14:paraId="649D0BC2" w14:textId="5B785097" w:rsidR="0000651D" w:rsidRPr="00D53154" w:rsidRDefault="009F059C" w:rsidP="00CC55E7">
            <w:pPr>
              <w:tabs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</w:t>
            </w:r>
            <w:r w:rsidR="0000651D" w:rsidRPr="00D53154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77D9010B" w14:textId="3883C023" w:rsidR="0000651D" w:rsidRPr="00D53154" w:rsidRDefault="00D53154" w:rsidP="00CC55E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15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B09EE97" w14:textId="77777777" w:rsidR="0000651D" w:rsidRPr="00D53154" w:rsidRDefault="0000651D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71310C4" w14:textId="31934642" w:rsidR="0000651D" w:rsidRPr="00D53154" w:rsidRDefault="00EE4E5E" w:rsidP="00CC55E7">
            <w:pPr>
              <w:pStyle w:val="a1"/>
              <w:ind w:left="-130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15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2176F6FD" w14:textId="77777777" w:rsidR="0000651D" w:rsidRPr="00D53154" w:rsidRDefault="0000651D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BEDFBD5" w14:textId="7325555A" w:rsidR="0000651D" w:rsidRPr="00D53154" w:rsidRDefault="003F6926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3E315DD" w14:textId="77777777" w:rsidR="0000651D" w:rsidRPr="00D53154" w:rsidRDefault="0000651D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9CA7FF2" w14:textId="384617D6" w:rsidR="0000651D" w:rsidRPr="00D53154" w:rsidRDefault="00EE4E5E" w:rsidP="00EE4E5E">
            <w:pPr>
              <w:pStyle w:val="a1"/>
              <w:ind w:left="-130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315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C55E7" w:rsidRPr="0064073F" w14:paraId="467B22A2" w14:textId="77777777" w:rsidTr="0016027A">
        <w:tc>
          <w:tcPr>
            <w:tcW w:w="4158" w:type="dxa"/>
            <w:shd w:val="clear" w:color="auto" w:fill="auto"/>
          </w:tcPr>
          <w:p w14:paraId="19079AEC" w14:textId="77777777" w:rsidR="00CC55E7" w:rsidRPr="0064073F" w:rsidRDefault="00CC55E7" w:rsidP="00CC55E7">
            <w:pPr>
              <w:tabs>
                <w:tab w:val="left" w:pos="34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3CF1844" w14:textId="77777777" w:rsidR="00CC55E7" w:rsidRPr="0064073F" w:rsidRDefault="00CC55E7" w:rsidP="00CC55E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4AE2BBF3" w14:textId="77777777" w:rsidR="00CC55E7" w:rsidRPr="0064073F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80" w:type="dxa"/>
          </w:tcPr>
          <w:p w14:paraId="77512B8C" w14:textId="77777777" w:rsidR="00CC55E7" w:rsidRPr="0064073F" w:rsidRDefault="00CC55E7" w:rsidP="00CC55E7">
            <w:pPr>
              <w:pStyle w:val="a1"/>
              <w:ind w:left="-130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000084A3" w14:textId="77777777" w:rsidR="00CC55E7" w:rsidRPr="0064073F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80" w:type="dxa"/>
          </w:tcPr>
          <w:p w14:paraId="2EED0E8C" w14:textId="77777777" w:rsidR="00CC55E7" w:rsidRPr="0064073F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5753E694" w14:textId="77777777" w:rsidR="00CC55E7" w:rsidRPr="0064073F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8C19B99" w14:textId="77777777" w:rsidR="00CC55E7" w:rsidRPr="0064073F" w:rsidRDefault="00CC55E7" w:rsidP="00CC55E7">
            <w:pPr>
              <w:pStyle w:val="a1"/>
              <w:ind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CC55E7" w:rsidRPr="00AE7F1C" w14:paraId="561F990D" w14:textId="77777777" w:rsidTr="0016027A">
        <w:tc>
          <w:tcPr>
            <w:tcW w:w="4158" w:type="dxa"/>
            <w:shd w:val="clear" w:color="auto" w:fill="auto"/>
          </w:tcPr>
          <w:p w14:paraId="7CEC89D3" w14:textId="77777777" w:rsidR="00CC55E7" w:rsidRPr="00AE7F1C" w:rsidRDefault="00CC55E7" w:rsidP="00CC55E7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</w:tcPr>
          <w:p w14:paraId="19704FDA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B41CC4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CC03205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44BA0BD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46251F9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AEF72BB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F114F64" w14:textId="77777777" w:rsidR="00CC55E7" w:rsidRPr="00AE7F1C" w:rsidRDefault="00CC55E7" w:rsidP="00CC55E7">
            <w:pPr>
              <w:pStyle w:val="a1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C55E7" w:rsidRPr="00AE7F1C" w14:paraId="1773F121" w14:textId="77777777" w:rsidTr="0016027A">
        <w:tc>
          <w:tcPr>
            <w:tcW w:w="4158" w:type="dxa"/>
            <w:shd w:val="clear" w:color="auto" w:fill="auto"/>
          </w:tcPr>
          <w:p w14:paraId="153F6CF4" w14:textId="77777777" w:rsidR="00CC55E7" w:rsidRPr="00AE7F1C" w:rsidRDefault="00CC55E7" w:rsidP="00CC55E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E7F1C">
              <w:rPr>
                <w:rFonts w:ascii="Angsana New" w:hAnsi="Angsana New"/>
                <w:sz w:val="30"/>
                <w:szCs w:val="30"/>
                <w:cs/>
              </w:rPr>
              <w:t>ขายสินค้าและให้บริการ</w:t>
            </w:r>
            <w:r w:rsidRPr="00AE7F1C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</w:tcPr>
          <w:p w14:paraId="3D438F54" w14:textId="421996D3" w:rsidR="00CC55E7" w:rsidRPr="00AE7F1C" w:rsidRDefault="003F6926" w:rsidP="00CC55E7">
            <w:pPr>
              <w:pStyle w:val="a1"/>
              <w:tabs>
                <w:tab w:val="decimal" w:pos="77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</w:tcPr>
          <w:p w14:paraId="63DE5651" w14:textId="77777777" w:rsidR="00CC55E7" w:rsidRPr="00AE7F1C" w:rsidRDefault="00CC55E7" w:rsidP="00CC55E7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63A2423B" w14:textId="0987FECD" w:rsidR="00CC55E7" w:rsidRPr="00AE7F1C" w:rsidRDefault="003F6926" w:rsidP="00CC55E7">
            <w:pPr>
              <w:pStyle w:val="a1"/>
              <w:tabs>
                <w:tab w:val="decimal" w:pos="77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153</w:t>
            </w:r>
          </w:p>
        </w:tc>
        <w:tc>
          <w:tcPr>
            <w:tcW w:w="270" w:type="dxa"/>
          </w:tcPr>
          <w:p w14:paraId="62D3C559" w14:textId="77777777" w:rsidR="00CC55E7" w:rsidRPr="00AE7F1C" w:rsidRDefault="00CC55E7" w:rsidP="00CC55E7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146C118" w14:textId="51CFF445" w:rsidR="00CC55E7" w:rsidRPr="00607DE6" w:rsidRDefault="003F6926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26AA6C9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08D4A9C" w14:textId="232FA79B" w:rsidR="00CC55E7" w:rsidRPr="00AE7F1C" w:rsidRDefault="003F6926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149</w:t>
            </w:r>
          </w:p>
        </w:tc>
      </w:tr>
      <w:tr w:rsidR="00CC55E7" w:rsidRPr="00AE7F1C" w14:paraId="3F7F9161" w14:textId="77777777" w:rsidTr="0016027A">
        <w:tc>
          <w:tcPr>
            <w:tcW w:w="4158" w:type="dxa"/>
            <w:shd w:val="clear" w:color="auto" w:fill="auto"/>
          </w:tcPr>
          <w:p w14:paraId="55F64A24" w14:textId="77777777" w:rsidR="00CC55E7" w:rsidRPr="00AE7F1C" w:rsidRDefault="00CC55E7" w:rsidP="00CC55E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E7F1C">
              <w:rPr>
                <w:rFonts w:ascii="Angsana New" w:hAnsi="Angsana New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080" w:type="dxa"/>
          </w:tcPr>
          <w:p w14:paraId="64872809" w14:textId="7DBD927D" w:rsidR="00CC55E7" w:rsidRPr="00AE7F1C" w:rsidRDefault="003F6926" w:rsidP="00CC55E7">
            <w:pPr>
              <w:pStyle w:val="a1"/>
              <w:tabs>
                <w:tab w:val="decimal" w:pos="77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3017BCC2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9B13000" w14:textId="06F5394E" w:rsidR="00CC55E7" w:rsidRPr="00AE7F1C" w:rsidRDefault="003F6926" w:rsidP="00CC55E7">
            <w:pPr>
              <w:pStyle w:val="a1"/>
              <w:tabs>
                <w:tab w:val="decimal" w:pos="77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3D8B3B74" w14:textId="77777777" w:rsidR="00CC55E7" w:rsidRPr="00AE7F1C" w:rsidRDefault="00CC55E7" w:rsidP="00CC55E7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174A79C" w14:textId="091FFC29" w:rsidR="00CC55E7" w:rsidRPr="00AE7F1C" w:rsidRDefault="003F6926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134ED6AE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28E7DDE" w14:textId="1BA0667E" w:rsidR="00CC55E7" w:rsidRPr="00AE7F1C" w:rsidRDefault="003F6926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</w:tr>
      <w:tr w:rsidR="00CC55E7" w:rsidRPr="00AE7F1C" w14:paraId="0D7AAE7D" w14:textId="77777777" w:rsidTr="0016027A">
        <w:tc>
          <w:tcPr>
            <w:tcW w:w="4158" w:type="dxa"/>
            <w:shd w:val="clear" w:color="auto" w:fill="auto"/>
          </w:tcPr>
          <w:p w14:paraId="1BF90703" w14:textId="77777777" w:rsidR="00CC55E7" w:rsidRPr="00AE7F1C" w:rsidRDefault="00CC55E7" w:rsidP="00CC55E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1080" w:type="dxa"/>
          </w:tcPr>
          <w:p w14:paraId="3B8ED096" w14:textId="050C2777" w:rsidR="00CC55E7" w:rsidRPr="00AE7F1C" w:rsidRDefault="00337759" w:rsidP="00CC55E7">
            <w:pPr>
              <w:pStyle w:val="a1"/>
              <w:tabs>
                <w:tab w:val="decimal" w:pos="50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0E4E3CE" w14:textId="77777777" w:rsidR="00CC55E7" w:rsidRPr="00AE7F1C" w:rsidRDefault="00CC55E7" w:rsidP="00CC55E7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18044375" w14:textId="1BDA7650" w:rsidR="00CC55E7" w:rsidRPr="00AE7F1C" w:rsidRDefault="00CC55E7" w:rsidP="00CC55E7">
            <w:pPr>
              <w:pStyle w:val="a1"/>
              <w:ind w:left="-130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69CAF73" w14:textId="77777777" w:rsidR="00CC55E7" w:rsidRPr="00AE7F1C" w:rsidRDefault="00CC55E7" w:rsidP="00CC55E7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403C7B5" w14:textId="4F6211BE" w:rsidR="00CC55E7" w:rsidRPr="00AE7F1C" w:rsidRDefault="003F6926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225</w:t>
            </w:r>
          </w:p>
        </w:tc>
        <w:tc>
          <w:tcPr>
            <w:tcW w:w="270" w:type="dxa"/>
          </w:tcPr>
          <w:p w14:paraId="5011718D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83DFF5F" w14:textId="69E4249D" w:rsidR="00CC55E7" w:rsidRPr="00AE7F1C" w:rsidRDefault="003F6926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CC55E7" w:rsidRPr="00AE7F1C" w14:paraId="55F78312" w14:textId="77777777" w:rsidTr="0016027A">
        <w:trPr>
          <w:trHeight w:val="254"/>
        </w:trPr>
        <w:tc>
          <w:tcPr>
            <w:tcW w:w="4158" w:type="dxa"/>
            <w:shd w:val="clear" w:color="auto" w:fill="auto"/>
          </w:tcPr>
          <w:p w14:paraId="3684B61F" w14:textId="77777777" w:rsidR="00CC55E7" w:rsidRPr="00AE7F1C" w:rsidRDefault="00CC55E7" w:rsidP="00CC55E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  <w:cs/>
              </w:rPr>
              <w:t xml:space="preserve">   ซื้อสินค้าและบริการ</w:t>
            </w:r>
          </w:p>
        </w:tc>
        <w:tc>
          <w:tcPr>
            <w:tcW w:w="1080" w:type="dxa"/>
          </w:tcPr>
          <w:p w14:paraId="1C4B8C65" w14:textId="0723EE16" w:rsidR="00CC55E7" w:rsidRPr="00AE7F1C" w:rsidRDefault="003F6926" w:rsidP="00CC55E7">
            <w:pPr>
              <w:pStyle w:val="a1"/>
              <w:tabs>
                <w:tab w:val="decimal" w:pos="77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</w:p>
        </w:tc>
        <w:tc>
          <w:tcPr>
            <w:tcW w:w="270" w:type="dxa"/>
          </w:tcPr>
          <w:p w14:paraId="1955BCF6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93EDAAC" w14:textId="2152CF16" w:rsidR="00CC55E7" w:rsidRPr="00AE7F1C" w:rsidRDefault="003F6926" w:rsidP="00CC55E7">
            <w:pPr>
              <w:pStyle w:val="a1"/>
              <w:tabs>
                <w:tab w:val="decimal" w:pos="77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</w:p>
        </w:tc>
        <w:tc>
          <w:tcPr>
            <w:tcW w:w="270" w:type="dxa"/>
          </w:tcPr>
          <w:p w14:paraId="4B57BFE4" w14:textId="77777777" w:rsidR="00CC55E7" w:rsidRPr="00AE7F1C" w:rsidRDefault="00CC55E7" w:rsidP="00CC55E7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0696BA4" w14:textId="3C659990" w:rsidR="00CC55E7" w:rsidRPr="00AE7F1C" w:rsidRDefault="003F6926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</w:p>
        </w:tc>
        <w:tc>
          <w:tcPr>
            <w:tcW w:w="270" w:type="dxa"/>
          </w:tcPr>
          <w:p w14:paraId="675335F0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E491D57" w14:textId="1248E199" w:rsidR="00CC55E7" w:rsidRPr="00AE7F1C" w:rsidRDefault="003F6926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</w:p>
        </w:tc>
      </w:tr>
      <w:tr w:rsidR="00CC55E7" w:rsidRPr="00AE7F1C" w14:paraId="566015B6" w14:textId="77777777" w:rsidTr="0016027A">
        <w:tc>
          <w:tcPr>
            <w:tcW w:w="4158" w:type="dxa"/>
            <w:shd w:val="clear" w:color="auto" w:fill="auto"/>
          </w:tcPr>
          <w:p w14:paraId="136C3C1C" w14:textId="77777777" w:rsidR="00CC55E7" w:rsidRPr="00AE7F1C" w:rsidRDefault="00CC55E7" w:rsidP="00CC55E7">
            <w:pPr>
              <w:tabs>
                <w:tab w:val="left" w:pos="34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A4AA73C" w14:textId="77777777" w:rsidR="00CC55E7" w:rsidRPr="00AE7F1C" w:rsidRDefault="00CC55E7" w:rsidP="00CC55E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5CFE70F4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80" w:type="dxa"/>
          </w:tcPr>
          <w:p w14:paraId="28401769" w14:textId="77777777" w:rsidR="00CC55E7" w:rsidRPr="00AE7F1C" w:rsidRDefault="00CC55E7" w:rsidP="00CC55E7">
            <w:pPr>
              <w:pStyle w:val="a1"/>
              <w:ind w:left="-130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3DCED7A9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80" w:type="dxa"/>
          </w:tcPr>
          <w:p w14:paraId="433430EE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4445FFB0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4C6EEBFD" w14:textId="77777777" w:rsidR="00CC55E7" w:rsidRPr="00AE7F1C" w:rsidRDefault="00CC55E7" w:rsidP="00CC55E7">
            <w:pPr>
              <w:pStyle w:val="a1"/>
              <w:ind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CC55E7" w:rsidRPr="00AE7F1C" w14:paraId="5E8C51B4" w14:textId="77777777" w:rsidTr="0016027A">
        <w:trPr>
          <w:trHeight w:val="203"/>
        </w:trPr>
        <w:tc>
          <w:tcPr>
            <w:tcW w:w="4158" w:type="dxa"/>
            <w:shd w:val="clear" w:color="auto" w:fill="auto"/>
          </w:tcPr>
          <w:p w14:paraId="3F2DC7ED" w14:textId="77777777" w:rsidR="00CC55E7" w:rsidRPr="00AE7F1C" w:rsidRDefault="00CC55E7" w:rsidP="00CC55E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5A5B9CA6" w14:textId="77777777" w:rsidR="00CC55E7" w:rsidRPr="00AE7F1C" w:rsidRDefault="00CC55E7" w:rsidP="00CC55E7">
            <w:pPr>
              <w:pStyle w:val="a1"/>
              <w:tabs>
                <w:tab w:val="decimal" w:pos="68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7956613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9798B3F" w14:textId="77777777" w:rsidR="00CC55E7" w:rsidRPr="00AE7F1C" w:rsidRDefault="00CC55E7" w:rsidP="00CC55E7">
            <w:pPr>
              <w:pStyle w:val="a1"/>
              <w:tabs>
                <w:tab w:val="decimal" w:pos="68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DFA709" w14:textId="77777777" w:rsidR="00CC55E7" w:rsidRPr="00AE7F1C" w:rsidRDefault="00CC55E7" w:rsidP="00CC55E7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D17D21F" w14:textId="77777777" w:rsidR="00CC55E7" w:rsidRPr="00AE7F1C" w:rsidRDefault="00CC55E7" w:rsidP="00CC55E7">
            <w:pPr>
              <w:pStyle w:val="a1"/>
              <w:tabs>
                <w:tab w:val="decimal" w:pos="68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E4BE89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36E6E5B" w14:textId="77777777" w:rsidR="00CC55E7" w:rsidRPr="00AE7F1C" w:rsidRDefault="00CC55E7" w:rsidP="00CC55E7">
            <w:pPr>
              <w:pStyle w:val="a1"/>
              <w:tabs>
                <w:tab w:val="decimal" w:pos="68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C55E7" w:rsidRPr="00AE7F1C" w14:paraId="01F233D8" w14:textId="77777777" w:rsidTr="0016027A">
        <w:trPr>
          <w:trHeight w:val="203"/>
        </w:trPr>
        <w:tc>
          <w:tcPr>
            <w:tcW w:w="4158" w:type="dxa"/>
            <w:shd w:val="clear" w:color="auto" w:fill="auto"/>
          </w:tcPr>
          <w:p w14:paraId="48274C85" w14:textId="77777777" w:rsidR="00CC55E7" w:rsidRPr="00AE7F1C" w:rsidRDefault="00CC55E7" w:rsidP="00CC55E7">
            <w:pPr>
              <w:tabs>
                <w:tab w:val="left" w:pos="60"/>
                <w:tab w:val="left" w:pos="34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AE7F1C">
              <w:rPr>
                <w:rFonts w:ascii="Angsana New" w:hAnsi="Angsana New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14:paraId="26AF53E6" w14:textId="1CF87194" w:rsidR="00CC55E7" w:rsidRPr="00AE7F1C" w:rsidRDefault="003F6926" w:rsidP="00CC55E7">
            <w:pPr>
              <w:pStyle w:val="a1"/>
              <w:tabs>
                <w:tab w:val="decimal" w:pos="77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270" w:type="dxa"/>
          </w:tcPr>
          <w:p w14:paraId="2F326045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AA3F602" w14:textId="4B950798" w:rsidR="00CC55E7" w:rsidRPr="00AE7F1C" w:rsidRDefault="003F6926" w:rsidP="00CC55E7">
            <w:pPr>
              <w:pStyle w:val="a1"/>
              <w:tabs>
                <w:tab w:val="decimal" w:pos="77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</w:p>
        </w:tc>
        <w:tc>
          <w:tcPr>
            <w:tcW w:w="270" w:type="dxa"/>
          </w:tcPr>
          <w:p w14:paraId="3F217462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17A9C49" w14:textId="7E3C3CF4" w:rsidR="00CC55E7" w:rsidRPr="00AE7F1C" w:rsidRDefault="003F6926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57CA5756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8856EA4" w14:textId="5EA2081B" w:rsidR="00CC55E7" w:rsidRPr="00AE7F1C" w:rsidRDefault="003F6926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CC55E7" w:rsidRPr="00AE7F1C" w14:paraId="63A045EF" w14:textId="77777777" w:rsidTr="0016027A">
        <w:trPr>
          <w:trHeight w:val="203"/>
        </w:trPr>
        <w:tc>
          <w:tcPr>
            <w:tcW w:w="4158" w:type="dxa"/>
            <w:shd w:val="clear" w:color="auto" w:fill="auto"/>
          </w:tcPr>
          <w:p w14:paraId="43BB83AA" w14:textId="77777777" w:rsidR="00CC55E7" w:rsidRPr="00AE7F1C" w:rsidRDefault="00CC55E7" w:rsidP="00CC55E7">
            <w:pPr>
              <w:tabs>
                <w:tab w:val="left" w:pos="342"/>
              </w:tabs>
              <w:ind w:left="-108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E7F1C">
              <w:rPr>
                <w:rFonts w:ascii="Angsana New" w:hAnsi="Angsana New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1080" w:type="dxa"/>
          </w:tcPr>
          <w:p w14:paraId="0BB6F252" w14:textId="313F7AFA" w:rsidR="00CC55E7" w:rsidRPr="00AE7F1C" w:rsidRDefault="003F6926" w:rsidP="00CC55E7">
            <w:pPr>
              <w:pStyle w:val="a1"/>
              <w:tabs>
                <w:tab w:val="decimal" w:pos="77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047AEAF1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1080" w:type="dxa"/>
          </w:tcPr>
          <w:p w14:paraId="7A93C709" w14:textId="2DB1201B" w:rsidR="00CC55E7" w:rsidRPr="00AE7F1C" w:rsidRDefault="003F6926" w:rsidP="00CC55E7">
            <w:pPr>
              <w:pStyle w:val="a1"/>
              <w:tabs>
                <w:tab w:val="decimal" w:pos="77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124799E9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FE83A03" w14:textId="02559DA6" w:rsidR="00CC55E7" w:rsidRPr="00AE7F1C" w:rsidRDefault="003F6926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6B067209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151A127" w14:textId="37AAC301" w:rsidR="00CC55E7" w:rsidRPr="00AE7F1C" w:rsidRDefault="003F6926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CC55E7" w:rsidRPr="00AE7F1C" w14:paraId="1CEEA7E0" w14:textId="77777777" w:rsidTr="0016027A">
        <w:trPr>
          <w:trHeight w:val="203"/>
        </w:trPr>
        <w:tc>
          <w:tcPr>
            <w:tcW w:w="4158" w:type="dxa"/>
            <w:shd w:val="clear" w:color="auto" w:fill="auto"/>
          </w:tcPr>
          <w:p w14:paraId="16A7C9E7" w14:textId="77777777" w:rsidR="00CC55E7" w:rsidRPr="00AE7F1C" w:rsidRDefault="00CC55E7" w:rsidP="00CC55E7">
            <w:pPr>
              <w:tabs>
                <w:tab w:val="left" w:pos="342"/>
              </w:tabs>
              <w:ind w:left="-108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E7F1C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AE7F1C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3DF961DC" w14:textId="3CE6E96E" w:rsidR="00CC55E7" w:rsidRPr="00AE7F1C" w:rsidRDefault="003F6926" w:rsidP="00CC55E7">
            <w:pPr>
              <w:pStyle w:val="a1"/>
              <w:tabs>
                <w:tab w:val="decimal" w:pos="77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232BFE94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9D23C72" w14:textId="21814FEF" w:rsidR="00CC55E7" w:rsidRPr="00AE7F1C" w:rsidRDefault="003F6926" w:rsidP="00CC55E7">
            <w:pPr>
              <w:pStyle w:val="a1"/>
              <w:tabs>
                <w:tab w:val="decimal" w:pos="77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270" w:type="dxa"/>
          </w:tcPr>
          <w:p w14:paraId="4165C299" w14:textId="77777777" w:rsidR="00CC55E7" w:rsidRPr="00AE7F1C" w:rsidRDefault="00CC55E7" w:rsidP="00CC55E7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7E7319C" w14:textId="74809F6D" w:rsidR="00CC55E7" w:rsidRPr="00AE7F1C" w:rsidRDefault="003F6926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7B671931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D3E5FD1" w14:textId="14E6CFD6" w:rsidR="00CC55E7" w:rsidRPr="00AE7F1C" w:rsidRDefault="003F6926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CC55E7" w:rsidRPr="00AE7F1C" w14:paraId="184CD105" w14:textId="77777777" w:rsidTr="0016027A">
        <w:trPr>
          <w:trHeight w:val="203"/>
        </w:trPr>
        <w:tc>
          <w:tcPr>
            <w:tcW w:w="4158" w:type="dxa"/>
            <w:shd w:val="clear" w:color="auto" w:fill="auto"/>
            <w:vAlign w:val="center"/>
          </w:tcPr>
          <w:p w14:paraId="0AAAF2C7" w14:textId="77777777" w:rsidR="00CC55E7" w:rsidRPr="00AE7F1C" w:rsidRDefault="00CC55E7" w:rsidP="00CC55E7">
            <w:pPr>
              <w:tabs>
                <w:tab w:val="clear" w:pos="227"/>
                <w:tab w:val="left" w:pos="162"/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E7F1C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  <w:vAlign w:val="bottom"/>
          </w:tcPr>
          <w:p w14:paraId="5B306AD2" w14:textId="4673DC33" w:rsidR="00CC55E7" w:rsidRPr="00AE7F1C" w:rsidRDefault="003F6926" w:rsidP="00CC55E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C2EB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567</w:t>
            </w:r>
            <w:r w:rsidRPr="003F6926">
              <w:rPr>
                <w:rFonts w:ascii="Angsana New" w:hAnsi="Angsana New" w:hint="cs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</w:tcPr>
          <w:p w14:paraId="6B7EF2C5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003472C5" w14:textId="69E78B94" w:rsidR="00CC55E7" w:rsidRPr="00AE7F1C" w:rsidRDefault="003F6926" w:rsidP="00CC55E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C55E7" w:rsidRPr="00AE7F1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201</w:t>
            </w:r>
            <w:r w:rsidRPr="003F6926">
              <w:rPr>
                <w:rFonts w:ascii="Angsana New" w:hAnsi="Angsana New" w:hint="cs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</w:tcPr>
          <w:p w14:paraId="7723A523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D832B0D" w14:textId="7CA9D28A" w:rsidR="00CC55E7" w:rsidRPr="00AE7F1C" w:rsidRDefault="003F6926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1C1752D6" w14:textId="77777777" w:rsidR="00CC55E7" w:rsidRPr="00AE7F1C" w:rsidRDefault="00CC55E7" w:rsidP="00CC55E7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5D1AFA9" w14:textId="61EFBF03" w:rsidR="00CC55E7" w:rsidRPr="00AE7F1C" w:rsidRDefault="003F6926" w:rsidP="00CC55E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337759" w:rsidRPr="00AE7F1C" w14:paraId="0310656F" w14:textId="77777777" w:rsidTr="0016027A">
        <w:trPr>
          <w:trHeight w:val="203"/>
        </w:trPr>
        <w:tc>
          <w:tcPr>
            <w:tcW w:w="4158" w:type="dxa"/>
            <w:shd w:val="clear" w:color="auto" w:fill="auto"/>
          </w:tcPr>
          <w:p w14:paraId="5F376746" w14:textId="7DDF9392" w:rsidR="00337759" w:rsidRPr="00AE7F1C" w:rsidRDefault="00337759" w:rsidP="00337759">
            <w:pPr>
              <w:tabs>
                <w:tab w:val="left" w:pos="342"/>
              </w:tabs>
              <w:ind w:left="-108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</w:tcPr>
          <w:p w14:paraId="6B81E34F" w14:textId="5D7C46D7" w:rsidR="00337759" w:rsidRPr="00AE7F1C" w:rsidRDefault="003F6926" w:rsidP="00337759">
            <w:pPr>
              <w:pStyle w:val="a1"/>
              <w:tabs>
                <w:tab w:val="decimal" w:pos="77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70FA49B4" w14:textId="77777777" w:rsidR="00337759" w:rsidRPr="00AE7F1C" w:rsidRDefault="00337759" w:rsidP="0033775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CEA6FE8" w14:textId="349CBC79" w:rsidR="00337759" w:rsidRPr="00AE7F1C" w:rsidRDefault="00337759" w:rsidP="00337759">
            <w:pPr>
              <w:pStyle w:val="a1"/>
              <w:ind w:left="-130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8D3F850" w14:textId="77777777" w:rsidR="00337759" w:rsidRPr="00AE7F1C" w:rsidRDefault="00337759" w:rsidP="0033775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6E9F784" w14:textId="0BF5517A" w:rsidR="00337759" w:rsidRPr="00AE7F1C" w:rsidRDefault="003F6926" w:rsidP="0033775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68C976B7" w14:textId="77777777" w:rsidR="00337759" w:rsidRPr="00AE7F1C" w:rsidRDefault="00337759" w:rsidP="0033775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3DC3CAD" w14:textId="0970B285" w:rsidR="00337759" w:rsidRPr="00AE7F1C" w:rsidRDefault="00337759" w:rsidP="00337759">
            <w:pPr>
              <w:pStyle w:val="a1"/>
              <w:ind w:left="-130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37759" w:rsidRPr="00AE7F1C" w14:paraId="37E9265B" w14:textId="77777777" w:rsidTr="0016027A">
        <w:trPr>
          <w:trHeight w:val="203"/>
        </w:trPr>
        <w:tc>
          <w:tcPr>
            <w:tcW w:w="4158" w:type="dxa"/>
            <w:shd w:val="clear" w:color="auto" w:fill="auto"/>
          </w:tcPr>
          <w:p w14:paraId="55FB7280" w14:textId="77777777" w:rsidR="00337759" w:rsidRPr="00AE7F1C" w:rsidRDefault="00337759" w:rsidP="00337759">
            <w:pPr>
              <w:tabs>
                <w:tab w:val="left" w:pos="342"/>
              </w:tabs>
              <w:ind w:left="-108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E7F1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2A646F7E" w14:textId="7894AB7E" w:rsidR="00337759" w:rsidRPr="00AE7F1C" w:rsidRDefault="003F6926" w:rsidP="00337759">
            <w:pPr>
              <w:pStyle w:val="a1"/>
              <w:tabs>
                <w:tab w:val="decimal" w:pos="77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6A160A30" w14:textId="77777777" w:rsidR="00337759" w:rsidRPr="00AE7F1C" w:rsidRDefault="00337759" w:rsidP="0033775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A91D656" w14:textId="34ECCB28" w:rsidR="00337759" w:rsidRPr="00AE7F1C" w:rsidRDefault="003F6926" w:rsidP="00337759">
            <w:pPr>
              <w:pStyle w:val="a1"/>
              <w:tabs>
                <w:tab w:val="decimal" w:pos="77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77D88797" w14:textId="77777777" w:rsidR="00337759" w:rsidRPr="00AE7F1C" w:rsidRDefault="00337759" w:rsidP="0033775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8D6B0B4" w14:textId="0DE59631" w:rsidR="00337759" w:rsidRPr="00AE7F1C" w:rsidRDefault="003F6926" w:rsidP="0033775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6F45C52D" w14:textId="77777777" w:rsidR="00337759" w:rsidRPr="00AE7F1C" w:rsidRDefault="00337759" w:rsidP="0033775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2AA3CBE" w14:textId="402A21A2" w:rsidR="00337759" w:rsidRPr="00AE7F1C" w:rsidRDefault="003F6926" w:rsidP="00337759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337759" w:rsidRPr="00AE7F1C" w14:paraId="15607E21" w14:textId="77777777" w:rsidTr="0016027A">
        <w:trPr>
          <w:trHeight w:val="203"/>
        </w:trPr>
        <w:tc>
          <w:tcPr>
            <w:tcW w:w="4158" w:type="dxa"/>
            <w:shd w:val="clear" w:color="auto" w:fill="auto"/>
          </w:tcPr>
          <w:p w14:paraId="06714907" w14:textId="77777777" w:rsidR="00337759" w:rsidRPr="00AE7F1C" w:rsidRDefault="00337759" w:rsidP="0033775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430B4E76" w14:textId="16EB88EC" w:rsidR="00337759" w:rsidRPr="00AE7F1C" w:rsidRDefault="003F6926" w:rsidP="00337759">
            <w:pPr>
              <w:pStyle w:val="a1"/>
              <w:tabs>
                <w:tab w:val="decimal" w:pos="77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</w:tcPr>
          <w:p w14:paraId="23CDD232" w14:textId="77777777" w:rsidR="00337759" w:rsidRPr="00AE7F1C" w:rsidRDefault="00337759" w:rsidP="0033775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A058D06" w14:textId="579CC273" w:rsidR="00337759" w:rsidRPr="00AE7F1C" w:rsidRDefault="003F6926" w:rsidP="00337759">
            <w:pPr>
              <w:pStyle w:val="a1"/>
              <w:tabs>
                <w:tab w:val="decimal" w:pos="77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31FFF63F" w14:textId="77777777" w:rsidR="00337759" w:rsidRPr="00AE7F1C" w:rsidRDefault="00337759" w:rsidP="0033775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396AB46" w14:textId="3950ECAF" w:rsidR="00337759" w:rsidRPr="00AE7F1C" w:rsidRDefault="003F6926" w:rsidP="0033775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063574D9" w14:textId="77777777" w:rsidR="00337759" w:rsidRPr="00AE7F1C" w:rsidRDefault="00337759" w:rsidP="0033775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BD06932" w14:textId="217D6FB5" w:rsidR="00337759" w:rsidRPr="00AE7F1C" w:rsidRDefault="003F6926" w:rsidP="00337759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9F059C" w:rsidRPr="00EE4E5E" w14:paraId="6A40DA4A" w14:textId="77777777" w:rsidTr="0016027A">
        <w:trPr>
          <w:trHeight w:val="203"/>
        </w:trPr>
        <w:tc>
          <w:tcPr>
            <w:tcW w:w="4158" w:type="dxa"/>
            <w:shd w:val="clear" w:color="auto" w:fill="auto"/>
          </w:tcPr>
          <w:p w14:paraId="6993E578" w14:textId="399B9503" w:rsidR="009F059C" w:rsidRPr="00AE7F1C" w:rsidRDefault="000A5C8C" w:rsidP="009F059C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F059C">
              <w:rPr>
                <w:rFonts w:ascii="Angsana New" w:hAnsi="Angsana New" w:hint="cs"/>
                <w:sz w:val="30"/>
                <w:szCs w:val="30"/>
                <w:cs/>
              </w:rPr>
              <w:t>การเพิ่มขึ้นของ</w:t>
            </w:r>
            <w:r w:rsidR="009F059C" w:rsidRPr="00D53154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69D70AC7" w14:textId="1C5E3527" w:rsidR="009F059C" w:rsidRPr="00AE7F1C" w:rsidRDefault="009F059C" w:rsidP="009F059C">
            <w:pPr>
              <w:pStyle w:val="a1"/>
              <w:tabs>
                <w:tab w:val="decimal" w:pos="77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</w:tcPr>
          <w:p w14:paraId="79C55A7E" w14:textId="77777777" w:rsidR="009F059C" w:rsidRPr="00AE7F1C" w:rsidRDefault="009F059C" w:rsidP="009F059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32D8AB0" w14:textId="128805FE" w:rsidR="009F059C" w:rsidRPr="00BA5CE3" w:rsidRDefault="009F059C" w:rsidP="009F059C">
            <w:pPr>
              <w:pStyle w:val="a1"/>
              <w:tabs>
                <w:tab w:val="decimal" w:pos="77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252E3F9B" w14:textId="77777777" w:rsidR="009F059C" w:rsidRPr="00BA5CE3" w:rsidRDefault="009F059C" w:rsidP="009F059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A4AE397" w14:textId="314F54D0" w:rsidR="009F059C" w:rsidRPr="00BA5CE3" w:rsidRDefault="009F059C" w:rsidP="009F059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</w:tcPr>
          <w:p w14:paraId="260A003C" w14:textId="77777777" w:rsidR="009F059C" w:rsidRPr="00BA5CE3" w:rsidRDefault="009F059C" w:rsidP="009F059C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8B7B252" w14:textId="395F978B" w:rsidR="009F059C" w:rsidRPr="00BA5CE3" w:rsidRDefault="009F059C" w:rsidP="009F059C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337759" w:rsidRPr="0000651D" w14:paraId="240312F6" w14:textId="77777777" w:rsidTr="0016027A">
        <w:trPr>
          <w:trHeight w:val="203"/>
        </w:trPr>
        <w:tc>
          <w:tcPr>
            <w:tcW w:w="4158" w:type="dxa"/>
            <w:shd w:val="clear" w:color="auto" w:fill="auto"/>
          </w:tcPr>
          <w:p w14:paraId="50D9280A" w14:textId="77777777" w:rsidR="00337759" w:rsidRDefault="00337759" w:rsidP="00337759">
            <w:pPr>
              <w:tabs>
                <w:tab w:val="left" w:pos="34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34F597BE" w14:textId="77777777" w:rsidR="00337759" w:rsidRDefault="00337759" w:rsidP="00337759">
            <w:pPr>
              <w:tabs>
                <w:tab w:val="left" w:pos="34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2912EFD0" w14:textId="77777777" w:rsidR="00337759" w:rsidRDefault="00337759" w:rsidP="00337759">
            <w:pPr>
              <w:tabs>
                <w:tab w:val="left" w:pos="34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0D923F94" w14:textId="4CCB29E4" w:rsidR="00337759" w:rsidRPr="0000651D" w:rsidRDefault="00337759" w:rsidP="00337759">
            <w:pPr>
              <w:tabs>
                <w:tab w:val="left" w:pos="342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E9DD267" w14:textId="77777777" w:rsidR="00337759" w:rsidRPr="0000651D" w:rsidRDefault="00337759" w:rsidP="00337759">
            <w:pPr>
              <w:pStyle w:val="a1"/>
              <w:tabs>
                <w:tab w:val="decimal" w:pos="770"/>
              </w:tabs>
              <w:ind w:right="-108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479D97C1" w14:textId="77777777" w:rsidR="00337759" w:rsidRPr="0000651D" w:rsidRDefault="00337759" w:rsidP="0033775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03D394E5" w14:textId="77777777" w:rsidR="00337759" w:rsidRPr="0000651D" w:rsidRDefault="00337759" w:rsidP="00337759">
            <w:pPr>
              <w:pStyle w:val="a1"/>
              <w:tabs>
                <w:tab w:val="decimal" w:pos="770"/>
              </w:tabs>
              <w:ind w:right="-108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6703B722" w14:textId="77777777" w:rsidR="00337759" w:rsidRPr="0000651D" w:rsidRDefault="00337759" w:rsidP="0033775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1495780F" w14:textId="77777777" w:rsidR="00337759" w:rsidRPr="0000651D" w:rsidRDefault="00337759" w:rsidP="0033775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14:paraId="452B8FB8" w14:textId="77777777" w:rsidR="00337759" w:rsidRPr="0000651D" w:rsidRDefault="00337759" w:rsidP="0033775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</w:tcPr>
          <w:p w14:paraId="33356F7E" w14:textId="77777777" w:rsidR="00337759" w:rsidRPr="0000651D" w:rsidRDefault="00337759" w:rsidP="00337759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337759" w:rsidRPr="00AE7F1C" w14:paraId="07D757C6" w14:textId="77777777" w:rsidTr="0016027A">
        <w:trPr>
          <w:trHeight w:val="203"/>
        </w:trPr>
        <w:tc>
          <w:tcPr>
            <w:tcW w:w="4158" w:type="dxa"/>
            <w:shd w:val="clear" w:color="auto" w:fill="auto"/>
          </w:tcPr>
          <w:p w14:paraId="31D37F19" w14:textId="77777777" w:rsidR="00337759" w:rsidRPr="00AE7F1C" w:rsidRDefault="00337759" w:rsidP="00337759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0" w:type="dxa"/>
          </w:tcPr>
          <w:p w14:paraId="19BFA406" w14:textId="77777777" w:rsidR="00337759" w:rsidRPr="00AE7F1C" w:rsidRDefault="00337759" w:rsidP="00337759">
            <w:pPr>
              <w:pStyle w:val="a1"/>
              <w:tabs>
                <w:tab w:val="decimal" w:pos="770"/>
              </w:tabs>
              <w:ind w:right="4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80427A9" w14:textId="77777777" w:rsidR="00337759" w:rsidRPr="00AE7F1C" w:rsidRDefault="00337759" w:rsidP="0033775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272620E" w14:textId="77777777" w:rsidR="00337759" w:rsidRPr="00AE7F1C" w:rsidRDefault="00337759" w:rsidP="00337759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9285686" w14:textId="77777777" w:rsidR="00337759" w:rsidRPr="00AE7F1C" w:rsidRDefault="00337759" w:rsidP="0033775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B8C4FAA" w14:textId="77777777" w:rsidR="00337759" w:rsidRPr="00AE7F1C" w:rsidRDefault="00337759" w:rsidP="00337759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0D8F669" w14:textId="77777777" w:rsidR="00337759" w:rsidRPr="00AE7F1C" w:rsidRDefault="00337759" w:rsidP="0033775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E720930" w14:textId="77777777" w:rsidR="00337759" w:rsidRPr="00AE7F1C" w:rsidRDefault="00337759" w:rsidP="00337759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337759" w:rsidRPr="00AE7F1C" w14:paraId="4E284F0A" w14:textId="77777777" w:rsidTr="0016027A">
        <w:trPr>
          <w:trHeight w:val="203"/>
        </w:trPr>
        <w:tc>
          <w:tcPr>
            <w:tcW w:w="4158" w:type="dxa"/>
            <w:shd w:val="clear" w:color="auto" w:fill="auto"/>
          </w:tcPr>
          <w:p w14:paraId="6B4EF888" w14:textId="77777777" w:rsidR="00337759" w:rsidRPr="00AE7F1C" w:rsidRDefault="00337759" w:rsidP="0033775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E7F1C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4FA15CB0" w14:textId="77777777" w:rsidR="00337759" w:rsidRPr="00AE7F1C" w:rsidRDefault="00337759" w:rsidP="00337759">
            <w:pPr>
              <w:pStyle w:val="a1"/>
              <w:tabs>
                <w:tab w:val="decimal" w:pos="770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C6D9956" w14:textId="77777777" w:rsidR="00337759" w:rsidRPr="00AE7F1C" w:rsidRDefault="00337759" w:rsidP="0033775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3A06A70" w14:textId="77777777" w:rsidR="00337759" w:rsidRPr="00AE7F1C" w:rsidRDefault="00337759" w:rsidP="00337759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C1FF746" w14:textId="77777777" w:rsidR="00337759" w:rsidRPr="00AE7F1C" w:rsidRDefault="00337759" w:rsidP="0033775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15DEED4" w14:textId="77777777" w:rsidR="00337759" w:rsidRPr="00AE7F1C" w:rsidRDefault="00337759" w:rsidP="00337759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BA00FE9" w14:textId="77777777" w:rsidR="00337759" w:rsidRPr="00AE7F1C" w:rsidRDefault="00337759" w:rsidP="0033775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68F2FC4" w14:textId="77777777" w:rsidR="00337759" w:rsidRPr="00AE7F1C" w:rsidRDefault="00337759" w:rsidP="00337759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37759" w:rsidRPr="00AE7F1C" w14:paraId="1A17B138" w14:textId="77777777" w:rsidTr="0016027A">
        <w:trPr>
          <w:trHeight w:val="203"/>
        </w:trPr>
        <w:tc>
          <w:tcPr>
            <w:tcW w:w="4158" w:type="dxa"/>
            <w:shd w:val="clear" w:color="auto" w:fill="auto"/>
          </w:tcPr>
          <w:p w14:paraId="7B6D0E7E" w14:textId="77777777" w:rsidR="00337759" w:rsidRPr="00AE7F1C" w:rsidRDefault="00337759" w:rsidP="0033775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AE7F1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</w:t>
            </w: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080" w:type="dxa"/>
          </w:tcPr>
          <w:p w14:paraId="21D1EC24" w14:textId="07F081F4" w:rsidR="00337759" w:rsidRPr="00AE7F1C" w:rsidRDefault="003F6926" w:rsidP="00337759">
            <w:pPr>
              <w:pStyle w:val="a1"/>
              <w:tabs>
                <w:tab w:val="decimal" w:pos="770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270" w:type="dxa"/>
          </w:tcPr>
          <w:p w14:paraId="0D5CD801" w14:textId="77777777" w:rsidR="00337759" w:rsidRPr="00AE7F1C" w:rsidRDefault="00337759" w:rsidP="0033775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DD7574F" w14:textId="541BE4D9" w:rsidR="00337759" w:rsidRPr="00AE7F1C" w:rsidRDefault="003F6926" w:rsidP="00337759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</w:p>
        </w:tc>
        <w:tc>
          <w:tcPr>
            <w:tcW w:w="270" w:type="dxa"/>
          </w:tcPr>
          <w:p w14:paraId="093D4D57" w14:textId="77777777" w:rsidR="00337759" w:rsidRPr="00AE7F1C" w:rsidRDefault="00337759" w:rsidP="0033775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FCCBBB4" w14:textId="75ACECAF" w:rsidR="00337759" w:rsidRPr="00AE7F1C" w:rsidRDefault="003F6926" w:rsidP="00337759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</w:tcPr>
          <w:p w14:paraId="3C49AB9A" w14:textId="77777777" w:rsidR="00337759" w:rsidRPr="00AE7F1C" w:rsidRDefault="00337759" w:rsidP="0033775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1490A29" w14:textId="31899A89" w:rsidR="00337759" w:rsidRPr="00AE7F1C" w:rsidRDefault="003F6926" w:rsidP="00337759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</w:tr>
      <w:tr w:rsidR="00337759" w:rsidRPr="00AE7F1C" w14:paraId="2D6C0EDD" w14:textId="77777777" w:rsidTr="0016027A">
        <w:trPr>
          <w:trHeight w:val="203"/>
        </w:trPr>
        <w:tc>
          <w:tcPr>
            <w:tcW w:w="4158" w:type="dxa"/>
            <w:shd w:val="clear" w:color="auto" w:fill="auto"/>
          </w:tcPr>
          <w:p w14:paraId="19F68198" w14:textId="77777777" w:rsidR="00337759" w:rsidRPr="00AE7F1C" w:rsidRDefault="00337759" w:rsidP="0033775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AE7F1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ผลประโยชน์ระยะยาวของ</w:t>
            </w: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080" w:type="dxa"/>
          </w:tcPr>
          <w:p w14:paraId="20D66C4D" w14:textId="5CA95B0C" w:rsidR="00337759" w:rsidRPr="00AE7F1C" w:rsidRDefault="003F6926" w:rsidP="00337759">
            <w:pPr>
              <w:pStyle w:val="a1"/>
              <w:tabs>
                <w:tab w:val="decimal" w:pos="770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5D0595C5" w14:textId="77777777" w:rsidR="00337759" w:rsidRPr="00AE7F1C" w:rsidRDefault="00337759" w:rsidP="0033775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A4F9191" w14:textId="519AEBF5" w:rsidR="00337759" w:rsidRPr="00AE7F1C" w:rsidRDefault="003F6926" w:rsidP="00337759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199029D7" w14:textId="77777777" w:rsidR="00337759" w:rsidRPr="00AE7F1C" w:rsidRDefault="00337759" w:rsidP="0033775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AA1DF7E" w14:textId="2A450A8B" w:rsidR="00337759" w:rsidRPr="00AE7F1C" w:rsidRDefault="003F6926" w:rsidP="00337759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F07BC11" w14:textId="77777777" w:rsidR="00337759" w:rsidRPr="00AE7F1C" w:rsidRDefault="00337759" w:rsidP="00337759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6C6A31B" w14:textId="11934984" w:rsidR="00337759" w:rsidRPr="00AE7F1C" w:rsidRDefault="003F6926" w:rsidP="00337759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</w:tbl>
    <w:p w14:paraId="2582F5C6" w14:textId="77777777" w:rsidR="00C0386D" w:rsidRPr="00AE7F1C" w:rsidRDefault="00C0386D" w:rsidP="00C03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rPr>
          <w:rFonts w:ascii="Angsana New" w:hAnsi="Angsana New"/>
          <w:sz w:val="20"/>
          <w:szCs w:val="20"/>
          <w:vertAlign w:val="superscript"/>
        </w:rPr>
      </w:pPr>
    </w:p>
    <w:p w14:paraId="2C1B7D54" w14:textId="322BA7D3" w:rsidR="00C0386D" w:rsidRPr="00AE7F1C" w:rsidRDefault="003F6926" w:rsidP="00C03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3F6926">
        <w:rPr>
          <w:rFonts w:ascii="Angsana New" w:hAnsi="Angsana New"/>
          <w:sz w:val="36"/>
          <w:szCs w:val="36"/>
          <w:vertAlign w:val="superscript"/>
        </w:rPr>
        <w:t>1</w:t>
      </w:r>
      <w:r w:rsidR="00C0386D" w:rsidRPr="00AE7F1C">
        <w:rPr>
          <w:rFonts w:ascii="Angsana New" w:hAnsi="Angsana New"/>
          <w:sz w:val="36"/>
          <w:szCs w:val="36"/>
          <w:vertAlign w:val="superscript"/>
        </w:rPr>
        <w:tab/>
      </w:r>
      <w:r w:rsidR="00C0386D" w:rsidRPr="00AE7F1C">
        <w:rPr>
          <w:rFonts w:ascii="Angsana New" w:hAnsi="Angsana New"/>
          <w:sz w:val="30"/>
          <w:szCs w:val="30"/>
          <w:cs/>
        </w:rPr>
        <w:t>ส่วนใหญ่ประกอบด้วยการซื้อน้ำมันพืชที่บริษัทย่อยแห่งหนึ่งซื้อจากกิจการอื่นที่เกี่ยวข้องกันแห่งหนึ่ง</w:t>
      </w:r>
      <w:r w:rsidR="00C0386D" w:rsidRPr="00AE7F1C">
        <w:rPr>
          <w:rFonts w:ascii="Angsana New" w:hAnsi="Angsana New" w:hint="cs"/>
          <w:sz w:val="30"/>
          <w:szCs w:val="30"/>
          <w:cs/>
        </w:rPr>
        <w:t xml:space="preserve">รวมอยู่ในงบการเงินรวม </w:t>
      </w:r>
      <w:r w:rsidR="00C0386D" w:rsidRPr="00AE7F1C">
        <w:rPr>
          <w:rFonts w:ascii="Angsana New" w:hAnsi="Angsana New"/>
          <w:spacing w:val="-2"/>
          <w:sz w:val="30"/>
          <w:szCs w:val="30"/>
          <w:cs/>
        </w:rPr>
        <w:t>สำหรับแต่ละงวด</w:t>
      </w:r>
      <w:r w:rsidR="00C0386D" w:rsidRPr="00AE7F1C">
        <w:rPr>
          <w:rFonts w:ascii="Angsana New" w:hAnsi="Angsana New" w:hint="cs"/>
          <w:sz w:val="30"/>
          <w:szCs w:val="30"/>
          <w:cs/>
        </w:rPr>
        <w:t>หกเดือน</w:t>
      </w:r>
      <w:r w:rsidR="00C0386D" w:rsidRPr="00AE7F1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F6926">
        <w:rPr>
          <w:rFonts w:ascii="Angsana New" w:hAnsi="Angsana New"/>
          <w:sz w:val="30"/>
          <w:szCs w:val="30"/>
        </w:rPr>
        <w:t>30</w:t>
      </w:r>
      <w:r w:rsidR="00C0386D" w:rsidRPr="00AE7F1C">
        <w:rPr>
          <w:rFonts w:ascii="Angsana New" w:hAnsi="Angsana New"/>
          <w:sz w:val="30"/>
          <w:szCs w:val="30"/>
        </w:rPr>
        <w:t xml:space="preserve"> </w:t>
      </w:r>
      <w:r w:rsidR="00C0386D" w:rsidRPr="00AE7F1C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3F6926">
        <w:rPr>
          <w:rFonts w:ascii="Angsana New" w:hAnsi="Angsana New"/>
          <w:sz w:val="30"/>
          <w:szCs w:val="30"/>
        </w:rPr>
        <w:t>25</w:t>
      </w:r>
      <w:r w:rsidRPr="003F6926">
        <w:rPr>
          <w:rFonts w:ascii="Angsana New" w:hAnsi="Angsana New" w:hint="cs"/>
          <w:sz w:val="30"/>
          <w:szCs w:val="30"/>
        </w:rPr>
        <w:t>6</w:t>
      </w:r>
      <w:r w:rsidRPr="003F6926">
        <w:rPr>
          <w:rFonts w:ascii="Angsana New" w:hAnsi="Angsana New"/>
          <w:sz w:val="30"/>
          <w:szCs w:val="30"/>
        </w:rPr>
        <w:t>5</w:t>
      </w:r>
      <w:r w:rsidR="00C0386D" w:rsidRPr="00AE7F1C">
        <w:rPr>
          <w:rFonts w:ascii="Angsana New" w:hAnsi="Angsana New"/>
          <w:sz w:val="30"/>
          <w:szCs w:val="30"/>
        </w:rPr>
        <w:t xml:space="preserve"> </w:t>
      </w:r>
      <w:r w:rsidR="00C0386D" w:rsidRPr="00AE7F1C">
        <w:rPr>
          <w:rFonts w:ascii="Angsana New" w:hAnsi="Angsana New"/>
          <w:sz w:val="30"/>
          <w:szCs w:val="30"/>
          <w:cs/>
        </w:rPr>
        <w:t xml:space="preserve">และ </w:t>
      </w:r>
      <w:r w:rsidRPr="003F6926">
        <w:rPr>
          <w:rFonts w:ascii="Angsana New" w:hAnsi="Angsana New"/>
          <w:sz w:val="30"/>
          <w:szCs w:val="30"/>
        </w:rPr>
        <w:t>2564</w:t>
      </w:r>
      <w:r w:rsidR="00C0386D" w:rsidRPr="00AE7F1C">
        <w:rPr>
          <w:rFonts w:ascii="Angsana New" w:hAnsi="Angsana New" w:hint="cs"/>
          <w:sz w:val="30"/>
          <w:szCs w:val="30"/>
          <w:cs/>
        </w:rPr>
        <w:t xml:space="preserve"> </w:t>
      </w:r>
      <w:r w:rsidR="00C0386D" w:rsidRPr="00AE7F1C">
        <w:rPr>
          <w:rFonts w:ascii="Angsana New" w:hAnsi="Angsana New"/>
          <w:sz w:val="30"/>
          <w:szCs w:val="30"/>
          <w:cs/>
        </w:rPr>
        <w:t xml:space="preserve">จำนวน </w:t>
      </w:r>
      <w:r w:rsidRPr="003F6926">
        <w:rPr>
          <w:rFonts w:ascii="Angsana New" w:hAnsi="Angsana New"/>
          <w:sz w:val="30"/>
          <w:szCs w:val="30"/>
        </w:rPr>
        <w:t>1</w:t>
      </w:r>
      <w:r w:rsidR="009769EE">
        <w:rPr>
          <w:rFonts w:ascii="Angsana New" w:hAnsi="Angsana New"/>
          <w:sz w:val="30"/>
          <w:szCs w:val="30"/>
        </w:rPr>
        <w:t>,</w:t>
      </w:r>
      <w:r w:rsidRPr="003F6926">
        <w:rPr>
          <w:rFonts w:ascii="Angsana New" w:hAnsi="Angsana New"/>
          <w:sz w:val="30"/>
          <w:szCs w:val="30"/>
        </w:rPr>
        <w:t>559</w:t>
      </w:r>
      <w:r w:rsidR="009769EE">
        <w:rPr>
          <w:rFonts w:ascii="Angsana New" w:hAnsi="Angsana New"/>
          <w:sz w:val="30"/>
          <w:szCs w:val="30"/>
        </w:rPr>
        <w:t xml:space="preserve"> </w:t>
      </w:r>
      <w:r w:rsidR="00C0386D" w:rsidRPr="00AE7F1C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C0386D" w:rsidRPr="00AE7F1C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Pr="003F6926">
        <w:rPr>
          <w:rFonts w:ascii="Angsana New" w:hAnsi="Angsana New"/>
          <w:spacing w:val="-2"/>
          <w:sz w:val="30"/>
          <w:szCs w:val="30"/>
        </w:rPr>
        <w:t>1</w:t>
      </w:r>
      <w:r w:rsidR="0000651D">
        <w:rPr>
          <w:rFonts w:ascii="Angsana New" w:hAnsi="Angsana New"/>
          <w:spacing w:val="-2"/>
          <w:sz w:val="30"/>
          <w:szCs w:val="30"/>
        </w:rPr>
        <w:t>,</w:t>
      </w:r>
      <w:r w:rsidRPr="003F6926">
        <w:rPr>
          <w:rFonts w:ascii="Angsana New" w:hAnsi="Angsana New"/>
          <w:spacing w:val="-2"/>
          <w:sz w:val="30"/>
          <w:szCs w:val="30"/>
        </w:rPr>
        <w:t>196</w:t>
      </w:r>
      <w:r w:rsidR="0000651D">
        <w:rPr>
          <w:rFonts w:ascii="Angsana New" w:hAnsi="Angsana New"/>
          <w:spacing w:val="-2"/>
          <w:sz w:val="30"/>
          <w:szCs w:val="30"/>
        </w:rPr>
        <w:t xml:space="preserve"> </w:t>
      </w:r>
      <w:r w:rsidR="00C0386D" w:rsidRPr="00AE7F1C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="00C0386D" w:rsidRPr="00AE7F1C">
        <w:rPr>
          <w:rFonts w:ascii="Angsana New" w:hAnsi="Angsana New"/>
          <w:sz w:val="30"/>
          <w:szCs w:val="30"/>
          <w:cs/>
        </w:rPr>
        <w:t>ตามลำดับ</w:t>
      </w:r>
    </w:p>
    <w:p w14:paraId="51909DFD" w14:textId="77777777" w:rsidR="002C4259" w:rsidRPr="00272DBB" w:rsidRDefault="002C4259" w:rsidP="005E6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thaiDistribute"/>
        <w:rPr>
          <w:rFonts w:asciiTheme="majorBidi" w:hAnsiTheme="majorBidi" w:cstheme="majorBidi"/>
          <w:lang w:val="th-TH"/>
        </w:rPr>
      </w:pPr>
    </w:p>
    <w:p w14:paraId="7533782A" w14:textId="6DEE24E4" w:rsidR="00CF40A9" w:rsidRPr="002A0E18" w:rsidRDefault="00CF40A9" w:rsidP="00CF4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A0E18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2A0E18">
        <w:rPr>
          <w:rFonts w:asciiTheme="majorBidi" w:hAnsiTheme="majorBidi" w:cstheme="majorBidi"/>
          <w:sz w:val="30"/>
          <w:szCs w:val="30"/>
        </w:rPr>
        <w:t xml:space="preserve"> </w:t>
      </w:r>
      <w:r w:rsidRPr="002A0E18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2A0E18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3F6926" w:rsidRPr="003F6926">
        <w:rPr>
          <w:rFonts w:asciiTheme="majorBidi" w:hAnsiTheme="majorBidi" w:cstheme="majorBidi"/>
          <w:sz w:val="30"/>
          <w:szCs w:val="30"/>
        </w:rPr>
        <w:t>30</w:t>
      </w:r>
      <w:r w:rsidR="00CC55E7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Pr="002A0E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6926" w:rsidRPr="003F6926">
        <w:rPr>
          <w:rFonts w:asciiTheme="majorBidi" w:hAnsiTheme="majorBidi" w:cstheme="majorBidi"/>
          <w:sz w:val="30"/>
          <w:szCs w:val="30"/>
        </w:rPr>
        <w:t>2565</w:t>
      </w:r>
      <w:r w:rsidRPr="002A0E18">
        <w:rPr>
          <w:rFonts w:asciiTheme="majorBidi" w:hAnsiTheme="majorBidi" w:cstheme="majorBidi"/>
          <w:sz w:val="30"/>
          <w:szCs w:val="30"/>
        </w:rPr>
        <w:t xml:space="preserve"> </w:t>
      </w:r>
      <w:r w:rsidRPr="002A0E1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3F6926" w:rsidRPr="003F6926">
        <w:rPr>
          <w:rFonts w:asciiTheme="majorBidi" w:hAnsiTheme="majorBidi" w:cstheme="majorBidi"/>
          <w:sz w:val="30"/>
          <w:szCs w:val="30"/>
        </w:rPr>
        <w:t>31</w:t>
      </w:r>
      <w:r w:rsidRPr="002A0E18">
        <w:rPr>
          <w:rFonts w:asciiTheme="majorBidi" w:hAnsiTheme="majorBidi" w:cstheme="majorBidi"/>
          <w:sz w:val="30"/>
          <w:szCs w:val="30"/>
        </w:rPr>
        <w:t xml:space="preserve"> </w:t>
      </w:r>
      <w:r w:rsidRPr="002A0E1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F6926" w:rsidRPr="003F6926">
        <w:rPr>
          <w:rFonts w:asciiTheme="majorBidi" w:hAnsiTheme="majorBidi" w:cstheme="majorBidi"/>
          <w:sz w:val="30"/>
          <w:szCs w:val="30"/>
        </w:rPr>
        <w:t>2564</w:t>
      </w:r>
      <w:r w:rsidRPr="002A0E18">
        <w:rPr>
          <w:rFonts w:asciiTheme="majorBidi" w:hAnsiTheme="majorBidi" w:cstheme="majorBidi"/>
          <w:sz w:val="30"/>
          <w:szCs w:val="30"/>
        </w:rPr>
        <w:t xml:space="preserve"> </w:t>
      </w:r>
      <w:r w:rsidRPr="002A0E1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A1B5983" w14:textId="55E456D8" w:rsidR="00A15395" w:rsidRPr="00EC0B0A" w:rsidRDefault="00A15395" w:rsidP="00A1539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3"/>
        <w:gridCol w:w="1249"/>
        <w:gridCol w:w="1080"/>
        <w:gridCol w:w="236"/>
        <w:gridCol w:w="34"/>
        <w:gridCol w:w="1080"/>
        <w:gridCol w:w="6"/>
        <w:gridCol w:w="264"/>
        <w:gridCol w:w="9"/>
        <w:gridCol w:w="1044"/>
        <w:gridCol w:w="27"/>
        <w:gridCol w:w="245"/>
        <w:gridCol w:w="25"/>
        <w:gridCol w:w="1080"/>
      </w:tblGrid>
      <w:tr w:rsidR="002C4259" w:rsidRPr="008545D1" w14:paraId="1178C65E" w14:textId="77777777" w:rsidTr="005E4962">
        <w:trPr>
          <w:tblHeader/>
        </w:trPr>
        <w:tc>
          <w:tcPr>
            <w:tcW w:w="2963" w:type="dxa"/>
          </w:tcPr>
          <w:p w14:paraId="4EC1B6F8" w14:textId="77777777" w:rsidR="002C4259" w:rsidRPr="008545D1" w:rsidRDefault="002C425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9" w:type="dxa"/>
          </w:tcPr>
          <w:p w14:paraId="7895247A" w14:textId="77777777" w:rsidR="002C4259" w:rsidRPr="008545D1" w:rsidRDefault="002C425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5"/>
          </w:tcPr>
          <w:p w14:paraId="0CA55B1A" w14:textId="77777777" w:rsidR="002C4259" w:rsidRPr="008545D1" w:rsidRDefault="002C4259" w:rsidP="005E496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</w:tcPr>
          <w:p w14:paraId="3EA4B4CF" w14:textId="77777777" w:rsidR="002C4259" w:rsidRPr="008545D1" w:rsidRDefault="002C4259" w:rsidP="005E496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5"/>
          </w:tcPr>
          <w:p w14:paraId="4FB94429" w14:textId="77777777" w:rsidR="002C4259" w:rsidRPr="008545D1" w:rsidRDefault="002C4259" w:rsidP="005E496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55E7" w:rsidRPr="008545D1" w14:paraId="03606877" w14:textId="77777777" w:rsidTr="005E4962">
        <w:trPr>
          <w:tblHeader/>
        </w:trPr>
        <w:tc>
          <w:tcPr>
            <w:tcW w:w="2963" w:type="dxa"/>
          </w:tcPr>
          <w:p w14:paraId="615EC615" w14:textId="64B806EC" w:rsidR="00CC55E7" w:rsidRPr="008545D1" w:rsidRDefault="00CC55E7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9" w:type="dxa"/>
          </w:tcPr>
          <w:p w14:paraId="0BE20DD7" w14:textId="77777777" w:rsidR="00CC55E7" w:rsidRPr="008545D1" w:rsidRDefault="00CC55E7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A39AE65" w14:textId="0023B34C" w:rsidR="00CC55E7" w:rsidRPr="008545D1" w:rsidRDefault="003F6926" w:rsidP="00CC55E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CC5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C55E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11E448DD" w14:textId="77777777" w:rsidR="00CC55E7" w:rsidRPr="008545D1" w:rsidRDefault="00CC55E7" w:rsidP="00CC55E7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  <w:gridSpan w:val="3"/>
          </w:tcPr>
          <w:p w14:paraId="7DCBF69C" w14:textId="09AE2C13" w:rsidR="00CC55E7" w:rsidRPr="008545D1" w:rsidRDefault="003F6926" w:rsidP="00CC55E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C5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C55E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3" w:type="dxa"/>
            <w:gridSpan w:val="2"/>
          </w:tcPr>
          <w:p w14:paraId="14C0C4F2" w14:textId="77777777" w:rsidR="00CC55E7" w:rsidRPr="008545D1" w:rsidRDefault="00CC55E7" w:rsidP="00CC55E7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42503E92" w14:textId="44C56BE4" w:rsidR="00CC55E7" w:rsidRPr="008545D1" w:rsidRDefault="003F6926" w:rsidP="00CC55E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CC5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C55E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2" w:type="dxa"/>
            <w:gridSpan w:val="2"/>
          </w:tcPr>
          <w:p w14:paraId="1B7D4BE5" w14:textId="77777777" w:rsidR="00CC55E7" w:rsidRPr="008545D1" w:rsidRDefault="00CC55E7" w:rsidP="00CC55E7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  <w:gridSpan w:val="2"/>
          </w:tcPr>
          <w:p w14:paraId="30D55667" w14:textId="090F7197" w:rsidR="00CC55E7" w:rsidRPr="008545D1" w:rsidRDefault="003F6926" w:rsidP="00CC55E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C5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C55E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C55E7" w:rsidRPr="008545D1" w14:paraId="42B47A86" w14:textId="77777777" w:rsidTr="005E4962">
        <w:trPr>
          <w:tblHeader/>
        </w:trPr>
        <w:tc>
          <w:tcPr>
            <w:tcW w:w="2963" w:type="dxa"/>
          </w:tcPr>
          <w:p w14:paraId="1798128A" w14:textId="24C056D2" w:rsidR="00CC55E7" w:rsidRPr="008545D1" w:rsidRDefault="00CC55E7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9" w:type="dxa"/>
          </w:tcPr>
          <w:p w14:paraId="400BEC22" w14:textId="77777777" w:rsidR="00CC55E7" w:rsidRPr="008545D1" w:rsidRDefault="00CC55E7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46EB071" w14:textId="7588E573" w:rsidR="00CC55E7" w:rsidRPr="008545D1" w:rsidRDefault="003F6926" w:rsidP="00CC55E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3F692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45739B98" w14:textId="77777777" w:rsidR="00CC55E7" w:rsidRPr="008545D1" w:rsidRDefault="00CC55E7" w:rsidP="00CC55E7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  <w:gridSpan w:val="3"/>
          </w:tcPr>
          <w:p w14:paraId="7F24E710" w14:textId="255A5812" w:rsidR="00CC55E7" w:rsidRPr="008545D1" w:rsidRDefault="003F6926" w:rsidP="00CC55E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3F692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</w:t>
            </w:r>
          </w:p>
        </w:tc>
        <w:tc>
          <w:tcPr>
            <w:tcW w:w="273" w:type="dxa"/>
            <w:gridSpan w:val="2"/>
          </w:tcPr>
          <w:p w14:paraId="45C150A4" w14:textId="77777777" w:rsidR="00CC55E7" w:rsidRPr="008545D1" w:rsidRDefault="00CC55E7" w:rsidP="00CC55E7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243F78EC" w14:textId="68D8A3CD" w:rsidR="00CC55E7" w:rsidRPr="008545D1" w:rsidRDefault="003F6926" w:rsidP="00CC55E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3F692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72" w:type="dxa"/>
            <w:gridSpan w:val="2"/>
          </w:tcPr>
          <w:p w14:paraId="320ECB4E" w14:textId="77777777" w:rsidR="00CC55E7" w:rsidRPr="008545D1" w:rsidRDefault="00CC55E7" w:rsidP="00CC55E7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  <w:gridSpan w:val="2"/>
          </w:tcPr>
          <w:p w14:paraId="7C9A3371" w14:textId="56577690" w:rsidR="00CC55E7" w:rsidRPr="008545D1" w:rsidRDefault="003F6926" w:rsidP="00CC55E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Pr="003F6926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</w:t>
            </w:r>
          </w:p>
        </w:tc>
      </w:tr>
      <w:tr w:rsidR="00CC55E7" w:rsidRPr="008545D1" w14:paraId="189CAC8E" w14:textId="77777777" w:rsidTr="005E4962">
        <w:trPr>
          <w:tblHeader/>
        </w:trPr>
        <w:tc>
          <w:tcPr>
            <w:tcW w:w="4212" w:type="dxa"/>
            <w:gridSpan w:val="2"/>
          </w:tcPr>
          <w:p w14:paraId="249455CE" w14:textId="77777777" w:rsidR="00CC55E7" w:rsidRPr="008545D1" w:rsidRDefault="00CC55E7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2"/>
          </w:tcPr>
          <w:p w14:paraId="69AC78A1" w14:textId="77777777" w:rsidR="00CC55E7" w:rsidRPr="008545D1" w:rsidRDefault="00CC55E7" w:rsidP="00CC55E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C55E7" w:rsidRPr="008545D1" w14:paraId="75282174" w14:textId="77777777" w:rsidTr="005E4962">
        <w:trPr>
          <w:tblHeader/>
        </w:trPr>
        <w:tc>
          <w:tcPr>
            <w:tcW w:w="4212" w:type="dxa"/>
            <w:gridSpan w:val="2"/>
          </w:tcPr>
          <w:p w14:paraId="3FE38F22" w14:textId="238B9C24" w:rsidR="00CC55E7" w:rsidRPr="008545D1" w:rsidRDefault="00CC55E7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5130" w:type="dxa"/>
            <w:gridSpan w:val="12"/>
          </w:tcPr>
          <w:p w14:paraId="17F6E126" w14:textId="77777777" w:rsidR="00CC55E7" w:rsidRPr="008545D1" w:rsidRDefault="00CC55E7" w:rsidP="00CC55E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C55E7" w:rsidRPr="008545D1" w14:paraId="6C913628" w14:textId="77777777" w:rsidTr="005E4962">
        <w:trPr>
          <w:cantSplit/>
        </w:trPr>
        <w:tc>
          <w:tcPr>
            <w:tcW w:w="4212" w:type="dxa"/>
            <w:gridSpan w:val="2"/>
          </w:tcPr>
          <w:p w14:paraId="4D9484EC" w14:textId="77777777" w:rsidR="00CC55E7" w:rsidRPr="008545D1" w:rsidRDefault="00CC55E7" w:rsidP="00CC55E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5BC3A8F" w14:textId="7AB7DA11" w:rsidR="00CC55E7" w:rsidRPr="008545D1" w:rsidRDefault="003F6926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560</w:t>
            </w:r>
            <w:r w:rsidR="00CC55E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311F5E36" w14:textId="77777777" w:rsidR="00CC55E7" w:rsidRPr="008545D1" w:rsidRDefault="00CC55E7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B6E046D" w14:textId="7C1192C2" w:rsidR="00CC55E7" w:rsidRPr="008545D1" w:rsidRDefault="003F6926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 w:hint="cs"/>
                <w:sz w:val="30"/>
                <w:szCs w:val="30"/>
              </w:rPr>
              <w:t>561</w:t>
            </w:r>
          </w:p>
        </w:tc>
        <w:tc>
          <w:tcPr>
            <w:tcW w:w="270" w:type="dxa"/>
            <w:gridSpan w:val="2"/>
          </w:tcPr>
          <w:p w14:paraId="66AC9606" w14:textId="77777777" w:rsidR="00CC55E7" w:rsidRPr="008545D1" w:rsidRDefault="00CC55E7" w:rsidP="00CC55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6044883" w14:textId="638A2402" w:rsidR="00CC55E7" w:rsidRPr="008545D1" w:rsidRDefault="003F6926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107</w:t>
            </w:r>
            <w:r w:rsidR="00CC55E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6D5E8561" w14:textId="77777777" w:rsidR="00CC55E7" w:rsidRPr="008545D1" w:rsidRDefault="00CC55E7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E2FD87E" w14:textId="48724F6F" w:rsidR="00CC55E7" w:rsidRPr="008545D1" w:rsidRDefault="003F6926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 w:hint="cs"/>
                <w:sz w:val="30"/>
                <w:szCs w:val="30"/>
              </w:rPr>
              <w:t>109</w:t>
            </w:r>
          </w:p>
        </w:tc>
      </w:tr>
    </w:tbl>
    <w:p w14:paraId="19D79B50" w14:textId="77777777" w:rsidR="002C4259" w:rsidRPr="00EC0B0A" w:rsidRDefault="002C4259" w:rsidP="002C42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080"/>
        <w:gridCol w:w="270"/>
        <w:gridCol w:w="1080"/>
        <w:gridCol w:w="270"/>
        <w:gridCol w:w="1080"/>
        <w:gridCol w:w="270"/>
        <w:gridCol w:w="1080"/>
      </w:tblGrid>
      <w:tr w:rsidR="006013DD" w:rsidRPr="008545D1" w14:paraId="60446974" w14:textId="77777777" w:rsidTr="005E4962">
        <w:trPr>
          <w:tblHeader/>
        </w:trPr>
        <w:tc>
          <w:tcPr>
            <w:tcW w:w="4212" w:type="dxa"/>
          </w:tcPr>
          <w:p w14:paraId="1ACD7A4F" w14:textId="7F7A855E" w:rsidR="006013DD" w:rsidRPr="008545D1" w:rsidRDefault="006013DD" w:rsidP="00601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="004F0A1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8545D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130" w:type="dxa"/>
            <w:gridSpan w:val="7"/>
          </w:tcPr>
          <w:p w14:paraId="57D9F979" w14:textId="77777777" w:rsidR="006013DD" w:rsidRPr="008545D1" w:rsidRDefault="006013DD" w:rsidP="006013D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013DD" w:rsidRPr="008545D1" w14:paraId="2D9E3D14" w14:textId="77777777" w:rsidTr="00983257">
        <w:trPr>
          <w:cantSplit/>
        </w:trPr>
        <w:tc>
          <w:tcPr>
            <w:tcW w:w="4212" w:type="dxa"/>
          </w:tcPr>
          <w:p w14:paraId="26373266" w14:textId="77777777" w:rsidR="006013DD" w:rsidRPr="008545D1" w:rsidRDefault="006013DD" w:rsidP="0098325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E95336B" w14:textId="7A7C04F0" w:rsidR="006013DD" w:rsidRPr="008545D1" w:rsidRDefault="00CC55E7" w:rsidP="0098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F6926" w:rsidRPr="003F6926"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  <w:tc>
          <w:tcPr>
            <w:tcW w:w="270" w:type="dxa"/>
          </w:tcPr>
          <w:p w14:paraId="2CE26AD6" w14:textId="77777777" w:rsidR="006013DD" w:rsidRPr="008545D1" w:rsidRDefault="006013DD" w:rsidP="0098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5295ADA" w14:textId="04FC7BA4" w:rsidR="006013DD" w:rsidRPr="008545D1" w:rsidRDefault="003F6926" w:rsidP="0098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 w:hint="cs"/>
                <w:sz w:val="30"/>
                <w:szCs w:val="30"/>
              </w:rPr>
              <w:t>346</w:t>
            </w:r>
          </w:p>
        </w:tc>
        <w:tc>
          <w:tcPr>
            <w:tcW w:w="270" w:type="dxa"/>
          </w:tcPr>
          <w:p w14:paraId="1E8F1F22" w14:textId="77777777" w:rsidR="006013DD" w:rsidRPr="008545D1" w:rsidRDefault="006013DD" w:rsidP="0098325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3AA2F32" w14:textId="292249FB" w:rsidR="006013DD" w:rsidRPr="008545D1" w:rsidRDefault="00CC55E7" w:rsidP="0098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46D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E174D1" w14:textId="77777777" w:rsidR="006013DD" w:rsidRPr="008545D1" w:rsidRDefault="006013DD" w:rsidP="0098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E4B663D" w14:textId="77777777" w:rsidR="006013DD" w:rsidRPr="008545D1" w:rsidRDefault="006013DD" w:rsidP="00983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</w:tbl>
    <w:p w14:paraId="43470219" w14:textId="77777777" w:rsidR="002C4259" w:rsidRPr="00EC0B0A" w:rsidRDefault="002C4259" w:rsidP="00A1539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3"/>
        <w:gridCol w:w="1044"/>
        <w:gridCol w:w="272"/>
        <w:gridCol w:w="1107"/>
      </w:tblGrid>
      <w:tr w:rsidR="00696DD7" w:rsidRPr="008545D1" w14:paraId="79860B14" w14:textId="77777777" w:rsidTr="00696DD7">
        <w:tc>
          <w:tcPr>
            <w:tcW w:w="4230" w:type="dxa"/>
          </w:tcPr>
          <w:p w14:paraId="11E5D786" w14:textId="039BACFC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126" w:type="dxa"/>
            <w:gridSpan w:val="7"/>
          </w:tcPr>
          <w:p w14:paraId="3989E0E9" w14:textId="77777777" w:rsidR="00696DD7" w:rsidRPr="008545D1" w:rsidRDefault="00696DD7" w:rsidP="00696DD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96DD7" w:rsidRPr="008545D1" w14:paraId="20670098" w14:textId="77777777" w:rsidTr="00696DD7">
        <w:tc>
          <w:tcPr>
            <w:tcW w:w="4230" w:type="dxa"/>
          </w:tcPr>
          <w:p w14:paraId="070F4ED1" w14:textId="77777777" w:rsidR="00696DD7" w:rsidRPr="008545D1" w:rsidRDefault="00696DD7" w:rsidP="00696DD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14F5E65" w14:textId="0E93C186" w:rsidR="00696DD7" w:rsidRPr="008545D1" w:rsidRDefault="00E764CC" w:rsidP="00696DD7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CE54AEC" w14:textId="77777777" w:rsidR="00696DD7" w:rsidRPr="008545D1" w:rsidRDefault="00696DD7" w:rsidP="00696DD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77E785" w14:textId="1E6C62DB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9F9C477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3DF2D954" w14:textId="13FEC1FB" w:rsidR="00696DD7" w:rsidRPr="008545D1" w:rsidRDefault="003F6926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72" w:type="dxa"/>
            <w:shd w:val="clear" w:color="auto" w:fill="auto"/>
          </w:tcPr>
          <w:p w14:paraId="28884C06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</w:tcPr>
          <w:p w14:paraId="0FD95A39" w14:textId="3A70E256" w:rsidR="00696DD7" w:rsidRPr="008545D1" w:rsidRDefault="003F6926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696DD7" w:rsidRPr="008545D1" w14:paraId="384A7E20" w14:textId="77777777" w:rsidTr="00696DD7">
        <w:tc>
          <w:tcPr>
            <w:tcW w:w="4230" w:type="dxa"/>
          </w:tcPr>
          <w:p w14:paraId="2A8E906D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</w:tcPr>
          <w:p w14:paraId="3A476AD5" w14:textId="783E7D59" w:rsidR="00696DD7" w:rsidRPr="008545D1" w:rsidRDefault="003F6926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  <w:tc>
          <w:tcPr>
            <w:tcW w:w="270" w:type="dxa"/>
          </w:tcPr>
          <w:p w14:paraId="60DA40EC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080" w:type="dxa"/>
          </w:tcPr>
          <w:p w14:paraId="2FF98BE1" w14:textId="6443EB14" w:rsidR="00696DD7" w:rsidRPr="008545D1" w:rsidRDefault="003F6926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  <w:tc>
          <w:tcPr>
            <w:tcW w:w="273" w:type="dxa"/>
          </w:tcPr>
          <w:p w14:paraId="13781108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00320EAA" w14:textId="7CC156A4" w:rsidR="00696DD7" w:rsidRPr="008545D1" w:rsidRDefault="003F6926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272" w:type="dxa"/>
          </w:tcPr>
          <w:p w14:paraId="1B69506C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105" w:type="dxa"/>
          </w:tcPr>
          <w:p w14:paraId="323F0FB6" w14:textId="5677D105" w:rsidR="00696DD7" w:rsidRPr="008545D1" w:rsidRDefault="003F6926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343</w:t>
            </w:r>
          </w:p>
        </w:tc>
      </w:tr>
      <w:tr w:rsidR="00696DD7" w:rsidRPr="008545D1" w14:paraId="16608225" w14:textId="77777777" w:rsidTr="00696DD7">
        <w:tc>
          <w:tcPr>
            <w:tcW w:w="4230" w:type="dxa"/>
          </w:tcPr>
          <w:p w14:paraId="1CD576A1" w14:textId="77777777" w:rsidR="00696DD7" w:rsidRPr="008545D1" w:rsidRDefault="00696DD7" w:rsidP="00696DD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4434D2A2" w14:textId="2AC1742B" w:rsidR="00696DD7" w:rsidRPr="008545D1" w:rsidRDefault="003F6926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9816A04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CCFB23" w14:textId="6DC4B4B6" w:rsidR="00696DD7" w:rsidRPr="008545D1" w:rsidRDefault="003F6926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3" w:type="dxa"/>
          </w:tcPr>
          <w:p w14:paraId="36CB45D5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2F42C73C" w14:textId="41EDA14E" w:rsidR="00696DD7" w:rsidRPr="008545D1" w:rsidRDefault="003F6926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2FE20DE2" w14:textId="77777777" w:rsidR="00696DD7" w:rsidRPr="008545D1" w:rsidRDefault="00696DD7" w:rsidP="00696DD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E3B5CB7" w14:textId="3F3919A1" w:rsidR="00696DD7" w:rsidRPr="008545D1" w:rsidRDefault="003F6926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96DD7" w:rsidRPr="008545D1" w14:paraId="658FC3EE" w14:textId="77777777" w:rsidTr="00696DD7">
        <w:tc>
          <w:tcPr>
            <w:tcW w:w="4230" w:type="dxa"/>
          </w:tcPr>
          <w:p w14:paraId="0F6D789F" w14:textId="77777777" w:rsidR="00696DD7" w:rsidRPr="008545D1" w:rsidRDefault="00696DD7" w:rsidP="00696DD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B9218F" w14:textId="666F60E0" w:rsidR="00696DD7" w:rsidRPr="008545D1" w:rsidRDefault="003F6926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410</w:t>
            </w:r>
          </w:p>
        </w:tc>
        <w:tc>
          <w:tcPr>
            <w:tcW w:w="270" w:type="dxa"/>
          </w:tcPr>
          <w:p w14:paraId="5A4954D2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47EF74" w14:textId="492A7E97" w:rsidR="00696DD7" w:rsidRPr="008545D1" w:rsidRDefault="003F6926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485</w:t>
            </w:r>
          </w:p>
        </w:tc>
        <w:tc>
          <w:tcPr>
            <w:tcW w:w="273" w:type="dxa"/>
          </w:tcPr>
          <w:p w14:paraId="44BA15F3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31E8D8D4" w14:textId="65AB9A4D" w:rsidR="00696DD7" w:rsidRPr="008545D1" w:rsidRDefault="003F6926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337</w:t>
            </w:r>
          </w:p>
        </w:tc>
        <w:tc>
          <w:tcPr>
            <w:tcW w:w="272" w:type="dxa"/>
          </w:tcPr>
          <w:p w14:paraId="4CD316C7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591DC15C" w14:textId="7ECB5FD7" w:rsidR="00696DD7" w:rsidRPr="008545D1" w:rsidRDefault="003F6926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407</w:t>
            </w:r>
          </w:p>
        </w:tc>
      </w:tr>
      <w:tr w:rsidR="00696DD7" w:rsidRPr="008545D1" w14:paraId="5E61ECE6" w14:textId="77777777" w:rsidTr="00696DD7">
        <w:trPr>
          <w:trHeight w:val="209"/>
        </w:trPr>
        <w:tc>
          <w:tcPr>
            <w:tcW w:w="4230" w:type="dxa"/>
          </w:tcPr>
          <w:p w14:paraId="575C75AC" w14:textId="77777777" w:rsidR="00696DD7" w:rsidRPr="008545D1" w:rsidRDefault="00696DD7" w:rsidP="00696DD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1B3D20" w14:textId="0A9AC313" w:rsidR="00696DD7" w:rsidRPr="008545D1" w:rsidRDefault="00E764CC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30"/>
                <w:szCs w:val="30"/>
              </w:rPr>
              <w:t>197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D04AED8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B4737B" w14:textId="1A441136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926" w:rsidRPr="003F6926">
              <w:rPr>
                <w:rFonts w:asciiTheme="majorBidi" w:hAnsiTheme="majorBidi" w:cstheme="majorBidi" w:hint="cs"/>
                <w:sz w:val="30"/>
                <w:szCs w:val="30"/>
              </w:rPr>
              <w:t>246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00BEF574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38DB065C" w14:textId="3B97E694" w:rsidR="00696DD7" w:rsidRPr="008545D1" w:rsidRDefault="00E764CC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458FB923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35BE3E1F" w14:textId="6A96B1F4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30"/>
                <w:szCs w:val="30"/>
              </w:rPr>
              <w:t>152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96DD7" w:rsidRPr="008545D1" w14:paraId="4CDD0807" w14:textId="77777777" w:rsidTr="00696DD7">
        <w:tc>
          <w:tcPr>
            <w:tcW w:w="4230" w:type="dxa"/>
          </w:tcPr>
          <w:p w14:paraId="6DCA11E3" w14:textId="77777777" w:rsidR="00696DD7" w:rsidRPr="008545D1" w:rsidRDefault="00696DD7" w:rsidP="00696DD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1D259A" w14:textId="34DC1741" w:rsidR="00696DD7" w:rsidRPr="008545D1" w:rsidRDefault="003F6926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</w:t>
            </w:r>
          </w:p>
        </w:tc>
        <w:tc>
          <w:tcPr>
            <w:tcW w:w="270" w:type="dxa"/>
          </w:tcPr>
          <w:p w14:paraId="053873C5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BDF28E" w14:textId="505C9969" w:rsidR="00696DD7" w:rsidRPr="008545D1" w:rsidRDefault="003F6926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239</w:t>
            </w:r>
          </w:p>
        </w:tc>
        <w:tc>
          <w:tcPr>
            <w:tcW w:w="273" w:type="dxa"/>
          </w:tcPr>
          <w:p w14:paraId="4F0F0EF2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0FBD4032" w14:textId="67C9A2C6" w:rsidR="00696DD7" w:rsidRPr="008545D1" w:rsidRDefault="003F6926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</w:t>
            </w:r>
          </w:p>
        </w:tc>
        <w:tc>
          <w:tcPr>
            <w:tcW w:w="272" w:type="dxa"/>
          </w:tcPr>
          <w:p w14:paraId="6A546F51" w14:textId="77777777" w:rsidR="00696DD7" w:rsidRPr="008545D1" w:rsidRDefault="00696DD7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443F5642" w14:textId="23C0ADED" w:rsidR="00696DD7" w:rsidRPr="008545D1" w:rsidRDefault="003F6926" w:rsidP="00696D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</w:t>
            </w:r>
          </w:p>
        </w:tc>
      </w:tr>
    </w:tbl>
    <w:p w14:paraId="6BF536AE" w14:textId="343C3A3B" w:rsidR="00696DD7" w:rsidRDefault="00696DD7" w:rsidP="00B543A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810"/>
        <w:gridCol w:w="900"/>
        <w:gridCol w:w="242"/>
        <w:gridCol w:w="928"/>
        <w:gridCol w:w="270"/>
        <w:gridCol w:w="990"/>
        <w:gridCol w:w="270"/>
        <w:gridCol w:w="990"/>
      </w:tblGrid>
      <w:tr w:rsidR="000F6B3C" w:rsidRPr="00272DBB" w14:paraId="19A090AD" w14:textId="77777777" w:rsidTr="00B2299E">
        <w:trPr>
          <w:cantSplit/>
          <w:trHeight w:val="291"/>
          <w:tblHeader/>
        </w:trPr>
        <w:tc>
          <w:tcPr>
            <w:tcW w:w="3960" w:type="dxa"/>
          </w:tcPr>
          <w:p w14:paraId="6A06C9DA" w14:textId="77777777" w:rsidR="000F6B3C" w:rsidRPr="00272DBB" w:rsidRDefault="000F6B3C" w:rsidP="00033AD5">
            <w:pPr>
              <w:spacing w:line="240" w:lineRule="auto"/>
              <w:ind w:left="3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810" w:type="dxa"/>
          </w:tcPr>
          <w:p w14:paraId="1F883E79" w14:textId="77777777" w:rsidR="000F6B3C" w:rsidRPr="00272DBB" w:rsidRDefault="000F6B3C" w:rsidP="00033AD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14:paraId="217A8E02" w14:textId="6ABB165D" w:rsidR="000F6B3C" w:rsidRPr="00272DBB" w:rsidRDefault="000F6B3C" w:rsidP="00033AD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A6A616" w14:textId="77777777" w:rsidR="000F6B3C" w:rsidRPr="00272DBB" w:rsidRDefault="000F6B3C" w:rsidP="00033AD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53E7F26" w14:textId="77777777" w:rsidR="000F6B3C" w:rsidRPr="00272DBB" w:rsidRDefault="000F6B3C" w:rsidP="00033AD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6B3C" w:rsidRPr="00272DBB" w14:paraId="5245B57C" w14:textId="77777777" w:rsidTr="00B2299E">
        <w:trPr>
          <w:cantSplit/>
          <w:trHeight w:val="280"/>
        </w:trPr>
        <w:tc>
          <w:tcPr>
            <w:tcW w:w="3960" w:type="dxa"/>
          </w:tcPr>
          <w:p w14:paraId="3FDAF558" w14:textId="4ED02D3E" w:rsidR="000F6B3C" w:rsidRPr="00272DBB" w:rsidRDefault="000F6B3C" w:rsidP="000F6B3C">
            <w:pPr>
              <w:pStyle w:val="a1"/>
              <w:ind w:left="39" w:right="-108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F69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810" w:type="dxa"/>
            <w:vAlign w:val="bottom"/>
          </w:tcPr>
          <w:p w14:paraId="268496C5" w14:textId="1EBE930E" w:rsidR="000F6B3C" w:rsidRPr="003F6926" w:rsidRDefault="000F6B3C" w:rsidP="000F6B3C">
            <w:pPr>
              <w:pStyle w:val="a1"/>
              <w:ind w:left="-103" w:right="-193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eastAsia="AngsanaNew" w:hAnsiTheme="majorBidi" w:cstheme="majorBidi"/>
                <w:b/>
                <w:i/>
                <w:iCs/>
                <w:sz w:val="30"/>
                <w:szCs w:val="30"/>
                <w:cs/>
                <w:lang w:eastAsia="en-GB"/>
              </w:rPr>
              <w:t>หมายเหตุ</w:t>
            </w:r>
          </w:p>
        </w:tc>
        <w:tc>
          <w:tcPr>
            <w:tcW w:w="900" w:type="dxa"/>
          </w:tcPr>
          <w:p w14:paraId="4E030929" w14:textId="44F789DD" w:rsidR="000F6B3C" w:rsidRPr="00272DBB" w:rsidRDefault="000F6B3C" w:rsidP="000F6B3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42" w:type="dxa"/>
          </w:tcPr>
          <w:p w14:paraId="65833BB7" w14:textId="77777777" w:rsidR="000F6B3C" w:rsidRPr="00272DBB" w:rsidRDefault="000F6B3C" w:rsidP="000F6B3C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928" w:type="dxa"/>
          </w:tcPr>
          <w:p w14:paraId="7696C2CE" w14:textId="737F08CE" w:rsidR="000F6B3C" w:rsidRPr="00272DBB" w:rsidRDefault="000F6B3C" w:rsidP="000F6B3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10BC452F" w14:textId="77777777" w:rsidR="000F6B3C" w:rsidRPr="00272DBB" w:rsidRDefault="000F6B3C" w:rsidP="000F6B3C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21B6E8BA" w14:textId="69F1DCA8" w:rsidR="000F6B3C" w:rsidRPr="00272DBB" w:rsidRDefault="000F6B3C" w:rsidP="000F6B3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010AFA72" w14:textId="77777777" w:rsidR="000F6B3C" w:rsidRPr="00272DBB" w:rsidRDefault="000F6B3C" w:rsidP="000F6B3C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1D3696D9" w14:textId="7FC99FF4" w:rsidR="000F6B3C" w:rsidRPr="00272DBB" w:rsidRDefault="000F6B3C" w:rsidP="000F6B3C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0F6B3C" w:rsidRPr="00272DBB" w14:paraId="5A06FF10" w14:textId="77777777" w:rsidTr="00B2299E">
        <w:trPr>
          <w:cantSplit/>
          <w:trHeight w:val="291"/>
        </w:trPr>
        <w:tc>
          <w:tcPr>
            <w:tcW w:w="3960" w:type="dxa"/>
          </w:tcPr>
          <w:p w14:paraId="5750334B" w14:textId="77777777" w:rsidR="000F6B3C" w:rsidRPr="00272DBB" w:rsidRDefault="000F6B3C" w:rsidP="000F6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A22E21D" w14:textId="77777777" w:rsidR="000F6B3C" w:rsidRPr="00272DBB" w:rsidRDefault="000F6B3C" w:rsidP="000F6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7"/>
          </w:tcPr>
          <w:p w14:paraId="3ACCB34A" w14:textId="6C7E7600" w:rsidR="000F6B3C" w:rsidRPr="00272DBB" w:rsidRDefault="000F6B3C" w:rsidP="000F6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F6B3C" w:rsidRPr="00925F5F" w14:paraId="2262989E" w14:textId="77777777" w:rsidTr="00B2299E">
        <w:trPr>
          <w:cantSplit/>
          <w:trHeight w:val="280"/>
        </w:trPr>
        <w:tc>
          <w:tcPr>
            <w:tcW w:w="3960" w:type="dxa"/>
          </w:tcPr>
          <w:p w14:paraId="3D239351" w14:textId="77777777" w:rsidR="000F6B3C" w:rsidRDefault="000F6B3C" w:rsidP="000F6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810" w:type="dxa"/>
          </w:tcPr>
          <w:p w14:paraId="136280C6" w14:textId="279370FD" w:rsidR="000F6B3C" w:rsidRPr="000F6B3C" w:rsidRDefault="000F6B3C" w:rsidP="000F6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6B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00" w:type="dxa"/>
          </w:tcPr>
          <w:p w14:paraId="18D76D2F" w14:textId="701166D9" w:rsidR="000F6B3C" w:rsidRPr="00700149" w:rsidRDefault="000F6B3C" w:rsidP="000F6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434F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F6926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E434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1B8466FD" w14:textId="77777777" w:rsidR="000F6B3C" w:rsidRPr="00700149" w:rsidRDefault="000F6B3C" w:rsidP="000F6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5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28" w:type="dxa"/>
            <w:shd w:val="clear" w:color="auto" w:fill="auto"/>
          </w:tcPr>
          <w:p w14:paraId="416FB341" w14:textId="77777777" w:rsidR="000F6B3C" w:rsidRPr="00E434F4" w:rsidRDefault="000F6B3C" w:rsidP="000F6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34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3C990E" w14:textId="77777777" w:rsidR="000F6B3C" w:rsidRPr="00E434F4" w:rsidRDefault="000F6B3C" w:rsidP="000F6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5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0C8A320" w14:textId="1028093C" w:rsidR="000F6B3C" w:rsidRPr="00E434F4" w:rsidRDefault="000F6B3C" w:rsidP="000F6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34F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F6926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E434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C26D1FA" w14:textId="77777777" w:rsidR="000F6B3C" w:rsidRPr="00E434F4" w:rsidRDefault="000F6B3C" w:rsidP="000F6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5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522503" w14:textId="77777777" w:rsidR="000F6B3C" w:rsidRPr="00E434F4" w:rsidRDefault="000F6B3C" w:rsidP="000F6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34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592C11B" w14:textId="77777777" w:rsidR="00C90DB7" w:rsidRPr="00A82753" w:rsidRDefault="00C90DB7" w:rsidP="00B543A8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3"/>
        <w:gridCol w:w="367"/>
        <w:gridCol w:w="900"/>
        <w:gridCol w:w="1080"/>
        <w:gridCol w:w="236"/>
        <w:gridCol w:w="1120"/>
        <w:gridCol w:w="273"/>
        <w:gridCol w:w="1044"/>
        <w:gridCol w:w="272"/>
        <w:gridCol w:w="1105"/>
      </w:tblGrid>
      <w:tr w:rsidR="00CF40A9" w:rsidRPr="008545D1" w14:paraId="378F5E9C" w14:textId="77777777" w:rsidTr="00324B4F">
        <w:tc>
          <w:tcPr>
            <w:tcW w:w="2963" w:type="dxa"/>
          </w:tcPr>
          <w:p w14:paraId="29818636" w14:textId="237CE3AC" w:rsidR="00CF40A9" w:rsidRPr="008545D1" w:rsidRDefault="00696DD7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CF40A9"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367" w:type="dxa"/>
          </w:tcPr>
          <w:p w14:paraId="69067D96" w14:textId="77777777" w:rsidR="00CF40A9" w:rsidRPr="008545D1" w:rsidRDefault="00CF40A9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90CD7A2" w14:textId="77777777" w:rsidR="00CF40A9" w:rsidRPr="008545D1" w:rsidRDefault="00CF40A9" w:rsidP="00324B4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6" w:type="dxa"/>
            <w:gridSpan w:val="3"/>
          </w:tcPr>
          <w:p w14:paraId="3CB92A28" w14:textId="77777777" w:rsidR="00CF40A9" w:rsidRPr="008545D1" w:rsidRDefault="00CF40A9" w:rsidP="00324B4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2693253D" w14:textId="77777777" w:rsidR="00CF40A9" w:rsidRPr="008545D1" w:rsidRDefault="00CF40A9" w:rsidP="00324B4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76084D6E" w14:textId="77777777" w:rsidR="00CF40A9" w:rsidRPr="008545D1" w:rsidRDefault="00CF40A9" w:rsidP="00324B4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55E7" w:rsidRPr="008545D1" w14:paraId="09A07542" w14:textId="77777777" w:rsidTr="00324B4F">
        <w:tc>
          <w:tcPr>
            <w:tcW w:w="2963" w:type="dxa"/>
          </w:tcPr>
          <w:p w14:paraId="2F687773" w14:textId="77777777" w:rsidR="00CC55E7" w:rsidRPr="008545D1" w:rsidRDefault="00CC55E7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7" w:type="dxa"/>
          </w:tcPr>
          <w:p w14:paraId="55BB3CAF" w14:textId="77777777" w:rsidR="00CC55E7" w:rsidRPr="008545D1" w:rsidRDefault="00CC55E7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B13F179" w14:textId="77777777" w:rsidR="00CC55E7" w:rsidRPr="008545D1" w:rsidRDefault="00CC55E7" w:rsidP="00CC55E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237804" w14:textId="61B14460" w:rsidR="00CC55E7" w:rsidRPr="008545D1" w:rsidRDefault="003F6926" w:rsidP="00CC55E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CC5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C55E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46BFE8C0" w14:textId="77777777" w:rsidR="00CC55E7" w:rsidRPr="008545D1" w:rsidRDefault="00CC55E7" w:rsidP="00CC55E7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14:paraId="4B50E989" w14:textId="53BE0FF2" w:rsidR="00CC55E7" w:rsidRPr="008545D1" w:rsidRDefault="003F6926" w:rsidP="00CC55E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C5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C55E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3" w:type="dxa"/>
          </w:tcPr>
          <w:p w14:paraId="7A1C1A29" w14:textId="77777777" w:rsidR="00CC55E7" w:rsidRPr="008545D1" w:rsidRDefault="00CC55E7" w:rsidP="00CC55E7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23249E97" w14:textId="0A7098B5" w:rsidR="00CC55E7" w:rsidRPr="008545D1" w:rsidRDefault="003F6926" w:rsidP="00CC55E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CC5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C55E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2" w:type="dxa"/>
          </w:tcPr>
          <w:p w14:paraId="4EE4DEE5" w14:textId="77777777" w:rsidR="00CC55E7" w:rsidRPr="008545D1" w:rsidRDefault="00CC55E7" w:rsidP="00CC55E7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</w:tcPr>
          <w:p w14:paraId="3D47E171" w14:textId="1F3EE86C" w:rsidR="00CC55E7" w:rsidRPr="008545D1" w:rsidRDefault="003F6926" w:rsidP="00CC55E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C5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CC55E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C55E7" w:rsidRPr="008545D1" w14:paraId="51BCC2DC" w14:textId="77777777" w:rsidTr="00324B4F">
        <w:tc>
          <w:tcPr>
            <w:tcW w:w="2963" w:type="dxa"/>
          </w:tcPr>
          <w:p w14:paraId="122D6502" w14:textId="00076A83" w:rsidR="00CC55E7" w:rsidRPr="008545D1" w:rsidRDefault="00CC55E7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7" w:type="dxa"/>
          </w:tcPr>
          <w:p w14:paraId="7288CB80" w14:textId="77777777" w:rsidR="00CC55E7" w:rsidRPr="008545D1" w:rsidRDefault="00CC55E7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4F3DC2C" w14:textId="5A64BAA7" w:rsidR="00CC55E7" w:rsidRPr="008545D1" w:rsidRDefault="00CC55E7" w:rsidP="00CC55E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A524267" w14:textId="2A953C51" w:rsidR="00CC55E7" w:rsidRPr="008545D1" w:rsidRDefault="003F6926" w:rsidP="00CC55E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60CA28A8" w14:textId="77777777" w:rsidR="00CC55E7" w:rsidRPr="008545D1" w:rsidRDefault="00CC55E7" w:rsidP="00CC55E7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14:paraId="46869A8F" w14:textId="083412C2" w:rsidR="00CC55E7" w:rsidRPr="008545D1" w:rsidRDefault="003F6926" w:rsidP="00CC55E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3" w:type="dxa"/>
          </w:tcPr>
          <w:p w14:paraId="34E43E82" w14:textId="77777777" w:rsidR="00CC55E7" w:rsidRPr="008545D1" w:rsidRDefault="00CC55E7" w:rsidP="00CC55E7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333EE3E9" w14:textId="7F51B815" w:rsidR="00CC55E7" w:rsidRPr="008545D1" w:rsidRDefault="003F6926" w:rsidP="00CC55E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2" w:type="dxa"/>
          </w:tcPr>
          <w:p w14:paraId="0EBA1D97" w14:textId="77777777" w:rsidR="00CC55E7" w:rsidRPr="008545D1" w:rsidRDefault="00CC55E7" w:rsidP="00CC55E7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</w:tcPr>
          <w:p w14:paraId="150DE953" w14:textId="67E03944" w:rsidR="00CC55E7" w:rsidRPr="008545D1" w:rsidRDefault="003F6926" w:rsidP="00CC55E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CC55E7" w:rsidRPr="008545D1" w14:paraId="4E6C19BA" w14:textId="77777777" w:rsidTr="00324B4F">
        <w:tc>
          <w:tcPr>
            <w:tcW w:w="3330" w:type="dxa"/>
            <w:gridSpan w:val="2"/>
          </w:tcPr>
          <w:p w14:paraId="518C441E" w14:textId="77777777" w:rsidR="00CC55E7" w:rsidRPr="008545D1" w:rsidRDefault="00CC55E7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D1E16B5" w14:textId="77777777" w:rsidR="00CC55E7" w:rsidRPr="008545D1" w:rsidRDefault="00CC55E7" w:rsidP="00CC55E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5659CF21" w14:textId="77777777" w:rsidR="00CC55E7" w:rsidRPr="008545D1" w:rsidRDefault="00CC55E7" w:rsidP="00CC55E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C55E7" w:rsidRPr="008545D1" w14:paraId="529F4B3F" w14:textId="77777777" w:rsidTr="00324B4F">
        <w:tc>
          <w:tcPr>
            <w:tcW w:w="3330" w:type="dxa"/>
            <w:gridSpan w:val="2"/>
          </w:tcPr>
          <w:p w14:paraId="587DE648" w14:textId="0A22987A" w:rsidR="00CC55E7" w:rsidRPr="008545D1" w:rsidRDefault="00CC55E7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ลูกหนี้รายได้อื่น</w:t>
            </w:r>
          </w:p>
        </w:tc>
        <w:tc>
          <w:tcPr>
            <w:tcW w:w="900" w:type="dxa"/>
          </w:tcPr>
          <w:p w14:paraId="70F838BC" w14:textId="77777777" w:rsidR="00CC55E7" w:rsidRPr="008545D1" w:rsidRDefault="00CC55E7" w:rsidP="00CC55E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DA589AA" w14:textId="77777777" w:rsidR="00CC55E7" w:rsidRPr="008545D1" w:rsidRDefault="00CC55E7" w:rsidP="00CC55E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C55E7" w:rsidRPr="008545D1" w14:paraId="5E6BA935" w14:textId="77777777" w:rsidTr="00324B4F">
        <w:tc>
          <w:tcPr>
            <w:tcW w:w="3330" w:type="dxa"/>
            <w:gridSpan w:val="2"/>
          </w:tcPr>
          <w:p w14:paraId="2423CE43" w14:textId="77777777" w:rsidR="00CC55E7" w:rsidRPr="008545D1" w:rsidRDefault="00CC55E7" w:rsidP="00CC55E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0CACA414" w14:textId="77777777" w:rsidR="00CC55E7" w:rsidRPr="008545D1" w:rsidRDefault="00CC55E7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1F4E88" w14:textId="1F574C99" w:rsidR="00CC55E7" w:rsidRPr="008545D1" w:rsidRDefault="00E764CC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14AB40" w14:textId="77777777" w:rsidR="00CC55E7" w:rsidRPr="008545D1" w:rsidRDefault="00CC55E7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5FA62AE" w14:textId="56A04BD0" w:rsidR="00CC55E7" w:rsidRPr="008545D1" w:rsidRDefault="00CC55E7" w:rsidP="0014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01A8A267" w14:textId="77777777" w:rsidR="00CC55E7" w:rsidRPr="008545D1" w:rsidRDefault="00CC55E7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3D6B0031" w14:textId="2A814F71" w:rsidR="00CC55E7" w:rsidRPr="008545D1" w:rsidRDefault="003F6926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2" w:type="dxa"/>
          </w:tcPr>
          <w:p w14:paraId="4CF3292C" w14:textId="77777777" w:rsidR="00CC55E7" w:rsidRPr="008545D1" w:rsidRDefault="00CC55E7" w:rsidP="00CC55E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277F6C54" w14:textId="0315F7E9" w:rsidR="00CC55E7" w:rsidRPr="008545D1" w:rsidRDefault="003F6926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CC55E7" w:rsidRPr="008545D1" w14:paraId="4002C2E7" w14:textId="77777777" w:rsidTr="00324B4F">
        <w:tc>
          <w:tcPr>
            <w:tcW w:w="3330" w:type="dxa"/>
            <w:gridSpan w:val="2"/>
          </w:tcPr>
          <w:p w14:paraId="63473629" w14:textId="77777777" w:rsidR="00CC55E7" w:rsidRPr="008545D1" w:rsidRDefault="00CC55E7" w:rsidP="00CC55E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00" w:type="dxa"/>
          </w:tcPr>
          <w:p w14:paraId="3DF5AFEA" w14:textId="77777777" w:rsidR="00CC55E7" w:rsidRPr="008545D1" w:rsidRDefault="00CC55E7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6A88DD" w14:textId="69F4A389" w:rsidR="00CC55E7" w:rsidRPr="008545D1" w:rsidRDefault="003F6926" w:rsidP="00B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33114C7E" w14:textId="77777777" w:rsidR="00CC55E7" w:rsidRPr="008545D1" w:rsidRDefault="00CC55E7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39B05F2E" w14:textId="0E1C8341" w:rsidR="00CC55E7" w:rsidRPr="008545D1" w:rsidRDefault="003F6926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273" w:type="dxa"/>
          </w:tcPr>
          <w:p w14:paraId="3E4046A5" w14:textId="77777777" w:rsidR="00CC55E7" w:rsidRPr="008545D1" w:rsidRDefault="00CC55E7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42E3071A" w14:textId="44F7B178" w:rsidR="00CC55E7" w:rsidRPr="008545D1" w:rsidRDefault="003F6926" w:rsidP="00BE2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1A943E26" w14:textId="77777777" w:rsidR="00CC55E7" w:rsidRPr="008545D1" w:rsidRDefault="00CC55E7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4420F924" w14:textId="257EA760" w:rsidR="00CC55E7" w:rsidRPr="008545D1" w:rsidRDefault="003F6926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</w:tr>
      <w:tr w:rsidR="00CC55E7" w:rsidRPr="008545D1" w14:paraId="1F2CB075" w14:textId="77777777" w:rsidTr="00324B4F">
        <w:tc>
          <w:tcPr>
            <w:tcW w:w="3330" w:type="dxa"/>
            <w:gridSpan w:val="2"/>
          </w:tcPr>
          <w:p w14:paraId="44FBF62E" w14:textId="77777777" w:rsidR="00CC55E7" w:rsidRPr="008545D1" w:rsidRDefault="00CC55E7" w:rsidP="00CC55E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</w:tcPr>
          <w:p w14:paraId="11200985" w14:textId="77777777" w:rsidR="00CC55E7" w:rsidRPr="008545D1" w:rsidRDefault="00CC55E7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19FFBF" w14:textId="0CD0E298" w:rsidR="00CC55E7" w:rsidRPr="008545D1" w:rsidRDefault="00185659" w:rsidP="00185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175005B" w14:textId="77777777" w:rsidR="00CC55E7" w:rsidRPr="008545D1" w:rsidRDefault="00CC55E7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14:paraId="209B5EDB" w14:textId="42AB209A" w:rsidR="00CC55E7" w:rsidRPr="008545D1" w:rsidRDefault="003F6926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73" w:type="dxa"/>
          </w:tcPr>
          <w:p w14:paraId="0392A917" w14:textId="77777777" w:rsidR="00CC55E7" w:rsidRPr="008545D1" w:rsidRDefault="00CC55E7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</w:tcPr>
          <w:p w14:paraId="2C6D8D4E" w14:textId="133EF764" w:rsidR="00CC55E7" w:rsidRPr="008545D1" w:rsidRDefault="00E764CC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1D2BACA" w14:textId="77777777" w:rsidR="00CC55E7" w:rsidRPr="008545D1" w:rsidRDefault="00CC55E7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C547582" w14:textId="769CEDC1" w:rsidR="00CC55E7" w:rsidRPr="008545D1" w:rsidRDefault="00CC55E7" w:rsidP="0014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55E7" w:rsidRPr="008545D1" w14:paraId="093CB63C" w14:textId="77777777" w:rsidTr="00324B4F">
        <w:tc>
          <w:tcPr>
            <w:tcW w:w="3330" w:type="dxa"/>
            <w:gridSpan w:val="2"/>
          </w:tcPr>
          <w:p w14:paraId="107A33C4" w14:textId="77777777" w:rsidR="00CC55E7" w:rsidRPr="008545D1" w:rsidRDefault="00CC55E7" w:rsidP="00CC55E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3B20A46F" w14:textId="77777777" w:rsidR="00CC55E7" w:rsidRPr="008545D1" w:rsidRDefault="00CC55E7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50F752" w14:textId="13C9F6B4" w:rsidR="00CC55E7" w:rsidRPr="00BA5CE3" w:rsidRDefault="003F6926" w:rsidP="00B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332D07C4" w14:textId="77777777" w:rsidR="00CC55E7" w:rsidRPr="008545D1" w:rsidRDefault="00CC55E7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618FB129" w14:textId="24299DF0" w:rsidR="00CC55E7" w:rsidRPr="008545D1" w:rsidRDefault="003F6926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150</w:t>
            </w:r>
          </w:p>
        </w:tc>
        <w:tc>
          <w:tcPr>
            <w:tcW w:w="273" w:type="dxa"/>
          </w:tcPr>
          <w:p w14:paraId="608C4C42" w14:textId="77777777" w:rsidR="00CC55E7" w:rsidRPr="008545D1" w:rsidRDefault="00CC55E7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01565C11" w14:textId="7E858482" w:rsidR="00CC55E7" w:rsidRPr="008545D1" w:rsidRDefault="003F6926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272" w:type="dxa"/>
          </w:tcPr>
          <w:p w14:paraId="6916B4B7" w14:textId="77777777" w:rsidR="00CC55E7" w:rsidRPr="008545D1" w:rsidRDefault="00CC55E7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271FC7B2" w14:textId="04A96318" w:rsidR="00CC55E7" w:rsidRPr="008545D1" w:rsidRDefault="003F6926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</w:t>
            </w:r>
          </w:p>
        </w:tc>
      </w:tr>
      <w:tr w:rsidR="00CC55E7" w:rsidRPr="008545D1" w14:paraId="537E9165" w14:textId="77777777" w:rsidTr="00696DD7">
        <w:tc>
          <w:tcPr>
            <w:tcW w:w="3330" w:type="dxa"/>
            <w:gridSpan w:val="2"/>
          </w:tcPr>
          <w:p w14:paraId="7927C29B" w14:textId="77777777" w:rsidR="00CC55E7" w:rsidRPr="008545D1" w:rsidRDefault="00CC55E7" w:rsidP="00CC55E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0561B7F6" w14:textId="77777777" w:rsidR="00CC55E7" w:rsidRPr="008545D1" w:rsidRDefault="00CC55E7" w:rsidP="00CC55E7">
            <w:pPr>
              <w:tabs>
                <w:tab w:val="left" w:pos="342"/>
              </w:tabs>
              <w:spacing w:line="240" w:lineRule="auto"/>
              <w:ind w:right="-37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10DB1164" w14:textId="77777777" w:rsidR="00CC55E7" w:rsidRPr="008545D1" w:rsidRDefault="00CC55E7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CE94D0" w14:textId="77777777" w:rsidR="00CC55E7" w:rsidRDefault="00CC55E7" w:rsidP="00B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11ED61" w14:textId="686BBD65" w:rsidR="00EE4E5E" w:rsidRPr="008545D1" w:rsidRDefault="00185659" w:rsidP="00185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2CC65D3" w14:textId="77777777" w:rsidR="00CC55E7" w:rsidRPr="008545D1" w:rsidRDefault="00CC55E7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3A421617" w14:textId="77777777" w:rsidR="00CC55E7" w:rsidRPr="008545D1" w:rsidRDefault="00CC55E7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37E30D" w14:textId="41BCB240" w:rsidR="00CC55E7" w:rsidRPr="008545D1" w:rsidRDefault="00CC55E7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260E3BC5" w14:textId="77777777" w:rsidR="00CC55E7" w:rsidRPr="008545D1" w:rsidRDefault="00CC55E7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53F8A28C" w14:textId="77777777" w:rsidR="00CC55E7" w:rsidRDefault="00CC55E7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BDE44F" w14:textId="2DF3CC68" w:rsidR="00E764CC" w:rsidRPr="008545D1" w:rsidRDefault="00E764CC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51EC7853" w14:textId="77777777" w:rsidR="00CC55E7" w:rsidRPr="008545D1" w:rsidRDefault="00CC55E7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342128C2" w14:textId="77777777" w:rsidR="00CC55E7" w:rsidRPr="008545D1" w:rsidRDefault="00CC55E7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83130D" w14:textId="2E26D8B1" w:rsidR="00CC55E7" w:rsidRPr="008545D1" w:rsidRDefault="00CC55E7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C55E7" w:rsidRPr="008545D1" w14:paraId="1A18F5F9" w14:textId="77777777" w:rsidTr="00696DD7">
        <w:tc>
          <w:tcPr>
            <w:tcW w:w="3330" w:type="dxa"/>
            <w:gridSpan w:val="2"/>
          </w:tcPr>
          <w:p w14:paraId="399CA7F5" w14:textId="77777777" w:rsidR="00CC55E7" w:rsidRPr="008545D1" w:rsidRDefault="00CC55E7" w:rsidP="00CC55E7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49E43ACB" w14:textId="77777777" w:rsidR="00CC55E7" w:rsidRPr="008545D1" w:rsidRDefault="00CC55E7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B060F3" w14:textId="3FFA7B53" w:rsidR="00CC55E7" w:rsidRPr="00BA5CE3" w:rsidRDefault="003F6926" w:rsidP="00BA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30843700" w14:textId="77777777" w:rsidR="00CC55E7" w:rsidRPr="008545D1" w:rsidRDefault="00CC55E7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5B3EC3FB" w14:textId="7780420C" w:rsidR="00CC55E7" w:rsidRPr="008545D1" w:rsidRDefault="003F6926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</w:t>
            </w:r>
          </w:p>
        </w:tc>
        <w:tc>
          <w:tcPr>
            <w:tcW w:w="273" w:type="dxa"/>
          </w:tcPr>
          <w:p w14:paraId="11F14AE1" w14:textId="77777777" w:rsidR="00CC55E7" w:rsidRPr="008545D1" w:rsidRDefault="00CC55E7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70D25348" w14:textId="729588F5" w:rsidR="00CC55E7" w:rsidRPr="008545D1" w:rsidRDefault="003F6926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272" w:type="dxa"/>
          </w:tcPr>
          <w:p w14:paraId="4FD1DE2D" w14:textId="77777777" w:rsidR="00CC55E7" w:rsidRPr="008545D1" w:rsidRDefault="00CC55E7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41454947" w14:textId="215815D3" w:rsidR="00CC55E7" w:rsidRPr="008545D1" w:rsidRDefault="003F6926" w:rsidP="00CC5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</w:t>
            </w:r>
          </w:p>
        </w:tc>
      </w:tr>
    </w:tbl>
    <w:p w14:paraId="2CD70643" w14:textId="43216F9C" w:rsidR="00E43D8B" w:rsidRPr="00A82753" w:rsidRDefault="00E43D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810"/>
        <w:gridCol w:w="900"/>
        <w:gridCol w:w="242"/>
        <w:gridCol w:w="928"/>
        <w:gridCol w:w="270"/>
        <w:gridCol w:w="990"/>
        <w:gridCol w:w="270"/>
        <w:gridCol w:w="990"/>
      </w:tblGrid>
      <w:tr w:rsidR="00B2299E" w:rsidRPr="00272DBB" w14:paraId="327B6521" w14:textId="77777777" w:rsidTr="00B2299E">
        <w:trPr>
          <w:cantSplit/>
          <w:trHeight w:val="291"/>
          <w:tblHeader/>
        </w:trPr>
        <w:tc>
          <w:tcPr>
            <w:tcW w:w="3960" w:type="dxa"/>
          </w:tcPr>
          <w:p w14:paraId="76AD27E0" w14:textId="0D7424B2" w:rsidR="00B2299E" w:rsidRPr="00272DBB" w:rsidRDefault="00B2299E" w:rsidP="00DC1106">
            <w:pPr>
              <w:spacing w:line="240" w:lineRule="auto"/>
              <w:ind w:left="3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810" w:type="dxa"/>
          </w:tcPr>
          <w:p w14:paraId="1187FC81" w14:textId="77777777" w:rsidR="00B2299E" w:rsidRPr="00272DBB" w:rsidRDefault="00B2299E" w:rsidP="00DC110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14:paraId="35C52D19" w14:textId="778A5912" w:rsidR="00B2299E" w:rsidRPr="00272DBB" w:rsidRDefault="00B2299E" w:rsidP="00DC110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85FDD63" w14:textId="77777777" w:rsidR="00B2299E" w:rsidRPr="00272DBB" w:rsidRDefault="00B2299E" w:rsidP="00DC110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0BD1FD7" w14:textId="77777777" w:rsidR="00B2299E" w:rsidRPr="00272DBB" w:rsidRDefault="00B2299E" w:rsidP="00DC110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299E" w:rsidRPr="00272DBB" w14:paraId="7C676F6A" w14:textId="77777777" w:rsidTr="00B2299E">
        <w:trPr>
          <w:cantSplit/>
          <w:trHeight w:val="280"/>
        </w:trPr>
        <w:tc>
          <w:tcPr>
            <w:tcW w:w="3960" w:type="dxa"/>
          </w:tcPr>
          <w:p w14:paraId="01804973" w14:textId="2FE36F72" w:rsidR="00B2299E" w:rsidRPr="00272DBB" w:rsidRDefault="00B2299E" w:rsidP="00B2299E">
            <w:pPr>
              <w:pStyle w:val="a1"/>
              <w:ind w:left="39" w:right="-108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F69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810" w:type="dxa"/>
            <w:vAlign w:val="bottom"/>
          </w:tcPr>
          <w:p w14:paraId="66DCBB53" w14:textId="504C6930" w:rsidR="00B2299E" w:rsidRPr="003F6926" w:rsidRDefault="00B2299E" w:rsidP="00B2299E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545D1">
              <w:rPr>
                <w:rFonts w:asciiTheme="majorBidi" w:eastAsia="AngsanaNew" w:hAnsiTheme="majorBidi" w:cstheme="majorBidi"/>
                <w:b/>
                <w:i/>
                <w:iCs/>
                <w:sz w:val="30"/>
                <w:szCs w:val="30"/>
                <w:cs/>
                <w:lang w:eastAsia="en-GB"/>
              </w:rPr>
              <w:t>หมายเหตุ</w:t>
            </w:r>
          </w:p>
        </w:tc>
        <w:tc>
          <w:tcPr>
            <w:tcW w:w="900" w:type="dxa"/>
          </w:tcPr>
          <w:p w14:paraId="2C584144" w14:textId="28EEA92C" w:rsidR="00B2299E" w:rsidRPr="00272DBB" w:rsidRDefault="00B2299E" w:rsidP="00B2299E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42" w:type="dxa"/>
          </w:tcPr>
          <w:p w14:paraId="50CCA020" w14:textId="77777777" w:rsidR="00B2299E" w:rsidRPr="00272DBB" w:rsidRDefault="00B2299E" w:rsidP="00B2299E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928" w:type="dxa"/>
          </w:tcPr>
          <w:p w14:paraId="5527BDF8" w14:textId="2185F169" w:rsidR="00B2299E" w:rsidRPr="00272DBB" w:rsidRDefault="00B2299E" w:rsidP="00B2299E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70AFC4D5" w14:textId="77777777" w:rsidR="00B2299E" w:rsidRPr="00272DBB" w:rsidRDefault="00B2299E" w:rsidP="00B2299E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221F153E" w14:textId="34E9E4D1" w:rsidR="00B2299E" w:rsidRPr="00272DBB" w:rsidRDefault="00B2299E" w:rsidP="00B2299E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1D7EBABA" w14:textId="77777777" w:rsidR="00B2299E" w:rsidRPr="00272DBB" w:rsidRDefault="00B2299E" w:rsidP="00B2299E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21CE24D3" w14:textId="5D2578A9" w:rsidR="00B2299E" w:rsidRPr="00272DBB" w:rsidRDefault="00B2299E" w:rsidP="00B2299E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B2299E" w:rsidRPr="00272DBB" w14:paraId="5E2B9B21" w14:textId="77777777" w:rsidTr="00B2299E">
        <w:trPr>
          <w:cantSplit/>
          <w:trHeight w:val="291"/>
        </w:trPr>
        <w:tc>
          <w:tcPr>
            <w:tcW w:w="3960" w:type="dxa"/>
          </w:tcPr>
          <w:p w14:paraId="3DE9D77F" w14:textId="77777777" w:rsidR="00B2299E" w:rsidRPr="00272DBB" w:rsidRDefault="00B2299E" w:rsidP="00B22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34E31AA" w14:textId="77777777" w:rsidR="00B2299E" w:rsidRPr="00272DBB" w:rsidRDefault="00B2299E" w:rsidP="00B22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7"/>
          </w:tcPr>
          <w:p w14:paraId="1B246461" w14:textId="3D0B3DCA" w:rsidR="00B2299E" w:rsidRPr="00272DBB" w:rsidRDefault="00B2299E" w:rsidP="00B22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2299E" w:rsidRPr="00925F5F" w14:paraId="74383081" w14:textId="77777777" w:rsidTr="00B2299E">
        <w:trPr>
          <w:cantSplit/>
          <w:trHeight w:val="280"/>
        </w:trPr>
        <w:tc>
          <w:tcPr>
            <w:tcW w:w="3960" w:type="dxa"/>
          </w:tcPr>
          <w:p w14:paraId="0AA8B2E5" w14:textId="1AEA7E44" w:rsidR="00B2299E" w:rsidRPr="00DC1106" w:rsidRDefault="00B2299E" w:rsidP="00B22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10" w:type="dxa"/>
          </w:tcPr>
          <w:p w14:paraId="0059D59E" w14:textId="77777777" w:rsidR="00B2299E" w:rsidRPr="00E434F4" w:rsidRDefault="00B2299E" w:rsidP="00B22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4E39F03" w14:textId="19D44B4F" w:rsidR="00B2299E" w:rsidRPr="00E434F4" w:rsidRDefault="00B2299E" w:rsidP="00B22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34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2B57E2D3" w14:textId="77777777" w:rsidR="00B2299E" w:rsidRPr="00700149" w:rsidRDefault="00B2299E" w:rsidP="00B22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5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28" w:type="dxa"/>
            <w:shd w:val="clear" w:color="auto" w:fill="auto"/>
          </w:tcPr>
          <w:p w14:paraId="65A57CFC" w14:textId="6E13B792" w:rsidR="00B2299E" w:rsidRPr="00E434F4" w:rsidRDefault="00B2299E" w:rsidP="00B22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18B8C291" w14:textId="1C5588F3" w:rsidR="00B2299E" w:rsidRPr="00E434F4" w:rsidRDefault="00B2299E" w:rsidP="00B22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5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0CE130" w14:textId="0EFDE93D" w:rsidR="00B2299E" w:rsidRPr="00E434F4" w:rsidRDefault="00B2299E" w:rsidP="00B22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34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279DDF" w14:textId="77777777" w:rsidR="00B2299E" w:rsidRPr="00E434F4" w:rsidRDefault="00B2299E" w:rsidP="00B22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5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E026AB" w14:textId="283C2E2B" w:rsidR="00B2299E" w:rsidRPr="00E434F4" w:rsidRDefault="00B2299E" w:rsidP="00B22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B2299E" w:rsidRPr="00925F5F" w14:paraId="085F0244" w14:textId="77777777" w:rsidTr="00B2299E">
        <w:trPr>
          <w:cantSplit/>
          <w:trHeight w:val="280"/>
        </w:trPr>
        <w:tc>
          <w:tcPr>
            <w:tcW w:w="3960" w:type="dxa"/>
          </w:tcPr>
          <w:p w14:paraId="327266DF" w14:textId="0AA03A46" w:rsidR="00B2299E" w:rsidRDefault="00B2299E" w:rsidP="00B22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810" w:type="dxa"/>
          </w:tcPr>
          <w:p w14:paraId="6115640E" w14:textId="5D3C9745" w:rsidR="00B2299E" w:rsidRPr="00E434F4" w:rsidRDefault="00B2299E" w:rsidP="00B22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6B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00" w:type="dxa"/>
          </w:tcPr>
          <w:p w14:paraId="69E14A75" w14:textId="1164BF8E" w:rsidR="00B2299E" w:rsidRPr="00700149" w:rsidRDefault="00B2299E" w:rsidP="00B22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434F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F6926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E434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02F2555B" w14:textId="77777777" w:rsidR="00B2299E" w:rsidRPr="00700149" w:rsidRDefault="00B2299E" w:rsidP="00B22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5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28" w:type="dxa"/>
            <w:shd w:val="clear" w:color="auto" w:fill="auto"/>
          </w:tcPr>
          <w:p w14:paraId="25C13849" w14:textId="427BDE15" w:rsidR="00B2299E" w:rsidRPr="00E434F4" w:rsidRDefault="00B2299E" w:rsidP="00B22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34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991328" w14:textId="77777777" w:rsidR="00B2299E" w:rsidRPr="00E434F4" w:rsidRDefault="00B2299E" w:rsidP="00B22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5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80865A" w14:textId="12D04FAF" w:rsidR="00B2299E" w:rsidRPr="00E434F4" w:rsidRDefault="00B2299E" w:rsidP="00B22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34F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F6926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Pr="00E434F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CAEF39A" w14:textId="77777777" w:rsidR="00B2299E" w:rsidRPr="00E434F4" w:rsidRDefault="00B2299E" w:rsidP="00B22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5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EC4362C" w14:textId="2503B308" w:rsidR="00B2299E" w:rsidRPr="00E434F4" w:rsidRDefault="00B2299E" w:rsidP="00B22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34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FF177FA" w14:textId="77777777" w:rsidR="00613164" w:rsidRPr="00A82753" w:rsidRDefault="00613164" w:rsidP="006131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3"/>
        <w:gridCol w:w="367"/>
        <w:gridCol w:w="882"/>
        <w:gridCol w:w="18"/>
        <w:gridCol w:w="1062"/>
        <w:gridCol w:w="18"/>
        <w:gridCol w:w="222"/>
        <w:gridCol w:w="18"/>
        <w:gridCol w:w="1092"/>
        <w:gridCol w:w="6"/>
        <w:gridCol w:w="12"/>
        <w:gridCol w:w="240"/>
        <w:gridCol w:w="30"/>
        <w:gridCol w:w="1044"/>
        <w:gridCol w:w="36"/>
        <w:gridCol w:w="236"/>
        <w:gridCol w:w="34"/>
        <w:gridCol w:w="1071"/>
        <w:gridCol w:w="11"/>
      </w:tblGrid>
      <w:tr w:rsidR="00613164" w:rsidRPr="008545D1" w14:paraId="0D1BE247" w14:textId="77777777" w:rsidTr="00E97BA4">
        <w:trPr>
          <w:gridAfter w:val="1"/>
          <w:wAfter w:w="11" w:type="dxa"/>
          <w:cantSplit/>
        </w:trPr>
        <w:tc>
          <w:tcPr>
            <w:tcW w:w="2963" w:type="dxa"/>
          </w:tcPr>
          <w:p w14:paraId="2D948BD0" w14:textId="77777777" w:rsidR="00613164" w:rsidRPr="008545D1" w:rsidRDefault="00613164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1249" w:type="dxa"/>
            <w:gridSpan w:val="2"/>
          </w:tcPr>
          <w:p w14:paraId="36C463CF" w14:textId="77777777" w:rsidR="00613164" w:rsidRPr="008545D1" w:rsidRDefault="00613164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7"/>
          </w:tcPr>
          <w:p w14:paraId="2735CD59" w14:textId="77777777" w:rsidR="00613164" w:rsidRPr="008545D1" w:rsidRDefault="00613164" w:rsidP="00324B4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  <w:gridSpan w:val="3"/>
          </w:tcPr>
          <w:p w14:paraId="56139E4E" w14:textId="77777777" w:rsidR="00613164" w:rsidRPr="008545D1" w:rsidRDefault="00613164" w:rsidP="00324B4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5"/>
          </w:tcPr>
          <w:p w14:paraId="49AD0168" w14:textId="77777777" w:rsidR="00613164" w:rsidRPr="008545D1" w:rsidRDefault="00613164" w:rsidP="00324B4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252D" w:rsidRPr="008545D1" w14:paraId="56411386" w14:textId="77777777" w:rsidTr="00E97BA4">
        <w:trPr>
          <w:gridAfter w:val="1"/>
          <w:wAfter w:w="11" w:type="dxa"/>
          <w:cantSplit/>
        </w:trPr>
        <w:tc>
          <w:tcPr>
            <w:tcW w:w="2963" w:type="dxa"/>
          </w:tcPr>
          <w:p w14:paraId="3D660F0A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9" w:type="dxa"/>
            <w:gridSpan w:val="2"/>
          </w:tcPr>
          <w:p w14:paraId="0F5BC56F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4EB1DBC9" w14:textId="332C1F2A" w:rsidR="003F252D" w:rsidRPr="008545D1" w:rsidRDefault="003F6926" w:rsidP="003F252D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3F25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F252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40" w:type="dxa"/>
            <w:gridSpan w:val="2"/>
          </w:tcPr>
          <w:p w14:paraId="18498B28" w14:textId="77777777" w:rsidR="003F252D" w:rsidRPr="008545D1" w:rsidRDefault="003F252D" w:rsidP="003F252D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16" w:type="dxa"/>
            <w:gridSpan w:val="3"/>
          </w:tcPr>
          <w:p w14:paraId="586C4EE7" w14:textId="2A9A124A" w:rsidR="003F252D" w:rsidRPr="008545D1" w:rsidRDefault="003F6926" w:rsidP="003F252D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3F25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F252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82" w:type="dxa"/>
            <w:gridSpan w:val="3"/>
          </w:tcPr>
          <w:p w14:paraId="4E1BD7CC" w14:textId="77777777" w:rsidR="003F252D" w:rsidRPr="008545D1" w:rsidRDefault="003F252D" w:rsidP="003F252D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1D328BD2" w14:textId="1E89763B" w:rsidR="003F252D" w:rsidRPr="008545D1" w:rsidRDefault="003F6926" w:rsidP="003F252D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3F25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F252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2" w:type="dxa"/>
            <w:gridSpan w:val="2"/>
          </w:tcPr>
          <w:p w14:paraId="372AC18B" w14:textId="77777777" w:rsidR="003F252D" w:rsidRPr="008545D1" w:rsidRDefault="003F252D" w:rsidP="003F252D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  <w:gridSpan w:val="2"/>
          </w:tcPr>
          <w:p w14:paraId="7E4FCB8E" w14:textId="24CF8137" w:rsidR="003F252D" w:rsidRPr="008545D1" w:rsidRDefault="003F6926" w:rsidP="003F252D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3F25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F252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F252D" w:rsidRPr="008545D1" w14:paraId="2289EF31" w14:textId="77777777" w:rsidTr="00E97BA4">
        <w:trPr>
          <w:gridAfter w:val="1"/>
          <w:wAfter w:w="11" w:type="dxa"/>
          <w:cantSplit/>
        </w:trPr>
        <w:tc>
          <w:tcPr>
            <w:tcW w:w="2963" w:type="dxa"/>
          </w:tcPr>
          <w:p w14:paraId="01C47C10" w14:textId="3C85282C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9" w:type="dxa"/>
            <w:gridSpan w:val="2"/>
          </w:tcPr>
          <w:p w14:paraId="69D8231D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</w:tcPr>
          <w:p w14:paraId="23C7FD4F" w14:textId="766EC2EC" w:rsidR="003F252D" w:rsidRPr="008545D1" w:rsidRDefault="003F6926" w:rsidP="003F252D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40" w:type="dxa"/>
            <w:gridSpan w:val="2"/>
          </w:tcPr>
          <w:p w14:paraId="4A4D8E26" w14:textId="77777777" w:rsidR="003F252D" w:rsidRPr="008545D1" w:rsidRDefault="003F252D" w:rsidP="003F252D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16" w:type="dxa"/>
            <w:gridSpan w:val="3"/>
          </w:tcPr>
          <w:p w14:paraId="1C532877" w14:textId="29EC0D76" w:rsidR="003F252D" w:rsidRPr="008545D1" w:rsidRDefault="003F6926" w:rsidP="003F252D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82" w:type="dxa"/>
            <w:gridSpan w:val="3"/>
          </w:tcPr>
          <w:p w14:paraId="3D441CD8" w14:textId="77777777" w:rsidR="003F252D" w:rsidRPr="008545D1" w:rsidRDefault="003F252D" w:rsidP="003F252D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14:paraId="79136C79" w14:textId="5CA1597D" w:rsidR="003F252D" w:rsidRPr="008545D1" w:rsidRDefault="003F6926" w:rsidP="003F252D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2" w:type="dxa"/>
            <w:gridSpan w:val="2"/>
          </w:tcPr>
          <w:p w14:paraId="79354E45" w14:textId="77777777" w:rsidR="003F252D" w:rsidRPr="008545D1" w:rsidRDefault="003F252D" w:rsidP="003F252D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  <w:gridSpan w:val="2"/>
          </w:tcPr>
          <w:p w14:paraId="0D08B810" w14:textId="6A6F989D" w:rsidR="003F252D" w:rsidRPr="008545D1" w:rsidRDefault="003F6926" w:rsidP="003F252D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3F252D" w:rsidRPr="008545D1" w14:paraId="4305FC5E" w14:textId="77777777" w:rsidTr="00E97BA4">
        <w:trPr>
          <w:cantSplit/>
        </w:trPr>
        <w:tc>
          <w:tcPr>
            <w:tcW w:w="4212" w:type="dxa"/>
            <w:gridSpan w:val="3"/>
          </w:tcPr>
          <w:p w14:paraId="20A9F92E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50" w:type="dxa"/>
            <w:gridSpan w:val="16"/>
          </w:tcPr>
          <w:p w14:paraId="33C90D0A" w14:textId="77777777" w:rsidR="003F252D" w:rsidRPr="008545D1" w:rsidRDefault="003F252D" w:rsidP="003F25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252D" w:rsidRPr="008545D1" w14:paraId="1936A2A1" w14:textId="77777777" w:rsidTr="00E97BA4">
        <w:trPr>
          <w:cantSplit/>
        </w:trPr>
        <w:tc>
          <w:tcPr>
            <w:tcW w:w="4212" w:type="dxa"/>
            <w:gridSpan w:val="3"/>
          </w:tcPr>
          <w:p w14:paraId="454B3A9E" w14:textId="4C2D544A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5150" w:type="dxa"/>
            <w:gridSpan w:val="16"/>
          </w:tcPr>
          <w:p w14:paraId="72148B73" w14:textId="77777777" w:rsidR="003F252D" w:rsidRPr="008545D1" w:rsidRDefault="003F252D" w:rsidP="003F252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F252D" w:rsidRPr="008545D1" w14:paraId="47B79183" w14:textId="77777777" w:rsidTr="00E97BA4">
        <w:trPr>
          <w:cantSplit/>
        </w:trPr>
        <w:tc>
          <w:tcPr>
            <w:tcW w:w="4212" w:type="dxa"/>
            <w:gridSpan w:val="3"/>
          </w:tcPr>
          <w:p w14:paraId="57AF83C7" w14:textId="77777777" w:rsidR="003F252D" w:rsidRPr="008545D1" w:rsidRDefault="003F252D" w:rsidP="003F252D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035F5D23" w14:textId="3952DFF5" w:rsidR="003F252D" w:rsidRPr="008545D1" w:rsidRDefault="00700149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gridSpan w:val="2"/>
          </w:tcPr>
          <w:p w14:paraId="7C84B425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bottom w:val="double" w:sz="4" w:space="0" w:color="auto"/>
            </w:tcBorders>
          </w:tcPr>
          <w:p w14:paraId="09FFE4A2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4"/>
          </w:tcPr>
          <w:p w14:paraId="38F2D1A0" w14:textId="77777777" w:rsidR="003F252D" w:rsidRPr="008545D1" w:rsidRDefault="003F252D" w:rsidP="003F252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660B87F" w14:textId="70045F55" w:rsidR="003F252D" w:rsidRPr="008545D1" w:rsidRDefault="003F6926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  <w:gridSpan w:val="2"/>
          </w:tcPr>
          <w:p w14:paraId="5792C404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bottom w:val="double" w:sz="4" w:space="0" w:color="auto"/>
            </w:tcBorders>
          </w:tcPr>
          <w:p w14:paraId="3476AC2A" w14:textId="52A4C769" w:rsidR="003F252D" w:rsidRPr="008545D1" w:rsidRDefault="003F6926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3F252D" w:rsidRPr="00696DD7" w14:paraId="7787B4D6" w14:textId="77777777" w:rsidTr="00E97BA4">
        <w:trPr>
          <w:cantSplit/>
        </w:trPr>
        <w:tc>
          <w:tcPr>
            <w:tcW w:w="4212" w:type="dxa"/>
            <w:gridSpan w:val="3"/>
          </w:tcPr>
          <w:p w14:paraId="6CBF3851" w14:textId="77777777" w:rsidR="003F252D" w:rsidRPr="00696DD7" w:rsidRDefault="003F252D" w:rsidP="003F252D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14:paraId="7EE06A04" w14:textId="77777777" w:rsidR="003F252D" w:rsidRPr="00696DD7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0" w:type="dxa"/>
            <w:gridSpan w:val="2"/>
          </w:tcPr>
          <w:p w14:paraId="02501F8E" w14:textId="77777777" w:rsidR="003F252D" w:rsidRPr="00696DD7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0" w:type="dxa"/>
            <w:gridSpan w:val="2"/>
          </w:tcPr>
          <w:p w14:paraId="56D7470D" w14:textId="77777777" w:rsidR="003F252D" w:rsidRPr="00696DD7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8" w:type="dxa"/>
            <w:gridSpan w:val="4"/>
          </w:tcPr>
          <w:p w14:paraId="1BCDADF8" w14:textId="77777777" w:rsidR="003F252D" w:rsidRPr="00696DD7" w:rsidRDefault="003F252D" w:rsidP="003F252D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C97D152" w14:textId="77777777" w:rsidR="003F252D" w:rsidRPr="00696DD7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</w:tcPr>
          <w:p w14:paraId="2746028B" w14:textId="77777777" w:rsidR="003F252D" w:rsidRPr="00696DD7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2" w:type="dxa"/>
            <w:gridSpan w:val="2"/>
          </w:tcPr>
          <w:p w14:paraId="43DC5A79" w14:textId="77777777" w:rsidR="003F252D" w:rsidRPr="00696DD7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F252D" w:rsidRPr="008545D1" w14:paraId="2FC5F7D7" w14:textId="77777777" w:rsidTr="00E97BA4">
        <w:trPr>
          <w:cantSplit/>
        </w:trPr>
        <w:tc>
          <w:tcPr>
            <w:tcW w:w="4212" w:type="dxa"/>
            <w:gridSpan w:val="3"/>
          </w:tcPr>
          <w:p w14:paraId="74F03473" w14:textId="05191FC8" w:rsidR="003F252D" w:rsidRPr="008545D1" w:rsidRDefault="003F252D" w:rsidP="003F252D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080" w:type="dxa"/>
            <w:gridSpan w:val="2"/>
          </w:tcPr>
          <w:p w14:paraId="3E190DEC" w14:textId="77777777" w:rsidR="003F252D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gridSpan w:val="2"/>
          </w:tcPr>
          <w:p w14:paraId="6237F12C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gridSpan w:val="2"/>
          </w:tcPr>
          <w:p w14:paraId="172C080B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gridSpan w:val="4"/>
          </w:tcPr>
          <w:p w14:paraId="0F3D466C" w14:textId="77777777" w:rsidR="003F252D" w:rsidRPr="008545D1" w:rsidRDefault="003F252D" w:rsidP="003F252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CC34818" w14:textId="77777777" w:rsidR="003F252D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2AB196AA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</w:tcPr>
          <w:p w14:paraId="79EDB858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252D" w:rsidRPr="008545D1" w14:paraId="064FD739" w14:textId="77777777" w:rsidTr="00E97BA4">
        <w:trPr>
          <w:cantSplit/>
        </w:trPr>
        <w:tc>
          <w:tcPr>
            <w:tcW w:w="4212" w:type="dxa"/>
            <w:gridSpan w:val="3"/>
          </w:tcPr>
          <w:p w14:paraId="6A751318" w14:textId="436BDB19" w:rsidR="003F252D" w:rsidRPr="008545D1" w:rsidRDefault="003F252D" w:rsidP="003F252D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14:paraId="286A6EFD" w14:textId="6A1D0D4F" w:rsidR="003F252D" w:rsidRDefault="00700149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gridSpan w:val="2"/>
          </w:tcPr>
          <w:p w14:paraId="1630AFA3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gridSpan w:val="2"/>
            <w:tcBorders>
              <w:bottom w:val="double" w:sz="4" w:space="0" w:color="auto"/>
            </w:tcBorders>
          </w:tcPr>
          <w:p w14:paraId="64CEBDE1" w14:textId="7FF683D0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gridSpan w:val="4"/>
          </w:tcPr>
          <w:p w14:paraId="6A574D62" w14:textId="77777777" w:rsidR="003F252D" w:rsidRPr="008545D1" w:rsidRDefault="003F252D" w:rsidP="003F252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24090FA" w14:textId="6804D504" w:rsidR="003F252D" w:rsidRDefault="003F6926" w:rsidP="00700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  <w:gridSpan w:val="2"/>
          </w:tcPr>
          <w:p w14:paraId="7206A1A1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2"/>
            <w:tcBorders>
              <w:bottom w:val="double" w:sz="4" w:space="0" w:color="auto"/>
            </w:tcBorders>
          </w:tcPr>
          <w:p w14:paraId="0373A364" w14:textId="38D254A1" w:rsidR="003F252D" w:rsidRPr="008545D1" w:rsidRDefault="003F6926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</w:tr>
      <w:tr w:rsidR="00613164" w:rsidRPr="008545D1" w14:paraId="5BA31E7C" w14:textId="77777777" w:rsidTr="00E97BA4">
        <w:tblPrEx>
          <w:tblLook w:val="04A0" w:firstRow="1" w:lastRow="0" w:firstColumn="1" w:lastColumn="0" w:noHBand="0" w:noVBand="1"/>
        </w:tblPrEx>
        <w:tc>
          <w:tcPr>
            <w:tcW w:w="3330" w:type="dxa"/>
            <w:gridSpan w:val="2"/>
            <w:shd w:val="clear" w:color="auto" w:fill="auto"/>
            <w:vAlign w:val="bottom"/>
          </w:tcPr>
          <w:p w14:paraId="09F13D9E" w14:textId="77777777" w:rsidR="00613164" w:rsidRPr="008545D1" w:rsidRDefault="00613164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06D57E7D" w14:textId="77777777" w:rsidR="00613164" w:rsidRPr="008545D1" w:rsidRDefault="00613164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7"/>
            <w:shd w:val="clear" w:color="auto" w:fill="auto"/>
            <w:vAlign w:val="bottom"/>
          </w:tcPr>
          <w:p w14:paraId="47623BB4" w14:textId="77777777" w:rsidR="00613164" w:rsidRPr="008545D1" w:rsidRDefault="00613164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E994E5F" w14:textId="77777777" w:rsidR="00613164" w:rsidRPr="008545D1" w:rsidRDefault="00613164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7"/>
            <w:shd w:val="clear" w:color="auto" w:fill="auto"/>
            <w:vAlign w:val="bottom"/>
          </w:tcPr>
          <w:p w14:paraId="7A604E27" w14:textId="77777777" w:rsidR="00613164" w:rsidRPr="008545D1" w:rsidRDefault="00613164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F252D" w:rsidRPr="008545D1" w14:paraId="0BFCC992" w14:textId="77777777" w:rsidTr="00E97BA4">
        <w:tblPrEx>
          <w:tblLook w:val="04A0" w:firstRow="1" w:lastRow="0" w:firstColumn="1" w:lastColumn="0" w:noHBand="0" w:noVBand="1"/>
        </w:tblPrEx>
        <w:tc>
          <w:tcPr>
            <w:tcW w:w="3330" w:type="dxa"/>
            <w:gridSpan w:val="2"/>
            <w:shd w:val="clear" w:color="auto" w:fill="auto"/>
            <w:vAlign w:val="bottom"/>
          </w:tcPr>
          <w:p w14:paraId="1DC75916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03B15FB6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6B17DDE" w14:textId="18917678" w:rsidR="003F252D" w:rsidRPr="008545D1" w:rsidRDefault="003F6926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F25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252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  <w:gridSpan w:val="2"/>
          </w:tcPr>
          <w:p w14:paraId="223682B2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gridSpan w:val="3"/>
          </w:tcPr>
          <w:p w14:paraId="2040A05C" w14:textId="3D8DE5AD" w:rsidR="003F252D" w:rsidRPr="00613164" w:rsidRDefault="003F6926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3F252D" w:rsidRPr="0061316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3F252D" w:rsidRPr="0061316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0" w:type="dxa"/>
            <w:shd w:val="clear" w:color="auto" w:fill="auto"/>
          </w:tcPr>
          <w:p w14:paraId="6A54BE03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gridSpan w:val="3"/>
            <w:shd w:val="clear" w:color="auto" w:fill="auto"/>
          </w:tcPr>
          <w:p w14:paraId="500A7C10" w14:textId="27DF11DB" w:rsidR="003F252D" w:rsidRPr="008545D1" w:rsidRDefault="003F6926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F25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252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3D465F22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shd w:val="clear" w:color="auto" w:fill="auto"/>
          </w:tcPr>
          <w:p w14:paraId="4FBC75B7" w14:textId="6E5957A3" w:rsidR="003F252D" w:rsidRPr="008545D1" w:rsidRDefault="003F6926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F25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252D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F252D" w:rsidRPr="008545D1" w14:paraId="6ADAA218" w14:textId="77777777" w:rsidTr="00E97BA4">
        <w:tblPrEx>
          <w:tblLook w:val="04A0" w:firstRow="1" w:lastRow="0" w:firstColumn="1" w:lastColumn="0" w:noHBand="0" w:noVBand="1"/>
        </w:tblPrEx>
        <w:tc>
          <w:tcPr>
            <w:tcW w:w="3330" w:type="dxa"/>
            <w:gridSpan w:val="2"/>
            <w:shd w:val="clear" w:color="auto" w:fill="auto"/>
            <w:vAlign w:val="bottom"/>
          </w:tcPr>
          <w:p w14:paraId="1BD55FAE" w14:textId="352CA84A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63C44783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BF85A5B" w14:textId="3BA3ADBA" w:rsidR="003F252D" w:rsidRPr="008545D1" w:rsidRDefault="003F6926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0" w:type="dxa"/>
            <w:gridSpan w:val="2"/>
          </w:tcPr>
          <w:p w14:paraId="01AF593C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gridSpan w:val="3"/>
          </w:tcPr>
          <w:p w14:paraId="3EFF1628" w14:textId="41297CDC" w:rsidR="003F252D" w:rsidRPr="008545D1" w:rsidRDefault="003F6926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0" w:type="dxa"/>
            <w:shd w:val="clear" w:color="auto" w:fill="auto"/>
          </w:tcPr>
          <w:p w14:paraId="5B01E1AF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gridSpan w:val="3"/>
            <w:shd w:val="clear" w:color="auto" w:fill="auto"/>
          </w:tcPr>
          <w:p w14:paraId="723BEFA8" w14:textId="16F8E7BF" w:rsidR="003F252D" w:rsidRPr="008545D1" w:rsidRDefault="003F6926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0065EE41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shd w:val="clear" w:color="auto" w:fill="auto"/>
          </w:tcPr>
          <w:p w14:paraId="6171EE95" w14:textId="41914ABB" w:rsidR="003F252D" w:rsidRPr="008545D1" w:rsidRDefault="003F6926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F252D" w:rsidRPr="008545D1" w14:paraId="5E8ACD02" w14:textId="77777777" w:rsidTr="00E97BA4">
        <w:tblPrEx>
          <w:tblLook w:val="04A0" w:firstRow="1" w:lastRow="0" w:firstColumn="1" w:lastColumn="0" w:noHBand="0" w:noVBand="1"/>
        </w:tblPrEx>
        <w:tc>
          <w:tcPr>
            <w:tcW w:w="3330" w:type="dxa"/>
            <w:gridSpan w:val="2"/>
            <w:shd w:val="clear" w:color="auto" w:fill="auto"/>
          </w:tcPr>
          <w:p w14:paraId="60896462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11DCF293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7"/>
            <w:shd w:val="clear" w:color="auto" w:fill="auto"/>
          </w:tcPr>
          <w:p w14:paraId="6452A540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519A7CC3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7"/>
            <w:shd w:val="clear" w:color="auto" w:fill="auto"/>
          </w:tcPr>
          <w:p w14:paraId="2EB12FFD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252D" w:rsidRPr="008545D1" w14:paraId="05D11CF6" w14:textId="77777777" w:rsidTr="00E97BA4">
        <w:tblPrEx>
          <w:tblLook w:val="04A0" w:firstRow="1" w:lastRow="0" w:firstColumn="1" w:lastColumn="0" w:noHBand="0" w:noVBand="1"/>
        </w:tblPrEx>
        <w:tc>
          <w:tcPr>
            <w:tcW w:w="3330" w:type="dxa"/>
            <w:gridSpan w:val="2"/>
            <w:shd w:val="clear" w:color="auto" w:fill="auto"/>
            <w:vAlign w:val="bottom"/>
          </w:tcPr>
          <w:p w14:paraId="5100CD19" w14:textId="088476BF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00" w:type="dxa"/>
            <w:gridSpan w:val="2"/>
          </w:tcPr>
          <w:p w14:paraId="26C90C27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7"/>
            <w:shd w:val="clear" w:color="auto" w:fill="auto"/>
          </w:tcPr>
          <w:p w14:paraId="09E4065E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0BD50198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7"/>
            <w:shd w:val="clear" w:color="auto" w:fill="auto"/>
          </w:tcPr>
          <w:p w14:paraId="05AAD59A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53BF9" w:rsidRPr="008545D1" w14:paraId="0FC0AFB3" w14:textId="77777777" w:rsidTr="00E97BA4">
        <w:tblPrEx>
          <w:tblLook w:val="04A0" w:firstRow="1" w:lastRow="0" w:firstColumn="1" w:lastColumn="0" w:noHBand="0" w:noVBand="1"/>
        </w:tblPrEx>
        <w:tc>
          <w:tcPr>
            <w:tcW w:w="3330" w:type="dxa"/>
            <w:gridSpan w:val="2"/>
            <w:shd w:val="clear" w:color="auto" w:fill="auto"/>
          </w:tcPr>
          <w:p w14:paraId="0DE7A63D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00" w:type="dxa"/>
            <w:gridSpan w:val="2"/>
          </w:tcPr>
          <w:p w14:paraId="0AE123D7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A28B2FD" w14:textId="141DE538" w:rsidR="00553BF9" w:rsidRPr="008545D1" w:rsidRDefault="003F6926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53BF9" w:rsidRPr="008545D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F692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53BF9"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F692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0" w:type="dxa"/>
            <w:gridSpan w:val="2"/>
          </w:tcPr>
          <w:p w14:paraId="0667837B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gridSpan w:val="3"/>
          </w:tcPr>
          <w:p w14:paraId="4C2BCAFE" w14:textId="4D789E90" w:rsidR="00553BF9" w:rsidRPr="008545D1" w:rsidRDefault="003F6926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53BF9" w:rsidRPr="008545D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F692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53BF9"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F692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0" w:type="dxa"/>
            <w:shd w:val="clear" w:color="auto" w:fill="auto"/>
          </w:tcPr>
          <w:p w14:paraId="47174CC9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gridSpan w:val="3"/>
            <w:shd w:val="clear" w:color="auto" w:fill="auto"/>
          </w:tcPr>
          <w:p w14:paraId="63E9A50B" w14:textId="72C6DF34" w:rsidR="00553BF9" w:rsidRPr="008545D1" w:rsidRDefault="003F6926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236" w:type="dxa"/>
            <w:shd w:val="clear" w:color="auto" w:fill="auto"/>
          </w:tcPr>
          <w:p w14:paraId="156D71AA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shd w:val="clear" w:color="auto" w:fill="auto"/>
          </w:tcPr>
          <w:p w14:paraId="22AE31FE" w14:textId="58ED0773" w:rsidR="00553BF9" w:rsidRPr="008545D1" w:rsidRDefault="003F6926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</w:tr>
      <w:tr w:rsidR="00553BF9" w:rsidRPr="008545D1" w14:paraId="6389146F" w14:textId="77777777" w:rsidTr="00E97BA4">
        <w:tblPrEx>
          <w:tblLook w:val="04A0" w:firstRow="1" w:lastRow="0" w:firstColumn="1" w:lastColumn="0" w:noHBand="0" w:noVBand="1"/>
        </w:tblPrEx>
        <w:tc>
          <w:tcPr>
            <w:tcW w:w="3330" w:type="dxa"/>
            <w:gridSpan w:val="2"/>
            <w:shd w:val="clear" w:color="auto" w:fill="auto"/>
          </w:tcPr>
          <w:p w14:paraId="6E211202" w14:textId="77777777" w:rsidR="00553BF9" w:rsidRPr="008545D1" w:rsidRDefault="00553BF9" w:rsidP="00553BF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05BCC879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00" w:type="dxa"/>
            <w:gridSpan w:val="2"/>
          </w:tcPr>
          <w:p w14:paraId="3663733E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048EE96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14:paraId="28F5BAE6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gridSpan w:val="3"/>
          </w:tcPr>
          <w:p w14:paraId="760FCB30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6F2F522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8AF79B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1C42F4" w14:textId="4DCEE444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30"/>
                <w:szCs w:val="30"/>
              </w:rPr>
              <w:t>130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04144DD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B11DBC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0DB296" w14:textId="518D377A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30"/>
                <w:szCs w:val="30"/>
              </w:rPr>
              <w:t>130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53BF9" w:rsidRPr="008545D1" w14:paraId="60DFDE5A" w14:textId="77777777" w:rsidTr="00E97BA4">
        <w:tblPrEx>
          <w:tblLook w:val="04A0" w:firstRow="1" w:lastRow="0" w:firstColumn="1" w:lastColumn="0" w:noHBand="0" w:noVBand="1"/>
        </w:tblPrEx>
        <w:tc>
          <w:tcPr>
            <w:tcW w:w="3330" w:type="dxa"/>
            <w:gridSpan w:val="2"/>
            <w:shd w:val="clear" w:color="auto" w:fill="auto"/>
          </w:tcPr>
          <w:p w14:paraId="1CE1CE8D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  <w:gridSpan w:val="2"/>
          </w:tcPr>
          <w:p w14:paraId="1DBDC41A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418DADC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gridSpan w:val="2"/>
          </w:tcPr>
          <w:p w14:paraId="1890F35B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gridSpan w:val="3"/>
          </w:tcPr>
          <w:p w14:paraId="0BD49DD6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9" w:right="-3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6B7E1EC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630A02" w14:textId="3BF90973" w:rsidR="00553BF9" w:rsidRPr="008545D1" w:rsidRDefault="003F6926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36" w:type="dxa"/>
            <w:shd w:val="clear" w:color="auto" w:fill="auto"/>
          </w:tcPr>
          <w:p w14:paraId="7D839829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7147E5" w14:textId="5D84207B" w:rsidR="00553BF9" w:rsidRPr="008545D1" w:rsidRDefault="003F6926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</w:tr>
    </w:tbl>
    <w:p w14:paraId="208AF59C" w14:textId="77777777" w:rsidR="00613164" w:rsidRPr="00EC0B0A" w:rsidRDefault="00613164">
      <w:pPr>
        <w:rPr>
          <w:sz w:val="30"/>
          <w:szCs w:val="30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330"/>
        <w:gridCol w:w="900"/>
        <w:gridCol w:w="1080"/>
        <w:gridCol w:w="240"/>
        <w:gridCol w:w="1110"/>
        <w:gridCol w:w="240"/>
        <w:gridCol w:w="1110"/>
        <w:gridCol w:w="236"/>
        <w:gridCol w:w="1114"/>
      </w:tblGrid>
      <w:tr w:rsidR="00613164" w:rsidRPr="008545D1" w14:paraId="24A34B40" w14:textId="77777777" w:rsidTr="00324B4F">
        <w:tc>
          <w:tcPr>
            <w:tcW w:w="3330" w:type="dxa"/>
            <w:shd w:val="clear" w:color="auto" w:fill="auto"/>
            <w:vAlign w:val="bottom"/>
          </w:tcPr>
          <w:p w14:paraId="3FCC1A40" w14:textId="77777777" w:rsidR="00613164" w:rsidRPr="008545D1" w:rsidRDefault="00613164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417E44A" w14:textId="77777777" w:rsidR="00613164" w:rsidRPr="008545D1" w:rsidRDefault="00613164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739DB8F5" w14:textId="77777777" w:rsidR="00613164" w:rsidRPr="008545D1" w:rsidRDefault="00613164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4CD7330" w14:textId="77777777" w:rsidR="00613164" w:rsidRPr="008545D1" w:rsidRDefault="00613164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58C8A65E" w14:textId="77777777" w:rsidR="00613164" w:rsidRPr="008545D1" w:rsidRDefault="00613164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252D" w:rsidRPr="008545D1" w14:paraId="54ACB58F" w14:textId="77777777" w:rsidTr="00324B4F">
        <w:tc>
          <w:tcPr>
            <w:tcW w:w="3330" w:type="dxa"/>
            <w:shd w:val="clear" w:color="auto" w:fill="auto"/>
            <w:vAlign w:val="bottom"/>
          </w:tcPr>
          <w:p w14:paraId="2E3A957D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885B98C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D2C013B" w14:textId="65C44CC1" w:rsidR="003F252D" w:rsidRPr="008545D1" w:rsidRDefault="003F6926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F25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252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</w:tcPr>
          <w:p w14:paraId="7C38184F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0F0993C6" w14:textId="3946E0B8" w:rsidR="003F252D" w:rsidRPr="008545D1" w:rsidRDefault="003F6926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3F252D" w:rsidRPr="0061316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3F252D" w:rsidRPr="0061316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0" w:type="dxa"/>
            <w:shd w:val="clear" w:color="auto" w:fill="auto"/>
          </w:tcPr>
          <w:p w14:paraId="7D76DD2E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4102E23" w14:textId="64DE6781" w:rsidR="003F252D" w:rsidRPr="008545D1" w:rsidRDefault="003F6926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F25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252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0BC6DB72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6DD5903" w14:textId="7B81529C" w:rsidR="003F252D" w:rsidRPr="008545D1" w:rsidRDefault="003F6926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F25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252D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F252D" w:rsidRPr="008545D1" w14:paraId="1B2768B2" w14:textId="77777777" w:rsidTr="00324B4F">
        <w:tc>
          <w:tcPr>
            <w:tcW w:w="3330" w:type="dxa"/>
            <w:shd w:val="clear" w:color="auto" w:fill="auto"/>
            <w:vAlign w:val="bottom"/>
          </w:tcPr>
          <w:p w14:paraId="278AADB1" w14:textId="1AF167FC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E36382B" w14:textId="23FE6EB6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158D6E" w14:textId="76B59E5E" w:rsidR="003F252D" w:rsidRPr="008545D1" w:rsidRDefault="003F6926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0" w:type="dxa"/>
          </w:tcPr>
          <w:p w14:paraId="42DF9D90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7AC66AC" w14:textId="263AB172" w:rsidR="003F252D" w:rsidRPr="008545D1" w:rsidRDefault="003F6926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0" w:type="dxa"/>
            <w:shd w:val="clear" w:color="auto" w:fill="auto"/>
          </w:tcPr>
          <w:p w14:paraId="4BEB814B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24CBE58D" w14:textId="4BC29759" w:rsidR="003F252D" w:rsidRPr="008545D1" w:rsidRDefault="003F6926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3D321AC1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639315C" w14:textId="26B234DF" w:rsidR="003F252D" w:rsidRPr="008545D1" w:rsidRDefault="003F6926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F252D" w:rsidRPr="008545D1" w14:paraId="05829F44" w14:textId="77777777" w:rsidTr="00324B4F">
        <w:tc>
          <w:tcPr>
            <w:tcW w:w="3330" w:type="dxa"/>
            <w:shd w:val="clear" w:color="auto" w:fill="auto"/>
          </w:tcPr>
          <w:p w14:paraId="51E83913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4E26185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BC4206F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7E1CF220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3781B17B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252D" w:rsidRPr="008545D1" w14:paraId="739F8AEF" w14:textId="77777777" w:rsidTr="00AC7C39">
        <w:tc>
          <w:tcPr>
            <w:tcW w:w="3330" w:type="dxa"/>
            <w:shd w:val="clear" w:color="auto" w:fill="auto"/>
            <w:vAlign w:val="bottom"/>
          </w:tcPr>
          <w:p w14:paraId="73F9EDDB" w14:textId="78C3756D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00" w:type="dxa"/>
          </w:tcPr>
          <w:p w14:paraId="5626E464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D14B7A8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0ED66E05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14:paraId="53475BF4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53BF9" w:rsidRPr="008545D1" w14:paraId="57D97056" w14:textId="77777777" w:rsidTr="00324B4F">
        <w:tc>
          <w:tcPr>
            <w:tcW w:w="3330" w:type="dxa"/>
            <w:shd w:val="clear" w:color="auto" w:fill="auto"/>
          </w:tcPr>
          <w:p w14:paraId="7F24B689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3E7BA6DF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BD91A7" w14:textId="38CE3540" w:rsidR="00553BF9" w:rsidRPr="008545D1" w:rsidRDefault="003F6926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53BF9" w:rsidRPr="008545D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F692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53BF9"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F692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</w:tcPr>
          <w:p w14:paraId="0B8988F1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6572DCA" w14:textId="498A7950" w:rsidR="00553BF9" w:rsidRPr="008545D1" w:rsidRDefault="003F6926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53BF9" w:rsidRPr="008545D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F692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53BF9"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F692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4984669D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776172C4" w14:textId="7D260ADE" w:rsidR="00553BF9" w:rsidRPr="008545D1" w:rsidRDefault="003F6926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14:paraId="707CD252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F9D7D36" w14:textId="68EA8F3F" w:rsidR="00553BF9" w:rsidRPr="008545D1" w:rsidRDefault="003F6926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</w:tr>
      <w:tr w:rsidR="00553BF9" w:rsidRPr="008545D1" w14:paraId="688BC617" w14:textId="77777777" w:rsidTr="00324B4F">
        <w:tc>
          <w:tcPr>
            <w:tcW w:w="3330" w:type="dxa"/>
            <w:shd w:val="clear" w:color="auto" w:fill="auto"/>
          </w:tcPr>
          <w:p w14:paraId="4BB7667D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00" w:type="dxa"/>
          </w:tcPr>
          <w:p w14:paraId="55E39BAE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D84CFD" w14:textId="1688A481" w:rsidR="00553BF9" w:rsidRPr="008545D1" w:rsidRDefault="003F6926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600E332A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</w:tcPr>
          <w:p w14:paraId="1BCDC760" w14:textId="259A03A8" w:rsidR="00553BF9" w:rsidRPr="008545D1" w:rsidRDefault="003F6926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0" w:type="dxa"/>
            <w:shd w:val="clear" w:color="auto" w:fill="auto"/>
          </w:tcPr>
          <w:p w14:paraId="40665DAE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3224B1B5" w14:textId="1AC36CB2" w:rsidR="00553BF9" w:rsidRPr="008545D1" w:rsidRDefault="003F6926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44C229E5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67CE186C" w14:textId="3135E6F2" w:rsidR="00553BF9" w:rsidRPr="008545D1" w:rsidRDefault="003F6926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553BF9" w:rsidRPr="008545D1" w14:paraId="71BF55ED" w14:textId="77777777" w:rsidTr="00324B4F">
        <w:tc>
          <w:tcPr>
            <w:tcW w:w="3330" w:type="dxa"/>
            <w:shd w:val="clear" w:color="auto" w:fill="auto"/>
          </w:tcPr>
          <w:p w14:paraId="553B5EE9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61B4E277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60D68E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6513F1EE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49352A7A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7AB5D32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2422F698" w14:textId="4DD0C3E6" w:rsidR="00553BF9" w:rsidRPr="008545D1" w:rsidRDefault="003F6926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</w:t>
            </w:r>
          </w:p>
        </w:tc>
        <w:tc>
          <w:tcPr>
            <w:tcW w:w="236" w:type="dxa"/>
            <w:shd w:val="clear" w:color="auto" w:fill="auto"/>
          </w:tcPr>
          <w:p w14:paraId="6C5AFE3B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79D8158A" w14:textId="369D0317" w:rsidR="00553BF9" w:rsidRPr="008545D1" w:rsidRDefault="003F6926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</w:t>
            </w:r>
          </w:p>
        </w:tc>
      </w:tr>
      <w:tr w:rsidR="00553BF9" w:rsidRPr="008545D1" w14:paraId="2636590A" w14:textId="77777777" w:rsidTr="00324B4F">
        <w:tc>
          <w:tcPr>
            <w:tcW w:w="3330" w:type="dxa"/>
            <w:shd w:val="clear" w:color="auto" w:fill="auto"/>
          </w:tcPr>
          <w:p w14:paraId="54505C9B" w14:textId="77777777" w:rsidR="00553BF9" w:rsidRPr="008545D1" w:rsidRDefault="00553BF9" w:rsidP="00553BF9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29FD9BB9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00" w:type="dxa"/>
          </w:tcPr>
          <w:p w14:paraId="014BD3E4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0C7079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5943B6F6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</w:tcPr>
          <w:p w14:paraId="15CEDAFB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BB379F8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30B2D00E" w14:textId="77777777" w:rsidR="00553BF9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6BED40" w14:textId="30417285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D797974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7B6A2731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4E2034" w14:textId="172F2F15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53BF9" w:rsidRPr="008545D1" w14:paraId="0AF87F83" w14:textId="77777777" w:rsidTr="00324B4F">
        <w:tc>
          <w:tcPr>
            <w:tcW w:w="3330" w:type="dxa"/>
            <w:shd w:val="clear" w:color="auto" w:fill="auto"/>
          </w:tcPr>
          <w:p w14:paraId="0E028890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123DAB12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D89233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296DA55E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</w:tcPr>
          <w:p w14:paraId="6E6DBDC5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316185F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193E9" w14:textId="25830CBF" w:rsidR="00553BF9" w:rsidRPr="008545D1" w:rsidRDefault="003F6926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</w:t>
            </w:r>
          </w:p>
        </w:tc>
        <w:tc>
          <w:tcPr>
            <w:tcW w:w="236" w:type="dxa"/>
            <w:shd w:val="clear" w:color="auto" w:fill="auto"/>
          </w:tcPr>
          <w:p w14:paraId="1484093F" w14:textId="77777777" w:rsidR="00553BF9" w:rsidRPr="008545D1" w:rsidRDefault="00553BF9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6377D2" w14:textId="691767D1" w:rsidR="00553BF9" w:rsidRPr="008545D1" w:rsidRDefault="003F6926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</w:p>
        </w:tc>
      </w:tr>
    </w:tbl>
    <w:p w14:paraId="0E3ADD50" w14:textId="77777777" w:rsidR="00146AF3" w:rsidRDefault="00692940" w:rsidP="00692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96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3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70"/>
        <w:gridCol w:w="242"/>
        <w:gridCol w:w="1118"/>
        <w:gridCol w:w="270"/>
        <w:gridCol w:w="1080"/>
        <w:gridCol w:w="270"/>
        <w:gridCol w:w="1083"/>
      </w:tblGrid>
      <w:tr w:rsidR="00146AF3" w:rsidRPr="00272DBB" w14:paraId="643E48DA" w14:textId="77777777" w:rsidTr="00002C68">
        <w:trPr>
          <w:cantSplit/>
          <w:trHeight w:val="291"/>
          <w:tblHeader/>
        </w:trPr>
        <w:tc>
          <w:tcPr>
            <w:tcW w:w="4230" w:type="dxa"/>
          </w:tcPr>
          <w:p w14:paraId="03490D40" w14:textId="77777777" w:rsidR="00146AF3" w:rsidRPr="00272DBB" w:rsidRDefault="00146AF3" w:rsidP="00002C68">
            <w:pPr>
              <w:spacing w:line="240" w:lineRule="auto"/>
              <w:ind w:left="3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430" w:type="dxa"/>
            <w:gridSpan w:val="3"/>
          </w:tcPr>
          <w:p w14:paraId="248DF2CB" w14:textId="77777777" w:rsidR="00146AF3" w:rsidRPr="00272DBB" w:rsidRDefault="00146AF3" w:rsidP="00002C6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4A82578" w14:textId="77777777" w:rsidR="00146AF3" w:rsidRPr="00272DBB" w:rsidRDefault="00146AF3" w:rsidP="00002C6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71B267A0" w14:textId="77777777" w:rsidR="00146AF3" w:rsidRPr="00272DBB" w:rsidRDefault="00146AF3" w:rsidP="00002C6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6AF3" w:rsidRPr="00272DBB" w14:paraId="1BC1600A" w14:textId="77777777" w:rsidTr="00002C68">
        <w:trPr>
          <w:cantSplit/>
          <w:trHeight w:val="280"/>
        </w:trPr>
        <w:tc>
          <w:tcPr>
            <w:tcW w:w="4230" w:type="dxa"/>
          </w:tcPr>
          <w:p w14:paraId="447DCA68" w14:textId="6253A307" w:rsidR="00146AF3" w:rsidRPr="00272DBB" w:rsidRDefault="00146AF3" w:rsidP="00002C68">
            <w:pPr>
              <w:pStyle w:val="a1"/>
              <w:ind w:left="39" w:right="-108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3F6926" w:rsidRPr="003F69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70" w:type="dxa"/>
          </w:tcPr>
          <w:p w14:paraId="28CAD13F" w14:textId="14D0D97D" w:rsidR="00146AF3" w:rsidRPr="00272DBB" w:rsidRDefault="003F6926" w:rsidP="00002C6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42" w:type="dxa"/>
          </w:tcPr>
          <w:p w14:paraId="07CA3315" w14:textId="77777777" w:rsidR="00146AF3" w:rsidRPr="00272DBB" w:rsidRDefault="00146AF3" w:rsidP="00002C68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18" w:type="dxa"/>
          </w:tcPr>
          <w:p w14:paraId="73167442" w14:textId="112295DC" w:rsidR="00146AF3" w:rsidRPr="00272DBB" w:rsidRDefault="003F6926" w:rsidP="00002C6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3F76FAB1" w14:textId="77777777" w:rsidR="00146AF3" w:rsidRPr="00272DBB" w:rsidRDefault="00146AF3" w:rsidP="00002C68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27C35BC" w14:textId="6CFD4B87" w:rsidR="00146AF3" w:rsidRPr="00272DBB" w:rsidRDefault="003F6926" w:rsidP="00002C6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02265A8C" w14:textId="77777777" w:rsidR="00146AF3" w:rsidRPr="00272DBB" w:rsidRDefault="00146AF3" w:rsidP="00002C68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83" w:type="dxa"/>
          </w:tcPr>
          <w:p w14:paraId="146C59E5" w14:textId="6DCA8D64" w:rsidR="00146AF3" w:rsidRPr="00272DBB" w:rsidRDefault="003F6926" w:rsidP="00002C68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146AF3" w:rsidRPr="00272DBB" w14:paraId="31BA319C" w14:textId="77777777" w:rsidTr="008809F6">
        <w:trPr>
          <w:cantSplit/>
          <w:trHeight w:val="291"/>
        </w:trPr>
        <w:tc>
          <w:tcPr>
            <w:tcW w:w="4230" w:type="dxa"/>
          </w:tcPr>
          <w:p w14:paraId="648E32CD" w14:textId="77777777" w:rsidR="00146AF3" w:rsidRPr="00272DBB" w:rsidRDefault="00146AF3" w:rsidP="0000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3" w:type="dxa"/>
            <w:gridSpan w:val="7"/>
          </w:tcPr>
          <w:p w14:paraId="3E3FD424" w14:textId="77777777" w:rsidR="00146AF3" w:rsidRPr="00272DBB" w:rsidRDefault="00146AF3" w:rsidP="0000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46AF3" w:rsidRPr="00E434F4" w14:paraId="19427FE7" w14:textId="77777777" w:rsidTr="008809F6">
        <w:trPr>
          <w:cantSplit/>
          <w:trHeight w:val="280"/>
        </w:trPr>
        <w:tc>
          <w:tcPr>
            <w:tcW w:w="4230" w:type="dxa"/>
          </w:tcPr>
          <w:p w14:paraId="4F0E00EB" w14:textId="77777777" w:rsidR="00146AF3" w:rsidRPr="00DC1106" w:rsidRDefault="00146AF3" w:rsidP="0000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0" w:type="dxa"/>
          </w:tcPr>
          <w:p w14:paraId="674609A4" w14:textId="77777777" w:rsidR="00146AF3" w:rsidRPr="00E434F4" w:rsidRDefault="00146AF3" w:rsidP="0000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34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04ECC35B" w14:textId="77777777" w:rsidR="00146AF3" w:rsidRPr="00700149" w:rsidRDefault="00146AF3" w:rsidP="0000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5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8" w:type="dxa"/>
            <w:shd w:val="clear" w:color="auto" w:fill="auto"/>
          </w:tcPr>
          <w:p w14:paraId="0A0F2752" w14:textId="71023E28" w:rsidR="00146AF3" w:rsidRPr="00E434F4" w:rsidRDefault="003F6926" w:rsidP="0000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2641D2E" w14:textId="77777777" w:rsidR="00146AF3" w:rsidRPr="00E434F4" w:rsidRDefault="00146AF3" w:rsidP="0000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5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C01D84" w14:textId="77777777" w:rsidR="00146AF3" w:rsidRPr="00E434F4" w:rsidRDefault="00146AF3" w:rsidP="0000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34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392673" w14:textId="77777777" w:rsidR="00146AF3" w:rsidRPr="00E434F4" w:rsidRDefault="00146AF3" w:rsidP="00002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15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1984DDED" w14:textId="6599E57F" w:rsidR="00146AF3" w:rsidRPr="00E434F4" w:rsidRDefault="003F6926" w:rsidP="00E77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5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</w:tbl>
    <w:p w14:paraId="773A470F" w14:textId="77777777" w:rsidR="00C312A4" w:rsidRDefault="00C312A4" w:rsidP="00692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96"/>
        </w:tabs>
        <w:rPr>
          <w:rFonts w:asciiTheme="majorBidi" w:hAnsiTheme="majorBidi" w:cstheme="majorBidi"/>
          <w:sz w:val="30"/>
          <w:szCs w:val="30"/>
        </w:rPr>
      </w:pPr>
    </w:p>
    <w:p w14:paraId="77743BC5" w14:textId="4B20D74F" w:rsidR="009C5211" w:rsidRPr="00272DBB" w:rsidRDefault="009C5211" w:rsidP="009C5211">
      <w:pPr>
        <w:ind w:left="540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เงินให้กู้ยืมระยะสั้นแก่บุคคลหรือกิจการที่เกี่ยวข้องกัน</w:t>
      </w:r>
      <w:r w:rsidR="00EC01F4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272DBB">
        <w:rPr>
          <w:rFonts w:asciiTheme="majorBidi" w:hAnsiTheme="majorBidi" w:cstheme="majorBidi"/>
          <w:sz w:val="30"/>
          <w:szCs w:val="30"/>
          <w:cs/>
        </w:rPr>
        <w:t>กำหนดชำระคืนเมื่อทวงถาม</w:t>
      </w:r>
    </w:p>
    <w:p w14:paraId="2614C9F2" w14:textId="594CF802" w:rsidR="00AC6751" w:rsidRDefault="00AC6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8"/>
        <w:gridCol w:w="1080"/>
        <w:gridCol w:w="239"/>
        <w:gridCol w:w="1111"/>
        <w:gridCol w:w="236"/>
        <w:gridCol w:w="1114"/>
        <w:gridCol w:w="236"/>
        <w:gridCol w:w="1116"/>
      </w:tblGrid>
      <w:tr w:rsidR="00AA0276" w:rsidRPr="008545D1" w14:paraId="740F540F" w14:textId="77777777" w:rsidTr="00324B4F">
        <w:trPr>
          <w:tblHeader/>
        </w:trPr>
        <w:tc>
          <w:tcPr>
            <w:tcW w:w="4228" w:type="dxa"/>
            <w:shd w:val="clear" w:color="auto" w:fill="auto"/>
            <w:vAlign w:val="bottom"/>
          </w:tcPr>
          <w:p w14:paraId="0694047C" w14:textId="77777777" w:rsidR="00AA0276" w:rsidRPr="008545D1" w:rsidRDefault="00AA0276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777CCC08" w14:textId="77777777" w:rsidR="00AA0276" w:rsidRPr="008545D1" w:rsidRDefault="00AA0276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AC3796" w14:textId="77777777" w:rsidR="00AA0276" w:rsidRPr="008545D1" w:rsidRDefault="00AA0276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auto"/>
            <w:vAlign w:val="bottom"/>
          </w:tcPr>
          <w:p w14:paraId="2EDD1F87" w14:textId="77777777" w:rsidR="00AA0276" w:rsidRPr="008545D1" w:rsidRDefault="00AA0276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252D" w:rsidRPr="008545D1" w14:paraId="5BA32691" w14:textId="77777777" w:rsidTr="00324B4F">
        <w:trPr>
          <w:tblHeader/>
        </w:trPr>
        <w:tc>
          <w:tcPr>
            <w:tcW w:w="4228" w:type="dxa"/>
            <w:shd w:val="clear" w:color="auto" w:fill="auto"/>
            <w:vAlign w:val="bottom"/>
          </w:tcPr>
          <w:p w14:paraId="7FE3CC3C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11F0F22" w14:textId="11A3EF60" w:rsidR="003F252D" w:rsidRPr="008545D1" w:rsidRDefault="003F6926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F25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252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  <w:shd w:val="clear" w:color="auto" w:fill="auto"/>
          </w:tcPr>
          <w:p w14:paraId="7F947692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7D95BC77" w14:textId="2F1388B1" w:rsidR="003F252D" w:rsidRPr="008545D1" w:rsidRDefault="003F6926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3F252D" w:rsidRPr="0061316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3F252D" w:rsidRPr="0061316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746C2421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3B2EC6A" w14:textId="27B77D46" w:rsidR="003F252D" w:rsidRPr="008545D1" w:rsidRDefault="003F6926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F25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252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32248409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DEA2BE8" w14:textId="4F0A5473" w:rsidR="003F252D" w:rsidRPr="008545D1" w:rsidRDefault="003F6926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F25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252D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F252D" w:rsidRPr="008545D1" w14:paraId="24E73614" w14:textId="77777777" w:rsidTr="00324B4F">
        <w:trPr>
          <w:tblHeader/>
        </w:trPr>
        <w:tc>
          <w:tcPr>
            <w:tcW w:w="4228" w:type="dxa"/>
            <w:shd w:val="clear" w:color="auto" w:fill="auto"/>
            <w:vAlign w:val="bottom"/>
          </w:tcPr>
          <w:p w14:paraId="0B18B15F" w14:textId="69AF9DC9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D594EF8" w14:textId="07F8CC3B" w:rsidR="003F252D" w:rsidRPr="008545D1" w:rsidRDefault="003F6926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9" w:type="dxa"/>
            <w:shd w:val="clear" w:color="auto" w:fill="auto"/>
          </w:tcPr>
          <w:p w14:paraId="7637688A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46B27E47" w14:textId="48ACB33D" w:rsidR="003F252D" w:rsidRPr="008545D1" w:rsidRDefault="003F6926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48A34548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AA5ACAE" w14:textId="54CDC808" w:rsidR="003F252D" w:rsidRPr="008545D1" w:rsidRDefault="003F6926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00DE5AAB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D490239" w14:textId="3E76DE5F" w:rsidR="003F252D" w:rsidRPr="008545D1" w:rsidRDefault="003F6926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F252D" w:rsidRPr="008545D1" w14:paraId="61BA836E" w14:textId="77777777" w:rsidTr="00324B4F">
        <w:tc>
          <w:tcPr>
            <w:tcW w:w="4228" w:type="dxa"/>
            <w:shd w:val="clear" w:color="auto" w:fill="auto"/>
          </w:tcPr>
          <w:p w14:paraId="55125589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B68526B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2C2EB10F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14:paraId="164B4C4A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252D" w:rsidRPr="008545D1" w14:paraId="725C0CFD" w14:textId="77777777" w:rsidTr="003639FD">
        <w:tc>
          <w:tcPr>
            <w:tcW w:w="4228" w:type="dxa"/>
            <w:shd w:val="clear" w:color="auto" w:fill="auto"/>
            <w:vAlign w:val="bottom"/>
          </w:tcPr>
          <w:p w14:paraId="46BCB2AD" w14:textId="6540E661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501F6A04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0330D1E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14:paraId="218B26CB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F252D" w:rsidRPr="008545D1" w14:paraId="12FED80F" w14:textId="77777777" w:rsidTr="00324B4F">
        <w:tc>
          <w:tcPr>
            <w:tcW w:w="4228" w:type="dxa"/>
            <w:shd w:val="clear" w:color="auto" w:fill="auto"/>
          </w:tcPr>
          <w:p w14:paraId="4B50F6EA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7C1D54AF" w14:textId="63F916E7" w:rsidR="003F252D" w:rsidRPr="008545D1" w:rsidRDefault="003F6926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53BF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F6926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39" w:type="dxa"/>
            <w:shd w:val="clear" w:color="auto" w:fill="auto"/>
          </w:tcPr>
          <w:p w14:paraId="0C46AA13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0DF74EFB" w14:textId="57F321D7" w:rsidR="003F252D" w:rsidRPr="008545D1" w:rsidRDefault="003F6926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F252D" w:rsidRPr="008545D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3F692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F252D"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F252D"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3F252D"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F6926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3F252D"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3F6926">
              <w:rPr>
                <w:rFonts w:asciiTheme="majorBidi" w:hAnsiTheme="majorBidi" w:cstheme="majorBidi" w:hint="cs"/>
                <w:sz w:val="30"/>
                <w:szCs w:val="30"/>
              </w:rPr>
              <w:t>72</w:t>
            </w:r>
          </w:p>
        </w:tc>
        <w:tc>
          <w:tcPr>
            <w:tcW w:w="236" w:type="dxa"/>
            <w:shd w:val="clear" w:color="auto" w:fill="auto"/>
          </w:tcPr>
          <w:p w14:paraId="639DAFE0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33710329" w14:textId="055373A0" w:rsidR="003F252D" w:rsidRPr="008545D1" w:rsidRDefault="003F6926" w:rsidP="0014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36" w:type="dxa"/>
            <w:shd w:val="clear" w:color="auto" w:fill="auto"/>
          </w:tcPr>
          <w:p w14:paraId="11930D1F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</w:tcPr>
          <w:p w14:paraId="516B0DD7" w14:textId="336C7C07" w:rsidR="003F252D" w:rsidRPr="008545D1" w:rsidRDefault="003F6926" w:rsidP="0014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 w:hint="cs"/>
                <w:sz w:val="30"/>
                <w:szCs w:val="30"/>
              </w:rPr>
              <w:t>42</w:t>
            </w:r>
          </w:p>
        </w:tc>
      </w:tr>
      <w:tr w:rsidR="003F252D" w:rsidRPr="003B29BF" w14:paraId="1030C3E9" w14:textId="77777777" w:rsidTr="00324B4F">
        <w:tc>
          <w:tcPr>
            <w:tcW w:w="4228" w:type="dxa"/>
            <w:shd w:val="clear" w:color="auto" w:fill="auto"/>
          </w:tcPr>
          <w:p w14:paraId="55B380F4" w14:textId="77777777" w:rsidR="003F252D" w:rsidRPr="003B29BF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66F1BF" w14:textId="77777777" w:rsidR="003F252D" w:rsidRPr="003B29BF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25515D0" w14:textId="77777777" w:rsidR="003F252D" w:rsidRPr="003B29BF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353295D8" w14:textId="77777777" w:rsidR="003F252D" w:rsidRPr="003B29BF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AB4BAB" w14:textId="77777777" w:rsidR="003F252D" w:rsidRPr="003B29BF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14:paraId="7682D4E8" w14:textId="77777777" w:rsidR="003F252D" w:rsidRPr="003B29BF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42EB6CE" w14:textId="77777777" w:rsidR="003F252D" w:rsidRPr="003B29BF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F27AD50" w14:textId="77777777" w:rsidR="003F252D" w:rsidRPr="003B29BF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252D" w:rsidRPr="008545D1" w14:paraId="604EA258" w14:textId="77777777" w:rsidTr="00324B4F">
        <w:tc>
          <w:tcPr>
            <w:tcW w:w="4228" w:type="dxa"/>
            <w:shd w:val="clear" w:color="auto" w:fill="auto"/>
          </w:tcPr>
          <w:p w14:paraId="39D8800F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0" w:type="dxa"/>
            <w:shd w:val="clear" w:color="auto" w:fill="auto"/>
          </w:tcPr>
          <w:p w14:paraId="41B5A50D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089C93F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70FA7ACF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463A07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52D0EDD" w14:textId="06258AEB" w:rsidR="003F252D" w:rsidRPr="008545D1" w:rsidRDefault="00553BF9" w:rsidP="0014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9FF27A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F260305" w14:textId="66DD2C79" w:rsidR="003F252D" w:rsidRPr="008545D1" w:rsidRDefault="003F6926" w:rsidP="0014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F252D" w:rsidRPr="008545D1" w14:paraId="29A8C7E8" w14:textId="77777777" w:rsidTr="00324B4F">
        <w:trPr>
          <w:trHeight w:val="353"/>
        </w:trPr>
        <w:tc>
          <w:tcPr>
            <w:tcW w:w="4228" w:type="dxa"/>
            <w:shd w:val="clear" w:color="auto" w:fill="auto"/>
          </w:tcPr>
          <w:p w14:paraId="43B6E768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shd w:val="clear" w:color="auto" w:fill="auto"/>
          </w:tcPr>
          <w:p w14:paraId="5AD847A9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6421827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20A57061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5D4F569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55D76B26" w14:textId="7DB12AB9" w:rsidR="003F252D" w:rsidRPr="008545D1" w:rsidRDefault="003F6926" w:rsidP="0014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36" w:type="dxa"/>
            <w:shd w:val="clear" w:color="auto" w:fill="auto"/>
          </w:tcPr>
          <w:p w14:paraId="44367EE0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</w:tcPr>
          <w:p w14:paraId="79AE2AB1" w14:textId="70001CB6" w:rsidR="003F252D" w:rsidRPr="008545D1" w:rsidRDefault="003F6926" w:rsidP="0014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3F692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F252D" w:rsidRPr="008545D1" w14:paraId="6D5E55A8" w14:textId="77777777" w:rsidTr="00324B4F">
        <w:trPr>
          <w:trHeight w:val="353"/>
        </w:trPr>
        <w:tc>
          <w:tcPr>
            <w:tcW w:w="4228" w:type="dxa"/>
            <w:shd w:val="clear" w:color="auto" w:fill="auto"/>
          </w:tcPr>
          <w:p w14:paraId="4B09CFA5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526FC7E7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554D664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42B17C44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DF9108D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FCAE84" w14:textId="538E5E84" w:rsidR="003F252D" w:rsidRPr="008545D1" w:rsidRDefault="003F6926" w:rsidP="0014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36" w:type="dxa"/>
            <w:shd w:val="clear" w:color="auto" w:fill="auto"/>
          </w:tcPr>
          <w:p w14:paraId="66BFC7C1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5F3417" w14:textId="7A41F410" w:rsidR="003F252D" w:rsidRPr="008545D1" w:rsidRDefault="003F6926" w:rsidP="0014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42</w:t>
            </w:r>
          </w:p>
        </w:tc>
      </w:tr>
    </w:tbl>
    <w:p w14:paraId="60E76CDF" w14:textId="2C355741" w:rsidR="00AA0276" w:rsidRPr="00401E6D" w:rsidRDefault="00A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7372AD2" w14:textId="754A8102" w:rsidR="00E43D8B" w:rsidRPr="00272DBB" w:rsidRDefault="003C6B73" w:rsidP="00054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F64FE6">
        <w:rPr>
          <w:rFonts w:asciiTheme="majorBidi" w:hAnsiTheme="majorBidi" w:cstheme="majorBidi"/>
          <w:sz w:val="30"/>
          <w:szCs w:val="30"/>
          <w:cs/>
        </w:rPr>
        <w:t>บริษัทได้ทำสัญญาเงินให้กู้ยืมระยะยาวกับบริษัทย่อย</w:t>
      </w:r>
      <w:r w:rsidR="00B072DF" w:rsidRPr="00F64FE6">
        <w:rPr>
          <w:rFonts w:asciiTheme="majorBidi" w:hAnsiTheme="majorBidi" w:cstheme="majorBidi" w:hint="cs"/>
          <w:sz w:val="30"/>
          <w:szCs w:val="30"/>
          <w:cs/>
        </w:rPr>
        <w:t>แห่ง</w:t>
      </w:r>
      <w:r w:rsidR="00A331A3">
        <w:rPr>
          <w:rFonts w:asciiTheme="majorBidi" w:hAnsiTheme="majorBidi" w:cstheme="majorBidi" w:hint="cs"/>
          <w:sz w:val="30"/>
          <w:szCs w:val="30"/>
          <w:cs/>
        </w:rPr>
        <w:t>หนึ่ง</w:t>
      </w:r>
      <w:r w:rsidRPr="00F64FE6">
        <w:rPr>
          <w:rFonts w:asciiTheme="majorBidi" w:hAnsiTheme="majorBidi" w:cstheme="majorBidi"/>
          <w:sz w:val="30"/>
          <w:szCs w:val="30"/>
          <w:cs/>
        </w:rPr>
        <w:t xml:space="preserve"> จำนวนเงิน </w:t>
      </w:r>
      <w:r w:rsidR="003F6926" w:rsidRPr="003F6926">
        <w:rPr>
          <w:rFonts w:asciiTheme="majorBidi" w:hAnsiTheme="majorBidi" w:cstheme="majorBidi"/>
          <w:sz w:val="30"/>
          <w:szCs w:val="30"/>
        </w:rPr>
        <w:t>38</w:t>
      </w:r>
      <w:r w:rsidRPr="00F64FE6">
        <w:rPr>
          <w:rFonts w:asciiTheme="majorBidi" w:hAnsiTheme="majorBidi" w:cstheme="majorBidi"/>
          <w:sz w:val="30"/>
          <w:szCs w:val="30"/>
        </w:rPr>
        <w:t xml:space="preserve"> </w:t>
      </w:r>
      <w:r w:rsidRPr="00F64FE6">
        <w:rPr>
          <w:rFonts w:asciiTheme="majorBidi" w:hAnsiTheme="majorBidi" w:cstheme="majorBidi"/>
          <w:sz w:val="30"/>
          <w:szCs w:val="30"/>
          <w:cs/>
        </w:rPr>
        <w:t xml:space="preserve">ล้านบาท มีระยะเวลา </w:t>
      </w:r>
      <w:r w:rsidR="003F6926" w:rsidRPr="003F6926">
        <w:rPr>
          <w:rFonts w:asciiTheme="majorBidi" w:hAnsiTheme="majorBidi" w:cstheme="majorBidi"/>
          <w:sz w:val="30"/>
          <w:szCs w:val="30"/>
        </w:rPr>
        <w:t>4</w:t>
      </w:r>
      <w:r w:rsidR="0070318A" w:rsidRPr="00F64FE6">
        <w:rPr>
          <w:rFonts w:asciiTheme="majorBidi" w:hAnsiTheme="majorBidi" w:cstheme="majorBidi"/>
          <w:sz w:val="30"/>
          <w:szCs w:val="30"/>
        </w:rPr>
        <w:t xml:space="preserve"> - </w:t>
      </w:r>
      <w:r w:rsidR="003F6926" w:rsidRPr="003F6926">
        <w:rPr>
          <w:rFonts w:asciiTheme="majorBidi" w:hAnsiTheme="majorBidi" w:cstheme="majorBidi"/>
          <w:sz w:val="30"/>
          <w:szCs w:val="30"/>
        </w:rPr>
        <w:t>9</w:t>
      </w:r>
      <w:r w:rsidRPr="00F64FE6">
        <w:rPr>
          <w:rFonts w:asciiTheme="majorBidi" w:hAnsiTheme="majorBidi" w:cstheme="majorBidi"/>
          <w:sz w:val="30"/>
          <w:szCs w:val="30"/>
          <w:cs/>
        </w:rPr>
        <w:t xml:space="preserve"> ปี สิ้นสุ</w:t>
      </w:r>
      <w:r w:rsidR="0070318A" w:rsidRPr="00F64FE6">
        <w:rPr>
          <w:rFonts w:asciiTheme="majorBidi" w:hAnsiTheme="majorBidi" w:cstheme="majorBidi" w:hint="cs"/>
          <w:sz w:val="30"/>
          <w:szCs w:val="30"/>
          <w:cs/>
        </w:rPr>
        <w:t>ดระหว่างปี</w:t>
      </w:r>
      <w:r w:rsidRPr="00F64F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6926" w:rsidRPr="003F6926">
        <w:rPr>
          <w:rFonts w:asciiTheme="majorBidi" w:hAnsiTheme="majorBidi" w:cstheme="majorBidi"/>
          <w:sz w:val="30"/>
          <w:szCs w:val="30"/>
        </w:rPr>
        <w:t>2567</w:t>
      </w:r>
      <w:r w:rsidR="0070318A" w:rsidRPr="00F64FE6">
        <w:rPr>
          <w:rFonts w:asciiTheme="majorBidi" w:hAnsiTheme="majorBidi" w:cstheme="majorBidi"/>
          <w:sz w:val="30"/>
          <w:szCs w:val="30"/>
        </w:rPr>
        <w:t xml:space="preserve"> </w:t>
      </w:r>
      <w:r w:rsidR="009C5CD5">
        <w:rPr>
          <w:rFonts w:asciiTheme="majorBidi" w:hAnsiTheme="majorBidi" w:cstheme="majorBidi" w:hint="cs"/>
          <w:sz w:val="30"/>
          <w:szCs w:val="30"/>
          <w:cs/>
        </w:rPr>
        <w:t>-</w:t>
      </w:r>
      <w:r w:rsidR="0070318A" w:rsidRPr="00F64FE6">
        <w:rPr>
          <w:rFonts w:asciiTheme="majorBidi" w:hAnsiTheme="majorBidi" w:cstheme="majorBidi"/>
          <w:sz w:val="30"/>
          <w:szCs w:val="30"/>
        </w:rPr>
        <w:t xml:space="preserve"> </w:t>
      </w:r>
      <w:r w:rsidR="003F6926" w:rsidRPr="003F6926">
        <w:rPr>
          <w:rFonts w:asciiTheme="majorBidi" w:hAnsiTheme="majorBidi" w:cstheme="majorBidi"/>
          <w:sz w:val="30"/>
          <w:szCs w:val="30"/>
        </w:rPr>
        <w:t>2572</w:t>
      </w:r>
      <w:r w:rsidRPr="00F64FE6">
        <w:rPr>
          <w:rFonts w:asciiTheme="majorBidi" w:hAnsiTheme="majorBidi" w:cstheme="majorBidi"/>
          <w:sz w:val="30"/>
          <w:szCs w:val="30"/>
        </w:rPr>
        <w:t xml:space="preserve"> </w:t>
      </w:r>
      <w:r w:rsidRPr="00F64FE6">
        <w:rPr>
          <w:rFonts w:asciiTheme="majorBidi" w:hAnsiTheme="majorBidi" w:cstheme="majorBidi"/>
          <w:sz w:val="30"/>
          <w:szCs w:val="30"/>
          <w:cs/>
        </w:rPr>
        <w:t>โดยมีกำหนดชำระเงินต้นและดอกเบี้ยเป็น</w:t>
      </w:r>
      <w:r w:rsidR="0070318A" w:rsidRPr="00F64FE6">
        <w:rPr>
          <w:rFonts w:asciiTheme="majorBidi" w:hAnsiTheme="majorBidi" w:cstheme="majorBidi" w:hint="cs"/>
          <w:sz w:val="30"/>
          <w:szCs w:val="30"/>
          <w:cs/>
        </w:rPr>
        <w:t>ราย</w:t>
      </w:r>
      <w:r w:rsidRPr="00F64FE6">
        <w:rPr>
          <w:rFonts w:asciiTheme="majorBidi" w:hAnsiTheme="majorBidi" w:cstheme="majorBidi"/>
          <w:sz w:val="30"/>
          <w:szCs w:val="30"/>
          <w:cs/>
        </w:rPr>
        <w:t>ปี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5FDBA48" w14:textId="7127EE1A" w:rsidR="00E43D8B" w:rsidRPr="00401E6D" w:rsidRDefault="00E43D8B" w:rsidP="000547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2"/>
        <w:gridCol w:w="270"/>
        <w:gridCol w:w="1080"/>
        <w:gridCol w:w="270"/>
        <w:gridCol w:w="1080"/>
        <w:gridCol w:w="270"/>
        <w:gridCol w:w="1080"/>
      </w:tblGrid>
      <w:tr w:rsidR="00AA0276" w:rsidRPr="008545D1" w14:paraId="6BF2A5B9" w14:textId="77777777" w:rsidTr="00324B4F">
        <w:trPr>
          <w:cantSplit/>
          <w:tblHeader/>
        </w:trPr>
        <w:tc>
          <w:tcPr>
            <w:tcW w:w="4228" w:type="dxa"/>
          </w:tcPr>
          <w:p w14:paraId="70BFE474" w14:textId="77777777" w:rsidR="00AA0276" w:rsidRPr="008545D1" w:rsidRDefault="00AA0276" w:rsidP="00324B4F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0CAC18F9" w14:textId="77777777" w:rsidR="00AA0276" w:rsidRPr="008545D1" w:rsidRDefault="00AA0276" w:rsidP="00324B4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146D269" w14:textId="77777777" w:rsidR="00AA0276" w:rsidRPr="008545D1" w:rsidRDefault="00AA0276" w:rsidP="00324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502EAB3" w14:textId="77777777" w:rsidR="00AA0276" w:rsidRPr="008545D1" w:rsidRDefault="00AA0276" w:rsidP="00324B4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252D" w:rsidRPr="008545D1" w14:paraId="61CA4E5E" w14:textId="77777777" w:rsidTr="00324B4F">
        <w:trPr>
          <w:cantSplit/>
          <w:tblHeader/>
        </w:trPr>
        <w:tc>
          <w:tcPr>
            <w:tcW w:w="4228" w:type="dxa"/>
          </w:tcPr>
          <w:p w14:paraId="3D768715" w14:textId="77777777" w:rsidR="003F252D" w:rsidRPr="008545D1" w:rsidRDefault="003F252D" w:rsidP="003F252D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0728F32B" w14:textId="2217DF98" w:rsidR="003F252D" w:rsidRPr="008545D1" w:rsidRDefault="003F6926" w:rsidP="003F252D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3F25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F252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4905777C" w14:textId="77777777" w:rsidR="003F252D" w:rsidRPr="008545D1" w:rsidRDefault="003F252D" w:rsidP="003F252D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1C5B918" w14:textId="042B3D70" w:rsidR="003F252D" w:rsidRPr="008545D1" w:rsidRDefault="003F6926" w:rsidP="003F252D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31</w:t>
            </w:r>
            <w:r w:rsidR="003F252D" w:rsidRPr="00613164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 xml:space="preserve"> </w:t>
            </w:r>
            <w:r w:rsidR="003F252D" w:rsidRPr="0061316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95AC0E2" w14:textId="77777777" w:rsidR="003F252D" w:rsidRPr="008545D1" w:rsidRDefault="003F252D" w:rsidP="003F252D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9A67EFC" w14:textId="0B3B41C7" w:rsidR="003F252D" w:rsidRPr="008545D1" w:rsidRDefault="003F6926" w:rsidP="003F252D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3F25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F252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43625E11" w14:textId="77777777" w:rsidR="003F252D" w:rsidRPr="008545D1" w:rsidRDefault="003F252D" w:rsidP="003F252D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2FBF87D2" w14:textId="583CB87B" w:rsidR="003F252D" w:rsidRPr="008545D1" w:rsidRDefault="003F6926" w:rsidP="003F252D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3F25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3F252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F252D" w:rsidRPr="008545D1" w14:paraId="0DFA1B56" w14:textId="77777777" w:rsidTr="00324B4F">
        <w:trPr>
          <w:cantSplit/>
          <w:tblHeader/>
        </w:trPr>
        <w:tc>
          <w:tcPr>
            <w:tcW w:w="4228" w:type="dxa"/>
          </w:tcPr>
          <w:p w14:paraId="56CC9C19" w14:textId="3728C4B1" w:rsidR="003F252D" w:rsidRPr="008545D1" w:rsidRDefault="003F252D" w:rsidP="003F252D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028D4886" w14:textId="3AA0C542" w:rsidR="003F252D" w:rsidRPr="008545D1" w:rsidRDefault="003F6926" w:rsidP="003F252D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0123DD34" w14:textId="77777777" w:rsidR="003F252D" w:rsidRPr="008545D1" w:rsidRDefault="003F252D" w:rsidP="003F252D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7E9C0EC" w14:textId="07031B48" w:rsidR="003F252D" w:rsidRPr="008545D1" w:rsidRDefault="003F6926" w:rsidP="003F252D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3D9B14F1" w14:textId="77777777" w:rsidR="003F252D" w:rsidRPr="008545D1" w:rsidRDefault="003F252D" w:rsidP="003F252D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17F27EA" w14:textId="62D0FB0B" w:rsidR="003F252D" w:rsidRPr="008545D1" w:rsidRDefault="003F6926" w:rsidP="003F252D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062ADEA1" w14:textId="77777777" w:rsidR="003F252D" w:rsidRPr="008545D1" w:rsidRDefault="003F252D" w:rsidP="003F252D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5AB76D2" w14:textId="3F6F02B6" w:rsidR="003F252D" w:rsidRPr="008545D1" w:rsidRDefault="003F6926" w:rsidP="003F252D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3F252D" w:rsidRPr="008545D1" w14:paraId="2FE5400E" w14:textId="77777777" w:rsidTr="00324B4F">
        <w:trPr>
          <w:cantSplit/>
          <w:tblHeader/>
        </w:trPr>
        <w:tc>
          <w:tcPr>
            <w:tcW w:w="4228" w:type="dxa"/>
          </w:tcPr>
          <w:p w14:paraId="4EF75994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02346A78" w14:textId="77777777" w:rsidR="003F252D" w:rsidRPr="008545D1" w:rsidRDefault="003F252D" w:rsidP="003F252D">
            <w:pPr>
              <w:ind w:left="-18" w:right="72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252D" w:rsidRPr="008545D1" w14:paraId="6699FFBA" w14:textId="77777777" w:rsidTr="00324B4F">
        <w:trPr>
          <w:cantSplit/>
        </w:trPr>
        <w:tc>
          <w:tcPr>
            <w:tcW w:w="4228" w:type="dxa"/>
          </w:tcPr>
          <w:p w14:paraId="5804E700" w14:textId="36A3F16E" w:rsidR="003F252D" w:rsidRPr="008545D1" w:rsidRDefault="003F252D" w:rsidP="003F252D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2" w:type="dxa"/>
          </w:tcPr>
          <w:p w14:paraId="4F1ED9F8" w14:textId="77777777" w:rsidR="003F252D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9CD94E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4979DA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D4650E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35A128" w14:textId="77777777" w:rsidR="003F252D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74318E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9DED01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252D" w:rsidRPr="008545D1" w14:paraId="18F42FF2" w14:textId="77777777" w:rsidTr="00324B4F">
        <w:trPr>
          <w:cantSplit/>
        </w:trPr>
        <w:tc>
          <w:tcPr>
            <w:tcW w:w="4228" w:type="dxa"/>
          </w:tcPr>
          <w:p w14:paraId="08D7375A" w14:textId="77777777" w:rsidR="003F252D" w:rsidRPr="008545D1" w:rsidRDefault="003F252D" w:rsidP="003F252D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43732F24" w14:textId="55EA39A9" w:rsidR="003F252D" w:rsidRPr="008545D1" w:rsidRDefault="00553BF9" w:rsidP="0014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E461CE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88DAA0" w14:textId="12D1D249" w:rsidR="003F252D" w:rsidRPr="008545D1" w:rsidRDefault="003F252D" w:rsidP="0014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380E34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85D82E" w14:textId="21C8B4E9" w:rsidR="003F252D" w:rsidRPr="008545D1" w:rsidRDefault="003F6926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63C316C7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4DC7BB" w14:textId="0C03542C" w:rsidR="003F252D" w:rsidRPr="008545D1" w:rsidRDefault="003F6926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3F252D" w:rsidRPr="008545D1" w14:paraId="5F08BD61" w14:textId="77777777" w:rsidTr="00324B4F">
        <w:trPr>
          <w:cantSplit/>
        </w:trPr>
        <w:tc>
          <w:tcPr>
            <w:tcW w:w="4228" w:type="dxa"/>
          </w:tcPr>
          <w:p w14:paraId="6AE016AD" w14:textId="77777777" w:rsidR="003F252D" w:rsidRPr="008545D1" w:rsidRDefault="003F252D" w:rsidP="003F252D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2" w:type="dxa"/>
          </w:tcPr>
          <w:p w14:paraId="31D2DACB" w14:textId="0D314DBE" w:rsidR="003F252D" w:rsidRPr="008545D1" w:rsidRDefault="003F6926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14:paraId="01205F9D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00B08C" w14:textId="4A39D086" w:rsidR="003F252D" w:rsidRPr="008545D1" w:rsidRDefault="003F6926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7F81D2A2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7A8C1C" w14:textId="4187FB0A" w:rsidR="003F252D" w:rsidRPr="008545D1" w:rsidRDefault="003F6926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14:paraId="225DE05F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7559F5" w14:textId="2DC699D2" w:rsidR="003F252D" w:rsidRPr="008545D1" w:rsidRDefault="003F6926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3F252D" w:rsidRPr="008545D1" w14:paraId="0FA83E95" w14:textId="77777777" w:rsidTr="00324B4F">
        <w:trPr>
          <w:cantSplit/>
          <w:trHeight w:val="389"/>
        </w:trPr>
        <w:tc>
          <w:tcPr>
            <w:tcW w:w="4228" w:type="dxa"/>
          </w:tcPr>
          <w:p w14:paraId="6D5626F9" w14:textId="77777777" w:rsidR="003F252D" w:rsidRPr="008545D1" w:rsidRDefault="003F252D" w:rsidP="003F252D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</w:tcPr>
          <w:p w14:paraId="1D221E83" w14:textId="2B695B8D" w:rsidR="003F252D" w:rsidRPr="008545D1" w:rsidRDefault="003F6926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  <w:tc>
          <w:tcPr>
            <w:tcW w:w="270" w:type="dxa"/>
          </w:tcPr>
          <w:p w14:paraId="40F94B66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CE70A8" w14:textId="5C03A923" w:rsidR="003F252D" w:rsidRPr="008545D1" w:rsidRDefault="003F6926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270" w:type="dxa"/>
          </w:tcPr>
          <w:p w14:paraId="28C4A663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2FF723" w14:textId="7DE28644" w:rsidR="003F252D" w:rsidRPr="008545D1" w:rsidRDefault="003F6926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A28C505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1B1959" w14:textId="7FE65F67" w:rsidR="003F252D" w:rsidRPr="008545D1" w:rsidRDefault="003F6926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F252D" w:rsidRPr="008545D1" w14:paraId="0EAFF154" w14:textId="77777777" w:rsidTr="00324B4F">
        <w:trPr>
          <w:cantSplit/>
          <w:trHeight w:val="70"/>
        </w:trPr>
        <w:tc>
          <w:tcPr>
            <w:tcW w:w="4228" w:type="dxa"/>
          </w:tcPr>
          <w:p w14:paraId="44758609" w14:textId="77777777" w:rsidR="003F252D" w:rsidRPr="008545D1" w:rsidRDefault="003F252D" w:rsidP="003F252D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6BA3F20A" w14:textId="436E868C" w:rsidR="003F252D" w:rsidRPr="008545D1" w:rsidRDefault="003F6926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655</w:t>
            </w:r>
          </w:p>
        </w:tc>
        <w:tc>
          <w:tcPr>
            <w:tcW w:w="270" w:type="dxa"/>
          </w:tcPr>
          <w:p w14:paraId="0B89639F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BF7326" w14:textId="7FB0496E" w:rsidR="003F252D" w:rsidRPr="008545D1" w:rsidRDefault="003F6926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561</w:t>
            </w:r>
          </w:p>
        </w:tc>
        <w:tc>
          <w:tcPr>
            <w:tcW w:w="270" w:type="dxa"/>
          </w:tcPr>
          <w:p w14:paraId="3BB14EF9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2F7BF4" w14:textId="32F2B758" w:rsidR="003F252D" w:rsidRPr="008545D1" w:rsidRDefault="003F6926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64B2FCC8" w14:textId="77777777" w:rsidR="003F252D" w:rsidRPr="008545D1" w:rsidRDefault="003F252D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19866E3" w14:textId="6BDA301F" w:rsidR="003F252D" w:rsidRPr="008545D1" w:rsidRDefault="003F6926" w:rsidP="003F2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</w:tr>
    </w:tbl>
    <w:p w14:paraId="0EC9D559" w14:textId="77777777" w:rsidR="00AA0276" w:rsidRPr="00401E6D" w:rsidRDefault="00AA0276" w:rsidP="00AA02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20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2"/>
        <w:gridCol w:w="270"/>
        <w:gridCol w:w="1080"/>
        <w:gridCol w:w="270"/>
        <w:gridCol w:w="1080"/>
        <w:gridCol w:w="270"/>
        <w:gridCol w:w="1080"/>
      </w:tblGrid>
      <w:tr w:rsidR="00401E6D" w:rsidRPr="008545D1" w14:paraId="5274DFDE" w14:textId="77777777" w:rsidTr="00E504B3">
        <w:trPr>
          <w:cantSplit/>
        </w:trPr>
        <w:tc>
          <w:tcPr>
            <w:tcW w:w="4228" w:type="dxa"/>
          </w:tcPr>
          <w:p w14:paraId="5E150FEF" w14:textId="22763C20" w:rsidR="00401E6D" w:rsidRPr="008545D1" w:rsidRDefault="00401E6D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เจ้าหนี้ค่าใช้จ่ายอื่น</w:t>
            </w:r>
          </w:p>
        </w:tc>
        <w:tc>
          <w:tcPr>
            <w:tcW w:w="5132" w:type="dxa"/>
            <w:gridSpan w:val="7"/>
          </w:tcPr>
          <w:p w14:paraId="69112993" w14:textId="77777777" w:rsidR="00401E6D" w:rsidRPr="008545D1" w:rsidRDefault="00401E6D" w:rsidP="00AA0276">
            <w:pPr>
              <w:ind w:left="-18" w:right="72" w:hanging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A0276" w:rsidRPr="008545D1" w14:paraId="2BC12CAE" w14:textId="77777777" w:rsidTr="00E504B3">
        <w:trPr>
          <w:cantSplit/>
        </w:trPr>
        <w:tc>
          <w:tcPr>
            <w:tcW w:w="4228" w:type="dxa"/>
          </w:tcPr>
          <w:p w14:paraId="22A2AD1B" w14:textId="77777777" w:rsidR="00AA0276" w:rsidRPr="008545D1" w:rsidRDefault="00AA0276" w:rsidP="00AA027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14:paraId="55D7BC8C" w14:textId="4EE0B808" w:rsidR="00AA0276" w:rsidRPr="008545D1" w:rsidRDefault="00553BF9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693B99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203645" w14:textId="0EABFAFE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CEDF2B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542FE5" w14:textId="5EF8CE72" w:rsidR="00AA0276" w:rsidRPr="008545D1" w:rsidRDefault="003F692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5BE0B4F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C48222" w14:textId="4D4416F5" w:rsidR="00AA0276" w:rsidRPr="008545D1" w:rsidRDefault="003F692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</w:tr>
      <w:tr w:rsidR="00AA0276" w:rsidRPr="008545D1" w14:paraId="55101629" w14:textId="77777777" w:rsidTr="00E504B3">
        <w:trPr>
          <w:cantSplit/>
          <w:trHeight w:val="80"/>
        </w:trPr>
        <w:tc>
          <w:tcPr>
            <w:tcW w:w="4228" w:type="dxa"/>
          </w:tcPr>
          <w:p w14:paraId="2CDBD499" w14:textId="77777777" w:rsidR="00AA0276" w:rsidRPr="008545D1" w:rsidRDefault="00AA0276" w:rsidP="00AA027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</w:tcPr>
          <w:p w14:paraId="0877ACB4" w14:textId="3D9CF5FD" w:rsidR="00AA0276" w:rsidRPr="008545D1" w:rsidRDefault="003F6926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22934ED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E06980" w14:textId="5B7E0DA9" w:rsidR="00AA0276" w:rsidRPr="008545D1" w:rsidRDefault="003F692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93C21A7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E3C873" w14:textId="13AC5447" w:rsidR="00AA0276" w:rsidRPr="008545D1" w:rsidRDefault="003F6926" w:rsidP="0055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78DDA3D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FA36AA" w14:textId="06B861F2" w:rsidR="00AA0276" w:rsidRPr="008545D1" w:rsidRDefault="008941E8" w:rsidP="0089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AA0276" w:rsidRPr="008545D1" w14:paraId="389A8C46" w14:textId="77777777" w:rsidTr="00E504B3">
        <w:trPr>
          <w:cantSplit/>
          <w:trHeight w:val="389"/>
        </w:trPr>
        <w:tc>
          <w:tcPr>
            <w:tcW w:w="4228" w:type="dxa"/>
          </w:tcPr>
          <w:p w14:paraId="652F0D37" w14:textId="77777777" w:rsidR="00AA0276" w:rsidRPr="008545D1" w:rsidRDefault="00AA0276" w:rsidP="00AA027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91AED84" w14:textId="406C27A5" w:rsidR="00AA0276" w:rsidRPr="00553BF9" w:rsidRDefault="003F6926" w:rsidP="0014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916C86D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13F7E1" w14:textId="3E2FFB12" w:rsidR="00AA0276" w:rsidRPr="008545D1" w:rsidRDefault="003F692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B195D5C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1F7E8B" w14:textId="3B66D1B7" w:rsidR="00AA0276" w:rsidRPr="008545D1" w:rsidRDefault="003F692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E467889" w14:textId="77777777" w:rsidR="00AA0276" w:rsidRPr="008545D1" w:rsidRDefault="00AA027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8AD1AD" w14:textId="30FF7D9B" w:rsidR="00AA0276" w:rsidRPr="008545D1" w:rsidRDefault="003F6926" w:rsidP="00AA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</w:t>
            </w:r>
          </w:p>
        </w:tc>
      </w:tr>
    </w:tbl>
    <w:p w14:paraId="3D92D88D" w14:textId="77777777" w:rsidR="00401E6D" w:rsidRDefault="00401E6D"/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1082"/>
        <w:gridCol w:w="270"/>
        <w:gridCol w:w="1080"/>
        <w:gridCol w:w="270"/>
        <w:gridCol w:w="1080"/>
        <w:gridCol w:w="270"/>
        <w:gridCol w:w="1080"/>
      </w:tblGrid>
      <w:tr w:rsidR="00AA0276" w:rsidRPr="008545D1" w14:paraId="1ABAC331" w14:textId="77777777" w:rsidTr="00324B4F">
        <w:trPr>
          <w:cantSplit/>
          <w:tblHeader/>
        </w:trPr>
        <w:tc>
          <w:tcPr>
            <w:tcW w:w="4228" w:type="dxa"/>
          </w:tcPr>
          <w:p w14:paraId="6996FF92" w14:textId="77777777" w:rsidR="00AA0276" w:rsidRPr="008545D1" w:rsidRDefault="00AA0276" w:rsidP="00324B4F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60D77361" w14:textId="77777777" w:rsidR="00AA0276" w:rsidRPr="008545D1" w:rsidRDefault="00AA0276" w:rsidP="00324B4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4724D4B" w14:textId="77777777" w:rsidR="00AA0276" w:rsidRPr="008545D1" w:rsidRDefault="00AA0276" w:rsidP="00324B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00C1627" w14:textId="77777777" w:rsidR="00AA0276" w:rsidRPr="008545D1" w:rsidRDefault="00AA0276" w:rsidP="00324B4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50A3" w:rsidRPr="008545D1" w14:paraId="1E807D84" w14:textId="77777777" w:rsidTr="00324B4F">
        <w:trPr>
          <w:cantSplit/>
          <w:tblHeader/>
        </w:trPr>
        <w:tc>
          <w:tcPr>
            <w:tcW w:w="4228" w:type="dxa"/>
          </w:tcPr>
          <w:p w14:paraId="21ADFC95" w14:textId="77777777" w:rsidR="00D050A3" w:rsidRPr="008545D1" w:rsidRDefault="00D050A3" w:rsidP="00D050A3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2ABFAA9C" w14:textId="4025F0B5" w:rsidR="00D050A3" w:rsidRPr="008545D1" w:rsidRDefault="003F6926" w:rsidP="00D050A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D050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D050A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1600EB48" w14:textId="77777777" w:rsidR="00D050A3" w:rsidRPr="008545D1" w:rsidRDefault="00D050A3" w:rsidP="00D050A3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C4EDD02" w14:textId="58D4AFAA" w:rsidR="00D050A3" w:rsidRPr="008545D1" w:rsidRDefault="003F6926" w:rsidP="00D050A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31</w:t>
            </w:r>
            <w:r w:rsidR="00D050A3" w:rsidRPr="00613164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 xml:space="preserve"> </w:t>
            </w:r>
            <w:r w:rsidR="00D050A3" w:rsidRPr="0061316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388163E1" w14:textId="77777777" w:rsidR="00D050A3" w:rsidRPr="008545D1" w:rsidRDefault="00D050A3" w:rsidP="00D050A3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6E17385" w14:textId="7E8F41DF" w:rsidR="00D050A3" w:rsidRPr="008545D1" w:rsidRDefault="003F6926" w:rsidP="00D050A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D050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D050A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2219ABC8" w14:textId="77777777" w:rsidR="00D050A3" w:rsidRPr="008545D1" w:rsidRDefault="00D050A3" w:rsidP="00D050A3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DDFD1CD" w14:textId="7CA4963F" w:rsidR="00D050A3" w:rsidRPr="008545D1" w:rsidRDefault="003F6926" w:rsidP="00D050A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050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D050A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050A3" w:rsidRPr="008545D1" w14:paraId="0B86D529" w14:textId="77777777" w:rsidTr="00324B4F">
        <w:trPr>
          <w:cantSplit/>
          <w:tblHeader/>
        </w:trPr>
        <w:tc>
          <w:tcPr>
            <w:tcW w:w="4228" w:type="dxa"/>
          </w:tcPr>
          <w:p w14:paraId="09DEED5F" w14:textId="4BB312CE" w:rsidR="00D050A3" w:rsidRPr="008545D1" w:rsidRDefault="00D050A3" w:rsidP="00D050A3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4844FC53" w14:textId="1F195232" w:rsidR="00D050A3" w:rsidRPr="008545D1" w:rsidRDefault="003F6926" w:rsidP="00D050A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1990D971" w14:textId="77777777" w:rsidR="00D050A3" w:rsidRPr="008545D1" w:rsidRDefault="00D050A3" w:rsidP="00D050A3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64F27CFF" w14:textId="3BD62C9F" w:rsidR="00D050A3" w:rsidRPr="008545D1" w:rsidRDefault="003F6926" w:rsidP="00D050A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45B21E46" w14:textId="77777777" w:rsidR="00D050A3" w:rsidRPr="008545D1" w:rsidRDefault="00D050A3" w:rsidP="00D050A3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D4042E3" w14:textId="54C6C1C4" w:rsidR="00D050A3" w:rsidRPr="008545D1" w:rsidRDefault="003F6926" w:rsidP="00D050A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0552E80B" w14:textId="77777777" w:rsidR="00D050A3" w:rsidRPr="008545D1" w:rsidRDefault="00D050A3" w:rsidP="00D050A3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589C9ED9" w14:textId="0AA4C751" w:rsidR="00D050A3" w:rsidRPr="008545D1" w:rsidRDefault="003F6926" w:rsidP="00D050A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D050A3" w:rsidRPr="008545D1" w14:paraId="58CE5F91" w14:textId="77777777" w:rsidTr="00C65629">
        <w:trPr>
          <w:cantSplit/>
          <w:tblHeader/>
        </w:trPr>
        <w:tc>
          <w:tcPr>
            <w:tcW w:w="4228" w:type="dxa"/>
          </w:tcPr>
          <w:p w14:paraId="4EAC2FB4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2" w:type="dxa"/>
            <w:gridSpan w:val="7"/>
          </w:tcPr>
          <w:p w14:paraId="3EAEF3DE" w14:textId="77777777" w:rsidR="00D050A3" w:rsidRPr="008545D1" w:rsidRDefault="00D050A3" w:rsidP="00D050A3">
            <w:pPr>
              <w:ind w:left="-18" w:right="72" w:hanging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050A3" w:rsidRPr="008545D1" w14:paraId="0A3745A3" w14:textId="77777777" w:rsidTr="00C65629">
        <w:trPr>
          <w:cantSplit/>
          <w:trHeight w:val="389"/>
        </w:trPr>
        <w:tc>
          <w:tcPr>
            <w:tcW w:w="4228" w:type="dxa"/>
          </w:tcPr>
          <w:p w14:paraId="6E5981FF" w14:textId="64B368E4" w:rsidR="00D050A3" w:rsidRPr="008545D1" w:rsidRDefault="00D050A3" w:rsidP="00D050A3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2" w:type="dxa"/>
          </w:tcPr>
          <w:p w14:paraId="7ADD01A1" w14:textId="77777777" w:rsidR="00D050A3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947035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A15853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C65566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C6FD74" w14:textId="77777777" w:rsidR="00D050A3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F604FC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2A1A14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50A3" w:rsidRPr="008545D1" w14:paraId="11B9940D" w14:textId="77777777" w:rsidTr="00C65629">
        <w:trPr>
          <w:cantSplit/>
          <w:trHeight w:val="389"/>
        </w:trPr>
        <w:tc>
          <w:tcPr>
            <w:tcW w:w="4228" w:type="dxa"/>
          </w:tcPr>
          <w:p w14:paraId="0035284E" w14:textId="77777777" w:rsidR="00D050A3" w:rsidRPr="008545D1" w:rsidRDefault="00D050A3" w:rsidP="00D050A3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1257D7A9" w14:textId="6B1C975E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4EF91F06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6280CF7" w14:textId="39361F8B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Pr="003F692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9863F58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E38BDC0" w14:textId="42076526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270" w:type="dxa"/>
          </w:tcPr>
          <w:p w14:paraId="61D46416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C108B37" w14:textId="77EFDD62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 w:hint="cs"/>
                <w:sz w:val="30"/>
                <w:szCs w:val="30"/>
              </w:rPr>
              <w:t>23</w:t>
            </w:r>
            <w:r w:rsidRPr="003F692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050A3" w:rsidRPr="008545D1" w14:paraId="69B7C86B" w14:textId="77777777" w:rsidTr="00324B4F">
        <w:trPr>
          <w:cantSplit/>
          <w:trHeight w:val="89"/>
        </w:trPr>
        <w:tc>
          <w:tcPr>
            <w:tcW w:w="4228" w:type="dxa"/>
          </w:tcPr>
          <w:p w14:paraId="17716CC0" w14:textId="77777777" w:rsidR="00D050A3" w:rsidRPr="008545D1" w:rsidRDefault="00D050A3" w:rsidP="00D050A3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2" w:type="dxa"/>
          </w:tcPr>
          <w:p w14:paraId="7565B3CD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59AFA633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4287CD91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6EE601C0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08DE06EF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48BCACC1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093C4F38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050A3" w:rsidRPr="008545D1" w14:paraId="706AC745" w14:textId="77777777" w:rsidTr="00324B4F">
        <w:trPr>
          <w:cantSplit/>
          <w:trHeight w:val="389"/>
        </w:trPr>
        <w:tc>
          <w:tcPr>
            <w:tcW w:w="4228" w:type="dxa"/>
          </w:tcPr>
          <w:p w14:paraId="4A90B019" w14:textId="77777777" w:rsidR="00D050A3" w:rsidRPr="008545D1" w:rsidRDefault="00D050A3" w:rsidP="00D050A3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2" w:type="dxa"/>
          </w:tcPr>
          <w:p w14:paraId="2BC09942" w14:textId="0DD2512B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16C43B37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207657" w14:textId="69BAFC32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55689469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1271D0" w14:textId="528B3069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70" w:type="dxa"/>
          </w:tcPr>
          <w:p w14:paraId="66A50C8E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DF952D" w14:textId="1611F336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D050A3" w:rsidRPr="008545D1" w14:paraId="75954A26" w14:textId="77777777" w:rsidTr="00324B4F">
        <w:trPr>
          <w:cantSplit/>
          <w:trHeight w:val="389"/>
        </w:trPr>
        <w:tc>
          <w:tcPr>
            <w:tcW w:w="4228" w:type="dxa"/>
          </w:tcPr>
          <w:p w14:paraId="4B6B9FCC" w14:textId="77777777" w:rsidR="00D050A3" w:rsidRPr="008545D1" w:rsidRDefault="00D050A3" w:rsidP="00D050A3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ADE2727" w14:textId="1F28F128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3790FF66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A2CC30" w14:textId="0DFA6265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10802901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B1BD7E" w14:textId="036393AE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  <w:tc>
          <w:tcPr>
            <w:tcW w:w="270" w:type="dxa"/>
          </w:tcPr>
          <w:p w14:paraId="00BF521C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BDACA7" w14:textId="298206EA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</w:tr>
      <w:tr w:rsidR="00D050A3" w:rsidRPr="008545D1" w14:paraId="1A1B1D8C" w14:textId="77777777" w:rsidTr="00324B4F">
        <w:trPr>
          <w:cantSplit/>
          <w:trHeight w:val="389"/>
        </w:trPr>
        <w:tc>
          <w:tcPr>
            <w:tcW w:w="4228" w:type="dxa"/>
          </w:tcPr>
          <w:p w14:paraId="7B4A840B" w14:textId="77777777" w:rsidR="00D050A3" w:rsidRPr="008545D1" w:rsidRDefault="00D050A3" w:rsidP="00D050A3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74B89E17" w14:textId="6A614754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6995E18C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FAA82E" w14:textId="67E021EA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14:paraId="6C12AAE6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33309E" w14:textId="2F846475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220</w:t>
            </w:r>
          </w:p>
        </w:tc>
        <w:tc>
          <w:tcPr>
            <w:tcW w:w="270" w:type="dxa"/>
          </w:tcPr>
          <w:p w14:paraId="7DDCE8FF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E38968" w14:textId="4062ED97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234</w:t>
            </w:r>
          </w:p>
        </w:tc>
      </w:tr>
    </w:tbl>
    <w:p w14:paraId="73319FAD" w14:textId="77777777" w:rsidR="007F24D9" w:rsidRDefault="007F24D9" w:rsidP="00DF7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46F4D1" w14:textId="3DBC1BCB" w:rsidR="007F24D9" w:rsidRPr="00F64FE6" w:rsidRDefault="007F24D9" w:rsidP="007F24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F64FE6">
        <w:rPr>
          <w:rFonts w:asciiTheme="majorBidi" w:hAnsiTheme="majorBidi" w:cstheme="majorBidi"/>
          <w:sz w:val="30"/>
          <w:szCs w:val="30"/>
          <w:cs/>
        </w:rPr>
        <w:t>กลุ่มบริษัท/บริษัทเช่</w:t>
      </w:r>
      <w:r w:rsidRPr="00F64FE6">
        <w:rPr>
          <w:rFonts w:asciiTheme="majorBidi" w:hAnsiTheme="majorBidi" w:cstheme="majorBidi" w:hint="cs"/>
          <w:sz w:val="30"/>
          <w:szCs w:val="30"/>
          <w:cs/>
        </w:rPr>
        <w:t>าที่ดิน อาคารและส่วนปรับปรุงและยานพาหนะจาก</w:t>
      </w:r>
      <w:r w:rsidRPr="00F64FE6">
        <w:rPr>
          <w:rFonts w:asciiTheme="majorBidi" w:hAnsiTheme="majorBidi" w:cstheme="majorBidi"/>
          <w:sz w:val="30"/>
          <w:szCs w:val="30"/>
          <w:cs/>
        </w:rPr>
        <w:t>บุคคลหรือกิจการอื่นที่เกี่ยวข้องกัน</w:t>
      </w:r>
      <w:r w:rsidRPr="00F64FE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64FE6">
        <w:rPr>
          <w:rFonts w:asciiTheme="majorBidi" w:hAnsiTheme="majorBidi" w:cstheme="majorBidi"/>
          <w:sz w:val="30"/>
          <w:szCs w:val="30"/>
          <w:cs/>
        </w:rPr>
        <w:t xml:space="preserve">สัญญาดังกล่าวมีระยะเวลาเช่า </w:t>
      </w:r>
      <w:r w:rsidR="003F6926" w:rsidRPr="003F6926">
        <w:rPr>
          <w:rFonts w:asciiTheme="majorBidi" w:hAnsiTheme="majorBidi" w:cstheme="majorBidi"/>
          <w:sz w:val="30"/>
          <w:szCs w:val="30"/>
        </w:rPr>
        <w:t>1</w:t>
      </w:r>
      <w:r w:rsidR="00782BEB">
        <w:rPr>
          <w:rFonts w:asciiTheme="majorBidi" w:hAnsiTheme="majorBidi" w:cstheme="majorBidi"/>
          <w:sz w:val="30"/>
          <w:szCs w:val="30"/>
        </w:rPr>
        <w:t xml:space="preserve"> </w:t>
      </w:r>
      <w:r w:rsidRPr="00F64FE6">
        <w:rPr>
          <w:rFonts w:asciiTheme="majorBidi" w:hAnsiTheme="majorBidi" w:cstheme="majorBidi" w:hint="cs"/>
          <w:sz w:val="30"/>
          <w:szCs w:val="30"/>
          <w:cs/>
        </w:rPr>
        <w:t>-</w:t>
      </w:r>
      <w:r w:rsidR="00782BEB">
        <w:rPr>
          <w:rFonts w:asciiTheme="majorBidi" w:hAnsiTheme="majorBidi" w:cstheme="majorBidi"/>
          <w:sz w:val="30"/>
          <w:szCs w:val="30"/>
        </w:rPr>
        <w:t xml:space="preserve"> </w:t>
      </w:r>
      <w:r w:rsidR="003F6926" w:rsidRPr="003F6926">
        <w:rPr>
          <w:rFonts w:asciiTheme="majorBidi" w:hAnsiTheme="majorBidi" w:cstheme="majorBidi" w:hint="cs"/>
          <w:sz w:val="30"/>
          <w:szCs w:val="30"/>
        </w:rPr>
        <w:t>5</w:t>
      </w:r>
      <w:r w:rsidRPr="00F64FE6">
        <w:rPr>
          <w:rFonts w:asciiTheme="majorBidi" w:hAnsiTheme="majorBidi" w:cstheme="majorBidi"/>
          <w:sz w:val="30"/>
          <w:szCs w:val="30"/>
          <w:cs/>
        </w:rPr>
        <w:t xml:space="preserve"> ปี สิ้นสุด</w:t>
      </w:r>
      <w:r w:rsidRPr="00F64FE6">
        <w:rPr>
          <w:rFonts w:asciiTheme="majorBidi" w:hAnsiTheme="majorBidi" w:cstheme="majorBidi" w:hint="cs"/>
          <w:sz w:val="30"/>
          <w:szCs w:val="30"/>
          <w:cs/>
        </w:rPr>
        <w:t>ระหว่างปี</w:t>
      </w:r>
      <w:r w:rsidRPr="00F64F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6926" w:rsidRPr="003F6926">
        <w:rPr>
          <w:rFonts w:asciiTheme="majorBidi" w:hAnsiTheme="majorBidi" w:cstheme="majorBidi"/>
          <w:sz w:val="30"/>
          <w:szCs w:val="30"/>
        </w:rPr>
        <w:t>2565</w:t>
      </w:r>
      <w:r w:rsidRPr="00F64FE6">
        <w:rPr>
          <w:rFonts w:asciiTheme="majorBidi" w:hAnsiTheme="majorBidi" w:cstheme="majorBidi"/>
          <w:sz w:val="30"/>
          <w:szCs w:val="30"/>
        </w:rPr>
        <w:t xml:space="preserve"> </w:t>
      </w:r>
      <w:r w:rsidRPr="00F64FE6">
        <w:rPr>
          <w:rFonts w:asciiTheme="majorBidi" w:hAnsiTheme="majorBidi" w:cstheme="majorBidi" w:hint="cs"/>
          <w:sz w:val="30"/>
          <w:szCs w:val="30"/>
          <w:cs/>
        </w:rPr>
        <w:t>-</w:t>
      </w:r>
      <w:r w:rsidRPr="00F64FE6">
        <w:rPr>
          <w:rFonts w:asciiTheme="majorBidi" w:hAnsiTheme="majorBidi" w:cstheme="majorBidi"/>
          <w:sz w:val="30"/>
          <w:szCs w:val="30"/>
        </w:rPr>
        <w:t xml:space="preserve"> </w:t>
      </w:r>
      <w:r w:rsidR="003F6926" w:rsidRPr="003F6926">
        <w:rPr>
          <w:rFonts w:asciiTheme="majorBidi" w:hAnsiTheme="majorBidi" w:cstheme="majorBidi"/>
          <w:sz w:val="30"/>
          <w:szCs w:val="30"/>
        </w:rPr>
        <w:t>2569</w:t>
      </w:r>
    </w:p>
    <w:p w14:paraId="612AF527" w14:textId="77777777" w:rsidR="007F24D9" w:rsidRPr="003B29BF" w:rsidRDefault="007F24D9" w:rsidP="007F24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205"/>
        <w:jc w:val="thaiDistribute"/>
        <w:rPr>
          <w:rFonts w:asciiTheme="majorBidi" w:hAnsiTheme="majorBidi" w:cstheme="majorBidi"/>
          <w:sz w:val="30"/>
          <w:szCs w:val="30"/>
        </w:rPr>
      </w:pPr>
    </w:p>
    <w:p w14:paraId="480BC37E" w14:textId="0A2F58EA" w:rsidR="007F24D9" w:rsidRPr="008545D1" w:rsidRDefault="007F24D9" w:rsidP="00944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F64FE6">
        <w:rPr>
          <w:rFonts w:asciiTheme="majorBidi" w:hAnsiTheme="majorBidi" w:cstheme="majorBidi"/>
          <w:sz w:val="30"/>
          <w:szCs w:val="30"/>
          <w:cs/>
        </w:rPr>
        <w:t>บริษัทย่อยแห่งหนึ่งมีภาระผูกพันที่จะต้องจ่ายชำระค่าเช่าตามเงื่อนไขที่ระบุในสัญญาเช่าที่ดินพร้อมสิ่งปลูกสร้า</w:t>
      </w:r>
      <w:r w:rsidR="00944AF3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F64FE6">
        <w:rPr>
          <w:rFonts w:asciiTheme="majorBidi" w:hAnsiTheme="majorBidi" w:cstheme="majorBidi"/>
          <w:sz w:val="30"/>
          <w:szCs w:val="30"/>
          <w:cs/>
        </w:rPr>
        <w:t xml:space="preserve">สัญญาดังกล่าวมีระยะเวลาเช่า </w:t>
      </w:r>
      <w:r w:rsidR="003F6926" w:rsidRPr="003F6926">
        <w:rPr>
          <w:rFonts w:asciiTheme="majorBidi" w:hAnsiTheme="majorBidi" w:cstheme="majorBidi"/>
          <w:sz w:val="30"/>
          <w:szCs w:val="30"/>
        </w:rPr>
        <w:t>3</w:t>
      </w:r>
      <w:r w:rsidRPr="00F64FE6">
        <w:rPr>
          <w:rFonts w:asciiTheme="majorBidi" w:hAnsiTheme="majorBidi" w:cstheme="majorBidi"/>
          <w:sz w:val="30"/>
          <w:szCs w:val="30"/>
          <w:cs/>
        </w:rPr>
        <w:t xml:space="preserve"> ปี สิ้นสุดวันที่ </w:t>
      </w:r>
      <w:r w:rsidR="003F6926" w:rsidRPr="003F6926">
        <w:rPr>
          <w:rFonts w:asciiTheme="majorBidi" w:hAnsiTheme="majorBidi" w:cstheme="majorBidi"/>
          <w:sz w:val="30"/>
          <w:szCs w:val="30"/>
        </w:rPr>
        <w:t>31</w:t>
      </w:r>
      <w:r w:rsidRPr="00F64FE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F6926" w:rsidRPr="003F6926">
        <w:rPr>
          <w:rFonts w:asciiTheme="majorBidi" w:hAnsiTheme="majorBidi" w:cstheme="majorBidi"/>
          <w:sz w:val="30"/>
          <w:szCs w:val="30"/>
        </w:rPr>
        <w:t>2567</w:t>
      </w:r>
    </w:p>
    <w:p w14:paraId="261BAFE7" w14:textId="77777777" w:rsidR="00AA0276" w:rsidRPr="003B29BF" w:rsidRDefault="00AA0276" w:rsidP="00A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AA0276" w:rsidRPr="008545D1" w14:paraId="0D6A046E" w14:textId="77777777" w:rsidTr="00324B4F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0F3807FD" w14:textId="77777777" w:rsidR="00AA0276" w:rsidRPr="008545D1" w:rsidRDefault="00AA0276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73972AEE" w14:textId="77777777" w:rsidR="00AA0276" w:rsidRPr="008545D1" w:rsidRDefault="00AA0276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56EB3E" w14:textId="77777777" w:rsidR="00AA0276" w:rsidRPr="008545D1" w:rsidRDefault="00AA0276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  <w:vAlign w:val="bottom"/>
          </w:tcPr>
          <w:p w14:paraId="668B69E3" w14:textId="77777777" w:rsidR="00AA0276" w:rsidRPr="008545D1" w:rsidRDefault="00AA0276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050A3" w:rsidRPr="008545D1" w14:paraId="0D5DE77A" w14:textId="77777777" w:rsidTr="00324B4F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4E1F0637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3E394F" w14:textId="2FF4F4E1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D050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050A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  <w:shd w:val="clear" w:color="auto" w:fill="auto"/>
          </w:tcPr>
          <w:p w14:paraId="4929508F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1045504" w14:textId="6D567F9A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D050A3" w:rsidRPr="0061316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D050A3" w:rsidRPr="0061316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2E3E56D7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28964E86" w14:textId="471D66A0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D050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050A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294F2B0B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331FF5" w14:textId="11E04292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050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050A3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D050A3" w:rsidRPr="008545D1" w14:paraId="4267A5B9" w14:textId="77777777" w:rsidTr="00324B4F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3738B712" w14:textId="5C5F29E8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D3EF7B" w14:textId="44695087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0" w:type="dxa"/>
            <w:shd w:val="clear" w:color="auto" w:fill="auto"/>
          </w:tcPr>
          <w:p w14:paraId="7E96EF29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7F6201E9" w14:textId="0829A9E9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6DF037F6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39FBCFF" w14:textId="51322C91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2225A62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F2099D" w14:textId="391B5785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050A3" w:rsidRPr="008545D1" w14:paraId="02947F92" w14:textId="77777777" w:rsidTr="00324B4F">
        <w:tc>
          <w:tcPr>
            <w:tcW w:w="4230" w:type="dxa"/>
            <w:shd w:val="clear" w:color="auto" w:fill="auto"/>
          </w:tcPr>
          <w:p w14:paraId="1D4D944F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43F55F8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4CD1D892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296E2BD6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050A3" w:rsidRPr="008545D1" w14:paraId="16F68E28" w14:textId="77777777" w:rsidTr="00786E55">
        <w:tc>
          <w:tcPr>
            <w:tcW w:w="4230" w:type="dxa"/>
            <w:shd w:val="clear" w:color="auto" w:fill="auto"/>
            <w:vAlign w:val="bottom"/>
          </w:tcPr>
          <w:p w14:paraId="61C2BAC4" w14:textId="7EFB8754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0683E9D7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DAEA185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7F771892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050A3" w:rsidRPr="008545D1" w14:paraId="29A3C33F" w14:textId="77777777" w:rsidTr="00324B4F">
        <w:tc>
          <w:tcPr>
            <w:tcW w:w="4230" w:type="dxa"/>
            <w:shd w:val="clear" w:color="auto" w:fill="auto"/>
          </w:tcPr>
          <w:p w14:paraId="15EEBAD1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2818EF1" w14:textId="49745950" w:rsidR="00D050A3" w:rsidRPr="008545D1" w:rsidRDefault="000812BB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F5561B5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9923266" w14:textId="343752C0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D050A3"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3F6926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14:paraId="08A45524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2362F0A4" w14:textId="771635F6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5B67DA6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4FF1A60" w14:textId="72DA7413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</w:tbl>
    <w:p w14:paraId="0A8610B8" w14:textId="77777777" w:rsidR="00AA0276" w:rsidRPr="003B29BF" w:rsidRDefault="00AA0276" w:rsidP="00A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30B807E" w14:textId="0ED823EE" w:rsidR="007F24D9" w:rsidRPr="008545D1" w:rsidRDefault="007F24D9" w:rsidP="007F2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0363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เงินกู้ยืมระยะสั้นจากบุคคลหรือกิจการที่เกี่ยวข้องกันดังกล่าว</w:t>
      </w:r>
      <w:r w:rsidR="00EC01F4">
        <w:rPr>
          <w:rFonts w:asciiTheme="majorBidi" w:hAnsiTheme="majorBidi" w:cstheme="majorBidi" w:hint="cs"/>
          <w:sz w:val="30"/>
          <w:szCs w:val="30"/>
          <w:cs/>
        </w:rPr>
        <w:t>ไม่มีดอกเบี้ย</w:t>
      </w:r>
      <w:r w:rsidRPr="00CD0363">
        <w:rPr>
          <w:rFonts w:asciiTheme="majorBidi" w:hAnsiTheme="majorBidi" w:cstheme="majorBidi"/>
          <w:sz w:val="30"/>
          <w:szCs w:val="30"/>
          <w:cs/>
        </w:rPr>
        <w:t>มีกำหนดชำระคืนเมื่อทวงถาม</w:t>
      </w:r>
    </w:p>
    <w:p w14:paraId="71C322E8" w14:textId="1283A0AC" w:rsidR="001B38C4" w:rsidRDefault="001B38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7F24D9" w:rsidRPr="008545D1" w14:paraId="6592A2C7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26C3AFC1" w14:textId="312D453E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3C3A336A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D33B1B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  <w:vAlign w:val="bottom"/>
          </w:tcPr>
          <w:p w14:paraId="058F4D3C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050A3" w:rsidRPr="008545D1" w14:paraId="7C198988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457B9E09" w14:textId="585DA375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6A8EC5" w14:textId="4BCFDF84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D050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050A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  <w:shd w:val="clear" w:color="auto" w:fill="auto"/>
          </w:tcPr>
          <w:p w14:paraId="3CF3EAB1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747F5AF2" w14:textId="2F515410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D050A3" w:rsidRPr="0061316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D050A3" w:rsidRPr="0061316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54D0DD2A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BC179C9" w14:textId="0EA13519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D050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050A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7869F293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8BFA99" w14:textId="6DC0DADA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050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050A3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D050A3" w:rsidRPr="008545D1" w14:paraId="572CA1E5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55A77550" w14:textId="1B549DD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44C5D39" w14:textId="42130A91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0" w:type="dxa"/>
            <w:shd w:val="clear" w:color="auto" w:fill="auto"/>
          </w:tcPr>
          <w:p w14:paraId="50A12168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08B7A7B" w14:textId="7CBB461B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11E6A983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901BE7C" w14:textId="63E11548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2F58838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7798C6" w14:textId="3D4621FC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050A3" w:rsidRPr="008545D1" w14:paraId="4154CFFE" w14:textId="77777777" w:rsidTr="005E4962">
        <w:tc>
          <w:tcPr>
            <w:tcW w:w="4230" w:type="dxa"/>
            <w:shd w:val="clear" w:color="auto" w:fill="auto"/>
          </w:tcPr>
          <w:p w14:paraId="7ABE3152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D770DFF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0B60EF8B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20D25D5F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050A3" w:rsidRPr="008545D1" w14:paraId="68325FC5" w14:textId="77777777" w:rsidTr="000B1ECA">
        <w:tc>
          <w:tcPr>
            <w:tcW w:w="4230" w:type="dxa"/>
            <w:shd w:val="clear" w:color="auto" w:fill="auto"/>
            <w:vAlign w:val="bottom"/>
          </w:tcPr>
          <w:p w14:paraId="388E5482" w14:textId="551239DC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เงินเบิกเกินบัญชีธนาคารและเงินกู้ยืมระยะสั้น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474CD492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983C8FE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7FC29DF3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050A3" w:rsidRPr="008545D1" w14:paraId="751D5BCD" w14:textId="77777777" w:rsidTr="000B1ECA">
        <w:tc>
          <w:tcPr>
            <w:tcW w:w="4230" w:type="dxa"/>
            <w:shd w:val="clear" w:color="auto" w:fill="auto"/>
            <w:vAlign w:val="bottom"/>
          </w:tcPr>
          <w:p w14:paraId="3E6A744A" w14:textId="37428B1C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จากสถาบันการเงิน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14FC0F08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4D958B6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412CF770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050A3" w:rsidRPr="008545D1" w14:paraId="68881629" w14:textId="77777777" w:rsidTr="005E4962">
        <w:tc>
          <w:tcPr>
            <w:tcW w:w="4230" w:type="dxa"/>
            <w:shd w:val="clear" w:color="auto" w:fill="auto"/>
          </w:tcPr>
          <w:p w14:paraId="6DBC0BE0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22090F3" w14:textId="1CF0D23D" w:rsidR="00D050A3" w:rsidRPr="008545D1" w:rsidRDefault="00813E7F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D050A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14:paraId="1665AECB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5EF6687" w14:textId="27015813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D050A3"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3F6926">
              <w:rPr>
                <w:rFonts w:asciiTheme="majorBidi" w:hAnsiTheme="majorBidi" w:cstheme="majorBidi" w:hint="cs"/>
                <w:sz w:val="30"/>
                <w:szCs w:val="30"/>
              </w:rPr>
              <w:t>82</w:t>
            </w:r>
          </w:p>
        </w:tc>
        <w:tc>
          <w:tcPr>
            <w:tcW w:w="236" w:type="dxa"/>
            <w:shd w:val="clear" w:color="auto" w:fill="auto"/>
          </w:tcPr>
          <w:p w14:paraId="5C3D3F81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34BA185F" w14:textId="3FA0F557" w:rsidR="00D050A3" w:rsidRPr="008545D1" w:rsidRDefault="00813E7F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D050A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245CC8D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AC52779" w14:textId="2E22EDCE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926">
              <w:rPr>
                <w:rFonts w:asciiTheme="majorBidi" w:hAnsiTheme="majorBidi" w:cstheme="majorBidi" w:hint="cs"/>
                <w:sz w:val="30"/>
                <w:szCs w:val="30"/>
              </w:rPr>
              <w:t>74</w:t>
            </w:r>
          </w:p>
        </w:tc>
      </w:tr>
    </w:tbl>
    <w:p w14:paraId="5D0140CB" w14:textId="77777777" w:rsidR="00C10977" w:rsidRPr="006946EE" w:rsidRDefault="00C10977" w:rsidP="007F2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7F24D9" w:rsidRPr="008545D1" w14:paraId="482CBAD9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2CC69B52" w14:textId="4CA9945B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5A416836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47CE24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  <w:vAlign w:val="bottom"/>
          </w:tcPr>
          <w:p w14:paraId="4FBBEB7B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8545D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</w:t>
            </w:r>
          </w:p>
          <w:p w14:paraId="7745B48F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50A3" w:rsidRPr="008545D1" w14:paraId="42D9322D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7708FC0F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EBAB480" w14:textId="70EBF7D8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D050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050A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  <w:shd w:val="clear" w:color="auto" w:fill="auto"/>
          </w:tcPr>
          <w:p w14:paraId="4BAB5F73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0879AD86" w14:textId="5A10FD07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D050A3" w:rsidRPr="0061316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D050A3" w:rsidRPr="0061316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3F02B2FD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5996E6C" w14:textId="045D54ED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D050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050A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4A2E0F42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0C31A3" w14:textId="21614781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050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050A3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D050A3" w:rsidRPr="008545D1" w14:paraId="040C2677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0D52CEFA" w14:textId="5E9FF926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CDB14D4" w14:textId="7E961806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0" w:type="dxa"/>
            <w:shd w:val="clear" w:color="auto" w:fill="auto"/>
          </w:tcPr>
          <w:p w14:paraId="3BBAD1D9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09113A97" w14:textId="1C32F809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750174A4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3E4A3D9" w14:textId="556CFF6C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56EA7CF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2859DD" w14:textId="13F95657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050A3" w:rsidRPr="008545D1" w14:paraId="0B2C9E1A" w14:textId="77777777" w:rsidTr="005E4962">
        <w:tc>
          <w:tcPr>
            <w:tcW w:w="4230" w:type="dxa"/>
            <w:shd w:val="clear" w:color="auto" w:fill="auto"/>
          </w:tcPr>
          <w:p w14:paraId="2166BAC5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D17E9E9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19758163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4BF1829D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050A3" w:rsidRPr="008545D1" w14:paraId="110B3D78" w14:textId="77777777" w:rsidTr="003330A1">
        <w:tc>
          <w:tcPr>
            <w:tcW w:w="4230" w:type="dxa"/>
            <w:shd w:val="clear" w:color="auto" w:fill="auto"/>
            <w:vAlign w:val="bottom"/>
          </w:tcPr>
          <w:p w14:paraId="639F141B" w14:textId="75A08D98" w:rsidR="00D050A3" w:rsidRPr="008545D1" w:rsidRDefault="006946EE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946E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68D32A3F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80895F2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4C6D1D56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946EE" w:rsidRPr="008545D1" w14:paraId="280D6D14" w14:textId="77777777" w:rsidTr="003330A1">
        <w:tc>
          <w:tcPr>
            <w:tcW w:w="4230" w:type="dxa"/>
            <w:shd w:val="clear" w:color="auto" w:fill="auto"/>
            <w:vAlign w:val="bottom"/>
          </w:tcPr>
          <w:p w14:paraId="2E9B9B01" w14:textId="079E1DD2" w:rsidR="006946EE" w:rsidRPr="008545D1" w:rsidRDefault="006946EE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946E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2296344E" w14:textId="77777777" w:rsidR="006946EE" w:rsidRPr="008545D1" w:rsidRDefault="006946EE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761697D" w14:textId="77777777" w:rsidR="006946EE" w:rsidRPr="008545D1" w:rsidRDefault="006946EE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6F18DE1A" w14:textId="77777777" w:rsidR="006946EE" w:rsidRPr="008545D1" w:rsidRDefault="006946EE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13E7F" w:rsidRPr="008545D1" w14:paraId="1CCC8F7A" w14:textId="77777777" w:rsidTr="005E4962">
        <w:tc>
          <w:tcPr>
            <w:tcW w:w="4230" w:type="dxa"/>
            <w:shd w:val="clear" w:color="auto" w:fill="auto"/>
          </w:tcPr>
          <w:p w14:paraId="49B9EF7C" w14:textId="77777777" w:rsidR="00813E7F" w:rsidRPr="008545D1" w:rsidRDefault="00813E7F" w:rsidP="0081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D25500B" w14:textId="7A668920" w:rsidR="00813E7F" w:rsidRPr="008545D1" w:rsidRDefault="003F6926" w:rsidP="0081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813E7F"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3F6926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813E7F"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r w:rsidRPr="003F6926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813E7F"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3F6926">
              <w:rPr>
                <w:rFonts w:asciiTheme="majorBidi" w:hAnsiTheme="majorBidi" w:cstheme="majorBidi" w:hint="cs"/>
                <w:sz w:val="30"/>
                <w:szCs w:val="30"/>
              </w:rPr>
              <w:t>79</w:t>
            </w:r>
          </w:p>
        </w:tc>
        <w:tc>
          <w:tcPr>
            <w:tcW w:w="240" w:type="dxa"/>
            <w:shd w:val="clear" w:color="auto" w:fill="auto"/>
          </w:tcPr>
          <w:p w14:paraId="1B7CBAB2" w14:textId="77777777" w:rsidR="00813E7F" w:rsidRPr="008545D1" w:rsidRDefault="00813E7F" w:rsidP="0081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1B130C84" w14:textId="19606748" w:rsidR="00813E7F" w:rsidRPr="008545D1" w:rsidRDefault="003F6926" w:rsidP="0081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813E7F"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3F6926">
              <w:rPr>
                <w:rFonts w:asciiTheme="majorBidi" w:hAnsiTheme="majorBidi" w:cstheme="majorBidi" w:hint="cs"/>
                <w:sz w:val="30"/>
                <w:szCs w:val="30"/>
              </w:rPr>
              <w:t>82</w:t>
            </w:r>
            <w:r w:rsidR="00813E7F"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r w:rsidRPr="003F6926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813E7F" w:rsidRPr="008545D1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3F6926">
              <w:rPr>
                <w:rFonts w:asciiTheme="majorBidi" w:hAnsiTheme="majorBidi" w:cstheme="majorBidi" w:hint="cs"/>
                <w:sz w:val="30"/>
                <w:szCs w:val="30"/>
              </w:rPr>
              <w:t>79</w:t>
            </w:r>
          </w:p>
        </w:tc>
        <w:tc>
          <w:tcPr>
            <w:tcW w:w="236" w:type="dxa"/>
            <w:shd w:val="clear" w:color="auto" w:fill="auto"/>
          </w:tcPr>
          <w:p w14:paraId="44D3F33A" w14:textId="77777777" w:rsidR="00813E7F" w:rsidRPr="008545D1" w:rsidRDefault="00813E7F" w:rsidP="0081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1226D8A8" w14:textId="54B6BA90" w:rsidR="00813E7F" w:rsidRPr="008545D1" w:rsidRDefault="003F6926" w:rsidP="0081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 w:hint="cs"/>
                <w:sz w:val="30"/>
                <w:szCs w:val="30"/>
              </w:rPr>
              <w:t>308</w:t>
            </w:r>
            <w:r w:rsidR="00813E7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7525DAD" w14:textId="77777777" w:rsidR="00813E7F" w:rsidRPr="008545D1" w:rsidRDefault="00813E7F" w:rsidP="0081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DE09BFA" w14:textId="6C02574A" w:rsidR="00813E7F" w:rsidRPr="008545D1" w:rsidRDefault="003F6926" w:rsidP="00813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</w:tr>
    </w:tbl>
    <w:p w14:paraId="6EA90400" w14:textId="77777777" w:rsidR="007F24D9" w:rsidRPr="006946EE" w:rsidRDefault="007F24D9" w:rsidP="007F2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650B552E" w14:textId="73D38FC6" w:rsidR="007F24D9" w:rsidRPr="008545D1" w:rsidRDefault="007F24D9" w:rsidP="007F2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64FE6">
        <w:rPr>
          <w:rFonts w:asciiTheme="majorBidi" w:hAnsiTheme="majorBidi" w:cstheme="majorBidi"/>
          <w:sz w:val="30"/>
          <w:szCs w:val="30"/>
          <w:cs/>
        </w:rPr>
        <w:t>เงินกู้ยืมระยะ</w:t>
      </w:r>
      <w:r w:rsidRPr="00F64FE6">
        <w:rPr>
          <w:rFonts w:asciiTheme="majorBidi" w:hAnsiTheme="majorBidi" w:cstheme="majorBidi" w:hint="cs"/>
          <w:sz w:val="30"/>
          <w:szCs w:val="30"/>
          <w:cs/>
        </w:rPr>
        <w:t>ยาว</w:t>
      </w:r>
      <w:r w:rsidRPr="00F64FE6">
        <w:rPr>
          <w:rFonts w:asciiTheme="majorBidi" w:hAnsiTheme="majorBidi" w:cstheme="majorBidi"/>
          <w:sz w:val="30"/>
          <w:szCs w:val="30"/>
          <w:cs/>
        </w:rPr>
        <w:t>จาก</w:t>
      </w:r>
      <w:r w:rsidRPr="00F64FE6">
        <w:rPr>
          <w:rFonts w:asciiTheme="majorBidi" w:hAnsiTheme="majorBidi" w:cstheme="majorBidi" w:hint="cs"/>
          <w:sz w:val="30"/>
          <w:szCs w:val="30"/>
          <w:cs/>
        </w:rPr>
        <w:t>สถาบันการเงิน</w:t>
      </w:r>
      <w:r w:rsidRPr="00F64FE6">
        <w:rPr>
          <w:rFonts w:asciiTheme="majorBidi" w:hAnsiTheme="majorBidi" w:cstheme="majorBidi"/>
          <w:sz w:val="30"/>
          <w:szCs w:val="30"/>
          <w:cs/>
        </w:rPr>
        <w:t xml:space="preserve"> มีกำหนดชำระคืนใน</w:t>
      </w:r>
      <w:r w:rsidRPr="00F64FE6">
        <w:rPr>
          <w:rFonts w:asciiTheme="majorBidi" w:hAnsiTheme="majorBidi" w:cstheme="majorBidi" w:hint="cs"/>
          <w:sz w:val="30"/>
          <w:szCs w:val="30"/>
          <w:cs/>
        </w:rPr>
        <w:t xml:space="preserve">เดือนธันวาคม </w:t>
      </w:r>
      <w:r w:rsidR="003F6926" w:rsidRPr="003F6926">
        <w:rPr>
          <w:rFonts w:asciiTheme="majorBidi" w:hAnsiTheme="majorBidi" w:cstheme="majorBidi"/>
          <w:sz w:val="30"/>
          <w:szCs w:val="30"/>
        </w:rPr>
        <w:t>2565</w:t>
      </w:r>
      <w:r w:rsidRPr="00F64FE6">
        <w:rPr>
          <w:rFonts w:asciiTheme="majorBidi" w:hAnsiTheme="majorBidi" w:cstheme="majorBidi"/>
          <w:sz w:val="30"/>
          <w:szCs w:val="30"/>
        </w:rPr>
        <w:t xml:space="preserve"> </w:t>
      </w:r>
      <w:r w:rsidRPr="00F64FE6">
        <w:rPr>
          <w:rFonts w:asciiTheme="majorBidi" w:hAnsiTheme="majorBidi" w:cstheme="majorBidi" w:hint="cs"/>
          <w:sz w:val="30"/>
          <w:szCs w:val="30"/>
          <w:cs/>
        </w:rPr>
        <w:t xml:space="preserve">และเดือนกรกฎาคม </w:t>
      </w:r>
      <w:r w:rsidR="003F6926" w:rsidRPr="003F6926">
        <w:rPr>
          <w:rFonts w:asciiTheme="majorBidi" w:hAnsiTheme="majorBidi" w:cstheme="majorBidi"/>
          <w:sz w:val="30"/>
          <w:szCs w:val="30"/>
        </w:rPr>
        <w:t>2567</w:t>
      </w:r>
    </w:p>
    <w:p w14:paraId="7ECFB62D" w14:textId="77777777" w:rsidR="007F24D9" w:rsidRPr="006946EE" w:rsidRDefault="007F24D9" w:rsidP="007F2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80"/>
        <w:gridCol w:w="240"/>
        <w:gridCol w:w="1110"/>
        <w:gridCol w:w="236"/>
        <w:gridCol w:w="1114"/>
        <w:gridCol w:w="270"/>
        <w:gridCol w:w="1080"/>
      </w:tblGrid>
      <w:tr w:rsidR="007F24D9" w:rsidRPr="008545D1" w14:paraId="65F0606E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018CCED8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11E7D690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1F1E98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  <w:vAlign w:val="bottom"/>
          </w:tcPr>
          <w:p w14:paraId="72E568BF" w14:textId="77777777" w:rsidR="007F24D9" w:rsidRPr="008545D1" w:rsidRDefault="007F24D9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050A3" w:rsidRPr="008545D1" w14:paraId="29D57FD0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51B059EA" w14:textId="51602B9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5764CCE" w14:textId="3258B880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D050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050A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  <w:shd w:val="clear" w:color="auto" w:fill="auto"/>
          </w:tcPr>
          <w:p w14:paraId="566D8321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24C726A" w14:textId="073F11D7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D050A3" w:rsidRPr="00613164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D050A3" w:rsidRPr="0061316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09CE15CB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4226B296" w14:textId="153F741B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D050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050A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619DF3EA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A34688" w14:textId="7F989DB7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050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050A3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D050A3" w:rsidRPr="008545D1" w14:paraId="0D151189" w14:textId="77777777" w:rsidTr="005E4962">
        <w:trPr>
          <w:tblHeader/>
        </w:trPr>
        <w:tc>
          <w:tcPr>
            <w:tcW w:w="4230" w:type="dxa"/>
            <w:shd w:val="clear" w:color="auto" w:fill="auto"/>
            <w:vAlign w:val="bottom"/>
          </w:tcPr>
          <w:p w14:paraId="5701AB13" w14:textId="394CD53B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60CD230" w14:textId="532A27C8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0" w:type="dxa"/>
            <w:shd w:val="clear" w:color="auto" w:fill="auto"/>
          </w:tcPr>
          <w:p w14:paraId="64E876EB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4526FC66" w14:textId="5BFC7D6F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03ADA588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7B40908" w14:textId="3964F1AE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0CB3B58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B064BA" w14:textId="25277DEE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050A3" w:rsidRPr="008545D1" w14:paraId="235F6112" w14:textId="77777777" w:rsidTr="001B38C4">
        <w:tc>
          <w:tcPr>
            <w:tcW w:w="4230" w:type="dxa"/>
            <w:shd w:val="clear" w:color="auto" w:fill="auto"/>
          </w:tcPr>
          <w:p w14:paraId="7E950F13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77034CE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66A681B3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1CCA9914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050A3" w:rsidRPr="008545D1" w14:paraId="50FEA647" w14:textId="77777777" w:rsidTr="001B38C4">
        <w:tc>
          <w:tcPr>
            <w:tcW w:w="4230" w:type="dxa"/>
            <w:shd w:val="clear" w:color="auto" w:fill="auto"/>
            <w:vAlign w:val="bottom"/>
          </w:tcPr>
          <w:p w14:paraId="07E80C31" w14:textId="3F9F7C1A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80" w:type="dxa"/>
            <w:shd w:val="clear" w:color="auto" w:fill="auto"/>
          </w:tcPr>
          <w:p w14:paraId="6C2871C4" w14:textId="77777777" w:rsidR="00D050A3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6A14E5B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5547F776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ED541E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5FC0CC1A" w14:textId="77777777" w:rsidR="00D050A3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62ED0C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2C928B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50A3" w:rsidRPr="008545D1" w14:paraId="101B2524" w14:textId="77777777" w:rsidTr="001B38C4">
        <w:tc>
          <w:tcPr>
            <w:tcW w:w="4230" w:type="dxa"/>
            <w:shd w:val="clear" w:color="auto" w:fill="auto"/>
          </w:tcPr>
          <w:p w14:paraId="1D1BA9FC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  <w:shd w:val="clear" w:color="auto" w:fill="auto"/>
          </w:tcPr>
          <w:p w14:paraId="4954F619" w14:textId="764F2D6C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5B71F6D8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3E17AD89" w14:textId="317A4C06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D693E48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39871E02" w14:textId="45BDD24D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 w:hint="cs"/>
                <w:sz w:val="30"/>
                <w:szCs w:val="30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0F970201" w14:textId="77777777" w:rsidR="00D050A3" w:rsidRPr="008545D1" w:rsidRDefault="00D050A3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F349A95" w14:textId="2851C4BB" w:rsidR="00D050A3" w:rsidRPr="008545D1" w:rsidRDefault="003F6926" w:rsidP="00D05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left="-18" w:right="-108" w:hanging="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</w:tbl>
    <w:p w14:paraId="7C6C95D7" w14:textId="77777777" w:rsidR="007F24D9" w:rsidRPr="006946EE" w:rsidRDefault="007F24D9" w:rsidP="007F2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center"/>
        <w:rPr>
          <w:rFonts w:asciiTheme="majorBidi" w:hAnsiTheme="majorBidi" w:cstheme="majorBidi"/>
        </w:rPr>
      </w:pPr>
    </w:p>
    <w:p w14:paraId="6CBD490C" w14:textId="6469D8D2" w:rsidR="007F24D9" w:rsidRPr="008545D1" w:rsidRDefault="007F24D9" w:rsidP="007F2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767C">
        <w:rPr>
          <w:rFonts w:asciiTheme="majorBidi" w:hAnsiTheme="majorBidi" w:cstheme="majorBidi"/>
          <w:sz w:val="30"/>
          <w:szCs w:val="30"/>
          <w:cs/>
        </w:rPr>
        <w:t>เงินกู้ยืมระยะยาวจากบุคคลหรือกิจการที่เกี่ยวข้องกันดังกล่าวมีกำหนดชำระคืนใน</w:t>
      </w:r>
      <w:r w:rsidRPr="006E767C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6E767C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3F6926" w:rsidRPr="003F6926">
        <w:rPr>
          <w:rFonts w:asciiTheme="majorBidi" w:hAnsiTheme="majorBidi" w:cstheme="majorBidi"/>
          <w:sz w:val="30"/>
          <w:szCs w:val="30"/>
        </w:rPr>
        <w:t>2569</w:t>
      </w:r>
    </w:p>
    <w:p w14:paraId="723833EB" w14:textId="77777777" w:rsidR="007F24D9" w:rsidRPr="006946EE" w:rsidRDefault="007F24D9" w:rsidP="007F2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020BCDB8" w14:textId="45DC02A6" w:rsidR="00DF7265" w:rsidRPr="00E54DFB" w:rsidRDefault="00DF7265" w:rsidP="00E54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1CDB5C08" w14:textId="38315AE9" w:rsidR="00DF7265" w:rsidRPr="00163011" w:rsidRDefault="00DF7265" w:rsidP="00DF7265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63011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</w:t>
      </w:r>
      <w:r w:rsidR="00E13955" w:rsidRPr="00163011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การค้าและอื่นๆ</w:t>
      </w:r>
    </w:p>
    <w:p w14:paraId="469350A7" w14:textId="77777777" w:rsidR="006C4CDC" w:rsidRPr="00272DBB" w:rsidRDefault="006C4CDC" w:rsidP="00DF7265"/>
    <w:tbl>
      <w:tblPr>
        <w:tblStyle w:val="TableGrid"/>
        <w:tblW w:w="918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066"/>
        <w:gridCol w:w="236"/>
        <w:gridCol w:w="1009"/>
        <w:gridCol w:w="239"/>
        <w:gridCol w:w="960"/>
        <w:gridCol w:w="236"/>
        <w:gridCol w:w="940"/>
        <w:gridCol w:w="236"/>
        <w:gridCol w:w="1475"/>
      </w:tblGrid>
      <w:tr w:rsidR="00BF745D" w:rsidRPr="008545D1" w14:paraId="19330274" w14:textId="77777777" w:rsidTr="00F40FD0">
        <w:trPr>
          <w:trHeight w:val="20"/>
          <w:tblHeader/>
        </w:trPr>
        <w:tc>
          <w:tcPr>
            <w:tcW w:w="2790" w:type="dxa"/>
            <w:shd w:val="clear" w:color="auto" w:fill="auto"/>
            <w:vAlign w:val="bottom"/>
          </w:tcPr>
          <w:p w14:paraId="48F62DCF" w14:textId="31DD46D9" w:rsidR="00BF745D" w:rsidRPr="008545D1" w:rsidRDefault="006C4CDC" w:rsidP="00184D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6397" w:type="dxa"/>
            <w:gridSpan w:val="9"/>
            <w:vAlign w:val="bottom"/>
          </w:tcPr>
          <w:p w14:paraId="27483C03" w14:textId="68650A42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F745D" w:rsidRPr="008545D1" w14:paraId="107E8462" w14:textId="77777777" w:rsidTr="00F40FD0">
        <w:trPr>
          <w:trHeight w:val="20"/>
          <w:tblHeader/>
        </w:trPr>
        <w:tc>
          <w:tcPr>
            <w:tcW w:w="2790" w:type="dxa"/>
            <w:shd w:val="clear" w:color="auto" w:fill="auto"/>
            <w:vAlign w:val="bottom"/>
          </w:tcPr>
          <w:p w14:paraId="2B555BC8" w14:textId="77777777" w:rsidR="00BF745D" w:rsidRDefault="006C4CDC" w:rsidP="006C4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ที่คาดว่าจะเกิดขึ้น</w:t>
            </w:r>
          </w:p>
          <w:p w14:paraId="30881FC2" w14:textId="77777777" w:rsidR="006C4CDC" w:rsidRDefault="006C4CDC" w:rsidP="006C4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54F1DAEE" w14:textId="4FF62221" w:rsidR="006C4CDC" w:rsidRPr="008545D1" w:rsidRDefault="006C4CDC" w:rsidP="006C4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  <w:vAlign w:val="bottom"/>
          </w:tcPr>
          <w:p w14:paraId="5D68BE8A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1662AB6C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6257084D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239" w:type="dxa"/>
          </w:tcPr>
          <w:p w14:paraId="3FE66969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0" w:type="dxa"/>
            <w:vAlign w:val="bottom"/>
          </w:tcPr>
          <w:p w14:paraId="0566A928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E7405FF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5416F6C1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10053244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3266209D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vAlign w:val="bottom"/>
          </w:tcPr>
          <w:p w14:paraId="12FDEC92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</w:t>
            </w:r>
          </w:p>
          <w:p w14:paraId="32696618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ว่าจะเกิดขึ้น</w:t>
            </w:r>
          </w:p>
        </w:tc>
      </w:tr>
      <w:tr w:rsidR="00BF745D" w:rsidRPr="008545D1" w14:paraId="4F2670BC" w14:textId="77777777" w:rsidTr="00F40FD0">
        <w:trPr>
          <w:trHeight w:val="236"/>
          <w:tblHeader/>
        </w:trPr>
        <w:tc>
          <w:tcPr>
            <w:tcW w:w="2790" w:type="dxa"/>
          </w:tcPr>
          <w:p w14:paraId="60A95906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7" w:type="dxa"/>
            <w:gridSpan w:val="9"/>
          </w:tcPr>
          <w:p w14:paraId="5BC92893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BF745D" w:rsidRPr="008545D1" w14:paraId="0AEC870B" w14:textId="77777777" w:rsidTr="00F40FD0">
        <w:trPr>
          <w:trHeight w:val="20"/>
        </w:trPr>
        <w:tc>
          <w:tcPr>
            <w:tcW w:w="2790" w:type="dxa"/>
          </w:tcPr>
          <w:p w14:paraId="10BFB444" w14:textId="6C628623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3F6926" w:rsidRPr="003F69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DA50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DA50F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5E1B3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3F6926" w:rsidRPr="003F69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66" w:type="dxa"/>
          </w:tcPr>
          <w:p w14:paraId="2573519F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0F0E16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09C4D37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674B0E0C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4566BEBF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B07DCE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3AD70833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62677D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682913E1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4CDC" w:rsidRPr="008545D1" w14:paraId="761437E5" w14:textId="77777777" w:rsidTr="00F40FD0">
        <w:trPr>
          <w:trHeight w:val="20"/>
        </w:trPr>
        <w:tc>
          <w:tcPr>
            <w:tcW w:w="2790" w:type="dxa"/>
          </w:tcPr>
          <w:p w14:paraId="2F055E7B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66" w:type="dxa"/>
          </w:tcPr>
          <w:p w14:paraId="7C0651F9" w14:textId="74599B9E" w:rsidR="006C4CDC" w:rsidRPr="008545D1" w:rsidRDefault="003F6926" w:rsidP="00D53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434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6926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236" w:type="dxa"/>
          </w:tcPr>
          <w:p w14:paraId="1983ADA1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BA8A9D1" w14:textId="1F2AEB4F" w:rsidR="006C4CDC" w:rsidRPr="008545D1" w:rsidRDefault="003F6926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239" w:type="dxa"/>
          </w:tcPr>
          <w:p w14:paraId="408796D6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2CB25667" w14:textId="226A0905" w:rsidR="006C4CDC" w:rsidRPr="008545D1" w:rsidRDefault="003F6926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531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6926">
              <w:rPr>
                <w:rFonts w:asciiTheme="majorBidi" w:hAnsiTheme="majorBidi" w:cstheme="majorBidi"/>
                <w:sz w:val="28"/>
                <w:szCs w:val="28"/>
              </w:rPr>
              <w:t>077</w:t>
            </w:r>
          </w:p>
        </w:tc>
        <w:tc>
          <w:tcPr>
            <w:tcW w:w="236" w:type="dxa"/>
          </w:tcPr>
          <w:p w14:paraId="50A96BE8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0E9D8FDB" w14:textId="7728D66B" w:rsidR="006C4CDC" w:rsidRPr="008545D1" w:rsidRDefault="003F6926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531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6926"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  <w:tc>
          <w:tcPr>
            <w:tcW w:w="236" w:type="dxa"/>
          </w:tcPr>
          <w:p w14:paraId="4DA47F9A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3AC015E1" w14:textId="6954B9B9" w:rsidR="006C4CDC" w:rsidRPr="008545D1" w:rsidRDefault="003F6926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6C4CDC" w:rsidRPr="008545D1" w14:paraId="4FBA48AC" w14:textId="77777777" w:rsidTr="00F40FD0">
        <w:trPr>
          <w:trHeight w:val="20"/>
        </w:trPr>
        <w:tc>
          <w:tcPr>
            <w:tcW w:w="2790" w:type="dxa"/>
          </w:tcPr>
          <w:p w14:paraId="00B14042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66" w:type="dxa"/>
          </w:tcPr>
          <w:p w14:paraId="2AFAE564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3EF6C2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88D561D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12D92D8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C67290F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9EEDF4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381B8AC0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A6AAD0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7BF3B6D7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4CDC" w:rsidRPr="008545D1" w14:paraId="5654933C" w14:textId="77777777" w:rsidTr="00F40FD0">
        <w:trPr>
          <w:trHeight w:val="20"/>
        </w:trPr>
        <w:tc>
          <w:tcPr>
            <w:tcW w:w="2790" w:type="dxa"/>
          </w:tcPr>
          <w:p w14:paraId="3882BDFC" w14:textId="737F4099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3F6926" w:rsidRPr="003F692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0ABF3BAD" w14:textId="4A63975A" w:rsidR="006C4CDC" w:rsidRPr="008545D1" w:rsidRDefault="003F6926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787</w:t>
            </w:r>
          </w:p>
        </w:tc>
        <w:tc>
          <w:tcPr>
            <w:tcW w:w="236" w:type="dxa"/>
          </w:tcPr>
          <w:p w14:paraId="65610821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5681C13D" w14:textId="49D73691" w:rsidR="006C4CDC" w:rsidRPr="008545D1" w:rsidRDefault="003F6926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9" w:type="dxa"/>
          </w:tcPr>
          <w:p w14:paraId="4ADF268A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6DD64CC1" w14:textId="121BC5AB" w:rsidR="006C4CDC" w:rsidRPr="008545D1" w:rsidRDefault="00D53154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4B7309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568901E6" w14:textId="34F7A017" w:rsidR="006C4CDC" w:rsidRPr="008545D1" w:rsidRDefault="003F6926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  <w:tc>
          <w:tcPr>
            <w:tcW w:w="236" w:type="dxa"/>
          </w:tcPr>
          <w:p w14:paraId="611AC864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5B869D7C" w14:textId="42C15E1F" w:rsidR="006C4CDC" w:rsidRPr="008545D1" w:rsidRDefault="003F6926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6C4CDC" w:rsidRPr="008545D1" w14:paraId="2CD600F7" w14:textId="77777777" w:rsidTr="00F40FD0">
        <w:trPr>
          <w:trHeight w:val="20"/>
        </w:trPr>
        <w:tc>
          <w:tcPr>
            <w:tcW w:w="2790" w:type="dxa"/>
          </w:tcPr>
          <w:p w14:paraId="05A141F0" w14:textId="0F225ACD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3F6926" w:rsidRPr="003F692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3F6926" w:rsidRPr="003F692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166B3F33" w14:textId="1F8A51BB" w:rsidR="006C4CDC" w:rsidRPr="008545D1" w:rsidRDefault="003F6926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236" w:type="dxa"/>
          </w:tcPr>
          <w:p w14:paraId="2B64450C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40B995B5" w14:textId="38A992F5" w:rsidR="006C4CDC" w:rsidRPr="008545D1" w:rsidRDefault="00D53154" w:rsidP="00D53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AB10B02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650025CA" w14:textId="4E7AE8A4" w:rsidR="006C4CDC" w:rsidRPr="008545D1" w:rsidRDefault="00D53154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B69CF5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65B05664" w14:textId="576D9D2A" w:rsidR="006C4CDC" w:rsidRPr="008545D1" w:rsidRDefault="003F6926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236" w:type="dxa"/>
          </w:tcPr>
          <w:p w14:paraId="38EF300B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4B12D72F" w14:textId="3BB2FDF7" w:rsidR="006C4CDC" w:rsidRPr="008545D1" w:rsidRDefault="00D53154" w:rsidP="00D531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C4CDC" w:rsidRPr="008545D1" w14:paraId="384F40C5" w14:textId="77777777" w:rsidTr="00F40FD0">
        <w:trPr>
          <w:trHeight w:val="20"/>
        </w:trPr>
        <w:tc>
          <w:tcPr>
            <w:tcW w:w="2790" w:type="dxa"/>
          </w:tcPr>
          <w:p w14:paraId="28EFC3DF" w14:textId="53CD3C36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3F6926" w:rsidRPr="003F692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3F6926" w:rsidRPr="003F692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113A0813" w14:textId="7AE47413" w:rsidR="006C4CDC" w:rsidRPr="008545D1" w:rsidRDefault="003F6926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236" w:type="dxa"/>
          </w:tcPr>
          <w:p w14:paraId="7A546E02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140D29E8" w14:textId="5C779C7D" w:rsidR="006C4CDC" w:rsidRPr="008545D1" w:rsidRDefault="00D53154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80D6167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145E8822" w14:textId="5C3BCC45" w:rsidR="006C4CDC" w:rsidRPr="008545D1" w:rsidRDefault="00D53154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99406B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574907F6" w14:textId="794608EF" w:rsidR="006C4CDC" w:rsidRPr="008545D1" w:rsidRDefault="003F6926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236" w:type="dxa"/>
          </w:tcPr>
          <w:p w14:paraId="27C33FF6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087980CF" w14:textId="1DD0FD6F" w:rsidR="006C4CDC" w:rsidRPr="008545D1" w:rsidRDefault="003F6926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6C4CDC" w:rsidRPr="008545D1" w14:paraId="145B599F" w14:textId="77777777" w:rsidTr="00F40FD0">
        <w:trPr>
          <w:trHeight w:val="20"/>
        </w:trPr>
        <w:tc>
          <w:tcPr>
            <w:tcW w:w="2790" w:type="dxa"/>
          </w:tcPr>
          <w:p w14:paraId="5374888D" w14:textId="490B90B8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3F6926" w:rsidRPr="003F692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38A771E6" w14:textId="73ACB975" w:rsidR="006C4CDC" w:rsidRPr="008545D1" w:rsidRDefault="003F6926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577</w:t>
            </w:r>
          </w:p>
        </w:tc>
        <w:tc>
          <w:tcPr>
            <w:tcW w:w="236" w:type="dxa"/>
          </w:tcPr>
          <w:p w14:paraId="0AC954E2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68CA0AC9" w14:textId="584EBF09" w:rsidR="006C4CDC" w:rsidRPr="008545D1" w:rsidRDefault="003F6926" w:rsidP="00E4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9" w:type="dxa"/>
          </w:tcPr>
          <w:p w14:paraId="2A0CB310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443E31D2" w14:textId="7D185418" w:rsidR="006C4CDC" w:rsidRPr="008545D1" w:rsidRDefault="00D53154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0A2A4B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1E055365" w14:textId="166CC607" w:rsidR="006C4CDC" w:rsidRPr="008545D1" w:rsidRDefault="003F6926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  <w:tc>
          <w:tcPr>
            <w:tcW w:w="236" w:type="dxa"/>
          </w:tcPr>
          <w:p w14:paraId="4D5CFC7E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034F4D76" w14:textId="6A9260F6" w:rsidR="006C4CDC" w:rsidRPr="008545D1" w:rsidRDefault="003F6926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472</w:t>
            </w:r>
          </w:p>
        </w:tc>
      </w:tr>
      <w:tr w:rsidR="006C4CDC" w:rsidRPr="008545D1" w14:paraId="4F6BCAEC" w14:textId="77777777" w:rsidTr="00F40FD0">
        <w:trPr>
          <w:trHeight w:val="20"/>
        </w:trPr>
        <w:tc>
          <w:tcPr>
            <w:tcW w:w="2790" w:type="dxa"/>
          </w:tcPr>
          <w:p w14:paraId="0F89F39F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3A53D07C" w14:textId="008743B6" w:rsidR="006C4CDC" w:rsidRPr="008545D1" w:rsidRDefault="003F6926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D531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895</w:t>
            </w:r>
          </w:p>
        </w:tc>
        <w:tc>
          <w:tcPr>
            <w:tcW w:w="236" w:type="dxa"/>
          </w:tcPr>
          <w:p w14:paraId="3C7207F4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7DA7EC7C" w14:textId="4003C569" w:rsidR="006C4CDC" w:rsidRPr="008545D1" w:rsidRDefault="003F6926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</w:t>
            </w:r>
          </w:p>
        </w:tc>
        <w:tc>
          <w:tcPr>
            <w:tcW w:w="239" w:type="dxa"/>
          </w:tcPr>
          <w:p w14:paraId="2E2850E0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5BB376B8" w14:textId="54D1F30E" w:rsidR="006C4CDC" w:rsidRPr="008545D1" w:rsidRDefault="003F6926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D531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077</w:t>
            </w:r>
          </w:p>
        </w:tc>
        <w:tc>
          <w:tcPr>
            <w:tcW w:w="236" w:type="dxa"/>
          </w:tcPr>
          <w:p w14:paraId="0EDE466A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0040149F" w14:textId="23CD5938" w:rsidR="006C4CDC" w:rsidRPr="008545D1" w:rsidRDefault="003F6926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D531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046</w:t>
            </w:r>
          </w:p>
        </w:tc>
        <w:tc>
          <w:tcPr>
            <w:tcW w:w="236" w:type="dxa"/>
          </w:tcPr>
          <w:p w14:paraId="3563CF82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14:paraId="511C8D76" w14:textId="2A94910A" w:rsidR="006C4CDC" w:rsidRPr="008545D1" w:rsidRDefault="003F6926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496</w:t>
            </w:r>
          </w:p>
        </w:tc>
      </w:tr>
      <w:tr w:rsidR="006C4CDC" w:rsidRPr="008545D1" w14:paraId="44780CE8" w14:textId="77777777" w:rsidTr="00F40FD0">
        <w:trPr>
          <w:trHeight w:val="20"/>
        </w:trPr>
        <w:tc>
          <w:tcPr>
            <w:tcW w:w="2790" w:type="dxa"/>
          </w:tcPr>
          <w:p w14:paraId="75549E84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</w:t>
            </w:r>
          </w:p>
          <w:p w14:paraId="4A52258A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57B9B0F8" w14:textId="77777777" w:rsidR="006C4CDC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76F513" w14:textId="5D8E9E02" w:rsidR="00D53154" w:rsidRPr="008545D1" w:rsidRDefault="00D53154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28"/>
                <w:szCs w:val="28"/>
              </w:rPr>
              <w:t>490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AA4C0DB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0BAFF8AE" w14:textId="77777777" w:rsidR="006C4CDC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875B10" w14:textId="78E3E4D4" w:rsidR="00D53154" w:rsidRPr="008545D1" w:rsidRDefault="00D53154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CBD55EB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6F5772DE" w14:textId="77777777" w:rsidR="006C4CDC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9601CD" w14:textId="0624661F" w:rsidR="00D53154" w:rsidRPr="008545D1" w:rsidRDefault="00D53154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3CFB877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5A374D6D" w14:textId="77777777" w:rsidR="006C4CDC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E48067" w14:textId="0410A9A5" w:rsidR="00D53154" w:rsidRPr="008545D1" w:rsidRDefault="00D53154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28"/>
                <w:szCs w:val="28"/>
              </w:rPr>
              <w:t>496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31EBAB8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</w:tcPr>
          <w:p w14:paraId="2CEE13BD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C4CDC" w:rsidRPr="008545D1" w14:paraId="6AFAF115" w14:textId="77777777" w:rsidTr="00F40FD0">
        <w:trPr>
          <w:trHeight w:val="20"/>
        </w:trPr>
        <w:tc>
          <w:tcPr>
            <w:tcW w:w="2790" w:type="dxa"/>
          </w:tcPr>
          <w:p w14:paraId="4C93F28D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62CCF5FE" w14:textId="16EBD094" w:rsidR="006C4CDC" w:rsidRPr="008545D1" w:rsidRDefault="003F6926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D531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405</w:t>
            </w:r>
          </w:p>
        </w:tc>
        <w:tc>
          <w:tcPr>
            <w:tcW w:w="236" w:type="dxa"/>
          </w:tcPr>
          <w:p w14:paraId="6C060B41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EEAB1BA" w14:textId="102A6F5B" w:rsidR="006C4CDC" w:rsidRPr="008545D1" w:rsidRDefault="003F6926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</w:t>
            </w:r>
          </w:p>
        </w:tc>
        <w:tc>
          <w:tcPr>
            <w:tcW w:w="239" w:type="dxa"/>
          </w:tcPr>
          <w:p w14:paraId="4CB102D0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3DC5C206" w14:textId="33F6F037" w:rsidR="006C4CDC" w:rsidRPr="008545D1" w:rsidRDefault="003F6926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D531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071</w:t>
            </w:r>
          </w:p>
        </w:tc>
        <w:tc>
          <w:tcPr>
            <w:tcW w:w="236" w:type="dxa"/>
          </w:tcPr>
          <w:p w14:paraId="66B13F90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8E059EB" w14:textId="7C778504" w:rsidR="006C4CDC" w:rsidRPr="008545D1" w:rsidRDefault="003F6926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D531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550</w:t>
            </w:r>
          </w:p>
        </w:tc>
        <w:tc>
          <w:tcPr>
            <w:tcW w:w="236" w:type="dxa"/>
          </w:tcPr>
          <w:p w14:paraId="11E667B6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</w:tcPr>
          <w:p w14:paraId="4F2574B4" w14:textId="77777777" w:rsidR="006C4CDC" w:rsidRPr="008545D1" w:rsidRDefault="006C4CDC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37FFAEB6" w14:textId="77777777" w:rsidR="00BF745D" w:rsidRDefault="00BF745D" w:rsidP="00BF74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Style w:val="TableGrid"/>
        <w:tblW w:w="918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066"/>
        <w:gridCol w:w="236"/>
        <w:gridCol w:w="1009"/>
        <w:gridCol w:w="239"/>
        <w:gridCol w:w="960"/>
        <w:gridCol w:w="236"/>
        <w:gridCol w:w="940"/>
        <w:gridCol w:w="236"/>
        <w:gridCol w:w="1475"/>
      </w:tblGrid>
      <w:tr w:rsidR="00BF745D" w:rsidRPr="008545D1" w14:paraId="78880BAE" w14:textId="77777777" w:rsidTr="00F40FD0">
        <w:trPr>
          <w:trHeight w:val="20"/>
        </w:trPr>
        <w:tc>
          <w:tcPr>
            <w:tcW w:w="2790" w:type="dxa"/>
          </w:tcPr>
          <w:p w14:paraId="073E6512" w14:textId="73BACF69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3F6926" w:rsidRPr="003F69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3F6926" w:rsidRPr="003F69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66" w:type="dxa"/>
          </w:tcPr>
          <w:p w14:paraId="7FB82147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E19468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4A073E1C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2E69A55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33BB6068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6E5218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4150342B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EE1A1B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156C5866" w14:textId="77777777" w:rsidR="00BF745D" w:rsidRPr="008545D1" w:rsidRDefault="00BF745D" w:rsidP="00184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745D" w:rsidRPr="008545D1" w14:paraId="7B7BCDE2" w14:textId="77777777" w:rsidTr="00F40FD0">
        <w:trPr>
          <w:trHeight w:val="20"/>
        </w:trPr>
        <w:tc>
          <w:tcPr>
            <w:tcW w:w="2790" w:type="dxa"/>
          </w:tcPr>
          <w:p w14:paraId="16350F1F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66" w:type="dxa"/>
          </w:tcPr>
          <w:p w14:paraId="0C91C3F3" w14:textId="6C6904B2" w:rsidR="00BF745D" w:rsidRPr="008545D1" w:rsidRDefault="003F6926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F745D" w:rsidRPr="008545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6926">
              <w:rPr>
                <w:rFonts w:asciiTheme="majorBidi" w:hAnsiTheme="majorBidi" w:cstheme="majorBidi"/>
                <w:sz w:val="28"/>
                <w:szCs w:val="28"/>
              </w:rPr>
              <w:t>043</w:t>
            </w:r>
          </w:p>
        </w:tc>
        <w:tc>
          <w:tcPr>
            <w:tcW w:w="236" w:type="dxa"/>
          </w:tcPr>
          <w:p w14:paraId="4F16F0C8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3E2008A4" w14:textId="21855850" w:rsidR="00BF745D" w:rsidRPr="008545D1" w:rsidRDefault="003F6926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239" w:type="dxa"/>
          </w:tcPr>
          <w:p w14:paraId="6DF84934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691D309F" w14:textId="7E28DABC" w:rsidR="00BF745D" w:rsidRPr="008545D1" w:rsidRDefault="003F6926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F745D" w:rsidRPr="008545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6926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  <w:tc>
          <w:tcPr>
            <w:tcW w:w="236" w:type="dxa"/>
          </w:tcPr>
          <w:p w14:paraId="1FDF30C9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505F4D82" w14:textId="1B192068" w:rsidR="00BF745D" w:rsidRPr="008545D1" w:rsidRDefault="003F6926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F745D" w:rsidRPr="008545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6926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236" w:type="dxa"/>
          </w:tcPr>
          <w:p w14:paraId="732D60CB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2EE75384" w14:textId="0C8F7D85" w:rsidR="00BF745D" w:rsidRPr="008545D1" w:rsidRDefault="003F6926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BF745D" w:rsidRPr="008545D1" w14:paraId="3D716C38" w14:textId="77777777" w:rsidTr="00F40FD0">
        <w:trPr>
          <w:trHeight w:val="20"/>
        </w:trPr>
        <w:tc>
          <w:tcPr>
            <w:tcW w:w="2790" w:type="dxa"/>
          </w:tcPr>
          <w:p w14:paraId="57965C9F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66" w:type="dxa"/>
          </w:tcPr>
          <w:p w14:paraId="3E6C33FA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12CD18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6452F24D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5D2652FB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224A4D50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84BFA5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5AB8DEA7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4291FA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71E6C71C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745D" w:rsidRPr="008545D1" w14:paraId="2816EFCC" w14:textId="77777777" w:rsidTr="00F40FD0">
        <w:trPr>
          <w:trHeight w:val="20"/>
        </w:trPr>
        <w:tc>
          <w:tcPr>
            <w:tcW w:w="2790" w:type="dxa"/>
          </w:tcPr>
          <w:p w14:paraId="435166B4" w14:textId="49BC1BA9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3F6926" w:rsidRPr="003F692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24DDD05F" w14:textId="404F0995" w:rsidR="00BF745D" w:rsidRPr="008545D1" w:rsidRDefault="003F6926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702</w:t>
            </w:r>
          </w:p>
        </w:tc>
        <w:tc>
          <w:tcPr>
            <w:tcW w:w="236" w:type="dxa"/>
          </w:tcPr>
          <w:p w14:paraId="6C8FA334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5D74E1CC" w14:textId="39766D8D" w:rsidR="00BF745D" w:rsidRPr="008545D1" w:rsidRDefault="003F6926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9" w:type="dxa"/>
          </w:tcPr>
          <w:p w14:paraId="68073C21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789AA2D7" w14:textId="1BDBF238" w:rsidR="00BF745D" w:rsidRPr="008545D1" w:rsidRDefault="00BF745D" w:rsidP="0014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65FEAD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66E81454" w14:textId="3BAE448C" w:rsidR="00BF745D" w:rsidRPr="008545D1" w:rsidRDefault="003F6926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703</w:t>
            </w:r>
          </w:p>
        </w:tc>
        <w:tc>
          <w:tcPr>
            <w:tcW w:w="236" w:type="dxa"/>
          </w:tcPr>
          <w:p w14:paraId="7060C06A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4AC2A3E9" w14:textId="1EC4B154" w:rsidR="00BF745D" w:rsidRPr="008545D1" w:rsidRDefault="003F6926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BF745D" w:rsidRPr="008545D1" w14:paraId="3CF312C7" w14:textId="77777777" w:rsidTr="00F40FD0">
        <w:trPr>
          <w:trHeight w:val="20"/>
        </w:trPr>
        <w:tc>
          <w:tcPr>
            <w:tcW w:w="2790" w:type="dxa"/>
          </w:tcPr>
          <w:p w14:paraId="12FA29E6" w14:textId="09FF1163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3F6926" w:rsidRPr="003F692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3F6926" w:rsidRPr="003F692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2226064B" w14:textId="5C11C899" w:rsidR="00BF745D" w:rsidRPr="008545D1" w:rsidRDefault="003F6926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236" w:type="dxa"/>
          </w:tcPr>
          <w:p w14:paraId="27CC2564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5DC3455E" w14:textId="78CBED52" w:rsidR="00BF745D" w:rsidRPr="008545D1" w:rsidRDefault="00BF745D" w:rsidP="0014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7491166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392D3F43" w14:textId="6BA23AC0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E0B294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222F84F3" w14:textId="6CD0AB09" w:rsidR="00BF745D" w:rsidRPr="008545D1" w:rsidRDefault="003F6926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236" w:type="dxa"/>
          </w:tcPr>
          <w:p w14:paraId="140C2610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311CE7BD" w14:textId="33613AB1" w:rsidR="00BF745D" w:rsidRPr="008545D1" w:rsidRDefault="003F6926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BF745D" w:rsidRPr="008545D1" w14:paraId="3B1EBB63" w14:textId="77777777" w:rsidTr="00F40FD0">
        <w:trPr>
          <w:trHeight w:val="20"/>
        </w:trPr>
        <w:tc>
          <w:tcPr>
            <w:tcW w:w="2790" w:type="dxa"/>
          </w:tcPr>
          <w:p w14:paraId="54244352" w14:textId="62937B3B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3F6926" w:rsidRPr="003F692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3F6926" w:rsidRPr="003F692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</w:tcPr>
          <w:p w14:paraId="0E377144" w14:textId="5FED9E0F" w:rsidR="00BF745D" w:rsidRPr="008545D1" w:rsidRDefault="003F6926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36" w:type="dxa"/>
          </w:tcPr>
          <w:p w14:paraId="0000F455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3FA9FDF4" w14:textId="3C8C14E9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7803F66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0E0D17CE" w14:textId="708E2E88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756F51B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4E05DA49" w14:textId="52B9DAED" w:rsidR="00BF745D" w:rsidRPr="008545D1" w:rsidRDefault="003F6926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36" w:type="dxa"/>
          </w:tcPr>
          <w:p w14:paraId="5193F551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</w:tcPr>
          <w:p w14:paraId="3436F340" w14:textId="23DFC8DC" w:rsidR="00BF745D" w:rsidRPr="008545D1" w:rsidRDefault="003F6926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  <w:tr w:rsidR="00BF745D" w:rsidRPr="008545D1" w14:paraId="0726B924" w14:textId="77777777" w:rsidTr="00F40FD0">
        <w:trPr>
          <w:trHeight w:val="20"/>
        </w:trPr>
        <w:tc>
          <w:tcPr>
            <w:tcW w:w="2790" w:type="dxa"/>
          </w:tcPr>
          <w:p w14:paraId="25079657" w14:textId="71F94F06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3F6926" w:rsidRPr="003F692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2F1F451F" w14:textId="60146C50" w:rsidR="00BF745D" w:rsidRPr="008545D1" w:rsidRDefault="003F6926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585</w:t>
            </w:r>
          </w:p>
        </w:tc>
        <w:tc>
          <w:tcPr>
            <w:tcW w:w="236" w:type="dxa"/>
          </w:tcPr>
          <w:p w14:paraId="5DAB94F8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A7EDEB7" w14:textId="6DC03C4B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1032C62F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06E9B94B" w14:textId="6824134C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7618E9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00A671FF" w14:textId="3E52F056" w:rsidR="00BF745D" w:rsidRPr="008545D1" w:rsidRDefault="003F6926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585</w:t>
            </w:r>
          </w:p>
        </w:tc>
        <w:tc>
          <w:tcPr>
            <w:tcW w:w="236" w:type="dxa"/>
          </w:tcPr>
          <w:p w14:paraId="0C7004D4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tcBorders>
              <w:bottom w:val="single" w:sz="4" w:space="0" w:color="auto"/>
            </w:tcBorders>
          </w:tcPr>
          <w:p w14:paraId="4075ED8B" w14:textId="5DB7F62D" w:rsidR="00BF745D" w:rsidRPr="008545D1" w:rsidRDefault="003F6926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495</w:t>
            </w:r>
          </w:p>
        </w:tc>
      </w:tr>
      <w:tr w:rsidR="00BF745D" w:rsidRPr="008545D1" w14:paraId="60F7CC73" w14:textId="77777777" w:rsidTr="00F40FD0">
        <w:trPr>
          <w:trHeight w:val="20"/>
        </w:trPr>
        <w:tc>
          <w:tcPr>
            <w:tcW w:w="2790" w:type="dxa"/>
          </w:tcPr>
          <w:p w14:paraId="73994862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5A7ABB2E" w14:textId="67B3B6D8" w:rsidR="00BF745D" w:rsidRPr="008545D1" w:rsidRDefault="003F6926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BF745D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3F692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36" w:type="dxa"/>
          </w:tcPr>
          <w:p w14:paraId="316BBCFD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0D3DF142" w14:textId="7E2B02CA" w:rsidR="00BF745D" w:rsidRPr="008545D1" w:rsidRDefault="003F6926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239" w:type="dxa"/>
          </w:tcPr>
          <w:p w14:paraId="1C5D1F0F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3B7D5120" w14:textId="130F5B86" w:rsidR="00BF745D" w:rsidRPr="008545D1" w:rsidRDefault="003F6926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BF745D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241</w:t>
            </w:r>
          </w:p>
        </w:tc>
        <w:tc>
          <w:tcPr>
            <w:tcW w:w="236" w:type="dxa"/>
          </w:tcPr>
          <w:p w14:paraId="519E07D3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69F0344" w14:textId="365A782A" w:rsidR="00BF745D" w:rsidRPr="008545D1" w:rsidRDefault="003F6926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BF745D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827</w:t>
            </w:r>
          </w:p>
        </w:tc>
        <w:tc>
          <w:tcPr>
            <w:tcW w:w="236" w:type="dxa"/>
          </w:tcPr>
          <w:p w14:paraId="0D4D2AD6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tcBorders>
              <w:top w:val="single" w:sz="4" w:space="0" w:color="auto"/>
              <w:bottom w:val="double" w:sz="4" w:space="0" w:color="auto"/>
            </w:tcBorders>
          </w:tcPr>
          <w:p w14:paraId="64711321" w14:textId="663550DD" w:rsidR="00BF745D" w:rsidRPr="008545D1" w:rsidRDefault="003F6926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547</w:t>
            </w:r>
          </w:p>
        </w:tc>
      </w:tr>
      <w:tr w:rsidR="00BF745D" w:rsidRPr="008545D1" w14:paraId="580A2C17" w14:textId="77777777" w:rsidTr="00F40FD0">
        <w:trPr>
          <w:trHeight w:val="20"/>
        </w:trPr>
        <w:tc>
          <w:tcPr>
            <w:tcW w:w="2790" w:type="dxa"/>
          </w:tcPr>
          <w:p w14:paraId="1D6B5476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</w:t>
            </w:r>
          </w:p>
          <w:p w14:paraId="3993EFEF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7D178816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E051F8" w14:textId="1B5D637A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28"/>
                <w:szCs w:val="28"/>
              </w:rPr>
              <w:t>541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2B5955A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06ECA5B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AB9242" w14:textId="0555B218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E16D4B4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14:paraId="1EEF02D8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7AE22B" w14:textId="7A18E61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D434D90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24FFEDE2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F36167" w14:textId="1CBC600E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28"/>
                <w:szCs w:val="28"/>
              </w:rPr>
              <w:t>547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BEC7639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</w:tcPr>
          <w:p w14:paraId="49803F53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F745D" w:rsidRPr="008545D1" w14:paraId="79B37E40" w14:textId="77777777" w:rsidTr="00F40FD0">
        <w:trPr>
          <w:trHeight w:val="20"/>
        </w:trPr>
        <w:tc>
          <w:tcPr>
            <w:tcW w:w="2790" w:type="dxa"/>
          </w:tcPr>
          <w:p w14:paraId="194A5F80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553E6F9D" w14:textId="3953D277" w:rsidR="00BF745D" w:rsidRPr="008545D1" w:rsidRDefault="003F6926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F745D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3F692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236" w:type="dxa"/>
          </w:tcPr>
          <w:p w14:paraId="574CCA20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7F323A3" w14:textId="48D8519B" w:rsidR="00BF745D" w:rsidRPr="008545D1" w:rsidRDefault="003F6926" w:rsidP="006C4C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239" w:type="dxa"/>
          </w:tcPr>
          <w:p w14:paraId="05AB0148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</w:tcPr>
          <w:p w14:paraId="0C5CCB33" w14:textId="7E01F3CB" w:rsidR="00BF745D" w:rsidRPr="008545D1" w:rsidRDefault="003F6926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BF745D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235</w:t>
            </w:r>
          </w:p>
        </w:tc>
        <w:tc>
          <w:tcPr>
            <w:tcW w:w="236" w:type="dxa"/>
          </w:tcPr>
          <w:p w14:paraId="5EEC252A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245A9A98" w14:textId="280F31DD" w:rsidR="00BF745D" w:rsidRPr="008545D1" w:rsidRDefault="003F6926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BF745D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280</w:t>
            </w:r>
          </w:p>
        </w:tc>
        <w:tc>
          <w:tcPr>
            <w:tcW w:w="236" w:type="dxa"/>
          </w:tcPr>
          <w:p w14:paraId="42E986FF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</w:tcPr>
          <w:p w14:paraId="13ECACF2" w14:textId="77777777" w:rsidR="00BF745D" w:rsidRPr="008545D1" w:rsidRDefault="00BF745D" w:rsidP="00BF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2AF7806" w14:textId="77777777" w:rsidR="00DF7265" w:rsidRPr="00272DBB" w:rsidRDefault="00DF7265" w:rsidP="00DF7265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080"/>
        <w:gridCol w:w="236"/>
        <w:gridCol w:w="1204"/>
        <w:gridCol w:w="236"/>
        <w:gridCol w:w="1024"/>
        <w:gridCol w:w="236"/>
        <w:gridCol w:w="1375"/>
        <w:gridCol w:w="9"/>
      </w:tblGrid>
      <w:tr w:rsidR="00F40FD0" w:rsidRPr="008545D1" w14:paraId="349629E3" w14:textId="77777777" w:rsidTr="00B3693A">
        <w:trPr>
          <w:gridAfter w:val="1"/>
          <w:wAfter w:w="9" w:type="dxa"/>
          <w:trHeight w:val="20"/>
          <w:tblHeader/>
        </w:trPr>
        <w:tc>
          <w:tcPr>
            <w:tcW w:w="3780" w:type="dxa"/>
            <w:shd w:val="clear" w:color="auto" w:fill="auto"/>
            <w:vAlign w:val="bottom"/>
          </w:tcPr>
          <w:p w14:paraId="65D32CBE" w14:textId="64A48D62" w:rsidR="00F40FD0" w:rsidRPr="008545D1" w:rsidRDefault="00F40FD0" w:rsidP="004712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7"/>
            <w:vAlign w:val="bottom"/>
          </w:tcPr>
          <w:p w14:paraId="18CABBDF" w14:textId="595BE373" w:rsidR="00F40FD0" w:rsidRPr="008545D1" w:rsidRDefault="00F40FD0" w:rsidP="00471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5CD5" w:rsidRPr="008545D1" w14:paraId="75A86708" w14:textId="77777777" w:rsidTr="00B3693A">
        <w:trPr>
          <w:trHeight w:val="20"/>
          <w:tblHeader/>
        </w:trPr>
        <w:tc>
          <w:tcPr>
            <w:tcW w:w="3780" w:type="dxa"/>
            <w:shd w:val="clear" w:color="auto" w:fill="auto"/>
            <w:vAlign w:val="bottom"/>
          </w:tcPr>
          <w:p w14:paraId="0D8D5E51" w14:textId="77777777" w:rsidR="009C5CD5" w:rsidRPr="008545D1" w:rsidRDefault="009C5CD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3681016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4A3DDA7B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183216C1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ที่เกิดจากสัญญา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49FA2E8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B399259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  <w:p w14:paraId="3AB021AC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120885F3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6C07732C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</w:t>
            </w:r>
          </w:p>
          <w:p w14:paraId="74DA4C27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ว่าจะเกิดขึ้น</w:t>
            </w:r>
          </w:p>
        </w:tc>
      </w:tr>
      <w:tr w:rsidR="00F40FD0" w:rsidRPr="008545D1" w14:paraId="34D31285" w14:textId="77777777" w:rsidTr="00B3693A">
        <w:trPr>
          <w:gridAfter w:val="1"/>
          <w:wAfter w:w="9" w:type="dxa"/>
          <w:trHeight w:val="20"/>
        </w:trPr>
        <w:tc>
          <w:tcPr>
            <w:tcW w:w="3780" w:type="dxa"/>
          </w:tcPr>
          <w:p w14:paraId="4D57D2F9" w14:textId="20592F90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91" w:type="dxa"/>
            <w:gridSpan w:val="7"/>
          </w:tcPr>
          <w:p w14:paraId="4109ECED" w14:textId="328CB329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40FD0" w:rsidRPr="008545D1" w14:paraId="35A2D0D3" w14:textId="77777777" w:rsidTr="00B3693A">
        <w:trPr>
          <w:trHeight w:val="20"/>
        </w:trPr>
        <w:tc>
          <w:tcPr>
            <w:tcW w:w="3780" w:type="dxa"/>
          </w:tcPr>
          <w:p w14:paraId="6ECA83AB" w14:textId="00B612B1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3F6926" w:rsidRPr="003F69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DA50F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DA50F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5E1B3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3F6926" w:rsidRPr="003F69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6A2A172D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C81474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0035563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EF645E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CEA6D32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6C0B87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74031753" w14:textId="77777777" w:rsidR="00F40FD0" w:rsidRPr="008545D1" w:rsidRDefault="00F40FD0" w:rsidP="00F40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5E16" w:rsidRPr="008545D1" w14:paraId="19D79BFA" w14:textId="77777777" w:rsidTr="00DA50F5">
        <w:trPr>
          <w:trHeight w:val="70"/>
        </w:trPr>
        <w:tc>
          <w:tcPr>
            <w:tcW w:w="3780" w:type="dxa"/>
          </w:tcPr>
          <w:p w14:paraId="42320A4A" w14:textId="77777777" w:rsidR="009F5E16" w:rsidRPr="008545D1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14C19858" w14:textId="50E67163" w:rsidR="009F5E16" w:rsidRPr="008545D1" w:rsidRDefault="003F692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522</w:t>
            </w:r>
          </w:p>
        </w:tc>
        <w:tc>
          <w:tcPr>
            <w:tcW w:w="236" w:type="dxa"/>
          </w:tcPr>
          <w:p w14:paraId="61FE2B2D" w14:textId="77777777" w:rsidR="009F5E16" w:rsidRPr="008545D1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1249F7B" w14:textId="1487CA8B" w:rsidR="009F5E16" w:rsidRPr="008545D1" w:rsidRDefault="003F692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987</w:t>
            </w:r>
          </w:p>
        </w:tc>
        <w:tc>
          <w:tcPr>
            <w:tcW w:w="236" w:type="dxa"/>
          </w:tcPr>
          <w:p w14:paraId="25072021" w14:textId="77777777" w:rsidR="009F5E16" w:rsidRPr="008545D1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D6861F0" w14:textId="075D2DC9" w:rsidR="009F5E16" w:rsidRPr="008545D1" w:rsidRDefault="003F692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F5E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6926">
              <w:rPr>
                <w:rFonts w:asciiTheme="majorBidi" w:hAnsiTheme="majorBidi" w:cstheme="majorBidi"/>
                <w:sz w:val="28"/>
                <w:szCs w:val="28"/>
              </w:rPr>
              <w:t>509</w:t>
            </w:r>
          </w:p>
        </w:tc>
        <w:tc>
          <w:tcPr>
            <w:tcW w:w="236" w:type="dxa"/>
          </w:tcPr>
          <w:p w14:paraId="488206C2" w14:textId="77777777" w:rsidR="009F5E16" w:rsidRPr="008545D1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3F4A20C3" w14:textId="7E986164" w:rsidR="009F5E16" w:rsidRPr="008545D1" w:rsidRDefault="003F692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9F5E16" w:rsidRPr="008545D1" w14:paraId="76C350BE" w14:textId="77777777" w:rsidTr="00B3693A">
        <w:trPr>
          <w:trHeight w:val="20"/>
        </w:trPr>
        <w:tc>
          <w:tcPr>
            <w:tcW w:w="3780" w:type="dxa"/>
          </w:tcPr>
          <w:p w14:paraId="7F879611" w14:textId="77777777" w:rsidR="009F5E16" w:rsidRPr="008545D1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0F94F8A0" w14:textId="77777777" w:rsidR="009F5E16" w:rsidRPr="008545D1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12BBB5" w14:textId="77777777" w:rsidR="009F5E16" w:rsidRPr="008545D1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8800CD8" w14:textId="77777777" w:rsidR="009F5E16" w:rsidRPr="008545D1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798AB7" w14:textId="77777777" w:rsidR="009F5E16" w:rsidRPr="008545D1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8CB7CED" w14:textId="77777777" w:rsidR="009F5E16" w:rsidRPr="008545D1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84600C" w14:textId="77777777" w:rsidR="009F5E16" w:rsidRPr="008545D1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5E657EEE" w14:textId="77777777" w:rsidR="009F5E16" w:rsidRPr="008545D1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F5E16" w:rsidRPr="008545D1" w14:paraId="7D8C48C3" w14:textId="77777777" w:rsidTr="00B3693A">
        <w:trPr>
          <w:trHeight w:val="20"/>
        </w:trPr>
        <w:tc>
          <w:tcPr>
            <w:tcW w:w="3780" w:type="dxa"/>
          </w:tcPr>
          <w:p w14:paraId="3DFD7286" w14:textId="44D30B1B" w:rsidR="009F5E16" w:rsidRPr="008545D1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3F6926" w:rsidRPr="003F692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F1F4EEE" w14:textId="7FC629B9" w:rsidR="009F5E16" w:rsidRPr="008545D1" w:rsidRDefault="003F692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236" w:type="dxa"/>
          </w:tcPr>
          <w:p w14:paraId="2F23C88B" w14:textId="77777777" w:rsidR="009F5E16" w:rsidRPr="008545D1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03D670C" w14:textId="591B6ADF" w:rsidR="009F5E16" w:rsidRPr="008545D1" w:rsidRDefault="009F5E16" w:rsidP="00146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EA7201D" w14:textId="77777777" w:rsidR="009F5E16" w:rsidRPr="008545D1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C87A977" w14:textId="3AD42CE9" w:rsidR="009F5E16" w:rsidRPr="008545D1" w:rsidRDefault="003F692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213</w:t>
            </w:r>
          </w:p>
        </w:tc>
        <w:tc>
          <w:tcPr>
            <w:tcW w:w="236" w:type="dxa"/>
          </w:tcPr>
          <w:p w14:paraId="3B7D0529" w14:textId="77777777" w:rsidR="009F5E16" w:rsidRPr="008545D1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463BC1F2" w14:textId="706069EE" w:rsidR="009F5E16" w:rsidRPr="008545D1" w:rsidRDefault="003F692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9F5E16" w:rsidRPr="008545D1" w14:paraId="0356870E" w14:textId="77777777" w:rsidTr="00B3693A">
        <w:trPr>
          <w:trHeight w:val="20"/>
        </w:trPr>
        <w:tc>
          <w:tcPr>
            <w:tcW w:w="3780" w:type="dxa"/>
          </w:tcPr>
          <w:p w14:paraId="09D0579B" w14:textId="335AD840" w:rsidR="009F5E16" w:rsidRPr="008545D1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3F6926" w:rsidRPr="003F692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3F6926" w:rsidRPr="003F692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18BD850A" w14:textId="3D75F59D" w:rsidR="009F5E16" w:rsidRPr="008545D1" w:rsidRDefault="003F692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36" w:type="dxa"/>
          </w:tcPr>
          <w:p w14:paraId="39A59F29" w14:textId="77777777" w:rsidR="009F5E16" w:rsidRPr="008545D1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F4FC959" w14:textId="277415FA" w:rsidR="009F5E16" w:rsidRPr="008545D1" w:rsidRDefault="009F5E16" w:rsidP="00E4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2EC21C4" w14:textId="77777777" w:rsidR="009F5E16" w:rsidRPr="008545D1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7D82C27" w14:textId="7E6BD3D5" w:rsidR="009F5E16" w:rsidRPr="008545D1" w:rsidRDefault="003F692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236" w:type="dxa"/>
          </w:tcPr>
          <w:p w14:paraId="4B22A6BD" w14:textId="77777777" w:rsidR="009F5E16" w:rsidRPr="008545D1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0B6380F2" w14:textId="711504A7" w:rsidR="009F5E16" w:rsidRPr="008545D1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F5E16" w:rsidRPr="008545D1" w14:paraId="2E183451" w14:textId="77777777" w:rsidTr="00B3693A">
        <w:trPr>
          <w:trHeight w:val="20"/>
        </w:trPr>
        <w:tc>
          <w:tcPr>
            <w:tcW w:w="3780" w:type="dxa"/>
          </w:tcPr>
          <w:p w14:paraId="2987CDF9" w14:textId="52F6E6F5" w:rsidR="009F5E16" w:rsidRPr="008545D1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3F6926" w:rsidRPr="003F692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3F6926" w:rsidRPr="003F692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59F59189" w14:textId="4ABFB95F" w:rsidR="009F5E16" w:rsidRPr="008545D1" w:rsidRDefault="003F692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236" w:type="dxa"/>
          </w:tcPr>
          <w:p w14:paraId="3CDD2AEF" w14:textId="77777777" w:rsidR="009F5E16" w:rsidRPr="008545D1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32AD14A" w14:textId="478090CA" w:rsidR="009F5E16" w:rsidRPr="008545D1" w:rsidRDefault="009F5E16" w:rsidP="00E4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AC018A" w14:textId="77777777" w:rsidR="009F5E16" w:rsidRPr="008545D1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DC3D622" w14:textId="3B63F81A" w:rsidR="009F5E16" w:rsidRPr="008545D1" w:rsidRDefault="003F692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236" w:type="dxa"/>
          </w:tcPr>
          <w:p w14:paraId="5CFACFBC" w14:textId="77777777" w:rsidR="009F5E16" w:rsidRPr="008545D1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1D004307" w14:textId="7DABD1DB" w:rsidR="009F5E16" w:rsidRPr="008545D1" w:rsidRDefault="003F692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9F5E16" w:rsidRPr="008545D1" w14:paraId="6100988B" w14:textId="77777777" w:rsidTr="00B3693A">
        <w:trPr>
          <w:trHeight w:val="20"/>
        </w:trPr>
        <w:tc>
          <w:tcPr>
            <w:tcW w:w="3780" w:type="dxa"/>
          </w:tcPr>
          <w:p w14:paraId="719BD9EB" w14:textId="39A7AC01" w:rsidR="009F5E16" w:rsidRPr="008545D1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3F6926" w:rsidRPr="003F692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040C0E" w14:textId="5E2256B0" w:rsidR="009F5E16" w:rsidRPr="008545D1" w:rsidRDefault="003F692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373</w:t>
            </w:r>
          </w:p>
        </w:tc>
        <w:tc>
          <w:tcPr>
            <w:tcW w:w="236" w:type="dxa"/>
          </w:tcPr>
          <w:p w14:paraId="4D4F15FB" w14:textId="77777777" w:rsidR="009F5E16" w:rsidRPr="008545D1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09E4C6D" w14:textId="5F1C098F" w:rsidR="009F5E16" w:rsidRPr="008545D1" w:rsidRDefault="009F5E16" w:rsidP="00E4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E6B52F" w14:textId="77777777" w:rsidR="009F5E16" w:rsidRPr="008545D1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4C19FC6" w14:textId="37651E31" w:rsidR="009F5E16" w:rsidRPr="008545D1" w:rsidRDefault="003F692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373</w:t>
            </w:r>
          </w:p>
        </w:tc>
        <w:tc>
          <w:tcPr>
            <w:tcW w:w="236" w:type="dxa"/>
          </w:tcPr>
          <w:p w14:paraId="131B1E4A" w14:textId="77777777" w:rsidR="009F5E16" w:rsidRPr="008545D1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</w:tcPr>
          <w:p w14:paraId="1265A892" w14:textId="6C7915E5" w:rsidR="009F5E16" w:rsidRPr="008545D1" w:rsidRDefault="003F692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</w:tr>
      <w:tr w:rsidR="009F5E16" w:rsidRPr="008545D1" w14:paraId="035F958A" w14:textId="77777777" w:rsidTr="00B3693A">
        <w:trPr>
          <w:trHeight w:val="20"/>
        </w:trPr>
        <w:tc>
          <w:tcPr>
            <w:tcW w:w="3780" w:type="dxa"/>
          </w:tcPr>
          <w:p w14:paraId="6EE8EC7A" w14:textId="77777777" w:rsidR="009F5E16" w:rsidRPr="008545D1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C4F84E" w14:textId="409B607E" w:rsidR="009F5E16" w:rsidRPr="008545D1" w:rsidRDefault="003F692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F5E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250</w:t>
            </w:r>
          </w:p>
        </w:tc>
        <w:tc>
          <w:tcPr>
            <w:tcW w:w="236" w:type="dxa"/>
          </w:tcPr>
          <w:p w14:paraId="3776CF6F" w14:textId="77777777" w:rsidR="009F5E16" w:rsidRPr="008545D1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79C32D8" w14:textId="79D9BD34" w:rsidR="009F5E16" w:rsidRPr="009F5E16" w:rsidRDefault="003F6926" w:rsidP="0021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987</w:t>
            </w:r>
          </w:p>
        </w:tc>
        <w:tc>
          <w:tcPr>
            <w:tcW w:w="236" w:type="dxa"/>
          </w:tcPr>
          <w:p w14:paraId="5E574383" w14:textId="77777777" w:rsidR="009F5E16" w:rsidRPr="008545D1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4C5D786" w14:textId="12FC8DC0" w:rsidR="009F5E16" w:rsidRPr="008545D1" w:rsidRDefault="003F692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9F5E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237</w:t>
            </w:r>
          </w:p>
        </w:tc>
        <w:tc>
          <w:tcPr>
            <w:tcW w:w="236" w:type="dxa"/>
          </w:tcPr>
          <w:p w14:paraId="44EA0ED7" w14:textId="77777777" w:rsidR="009F5E16" w:rsidRPr="008545D1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481BCE" w14:textId="63900387" w:rsidR="009F5E16" w:rsidRPr="008545D1" w:rsidRDefault="003F692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304</w:t>
            </w:r>
          </w:p>
        </w:tc>
      </w:tr>
      <w:tr w:rsidR="009F5E16" w:rsidRPr="008545D1" w14:paraId="267F0F6E" w14:textId="77777777" w:rsidTr="00B3693A">
        <w:trPr>
          <w:trHeight w:val="20"/>
        </w:trPr>
        <w:tc>
          <w:tcPr>
            <w:tcW w:w="3780" w:type="dxa"/>
          </w:tcPr>
          <w:p w14:paraId="4EF6527A" w14:textId="35D114DD" w:rsidR="009F5E16" w:rsidRPr="008545D1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C6FF7D" w14:textId="752DA642" w:rsidR="009F5E16" w:rsidRPr="008545D1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28"/>
                <w:szCs w:val="28"/>
              </w:rPr>
              <w:t>298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F445134" w14:textId="77777777" w:rsidR="009F5E16" w:rsidRPr="008545D1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578A85F" w14:textId="5EC3C44B" w:rsidR="009F5E16" w:rsidRPr="009F5E16" w:rsidRDefault="009F5E16" w:rsidP="00210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F5E1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9F5E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0E020D2" w14:textId="77777777" w:rsidR="009F5E16" w:rsidRPr="009F5E16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158101A" w14:textId="1BE71E18" w:rsidR="009F5E16" w:rsidRPr="008545D1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28"/>
                <w:szCs w:val="28"/>
              </w:rPr>
              <w:t>304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A6E79ED" w14:textId="77777777" w:rsidR="009F5E16" w:rsidRPr="008545D1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7B487A0C" w14:textId="77777777" w:rsidR="009F5E16" w:rsidRPr="008545D1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F5E16" w:rsidRPr="008545D1" w14:paraId="27970C81" w14:textId="77777777" w:rsidTr="00B3693A">
        <w:trPr>
          <w:trHeight w:val="20"/>
        </w:trPr>
        <w:tc>
          <w:tcPr>
            <w:tcW w:w="3780" w:type="dxa"/>
          </w:tcPr>
          <w:p w14:paraId="737FA62E" w14:textId="77777777" w:rsidR="009F5E16" w:rsidRPr="008545D1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172DE6" w14:textId="664304CC" w:rsidR="009F5E16" w:rsidRPr="008545D1" w:rsidRDefault="003F692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952</w:t>
            </w:r>
          </w:p>
        </w:tc>
        <w:tc>
          <w:tcPr>
            <w:tcW w:w="236" w:type="dxa"/>
          </w:tcPr>
          <w:p w14:paraId="2B487559" w14:textId="77777777" w:rsidR="009F5E16" w:rsidRPr="008545D1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55B2051" w14:textId="31958376" w:rsidR="009F5E16" w:rsidRPr="009F5E16" w:rsidRDefault="003F692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981</w:t>
            </w:r>
          </w:p>
        </w:tc>
        <w:tc>
          <w:tcPr>
            <w:tcW w:w="236" w:type="dxa"/>
          </w:tcPr>
          <w:p w14:paraId="13F36958" w14:textId="77777777" w:rsidR="009F5E16" w:rsidRPr="008545D1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7C1D04FF" w14:textId="0817909F" w:rsidR="009F5E16" w:rsidRPr="008545D1" w:rsidRDefault="003F692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F5E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933</w:t>
            </w:r>
          </w:p>
        </w:tc>
        <w:tc>
          <w:tcPr>
            <w:tcW w:w="236" w:type="dxa"/>
          </w:tcPr>
          <w:p w14:paraId="0055950A" w14:textId="77777777" w:rsidR="009F5E16" w:rsidRPr="008545D1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gridSpan w:val="2"/>
          </w:tcPr>
          <w:p w14:paraId="6E435169" w14:textId="77777777" w:rsidR="009F5E16" w:rsidRPr="008545D1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8C76D2E" w14:textId="77777777" w:rsidR="00DF7265" w:rsidRPr="00B3693A" w:rsidRDefault="00DF7265" w:rsidP="00DF72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spacing w:val="-2"/>
          <w:szCs w:val="1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080"/>
        <w:gridCol w:w="236"/>
        <w:gridCol w:w="1204"/>
        <w:gridCol w:w="236"/>
        <w:gridCol w:w="1024"/>
        <w:gridCol w:w="236"/>
        <w:gridCol w:w="1384"/>
      </w:tblGrid>
      <w:tr w:rsidR="009C5CD5" w:rsidRPr="008545D1" w14:paraId="7FBC9AB3" w14:textId="77777777" w:rsidTr="00B3693A">
        <w:trPr>
          <w:trHeight w:val="20"/>
        </w:trPr>
        <w:tc>
          <w:tcPr>
            <w:tcW w:w="3780" w:type="dxa"/>
          </w:tcPr>
          <w:p w14:paraId="53383FFC" w14:textId="3294D1CD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3F6926" w:rsidRPr="003F69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3F6926" w:rsidRPr="003F69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2FFB8C00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36B397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6925AB8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AF0728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0B259DB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2DF59B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2F342D5A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5CD5" w:rsidRPr="008545D1" w14:paraId="52D3582F" w14:textId="77777777" w:rsidTr="00B3693A">
        <w:trPr>
          <w:trHeight w:val="20"/>
        </w:trPr>
        <w:tc>
          <w:tcPr>
            <w:tcW w:w="3780" w:type="dxa"/>
          </w:tcPr>
          <w:p w14:paraId="0187D066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525286D6" w14:textId="01C200AD" w:rsidR="009C5CD5" w:rsidRPr="008545D1" w:rsidRDefault="003F6926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345</w:t>
            </w:r>
          </w:p>
        </w:tc>
        <w:tc>
          <w:tcPr>
            <w:tcW w:w="236" w:type="dxa"/>
          </w:tcPr>
          <w:p w14:paraId="430B98E8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1991AF6" w14:textId="3448E129" w:rsidR="009C5CD5" w:rsidRPr="008545D1" w:rsidRDefault="003F6926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C5CD5" w:rsidRPr="008545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6926">
              <w:rPr>
                <w:rFonts w:asciiTheme="majorBidi" w:hAnsiTheme="majorBidi" w:cstheme="majorBidi"/>
                <w:sz w:val="28"/>
                <w:szCs w:val="28"/>
              </w:rPr>
              <w:t>047</w:t>
            </w:r>
          </w:p>
        </w:tc>
        <w:tc>
          <w:tcPr>
            <w:tcW w:w="236" w:type="dxa"/>
          </w:tcPr>
          <w:p w14:paraId="39AC010C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6B0ED3F" w14:textId="158AF5EF" w:rsidR="009C5CD5" w:rsidRPr="008545D1" w:rsidRDefault="003F6926" w:rsidP="0006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C5CD5" w:rsidRPr="008545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F6926">
              <w:rPr>
                <w:rFonts w:asciiTheme="majorBidi" w:hAnsiTheme="majorBidi" w:cstheme="majorBidi"/>
                <w:sz w:val="28"/>
                <w:szCs w:val="28"/>
              </w:rPr>
              <w:t>392</w:t>
            </w:r>
          </w:p>
        </w:tc>
        <w:tc>
          <w:tcPr>
            <w:tcW w:w="236" w:type="dxa"/>
          </w:tcPr>
          <w:p w14:paraId="1C8A5318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01A284F5" w14:textId="3736FE20" w:rsidR="009C5CD5" w:rsidRPr="008545D1" w:rsidRDefault="003F6926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</w:tr>
      <w:tr w:rsidR="009C5CD5" w:rsidRPr="008545D1" w14:paraId="0520F4BD" w14:textId="77777777" w:rsidTr="00B3693A">
        <w:trPr>
          <w:trHeight w:val="20"/>
        </w:trPr>
        <w:tc>
          <w:tcPr>
            <w:tcW w:w="3780" w:type="dxa"/>
          </w:tcPr>
          <w:p w14:paraId="10EAF139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2034D719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2CA72F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C73DCBE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E821CA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B652823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C193F7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7564EFC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5CD5" w:rsidRPr="008545D1" w14:paraId="020F1867" w14:textId="77777777" w:rsidTr="00B3693A">
        <w:trPr>
          <w:trHeight w:val="20"/>
        </w:trPr>
        <w:tc>
          <w:tcPr>
            <w:tcW w:w="3780" w:type="dxa"/>
          </w:tcPr>
          <w:p w14:paraId="5C59AC4F" w14:textId="4F28DF5B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="003F6926" w:rsidRPr="003F692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77342EA2" w14:textId="375DB031" w:rsidR="009C5CD5" w:rsidRPr="008545D1" w:rsidRDefault="003F6926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236" w:type="dxa"/>
          </w:tcPr>
          <w:p w14:paraId="27EDF82F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C3C93A0" w14:textId="77777777" w:rsidR="009C5CD5" w:rsidRPr="008545D1" w:rsidRDefault="009C5CD5" w:rsidP="00E4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AF83A5D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FE3E870" w14:textId="6E990150" w:rsidR="009C5CD5" w:rsidRPr="008545D1" w:rsidRDefault="003F6926" w:rsidP="0006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236" w:type="dxa"/>
          </w:tcPr>
          <w:p w14:paraId="5558E4AE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E49D8CD" w14:textId="19716F64" w:rsidR="009C5CD5" w:rsidRPr="008545D1" w:rsidRDefault="003F6926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C5CD5" w:rsidRPr="008545D1" w14:paraId="6E848C7E" w14:textId="77777777" w:rsidTr="00B3693A">
        <w:trPr>
          <w:trHeight w:val="20"/>
        </w:trPr>
        <w:tc>
          <w:tcPr>
            <w:tcW w:w="3780" w:type="dxa"/>
          </w:tcPr>
          <w:p w14:paraId="1827D86D" w14:textId="758A340F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3F6926" w:rsidRPr="003F692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3F6926" w:rsidRPr="003F692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4BA67922" w14:textId="507D9496" w:rsidR="009C5CD5" w:rsidRPr="008545D1" w:rsidRDefault="003F6926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36" w:type="dxa"/>
          </w:tcPr>
          <w:p w14:paraId="4C81EC49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AFD5559" w14:textId="77777777" w:rsidR="009C5CD5" w:rsidRPr="008545D1" w:rsidRDefault="009C5CD5" w:rsidP="00E4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3BFF9CB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6DEBF01" w14:textId="0CF347A5" w:rsidR="009C5CD5" w:rsidRPr="008545D1" w:rsidRDefault="003F6926" w:rsidP="0006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36" w:type="dxa"/>
          </w:tcPr>
          <w:p w14:paraId="0A52768A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89A3233" w14:textId="127CDD47" w:rsidR="009C5CD5" w:rsidRPr="008545D1" w:rsidRDefault="003F6926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9C5CD5" w:rsidRPr="008545D1" w14:paraId="427FDA91" w14:textId="77777777" w:rsidTr="00B3693A">
        <w:trPr>
          <w:trHeight w:val="20"/>
        </w:trPr>
        <w:tc>
          <w:tcPr>
            <w:tcW w:w="3780" w:type="dxa"/>
          </w:tcPr>
          <w:p w14:paraId="6E0E9FED" w14:textId="4722DD98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3F6926" w:rsidRPr="003F692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3F6926" w:rsidRPr="003F692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421A4580" w14:textId="70C9A3E9" w:rsidR="009C5CD5" w:rsidRPr="008545D1" w:rsidRDefault="003F6926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236" w:type="dxa"/>
          </w:tcPr>
          <w:p w14:paraId="04E929D4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6D09EFB" w14:textId="77777777" w:rsidR="009C5CD5" w:rsidRPr="008545D1" w:rsidRDefault="009C5CD5" w:rsidP="00E4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C6FF4C7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E0E37DC" w14:textId="21DC6970" w:rsidR="009C5CD5" w:rsidRPr="008545D1" w:rsidRDefault="003F6926" w:rsidP="0006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236" w:type="dxa"/>
          </w:tcPr>
          <w:p w14:paraId="5281A3ED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27A8CFE" w14:textId="042F0C1D" w:rsidR="009C5CD5" w:rsidRPr="008545D1" w:rsidRDefault="003F6926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  <w:tr w:rsidR="009C5CD5" w:rsidRPr="008545D1" w14:paraId="1D4AB237" w14:textId="77777777" w:rsidTr="00B3693A">
        <w:trPr>
          <w:trHeight w:val="20"/>
        </w:trPr>
        <w:tc>
          <w:tcPr>
            <w:tcW w:w="3780" w:type="dxa"/>
          </w:tcPr>
          <w:p w14:paraId="3DF0D4E7" w14:textId="3C84F08E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3F6926" w:rsidRPr="003F692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246ECB" w14:textId="390DAE8A" w:rsidR="009C5CD5" w:rsidRPr="008545D1" w:rsidRDefault="003F6926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346</w:t>
            </w:r>
          </w:p>
        </w:tc>
        <w:tc>
          <w:tcPr>
            <w:tcW w:w="236" w:type="dxa"/>
          </w:tcPr>
          <w:p w14:paraId="1FBB4986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576DB52" w14:textId="77777777" w:rsidR="009C5CD5" w:rsidRPr="008545D1" w:rsidRDefault="009C5CD5" w:rsidP="00E4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29" w:right="1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BC8A8BC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BFE2D3B" w14:textId="263F1AE9" w:rsidR="009C5CD5" w:rsidRPr="008545D1" w:rsidRDefault="003F6926" w:rsidP="0006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346</w:t>
            </w:r>
          </w:p>
        </w:tc>
        <w:tc>
          <w:tcPr>
            <w:tcW w:w="236" w:type="dxa"/>
          </w:tcPr>
          <w:p w14:paraId="411A10DE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2005E5B9" w14:textId="5E4BB434" w:rsidR="009C5CD5" w:rsidRPr="008545D1" w:rsidRDefault="003F6926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303</w:t>
            </w:r>
          </w:p>
        </w:tc>
      </w:tr>
      <w:tr w:rsidR="009C5CD5" w:rsidRPr="008545D1" w14:paraId="4C369D77" w14:textId="77777777" w:rsidTr="00B3693A">
        <w:trPr>
          <w:trHeight w:val="20"/>
        </w:trPr>
        <w:tc>
          <w:tcPr>
            <w:tcW w:w="3780" w:type="dxa"/>
          </w:tcPr>
          <w:p w14:paraId="55A3B0CF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3C2E452" w14:textId="71A7C330" w:rsidR="009C5CD5" w:rsidRPr="008545D1" w:rsidRDefault="003F6926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C5CD5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084</w:t>
            </w:r>
          </w:p>
        </w:tc>
        <w:tc>
          <w:tcPr>
            <w:tcW w:w="236" w:type="dxa"/>
          </w:tcPr>
          <w:p w14:paraId="66BDDF93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445B48A8" w14:textId="30A97648" w:rsidR="009C5CD5" w:rsidRPr="008545D1" w:rsidRDefault="003F6926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C5CD5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047</w:t>
            </w:r>
          </w:p>
        </w:tc>
        <w:tc>
          <w:tcPr>
            <w:tcW w:w="236" w:type="dxa"/>
          </w:tcPr>
          <w:p w14:paraId="7CFF32B0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5488C16" w14:textId="3C8851C5" w:rsidR="009C5CD5" w:rsidRPr="008545D1" w:rsidRDefault="003F6926" w:rsidP="0006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9C5CD5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131</w:t>
            </w:r>
          </w:p>
        </w:tc>
        <w:tc>
          <w:tcPr>
            <w:tcW w:w="236" w:type="dxa"/>
          </w:tcPr>
          <w:p w14:paraId="2B331577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61CB382A" w14:textId="1C0FF7AF" w:rsidR="009C5CD5" w:rsidRPr="008545D1" w:rsidRDefault="003F6926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355</w:t>
            </w:r>
          </w:p>
        </w:tc>
      </w:tr>
      <w:tr w:rsidR="009C5CD5" w:rsidRPr="008545D1" w14:paraId="7B86F2D9" w14:textId="77777777" w:rsidTr="00B3693A">
        <w:trPr>
          <w:trHeight w:val="20"/>
        </w:trPr>
        <w:tc>
          <w:tcPr>
            <w:tcW w:w="3780" w:type="dxa"/>
          </w:tcPr>
          <w:p w14:paraId="5071EB45" w14:textId="0423BEFE" w:rsidR="009C5CD5" w:rsidRPr="008545D1" w:rsidRDefault="009C5CD5" w:rsidP="00B369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8545D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30EE83" w14:textId="7F0041F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28"/>
                <w:szCs w:val="28"/>
              </w:rPr>
              <w:t>349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C3B08BA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30DF094" w14:textId="111940BB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8D3197B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CCB5C86" w14:textId="79271F5D" w:rsidR="009C5CD5" w:rsidRPr="008545D1" w:rsidRDefault="009C5CD5" w:rsidP="0006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545D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28"/>
                <w:szCs w:val="28"/>
              </w:rPr>
              <w:t>355</w:t>
            </w:r>
            <w:r w:rsidRPr="008545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0A9781D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1071DF0F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C5CD5" w:rsidRPr="008545D1" w14:paraId="19FD8BC7" w14:textId="77777777" w:rsidTr="00B3693A">
        <w:trPr>
          <w:trHeight w:val="20"/>
        </w:trPr>
        <w:tc>
          <w:tcPr>
            <w:tcW w:w="3780" w:type="dxa"/>
          </w:tcPr>
          <w:p w14:paraId="031F7C13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E7A783" w14:textId="4CA60DA8" w:rsidR="009C5CD5" w:rsidRPr="008545D1" w:rsidRDefault="003F6926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735</w:t>
            </w:r>
          </w:p>
        </w:tc>
        <w:tc>
          <w:tcPr>
            <w:tcW w:w="236" w:type="dxa"/>
          </w:tcPr>
          <w:p w14:paraId="771238C9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2B7699B" w14:textId="580D0DFF" w:rsidR="009C5CD5" w:rsidRPr="008545D1" w:rsidRDefault="003F6926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C5CD5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041</w:t>
            </w:r>
          </w:p>
        </w:tc>
        <w:tc>
          <w:tcPr>
            <w:tcW w:w="236" w:type="dxa"/>
          </w:tcPr>
          <w:p w14:paraId="215B0FF0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D7F3F9B" w14:textId="0D63A7AE" w:rsidR="009C5CD5" w:rsidRPr="008545D1" w:rsidRDefault="003F6926" w:rsidP="000643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C5CD5" w:rsidRPr="008545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776</w:t>
            </w:r>
          </w:p>
        </w:tc>
        <w:tc>
          <w:tcPr>
            <w:tcW w:w="236" w:type="dxa"/>
          </w:tcPr>
          <w:p w14:paraId="55B7F9D8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4" w:type="dxa"/>
          </w:tcPr>
          <w:p w14:paraId="0DF8B9D3" w14:textId="77777777" w:rsidR="009C5CD5" w:rsidRPr="008545D1" w:rsidRDefault="009C5CD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0E8A6EBE" w14:textId="77777777" w:rsidR="00B3693A" w:rsidRDefault="00B3693A"/>
    <w:tbl>
      <w:tblPr>
        <w:tblW w:w="9215" w:type="dxa"/>
        <w:tblInd w:w="450" w:type="dxa"/>
        <w:tblLook w:val="01E0" w:firstRow="1" w:lastRow="1" w:firstColumn="1" w:lastColumn="1" w:noHBand="0" w:noVBand="0"/>
      </w:tblPr>
      <w:tblGrid>
        <w:gridCol w:w="3870"/>
        <w:gridCol w:w="1120"/>
        <w:gridCol w:w="234"/>
        <w:gridCol w:w="1201"/>
        <w:gridCol w:w="228"/>
        <w:gridCol w:w="1118"/>
        <w:gridCol w:w="236"/>
        <w:gridCol w:w="1208"/>
      </w:tblGrid>
      <w:tr w:rsidR="00670549" w:rsidRPr="00670549" w14:paraId="50A2B219" w14:textId="77777777" w:rsidTr="00095649">
        <w:trPr>
          <w:tblHeader/>
        </w:trPr>
        <w:tc>
          <w:tcPr>
            <w:tcW w:w="3870" w:type="dxa"/>
            <w:vAlign w:val="bottom"/>
          </w:tcPr>
          <w:p w14:paraId="5EB7EDA5" w14:textId="77777777" w:rsidR="00670549" w:rsidRPr="00DA50F5" w:rsidRDefault="00670549" w:rsidP="00670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555" w:type="dxa"/>
            <w:gridSpan w:val="3"/>
            <w:vAlign w:val="bottom"/>
          </w:tcPr>
          <w:p w14:paraId="0D5AB0CE" w14:textId="786F2FAD" w:rsidR="00670549" w:rsidRPr="00DA50F5" w:rsidRDefault="00670549" w:rsidP="006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0F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8" w:type="dxa"/>
          </w:tcPr>
          <w:p w14:paraId="6B3D8DEC" w14:textId="77777777" w:rsidR="00670549" w:rsidRPr="00DA50F5" w:rsidRDefault="00670549" w:rsidP="006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62" w:type="dxa"/>
            <w:gridSpan w:val="3"/>
            <w:vAlign w:val="bottom"/>
          </w:tcPr>
          <w:p w14:paraId="2356B677" w14:textId="7DCF5FE0" w:rsidR="00670549" w:rsidRPr="00DA50F5" w:rsidRDefault="00670549" w:rsidP="00670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A50F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50F5" w:rsidRPr="00670549" w14:paraId="12332471" w14:textId="1985BD79" w:rsidTr="00670549">
        <w:trPr>
          <w:tblHeader/>
        </w:trPr>
        <w:tc>
          <w:tcPr>
            <w:tcW w:w="3870" w:type="dxa"/>
            <w:vAlign w:val="bottom"/>
          </w:tcPr>
          <w:p w14:paraId="287289F0" w14:textId="0DD427EC" w:rsidR="00DA50F5" w:rsidRPr="00DA50F5" w:rsidRDefault="00DA50F5" w:rsidP="00DA5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20" w:type="dxa"/>
          </w:tcPr>
          <w:p w14:paraId="731809EC" w14:textId="73590453" w:rsidR="00DA50F5" w:rsidRPr="00DA50F5" w:rsidRDefault="003F6926" w:rsidP="00DA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DA50F5" w:rsidRPr="00DA50F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A50F5" w:rsidRPr="00DA50F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4" w:type="dxa"/>
          </w:tcPr>
          <w:p w14:paraId="1B469298" w14:textId="77777777" w:rsidR="00DA50F5" w:rsidRPr="00DA50F5" w:rsidRDefault="00DA50F5" w:rsidP="00DA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7D72854A" w14:textId="7B4C915B" w:rsidR="00DA50F5" w:rsidRPr="00DA50F5" w:rsidRDefault="003F6926" w:rsidP="00DA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92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DA50F5" w:rsidRPr="00DA50F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DA50F5" w:rsidRPr="00DA50F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28" w:type="dxa"/>
          </w:tcPr>
          <w:p w14:paraId="2D70714E" w14:textId="77777777" w:rsidR="00DA50F5" w:rsidRPr="00DA50F5" w:rsidRDefault="00DA50F5" w:rsidP="00DA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8" w:type="dxa"/>
          </w:tcPr>
          <w:p w14:paraId="748A0A30" w14:textId="6CFB8DD7" w:rsidR="00DA50F5" w:rsidRPr="00DA50F5" w:rsidRDefault="003F6926" w:rsidP="00DA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DA50F5" w:rsidRPr="00DA50F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A50F5" w:rsidRPr="00DA50F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60168B34" w14:textId="77777777" w:rsidR="00DA50F5" w:rsidRPr="00DA50F5" w:rsidRDefault="00DA50F5" w:rsidP="00DA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08" w:type="dxa"/>
          </w:tcPr>
          <w:p w14:paraId="3AC27ECF" w14:textId="2AFDE635" w:rsidR="00DA50F5" w:rsidRPr="00DA50F5" w:rsidRDefault="003F6926" w:rsidP="00DA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926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31</w:t>
            </w:r>
            <w:r w:rsidR="00DA50F5" w:rsidRPr="00DA50F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="00DA50F5" w:rsidRPr="00DA50F5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</w:tr>
      <w:tr w:rsidR="00DA50F5" w:rsidRPr="00670549" w14:paraId="198C9D29" w14:textId="77777777" w:rsidTr="00670549">
        <w:trPr>
          <w:tblHeader/>
        </w:trPr>
        <w:tc>
          <w:tcPr>
            <w:tcW w:w="3870" w:type="dxa"/>
            <w:vAlign w:val="bottom"/>
          </w:tcPr>
          <w:p w14:paraId="3FC5216E" w14:textId="77777777" w:rsidR="00DA50F5" w:rsidRPr="00DA50F5" w:rsidRDefault="00DA50F5" w:rsidP="00DA5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0" w:type="dxa"/>
          </w:tcPr>
          <w:p w14:paraId="7AE6FC05" w14:textId="6F183136" w:rsidR="00DA50F5" w:rsidRPr="00DA50F5" w:rsidRDefault="003F6926" w:rsidP="00DA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4" w:type="dxa"/>
          </w:tcPr>
          <w:p w14:paraId="641DF7F1" w14:textId="77777777" w:rsidR="00DA50F5" w:rsidRPr="00DA50F5" w:rsidRDefault="00DA50F5" w:rsidP="00DA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</w:tcPr>
          <w:p w14:paraId="6CBDBE60" w14:textId="35B37D55" w:rsidR="00DA50F5" w:rsidRPr="00DA50F5" w:rsidRDefault="003F6926" w:rsidP="00DA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28" w:type="dxa"/>
          </w:tcPr>
          <w:p w14:paraId="463D634F" w14:textId="77777777" w:rsidR="00DA50F5" w:rsidRPr="00DA50F5" w:rsidRDefault="00DA50F5" w:rsidP="00DA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8" w:type="dxa"/>
          </w:tcPr>
          <w:p w14:paraId="4C9CB954" w14:textId="30E25C86" w:rsidR="00DA50F5" w:rsidRPr="00DA50F5" w:rsidRDefault="003F6926" w:rsidP="00DA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51186327" w14:textId="77777777" w:rsidR="00DA50F5" w:rsidRPr="00DA50F5" w:rsidRDefault="00DA50F5" w:rsidP="00DA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7163B7BC" w14:textId="7C3F9B6D" w:rsidR="00DA50F5" w:rsidRPr="00DA50F5" w:rsidRDefault="003F6926" w:rsidP="00DA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A50F5" w:rsidRPr="00670549" w14:paraId="1F807FAB" w14:textId="77777777" w:rsidTr="001058B7">
        <w:trPr>
          <w:tblHeader/>
        </w:trPr>
        <w:tc>
          <w:tcPr>
            <w:tcW w:w="3870" w:type="dxa"/>
            <w:vAlign w:val="bottom"/>
          </w:tcPr>
          <w:p w14:paraId="1222CAB7" w14:textId="77777777" w:rsidR="00DA50F5" w:rsidRPr="00DA50F5" w:rsidRDefault="00DA50F5" w:rsidP="00DA5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45" w:type="dxa"/>
            <w:gridSpan w:val="7"/>
          </w:tcPr>
          <w:p w14:paraId="47263307" w14:textId="47E99D39" w:rsidR="00DA50F5" w:rsidRPr="00DA50F5" w:rsidRDefault="00DA50F5" w:rsidP="00DA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A50F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A50F5" w:rsidRPr="00C12386" w14:paraId="3DC35E38" w14:textId="52879959" w:rsidTr="00670549">
        <w:trPr>
          <w:tblHeader/>
        </w:trPr>
        <w:tc>
          <w:tcPr>
            <w:tcW w:w="3870" w:type="dxa"/>
            <w:vAlign w:val="bottom"/>
          </w:tcPr>
          <w:p w14:paraId="5BF9170F" w14:textId="76E458B8" w:rsidR="00DA50F5" w:rsidRPr="00C12386" w:rsidRDefault="00DA50F5" w:rsidP="00DA5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C12386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20" w:type="dxa"/>
          </w:tcPr>
          <w:p w14:paraId="639CEACE" w14:textId="05A9CABE" w:rsidR="00DA50F5" w:rsidRPr="00C12386" w:rsidRDefault="003F6926" w:rsidP="00DA5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Pr="003F6926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234" w:type="dxa"/>
            <w:vAlign w:val="center"/>
          </w:tcPr>
          <w:p w14:paraId="56FE3AA4" w14:textId="77777777" w:rsidR="00DA50F5" w:rsidRPr="00C12386" w:rsidRDefault="00DA50F5" w:rsidP="00DA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721C8482" w14:textId="4C576117" w:rsidR="00DA50F5" w:rsidRPr="00C12386" w:rsidRDefault="003F6926" w:rsidP="00DA5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 w:hint="cs"/>
                <w:sz w:val="28"/>
                <w:szCs w:val="28"/>
              </w:rPr>
              <w:t>689</w:t>
            </w:r>
          </w:p>
        </w:tc>
        <w:tc>
          <w:tcPr>
            <w:tcW w:w="228" w:type="dxa"/>
          </w:tcPr>
          <w:p w14:paraId="4B1474C0" w14:textId="77777777" w:rsidR="00DA50F5" w:rsidRPr="00C12386" w:rsidRDefault="00DA50F5" w:rsidP="00DA5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1FCAC101" w14:textId="307F924F" w:rsidR="00DA50F5" w:rsidRPr="00C12386" w:rsidRDefault="003F6926" w:rsidP="00DA5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  <w:tc>
          <w:tcPr>
            <w:tcW w:w="236" w:type="dxa"/>
          </w:tcPr>
          <w:p w14:paraId="40E54A62" w14:textId="77777777" w:rsidR="00DA50F5" w:rsidRPr="00C12386" w:rsidRDefault="00DA50F5" w:rsidP="00DA5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3712D67B" w14:textId="0A6A7656" w:rsidR="00DA50F5" w:rsidRPr="00C12386" w:rsidRDefault="003F6926" w:rsidP="00DA5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F6926">
              <w:rPr>
                <w:rFonts w:asciiTheme="majorBidi" w:hAnsiTheme="majorBidi" w:cstheme="majorBidi" w:hint="cs"/>
                <w:sz w:val="28"/>
                <w:szCs w:val="28"/>
              </w:rPr>
              <w:t>08</w:t>
            </w:r>
          </w:p>
        </w:tc>
      </w:tr>
      <w:tr w:rsidR="00DA50F5" w:rsidRPr="00C12386" w14:paraId="1CD2C26E" w14:textId="68BAFCC8" w:rsidTr="008E1221">
        <w:trPr>
          <w:tblHeader/>
        </w:trPr>
        <w:tc>
          <w:tcPr>
            <w:tcW w:w="3870" w:type="dxa"/>
          </w:tcPr>
          <w:p w14:paraId="0B026B14" w14:textId="21389274" w:rsidR="00DA50F5" w:rsidRPr="00C12386" w:rsidRDefault="00DA50F5" w:rsidP="00DA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23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C1238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CD56A72" w14:textId="0E41C17B" w:rsidR="00DA50F5" w:rsidRPr="00C12386" w:rsidRDefault="00C12386" w:rsidP="00DA5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23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C1238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4" w:type="dxa"/>
            <w:vAlign w:val="center"/>
          </w:tcPr>
          <w:p w14:paraId="61A7BB3F" w14:textId="77777777" w:rsidR="00DA50F5" w:rsidRPr="00C12386" w:rsidRDefault="00DA50F5" w:rsidP="00DA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1" w:type="dxa"/>
          </w:tcPr>
          <w:p w14:paraId="7AC747E2" w14:textId="7D9BAF47" w:rsidR="00DA50F5" w:rsidRPr="00C12386" w:rsidRDefault="00DA50F5" w:rsidP="00DA5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23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Pr="00C1238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28" w:type="dxa"/>
          </w:tcPr>
          <w:p w14:paraId="4A1DADCD" w14:textId="77777777" w:rsidR="00DA50F5" w:rsidRPr="00C12386" w:rsidRDefault="00DA50F5" w:rsidP="00DA5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7F7F87F6" w14:textId="20277881" w:rsidR="00DA50F5" w:rsidRPr="00C12386" w:rsidRDefault="00C12386" w:rsidP="00DA5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23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C1238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AE72DB0" w14:textId="77777777" w:rsidR="00DA50F5" w:rsidRPr="00C12386" w:rsidRDefault="00DA50F5" w:rsidP="00DA5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</w:tcPr>
          <w:p w14:paraId="68806529" w14:textId="11E6EEF1" w:rsidR="00DA50F5" w:rsidRPr="00C12386" w:rsidRDefault="00DA50F5" w:rsidP="0014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92"/>
              </w:tabs>
              <w:spacing w:after="0"/>
              <w:ind w:left="-108" w:right="2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1238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Pr="00C1238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A50F5" w:rsidRPr="00C12386" w14:paraId="7859D377" w14:textId="26B72E21" w:rsidTr="00670549">
        <w:trPr>
          <w:tblHeader/>
        </w:trPr>
        <w:tc>
          <w:tcPr>
            <w:tcW w:w="3870" w:type="dxa"/>
          </w:tcPr>
          <w:p w14:paraId="76DA4921" w14:textId="534AB248" w:rsidR="00DA50F5" w:rsidRPr="00C12386" w:rsidRDefault="00DA50F5" w:rsidP="00DA5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1238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2929C283" w14:textId="06FF5BB6" w:rsidR="00DA50F5" w:rsidRPr="00C12386" w:rsidRDefault="003F6926" w:rsidP="00DA5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570</w:t>
            </w:r>
          </w:p>
        </w:tc>
        <w:tc>
          <w:tcPr>
            <w:tcW w:w="234" w:type="dxa"/>
            <w:vAlign w:val="center"/>
          </w:tcPr>
          <w:p w14:paraId="203090F8" w14:textId="77777777" w:rsidR="00DA50F5" w:rsidRPr="00C12386" w:rsidRDefault="00DA50F5" w:rsidP="00DA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363E35" w14:textId="4EF0CC0F" w:rsidR="00DA50F5" w:rsidRPr="00C12386" w:rsidRDefault="003F6926" w:rsidP="00DA5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692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638</w:t>
            </w:r>
          </w:p>
        </w:tc>
        <w:tc>
          <w:tcPr>
            <w:tcW w:w="228" w:type="dxa"/>
          </w:tcPr>
          <w:p w14:paraId="75FD2EFF" w14:textId="77777777" w:rsidR="00DA50F5" w:rsidRPr="00C12386" w:rsidRDefault="00DA50F5" w:rsidP="00DA5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</w:tcPr>
          <w:p w14:paraId="5B5617C1" w14:textId="24F8B268" w:rsidR="00DA50F5" w:rsidRPr="00C12386" w:rsidRDefault="003F6926" w:rsidP="0014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after="0"/>
              <w:ind w:left="-108" w:righ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280</w:t>
            </w:r>
          </w:p>
        </w:tc>
        <w:tc>
          <w:tcPr>
            <w:tcW w:w="236" w:type="dxa"/>
          </w:tcPr>
          <w:p w14:paraId="0CFFC6FD" w14:textId="77777777" w:rsidR="00DA50F5" w:rsidRPr="00C12386" w:rsidRDefault="00DA50F5" w:rsidP="00DA50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5C716D4C" w14:textId="168C74B4" w:rsidR="00DA50F5" w:rsidRPr="00C12386" w:rsidRDefault="003F6926" w:rsidP="0014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0"/>
              </w:tabs>
              <w:spacing w:after="0"/>
              <w:ind w:left="-108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3F6926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55</w:t>
            </w:r>
          </w:p>
        </w:tc>
      </w:tr>
    </w:tbl>
    <w:p w14:paraId="1653A802" w14:textId="513261FB" w:rsidR="00DF7265" w:rsidRPr="00272DBB" w:rsidRDefault="00DF7265" w:rsidP="00DF72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72DBB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3F6926" w:rsidRPr="003F6926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272DB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/บริษัทที่มีต่อสภาวะเศรษฐกิจตลอดอายุที่คาดการณ์ไว้ของลูกหนี้</w:t>
      </w:r>
    </w:p>
    <w:p w14:paraId="226113D1" w14:textId="77777777" w:rsidR="00DF7265" w:rsidRPr="00B3693A" w:rsidRDefault="00DF7265" w:rsidP="00DF7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9160" w:type="dxa"/>
        <w:tblInd w:w="450" w:type="dxa"/>
        <w:tblLook w:val="01E0" w:firstRow="1" w:lastRow="1" w:firstColumn="1" w:lastColumn="1" w:noHBand="0" w:noVBand="0"/>
      </w:tblPr>
      <w:tblGrid>
        <w:gridCol w:w="2766"/>
        <w:gridCol w:w="1513"/>
        <w:gridCol w:w="1528"/>
        <w:gridCol w:w="258"/>
        <w:gridCol w:w="1432"/>
        <w:gridCol w:w="241"/>
        <w:gridCol w:w="1422"/>
      </w:tblGrid>
      <w:tr w:rsidR="00DF7265" w:rsidRPr="00950205" w14:paraId="3FBB5ECF" w14:textId="77777777" w:rsidTr="00477D48">
        <w:trPr>
          <w:tblHeader/>
        </w:trPr>
        <w:tc>
          <w:tcPr>
            <w:tcW w:w="2766" w:type="dxa"/>
            <w:vAlign w:val="bottom"/>
          </w:tcPr>
          <w:p w14:paraId="01421085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3" w:type="dxa"/>
          </w:tcPr>
          <w:p w14:paraId="5E807EC1" w14:textId="77777777" w:rsidR="00DF726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81" w:type="dxa"/>
            <w:gridSpan w:val="5"/>
            <w:vAlign w:val="bottom"/>
          </w:tcPr>
          <w:p w14:paraId="028B940D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77D48" w:rsidRPr="00950205" w14:paraId="69E5BC37" w14:textId="77777777" w:rsidTr="00477D48">
        <w:trPr>
          <w:tblHeader/>
        </w:trPr>
        <w:tc>
          <w:tcPr>
            <w:tcW w:w="2766" w:type="dxa"/>
            <w:vAlign w:val="bottom"/>
          </w:tcPr>
          <w:p w14:paraId="12310BDD" w14:textId="77777777" w:rsidR="00477D48" w:rsidRPr="00950205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50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950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13" w:type="dxa"/>
            <w:vAlign w:val="bottom"/>
          </w:tcPr>
          <w:p w14:paraId="7EA0CD89" w14:textId="11F6469E" w:rsidR="00477D48" w:rsidRPr="00E232AA" w:rsidRDefault="00477D48" w:rsidP="0047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eastAsia="AngsanaNew" w:hAnsiTheme="majorBidi" w:cstheme="majorBidi"/>
                <w:b/>
                <w:i/>
                <w:iCs/>
                <w:sz w:val="30"/>
                <w:szCs w:val="30"/>
                <w:cs/>
                <w:lang w:eastAsia="en-GB"/>
              </w:rPr>
              <w:t>หมายเหตุ</w:t>
            </w:r>
          </w:p>
        </w:tc>
        <w:tc>
          <w:tcPr>
            <w:tcW w:w="1528" w:type="dxa"/>
            <w:vAlign w:val="bottom"/>
          </w:tcPr>
          <w:p w14:paraId="79FA0012" w14:textId="6C497034" w:rsidR="00477D48" w:rsidRPr="002A1AE8" w:rsidRDefault="00477D48" w:rsidP="0047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F692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3F692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8" w:type="dxa"/>
            <w:vAlign w:val="bottom"/>
          </w:tcPr>
          <w:p w14:paraId="06E1A3C2" w14:textId="77777777" w:rsidR="00477D48" w:rsidRPr="00950205" w:rsidRDefault="00477D48" w:rsidP="0047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19540EA3" w14:textId="7D0058E5" w:rsidR="00477D48" w:rsidRPr="00950205" w:rsidRDefault="00477D48" w:rsidP="0047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41" w:type="dxa"/>
          </w:tcPr>
          <w:p w14:paraId="48C24FCB" w14:textId="77777777" w:rsidR="00477D48" w:rsidRPr="00950205" w:rsidRDefault="00477D48" w:rsidP="0047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2" w:type="dxa"/>
            <w:vAlign w:val="bottom"/>
          </w:tcPr>
          <w:p w14:paraId="617BEAA6" w14:textId="51EB9DFD" w:rsidR="00477D48" w:rsidRPr="00950205" w:rsidRDefault="00477D48" w:rsidP="0047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F692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F692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77D48" w:rsidRPr="00950205" w14:paraId="1956A347" w14:textId="77777777" w:rsidTr="00477D48">
        <w:trPr>
          <w:tblHeader/>
        </w:trPr>
        <w:tc>
          <w:tcPr>
            <w:tcW w:w="2766" w:type="dxa"/>
          </w:tcPr>
          <w:p w14:paraId="2D7288FC" w14:textId="77777777" w:rsidR="00477D48" w:rsidRPr="00950205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3" w:type="dxa"/>
          </w:tcPr>
          <w:p w14:paraId="1DFE00D1" w14:textId="77777777" w:rsidR="00477D48" w:rsidRPr="00950205" w:rsidRDefault="00477D48" w:rsidP="0047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1" w:type="dxa"/>
            <w:gridSpan w:val="5"/>
            <w:vAlign w:val="center"/>
          </w:tcPr>
          <w:p w14:paraId="34722087" w14:textId="77777777" w:rsidR="00477D48" w:rsidRPr="00950205" w:rsidRDefault="00477D48" w:rsidP="0047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77D48" w:rsidRPr="00950205" w14:paraId="697C4411" w14:textId="77777777" w:rsidTr="00477D48">
        <w:trPr>
          <w:tblHeader/>
        </w:trPr>
        <w:tc>
          <w:tcPr>
            <w:tcW w:w="2766" w:type="dxa"/>
          </w:tcPr>
          <w:p w14:paraId="2BC2922B" w14:textId="77777777" w:rsidR="00477D48" w:rsidRPr="00950205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13" w:type="dxa"/>
          </w:tcPr>
          <w:p w14:paraId="626E3803" w14:textId="3D1F08EC" w:rsidR="00477D48" w:rsidRPr="00477D48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77D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528" w:type="dxa"/>
          </w:tcPr>
          <w:p w14:paraId="3967B45D" w14:textId="36351F97" w:rsidR="00477D48" w:rsidRPr="00950205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  <w:tc>
          <w:tcPr>
            <w:tcW w:w="258" w:type="dxa"/>
            <w:vAlign w:val="center"/>
          </w:tcPr>
          <w:p w14:paraId="5A7F357E" w14:textId="77777777" w:rsidR="00477D48" w:rsidRPr="00950205" w:rsidRDefault="00477D48" w:rsidP="0047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2" w:type="dxa"/>
            <w:vAlign w:val="bottom"/>
          </w:tcPr>
          <w:p w14:paraId="5D33F737" w14:textId="228B952D" w:rsidR="00477D48" w:rsidRPr="00950205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F6926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2D9FEE05" w14:textId="77777777" w:rsidR="00477D48" w:rsidRPr="00950205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B7B0503" w14:textId="4A309FB7" w:rsidR="00477D48" w:rsidRPr="00950205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</w:tr>
      <w:tr w:rsidR="00477D48" w:rsidRPr="00950205" w14:paraId="28CD4E33" w14:textId="77777777" w:rsidTr="00477D48">
        <w:trPr>
          <w:tblHeader/>
        </w:trPr>
        <w:tc>
          <w:tcPr>
            <w:tcW w:w="2766" w:type="dxa"/>
          </w:tcPr>
          <w:p w14:paraId="5F4C234E" w14:textId="77777777" w:rsidR="00477D48" w:rsidRPr="00950205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13" w:type="dxa"/>
          </w:tcPr>
          <w:p w14:paraId="06F34D18" w14:textId="6AA60E90" w:rsidR="00477D48" w:rsidRPr="00477D48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77D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528" w:type="dxa"/>
          </w:tcPr>
          <w:p w14:paraId="3EE13875" w14:textId="2E617A62" w:rsidR="00477D48" w:rsidRPr="00950205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58" w:type="dxa"/>
            <w:vAlign w:val="center"/>
          </w:tcPr>
          <w:p w14:paraId="613FB6D2" w14:textId="77777777" w:rsidR="00477D48" w:rsidRPr="00950205" w:rsidRDefault="00477D48" w:rsidP="0047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432" w:type="dxa"/>
            <w:vAlign w:val="bottom"/>
          </w:tcPr>
          <w:p w14:paraId="645579B8" w14:textId="1548B508" w:rsidR="00477D48" w:rsidRPr="00950205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F6926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3E2B631B" w14:textId="77777777" w:rsidR="00477D48" w:rsidRPr="00950205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2185E5CB" w14:textId="1C3F2A58" w:rsidR="00477D48" w:rsidRPr="00950205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477D48" w:rsidRPr="00950205" w14:paraId="07AE1A9F" w14:textId="77777777" w:rsidTr="00477D48">
        <w:trPr>
          <w:tblHeader/>
        </w:trPr>
        <w:tc>
          <w:tcPr>
            <w:tcW w:w="2766" w:type="dxa"/>
          </w:tcPr>
          <w:p w14:paraId="0804C7AD" w14:textId="77777777" w:rsidR="00477D48" w:rsidRPr="00950205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13" w:type="dxa"/>
          </w:tcPr>
          <w:p w14:paraId="3A6CEA0D" w14:textId="77777777" w:rsidR="00477D48" w:rsidRPr="00950205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8" w:type="dxa"/>
          </w:tcPr>
          <w:p w14:paraId="7F5BC305" w14:textId="6FAFB9AF" w:rsidR="00477D48" w:rsidRPr="00950205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8" w:type="dxa"/>
            <w:vAlign w:val="center"/>
          </w:tcPr>
          <w:p w14:paraId="7E558FE6" w14:textId="77777777" w:rsidR="00477D48" w:rsidRPr="00950205" w:rsidRDefault="00477D48" w:rsidP="0047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432" w:type="dxa"/>
            <w:vAlign w:val="bottom"/>
          </w:tcPr>
          <w:p w14:paraId="337E58C6" w14:textId="562848F8" w:rsidR="00477D48" w:rsidRPr="00950205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11208544" w14:textId="77777777" w:rsidR="00477D48" w:rsidRPr="00950205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27A5334F" w14:textId="3C3193B4" w:rsidR="00477D48" w:rsidRPr="00950205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77D48" w:rsidRPr="00950205" w14:paraId="0A5FA441" w14:textId="77777777" w:rsidTr="00477D48">
        <w:trPr>
          <w:tblHeader/>
        </w:trPr>
        <w:tc>
          <w:tcPr>
            <w:tcW w:w="2766" w:type="dxa"/>
          </w:tcPr>
          <w:p w14:paraId="3D3FECBA" w14:textId="77777777" w:rsidR="00477D48" w:rsidRPr="004A1E9E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1E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3" w:type="dxa"/>
          </w:tcPr>
          <w:p w14:paraId="5869606E" w14:textId="77777777" w:rsidR="00477D48" w:rsidRPr="00950205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</w:tcPr>
          <w:p w14:paraId="5DA53307" w14:textId="3A637850" w:rsidR="00477D48" w:rsidRPr="00950205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598</w:t>
            </w:r>
          </w:p>
        </w:tc>
        <w:tc>
          <w:tcPr>
            <w:tcW w:w="258" w:type="dxa"/>
            <w:vAlign w:val="center"/>
          </w:tcPr>
          <w:p w14:paraId="25A36FEE" w14:textId="77777777" w:rsidR="00477D48" w:rsidRPr="00950205" w:rsidRDefault="00477D48" w:rsidP="0047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09D5E1" w14:textId="73EF36F9" w:rsidR="00477D48" w:rsidRPr="00950205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365ED91A" w14:textId="77777777" w:rsidR="00477D48" w:rsidRPr="00950205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6FBB9568" w14:textId="32BC442F" w:rsidR="00477D48" w:rsidRPr="00950205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504</w:t>
            </w:r>
          </w:p>
        </w:tc>
      </w:tr>
    </w:tbl>
    <w:p w14:paraId="122D13A1" w14:textId="77777777" w:rsidR="00DF7265" w:rsidRPr="00AC6751" w:rsidRDefault="00DF7265" w:rsidP="00DF7265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160" w:type="dxa"/>
        <w:tblInd w:w="450" w:type="dxa"/>
        <w:tblLook w:val="01E0" w:firstRow="1" w:lastRow="1" w:firstColumn="1" w:lastColumn="1" w:noHBand="0" w:noVBand="0"/>
      </w:tblPr>
      <w:tblGrid>
        <w:gridCol w:w="2790"/>
        <w:gridCol w:w="1530"/>
        <w:gridCol w:w="1530"/>
        <w:gridCol w:w="258"/>
        <w:gridCol w:w="1386"/>
        <w:gridCol w:w="241"/>
        <w:gridCol w:w="1425"/>
      </w:tblGrid>
      <w:tr w:rsidR="00DF7265" w:rsidRPr="00950205" w14:paraId="7064ED0F" w14:textId="77777777" w:rsidTr="005E4962">
        <w:trPr>
          <w:tblHeader/>
        </w:trPr>
        <w:tc>
          <w:tcPr>
            <w:tcW w:w="2790" w:type="dxa"/>
            <w:vAlign w:val="bottom"/>
          </w:tcPr>
          <w:p w14:paraId="6656BBF0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874C5B9" w14:textId="77777777" w:rsidR="00DF726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bottom"/>
          </w:tcPr>
          <w:p w14:paraId="22D21463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A1BC9" w:rsidRPr="00950205" w14:paraId="37996215" w14:textId="77777777" w:rsidTr="005E4962">
        <w:trPr>
          <w:tblHeader/>
        </w:trPr>
        <w:tc>
          <w:tcPr>
            <w:tcW w:w="2790" w:type="dxa"/>
            <w:vAlign w:val="bottom"/>
          </w:tcPr>
          <w:p w14:paraId="6AE74325" w14:textId="77777777" w:rsidR="005A1BC9" w:rsidRPr="00950205" w:rsidRDefault="005A1BC9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50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950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4507D575" w14:textId="77777777" w:rsidR="005A1BC9" w:rsidRPr="00E232AA" w:rsidRDefault="005A1BC9" w:rsidP="005A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5894BC73" w14:textId="67AC8522" w:rsidR="005A1BC9" w:rsidRPr="002A1AE8" w:rsidRDefault="005A1BC9" w:rsidP="005A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3F6926" w:rsidRPr="003F692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="003F6926" w:rsidRPr="003F692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8" w:type="dxa"/>
            <w:vAlign w:val="bottom"/>
          </w:tcPr>
          <w:p w14:paraId="5D0E648A" w14:textId="77777777" w:rsidR="005A1BC9" w:rsidRPr="00950205" w:rsidRDefault="005A1BC9" w:rsidP="005A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0C33D708" w14:textId="73F66FC5" w:rsidR="005A1BC9" w:rsidRPr="00950205" w:rsidRDefault="005A1BC9" w:rsidP="005A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="00540304">
              <w:rPr>
                <w:rFonts w:asciiTheme="majorBidi" w:hAnsiTheme="majorBidi" w:cstheme="majorBidi"/>
                <w:sz w:val="30"/>
                <w:szCs w:val="30"/>
              </w:rPr>
              <w:t>/(</w:t>
            </w:r>
            <w:r w:rsidR="00540304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  <w:r w:rsidR="0054030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3BCCF9AA" w14:textId="77777777" w:rsidR="005A1BC9" w:rsidRPr="00950205" w:rsidRDefault="005A1BC9" w:rsidP="005A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dxa"/>
            <w:vAlign w:val="bottom"/>
          </w:tcPr>
          <w:p w14:paraId="4192CB98" w14:textId="1F57A4DB" w:rsidR="005A1BC9" w:rsidRPr="00950205" w:rsidRDefault="005A1BC9" w:rsidP="005A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3F6926" w:rsidRPr="003F692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F6926" w:rsidRPr="003F69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F6926" w:rsidRPr="003F6926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</w:tr>
      <w:tr w:rsidR="005A1BC9" w:rsidRPr="00950205" w14:paraId="5E887AE8" w14:textId="77777777" w:rsidTr="005E4962">
        <w:trPr>
          <w:tblHeader/>
        </w:trPr>
        <w:tc>
          <w:tcPr>
            <w:tcW w:w="2790" w:type="dxa"/>
          </w:tcPr>
          <w:p w14:paraId="12548DA2" w14:textId="77777777" w:rsidR="005A1BC9" w:rsidRPr="00950205" w:rsidRDefault="005A1BC9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0CA36B3" w14:textId="77777777" w:rsidR="005A1BC9" w:rsidRPr="00950205" w:rsidRDefault="005A1BC9" w:rsidP="005A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center"/>
          </w:tcPr>
          <w:p w14:paraId="78A1495D" w14:textId="77777777" w:rsidR="005A1BC9" w:rsidRPr="00950205" w:rsidRDefault="005A1BC9" w:rsidP="005A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A1BC9" w:rsidRPr="00950205" w14:paraId="6E511369" w14:textId="77777777" w:rsidTr="005E4962">
        <w:trPr>
          <w:tblHeader/>
        </w:trPr>
        <w:tc>
          <w:tcPr>
            <w:tcW w:w="2790" w:type="dxa"/>
          </w:tcPr>
          <w:p w14:paraId="34DFF584" w14:textId="77777777" w:rsidR="005A1BC9" w:rsidRPr="00950205" w:rsidRDefault="005A1BC9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0EDA9DA0" w14:textId="77777777" w:rsidR="005A1BC9" w:rsidRPr="00950205" w:rsidRDefault="005A1BC9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3DDC057" w14:textId="5F1F452C" w:rsidR="005A1BC9" w:rsidRPr="00950205" w:rsidRDefault="003F6926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  <w:tc>
          <w:tcPr>
            <w:tcW w:w="258" w:type="dxa"/>
            <w:vAlign w:val="center"/>
          </w:tcPr>
          <w:p w14:paraId="1D28B2CF" w14:textId="77777777" w:rsidR="005A1BC9" w:rsidRPr="00950205" w:rsidRDefault="005A1BC9" w:rsidP="005A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3D606393" w14:textId="6AE84108" w:rsidR="005A1BC9" w:rsidRPr="00950205" w:rsidRDefault="00782BEB" w:rsidP="00782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35D8D6F8" w14:textId="77777777" w:rsidR="005A1BC9" w:rsidRPr="00950205" w:rsidRDefault="005A1BC9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5ABBB664" w14:textId="6E32AF9F" w:rsidR="005A1BC9" w:rsidRPr="00950205" w:rsidRDefault="003F6926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463</w:t>
            </w:r>
          </w:p>
        </w:tc>
      </w:tr>
      <w:tr w:rsidR="005A1BC9" w:rsidRPr="00950205" w14:paraId="5F52AD51" w14:textId="77777777" w:rsidTr="005E4962">
        <w:trPr>
          <w:tblHeader/>
        </w:trPr>
        <w:tc>
          <w:tcPr>
            <w:tcW w:w="2790" w:type="dxa"/>
          </w:tcPr>
          <w:p w14:paraId="3762915D" w14:textId="77777777" w:rsidR="005A1BC9" w:rsidRPr="00950205" w:rsidRDefault="005A1BC9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30" w:type="dxa"/>
          </w:tcPr>
          <w:p w14:paraId="5B6F7E1E" w14:textId="77777777" w:rsidR="005A1BC9" w:rsidRPr="00E232AA" w:rsidRDefault="005A1BC9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F461CDD" w14:textId="73433BE1" w:rsidR="005A1BC9" w:rsidRPr="00950205" w:rsidRDefault="003F6926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258" w:type="dxa"/>
            <w:vAlign w:val="center"/>
          </w:tcPr>
          <w:p w14:paraId="1FCE2D91" w14:textId="77777777" w:rsidR="005A1BC9" w:rsidRPr="00950205" w:rsidRDefault="005A1BC9" w:rsidP="005A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86" w:type="dxa"/>
            <w:vAlign w:val="bottom"/>
          </w:tcPr>
          <w:p w14:paraId="43B6E100" w14:textId="09BDC142" w:rsidR="005A1BC9" w:rsidRPr="00950205" w:rsidRDefault="003F6926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41" w:type="dxa"/>
          </w:tcPr>
          <w:p w14:paraId="59E2A839" w14:textId="77777777" w:rsidR="005A1BC9" w:rsidRPr="00950205" w:rsidRDefault="005A1BC9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675C69C6" w14:textId="1815A112" w:rsidR="005A1BC9" w:rsidRPr="00950205" w:rsidRDefault="003F6926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</w:tr>
      <w:tr w:rsidR="005A1BC9" w:rsidRPr="00950205" w14:paraId="09D42DCE" w14:textId="77777777" w:rsidTr="005E4962">
        <w:trPr>
          <w:tblHeader/>
        </w:trPr>
        <w:tc>
          <w:tcPr>
            <w:tcW w:w="2790" w:type="dxa"/>
          </w:tcPr>
          <w:p w14:paraId="01CFD4D8" w14:textId="77777777" w:rsidR="005A1BC9" w:rsidRPr="00950205" w:rsidRDefault="005A1BC9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530" w:type="dxa"/>
          </w:tcPr>
          <w:p w14:paraId="1D2522D6" w14:textId="77777777" w:rsidR="005A1BC9" w:rsidRPr="00950205" w:rsidRDefault="005A1BC9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4B62058" w14:textId="08F19AEC" w:rsidR="005A1BC9" w:rsidRPr="00950205" w:rsidRDefault="003F6926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8" w:type="dxa"/>
            <w:vAlign w:val="center"/>
          </w:tcPr>
          <w:p w14:paraId="4A03AE14" w14:textId="77777777" w:rsidR="005A1BC9" w:rsidRPr="00950205" w:rsidRDefault="005A1BC9" w:rsidP="005A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86" w:type="dxa"/>
            <w:vAlign w:val="bottom"/>
          </w:tcPr>
          <w:p w14:paraId="0A3A1481" w14:textId="65F6DCFF" w:rsidR="005A1BC9" w:rsidRPr="00950205" w:rsidRDefault="00782BEB" w:rsidP="00782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7131472B" w14:textId="77777777" w:rsidR="005A1BC9" w:rsidRPr="00950205" w:rsidRDefault="005A1BC9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0A842034" w14:textId="19E4B113" w:rsidR="005A1BC9" w:rsidRPr="00950205" w:rsidRDefault="00782BEB" w:rsidP="00782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1BC9" w:rsidRPr="00950205" w14:paraId="21802366" w14:textId="77777777" w:rsidTr="005E4962">
        <w:trPr>
          <w:tblHeader/>
        </w:trPr>
        <w:tc>
          <w:tcPr>
            <w:tcW w:w="2790" w:type="dxa"/>
          </w:tcPr>
          <w:p w14:paraId="2BEDF32E" w14:textId="77777777" w:rsidR="005A1BC9" w:rsidRPr="00950205" w:rsidRDefault="005A1BC9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30" w:type="dxa"/>
          </w:tcPr>
          <w:p w14:paraId="62970027" w14:textId="77777777" w:rsidR="005A1BC9" w:rsidRPr="00950205" w:rsidRDefault="005A1BC9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5EDCD34" w14:textId="6E6A7FED" w:rsidR="005A1BC9" w:rsidRPr="00950205" w:rsidRDefault="003F6926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8" w:type="dxa"/>
            <w:vAlign w:val="center"/>
          </w:tcPr>
          <w:p w14:paraId="1EE63975" w14:textId="77777777" w:rsidR="005A1BC9" w:rsidRPr="00950205" w:rsidRDefault="005A1BC9" w:rsidP="005A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86" w:type="dxa"/>
            <w:vAlign w:val="bottom"/>
          </w:tcPr>
          <w:p w14:paraId="0136F0C2" w14:textId="77777777" w:rsidR="005A1BC9" w:rsidRPr="00950205" w:rsidRDefault="005A1BC9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3BEFF3F" w14:textId="77777777" w:rsidR="005A1BC9" w:rsidRPr="00950205" w:rsidRDefault="005A1BC9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4152D347" w14:textId="408EB3DB" w:rsidR="005A1BC9" w:rsidRPr="00950205" w:rsidRDefault="003F6926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A1BC9" w:rsidRPr="00950205" w14:paraId="4C67851B" w14:textId="77777777" w:rsidTr="005E4962">
        <w:trPr>
          <w:tblHeader/>
        </w:trPr>
        <w:tc>
          <w:tcPr>
            <w:tcW w:w="2790" w:type="dxa"/>
          </w:tcPr>
          <w:p w14:paraId="4BDABEB2" w14:textId="77777777" w:rsidR="005A1BC9" w:rsidRPr="004A1E9E" w:rsidRDefault="005A1BC9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1E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</w:tcPr>
          <w:p w14:paraId="21D286D0" w14:textId="77777777" w:rsidR="005A1BC9" w:rsidRPr="00950205" w:rsidRDefault="005A1BC9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8A8C5E" w14:textId="3CC69267" w:rsidR="005A1BC9" w:rsidRPr="00950205" w:rsidRDefault="003F6926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3F692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94</w:t>
            </w:r>
          </w:p>
        </w:tc>
        <w:tc>
          <w:tcPr>
            <w:tcW w:w="258" w:type="dxa"/>
            <w:vAlign w:val="center"/>
          </w:tcPr>
          <w:p w14:paraId="7237AB77" w14:textId="77777777" w:rsidR="005A1BC9" w:rsidRPr="00950205" w:rsidRDefault="005A1BC9" w:rsidP="005A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B9F2B5" w14:textId="5A6ED768" w:rsidR="005A1BC9" w:rsidRPr="00950205" w:rsidRDefault="00782BEB" w:rsidP="009F5E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3F6926"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64A0FAF8" w14:textId="77777777" w:rsidR="005A1BC9" w:rsidRPr="00950205" w:rsidRDefault="005A1BC9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0EC8E78B" w14:textId="3EF6CFA6" w:rsidR="005A1BC9" w:rsidRPr="00950205" w:rsidRDefault="003F6926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788</w:t>
            </w:r>
          </w:p>
        </w:tc>
      </w:tr>
    </w:tbl>
    <w:p w14:paraId="315CBB32" w14:textId="77777777" w:rsidR="00DF7265" w:rsidRPr="00AC6751" w:rsidRDefault="00DF7265" w:rsidP="00DF7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60" w:type="dxa"/>
        <w:tblInd w:w="450" w:type="dxa"/>
        <w:tblLook w:val="01E0" w:firstRow="1" w:lastRow="1" w:firstColumn="1" w:lastColumn="1" w:noHBand="0" w:noVBand="0"/>
      </w:tblPr>
      <w:tblGrid>
        <w:gridCol w:w="2790"/>
        <w:gridCol w:w="1530"/>
        <w:gridCol w:w="1530"/>
        <w:gridCol w:w="258"/>
        <w:gridCol w:w="1386"/>
        <w:gridCol w:w="241"/>
        <w:gridCol w:w="1425"/>
      </w:tblGrid>
      <w:tr w:rsidR="00DF7265" w:rsidRPr="00950205" w14:paraId="233694B9" w14:textId="77777777" w:rsidTr="005E4962">
        <w:trPr>
          <w:tblHeader/>
        </w:trPr>
        <w:tc>
          <w:tcPr>
            <w:tcW w:w="2790" w:type="dxa"/>
            <w:vAlign w:val="bottom"/>
          </w:tcPr>
          <w:p w14:paraId="4D862EA7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FB88D11" w14:textId="77777777" w:rsidR="00DF726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bottom"/>
          </w:tcPr>
          <w:p w14:paraId="56089B31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7D48" w:rsidRPr="00950205" w14:paraId="6E86E049" w14:textId="77777777" w:rsidTr="005E4962">
        <w:trPr>
          <w:tblHeader/>
        </w:trPr>
        <w:tc>
          <w:tcPr>
            <w:tcW w:w="2790" w:type="dxa"/>
            <w:vAlign w:val="bottom"/>
          </w:tcPr>
          <w:p w14:paraId="7FF44296" w14:textId="77777777" w:rsidR="00477D48" w:rsidRPr="00950205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50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950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58AB7C56" w14:textId="4F50ABA0" w:rsidR="00477D48" w:rsidRPr="00E232AA" w:rsidRDefault="00477D48" w:rsidP="0047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eastAsia="AngsanaNew" w:hAnsiTheme="majorBidi" w:cstheme="majorBidi"/>
                <w:b/>
                <w:i/>
                <w:iCs/>
                <w:sz w:val="30"/>
                <w:szCs w:val="30"/>
                <w:cs/>
                <w:lang w:eastAsia="en-GB"/>
              </w:rPr>
              <w:t>หมายเหตุ</w:t>
            </w:r>
          </w:p>
        </w:tc>
        <w:tc>
          <w:tcPr>
            <w:tcW w:w="1530" w:type="dxa"/>
            <w:vAlign w:val="bottom"/>
          </w:tcPr>
          <w:p w14:paraId="45CDD538" w14:textId="6B44AC7A" w:rsidR="00477D48" w:rsidRPr="000C7056" w:rsidRDefault="00477D48" w:rsidP="0047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F692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3F692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8" w:type="dxa"/>
            <w:vAlign w:val="bottom"/>
          </w:tcPr>
          <w:p w14:paraId="0479A75B" w14:textId="77777777" w:rsidR="00477D48" w:rsidRPr="00950205" w:rsidRDefault="00477D48" w:rsidP="0047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4A15F1A6" w14:textId="54348978" w:rsidR="00477D48" w:rsidRPr="00950205" w:rsidRDefault="00477D48" w:rsidP="0047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41" w:type="dxa"/>
          </w:tcPr>
          <w:p w14:paraId="46E451DC" w14:textId="77777777" w:rsidR="00477D48" w:rsidRPr="00950205" w:rsidRDefault="00477D48" w:rsidP="0047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dxa"/>
            <w:vAlign w:val="bottom"/>
          </w:tcPr>
          <w:p w14:paraId="4025359F" w14:textId="555AF0F2" w:rsidR="00477D48" w:rsidRPr="00950205" w:rsidRDefault="00477D48" w:rsidP="0047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F692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F692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77D48" w:rsidRPr="00950205" w14:paraId="3302CAFD" w14:textId="77777777" w:rsidTr="005E4962">
        <w:trPr>
          <w:tblHeader/>
        </w:trPr>
        <w:tc>
          <w:tcPr>
            <w:tcW w:w="2790" w:type="dxa"/>
          </w:tcPr>
          <w:p w14:paraId="47575451" w14:textId="77777777" w:rsidR="00477D48" w:rsidRPr="00950205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C4A94BE" w14:textId="77777777" w:rsidR="00477D48" w:rsidRPr="00950205" w:rsidRDefault="00477D48" w:rsidP="0047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center"/>
          </w:tcPr>
          <w:p w14:paraId="54393DC0" w14:textId="77777777" w:rsidR="00477D48" w:rsidRPr="00950205" w:rsidRDefault="00477D48" w:rsidP="0047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77D48" w:rsidRPr="00950205" w14:paraId="6D260CEB" w14:textId="77777777" w:rsidTr="005E4962">
        <w:trPr>
          <w:tblHeader/>
        </w:trPr>
        <w:tc>
          <w:tcPr>
            <w:tcW w:w="2790" w:type="dxa"/>
          </w:tcPr>
          <w:p w14:paraId="0D321664" w14:textId="77777777" w:rsidR="00477D48" w:rsidRPr="00950205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5591C2EF" w14:textId="60248E1B" w:rsidR="00477D48" w:rsidRPr="00950205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7D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530" w:type="dxa"/>
          </w:tcPr>
          <w:p w14:paraId="53F02509" w14:textId="68E8657F" w:rsidR="00477D48" w:rsidRPr="00950205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  <w:tc>
          <w:tcPr>
            <w:tcW w:w="258" w:type="dxa"/>
            <w:vAlign w:val="center"/>
          </w:tcPr>
          <w:p w14:paraId="3EC9BEC9" w14:textId="77777777" w:rsidR="00477D48" w:rsidRPr="00950205" w:rsidRDefault="00477D48" w:rsidP="0047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5CA8E9CD" w14:textId="3B21E7BA" w:rsidR="00477D48" w:rsidRPr="00950205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F6926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571E53EF" w14:textId="77777777" w:rsidR="00477D48" w:rsidRPr="00950205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4186D855" w14:textId="01938030" w:rsidR="00477D48" w:rsidRPr="00950205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298</w:t>
            </w:r>
          </w:p>
        </w:tc>
      </w:tr>
      <w:tr w:rsidR="00477D48" w:rsidRPr="00950205" w14:paraId="42D13B4E" w14:textId="77777777" w:rsidTr="005E4962">
        <w:trPr>
          <w:tblHeader/>
        </w:trPr>
        <w:tc>
          <w:tcPr>
            <w:tcW w:w="2790" w:type="dxa"/>
          </w:tcPr>
          <w:p w14:paraId="67CA7D9E" w14:textId="77777777" w:rsidR="00477D48" w:rsidRPr="00950205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30" w:type="dxa"/>
          </w:tcPr>
          <w:p w14:paraId="5E42061D" w14:textId="67201592" w:rsidR="00477D48" w:rsidRPr="00E232AA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77D4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530" w:type="dxa"/>
          </w:tcPr>
          <w:p w14:paraId="25F18012" w14:textId="4EF22B12" w:rsidR="00477D48" w:rsidRPr="00950205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58" w:type="dxa"/>
            <w:vAlign w:val="center"/>
          </w:tcPr>
          <w:p w14:paraId="3CCAFDD8" w14:textId="77777777" w:rsidR="00477D48" w:rsidRPr="00950205" w:rsidRDefault="00477D48" w:rsidP="0047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86" w:type="dxa"/>
            <w:vAlign w:val="bottom"/>
          </w:tcPr>
          <w:p w14:paraId="52791000" w14:textId="4FF2B16E" w:rsidR="00477D48" w:rsidRPr="00950205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F6926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0967A340" w14:textId="77777777" w:rsidR="00477D48" w:rsidRPr="00950205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67EE7A28" w14:textId="2CC9FBBF" w:rsidR="00477D48" w:rsidRPr="00950205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477D48" w:rsidRPr="00950205" w14:paraId="75C6B362" w14:textId="77777777" w:rsidTr="005E4962">
        <w:trPr>
          <w:tblHeader/>
        </w:trPr>
        <w:tc>
          <w:tcPr>
            <w:tcW w:w="2790" w:type="dxa"/>
          </w:tcPr>
          <w:p w14:paraId="6FDCF2F4" w14:textId="77777777" w:rsidR="00477D48" w:rsidRPr="00950205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30" w:type="dxa"/>
          </w:tcPr>
          <w:p w14:paraId="0A616FC2" w14:textId="77777777" w:rsidR="00477D48" w:rsidRPr="00950205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709155B" w14:textId="0135B0A3" w:rsidR="00477D48" w:rsidRPr="00950205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8" w:type="dxa"/>
            <w:vAlign w:val="center"/>
          </w:tcPr>
          <w:p w14:paraId="12852086" w14:textId="77777777" w:rsidR="00477D48" w:rsidRPr="00950205" w:rsidRDefault="00477D48" w:rsidP="0047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86" w:type="dxa"/>
            <w:vAlign w:val="bottom"/>
          </w:tcPr>
          <w:p w14:paraId="183D6DB4" w14:textId="540DB546" w:rsidR="00477D48" w:rsidRPr="00950205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7A64EA3" w14:textId="77777777" w:rsidR="00477D48" w:rsidRPr="00950205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12237831" w14:textId="6232F42F" w:rsidR="00477D48" w:rsidRPr="00950205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77D48" w:rsidRPr="00950205" w14:paraId="6AD06AF7" w14:textId="77777777" w:rsidTr="005E4962">
        <w:trPr>
          <w:tblHeader/>
        </w:trPr>
        <w:tc>
          <w:tcPr>
            <w:tcW w:w="2790" w:type="dxa"/>
          </w:tcPr>
          <w:p w14:paraId="62DCB0A8" w14:textId="77777777" w:rsidR="00477D48" w:rsidRPr="00F16A58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6A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</w:tcPr>
          <w:p w14:paraId="47721930" w14:textId="77777777" w:rsidR="00477D48" w:rsidRPr="00F16A58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F3D1F73" w14:textId="5C613936" w:rsidR="00477D48" w:rsidRPr="00F16A58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408</w:t>
            </w:r>
          </w:p>
        </w:tc>
        <w:tc>
          <w:tcPr>
            <w:tcW w:w="258" w:type="dxa"/>
            <w:vAlign w:val="center"/>
          </w:tcPr>
          <w:p w14:paraId="66EC76E3" w14:textId="77777777" w:rsidR="00477D48" w:rsidRPr="00F16A58" w:rsidRDefault="00477D48" w:rsidP="00477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99C2E6" w14:textId="08B9495D" w:rsidR="00477D48" w:rsidRPr="00F16A58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5DD6C2A0" w14:textId="77777777" w:rsidR="00477D48" w:rsidRPr="00F16A58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12F5627F" w14:textId="6F68B7F9" w:rsidR="00477D48" w:rsidRPr="00F16A58" w:rsidRDefault="00477D48" w:rsidP="00477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314</w:t>
            </w:r>
          </w:p>
        </w:tc>
      </w:tr>
    </w:tbl>
    <w:p w14:paraId="5A9538F4" w14:textId="77777777" w:rsidR="004554AD" w:rsidRDefault="004554AD"/>
    <w:tbl>
      <w:tblPr>
        <w:tblW w:w="9160" w:type="dxa"/>
        <w:tblInd w:w="450" w:type="dxa"/>
        <w:tblLook w:val="01E0" w:firstRow="1" w:lastRow="1" w:firstColumn="1" w:lastColumn="1" w:noHBand="0" w:noVBand="0"/>
      </w:tblPr>
      <w:tblGrid>
        <w:gridCol w:w="2790"/>
        <w:gridCol w:w="1530"/>
        <w:gridCol w:w="1530"/>
        <w:gridCol w:w="258"/>
        <w:gridCol w:w="1386"/>
        <w:gridCol w:w="241"/>
        <w:gridCol w:w="1425"/>
      </w:tblGrid>
      <w:tr w:rsidR="00DF7265" w:rsidRPr="00950205" w14:paraId="69F54FE3" w14:textId="77777777" w:rsidTr="005E4962">
        <w:trPr>
          <w:tblHeader/>
        </w:trPr>
        <w:tc>
          <w:tcPr>
            <w:tcW w:w="2790" w:type="dxa"/>
            <w:vAlign w:val="bottom"/>
          </w:tcPr>
          <w:p w14:paraId="3823910F" w14:textId="77777777" w:rsidR="00DF7265" w:rsidRPr="00950205" w:rsidRDefault="00DF7265" w:rsidP="005E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780B953" w14:textId="77777777" w:rsidR="00DF726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bottom"/>
          </w:tcPr>
          <w:p w14:paraId="30528CEE" w14:textId="77777777" w:rsidR="00DF7265" w:rsidRPr="00950205" w:rsidRDefault="00DF7265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1BC9" w:rsidRPr="00950205" w14:paraId="03CBFD69" w14:textId="77777777" w:rsidTr="005E4962">
        <w:trPr>
          <w:tblHeader/>
        </w:trPr>
        <w:tc>
          <w:tcPr>
            <w:tcW w:w="2790" w:type="dxa"/>
            <w:vAlign w:val="bottom"/>
          </w:tcPr>
          <w:p w14:paraId="0306B7F9" w14:textId="77777777" w:rsidR="005A1BC9" w:rsidRPr="00950205" w:rsidRDefault="005A1BC9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50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95020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30" w:type="dxa"/>
            <w:vAlign w:val="bottom"/>
          </w:tcPr>
          <w:p w14:paraId="33CC6C47" w14:textId="77777777" w:rsidR="005A1BC9" w:rsidRPr="00E232AA" w:rsidRDefault="005A1BC9" w:rsidP="005A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462A8B3" w14:textId="2E4DD443" w:rsidR="005A1BC9" w:rsidRPr="000C7056" w:rsidRDefault="005A1BC9" w:rsidP="005A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3F6926" w:rsidRPr="003F692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="003F6926" w:rsidRPr="003F69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F6926" w:rsidRPr="003F6926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58" w:type="dxa"/>
            <w:vAlign w:val="bottom"/>
          </w:tcPr>
          <w:p w14:paraId="17EEC1C2" w14:textId="77777777" w:rsidR="005A1BC9" w:rsidRPr="00950205" w:rsidRDefault="005A1BC9" w:rsidP="005A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3D8BE414" w14:textId="77777777" w:rsidR="005A1BC9" w:rsidRPr="00950205" w:rsidRDefault="005A1BC9" w:rsidP="005A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00" w:right="-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1" w:type="dxa"/>
          </w:tcPr>
          <w:p w14:paraId="3AB99A60" w14:textId="77777777" w:rsidR="005A1BC9" w:rsidRPr="00950205" w:rsidRDefault="005A1BC9" w:rsidP="005A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5" w:type="dxa"/>
            <w:vAlign w:val="bottom"/>
          </w:tcPr>
          <w:p w14:paraId="7D6416CF" w14:textId="52EAB4C1" w:rsidR="005A1BC9" w:rsidRPr="00950205" w:rsidRDefault="005A1BC9" w:rsidP="005A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95020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3F6926" w:rsidRPr="003F692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Pr="0095020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F6926" w:rsidRPr="003F69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F6926" w:rsidRPr="003F6926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</w:tr>
      <w:tr w:rsidR="005A1BC9" w:rsidRPr="00950205" w14:paraId="08AA8979" w14:textId="77777777" w:rsidTr="005E4962">
        <w:trPr>
          <w:tblHeader/>
        </w:trPr>
        <w:tc>
          <w:tcPr>
            <w:tcW w:w="2790" w:type="dxa"/>
          </w:tcPr>
          <w:p w14:paraId="43C56283" w14:textId="77777777" w:rsidR="005A1BC9" w:rsidRPr="00950205" w:rsidRDefault="005A1BC9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6610C5E" w14:textId="77777777" w:rsidR="005A1BC9" w:rsidRPr="00950205" w:rsidRDefault="005A1BC9" w:rsidP="005A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0" w:type="dxa"/>
            <w:gridSpan w:val="5"/>
            <w:vAlign w:val="center"/>
          </w:tcPr>
          <w:p w14:paraId="54241E48" w14:textId="77777777" w:rsidR="005A1BC9" w:rsidRPr="00950205" w:rsidRDefault="005A1BC9" w:rsidP="005A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A1BC9" w:rsidRPr="00950205" w14:paraId="7C784494" w14:textId="77777777" w:rsidTr="005E4962">
        <w:trPr>
          <w:tblHeader/>
        </w:trPr>
        <w:tc>
          <w:tcPr>
            <w:tcW w:w="2790" w:type="dxa"/>
          </w:tcPr>
          <w:p w14:paraId="1168AE38" w14:textId="77777777" w:rsidR="005A1BC9" w:rsidRPr="00950205" w:rsidRDefault="005A1BC9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77F043DA" w14:textId="77777777" w:rsidR="005A1BC9" w:rsidRPr="00950205" w:rsidRDefault="005A1BC9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767F429" w14:textId="5D14614A" w:rsidR="005A1BC9" w:rsidRPr="00950205" w:rsidRDefault="003F6926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258" w:type="dxa"/>
            <w:vAlign w:val="center"/>
          </w:tcPr>
          <w:p w14:paraId="4A0EAD60" w14:textId="77777777" w:rsidR="005A1BC9" w:rsidRPr="00950205" w:rsidRDefault="005A1BC9" w:rsidP="005A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301E059B" w14:textId="77777777" w:rsidR="005A1BC9" w:rsidRPr="00950205" w:rsidRDefault="005A1BC9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AC9DAF6" w14:textId="77777777" w:rsidR="005A1BC9" w:rsidRPr="00950205" w:rsidRDefault="005A1BC9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7CE1C610" w14:textId="026DC8FC" w:rsidR="005A1BC9" w:rsidRPr="00950205" w:rsidRDefault="003F6926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</w:tr>
      <w:tr w:rsidR="005A1BC9" w:rsidRPr="00950205" w14:paraId="1CAECDDF" w14:textId="77777777" w:rsidTr="005E4962">
        <w:trPr>
          <w:tblHeader/>
        </w:trPr>
        <w:tc>
          <w:tcPr>
            <w:tcW w:w="2790" w:type="dxa"/>
          </w:tcPr>
          <w:p w14:paraId="2CEBC9D8" w14:textId="77777777" w:rsidR="005A1BC9" w:rsidRPr="00950205" w:rsidRDefault="005A1BC9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30" w:type="dxa"/>
          </w:tcPr>
          <w:p w14:paraId="6CAB227B" w14:textId="77777777" w:rsidR="005A1BC9" w:rsidRPr="00E232AA" w:rsidRDefault="005A1BC9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C56BFAB" w14:textId="24E19222" w:rsidR="005A1BC9" w:rsidRPr="00950205" w:rsidRDefault="003F6926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306</w:t>
            </w:r>
          </w:p>
        </w:tc>
        <w:tc>
          <w:tcPr>
            <w:tcW w:w="258" w:type="dxa"/>
            <w:vAlign w:val="center"/>
          </w:tcPr>
          <w:p w14:paraId="2703EE0C" w14:textId="77777777" w:rsidR="005A1BC9" w:rsidRPr="00950205" w:rsidRDefault="005A1BC9" w:rsidP="005A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86" w:type="dxa"/>
            <w:vAlign w:val="bottom"/>
          </w:tcPr>
          <w:p w14:paraId="5CCFFDA0" w14:textId="3CB0968D" w:rsidR="005A1BC9" w:rsidRPr="00950205" w:rsidRDefault="003F6926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41" w:type="dxa"/>
          </w:tcPr>
          <w:p w14:paraId="3241D6F7" w14:textId="77777777" w:rsidR="005A1BC9" w:rsidRPr="00950205" w:rsidRDefault="005A1BC9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22E09487" w14:textId="1DB9E49A" w:rsidR="005A1BC9" w:rsidRPr="00950205" w:rsidRDefault="003F6926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</w:tr>
      <w:tr w:rsidR="005A1BC9" w:rsidRPr="00950205" w14:paraId="5D9F0C7E" w14:textId="77777777" w:rsidTr="005E4962">
        <w:trPr>
          <w:tblHeader/>
        </w:trPr>
        <w:tc>
          <w:tcPr>
            <w:tcW w:w="2790" w:type="dxa"/>
          </w:tcPr>
          <w:p w14:paraId="791C9AC8" w14:textId="77777777" w:rsidR="005A1BC9" w:rsidRPr="00950205" w:rsidRDefault="005A1BC9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020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530" w:type="dxa"/>
          </w:tcPr>
          <w:p w14:paraId="596AE264" w14:textId="77777777" w:rsidR="005A1BC9" w:rsidRPr="00950205" w:rsidRDefault="005A1BC9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47BFA5B" w14:textId="05FA9A85" w:rsidR="005A1BC9" w:rsidRPr="00950205" w:rsidRDefault="003F6926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8" w:type="dxa"/>
            <w:vAlign w:val="center"/>
          </w:tcPr>
          <w:p w14:paraId="534061B4" w14:textId="77777777" w:rsidR="005A1BC9" w:rsidRPr="00950205" w:rsidRDefault="005A1BC9" w:rsidP="005A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86" w:type="dxa"/>
            <w:vAlign w:val="bottom"/>
          </w:tcPr>
          <w:p w14:paraId="67F11EEA" w14:textId="77777777" w:rsidR="005A1BC9" w:rsidRPr="00950205" w:rsidRDefault="005A1BC9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41" w:type="dxa"/>
          </w:tcPr>
          <w:p w14:paraId="283BDFC2" w14:textId="77777777" w:rsidR="005A1BC9" w:rsidRPr="00950205" w:rsidRDefault="005A1BC9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1C03ECC5" w14:textId="6A691885" w:rsidR="005A1BC9" w:rsidRPr="00950205" w:rsidRDefault="003F6926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A1BC9" w:rsidRPr="00950205" w14:paraId="3D2C1F10" w14:textId="77777777" w:rsidTr="005E4962">
        <w:trPr>
          <w:tblHeader/>
        </w:trPr>
        <w:tc>
          <w:tcPr>
            <w:tcW w:w="2790" w:type="dxa"/>
          </w:tcPr>
          <w:p w14:paraId="39AF3031" w14:textId="77777777" w:rsidR="005A1BC9" w:rsidRPr="00F16A58" w:rsidRDefault="005A1BC9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6A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</w:tcPr>
          <w:p w14:paraId="10D8894B" w14:textId="77777777" w:rsidR="005A1BC9" w:rsidRPr="00F16A58" w:rsidRDefault="005A1BC9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E17AC48" w14:textId="33DE9D9C" w:rsidR="005A1BC9" w:rsidRPr="00F16A58" w:rsidRDefault="003F6926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574</w:t>
            </w:r>
          </w:p>
        </w:tc>
        <w:tc>
          <w:tcPr>
            <w:tcW w:w="258" w:type="dxa"/>
            <w:vAlign w:val="center"/>
          </w:tcPr>
          <w:p w14:paraId="4D391C2C" w14:textId="77777777" w:rsidR="005A1BC9" w:rsidRPr="00F16A58" w:rsidRDefault="005A1BC9" w:rsidP="005A1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FAB1E8" w14:textId="2B98BD78" w:rsidR="005A1BC9" w:rsidRPr="00F16A58" w:rsidRDefault="003F6926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41" w:type="dxa"/>
          </w:tcPr>
          <w:p w14:paraId="0687D6AB" w14:textId="77777777" w:rsidR="005A1BC9" w:rsidRPr="00F16A58" w:rsidRDefault="005A1BC9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</w:tcPr>
          <w:p w14:paraId="2443193E" w14:textId="049E8535" w:rsidR="005A1BC9" w:rsidRPr="00F16A58" w:rsidRDefault="003F6926" w:rsidP="005A1B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589</w:t>
            </w:r>
          </w:p>
        </w:tc>
      </w:tr>
    </w:tbl>
    <w:p w14:paraId="49882275" w14:textId="77777777" w:rsidR="00B2792F" w:rsidRPr="007A2F35" w:rsidRDefault="00B2792F" w:rsidP="00DF7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00913D17" w14:textId="77777777" w:rsidR="00BF7843" w:rsidRPr="00272DBB" w:rsidRDefault="00BC06E7" w:rsidP="0078719A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bookmarkStart w:id="0" w:name="_Hlk102232291"/>
      <w:bookmarkStart w:id="1" w:name="_Hlk110357827"/>
      <w:r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ลูกหนี้ตามสัญญาปรับโครงสร้างหนี้</w:t>
      </w:r>
    </w:p>
    <w:p w14:paraId="5EE13E58" w14:textId="77777777" w:rsidR="00BC06E7" w:rsidRPr="007A2F35" w:rsidRDefault="00BC06E7" w:rsidP="00BF7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221AF82" w14:textId="66BEAC0F" w:rsidR="00BF7843" w:rsidRPr="00272DBB" w:rsidRDefault="00BF7843" w:rsidP="006C2AA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 xml:space="preserve">ในเดือนธันวาคม </w:t>
      </w:r>
      <w:r w:rsidR="003F6926" w:rsidRPr="003F6926">
        <w:rPr>
          <w:rFonts w:asciiTheme="majorBidi" w:hAnsiTheme="majorBidi" w:cstheme="majorBidi"/>
          <w:sz w:val="30"/>
          <w:szCs w:val="30"/>
        </w:rPr>
        <w:t>2560</w:t>
      </w:r>
      <w:r w:rsidR="00950E9E"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BD1298" w:rsidRPr="00272DBB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272DBB">
        <w:rPr>
          <w:rFonts w:asciiTheme="majorBidi" w:hAnsiTheme="majorBidi" w:cstheme="majorBidi"/>
          <w:sz w:val="30"/>
          <w:szCs w:val="30"/>
          <w:cs/>
        </w:rPr>
        <w:t>ล็อกซเล่ย์ ไวร์เลส</w:t>
      </w:r>
      <w:r w:rsidR="00BD1298" w:rsidRPr="00272DBB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="00AB5B66" w:rsidRPr="00272D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1298" w:rsidRPr="00272DBB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F00875" w:rsidRPr="00272DBB">
        <w:rPr>
          <w:rFonts w:asciiTheme="majorBidi" w:hAnsiTheme="majorBidi" w:cstheme="majorBidi"/>
          <w:sz w:val="30"/>
          <w:szCs w:val="30"/>
        </w:rPr>
        <w:t xml:space="preserve"> (“</w:t>
      </w:r>
      <w:r w:rsidR="00F00875" w:rsidRPr="00272DBB">
        <w:rPr>
          <w:rFonts w:asciiTheme="majorBidi" w:hAnsiTheme="majorBidi" w:cstheme="majorBidi"/>
          <w:sz w:val="30"/>
          <w:szCs w:val="30"/>
          <w:cs/>
        </w:rPr>
        <w:t>ล็อกซเล่ย์ ไวร์เลส</w:t>
      </w:r>
      <w:r w:rsidR="00F00875" w:rsidRPr="00272DBB">
        <w:rPr>
          <w:rFonts w:asciiTheme="majorBidi" w:hAnsiTheme="majorBidi" w:cstheme="majorBidi"/>
          <w:sz w:val="30"/>
          <w:szCs w:val="30"/>
        </w:rPr>
        <w:t>”)</w:t>
      </w:r>
      <w:r w:rsidR="00BD1298" w:rsidRPr="00272DB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และลูกหนี้การค้า </w:t>
      </w:r>
      <w:r w:rsidR="00B12C6E" w:rsidRPr="00272DBB">
        <w:rPr>
          <w:rFonts w:asciiTheme="majorBidi" w:hAnsiTheme="majorBidi" w:cstheme="majorBidi"/>
          <w:sz w:val="30"/>
          <w:szCs w:val="30"/>
          <w:cs/>
        </w:rPr>
        <w:t>สำนักงานคณะกรรมการส่งเสริมสวัสดิการและสวัสดิภาพครูและบุคลากรทางการศึกษา (</w:t>
      </w:r>
      <w:r w:rsidR="00B12C6E" w:rsidRPr="00272DBB">
        <w:rPr>
          <w:rFonts w:asciiTheme="majorBidi" w:hAnsiTheme="majorBidi" w:cstheme="majorBidi"/>
          <w:sz w:val="30"/>
          <w:szCs w:val="30"/>
        </w:rPr>
        <w:t>“</w:t>
      </w:r>
      <w:r w:rsidR="00B12C6E" w:rsidRPr="00272DBB">
        <w:rPr>
          <w:rFonts w:asciiTheme="majorBidi" w:hAnsiTheme="majorBidi" w:cstheme="majorBidi"/>
          <w:sz w:val="30"/>
          <w:szCs w:val="30"/>
          <w:cs/>
        </w:rPr>
        <w:t>สกสค.</w:t>
      </w:r>
      <w:r w:rsidR="00B12C6E" w:rsidRPr="00272DBB">
        <w:rPr>
          <w:rFonts w:asciiTheme="majorBidi" w:hAnsiTheme="majorBidi" w:cstheme="majorBidi"/>
          <w:sz w:val="30"/>
          <w:szCs w:val="30"/>
        </w:rPr>
        <w:t>”</w:t>
      </w:r>
      <w:r w:rsidR="00B12C6E" w:rsidRPr="00272DBB">
        <w:rPr>
          <w:rFonts w:asciiTheme="majorBidi" w:hAnsiTheme="majorBidi" w:cstheme="majorBidi"/>
          <w:sz w:val="30"/>
          <w:szCs w:val="30"/>
          <w:cs/>
        </w:rPr>
        <w:t>)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ไ</w:t>
      </w:r>
      <w:r w:rsidR="00BD1298" w:rsidRPr="00272DBB">
        <w:rPr>
          <w:rFonts w:asciiTheme="majorBidi" w:hAnsiTheme="majorBidi" w:cstheme="majorBidi"/>
          <w:sz w:val="30"/>
          <w:szCs w:val="30"/>
          <w:cs/>
        </w:rPr>
        <w:t xml:space="preserve">ด้เข้าทำสัญญาประนีประนอมยอมความ 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โดยลูกหนี้ดังกล่าวตกลงจะชำระหนี้เป็นจำนวนรวม </w:t>
      </w:r>
      <w:r w:rsidR="003F6926" w:rsidRPr="003F6926">
        <w:rPr>
          <w:rFonts w:asciiTheme="majorBidi" w:hAnsiTheme="majorBidi" w:cstheme="majorBidi"/>
          <w:sz w:val="30"/>
          <w:szCs w:val="30"/>
        </w:rPr>
        <w:t>1</w:t>
      </w:r>
      <w:r w:rsidRPr="00272DBB">
        <w:rPr>
          <w:rFonts w:asciiTheme="majorBidi" w:hAnsiTheme="majorBidi" w:cstheme="majorBidi"/>
          <w:sz w:val="30"/>
          <w:szCs w:val="30"/>
        </w:rPr>
        <w:t>,</w:t>
      </w:r>
      <w:r w:rsidR="003F6926" w:rsidRPr="003F6926">
        <w:rPr>
          <w:rFonts w:asciiTheme="majorBidi" w:hAnsiTheme="majorBidi" w:cstheme="majorBidi"/>
          <w:sz w:val="30"/>
          <w:szCs w:val="30"/>
        </w:rPr>
        <w:t>294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ล้านบาท ดังนี้</w:t>
      </w:r>
    </w:p>
    <w:p w14:paraId="6156BEA1" w14:textId="57049CCC" w:rsidR="00BF7843" w:rsidRPr="00272DBB" w:rsidRDefault="00BF7843" w:rsidP="006C2AA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ชำระคืนเป็นหนังสือแบบเรียนเป็นจำนวนเงิน </w:t>
      </w:r>
      <w:r w:rsidR="003F6926" w:rsidRPr="003F6926">
        <w:rPr>
          <w:rFonts w:asciiTheme="majorBidi" w:hAnsiTheme="majorBidi" w:cstheme="majorBidi"/>
          <w:color w:val="000000"/>
          <w:sz w:val="30"/>
          <w:szCs w:val="30"/>
        </w:rPr>
        <w:t>165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>โดยจะส่งมอบหนังสือให้แก่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ล็อกซเล่ย์ </w:t>
      </w:r>
      <w:r w:rsidRPr="00272DBB">
        <w:rPr>
          <w:rFonts w:asciiTheme="majorBidi" w:hAnsiTheme="majorBidi" w:cstheme="majorBidi"/>
          <w:sz w:val="30"/>
          <w:szCs w:val="30"/>
          <w:cs/>
        </w:rPr>
        <w:br/>
        <w:t>ไวร์เลส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ภายใน </w:t>
      </w:r>
      <w:r w:rsidR="003F6926" w:rsidRPr="003F6926">
        <w:rPr>
          <w:rFonts w:asciiTheme="majorBidi" w:hAnsiTheme="majorBidi" w:cstheme="majorBidi"/>
          <w:color w:val="000000"/>
          <w:sz w:val="30"/>
          <w:szCs w:val="30"/>
        </w:rPr>
        <w:t>60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 นับแต่วันทำสัญญา </w:t>
      </w:r>
      <w:r w:rsidR="00B70797" w:rsidRPr="00272DBB">
        <w:rPr>
          <w:rFonts w:asciiTheme="majorBidi" w:hAnsiTheme="majorBidi" w:cstheme="majorBidi"/>
          <w:color w:val="000000"/>
          <w:sz w:val="30"/>
          <w:szCs w:val="30"/>
          <w:cs/>
        </w:rPr>
        <w:t>(ล็อกซเล่ย์ ไวร์เลสได้รับคืนหนังสือจากลูกหนี้การค้า สกสค. แล้วทั้งจำนวน)</w:t>
      </w:r>
    </w:p>
    <w:p w14:paraId="57DC0D5E" w14:textId="753F83EB" w:rsidR="00BF7843" w:rsidRPr="00272DBB" w:rsidRDefault="00BF7843" w:rsidP="006C2AA4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ส่วนที่เหลือจำนวน </w:t>
      </w:r>
      <w:r w:rsidR="003F6926" w:rsidRPr="003F6926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>,</w:t>
      </w:r>
      <w:r w:rsidR="003F6926" w:rsidRPr="003F6926">
        <w:rPr>
          <w:rFonts w:asciiTheme="majorBidi" w:hAnsiTheme="majorBidi" w:cstheme="majorBidi"/>
          <w:color w:val="000000"/>
          <w:sz w:val="30"/>
          <w:szCs w:val="30"/>
        </w:rPr>
        <w:t>129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ผ่อนชำระเป็นเงินภายในระยะเวลา </w:t>
      </w:r>
      <w:r w:rsidR="003F6926" w:rsidRPr="003F6926">
        <w:rPr>
          <w:rFonts w:asciiTheme="majorBidi" w:hAnsiTheme="majorBidi" w:cstheme="majorBidi"/>
          <w:color w:val="000000"/>
          <w:sz w:val="30"/>
          <w:szCs w:val="30"/>
        </w:rPr>
        <w:t>6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ปี เริ่มงวดแรกภายในวันที่ </w:t>
      </w:r>
      <w:r w:rsidR="003F6926" w:rsidRPr="003F6926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มกราคม </w:t>
      </w:r>
      <w:r w:rsidR="003F6926" w:rsidRPr="003F6926">
        <w:rPr>
          <w:rFonts w:asciiTheme="majorBidi" w:hAnsiTheme="majorBidi" w:cstheme="majorBidi"/>
          <w:color w:val="000000"/>
          <w:sz w:val="30"/>
          <w:szCs w:val="30"/>
        </w:rPr>
        <w:t>2561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และงวดสุดท้ายภายในวันที่ </w:t>
      </w:r>
      <w:r w:rsidR="003F6926" w:rsidRPr="003F6926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3F6926" w:rsidRPr="003F6926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2FF9A8B0" w14:textId="5D022DDA" w:rsidR="00BF7843" w:rsidRPr="00272DBB" w:rsidRDefault="00BF7843" w:rsidP="006C2AA4">
      <w:pPr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>ชำระเป็นรายเดือน</w:t>
      </w:r>
      <w:r w:rsidR="00DD0CEE" w:rsidRPr="00272DBB">
        <w:rPr>
          <w:rFonts w:asciiTheme="majorBidi" w:hAnsiTheme="majorBidi" w:cstheme="majorBidi"/>
          <w:color w:val="000000"/>
          <w:sz w:val="30"/>
          <w:szCs w:val="30"/>
          <w:cs/>
        </w:rPr>
        <w:t>ๆ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ละไม่น้อยกว่า </w:t>
      </w:r>
      <w:r w:rsidR="003F6926" w:rsidRPr="003F6926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โดยชำระงวดแรกภายในวันที่ </w:t>
      </w:r>
      <w:r w:rsidR="003F6926" w:rsidRPr="003F6926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มกราคม </w:t>
      </w:r>
      <w:r w:rsidR="003F6926" w:rsidRPr="003F6926">
        <w:rPr>
          <w:rFonts w:asciiTheme="majorBidi" w:hAnsiTheme="majorBidi" w:cstheme="majorBidi"/>
          <w:color w:val="000000"/>
          <w:sz w:val="30"/>
          <w:szCs w:val="30"/>
        </w:rPr>
        <w:t>2561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และภายในวันที่ </w:t>
      </w:r>
      <w:r w:rsidR="003F6926" w:rsidRPr="003F6926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ของเดือนถัดไปทุกเดือนจนกว่าจะครบ แต่ไม่เกินวันที่ </w:t>
      </w:r>
      <w:r w:rsidR="003F6926" w:rsidRPr="003F6926">
        <w:rPr>
          <w:rFonts w:asciiTheme="majorBidi" w:hAnsiTheme="majorBidi" w:cstheme="majorBidi"/>
          <w:color w:val="000000"/>
          <w:sz w:val="30"/>
          <w:szCs w:val="30"/>
        </w:rPr>
        <w:t>25</w:t>
      </w:r>
      <w:r w:rsidRPr="00272DB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3F6926" w:rsidRPr="003F6926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17C9441A" w14:textId="19B4DB7B" w:rsidR="00BF7843" w:rsidRDefault="00BF7843" w:rsidP="006C2AA4">
      <w:pPr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07E17">
        <w:rPr>
          <w:rFonts w:asciiTheme="majorBidi" w:hAnsiTheme="majorBidi" w:cstheme="majorBidi"/>
          <w:color w:val="000000"/>
          <w:sz w:val="30"/>
          <w:szCs w:val="30"/>
          <w:cs/>
        </w:rPr>
        <w:t>ชำระเงินเพิ่มเติม ดังนี้</w:t>
      </w:r>
    </w:p>
    <w:p w14:paraId="1F465CF5" w14:textId="75ECBB45" w:rsidR="00BF7843" w:rsidRPr="00B07E17" w:rsidRDefault="00BF7843" w:rsidP="006C2AA4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07E1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3F6926" w:rsidRPr="003F6926">
        <w:rPr>
          <w:rFonts w:asciiTheme="majorBidi" w:hAnsiTheme="majorBidi" w:cstheme="majorBidi"/>
          <w:color w:val="000000"/>
          <w:sz w:val="30"/>
          <w:szCs w:val="30"/>
        </w:rPr>
        <w:t>2562</w:t>
      </w:r>
      <w:r w:rsidRPr="00B07E1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07E1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3F6926" w:rsidRPr="003F6926">
        <w:rPr>
          <w:rFonts w:asciiTheme="majorBidi" w:hAnsiTheme="majorBidi" w:cstheme="majorBidi"/>
          <w:color w:val="000000"/>
          <w:sz w:val="30"/>
          <w:szCs w:val="30"/>
        </w:rPr>
        <w:t>120</w:t>
      </w:r>
      <w:r w:rsidRPr="00B07E1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07E17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6968EFBA" w14:textId="48029DEC" w:rsidR="00BF7843" w:rsidRPr="00B07E17" w:rsidRDefault="00BF7843" w:rsidP="006C2AA4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07E1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3F6926" w:rsidRPr="003F6926">
        <w:rPr>
          <w:rFonts w:asciiTheme="majorBidi" w:hAnsiTheme="majorBidi" w:cstheme="majorBidi"/>
          <w:color w:val="000000"/>
          <w:sz w:val="30"/>
          <w:szCs w:val="30"/>
        </w:rPr>
        <w:t>2563</w:t>
      </w:r>
      <w:r w:rsidRPr="00B07E1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07E1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3F6926" w:rsidRPr="003F6926">
        <w:rPr>
          <w:rFonts w:asciiTheme="majorBidi" w:hAnsiTheme="majorBidi" w:cstheme="majorBidi"/>
          <w:color w:val="000000"/>
          <w:sz w:val="30"/>
          <w:szCs w:val="30"/>
        </w:rPr>
        <w:t>120</w:t>
      </w:r>
      <w:r w:rsidRPr="00B07E1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07E17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79C1B2C5" w14:textId="41DD9583" w:rsidR="00BF7843" w:rsidRPr="00B07E17" w:rsidRDefault="00BF7843" w:rsidP="006C2AA4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07E1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3F6926" w:rsidRPr="003F6926">
        <w:rPr>
          <w:rFonts w:asciiTheme="majorBidi" w:hAnsiTheme="majorBidi" w:cstheme="majorBidi"/>
          <w:color w:val="000000"/>
          <w:sz w:val="30"/>
          <w:szCs w:val="30"/>
        </w:rPr>
        <w:t>2564</w:t>
      </w:r>
      <w:r w:rsidRPr="00B07E1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07E1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3F6926" w:rsidRPr="003F6926">
        <w:rPr>
          <w:rFonts w:asciiTheme="majorBidi" w:hAnsiTheme="majorBidi" w:cstheme="majorBidi"/>
          <w:color w:val="000000"/>
          <w:sz w:val="30"/>
          <w:szCs w:val="30"/>
        </w:rPr>
        <w:t>120</w:t>
      </w:r>
      <w:r w:rsidRPr="00B07E1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07E17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16F4279B" w14:textId="3DF97E3C" w:rsidR="00BF7843" w:rsidRPr="00B07E17" w:rsidRDefault="00BF7843" w:rsidP="006C2AA4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07E1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="003F6926" w:rsidRPr="003F6926">
        <w:rPr>
          <w:rFonts w:asciiTheme="majorBidi" w:hAnsiTheme="majorBidi" w:cstheme="majorBidi"/>
          <w:color w:val="000000"/>
          <w:sz w:val="30"/>
          <w:szCs w:val="30"/>
        </w:rPr>
        <w:t>2565</w:t>
      </w:r>
      <w:r w:rsidRPr="00B07E1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07E1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จำนวนไม่น้อยกว่า </w:t>
      </w:r>
      <w:r w:rsidR="003F6926" w:rsidRPr="003F6926">
        <w:rPr>
          <w:rFonts w:asciiTheme="majorBidi" w:hAnsiTheme="majorBidi" w:cstheme="majorBidi"/>
          <w:color w:val="000000"/>
          <w:sz w:val="30"/>
          <w:szCs w:val="30"/>
        </w:rPr>
        <w:t>200</w:t>
      </w:r>
      <w:r w:rsidRPr="00B07E1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07E17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</w:p>
    <w:p w14:paraId="2FA0187C" w14:textId="02CAE886" w:rsidR="00BF7843" w:rsidRPr="00B07E17" w:rsidRDefault="00BF7843" w:rsidP="00B3693A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07E1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ชำระเงินเพิ่มเติมส่วนที่เหลือทั้งสิ้นภายในเดือนพฤษภาคม </w:t>
      </w:r>
      <w:r w:rsidR="003F6926" w:rsidRPr="003F6926">
        <w:rPr>
          <w:rFonts w:asciiTheme="majorBidi" w:hAnsiTheme="majorBidi" w:cstheme="majorBidi"/>
          <w:color w:val="000000"/>
          <w:sz w:val="30"/>
          <w:szCs w:val="30"/>
        </w:rPr>
        <w:t>2566</w:t>
      </w:r>
    </w:p>
    <w:p w14:paraId="5D7BC10E" w14:textId="77777777" w:rsidR="00734A93" w:rsidRPr="007A2F35" w:rsidRDefault="00734A93" w:rsidP="00B36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spacing w:line="240" w:lineRule="auto"/>
        <w:ind w:left="207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D363DEF" w14:textId="412D199D" w:rsidR="004B2157" w:rsidRDefault="00930E5C" w:rsidP="00931182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bookmarkStart w:id="2" w:name="_Hlk78747847"/>
      <w:r w:rsidRPr="0075209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F6926" w:rsidRPr="003F6926">
        <w:rPr>
          <w:rFonts w:ascii="Angsana New" w:hAnsi="Angsana New"/>
          <w:sz w:val="30"/>
          <w:szCs w:val="30"/>
        </w:rPr>
        <w:t>30</w:t>
      </w:r>
      <w:r w:rsidR="00B24E57" w:rsidRPr="0075209B">
        <w:rPr>
          <w:rFonts w:ascii="Angsana New" w:hAnsi="Angsana New"/>
          <w:sz w:val="30"/>
          <w:szCs w:val="30"/>
        </w:rPr>
        <w:t xml:space="preserve"> </w:t>
      </w:r>
      <w:r w:rsidR="00B24E57" w:rsidRPr="0075209B">
        <w:rPr>
          <w:rFonts w:ascii="Angsana New" w:hAnsi="Angsana New" w:hint="cs"/>
          <w:sz w:val="30"/>
          <w:szCs w:val="30"/>
          <w:cs/>
        </w:rPr>
        <w:t>มิถุนายน</w:t>
      </w:r>
      <w:r w:rsidRPr="0075209B">
        <w:rPr>
          <w:rFonts w:ascii="Angsana New" w:hAnsi="Angsana New" w:hint="cs"/>
          <w:sz w:val="30"/>
          <w:szCs w:val="30"/>
          <w:cs/>
        </w:rPr>
        <w:t xml:space="preserve"> </w:t>
      </w:r>
      <w:r w:rsidR="003F6926" w:rsidRPr="003F6926">
        <w:rPr>
          <w:rFonts w:ascii="Angsana New" w:hAnsi="Angsana New" w:hint="cs"/>
          <w:sz w:val="30"/>
          <w:szCs w:val="30"/>
        </w:rPr>
        <w:t>256</w:t>
      </w:r>
      <w:r w:rsidR="003F6926" w:rsidRPr="003F6926">
        <w:rPr>
          <w:rFonts w:ascii="Angsana New" w:hAnsi="Angsana New"/>
          <w:sz w:val="30"/>
          <w:szCs w:val="30"/>
        </w:rPr>
        <w:t>5</w:t>
      </w:r>
      <w:r w:rsidRPr="0075209B">
        <w:rPr>
          <w:rFonts w:ascii="Angsana New" w:hAnsi="Angsana New" w:hint="cs"/>
          <w:sz w:val="30"/>
          <w:szCs w:val="30"/>
          <w:cs/>
        </w:rPr>
        <w:t xml:space="preserve"> ล็อกซเล่ย์ ไวร์เลส ได้รับชำระเงินตามข้อ </w:t>
      </w:r>
      <w:r w:rsidR="003F6926" w:rsidRPr="003F6926">
        <w:rPr>
          <w:rFonts w:ascii="Angsana New" w:hAnsi="Angsana New" w:hint="cs"/>
          <w:sz w:val="30"/>
          <w:szCs w:val="30"/>
        </w:rPr>
        <w:t>2</w:t>
      </w:r>
      <w:r w:rsidRPr="0075209B">
        <w:rPr>
          <w:rFonts w:ascii="Angsana New" w:hAnsi="Angsana New" w:hint="cs"/>
          <w:sz w:val="30"/>
          <w:szCs w:val="30"/>
          <w:cs/>
        </w:rPr>
        <w:t xml:space="preserve">) ข้างต้นแล้วเป็นจำนวนเงิน </w:t>
      </w:r>
      <w:r w:rsidR="003F6926" w:rsidRPr="003F6926">
        <w:rPr>
          <w:rFonts w:ascii="Angsana New" w:hAnsi="Angsana New"/>
          <w:sz w:val="30"/>
          <w:szCs w:val="30"/>
        </w:rPr>
        <w:t>510</w:t>
      </w:r>
      <w:r w:rsidRPr="0075209B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725ACE" w:rsidRPr="0075209B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3F6926" w:rsidRPr="003F6926">
        <w:rPr>
          <w:rFonts w:ascii="Angsana New" w:hAnsi="Angsana New"/>
          <w:i/>
          <w:iCs/>
          <w:spacing w:val="-4"/>
          <w:sz w:val="30"/>
          <w:szCs w:val="30"/>
        </w:rPr>
        <w:t>31</w:t>
      </w:r>
      <w:r w:rsidR="00725ACE" w:rsidRPr="0075209B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725ACE" w:rsidRPr="0075209B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="003F6926" w:rsidRPr="003F6926">
        <w:rPr>
          <w:rFonts w:ascii="Angsana New" w:hAnsi="Angsana New"/>
          <w:i/>
          <w:iCs/>
          <w:spacing w:val="-4"/>
          <w:sz w:val="30"/>
          <w:szCs w:val="30"/>
        </w:rPr>
        <w:t>2564</w:t>
      </w:r>
      <w:r w:rsidR="00725ACE" w:rsidRPr="0075209B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3F6926" w:rsidRPr="003F6926">
        <w:rPr>
          <w:rFonts w:ascii="Angsana New" w:hAnsi="Angsana New"/>
          <w:i/>
          <w:iCs/>
          <w:spacing w:val="-4"/>
          <w:sz w:val="30"/>
          <w:szCs w:val="30"/>
        </w:rPr>
        <w:t>430</w:t>
      </w:r>
      <w:r w:rsidR="00725ACE" w:rsidRPr="0075209B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725ACE" w:rsidRPr="0075209B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</w:t>
      </w:r>
      <w:r w:rsidR="00725ACE" w:rsidRPr="0075209B">
        <w:rPr>
          <w:rFonts w:ascii="Angsana New" w:hAnsi="Angsana New"/>
          <w:i/>
          <w:iCs/>
          <w:spacing w:val="-4"/>
          <w:sz w:val="30"/>
          <w:szCs w:val="30"/>
        </w:rPr>
        <w:t>)</w:t>
      </w:r>
      <w:r w:rsidR="00725ACE" w:rsidRPr="0075209B">
        <w:rPr>
          <w:rFonts w:ascii="Angsana New" w:hAnsi="Angsana New"/>
          <w:spacing w:val="-4"/>
          <w:sz w:val="30"/>
          <w:szCs w:val="30"/>
        </w:rPr>
        <w:t xml:space="preserve"> </w:t>
      </w:r>
      <w:r w:rsidRPr="0075209B">
        <w:rPr>
          <w:rFonts w:ascii="Angsana New" w:hAnsi="Angsana New" w:hint="cs"/>
          <w:spacing w:val="-4"/>
          <w:sz w:val="30"/>
          <w:szCs w:val="30"/>
          <w:cs/>
        </w:rPr>
        <w:t>อย่างไรก็ตาม จากสถานการณ์การแพร่ระบาดของโรค</w:t>
      </w:r>
      <w:r w:rsidR="00F40FD0" w:rsidRPr="0075209B">
        <w:rPr>
          <w:rFonts w:ascii="Angsana New" w:hAnsi="Angsana New" w:hint="cs"/>
          <w:spacing w:val="-4"/>
          <w:sz w:val="30"/>
          <w:szCs w:val="30"/>
          <w:cs/>
        </w:rPr>
        <w:t>ติดเชื</w:t>
      </w:r>
      <w:r w:rsidR="007A2F35" w:rsidRPr="0075209B">
        <w:rPr>
          <w:rFonts w:ascii="Angsana New" w:hAnsi="Angsana New" w:hint="cs"/>
          <w:spacing w:val="-4"/>
          <w:sz w:val="30"/>
          <w:szCs w:val="30"/>
          <w:cs/>
        </w:rPr>
        <w:t>้</w:t>
      </w:r>
      <w:r w:rsidR="00F40FD0" w:rsidRPr="0075209B">
        <w:rPr>
          <w:rFonts w:ascii="Angsana New" w:hAnsi="Angsana New" w:hint="cs"/>
          <w:spacing w:val="-4"/>
          <w:sz w:val="30"/>
          <w:szCs w:val="30"/>
          <w:cs/>
        </w:rPr>
        <w:t xml:space="preserve">อไวรัสโคโรนา </w:t>
      </w:r>
      <w:r w:rsidR="003F6926" w:rsidRPr="003F6926">
        <w:rPr>
          <w:rFonts w:ascii="Angsana New" w:hAnsi="Angsana New"/>
          <w:spacing w:val="-4"/>
          <w:sz w:val="30"/>
          <w:szCs w:val="30"/>
        </w:rPr>
        <w:t>2019</w:t>
      </w:r>
      <w:r w:rsidR="00F40FD0" w:rsidRPr="0075209B">
        <w:rPr>
          <w:rFonts w:ascii="Angsana New" w:hAnsi="Angsana New"/>
          <w:sz w:val="30"/>
          <w:szCs w:val="30"/>
        </w:rPr>
        <w:t xml:space="preserve"> </w:t>
      </w:r>
      <w:r w:rsidRPr="0075209B">
        <w:rPr>
          <w:rFonts w:ascii="Angsana New" w:hAnsi="Angsana New" w:hint="cs"/>
          <w:sz w:val="30"/>
          <w:szCs w:val="30"/>
          <w:cs/>
        </w:rPr>
        <w:t xml:space="preserve">ลูกหนี้การค้า สกสค. ได้มีการผิดนัดชำระเงินเพิ่มเติมตามข้อ </w:t>
      </w:r>
      <w:r w:rsidR="003F6926" w:rsidRPr="003F6926">
        <w:rPr>
          <w:rFonts w:ascii="Angsana New" w:hAnsi="Angsana New" w:hint="cs"/>
          <w:sz w:val="30"/>
          <w:szCs w:val="30"/>
        </w:rPr>
        <w:t>2</w:t>
      </w:r>
      <w:r w:rsidRPr="0075209B">
        <w:rPr>
          <w:rFonts w:ascii="Angsana New" w:hAnsi="Angsana New" w:hint="cs"/>
          <w:sz w:val="30"/>
          <w:szCs w:val="30"/>
          <w:cs/>
        </w:rPr>
        <w:t>.</w:t>
      </w:r>
      <w:r w:rsidR="003F6926" w:rsidRPr="003F6926">
        <w:rPr>
          <w:rFonts w:ascii="Angsana New" w:hAnsi="Angsana New" w:hint="cs"/>
          <w:sz w:val="30"/>
          <w:szCs w:val="30"/>
        </w:rPr>
        <w:t>2</w:t>
      </w:r>
      <w:r w:rsidRPr="0075209B">
        <w:rPr>
          <w:rFonts w:ascii="Angsana New" w:hAnsi="Angsana New" w:hint="cs"/>
          <w:sz w:val="30"/>
          <w:szCs w:val="30"/>
          <w:cs/>
        </w:rPr>
        <w:t xml:space="preserve">) ของงวดเดือนพฤษภาคม </w:t>
      </w:r>
      <w:r w:rsidR="003F6926" w:rsidRPr="003F6926">
        <w:rPr>
          <w:rFonts w:ascii="Angsana New" w:hAnsi="Angsana New" w:hint="cs"/>
          <w:sz w:val="30"/>
          <w:szCs w:val="30"/>
        </w:rPr>
        <w:t>256</w:t>
      </w:r>
      <w:r w:rsidR="003F6926" w:rsidRPr="003F6926">
        <w:rPr>
          <w:rFonts w:ascii="Angsana New" w:hAnsi="Angsana New"/>
          <w:sz w:val="30"/>
          <w:szCs w:val="30"/>
        </w:rPr>
        <w:t>4</w:t>
      </w:r>
      <w:r w:rsidR="00CC0DB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CC0DBB">
        <w:rPr>
          <w:rFonts w:ascii="Angsana New" w:hAnsi="Angsana New"/>
          <w:sz w:val="30"/>
          <w:szCs w:val="30"/>
        </w:rPr>
        <w:t>2565</w:t>
      </w:r>
      <w:r w:rsidRPr="0075209B">
        <w:rPr>
          <w:rFonts w:ascii="Angsana New" w:hAnsi="Angsana New" w:hint="cs"/>
          <w:sz w:val="30"/>
          <w:szCs w:val="30"/>
          <w:cs/>
        </w:rPr>
        <w:t xml:space="preserve"> เป็นจำนวนเงิน </w:t>
      </w:r>
      <w:r w:rsidR="003F6926" w:rsidRPr="003F6926">
        <w:rPr>
          <w:rFonts w:ascii="Angsana New" w:hAnsi="Angsana New"/>
          <w:sz w:val="30"/>
          <w:szCs w:val="30"/>
        </w:rPr>
        <w:t>120</w:t>
      </w:r>
      <w:r w:rsidRPr="0075209B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D41290">
        <w:rPr>
          <w:rFonts w:ascii="Angsana New" w:hAnsi="Angsana New"/>
          <w:sz w:val="30"/>
          <w:szCs w:val="30"/>
        </w:rPr>
        <w:t xml:space="preserve"> </w:t>
      </w:r>
      <w:r w:rsidR="00D41290">
        <w:rPr>
          <w:rFonts w:ascii="Angsana New" w:hAnsi="Angsana New" w:hint="cs"/>
          <w:sz w:val="30"/>
          <w:szCs w:val="30"/>
          <w:cs/>
        </w:rPr>
        <w:t xml:space="preserve">และ </w:t>
      </w:r>
      <w:r w:rsidR="00D41290" w:rsidRPr="003F6926">
        <w:rPr>
          <w:rFonts w:asciiTheme="majorBidi" w:hAnsiTheme="majorBidi" w:cstheme="majorBidi"/>
          <w:sz w:val="30"/>
          <w:szCs w:val="30"/>
        </w:rPr>
        <w:t>200</w:t>
      </w:r>
      <w:r w:rsidR="00D41290" w:rsidRPr="0075209B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CC0DBB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D412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41290" w:rsidRPr="0075209B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เป็นจำนวนเงินรวมทั้งหมด </w:t>
      </w:r>
      <w:r w:rsidR="00D41290" w:rsidRPr="003F6926">
        <w:rPr>
          <w:rFonts w:asciiTheme="majorBidi" w:hAnsiTheme="majorBidi" w:cstheme="majorBidi"/>
          <w:sz w:val="30"/>
          <w:szCs w:val="30"/>
        </w:rPr>
        <w:t>320</w:t>
      </w:r>
      <w:r w:rsidR="00D41290" w:rsidRPr="0075209B">
        <w:rPr>
          <w:rFonts w:asciiTheme="majorBidi" w:hAnsiTheme="majorBidi" w:cstheme="majorBidi"/>
          <w:sz w:val="30"/>
          <w:szCs w:val="30"/>
        </w:rPr>
        <w:t xml:space="preserve"> </w:t>
      </w:r>
      <w:r w:rsidR="00D41290" w:rsidRPr="0075209B">
        <w:rPr>
          <w:rFonts w:asciiTheme="majorBidi" w:hAnsiTheme="majorBidi" w:cstheme="majorBidi"/>
          <w:sz w:val="30"/>
          <w:szCs w:val="30"/>
          <w:cs/>
        </w:rPr>
        <w:t>ล้าน</w:t>
      </w:r>
      <w:r w:rsidR="00D41290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75209B">
        <w:rPr>
          <w:rFonts w:ascii="Angsana New" w:hAnsi="Angsana New" w:hint="cs"/>
          <w:sz w:val="30"/>
          <w:szCs w:val="30"/>
          <w:cs/>
        </w:rPr>
        <w:t xml:space="preserve"> ซึ่งต่อมา สกสค. ได้มีหนังสือขอขยาย</w:t>
      </w:r>
      <w:r w:rsidRPr="0075209B">
        <w:rPr>
          <w:rFonts w:asciiTheme="majorBidi" w:hAnsiTheme="majorBidi" w:cstheme="majorBidi"/>
          <w:sz w:val="30"/>
          <w:szCs w:val="30"/>
          <w:cs/>
        </w:rPr>
        <w:t xml:space="preserve">ระยะเวลาชำระหนี้ที่ครบกำหนดสำหรับงวดที่ผิดนัดชำระตามที่กล่าวข้างต้น </w:t>
      </w:r>
      <w:bookmarkStart w:id="3" w:name="_Hlk102232325"/>
      <w:bookmarkEnd w:id="2"/>
      <w:bookmarkEnd w:id="0"/>
      <w:r w:rsidR="00931182" w:rsidRPr="00B07E17">
        <w:rPr>
          <w:rFonts w:ascii="Angsana New" w:hAnsi="Angsana New"/>
          <w:sz w:val="30"/>
          <w:szCs w:val="30"/>
          <w:cs/>
        </w:rPr>
        <w:lastRenderedPageBreak/>
        <w:t>อย่างไรก็ตามตารางการผ่อนชำระสำหรับงวดที่ผิดนัดชำระตามที่กล่าวข้างต้นยังอยู่ระหว่างการเจรจา</w:t>
      </w:r>
      <w:r w:rsidR="00931182" w:rsidRPr="00B07E17">
        <w:rPr>
          <w:rFonts w:ascii="Angsana New" w:hAnsi="Angsana New"/>
          <w:sz w:val="30"/>
          <w:szCs w:val="30"/>
        </w:rPr>
        <w:t xml:space="preserve"> </w:t>
      </w:r>
      <w:r w:rsidR="002D5D83">
        <w:rPr>
          <w:rFonts w:ascii="Angsana New" w:hAnsi="Angsana New"/>
          <w:sz w:val="30"/>
          <w:szCs w:val="30"/>
        </w:rPr>
        <w:br/>
      </w:r>
      <w:r w:rsidR="00931182" w:rsidRPr="00B07E17">
        <w:rPr>
          <w:rFonts w:ascii="Angsana New" w:hAnsi="Angsana New" w:hint="cs"/>
          <w:sz w:val="30"/>
          <w:szCs w:val="30"/>
          <w:cs/>
        </w:rPr>
        <w:t>กลุ่มบริษัทรับรู้ผลขาดทุนจากการลดมูลค่าสำหรับลูกหนี้จากการขยายระยะเวลาชำระหนี้ดังกล่าว</w:t>
      </w:r>
      <w:r w:rsidR="00931182" w:rsidRPr="000D0B6F">
        <w:rPr>
          <w:rFonts w:ascii="Angsana New" w:hAnsi="Angsana New"/>
          <w:sz w:val="30"/>
          <w:szCs w:val="30"/>
          <w:cs/>
        </w:rPr>
        <w:t xml:space="preserve"> </w:t>
      </w:r>
      <w:r w:rsidR="00931182" w:rsidRPr="000D0B6F">
        <w:rPr>
          <w:rFonts w:ascii="Angsana New" w:hAnsi="Angsana New" w:hint="cs"/>
          <w:sz w:val="30"/>
          <w:szCs w:val="30"/>
          <w:cs/>
        </w:rPr>
        <w:t>เป็นจำนวน</w:t>
      </w:r>
      <w:r w:rsidR="00931182" w:rsidRPr="000D0B6F">
        <w:rPr>
          <w:rFonts w:ascii="Angsana New" w:hAnsi="Angsana New"/>
          <w:sz w:val="30"/>
          <w:szCs w:val="30"/>
          <w:cs/>
        </w:rPr>
        <w:t xml:space="preserve"> </w:t>
      </w:r>
      <w:r w:rsidR="003F6926" w:rsidRPr="003F6926">
        <w:rPr>
          <w:rFonts w:ascii="Angsana New" w:hAnsi="Angsana New"/>
          <w:sz w:val="30"/>
          <w:szCs w:val="30"/>
        </w:rPr>
        <w:t>20</w:t>
      </w:r>
      <w:r w:rsidR="00931182" w:rsidRPr="000D0B6F">
        <w:rPr>
          <w:rFonts w:ascii="Angsana New" w:hAnsi="Angsana New"/>
          <w:sz w:val="30"/>
          <w:szCs w:val="30"/>
        </w:rPr>
        <w:t xml:space="preserve"> </w:t>
      </w:r>
      <w:r w:rsidR="00931182" w:rsidRPr="000D0B6F">
        <w:rPr>
          <w:rFonts w:ascii="Angsana New" w:hAnsi="Angsana New" w:hint="cs"/>
          <w:sz w:val="30"/>
          <w:szCs w:val="30"/>
          <w:cs/>
        </w:rPr>
        <w:t>ล้านบาท</w:t>
      </w:r>
      <w:r w:rsidR="00931182" w:rsidRPr="000D0B6F">
        <w:rPr>
          <w:rFonts w:ascii="Angsana New" w:hAnsi="Angsana New"/>
          <w:sz w:val="30"/>
          <w:szCs w:val="30"/>
          <w:cs/>
        </w:rPr>
        <w:t xml:space="preserve"> </w:t>
      </w:r>
      <w:r w:rsidR="00931182" w:rsidRPr="000D0B6F">
        <w:rPr>
          <w:rFonts w:ascii="Angsana New" w:hAnsi="Angsana New" w:hint="cs"/>
          <w:sz w:val="30"/>
          <w:szCs w:val="30"/>
          <w:cs/>
        </w:rPr>
        <w:t>ในงบกำไรขาดทุนรวมสำหรับงวด</w:t>
      </w:r>
      <w:r w:rsidR="00931182">
        <w:rPr>
          <w:rFonts w:ascii="Angsana New" w:hAnsi="Angsana New" w:hint="cs"/>
          <w:sz w:val="30"/>
          <w:szCs w:val="30"/>
          <w:cs/>
        </w:rPr>
        <w:t>หก</w:t>
      </w:r>
      <w:r w:rsidR="00931182" w:rsidRPr="000D0B6F">
        <w:rPr>
          <w:rFonts w:ascii="Angsana New" w:hAnsi="Angsana New" w:hint="cs"/>
          <w:sz w:val="30"/>
          <w:szCs w:val="30"/>
          <w:cs/>
        </w:rPr>
        <w:t>เดือนสิ้นสุด</w:t>
      </w:r>
      <w:r w:rsidR="00931182">
        <w:rPr>
          <w:rFonts w:ascii="Angsana New" w:hAnsi="Angsana New" w:hint="cs"/>
          <w:sz w:val="30"/>
          <w:szCs w:val="30"/>
          <w:cs/>
        </w:rPr>
        <w:t>วันที่</w:t>
      </w:r>
      <w:r w:rsidR="00931182" w:rsidRPr="000D0B6F">
        <w:rPr>
          <w:rFonts w:ascii="Angsana New" w:hAnsi="Angsana New"/>
          <w:sz w:val="30"/>
          <w:szCs w:val="30"/>
          <w:cs/>
        </w:rPr>
        <w:t xml:space="preserve"> </w:t>
      </w:r>
      <w:r w:rsidR="003F6926" w:rsidRPr="003F6926">
        <w:rPr>
          <w:rFonts w:ascii="Angsana New" w:hAnsi="Angsana New"/>
          <w:sz w:val="30"/>
          <w:szCs w:val="30"/>
        </w:rPr>
        <w:t>30</w:t>
      </w:r>
      <w:r w:rsidR="00931182">
        <w:rPr>
          <w:rFonts w:ascii="Angsana New" w:hAnsi="Angsana New"/>
          <w:sz w:val="30"/>
          <w:szCs w:val="30"/>
        </w:rPr>
        <w:t xml:space="preserve"> </w:t>
      </w:r>
      <w:r w:rsidR="00931182">
        <w:rPr>
          <w:rFonts w:ascii="Angsana New" w:hAnsi="Angsana New" w:hint="cs"/>
          <w:sz w:val="30"/>
          <w:szCs w:val="30"/>
          <w:cs/>
        </w:rPr>
        <w:t>มิถุนายน</w:t>
      </w:r>
      <w:r w:rsidR="00931182" w:rsidRPr="000D0B6F">
        <w:rPr>
          <w:rFonts w:ascii="Angsana New" w:hAnsi="Angsana New"/>
          <w:sz w:val="30"/>
          <w:szCs w:val="30"/>
          <w:cs/>
        </w:rPr>
        <w:t xml:space="preserve"> </w:t>
      </w:r>
      <w:r w:rsidR="003F6926" w:rsidRPr="003F6926">
        <w:rPr>
          <w:rFonts w:ascii="Angsana New" w:hAnsi="Angsana New"/>
          <w:sz w:val="30"/>
          <w:szCs w:val="30"/>
        </w:rPr>
        <w:t>2565</w:t>
      </w:r>
    </w:p>
    <w:p w14:paraId="1C76D063" w14:textId="77777777" w:rsidR="00931182" w:rsidRPr="00931182" w:rsidRDefault="00931182" w:rsidP="00931182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356D7811" w14:textId="77D5B9FA" w:rsidR="00931182" w:rsidRPr="00272DBB" w:rsidRDefault="00931182" w:rsidP="00931182">
      <w:pPr>
        <w:tabs>
          <w:tab w:val="clear" w:pos="907"/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272DBB">
        <w:rPr>
          <w:rFonts w:ascii="Angsana New" w:hAnsi="Angsana New" w:hint="cs"/>
          <w:sz w:val="30"/>
          <w:szCs w:val="30"/>
          <w:cs/>
        </w:rPr>
        <w:t>ในเดือน</w:t>
      </w:r>
      <w:r>
        <w:rPr>
          <w:rFonts w:ascii="Angsana New" w:hAnsi="Angsana New" w:hint="cs"/>
          <w:sz w:val="30"/>
          <w:szCs w:val="30"/>
          <w:cs/>
        </w:rPr>
        <w:t>กรกฎาคม</w:t>
      </w:r>
      <w:r w:rsidRPr="00272DBB">
        <w:rPr>
          <w:rFonts w:ascii="Angsana New" w:hAnsi="Angsana New" w:hint="cs"/>
          <w:sz w:val="30"/>
          <w:szCs w:val="30"/>
          <w:cs/>
        </w:rPr>
        <w:t xml:space="preserve"> </w:t>
      </w:r>
      <w:r w:rsidR="003F6926" w:rsidRPr="003F6926">
        <w:rPr>
          <w:rFonts w:ascii="Angsana New" w:hAnsi="Angsana New" w:hint="cs"/>
          <w:sz w:val="30"/>
          <w:szCs w:val="30"/>
        </w:rPr>
        <w:t>256</w:t>
      </w:r>
      <w:r w:rsidR="003F6926" w:rsidRPr="003F6926">
        <w:rPr>
          <w:rFonts w:ascii="Angsana New" w:hAnsi="Angsana New"/>
          <w:sz w:val="30"/>
          <w:szCs w:val="30"/>
        </w:rPr>
        <w:t>5</w:t>
      </w:r>
      <w:r w:rsidRPr="00272DBB">
        <w:rPr>
          <w:rFonts w:ascii="Angsana New" w:hAnsi="Angsana New" w:hint="cs"/>
          <w:sz w:val="30"/>
          <w:szCs w:val="30"/>
          <w:cs/>
        </w:rPr>
        <w:t xml:space="preserve"> ล็อกซเล่ย์ ไวร์เลสได้รับ</w:t>
      </w:r>
      <w:r w:rsidRPr="009D6D4D">
        <w:rPr>
          <w:rFonts w:ascii="Angsana New" w:hAnsi="Angsana New" w:hint="cs"/>
          <w:sz w:val="30"/>
          <w:szCs w:val="30"/>
          <w:cs/>
        </w:rPr>
        <w:t xml:space="preserve">ชำระเงินเพิ่มเติม เป็นจำนวน </w:t>
      </w:r>
      <w:r w:rsidR="003F6926" w:rsidRPr="003F6926">
        <w:rPr>
          <w:rFonts w:ascii="Angsana New" w:hAnsi="Angsana New"/>
          <w:sz w:val="30"/>
          <w:szCs w:val="30"/>
        </w:rPr>
        <w:t>15</w:t>
      </w:r>
      <w:r w:rsidRPr="009D6D4D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40C0001C" w14:textId="77777777" w:rsidR="008C0A3B" w:rsidRPr="00B3693A" w:rsidRDefault="008C0A3B" w:rsidP="00B3693A">
      <w:pPr>
        <w:tabs>
          <w:tab w:val="clear" w:pos="907"/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1BE1E241" w14:textId="6CB09BD4" w:rsidR="00D843FA" w:rsidRPr="00272DBB" w:rsidRDefault="00A859BC" w:rsidP="00B3693A">
      <w:pPr>
        <w:tabs>
          <w:tab w:val="clear" w:pos="454"/>
          <w:tab w:val="clear" w:pos="907"/>
          <w:tab w:val="left" w:pos="900"/>
        </w:tabs>
        <w:spacing w:line="240" w:lineRule="auto"/>
        <w:ind w:left="907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ลูกหนี้ตามสัญญาปรับโครงสร้างหนี้ใช้เป็นหลักประกันตามสัญญาการปรับโครงสร้างหนี้เงินกู้ยืมจากสถาบันการเงิน</w:t>
      </w:r>
      <w:r w:rsidR="00291DF4" w:rsidRPr="00272DBB">
        <w:rPr>
          <w:rFonts w:asciiTheme="majorBidi" w:hAnsiTheme="majorBidi" w:cstheme="majorBidi"/>
          <w:sz w:val="30"/>
          <w:szCs w:val="30"/>
          <w:cs/>
        </w:rPr>
        <w:t xml:space="preserve"> (หมายเหตุ </w:t>
      </w:r>
      <w:r w:rsidR="003F6926" w:rsidRPr="003F6926">
        <w:rPr>
          <w:rFonts w:asciiTheme="majorBidi" w:hAnsiTheme="majorBidi" w:cstheme="majorBidi"/>
          <w:color w:val="000000"/>
          <w:spacing w:val="-2"/>
          <w:sz w:val="30"/>
          <w:szCs w:val="30"/>
        </w:rPr>
        <w:t>8</w:t>
      </w:r>
      <w:r w:rsidR="00291DF4" w:rsidRPr="00272DBB">
        <w:rPr>
          <w:rFonts w:asciiTheme="majorBidi" w:hAnsiTheme="majorBidi" w:cstheme="majorBidi"/>
          <w:sz w:val="30"/>
          <w:szCs w:val="30"/>
          <w:cs/>
        </w:rPr>
        <w:t>)</w:t>
      </w:r>
    </w:p>
    <w:p w14:paraId="0BA1C4FA" w14:textId="0B6310D6" w:rsidR="008C0A3B" w:rsidRPr="00B3693A" w:rsidRDefault="008C0A3B" w:rsidP="00B36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271E0C52" w14:textId="17B9A2F9" w:rsidR="00BF7843" w:rsidRPr="00272DBB" w:rsidRDefault="00BF7843" w:rsidP="00B3693A">
      <w:pPr>
        <w:tabs>
          <w:tab w:val="clear" w:pos="454"/>
          <w:tab w:val="clear" w:pos="907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 xml:space="preserve">ลูกหนี้ตามสัญญาปรับโครงสร้างหนี้ ณ วันที่ </w:t>
      </w:r>
      <w:r w:rsidR="003F6926" w:rsidRPr="003F6926">
        <w:rPr>
          <w:rFonts w:asciiTheme="majorBidi" w:hAnsiTheme="majorBidi" w:cstheme="majorBidi"/>
          <w:sz w:val="30"/>
          <w:szCs w:val="30"/>
        </w:rPr>
        <w:t>30</w:t>
      </w:r>
      <w:r w:rsidR="00B24E57">
        <w:rPr>
          <w:rFonts w:asciiTheme="majorBidi" w:hAnsiTheme="majorBidi" w:cstheme="majorBidi"/>
          <w:sz w:val="30"/>
          <w:szCs w:val="30"/>
        </w:rPr>
        <w:t xml:space="preserve"> </w:t>
      </w:r>
      <w:r w:rsidR="00B24E5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4F1CA5" w:rsidRPr="00272DB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F6926" w:rsidRPr="003F6926">
        <w:rPr>
          <w:rFonts w:asciiTheme="majorBidi" w:hAnsiTheme="majorBidi" w:cstheme="majorBidi"/>
          <w:sz w:val="30"/>
          <w:szCs w:val="30"/>
        </w:rPr>
        <w:t>2565</w:t>
      </w:r>
      <w:r w:rsidR="00BC06E7"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BC06E7" w:rsidRPr="00272DBB">
        <w:rPr>
          <w:rFonts w:asciiTheme="majorBidi" w:hAnsiTheme="majorBidi" w:cstheme="majorBidi"/>
          <w:sz w:val="30"/>
          <w:szCs w:val="30"/>
          <w:cs/>
        </w:rPr>
        <w:t>และ</w:t>
      </w:r>
      <w:r w:rsidR="00BC06E7"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3F6926" w:rsidRPr="003F6926">
        <w:rPr>
          <w:rFonts w:asciiTheme="majorBidi" w:hAnsiTheme="majorBidi" w:cstheme="majorBidi"/>
          <w:sz w:val="30"/>
          <w:szCs w:val="30"/>
        </w:rPr>
        <w:t>31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BC06E7"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3F6926" w:rsidRPr="003F6926">
        <w:rPr>
          <w:rFonts w:asciiTheme="majorBidi" w:hAnsiTheme="majorBidi" w:cstheme="majorBidi"/>
          <w:sz w:val="30"/>
          <w:szCs w:val="30"/>
        </w:rPr>
        <w:t>2564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มีรายละเอียดดังนี้</w:t>
      </w:r>
    </w:p>
    <w:bookmarkEnd w:id="3"/>
    <w:p w14:paraId="46CB7776" w14:textId="77807E82" w:rsidR="00BF7843" w:rsidRPr="00B3693A" w:rsidRDefault="00BF7843" w:rsidP="00B3693A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71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2898"/>
        <w:gridCol w:w="900"/>
        <w:gridCol w:w="270"/>
        <w:gridCol w:w="810"/>
        <w:gridCol w:w="243"/>
        <w:gridCol w:w="837"/>
        <w:gridCol w:w="270"/>
        <w:gridCol w:w="810"/>
        <w:gridCol w:w="236"/>
        <w:gridCol w:w="844"/>
        <w:gridCol w:w="236"/>
        <w:gridCol w:w="817"/>
      </w:tblGrid>
      <w:tr w:rsidR="00D108DA" w:rsidRPr="00D108DA" w14:paraId="37574D1E" w14:textId="77777777" w:rsidTr="00324B4F">
        <w:tc>
          <w:tcPr>
            <w:tcW w:w="2898" w:type="dxa"/>
          </w:tcPr>
          <w:p w14:paraId="2FED9CDC" w14:textId="77777777" w:rsidR="00D108DA" w:rsidRPr="00D108DA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3" w:type="dxa"/>
            <w:gridSpan w:val="11"/>
          </w:tcPr>
          <w:p w14:paraId="49A76EED" w14:textId="77777777" w:rsidR="00D108DA" w:rsidRPr="00D108DA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08DA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108DA" w:rsidRPr="00D108DA" w14:paraId="106EA83E" w14:textId="77777777" w:rsidTr="00324B4F">
        <w:tc>
          <w:tcPr>
            <w:tcW w:w="2898" w:type="dxa"/>
          </w:tcPr>
          <w:p w14:paraId="2B365BA1" w14:textId="77777777" w:rsidR="00D108DA" w:rsidRPr="00D108DA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14:paraId="5F660042" w14:textId="77777777" w:rsidR="00D108DA" w:rsidRPr="00D108DA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08DA">
              <w:rPr>
                <w:rFonts w:asciiTheme="majorBidi" w:hAnsiTheme="majorBidi" w:cstheme="majorBidi"/>
                <w:sz w:val="24"/>
                <w:szCs w:val="24"/>
                <w:cs/>
              </w:rPr>
              <w:t>ที่ถึงกำหนดชำระ</w:t>
            </w:r>
          </w:p>
        </w:tc>
        <w:tc>
          <w:tcPr>
            <w:tcW w:w="243" w:type="dxa"/>
          </w:tcPr>
          <w:p w14:paraId="6724DCD5" w14:textId="77777777" w:rsidR="00D108DA" w:rsidRPr="00D108DA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7" w:type="dxa"/>
            <w:gridSpan w:val="3"/>
          </w:tcPr>
          <w:p w14:paraId="0C38D70F" w14:textId="77777777" w:rsidR="00D108DA" w:rsidRPr="00D108DA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08DA">
              <w:rPr>
                <w:rFonts w:asciiTheme="majorBidi" w:hAnsiTheme="majorBidi" w:cstheme="majorBidi"/>
                <w:sz w:val="24"/>
                <w:szCs w:val="24"/>
                <w:cs/>
              </w:rPr>
              <w:t>ที่ถึงกำหนดชำระ</w:t>
            </w:r>
          </w:p>
        </w:tc>
        <w:tc>
          <w:tcPr>
            <w:tcW w:w="236" w:type="dxa"/>
          </w:tcPr>
          <w:p w14:paraId="7B9F21B4" w14:textId="77777777" w:rsidR="00D108DA" w:rsidRPr="00D108DA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7" w:type="dxa"/>
            <w:gridSpan w:val="3"/>
          </w:tcPr>
          <w:p w14:paraId="22DCECA1" w14:textId="77777777" w:rsidR="00D108DA" w:rsidRPr="00D108DA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108DA" w:rsidRPr="00D108DA" w14:paraId="4348A1BA" w14:textId="77777777" w:rsidTr="00324B4F">
        <w:tc>
          <w:tcPr>
            <w:tcW w:w="2898" w:type="dxa"/>
          </w:tcPr>
          <w:p w14:paraId="00391E81" w14:textId="77777777" w:rsidR="00D108DA" w:rsidRPr="00D108DA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14:paraId="2A53F562" w14:textId="77777777" w:rsidR="00D108DA" w:rsidRPr="00D108DA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08DA">
              <w:rPr>
                <w:rFonts w:asciiTheme="majorBidi" w:hAnsiTheme="majorBidi" w:cstheme="majorBidi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243" w:type="dxa"/>
          </w:tcPr>
          <w:p w14:paraId="71F9851F" w14:textId="77777777" w:rsidR="00D108DA" w:rsidRPr="00D108DA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17" w:type="dxa"/>
            <w:gridSpan w:val="3"/>
          </w:tcPr>
          <w:p w14:paraId="0C74DA4B" w14:textId="77777777" w:rsidR="00D108DA" w:rsidRPr="00D108DA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108DA">
              <w:rPr>
                <w:rFonts w:asciiTheme="majorBidi" w:hAnsiTheme="majorBidi" w:cstheme="majorBidi"/>
                <w:sz w:val="24"/>
                <w:szCs w:val="24"/>
                <w:cs/>
              </w:rPr>
              <w:t>เกินหนึ่งปีแต่ไม่เกินห้าปี</w:t>
            </w:r>
          </w:p>
        </w:tc>
        <w:tc>
          <w:tcPr>
            <w:tcW w:w="236" w:type="dxa"/>
          </w:tcPr>
          <w:p w14:paraId="79E7359A" w14:textId="77777777" w:rsidR="00D108DA" w:rsidRPr="00D108DA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7" w:type="dxa"/>
            <w:gridSpan w:val="3"/>
          </w:tcPr>
          <w:p w14:paraId="3600444A" w14:textId="77777777" w:rsidR="00D108DA" w:rsidRPr="00D108DA" w:rsidRDefault="00D108DA" w:rsidP="00324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108D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24E57" w:rsidRPr="00D108DA" w14:paraId="556C4403" w14:textId="77777777" w:rsidTr="00324B4F">
        <w:tc>
          <w:tcPr>
            <w:tcW w:w="2898" w:type="dxa"/>
            <w:vAlign w:val="bottom"/>
          </w:tcPr>
          <w:p w14:paraId="443D082E" w14:textId="77777777" w:rsidR="00B24E57" w:rsidRPr="00D108DA" w:rsidRDefault="00B24E57" w:rsidP="00B2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6FB562" w14:textId="26AE0117" w:rsidR="00B24E57" w:rsidRPr="00D108DA" w:rsidRDefault="003F6926" w:rsidP="00B2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3F6926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B24E5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24E57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14:paraId="7C8E6749" w14:textId="77777777" w:rsidR="00B24E57" w:rsidRPr="00D108DA" w:rsidRDefault="00B24E57" w:rsidP="00B2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E1D50EE" w14:textId="6FAF3451" w:rsidR="00B24E57" w:rsidRPr="00D108DA" w:rsidRDefault="003F6926" w:rsidP="00B2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6926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31</w:t>
            </w:r>
            <w:r w:rsidR="00B24E57" w:rsidRPr="00D108DA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  <w:r w:rsidR="00B24E57" w:rsidRPr="00D108DA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3" w:type="dxa"/>
          </w:tcPr>
          <w:p w14:paraId="45B6AC94" w14:textId="77777777" w:rsidR="00B24E57" w:rsidRPr="00D108DA" w:rsidRDefault="00B24E57" w:rsidP="00B2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0C0775D2" w14:textId="01E89A35" w:rsidR="00B24E57" w:rsidRPr="00D108DA" w:rsidRDefault="003F6926" w:rsidP="00B2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F6926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B24E5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24E57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14:paraId="153FBAC8" w14:textId="77777777" w:rsidR="00B24E57" w:rsidRPr="00D108DA" w:rsidRDefault="00B24E57" w:rsidP="00B2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8ED34B1" w14:textId="22A96638" w:rsidR="00B24E57" w:rsidRPr="00D108DA" w:rsidRDefault="003F6926" w:rsidP="00B2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6926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B24E57" w:rsidRPr="00D108D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24E57" w:rsidRPr="00D108DA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14:paraId="4F0B4051" w14:textId="77777777" w:rsidR="00B24E57" w:rsidRPr="00D108DA" w:rsidRDefault="00B24E57" w:rsidP="00B2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7DAF5158" w14:textId="792F05AD" w:rsidR="00B24E57" w:rsidRPr="00D108DA" w:rsidRDefault="003F6926" w:rsidP="00B2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F6926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B24E5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24E57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6" w:type="dxa"/>
          </w:tcPr>
          <w:p w14:paraId="49D088B7" w14:textId="77777777" w:rsidR="00B24E57" w:rsidRPr="00D108DA" w:rsidRDefault="00B24E57" w:rsidP="00B2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6019B61C" w14:textId="55701C51" w:rsidR="00B24E57" w:rsidRPr="00D108DA" w:rsidRDefault="003F6926" w:rsidP="00B2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6926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B24E57" w:rsidRPr="00D108D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24E57" w:rsidRPr="00D108DA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</w:tr>
      <w:tr w:rsidR="00B24E57" w:rsidRPr="00510D3B" w14:paraId="4E39D87C" w14:textId="77777777" w:rsidTr="00324B4F">
        <w:tc>
          <w:tcPr>
            <w:tcW w:w="2898" w:type="dxa"/>
            <w:vAlign w:val="bottom"/>
          </w:tcPr>
          <w:p w14:paraId="5471240D" w14:textId="77777777" w:rsidR="00B24E57" w:rsidRPr="00D108DA" w:rsidRDefault="00B24E57" w:rsidP="00B2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380EB81" w14:textId="78805972" w:rsidR="00B24E57" w:rsidRPr="00510D3B" w:rsidRDefault="003F6926" w:rsidP="00B2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F6926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53D7731A" w14:textId="77777777" w:rsidR="00B24E57" w:rsidRPr="00510D3B" w:rsidRDefault="00B24E57" w:rsidP="00B2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B6791FA" w14:textId="2E4F87BD" w:rsidR="00B24E57" w:rsidRPr="00510D3B" w:rsidRDefault="003F6926" w:rsidP="00B2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692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43" w:type="dxa"/>
          </w:tcPr>
          <w:p w14:paraId="1F57DC05" w14:textId="77777777" w:rsidR="00B24E57" w:rsidRPr="00510D3B" w:rsidRDefault="00B24E57" w:rsidP="00B2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7" w:type="dxa"/>
          </w:tcPr>
          <w:p w14:paraId="08A06823" w14:textId="6259F3EE" w:rsidR="00B24E57" w:rsidRPr="00510D3B" w:rsidRDefault="003F6926" w:rsidP="00B2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F6926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0CC7C2A9" w14:textId="77777777" w:rsidR="00B24E57" w:rsidRPr="00510D3B" w:rsidRDefault="00B24E57" w:rsidP="00B2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6838CDB" w14:textId="1D2EDC75" w:rsidR="00B24E57" w:rsidRPr="00510D3B" w:rsidRDefault="003F6926" w:rsidP="00B2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692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</w:tcPr>
          <w:p w14:paraId="5FBFA7FD" w14:textId="77777777" w:rsidR="00B24E57" w:rsidRPr="00510D3B" w:rsidRDefault="00B24E57" w:rsidP="00B2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14:paraId="569C8D78" w14:textId="1AFAF945" w:rsidR="00B24E57" w:rsidRPr="00510D3B" w:rsidRDefault="003F6926" w:rsidP="00B2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F6926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2565</w:t>
            </w:r>
          </w:p>
        </w:tc>
        <w:tc>
          <w:tcPr>
            <w:tcW w:w="236" w:type="dxa"/>
          </w:tcPr>
          <w:p w14:paraId="4EEC1866" w14:textId="77777777" w:rsidR="00B24E57" w:rsidRPr="00510D3B" w:rsidRDefault="00B24E57" w:rsidP="00B2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</w:tcPr>
          <w:p w14:paraId="5270D8CB" w14:textId="1D660E9A" w:rsidR="00B24E57" w:rsidRPr="00510D3B" w:rsidRDefault="003F6926" w:rsidP="00B2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F692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B24E57" w:rsidRPr="00510D3B" w14:paraId="64119852" w14:textId="77777777" w:rsidTr="00324B4F">
        <w:tc>
          <w:tcPr>
            <w:tcW w:w="2898" w:type="dxa"/>
          </w:tcPr>
          <w:p w14:paraId="1C32E6BD" w14:textId="77777777" w:rsidR="00B24E57" w:rsidRPr="00510D3B" w:rsidRDefault="00B24E57" w:rsidP="00B2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73" w:type="dxa"/>
            <w:gridSpan w:val="11"/>
          </w:tcPr>
          <w:p w14:paraId="67CAA465" w14:textId="77777777" w:rsidR="00B24E57" w:rsidRPr="00510D3B" w:rsidRDefault="00B24E57" w:rsidP="00B2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10D3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510D3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</w:t>
            </w:r>
            <w:r w:rsidRPr="00510D3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B24E57" w:rsidRPr="00510D3B" w14:paraId="3C0FB08F" w14:textId="77777777" w:rsidTr="00324B4F">
        <w:tc>
          <w:tcPr>
            <w:tcW w:w="2898" w:type="dxa"/>
          </w:tcPr>
          <w:p w14:paraId="120D75A2" w14:textId="77777777" w:rsidR="00B24E57" w:rsidRPr="00510D3B" w:rsidRDefault="00B24E57" w:rsidP="00B2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0D3B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900" w:type="dxa"/>
          </w:tcPr>
          <w:p w14:paraId="29667449" w14:textId="0A92B890" w:rsidR="00B24E57" w:rsidRPr="00510D3B" w:rsidRDefault="003F6926" w:rsidP="00B24E57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69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270</w:t>
            </w:r>
          </w:p>
        </w:tc>
        <w:tc>
          <w:tcPr>
            <w:tcW w:w="270" w:type="dxa"/>
          </w:tcPr>
          <w:p w14:paraId="5A87E358" w14:textId="77777777" w:rsidR="00B24E57" w:rsidRPr="00510D3B" w:rsidRDefault="00B24E57" w:rsidP="00B24E57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A29841B" w14:textId="19D67B37" w:rsidR="00B24E57" w:rsidRPr="00510D3B" w:rsidRDefault="003F6926" w:rsidP="00B24E57">
            <w:pPr>
              <w:pStyle w:val="a1"/>
              <w:tabs>
                <w:tab w:val="decimal" w:pos="50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69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430</w:t>
            </w:r>
          </w:p>
        </w:tc>
        <w:tc>
          <w:tcPr>
            <w:tcW w:w="243" w:type="dxa"/>
          </w:tcPr>
          <w:p w14:paraId="15BDD12F" w14:textId="77777777" w:rsidR="00B24E57" w:rsidRPr="00510D3B" w:rsidRDefault="00B24E57" w:rsidP="00B24E57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7" w:type="dxa"/>
          </w:tcPr>
          <w:p w14:paraId="2E0EB597" w14:textId="17D1904A" w:rsidR="00B24E57" w:rsidRPr="00510D3B" w:rsidRDefault="003F6926" w:rsidP="00EC30D2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69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349</w:t>
            </w:r>
          </w:p>
        </w:tc>
        <w:tc>
          <w:tcPr>
            <w:tcW w:w="270" w:type="dxa"/>
          </w:tcPr>
          <w:p w14:paraId="05594092" w14:textId="77777777" w:rsidR="00B24E57" w:rsidRPr="00510D3B" w:rsidRDefault="00B24E57" w:rsidP="00B24E57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4C0EC4EE" w14:textId="57D6D319" w:rsidR="00B24E57" w:rsidRPr="00510D3B" w:rsidRDefault="003F6926" w:rsidP="00B24E57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69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269</w:t>
            </w:r>
          </w:p>
        </w:tc>
        <w:tc>
          <w:tcPr>
            <w:tcW w:w="236" w:type="dxa"/>
          </w:tcPr>
          <w:p w14:paraId="6DA5B886" w14:textId="77777777" w:rsidR="00B24E57" w:rsidRPr="00510D3B" w:rsidRDefault="00B24E57" w:rsidP="00B24E57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44" w:type="dxa"/>
          </w:tcPr>
          <w:p w14:paraId="09A4D343" w14:textId="67819827" w:rsidR="00B24E57" w:rsidRPr="00510D3B" w:rsidRDefault="003F6926" w:rsidP="00B24E57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F69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619</w:t>
            </w:r>
          </w:p>
        </w:tc>
        <w:tc>
          <w:tcPr>
            <w:tcW w:w="236" w:type="dxa"/>
          </w:tcPr>
          <w:p w14:paraId="13495815" w14:textId="77777777" w:rsidR="00B24E57" w:rsidRPr="00510D3B" w:rsidRDefault="00B24E57" w:rsidP="00B24E57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7" w:type="dxa"/>
          </w:tcPr>
          <w:p w14:paraId="7FC4CD94" w14:textId="1FF3605F" w:rsidR="00B24E57" w:rsidRPr="00510D3B" w:rsidRDefault="003F6926" w:rsidP="00B24E57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F69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699</w:t>
            </w:r>
          </w:p>
        </w:tc>
      </w:tr>
      <w:tr w:rsidR="00B24E57" w:rsidRPr="00510D3B" w14:paraId="08253339" w14:textId="77777777" w:rsidTr="00324B4F">
        <w:tc>
          <w:tcPr>
            <w:tcW w:w="2898" w:type="dxa"/>
          </w:tcPr>
          <w:p w14:paraId="40F53949" w14:textId="77777777" w:rsidR="00B24E57" w:rsidRPr="00510D3B" w:rsidRDefault="00B24E57" w:rsidP="00B2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510D3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510D3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10D3B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ค่าเผื่อผลขาดทุนด้านเครดิตที่</w:t>
            </w:r>
          </w:p>
          <w:p w14:paraId="1AA38F79" w14:textId="77777777" w:rsidR="00B24E57" w:rsidRPr="00510D3B" w:rsidRDefault="00B24E57" w:rsidP="00B2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4"/>
                <w:szCs w:val="24"/>
              </w:rPr>
            </w:pPr>
            <w:r w:rsidRPr="00510D3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  </w:t>
            </w:r>
            <w:r w:rsidRPr="00510D3B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DE3F7FC" w14:textId="77777777" w:rsidR="00B24E57" w:rsidRPr="00510D3B" w:rsidRDefault="00B24E57" w:rsidP="00B2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016699" w14:textId="5734503D" w:rsidR="00BD25BA" w:rsidRPr="00510D3B" w:rsidRDefault="00BD25BA" w:rsidP="00B2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10D3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510D3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4C9F3FE" w14:textId="77777777" w:rsidR="00B24E57" w:rsidRPr="00510D3B" w:rsidRDefault="00B24E57" w:rsidP="00B2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C07D313" w14:textId="77777777" w:rsidR="00B24E57" w:rsidRPr="00510D3B" w:rsidRDefault="00B24E57" w:rsidP="00B2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AA9E0F" w14:textId="43979172" w:rsidR="00B24E57" w:rsidRPr="00510D3B" w:rsidRDefault="00B24E57" w:rsidP="00B2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0D3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510D3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767E9983" w14:textId="77777777" w:rsidR="00B24E57" w:rsidRPr="00510D3B" w:rsidRDefault="00B24E57" w:rsidP="00B2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70C237EB" w14:textId="77777777" w:rsidR="00B24E57" w:rsidRPr="00510D3B" w:rsidRDefault="00B24E57" w:rsidP="00EC30D2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19AE5B4" w14:textId="1BD3FA93" w:rsidR="00BD25BA" w:rsidRPr="00510D3B" w:rsidRDefault="00EC30D2" w:rsidP="00EC30D2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5E6B2F16" w14:textId="77777777" w:rsidR="00B24E57" w:rsidRPr="00510D3B" w:rsidRDefault="00B24E57" w:rsidP="00B2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AF531FC" w14:textId="77777777" w:rsidR="00B24E57" w:rsidRPr="00510D3B" w:rsidRDefault="00B24E57" w:rsidP="00B24E57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E56E788" w14:textId="4285086E" w:rsidR="00B24E57" w:rsidRPr="00510D3B" w:rsidRDefault="00B24E57" w:rsidP="00B24E57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0D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3F6926" w:rsidRPr="003F69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</w:t>
            </w:r>
            <w:r w:rsidRPr="00510D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</w:tcPr>
          <w:p w14:paraId="56FD06A0" w14:textId="77777777" w:rsidR="00B24E57" w:rsidRPr="00510D3B" w:rsidRDefault="00B24E57" w:rsidP="00B2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3F5B6E5A" w14:textId="77777777" w:rsidR="00B24E57" w:rsidRPr="00510D3B" w:rsidRDefault="00B24E57" w:rsidP="00B24E57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3C2897C" w14:textId="0E10D4B1" w:rsidR="00BD25BA" w:rsidRPr="00510D3B" w:rsidRDefault="00BD25BA" w:rsidP="00B24E57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0D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Pr="00510D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</w:tcPr>
          <w:p w14:paraId="5920FD43" w14:textId="77777777" w:rsidR="00B24E57" w:rsidRPr="00510D3B" w:rsidRDefault="00B24E57" w:rsidP="00B2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4D07941E" w14:textId="77777777" w:rsidR="00B24E57" w:rsidRPr="00510D3B" w:rsidRDefault="00B24E57" w:rsidP="00B24E57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30E56CF" w14:textId="575AAF5B" w:rsidR="00B24E57" w:rsidRPr="00510D3B" w:rsidRDefault="00B24E57" w:rsidP="00B24E57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10D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3F6926" w:rsidRPr="003F6926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29</w:t>
            </w:r>
            <w:r w:rsidRPr="00510D3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B24E57" w:rsidRPr="00D108DA" w14:paraId="1AB05D89" w14:textId="77777777" w:rsidTr="00324B4F">
        <w:trPr>
          <w:trHeight w:val="352"/>
        </w:trPr>
        <w:tc>
          <w:tcPr>
            <w:tcW w:w="2898" w:type="dxa"/>
          </w:tcPr>
          <w:p w14:paraId="162AB41A" w14:textId="77777777" w:rsidR="00B24E57" w:rsidRPr="00510D3B" w:rsidRDefault="00B24E57" w:rsidP="00B24E57">
            <w:pPr>
              <w:pStyle w:val="a"/>
              <w:tabs>
                <w:tab w:val="clear" w:pos="1080"/>
              </w:tabs>
              <w:ind w:left="369" w:right="-468" w:hanging="36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10D3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F4C0B3B" w14:textId="76C2BC91" w:rsidR="00B24E57" w:rsidRPr="00510D3B" w:rsidRDefault="003F6926" w:rsidP="00B2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247</w:t>
            </w:r>
          </w:p>
        </w:tc>
        <w:tc>
          <w:tcPr>
            <w:tcW w:w="270" w:type="dxa"/>
          </w:tcPr>
          <w:p w14:paraId="2357C2B5" w14:textId="77777777" w:rsidR="00B24E57" w:rsidRPr="00510D3B" w:rsidRDefault="00B24E57" w:rsidP="00B2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8D55F5C" w14:textId="37E21D65" w:rsidR="00B24E57" w:rsidRPr="00510D3B" w:rsidRDefault="003F6926" w:rsidP="00B2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406</w:t>
            </w:r>
          </w:p>
        </w:tc>
        <w:tc>
          <w:tcPr>
            <w:tcW w:w="243" w:type="dxa"/>
          </w:tcPr>
          <w:p w14:paraId="2CB842CF" w14:textId="77777777" w:rsidR="00B24E57" w:rsidRPr="00510D3B" w:rsidRDefault="00B24E57" w:rsidP="00B2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14:paraId="33E7D8BD" w14:textId="7B1777E3" w:rsidR="00B24E57" w:rsidRPr="00EC30D2" w:rsidRDefault="003F6926" w:rsidP="00EC30D2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338</w:t>
            </w:r>
          </w:p>
        </w:tc>
        <w:tc>
          <w:tcPr>
            <w:tcW w:w="270" w:type="dxa"/>
          </w:tcPr>
          <w:p w14:paraId="6072A6D2" w14:textId="77777777" w:rsidR="00B24E57" w:rsidRPr="00510D3B" w:rsidRDefault="00B24E57" w:rsidP="00B2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976B02A" w14:textId="0BB465F7" w:rsidR="00B24E57" w:rsidRPr="00510D3B" w:rsidRDefault="003F6926" w:rsidP="00B24E57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26</w:t>
            </w:r>
            <w:r w:rsidRPr="003F6926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</w:tcPr>
          <w:p w14:paraId="495107FC" w14:textId="77777777" w:rsidR="00B24E57" w:rsidRPr="00510D3B" w:rsidRDefault="00B24E57" w:rsidP="00B2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44AC2863" w14:textId="35F80201" w:rsidR="00B24E57" w:rsidRPr="00510D3B" w:rsidRDefault="003F6926" w:rsidP="00B24E57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585</w:t>
            </w:r>
          </w:p>
        </w:tc>
        <w:tc>
          <w:tcPr>
            <w:tcW w:w="236" w:type="dxa"/>
          </w:tcPr>
          <w:p w14:paraId="1B962FA4" w14:textId="77777777" w:rsidR="00B24E57" w:rsidRPr="00510D3B" w:rsidRDefault="00B24E57" w:rsidP="00B24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6BAE599A" w14:textId="633418D9" w:rsidR="00B24E57" w:rsidRPr="00510D3B" w:rsidRDefault="003F6926" w:rsidP="00B24E57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Pr="003F6926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70</w:t>
            </w:r>
          </w:p>
        </w:tc>
      </w:tr>
    </w:tbl>
    <w:p w14:paraId="1782391D" w14:textId="79D5D8FC" w:rsidR="00D108DA" w:rsidRPr="00B3693A" w:rsidRDefault="00D108DA" w:rsidP="00BF7843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0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270"/>
        <w:gridCol w:w="1170"/>
      </w:tblGrid>
      <w:tr w:rsidR="0048632F" w:rsidRPr="00272DBB" w14:paraId="0C5D99AB" w14:textId="77777777" w:rsidTr="004F1CA5">
        <w:tc>
          <w:tcPr>
            <w:tcW w:w="6300" w:type="dxa"/>
          </w:tcPr>
          <w:p w14:paraId="3D50618E" w14:textId="5A40A3F9" w:rsidR="0048632F" w:rsidRPr="00272DBB" w:rsidRDefault="0048632F" w:rsidP="0048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0" w:type="dxa"/>
            <w:gridSpan w:val="3"/>
          </w:tcPr>
          <w:p w14:paraId="7AC5ABD2" w14:textId="675581E2" w:rsidR="0048632F" w:rsidRPr="00272DBB" w:rsidRDefault="0048632F" w:rsidP="0048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765E9" w:rsidRPr="00272DBB" w14:paraId="7C503690" w14:textId="77777777" w:rsidTr="004F1CA5">
        <w:tc>
          <w:tcPr>
            <w:tcW w:w="6300" w:type="dxa"/>
          </w:tcPr>
          <w:p w14:paraId="4A84F774" w14:textId="39B028F2" w:rsidR="007765E9" w:rsidRPr="007765E9" w:rsidRDefault="007765E9" w:rsidP="0077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250" w:right="-470" w:hanging="25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765E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ผลขาดทุนด้านเครดิตที่คาดว่าจะเกิดขึ้นสำหรับงวดหกเดือนสิ้นสุดวันที่ </w:t>
            </w:r>
            <w:r w:rsidR="003F6926" w:rsidRPr="003F692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30</w:t>
            </w:r>
            <w:r w:rsidRPr="007765E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7765E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</w:tcPr>
          <w:p w14:paraId="6A15F40E" w14:textId="5524FA6C" w:rsidR="007765E9" w:rsidRPr="00272DBB" w:rsidRDefault="003F6926" w:rsidP="0077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3F6926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6740B1E6" w14:textId="77777777" w:rsidR="007765E9" w:rsidRPr="00272DBB" w:rsidRDefault="007765E9" w:rsidP="0077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7F5A537" w14:textId="72CB1FB5" w:rsidR="007765E9" w:rsidRPr="00272DBB" w:rsidRDefault="003F6926" w:rsidP="0077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7765E9" w:rsidRPr="00272DBB" w14:paraId="7C14752F" w14:textId="77777777" w:rsidTr="004F1CA5">
        <w:tc>
          <w:tcPr>
            <w:tcW w:w="6300" w:type="dxa"/>
          </w:tcPr>
          <w:p w14:paraId="2C4A33B7" w14:textId="77777777" w:rsidR="007765E9" w:rsidRPr="00272DBB" w:rsidRDefault="007765E9" w:rsidP="0077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0" w:type="dxa"/>
            <w:gridSpan w:val="3"/>
          </w:tcPr>
          <w:p w14:paraId="20EEC551" w14:textId="7BCE6051" w:rsidR="007765E9" w:rsidRPr="00272DBB" w:rsidRDefault="007765E9" w:rsidP="0077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272DB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ล้านบาท</w:t>
            </w:r>
            <w:r w:rsidRPr="00272DB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7765E9" w:rsidRPr="00272DBB" w14:paraId="36410316" w14:textId="77777777" w:rsidTr="004F1CA5">
        <w:tc>
          <w:tcPr>
            <w:tcW w:w="6300" w:type="dxa"/>
          </w:tcPr>
          <w:p w14:paraId="54E9B405" w14:textId="659ECF45" w:rsidR="007765E9" w:rsidRPr="00272DBB" w:rsidRDefault="007765E9" w:rsidP="0077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24AC07B3" w14:textId="7954AB44" w:rsidR="007765E9" w:rsidRPr="00272DBB" w:rsidRDefault="003F6926" w:rsidP="007765E9">
            <w:pPr>
              <w:pStyle w:val="a1"/>
              <w:tabs>
                <w:tab w:val="decimal" w:pos="796"/>
              </w:tabs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270" w:type="dxa"/>
          </w:tcPr>
          <w:p w14:paraId="76B0165F" w14:textId="77777777" w:rsidR="007765E9" w:rsidRPr="00272DBB" w:rsidRDefault="007765E9" w:rsidP="007765E9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C572B21" w14:textId="7CA30E55" w:rsidR="007765E9" w:rsidRPr="00272DBB" w:rsidRDefault="003F6926" w:rsidP="007765E9">
            <w:pPr>
              <w:pStyle w:val="a1"/>
              <w:tabs>
                <w:tab w:val="decimal" w:pos="796"/>
              </w:tabs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</w:tr>
      <w:tr w:rsidR="007765E9" w:rsidRPr="00272DBB" w14:paraId="092282A5" w14:textId="77777777" w:rsidTr="004F1CA5">
        <w:tc>
          <w:tcPr>
            <w:tcW w:w="6300" w:type="dxa"/>
          </w:tcPr>
          <w:p w14:paraId="772026A6" w14:textId="68C70086" w:rsidR="007765E9" w:rsidRPr="00272DBB" w:rsidRDefault="007765E9" w:rsidP="0077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2777AF55" w14:textId="5EE3D50E" w:rsidR="007765E9" w:rsidRPr="00B70F7D" w:rsidRDefault="00150633" w:rsidP="007765E9">
            <w:pPr>
              <w:pStyle w:val="a1"/>
              <w:tabs>
                <w:tab w:val="decimal" w:pos="796"/>
              </w:tabs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358E21A0" w14:textId="77777777" w:rsidR="007765E9" w:rsidRPr="00272DBB" w:rsidRDefault="007765E9" w:rsidP="0077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8ACD77C" w14:textId="7D4ABB91" w:rsidR="007765E9" w:rsidRPr="0033428A" w:rsidRDefault="00150633" w:rsidP="007765E9">
            <w:pPr>
              <w:pStyle w:val="a1"/>
              <w:tabs>
                <w:tab w:val="decimal" w:pos="796"/>
              </w:tabs>
              <w:ind w:left="-108"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bookmarkEnd w:id="1"/>
    </w:tbl>
    <w:p w14:paraId="619E1450" w14:textId="406DF48F" w:rsidR="004F1CA5" w:rsidRPr="00272DBB" w:rsidRDefault="004F1C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6F06A492" w14:textId="3103F8F7" w:rsidR="00DF7265" w:rsidRDefault="00C12945" w:rsidP="00E370FC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ลูกหนี้ของกลุ่มบริษัทแห่งหนึ่ง ได้เข้าสู่กระบวนการฟื้นฟูกิจการภายใต้คำสั่งศาลล้มละลายกลาง ตามกฎหมายล้มละลาย กลุ่มบริษัทมีลูกหนี้ค้างชำระ</w:t>
      </w:r>
      <w:r w:rsidR="004947C9" w:rsidRPr="00272DBB">
        <w:rPr>
          <w:rFonts w:asciiTheme="majorBidi" w:hAnsiTheme="majorBidi" w:cstheme="majorBidi"/>
          <w:sz w:val="30"/>
          <w:szCs w:val="30"/>
          <w:cs/>
        </w:rPr>
        <w:t>ตามแผนฟื้นฟู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จากกิจการดังกล่าว ซึ่งประกอบด้วยลูกหนี้การค้าจำนวน </w:t>
      </w:r>
      <w:r w:rsidR="003F6926" w:rsidRPr="003F6926">
        <w:rPr>
          <w:rFonts w:asciiTheme="majorBidi" w:hAnsiTheme="majorBidi" w:cstheme="majorBidi"/>
          <w:sz w:val="30"/>
          <w:szCs w:val="30"/>
        </w:rPr>
        <w:t>46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ล้านบาท และลูกหนี้ตามสัญญาเช่าเงินทุนจำนวน </w:t>
      </w:r>
      <w:r w:rsidR="003F6926" w:rsidRPr="003F6926">
        <w:rPr>
          <w:rFonts w:asciiTheme="majorBidi" w:hAnsiTheme="majorBidi" w:cstheme="majorBidi"/>
          <w:sz w:val="30"/>
          <w:szCs w:val="30"/>
        </w:rPr>
        <w:t>13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ล้านบาท (สุทธิจากการโอนสิทธิรับเงินจากลูกหนี้ดังกล่าวให้แก่บริษัทลีสซิ่งแห่งหนึ่งจำนวน </w:t>
      </w:r>
      <w:r w:rsidR="003F6926" w:rsidRPr="003F6926">
        <w:rPr>
          <w:rFonts w:asciiTheme="majorBidi" w:hAnsiTheme="majorBidi" w:cstheme="majorBidi"/>
          <w:sz w:val="30"/>
          <w:szCs w:val="30"/>
        </w:rPr>
        <w:t>7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ล้านบาท) ในเดือนมิถุนายน </w:t>
      </w:r>
      <w:r w:rsidR="003F6926" w:rsidRPr="003F6926">
        <w:rPr>
          <w:rFonts w:asciiTheme="majorBidi" w:hAnsiTheme="majorBidi" w:cstheme="majorBidi"/>
          <w:sz w:val="30"/>
          <w:szCs w:val="30"/>
        </w:rPr>
        <w:t>2564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ศาลล้มละลายกลางได้มีคำสั่งเห็นชอบด้วยแผนฟื้นฟูกิจการโดยลูกหนี้ดังกล่าวตกลงจะชำระหนี้ตามแผนฟื้นฟูกิจการดังนี้ </w:t>
      </w:r>
    </w:p>
    <w:p w14:paraId="2B5A9A14" w14:textId="2BC9601C" w:rsidR="00E370FC" w:rsidRPr="00272DBB" w:rsidRDefault="00E370FC" w:rsidP="006D02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BC2F2BE" w14:textId="51E27AA3" w:rsidR="00C12945" w:rsidRPr="007765E9" w:rsidRDefault="00C12945" w:rsidP="006C2AA4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7765E9">
        <w:rPr>
          <w:rFonts w:ascii="Angsana New" w:hAnsi="Angsana New" w:hint="cs"/>
          <w:sz w:val="30"/>
          <w:szCs w:val="30"/>
          <w:cs/>
        </w:rPr>
        <w:lastRenderedPageBreak/>
        <w:t xml:space="preserve">ชำระหนี้ร้อยละ </w:t>
      </w:r>
      <w:r w:rsidR="003F6926" w:rsidRPr="003F6926">
        <w:rPr>
          <w:rFonts w:ascii="Angsana New" w:hAnsi="Angsana New" w:hint="cs"/>
          <w:sz w:val="30"/>
          <w:szCs w:val="30"/>
        </w:rPr>
        <w:t>100</w:t>
      </w:r>
      <w:r w:rsidR="004206BB" w:rsidRPr="007765E9">
        <w:rPr>
          <w:rFonts w:ascii="Angsana New" w:hAnsi="Angsana New" w:hint="cs"/>
          <w:sz w:val="30"/>
          <w:szCs w:val="30"/>
        </w:rPr>
        <w:t xml:space="preserve"> </w:t>
      </w:r>
      <w:r w:rsidRPr="007765E9">
        <w:rPr>
          <w:rFonts w:ascii="Angsana New" w:hAnsi="Angsana New" w:hint="cs"/>
          <w:sz w:val="30"/>
          <w:szCs w:val="30"/>
          <w:cs/>
        </w:rPr>
        <w:t>ของภาระหนี้เงินต้นคงค้าง จะได้รับชำระจากกระแสเงินสดจากการดำเนินงานปกติของ</w:t>
      </w:r>
      <w:r w:rsidR="004947C9" w:rsidRPr="007765E9">
        <w:rPr>
          <w:rFonts w:ascii="Angsana New" w:hAnsi="Angsana New" w:hint="cs"/>
          <w:sz w:val="30"/>
          <w:szCs w:val="30"/>
          <w:cs/>
        </w:rPr>
        <w:t>ลูกหนี้ดังกล่าว</w:t>
      </w:r>
      <w:r w:rsidRPr="007765E9">
        <w:rPr>
          <w:rFonts w:ascii="Angsana New" w:hAnsi="Angsana New" w:hint="cs"/>
          <w:sz w:val="30"/>
          <w:szCs w:val="30"/>
          <w:cs/>
        </w:rPr>
        <w:t xml:space="preserve"> โดยทำการชำระเป็นรายครึ่งปีเป็นระยะเวลา </w:t>
      </w:r>
      <w:r w:rsidR="003F6926" w:rsidRPr="003F6926">
        <w:rPr>
          <w:rFonts w:ascii="Angsana New" w:hAnsi="Angsana New" w:hint="cs"/>
          <w:sz w:val="30"/>
          <w:szCs w:val="30"/>
        </w:rPr>
        <w:t>7</w:t>
      </w:r>
      <w:r w:rsidRPr="007765E9">
        <w:rPr>
          <w:rFonts w:ascii="Angsana New" w:hAnsi="Angsana New" w:hint="cs"/>
          <w:sz w:val="30"/>
          <w:szCs w:val="30"/>
          <w:cs/>
        </w:rPr>
        <w:t xml:space="preserve"> ปี</w:t>
      </w:r>
      <w:r w:rsidR="004947C9" w:rsidRPr="007765E9">
        <w:rPr>
          <w:rFonts w:ascii="Angsana New" w:hAnsi="Angsana New" w:hint="cs"/>
          <w:sz w:val="30"/>
          <w:szCs w:val="30"/>
          <w:cs/>
        </w:rPr>
        <w:t xml:space="preserve"> </w:t>
      </w:r>
      <w:r w:rsidRPr="007765E9">
        <w:rPr>
          <w:rFonts w:ascii="Angsana New" w:hAnsi="Angsana New" w:hint="cs"/>
          <w:sz w:val="30"/>
          <w:szCs w:val="30"/>
          <w:cs/>
        </w:rPr>
        <w:t xml:space="preserve">เริ่มตั้งแต่ครึ่งปีหลังของปีที่ </w:t>
      </w:r>
      <w:r w:rsidR="003F6926" w:rsidRPr="003F6926">
        <w:rPr>
          <w:rFonts w:ascii="Angsana New" w:hAnsi="Angsana New" w:hint="cs"/>
          <w:sz w:val="30"/>
          <w:szCs w:val="30"/>
        </w:rPr>
        <w:t>3</w:t>
      </w:r>
      <w:r w:rsidRPr="007765E9">
        <w:rPr>
          <w:rFonts w:ascii="Angsana New" w:hAnsi="Angsana New" w:hint="cs"/>
          <w:sz w:val="30"/>
          <w:szCs w:val="30"/>
          <w:cs/>
        </w:rPr>
        <w:t xml:space="preserve"> ในอัตราร้อยละ </w:t>
      </w:r>
      <w:r w:rsidR="003F6926" w:rsidRPr="003F6926">
        <w:rPr>
          <w:rFonts w:ascii="Angsana New" w:hAnsi="Angsana New" w:hint="cs"/>
          <w:sz w:val="30"/>
          <w:szCs w:val="30"/>
        </w:rPr>
        <w:t>12</w:t>
      </w:r>
      <w:r w:rsidR="004206BB" w:rsidRPr="007765E9">
        <w:rPr>
          <w:rFonts w:ascii="Angsana New" w:hAnsi="Angsana New" w:hint="cs"/>
          <w:sz w:val="30"/>
          <w:szCs w:val="30"/>
        </w:rPr>
        <w:t>.</w:t>
      </w:r>
      <w:r w:rsidR="003F6926" w:rsidRPr="003F6926">
        <w:rPr>
          <w:rFonts w:ascii="Angsana New" w:hAnsi="Angsana New" w:hint="cs"/>
          <w:sz w:val="30"/>
          <w:szCs w:val="30"/>
        </w:rPr>
        <w:t>5</w:t>
      </w:r>
    </w:p>
    <w:p w14:paraId="1545B0D9" w14:textId="2E6DDECC" w:rsidR="005E0F4C" w:rsidRPr="007765E9" w:rsidRDefault="00C12945" w:rsidP="006D02B9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z w:val="30"/>
          <w:szCs w:val="30"/>
        </w:rPr>
      </w:pPr>
      <w:r w:rsidRPr="007765E9">
        <w:rPr>
          <w:rFonts w:ascii="Angsana New" w:hAnsi="Angsana New" w:hint="cs"/>
          <w:sz w:val="30"/>
          <w:szCs w:val="30"/>
          <w:cs/>
        </w:rPr>
        <w:t xml:space="preserve">ภาระหนี้ส่วนที่เหลือจาก </w:t>
      </w:r>
      <w:r w:rsidR="003F6926" w:rsidRPr="003F6926">
        <w:rPr>
          <w:rFonts w:ascii="Angsana New" w:hAnsi="Angsana New" w:hint="cs"/>
          <w:sz w:val="30"/>
          <w:szCs w:val="30"/>
        </w:rPr>
        <w:t>1</w:t>
      </w:r>
      <w:r w:rsidRPr="007765E9">
        <w:rPr>
          <w:rFonts w:ascii="Angsana New" w:hAnsi="Angsana New" w:hint="cs"/>
          <w:sz w:val="30"/>
          <w:szCs w:val="30"/>
        </w:rPr>
        <w:t xml:space="preserve">) </w:t>
      </w:r>
      <w:r w:rsidRPr="007765E9">
        <w:rPr>
          <w:rFonts w:ascii="Angsana New" w:hAnsi="Angsana New" w:hint="cs"/>
          <w:sz w:val="30"/>
          <w:szCs w:val="30"/>
          <w:cs/>
        </w:rPr>
        <w:t xml:space="preserve">ให้ถือว่าระงับสิ้นไปและ/หรือได้รับการปลดหนี้ทั้งจำนวนทันที ณ วันที่ศาลมีคำสั่งเห็นชอบด้วยแผน </w:t>
      </w:r>
    </w:p>
    <w:p w14:paraId="79B2233B" w14:textId="00401254" w:rsidR="00DF7265" w:rsidRPr="007765E9" w:rsidRDefault="00DF7265" w:rsidP="00DF7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 w:right="-25"/>
        <w:jc w:val="thaiDistribute"/>
        <w:rPr>
          <w:rFonts w:ascii="Angsana New" w:hAnsi="Angsana New"/>
          <w:spacing w:val="-2"/>
          <w:sz w:val="30"/>
          <w:szCs w:val="30"/>
        </w:rPr>
      </w:pPr>
      <w:r w:rsidRPr="007765E9">
        <w:rPr>
          <w:rFonts w:ascii="Angsana New" w:hAnsi="Angsana New" w:hint="cs"/>
          <w:sz w:val="30"/>
          <w:szCs w:val="30"/>
          <w:cs/>
        </w:rPr>
        <w:t>จากเหตุดังกล่าวกลุ่มบริษัทได้จัดประเภทลูกหนี้การค้าและลูกหนี้ตามสัญญาเช่าเงินทุนจำนวน</w:t>
      </w:r>
      <w:r w:rsidRPr="007765E9">
        <w:rPr>
          <w:rFonts w:ascii="Angsana New" w:hAnsi="Angsana New" w:hint="cs"/>
          <w:sz w:val="30"/>
          <w:szCs w:val="30"/>
        </w:rPr>
        <w:t xml:space="preserve"> </w:t>
      </w:r>
      <w:r w:rsidR="003F6926" w:rsidRPr="003F6926">
        <w:rPr>
          <w:rFonts w:ascii="Angsana New" w:hAnsi="Angsana New" w:hint="cs"/>
          <w:sz w:val="30"/>
          <w:szCs w:val="30"/>
        </w:rPr>
        <w:t>59</w:t>
      </w:r>
      <w:r w:rsidRPr="007765E9">
        <w:rPr>
          <w:rFonts w:ascii="Angsana New" w:hAnsi="Angsana New" w:hint="cs"/>
          <w:sz w:val="30"/>
          <w:szCs w:val="30"/>
          <w:cs/>
        </w:rPr>
        <w:t xml:space="preserve"> ล้านบาทและค่าเผื่อผลขาดทุนด้านเครดิตที่คาดว่าจะเกิดขึ้นจำนวน </w:t>
      </w:r>
      <w:r w:rsidR="003F6926" w:rsidRPr="003F6926">
        <w:rPr>
          <w:rFonts w:ascii="Angsana New" w:hAnsi="Angsana New" w:hint="cs"/>
          <w:sz w:val="30"/>
          <w:szCs w:val="30"/>
        </w:rPr>
        <w:t>21</w:t>
      </w:r>
      <w:r w:rsidRPr="007765E9">
        <w:rPr>
          <w:rFonts w:ascii="Angsana New" w:hAnsi="Angsana New" w:hint="cs"/>
          <w:sz w:val="30"/>
          <w:szCs w:val="30"/>
          <w:cs/>
        </w:rPr>
        <w:t xml:space="preserve"> ล้านบาท เป็นลูกหนี้ตามสัญญาปรับโครงสร้างหนี้ในปี </w:t>
      </w:r>
      <w:r w:rsidR="003F6926" w:rsidRPr="003F6926">
        <w:rPr>
          <w:rFonts w:ascii="Angsana New" w:hAnsi="Angsana New" w:hint="cs"/>
          <w:sz w:val="30"/>
          <w:szCs w:val="30"/>
        </w:rPr>
        <w:t>2564</w:t>
      </w:r>
      <w:r w:rsidRPr="007765E9">
        <w:rPr>
          <w:rFonts w:ascii="Angsana New" w:hAnsi="Angsana New" w:hint="cs"/>
          <w:sz w:val="30"/>
          <w:szCs w:val="30"/>
          <w:cs/>
        </w:rPr>
        <w:t xml:space="preserve"> ผู้บริหารของกลุ่มบริษัทได้รับรู้ค่าเผื่อผลขาดทุนด้านเครดิตที่คาดว่าจะเกิดขึ้นสำหรับหนี้ที่ผิดนัดชำระที่เข้าสู่กระบวนการฟื้นฟูกิจการที่เหลือทั้งจำนวนเป็นจำนวน</w:t>
      </w:r>
      <w:r w:rsidRPr="007765E9">
        <w:rPr>
          <w:rFonts w:ascii="Angsana New" w:hAnsi="Angsana New" w:hint="cs"/>
          <w:sz w:val="30"/>
          <w:szCs w:val="30"/>
        </w:rPr>
        <w:t xml:space="preserve"> </w:t>
      </w:r>
      <w:r w:rsidR="003F6926" w:rsidRPr="003F6926">
        <w:rPr>
          <w:rFonts w:ascii="Angsana New" w:hAnsi="Angsana New" w:hint="cs"/>
          <w:spacing w:val="-2"/>
          <w:sz w:val="30"/>
          <w:szCs w:val="30"/>
        </w:rPr>
        <w:t>38</w:t>
      </w:r>
      <w:r w:rsidRPr="007765E9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7765E9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ในปี </w:t>
      </w:r>
      <w:r w:rsidR="003F6926" w:rsidRPr="003F6926">
        <w:rPr>
          <w:rFonts w:ascii="Angsana New" w:hAnsi="Angsana New" w:hint="cs"/>
          <w:spacing w:val="-2"/>
          <w:sz w:val="30"/>
          <w:szCs w:val="30"/>
        </w:rPr>
        <w:t>2564</w:t>
      </w:r>
      <w:r w:rsidRPr="007765E9">
        <w:rPr>
          <w:rFonts w:ascii="Angsana New" w:hAnsi="Angsana New" w:hint="cs"/>
          <w:spacing w:val="-2"/>
          <w:sz w:val="30"/>
          <w:szCs w:val="30"/>
        </w:rPr>
        <w:t xml:space="preserve"> </w:t>
      </w:r>
    </w:p>
    <w:p w14:paraId="580CA1CE" w14:textId="6B83039A" w:rsidR="008C0A3B" w:rsidRPr="007765E9" w:rsidRDefault="008C0A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</w:rPr>
      </w:pPr>
    </w:p>
    <w:p w14:paraId="555E33DA" w14:textId="73EDBABD" w:rsidR="00BB3DB7" w:rsidRPr="007765E9" w:rsidRDefault="00BB3DB7" w:rsidP="0078719A">
      <w:pPr>
        <w:pStyle w:val="Heading1"/>
        <w:ind w:left="540" w:hanging="540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7765E9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เงินลงทุนในบริษัทร่วมและการร่วมค้า</w:t>
      </w:r>
    </w:p>
    <w:p w14:paraId="0221CD1D" w14:textId="65C68D1A" w:rsidR="007765E9" w:rsidRPr="007765E9" w:rsidRDefault="007765E9" w:rsidP="007765E9">
      <w:pPr>
        <w:rPr>
          <w:rFonts w:ascii="Angsana New" w:hAnsi="Angsana New"/>
          <w:sz w:val="30"/>
          <w:szCs w:val="30"/>
          <w:lang w:val="th-TH"/>
        </w:rPr>
      </w:pPr>
    </w:p>
    <w:tbl>
      <w:tblPr>
        <w:tblW w:w="921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9"/>
        <w:gridCol w:w="1080"/>
        <w:gridCol w:w="270"/>
        <w:gridCol w:w="1080"/>
        <w:gridCol w:w="270"/>
        <w:gridCol w:w="1102"/>
        <w:gridCol w:w="236"/>
        <w:gridCol w:w="1106"/>
        <w:gridCol w:w="8"/>
      </w:tblGrid>
      <w:tr w:rsidR="007765E9" w:rsidRPr="007765E9" w14:paraId="322CF9EC" w14:textId="77777777" w:rsidTr="0016027A">
        <w:trPr>
          <w:gridAfter w:val="1"/>
          <w:wAfter w:w="8" w:type="dxa"/>
          <w:tblHeader/>
        </w:trPr>
        <w:tc>
          <w:tcPr>
            <w:tcW w:w="4059" w:type="dxa"/>
            <w:shd w:val="clear" w:color="auto" w:fill="auto"/>
          </w:tcPr>
          <w:p w14:paraId="6298BA6D" w14:textId="77777777" w:rsidR="007765E9" w:rsidRPr="007765E9" w:rsidRDefault="007765E9" w:rsidP="0016027A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834CFE7" w14:textId="77777777" w:rsidR="007765E9" w:rsidRPr="007765E9" w:rsidRDefault="007765E9" w:rsidP="0077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5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D187E66" w14:textId="77777777" w:rsidR="007765E9" w:rsidRPr="007765E9" w:rsidRDefault="007765E9" w:rsidP="0077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4" w:type="dxa"/>
            <w:gridSpan w:val="3"/>
            <w:shd w:val="clear" w:color="auto" w:fill="auto"/>
          </w:tcPr>
          <w:p w14:paraId="6FB5F2B5" w14:textId="77777777" w:rsidR="007765E9" w:rsidRPr="007765E9" w:rsidRDefault="007765E9" w:rsidP="0077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5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65E9" w:rsidRPr="007765E9" w14:paraId="0405C485" w14:textId="77777777" w:rsidTr="0016027A">
        <w:trPr>
          <w:tblHeader/>
        </w:trPr>
        <w:tc>
          <w:tcPr>
            <w:tcW w:w="4059" w:type="dxa"/>
            <w:shd w:val="clear" w:color="auto" w:fill="auto"/>
          </w:tcPr>
          <w:p w14:paraId="027CA96E" w14:textId="77777777" w:rsidR="007765E9" w:rsidRPr="007765E9" w:rsidRDefault="007765E9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6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7C9A83" w14:textId="31513A2A" w:rsidR="007765E9" w:rsidRPr="007765E9" w:rsidRDefault="003F6926" w:rsidP="007765E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92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5E4033E2" w14:textId="77777777" w:rsidR="007765E9" w:rsidRPr="007765E9" w:rsidRDefault="007765E9" w:rsidP="007765E9">
            <w:pPr>
              <w:spacing w:line="380" w:lineRule="exact"/>
              <w:ind w:left="-103"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1360F2" w14:textId="3C24ADE5" w:rsidR="007765E9" w:rsidRPr="007765E9" w:rsidRDefault="003F6926" w:rsidP="00776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3"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92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27B1E7F" w14:textId="77777777" w:rsidR="007765E9" w:rsidRPr="007765E9" w:rsidRDefault="007765E9" w:rsidP="00776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284DCE46" w14:textId="5D17218E" w:rsidR="007765E9" w:rsidRPr="007765E9" w:rsidRDefault="003F6926" w:rsidP="007765E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92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4BEF08A1" w14:textId="77777777" w:rsidR="007765E9" w:rsidRPr="007765E9" w:rsidRDefault="007765E9" w:rsidP="0077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2C2AE0FB" w14:textId="55EB53D9" w:rsidR="007765E9" w:rsidRPr="007765E9" w:rsidRDefault="003F6926" w:rsidP="00776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92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765E9" w:rsidRPr="007765E9" w14:paraId="4D97BCC9" w14:textId="77777777" w:rsidTr="0016027A">
        <w:trPr>
          <w:gridAfter w:val="1"/>
          <w:wAfter w:w="8" w:type="dxa"/>
          <w:tblHeader/>
        </w:trPr>
        <w:tc>
          <w:tcPr>
            <w:tcW w:w="4059" w:type="dxa"/>
            <w:shd w:val="clear" w:color="auto" w:fill="auto"/>
          </w:tcPr>
          <w:p w14:paraId="6C50D2CB" w14:textId="77777777" w:rsidR="007765E9" w:rsidRPr="007765E9" w:rsidRDefault="007765E9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6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44" w:type="dxa"/>
            <w:gridSpan w:val="7"/>
            <w:shd w:val="clear" w:color="auto" w:fill="auto"/>
          </w:tcPr>
          <w:p w14:paraId="73B3A397" w14:textId="77777777" w:rsidR="007765E9" w:rsidRPr="007765E9" w:rsidRDefault="007765E9" w:rsidP="0077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1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7765E9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7765E9" w:rsidRPr="007765E9" w14:paraId="71AC30D1" w14:textId="77777777" w:rsidTr="007765E9">
        <w:trPr>
          <w:gridAfter w:val="1"/>
          <w:wAfter w:w="8" w:type="dxa"/>
          <w:trHeight w:val="70"/>
        </w:trPr>
        <w:tc>
          <w:tcPr>
            <w:tcW w:w="4059" w:type="dxa"/>
            <w:shd w:val="clear" w:color="auto" w:fill="auto"/>
          </w:tcPr>
          <w:p w14:paraId="51323845" w14:textId="77777777" w:rsidR="007765E9" w:rsidRPr="007765E9" w:rsidRDefault="007765E9" w:rsidP="0016027A">
            <w:pPr>
              <w:spacing w:line="380" w:lineRule="exact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65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0EA59353" w14:textId="77777777" w:rsidR="007765E9" w:rsidRPr="007765E9" w:rsidRDefault="007765E9" w:rsidP="0016027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1118BFB" w14:textId="77777777" w:rsidR="007765E9" w:rsidRPr="007765E9" w:rsidRDefault="007765E9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33D1D6" w14:textId="77777777" w:rsidR="007765E9" w:rsidRPr="007765E9" w:rsidRDefault="007765E9" w:rsidP="0016027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05B450" w14:textId="77777777" w:rsidR="007765E9" w:rsidRPr="007765E9" w:rsidRDefault="007765E9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9E367E6" w14:textId="77777777" w:rsidR="007765E9" w:rsidRPr="007765E9" w:rsidRDefault="007765E9" w:rsidP="0016027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415A3F8" w14:textId="77777777" w:rsidR="007765E9" w:rsidRPr="007765E9" w:rsidRDefault="007765E9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0D402A87" w14:textId="77777777" w:rsidR="007765E9" w:rsidRPr="007765E9" w:rsidRDefault="007765E9" w:rsidP="0016027A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765E9" w:rsidRPr="007765E9" w14:paraId="266799B9" w14:textId="77777777" w:rsidTr="0016027A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75D9AF78" w14:textId="1E3727A2" w:rsidR="007765E9" w:rsidRPr="007765E9" w:rsidRDefault="007765E9" w:rsidP="007765E9">
            <w:pPr>
              <w:spacing w:line="380" w:lineRule="exact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7765E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3F6926" w:rsidRPr="003F6926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765E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765E9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14:paraId="3B2D7E03" w14:textId="1CF8996B" w:rsidR="007765E9" w:rsidRPr="007765E9" w:rsidRDefault="003F6926" w:rsidP="007765E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9F5E1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F6926">
              <w:rPr>
                <w:rFonts w:ascii="Angsana New" w:hAnsi="Angsana New"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5B4816D3" w14:textId="77777777" w:rsidR="007765E9" w:rsidRPr="007765E9" w:rsidRDefault="007765E9" w:rsidP="0077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A07F68" w14:textId="22DEBCCB" w:rsidR="007765E9" w:rsidRPr="007765E9" w:rsidRDefault="003F6926" w:rsidP="007765E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6926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7765E9" w:rsidRPr="007765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3F6926">
              <w:rPr>
                <w:rFonts w:ascii="Angsana New" w:hAnsi="Angsana New" w:hint="cs"/>
                <w:sz w:val="30"/>
                <w:szCs w:val="30"/>
                <w:lang w:val="en-US" w:bidi="th-TH"/>
              </w:rPr>
              <w:t>933</w:t>
            </w:r>
          </w:p>
        </w:tc>
        <w:tc>
          <w:tcPr>
            <w:tcW w:w="270" w:type="dxa"/>
            <w:shd w:val="clear" w:color="auto" w:fill="auto"/>
          </w:tcPr>
          <w:p w14:paraId="6344A20E" w14:textId="77777777" w:rsidR="007765E9" w:rsidRPr="007765E9" w:rsidRDefault="007765E9" w:rsidP="0077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5B09D4DE" w14:textId="6695C73B" w:rsidR="007765E9" w:rsidRPr="007765E9" w:rsidRDefault="003F6926" w:rsidP="007765E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852</w:t>
            </w:r>
          </w:p>
        </w:tc>
        <w:tc>
          <w:tcPr>
            <w:tcW w:w="236" w:type="dxa"/>
            <w:shd w:val="clear" w:color="auto" w:fill="auto"/>
          </w:tcPr>
          <w:p w14:paraId="23382410" w14:textId="77777777" w:rsidR="007765E9" w:rsidRPr="007765E9" w:rsidRDefault="007765E9" w:rsidP="00776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3BCC445E" w14:textId="4621344E" w:rsidR="007765E9" w:rsidRPr="007765E9" w:rsidRDefault="003F6926" w:rsidP="007765E9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 w:rsidRPr="003F6926">
              <w:rPr>
                <w:rFonts w:ascii="Angsana New" w:hAnsi="Angsana New" w:hint="cs"/>
                <w:sz w:val="30"/>
                <w:szCs w:val="30"/>
                <w:lang w:val="en-US" w:eastAsia="zh-CN" w:bidi="th-TH"/>
              </w:rPr>
              <w:t>852</w:t>
            </w:r>
          </w:p>
        </w:tc>
      </w:tr>
      <w:tr w:rsidR="009F5E16" w:rsidRPr="007765E9" w14:paraId="61F21C39" w14:textId="77777777" w:rsidTr="0016027A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3C8C12C4" w14:textId="77777777" w:rsidR="009F5E16" w:rsidRPr="007765E9" w:rsidRDefault="009F5E16" w:rsidP="009F5E16">
            <w:pPr>
              <w:spacing w:line="380" w:lineRule="exact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7765E9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ส่วนแบ่งกำไรของบริษัทร่วม </w:t>
            </w:r>
            <w:r w:rsidRPr="007765E9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7765E9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64B8B973" w14:textId="06E1D5E3" w:rsidR="009F5E16" w:rsidRPr="007765E9" w:rsidRDefault="003F6926" w:rsidP="009F5E1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 w:bidi="th-TH"/>
              </w:rPr>
              <w:t>276</w:t>
            </w:r>
          </w:p>
        </w:tc>
        <w:tc>
          <w:tcPr>
            <w:tcW w:w="270" w:type="dxa"/>
            <w:shd w:val="clear" w:color="auto" w:fill="auto"/>
          </w:tcPr>
          <w:p w14:paraId="1DAF5F39" w14:textId="77777777" w:rsidR="009F5E16" w:rsidRPr="007765E9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E4DD81" w14:textId="77352399" w:rsidR="009F5E16" w:rsidRPr="007765E9" w:rsidRDefault="003F6926" w:rsidP="009F5E1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6926">
              <w:rPr>
                <w:rFonts w:ascii="Angsana New" w:hAnsi="Angsana New" w:hint="cs"/>
                <w:sz w:val="30"/>
                <w:szCs w:val="30"/>
                <w:lang w:val="en-US" w:bidi="th-TH"/>
              </w:rPr>
              <w:t>307</w:t>
            </w:r>
          </w:p>
        </w:tc>
        <w:tc>
          <w:tcPr>
            <w:tcW w:w="270" w:type="dxa"/>
            <w:shd w:val="clear" w:color="auto" w:fill="auto"/>
          </w:tcPr>
          <w:p w14:paraId="461288DC" w14:textId="77777777" w:rsidR="009F5E16" w:rsidRPr="007765E9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50194872" w14:textId="2EDEB985" w:rsidR="009F5E16" w:rsidRPr="007765E9" w:rsidRDefault="009F5E16" w:rsidP="009F5E16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7765E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FD2629" w14:textId="77777777" w:rsidR="009F5E16" w:rsidRPr="007765E9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2EADF08D" w14:textId="595636ED" w:rsidR="009F5E16" w:rsidRPr="007765E9" w:rsidRDefault="009F5E16" w:rsidP="009F5E16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7765E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9F5E16" w:rsidRPr="007765E9" w14:paraId="44A47519" w14:textId="77777777" w:rsidTr="0016027A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2031B018" w14:textId="77777777" w:rsidR="009F5E16" w:rsidRPr="007765E9" w:rsidRDefault="009F5E16" w:rsidP="009F5E16">
            <w:pPr>
              <w:spacing w:line="380" w:lineRule="exact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65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  <w:shd w:val="clear" w:color="auto" w:fill="auto"/>
          </w:tcPr>
          <w:p w14:paraId="2D3D4616" w14:textId="744AC967" w:rsidR="009F5E16" w:rsidRPr="007765E9" w:rsidRDefault="009F5E16" w:rsidP="009F5E1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3F6926" w:rsidRPr="003F6926">
              <w:rPr>
                <w:rFonts w:ascii="Angsana New" w:hAnsi="Angsana New"/>
                <w:sz w:val="30"/>
                <w:szCs w:val="30"/>
                <w:lang w:val="en-US" w:bidi="th-TH"/>
              </w:rPr>
              <w:t>355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2B68AC4" w14:textId="77777777" w:rsidR="009F5E16" w:rsidRPr="007765E9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F653B3" w14:textId="0A053661" w:rsidR="009F5E16" w:rsidRPr="007765E9" w:rsidRDefault="009F5E16" w:rsidP="009F5E1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765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3F6926" w:rsidRPr="003F6926">
              <w:rPr>
                <w:rFonts w:ascii="Angsana New" w:hAnsi="Angsana New" w:hint="cs"/>
                <w:sz w:val="30"/>
                <w:szCs w:val="30"/>
                <w:lang w:val="en-US" w:bidi="th-TH"/>
              </w:rPr>
              <w:t>164</w:t>
            </w:r>
            <w:r w:rsidRPr="007765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7F5D358" w14:textId="77777777" w:rsidR="009F5E16" w:rsidRPr="007765E9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CB99E39" w14:textId="317FECAC" w:rsidR="009F5E16" w:rsidRPr="007765E9" w:rsidRDefault="009F5E16" w:rsidP="009F5E16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7765E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F7E6F2" w14:textId="77777777" w:rsidR="009F5E16" w:rsidRPr="007765E9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6C639DAA" w14:textId="3ECE4FF9" w:rsidR="009F5E16" w:rsidRPr="007765E9" w:rsidRDefault="009F5E16" w:rsidP="009F5E16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7765E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9F5E16" w:rsidRPr="007765E9" w14:paraId="645D15D5" w14:textId="77777777" w:rsidTr="0016027A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251ED591" w14:textId="3651A92A" w:rsidR="009F5E16" w:rsidRPr="009F5E16" w:rsidRDefault="00122B18" w:rsidP="009F5E16">
            <w:pPr>
              <w:spacing w:line="380" w:lineRule="exact"/>
              <w:ind w:right="-468"/>
              <w:rPr>
                <w:rFonts w:ascii="Angsana New" w:hAnsi="Angsana New"/>
                <w:color w:val="000000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การจำหน่าย</w:t>
            </w:r>
            <w:r w:rsidRPr="00940E8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080" w:type="dxa"/>
            <w:shd w:val="clear" w:color="auto" w:fill="auto"/>
          </w:tcPr>
          <w:p w14:paraId="2AF3F451" w14:textId="2521B6C6" w:rsidR="009F5E16" w:rsidRDefault="009F5E16" w:rsidP="009F5E1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3F6926" w:rsidRPr="003F6926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BF09CB1" w14:textId="77777777" w:rsidR="009F5E16" w:rsidRPr="007765E9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B82744" w14:textId="758831F7" w:rsidR="009F5E16" w:rsidRPr="007765E9" w:rsidRDefault="009F5E16" w:rsidP="009F5E16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C72403" w14:textId="77777777" w:rsidR="009F5E16" w:rsidRPr="007765E9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41BD456E" w14:textId="4970A05C" w:rsidR="009F5E16" w:rsidRPr="007765E9" w:rsidRDefault="009F5E16" w:rsidP="009F5E16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7765E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51D6B99" w14:textId="1955755C" w:rsidR="009F5E16" w:rsidRPr="007765E9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24B58FDF" w14:textId="15840A09" w:rsidR="009F5E16" w:rsidRPr="007765E9" w:rsidRDefault="009F5E16" w:rsidP="009F5E16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7765E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9F5E16" w:rsidRPr="007765E9" w14:paraId="174A6E4D" w14:textId="77777777" w:rsidTr="0016027A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742D211C" w14:textId="77777777" w:rsidR="009F5E16" w:rsidRPr="007765E9" w:rsidRDefault="009F5E16" w:rsidP="009F5E16">
            <w:pPr>
              <w:spacing w:line="380" w:lineRule="exact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765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โอนเงินลงทุนในการร่วมค้าเป็นบริษัทร่วม</w:t>
            </w:r>
          </w:p>
        </w:tc>
        <w:tc>
          <w:tcPr>
            <w:tcW w:w="1080" w:type="dxa"/>
            <w:shd w:val="clear" w:color="auto" w:fill="auto"/>
          </w:tcPr>
          <w:p w14:paraId="025C37FF" w14:textId="7F213934" w:rsidR="009F5E16" w:rsidRPr="007765E9" w:rsidRDefault="003F6926" w:rsidP="009F5E1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6DCD8D3" w14:textId="77777777" w:rsidR="009F5E16" w:rsidRPr="007765E9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76F06C" w14:textId="58B72F41" w:rsidR="009F5E16" w:rsidRPr="007765E9" w:rsidRDefault="009F5E16" w:rsidP="009F5E16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65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F21A94" w14:textId="77777777" w:rsidR="009F5E16" w:rsidRPr="007765E9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44F27436" w14:textId="09A54834" w:rsidR="009F5E16" w:rsidRPr="007765E9" w:rsidRDefault="003F6926" w:rsidP="009F5E1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246115C2" w14:textId="77777777" w:rsidR="009F5E16" w:rsidRPr="007765E9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3B8C7AA9" w14:textId="7C9DC3A7" w:rsidR="009F5E16" w:rsidRPr="007765E9" w:rsidRDefault="009F5E16" w:rsidP="009F5E16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7765E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9F5E16" w:rsidRPr="007765E9" w14:paraId="4FD9FB6C" w14:textId="77777777" w:rsidTr="0016027A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1D764FB3" w14:textId="71CD73F0" w:rsidR="009F5E16" w:rsidRPr="007765E9" w:rsidRDefault="009F5E16" w:rsidP="009F5E16">
            <w:pPr>
              <w:spacing w:line="380" w:lineRule="exact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65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F6926" w:rsidRPr="003F6926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7765E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7765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C43B1" w14:textId="55D68F12" w:rsidR="009F5E16" w:rsidRPr="007765E9" w:rsidRDefault="003F6926" w:rsidP="009F5E1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69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9F5E1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F69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042</w:t>
            </w:r>
          </w:p>
        </w:tc>
        <w:tc>
          <w:tcPr>
            <w:tcW w:w="270" w:type="dxa"/>
            <w:shd w:val="clear" w:color="auto" w:fill="auto"/>
          </w:tcPr>
          <w:p w14:paraId="431DC9F2" w14:textId="77777777" w:rsidR="009F5E16" w:rsidRPr="007765E9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D93149" w14:textId="3CD8C60F" w:rsidR="009F5E16" w:rsidRPr="007765E9" w:rsidRDefault="003F6926" w:rsidP="009F5E1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6926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="009F5E16" w:rsidRPr="007765E9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3F6926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076</w:t>
            </w:r>
          </w:p>
        </w:tc>
        <w:tc>
          <w:tcPr>
            <w:tcW w:w="270" w:type="dxa"/>
            <w:shd w:val="clear" w:color="auto" w:fill="auto"/>
          </w:tcPr>
          <w:p w14:paraId="6F44BEB1" w14:textId="77777777" w:rsidR="009F5E16" w:rsidRPr="007765E9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49233" w14:textId="7590D5CB" w:rsidR="009F5E16" w:rsidRPr="007765E9" w:rsidRDefault="003F6926" w:rsidP="009F5E1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92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862</w:t>
            </w:r>
          </w:p>
        </w:tc>
        <w:tc>
          <w:tcPr>
            <w:tcW w:w="236" w:type="dxa"/>
            <w:shd w:val="clear" w:color="auto" w:fill="auto"/>
          </w:tcPr>
          <w:p w14:paraId="367978C8" w14:textId="77777777" w:rsidR="009F5E16" w:rsidRPr="007765E9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B6AB8" w14:textId="135B68BF" w:rsidR="009F5E16" w:rsidRPr="007765E9" w:rsidRDefault="003F6926" w:rsidP="009F5E1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92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852</w:t>
            </w:r>
          </w:p>
        </w:tc>
      </w:tr>
      <w:tr w:rsidR="009F5E16" w:rsidRPr="007765E9" w14:paraId="38A3DDF3" w14:textId="77777777" w:rsidTr="0016027A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788F2B55" w14:textId="77777777" w:rsidR="009F5E16" w:rsidRPr="007765E9" w:rsidRDefault="009F5E16" w:rsidP="009F5E16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77E5890" w14:textId="77777777" w:rsidR="009F5E16" w:rsidRPr="007765E9" w:rsidRDefault="009F5E16" w:rsidP="009F5E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5184961" w14:textId="77777777" w:rsidR="009F5E16" w:rsidRPr="007765E9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FC3E97F" w14:textId="77777777" w:rsidR="009F5E16" w:rsidRPr="007765E9" w:rsidRDefault="009F5E16" w:rsidP="009F5E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9E1B67C" w14:textId="77777777" w:rsidR="009F5E16" w:rsidRPr="007765E9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03226494" w14:textId="77777777" w:rsidR="009F5E16" w:rsidRPr="007765E9" w:rsidRDefault="009F5E16" w:rsidP="009F5E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97937B6" w14:textId="77777777" w:rsidR="009F5E16" w:rsidRPr="007765E9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</w:tcPr>
          <w:p w14:paraId="1A5B38EF" w14:textId="77777777" w:rsidR="009F5E16" w:rsidRPr="007765E9" w:rsidRDefault="009F5E16" w:rsidP="009F5E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F5E16" w:rsidRPr="007765E9" w14:paraId="7F2391EC" w14:textId="77777777" w:rsidTr="0016027A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018684CE" w14:textId="77777777" w:rsidR="009F5E16" w:rsidRPr="007765E9" w:rsidRDefault="009F5E16" w:rsidP="009F5E16">
            <w:pPr>
              <w:spacing w:line="380" w:lineRule="exact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65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20A177ED" w14:textId="77777777" w:rsidR="009F5E16" w:rsidRPr="007765E9" w:rsidRDefault="009F5E16" w:rsidP="009F5E16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D829590" w14:textId="77777777" w:rsidR="009F5E16" w:rsidRPr="007765E9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B0B22E" w14:textId="77777777" w:rsidR="009F5E16" w:rsidRPr="007765E9" w:rsidRDefault="009F5E16" w:rsidP="009F5E16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B0707F" w14:textId="77777777" w:rsidR="009F5E16" w:rsidRPr="007765E9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59D86D2F" w14:textId="77777777" w:rsidR="009F5E16" w:rsidRPr="007765E9" w:rsidRDefault="009F5E16" w:rsidP="009F5E16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EE194FD" w14:textId="77777777" w:rsidR="009F5E16" w:rsidRPr="007765E9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0F1DA3DA" w14:textId="77777777" w:rsidR="009F5E16" w:rsidRPr="007765E9" w:rsidRDefault="009F5E16" w:rsidP="009F5E16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9F5E16" w:rsidRPr="007765E9" w14:paraId="5CE58998" w14:textId="77777777" w:rsidTr="0016027A">
        <w:trPr>
          <w:gridAfter w:val="1"/>
          <w:wAfter w:w="8" w:type="dxa"/>
          <w:trHeight w:val="307"/>
        </w:trPr>
        <w:tc>
          <w:tcPr>
            <w:tcW w:w="4059" w:type="dxa"/>
            <w:shd w:val="clear" w:color="auto" w:fill="auto"/>
          </w:tcPr>
          <w:p w14:paraId="12A1FFA0" w14:textId="4C7EDDB5" w:rsidR="009F5E16" w:rsidRPr="007765E9" w:rsidRDefault="009F5E16" w:rsidP="009F5E16">
            <w:pPr>
              <w:spacing w:line="380" w:lineRule="exact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65E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3F6926" w:rsidRPr="003F6926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765E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765E9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14:paraId="6BD85E63" w14:textId="3B47ECC9" w:rsidR="009F5E16" w:rsidRPr="007765E9" w:rsidRDefault="003F6926" w:rsidP="009F5E1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66A9DDD2" w14:textId="77777777" w:rsidR="009F5E16" w:rsidRPr="007765E9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AFA3D2" w14:textId="0148F454" w:rsidR="009F5E16" w:rsidRPr="007765E9" w:rsidRDefault="003F6926" w:rsidP="009F5E1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3F6926">
              <w:rPr>
                <w:rFonts w:ascii="Angsana New" w:hAnsi="Angsana New" w:hint="cs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762C83A8" w14:textId="77777777" w:rsidR="009F5E16" w:rsidRPr="007765E9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24C3B21A" w14:textId="778E29CA" w:rsidR="009F5E16" w:rsidRPr="007765E9" w:rsidRDefault="003F6926" w:rsidP="009F5E1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</w:p>
        </w:tc>
        <w:tc>
          <w:tcPr>
            <w:tcW w:w="236" w:type="dxa"/>
            <w:shd w:val="clear" w:color="auto" w:fill="auto"/>
          </w:tcPr>
          <w:p w14:paraId="029462D8" w14:textId="77777777" w:rsidR="009F5E16" w:rsidRPr="007765E9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11A0B251" w14:textId="42FB9DBF" w:rsidR="009F5E16" w:rsidRPr="007765E9" w:rsidRDefault="003F6926" w:rsidP="009F5E1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3F6926">
              <w:rPr>
                <w:rFonts w:ascii="Angsana New" w:hAnsi="Angsana New" w:hint="cs"/>
                <w:sz w:val="30"/>
                <w:szCs w:val="30"/>
                <w:lang w:val="en-US"/>
              </w:rPr>
              <w:t>123</w:t>
            </w:r>
          </w:p>
        </w:tc>
      </w:tr>
      <w:tr w:rsidR="009F5E16" w:rsidRPr="007765E9" w14:paraId="5D7762A4" w14:textId="77777777" w:rsidTr="0016027A">
        <w:trPr>
          <w:gridAfter w:val="1"/>
          <w:wAfter w:w="8" w:type="dxa"/>
          <w:trHeight w:val="307"/>
        </w:trPr>
        <w:tc>
          <w:tcPr>
            <w:tcW w:w="4059" w:type="dxa"/>
            <w:shd w:val="clear" w:color="auto" w:fill="auto"/>
          </w:tcPr>
          <w:p w14:paraId="6CDC7797" w14:textId="76016C71" w:rsidR="009F5E16" w:rsidRPr="007765E9" w:rsidRDefault="009F5E16" w:rsidP="009F5E16">
            <w:pPr>
              <w:spacing w:line="380" w:lineRule="exact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7765E9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ส่วนแบ่งขาดทุนของการร่วมค้า </w:t>
            </w:r>
            <w:r w:rsidRPr="007765E9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7765E9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60E4C0DB" w14:textId="4D8314CC" w:rsidR="009F5E16" w:rsidRPr="007765E9" w:rsidRDefault="007A082D" w:rsidP="009F5E1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F6926" w:rsidRPr="003F692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2C78C11" w14:textId="77777777" w:rsidR="009F5E16" w:rsidRPr="007765E9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554156" w14:textId="0F85792E" w:rsidR="009F5E16" w:rsidRPr="007765E9" w:rsidRDefault="009F5E16" w:rsidP="009F5E1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7765E9">
              <w:rPr>
                <w:rFonts w:ascii="Angsana New" w:hAnsi="Angsana New" w:hint="cs"/>
                <w:sz w:val="30"/>
                <w:szCs w:val="30"/>
              </w:rPr>
              <w:t>(</w:t>
            </w:r>
            <w:r w:rsidR="003F6926" w:rsidRPr="003F6926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Pr="007765E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DB88649" w14:textId="77777777" w:rsidR="009F5E16" w:rsidRPr="007765E9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5B049D12" w14:textId="0A09F4B1" w:rsidR="009F5E16" w:rsidRPr="007765E9" w:rsidRDefault="007A082D" w:rsidP="009F5E16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0AB3CC" w14:textId="77777777" w:rsidR="009F5E16" w:rsidRPr="007765E9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44A08767" w14:textId="0B604598" w:rsidR="009F5E16" w:rsidRPr="007765E9" w:rsidRDefault="009F5E16" w:rsidP="009F5E16">
            <w:pPr>
              <w:pStyle w:val="acctfourfigures"/>
              <w:tabs>
                <w:tab w:val="clear" w:pos="765"/>
              </w:tabs>
              <w:spacing w:line="380" w:lineRule="exact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5E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9F5E16" w:rsidRPr="007765E9" w14:paraId="5E3EC469" w14:textId="77777777" w:rsidTr="0016027A">
        <w:trPr>
          <w:gridAfter w:val="1"/>
          <w:wAfter w:w="8" w:type="dxa"/>
          <w:trHeight w:val="307"/>
        </w:trPr>
        <w:tc>
          <w:tcPr>
            <w:tcW w:w="4059" w:type="dxa"/>
            <w:shd w:val="clear" w:color="auto" w:fill="auto"/>
          </w:tcPr>
          <w:p w14:paraId="5EFE1301" w14:textId="77777777" w:rsidR="009F5E16" w:rsidRPr="007765E9" w:rsidRDefault="009F5E16" w:rsidP="009F5E16">
            <w:pPr>
              <w:spacing w:line="380" w:lineRule="exact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7765E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โอนเงินลงทุนในการร่วมค้าเป็นบริษัทร่วม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42BF118" w14:textId="45F49EE8" w:rsidR="009F5E16" w:rsidRPr="007765E9" w:rsidRDefault="007A082D" w:rsidP="007A082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F6926" w:rsidRPr="003F692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4CCF67E" w14:textId="77777777" w:rsidR="009F5E16" w:rsidRPr="007765E9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6191245" w14:textId="3E9BB5B2" w:rsidR="009F5E16" w:rsidRPr="007765E9" w:rsidRDefault="009F5E16" w:rsidP="009F5E16">
            <w:pPr>
              <w:pStyle w:val="acctfourfigures"/>
              <w:tabs>
                <w:tab w:val="clear" w:pos="765"/>
                <w:tab w:val="decimal" w:pos="579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65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DEBA61" w14:textId="77777777" w:rsidR="009F5E16" w:rsidRPr="007765E9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4DA108DC" w14:textId="214C10BD" w:rsidR="009F5E16" w:rsidRPr="007765E9" w:rsidRDefault="007A082D" w:rsidP="007A082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3F6926" w:rsidRPr="003F6926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5DDAFDF" w14:textId="77777777" w:rsidR="009F5E16" w:rsidRPr="007765E9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14:paraId="14B0D096" w14:textId="01E415B0" w:rsidR="009F5E16" w:rsidRPr="007765E9" w:rsidRDefault="009F5E16" w:rsidP="009F5E16">
            <w:pPr>
              <w:pStyle w:val="acctfourfigures"/>
              <w:tabs>
                <w:tab w:val="clear" w:pos="765"/>
              </w:tabs>
              <w:spacing w:line="380" w:lineRule="exact"/>
              <w:ind w:right="-11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765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9F5E16" w:rsidRPr="007765E9" w14:paraId="33FCC068" w14:textId="77777777" w:rsidTr="0016027A">
        <w:trPr>
          <w:gridAfter w:val="1"/>
          <w:wAfter w:w="8" w:type="dxa"/>
          <w:trHeight w:val="307"/>
        </w:trPr>
        <w:tc>
          <w:tcPr>
            <w:tcW w:w="4059" w:type="dxa"/>
            <w:shd w:val="clear" w:color="auto" w:fill="auto"/>
          </w:tcPr>
          <w:p w14:paraId="2901D9A5" w14:textId="1E43405E" w:rsidR="009F5E16" w:rsidRPr="007765E9" w:rsidRDefault="009F5E16" w:rsidP="009F5E16">
            <w:pPr>
              <w:spacing w:line="380" w:lineRule="exact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65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F6926" w:rsidRPr="003F6926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7765E9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7765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75F31" w14:textId="759EBE63" w:rsidR="009F5E16" w:rsidRPr="007765E9" w:rsidRDefault="003F6926" w:rsidP="009F5E1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F69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00DBA2E3" w14:textId="77777777" w:rsidR="009F5E16" w:rsidRPr="007765E9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487E7" w14:textId="6161EC06" w:rsidR="009F5E16" w:rsidRPr="007765E9" w:rsidRDefault="003F6926" w:rsidP="009F5E1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92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Pr="003F6926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9DE6D8E" w14:textId="77777777" w:rsidR="009F5E16" w:rsidRPr="007765E9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DAE40" w14:textId="65561A83" w:rsidR="009F5E16" w:rsidRPr="007765E9" w:rsidRDefault="003F6926" w:rsidP="009F5E1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92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</w:t>
            </w:r>
          </w:p>
        </w:tc>
        <w:tc>
          <w:tcPr>
            <w:tcW w:w="236" w:type="dxa"/>
            <w:shd w:val="clear" w:color="auto" w:fill="auto"/>
          </w:tcPr>
          <w:p w14:paraId="5EB2704C" w14:textId="77777777" w:rsidR="009F5E16" w:rsidRPr="007765E9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AF598" w14:textId="16BD510F" w:rsidR="009F5E16" w:rsidRPr="007765E9" w:rsidRDefault="003F6926" w:rsidP="009F5E1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926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123</w:t>
            </w:r>
          </w:p>
        </w:tc>
      </w:tr>
      <w:tr w:rsidR="009F5E16" w:rsidRPr="007765E9" w14:paraId="0174DF21" w14:textId="77777777" w:rsidTr="007765E9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4E329F07" w14:textId="77777777" w:rsidR="009F5E16" w:rsidRDefault="009F5E16" w:rsidP="009F5E16">
            <w:pPr>
              <w:ind w:right="-468"/>
              <w:rPr>
                <w:rFonts w:ascii="Angsana New" w:hAnsi="Angsana New"/>
                <w:sz w:val="30"/>
                <w:szCs w:val="30"/>
              </w:rPr>
            </w:pPr>
          </w:p>
          <w:p w14:paraId="5FAB93CD" w14:textId="1560BD2A" w:rsidR="007A082D" w:rsidRPr="007765E9" w:rsidRDefault="007A082D" w:rsidP="009F5E16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451FE08" w14:textId="77777777" w:rsidR="009F5E16" w:rsidRPr="007765E9" w:rsidRDefault="009F5E16" w:rsidP="009F5E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8B5B96" w14:textId="77777777" w:rsidR="009F5E16" w:rsidRPr="007765E9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456BCC" w14:textId="77777777" w:rsidR="009F5E16" w:rsidRPr="007765E9" w:rsidRDefault="009F5E16" w:rsidP="009F5E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4556F1" w14:textId="77777777" w:rsidR="009F5E16" w:rsidRPr="007765E9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6250941" w14:textId="77777777" w:rsidR="009F5E16" w:rsidRPr="007765E9" w:rsidRDefault="009F5E16" w:rsidP="009F5E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5E0FB2D" w14:textId="77777777" w:rsidR="009F5E16" w:rsidRPr="007765E9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1310AACB" w14:textId="77777777" w:rsidR="009F5E16" w:rsidRPr="007765E9" w:rsidRDefault="009F5E16" w:rsidP="009F5E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931182" w:rsidRPr="007765E9" w14:paraId="4F20EBDC" w14:textId="77777777" w:rsidTr="007765E9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1E99CF7B" w14:textId="77777777" w:rsidR="00931182" w:rsidRDefault="00931182" w:rsidP="009F5E16">
            <w:pPr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B9753B" w14:textId="77777777" w:rsidR="00931182" w:rsidRPr="007765E9" w:rsidRDefault="00931182" w:rsidP="009F5E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D32038" w14:textId="77777777" w:rsidR="00931182" w:rsidRPr="007765E9" w:rsidRDefault="00931182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87B845" w14:textId="77777777" w:rsidR="00931182" w:rsidRPr="007765E9" w:rsidRDefault="00931182" w:rsidP="009F5E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B50430" w14:textId="77777777" w:rsidR="00931182" w:rsidRPr="007765E9" w:rsidRDefault="00931182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0C6E661B" w14:textId="77777777" w:rsidR="00931182" w:rsidRPr="007765E9" w:rsidRDefault="00931182" w:rsidP="009F5E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24FC3EC" w14:textId="77777777" w:rsidR="00931182" w:rsidRPr="007765E9" w:rsidRDefault="00931182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491BEB5B" w14:textId="77777777" w:rsidR="00931182" w:rsidRPr="007765E9" w:rsidRDefault="00931182" w:rsidP="009F5E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931182" w:rsidRPr="007765E9" w14:paraId="13A82012" w14:textId="77777777" w:rsidTr="007765E9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672DDF46" w14:textId="77777777" w:rsidR="00931182" w:rsidRDefault="00931182" w:rsidP="009F5E16">
            <w:pPr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DB620F" w14:textId="77777777" w:rsidR="00931182" w:rsidRPr="007765E9" w:rsidRDefault="00931182" w:rsidP="009F5E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4DCD4A" w14:textId="77777777" w:rsidR="00931182" w:rsidRPr="007765E9" w:rsidRDefault="00931182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C962AE" w14:textId="77777777" w:rsidR="00931182" w:rsidRPr="007765E9" w:rsidRDefault="00931182" w:rsidP="009F5E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DB7C09" w14:textId="77777777" w:rsidR="00931182" w:rsidRPr="007765E9" w:rsidRDefault="00931182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E324268" w14:textId="77777777" w:rsidR="00931182" w:rsidRPr="007765E9" w:rsidRDefault="00931182" w:rsidP="009F5E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92A6128" w14:textId="77777777" w:rsidR="00931182" w:rsidRPr="007765E9" w:rsidRDefault="00931182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39DDF90C" w14:textId="77777777" w:rsidR="00931182" w:rsidRPr="007765E9" w:rsidRDefault="00931182" w:rsidP="009F5E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931182" w:rsidRPr="007765E9" w14:paraId="68B90557" w14:textId="77777777" w:rsidTr="007765E9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3FEDEF8E" w14:textId="77777777" w:rsidR="00931182" w:rsidRDefault="00931182" w:rsidP="009F5E16">
            <w:pPr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0BE1EB" w14:textId="77777777" w:rsidR="00931182" w:rsidRPr="007765E9" w:rsidRDefault="00931182" w:rsidP="009F5E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E6CB37" w14:textId="77777777" w:rsidR="00931182" w:rsidRPr="007765E9" w:rsidRDefault="00931182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10EC477" w14:textId="77777777" w:rsidR="00931182" w:rsidRPr="007765E9" w:rsidRDefault="00931182" w:rsidP="009F5E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93C7A5" w14:textId="77777777" w:rsidR="00931182" w:rsidRPr="007765E9" w:rsidRDefault="00931182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65EEA8C" w14:textId="77777777" w:rsidR="00931182" w:rsidRPr="007765E9" w:rsidRDefault="00931182" w:rsidP="009F5E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258BC06" w14:textId="77777777" w:rsidR="00931182" w:rsidRPr="007765E9" w:rsidRDefault="00931182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313210BE" w14:textId="77777777" w:rsidR="00931182" w:rsidRPr="007765E9" w:rsidRDefault="00931182" w:rsidP="009F5E1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9F5E16" w:rsidRPr="00AE7F1C" w14:paraId="04FA4059" w14:textId="77777777" w:rsidTr="0016027A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0D1C3F0C" w14:textId="77777777" w:rsidR="009F5E16" w:rsidRPr="00AE7F1C" w:rsidRDefault="009F5E16" w:rsidP="009F5E16">
            <w:pPr>
              <w:spacing w:line="380" w:lineRule="exact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รวม</w:t>
            </w:r>
          </w:p>
        </w:tc>
        <w:tc>
          <w:tcPr>
            <w:tcW w:w="1080" w:type="dxa"/>
            <w:shd w:val="clear" w:color="auto" w:fill="auto"/>
          </w:tcPr>
          <w:p w14:paraId="0FAB713A" w14:textId="77777777" w:rsidR="009F5E16" w:rsidRPr="00AE7F1C" w:rsidRDefault="009F5E16" w:rsidP="009F5E16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F236495" w14:textId="77777777" w:rsidR="009F5E16" w:rsidRPr="00AE7F1C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D68FE7" w14:textId="77777777" w:rsidR="009F5E16" w:rsidRPr="00AE7F1C" w:rsidRDefault="009F5E16" w:rsidP="009F5E16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15B80B7" w14:textId="77777777" w:rsidR="009F5E16" w:rsidRPr="00AE7F1C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2E65A042" w14:textId="77777777" w:rsidR="009F5E16" w:rsidRPr="00AE7F1C" w:rsidRDefault="009F5E16" w:rsidP="009F5E16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BC1CB2A" w14:textId="77777777" w:rsidR="009F5E16" w:rsidRPr="00AE7F1C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249BB84E" w14:textId="77777777" w:rsidR="009F5E16" w:rsidRPr="00AE7F1C" w:rsidRDefault="009F5E16" w:rsidP="009F5E16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F5E16" w:rsidRPr="00AE7F1C" w14:paraId="3FEA2BC7" w14:textId="77777777" w:rsidTr="0016027A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0F83546A" w14:textId="2C862521" w:rsidR="009F5E16" w:rsidRPr="00AE7F1C" w:rsidRDefault="009F5E16" w:rsidP="009F5E16">
            <w:pPr>
              <w:spacing w:line="380" w:lineRule="exact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3F6926" w:rsidRPr="003F6926">
              <w:rPr>
                <w:rFonts w:ascii="Angsana New" w:hAnsi="Angsana New"/>
                <w:sz w:val="30"/>
                <w:szCs w:val="30"/>
              </w:rPr>
              <w:t>1</w:t>
            </w:r>
            <w:r w:rsidRPr="00AE7F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E7F1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14:paraId="3C4A1992" w14:textId="1B95E135" w:rsidR="009F5E16" w:rsidRPr="00AE7F1C" w:rsidRDefault="003F6926" w:rsidP="009F5E1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A082D">
              <w:rPr>
                <w:rFonts w:ascii="Angsana New" w:hAnsi="Angsana New"/>
                <w:sz w:val="30"/>
                <w:szCs w:val="30"/>
              </w:rPr>
              <w:t>,</w:t>
            </w: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144</w:t>
            </w:r>
          </w:p>
        </w:tc>
        <w:tc>
          <w:tcPr>
            <w:tcW w:w="270" w:type="dxa"/>
            <w:shd w:val="clear" w:color="auto" w:fill="auto"/>
          </w:tcPr>
          <w:p w14:paraId="01C3DAEF" w14:textId="77777777" w:rsidR="009F5E16" w:rsidRPr="00AE7F1C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B2B95F" w14:textId="4C6A775D" w:rsidR="009F5E16" w:rsidRPr="00AE7F1C" w:rsidRDefault="003F6926" w:rsidP="009F5E1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9F5E16" w:rsidRPr="00AE7F1C">
              <w:rPr>
                <w:rFonts w:ascii="Angsana New" w:hAnsi="Angsana New"/>
                <w:sz w:val="30"/>
                <w:szCs w:val="30"/>
              </w:rPr>
              <w:t>,</w:t>
            </w: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953</w:t>
            </w:r>
          </w:p>
        </w:tc>
        <w:tc>
          <w:tcPr>
            <w:tcW w:w="270" w:type="dxa"/>
            <w:shd w:val="clear" w:color="auto" w:fill="auto"/>
          </w:tcPr>
          <w:p w14:paraId="507E5458" w14:textId="77777777" w:rsidR="009F5E16" w:rsidRPr="00AE7F1C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97694DB" w14:textId="520E09F1" w:rsidR="009F5E16" w:rsidRPr="00AE7F1C" w:rsidRDefault="003F6926" w:rsidP="009F5E1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 w:bidi="th-TH"/>
              </w:rPr>
              <w:t>948</w:t>
            </w:r>
          </w:p>
        </w:tc>
        <w:tc>
          <w:tcPr>
            <w:tcW w:w="236" w:type="dxa"/>
            <w:shd w:val="clear" w:color="auto" w:fill="auto"/>
          </w:tcPr>
          <w:p w14:paraId="753943B6" w14:textId="77777777" w:rsidR="009F5E16" w:rsidRPr="00AE7F1C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30E79920" w14:textId="404544FE" w:rsidR="009F5E16" w:rsidRPr="00AE7F1C" w:rsidRDefault="003F6926" w:rsidP="009F5E1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 w:bidi="th-TH"/>
              </w:rPr>
              <w:t>975</w:t>
            </w:r>
          </w:p>
        </w:tc>
      </w:tr>
      <w:tr w:rsidR="009F5E16" w:rsidRPr="00AE7F1C" w14:paraId="07702B73" w14:textId="77777777" w:rsidTr="0016027A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2D8C1571" w14:textId="77777777" w:rsidR="009F5E16" w:rsidRPr="00940E8E" w:rsidRDefault="009F5E16" w:rsidP="009F5E16">
            <w:pPr>
              <w:spacing w:line="380" w:lineRule="exact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40E8E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940E8E">
              <w:rPr>
                <w:rFonts w:ascii="Angsana New" w:hAnsi="Angsana New" w:hint="cs"/>
                <w:sz w:val="30"/>
                <w:szCs w:val="30"/>
                <w:cs/>
              </w:rPr>
              <w:t>ของบริษัทร่วม</w:t>
            </w:r>
          </w:p>
        </w:tc>
        <w:tc>
          <w:tcPr>
            <w:tcW w:w="1080" w:type="dxa"/>
            <w:shd w:val="clear" w:color="auto" w:fill="auto"/>
          </w:tcPr>
          <w:p w14:paraId="721F695D" w14:textId="77777777" w:rsidR="009F5E16" w:rsidRPr="00AE7F1C" w:rsidRDefault="009F5E16" w:rsidP="009F5E1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A1A0268" w14:textId="77777777" w:rsidR="009F5E16" w:rsidRPr="00AE7F1C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DB1FBC" w14:textId="77777777" w:rsidR="009F5E16" w:rsidRPr="00AE7F1C" w:rsidRDefault="009F5E16" w:rsidP="009F5E1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B5D1B80" w14:textId="77777777" w:rsidR="009F5E16" w:rsidRPr="00AE7F1C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DF50426" w14:textId="77777777" w:rsidR="009F5E16" w:rsidRPr="00AE7F1C" w:rsidRDefault="009F5E16" w:rsidP="009F5E16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BACE903" w14:textId="77777777" w:rsidR="009F5E16" w:rsidRPr="00AE7F1C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337415AC" w14:textId="77777777" w:rsidR="009F5E16" w:rsidRPr="00AE7F1C" w:rsidRDefault="009F5E16" w:rsidP="009F5E16">
            <w:pPr>
              <w:pStyle w:val="acctfourfigures"/>
              <w:tabs>
                <w:tab w:val="clear" w:pos="765"/>
              </w:tabs>
              <w:spacing w:line="380" w:lineRule="exact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5E16" w:rsidRPr="00AE7F1C" w14:paraId="565A7FE9" w14:textId="77777777" w:rsidTr="0016027A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753F8496" w14:textId="77777777" w:rsidR="009F5E16" w:rsidRPr="00940E8E" w:rsidRDefault="009F5E16" w:rsidP="009F5E16">
            <w:pPr>
              <w:spacing w:line="380" w:lineRule="exact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940E8E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และการร่วมค้า </w:t>
            </w:r>
            <w:r w:rsidRPr="00940E8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40E8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20CE55F8" w14:textId="3A1F5964" w:rsidR="009F5E16" w:rsidRPr="00AE7F1C" w:rsidRDefault="003F6926" w:rsidP="009F5E1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 w:bidi="th-TH"/>
              </w:rPr>
              <w:t>274</w:t>
            </w:r>
          </w:p>
        </w:tc>
        <w:tc>
          <w:tcPr>
            <w:tcW w:w="270" w:type="dxa"/>
            <w:shd w:val="clear" w:color="auto" w:fill="auto"/>
          </w:tcPr>
          <w:p w14:paraId="26C4DF17" w14:textId="77777777" w:rsidR="009F5E16" w:rsidRPr="00AE7F1C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AF4095" w14:textId="5C33F4A9" w:rsidR="009F5E16" w:rsidRPr="00AE7F1C" w:rsidRDefault="003F6926" w:rsidP="009F5E1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Pr="003F6926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34D7C0F" w14:textId="77777777" w:rsidR="009F5E16" w:rsidRPr="00AE7F1C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4E9CFC74" w14:textId="04C6C54B" w:rsidR="009F5E16" w:rsidRPr="00AE7F1C" w:rsidRDefault="007A082D" w:rsidP="009F5E16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8DC009" w14:textId="77777777" w:rsidR="009F5E16" w:rsidRPr="00AE7F1C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140D1E92" w14:textId="5D0861E6" w:rsidR="009F5E16" w:rsidRPr="00AE7F1C" w:rsidRDefault="009F5E16" w:rsidP="009F5E16">
            <w:pPr>
              <w:pStyle w:val="acctfourfigures"/>
              <w:tabs>
                <w:tab w:val="clear" w:pos="765"/>
              </w:tabs>
              <w:spacing w:line="380" w:lineRule="exact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5E16" w:rsidRPr="00AE7F1C" w14:paraId="3188095C" w14:textId="77777777" w:rsidTr="0016027A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68E9E250" w14:textId="77777777" w:rsidR="009F5E16" w:rsidRPr="00940E8E" w:rsidRDefault="009F5E16" w:rsidP="009F5E16">
            <w:pPr>
              <w:spacing w:line="380" w:lineRule="exact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40E8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  <w:shd w:val="clear" w:color="auto" w:fill="auto"/>
          </w:tcPr>
          <w:p w14:paraId="6F9BFAA4" w14:textId="75978994" w:rsidR="009F5E16" w:rsidRPr="00AE7F1C" w:rsidRDefault="007A082D" w:rsidP="009F5E1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3F6926" w:rsidRPr="003F6926">
              <w:rPr>
                <w:rFonts w:ascii="Angsana New" w:hAnsi="Angsana New"/>
                <w:sz w:val="30"/>
                <w:szCs w:val="30"/>
                <w:lang w:val="en-US" w:bidi="th-TH"/>
              </w:rPr>
              <w:t>355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DEB4EC7" w14:textId="77777777" w:rsidR="009F5E16" w:rsidRPr="00AE7F1C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3A0308" w14:textId="1D7D493B" w:rsidR="009F5E16" w:rsidRPr="00AE7F1C" w:rsidRDefault="009F5E16" w:rsidP="009F5E1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3F6926" w:rsidRPr="003F6926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 w:rsidR="003F6926" w:rsidRPr="003F6926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7932278" w14:textId="77777777" w:rsidR="009F5E16" w:rsidRPr="00AE7F1C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129E4A43" w14:textId="588B84DE" w:rsidR="009F5E16" w:rsidRPr="00AE7F1C" w:rsidRDefault="007A082D" w:rsidP="009F5E16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9398B2" w14:textId="77777777" w:rsidR="009F5E16" w:rsidRPr="00AE7F1C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0255D2E3" w14:textId="1F353FD1" w:rsidR="009F5E16" w:rsidRPr="00AE7F1C" w:rsidRDefault="009F5E16" w:rsidP="009F5E16">
            <w:pPr>
              <w:pStyle w:val="acctfourfigures"/>
              <w:tabs>
                <w:tab w:val="clear" w:pos="765"/>
              </w:tabs>
              <w:spacing w:line="380" w:lineRule="exact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5E16" w:rsidRPr="00AE7F1C" w14:paraId="021BC470" w14:textId="77777777" w:rsidTr="0016027A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4ADBDF6C" w14:textId="1EAD7893" w:rsidR="009F5E16" w:rsidRPr="00940E8E" w:rsidRDefault="00122B18" w:rsidP="009F5E16">
            <w:pPr>
              <w:spacing w:line="380" w:lineRule="exact"/>
              <w:ind w:right="-46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การจำหน่าย</w:t>
            </w:r>
            <w:r w:rsidR="007152CC" w:rsidRPr="00940E8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080" w:type="dxa"/>
            <w:shd w:val="clear" w:color="auto" w:fill="auto"/>
          </w:tcPr>
          <w:p w14:paraId="3EF209AE" w14:textId="1A372C4F" w:rsidR="009F5E16" w:rsidRPr="00AE7F1C" w:rsidRDefault="007A082D" w:rsidP="007A082D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3F6926" w:rsidRPr="003F6926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66A2190" w14:textId="77777777" w:rsidR="009F5E16" w:rsidRPr="00AE7F1C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597222" w14:textId="46825418" w:rsidR="009F5E16" w:rsidRPr="00AE7F1C" w:rsidRDefault="009E1E1C" w:rsidP="009E1E1C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7C713F" w14:textId="77777777" w:rsidR="009F5E16" w:rsidRPr="00AE7F1C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4462579F" w14:textId="7B752272" w:rsidR="009F5E16" w:rsidRPr="00AE7F1C" w:rsidRDefault="007A082D" w:rsidP="009F5E16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C8598A" w14:textId="77777777" w:rsidR="009F5E16" w:rsidRPr="00AE7F1C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7ABEBB13" w14:textId="30A9DA01" w:rsidR="009F5E16" w:rsidRPr="00AE7F1C" w:rsidRDefault="007A082D" w:rsidP="009F5E16">
            <w:pPr>
              <w:pStyle w:val="acctfourfigures"/>
              <w:tabs>
                <w:tab w:val="clear" w:pos="765"/>
              </w:tabs>
              <w:spacing w:line="380" w:lineRule="exact"/>
              <w:ind w:right="-11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5E16" w:rsidRPr="00AE7F1C" w14:paraId="305181E0" w14:textId="77777777" w:rsidTr="0016027A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14:paraId="7E4BABF7" w14:textId="06D419A1" w:rsidR="009F5E16" w:rsidRPr="00AE7F1C" w:rsidRDefault="009F5E16" w:rsidP="009F5E16">
            <w:pPr>
              <w:spacing w:line="380" w:lineRule="exact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F6926" w:rsidRPr="003F6926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AE7F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11142D" w14:textId="3CF0D611" w:rsidR="009F5E16" w:rsidRPr="00AE7F1C" w:rsidRDefault="003F6926" w:rsidP="009F5E1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69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7A082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F69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058</w:t>
            </w:r>
          </w:p>
        </w:tc>
        <w:tc>
          <w:tcPr>
            <w:tcW w:w="270" w:type="dxa"/>
            <w:shd w:val="clear" w:color="auto" w:fill="auto"/>
          </w:tcPr>
          <w:p w14:paraId="023FCD0E" w14:textId="77777777" w:rsidR="009F5E16" w:rsidRPr="00AE7F1C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AA493B" w14:textId="6194C830" w:rsidR="009F5E16" w:rsidRPr="00AE7F1C" w:rsidRDefault="003F6926" w:rsidP="009F5E1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69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9F5E16" w:rsidRPr="00AE7F1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F69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092</w:t>
            </w:r>
          </w:p>
        </w:tc>
        <w:tc>
          <w:tcPr>
            <w:tcW w:w="270" w:type="dxa"/>
            <w:shd w:val="clear" w:color="auto" w:fill="auto"/>
          </w:tcPr>
          <w:p w14:paraId="73C850A6" w14:textId="77777777" w:rsidR="009F5E16" w:rsidRPr="00AE7F1C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CAD694" w14:textId="1A5D66BE" w:rsidR="009F5E16" w:rsidRPr="00AE7F1C" w:rsidRDefault="003F6926" w:rsidP="009F5E1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69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948</w:t>
            </w:r>
          </w:p>
        </w:tc>
        <w:tc>
          <w:tcPr>
            <w:tcW w:w="236" w:type="dxa"/>
            <w:shd w:val="clear" w:color="auto" w:fill="auto"/>
          </w:tcPr>
          <w:p w14:paraId="0E96E9B9" w14:textId="77777777" w:rsidR="009F5E16" w:rsidRPr="00AE7F1C" w:rsidRDefault="009F5E16" w:rsidP="009F5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911EA5" w14:textId="56E9D60D" w:rsidR="009F5E16" w:rsidRPr="00AE7F1C" w:rsidRDefault="003F6926" w:rsidP="009F5E16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69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975</w:t>
            </w:r>
          </w:p>
        </w:tc>
      </w:tr>
    </w:tbl>
    <w:p w14:paraId="23E4911A" w14:textId="77777777" w:rsidR="00D108DA" w:rsidRPr="00BB725F" w:rsidRDefault="00D108DA" w:rsidP="00D108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14"/>
          <w:szCs w:val="14"/>
          <w:cs/>
        </w:rPr>
      </w:pPr>
    </w:p>
    <w:p w14:paraId="70C3000F" w14:textId="6B707CFC" w:rsidR="003763B6" w:rsidRDefault="003763B6" w:rsidP="00AB1428">
      <w:pPr>
        <w:pStyle w:val="a2"/>
        <w:numPr>
          <w:ilvl w:val="3"/>
          <w:numId w:val="18"/>
        </w:numPr>
        <w:tabs>
          <w:tab w:val="clear" w:pos="1080"/>
        </w:tabs>
        <w:ind w:left="990" w:right="29" w:hanging="450"/>
        <w:jc w:val="thaiDistribute"/>
        <w:rPr>
          <w:rFonts w:ascii="Angsana New" w:eastAsia="SimSun" w:hAnsi="Angsana New"/>
          <w:b w:val="0"/>
          <w:bCs w:val="0"/>
          <w:spacing w:val="-2"/>
          <w:lang w:val="en-US" w:eastAsia="en-US"/>
        </w:rPr>
      </w:pPr>
      <w:bookmarkStart w:id="4" w:name="_Hlk102674012"/>
      <w:r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บริษัท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ไทยไฟเบอร์ออพติคส์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จำกัด</w:t>
      </w:r>
      <w:r w:rsid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 xml:space="preserve"> </w:t>
      </w:r>
      <w:r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เป็นบริษัทร่วม</w:t>
      </w:r>
      <w:r w:rsidR="004C7C9D"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ของกลุ่มบริษัท</w:t>
      </w:r>
      <w:r w:rsidR="004C7C9D"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>/</w:t>
      </w:r>
      <w:r w:rsidR="004C7C9D"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บริษัท</w:t>
      </w:r>
      <w:r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ซึ่งมูลค่าตามบัญชีของเงินลงทุน</w:t>
      </w:r>
      <w:r w:rsidR="00AB1428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br/>
      </w:r>
      <w:r w:rsidRPr="00DC60A9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ในบริษัทร่วมดังกล่าว</w:t>
      </w:r>
      <w:r w:rsidRPr="00DC60A9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Pr="00DC60A9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ณ</w:t>
      </w:r>
      <w:r w:rsidRPr="00DC60A9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Pr="00DC60A9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วันที่</w:t>
      </w:r>
      <w:r w:rsidRPr="00DC60A9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="003F6926" w:rsidRPr="003F6926">
        <w:rPr>
          <w:rFonts w:ascii="Angsana New" w:eastAsia="SimSun" w:hAnsi="Angsana New"/>
          <w:b w:val="0"/>
          <w:bCs w:val="0"/>
          <w:spacing w:val="-2"/>
          <w:lang w:val="en-US" w:eastAsia="en-US"/>
        </w:rPr>
        <w:t>30</w:t>
      </w:r>
      <w:r w:rsidR="0000651D" w:rsidRPr="00DC60A9">
        <w:rPr>
          <w:rFonts w:ascii="Angsana New" w:eastAsia="SimSun" w:hAnsi="Angsana New"/>
          <w:b w:val="0"/>
          <w:bCs w:val="0"/>
          <w:spacing w:val="-2"/>
          <w:lang w:val="en-US" w:eastAsia="en-US"/>
        </w:rPr>
        <w:t xml:space="preserve"> </w:t>
      </w:r>
      <w:r w:rsidR="0000651D" w:rsidRPr="00DC60A9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มิถุนายน</w:t>
      </w:r>
      <w:r w:rsidRPr="00DC60A9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="003F6926" w:rsidRPr="003F6926">
        <w:rPr>
          <w:rFonts w:ascii="Angsana New" w:eastAsia="SimSun" w:hAnsi="Angsana New"/>
          <w:b w:val="0"/>
          <w:bCs w:val="0"/>
          <w:spacing w:val="-2"/>
          <w:lang w:val="en-US" w:eastAsia="en-US"/>
        </w:rPr>
        <w:t>2565</w:t>
      </w:r>
      <w:r w:rsidR="00EE2911" w:rsidRPr="00DC60A9">
        <w:rPr>
          <w:rFonts w:ascii="Angsana New" w:eastAsia="SimSun" w:hAnsi="Angsana New"/>
          <w:b w:val="0"/>
          <w:bCs w:val="0"/>
          <w:spacing w:val="-2"/>
          <w:lang w:val="en-US" w:eastAsia="en-US"/>
        </w:rPr>
        <w:t xml:space="preserve"> </w:t>
      </w:r>
      <w:r w:rsidRPr="00DC60A9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ในงบการเงินรวมและงบการเงินเฉพาะกิจการมีจำนวน</w:t>
      </w:r>
      <w:r w:rsidRPr="00DC60A9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="003F6926" w:rsidRPr="003F6926">
        <w:rPr>
          <w:rFonts w:ascii="Angsana New" w:eastAsia="SimSun" w:hAnsi="Angsana New"/>
          <w:b w:val="0"/>
          <w:bCs w:val="0"/>
          <w:spacing w:val="-2"/>
          <w:lang w:val="en-US" w:eastAsia="en-US"/>
        </w:rPr>
        <w:t>103</w:t>
      </w:r>
      <w:r w:rsidRPr="00DC60A9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Pr="00DC60A9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ล้านบาทและ</w:t>
      </w:r>
      <w:r w:rsidRPr="00DC60A9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="003F6926" w:rsidRPr="003F6926">
        <w:rPr>
          <w:rFonts w:ascii="Angsana New" w:eastAsia="SimSun" w:hAnsi="Angsana New"/>
          <w:b w:val="0"/>
          <w:bCs w:val="0"/>
          <w:spacing w:val="-2"/>
          <w:lang w:val="en-US" w:eastAsia="en-US"/>
        </w:rPr>
        <w:t>40</w:t>
      </w:r>
      <w:r w:rsidR="00EE2911" w:rsidRPr="00DC60A9">
        <w:rPr>
          <w:rFonts w:ascii="Angsana New" w:eastAsia="SimSun" w:hAnsi="Angsana New"/>
          <w:b w:val="0"/>
          <w:bCs w:val="0"/>
          <w:spacing w:val="-2"/>
          <w:lang w:val="en-US" w:eastAsia="en-US"/>
        </w:rPr>
        <w:t xml:space="preserve"> </w:t>
      </w:r>
      <w:r w:rsidRPr="00DC60A9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ล้านบาท</w:t>
      </w:r>
      <w:r w:rsidRPr="00DC60A9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Pr="00DC60A9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ตามลำดับ</w:t>
      </w:r>
      <w:r w:rsidRPr="00DC60A9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Pr="00DC60A9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โดยในระหว่างไตรมาส</w:t>
      </w:r>
      <w:r w:rsidRPr="00DC60A9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="003F6926" w:rsidRPr="003F6926">
        <w:rPr>
          <w:rFonts w:ascii="Angsana New" w:eastAsia="SimSun" w:hAnsi="Angsana New"/>
          <w:b w:val="0"/>
          <w:bCs w:val="0"/>
          <w:spacing w:val="-2"/>
          <w:lang w:val="en-US" w:eastAsia="en-US"/>
        </w:rPr>
        <w:t>1</w:t>
      </w:r>
      <w:r w:rsidRPr="00DC60A9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Pr="00DC60A9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ของปี</w:t>
      </w:r>
      <w:r w:rsidRPr="00DC60A9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="003F6926" w:rsidRPr="003F6926">
        <w:rPr>
          <w:rFonts w:ascii="Angsana New" w:eastAsia="SimSun" w:hAnsi="Angsana New"/>
          <w:b w:val="0"/>
          <w:bCs w:val="0"/>
          <w:spacing w:val="-2"/>
          <w:lang w:val="en-US" w:eastAsia="en-US"/>
        </w:rPr>
        <w:t>2565</w:t>
      </w:r>
      <w:r w:rsidRPr="00DC60A9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Pr="00DC60A9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บริษัท</w:t>
      </w:r>
      <w:r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ร่วมดังกล่าวมีแผนที่จะหยุดดำเนินงานภายในปี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="003F6926" w:rsidRPr="003F6926">
        <w:rPr>
          <w:rFonts w:ascii="Angsana New" w:eastAsia="SimSun" w:hAnsi="Angsana New"/>
          <w:b w:val="0"/>
          <w:bCs w:val="0"/>
          <w:spacing w:val="-2"/>
          <w:lang w:val="en-US" w:eastAsia="en-US"/>
        </w:rPr>
        <w:t>2565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อย่างไรก็ตาม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ผู้บริหารของกลุ่มบริษัท</w:t>
      </w:r>
      <w:r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>/</w:t>
      </w:r>
      <w:r w:rsidRPr="004B3DFA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บริษัทได้พิจารณาแล้วพบว่าไม่เกิดการด้อยค่าในเงินลงทุนในบริษัทร่วมดังกล่าวอย่างมีสาระสำคัญต่องบการเงินรวมและงบการเงินเฉพาะกิจการสำหรับงวดสิ้นสุดวันที่</w:t>
      </w:r>
      <w:r w:rsidR="00433BD3" w:rsidRPr="004B3DFA">
        <w:rPr>
          <w:rFonts w:ascii="Angsana New" w:eastAsia="SimSun" w:hAnsi="Angsana New"/>
          <w:b w:val="0"/>
          <w:bCs w:val="0"/>
          <w:spacing w:val="-2"/>
          <w:lang w:val="en-US" w:eastAsia="en-US"/>
        </w:rPr>
        <w:t xml:space="preserve"> </w:t>
      </w:r>
      <w:r w:rsidR="003F6926" w:rsidRPr="003F6926">
        <w:rPr>
          <w:rFonts w:ascii="Angsana New" w:eastAsia="SimSun" w:hAnsi="Angsana New"/>
          <w:b w:val="0"/>
          <w:bCs w:val="0"/>
          <w:spacing w:val="-2"/>
          <w:lang w:val="en-US" w:eastAsia="en-US"/>
        </w:rPr>
        <w:t>30</w:t>
      </w:r>
      <w:r w:rsidR="0000651D">
        <w:rPr>
          <w:rFonts w:ascii="Angsana New" w:eastAsia="SimSun" w:hAnsi="Angsana New"/>
          <w:b w:val="0"/>
          <w:bCs w:val="0"/>
          <w:spacing w:val="-2"/>
          <w:lang w:val="en-US" w:eastAsia="en-US"/>
        </w:rPr>
        <w:t xml:space="preserve"> </w:t>
      </w:r>
      <w:r w:rsidR="0000651D">
        <w:rPr>
          <w:rFonts w:ascii="Angsana New" w:eastAsia="SimSun" w:hAnsi="Angsana New" w:hint="cs"/>
          <w:b w:val="0"/>
          <w:bCs w:val="0"/>
          <w:spacing w:val="-2"/>
          <w:cs/>
          <w:lang w:val="en-US" w:eastAsia="en-US"/>
        </w:rPr>
        <w:t>มิถุนายน</w:t>
      </w:r>
      <w:r w:rsidR="0000651D" w:rsidRPr="004B3DFA">
        <w:rPr>
          <w:rFonts w:ascii="Angsana New" w:eastAsia="SimSun" w:hAnsi="Angsana New"/>
          <w:b w:val="0"/>
          <w:bCs w:val="0"/>
          <w:spacing w:val="-2"/>
          <w:cs/>
          <w:lang w:val="en-US" w:eastAsia="en-US"/>
        </w:rPr>
        <w:t xml:space="preserve"> </w:t>
      </w:r>
      <w:r w:rsidR="003F6926" w:rsidRPr="003F6926">
        <w:rPr>
          <w:rFonts w:ascii="Angsana New" w:eastAsia="SimSun" w:hAnsi="Angsana New"/>
          <w:b w:val="0"/>
          <w:bCs w:val="0"/>
          <w:spacing w:val="-2"/>
          <w:lang w:val="en-US" w:eastAsia="en-US"/>
        </w:rPr>
        <w:t>2565</w:t>
      </w:r>
    </w:p>
    <w:bookmarkEnd w:id="4"/>
    <w:p w14:paraId="2F75E5D6" w14:textId="77777777" w:rsidR="003763B6" w:rsidRPr="00BB725F" w:rsidRDefault="003763B6" w:rsidP="00CC0DBB">
      <w:pPr>
        <w:pStyle w:val="a2"/>
        <w:tabs>
          <w:tab w:val="clear" w:pos="1080"/>
        </w:tabs>
        <w:ind w:right="29"/>
        <w:jc w:val="thaiDistribute"/>
        <w:rPr>
          <w:rFonts w:asciiTheme="majorBidi" w:hAnsiTheme="majorBidi" w:cstheme="majorBidi"/>
          <w:spacing w:val="-2"/>
          <w:sz w:val="14"/>
          <w:szCs w:val="14"/>
          <w:u w:val="single"/>
          <w:lang w:val="en-US"/>
        </w:rPr>
      </w:pPr>
    </w:p>
    <w:p w14:paraId="476986AB" w14:textId="768E6F10" w:rsidR="00EE197D" w:rsidRPr="007152CC" w:rsidRDefault="00EE197D" w:rsidP="007152CC">
      <w:pPr>
        <w:pStyle w:val="a2"/>
        <w:numPr>
          <w:ilvl w:val="3"/>
          <w:numId w:val="18"/>
        </w:numPr>
        <w:tabs>
          <w:tab w:val="clear" w:pos="1080"/>
        </w:tabs>
        <w:ind w:left="990" w:right="29" w:hanging="450"/>
        <w:jc w:val="thaiDistribute"/>
        <w:rPr>
          <w:rFonts w:ascii="Angsana New" w:eastAsia="SimSun" w:hAnsi="Angsana New"/>
          <w:b w:val="0"/>
          <w:bCs w:val="0"/>
          <w:spacing w:val="-2"/>
          <w:u w:val="single"/>
          <w:lang w:val="en-US" w:eastAsia="en-US"/>
        </w:rPr>
      </w:pPr>
      <w:r w:rsidRPr="007152CC">
        <w:rPr>
          <w:rFonts w:ascii="Angsana New" w:eastAsia="SimSun" w:hAnsi="Angsana New"/>
          <w:b w:val="0"/>
          <w:bCs w:val="0"/>
          <w:spacing w:val="-2"/>
          <w:u w:val="single"/>
          <w:cs/>
          <w:lang w:val="en-US" w:eastAsia="en-US"/>
        </w:rPr>
        <w:t xml:space="preserve">เงินลงทุนในโครงการจำหน่ายสลากแบบเลขท้าย </w:t>
      </w:r>
      <w:r w:rsidR="003F6926" w:rsidRPr="003F6926">
        <w:rPr>
          <w:rFonts w:ascii="Angsana New" w:eastAsia="SimSun" w:hAnsi="Angsana New"/>
          <w:b w:val="0"/>
          <w:bCs w:val="0"/>
          <w:spacing w:val="-2"/>
          <w:u w:val="single"/>
          <w:lang w:val="en-US" w:eastAsia="en-US"/>
        </w:rPr>
        <w:t>3</w:t>
      </w:r>
      <w:r w:rsidRPr="007152CC">
        <w:rPr>
          <w:rFonts w:ascii="Angsana New" w:eastAsia="SimSun" w:hAnsi="Angsana New"/>
          <w:b w:val="0"/>
          <w:bCs w:val="0"/>
          <w:spacing w:val="-2"/>
          <w:u w:val="single"/>
          <w:cs/>
          <w:lang w:val="en-US" w:eastAsia="en-US"/>
        </w:rPr>
        <w:t xml:space="preserve"> ตัว และ </w:t>
      </w:r>
      <w:r w:rsidR="003F6926" w:rsidRPr="003F6926">
        <w:rPr>
          <w:rFonts w:ascii="Angsana New" w:eastAsia="SimSun" w:hAnsi="Angsana New"/>
          <w:b w:val="0"/>
          <w:bCs w:val="0"/>
          <w:spacing w:val="-2"/>
          <w:u w:val="single"/>
          <w:lang w:val="en-US" w:eastAsia="en-US"/>
        </w:rPr>
        <w:t>2</w:t>
      </w:r>
      <w:r w:rsidRPr="007152CC">
        <w:rPr>
          <w:rFonts w:ascii="Angsana New" w:eastAsia="SimSun" w:hAnsi="Angsana New"/>
          <w:b w:val="0"/>
          <w:bCs w:val="0"/>
          <w:spacing w:val="-2"/>
          <w:u w:val="single"/>
          <w:cs/>
          <w:lang w:val="en-US" w:eastAsia="en-US"/>
        </w:rPr>
        <w:t xml:space="preserve"> ตัว ด้วยเครื่องจำหน่ายสลาก</w:t>
      </w:r>
    </w:p>
    <w:p w14:paraId="366024F7" w14:textId="77777777" w:rsidR="00EE197D" w:rsidRPr="00BB725F" w:rsidRDefault="00EE197D" w:rsidP="00EE197D">
      <w:pPr>
        <w:pStyle w:val="a2"/>
        <w:tabs>
          <w:tab w:val="clear" w:pos="1080"/>
        </w:tabs>
        <w:ind w:left="450" w:right="29"/>
        <w:jc w:val="thaiDistribute"/>
        <w:rPr>
          <w:rFonts w:asciiTheme="majorBidi" w:hAnsiTheme="majorBidi" w:cstheme="majorBidi"/>
          <w:b w:val="0"/>
          <w:bCs w:val="0"/>
          <w:spacing w:val="-2"/>
          <w:sz w:val="14"/>
          <w:szCs w:val="14"/>
          <w:lang w:val="en-US"/>
        </w:rPr>
      </w:pPr>
    </w:p>
    <w:p w14:paraId="74C0D4F8" w14:textId="3514CE0F" w:rsidR="00927886" w:rsidRDefault="00640A4A" w:rsidP="00AB1428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86030">
        <w:rPr>
          <w:rFonts w:ascii="Angsana New" w:hAnsi="Angsana New"/>
          <w:sz w:val="30"/>
          <w:szCs w:val="30"/>
          <w:cs/>
        </w:rPr>
        <w:t xml:space="preserve">บริษัท ล็อกซเล่ย์ จีเท็ค เทคโนโลยี จำกัด ซึ่งเป็นบริษัทร่วมของบริษัทได้ทำสัญญารับจ้างให้บริการระบบเกมสลากแก่สำนักงานสลากกินแบ่งรัฐบาลของประเทศไทยเมื่อวันที่ </w:t>
      </w:r>
      <w:r w:rsidR="003F6926" w:rsidRPr="003F6926">
        <w:rPr>
          <w:rFonts w:ascii="Angsana New" w:hAnsi="Angsana New"/>
          <w:sz w:val="30"/>
          <w:szCs w:val="30"/>
        </w:rPr>
        <w:t>29</w:t>
      </w:r>
      <w:r w:rsidRPr="00C86030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="003F6926" w:rsidRPr="003F6926">
        <w:rPr>
          <w:rFonts w:ascii="Angsana New" w:hAnsi="Angsana New"/>
          <w:sz w:val="30"/>
          <w:szCs w:val="30"/>
        </w:rPr>
        <w:t>2548</w:t>
      </w:r>
      <w:r w:rsidRPr="00C86030">
        <w:rPr>
          <w:rFonts w:ascii="Angsana New" w:hAnsi="Angsana New" w:hint="cs"/>
          <w:sz w:val="30"/>
          <w:szCs w:val="30"/>
          <w:cs/>
        </w:rPr>
        <w:t xml:space="preserve"> </w:t>
      </w:r>
      <w:r w:rsidRPr="00C86030">
        <w:rPr>
          <w:rFonts w:ascii="Angsana New" w:hAnsi="Angsana New" w:hint="cs"/>
          <w:spacing w:val="-2"/>
          <w:sz w:val="30"/>
          <w:szCs w:val="30"/>
          <w:cs/>
        </w:rPr>
        <w:t xml:space="preserve">อย่างไรก็ตาม </w:t>
      </w:r>
      <w:r w:rsidRPr="00C86030">
        <w:rPr>
          <w:rFonts w:ascii="Angsana New" w:hAnsi="Angsana New" w:hint="cs"/>
          <w:sz w:val="30"/>
          <w:szCs w:val="30"/>
          <w:cs/>
        </w:rPr>
        <w:t xml:space="preserve">บริษัทร่วมได้ยื่นฟ้องสำนักงานสลากกินแบ่งรัฐบาลต่อศาลปกครองและเมื่อวันที่ </w:t>
      </w:r>
      <w:r w:rsidR="003F6926" w:rsidRPr="003F6926">
        <w:rPr>
          <w:rFonts w:ascii="Angsana New" w:hAnsi="Angsana New"/>
          <w:sz w:val="30"/>
          <w:szCs w:val="30"/>
        </w:rPr>
        <w:t>27</w:t>
      </w:r>
      <w:r w:rsidRPr="00C86030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="003F6926" w:rsidRPr="003F6926">
        <w:rPr>
          <w:rFonts w:ascii="Angsana New" w:hAnsi="Angsana New"/>
          <w:sz w:val="30"/>
          <w:szCs w:val="30"/>
        </w:rPr>
        <w:t>2564</w:t>
      </w:r>
      <w:r w:rsidRPr="00C86030">
        <w:rPr>
          <w:rFonts w:ascii="Angsana New" w:hAnsi="Angsana New" w:hint="cs"/>
          <w:sz w:val="30"/>
          <w:szCs w:val="30"/>
          <w:cs/>
        </w:rPr>
        <w:t xml:space="preserve"> ศาลปกครองสูงสุดได้พิพากษาให้สำนักงานสลากกินแบ่งรัฐบาลชำระเงิน </w:t>
      </w:r>
      <w:r w:rsidR="003F6926" w:rsidRPr="003F6926">
        <w:rPr>
          <w:rFonts w:ascii="Angsana New" w:hAnsi="Angsana New"/>
          <w:sz w:val="30"/>
          <w:szCs w:val="30"/>
        </w:rPr>
        <w:t>1</w:t>
      </w:r>
      <w:r w:rsidRPr="00C86030">
        <w:rPr>
          <w:rFonts w:ascii="Angsana New" w:hAnsi="Angsana New"/>
          <w:sz w:val="30"/>
          <w:szCs w:val="30"/>
        </w:rPr>
        <w:t>,</w:t>
      </w:r>
      <w:r w:rsidR="003F6926" w:rsidRPr="003F6926">
        <w:rPr>
          <w:rFonts w:ascii="Angsana New" w:hAnsi="Angsana New"/>
          <w:sz w:val="30"/>
          <w:szCs w:val="30"/>
        </w:rPr>
        <w:t>654</w:t>
      </w:r>
      <w:r w:rsidRPr="00C86030">
        <w:rPr>
          <w:rFonts w:ascii="Angsana New" w:hAnsi="Angsana New"/>
          <w:sz w:val="30"/>
          <w:szCs w:val="30"/>
        </w:rPr>
        <w:t>.</w:t>
      </w:r>
      <w:r w:rsidR="003F6926" w:rsidRPr="003F6926">
        <w:rPr>
          <w:rFonts w:ascii="Angsana New" w:hAnsi="Angsana New"/>
          <w:sz w:val="30"/>
          <w:szCs w:val="30"/>
        </w:rPr>
        <w:t>6</w:t>
      </w:r>
      <w:r w:rsidRPr="00C86030">
        <w:rPr>
          <w:rFonts w:ascii="Angsana New" w:hAnsi="Angsana New" w:hint="cs"/>
          <w:sz w:val="30"/>
          <w:szCs w:val="30"/>
          <w:cs/>
        </w:rPr>
        <w:t xml:space="preserve"> ล้านบาท พร้อมดอกเบี้ยในอัตราร้อยละ </w:t>
      </w:r>
      <w:r w:rsidR="003F6926" w:rsidRPr="003F6926">
        <w:rPr>
          <w:rFonts w:ascii="Angsana New" w:hAnsi="Angsana New"/>
          <w:sz w:val="30"/>
          <w:szCs w:val="30"/>
        </w:rPr>
        <w:t>7</w:t>
      </w:r>
      <w:r w:rsidRPr="00C86030">
        <w:rPr>
          <w:rFonts w:ascii="Angsana New" w:hAnsi="Angsana New" w:hint="cs"/>
          <w:sz w:val="30"/>
          <w:szCs w:val="30"/>
          <w:cs/>
        </w:rPr>
        <w:t>.</w:t>
      </w:r>
      <w:r w:rsidR="003F6926" w:rsidRPr="003F6926">
        <w:rPr>
          <w:rFonts w:ascii="Angsana New" w:hAnsi="Angsana New"/>
          <w:sz w:val="30"/>
          <w:szCs w:val="30"/>
        </w:rPr>
        <w:t>5</w:t>
      </w:r>
      <w:r w:rsidRPr="00C86030">
        <w:rPr>
          <w:rFonts w:ascii="Angsana New" w:hAnsi="Angsana New" w:hint="cs"/>
          <w:sz w:val="30"/>
          <w:szCs w:val="30"/>
          <w:cs/>
        </w:rPr>
        <w:t xml:space="preserve"> ต่อปีนับถัดจากวันฟ้องจนถึง </w:t>
      </w:r>
      <w:r w:rsidR="003F6926" w:rsidRPr="003F6926">
        <w:rPr>
          <w:rFonts w:ascii="Angsana New" w:hAnsi="Angsana New"/>
          <w:sz w:val="30"/>
          <w:szCs w:val="30"/>
        </w:rPr>
        <w:t>10</w:t>
      </w:r>
      <w:r w:rsidRPr="00C86030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3F6926" w:rsidRPr="003F6926">
        <w:rPr>
          <w:rFonts w:ascii="Angsana New" w:hAnsi="Angsana New"/>
          <w:sz w:val="30"/>
          <w:szCs w:val="30"/>
        </w:rPr>
        <w:t>2564</w:t>
      </w:r>
      <w:r w:rsidRPr="00C86030">
        <w:rPr>
          <w:rFonts w:ascii="Angsana New" w:hAnsi="Angsana New" w:hint="cs"/>
          <w:sz w:val="30"/>
          <w:szCs w:val="30"/>
          <w:cs/>
        </w:rPr>
        <w:t xml:space="preserve"> ต่อจากนั้น อัตราดอกเบี้ยจะเป็นร้อยละ </w:t>
      </w:r>
      <w:r w:rsidR="003F6926" w:rsidRPr="003F6926">
        <w:rPr>
          <w:rFonts w:ascii="Angsana New" w:hAnsi="Angsana New"/>
          <w:sz w:val="30"/>
          <w:szCs w:val="30"/>
        </w:rPr>
        <w:t>3</w:t>
      </w:r>
      <w:r w:rsidRPr="00C86030">
        <w:rPr>
          <w:rFonts w:ascii="Angsana New" w:hAnsi="Angsana New" w:hint="cs"/>
          <w:sz w:val="30"/>
          <w:szCs w:val="30"/>
          <w:cs/>
        </w:rPr>
        <w:t xml:space="preserve"> ต่อปีบวกด้วยอัตราเพิ่มอีกร้อยละ </w:t>
      </w:r>
      <w:r w:rsidR="003F6926" w:rsidRPr="003F6926">
        <w:rPr>
          <w:rFonts w:ascii="Angsana New" w:hAnsi="Angsana New"/>
          <w:sz w:val="30"/>
          <w:szCs w:val="30"/>
        </w:rPr>
        <w:t>2</w:t>
      </w:r>
      <w:r w:rsidRPr="00C86030">
        <w:rPr>
          <w:rFonts w:ascii="Angsana New" w:hAnsi="Angsana New" w:hint="cs"/>
          <w:sz w:val="30"/>
          <w:szCs w:val="30"/>
          <w:cs/>
        </w:rPr>
        <w:t xml:space="preserve"> ต่อปีจนถึงวันชำระเสร็จ โดยให้ชำระเสร็จภายใน </w:t>
      </w:r>
      <w:r w:rsidR="003F6926" w:rsidRPr="003F6926">
        <w:rPr>
          <w:rFonts w:ascii="Angsana New" w:hAnsi="Angsana New"/>
          <w:sz w:val="30"/>
          <w:szCs w:val="30"/>
        </w:rPr>
        <w:t>60</w:t>
      </w:r>
      <w:r w:rsidRPr="00C86030">
        <w:rPr>
          <w:rFonts w:ascii="Angsana New" w:hAnsi="Angsana New" w:hint="cs"/>
          <w:sz w:val="30"/>
          <w:szCs w:val="30"/>
          <w:cs/>
        </w:rPr>
        <w:t xml:space="preserve"> วัน ต่อมาสำนักงานสลากกินแบ่งรัฐบาลและบริษัทร่วมได้ร่วมกันเจรจาไกล่เกลี่ยจนได้ข้อยุติตกลงชำระเงินรวมทั้งสิ้นจำนวน </w:t>
      </w:r>
      <w:r w:rsidR="003F6926" w:rsidRPr="003F6926">
        <w:rPr>
          <w:rFonts w:ascii="Angsana New" w:hAnsi="Angsana New"/>
          <w:sz w:val="30"/>
          <w:szCs w:val="30"/>
        </w:rPr>
        <w:t>2</w:t>
      </w:r>
      <w:r w:rsidRPr="00C86030">
        <w:rPr>
          <w:rFonts w:ascii="Angsana New" w:hAnsi="Angsana New"/>
          <w:sz w:val="30"/>
          <w:szCs w:val="30"/>
        </w:rPr>
        <w:t>,</w:t>
      </w:r>
      <w:r w:rsidR="003F6926" w:rsidRPr="003F6926">
        <w:rPr>
          <w:rFonts w:ascii="Angsana New" w:hAnsi="Angsana New"/>
          <w:sz w:val="30"/>
          <w:szCs w:val="30"/>
        </w:rPr>
        <w:t>099</w:t>
      </w:r>
      <w:r w:rsidRPr="00C86030">
        <w:rPr>
          <w:rFonts w:ascii="Angsana New" w:hAnsi="Angsana New"/>
          <w:sz w:val="30"/>
          <w:szCs w:val="30"/>
        </w:rPr>
        <w:t>.</w:t>
      </w:r>
      <w:r w:rsidR="003F6926" w:rsidRPr="003F6926">
        <w:rPr>
          <w:rFonts w:ascii="Angsana New" w:hAnsi="Angsana New"/>
          <w:sz w:val="30"/>
          <w:szCs w:val="30"/>
        </w:rPr>
        <w:t>3</w:t>
      </w:r>
      <w:r w:rsidRPr="00C86030">
        <w:rPr>
          <w:rFonts w:ascii="Angsana New" w:hAnsi="Angsana New"/>
          <w:sz w:val="30"/>
          <w:szCs w:val="30"/>
        </w:rPr>
        <w:t xml:space="preserve"> </w:t>
      </w:r>
      <w:r w:rsidRPr="00C86030">
        <w:rPr>
          <w:rFonts w:ascii="Angsana New" w:hAnsi="Angsana New" w:hint="cs"/>
          <w:sz w:val="30"/>
          <w:szCs w:val="30"/>
          <w:cs/>
        </w:rPr>
        <w:t xml:space="preserve">ล้านบาท และดำเนินการทำสัญญาประนีประนอมยอมความเมื่อวันที่ </w:t>
      </w:r>
      <w:r w:rsidR="003F6926" w:rsidRPr="003F6926">
        <w:rPr>
          <w:rFonts w:ascii="Angsana New" w:hAnsi="Angsana New"/>
          <w:sz w:val="30"/>
          <w:szCs w:val="30"/>
        </w:rPr>
        <w:t>23</w:t>
      </w:r>
      <w:r w:rsidR="006D02B9" w:rsidRPr="00C86030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="003F6926" w:rsidRPr="003F6926">
        <w:rPr>
          <w:rFonts w:ascii="Angsana New" w:hAnsi="Angsana New"/>
          <w:sz w:val="30"/>
          <w:szCs w:val="30"/>
        </w:rPr>
        <w:t>2564</w:t>
      </w:r>
      <w:r w:rsidR="006D02B9" w:rsidRPr="00C86030">
        <w:rPr>
          <w:rFonts w:ascii="Angsana New" w:hAnsi="Angsana New" w:hint="cs"/>
          <w:sz w:val="30"/>
          <w:szCs w:val="30"/>
          <w:cs/>
        </w:rPr>
        <w:t xml:space="preserve"> โดยแบ่งชำระหนี้เงินต้นจำนวน </w:t>
      </w:r>
      <w:r w:rsidR="003F6926" w:rsidRPr="003F6926">
        <w:rPr>
          <w:rFonts w:ascii="Angsana New" w:hAnsi="Angsana New"/>
          <w:sz w:val="30"/>
          <w:szCs w:val="30"/>
        </w:rPr>
        <w:t>1</w:t>
      </w:r>
      <w:r w:rsidR="006D02B9" w:rsidRPr="00C86030">
        <w:rPr>
          <w:rFonts w:ascii="Angsana New" w:hAnsi="Angsana New"/>
          <w:sz w:val="30"/>
          <w:szCs w:val="30"/>
        </w:rPr>
        <w:t>,</w:t>
      </w:r>
      <w:r w:rsidR="003F6926" w:rsidRPr="003F6926">
        <w:rPr>
          <w:rFonts w:ascii="Angsana New" w:hAnsi="Angsana New"/>
          <w:sz w:val="30"/>
          <w:szCs w:val="30"/>
        </w:rPr>
        <w:t>654</w:t>
      </w:r>
      <w:r w:rsidR="006D02B9" w:rsidRPr="00C86030">
        <w:rPr>
          <w:rFonts w:ascii="Angsana New" w:hAnsi="Angsana New"/>
          <w:sz w:val="30"/>
          <w:szCs w:val="30"/>
        </w:rPr>
        <w:t>.</w:t>
      </w:r>
      <w:r w:rsidR="003F6926" w:rsidRPr="003F6926">
        <w:rPr>
          <w:rFonts w:ascii="Angsana New" w:hAnsi="Angsana New"/>
          <w:sz w:val="30"/>
          <w:szCs w:val="30"/>
        </w:rPr>
        <w:t>6</w:t>
      </w:r>
      <w:r w:rsidR="006D02B9" w:rsidRPr="00C86030">
        <w:rPr>
          <w:rFonts w:ascii="Angsana New" w:hAnsi="Angsana New" w:hint="cs"/>
          <w:sz w:val="30"/>
          <w:szCs w:val="30"/>
          <w:cs/>
        </w:rPr>
        <w:t xml:space="preserve"> ล้านบาท ภายในเดือนสิงหาคม </w:t>
      </w:r>
      <w:r w:rsidR="003F6926" w:rsidRPr="003F6926">
        <w:rPr>
          <w:rFonts w:ascii="Angsana New" w:hAnsi="Angsana New"/>
          <w:sz w:val="30"/>
          <w:szCs w:val="30"/>
        </w:rPr>
        <w:t>2564</w:t>
      </w:r>
      <w:r w:rsidR="006D02B9" w:rsidRPr="00C86030">
        <w:rPr>
          <w:rFonts w:ascii="Angsana New" w:hAnsi="Angsana New" w:hint="cs"/>
          <w:sz w:val="30"/>
          <w:szCs w:val="30"/>
          <w:cs/>
        </w:rPr>
        <w:t xml:space="preserve"> และชำระดอกเบี้ยจำนวน </w:t>
      </w:r>
      <w:r w:rsidR="003F6926" w:rsidRPr="003F6926">
        <w:rPr>
          <w:rFonts w:ascii="Angsana New" w:hAnsi="Angsana New"/>
          <w:sz w:val="30"/>
          <w:szCs w:val="30"/>
        </w:rPr>
        <w:t>444</w:t>
      </w:r>
      <w:r w:rsidR="006D02B9" w:rsidRPr="00C86030">
        <w:rPr>
          <w:rFonts w:ascii="Angsana New" w:hAnsi="Angsana New"/>
          <w:sz w:val="30"/>
          <w:szCs w:val="30"/>
        </w:rPr>
        <w:t>.</w:t>
      </w:r>
      <w:r w:rsidR="003F6926" w:rsidRPr="003F6926">
        <w:rPr>
          <w:rFonts w:ascii="Angsana New" w:hAnsi="Angsana New"/>
          <w:sz w:val="30"/>
          <w:szCs w:val="30"/>
        </w:rPr>
        <w:t>7</w:t>
      </w:r>
      <w:r w:rsidR="006D02B9" w:rsidRPr="00C86030">
        <w:rPr>
          <w:rFonts w:ascii="Angsana New" w:hAnsi="Angsana New" w:hint="cs"/>
          <w:sz w:val="30"/>
          <w:szCs w:val="30"/>
          <w:cs/>
        </w:rPr>
        <w:t xml:space="preserve"> ล้านบาท </w:t>
      </w:r>
      <w:bookmarkStart w:id="5" w:name="_Hlk110543081"/>
      <w:r w:rsidR="006D02B9" w:rsidRPr="00C86030">
        <w:rPr>
          <w:rFonts w:ascii="Angsana New" w:hAnsi="Angsana New" w:hint="cs"/>
          <w:sz w:val="30"/>
          <w:szCs w:val="30"/>
          <w:cs/>
        </w:rPr>
        <w:t xml:space="preserve">ภายในปีงบประมาณ </w:t>
      </w:r>
      <w:r w:rsidR="003F6926" w:rsidRPr="003F6926">
        <w:rPr>
          <w:rFonts w:ascii="Angsana New" w:hAnsi="Angsana New"/>
          <w:sz w:val="30"/>
          <w:szCs w:val="30"/>
        </w:rPr>
        <w:t>2565</w:t>
      </w:r>
      <w:r w:rsidR="006D02B9" w:rsidRPr="00C86030">
        <w:rPr>
          <w:rFonts w:ascii="Angsana New" w:hAnsi="Angsana New" w:hint="cs"/>
          <w:sz w:val="30"/>
          <w:szCs w:val="30"/>
          <w:cs/>
        </w:rPr>
        <w:t xml:space="preserve"> โดยแบ่งจ่าย </w:t>
      </w:r>
      <w:r w:rsidR="003F6926" w:rsidRPr="003F6926">
        <w:rPr>
          <w:rFonts w:ascii="Angsana New" w:hAnsi="Angsana New"/>
          <w:sz w:val="30"/>
          <w:szCs w:val="30"/>
        </w:rPr>
        <w:t>4</w:t>
      </w:r>
      <w:r w:rsidR="006D02B9" w:rsidRPr="00C86030">
        <w:rPr>
          <w:rFonts w:ascii="Angsana New" w:hAnsi="Angsana New" w:hint="cs"/>
          <w:sz w:val="30"/>
          <w:szCs w:val="30"/>
          <w:cs/>
        </w:rPr>
        <w:t xml:space="preserve"> งวด งวดละเท่าๆ กัน และทั้งสองฝ่ายได้นำข้อตกลงในสัญญาประนีประนอมยอมความ</w:t>
      </w:r>
      <w:bookmarkEnd w:id="5"/>
      <w:r w:rsidR="00654AB9" w:rsidRPr="00C86030">
        <w:rPr>
          <w:rFonts w:ascii="Angsana New" w:hAnsi="Angsana New" w:hint="cs"/>
          <w:sz w:val="30"/>
          <w:szCs w:val="30"/>
          <w:cs/>
        </w:rPr>
        <w:t xml:space="preserve">ไปยื่นต่อสำนักบังคับคดีปกครอง สำนักงานศาลปกครอง และได้รับหนังสือแจ้งคำสั่งศาลปกครองกลางรับทราบข้อยุติการดำเนินการตามสัญญาประนีประนอมเมื่อวันที่ </w:t>
      </w:r>
      <w:r w:rsidR="00654AB9" w:rsidRPr="003F6926">
        <w:rPr>
          <w:rFonts w:ascii="Angsana New" w:hAnsi="Angsana New"/>
          <w:sz w:val="30"/>
          <w:szCs w:val="30"/>
        </w:rPr>
        <w:t>5</w:t>
      </w:r>
      <w:r w:rsidR="00654AB9" w:rsidRPr="00C86030">
        <w:rPr>
          <w:rFonts w:ascii="Angsana New" w:hAnsi="Angsana New"/>
          <w:sz w:val="30"/>
          <w:szCs w:val="30"/>
        </w:rPr>
        <w:t xml:space="preserve"> </w:t>
      </w:r>
      <w:r w:rsidR="00654AB9" w:rsidRPr="00C86030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654AB9" w:rsidRPr="003F6926">
        <w:rPr>
          <w:rFonts w:ascii="Angsana New" w:hAnsi="Angsana New"/>
          <w:sz w:val="30"/>
          <w:szCs w:val="30"/>
        </w:rPr>
        <w:t>2564</w:t>
      </w:r>
      <w:r w:rsidR="00654AB9" w:rsidRPr="00C86030">
        <w:rPr>
          <w:rFonts w:ascii="Angsana New" w:hAnsi="Angsana New" w:hint="cs"/>
          <w:sz w:val="30"/>
          <w:szCs w:val="30"/>
          <w:cs/>
        </w:rPr>
        <w:t xml:space="preserve"> ทั้งนี้ ในปี </w:t>
      </w:r>
      <w:r w:rsidR="00654AB9" w:rsidRPr="003F6926">
        <w:rPr>
          <w:rFonts w:ascii="Angsana New" w:hAnsi="Angsana New"/>
          <w:sz w:val="30"/>
          <w:szCs w:val="30"/>
        </w:rPr>
        <w:t>2564</w:t>
      </w:r>
      <w:r w:rsidR="00654AB9" w:rsidRPr="00C86030">
        <w:rPr>
          <w:rFonts w:ascii="Angsana New" w:hAnsi="Angsana New" w:hint="cs"/>
          <w:sz w:val="30"/>
          <w:szCs w:val="30"/>
          <w:cs/>
        </w:rPr>
        <w:t xml:space="preserve"> บริษัทร่วมได้แบ่งเงินรายรับข้างต้นชำระหนี้สินคงค้างตามบุริมสิทธิและสัดส่วนเจ้าหนี้แต่ละราย ซึ่งบริษัทจะได้รับชำระ</w:t>
      </w:r>
      <w:r w:rsidR="00654AB9" w:rsidRPr="00C86030">
        <w:rPr>
          <w:rFonts w:ascii="Angsana New" w:hAnsi="Angsana New" w:hint="cs"/>
          <w:sz w:val="30"/>
          <w:szCs w:val="30"/>
          <w:cs/>
        </w:rPr>
        <w:lastRenderedPageBreak/>
        <w:t>หนี้</w:t>
      </w:r>
      <w:r w:rsidR="00654AB9" w:rsidRPr="00F52AE8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654AB9" w:rsidRPr="003F6926">
        <w:rPr>
          <w:rFonts w:ascii="Angsana New" w:hAnsi="Angsana New"/>
          <w:sz w:val="30"/>
          <w:szCs w:val="30"/>
        </w:rPr>
        <w:t>771</w:t>
      </w:r>
      <w:r w:rsidR="00654AB9" w:rsidRPr="00F52AE8">
        <w:rPr>
          <w:rFonts w:ascii="Angsana New" w:hAnsi="Angsana New" w:hint="cs"/>
          <w:sz w:val="30"/>
          <w:szCs w:val="30"/>
          <w:cs/>
        </w:rPr>
        <w:t xml:space="preserve"> ล้านบาท ณ วันที่</w:t>
      </w:r>
      <w:r w:rsidR="00654AB9" w:rsidRPr="00F52AE8">
        <w:rPr>
          <w:rFonts w:ascii="Angsana New" w:hAnsi="Angsana New"/>
          <w:sz w:val="30"/>
          <w:szCs w:val="30"/>
        </w:rPr>
        <w:t xml:space="preserve"> </w:t>
      </w:r>
      <w:r w:rsidR="00654AB9" w:rsidRPr="003F6926">
        <w:rPr>
          <w:rFonts w:ascii="Angsana New" w:hAnsi="Angsana New"/>
          <w:sz w:val="30"/>
          <w:szCs w:val="30"/>
        </w:rPr>
        <w:t>30</w:t>
      </w:r>
      <w:r w:rsidR="00654AB9" w:rsidRPr="00F52AE8">
        <w:rPr>
          <w:rFonts w:ascii="Angsana New" w:hAnsi="Angsana New"/>
          <w:sz w:val="30"/>
          <w:szCs w:val="30"/>
        </w:rPr>
        <w:t xml:space="preserve"> </w:t>
      </w:r>
      <w:r w:rsidR="00654AB9" w:rsidRPr="00F52AE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654AB9" w:rsidRPr="003F6926">
        <w:rPr>
          <w:rFonts w:ascii="Angsana New" w:hAnsi="Angsana New"/>
          <w:sz w:val="30"/>
          <w:szCs w:val="30"/>
        </w:rPr>
        <w:t>2565</w:t>
      </w:r>
      <w:r w:rsidR="00654AB9" w:rsidRPr="00F52AE8">
        <w:rPr>
          <w:rFonts w:ascii="Angsana New" w:hAnsi="Angsana New"/>
          <w:sz w:val="30"/>
          <w:szCs w:val="30"/>
        </w:rPr>
        <w:t xml:space="preserve"> </w:t>
      </w:r>
      <w:r w:rsidR="00654AB9" w:rsidRPr="00F52AE8">
        <w:rPr>
          <w:rFonts w:ascii="Angsana New" w:hAnsi="Angsana New" w:hint="cs"/>
          <w:sz w:val="30"/>
          <w:szCs w:val="30"/>
          <w:cs/>
        </w:rPr>
        <w:t xml:space="preserve">บริษัทได้รับชำระหนี้บางส่วนแล้วรวมเป็นจำนวนเงิน </w:t>
      </w:r>
      <w:r w:rsidR="00654AB9" w:rsidRPr="003F6926">
        <w:rPr>
          <w:rFonts w:ascii="Angsana New" w:hAnsi="Angsana New"/>
          <w:sz w:val="30"/>
          <w:szCs w:val="30"/>
        </w:rPr>
        <w:t>7</w:t>
      </w:r>
      <w:r w:rsidR="00654AB9" w:rsidRPr="003F6926">
        <w:rPr>
          <w:rFonts w:ascii="Angsana New" w:hAnsi="Angsana New" w:hint="cs"/>
          <w:sz w:val="30"/>
          <w:szCs w:val="30"/>
        </w:rPr>
        <w:t>37</w:t>
      </w:r>
      <w:r w:rsidR="00654AB9" w:rsidRPr="00F52AE8">
        <w:rPr>
          <w:rFonts w:ascii="Angsana New" w:hAnsi="Angsana New"/>
          <w:sz w:val="30"/>
          <w:szCs w:val="30"/>
        </w:rPr>
        <w:t xml:space="preserve"> </w:t>
      </w:r>
      <w:r w:rsidR="00654AB9" w:rsidRPr="00F52AE8">
        <w:rPr>
          <w:rFonts w:ascii="Angsana New" w:hAnsi="Angsana New" w:hint="cs"/>
          <w:sz w:val="30"/>
          <w:szCs w:val="30"/>
          <w:cs/>
        </w:rPr>
        <w:t>ล้านบาท ต่อมา</w:t>
      </w:r>
      <w:r w:rsidR="00654AB9" w:rsidRPr="00F52AE8">
        <w:rPr>
          <w:rFonts w:asciiTheme="majorBidi" w:hAnsiTheme="majorBidi" w:cstheme="majorBidi" w:hint="cs"/>
          <w:sz w:val="30"/>
          <w:szCs w:val="30"/>
          <w:cs/>
        </w:rPr>
        <w:t xml:space="preserve">ในเดือนกรกฎาคม </w:t>
      </w:r>
      <w:r w:rsidR="00654AB9" w:rsidRPr="003F6926">
        <w:rPr>
          <w:rFonts w:asciiTheme="majorBidi" w:hAnsiTheme="majorBidi" w:cstheme="majorBidi" w:hint="cs"/>
          <w:sz w:val="30"/>
          <w:szCs w:val="30"/>
        </w:rPr>
        <w:t>256</w:t>
      </w:r>
      <w:r w:rsidR="00654AB9" w:rsidRPr="003F6926">
        <w:rPr>
          <w:rFonts w:asciiTheme="majorBidi" w:hAnsiTheme="majorBidi" w:cstheme="majorBidi"/>
          <w:sz w:val="30"/>
          <w:szCs w:val="30"/>
        </w:rPr>
        <w:t>5</w:t>
      </w:r>
      <w:r w:rsidR="00654AB9" w:rsidRPr="00F52AE8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บริษัทได้รับชำระเงินเพิ่มเติม เป็นจำนวน </w:t>
      </w:r>
      <w:r w:rsidR="00654AB9" w:rsidRPr="003F6926">
        <w:rPr>
          <w:rFonts w:asciiTheme="majorBidi" w:hAnsiTheme="majorBidi" w:cstheme="majorBidi"/>
          <w:sz w:val="30"/>
          <w:szCs w:val="30"/>
        </w:rPr>
        <w:t>34</w:t>
      </w:r>
      <w:r w:rsidR="00654AB9" w:rsidRPr="00F52AE8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</w:p>
    <w:p w14:paraId="7A31E804" w14:textId="77777777" w:rsidR="00654AB9" w:rsidRPr="002E63F3" w:rsidRDefault="00654AB9" w:rsidP="00AB1428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1F8D2998" w14:textId="1B849AD2" w:rsidR="00927886" w:rsidRPr="00927886" w:rsidRDefault="00927886" w:rsidP="00927886">
      <w:pPr>
        <w:tabs>
          <w:tab w:val="clear" w:pos="227"/>
          <w:tab w:val="clear" w:pos="454"/>
          <w:tab w:val="clear" w:pos="680"/>
          <w:tab w:val="left" w:pos="72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F52AE8">
        <w:rPr>
          <w:rFonts w:ascii="Angsana New" w:hAnsi="Angsana New" w:hint="cs"/>
          <w:sz w:val="30"/>
          <w:szCs w:val="30"/>
          <w:cs/>
        </w:rPr>
        <w:t xml:space="preserve">นอกจากนี้ในเดือนเมษายน </w:t>
      </w:r>
      <w:r w:rsidRPr="003F6926">
        <w:rPr>
          <w:rFonts w:ascii="Angsana New" w:hAnsi="Angsana New"/>
          <w:sz w:val="30"/>
          <w:szCs w:val="30"/>
        </w:rPr>
        <w:t>2565</w:t>
      </w:r>
      <w:r w:rsidRPr="00F52AE8">
        <w:rPr>
          <w:rFonts w:ascii="Angsana New" w:hAnsi="Angsana New" w:hint="cs"/>
          <w:sz w:val="30"/>
          <w:szCs w:val="30"/>
          <w:cs/>
        </w:rPr>
        <w:t xml:space="preserve"> บริษัทร่วมได้แบ่งเงินเพิ่มเติมให้กับเจ้าหนี้แต่ละราย ซึ่งบริษัทได้รับชำระเพิ่มเติมเป็นจำนวน </w:t>
      </w:r>
      <w:r w:rsidRPr="003F6926">
        <w:rPr>
          <w:rFonts w:ascii="Angsana New" w:hAnsi="Angsana New"/>
          <w:sz w:val="30"/>
          <w:szCs w:val="30"/>
        </w:rPr>
        <w:t>95</w:t>
      </w:r>
      <w:r w:rsidRPr="00F52AE8">
        <w:rPr>
          <w:rFonts w:ascii="Angsana New" w:hAnsi="Angsana New" w:hint="cs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272DBB">
        <w:rPr>
          <w:rFonts w:asciiTheme="majorBidi" w:hAnsiTheme="majorBidi" w:cstheme="majorBidi"/>
          <w:sz w:val="30"/>
          <w:szCs w:val="30"/>
          <w:cs/>
        </w:rPr>
        <w:t>บริษัทได้</w:t>
      </w:r>
      <w:r>
        <w:rPr>
          <w:rFonts w:asciiTheme="majorBidi" w:hAnsiTheme="majorBidi" w:cstheme="majorBidi" w:hint="cs"/>
          <w:sz w:val="30"/>
          <w:szCs w:val="30"/>
          <w:cs/>
        </w:rPr>
        <w:t>บันทึกรายการดังกล่าวเป็นส่วนหนึ่งของการ</w:t>
      </w:r>
      <w:r w:rsidRPr="00272DBB">
        <w:rPr>
          <w:rFonts w:asciiTheme="majorBidi" w:hAnsiTheme="majorBidi" w:cstheme="majorBidi" w:hint="cs"/>
          <w:sz w:val="30"/>
          <w:szCs w:val="30"/>
          <w:cs/>
        </w:rPr>
        <w:t>กลับรายการ</w:t>
      </w:r>
      <w:r w:rsidRPr="00272DBB">
        <w:rPr>
          <w:rFonts w:asciiTheme="majorBidi" w:hAnsiTheme="majorBidi" w:cstheme="majorBidi"/>
          <w:sz w:val="30"/>
          <w:szCs w:val="30"/>
          <w:cs/>
        </w:rPr>
        <w:t>ค่าเผื่อผลขาดทุนจากการด้อยค่า</w:t>
      </w:r>
      <w:r>
        <w:rPr>
          <w:rFonts w:asciiTheme="majorBidi" w:hAnsiTheme="majorBidi" w:cstheme="majorBidi" w:hint="cs"/>
          <w:sz w:val="30"/>
          <w:szCs w:val="30"/>
          <w:cs/>
        </w:rPr>
        <w:t>ในงบกำไรขาดทุน</w:t>
      </w:r>
      <w:r w:rsidRPr="00272DBB">
        <w:rPr>
          <w:rFonts w:asciiTheme="majorBidi" w:hAnsiTheme="majorBidi" w:cstheme="majorBidi"/>
          <w:sz w:val="30"/>
          <w:szCs w:val="30"/>
          <w:cs/>
        </w:rPr>
        <w:t>สำหรับงวด</w:t>
      </w:r>
      <w:r>
        <w:rPr>
          <w:rFonts w:asciiTheme="majorBidi" w:hAnsiTheme="majorBidi" w:cstheme="majorBidi" w:hint="cs"/>
          <w:sz w:val="30"/>
          <w:szCs w:val="30"/>
          <w:cs/>
        </w:rPr>
        <w:t>สามเดือนและหก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272DBB"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272DBB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</w:p>
    <w:p w14:paraId="4FB1AC42" w14:textId="77777777" w:rsidR="001C2335" w:rsidRPr="002E63F3" w:rsidRDefault="001C2335" w:rsidP="009278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0F521710" w14:textId="251C7498" w:rsidR="003763B6" w:rsidRDefault="003763B6" w:rsidP="00AB1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C86030">
        <w:rPr>
          <w:rFonts w:asciiTheme="majorBidi" w:hAnsiTheme="majorBidi" w:cstheme="majorBidi" w:hint="cs"/>
          <w:sz w:val="30"/>
          <w:szCs w:val="30"/>
          <w:cs/>
        </w:rPr>
        <w:t xml:space="preserve">ยอดคงเหลือ ณ </w:t>
      </w:r>
      <w:r w:rsidRPr="00C8603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3F6926" w:rsidRPr="003F6926">
        <w:rPr>
          <w:rFonts w:asciiTheme="majorBidi" w:hAnsiTheme="majorBidi" w:cstheme="majorBidi"/>
          <w:sz w:val="30"/>
          <w:szCs w:val="30"/>
        </w:rPr>
        <w:t>30</w:t>
      </w:r>
      <w:r w:rsidR="000D0512">
        <w:rPr>
          <w:rFonts w:asciiTheme="majorBidi" w:hAnsiTheme="majorBidi" w:cstheme="majorBidi"/>
          <w:sz w:val="30"/>
          <w:szCs w:val="30"/>
        </w:rPr>
        <w:t xml:space="preserve"> </w:t>
      </w:r>
      <w:r w:rsidR="000D0512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3F6926" w:rsidRPr="003F6926">
        <w:rPr>
          <w:rFonts w:asciiTheme="majorBidi" w:hAnsiTheme="majorBidi" w:cstheme="majorBidi"/>
          <w:sz w:val="30"/>
          <w:szCs w:val="30"/>
        </w:rPr>
        <w:t>2565</w:t>
      </w:r>
      <w:r w:rsidRPr="00C86030">
        <w:rPr>
          <w:rFonts w:asciiTheme="majorBidi" w:hAnsiTheme="majorBidi" w:cstheme="majorBidi"/>
          <w:sz w:val="30"/>
          <w:szCs w:val="30"/>
        </w:rPr>
        <w:t xml:space="preserve"> </w:t>
      </w:r>
      <w:r w:rsidRPr="00C86030">
        <w:rPr>
          <w:rFonts w:asciiTheme="majorBidi" w:hAnsiTheme="majorBidi" w:cstheme="majorBidi"/>
          <w:sz w:val="30"/>
          <w:szCs w:val="30"/>
          <w:cs/>
        </w:rPr>
        <w:t>มีรายละเอียดดังต่อไปนี้</w:t>
      </w:r>
    </w:p>
    <w:p w14:paraId="1594FA46" w14:textId="77777777" w:rsidR="00C06462" w:rsidRPr="003763B6" w:rsidRDefault="00C06462" w:rsidP="00080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tbl>
      <w:tblPr>
        <w:tblW w:w="8820" w:type="dxa"/>
        <w:tblInd w:w="900" w:type="dxa"/>
        <w:tblBorders>
          <w:top w:val="single" w:sz="4" w:space="0" w:color="auto"/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0"/>
        <w:gridCol w:w="1710"/>
        <w:gridCol w:w="270"/>
        <w:gridCol w:w="1890"/>
        <w:gridCol w:w="270"/>
        <w:gridCol w:w="1710"/>
      </w:tblGrid>
      <w:tr w:rsidR="006B1A70" w:rsidRPr="00272DBB" w14:paraId="0E999DA1" w14:textId="77777777" w:rsidTr="006B1A70">
        <w:trPr>
          <w:tblHeader/>
        </w:trPr>
        <w:tc>
          <w:tcPr>
            <w:tcW w:w="2970" w:type="dxa"/>
            <w:tcBorders>
              <w:top w:val="nil"/>
            </w:tcBorders>
          </w:tcPr>
          <w:p w14:paraId="7E051E35" w14:textId="77777777" w:rsidR="006B1A70" w:rsidRPr="00272DBB" w:rsidRDefault="006B1A70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</w:tcBorders>
            <w:shd w:val="clear" w:color="auto" w:fill="auto"/>
          </w:tcPr>
          <w:p w14:paraId="2564C5DA" w14:textId="77777777" w:rsidR="006B1A70" w:rsidRPr="00272DBB" w:rsidRDefault="006B1A70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06F392" w14:textId="77777777" w:rsidR="006B1A70" w:rsidRPr="00272DBB" w:rsidRDefault="006B1A70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3BAE46E" w14:textId="77777777" w:rsidR="006B1A70" w:rsidRPr="00272DBB" w:rsidRDefault="006B1A70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</w:tcBorders>
            <w:shd w:val="clear" w:color="auto" w:fill="auto"/>
          </w:tcPr>
          <w:p w14:paraId="63DA393C" w14:textId="77777777" w:rsidR="006B1A70" w:rsidRPr="00272DBB" w:rsidRDefault="006B1A70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  <w:tcBorders>
              <w:top w:val="nil"/>
            </w:tcBorders>
          </w:tcPr>
          <w:p w14:paraId="45D29494" w14:textId="77777777" w:rsidR="006B1A70" w:rsidRPr="00272DBB" w:rsidRDefault="006B1A70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</w:tcBorders>
            <w:shd w:val="clear" w:color="auto" w:fill="auto"/>
          </w:tcPr>
          <w:p w14:paraId="14B18FFE" w14:textId="77777777" w:rsidR="006B1A70" w:rsidRPr="00272DBB" w:rsidRDefault="006B1A70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EDC488" w14:textId="77777777" w:rsidR="006B1A70" w:rsidRPr="00272DBB" w:rsidRDefault="006B1A70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B1A70" w:rsidRPr="00272DBB" w14:paraId="5B445E97" w14:textId="77777777" w:rsidTr="006B1A70">
        <w:trPr>
          <w:tblHeader/>
        </w:trPr>
        <w:tc>
          <w:tcPr>
            <w:tcW w:w="2970" w:type="dxa"/>
          </w:tcPr>
          <w:p w14:paraId="3640E5A8" w14:textId="77777777" w:rsidR="006B1A70" w:rsidRPr="00272DBB" w:rsidRDefault="006B1A70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72B73266" w14:textId="77777777" w:rsidR="006B1A70" w:rsidRPr="00272DBB" w:rsidRDefault="006B1A70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15611F" w14:textId="77777777" w:rsidR="006B1A70" w:rsidRPr="00272DBB" w:rsidRDefault="006B1A70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443BDC05" w14:textId="6F12945D" w:rsidR="006B1A70" w:rsidRPr="00272DBB" w:rsidRDefault="006B1A70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3F6926" w:rsidRPr="003F69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7748C19" w14:textId="77777777" w:rsidR="006B1A70" w:rsidRPr="00272DBB" w:rsidRDefault="006B1A70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68FA0951" w14:textId="77777777" w:rsidR="006B1A70" w:rsidRPr="00272DBB" w:rsidRDefault="006B1A70" w:rsidP="005E4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1A70" w:rsidRPr="00272DBB" w14:paraId="6B52D5A6" w14:textId="77777777" w:rsidTr="00FA72EA">
        <w:trPr>
          <w:tblHeader/>
        </w:trPr>
        <w:tc>
          <w:tcPr>
            <w:tcW w:w="2970" w:type="dxa"/>
          </w:tcPr>
          <w:p w14:paraId="36C4E0C6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5"/>
            <w:shd w:val="clear" w:color="auto" w:fill="auto"/>
          </w:tcPr>
          <w:p w14:paraId="49A8C9CF" w14:textId="463F250D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1A70" w:rsidRPr="00272DBB" w14:paraId="679BA87D" w14:textId="77777777" w:rsidTr="006B1A70">
        <w:tc>
          <w:tcPr>
            <w:tcW w:w="2970" w:type="dxa"/>
          </w:tcPr>
          <w:p w14:paraId="2239F405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710" w:type="dxa"/>
            <w:shd w:val="clear" w:color="auto" w:fill="auto"/>
          </w:tcPr>
          <w:p w14:paraId="24532EBF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6352171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F50AD89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51E5788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5332EEB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1A70" w:rsidRPr="00272DBB" w14:paraId="4BDF1E4C" w14:textId="77777777" w:rsidTr="006B1A70">
        <w:tc>
          <w:tcPr>
            <w:tcW w:w="2970" w:type="dxa"/>
            <w:tcBorders>
              <w:bottom w:val="nil"/>
            </w:tcBorders>
          </w:tcPr>
          <w:p w14:paraId="599BA950" w14:textId="1180863F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F6926" w:rsidRPr="003F692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3F6926" w:rsidRPr="003F692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43BB3D1A" w14:textId="7ACC7E5E" w:rsidR="006B1A70" w:rsidRPr="00640A4A" w:rsidRDefault="003F692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123DC86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57CFBE7F" w14:textId="579CBCB6" w:rsidR="006B1A70" w:rsidRPr="00640A4A" w:rsidRDefault="003F692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270" w:type="dxa"/>
            <w:tcBorders>
              <w:bottom w:val="nil"/>
            </w:tcBorders>
          </w:tcPr>
          <w:p w14:paraId="57CBE25B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362BDD8C" w14:textId="367EB688" w:rsidR="006B1A70" w:rsidRPr="00640A4A" w:rsidRDefault="003F692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</w:tr>
      <w:tr w:rsidR="006B1A70" w:rsidRPr="00272DBB" w14:paraId="7EFF2EB0" w14:textId="77777777" w:rsidTr="006B1A70">
        <w:tc>
          <w:tcPr>
            <w:tcW w:w="2970" w:type="dxa"/>
            <w:tcBorders>
              <w:top w:val="nil"/>
            </w:tcBorders>
          </w:tcPr>
          <w:p w14:paraId="153A2A4E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75C1C2" w14:textId="366F7CEC" w:rsidR="006B1A70" w:rsidRPr="00272DBB" w:rsidRDefault="007A082D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07971E00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</w:tcPr>
          <w:p w14:paraId="4B66967A" w14:textId="05BCCC71" w:rsidR="006B1A70" w:rsidRPr="00272DBB" w:rsidRDefault="007A082D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30"/>
                <w:szCs w:val="30"/>
              </w:rPr>
              <w:t>160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39A7B42A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49F60A8A" w14:textId="71592344" w:rsidR="006B1A70" w:rsidRPr="00272DBB" w:rsidRDefault="007A082D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30"/>
                <w:szCs w:val="30"/>
              </w:rPr>
              <w:t>160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B1A70" w:rsidRPr="00272DBB" w14:paraId="093BAA23" w14:textId="77777777" w:rsidTr="006B1A70">
        <w:tc>
          <w:tcPr>
            <w:tcW w:w="2970" w:type="dxa"/>
          </w:tcPr>
          <w:p w14:paraId="1EAF1EFC" w14:textId="4D0E525B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F6926"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0D05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D051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3F6926"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46591" w14:textId="15B086F1" w:rsidR="006B1A70" w:rsidRPr="00272DBB" w:rsidRDefault="003F692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14:paraId="3DF9321C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1C042C1F" w14:textId="5239CABE" w:rsidR="006B1A70" w:rsidRPr="00272DBB" w:rsidRDefault="003F692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671D73D5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0708F70" w14:textId="138730FB" w:rsidR="006B1A70" w:rsidRPr="00272DBB" w:rsidRDefault="003F6926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</w:t>
            </w:r>
          </w:p>
        </w:tc>
      </w:tr>
      <w:tr w:rsidR="006B1A70" w:rsidRPr="00272DBB" w14:paraId="372B0635" w14:textId="77777777" w:rsidTr="006B1A70">
        <w:tc>
          <w:tcPr>
            <w:tcW w:w="2970" w:type="dxa"/>
            <w:tcBorders>
              <w:bottom w:val="nil"/>
            </w:tcBorders>
          </w:tcPr>
          <w:p w14:paraId="50FAAA26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3B5E5ECE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E67C700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bottom w:val="nil"/>
            </w:tcBorders>
          </w:tcPr>
          <w:p w14:paraId="5E4A0D63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9F06641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</w:tcPr>
          <w:p w14:paraId="036790CF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B1A70" w:rsidRPr="00272DBB" w14:paraId="1A5803D3" w14:textId="77777777" w:rsidTr="006B1A70">
        <w:tc>
          <w:tcPr>
            <w:tcW w:w="2970" w:type="dxa"/>
            <w:tcBorders>
              <w:top w:val="nil"/>
            </w:tcBorders>
          </w:tcPr>
          <w:p w14:paraId="0899E1C9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หัก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643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ขาดทุนจากส่วนได้เสีย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12778B9A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335389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3F187846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CAF68A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5EDB339D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082D" w:rsidRPr="00272DBB" w14:paraId="099F94A8" w14:textId="77777777" w:rsidTr="006B1A70">
        <w:tc>
          <w:tcPr>
            <w:tcW w:w="2970" w:type="dxa"/>
          </w:tcPr>
          <w:p w14:paraId="3D977DCF" w14:textId="263D71DA" w:rsidR="007A082D" w:rsidRPr="00686BCD" w:rsidRDefault="007A082D" w:rsidP="007A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6B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F6926" w:rsidRPr="00686BC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86B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86B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3F6926" w:rsidRPr="00686BC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77C244F7" w14:textId="62ED2E96" w:rsidR="007A082D" w:rsidRPr="00640A4A" w:rsidRDefault="003F6926" w:rsidP="0018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DC9E9B" w14:textId="77777777" w:rsidR="007A082D" w:rsidRPr="00640A4A" w:rsidRDefault="007A082D" w:rsidP="007A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14BD8949" w14:textId="6E8145A5" w:rsidR="007A082D" w:rsidRPr="00640A4A" w:rsidRDefault="003F6926" w:rsidP="007A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487B6D" w14:textId="77777777" w:rsidR="007A082D" w:rsidRPr="00640A4A" w:rsidRDefault="007A082D" w:rsidP="007A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71209275" w14:textId="6E85BE42" w:rsidR="007A082D" w:rsidRPr="00640A4A" w:rsidRDefault="003F6926" w:rsidP="007A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</w:tr>
      <w:tr w:rsidR="007A082D" w:rsidRPr="00272DBB" w14:paraId="36D7BD2F" w14:textId="77777777" w:rsidTr="006B1A70">
        <w:tc>
          <w:tcPr>
            <w:tcW w:w="2970" w:type="dxa"/>
            <w:tcBorders>
              <w:bottom w:val="nil"/>
            </w:tcBorders>
          </w:tcPr>
          <w:p w14:paraId="04F65346" w14:textId="32B98CA3" w:rsidR="007A082D" w:rsidRPr="00180EB8" w:rsidRDefault="007A082D" w:rsidP="007A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0EB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E54791" w14:textId="43001C8B" w:rsidR="007A082D" w:rsidRPr="00180EB8" w:rsidRDefault="007A082D" w:rsidP="00180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0E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F78D26" w14:textId="77777777" w:rsidR="007A082D" w:rsidRPr="00180EB8" w:rsidRDefault="007A082D" w:rsidP="007A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</w:tcPr>
          <w:p w14:paraId="49EEADDD" w14:textId="53024561" w:rsidR="007A082D" w:rsidRPr="00180EB8" w:rsidRDefault="007A082D" w:rsidP="007A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0EB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Pr="00180EB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90E6ED" w14:textId="77777777" w:rsidR="007A082D" w:rsidRPr="00180EB8" w:rsidRDefault="007A082D" w:rsidP="007A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25F804AA" w14:textId="5AA18719" w:rsidR="007A082D" w:rsidRPr="00180EB8" w:rsidRDefault="007A082D" w:rsidP="007A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0EB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Pr="00180EB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A082D" w:rsidRPr="00272DBB" w14:paraId="1B450BB2" w14:textId="77777777" w:rsidTr="006B1A70">
        <w:tc>
          <w:tcPr>
            <w:tcW w:w="2970" w:type="dxa"/>
            <w:tcBorders>
              <w:bottom w:val="nil"/>
            </w:tcBorders>
          </w:tcPr>
          <w:p w14:paraId="1B24976D" w14:textId="6DACD8B0" w:rsidR="007A082D" w:rsidRPr="00272DBB" w:rsidRDefault="007A082D" w:rsidP="007A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F6926"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3F6926"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D1E5B9" w14:textId="0365FFB5" w:rsidR="007A082D" w:rsidRPr="00387885" w:rsidRDefault="003F6926" w:rsidP="007A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66D2BB" w14:textId="77777777" w:rsidR="007A082D" w:rsidRPr="00387885" w:rsidRDefault="007A082D" w:rsidP="007A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</w:tcPr>
          <w:p w14:paraId="43AF38AF" w14:textId="1BC740A4" w:rsidR="007A082D" w:rsidRPr="00387885" w:rsidRDefault="003F6926" w:rsidP="007A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1E68DE" w14:textId="77777777" w:rsidR="007A082D" w:rsidRPr="00387885" w:rsidRDefault="007A082D" w:rsidP="007A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2EEB7DC7" w14:textId="316607E6" w:rsidR="007A082D" w:rsidRPr="00387885" w:rsidRDefault="003F6926" w:rsidP="007A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</w:t>
            </w:r>
          </w:p>
        </w:tc>
      </w:tr>
      <w:tr w:rsidR="006B1A70" w:rsidRPr="00272DBB" w14:paraId="12EBF9D3" w14:textId="77777777" w:rsidTr="006B1A70">
        <w:tc>
          <w:tcPr>
            <w:tcW w:w="2970" w:type="dxa"/>
            <w:tcBorders>
              <w:bottom w:val="nil"/>
            </w:tcBorders>
          </w:tcPr>
          <w:p w14:paraId="17AD7016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B1B562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88760E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14:paraId="25259788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3308D6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</w:tcPr>
          <w:p w14:paraId="221ECEB0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</w:tr>
      <w:tr w:rsidR="006B1A70" w:rsidRPr="00272DBB" w14:paraId="3132F231" w14:textId="77777777" w:rsidTr="006B1A70">
        <w:tc>
          <w:tcPr>
            <w:tcW w:w="2970" w:type="dxa"/>
            <w:tcBorders>
              <w:top w:val="nil"/>
            </w:tcBorders>
          </w:tcPr>
          <w:p w14:paraId="42DE5B52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หัก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67622058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7FBBB7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51513CF6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9C8F45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576AA46E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1A70" w:rsidRPr="00272DBB" w14:paraId="17CB14EA" w14:textId="77777777" w:rsidTr="006B1A70">
        <w:tc>
          <w:tcPr>
            <w:tcW w:w="2970" w:type="dxa"/>
          </w:tcPr>
          <w:p w14:paraId="0A8220AA" w14:textId="528B2F0D" w:rsidR="006B1A70" w:rsidRPr="00C14D64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4D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F6926"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C14D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14D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F6926"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C14D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C14D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3D2BCB96" w14:textId="023D6B3E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2E0B50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0574E364" w14:textId="69BFE83D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44394F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18412F95" w14:textId="12763418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0512" w:rsidRPr="00272DBB" w14:paraId="60CCEA4F" w14:textId="77777777" w:rsidTr="006B1A70">
        <w:tc>
          <w:tcPr>
            <w:tcW w:w="2970" w:type="dxa"/>
            <w:tcBorders>
              <w:bottom w:val="nil"/>
            </w:tcBorders>
          </w:tcPr>
          <w:p w14:paraId="65094F7C" w14:textId="426F5860" w:rsidR="000D0512" w:rsidRPr="00C14D64" w:rsidRDefault="000D0512" w:rsidP="000D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3F6926" w:rsidRPr="003F692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มิถุนายน </w:t>
            </w:r>
            <w:r w:rsidR="003F6926"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3B2C9A" w14:textId="7974BC03" w:rsidR="000D0512" w:rsidRPr="006B1A70" w:rsidRDefault="007A082D" w:rsidP="000D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2AE0A5" w14:textId="77777777" w:rsidR="000D0512" w:rsidRPr="00272DBB" w:rsidRDefault="000D0512" w:rsidP="000D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</w:tcPr>
          <w:p w14:paraId="75F8E577" w14:textId="3FAC66A2" w:rsidR="000D0512" w:rsidRPr="00272DBB" w:rsidRDefault="003F6926" w:rsidP="000D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880A07" w14:textId="77777777" w:rsidR="000D0512" w:rsidRPr="00272DBB" w:rsidRDefault="000D0512" w:rsidP="000D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33EE8765" w14:textId="5902BA00" w:rsidR="000D0512" w:rsidRPr="00272DBB" w:rsidRDefault="003F6926" w:rsidP="000D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</w:p>
        </w:tc>
      </w:tr>
      <w:tr w:rsidR="000D0512" w:rsidRPr="007F6D3C" w14:paraId="24909A4A" w14:textId="77777777" w:rsidTr="006B1A70">
        <w:tc>
          <w:tcPr>
            <w:tcW w:w="2970" w:type="dxa"/>
            <w:tcBorders>
              <w:top w:val="nil"/>
              <w:bottom w:val="nil"/>
            </w:tcBorders>
          </w:tcPr>
          <w:p w14:paraId="3045B084" w14:textId="77777777" w:rsidR="000D0512" w:rsidRPr="007F6D3C" w:rsidRDefault="000D0512" w:rsidP="000D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918D4B" w14:textId="77777777" w:rsidR="000D0512" w:rsidRPr="007F6D3C" w:rsidRDefault="000D0512" w:rsidP="000D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E6722D" w14:textId="77777777" w:rsidR="000D0512" w:rsidRPr="007F6D3C" w:rsidRDefault="000D0512" w:rsidP="000D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14:paraId="01B712FA" w14:textId="77777777" w:rsidR="000D0512" w:rsidRPr="007F6D3C" w:rsidRDefault="000D0512" w:rsidP="000D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5FA037" w14:textId="77777777" w:rsidR="000D0512" w:rsidRPr="007F6D3C" w:rsidRDefault="000D0512" w:rsidP="000D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</w:tcPr>
          <w:p w14:paraId="5A19A30A" w14:textId="77777777" w:rsidR="000D0512" w:rsidRPr="007F6D3C" w:rsidRDefault="000D0512" w:rsidP="000D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D0512" w:rsidRPr="00272DBB" w14:paraId="462B08C6" w14:textId="77777777" w:rsidTr="006B1A70">
        <w:tc>
          <w:tcPr>
            <w:tcW w:w="2970" w:type="dxa"/>
            <w:tcBorders>
              <w:top w:val="nil"/>
            </w:tcBorders>
          </w:tcPr>
          <w:p w14:paraId="5A7BD2B0" w14:textId="77777777" w:rsidR="000D0512" w:rsidRPr="00272DBB" w:rsidRDefault="000D0512" w:rsidP="000D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5B4E808E" w14:textId="77777777" w:rsidR="000D0512" w:rsidRPr="006B1A70" w:rsidRDefault="000D0512" w:rsidP="000D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A6A086" w14:textId="77777777" w:rsidR="000D0512" w:rsidRPr="00272DBB" w:rsidRDefault="000D0512" w:rsidP="000D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2C6925D3" w14:textId="77777777" w:rsidR="000D0512" w:rsidRPr="00272DBB" w:rsidRDefault="000D0512" w:rsidP="000D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DCCDEB" w14:textId="77777777" w:rsidR="000D0512" w:rsidRPr="00272DBB" w:rsidRDefault="000D0512" w:rsidP="000D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460EF071" w14:textId="77777777" w:rsidR="000D0512" w:rsidRPr="00272DBB" w:rsidRDefault="000D0512" w:rsidP="000D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0512" w:rsidRPr="00272DBB" w14:paraId="42C750F2" w14:textId="77777777" w:rsidTr="006B1A70">
        <w:tc>
          <w:tcPr>
            <w:tcW w:w="2970" w:type="dxa"/>
          </w:tcPr>
          <w:p w14:paraId="7BFC7914" w14:textId="0308D14A" w:rsidR="000D0512" w:rsidRPr="00272DBB" w:rsidRDefault="000D0512" w:rsidP="000D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F6926"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F6926"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710" w:type="dxa"/>
            <w:tcBorders>
              <w:top w:val="nil"/>
            </w:tcBorders>
            <w:shd w:val="clear" w:color="auto" w:fill="auto"/>
          </w:tcPr>
          <w:p w14:paraId="1FBDFCB6" w14:textId="2E8F7E90" w:rsidR="000D0512" w:rsidRPr="006B1A70" w:rsidRDefault="000D0512" w:rsidP="000D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1A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5694A31D" w14:textId="77777777" w:rsidR="000D0512" w:rsidRPr="00272DBB" w:rsidRDefault="000D0512" w:rsidP="000D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</w:tcBorders>
          </w:tcPr>
          <w:p w14:paraId="1F4276F0" w14:textId="7B9D5E0A" w:rsidR="000D0512" w:rsidRPr="00272DBB" w:rsidRDefault="003F6926" w:rsidP="000D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270" w:type="dxa"/>
            <w:tcBorders>
              <w:top w:val="nil"/>
            </w:tcBorders>
          </w:tcPr>
          <w:p w14:paraId="53D9A223" w14:textId="77777777" w:rsidR="000D0512" w:rsidRPr="00272DBB" w:rsidRDefault="000D0512" w:rsidP="000D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</w:tcBorders>
          </w:tcPr>
          <w:p w14:paraId="69AA3BDC" w14:textId="759BD059" w:rsidR="000D0512" w:rsidRPr="00272DBB" w:rsidRDefault="003F6926" w:rsidP="000D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</w:tr>
      <w:tr w:rsidR="000D0512" w:rsidRPr="00272DBB" w14:paraId="1A09E29B" w14:textId="77777777" w:rsidTr="006B1A70">
        <w:tc>
          <w:tcPr>
            <w:tcW w:w="2970" w:type="dxa"/>
            <w:tcBorders>
              <w:bottom w:val="nil"/>
            </w:tcBorders>
          </w:tcPr>
          <w:p w14:paraId="73792E93" w14:textId="4B679374" w:rsidR="000D0512" w:rsidRPr="00272DBB" w:rsidRDefault="000D0512" w:rsidP="000D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F6926"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3F6926"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0AFCB55E" w14:textId="0E5DB182" w:rsidR="000D0512" w:rsidRPr="006B1A70" w:rsidRDefault="007A082D" w:rsidP="000D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BC68349" w14:textId="77777777" w:rsidR="000D0512" w:rsidRPr="00272DBB" w:rsidRDefault="000D0512" w:rsidP="000D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nil"/>
            </w:tcBorders>
          </w:tcPr>
          <w:p w14:paraId="29A73A79" w14:textId="3017D57E" w:rsidR="000D0512" w:rsidRPr="00272DBB" w:rsidRDefault="003F6926" w:rsidP="000D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270" w:type="dxa"/>
            <w:tcBorders>
              <w:bottom w:val="nil"/>
            </w:tcBorders>
          </w:tcPr>
          <w:p w14:paraId="0F7AFB38" w14:textId="77777777" w:rsidR="000D0512" w:rsidRPr="00272DBB" w:rsidRDefault="000D0512" w:rsidP="000D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03922E61" w14:textId="707E8F0D" w:rsidR="000D0512" w:rsidRPr="00272DBB" w:rsidRDefault="003F6926" w:rsidP="000D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</w:p>
        </w:tc>
      </w:tr>
    </w:tbl>
    <w:p w14:paraId="3C63682D" w14:textId="343FC625" w:rsidR="00BB725F" w:rsidRDefault="00640A4A" w:rsidP="00136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2"/>
          <w:szCs w:val="22"/>
          <w:cs/>
        </w:rPr>
      </w:pPr>
      <w:r>
        <w:rPr>
          <w:rFonts w:asciiTheme="majorBidi" w:hAnsiTheme="majorBidi" w:cstheme="majorBidi" w:hint="cs"/>
          <w:sz w:val="22"/>
          <w:szCs w:val="22"/>
          <w:cs/>
        </w:rPr>
        <w:t>.</w:t>
      </w:r>
    </w:p>
    <w:p w14:paraId="0DA15130" w14:textId="77777777" w:rsidR="00BB725F" w:rsidRDefault="00BB7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  <w:r>
        <w:rPr>
          <w:rFonts w:asciiTheme="majorBidi" w:hAnsiTheme="majorBidi" w:cstheme="majorBidi"/>
          <w:sz w:val="22"/>
          <w:szCs w:val="22"/>
          <w:cs/>
        </w:rPr>
        <w:br w:type="page"/>
      </w:r>
    </w:p>
    <w:tbl>
      <w:tblPr>
        <w:tblW w:w="8820" w:type="dxa"/>
        <w:tblInd w:w="900" w:type="dxa"/>
        <w:tblBorders>
          <w:top w:val="single" w:sz="4" w:space="0" w:color="auto"/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0"/>
        <w:gridCol w:w="1710"/>
        <w:gridCol w:w="270"/>
        <w:gridCol w:w="1890"/>
        <w:gridCol w:w="270"/>
        <w:gridCol w:w="1710"/>
      </w:tblGrid>
      <w:tr w:rsidR="006B1A70" w:rsidRPr="00272DBB" w14:paraId="167E30EF" w14:textId="77777777" w:rsidTr="006B1A70">
        <w:trPr>
          <w:tblHeader/>
        </w:trPr>
        <w:tc>
          <w:tcPr>
            <w:tcW w:w="2970" w:type="dxa"/>
            <w:tcBorders>
              <w:top w:val="nil"/>
            </w:tcBorders>
          </w:tcPr>
          <w:p w14:paraId="2B41A8F7" w14:textId="77777777" w:rsidR="006B1A70" w:rsidRPr="00272DBB" w:rsidRDefault="006B1A70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งบการเงินเฉพาะกิจการ</w:t>
            </w:r>
          </w:p>
        </w:tc>
        <w:tc>
          <w:tcPr>
            <w:tcW w:w="1710" w:type="dxa"/>
            <w:tcBorders>
              <w:top w:val="nil"/>
            </w:tcBorders>
            <w:shd w:val="clear" w:color="auto" w:fill="auto"/>
          </w:tcPr>
          <w:p w14:paraId="10FBC38E" w14:textId="77777777" w:rsidR="006B1A70" w:rsidRPr="00272DBB" w:rsidRDefault="006B1A70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89DE6D" w14:textId="77777777" w:rsidR="006B1A70" w:rsidRPr="00272DBB" w:rsidRDefault="006B1A70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526CC26" w14:textId="77777777" w:rsidR="006B1A70" w:rsidRPr="00272DBB" w:rsidRDefault="006B1A70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</w:tcBorders>
            <w:shd w:val="clear" w:color="auto" w:fill="auto"/>
          </w:tcPr>
          <w:p w14:paraId="2C728B66" w14:textId="77777777" w:rsidR="006B1A70" w:rsidRPr="00272DBB" w:rsidRDefault="006B1A70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15A875F" w14:textId="77777777" w:rsidR="006B1A70" w:rsidRPr="00272DBB" w:rsidRDefault="006B1A70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</w:tcBorders>
          </w:tcPr>
          <w:p w14:paraId="6F2BCD07" w14:textId="77777777" w:rsidR="006B1A70" w:rsidRPr="00272DBB" w:rsidRDefault="006B1A70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657D20" w14:textId="77777777" w:rsidR="006B1A70" w:rsidRPr="00272DBB" w:rsidRDefault="006B1A70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B1A70" w:rsidRPr="00272DBB" w14:paraId="41D80370" w14:textId="77777777" w:rsidTr="006B1A70">
        <w:trPr>
          <w:tblHeader/>
        </w:trPr>
        <w:tc>
          <w:tcPr>
            <w:tcW w:w="2970" w:type="dxa"/>
          </w:tcPr>
          <w:p w14:paraId="0228017E" w14:textId="77777777" w:rsidR="006B1A70" w:rsidRPr="00272DBB" w:rsidRDefault="006B1A70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53CDE8E2" w14:textId="77777777" w:rsidR="006B1A70" w:rsidRPr="00272DBB" w:rsidRDefault="006B1A70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D6C0318" w14:textId="77777777" w:rsidR="006B1A70" w:rsidRPr="00272DBB" w:rsidRDefault="006B1A70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3BF63CB" w14:textId="6EB85C59" w:rsidR="006B1A70" w:rsidRPr="00272DBB" w:rsidRDefault="006B1A70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3F6926" w:rsidRPr="003F69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06445CC" w14:textId="77777777" w:rsidR="006B1A70" w:rsidRPr="00272DBB" w:rsidRDefault="006B1A70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4C70357" w14:textId="77777777" w:rsidR="006B1A70" w:rsidRPr="00272DBB" w:rsidRDefault="006B1A70" w:rsidP="00041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B1A70" w:rsidRPr="00272DBB" w14:paraId="044105B7" w14:textId="77777777" w:rsidTr="00D56BD9">
        <w:trPr>
          <w:tblHeader/>
        </w:trPr>
        <w:tc>
          <w:tcPr>
            <w:tcW w:w="2970" w:type="dxa"/>
          </w:tcPr>
          <w:p w14:paraId="0A02D69E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5"/>
            <w:shd w:val="clear" w:color="auto" w:fill="auto"/>
          </w:tcPr>
          <w:p w14:paraId="6D918FA8" w14:textId="6EA232E4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1A70" w:rsidRPr="00272DBB" w14:paraId="736E5048" w14:textId="77777777" w:rsidTr="006B1A70">
        <w:tc>
          <w:tcPr>
            <w:tcW w:w="2970" w:type="dxa"/>
          </w:tcPr>
          <w:p w14:paraId="1A10980D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710" w:type="dxa"/>
            <w:shd w:val="clear" w:color="auto" w:fill="auto"/>
          </w:tcPr>
          <w:p w14:paraId="09A5E552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C5B2FEA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1149F588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D5D2DDC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2C179E7" w14:textId="7777777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B1A70" w:rsidRPr="00272DBB" w14:paraId="674E74AA" w14:textId="77777777" w:rsidTr="006B1A70">
        <w:tc>
          <w:tcPr>
            <w:tcW w:w="2970" w:type="dxa"/>
            <w:tcBorders>
              <w:bottom w:val="nil"/>
            </w:tcBorders>
          </w:tcPr>
          <w:p w14:paraId="6A0AD14A" w14:textId="4AA0AEA7" w:rsidR="006B1A70" w:rsidRPr="00272DBB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97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F6926" w:rsidRPr="003F692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3F6926" w:rsidRPr="003F692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  <w:r w:rsidRPr="00272DBB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3C0BFCE4" w14:textId="7C00AF34" w:rsidR="006B1A70" w:rsidRPr="00640A4A" w:rsidRDefault="003F6926" w:rsidP="00E9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2F19E15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7A4A4AA4" w14:textId="24452DEE" w:rsidR="006B1A70" w:rsidRPr="00640A4A" w:rsidRDefault="003F6926" w:rsidP="00E9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F1E6C91" w14:textId="77777777" w:rsidR="006B1A70" w:rsidRPr="00640A4A" w:rsidRDefault="006B1A70" w:rsidP="006B1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4BF73F91" w14:textId="4E6C698F" w:rsidR="006B1A70" w:rsidRPr="00640A4A" w:rsidRDefault="003F6926" w:rsidP="00E957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</w:tr>
      <w:tr w:rsidR="000D2E24" w:rsidRPr="00272DBB" w14:paraId="3AC02D78" w14:textId="77777777" w:rsidTr="006B1A70">
        <w:tc>
          <w:tcPr>
            <w:tcW w:w="2970" w:type="dxa"/>
            <w:tcBorders>
              <w:top w:val="nil"/>
            </w:tcBorders>
          </w:tcPr>
          <w:p w14:paraId="3C2E76B5" w14:textId="3967DE91" w:rsidR="000D2E24" w:rsidRPr="00272DBB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8CC2E9" w14:textId="024399C9" w:rsidR="000D2E24" w:rsidRPr="00272DBB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7C1E5795" w14:textId="77777777" w:rsidR="000D2E24" w:rsidRPr="00272DBB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</w:tcPr>
          <w:p w14:paraId="3312E165" w14:textId="0133CE67" w:rsidR="000D2E24" w:rsidRPr="00272DBB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30"/>
                <w:szCs w:val="30"/>
              </w:rPr>
              <w:t>160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765DB9AD" w14:textId="77777777" w:rsidR="000D2E24" w:rsidRPr="00272DBB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30A4BBAA" w14:textId="04E872DA" w:rsidR="000D2E24" w:rsidRPr="00272DBB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30"/>
                <w:szCs w:val="30"/>
              </w:rPr>
              <w:t>160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D2E24" w:rsidRPr="00272DBB" w14:paraId="416750D5" w14:textId="77777777" w:rsidTr="006B1A70">
        <w:tc>
          <w:tcPr>
            <w:tcW w:w="2970" w:type="dxa"/>
          </w:tcPr>
          <w:p w14:paraId="380565BF" w14:textId="391C38DC" w:rsidR="000D2E24" w:rsidRPr="00272DBB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F6926"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3F6926"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D135F" w14:textId="010C8695" w:rsidR="000D2E24" w:rsidRPr="00272DBB" w:rsidRDefault="003F6926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14:paraId="707D0C2F" w14:textId="77777777" w:rsidR="000D2E24" w:rsidRPr="00272DBB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08495DC4" w14:textId="1A2684B8" w:rsidR="000D2E24" w:rsidRPr="00272DBB" w:rsidRDefault="003F6926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019ED0E5" w14:textId="77777777" w:rsidR="000D2E24" w:rsidRPr="00272DBB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7646443" w14:textId="351273D6" w:rsidR="000D2E24" w:rsidRPr="00272DBB" w:rsidRDefault="003F6926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</w:t>
            </w:r>
          </w:p>
        </w:tc>
      </w:tr>
      <w:tr w:rsidR="000D2E24" w:rsidRPr="00272DBB" w14:paraId="2F99B28B" w14:textId="77777777" w:rsidTr="006B1A70">
        <w:tc>
          <w:tcPr>
            <w:tcW w:w="2970" w:type="dxa"/>
            <w:tcBorders>
              <w:top w:val="nil"/>
              <w:bottom w:val="nil"/>
            </w:tcBorders>
          </w:tcPr>
          <w:p w14:paraId="5FD1F71A" w14:textId="77777777" w:rsidR="000D2E24" w:rsidRPr="00640A4A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150194D0" w14:textId="77777777" w:rsidR="000D2E24" w:rsidRPr="00640A4A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B6A668" w14:textId="77777777" w:rsidR="000D2E24" w:rsidRPr="00640A4A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121AE27D" w14:textId="77777777" w:rsidR="000D2E24" w:rsidRPr="00640A4A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6F8EE2" w14:textId="77777777" w:rsidR="000D2E24" w:rsidRPr="00640A4A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563E5041" w14:textId="77777777" w:rsidR="000D2E24" w:rsidRPr="00640A4A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D2E24" w:rsidRPr="00272DBB" w14:paraId="58FE5978" w14:textId="77777777" w:rsidTr="006B1A70">
        <w:tc>
          <w:tcPr>
            <w:tcW w:w="2970" w:type="dxa"/>
            <w:tcBorders>
              <w:top w:val="nil"/>
              <w:bottom w:val="nil"/>
            </w:tcBorders>
          </w:tcPr>
          <w:p w14:paraId="629B5741" w14:textId="258BD86C" w:rsidR="000D2E24" w:rsidRPr="00272DBB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หัก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710" w:type="dxa"/>
            <w:tcBorders>
              <w:top w:val="nil"/>
            </w:tcBorders>
            <w:shd w:val="clear" w:color="auto" w:fill="auto"/>
          </w:tcPr>
          <w:p w14:paraId="7C6F3DEA" w14:textId="548C9227" w:rsidR="000D2E24" w:rsidRPr="00272DBB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2A72A06" w14:textId="77777777" w:rsidR="000D2E24" w:rsidRPr="00272DBB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</w:tcBorders>
          </w:tcPr>
          <w:p w14:paraId="7204174C" w14:textId="42C68296" w:rsidR="000D2E24" w:rsidRPr="00272DBB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1FEA6C3" w14:textId="77777777" w:rsidR="000D2E24" w:rsidRPr="00272DBB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</w:tcBorders>
          </w:tcPr>
          <w:p w14:paraId="4485B85B" w14:textId="784ECF3B" w:rsidR="000D2E24" w:rsidRPr="00272DBB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2E24" w:rsidRPr="00272DBB" w14:paraId="387811FB" w14:textId="77777777" w:rsidTr="006B1A70">
        <w:tc>
          <w:tcPr>
            <w:tcW w:w="2970" w:type="dxa"/>
            <w:tcBorders>
              <w:top w:val="nil"/>
              <w:bottom w:val="nil"/>
            </w:tcBorders>
          </w:tcPr>
          <w:p w14:paraId="30BB2557" w14:textId="397DB03B" w:rsidR="000D2E24" w:rsidRPr="006A17F3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6A17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F6926" w:rsidRPr="006A17F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17F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17F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3F6926" w:rsidRPr="006A17F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16943ECB" w14:textId="1D42FE7C" w:rsidR="000D2E24" w:rsidRPr="000D2E24" w:rsidRDefault="003F6926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bottom w:val="nil"/>
            </w:tcBorders>
          </w:tcPr>
          <w:p w14:paraId="5039B076" w14:textId="77777777" w:rsidR="000D2E24" w:rsidRPr="000D2E24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nil"/>
            </w:tcBorders>
          </w:tcPr>
          <w:p w14:paraId="503379FB" w14:textId="1E7EF8B8" w:rsidR="000D2E24" w:rsidRPr="000D2E24" w:rsidRDefault="003F6926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270" w:type="dxa"/>
            <w:tcBorders>
              <w:bottom w:val="nil"/>
            </w:tcBorders>
          </w:tcPr>
          <w:p w14:paraId="61DB673A" w14:textId="77777777" w:rsidR="000D2E24" w:rsidRPr="000D2E24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29B8FABE" w14:textId="69D2211B" w:rsidR="000D2E24" w:rsidRPr="00640A4A" w:rsidRDefault="003F6926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F6926">
              <w:rPr>
                <w:rFonts w:asciiTheme="majorBidi" w:hAnsiTheme="majorBidi" w:cstheme="majorBidi" w:hint="cs"/>
                <w:sz w:val="30"/>
                <w:szCs w:val="30"/>
              </w:rPr>
              <w:t>63</w:t>
            </w:r>
          </w:p>
        </w:tc>
      </w:tr>
      <w:tr w:rsidR="000D2E24" w:rsidRPr="00272DBB" w14:paraId="1C9B76D1" w14:textId="77777777" w:rsidTr="006B1A70">
        <w:tc>
          <w:tcPr>
            <w:tcW w:w="2970" w:type="dxa"/>
            <w:tcBorders>
              <w:bottom w:val="nil"/>
            </w:tcBorders>
          </w:tcPr>
          <w:p w14:paraId="3D31871C" w14:textId="7C702B87" w:rsidR="000D2E24" w:rsidRPr="00180EB8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0EB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190EC5" w14:textId="7642DB4B" w:rsidR="000D2E24" w:rsidRPr="00180EB8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0E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586DFD" w14:textId="77777777" w:rsidR="000D2E24" w:rsidRPr="00180EB8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</w:tcPr>
          <w:p w14:paraId="77805541" w14:textId="0C1CA5B1" w:rsidR="000D2E24" w:rsidRPr="00180EB8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0EB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Pr="00180EB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53905C" w14:textId="77777777" w:rsidR="000D2E24" w:rsidRPr="00180EB8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4DD5C2B5" w14:textId="0D182982" w:rsidR="000D2E24" w:rsidRPr="00180EB8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80EB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Pr="00180EB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D2E24" w:rsidRPr="00272DBB" w14:paraId="2996C1C4" w14:textId="77777777" w:rsidTr="006B1A70">
        <w:tc>
          <w:tcPr>
            <w:tcW w:w="2970" w:type="dxa"/>
            <w:tcBorders>
              <w:bottom w:val="nil"/>
            </w:tcBorders>
          </w:tcPr>
          <w:p w14:paraId="11EAA9C0" w14:textId="4E8DB334" w:rsidR="000D2E24" w:rsidRPr="00272DBB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F6926"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3F6926"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7EE857" w14:textId="74B80E8E" w:rsidR="000D2E24" w:rsidRPr="000D2E24" w:rsidRDefault="003F6926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A43749" w14:textId="77777777" w:rsidR="000D2E24" w:rsidRPr="00272DBB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</w:tcPr>
          <w:p w14:paraId="7BE9B1B9" w14:textId="6E2C6C9C" w:rsidR="000D2E24" w:rsidRPr="00272DBB" w:rsidRDefault="003F6926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540DFA" w14:textId="77777777" w:rsidR="000D2E24" w:rsidRPr="00272DBB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097A0822" w14:textId="4181AF70" w:rsidR="000D2E24" w:rsidRPr="00272DBB" w:rsidRDefault="003F6926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</w:t>
            </w:r>
          </w:p>
        </w:tc>
      </w:tr>
      <w:tr w:rsidR="000D2E24" w:rsidRPr="00272DBB" w14:paraId="262592F8" w14:textId="77777777" w:rsidTr="006B1A70">
        <w:tc>
          <w:tcPr>
            <w:tcW w:w="2970" w:type="dxa"/>
            <w:tcBorders>
              <w:top w:val="nil"/>
            </w:tcBorders>
          </w:tcPr>
          <w:p w14:paraId="6535E5AB" w14:textId="0A840552" w:rsidR="000D2E24" w:rsidRPr="00640A4A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5FB8C52F" w14:textId="77777777" w:rsidR="000D2E24" w:rsidRPr="00640A4A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E7183C6" w14:textId="77777777" w:rsidR="000D2E24" w:rsidRPr="00640A4A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73D92BC0" w14:textId="77777777" w:rsidR="000D2E24" w:rsidRPr="00640A4A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D70695F" w14:textId="77777777" w:rsidR="000D2E24" w:rsidRPr="00640A4A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C8003FC" w14:textId="77777777" w:rsidR="000D2E24" w:rsidRPr="00640A4A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D2E24" w:rsidRPr="00272DBB" w14:paraId="71C14BA7" w14:textId="77777777" w:rsidTr="006B1A70">
        <w:tc>
          <w:tcPr>
            <w:tcW w:w="2970" w:type="dxa"/>
            <w:tcBorders>
              <w:top w:val="nil"/>
            </w:tcBorders>
          </w:tcPr>
          <w:p w14:paraId="74A0FF2B" w14:textId="77777777" w:rsidR="000D2E24" w:rsidRPr="00272DBB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710" w:type="dxa"/>
            <w:tcBorders>
              <w:top w:val="nil"/>
            </w:tcBorders>
            <w:shd w:val="clear" w:color="auto" w:fill="auto"/>
          </w:tcPr>
          <w:p w14:paraId="5F6A0F6D" w14:textId="77777777" w:rsidR="000D2E24" w:rsidRPr="00272DBB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2DEBDB7" w14:textId="77777777" w:rsidR="000D2E24" w:rsidRPr="00272DBB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</w:tcBorders>
          </w:tcPr>
          <w:p w14:paraId="3620C549" w14:textId="77777777" w:rsidR="000D2E24" w:rsidRPr="00272DBB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23D5704" w14:textId="77777777" w:rsidR="000D2E24" w:rsidRPr="00272DBB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</w:tcBorders>
          </w:tcPr>
          <w:p w14:paraId="0CBAB513" w14:textId="77777777" w:rsidR="000D2E24" w:rsidRPr="00272DBB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D2E24" w:rsidRPr="00272DBB" w14:paraId="2720B1BD" w14:textId="77777777" w:rsidTr="006B1A70">
        <w:tc>
          <w:tcPr>
            <w:tcW w:w="2970" w:type="dxa"/>
          </w:tcPr>
          <w:p w14:paraId="1F804263" w14:textId="3C118844" w:rsidR="000D2E24" w:rsidRPr="00272DBB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F6926"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F6926"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167FA3D0" w14:textId="0B27200E" w:rsidR="000D2E24" w:rsidRPr="00295CE8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5C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BC1FDB" w14:textId="77777777" w:rsidR="000D2E24" w:rsidRPr="00295CE8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011EDE5E" w14:textId="2F1FA37C" w:rsidR="000D2E24" w:rsidRPr="00295CE8" w:rsidRDefault="003F6926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270" w:type="dxa"/>
          </w:tcPr>
          <w:p w14:paraId="18456C68" w14:textId="77777777" w:rsidR="000D2E24" w:rsidRPr="00295CE8" w:rsidRDefault="000D2E24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3852D1F" w14:textId="1427F4AA" w:rsidR="000D2E24" w:rsidRPr="00295CE8" w:rsidRDefault="003F6926" w:rsidP="000D2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</w:tr>
      <w:tr w:rsidR="0019363D" w:rsidRPr="00272DBB" w14:paraId="3F1D38CB" w14:textId="77777777" w:rsidTr="006B1A70">
        <w:tc>
          <w:tcPr>
            <w:tcW w:w="2970" w:type="dxa"/>
            <w:tcBorders>
              <w:bottom w:val="nil"/>
            </w:tcBorders>
          </w:tcPr>
          <w:p w14:paraId="2C4F7155" w14:textId="70C9346F" w:rsidR="0019363D" w:rsidRPr="00272DBB" w:rsidRDefault="0019363D" w:rsidP="0019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F6926"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3F6926"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10" w:type="dxa"/>
            <w:tcBorders>
              <w:bottom w:val="nil"/>
            </w:tcBorders>
            <w:shd w:val="clear" w:color="auto" w:fill="auto"/>
          </w:tcPr>
          <w:p w14:paraId="7EBBA344" w14:textId="4E90BEB6" w:rsidR="0019363D" w:rsidRPr="00295CE8" w:rsidRDefault="0019363D" w:rsidP="0019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F735C4A" w14:textId="77777777" w:rsidR="0019363D" w:rsidRPr="00295CE8" w:rsidRDefault="0019363D" w:rsidP="0019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nil"/>
            </w:tcBorders>
          </w:tcPr>
          <w:p w14:paraId="07A87501" w14:textId="15DB5F76" w:rsidR="0019363D" w:rsidRPr="00295CE8" w:rsidRDefault="003F6926" w:rsidP="0019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270" w:type="dxa"/>
            <w:tcBorders>
              <w:bottom w:val="nil"/>
            </w:tcBorders>
          </w:tcPr>
          <w:p w14:paraId="649D4D0D" w14:textId="742D73AC" w:rsidR="0019363D" w:rsidRPr="00295CE8" w:rsidRDefault="0019363D" w:rsidP="0019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5093547E" w14:textId="77DC4975" w:rsidR="0019363D" w:rsidRPr="00295CE8" w:rsidRDefault="003F6926" w:rsidP="0019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</w:p>
        </w:tc>
      </w:tr>
    </w:tbl>
    <w:p w14:paraId="264026AD" w14:textId="1A3C9051" w:rsidR="00291DF4" w:rsidRPr="000B0666" w:rsidRDefault="00291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3493C9B4" w14:textId="013567D2" w:rsidR="000F37E2" w:rsidRDefault="000F37E2" w:rsidP="00291DF4">
      <w:pPr>
        <w:pStyle w:val="Heading1"/>
        <w:tabs>
          <w:tab w:val="clear" w:pos="4513"/>
          <w:tab w:val="num" w:pos="1107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เงินลงทุนในบริษัทย่อย</w:t>
      </w:r>
    </w:p>
    <w:p w14:paraId="78DC8B73" w14:textId="3FDEA268" w:rsidR="000F37E2" w:rsidRPr="000B0666" w:rsidRDefault="000F37E2" w:rsidP="000F37E2">
      <w:pPr>
        <w:rPr>
          <w:sz w:val="28"/>
          <w:szCs w:val="28"/>
          <w:lang w:val="th-TH"/>
        </w:rPr>
      </w:pPr>
    </w:p>
    <w:tbl>
      <w:tblPr>
        <w:tblW w:w="9192" w:type="dxa"/>
        <w:tblInd w:w="450" w:type="dxa"/>
        <w:tblLook w:val="01E0" w:firstRow="1" w:lastRow="1" w:firstColumn="1" w:lastColumn="1" w:noHBand="0" w:noVBand="0"/>
      </w:tblPr>
      <w:tblGrid>
        <w:gridCol w:w="5365"/>
        <w:gridCol w:w="1150"/>
        <w:gridCol w:w="1190"/>
        <w:gridCol w:w="256"/>
        <w:gridCol w:w="1231"/>
      </w:tblGrid>
      <w:tr w:rsidR="000F37E2" w:rsidRPr="008545D1" w14:paraId="44318D56" w14:textId="77777777" w:rsidTr="00ED0995">
        <w:tc>
          <w:tcPr>
            <w:tcW w:w="5365" w:type="dxa"/>
          </w:tcPr>
          <w:p w14:paraId="097E610F" w14:textId="77777777" w:rsidR="000F37E2" w:rsidRPr="0019363D" w:rsidRDefault="000F37E2" w:rsidP="00ED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</w:tcPr>
          <w:p w14:paraId="505E3685" w14:textId="77777777" w:rsidR="000F37E2" w:rsidRPr="0019363D" w:rsidRDefault="000F37E2" w:rsidP="00ED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7" w:type="dxa"/>
            <w:gridSpan w:val="3"/>
          </w:tcPr>
          <w:p w14:paraId="495E5D63" w14:textId="77777777" w:rsidR="000F37E2" w:rsidRPr="0019363D" w:rsidRDefault="000F37E2" w:rsidP="00ED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936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37E2" w:rsidRPr="008545D1" w14:paraId="2E0ADEAF" w14:textId="77777777" w:rsidTr="00ED0995">
        <w:tc>
          <w:tcPr>
            <w:tcW w:w="5365" w:type="dxa"/>
          </w:tcPr>
          <w:p w14:paraId="3C07E513" w14:textId="77777777" w:rsidR="000F37E2" w:rsidRPr="0019363D" w:rsidRDefault="000F37E2" w:rsidP="00ED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0" w:type="dxa"/>
          </w:tcPr>
          <w:p w14:paraId="15EBD2A9" w14:textId="7283E14D" w:rsidR="000F37E2" w:rsidRPr="0019363D" w:rsidRDefault="000F37E2" w:rsidP="00ED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0" w:type="dxa"/>
          </w:tcPr>
          <w:p w14:paraId="12FD5F2F" w14:textId="3D9FB9A0" w:rsidR="000F37E2" w:rsidRPr="0019363D" w:rsidRDefault="003F6926" w:rsidP="00ED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F6926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  <w:tc>
          <w:tcPr>
            <w:tcW w:w="256" w:type="dxa"/>
          </w:tcPr>
          <w:p w14:paraId="1D3953FC" w14:textId="77777777" w:rsidR="000F37E2" w:rsidRPr="0019363D" w:rsidRDefault="000F37E2" w:rsidP="00ED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</w:tcPr>
          <w:p w14:paraId="3B57B015" w14:textId="41F353A6" w:rsidR="000F37E2" w:rsidRPr="0019363D" w:rsidRDefault="003F6926" w:rsidP="00ED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</w:tr>
      <w:tr w:rsidR="000F37E2" w:rsidRPr="008545D1" w14:paraId="3BE184E2" w14:textId="77777777" w:rsidTr="00ED0995">
        <w:tc>
          <w:tcPr>
            <w:tcW w:w="5365" w:type="dxa"/>
          </w:tcPr>
          <w:p w14:paraId="720DBD3B" w14:textId="77777777" w:rsidR="000F37E2" w:rsidRPr="0019363D" w:rsidRDefault="000F37E2" w:rsidP="00ED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9363D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50" w:type="dxa"/>
          </w:tcPr>
          <w:p w14:paraId="14218296" w14:textId="77777777" w:rsidR="000F37E2" w:rsidRPr="0019363D" w:rsidRDefault="000F37E2" w:rsidP="00ED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7" w:type="dxa"/>
            <w:gridSpan w:val="3"/>
          </w:tcPr>
          <w:p w14:paraId="649B7B99" w14:textId="77777777" w:rsidR="000F37E2" w:rsidRPr="0019363D" w:rsidRDefault="000F37E2" w:rsidP="00ED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19363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0F37E2" w:rsidRPr="008545D1" w14:paraId="15D0369B" w14:textId="77777777" w:rsidTr="00ED0995">
        <w:trPr>
          <w:trHeight w:val="362"/>
        </w:trPr>
        <w:tc>
          <w:tcPr>
            <w:tcW w:w="5365" w:type="dxa"/>
          </w:tcPr>
          <w:p w14:paraId="55B3A5F2" w14:textId="258F1547" w:rsidR="000F37E2" w:rsidRPr="0019363D" w:rsidRDefault="000F37E2" w:rsidP="00ED0995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363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F6926" w:rsidRPr="003F692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9363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9363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50" w:type="dxa"/>
          </w:tcPr>
          <w:p w14:paraId="67F21891" w14:textId="77777777" w:rsidR="000F37E2" w:rsidRPr="0019363D" w:rsidRDefault="000F37E2" w:rsidP="00ED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4DA562D8" w14:textId="70EC81FA" w:rsidR="000F37E2" w:rsidRPr="0019363D" w:rsidRDefault="003F6926" w:rsidP="00ED0995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F37E2" w:rsidRPr="001936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69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251</w:t>
            </w:r>
          </w:p>
        </w:tc>
        <w:tc>
          <w:tcPr>
            <w:tcW w:w="256" w:type="dxa"/>
          </w:tcPr>
          <w:p w14:paraId="5CCDCF16" w14:textId="77777777" w:rsidR="000F37E2" w:rsidRPr="0019363D" w:rsidRDefault="000F37E2" w:rsidP="00ED0995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left="-108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31" w:type="dxa"/>
          </w:tcPr>
          <w:p w14:paraId="5E8E57EE" w14:textId="2C1D87FC" w:rsidR="000F37E2" w:rsidRPr="0019363D" w:rsidRDefault="003F6926" w:rsidP="00ED099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5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F37E2" w:rsidRPr="001936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69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248</w:t>
            </w:r>
          </w:p>
        </w:tc>
      </w:tr>
      <w:tr w:rsidR="000F37E2" w:rsidRPr="008545D1" w14:paraId="7A1180B1" w14:textId="77777777" w:rsidTr="00ED0995">
        <w:tc>
          <w:tcPr>
            <w:tcW w:w="5365" w:type="dxa"/>
          </w:tcPr>
          <w:p w14:paraId="6FCB966C" w14:textId="030F0357" w:rsidR="000F37E2" w:rsidRPr="0019363D" w:rsidRDefault="00746976" w:rsidP="00ED0995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50" w:type="dxa"/>
          </w:tcPr>
          <w:p w14:paraId="70569D53" w14:textId="3F040409" w:rsidR="000F37E2" w:rsidRPr="0019363D" w:rsidRDefault="000F37E2" w:rsidP="00ED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14:paraId="45DE6F2A" w14:textId="7A91633D" w:rsidR="000F37E2" w:rsidRPr="0019363D" w:rsidRDefault="003F6926" w:rsidP="00ED0995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56" w:type="dxa"/>
            <w:shd w:val="clear" w:color="auto" w:fill="auto"/>
          </w:tcPr>
          <w:p w14:paraId="015B7B66" w14:textId="77777777" w:rsidR="000F37E2" w:rsidRPr="0019363D" w:rsidRDefault="000F37E2" w:rsidP="00ED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shd w:val="clear" w:color="auto" w:fill="auto"/>
          </w:tcPr>
          <w:p w14:paraId="2D99A311" w14:textId="77777777" w:rsidR="000F37E2" w:rsidRPr="0019363D" w:rsidRDefault="000F37E2" w:rsidP="00ED0995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115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936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F37E2" w:rsidRPr="008545D1" w14:paraId="1EC3D8E2" w14:textId="77777777" w:rsidTr="00ED0995">
        <w:tc>
          <w:tcPr>
            <w:tcW w:w="5365" w:type="dxa"/>
          </w:tcPr>
          <w:p w14:paraId="0ED54EF7" w14:textId="7EEBE7EC" w:rsidR="000F37E2" w:rsidRPr="0019363D" w:rsidRDefault="000F37E2" w:rsidP="00ED0995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9363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F6926"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1936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9363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50" w:type="dxa"/>
          </w:tcPr>
          <w:p w14:paraId="28432423" w14:textId="77777777" w:rsidR="000F37E2" w:rsidRPr="0019363D" w:rsidRDefault="000F37E2" w:rsidP="00ED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CE145A" w14:textId="15C31293" w:rsidR="000F37E2" w:rsidRPr="0019363D" w:rsidRDefault="003F6926" w:rsidP="00ED0995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108" w:right="-18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0F37E2" w:rsidRPr="001936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276</w:t>
            </w:r>
          </w:p>
        </w:tc>
        <w:tc>
          <w:tcPr>
            <w:tcW w:w="256" w:type="dxa"/>
            <w:shd w:val="clear" w:color="auto" w:fill="auto"/>
          </w:tcPr>
          <w:p w14:paraId="26EF9F08" w14:textId="77777777" w:rsidR="000F37E2" w:rsidRPr="0019363D" w:rsidRDefault="000F37E2" w:rsidP="00ED09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ind w:left="-108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B4C3AE" w14:textId="27A6DB26" w:rsidR="000F37E2" w:rsidRPr="0019363D" w:rsidRDefault="003F6926" w:rsidP="00ED099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15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0F37E2" w:rsidRPr="0019363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248</w:t>
            </w:r>
          </w:p>
        </w:tc>
      </w:tr>
    </w:tbl>
    <w:p w14:paraId="5B0936E3" w14:textId="0B8B8AC5" w:rsidR="000F37E2" w:rsidRPr="000B0666" w:rsidRDefault="000F37E2" w:rsidP="000F37E2">
      <w:pPr>
        <w:rPr>
          <w:sz w:val="28"/>
          <w:szCs w:val="28"/>
          <w:lang w:val="th-TH"/>
        </w:rPr>
      </w:pPr>
    </w:p>
    <w:p w14:paraId="09215A9F" w14:textId="1633B1C5" w:rsidR="000F37E2" w:rsidRPr="000F37E2" w:rsidRDefault="000F37E2" w:rsidP="000F3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F37E2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Pr="000F37E2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0F37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6926" w:rsidRPr="003F6926">
        <w:rPr>
          <w:rFonts w:asciiTheme="majorBidi" w:hAnsiTheme="majorBidi" w:cstheme="majorBidi"/>
          <w:sz w:val="30"/>
          <w:szCs w:val="30"/>
        </w:rPr>
        <w:t>2565</w:t>
      </w:r>
      <w:r w:rsidRPr="000F37E2">
        <w:rPr>
          <w:rFonts w:asciiTheme="majorBidi" w:hAnsiTheme="majorBidi" w:cstheme="majorBidi"/>
          <w:sz w:val="30"/>
          <w:szCs w:val="30"/>
        </w:rPr>
        <w:t xml:space="preserve"> </w:t>
      </w:r>
      <w:r w:rsidRPr="000F37E2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0F37E2">
        <w:rPr>
          <w:rFonts w:asciiTheme="majorBidi" w:hAnsiTheme="majorBidi" w:cstheme="majorBidi" w:hint="cs"/>
          <w:sz w:val="30"/>
          <w:szCs w:val="30"/>
          <w:cs/>
        </w:rPr>
        <w:t>ล็อกซเล่ย์</w:t>
      </w:r>
      <w:r w:rsidRPr="000F37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F37E2">
        <w:rPr>
          <w:rFonts w:asciiTheme="majorBidi" w:hAnsiTheme="majorBidi" w:cstheme="majorBidi" w:hint="cs"/>
          <w:sz w:val="30"/>
          <w:szCs w:val="30"/>
          <w:cs/>
        </w:rPr>
        <w:t>เทรดดิ้ง</w:t>
      </w:r>
      <w:r w:rsidRPr="000F37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F37E2">
        <w:rPr>
          <w:rFonts w:asciiTheme="majorBidi" w:hAnsiTheme="majorBidi" w:cstheme="majorBidi" w:hint="cs"/>
          <w:sz w:val="30"/>
          <w:szCs w:val="30"/>
          <w:cs/>
        </w:rPr>
        <w:t xml:space="preserve">จำกัด </w:t>
      </w:r>
      <w:r w:rsidRPr="000F37E2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ซึ่งเป็นบริษัทย่อยของบริษัท ได้เพิ่มทุนจดทะเบียนจากจำนวน </w:t>
      </w:r>
      <w:r w:rsidR="003F6926" w:rsidRPr="003F6926">
        <w:rPr>
          <w:rFonts w:asciiTheme="majorBidi" w:hAnsiTheme="majorBidi" w:cstheme="majorBidi"/>
          <w:sz w:val="30"/>
          <w:szCs w:val="30"/>
        </w:rPr>
        <w:t>50</w:t>
      </w:r>
      <w:r w:rsidRPr="000F37E2">
        <w:rPr>
          <w:rFonts w:asciiTheme="majorBidi" w:hAnsiTheme="majorBidi" w:cstheme="majorBidi"/>
          <w:sz w:val="30"/>
          <w:szCs w:val="30"/>
          <w:cs/>
        </w:rPr>
        <w:t xml:space="preserve"> ล้านบาท เป็นจำนวน </w:t>
      </w:r>
      <w:r w:rsidR="003F6926" w:rsidRPr="003F6926">
        <w:rPr>
          <w:rFonts w:asciiTheme="majorBidi" w:hAnsiTheme="majorBidi" w:cstheme="majorBidi"/>
          <w:sz w:val="30"/>
          <w:szCs w:val="30"/>
        </w:rPr>
        <w:t>100</w:t>
      </w:r>
      <w:r w:rsidRPr="000F37E2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0F37E2">
        <w:rPr>
          <w:rFonts w:asciiTheme="majorBidi" w:hAnsiTheme="majorBidi" w:cstheme="majorBidi" w:hint="cs"/>
          <w:sz w:val="30"/>
          <w:szCs w:val="30"/>
          <w:cs/>
        </w:rPr>
        <w:t>และเรียกชำระแล้วทั้งจำนวน</w:t>
      </w:r>
      <w:r w:rsidRPr="000F37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F37E2">
        <w:rPr>
          <w:rFonts w:asciiTheme="majorBidi" w:hAnsiTheme="majorBidi" w:cstheme="majorBidi" w:hint="cs"/>
          <w:sz w:val="30"/>
          <w:szCs w:val="30"/>
          <w:cs/>
        </w:rPr>
        <w:t>บริษัทได้จ่ายเงินเพิ่มทุนดังกล่าวตามสัดส่วนการถือหุ้นร้อยละ</w:t>
      </w:r>
      <w:r w:rsidRPr="000F37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6926" w:rsidRPr="003F6926">
        <w:rPr>
          <w:rFonts w:asciiTheme="majorBidi" w:hAnsiTheme="majorBidi" w:cstheme="majorBidi"/>
          <w:sz w:val="30"/>
          <w:szCs w:val="30"/>
        </w:rPr>
        <w:t>50</w:t>
      </w:r>
      <w:r w:rsidRPr="000F37E2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0F37E2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Pr="000F37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6926" w:rsidRPr="003F6926">
        <w:rPr>
          <w:rFonts w:asciiTheme="majorBidi" w:hAnsiTheme="majorBidi" w:cstheme="majorBidi"/>
          <w:sz w:val="30"/>
          <w:szCs w:val="30"/>
        </w:rPr>
        <w:t>25</w:t>
      </w:r>
      <w:r w:rsidRPr="000F37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F37E2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21D61042" w14:textId="220FC7F6" w:rsidR="000F37E2" w:rsidRDefault="000F37E2" w:rsidP="000F37E2">
      <w:pPr>
        <w:rPr>
          <w:sz w:val="28"/>
          <w:szCs w:val="28"/>
          <w:lang w:val="th-TH"/>
        </w:rPr>
      </w:pPr>
    </w:p>
    <w:p w14:paraId="5276F4F1" w14:textId="77777777" w:rsidR="00CC0DBB" w:rsidRPr="00CC0DBB" w:rsidRDefault="00CC0DBB" w:rsidP="000F37E2">
      <w:pPr>
        <w:rPr>
          <w:sz w:val="28"/>
          <w:szCs w:val="28"/>
        </w:rPr>
      </w:pPr>
    </w:p>
    <w:p w14:paraId="0EF8F8FB" w14:textId="77777777" w:rsidR="00BB725F" w:rsidRDefault="00BB7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17E14ACB" w14:textId="1508D5A6" w:rsidR="00291DF4" w:rsidRPr="00272DBB" w:rsidRDefault="00291DF4" w:rsidP="00291DF4">
      <w:pPr>
        <w:pStyle w:val="Heading1"/>
        <w:tabs>
          <w:tab w:val="clear" w:pos="4513"/>
          <w:tab w:val="num" w:pos="1107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หนี้สินที่มีภาระดอกเบี้ย</w:t>
      </w:r>
    </w:p>
    <w:p w14:paraId="741BB35B" w14:textId="77777777" w:rsidR="00291DF4" w:rsidRPr="00BB725F" w:rsidRDefault="00291DF4" w:rsidP="00291DF4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65BCA7F0" w14:textId="65FF834E" w:rsidR="00291DF4" w:rsidRPr="00272DBB" w:rsidRDefault="00291DF4" w:rsidP="00291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bookmarkStart w:id="6" w:name="_Hlk102235943"/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4ADC309F" w14:textId="77777777" w:rsidR="00291DF4" w:rsidRPr="00BB725F" w:rsidRDefault="00291DF4" w:rsidP="00291DF4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7C423008" w14:textId="77777777" w:rsidR="00291DF4" w:rsidRPr="00272DBB" w:rsidRDefault="00291DF4" w:rsidP="00291DF4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eastAsia="zh-CN"/>
        </w:rPr>
      </w:pPr>
      <w:r w:rsidRPr="00272DBB">
        <w:rPr>
          <w:rFonts w:asciiTheme="majorBidi" w:hAnsiTheme="majorBidi" w:cstheme="majorBidi"/>
          <w:spacing w:val="-4"/>
          <w:sz w:val="30"/>
          <w:szCs w:val="30"/>
          <w:cs/>
          <w:lang w:eastAsia="zh-CN"/>
        </w:rPr>
        <w:t>วงเงินสินเชื่อของ</w:t>
      </w:r>
      <w:r w:rsidRPr="00272DBB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272DBB">
        <w:rPr>
          <w:rFonts w:asciiTheme="majorBidi" w:hAnsiTheme="majorBidi" w:cstheme="majorBidi"/>
          <w:spacing w:val="-4"/>
          <w:sz w:val="30"/>
          <w:szCs w:val="30"/>
          <w:cs/>
          <w:lang w:eastAsia="zh-CN"/>
        </w:rPr>
        <w:t>มีข้อจำกัดบางประการเกี่ยวกับการชำระหนี้เงินกู้ยืมจากกรรมการ และ/หรือบริษัทในกลุ่ม การจ่ายเงินปันผล การดำรงอัตราส่วนทางการเงิน การดำรงสัดส่วนการถือหุ้นของบริษัทใหญ่ และอื่นๆ</w:t>
      </w:r>
    </w:p>
    <w:p w14:paraId="49883EC7" w14:textId="00C1D469" w:rsidR="00364A7A" w:rsidRPr="00BB725F" w:rsidRDefault="00364A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600213D2" w14:textId="741AC3DC" w:rsidR="007152CC" w:rsidRDefault="00291DF4" w:rsidP="00715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C5ECA">
        <w:rPr>
          <w:rFonts w:asciiTheme="majorBidi" w:hAnsiTheme="majorBidi" w:cstheme="majorBidi"/>
          <w:sz w:val="30"/>
          <w:szCs w:val="30"/>
          <w:cs/>
        </w:rPr>
        <w:t xml:space="preserve">ในเดือนเมษายน </w:t>
      </w:r>
      <w:r w:rsidR="003F6926" w:rsidRPr="003F6926">
        <w:rPr>
          <w:rFonts w:asciiTheme="majorBidi" w:hAnsiTheme="majorBidi" w:cstheme="majorBidi"/>
          <w:sz w:val="30"/>
          <w:szCs w:val="30"/>
        </w:rPr>
        <w:t>2560</w:t>
      </w:r>
      <w:r w:rsidRPr="003C5ECA">
        <w:rPr>
          <w:rFonts w:asciiTheme="majorBidi" w:hAnsiTheme="majorBidi" w:cstheme="majorBidi"/>
          <w:sz w:val="30"/>
          <w:szCs w:val="30"/>
        </w:rPr>
        <w:t xml:space="preserve"> </w:t>
      </w:r>
      <w:r w:rsidRPr="003C5ECA">
        <w:rPr>
          <w:rFonts w:asciiTheme="majorBidi" w:hAnsiTheme="majorBidi" w:cstheme="majorBidi"/>
          <w:sz w:val="30"/>
          <w:szCs w:val="30"/>
          <w:cs/>
        </w:rPr>
        <w:t>บริษัทย่อยแห่งหนึ่งได้รับอนุมัติการขยายระยะเวลาการชำระหนี้เงินกู้ยืมระยะสั้นจากสถาบันการเงินแห่งหนึ่ง จำนวนเงิน</w:t>
      </w:r>
      <w:r w:rsidRPr="003C5ECA">
        <w:rPr>
          <w:rFonts w:asciiTheme="majorBidi" w:hAnsiTheme="majorBidi" w:cstheme="majorBidi"/>
          <w:sz w:val="30"/>
          <w:szCs w:val="30"/>
        </w:rPr>
        <w:t xml:space="preserve"> </w:t>
      </w:r>
      <w:r w:rsidR="003F6926" w:rsidRPr="003F6926">
        <w:rPr>
          <w:rFonts w:asciiTheme="majorBidi" w:hAnsiTheme="majorBidi" w:cstheme="majorBidi"/>
          <w:sz w:val="30"/>
          <w:szCs w:val="30"/>
        </w:rPr>
        <w:t>1</w:t>
      </w:r>
      <w:r w:rsidRPr="003C5ECA">
        <w:rPr>
          <w:rFonts w:asciiTheme="majorBidi" w:hAnsiTheme="majorBidi" w:cstheme="majorBidi"/>
          <w:sz w:val="30"/>
          <w:szCs w:val="30"/>
        </w:rPr>
        <w:t>,</w:t>
      </w:r>
      <w:r w:rsidR="003F6926" w:rsidRPr="003F6926">
        <w:rPr>
          <w:rFonts w:asciiTheme="majorBidi" w:hAnsiTheme="majorBidi" w:cstheme="majorBidi"/>
          <w:sz w:val="30"/>
          <w:szCs w:val="30"/>
        </w:rPr>
        <w:t>023</w:t>
      </w:r>
      <w:r w:rsidRPr="003C5ECA">
        <w:rPr>
          <w:rFonts w:asciiTheme="majorBidi" w:hAnsiTheme="majorBidi" w:cstheme="majorBidi"/>
          <w:sz w:val="30"/>
          <w:szCs w:val="30"/>
        </w:rPr>
        <w:t xml:space="preserve"> </w:t>
      </w:r>
      <w:r w:rsidRPr="003C5ECA">
        <w:rPr>
          <w:rFonts w:asciiTheme="majorBidi" w:hAnsiTheme="majorBidi" w:cstheme="majorBidi"/>
          <w:sz w:val="30"/>
          <w:szCs w:val="30"/>
          <w:cs/>
        </w:rPr>
        <w:t xml:space="preserve">ล้านบาท จากกำหนดชำระคืนเดิมภายในเดือนเมษายน </w:t>
      </w:r>
      <w:r w:rsidR="003F6926" w:rsidRPr="003F6926">
        <w:rPr>
          <w:rFonts w:asciiTheme="majorBidi" w:hAnsiTheme="majorBidi" w:cstheme="majorBidi"/>
          <w:sz w:val="30"/>
          <w:szCs w:val="30"/>
        </w:rPr>
        <w:t>2560</w:t>
      </w:r>
      <w:r w:rsidRPr="003C5ECA">
        <w:rPr>
          <w:rFonts w:asciiTheme="majorBidi" w:hAnsiTheme="majorBidi" w:cstheme="majorBidi"/>
          <w:sz w:val="30"/>
          <w:szCs w:val="30"/>
        </w:rPr>
        <w:t xml:space="preserve"> </w:t>
      </w:r>
      <w:r w:rsidRPr="003C5ECA">
        <w:rPr>
          <w:rFonts w:asciiTheme="majorBidi" w:hAnsiTheme="majorBidi" w:cstheme="majorBidi"/>
          <w:sz w:val="30"/>
          <w:szCs w:val="30"/>
          <w:cs/>
        </w:rPr>
        <w:t xml:space="preserve">เป็นภายในเดือนเมษายน </w:t>
      </w:r>
      <w:r w:rsidR="003F6926" w:rsidRPr="003F6926">
        <w:rPr>
          <w:rFonts w:asciiTheme="majorBidi" w:hAnsiTheme="majorBidi" w:cstheme="majorBidi"/>
          <w:sz w:val="30"/>
          <w:szCs w:val="30"/>
        </w:rPr>
        <w:t>2563</w:t>
      </w:r>
      <w:r w:rsidRPr="003C5ECA">
        <w:rPr>
          <w:rFonts w:asciiTheme="majorBidi" w:hAnsiTheme="majorBidi" w:cstheme="majorBidi"/>
          <w:sz w:val="30"/>
          <w:szCs w:val="30"/>
          <w:cs/>
        </w:rPr>
        <w:t xml:space="preserve"> และในเดือนมิถุนายน </w:t>
      </w:r>
      <w:r w:rsidR="003F6926" w:rsidRPr="003F6926">
        <w:rPr>
          <w:rFonts w:asciiTheme="majorBidi" w:hAnsiTheme="majorBidi" w:cstheme="majorBidi"/>
          <w:sz w:val="30"/>
          <w:szCs w:val="30"/>
        </w:rPr>
        <w:t>2561</w:t>
      </w:r>
      <w:r w:rsidRPr="003C5ECA">
        <w:rPr>
          <w:rFonts w:asciiTheme="majorBidi" w:hAnsiTheme="majorBidi" w:cstheme="majorBidi"/>
          <w:sz w:val="30"/>
          <w:szCs w:val="30"/>
          <w:cs/>
        </w:rPr>
        <w:t xml:space="preserve"> บริษัทย่อยได้รับอนุมัติการขยายระยะเวลาการชำระหนี้ดังกล่าวเพิ่มเติมจากกำหนดชำระคืนเดิมภายในเดือนเมษายน </w:t>
      </w:r>
      <w:r w:rsidR="003F6926" w:rsidRPr="003F6926">
        <w:rPr>
          <w:rFonts w:asciiTheme="majorBidi" w:hAnsiTheme="majorBidi" w:cstheme="majorBidi"/>
          <w:sz w:val="30"/>
          <w:szCs w:val="30"/>
        </w:rPr>
        <w:t>2563</w:t>
      </w:r>
      <w:r w:rsidRPr="003C5ECA">
        <w:rPr>
          <w:rFonts w:asciiTheme="majorBidi" w:hAnsiTheme="majorBidi" w:cstheme="majorBidi"/>
          <w:sz w:val="30"/>
          <w:szCs w:val="30"/>
          <w:cs/>
        </w:rPr>
        <w:t xml:space="preserve"> เป็นภายในเดือนธันวาคม </w:t>
      </w:r>
      <w:r w:rsidR="003F6926" w:rsidRPr="003F6926">
        <w:rPr>
          <w:rFonts w:asciiTheme="majorBidi" w:hAnsiTheme="majorBidi" w:cstheme="majorBidi"/>
          <w:sz w:val="30"/>
          <w:szCs w:val="30"/>
        </w:rPr>
        <w:t>2566</w:t>
      </w:r>
      <w:r w:rsidRPr="003C5ECA">
        <w:rPr>
          <w:rFonts w:asciiTheme="majorBidi" w:hAnsiTheme="majorBidi" w:cstheme="majorBidi"/>
          <w:sz w:val="30"/>
          <w:szCs w:val="30"/>
        </w:rPr>
        <w:t xml:space="preserve"> </w:t>
      </w:r>
      <w:r w:rsidRPr="003C5ECA">
        <w:rPr>
          <w:rFonts w:asciiTheme="majorBidi" w:hAnsiTheme="majorBidi" w:cstheme="majorBidi"/>
          <w:sz w:val="30"/>
          <w:szCs w:val="30"/>
          <w:cs/>
        </w:rPr>
        <w:t xml:space="preserve">ตามสัญญาปรับปรุงโครงสร้างเงินกู้ยืมกับสถาบันการเงิน </w:t>
      </w:r>
    </w:p>
    <w:p w14:paraId="2929D4ED" w14:textId="44DA5CB1" w:rsidR="007152CC" w:rsidRPr="00BB725F" w:rsidRDefault="007152CC" w:rsidP="00715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FDE904D" w14:textId="4D9A213E" w:rsidR="0078318D" w:rsidRDefault="007152CC" w:rsidP="00715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C5ECA">
        <w:rPr>
          <w:rFonts w:asciiTheme="majorBidi" w:hAnsiTheme="majorBidi" w:cstheme="majorBidi"/>
          <w:sz w:val="30"/>
          <w:szCs w:val="30"/>
          <w:cs/>
        </w:rPr>
        <w:t xml:space="preserve">ต่อมาลูกหนี้ตามสัญญาปรับโครงสร้างหนี้ (หมายเหตุ </w:t>
      </w:r>
      <w:r w:rsidR="003F6926" w:rsidRPr="003F6926">
        <w:rPr>
          <w:rFonts w:asciiTheme="majorBidi" w:hAnsiTheme="majorBidi" w:cstheme="majorBidi"/>
          <w:sz w:val="30"/>
          <w:szCs w:val="30"/>
        </w:rPr>
        <w:t>5</w:t>
      </w:r>
      <w:r w:rsidRPr="003C5ECA">
        <w:rPr>
          <w:rFonts w:asciiTheme="majorBidi" w:hAnsiTheme="majorBidi" w:cstheme="majorBidi"/>
          <w:sz w:val="30"/>
          <w:szCs w:val="30"/>
        </w:rPr>
        <w:t xml:space="preserve">) </w:t>
      </w:r>
      <w:r w:rsidRPr="003C5ECA">
        <w:rPr>
          <w:rFonts w:asciiTheme="majorBidi" w:hAnsiTheme="majorBidi" w:cstheme="majorBidi"/>
          <w:sz w:val="30"/>
          <w:szCs w:val="30"/>
          <w:cs/>
        </w:rPr>
        <w:t>ซึ่งเป็นหลักประกันตามสัญญาการปรับปรุงโครงสร้างหนี้เงินกู้ยืมกับสถาบันการเงินดังกล่าวข้างต้นผิดนัดตั้งแต่งวดเดือน</w:t>
      </w:r>
      <w:r w:rsidRPr="003C5ECA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พฤษภาคม </w:t>
      </w:r>
      <w:r w:rsidR="003F6926" w:rsidRPr="003F6926">
        <w:rPr>
          <w:rFonts w:asciiTheme="majorBidi" w:hAnsiTheme="majorBidi" w:cstheme="majorBidi"/>
          <w:color w:val="000000"/>
          <w:spacing w:val="-2"/>
          <w:sz w:val="30"/>
          <w:szCs w:val="30"/>
        </w:rPr>
        <w:t>2563</w:t>
      </w:r>
      <w:r w:rsidRPr="003C5ECA">
        <w:rPr>
          <w:rFonts w:asciiTheme="majorBidi" w:hAnsiTheme="majorBidi" w:cstheme="majorBidi"/>
          <w:color w:val="000000"/>
          <w:spacing w:val="-2"/>
          <w:sz w:val="30"/>
          <w:szCs w:val="30"/>
        </w:rPr>
        <w:t xml:space="preserve"> </w:t>
      </w:r>
      <w:r w:rsidRPr="003C5ECA">
        <w:rPr>
          <w:rFonts w:asciiTheme="majorBidi" w:hAnsiTheme="majorBidi" w:cstheme="majorBidi"/>
          <w:sz w:val="30"/>
          <w:szCs w:val="30"/>
          <w:cs/>
        </w:rPr>
        <w:t xml:space="preserve">ทำให้บริษัทย่อยไม่สามารถชำระหนี้ตามจำนวนและกำหนดเวลาที่ระบุไว้ในสัญญาการปรับปรุงโครงสร้างหนี้เงินกู้ยืมกับสถาบันการเงินดังกล่าว ส่งผลให้ ณ วันที่ </w:t>
      </w:r>
      <w:r w:rsidR="003F6926" w:rsidRPr="003F6926"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3C5E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6926" w:rsidRPr="003F6926">
        <w:rPr>
          <w:rFonts w:asciiTheme="majorBidi" w:hAnsiTheme="majorBidi" w:cstheme="majorBidi"/>
          <w:sz w:val="30"/>
          <w:szCs w:val="30"/>
        </w:rPr>
        <w:t>2565</w:t>
      </w:r>
      <w:r w:rsidRPr="003C5ECA">
        <w:rPr>
          <w:rFonts w:asciiTheme="majorBidi" w:hAnsiTheme="majorBidi" w:cstheme="majorBidi"/>
          <w:sz w:val="30"/>
          <w:szCs w:val="30"/>
        </w:rPr>
        <w:t xml:space="preserve"> </w:t>
      </w:r>
      <w:r w:rsidRPr="003C5ECA">
        <w:rPr>
          <w:rFonts w:asciiTheme="majorBidi" w:hAnsiTheme="majorBidi" w:cstheme="majorBidi"/>
          <w:sz w:val="30"/>
          <w:szCs w:val="30"/>
          <w:cs/>
        </w:rPr>
        <w:t>สถาบันการเงินมีสิทธิให้บริษัทย่อยชำระคืนเงินกู้ระยะยาวดังกล่าวทั้งหมด</w:t>
      </w:r>
      <w:r>
        <w:rPr>
          <w:rFonts w:asciiTheme="majorBidi" w:hAnsiTheme="majorBidi" w:cstheme="majorBidi"/>
          <w:sz w:val="30"/>
          <w:szCs w:val="30"/>
        </w:rPr>
        <w:br/>
      </w:r>
      <w:r w:rsidRPr="003C5ECA">
        <w:rPr>
          <w:rFonts w:asciiTheme="majorBidi" w:hAnsiTheme="majorBidi" w:cstheme="majorBidi"/>
          <w:sz w:val="30"/>
          <w:szCs w:val="30"/>
          <w:cs/>
        </w:rPr>
        <w:t>ตามกำหนดชำระคืนเดิม</w:t>
      </w:r>
      <w:r w:rsidRPr="003C5ECA">
        <w:rPr>
          <w:rFonts w:asciiTheme="majorBidi" w:hAnsiTheme="majorBidi" w:cstheme="majorBidi"/>
          <w:sz w:val="30"/>
          <w:szCs w:val="30"/>
        </w:rPr>
        <w:t xml:space="preserve"> </w:t>
      </w:r>
      <w:r w:rsidRPr="003C5ECA">
        <w:rPr>
          <w:rFonts w:asciiTheme="majorBidi" w:hAnsiTheme="majorBidi" w:cstheme="majorBidi"/>
          <w:sz w:val="30"/>
          <w:szCs w:val="30"/>
          <w:cs/>
        </w:rPr>
        <w:t xml:space="preserve">ดังนั้น กลุ่มบริษัทจึงได้จัดประเภทเงินกู้ยืมระยะยาวของบริษัทย่อยดังกล่าวจำนวน </w:t>
      </w:r>
      <w:r>
        <w:rPr>
          <w:rFonts w:asciiTheme="majorBidi" w:hAnsiTheme="majorBidi" w:cstheme="majorBidi"/>
          <w:sz w:val="30"/>
          <w:szCs w:val="30"/>
        </w:rPr>
        <w:br/>
      </w:r>
      <w:r w:rsidR="003F6926" w:rsidRPr="003F6926">
        <w:rPr>
          <w:rFonts w:asciiTheme="majorBidi" w:hAnsiTheme="majorBidi" w:cstheme="majorBidi"/>
          <w:sz w:val="30"/>
          <w:szCs w:val="30"/>
        </w:rPr>
        <w:t>264</w:t>
      </w:r>
      <w:r w:rsidRPr="003C5ECA">
        <w:rPr>
          <w:rFonts w:asciiTheme="majorBidi" w:hAnsiTheme="majorBidi" w:cstheme="majorBidi"/>
          <w:sz w:val="30"/>
          <w:szCs w:val="30"/>
        </w:rPr>
        <w:t xml:space="preserve"> </w:t>
      </w:r>
      <w:r w:rsidRPr="003C5ECA">
        <w:rPr>
          <w:rFonts w:asciiTheme="majorBidi" w:hAnsiTheme="majorBidi" w:cstheme="majorBidi"/>
          <w:sz w:val="30"/>
          <w:szCs w:val="30"/>
          <w:cs/>
        </w:rPr>
        <w:t xml:space="preserve">ล้านบาท เป็นส่วนหนึ่งของหนี้สินหมุนเวียน ณ วันที่ </w:t>
      </w:r>
      <w:r w:rsidR="003F6926" w:rsidRPr="003F6926"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3C5E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6926" w:rsidRPr="003F6926">
        <w:rPr>
          <w:rFonts w:asciiTheme="majorBidi" w:hAnsiTheme="majorBidi" w:cstheme="majorBidi"/>
          <w:sz w:val="30"/>
          <w:szCs w:val="30"/>
        </w:rPr>
        <w:t>2565</w:t>
      </w:r>
      <w:r w:rsidRPr="003C5ECA">
        <w:rPr>
          <w:rFonts w:asciiTheme="majorBidi" w:hAnsiTheme="majorBidi" w:cstheme="majorBidi"/>
          <w:sz w:val="30"/>
          <w:szCs w:val="30"/>
        </w:rPr>
        <w:t xml:space="preserve"> </w:t>
      </w:r>
      <w:r w:rsidRPr="003C5ECA">
        <w:rPr>
          <w:rFonts w:asciiTheme="majorBidi" w:hAnsiTheme="majorBidi" w:cstheme="majorBidi"/>
          <w:sz w:val="30"/>
          <w:szCs w:val="30"/>
          <w:cs/>
        </w:rPr>
        <w:t>ในงบการเงินรวม</w:t>
      </w:r>
      <w:r w:rsidRPr="003C5ECA">
        <w:rPr>
          <w:rFonts w:asciiTheme="majorBidi" w:hAnsiTheme="majorBidi" w:cstheme="majorBidi"/>
          <w:sz w:val="30"/>
          <w:szCs w:val="30"/>
        </w:rPr>
        <w:t xml:space="preserve"> </w:t>
      </w:r>
      <w:r w:rsidRPr="003C5ECA">
        <w:rPr>
          <w:rFonts w:asciiTheme="majorBidi" w:hAnsiTheme="majorBidi" w:cstheme="majorBidi"/>
          <w:sz w:val="30"/>
          <w:szCs w:val="30"/>
          <w:cs/>
        </w:rPr>
        <w:t>อย่างไรก็ตามบริษัท</w:t>
      </w:r>
      <w:r w:rsidRPr="0028549B">
        <w:rPr>
          <w:rFonts w:asciiTheme="majorBidi" w:hAnsiTheme="majorBidi" w:cstheme="majorBidi"/>
          <w:spacing w:val="-6"/>
          <w:sz w:val="30"/>
          <w:szCs w:val="30"/>
          <w:cs/>
        </w:rPr>
        <w:t>ย่อยอยู่ระหว่างการขอผ่อนผันการผิดนัดชำระหนี้ดังกล่าวกับสถาบันการเงินให้สอดคล้องกับลูกหนี้หลักประกัน</w:t>
      </w:r>
      <w:r w:rsidRPr="0028549B">
        <w:rPr>
          <w:rFonts w:asciiTheme="majorBidi" w:hAnsiTheme="majorBidi" w:cstheme="majorBidi" w:hint="cs"/>
          <w:spacing w:val="-6"/>
          <w:sz w:val="30"/>
          <w:szCs w:val="30"/>
          <w:cs/>
        </w:rPr>
        <w:t>ข้างต้น</w:t>
      </w:r>
      <w:bookmarkEnd w:id="6"/>
    </w:p>
    <w:p w14:paraId="7DAE9FA7" w14:textId="77777777" w:rsidR="007152CC" w:rsidRPr="00BB725F" w:rsidRDefault="007152CC" w:rsidP="00715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A8F4C20" w14:textId="77777777" w:rsidR="00291DF4" w:rsidRPr="00272DBB" w:rsidRDefault="00291DF4" w:rsidP="00291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หุ้นกู้ระยะยาว</w:t>
      </w:r>
    </w:p>
    <w:p w14:paraId="3668248B" w14:textId="77777777" w:rsidR="00291DF4" w:rsidRPr="00BB725F" w:rsidRDefault="00291DF4" w:rsidP="00291DF4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544EB5D2" w14:textId="77777777" w:rsidR="00291DF4" w:rsidRPr="00272DBB" w:rsidRDefault="00291DF4" w:rsidP="00291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ภายใต้ข้อกำหนดของหุ้นกู้ของบริษัท บริษัทต้องปฏิบัติตามเงื่อนไขและข้อกำหนดต่างๆ ที่ระบุไว้ เช่น การรักษาอัตราส่วนทางการเงิน เป็นต้น</w:t>
      </w:r>
    </w:p>
    <w:p w14:paraId="55A7DB60" w14:textId="00746717" w:rsidR="00291DF4" w:rsidRPr="000B0666" w:rsidRDefault="00291DF4" w:rsidP="000B06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lang w:val="en-GB"/>
        </w:rPr>
      </w:pPr>
    </w:p>
    <w:tbl>
      <w:tblPr>
        <w:tblW w:w="91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21"/>
        <w:gridCol w:w="1080"/>
        <w:gridCol w:w="270"/>
        <w:gridCol w:w="999"/>
        <w:gridCol w:w="267"/>
        <w:gridCol w:w="984"/>
        <w:gridCol w:w="267"/>
        <w:gridCol w:w="1016"/>
      </w:tblGrid>
      <w:tr w:rsidR="00594180" w:rsidRPr="008545D1" w14:paraId="22271C61" w14:textId="77777777" w:rsidTr="00D56586">
        <w:tc>
          <w:tcPr>
            <w:tcW w:w="4221" w:type="dxa"/>
            <w:shd w:val="clear" w:color="auto" w:fill="auto"/>
          </w:tcPr>
          <w:p w14:paraId="6588EED3" w14:textId="41EA4B8B" w:rsidR="00594180" w:rsidRPr="008545D1" w:rsidRDefault="00594180" w:rsidP="00935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349" w:type="dxa"/>
            <w:gridSpan w:val="3"/>
            <w:shd w:val="clear" w:color="auto" w:fill="auto"/>
          </w:tcPr>
          <w:p w14:paraId="513F033F" w14:textId="77777777" w:rsidR="00594180" w:rsidRPr="008545D1" w:rsidRDefault="00594180" w:rsidP="00935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shd w:val="clear" w:color="auto" w:fill="auto"/>
          </w:tcPr>
          <w:p w14:paraId="796C659E" w14:textId="77777777" w:rsidR="00594180" w:rsidRPr="008545D1" w:rsidRDefault="00594180" w:rsidP="00935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67" w:type="dxa"/>
            <w:gridSpan w:val="3"/>
            <w:shd w:val="clear" w:color="auto" w:fill="auto"/>
          </w:tcPr>
          <w:p w14:paraId="4E836784" w14:textId="77777777" w:rsidR="00594180" w:rsidRPr="008545D1" w:rsidRDefault="00594180" w:rsidP="00935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6A87" w:rsidRPr="008545D1" w14:paraId="2C29B12B" w14:textId="77777777" w:rsidTr="00D56586">
        <w:tc>
          <w:tcPr>
            <w:tcW w:w="4221" w:type="dxa"/>
            <w:shd w:val="clear" w:color="auto" w:fill="auto"/>
          </w:tcPr>
          <w:p w14:paraId="6AE7F1D9" w14:textId="77777777" w:rsidR="00EE6A87" w:rsidRPr="008545D1" w:rsidRDefault="00EE6A87" w:rsidP="00EE6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F360B5D" w14:textId="74C1BF7F" w:rsidR="00EE6A87" w:rsidRPr="00594180" w:rsidRDefault="003F6926" w:rsidP="00EE6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3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  <w:cs/>
              </w:rPr>
            </w:pPr>
            <w:r w:rsidRPr="003F692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30</w:t>
            </w:r>
            <w:r w:rsidR="00EE6A87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EE6A87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375EE09A" w14:textId="77777777" w:rsidR="00EE6A87" w:rsidRPr="00594180" w:rsidRDefault="00EE6A87" w:rsidP="00EE6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4" w:right="-113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4DDB4A69" w14:textId="6C3FEF3F" w:rsidR="00EE6A87" w:rsidRPr="00594180" w:rsidRDefault="003F6926" w:rsidP="00EE6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4" w:right="-113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="00EE6A87" w:rsidRPr="00272DB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EE6A87" w:rsidRPr="00272DB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7" w:type="dxa"/>
            <w:shd w:val="clear" w:color="auto" w:fill="auto"/>
          </w:tcPr>
          <w:p w14:paraId="70C28F82" w14:textId="77777777" w:rsidR="00EE6A87" w:rsidRPr="00594180" w:rsidRDefault="00EE6A87" w:rsidP="00EE6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4" w:right="-113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7308679C" w14:textId="479AAF96" w:rsidR="00EE6A87" w:rsidRPr="00594180" w:rsidRDefault="003F6926" w:rsidP="00EE6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4" w:right="-113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30</w:t>
            </w:r>
            <w:r w:rsidR="00EE6A87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EE6A87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7" w:type="dxa"/>
            <w:shd w:val="clear" w:color="auto" w:fill="auto"/>
          </w:tcPr>
          <w:p w14:paraId="247BAF67" w14:textId="77777777" w:rsidR="00EE6A87" w:rsidRPr="00594180" w:rsidRDefault="00EE6A87" w:rsidP="00EE6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4" w:right="-113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</w:tcPr>
          <w:p w14:paraId="3804D344" w14:textId="30E28700" w:rsidR="00EE6A87" w:rsidRPr="00594180" w:rsidRDefault="003F6926" w:rsidP="00EE6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4" w:right="-113"/>
              <w:jc w:val="center"/>
              <w:rPr>
                <w:rFonts w:asciiTheme="majorBidi" w:hAnsiTheme="majorBidi" w:cstheme="majorBidi"/>
                <w:bCs/>
                <w:spacing w:val="-6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31</w:t>
            </w:r>
            <w:r w:rsidR="00EE6A87" w:rsidRPr="00594180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EE6A87" w:rsidRPr="00594180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</w:tr>
      <w:tr w:rsidR="00EE6A87" w:rsidRPr="008545D1" w14:paraId="05573EB0" w14:textId="77777777" w:rsidTr="00D56586">
        <w:tc>
          <w:tcPr>
            <w:tcW w:w="4221" w:type="dxa"/>
            <w:shd w:val="clear" w:color="auto" w:fill="auto"/>
          </w:tcPr>
          <w:p w14:paraId="51787E84" w14:textId="658FC4D7" w:rsidR="00EE6A87" w:rsidRPr="008545D1" w:rsidRDefault="00EE6A87" w:rsidP="00EE6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สินทรัพย์ที่ใช้เป็นหลักประกันหนี้สิน</w:t>
            </w:r>
          </w:p>
        </w:tc>
        <w:tc>
          <w:tcPr>
            <w:tcW w:w="1080" w:type="dxa"/>
            <w:shd w:val="clear" w:color="auto" w:fill="auto"/>
          </w:tcPr>
          <w:p w14:paraId="169A8085" w14:textId="11690F46" w:rsidR="00EE6A87" w:rsidRPr="00594180" w:rsidRDefault="003F6926" w:rsidP="00EE6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0413DBE" w14:textId="77777777" w:rsidR="00EE6A87" w:rsidRPr="00594180" w:rsidRDefault="00EE6A87" w:rsidP="00EE6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21EA6A2E" w14:textId="5006D00E" w:rsidR="00EE6A87" w:rsidRPr="00594180" w:rsidRDefault="003F6926" w:rsidP="00EE6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7" w:type="dxa"/>
            <w:shd w:val="clear" w:color="auto" w:fill="auto"/>
          </w:tcPr>
          <w:p w14:paraId="38F83D7B" w14:textId="77777777" w:rsidR="00EE6A87" w:rsidRPr="00594180" w:rsidRDefault="00EE6A87" w:rsidP="00EE6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265B5833" w14:textId="37B52A44" w:rsidR="00EE6A87" w:rsidRPr="00594180" w:rsidRDefault="003F6926" w:rsidP="00EE6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2565</w:t>
            </w:r>
          </w:p>
        </w:tc>
        <w:tc>
          <w:tcPr>
            <w:tcW w:w="267" w:type="dxa"/>
            <w:shd w:val="clear" w:color="auto" w:fill="auto"/>
          </w:tcPr>
          <w:p w14:paraId="19535F11" w14:textId="77777777" w:rsidR="00EE6A87" w:rsidRPr="00594180" w:rsidRDefault="00EE6A87" w:rsidP="00EE6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</w:tcPr>
          <w:p w14:paraId="2E72CE0B" w14:textId="304ACD08" w:rsidR="00EE6A87" w:rsidRPr="00594180" w:rsidRDefault="003F6926" w:rsidP="00EE6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E6A87" w:rsidRPr="008545D1" w14:paraId="78364A1F" w14:textId="77777777" w:rsidTr="00D56586">
        <w:tc>
          <w:tcPr>
            <w:tcW w:w="4221" w:type="dxa"/>
          </w:tcPr>
          <w:p w14:paraId="7F0C8C5F" w14:textId="77777777" w:rsidR="00EE6A87" w:rsidRPr="008545D1" w:rsidRDefault="00EE6A87" w:rsidP="00EE6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83" w:type="dxa"/>
            <w:gridSpan w:val="7"/>
          </w:tcPr>
          <w:p w14:paraId="1F721FAF" w14:textId="77777777" w:rsidR="00EE6A87" w:rsidRPr="008545D1" w:rsidRDefault="00EE6A87" w:rsidP="00EE6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9363D" w:rsidRPr="008545D1" w14:paraId="6153D250" w14:textId="77777777" w:rsidTr="00D56586">
        <w:trPr>
          <w:trHeight w:val="80"/>
        </w:trPr>
        <w:tc>
          <w:tcPr>
            <w:tcW w:w="4221" w:type="dxa"/>
          </w:tcPr>
          <w:p w14:paraId="55C68763" w14:textId="77777777" w:rsidR="0019363D" w:rsidRPr="008545D1" w:rsidRDefault="0019363D" w:rsidP="0019363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ลูกหนี้ตามสัญญาปรับโครงสร้างหนี้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1080" w:type="dxa"/>
            <w:shd w:val="clear" w:color="auto" w:fill="auto"/>
          </w:tcPr>
          <w:p w14:paraId="3C44D22F" w14:textId="659CFB7C" w:rsidR="0019363D" w:rsidRPr="008545D1" w:rsidRDefault="003F6926" w:rsidP="0019363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585</w:t>
            </w:r>
          </w:p>
        </w:tc>
        <w:tc>
          <w:tcPr>
            <w:tcW w:w="270" w:type="dxa"/>
          </w:tcPr>
          <w:p w14:paraId="37401A29" w14:textId="77777777" w:rsidR="0019363D" w:rsidRPr="008545D1" w:rsidRDefault="0019363D" w:rsidP="0019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31385C81" w14:textId="2A537573" w:rsidR="0019363D" w:rsidRPr="008545D1" w:rsidRDefault="003F6926" w:rsidP="0019363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Pr="003F6926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7" w:type="dxa"/>
          </w:tcPr>
          <w:p w14:paraId="5A4190E3" w14:textId="77777777" w:rsidR="0019363D" w:rsidRPr="008545D1" w:rsidRDefault="0019363D" w:rsidP="0019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20602E02" w14:textId="47449738" w:rsidR="0019363D" w:rsidRPr="008545D1" w:rsidRDefault="0019363D" w:rsidP="0019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24D1B887" w14:textId="77777777" w:rsidR="0019363D" w:rsidRPr="008545D1" w:rsidRDefault="0019363D" w:rsidP="0019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1CA0D68E" w14:textId="2E6F6FD6" w:rsidR="0019363D" w:rsidRPr="008545D1" w:rsidRDefault="0019363D" w:rsidP="0019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9363D" w:rsidRPr="008545D1" w14:paraId="00A05135" w14:textId="77777777" w:rsidTr="00D56586">
        <w:trPr>
          <w:trHeight w:val="80"/>
        </w:trPr>
        <w:tc>
          <w:tcPr>
            <w:tcW w:w="4221" w:type="dxa"/>
          </w:tcPr>
          <w:p w14:paraId="2CBC8D78" w14:textId="18EECADC" w:rsidR="0019363D" w:rsidRPr="008545D1" w:rsidRDefault="0019363D" w:rsidP="0019363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**</w:t>
            </w:r>
          </w:p>
        </w:tc>
        <w:tc>
          <w:tcPr>
            <w:tcW w:w="1080" w:type="dxa"/>
            <w:shd w:val="clear" w:color="auto" w:fill="auto"/>
          </w:tcPr>
          <w:p w14:paraId="588C0EBB" w14:textId="709C4110" w:rsidR="0019363D" w:rsidRPr="008545D1" w:rsidRDefault="003F6926" w:rsidP="0019363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70" w:type="dxa"/>
          </w:tcPr>
          <w:p w14:paraId="101E097B" w14:textId="77777777" w:rsidR="0019363D" w:rsidRPr="008545D1" w:rsidRDefault="0019363D" w:rsidP="0019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6B5E7C96" w14:textId="0EED0A86" w:rsidR="0019363D" w:rsidRPr="008545D1" w:rsidRDefault="003F6926" w:rsidP="0019363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67" w:type="dxa"/>
          </w:tcPr>
          <w:p w14:paraId="22DE7C95" w14:textId="77777777" w:rsidR="0019363D" w:rsidRPr="008545D1" w:rsidRDefault="0019363D" w:rsidP="0019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</w:tcPr>
          <w:p w14:paraId="4C5E1DCB" w14:textId="2D6A0986" w:rsidR="0019363D" w:rsidRPr="008545D1" w:rsidRDefault="0019363D" w:rsidP="0019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51A9E164" w14:textId="77777777" w:rsidR="0019363D" w:rsidRPr="008545D1" w:rsidRDefault="0019363D" w:rsidP="0019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7D38A1B3" w14:textId="30AAED18" w:rsidR="0019363D" w:rsidRPr="008545D1" w:rsidRDefault="0019363D" w:rsidP="0019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9363D" w:rsidRPr="008545D1" w14:paraId="0DAC18C3" w14:textId="77777777" w:rsidTr="00D56586">
        <w:trPr>
          <w:trHeight w:val="80"/>
        </w:trPr>
        <w:tc>
          <w:tcPr>
            <w:tcW w:w="4221" w:type="dxa"/>
          </w:tcPr>
          <w:p w14:paraId="2158176D" w14:textId="1BE92561" w:rsidR="0019363D" w:rsidRPr="008545D1" w:rsidRDefault="0019363D" w:rsidP="0019363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***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B877AC7" w14:textId="394DD6F9" w:rsidR="0019363D" w:rsidRPr="008545D1" w:rsidRDefault="003F6926" w:rsidP="0019363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277E02E4" w14:textId="77777777" w:rsidR="0019363D" w:rsidRPr="008545D1" w:rsidRDefault="0019363D" w:rsidP="0019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2841B7DA" w14:textId="062BF18D" w:rsidR="0019363D" w:rsidRPr="008545D1" w:rsidRDefault="003F6926" w:rsidP="0019363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7" w:type="dxa"/>
          </w:tcPr>
          <w:p w14:paraId="7C36E38F" w14:textId="77777777" w:rsidR="0019363D" w:rsidRPr="008545D1" w:rsidRDefault="0019363D" w:rsidP="0019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60C4DC15" w14:textId="57FC2CC6" w:rsidR="0019363D" w:rsidRPr="008545D1" w:rsidRDefault="0019363D" w:rsidP="0019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7B3C0AA3" w14:textId="77777777" w:rsidR="0019363D" w:rsidRPr="008545D1" w:rsidRDefault="0019363D" w:rsidP="0019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4970F677" w14:textId="1B90BA7C" w:rsidR="0019363D" w:rsidRPr="008545D1" w:rsidRDefault="0019363D" w:rsidP="0019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9363D" w:rsidRPr="0019363D" w14:paraId="2A634A64" w14:textId="77777777" w:rsidTr="00D56586">
        <w:tc>
          <w:tcPr>
            <w:tcW w:w="4221" w:type="dxa"/>
          </w:tcPr>
          <w:p w14:paraId="1E3EA90A" w14:textId="77777777" w:rsidR="0019363D" w:rsidRPr="008545D1" w:rsidRDefault="0019363D" w:rsidP="0019363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E7A0F3" w14:textId="7B50A668" w:rsidR="0019363D" w:rsidRPr="0019363D" w:rsidRDefault="003F6926" w:rsidP="0019363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619</w:t>
            </w:r>
          </w:p>
        </w:tc>
        <w:tc>
          <w:tcPr>
            <w:tcW w:w="270" w:type="dxa"/>
          </w:tcPr>
          <w:p w14:paraId="25166C96" w14:textId="77777777" w:rsidR="0019363D" w:rsidRPr="0019363D" w:rsidRDefault="0019363D" w:rsidP="0019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685075F4" w14:textId="6B001BF1" w:rsidR="0019363D" w:rsidRPr="0019363D" w:rsidRDefault="003F6926" w:rsidP="0019363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</w:t>
            </w:r>
            <w:r w:rsidRPr="003F6926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7" w:type="dxa"/>
          </w:tcPr>
          <w:p w14:paraId="71CA0C12" w14:textId="77777777" w:rsidR="0019363D" w:rsidRPr="0019363D" w:rsidRDefault="0019363D" w:rsidP="0019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6F3E0719" w14:textId="004E92A2" w:rsidR="0019363D" w:rsidRPr="0019363D" w:rsidRDefault="0019363D" w:rsidP="0019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36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39A32DF6" w14:textId="77777777" w:rsidR="0019363D" w:rsidRPr="0019363D" w:rsidRDefault="0019363D" w:rsidP="0019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44271527" w14:textId="614CB3E1" w:rsidR="0019363D" w:rsidRPr="0019363D" w:rsidRDefault="0019363D" w:rsidP="001936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36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20A9F3D" w14:textId="77777777" w:rsidR="000B0666" w:rsidRPr="000B0666" w:rsidRDefault="000B0666" w:rsidP="001A3909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6B0C64B2" w14:textId="10218C28" w:rsidR="001A3909" w:rsidRPr="00272DBB" w:rsidRDefault="001A3909" w:rsidP="001A390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72DBB">
        <w:rPr>
          <w:rFonts w:ascii="Angsana New" w:hAnsi="Angsana New"/>
          <w:sz w:val="30"/>
          <w:szCs w:val="30"/>
        </w:rPr>
        <w:lastRenderedPageBreak/>
        <w:t xml:space="preserve">* </w:t>
      </w:r>
      <w:r w:rsidRPr="00272DBB"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Pr="00272DBB">
        <w:rPr>
          <w:rFonts w:ascii="Angsana New" w:hAnsi="Angsana New"/>
          <w:sz w:val="30"/>
          <w:szCs w:val="30"/>
          <w:cs/>
        </w:rPr>
        <w:t>ได้</w:t>
      </w:r>
      <w:r w:rsidRPr="00272DBB">
        <w:rPr>
          <w:rFonts w:ascii="Angsana New" w:hAnsi="Angsana New" w:hint="cs"/>
          <w:sz w:val="30"/>
          <w:szCs w:val="30"/>
          <w:cs/>
        </w:rPr>
        <w:t>ทำสัญญาโอนสิทธิเรียกร้องตามสัญญาประนีประนอมยอมความให้กับสถาบันการเงิน</w:t>
      </w:r>
    </w:p>
    <w:p w14:paraId="2EC089A8" w14:textId="77777777" w:rsidR="001A3909" w:rsidRPr="0028134B" w:rsidRDefault="001A3909" w:rsidP="00733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</w:rPr>
      </w:pPr>
    </w:p>
    <w:p w14:paraId="2B6DAEA6" w14:textId="5A4BAA57" w:rsidR="001A3909" w:rsidRPr="00272DBB" w:rsidRDefault="001A3909" w:rsidP="001A3909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272DBB">
        <w:rPr>
          <w:rFonts w:ascii="Angsana New" w:hAnsi="Angsana New"/>
          <w:spacing w:val="-4"/>
          <w:sz w:val="30"/>
          <w:szCs w:val="30"/>
        </w:rPr>
        <w:t>*</w:t>
      </w:r>
      <w:r w:rsidRPr="00272DBB">
        <w:rPr>
          <w:rFonts w:ascii="Angsana New" w:hAnsi="Angsana New" w:hint="cs"/>
          <w:spacing w:val="-4"/>
          <w:sz w:val="30"/>
          <w:szCs w:val="30"/>
          <w:cs/>
        </w:rPr>
        <w:t>*</w:t>
      </w:r>
      <w:r w:rsidRPr="00272DBB">
        <w:rPr>
          <w:rFonts w:ascii="Angsana New" w:hAnsi="Angsana New"/>
          <w:spacing w:val="-4"/>
          <w:sz w:val="30"/>
          <w:szCs w:val="30"/>
        </w:rPr>
        <w:t xml:space="preserve"> </w:t>
      </w:r>
      <w:r w:rsidRPr="00272DBB">
        <w:rPr>
          <w:rFonts w:ascii="Angsana New" w:hAnsi="Angsana New" w:hint="cs"/>
          <w:spacing w:val="-4"/>
          <w:sz w:val="30"/>
          <w:szCs w:val="30"/>
          <w:cs/>
        </w:rPr>
        <w:t>บริษัทย่อยแห่งหนึ่ง</w:t>
      </w:r>
      <w:r w:rsidRPr="00272DBB">
        <w:rPr>
          <w:rFonts w:ascii="Angsana New" w:hAnsi="Angsana New"/>
          <w:spacing w:val="-4"/>
          <w:sz w:val="30"/>
          <w:szCs w:val="30"/>
          <w:cs/>
        </w:rPr>
        <w:t>ได้มีการมอบอำนาจการรับเงินจากลูกหนี้การค้าตามสัญญา</w:t>
      </w:r>
      <w:r w:rsidRPr="00272DBB">
        <w:rPr>
          <w:rFonts w:ascii="Angsana New" w:hAnsi="Angsana New" w:hint="cs"/>
          <w:spacing w:val="-4"/>
          <w:sz w:val="30"/>
          <w:szCs w:val="30"/>
          <w:cs/>
        </w:rPr>
        <w:t>การให้บริการ</w:t>
      </w:r>
      <w:r w:rsidRPr="00272DBB">
        <w:rPr>
          <w:rFonts w:ascii="Angsana New" w:hAnsi="Angsana New"/>
          <w:spacing w:val="-4"/>
          <w:sz w:val="30"/>
          <w:szCs w:val="30"/>
          <w:cs/>
        </w:rPr>
        <w:t>ให้กับ</w:t>
      </w:r>
      <w:r w:rsidRPr="00272DBB">
        <w:rPr>
          <w:rFonts w:ascii="Angsana New" w:hAnsi="Angsana New" w:hint="cs"/>
          <w:spacing w:val="-4"/>
          <w:sz w:val="30"/>
          <w:szCs w:val="30"/>
          <w:cs/>
        </w:rPr>
        <w:t>สถาบันการเงิน</w:t>
      </w:r>
    </w:p>
    <w:p w14:paraId="29D1EE1F" w14:textId="77777777" w:rsidR="001A3909" w:rsidRPr="0028134B" w:rsidRDefault="001A3909" w:rsidP="001A3909">
      <w:pPr>
        <w:ind w:left="540"/>
        <w:jc w:val="thaiDistribute"/>
        <w:rPr>
          <w:rFonts w:ascii="Angsana New" w:hAnsi="Angsana New"/>
        </w:rPr>
      </w:pPr>
    </w:p>
    <w:p w14:paraId="637BD99A" w14:textId="736A2269" w:rsidR="00CE53B1" w:rsidRDefault="001A3909" w:rsidP="007152C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72DBB">
        <w:rPr>
          <w:rFonts w:ascii="Angsana New" w:hAnsi="Angsana New"/>
          <w:sz w:val="30"/>
          <w:szCs w:val="30"/>
        </w:rPr>
        <w:t>***</w:t>
      </w:r>
      <w:r w:rsidRPr="00272DBB">
        <w:rPr>
          <w:rFonts w:ascii="Angsana New" w:hAnsi="Angsana New" w:hint="cs"/>
          <w:sz w:val="30"/>
          <w:szCs w:val="30"/>
          <w:cs/>
        </w:rPr>
        <w:t xml:space="preserve"> บริษัทย่อยแห่งหนึ่งได้</w:t>
      </w:r>
      <w:r w:rsidRPr="00272DBB">
        <w:rPr>
          <w:rFonts w:ascii="Angsana New" w:hAnsi="Angsana New"/>
          <w:sz w:val="30"/>
          <w:szCs w:val="30"/>
          <w:cs/>
        </w:rPr>
        <w:t>จดจำนอง</w:t>
      </w:r>
      <w:r w:rsidRPr="00272DBB">
        <w:rPr>
          <w:rFonts w:ascii="Angsana New" w:hAnsi="Angsana New" w:hint="cs"/>
          <w:sz w:val="30"/>
          <w:szCs w:val="30"/>
          <w:cs/>
        </w:rPr>
        <w:t>อาคารและส่วนปรับปรุง</w:t>
      </w:r>
      <w:r w:rsidRPr="00272DBB">
        <w:rPr>
          <w:rFonts w:ascii="Angsana New" w:hAnsi="Angsana New"/>
          <w:sz w:val="30"/>
          <w:szCs w:val="30"/>
          <w:cs/>
        </w:rPr>
        <w:t>เป็นหลักประกัน</w:t>
      </w:r>
      <w:r w:rsidRPr="00272DBB">
        <w:rPr>
          <w:rFonts w:ascii="Angsana New" w:hAnsi="Angsana New" w:hint="cs"/>
          <w:sz w:val="30"/>
          <w:szCs w:val="30"/>
          <w:cs/>
        </w:rPr>
        <w:t>วงเงินสินเชื่อ</w:t>
      </w:r>
      <w:r w:rsidRPr="00272DBB">
        <w:rPr>
          <w:rFonts w:ascii="Angsana New" w:hAnsi="Angsana New"/>
          <w:sz w:val="30"/>
          <w:szCs w:val="30"/>
          <w:cs/>
        </w:rPr>
        <w:t>จากสถาบันการเงิ</w:t>
      </w:r>
      <w:bookmarkStart w:id="7" w:name="_Hlk78730169"/>
      <w:r w:rsidR="007152CC">
        <w:rPr>
          <w:rFonts w:ascii="Angsana New" w:hAnsi="Angsana New" w:hint="cs"/>
          <w:sz w:val="30"/>
          <w:szCs w:val="30"/>
          <w:cs/>
        </w:rPr>
        <w:t>น</w:t>
      </w:r>
    </w:p>
    <w:p w14:paraId="49B70D0E" w14:textId="77777777" w:rsidR="007152CC" w:rsidRPr="0028134B" w:rsidRDefault="007152CC" w:rsidP="007152CC">
      <w:pPr>
        <w:ind w:left="540"/>
        <w:jc w:val="thaiDistribute"/>
        <w:rPr>
          <w:rFonts w:ascii="Angsana New" w:hAnsi="Angsana New"/>
          <w:cs/>
        </w:rPr>
      </w:pPr>
    </w:p>
    <w:p w14:paraId="6D1AD539" w14:textId="38F32915" w:rsidR="00965508" w:rsidRPr="00272DBB" w:rsidRDefault="00837729" w:rsidP="006C2AA4">
      <w:pPr>
        <w:pStyle w:val="Heading1"/>
        <w:tabs>
          <w:tab w:val="clear" w:pos="4513"/>
          <w:tab w:val="num" w:pos="1107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ประมาณการหนี้สิน</w:t>
      </w:r>
      <w:r w:rsidR="00965508"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ผลขาดทุนของ</w:t>
      </w:r>
      <w:r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งาน</w:t>
      </w:r>
      <w:r w:rsidR="00965508"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โครงการ</w:t>
      </w:r>
    </w:p>
    <w:p w14:paraId="61963071" w14:textId="77777777" w:rsidR="00935D6A" w:rsidRPr="0028134B" w:rsidRDefault="00935D6A" w:rsidP="00935D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b/>
          <w:bCs/>
          <w:lang w:val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102"/>
        <w:gridCol w:w="236"/>
        <w:gridCol w:w="1092"/>
      </w:tblGrid>
      <w:tr w:rsidR="00D72B83" w:rsidRPr="00AE7F1C" w14:paraId="13BFBDB7" w14:textId="77777777" w:rsidTr="0016027A">
        <w:trPr>
          <w:tblHeader/>
        </w:trPr>
        <w:tc>
          <w:tcPr>
            <w:tcW w:w="4050" w:type="dxa"/>
            <w:shd w:val="clear" w:color="auto" w:fill="auto"/>
          </w:tcPr>
          <w:p w14:paraId="0762AB7A" w14:textId="77777777" w:rsidR="00D72B83" w:rsidRPr="00AE7F1C" w:rsidRDefault="00D72B83" w:rsidP="0016027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F592549" w14:textId="77777777" w:rsidR="00D72B83" w:rsidRPr="00AE7F1C" w:rsidRDefault="00D72B83" w:rsidP="0016027A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AE7F1C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9F843AD" w14:textId="77777777" w:rsidR="00D72B83" w:rsidRPr="00AE7F1C" w:rsidRDefault="00D72B83" w:rsidP="0016027A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4491BE3" w14:textId="77777777" w:rsidR="00D72B83" w:rsidRPr="00AE7F1C" w:rsidRDefault="00D72B83" w:rsidP="0016027A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AE7F1C">
              <w:rPr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AE7F1C">
              <w:rPr>
                <w:rFonts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D72B83" w:rsidRPr="00AE7F1C" w14:paraId="197E3007" w14:textId="77777777" w:rsidTr="0016027A">
        <w:trPr>
          <w:tblHeader/>
        </w:trPr>
        <w:tc>
          <w:tcPr>
            <w:tcW w:w="4050" w:type="dxa"/>
            <w:shd w:val="clear" w:color="auto" w:fill="auto"/>
          </w:tcPr>
          <w:p w14:paraId="3DDDDEB0" w14:textId="77777777" w:rsidR="00D72B83" w:rsidRPr="00AE7F1C" w:rsidRDefault="00D72B83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B4CB2D" w14:textId="3C729588" w:rsidR="00D72B83" w:rsidRPr="00AE7F1C" w:rsidRDefault="003F6926" w:rsidP="0016027A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9E32A87" w14:textId="77777777" w:rsidR="00D72B83" w:rsidRPr="00AE7F1C" w:rsidRDefault="00D72B83" w:rsidP="0016027A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AE36B30" w14:textId="1E052D02" w:rsidR="00D72B83" w:rsidRPr="00AE7F1C" w:rsidRDefault="003F6926" w:rsidP="0016027A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193EAB9" w14:textId="77777777" w:rsidR="00D72B83" w:rsidRPr="00AE7F1C" w:rsidRDefault="00D72B83" w:rsidP="00160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52A0B6B0" w14:textId="581C0343" w:rsidR="00D72B83" w:rsidRPr="00AE7F1C" w:rsidRDefault="003F6926" w:rsidP="0016027A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7A8D64F6" w14:textId="77777777" w:rsidR="00D72B83" w:rsidRPr="00AE7F1C" w:rsidRDefault="00D72B83" w:rsidP="0016027A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92" w:type="dxa"/>
            <w:shd w:val="clear" w:color="auto" w:fill="auto"/>
          </w:tcPr>
          <w:p w14:paraId="1D672835" w14:textId="747FC234" w:rsidR="00D72B83" w:rsidRPr="00AE7F1C" w:rsidRDefault="003F6926" w:rsidP="0016027A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D72B83" w:rsidRPr="00AE7F1C" w14:paraId="1BD4FC2D" w14:textId="77777777" w:rsidTr="0016027A">
        <w:trPr>
          <w:tblHeader/>
        </w:trPr>
        <w:tc>
          <w:tcPr>
            <w:tcW w:w="4050" w:type="dxa"/>
            <w:shd w:val="clear" w:color="auto" w:fill="auto"/>
          </w:tcPr>
          <w:p w14:paraId="19054DEB" w14:textId="77777777" w:rsidR="00D72B83" w:rsidRPr="00AE7F1C" w:rsidRDefault="00D72B83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7B8AEDE2" w14:textId="77777777" w:rsidR="00D72B83" w:rsidRPr="00AE7F1C" w:rsidRDefault="00D72B83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D72B83" w:rsidRPr="00AE7F1C" w14:paraId="14009393" w14:textId="77777777" w:rsidTr="0016027A">
        <w:tc>
          <w:tcPr>
            <w:tcW w:w="4050" w:type="dxa"/>
            <w:shd w:val="clear" w:color="auto" w:fill="auto"/>
          </w:tcPr>
          <w:p w14:paraId="54DB149A" w14:textId="03CDE256" w:rsidR="00D72B83" w:rsidRPr="00AE7F1C" w:rsidRDefault="00D72B83" w:rsidP="00D72B83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3F6926" w:rsidRPr="003F6926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AE7F1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AE7F1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14:paraId="73B23202" w14:textId="0EF64ABB" w:rsidR="00D72B83" w:rsidRPr="00AE7F1C" w:rsidRDefault="003F6926" w:rsidP="00D72B83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 w:bidi="th-TH"/>
              </w:rPr>
              <w:t>265</w:t>
            </w:r>
          </w:p>
        </w:tc>
        <w:tc>
          <w:tcPr>
            <w:tcW w:w="270" w:type="dxa"/>
            <w:shd w:val="clear" w:color="auto" w:fill="auto"/>
          </w:tcPr>
          <w:p w14:paraId="16355D4E" w14:textId="77777777" w:rsidR="00D72B83" w:rsidRPr="00AE7F1C" w:rsidRDefault="00D72B83" w:rsidP="00D7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494671" w14:textId="00A72D35" w:rsidR="00D72B83" w:rsidRPr="00AE7F1C" w:rsidRDefault="003F6926" w:rsidP="00D72B83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375" w:right="251"/>
              <w:rPr>
                <w:rFonts w:ascii="Angsana New" w:hAnsi="Angsana New"/>
                <w:sz w:val="30"/>
                <w:szCs w:val="30"/>
              </w:rPr>
            </w:pPr>
            <w:r w:rsidRPr="003F6926">
              <w:rPr>
                <w:rFonts w:ascii="Angsana New" w:hAnsi="Angsana New" w:hint="cs"/>
                <w:sz w:val="30"/>
                <w:szCs w:val="30"/>
                <w:lang w:val="en-US" w:bidi="th-TH"/>
              </w:rPr>
              <w:t>193</w:t>
            </w:r>
          </w:p>
        </w:tc>
        <w:tc>
          <w:tcPr>
            <w:tcW w:w="270" w:type="dxa"/>
            <w:shd w:val="clear" w:color="auto" w:fill="auto"/>
          </w:tcPr>
          <w:p w14:paraId="4E200D01" w14:textId="77777777" w:rsidR="00D72B83" w:rsidRPr="00AE7F1C" w:rsidRDefault="00D72B83" w:rsidP="00D7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E9FC2CB" w14:textId="171B49FD" w:rsidR="00D72B83" w:rsidRPr="00AE7F1C" w:rsidRDefault="003F6926" w:rsidP="00D72B83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 w:bidi="th-TH"/>
              </w:rPr>
              <w:t>248</w:t>
            </w:r>
          </w:p>
        </w:tc>
        <w:tc>
          <w:tcPr>
            <w:tcW w:w="236" w:type="dxa"/>
            <w:shd w:val="clear" w:color="auto" w:fill="auto"/>
          </w:tcPr>
          <w:p w14:paraId="1200C103" w14:textId="77777777" w:rsidR="00D72B83" w:rsidRPr="00AE7F1C" w:rsidRDefault="00D72B83" w:rsidP="00D7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41F94CB5" w14:textId="0316079A" w:rsidR="00D72B83" w:rsidRPr="00AE7F1C" w:rsidRDefault="003F6926" w:rsidP="00D72B83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3F6926">
              <w:rPr>
                <w:rFonts w:ascii="Angsana New" w:hAnsi="Angsana New"/>
                <w:sz w:val="30"/>
                <w:szCs w:val="30"/>
                <w:lang w:val="en-US" w:bidi="th-TH"/>
              </w:rPr>
              <w:t>173</w:t>
            </w:r>
          </w:p>
        </w:tc>
      </w:tr>
      <w:tr w:rsidR="00D72B83" w:rsidRPr="00AE7F1C" w14:paraId="3922D259" w14:textId="77777777" w:rsidTr="0016027A">
        <w:tc>
          <w:tcPr>
            <w:tcW w:w="4050" w:type="dxa"/>
            <w:shd w:val="clear" w:color="auto" w:fill="auto"/>
          </w:tcPr>
          <w:p w14:paraId="752A1D61" w14:textId="77777777" w:rsidR="00D72B83" w:rsidRPr="00AE7F1C" w:rsidRDefault="00D72B83" w:rsidP="00D72B83">
            <w:pPr>
              <w:spacing w:line="240" w:lineRule="auto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1080" w:type="dxa"/>
            <w:shd w:val="clear" w:color="auto" w:fill="auto"/>
          </w:tcPr>
          <w:p w14:paraId="6BB60E2B" w14:textId="03388DB9" w:rsidR="00D72B83" w:rsidRPr="00AE7F1C" w:rsidRDefault="00545089" w:rsidP="00545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4A723F" w14:textId="77777777" w:rsidR="00D72B83" w:rsidRPr="00AE7F1C" w:rsidRDefault="00D72B83" w:rsidP="00D7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0DA0A5" w14:textId="3F2F6C5F" w:rsidR="00D72B83" w:rsidRPr="00AE7F1C" w:rsidRDefault="003F6926" w:rsidP="00D72B83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195"/>
              <w:rPr>
                <w:rFonts w:ascii="Angsana New" w:hAnsi="Angsana New"/>
                <w:sz w:val="30"/>
                <w:szCs w:val="30"/>
              </w:rPr>
            </w:pPr>
            <w:r w:rsidRPr="003F6926">
              <w:rPr>
                <w:rFonts w:ascii="Angsana New" w:hAnsi="Angsana New" w:hint="cs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270" w:type="dxa"/>
            <w:shd w:val="clear" w:color="auto" w:fill="auto"/>
          </w:tcPr>
          <w:p w14:paraId="4ED8B7E7" w14:textId="77777777" w:rsidR="00D72B83" w:rsidRPr="00AE7F1C" w:rsidRDefault="00D72B83" w:rsidP="00D7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B13EA36" w14:textId="463E4488" w:rsidR="00D72B83" w:rsidRPr="00AE7F1C" w:rsidRDefault="00545089" w:rsidP="005450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0D1CE3" w14:textId="77777777" w:rsidR="00D72B83" w:rsidRPr="00AE7F1C" w:rsidRDefault="00D72B83" w:rsidP="00D72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701A39A8" w14:textId="2BA03EB5" w:rsidR="00D72B83" w:rsidRPr="00AE7F1C" w:rsidRDefault="003F6926" w:rsidP="00D72B83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3F6926">
              <w:rPr>
                <w:rFonts w:ascii="Angsana New" w:hAnsi="Angsana New" w:hint="cs"/>
                <w:sz w:val="30"/>
                <w:szCs w:val="30"/>
                <w:lang w:val="en-US" w:bidi="th-TH"/>
              </w:rPr>
              <w:t>80</w:t>
            </w:r>
          </w:p>
        </w:tc>
      </w:tr>
      <w:tr w:rsidR="00727A1E" w:rsidRPr="00AE7F1C" w14:paraId="4EF2D0C4" w14:textId="77777777" w:rsidTr="0016027A">
        <w:tc>
          <w:tcPr>
            <w:tcW w:w="4050" w:type="dxa"/>
            <w:shd w:val="clear" w:color="auto" w:fill="auto"/>
          </w:tcPr>
          <w:p w14:paraId="07EC84F7" w14:textId="77777777" w:rsidR="00727A1E" w:rsidRPr="00AE7F1C" w:rsidRDefault="00727A1E" w:rsidP="00727A1E">
            <w:pPr>
              <w:spacing w:line="240" w:lineRule="auto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1080" w:type="dxa"/>
            <w:shd w:val="clear" w:color="auto" w:fill="auto"/>
          </w:tcPr>
          <w:p w14:paraId="17B5A909" w14:textId="51B15718" w:rsidR="00727A1E" w:rsidRPr="00AE7F1C" w:rsidRDefault="00727A1E" w:rsidP="00727A1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3F6926">
              <w:rPr>
                <w:rFonts w:ascii="Angsana New" w:hAnsi="Angsana New" w:hint="cs"/>
                <w:sz w:val="30"/>
                <w:szCs w:val="30"/>
                <w:lang w:val="en-US" w:bidi="th-TH"/>
              </w:rPr>
              <w:t>48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F2285AD" w14:textId="77777777" w:rsidR="00727A1E" w:rsidRPr="00AE7F1C" w:rsidRDefault="00727A1E" w:rsidP="0072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6F1BA8" w14:textId="1B6713A1" w:rsidR="00727A1E" w:rsidRPr="00AE7F1C" w:rsidRDefault="00727A1E" w:rsidP="00727A1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3F6926">
              <w:rPr>
                <w:rFonts w:ascii="Angsana New" w:hAnsi="Angsana New" w:hint="cs"/>
                <w:sz w:val="30"/>
                <w:szCs w:val="30"/>
                <w:lang w:val="en-US" w:bidi="th-TH"/>
              </w:rPr>
              <w:t>14</w:t>
            </w:r>
            <w:r w:rsidRPr="003F6926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384E5C1" w14:textId="77777777" w:rsidR="00727A1E" w:rsidRPr="00AE7F1C" w:rsidRDefault="00727A1E" w:rsidP="0072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4C6F0244" w14:textId="5C68CE25" w:rsidR="00727A1E" w:rsidRPr="00AE7F1C" w:rsidRDefault="00727A1E" w:rsidP="00727A1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3F6926">
              <w:rPr>
                <w:rFonts w:ascii="Angsana New" w:hAnsi="Angsana New" w:hint="cs"/>
                <w:sz w:val="30"/>
                <w:szCs w:val="30"/>
                <w:lang w:val="en-US" w:bidi="th-TH"/>
              </w:rPr>
              <w:t>38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9B6CCEF" w14:textId="77777777" w:rsidR="00727A1E" w:rsidRPr="00AE7F1C" w:rsidRDefault="00727A1E" w:rsidP="0072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54E0CBAF" w14:textId="3BB9464C" w:rsidR="00727A1E" w:rsidRPr="00AE7F1C" w:rsidRDefault="00727A1E" w:rsidP="00727A1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3F6926">
              <w:rPr>
                <w:rFonts w:ascii="Angsana New" w:hAnsi="Angsana New" w:hint="cs"/>
                <w:sz w:val="30"/>
                <w:szCs w:val="30"/>
                <w:lang w:val="en-US" w:bidi="th-TH"/>
              </w:rPr>
              <w:t>13</w:t>
            </w:r>
            <w:r w:rsidRPr="003F6926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AE7F1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27A1E" w:rsidRPr="00AE7F1C" w14:paraId="7B81108A" w14:textId="77777777" w:rsidTr="0016027A">
        <w:tc>
          <w:tcPr>
            <w:tcW w:w="4050" w:type="dxa"/>
            <w:shd w:val="clear" w:color="auto" w:fill="auto"/>
          </w:tcPr>
          <w:p w14:paraId="15CEA020" w14:textId="4AC5F771" w:rsidR="00727A1E" w:rsidRPr="00AE7F1C" w:rsidRDefault="00727A1E" w:rsidP="00727A1E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E7F1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3F6926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</w:t>
            </w:r>
            <w:r w:rsidRPr="00AE7F1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AE7F1C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E1A8D8" w14:textId="30253F03" w:rsidR="00727A1E" w:rsidRPr="00AE7F1C" w:rsidRDefault="00727A1E" w:rsidP="00727A1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69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217</w:t>
            </w:r>
          </w:p>
        </w:tc>
        <w:tc>
          <w:tcPr>
            <w:tcW w:w="270" w:type="dxa"/>
            <w:shd w:val="clear" w:color="auto" w:fill="auto"/>
          </w:tcPr>
          <w:p w14:paraId="1617294F" w14:textId="77777777" w:rsidR="00727A1E" w:rsidRPr="00AE7F1C" w:rsidRDefault="00727A1E" w:rsidP="0072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987014" w14:textId="4D7CC708" w:rsidR="00727A1E" w:rsidRPr="00AE7F1C" w:rsidRDefault="00727A1E" w:rsidP="00727A1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9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126</w:t>
            </w:r>
          </w:p>
        </w:tc>
        <w:tc>
          <w:tcPr>
            <w:tcW w:w="270" w:type="dxa"/>
            <w:shd w:val="clear" w:color="auto" w:fill="auto"/>
          </w:tcPr>
          <w:p w14:paraId="20106178" w14:textId="77777777" w:rsidR="00727A1E" w:rsidRPr="00AE7F1C" w:rsidRDefault="00727A1E" w:rsidP="0072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7806E5" w14:textId="49530043" w:rsidR="00727A1E" w:rsidRPr="00AE7F1C" w:rsidRDefault="00727A1E" w:rsidP="00727A1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F69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210</w:t>
            </w:r>
          </w:p>
        </w:tc>
        <w:tc>
          <w:tcPr>
            <w:tcW w:w="236" w:type="dxa"/>
            <w:shd w:val="clear" w:color="auto" w:fill="auto"/>
          </w:tcPr>
          <w:p w14:paraId="2AAD51EA" w14:textId="77777777" w:rsidR="00727A1E" w:rsidRPr="00AE7F1C" w:rsidRDefault="00727A1E" w:rsidP="00727A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16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2C45DD" w14:textId="06674037" w:rsidR="00727A1E" w:rsidRPr="00AE7F1C" w:rsidRDefault="00727A1E" w:rsidP="00727A1E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92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115</w:t>
            </w:r>
          </w:p>
        </w:tc>
      </w:tr>
    </w:tbl>
    <w:p w14:paraId="078FFF9F" w14:textId="77777777" w:rsidR="00D72B83" w:rsidRPr="0028134B" w:rsidRDefault="00D72B83" w:rsidP="00965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2"/>
          <w:szCs w:val="22"/>
          <w:lang w:val="th-TH"/>
        </w:rPr>
      </w:pPr>
    </w:p>
    <w:bookmarkEnd w:id="7"/>
    <w:p w14:paraId="4D2E430D" w14:textId="202B0629" w:rsidR="0073317F" w:rsidRDefault="0073317F" w:rsidP="0073317F">
      <w:pPr>
        <w:ind w:left="533"/>
        <w:jc w:val="thaiDistribute"/>
        <w:rPr>
          <w:rFonts w:asciiTheme="majorBidi" w:hAnsiTheme="majorBidi" w:cstheme="majorBidi"/>
          <w:sz w:val="30"/>
          <w:szCs w:val="30"/>
        </w:rPr>
      </w:pPr>
      <w:r w:rsidRPr="0073317F">
        <w:rPr>
          <w:rFonts w:asciiTheme="majorBidi" w:hAnsiTheme="majorBidi" w:hint="cs"/>
          <w:sz w:val="30"/>
          <w:szCs w:val="30"/>
          <w:cs/>
        </w:rPr>
        <w:t>ประมาณการหนี้สินผลขาดทุนของงานโครงการ</w:t>
      </w:r>
      <w:r w:rsidRPr="0073317F">
        <w:rPr>
          <w:rFonts w:asciiTheme="majorBidi" w:hAnsiTheme="majorBidi"/>
          <w:sz w:val="30"/>
          <w:szCs w:val="30"/>
          <w:cs/>
        </w:rPr>
        <w:t xml:space="preserve"> </w:t>
      </w:r>
      <w:r w:rsidRPr="0073317F">
        <w:rPr>
          <w:rFonts w:asciiTheme="majorBidi" w:hAnsiTheme="majorBidi" w:hint="cs"/>
          <w:sz w:val="30"/>
          <w:szCs w:val="30"/>
          <w:cs/>
        </w:rPr>
        <w:t>ส่วนใหญ่เกิดจากงานโครงการสายธุรกิจเน็ตเวิร์คโซลูชั่นส์กับหน่วยงานรัฐวิสาหกิจแห่งหนึ่ง</w:t>
      </w:r>
      <w:r w:rsidRPr="0073317F">
        <w:rPr>
          <w:rFonts w:asciiTheme="majorBidi" w:hAnsiTheme="majorBidi"/>
          <w:sz w:val="30"/>
          <w:szCs w:val="30"/>
          <w:cs/>
        </w:rPr>
        <w:t xml:space="preserve"> </w:t>
      </w:r>
      <w:r w:rsidRPr="0073317F">
        <w:rPr>
          <w:rFonts w:asciiTheme="majorBidi" w:hAnsiTheme="majorBidi" w:hint="cs"/>
          <w:sz w:val="30"/>
          <w:szCs w:val="30"/>
          <w:cs/>
        </w:rPr>
        <w:t>ผลขาดทุนดังกล่าวเกิดจากความจำเป็นในการเปลี่ยนแปลงแบบการก่อสร้าง</w:t>
      </w:r>
      <w:r w:rsidRPr="0073317F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br/>
      </w:r>
      <w:r w:rsidRPr="0073317F">
        <w:rPr>
          <w:rFonts w:asciiTheme="majorBidi" w:hAnsiTheme="majorBidi" w:hint="cs"/>
          <w:sz w:val="30"/>
          <w:szCs w:val="30"/>
          <w:cs/>
        </w:rPr>
        <w:t>การเปลี่ยนแปลงอุปกรณ์หลักของงานโครงการที่มีนัยสำคัญและการติดตั้งงานในพื้นที่ดำเนินงานของระบบบางส่วนเพื่อให้สามารถทำงานเชื่อมโยงกับระบบสาธารณูปโภคและโครงสร้างอาคารส่วนอื่นๆ</w:t>
      </w:r>
      <w:r w:rsidRPr="0073317F">
        <w:rPr>
          <w:rFonts w:asciiTheme="majorBidi" w:hAnsiTheme="majorBidi"/>
          <w:sz w:val="30"/>
          <w:szCs w:val="30"/>
          <w:cs/>
        </w:rPr>
        <w:t xml:space="preserve"> </w:t>
      </w:r>
      <w:r w:rsidRPr="0073317F">
        <w:rPr>
          <w:rFonts w:asciiTheme="majorBidi" w:hAnsiTheme="majorBidi" w:hint="cs"/>
          <w:sz w:val="30"/>
          <w:szCs w:val="30"/>
          <w:cs/>
        </w:rPr>
        <w:t>ได้อย่างสมบูรณ์</w:t>
      </w:r>
      <w:r w:rsidRPr="0073317F">
        <w:rPr>
          <w:rFonts w:asciiTheme="majorBidi" w:hAnsiTheme="majorBidi"/>
          <w:sz w:val="30"/>
          <w:szCs w:val="30"/>
          <w:cs/>
        </w:rPr>
        <w:t xml:space="preserve"> </w:t>
      </w:r>
      <w:r w:rsidRPr="0073317F">
        <w:rPr>
          <w:rFonts w:asciiTheme="majorBidi" w:hAnsiTheme="majorBidi" w:hint="cs"/>
          <w:sz w:val="30"/>
          <w:szCs w:val="30"/>
          <w:cs/>
        </w:rPr>
        <w:t>รวมถึงความล่าช้าของการส่งมอบพื้นที่ก่อสร้างเนื่องจากปัญหาการก่อสร้างของผู้รับเหมารายอื่น</w:t>
      </w:r>
      <w:r w:rsidRPr="0073317F">
        <w:rPr>
          <w:rFonts w:asciiTheme="majorBidi" w:hAnsiTheme="majorBidi"/>
          <w:sz w:val="30"/>
          <w:szCs w:val="30"/>
          <w:cs/>
        </w:rPr>
        <w:t xml:space="preserve"> </w:t>
      </w:r>
      <w:r w:rsidRPr="0073317F">
        <w:rPr>
          <w:rFonts w:asciiTheme="majorBidi" w:hAnsiTheme="majorBidi" w:hint="cs"/>
          <w:sz w:val="30"/>
          <w:szCs w:val="30"/>
          <w:cs/>
        </w:rPr>
        <w:t>และการแพร่ระบาดของโรคติดเชื้อไวรัสโคโรนา</w:t>
      </w:r>
      <w:r w:rsidRPr="0073317F">
        <w:rPr>
          <w:rFonts w:asciiTheme="majorBidi" w:hAnsiTheme="majorBidi"/>
          <w:sz w:val="30"/>
          <w:szCs w:val="30"/>
          <w:cs/>
        </w:rPr>
        <w:t xml:space="preserve"> </w:t>
      </w:r>
      <w:r w:rsidR="003F6926" w:rsidRPr="003F6926">
        <w:rPr>
          <w:rFonts w:asciiTheme="majorBidi" w:hAnsiTheme="majorBidi"/>
          <w:sz w:val="30"/>
          <w:szCs w:val="30"/>
        </w:rPr>
        <w:t>2019</w:t>
      </w:r>
      <w:r w:rsidRPr="0073317F">
        <w:rPr>
          <w:rFonts w:asciiTheme="majorBidi" w:hAnsiTheme="majorBidi"/>
          <w:sz w:val="30"/>
          <w:szCs w:val="30"/>
          <w:cs/>
        </w:rPr>
        <w:t xml:space="preserve"> </w:t>
      </w:r>
      <w:r w:rsidRPr="0073317F">
        <w:rPr>
          <w:rFonts w:asciiTheme="majorBidi" w:hAnsiTheme="majorBidi" w:hint="cs"/>
          <w:sz w:val="30"/>
          <w:szCs w:val="30"/>
          <w:cs/>
        </w:rPr>
        <w:t>ซึ่งเป็นปัจจัยภายนอกที่ไม่อาจควบคุมได้</w:t>
      </w:r>
      <w:r w:rsidRPr="0073317F">
        <w:rPr>
          <w:rFonts w:asciiTheme="majorBidi" w:hAnsiTheme="majorBidi"/>
          <w:sz w:val="30"/>
          <w:szCs w:val="30"/>
          <w:cs/>
        </w:rPr>
        <w:t xml:space="preserve"> </w:t>
      </w:r>
      <w:r w:rsidRPr="0073317F">
        <w:rPr>
          <w:rFonts w:asciiTheme="majorBidi" w:hAnsiTheme="majorBidi" w:hint="cs"/>
          <w:sz w:val="30"/>
          <w:szCs w:val="30"/>
          <w:cs/>
        </w:rPr>
        <w:t>ส่งผลกระทบต่อการดำเนินงานของโครงการ</w:t>
      </w:r>
      <w:r w:rsidRPr="0073317F">
        <w:rPr>
          <w:rFonts w:asciiTheme="majorBidi" w:hAnsiTheme="majorBidi"/>
          <w:sz w:val="30"/>
          <w:szCs w:val="30"/>
          <w:cs/>
        </w:rPr>
        <w:t xml:space="preserve"> </w:t>
      </w:r>
      <w:r w:rsidRPr="0073317F">
        <w:rPr>
          <w:rFonts w:asciiTheme="majorBidi" w:hAnsiTheme="majorBidi" w:hint="cs"/>
          <w:sz w:val="30"/>
          <w:szCs w:val="30"/>
          <w:cs/>
        </w:rPr>
        <w:t>และต้นทุนและค่าใช้จ่ายในการดำเนินงานของโครงการของบริษัทที่เพิ่มสูงขึ้น</w:t>
      </w:r>
      <w:r w:rsidRPr="0073317F">
        <w:rPr>
          <w:rFonts w:asciiTheme="majorBidi" w:hAnsiTheme="majorBidi"/>
          <w:sz w:val="30"/>
          <w:szCs w:val="30"/>
          <w:cs/>
        </w:rPr>
        <w:t xml:space="preserve"> </w:t>
      </w:r>
      <w:r w:rsidRPr="0073317F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Pr="0073317F">
        <w:rPr>
          <w:rFonts w:asciiTheme="majorBidi" w:hAnsiTheme="majorBidi"/>
          <w:sz w:val="30"/>
          <w:szCs w:val="30"/>
          <w:cs/>
        </w:rPr>
        <w:t xml:space="preserve"> </w:t>
      </w:r>
      <w:r w:rsidRPr="0073317F">
        <w:rPr>
          <w:rFonts w:asciiTheme="majorBidi" w:hAnsiTheme="majorBidi" w:hint="cs"/>
          <w:sz w:val="30"/>
          <w:szCs w:val="30"/>
          <w:cs/>
        </w:rPr>
        <w:t>บริษัทได้ทำหนังสือถึงผู้ว่าจ้างโดยขอสงวนสิทธิ์และเรียกร้องค่าใช้จ่ายเพิ่มเติมบางส่วนในการจัดซื้ออุปกรณ์และการติดตั้งที่เพิ่มขึ้นจากการเปลี่ยนแปลงขอบเขตและเงื่อนไขในการทำงาน</w:t>
      </w:r>
      <w:r w:rsidRPr="0073317F">
        <w:rPr>
          <w:rFonts w:asciiTheme="majorBidi" w:hAnsiTheme="majorBidi"/>
          <w:sz w:val="30"/>
          <w:szCs w:val="30"/>
          <w:cs/>
        </w:rPr>
        <w:t xml:space="preserve"> </w:t>
      </w:r>
      <w:r w:rsidR="0028134B" w:rsidRPr="0028134B">
        <w:rPr>
          <w:rFonts w:asciiTheme="majorBidi" w:hAnsiTheme="majorBidi" w:hint="cs"/>
          <w:sz w:val="30"/>
          <w:szCs w:val="30"/>
          <w:cs/>
        </w:rPr>
        <w:t>ณ</w:t>
      </w:r>
      <w:r w:rsidR="0028134B" w:rsidRPr="0028134B">
        <w:rPr>
          <w:rFonts w:asciiTheme="majorBidi" w:hAnsiTheme="majorBidi"/>
          <w:sz w:val="30"/>
          <w:szCs w:val="30"/>
          <w:cs/>
        </w:rPr>
        <w:t xml:space="preserve"> </w:t>
      </w:r>
      <w:r w:rsidR="0028134B" w:rsidRPr="0028134B">
        <w:rPr>
          <w:rFonts w:asciiTheme="majorBidi" w:hAnsiTheme="majorBidi" w:hint="cs"/>
          <w:sz w:val="30"/>
          <w:szCs w:val="30"/>
          <w:cs/>
        </w:rPr>
        <w:t>วันที่</w:t>
      </w:r>
      <w:r w:rsidR="0028134B" w:rsidRPr="0028134B">
        <w:rPr>
          <w:rFonts w:asciiTheme="majorBidi" w:hAnsiTheme="majorBidi"/>
          <w:sz w:val="30"/>
          <w:szCs w:val="30"/>
          <w:cs/>
        </w:rPr>
        <w:t xml:space="preserve"> </w:t>
      </w:r>
      <w:r w:rsidR="0028134B">
        <w:rPr>
          <w:rFonts w:asciiTheme="majorBidi" w:hAnsiTheme="majorBidi"/>
          <w:sz w:val="30"/>
          <w:szCs w:val="30"/>
        </w:rPr>
        <w:t>30</w:t>
      </w:r>
      <w:r w:rsidR="0028134B" w:rsidRPr="0028134B">
        <w:rPr>
          <w:rFonts w:asciiTheme="majorBidi" w:hAnsiTheme="majorBidi"/>
          <w:sz w:val="30"/>
          <w:szCs w:val="30"/>
          <w:cs/>
        </w:rPr>
        <w:t xml:space="preserve"> </w:t>
      </w:r>
      <w:r w:rsidR="0028134B" w:rsidRPr="0028134B">
        <w:rPr>
          <w:rFonts w:asciiTheme="majorBidi" w:hAnsiTheme="majorBidi" w:hint="cs"/>
          <w:sz w:val="30"/>
          <w:szCs w:val="30"/>
          <w:cs/>
        </w:rPr>
        <w:t>มิถุนายน</w:t>
      </w:r>
      <w:r w:rsidR="0028134B" w:rsidRPr="0028134B">
        <w:rPr>
          <w:rFonts w:asciiTheme="majorBidi" w:hAnsiTheme="majorBidi"/>
          <w:sz w:val="30"/>
          <w:szCs w:val="30"/>
          <w:cs/>
        </w:rPr>
        <w:t xml:space="preserve"> </w:t>
      </w:r>
      <w:r w:rsidR="0028134B">
        <w:rPr>
          <w:rFonts w:asciiTheme="majorBidi" w:hAnsiTheme="majorBidi"/>
          <w:sz w:val="30"/>
          <w:szCs w:val="30"/>
        </w:rPr>
        <w:t>2565</w:t>
      </w:r>
      <w:r w:rsidR="0028134B" w:rsidRPr="0028134B">
        <w:rPr>
          <w:rFonts w:asciiTheme="majorBidi" w:hAnsiTheme="majorBidi"/>
          <w:sz w:val="30"/>
          <w:szCs w:val="30"/>
          <w:cs/>
        </w:rPr>
        <w:t xml:space="preserve"> </w:t>
      </w:r>
      <w:r w:rsidR="0028134B" w:rsidRPr="0028134B">
        <w:rPr>
          <w:rFonts w:asciiTheme="majorBidi" w:hAnsiTheme="majorBidi" w:hint="cs"/>
          <w:sz w:val="30"/>
          <w:szCs w:val="30"/>
          <w:cs/>
        </w:rPr>
        <w:t>บริษัทได้รับการอนุมัติให้ขยายระยะเวลาดำเนินการในสัญญาของงานโครงการดังกล่าวออกไปอีกรวมทั้งสิ้นเป็นระยะเวลา</w:t>
      </w:r>
      <w:r w:rsidR="0028134B" w:rsidRPr="0028134B">
        <w:rPr>
          <w:rFonts w:asciiTheme="majorBidi" w:hAnsiTheme="majorBidi"/>
          <w:sz w:val="30"/>
          <w:szCs w:val="30"/>
          <w:cs/>
        </w:rPr>
        <w:t xml:space="preserve"> </w:t>
      </w:r>
      <w:r w:rsidR="0028134B">
        <w:rPr>
          <w:rFonts w:asciiTheme="majorBidi" w:hAnsiTheme="majorBidi"/>
          <w:sz w:val="30"/>
          <w:szCs w:val="30"/>
        </w:rPr>
        <w:t>831</w:t>
      </w:r>
      <w:r w:rsidR="0028134B" w:rsidRPr="0028134B">
        <w:rPr>
          <w:rFonts w:asciiTheme="majorBidi" w:hAnsiTheme="majorBidi"/>
          <w:sz w:val="30"/>
          <w:szCs w:val="30"/>
          <w:cs/>
        </w:rPr>
        <w:t xml:space="preserve"> </w:t>
      </w:r>
      <w:r w:rsidR="0028134B" w:rsidRPr="0028134B">
        <w:rPr>
          <w:rFonts w:asciiTheme="majorBidi" w:hAnsiTheme="majorBidi" w:hint="cs"/>
          <w:sz w:val="30"/>
          <w:szCs w:val="30"/>
          <w:cs/>
        </w:rPr>
        <w:t>วัน</w:t>
      </w:r>
      <w:r w:rsidR="0028134B" w:rsidRPr="0028134B">
        <w:rPr>
          <w:rFonts w:asciiTheme="majorBidi" w:hAnsiTheme="majorBidi"/>
          <w:sz w:val="30"/>
          <w:szCs w:val="30"/>
          <w:cs/>
        </w:rPr>
        <w:t xml:space="preserve"> </w:t>
      </w:r>
      <w:r w:rsidR="0028134B" w:rsidRPr="0028134B">
        <w:rPr>
          <w:rFonts w:asciiTheme="majorBidi" w:hAnsiTheme="majorBidi" w:hint="cs"/>
          <w:sz w:val="30"/>
          <w:szCs w:val="30"/>
          <w:cs/>
        </w:rPr>
        <w:t>สิ้นสุดวันที่</w:t>
      </w:r>
      <w:r w:rsidR="0028134B" w:rsidRPr="0028134B">
        <w:rPr>
          <w:rFonts w:asciiTheme="majorBidi" w:hAnsiTheme="majorBidi"/>
          <w:sz w:val="30"/>
          <w:szCs w:val="30"/>
          <w:cs/>
        </w:rPr>
        <w:t xml:space="preserve"> </w:t>
      </w:r>
      <w:r w:rsidR="0028134B">
        <w:rPr>
          <w:rFonts w:asciiTheme="majorBidi" w:hAnsiTheme="majorBidi"/>
          <w:sz w:val="30"/>
          <w:szCs w:val="30"/>
        </w:rPr>
        <w:t>7</w:t>
      </w:r>
      <w:r w:rsidR="0028134B" w:rsidRPr="0028134B">
        <w:rPr>
          <w:rFonts w:asciiTheme="majorBidi" w:hAnsiTheme="majorBidi"/>
          <w:sz w:val="30"/>
          <w:szCs w:val="30"/>
          <w:cs/>
        </w:rPr>
        <w:t xml:space="preserve"> </w:t>
      </w:r>
      <w:r w:rsidR="0028134B" w:rsidRPr="0028134B">
        <w:rPr>
          <w:rFonts w:asciiTheme="majorBidi" w:hAnsiTheme="majorBidi" w:hint="cs"/>
          <w:sz w:val="30"/>
          <w:szCs w:val="30"/>
          <w:cs/>
        </w:rPr>
        <w:t>สิงหาคม</w:t>
      </w:r>
      <w:r w:rsidR="0028134B" w:rsidRPr="0028134B">
        <w:rPr>
          <w:rFonts w:asciiTheme="majorBidi" w:hAnsiTheme="majorBidi"/>
          <w:sz w:val="30"/>
          <w:szCs w:val="30"/>
          <w:cs/>
        </w:rPr>
        <w:t xml:space="preserve"> </w:t>
      </w:r>
      <w:r w:rsidR="0028134B">
        <w:rPr>
          <w:rFonts w:asciiTheme="majorBidi" w:hAnsiTheme="majorBidi"/>
          <w:sz w:val="30"/>
          <w:szCs w:val="30"/>
        </w:rPr>
        <w:t>2565</w:t>
      </w:r>
      <w:r w:rsidR="0028134B" w:rsidRPr="0028134B">
        <w:rPr>
          <w:rFonts w:asciiTheme="majorBidi" w:hAnsiTheme="majorBidi"/>
          <w:sz w:val="30"/>
          <w:szCs w:val="30"/>
          <w:cs/>
        </w:rPr>
        <w:t xml:space="preserve"> </w:t>
      </w:r>
      <w:r w:rsidR="0028134B" w:rsidRPr="0028134B">
        <w:rPr>
          <w:rFonts w:asciiTheme="majorBidi" w:hAnsiTheme="majorBidi" w:hint="cs"/>
          <w:sz w:val="30"/>
          <w:szCs w:val="30"/>
          <w:cs/>
        </w:rPr>
        <w:t>เพื่อให้สอดคล้องกับผังการเชื่อมประสานงาน</w:t>
      </w:r>
      <w:r w:rsidR="0028134B" w:rsidRPr="0028134B">
        <w:rPr>
          <w:rFonts w:asciiTheme="majorBidi" w:hAnsiTheme="majorBidi"/>
          <w:sz w:val="30"/>
          <w:szCs w:val="30"/>
          <w:cs/>
        </w:rPr>
        <w:t xml:space="preserve"> (</w:t>
      </w:r>
      <w:r w:rsidR="0028134B" w:rsidRPr="0028134B">
        <w:rPr>
          <w:rFonts w:asciiTheme="majorBidi" w:hAnsiTheme="majorBidi"/>
          <w:sz w:val="30"/>
          <w:szCs w:val="30"/>
        </w:rPr>
        <w:t xml:space="preserve">Key Dates: KD) </w:t>
      </w:r>
      <w:r w:rsidR="0028134B" w:rsidRPr="0028134B">
        <w:rPr>
          <w:rFonts w:asciiTheme="majorBidi" w:hAnsiTheme="majorBidi" w:hint="cs"/>
          <w:sz w:val="30"/>
          <w:szCs w:val="30"/>
          <w:cs/>
        </w:rPr>
        <w:t>และกำหนดแล้วเสร็จของงานทั้งหมด</w:t>
      </w:r>
      <w:r w:rsidR="0028134B" w:rsidRPr="0028134B">
        <w:rPr>
          <w:rFonts w:asciiTheme="majorBidi" w:hAnsiTheme="majorBidi"/>
          <w:sz w:val="30"/>
          <w:szCs w:val="30"/>
          <w:cs/>
        </w:rPr>
        <w:t xml:space="preserve"> (</w:t>
      </w:r>
      <w:r w:rsidR="0028134B" w:rsidRPr="0028134B">
        <w:rPr>
          <w:rFonts w:asciiTheme="majorBidi" w:hAnsiTheme="majorBidi"/>
          <w:sz w:val="30"/>
          <w:szCs w:val="30"/>
        </w:rPr>
        <w:t xml:space="preserve">End Date) </w:t>
      </w:r>
      <w:r w:rsidR="0028134B" w:rsidRPr="0028134B">
        <w:rPr>
          <w:rFonts w:asciiTheme="majorBidi" w:hAnsiTheme="majorBidi" w:hint="cs"/>
          <w:sz w:val="30"/>
          <w:szCs w:val="30"/>
          <w:cs/>
        </w:rPr>
        <w:t>ตามสัญญา</w:t>
      </w:r>
      <w:r w:rsidR="0028134B" w:rsidRPr="0028134B">
        <w:rPr>
          <w:rFonts w:asciiTheme="majorBidi" w:hAnsiTheme="majorBidi"/>
          <w:sz w:val="30"/>
          <w:szCs w:val="30"/>
          <w:cs/>
        </w:rPr>
        <w:t xml:space="preserve"> </w:t>
      </w:r>
      <w:r w:rsidR="0028134B" w:rsidRPr="0028134B">
        <w:rPr>
          <w:rFonts w:asciiTheme="majorBidi" w:hAnsiTheme="majorBidi" w:hint="cs"/>
          <w:sz w:val="30"/>
          <w:szCs w:val="30"/>
          <w:cs/>
        </w:rPr>
        <w:t>อย่างไรก็</w:t>
      </w:r>
      <w:r w:rsidR="0028134B">
        <w:rPr>
          <w:rFonts w:asciiTheme="majorBidi" w:hAnsiTheme="majorBidi" w:hint="cs"/>
          <w:sz w:val="30"/>
          <w:szCs w:val="30"/>
          <w:cs/>
        </w:rPr>
        <w:t>ตาม</w:t>
      </w:r>
      <w:r w:rsidR="0028134B" w:rsidRPr="0028134B">
        <w:rPr>
          <w:rFonts w:asciiTheme="majorBidi" w:hAnsiTheme="majorBidi"/>
          <w:sz w:val="30"/>
          <w:szCs w:val="30"/>
          <w:cs/>
        </w:rPr>
        <w:t xml:space="preserve"> </w:t>
      </w:r>
      <w:r w:rsidR="0028134B" w:rsidRPr="0028134B">
        <w:rPr>
          <w:rFonts w:asciiTheme="majorBidi" w:hAnsiTheme="majorBidi" w:hint="cs"/>
          <w:sz w:val="30"/>
          <w:szCs w:val="30"/>
          <w:cs/>
        </w:rPr>
        <w:t>ปัจจุบันงานก่อสร้างอยู่ในขั้นตอนการทดสอบระบบและส่งมอบงานงวดสุดท้าย</w:t>
      </w:r>
      <w:r w:rsidR="0028134B" w:rsidRPr="0028134B">
        <w:rPr>
          <w:rFonts w:asciiTheme="majorBidi" w:hAnsiTheme="majorBidi"/>
          <w:sz w:val="30"/>
          <w:szCs w:val="30"/>
          <w:cs/>
        </w:rPr>
        <w:t xml:space="preserve"> </w:t>
      </w:r>
      <w:r w:rsidR="0028134B" w:rsidRPr="0028134B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="0028134B" w:rsidRPr="0028134B">
        <w:rPr>
          <w:rFonts w:asciiTheme="majorBidi" w:hAnsiTheme="majorBidi"/>
          <w:sz w:val="30"/>
          <w:szCs w:val="30"/>
          <w:cs/>
        </w:rPr>
        <w:t xml:space="preserve"> </w:t>
      </w:r>
      <w:r w:rsidR="0028134B">
        <w:rPr>
          <w:rFonts w:asciiTheme="majorBidi" w:hAnsiTheme="majorBidi"/>
          <w:sz w:val="30"/>
          <w:szCs w:val="30"/>
        </w:rPr>
        <w:t>10</w:t>
      </w:r>
      <w:r w:rsidR="0028134B" w:rsidRPr="0028134B">
        <w:rPr>
          <w:rFonts w:asciiTheme="majorBidi" w:hAnsiTheme="majorBidi"/>
          <w:sz w:val="30"/>
          <w:szCs w:val="30"/>
          <w:cs/>
        </w:rPr>
        <w:t xml:space="preserve"> </w:t>
      </w:r>
      <w:r w:rsidR="0028134B" w:rsidRPr="0028134B">
        <w:rPr>
          <w:rFonts w:asciiTheme="majorBidi" w:hAnsiTheme="majorBidi" w:hint="cs"/>
          <w:sz w:val="30"/>
          <w:szCs w:val="30"/>
          <w:cs/>
        </w:rPr>
        <w:t>มิถุนายน</w:t>
      </w:r>
      <w:r w:rsidR="0028134B" w:rsidRPr="0028134B">
        <w:rPr>
          <w:rFonts w:asciiTheme="majorBidi" w:hAnsiTheme="majorBidi"/>
          <w:sz w:val="30"/>
          <w:szCs w:val="30"/>
          <w:cs/>
        </w:rPr>
        <w:t xml:space="preserve"> </w:t>
      </w:r>
      <w:r w:rsidR="0028134B">
        <w:rPr>
          <w:rFonts w:asciiTheme="majorBidi" w:hAnsiTheme="majorBidi"/>
          <w:sz w:val="30"/>
          <w:szCs w:val="30"/>
        </w:rPr>
        <w:t>2565</w:t>
      </w:r>
      <w:r w:rsidR="0028134B" w:rsidRPr="0028134B">
        <w:rPr>
          <w:rFonts w:asciiTheme="majorBidi" w:hAnsiTheme="majorBidi"/>
          <w:sz w:val="30"/>
          <w:szCs w:val="30"/>
          <w:cs/>
        </w:rPr>
        <w:t xml:space="preserve"> </w:t>
      </w:r>
      <w:r w:rsidR="0028134B" w:rsidRPr="0028134B">
        <w:rPr>
          <w:rFonts w:asciiTheme="majorBidi" w:hAnsiTheme="majorBidi" w:hint="cs"/>
          <w:sz w:val="30"/>
          <w:szCs w:val="30"/>
          <w:cs/>
        </w:rPr>
        <w:t>บริษัทได้ทำหนังสือถึงผู้ว่าจ้างขอให้พิจารณาขยายเวลาปฏิบัติงานตามสัญญาออกไป</w:t>
      </w:r>
      <w:r w:rsidR="0028134B" w:rsidRPr="0028134B">
        <w:rPr>
          <w:rFonts w:asciiTheme="majorBidi" w:hAnsiTheme="majorBidi"/>
          <w:sz w:val="30"/>
          <w:szCs w:val="30"/>
          <w:cs/>
        </w:rPr>
        <w:t xml:space="preserve"> </w:t>
      </w:r>
      <w:r w:rsidR="0028134B" w:rsidRPr="0028134B">
        <w:rPr>
          <w:rFonts w:asciiTheme="majorBidi" w:hAnsiTheme="majorBidi" w:hint="cs"/>
          <w:sz w:val="30"/>
          <w:szCs w:val="30"/>
          <w:cs/>
        </w:rPr>
        <w:t>จากผลกระทบของสถานการณ์การแพร่ระบาดของ</w:t>
      </w:r>
      <w:r w:rsidR="00D91B95" w:rsidRPr="00D91B95">
        <w:rPr>
          <w:rFonts w:asciiTheme="majorBidi" w:hAnsiTheme="majorBidi" w:hint="cs"/>
          <w:sz w:val="30"/>
          <w:szCs w:val="30"/>
          <w:cs/>
        </w:rPr>
        <w:t>โรคติดเชื้อไวรัสโคโรนา</w:t>
      </w:r>
      <w:r w:rsidR="00D91B95" w:rsidRPr="00D91B95">
        <w:rPr>
          <w:rFonts w:asciiTheme="majorBidi" w:hAnsiTheme="majorBidi"/>
          <w:sz w:val="30"/>
          <w:szCs w:val="30"/>
          <w:cs/>
        </w:rPr>
        <w:t xml:space="preserve"> </w:t>
      </w:r>
      <w:r w:rsidR="00D91B95">
        <w:rPr>
          <w:rFonts w:asciiTheme="majorBidi" w:hAnsiTheme="majorBidi"/>
          <w:sz w:val="30"/>
          <w:szCs w:val="30"/>
        </w:rPr>
        <w:t>2019</w:t>
      </w:r>
      <w:r w:rsidR="00D91B95" w:rsidRPr="0028134B">
        <w:rPr>
          <w:rFonts w:asciiTheme="majorBidi" w:hAnsiTheme="majorBidi"/>
          <w:sz w:val="30"/>
          <w:szCs w:val="30"/>
          <w:cs/>
        </w:rPr>
        <w:t xml:space="preserve"> </w:t>
      </w:r>
      <w:r w:rsidR="0028134B" w:rsidRPr="0028134B">
        <w:rPr>
          <w:rFonts w:asciiTheme="majorBidi" w:hAnsiTheme="majorBidi" w:hint="cs"/>
          <w:sz w:val="30"/>
          <w:szCs w:val="30"/>
          <w:cs/>
        </w:rPr>
        <w:t>ตามแนวทางของคณะกรรมการวินิจฉัยปัญหาการจัดซื้อจัดจ้างและการบริหารพัสดุภาครัฐ</w:t>
      </w:r>
      <w:r w:rsidR="0028134B" w:rsidRPr="0028134B">
        <w:rPr>
          <w:rFonts w:asciiTheme="majorBidi" w:hAnsiTheme="majorBidi"/>
          <w:sz w:val="30"/>
          <w:szCs w:val="30"/>
          <w:cs/>
        </w:rPr>
        <w:t xml:space="preserve"> </w:t>
      </w:r>
      <w:r w:rsidR="0028134B" w:rsidRPr="0028134B">
        <w:rPr>
          <w:rFonts w:asciiTheme="majorBidi" w:hAnsiTheme="majorBidi" w:hint="cs"/>
          <w:sz w:val="30"/>
          <w:szCs w:val="30"/>
          <w:cs/>
        </w:rPr>
        <w:t>กรมบัญชีกลาง</w:t>
      </w:r>
      <w:r w:rsidR="0028134B" w:rsidRPr="0028134B">
        <w:rPr>
          <w:rFonts w:asciiTheme="majorBidi" w:hAnsiTheme="majorBidi"/>
          <w:sz w:val="30"/>
          <w:szCs w:val="30"/>
          <w:cs/>
        </w:rPr>
        <w:t xml:space="preserve"> </w:t>
      </w:r>
      <w:r w:rsidR="0028134B" w:rsidRPr="0028134B">
        <w:rPr>
          <w:rFonts w:asciiTheme="majorBidi" w:hAnsiTheme="majorBidi" w:hint="cs"/>
          <w:sz w:val="30"/>
          <w:szCs w:val="30"/>
          <w:cs/>
        </w:rPr>
        <w:t>เรื่องมาตรการให้ความช่วยเหลือผู้ประกอบการในช่วงการแพร่ระบาดของโรคติดเชื้อไวรัสโคโรนา</w:t>
      </w:r>
      <w:r w:rsidR="0028134B" w:rsidRPr="0028134B">
        <w:rPr>
          <w:rFonts w:asciiTheme="majorBidi" w:hAnsiTheme="majorBidi"/>
          <w:sz w:val="30"/>
          <w:szCs w:val="30"/>
          <w:cs/>
        </w:rPr>
        <w:t xml:space="preserve"> </w:t>
      </w:r>
      <w:r w:rsidR="0028134B">
        <w:rPr>
          <w:rFonts w:asciiTheme="majorBidi" w:hAnsiTheme="majorBidi"/>
          <w:sz w:val="30"/>
          <w:szCs w:val="30"/>
        </w:rPr>
        <w:t>2019</w:t>
      </w:r>
      <w:r w:rsidR="0028134B" w:rsidRPr="0028134B">
        <w:rPr>
          <w:rFonts w:asciiTheme="majorBidi" w:hAnsiTheme="majorBidi"/>
          <w:sz w:val="30"/>
          <w:szCs w:val="30"/>
          <w:cs/>
        </w:rPr>
        <w:t xml:space="preserve"> </w:t>
      </w:r>
      <w:r w:rsidR="0028134B" w:rsidRPr="0028134B">
        <w:rPr>
          <w:rFonts w:asciiTheme="majorBidi" w:hAnsiTheme="majorBidi" w:hint="cs"/>
          <w:sz w:val="30"/>
          <w:szCs w:val="30"/>
          <w:cs/>
        </w:rPr>
        <w:t>ทั้งนี้อยู่ระหว่างการพิจารณาของผู้ว่าจ้าง</w:t>
      </w:r>
      <w:r w:rsidR="0028134B" w:rsidRPr="0028134B">
        <w:rPr>
          <w:rFonts w:asciiTheme="majorBidi" w:hAnsiTheme="majorBidi"/>
          <w:sz w:val="30"/>
          <w:szCs w:val="30"/>
          <w:cs/>
        </w:rPr>
        <w:t xml:space="preserve"> </w:t>
      </w:r>
      <w:r w:rsidR="0028134B" w:rsidRPr="0028134B">
        <w:rPr>
          <w:rFonts w:asciiTheme="majorBidi" w:hAnsiTheme="majorBidi" w:hint="cs"/>
          <w:sz w:val="30"/>
          <w:szCs w:val="30"/>
          <w:cs/>
        </w:rPr>
        <w:t>ซึ่งผู้บริหารของบริษัทคาดว่าจะได้รับการอนุมัติแล</w:t>
      </w:r>
      <w:r w:rsidR="0028134B">
        <w:rPr>
          <w:rFonts w:asciiTheme="majorBidi" w:hAnsiTheme="majorBidi" w:hint="cs"/>
          <w:sz w:val="30"/>
          <w:szCs w:val="30"/>
          <w:cs/>
        </w:rPr>
        <w:t>ะ</w:t>
      </w:r>
      <w:r w:rsidR="0028134B" w:rsidRPr="0028134B">
        <w:rPr>
          <w:rFonts w:asciiTheme="majorBidi" w:hAnsiTheme="majorBidi" w:hint="cs"/>
          <w:sz w:val="30"/>
          <w:szCs w:val="30"/>
          <w:cs/>
        </w:rPr>
        <w:t>ไม่มีค่าปรับจากเหตุความล่าช้าดังกล่าวข้างต้น</w:t>
      </w:r>
    </w:p>
    <w:p w14:paraId="5F8CA00C" w14:textId="77777777" w:rsidR="001D4F25" w:rsidRDefault="001D4F25" w:rsidP="006A4EB2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614B001" w14:textId="07338BF3" w:rsidR="001D4F25" w:rsidRPr="00272DBB" w:rsidRDefault="001D4F25" w:rsidP="006A4EB2">
      <w:pPr>
        <w:jc w:val="thaiDistribute"/>
        <w:rPr>
          <w:rFonts w:asciiTheme="majorBidi" w:hAnsiTheme="majorBidi" w:cstheme="majorBidi"/>
          <w:sz w:val="30"/>
          <w:szCs w:val="30"/>
        </w:rPr>
        <w:sectPr w:rsidR="001D4F25" w:rsidRPr="00272DBB" w:rsidSect="00A566F7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</w:p>
    <w:p w14:paraId="7662F00D" w14:textId="4CA00A33" w:rsidR="001D4F25" w:rsidRDefault="001D4F25" w:rsidP="00452237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29ABA44B" w14:textId="4ADB3217" w:rsidR="004A1506" w:rsidRDefault="004A1506" w:rsidP="004A1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14764" w:type="dxa"/>
        <w:tblLayout w:type="fixed"/>
        <w:tblLook w:val="04A0" w:firstRow="1" w:lastRow="0" w:firstColumn="1" w:lastColumn="0" w:noHBand="0" w:noVBand="1"/>
      </w:tblPr>
      <w:tblGrid>
        <w:gridCol w:w="2426"/>
        <w:gridCol w:w="655"/>
        <w:gridCol w:w="236"/>
        <w:gridCol w:w="643"/>
        <w:gridCol w:w="236"/>
        <w:gridCol w:w="664"/>
        <w:gridCol w:w="236"/>
        <w:gridCol w:w="664"/>
        <w:gridCol w:w="238"/>
        <w:gridCol w:w="664"/>
        <w:gridCol w:w="236"/>
        <w:gridCol w:w="665"/>
        <w:gridCol w:w="240"/>
        <w:gridCol w:w="657"/>
        <w:gridCol w:w="7"/>
        <w:gridCol w:w="240"/>
        <w:gridCol w:w="656"/>
        <w:gridCol w:w="270"/>
        <w:gridCol w:w="652"/>
        <w:gridCol w:w="248"/>
        <w:gridCol w:w="630"/>
        <w:gridCol w:w="236"/>
        <w:gridCol w:w="630"/>
        <w:gridCol w:w="237"/>
        <w:gridCol w:w="604"/>
        <w:gridCol w:w="236"/>
        <w:gridCol w:w="664"/>
        <w:gridCol w:w="270"/>
        <w:gridCol w:w="718"/>
        <w:gridCol w:w="6"/>
      </w:tblGrid>
      <w:tr w:rsidR="00452237" w:rsidRPr="00AE7F1C" w14:paraId="103ABC6C" w14:textId="77777777" w:rsidTr="0016027A">
        <w:trPr>
          <w:trHeight w:val="360"/>
          <w:tblHeader/>
        </w:trPr>
        <w:tc>
          <w:tcPr>
            <w:tcW w:w="14764" w:type="dxa"/>
            <w:gridSpan w:val="30"/>
            <w:vAlign w:val="bottom"/>
            <w:hideMark/>
          </w:tcPr>
          <w:p w14:paraId="0FC83F8D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452237" w:rsidRPr="00AE7F1C" w14:paraId="76AEDE33" w14:textId="77777777" w:rsidTr="0016027A">
        <w:trPr>
          <w:gridAfter w:val="1"/>
          <w:wAfter w:w="6" w:type="dxa"/>
          <w:trHeight w:val="360"/>
          <w:tblHeader/>
        </w:trPr>
        <w:tc>
          <w:tcPr>
            <w:tcW w:w="2426" w:type="dxa"/>
            <w:vAlign w:val="bottom"/>
          </w:tcPr>
          <w:p w14:paraId="385B378D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  <w:p w14:paraId="1E6EFE88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สำหรับงวดสามเดือน </w:t>
            </w:r>
          </w:p>
        </w:tc>
        <w:tc>
          <w:tcPr>
            <w:tcW w:w="1534" w:type="dxa"/>
            <w:gridSpan w:val="3"/>
            <w:vAlign w:val="bottom"/>
            <w:hideMark/>
          </w:tcPr>
          <w:p w14:paraId="232766DF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เทคโนโลยีสารสนเทศ</w:t>
            </w:r>
          </w:p>
        </w:tc>
        <w:tc>
          <w:tcPr>
            <w:tcW w:w="236" w:type="dxa"/>
          </w:tcPr>
          <w:p w14:paraId="39A24D15" w14:textId="77777777" w:rsidR="00452237" w:rsidRPr="00AE7F1C" w:rsidRDefault="00452237" w:rsidP="0016027A">
            <w:pPr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64" w:type="dxa"/>
            <w:gridSpan w:val="3"/>
            <w:vAlign w:val="bottom"/>
            <w:hideMark/>
          </w:tcPr>
          <w:p w14:paraId="2273F0D4" w14:textId="77777777" w:rsidR="00452237" w:rsidRPr="00AE7F1C" w:rsidRDefault="00452237" w:rsidP="0016027A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สายธุรกิจบริการ</w:t>
            </w:r>
          </w:p>
        </w:tc>
        <w:tc>
          <w:tcPr>
            <w:tcW w:w="238" w:type="dxa"/>
          </w:tcPr>
          <w:p w14:paraId="54EAB275" w14:textId="77777777" w:rsidR="00452237" w:rsidRPr="00AE7F1C" w:rsidRDefault="00452237" w:rsidP="0016027A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65" w:type="dxa"/>
            <w:gridSpan w:val="3"/>
            <w:vAlign w:val="bottom"/>
            <w:hideMark/>
          </w:tcPr>
          <w:p w14:paraId="4ACD0A3F" w14:textId="77777777" w:rsidR="00452237" w:rsidRPr="00AE7F1C" w:rsidRDefault="00452237" w:rsidP="0016027A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สายธุรกิจพลังงาน</w:t>
            </w:r>
          </w:p>
        </w:tc>
        <w:tc>
          <w:tcPr>
            <w:tcW w:w="240" w:type="dxa"/>
          </w:tcPr>
          <w:p w14:paraId="370EE143" w14:textId="77777777" w:rsidR="00452237" w:rsidRPr="00AE7F1C" w:rsidRDefault="00452237" w:rsidP="0016027A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60" w:type="dxa"/>
            <w:gridSpan w:val="4"/>
            <w:vAlign w:val="bottom"/>
            <w:hideMark/>
          </w:tcPr>
          <w:p w14:paraId="50E4A107" w14:textId="77777777" w:rsidR="00452237" w:rsidRPr="00AE7F1C" w:rsidRDefault="00452237" w:rsidP="0016027A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เน็ตเวิร์คโซลูชั่นส์</w:t>
            </w:r>
          </w:p>
        </w:tc>
        <w:tc>
          <w:tcPr>
            <w:tcW w:w="270" w:type="dxa"/>
          </w:tcPr>
          <w:p w14:paraId="6E0273A4" w14:textId="77777777" w:rsidR="00452237" w:rsidRPr="00AE7F1C" w:rsidRDefault="00452237" w:rsidP="0016027A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gridSpan w:val="3"/>
            <w:vAlign w:val="bottom"/>
            <w:hideMark/>
          </w:tcPr>
          <w:p w14:paraId="6F1B3C35" w14:textId="77777777" w:rsidR="00452237" w:rsidRPr="00AE7F1C" w:rsidRDefault="00452237" w:rsidP="0016027A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สายธุรกิจเทรดดิ้ง </w:t>
            </w:r>
          </w:p>
        </w:tc>
        <w:tc>
          <w:tcPr>
            <w:tcW w:w="236" w:type="dxa"/>
            <w:hideMark/>
          </w:tcPr>
          <w:p w14:paraId="02E1B12C" w14:textId="77777777" w:rsidR="00452237" w:rsidRPr="00AE7F1C" w:rsidRDefault="00452237" w:rsidP="0016027A">
            <w:pP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71" w:type="dxa"/>
            <w:gridSpan w:val="3"/>
            <w:vAlign w:val="bottom"/>
            <w:hideMark/>
          </w:tcPr>
          <w:p w14:paraId="27569876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0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ธุรกิจพิเศษและอื่น ๆ</w:t>
            </w:r>
          </w:p>
        </w:tc>
        <w:tc>
          <w:tcPr>
            <w:tcW w:w="236" w:type="dxa"/>
          </w:tcPr>
          <w:p w14:paraId="4023B88B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652" w:type="dxa"/>
            <w:gridSpan w:val="3"/>
            <w:vAlign w:val="bottom"/>
            <w:hideMark/>
          </w:tcPr>
          <w:p w14:paraId="356B7687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รวมส่วนงาน</w:t>
            </w: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ที่รายงาน</w:t>
            </w:r>
          </w:p>
        </w:tc>
      </w:tr>
      <w:tr w:rsidR="00452237" w:rsidRPr="00AE7F1C" w14:paraId="41514E48" w14:textId="77777777" w:rsidTr="0016027A">
        <w:trPr>
          <w:trHeight w:val="119"/>
          <w:tblHeader/>
        </w:trPr>
        <w:tc>
          <w:tcPr>
            <w:tcW w:w="2426" w:type="dxa"/>
            <w:noWrap/>
            <w:vAlign w:val="bottom"/>
            <w:hideMark/>
          </w:tcPr>
          <w:p w14:paraId="2D8F3D78" w14:textId="15163F43" w:rsidR="00452237" w:rsidRPr="00AE7F1C" w:rsidRDefault="00452237" w:rsidP="004522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AE7F1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สิ้นสุดวันที่ </w:t>
            </w:r>
            <w:r w:rsidR="003F6926" w:rsidRPr="003F692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30</w:t>
            </w:r>
            <w:r w:rsidRPr="00AE7F1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AE7F1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มิถุนายน</w:t>
            </w:r>
          </w:p>
        </w:tc>
        <w:tc>
          <w:tcPr>
            <w:tcW w:w="655" w:type="dxa"/>
            <w:vAlign w:val="bottom"/>
            <w:hideMark/>
          </w:tcPr>
          <w:p w14:paraId="6B35F0A5" w14:textId="45354B9A" w:rsidR="00452237" w:rsidRPr="00AE7F1C" w:rsidRDefault="003F6926" w:rsidP="004522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36" w:type="dxa"/>
            <w:vAlign w:val="bottom"/>
            <w:hideMark/>
          </w:tcPr>
          <w:p w14:paraId="0F5DD1CC" w14:textId="77777777" w:rsidR="00452237" w:rsidRPr="00AE7F1C" w:rsidRDefault="00452237" w:rsidP="00452237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3" w:type="dxa"/>
            <w:vAlign w:val="bottom"/>
            <w:hideMark/>
          </w:tcPr>
          <w:p w14:paraId="1D46294C" w14:textId="727CF717" w:rsidR="00452237" w:rsidRPr="00AE7F1C" w:rsidRDefault="003F6926" w:rsidP="004522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36" w:type="dxa"/>
            <w:vAlign w:val="bottom"/>
          </w:tcPr>
          <w:p w14:paraId="27AB0634" w14:textId="77777777" w:rsidR="00452237" w:rsidRPr="00AE7F1C" w:rsidRDefault="00452237" w:rsidP="00452237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  <w:hideMark/>
          </w:tcPr>
          <w:p w14:paraId="6719B834" w14:textId="50C87563" w:rsidR="00452237" w:rsidRPr="00AE7F1C" w:rsidRDefault="003F6926" w:rsidP="004522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36" w:type="dxa"/>
            <w:vAlign w:val="bottom"/>
            <w:hideMark/>
          </w:tcPr>
          <w:p w14:paraId="60BC8F63" w14:textId="77777777" w:rsidR="00452237" w:rsidRPr="00AE7F1C" w:rsidRDefault="00452237" w:rsidP="00452237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  <w:hideMark/>
          </w:tcPr>
          <w:p w14:paraId="3CD5A367" w14:textId="48B6AC76" w:rsidR="00452237" w:rsidRPr="00AE7F1C" w:rsidRDefault="003F6926" w:rsidP="004522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38" w:type="dxa"/>
            <w:vAlign w:val="bottom"/>
            <w:hideMark/>
          </w:tcPr>
          <w:p w14:paraId="6AEA8979" w14:textId="77777777" w:rsidR="00452237" w:rsidRPr="00AE7F1C" w:rsidRDefault="00452237" w:rsidP="00452237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  <w:hideMark/>
          </w:tcPr>
          <w:p w14:paraId="42A8C5BE" w14:textId="47C9AF0D" w:rsidR="00452237" w:rsidRPr="00AE7F1C" w:rsidRDefault="003F6926" w:rsidP="004522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36" w:type="dxa"/>
            <w:vAlign w:val="bottom"/>
            <w:hideMark/>
          </w:tcPr>
          <w:p w14:paraId="5FB6DB52" w14:textId="77777777" w:rsidR="00452237" w:rsidRPr="00AE7F1C" w:rsidRDefault="00452237" w:rsidP="00452237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vAlign w:val="bottom"/>
            <w:hideMark/>
          </w:tcPr>
          <w:p w14:paraId="0508B5B4" w14:textId="78AAEE36" w:rsidR="00452237" w:rsidRPr="00AE7F1C" w:rsidRDefault="003F6926" w:rsidP="004522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40" w:type="dxa"/>
            <w:vAlign w:val="bottom"/>
          </w:tcPr>
          <w:p w14:paraId="3A2F76DC" w14:textId="77777777" w:rsidR="00452237" w:rsidRPr="00AE7F1C" w:rsidRDefault="00452237" w:rsidP="004522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gridSpan w:val="2"/>
            <w:vAlign w:val="bottom"/>
            <w:hideMark/>
          </w:tcPr>
          <w:p w14:paraId="49EF9FCD" w14:textId="13BD7363" w:rsidR="00452237" w:rsidRPr="00AE7F1C" w:rsidRDefault="003F6926" w:rsidP="004522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3F69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40" w:type="dxa"/>
            <w:vAlign w:val="bottom"/>
          </w:tcPr>
          <w:p w14:paraId="08D25910" w14:textId="77777777" w:rsidR="00452237" w:rsidRPr="00AE7F1C" w:rsidRDefault="00452237" w:rsidP="00452237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vAlign w:val="bottom"/>
            <w:hideMark/>
          </w:tcPr>
          <w:p w14:paraId="08AF6946" w14:textId="38BB46F3" w:rsidR="00452237" w:rsidRPr="00AE7F1C" w:rsidRDefault="003F6926" w:rsidP="004522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70" w:type="dxa"/>
            <w:vAlign w:val="bottom"/>
          </w:tcPr>
          <w:p w14:paraId="4C664738" w14:textId="77777777" w:rsidR="00452237" w:rsidRPr="00AE7F1C" w:rsidRDefault="00452237" w:rsidP="00452237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vAlign w:val="bottom"/>
            <w:hideMark/>
          </w:tcPr>
          <w:p w14:paraId="0AC7104E" w14:textId="5573474D" w:rsidR="00452237" w:rsidRPr="00AE7F1C" w:rsidRDefault="003F6926" w:rsidP="004522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48" w:type="dxa"/>
            <w:vAlign w:val="bottom"/>
          </w:tcPr>
          <w:p w14:paraId="11C93577" w14:textId="77777777" w:rsidR="00452237" w:rsidRPr="00AE7F1C" w:rsidRDefault="00452237" w:rsidP="00452237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  <w:hideMark/>
          </w:tcPr>
          <w:p w14:paraId="6F14C163" w14:textId="3D8DD466" w:rsidR="00452237" w:rsidRPr="00AE7F1C" w:rsidRDefault="003F6926" w:rsidP="004522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36" w:type="dxa"/>
            <w:vAlign w:val="bottom"/>
          </w:tcPr>
          <w:p w14:paraId="0A4BE4C9" w14:textId="77777777" w:rsidR="00452237" w:rsidRPr="00AE7F1C" w:rsidRDefault="00452237" w:rsidP="004522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  <w:hideMark/>
          </w:tcPr>
          <w:p w14:paraId="1C94A333" w14:textId="5710D3D6" w:rsidR="00452237" w:rsidRPr="00AE7F1C" w:rsidRDefault="003F6926" w:rsidP="004522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3F69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37" w:type="dxa"/>
            <w:vAlign w:val="bottom"/>
          </w:tcPr>
          <w:p w14:paraId="0D45AD81" w14:textId="77777777" w:rsidR="00452237" w:rsidRPr="00AE7F1C" w:rsidRDefault="00452237" w:rsidP="004522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vAlign w:val="bottom"/>
            <w:hideMark/>
          </w:tcPr>
          <w:p w14:paraId="451DD666" w14:textId="5CF6B168" w:rsidR="00452237" w:rsidRPr="00AE7F1C" w:rsidRDefault="003F6926" w:rsidP="004522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36" w:type="dxa"/>
            <w:vAlign w:val="bottom"/>
          </w:tcPr>
          <w:p w14:paraId="24B6EB29" w14:textId="77777777" w:rsidR="00452237" w:rsidRPr="00AE7F1C" w:rsidRDefault="00452237" w:rsidP="004522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  <w:hideMark/>
          </w:tcPr>
          <w:p w14:paraId="18685126" w14:textId="5E982029" w:rsidR="00452237" w:rsidRPr="00AE7F1C" w:rsidRDefault="003F6926" w:rsidP="004522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70" w:type="dxa"/>
            <w:vAlign w:val="bottom"/>
          </w:tcPr>
          <w:p w14:paraId="74FDDCB1" w14:textId="77777777" w:rsidR="00452237" w:rsidRPr="00AE7F1C" w:rsidRDefault="00452237" w:rsidP="004522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vAlign w:val="bottom"/>
            <w:hideMark/>
          </w:tcPr>
          <w:p w14:paraId="4A0873DA" w14:textId="38305FD5" w:rsidR="00452237" w:rsidRPr="00AE7F1C" w:rsidRDefault="003F6926" w:rsidP="004522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2564</w:t>
            </w:r>
          </w:p>
        </w:tc>
      </w:tr>
      <w:tr w:rsidR="00452237" w:rsidRPr="00AE7F1C" w14:paraId="1A8725DD" w14:textId="77777777" w:rsidTr="0016027A">
        <w:trPr>
          <w:trHeight w:val="164"/>
          <w:tblHeader/>
        </w:trPr>
        <w:tc>
          <w:tcPr>
            <w:tcW w:w="2426" w:type="dxa"/>
            <w:vAlign w:val="bottom"/>
          </w:tcPr>
          <w:p w14:paraId="6735030F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2338" w:type="dxa"/>
            <w:gridSpan w:val="29"/>
            <w:hideMark/>
          </w:tcPr>
          <w:p w14:paraId="77C34DA8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2"/>
                <w:szCs w:val="22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i/>
                <w:iCs/>
                <w:color w:val="000000"/>
                <w:sz w:val="22"/>
                <w:szCs w:val="22"/>
                <w:lang w:val="en-GB" w:eastAsia="zh-CN"/>
              </w:rPr>
              <w:t>(</w:t>
            </w:r>
            <w:r w:rsidRPr="00AE7F1C">
              <w:rPr>
                <w:rFonts w:ascii="Angsana New" w:eastAsia="Times New Roman" w:hAnsi="Angsana New" w:hint="cs"/>
                <w:i/>
                <w:iCs/>
                <w:color w:val="000000"/>
                <w:sz w:val="22"/>
                <w:szCs w:val="22"/>
                <w:cs/>
                <w:lang w:val="en-GB" w:eastAsia="zh-CN"/>
              </w:rPr>
              <w:t>ล้านบาท)</w:t>
            </w:r>
          </w:p>
        </w:tc>
      </w:tr>
      <w:tr w:rsidR="00452237" w:rsidRPr="00AE7F1C" w14:paraId="735D7897" w14:textId="77777777" w:rsidTr="0016027A">
        <w:trPr>
          <w:trHeight w:val="60"/>
        </w:trPr>
        <w:tc>
          <w:tcPr>
            <w:tcW w:w="2426" w:type="dxa"/>
            <w:noWrap/>
            <w:vAlign w:val="bottom"/>
            <w:hideMark/>
          </w:tcPr>
          <w:p w14:paraId="4DC43E44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ข้อมูลตามส่วนงานดำเนินงาน</w:t>
            </w:r>
          </w:p>
        </w:tc>
        <w:tc>
          <w:tcPr>
            <w:tcW w:w="655" w:type="dxa"/>
            <w:noWrap/>
            <w:vAlign w:val="bottom"/>
          </w:tcPr>
          <w:p w14:paraId="7C958C45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0331D8B" w14:textId="77777777" w:rsidR="00452237" w:rsidRPr="00AE7F1C" w:rsidRDefault="00452237" w:rsidP="0016027A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3" w:type="dxa"/>
            <w:noWrap/>
            <w:vAlign w:val="bottom"/>
          </w:tcPr>
          <w:p w14:paraId="14011552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89BAAA2" w14:textId="77777777" w:rsidR="00452237" w:rsidRPr="00AE7F1C" w:rsidRDefault="00452237" w:rsidP="0016027A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6EDB309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7FA4439" w14:textId="77777777" w:rsidR="00452237" w:rsidRPr="00AE7F1C" w:rsidRDefault="00452237" w:rsidP="0016027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57182462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5438B02C" w14:textId="77777777" w:rsidR="00452237" w:rsidRPr="00AE7F1C" w:rsidRDefault="00452237" w:rsidP="0016027A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DCB6965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F970044" w14:textId="77777777" w:rsidR="00452237" w:rsidRPr="00AE7F1C" w:rsidRDefault="00452237" w:rsidP="0016027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noWrap/>
            <w:vAlign w:val="bottom"/>
          </w:tcPr>
          <w:p w14:paraId="7EF1E97F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0" w:type="dxa"/>
          </w:tcPr>
          <w:p w14:paraId="2197A134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7" w:type="dxa"/>
            <w:vAlign w:val="bottom"/>
          </w:tcPr>
          <w:p w14:paraId="5110094D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7" w:type="dxa"/>
            <w:gridSpan w:val="2"/>
          </w:tcPr>
          <w:p w14:paraId="6F41BEC3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vAlign w:val="bottom"/>
          </w:tcPr>
          <w:p w14:paraId="48403F57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63CADA39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vAlign w:val="bottom"/>
          </w:tcPr>
          <w:p w14:paraId="7822B2F1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8" w:type="dxa"/>
          </w:tcPr>
          <w:p w14:paraId="6637B984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02D4E170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3BD9290E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</w:tcPr>
          <w:p w14:paraId="1508CDBD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</w:tcPr>
          <w:p w14:paraId="0DC9995D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</w:tcPr>
          <w:p w14:paraId="0A0D4620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A47FC16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769EB640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41C2A26C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62DDD5BC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981918" w:rsidRPr="00AE7F1C" w14:paraId="790D2105" w14:textId="77777777" w:rsidTr="0016027A">
        <w:trPr>
          <w:trHeight w:val="101"/>
        </w:trPr>
        <w:tc>
          <w:tcPr>
            <w:tcW w:w="2426" w:type="dxa"/>
            <w:noWrap/>
            <w:vAlign w:val="bottom"/>
            <w:hideMark/>
          </w:tcPr>
          <w:p w14:paraId="63E83D40" w14:textId="77777777" w:rsidR="00981918" w:rsidRPr="00AE7F1C" w:rsidRDefault="00981918" w:rsidP="009819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655" w:type="dxa"/>
            <w:noWrap/>
            <w:vAlign w:val="bottom"/>
          </w:tcPr>
          <w:p w14:paraId="5F82BEF4" w14:textId="7FB99C12" w:rsidR="00981918" w:rsidRPr="00AE7F1C" w:rsidRDefault="003F6926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531</w:t>
            </w:r>
          </w:p>
        </w:tc>
        <w:tc>
          <w:tcPr>
            <w:tcW w:w="236" w:type="dxa"/>
            <w:noWrap/>
            <w:vAlign w:val="bottom"/>
          </w:tcPr>
          <w:p w14:paraId="35E47666" w14:textId="77777777" w:rsidR="00981918" w:rsidRPr="00AE7F1C" w:rsidRDefault="00981918" w:rsidP="0098191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3" w:type="dxa"/>
            <w:noWrap/>
            <w:vAlign w:val="bottom"/>
          </w:tcPr>
          <w:p w14:paraId="189F0624" w14:textId="0045E619" w:rsidR="00981918" w:rsidRPr="00AE7F1C" w:rsidRDefault="003F6926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568</w:t>
            </w:r>
          </w:p>
        </w:tc>
        <w:tc>
          <w:tcPr>
            <w:tcW w:w="236" w:type="dxa"/>
          </w:tcPr>
          <w:p w14:paraId="27BB59D0" w14:textId="77777777" w:rsidR="00981918" w:rsidRPr="00AE7F1C" w:rsidRDefault="00981918" w:rsidP="00981918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9714605" w14:textId="549129B6" w:rsidR="00981918" w:rsidRPr="00AE7F1C" w:rsidRDefault="003F6926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309</w:t>
            </w:r>
          </w:p>
        </w:tc>
        <w:tc>
          <w:tcPr>
            <w:tcW w:w="236" w:type="dxa"/>
            <w:noWrap/>
          </w:tcPr>
          <w:p w14:paraId="69981644" w14:textId="77777777" w:rsidR="00981918" w:rsidRPr="00AE7F1C" w:rsidRDefault="00981918" w:rsidP="0098191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0A9B107D" w14:textId="6F3C185D" w:rsidR="00981918" w:rsidRPr="00AE7F1C" w:rsidRDefault="003F6926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232</w:t>
            </w:r>
          </w:p>
        </w:tc>
        <w:tc>
          <w:tcPr>
            <w:tcW w:w="238" w:type="dxa"/>
            <w:noWrap/>
            <w:vAlign w:val="bottom"/>
          </w:tcPr>
          <w:p w14:paraId="79D44075" w14:textId="77777777" w:rsidR="00981918" w:rsidRPr="00AE7F1C" w:rsidRDefault="00981918" w:rsidP="00981918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EB9B96B" w14:textId="345F6288" w:rsidR="00981918" w:rsidRPr="00AE7F1C" w:rsidRDefault="003F6926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117</w:t>
            </w:r>
          </w:p>
        </w:tc>
        <w:tc>
          <w:tcPr>
            <w:tcW w:w="236" w:type="dxa"/>
            <w:noWrap/>
            <w:vAlign w:val="bottom"/>
          </w:tcPr>
          <w:p w14:paraId="160B33E3" w14:textId="77777777" w:rsidR="00981918" w:rsidRPr="00AE7F1C" w:rsidRDefault="00981918" w:rsidP="0098191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noWrap/>
            <w:vAlign w:val="bottom"/>
          </w:tcPr>
          <w:p w14:paraId="46D2422A" w14:textId="09A9C82F" w:rsidR="00981918" w:rsidRPr="00AE7F1C" w:rsidRDefault="003F6926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155</w:t>
            </w:r>
          </w:p>
        </w:tc>
        <w:tc>
          <w:tcPr>
            <w:tcW w:w="240" w:type="dxa"/>
            <w:vAlign w:val="bottom"/>
          </w:tcPr>
          <w:p w14:paraId="0B410FAA" w14:textId="77777777" w:rsidR="00981918" w:rsidRPr="00AE7F1C" w:rsidRDefault="00981918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7" w:type="dxa"/>
            <w:vAlign w:val="bottom"/>
          </w:tcPr>
          <w:p w14:paraId="5A02AE65" w14:textId="446F560F" w:rsidR="00981918" w:rsidRPr="00AE7F1C" w:rsidRDefault="003F6926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561</w:t>
            </w:r>
          </w:p>
        </w:tc>
        <w:tc>
          <w:tcPr>
            <w:tcW w:w="247" w:type="dxa"/>
            <w:gridSpan w:val="2"/>
            <w:vAlign w:val="bottom"/>
          </w:tcPr>
          <w:p w14:paraId="33E93707" w14:textId="77777777" w:rsidR="00981918" w:rsidRPr="00AE7F1C" w:rsidRDefault="00981918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vAlign w:val="bottom"/>
          </w:tcPr>
          <w:p w14:paraId="14F0D552" w14:textId="0DBE1CD6" w:rsidR="00981918" w:rsidRPr="00AE7F1C" w:rsidRDefault="003F6926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745</w:t>
            </w:r>
          </w:p>
        </w:tc>
        <w:tc>
          <w:tcPr>
            <w:tcW w:w="270" w:type="dxa"/>
          </w:tcPr>
          <w:p w14:paraId="76347318" w14:textId="77777777" w:rsidR="00981918" w:rsidRPr="00AE7F1C" w:rsidRDefault="00981918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vAlign w:val="bottom"/>
          </w:tcPr>
          <w:p w14:paraId="5530446C" w14:textId="2AD6E860" w:rsidR="00981918" w:rsidRPr="00AE7F1C" w:rsidRDefault="003F6926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93224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373</w:t>
            </w:r>
          </w:p>
        </w:tc>
        <w:tc>
          <w:tcPr>
            <w:tcW w:w="248" w:type="dxa"/>
            <w:vAlign w:val="bottom"/>
          </w:tcPr>
          <w:p w14:paraId="37BDC1DF" w14:textId="77777777" w:rsidR="00981918" w:rsidRPr="00AE7F1C" w:rsidRDefault="00981918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05C34B4D" w14:textId="4B3610F4" w:rsidR="00981918" w:rsidRPr="00AE7F1C" w:rsidRDefault="003F6926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981918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086</w:t>
            </w:r>
          </w:p>
        </w:tc>
        <w:tc>
          <w:tcPr>
            <w:tcW w:w="236" w:type="dxa"/>
          </w:tcPr>
          <w:p w14:paraId="302C80CC" w14:textId="77777777" w:rsidR="00981918" w:rsidRPr="00AE7F1C" w:rsidRDefault="00981918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3655D1F3" w14:textId="622A3B76" w:rsidR="00981918" w:rsidRPr="00AE7F1C" w:rsidRDefault="003F6926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170</w:t>
            </w:r>
          </w:p>
        </w:tc>
        <w:tc>
          <w:tcPr>
            <w:tcW w:w="237" w:type="dxa"/>
          </w:tcPr>
          <w:p w14:paraId="156427D4" w14:textId="77777777" w:rsidR="00981918" w:rsidRPr="00AE7F1C" w:rsidRDefault="00981918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vAlign w:val="bottom"/>
          </w:tcPr>
          <w:p w14:paraId="3E58AD9B" w14:textId="474E3C93" w:rsidR="00981918" w:rsidRPr="00AE7F1C" w:rsidRDefault="003F6926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75</w:t>
            </w:r>
          </w:p>
        </w:tc>
        <w:tc>
          <w:tcPr>
            <w:tcW w:w="236" w:type="dxa"/>
            <w:vAlign w:val="bottom"/>
          </w:tcPr>
          <w:p w14:paraId="6B08F8FC" w14:textId="77777777" w:rsidR="00981918" w:rsidRPr="00AE7F1C" w:rsidRDefault="00981918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5244C80B" w14:textId="36F705B0" w:rsidR="00981918" w:rsidRPr="00AE7F1C" w:rsidRDefault="003F6926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="0093224E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061</w:t>
            </w:r>
          </w:p>
        </w:tc>
        <w:tc>
          <w:tcPr>
            <w:tcW w:w="270" w:type="dxa"/>
          </w:tcPr>
          <w:p w14:paraId="33BB2870" w14:textId="77777777" w:rsidR="00981918" w:rsidRPr="00AE7F1C" w:rsidRDefault="00981918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2E0B0D61" w14:textId="37AC2A72" w:rsidR="00981918" w:rsidRPr="00AE7F1C" w:rsidRDefault="003F6926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981918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861</w:t>
            </w:r>
          </w:p>
        </w:tc>
      </w:tr>
      <w:tr w:rsidR="00981918" w:rsidRPr="00AE7F1C" w14:paraId="4E80354F" w14:textId="77777777" w:rsidTr="0016027A">
        <w:trPr>
          <w:trHeight w:val="182"/>
        </w:trPr>
        <w:tc>
          <w:tcPr>
            <w:tcW w:w="2426" w:type="dxa"/>
            <w:noWrap/>
            <w:vAlign w:val="bottom"/>
            <w:hideMark/>
          </w:tcPr>
          <w:p w14:paraId="07B8B468" w14:textId="77777777" w:rsidR="00981918" w:rsidRPr="00AE7F1C" w:rsidRDefault="00981918" w:rsidP="009819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EDA95C" w14:textId="5ECFC8DF" w:rsidR="00981918" w:rsidRPr="00AE7F1C" w:rsidRDefault="003F6926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noWrap/>
            <w:vAlign w:val="bottom"/>
          </w:tcPr>
          <w:p w14:paraId="5F87155F" w14:textId="77777777" w:rsidR="00981918" w:rsidRPr="00AE7F1C" w:rsidRDefault="00981918" w:rsidP="0098191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4BCD61" w14:textId="089CFBBC" w:rsidR="00981918" w:rsidRPr="00AE7F1C" w:rsidRDefault="003F6926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36" w:type="dxa"/>
          </w:tcPr>
          <w:p w14:paraId="6312E358" w14:textId="77777777" w:rsidR="00981918" w:rsidRPr="00AE7F1C" w:rsidRDefault="00981918" w:rsidP="00981918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A89064" w14:textId="416A4F0C" w:rsidR="00981918" w:rsidRPr="00AE7F1C" w:rsidRDefault="003F6926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236" w:type="dxa"/>
            <w:noWrap/>
          </w:tcPr>
          <w:p w14:paraId="6BB83BF8" w14:textId="77777777" w:rsidR="00981918" w:rsidRPr="00AE7F1C" w:rsidRDefault="00981918" w:rsidP="0098191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E18BA9" w14:textId="027EC900" w:rsidR="00981918" w:rsidRPr="00AE7F1C" w:rsidRDefault="003F6926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238" w:type="dxa"/>
            <w:noWrap/>
            <w:vAlign w:val="bottom"/>
          </w:tcPr>
          <w:p w14:paraId="08B7A1E6" w14:textId="77777777" w:rsidR="00981918" w:rsidRPr="00AE7F1C" w:rsidRDefault="00981918" w:rsidP="00981918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CA9D52" w14:textId="76C1DE34" w:rsidR="00981918" w:rsidRPr="00AE7F1C" w:rsidRDefault="003F6926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</w:tcPr>
          <w:p w14:paraId="0301FF13" w14:textId="77777777" w:rsidR="00981918" w:rsidRPr="00AE7F1C" w:rsidRDefault="00981918" w:rsidP="0098191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A33CC9" w14:textId="2F940540" w:rsidR="00981918" w:rsidRPr="00AE7F1C" w:rsidRDefault="003F6926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40" w:type="dxa"/>
            <w:vAlign w:val="bottom"/>
          </w:tcPr>
          <w:p w14:paraId="575FF6C3" w14:textId="77777777" w:rsidR="00981918" w:rsidRPr="00AE7F1C" w:rsidRDefault="00981918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8A7E78" w14:textId="0A130528" w:rsidR="00981918" w:rsidRPr="00AE7F1C" w:rsidRDefault="003F6926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247" w:type="dxa"/>
            <w:gridSpan w:val="2"/>
            <w:vAlign w:val="bottom"/>
          </w:tcPr>
          <w:p w14:paraId="37227D16" w14:textId="77777777" w:rsidR="00981918" w:rsidRPr="00AE7F1C" w:rsidRDefault="00981918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259760" w14:textId="6590CE4D" w:rsidR="00981918" w:rsidRPr="00AE7F1C" w:rsidRDefault="003F6926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270" w:type="dxa"/>
          </w:tcPr>
          <w:p w14:paraId="5A2D044E" w14:textId="77777777" w:rsidR="00981918" w:rsidRPr="00AE7F1C" w:rsidRDefault="00981918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0B1AA7" w14:textId="142FED1A" w:rsidR="00981918" w:rsidRPr="00AE7F1C" w:rsidRDefault="003F6926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48" w:type="dxa"/>
          </w:tcPr>
          <w:p w14:paraId="210A24E1" w14:textId="77777777" w:rsidR="00981918" w:rsidRPr="00AE7F1C" w:rsidRDefault="00981918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3585A9" w14:textId="6DC34CBA" w:rsidR="00981918" w:rsidRPr="00AE7F1C" w:rsidRDefault="003F6926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</w:tcPr>
          <w:p w14:paraId="29556788" w14:textId="77777777" w:rsidR="00981918" w:rsidRPr="00AE7F1C" w:rsidRDefault="00981918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719CA7" w14:textId="253DEA16" w:rsidR="00981918" w:rsidRPr="00AE7F1C" w:rsidRDefault="003F6926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237" w:type="dxa"/>
          </w:tcPr>
          <w:p w14:paraId="3D93A11D" w14:textId="77777777" w:rsidR="00981918" w:rsidRPr="00AE7F1C" w:rsidRDefault="00981918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98A555" w14:textId="5F89E57C" w:rsidR="00981918" w:rsidRPr="00AE7F1C" w:rsidRDefault="003F6926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236" w:type="dxa"/>
          </w:tcPr>
          <w:p w14:paraId="720B98E0" w14:textId="77777777" w:rsidR="00981918" w:rsidRPr="00AE7F1C" w:rsidRDefault="00981918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F4B1E6" w14:textId="28456529" w:rsidR="00981918" w:rsidRPr="00AE7F1C" w:rsidRDefault="003F6926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117</w:t>
            </w:r>
          </w:p>
        </w:tc>
        <w:tc>
          <w:tcPr>
            <w:tcW w:w="270" w:type="dxa"/>
          </w:tcPr>
          <w:p w14:paraId="6359AD61" w14:textId="77777777" w:rsidR="00981918" w:rsidRPr="00AE7F1C" w:rsidRDefault="00981918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5D4081" w14:textId="1A9EB78B" w:rsidR="00981918" w:rsidRPr="00AE7F1C" w:rsidRDefault="003F6926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125</w:t>
            </w:r>
          </w:p>
        </w:tc>
      </w:tr>
      <w:tr w:rsidR="00981918" w:rsidRPr="00AE7F1C" w14:paraId="669E6579" w14:textId="77777777" w:rsidTr="0016027A">
        <w:trPr>
          <w:trHeight w:val="154"/>
        </w:trPr>
        <w:tc>
          <w:tcPr>
            <w:tcW w:w="2426" w:type="dxa"/>
            <w:vAlign w:val="bottom"/>
            <w:hideMark/>
          </w:tcPr>
          <w:p w14:paraId="2789E421" w14:textId="77777777" w:rsidR="00981918" w:rsidRPr="00AE7F1C" w:rsidRDefault="00981918" w:rsidP="009819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019AF4" w14:textId="0E424F33" w:rsidR="00981918" w:rsidRPr="00AE7F1C" w:rsidRDefault="003F6926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534</w:t>
            </w:r>
          </w:p>
        </w:tc>
        <w:tc>
          <w:tcPr>
            <w:tcW w:w="236" w:type="dxa"/>
            <w:vAlign w:val="bottom"/>
          </w:tcPr>
          <w:p w14:paraId="08A28219" w14:textId="77777777" w:rsidR="00981918" w:rsidRPr="00AE7F1C" w:rsidRDefault="00981918" w:rsidP="00981918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65AB82" w14:textId="7901F2A1" w:rsidR="00981918" w:rsidRPr="00AE7F1C" w:rsidRDefault="003F6926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579</w:t>
            </w:r>
          </w:p>
        </w:tc>
        <w:tc>
          <w:tcPr>
            <w:tcW w:w="236" w:type="dxa"/>
          </w:tcPr>
          <w:p w14:paraId="20717D6F" w14:textId="77777777" w:rsidR="00981918" w:rsidRPr="00AE7F1C" w:rsidRDefault="00981918" w:rsidP="0098191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E5D1AF" w14:textId="1D0DEDE7" w:rsidR="00981918" w:rsidRPr="00AE7F1C" w:rsidRDefault="003F6926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344</w:t>
            </w:r>
          </w:p>
        </w:tc>
        <w:tc>
          <w:tcPr>
            <w:tcW w:w="236" w:type="dxa"/>
          </w:tcPr>
          <w:p w14:paraId="57A9EF8E" w14:textId="77777777" w:rsidR="00981918" w:rsidRPr="00AE7F1C" w:rsidRDefault="00981918" w:rsidP="0098191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57F148" w14:textId="7C9A5C78" w:rsidR="00981918" w:rsidRPr="00AE7F1C" w:rsidRDefault="003F6926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265</w:t>
            </w:r>
          </w:p>
        </w:tc>
        <w:tc>
          <w:tcPr>
            <w:tcW w:w="238" w:type="dxa"/>
            <w:vAlign w:val="bottom"/>
          </w:tcPr>
          <w:p w14:paraId="21D010B4" w14:textId="77777777" w:rsidR="00981918" w:rsidRPr="00AE7F1C" w:rsidRDefault="00981918" w:rsidP="0098191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1D900C" w14:textId="6581F9CB" w:rsidR="00981918" w:rsidRPr="00AE7F1C" w:rsidRDefault="003F6926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118</w:t>
            </w:r>
          </w:p>
        </w:tc>
        <w:tc>
          <w:tcPr>
            <w:tcW w:w="236" w:type="dxa"/>
          </w:tcPr>
          <w:p w14:paraId="772C0136" w14:textId="77777777" w:rsidR="00981918" w:rsidRPr="00AE7F1C" w:rsidRDefault="00981918" w:rsidP="0098191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376130" w14:textId="7C4146B3" w:rsidR="00981918" w:rsidRPr="00AE7F1C" w:rsidRDefault="003F6926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159</w:t>
            </w:r>
          </w:p>
        </w:tc>
        <w:tc>
          <w:tcPr>
            <w:tcW w:w="240" w:type="dxa"/>
            <w:vAlign w:val="bottom"/>
          </w:tcPr>
          <w:p w14:paraId="5D984FEB" w14:textId="77777777" w:rsidR="00981918" w:rsidRPr="00AE7F1C" w:rsidRDefault="00981918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3ED059" w14:textId="5BB3676B" w:rsidR="00981918" w:rsidRPr="00AE7F1C" w:rsidRDefault="003F6926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589</w:t>
            </w:r>
          </w:p>
        </w:tc>
        <w:tc>
          <w:tcPr>
            <w:tcW w:w="247" w:type="dxa"/>
            <w:gridSpan w:val="2"/>
            <w:vAlign w:val="bottom"/>
          </w:tcPr>
          <w:p w14:paraId="7FCBC856" w14:textId="77777777" w:rsidR="00981918" w:rsidRPr="00AE7F1C" w:rsidRDefault="00981918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D17B8F" w14:textId="0BF07B95" w:rsidR="00981918" w:rsidRPr="00AE7F1C" w:rsidRDefault="003F6926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795</w:t>
            </w:r>
          </w:p>
        </w:tc>
        <w:tc>
          <w:tcPr>
            <w:tcW w:w="270" w:type="dxa"/>
          </w:tcPr>
          <w:p w14:paraId="4A7E0194" w14:textId="77777777" w:rsidR="00981918" w:rsidRPr="00AE7F1C" w:rsidRDefault="00981918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0F626E" w14:textId="1316D30A" w:rsidR="00981918" w:rsidRPr="00AE7F1C" w:rsidRDefault="003F6926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93224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382</w:t>
            </w:r>
          </w:p>
        </w:tc>
        <w:tc>
          <w:tcPr>
            <w:tcW w:w="248" w:type="dxa"/>
          </w:tcPr>
          <w:p w14:paraId="6C4003BA" w14:textId="77777777" w:rsidR="00981918" w:rsidRPr="00AE7F1C" w:rsidRDefault="00981918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DBFABE" w14:textId="5BA95168" w:rsidR="00981918" w:rsidRPr="00AE7F1C" w:rsidRDefault="003F6926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981918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091</w:t>
            </w:r>
          </w:p>
        </w:tc>
        <w:tc>
          <w:tcPr>
            <w:tcW w:w="236" w:type="dxa"/>
          </w:tcPr>
          <w:p w14:paraId="082F34C0" w14:textId="77777777" w:rsidR="00981918" w:rsidRPr="00AE7F1C" w:rsidRDefault="00981918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07689E" w14:textId="32E45B1B" w:rsidR="00981918" w:rsidRPr="00AE7F1C" w:rsidRDefault="003F6926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211</w:t>
            </w:r>
          </w:p>
        </w:tc>
        <w:tc>
          <w:tcPr>
            <w:tcW w:w="237" w:type="dxa"/>
          </w:tcPr>
          <w:p w14:paraId="35453816" w14:textId="77777777" w:rsidR="00981918" w:rsidRPr="00AE7F1C" w:rsidRDefault="00981918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8570CB" w14:textId="18036B28" w:rsidR="00981918" w:rsidRPr="00AE7F1C" w:rsidRDefault="003F6926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97</w:t>
            </w:r>
          </w:p>
        </w:tc>
        <w:tc>
          <w:tcPr>
            <w:tcW w:w="236" w:type="dxa"/>
          </w:tcPr>
          <w:p w14:paraId="0944FC8F" w14:textId="77777777" w:rsidR="00981918" w:rsidRPr="00AE7F1C" w:rsidRDefault="00981918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99A123" w14:textId="51809EAF" w:rsidR="00981918" w:rsidRPr="00AE7F1C" w:rsidRDefault="003F6926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93224E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178</w:t>
            </w:r>
          </w:p>
        </w:tc>
        <w:tc>
          <w:tcPr>
            <w:tcW w:w="270" w:type="dxa"/>
          </w:tcPr>
          <w:p w14:paraId="3EC7957B" w14:textId="77777777" w:rsidR="00981918" w:rsidRPr="00AE7F1C" w:rsidRDefault="00981918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BE5A64" w14:textId="6E0B7EB9" w:rsidR="00981918" w:rsidRPr="00AE7F1C" w:rsidRDefault="003F6926" w:rsidP="00981918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981918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986</w:t>
            </w:r>
          </w:p>
        </w:tc>
      </w:tr>
      <w:tr w:rsidR="00981918" w:rsidRPr="00AE7F1C" w14:paraId="4DA655DB" w14:textId="77777777" w:rsidTr="0016027A">
        <w:trPr>
          <w:trHeight w:val="30"/>
        </w:trPr>
        <w:tc>
          <w:tcPr>
            <w:tcW w:w="2426" w:type="dxa"/>
            <w:noWrap/>
            <w:vAlign w:val="bottom"/>
          </w:tcPr>
          <w:p w14:paraId="65A7C72B" w14:textId="77777777" w:rsidR="00981918" w:rsidRPr="00AE7F1C" w:rsidRDefault="00981918" w:rsidP="009819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5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090B242" w14:textId="77777777" w:rsidR="00981918" w:rsidRPr="00AE7F1C" w:rsidRDefault="00981918" w:rsidP="0098191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A136E8E" w14:textId="77777777" w:rsidR="00981918" w:rsidRPr="00AE7F1C" w:rsidRDefault="00981918" w:rsidP="009819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6854308" w14:textId="77777777" w:rsidR="00981918" w:rsidRPr="00AE7F1C" w:rsidRDefault="00981918" w:rsidP="0098191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51697713" w14:textId="77777777" w:rsidR="00981918" w:rsidRPr="00AE7F1C" w:rsidRDefault="00981918" w:rsidP="009819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560A06B1" w14:textId="77777777" w:rsidR="00981918" w:rsidRPr="00AE7F1C" w:rsidRDefault="00981918" w:rsidP="0098191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59AF98A1" w14:textId="77777777" w:rsidR="00981918" w:rsidRPr="00AE7F1C" w:rsidRDefault="00981918" w:rsidP="009819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407F3AA5" w14:textId="77777777" w:rsidR="00981918" w:rsidRPr="00AE7F1C" w:rsidRDefault="00981918" w:rsidP="0098191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6BF9A3D4" w14:textId="77777777" w:rsidR="00981918" w:rsidRPr="00AE7F1C" w:rsidRDefault="00981918" w:rsidP="009819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30EFEB0" w14:textId="77777777" w:rsidR="00981918" w:rsidRPr="00AE7F1C" w:rsidRDefault="00981918" w:rsidP="0098191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514D9DBF" w14:textId="77777777" w:rsidR="00981918" w:rsidRPr="00AE7F1C" w:rsidRDefault="00981918" w:rsidP="009819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9A9933C" w14:textId="77777777" w:rsidR="00981918" w:rsidRPr="00AE7F1C" w:rsidRDefault="00981918" w:rsidP="0098191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</w:tcPr>
          <w:p w14:paraId="69823F62" w14:textId="77777777" w:rsidR="00981918" w:rsidRPr="00AE7F1C" w:rsidRDefault="00981918" w:rsidP="0098191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4C68398" w14:textId="77777777" w:rsidR="00981918" w:rsidRPr="00AE7F1C" w:rsidRDefault="00981918" w:rsidP="0098191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0EB334C4" w14:textId="77777777" w:rsidR="00981918" w:rsidRPr="00AE7F1C" w:rsidRDefault="00981918" w:rsidP="0098191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BFBEED1" w14:textId="77777777" w:rsidR="00981918" w:rsidRPr="00AE7F1C" w:rsidRDefault="00981918" w:rsidP="0098191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70" w:type="dxa"/>
          </w:tcPr>
          <w:p w14:paraId="5B057076" w14:textId="77777777" w:rsidR="00981918" w:rsidRPr="00AE7F1C" w:rsidRDefault="00981918" w:rsidP="0098191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B842F8" w14:textId="77777777" w:rsidR="00981918" w:rsidRPr="00AE7F1C" w:rsidRDefault="00981918" w:rsidP="0098191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</w:tcPr>
          <w:p w14:paraId="09EE17B6" w14:textId="77777777" w:rsidR="00981918" w:rsidRPr="00AE7F1C" w:rsidRDefault="00981918" w:rsidP="0098191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E105F16" w14:textId="77777777" w:rsidR="00981918" w:rsidRPr="00AE7F1C" w:rsidRDefault="00981918" w:rsidP="0098191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251C8AC9" w14:textId="77777777" w:rsidR="00981918" w:rsidRPr="00AE7F1C" w:rsidRDefault="00981918" w:rsidP="0098191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30518E9" w14:textId="77777777" w:rsidR="00981918" w:rsidRPr="00AE7F1C" w:rsidRDefault="00981918" w:rsidP="0098191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</w:tcPr>
          <w:p w14:paraId="05997EF6" w14:textId="77777777" w:rsidR="00981918" w:rsidRPr="00AE7F1C" w:rsidRDefault="00981918" w:rsidP="0098191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A84E73" w14:textId="77777777" w:rsidR="00981918" w:rsidRPr="00AE7F1C" w:rsidRDefault="00981918" w:rsidP="0098191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0FD67CA1" w14:textId="77777777" w:rsidR="00981918" w:rsidRPr="00AE7F1C" w:rsidRDefault="00981918" w:rsidP="0098191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77E0DD" w14:textId="77777777" w:rsidR="00981918" w:rsidRPr="00AE7F1C" w:rsidRDefault="00981918" w:rsidP="0098191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3BFA56DA" w14:textId="77777777" w:rsidR="00981918" w:rsidRPr="00AE7F1C" w:rsidRDefault="00981918" w:rsidP="0098191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DE2B780" w14:textId="77777777" w:rsidR="00981918" w:rsidRPr="00AE7F1C" w:rsidRDefault="00981918" w:rsidP="0098191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981918" w:rsidRPr="00AE7F1C" w14:paraId="1A9542FB" w14:textId="77777777" w:rsidTr="0016027A">
        <w:trPr>
          <w:trHeight w:val="60"/>
        </w:trPr>
        <w:tc>
          <w:tcPr>
            <w:tcW w:w="2426" w:type="dxa"/>
            <w:noWrap/>
            <w:vAlign w:val="bottom"/>
            <w:hideMark/>
          </w:tcPr>
          <w:p w14:paraId="0138A0C8" w14:textId="77777777" w:rsidR="00981918" w:rsidRPr="00AE7F1C" w:rsidRDefault="00981918" w:rsidP="009819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การจำแนกรายได้</w:t>
            </w:r>
          </w:p>
        </w:tc>
        <w:tc>
          <w:tcPr>
            <w:tcW w:w="655" w:type="dxa"/>
            <w:noWrap/>
            <w:vAlign w:val="bottom"/>
          </w:tcPr>
          <w:p w14:paraId="747CD38C" w14:textId="77777777" w:rsidR="00981918" w:rsidRPr="00AE7F1C" w:rsidRDefault="00981918" w:rsidP="0098191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73CC9938" w14:textId="77777777" w:rsidR="00981918" w:rsidRPr="00AE7F1C" w:rsidRDefault="00981918" w:rsidP="009819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noWrap/>
            <w:vAlign w:val="bottom"/>
          </w:tcPr>
          <w:p w14:paraId="0B1EEC5D" w14:textId="77777777" w:rsidR="00981918" w:rsidRPr="00AE7F1C" w:rsidRDefault="00981918" w:rsidP="0098191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3C5E585E" w14:textId="77777777" w:rsidR="00981918" w:rsidRPr="00AE7F1C" w:rsidRDefault="00981918" w:rsidP="009819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0A70EAEA" w14:textId="77777777" w:rsidR="00981918" w:rsidRPr="00AE7F1C" w:rsidRDefault="00981918" w:rsidP="0098191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28F0C18A" w14:textId="77777777" w:rsidR="00981918" w:rsidRPr="00AE7F1C" w:rsidRDefault="00981918" w:rsidP="009819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373D9D41" w14:textId="77777777" w:rsidR="00981918" w:rsidRPr="00AE7F1C" w:rsidRDefault="00981918" w:rsidP="0098191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51C6A373" w14:textId="77777777" w:rsidR="00981918" w:rsidRPr="00AE7F1C" w:rsidRDefault="00981918" w:rsidP="009819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C794EA4" w14:textId="77777777" w:rsidR="00981918" w:rsidRPr="00AE7F1C" w:rsidRDefault="00981918" w:rsidP="0098191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64CAB794" w14:textId="77777777" w:rsidR="00981918" w:rsidRPr="00AE7F1C" w:rsidRDefault="00981918" w:rsidP="009819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4FF185FA" w14:textId="77777777" w:rsidR="00981918" w:rsidRPr="00AE7F1C" w:rsidRDefault="00981918" w:rsidP="0098191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</w:tcPr>
          <w:p w14:paraId="7FADA028" w14:textId="77777777" w:rsidR="00981918" w:rsidRPr="00AE7F1C" w:rsidRDefault="00981918" w:rsidP="0098191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7" w:type="dxa"/>
            <w:vAlign w:val="bottom"/>
          </w:tcPr>
          <w:p w14:paraId="42E624A7" w14:textId="77777777" w:rsidR="00981918" w:rsidRPr="00AE7F1C" w:rsidRDefault="00981918" w:rsidP="0098191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1218F9E8" w14:textId="77777777" w:rsidR="00981918" w:rsidRPr="00AE7F1C" w:rsidRDefault="00981918" w:rsidP="0098191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6337E796" w14:textId="77777777" w:rsidR="00981918" w:rsidRPr="00AE7F1C" w:rsidRDefault="00981918" w:rsidP="0098191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72BC4912" w14:textId="77777777" w:rsidR="00981918" w:rsidRPr="00AE7F1C" w:rsidRDefault="00981918" w:rsidP="0098191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3C4C20BD" w14:textId="77777777" w:rsidR="00981918" w:rsidRPr="00AE7F1C" w:rsidRDefault="00981918" w:rsidP="0098191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</w:tcPr>
          <w:p w14:paraId="4F90CD66" w14:textId="77777777" w:rsidR="00981918" w:rsidRPr="00AE7F1C" w:rsidRDefault="00981918" w:rsidP="0098191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1249AA0" w14:textId="77777777" w:rsidR="00981918" w:rsidRPr="00AE7F1C" w:rsidRDefault="00981918" w:rsidP="0098191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744C940F" w14:textId="77777777" w:rsidR="00981918" w:rsidRPr="00AE7F1C" w:rsidRDefault="00981918" w:rsidP="0098191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38D8FC89" w14:textId="77777777" w:rsidR="00981918" w:rsidRPr="00AE7F1C" w:rsidRDefault="00981918" w:rsidP="0098191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</w:tcPr>
          <w:p w14:paraId="775CE729" w14:textId="77777777" w:rsidR="00981918" w:rsidRPr="00AE7F1C" w:rsidRDefault="00981918" w:rsidP="0098191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04" w:type="dxa"/>
          </w:tcPr>
          <w:p w14:paraId="421D1677" w14:textId="77777777" w:rsidR="00981918" w:rsidRPr="00AE7F1C" w:rsidRDefault="00981918" w:rsidP="0098191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70F3B5C2" w14:textId="77777777" w:rsidR="00981918" w:rsidRPr="00AE7F1C" w:rsidRDefault="00981918" w:rsidP="0098191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5090CE35" w14:textId="77777777" w:rsidR="00981918" w:rsidRPr="00AE7F1C" w:rsidRDefault="00981918" w:rsidP="0098191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5E43B579" w14:textId="77777777" w:rsidR="00981918" w:rsidRPr="00AE7F1C" w:rsidRDefault="00981918" w:rsidP="0098191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4" w:type="dxa"/>
            <w:gridSpan w:val="2"/>
          </w:tcPr>
          <w:p w14:paraId="6695C436" w14:textId="77777777" w:rsidR="00981918" w:rsidRPr="00AE7F1C" w:rsidRDefault="00981918" w:rsidP="0098191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981918" w:rsidRPr="00AE7F1C" w14:paraId="39BF1B40" w14:textId="77777777" w:rsidTr="0016027A">
        <w:trPr>
          <w:trHeight w:val="155"/>
        </w:trPr>
        <w:tc>
          <w:tcPr>
            <w:tcW w:w="2426" w:type="dxa"/>
            <w:noWrap/>
            <w:vAlign w:val="bottom"/>
            <w:hideMark/>
          </w:tcPr>
          <w:p w14:paraId="6B375838" w14:textId="77777777" w:rsidR="00981918" w:rsidRPr="00AE7F1C" w:rsidRDefault="00981918" w:rsidP="009819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655" w:type="dxa"/>
            <w:noWrap/>
            <w:vAlign w:val="bottom"/>
          </w:tcPr>
          <w:p w14:paraId="45404FA9" w14:textId="77777777" w:rsidR="00981918" w:rsidRPr="00AE7F1C" w:rsidRDefault="00981918" w:rsidP="0098191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F3CCED9" w14:textId="77777777" w:rsidR="00981918" w:rsidRPr="00AE7F1C" w:rsidRDefault="00981918" w:rsidP="009819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noWrap/>
            <w:vAlign w:val="bottom"/>
          </w:tcPr>
          <w:p w14:paraId="6AD84D78" w14:textId="5B605BBD" w:rsidR="00981918" w:rsidRPr="00AE7F1C" w:rsidRDefault="00981918" w:rsidP="0098191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0720F15A" w14:textId="77777777" w:rsidR="00981918" w:rsidRPr="00AE7F1C" w:rsidRDefault="00981918" w:rsidP="009819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5D7CDCF" w14:textId="77777777" w:rsidR="00981918" w:rsidRPr="00AE7F1C" w:rsidRDefault="00981918" w:rsidP="0098191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2FF35F3" w14:textId="77777777" w:rsidR="00981918" w:rsidRPr="00AE7F1C" w:rsidRDefault="00981918" w:rsidP="009819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3C56425" w14:textId="77777777" w:rsidR="00981918" w:rsidRPr="00AE7F1C" w:rsidRDefault="00981918" w:rsidP="0098191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269FDA7A" w14:textId="77777777" w:rsidR="00981918" w:rsidRPr="00AE7F1C" w:rsidRDefault="00981918" w:rsidP="009819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D8D3789" w14:textId="77777777" w:rsidR="00981918" w:rsidRPr="00AE7F1C" w:rsidRDefault="00981918" w:rsidP="0098191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0D986BF9" w14:textId="77777777" w:rsidR="00981918" w:rsidRPr="00AE7F1C" w:rsidRDefault="00981918" w:rsidP="009819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2B72E3D5" w14:textId="77777777" w:rsidR="00981918" w:rsidRPr="00AE7F1C" w:rsidRDefault="00981918" w:rsidP="0098191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719B3AF1" w14:textId="77777777" w:rsidR="00981918" w:rsidRPr="00AE7F1C" w:rsidRDefault="00981918" w:rsidP="0098191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7" w:type="dxa"/>
            <w:vAlign w:val="bottom"/>
          </w:tcPr>
          <w:p w14:paraId="6B312436" w14:textId="77777777" w:rsidR="00981918" w:rsidRPr="00AE7F1C" w:rsidRDefault="00981918" w:rsidP="0098191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574724C6" w14:textId="77777777" w:rsidR="00981918" w:rsidRPr="00AE7F1C" w:rsidRDefault="00981918" w:rsidP="0098191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5F5AB531" w14:textId="77777777" w:rsidR="00981918" w:rsidRPr="00AE7F1C" w:rsidRDefault="00981918" w:rsidP="0098191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35E5FCE8" w14:textId="77777777" w:rsidR="00981918" w:rsidRPr="00AE7F1C" w:rsidRDefault="00981918" w:rsidP="0098191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53241D88" w14:textId="77777777" w:rsidR="00981918" w:rsidRPr="00AE7F1C" w:rsidRDefault="00981918" w:rsidP="0098191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  <w:vAlign w:val="bottom"/>
          </w:tcPr>
          <w:p w14:paraId="2B8DCEA9" w14:textId="77777777" w:rsidR="00981918" w:rsidRPr="00AE7F1C" w:rsidRDefault="00981918" w:rsidP="0098191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7A3E0494" w14:textId="77777777" w:rsidR="00981918" w:rsidRPr="00AE7F1C" w:rsidRDefault="00981918" w:rsidP="0098191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3842A424" w14:textId="77777777" w:rsidR="00981918" w:rsidRPr="00AE7F1C" w:rsidRDefault="00981918" w:rsidP="0098191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6F9FD503" w14:textId="77777777" w:rsidR="00981918" w:rsidRPr="00AE7F1C" w:rsidRDefault="00981918" w:rsidP="0098191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  <w:vAlign w:val="bottom"/>
          </w:tcPr>
          <w:p w14:paraId="61BBCF6C" w14:textId="77777777" w:rsidR="00981918" w:rsidRPr="00AE7F1C" w:rsidRDefault="00981918" w:rsidP="0098191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04" w:type="dxa"/>
            <w:vAlign w:val="bottom"/>
          </w:tcPr>
          <w:p w14:paraId="7D113B78" w14:textId="77777777" w:rsidR="00981918" w:rsidRPr="00AE7F1C" w:rsidRDefault="00981918" w:rsidP="0098191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1923779D" w14:textId="77777777" w:rsidR="00981918" w:rsidRPr="00AE7F1C" w:rsidRDefault="00981918" w:rsidP="0098191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00B06FD2" w14:textId="77777777" w:rsidR="00981918" w:rsidRPr="00AE7F1C" w:rsidRDefault="00981918" w:rsidP="0098191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0BBE7E18" w14:textId="77777777" w:rsidR="00981918" w:rsidRPr="00AE7F1C" w:rsidRDefault="00981918" w:rsidP="0098191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25F8180B" w14:textId="77777777" w:rsidR="00981918" w:rsidRPr="00AE7F1C" w:rsidRDefault="00981918" w:rsidP="00981918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C733DC" w:rsidRPr="00AE7F1C" w14:paraId="5BE12409" w14:textId="77777777" w:rsidTr="0016027A">
        <w:trPr>
          <w:trHeight w:val="470"/>
        </w:trPr>
        <w:tc>
          <w:tcPr>
            <w:tcW w:w="2426" w:type="dxa"/>
            <w:noWrap/>
            <w:vAlign w:val="bottom"/>
            <w:hideMark/>
          </w:tcPr>
          <w:p w14:paraId="73853FC0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สินค้าอุปโภคบริโภค</w:t>
            </w:r>
          </w:p>
          <w:p w14:paraId="59EB94A5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และเคมีภัณฑ์</w:t>
            </w:r>
          </w:p>
        </w:tc>
        <w:tc>
          <w:tcPr>
            <w:tcW w:w="655" w:type="dxa"/>
            <w:noWrap/>
            <w:vAlign w:val="bottom"/>
          </w:tcPr>
          <w:p w14:paraId="3DB26D5C" w14:textId="1AAC3E59" w:rsidR="00C733DC" w:rsidRPr="00AE7F1C" w:rsidRDefault="00C733DC" w:rsidP="00C733D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011A4016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noWrap/>
            <w:vAlign w:val="bottom"/>
          </w:tcPr>
          <w:p w14:paraId="6719416A" w14:textId="68525F36" w:rsidR="00C733DC" w:rsidRPr="00AE7F1C" w:rsidRDefault="00C733DC" w:rsidP="00C733D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4EEF6CE7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231C6B7" w14:textId="5CE0AA42" w:rsidR="00C733DC" w:rsidRPr="00AE7F1C" w:rsidRDefault="00C733DC" w:rsidP="00C733D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5AA12A6D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3E59087" w14:textId="77777777" w:rsidR="00C733DC" w:rsidRPr="00AE7F1C" w:rsidRDefault="00C733DC" w:rsidP="00C733D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8" w:type="dxa"/>
            <w:noWrap/>
            <w:vAlign w:val="bottom"/>
          </w:tcPr>
          <w:p w14:paraId="48E691B0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06FF683" w14:textId="31F07C38" w:rsidR="00C733DC" w:rsidRPr="00AE7F1C" w:rsidRDefault="00C733DC" w:rsidP="00C733D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250D6CE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224D8729" w14:textId="77777777" w:rsidR="00C733DC" w:rsidRPr="00AE7F1C" w:rsidRDefault="00C733DC" w:rsidP="00C733D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0" w:type="dxa"/>
            <w:vAlign w:val="bottom"/>
          </w:tcPr>
          <w:p w14:paraId="13470025" w14:textId="77777777" w:rsidR="00C733DC" w:rsidRPr="00AE7F1C" w:rsidRDefault="00C733DC" w:rsidP="00C733D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7" w:type="dxa"/>
            <w:vAlign w:val="bottom"/>
          </w:tcPr>
          <w:p w14:paraId="25DD5386" w14:textId="71DA4CCD" w:rsidR="00C733DC" w:rsidRPr="00AE7F1C" w:rsidRDefault="00C733DC" w:rsidP="00C733D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7" w:type="dxa"/>
            <w:gridSpan w:val="2"/>
            <w:vAlign w:val="bottom"/>
          </w:tcPr>
          <w:p w14:paraId="36DA0B7B" w14:textId="77777777" w:rsidR="00C733DC" w:rsidRPr="00AE7F1C" w:rsidRDefault="00C733DC" w:rsidP="00C733D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65F73251" w14:textId="77777777" w:rsidR="00C733DC" w:rsidRPr="00AE7F1C" w:rsidRDefault="00C733DC" w:rsidP="00C733D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575235F3" w14:textId="77777777" w:rsidR="00C733DC" w:rsidRPr="00AE7F1C" w:rsidRDefault="00C733DC" w:rsidP="00C733D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07EC9408" w14:textId="0F2CBAD0" w:rsidR="00C733DC" w:rsidRPr="00C733D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733D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                  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C733D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367</w:t>
            </w:r>
            <w:r w:rsidRPr="00C733D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48" w:type="dxa"/>
            <w:vAlign w:val="bottom"/>
          </w:tcPr>
          <w:p w14:paraId="19F7A7D6" w14:textId="77777777" w:rsidR="00C733DC" w:rsidRPr="00C733DC" w:rsidRDefault="00C733DC" w:rsidP="00C733D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4CEE87AC" w14:textId="3DE1C718" w:rsidR="00C733DC" w:rsidRPr="00C733D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C733DC" w:rsidRPr="00C733D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080</w:t>
            </w:r>
          </w:p>
        </w:tc>
        <w:tc>
          <w:tcPr>
            <w:tcW w:w="236" w:type="dxa"/>
            <w:vAlign w:val="bottom"/>
          </w:tcPr>
          <w:p w14:paraId="75D79D89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6BC3789E" w14:textId="5EC15A38" w:rsidR="00C733DC" w:rsidRPr="00AE7F1C" w:rsidRDefault="00C733DC" w:rsidP="00C733D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vAlign w:val="bottom"/>
          </w:tcPr>
          <w:p w14:paraId="44F73C4F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vAlign w:val="bottom"/>
          </w:tcPr>
          <w:p w14:paraId="5BD186BA" w14:textId="77777777" w:rsidR="00C733DC" w:rsidRPr="00AE7F1C" w:rsidRDefault="00C733DC" w:rsidP="00C733D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102A7A38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489F785B" w14:textId="30B3D363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733D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                  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C733D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367</w:t>
            </w:r>
            <w:r w:rsidRPr="00C733D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8D915E0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2B28EB8C" w14:textId="21D01642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C733DC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080</w:t>
            </w:r>
          </w:p>
        </w:tc>
      </w:tr>
      <w:tr w:rsidR="00C733DC" w:rsidRPr="00AE7F1C" w14:paraId="5F105FE9" w14:textId="77777777" w:rsidTr="0016027A">
        <w:trPr>
          <w:trHeight w:val="245"/>
        </w:trPr>
        <w:tc>
          <w:tcPr>
            <w:tcW w:w="2426" w:type="dxa"/>
            <w:noWrap/>
            <w:vAlign w:val="bottom"/>
            <w:hideMark/>
          </w:tcPr>
          <w:p w14:paraId="673066BA" w14:textId="3C683144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อุปกรณ์เทคโนโลยี</w:t>
            </w:r>
            <w:r w:rsidR="00451A85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และอื่น ๆ</w:t>
            </w:r>
          </w:p>
        </w:tc>
        <w:tc>
          <w:tcPr>
            <w:tcW w:w="655" w:type="dxa"/>
            <w:noWrap/>
            <w:vAlign w:val="bottom"/>
          </w:tcPr>
          <w:p w14:paraId="46E1D845" w14:textId="7A492FBE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175</w:t>
            </w:r>
          </w:p>
        </w:tc>
        <w:tc>
          <w:tcPr>
            <w:tcW w:w="236" w:type="dxa"/>
            <w:noWrap/>
            <w:vAlign w:val="bottom"/>
          </w:tcPr>
          <w:p w14:paraId="61329BB7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noWrap/>
            <w:vAlign w:val="bottom"/>
          </w:tcPr>
          <w:p w14:paraId="6D8CB4B6" w14:textId="66505495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197</w:t>
            </w:r>
          </w:p>
        </w:tc>
        <w:tc>
          <w:tcPr>
            <w:tcW w:w="236" w:type="dxa"/>
          </w:tcPr>
          <w:p w14:paraId="49FDA646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2E0A486" w14:textId="212383DB" w:rsidR="00C733DC" w:rsidRPr="00AE7F1C" w:rsidRDefault="00C733DC" w:rsidP="00C733D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1F145B09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AF51E24" w14:textId="77777777" w:rsidR="00C733DC" w:rsidRPr="00AE7F1C" w:rsidRDefault="00C733DC" w:rsidP="00C733D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8" w:type="dxa"/>
            <w:noWrap/>
            <w:vAlign w:val="bottom"/>
          </w:tcPr>
          <w:p w14:paraId="58923BEB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D11957D" w14:textId="42FEF772" w:rsidR="00C733DC" w:rsidRPr="00AE7F1C" w:rsidRDefault="00C733DC" w:rsidP="00C733D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26A0C490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00A18E60" w14:textId="77777777" w:rsidR="00C733DC" w:rsidRPr="00AE7F1C" w:rsidRDefault="00C733DC" w:rsidP="00C733D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0" w:type="dxa"/>
            <w:vAlign w:val="bottom"/>
          </w:tcPr>
          <w:p w14:paraId="50DFA5FB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7" w:type="dxa"/>
            <w:vAlign w:val="bottom"/>
          </w:tcPr>
          <w:p w14:paraId="2EEF755D" w14:textId="560628DA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72</w:t>
            </w:r>
          </w:p>
        </w:tc>
        <w:tc>
          <w:tcPr>
            <w:tcW w:w="247" w:type="dxa"/>
            <w:gridSpan w:val="2"/>
            <w:vAlign w:val="bottom"/>
          </w:tcPr>
          <w:p w14:paraId="3376344C" w14:textId="77777777" w:rsidR="00C733DC" w:rsidRPr="00AE7F1C" w:rsidRDefault="00C733DC" w:rsidP="00C733D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58C11456" w14:textId="0CC7EB22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270" w:type="dxa"/>
            <w:vAlign w:val="bottom"/>
          </w:tcPr>
          <w:p w14:paraId="02360116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6CD4544C" w14:textId="4ED1D34F" w:rsidR="00C733DC" w:rsidRPr="00AE7F1C" w:rsidRDefault="00C733DC" w:rsidP="00C733D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8" w:type="dxa"/>
            <w:vAlign w:val="bottom"/>
          </w:tcPr>
          <w:p w14:paraId="28B2E75E" w14:textId="77777777" w:rsidR="00C733DC" w:rsidRPr="00AE7F1C" w:rsidRDefault="00C733DC" w:rsidP="00C733D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7262C003" w14:textId="77777777" w:rsidR="00C733DC" w:rsidRPr="00AE7F1C" w:rsidRDefault="00C733DC" w:rsidP="00C733D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16D1C23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61DD5E07" w14:textId="2DE33F37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7" w:type="dxa"/>
            <w:vAlign w:val="bottom"/>
          </w:tcPr>
          <w:p w14:paraId="046D214A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vAlign w:val="bottom"/>
          </w:tcPr>
          <w:p w14:paraId="69A2D930" w14:textId="5B2F84ED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6" w:type="dxa"/>
            <w:vAlign w:val="bottom"/>
          </w:tcPr>
          <w:p w14:paraId="27730751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02EC7217" w14:textId="434A3975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254</w:t>
            </w:r>
          </w:p>
        </w:tc>
        <w:tc>
          <w:tcPr>
            <w:tcW w:w="270" w:type="dxa"/>
            <w:vAlign w:val="bottom"/>
          </w:tcPr>
          <w:p w14:paraId="43E190A8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3F774EA2" w14:textId="1FE8DE32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245</w:t>
            </w:r>
          </w:p>
        </w:tc>
      </w:tr>
      <w:tr w:rsidR="00C733DC" w:rsidRPr="00AE7F1C" w14:paraId="44ED1910" w14:textId="77777777" w:rsidTr="0016027A">
        <w:trPr>
          <w:trHeight w:val="209"/>
        </w:trPr>
        <w:tc>
          <w:tcPr>
            <w:tcW w:w="2426" w:type="dxa"/>
            <w:noWrap/>
            <w:vAlign w:val="bottom"/>
            <w:hideMark/>
          </w:tcPr>
          <w:p w14:paraId="123C5D4A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งานโครงการ</w:t>
            </w:r>
          </w:p>
        </w:tc>
        <w:tc>
          <w:tcPr>
            <w:tcW w:w="655" w:type="dxa"/>
            <w:noWrap/>
            <w:vAlign w:val="bottom"/>
          </w:tcPr>
          <w:p w14:paraId="30D3AC16" w14:textId="5E327E5C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75</w:t>
            </w:r>
          </w:p>
        </w:tc>
        <w:tc>
          <w:tcPr>
            <w:tcW w:w="236" w:type="dxa"/>
            <w:noWrap/>
            <w:vAlign w:val="bottom"/>
          </w:tcPr>
          <w:p w14:paraId="437D976B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noWrap/>
            <w:vAlign w:val="bottom"/>
          </w:tcPr>
          <w:p w14:paraId="4426AC07" w14:textId="0D300230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60</w:t>
            </w:r>
          </w:p>
        </w:tc>
        <w:tc>
          <w:tcPr>
            <w:tcW w:w="236" w:type="dxa"/>
          </w:tcPr>
          <w:p w14:paraId="1AA25F50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22F4093" w14:textId="6A86307D" w:rsidR="00C733DC" w:rsidRPr="00AE7F1C" w:rsidRDefault="00C733DC" w:rsidP="00C733D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49CD304D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FC2DF33" w14:textId="77777777" w:rsidR="00C733DC" w:rsidRPr="00AE7F1C" w:rsidRDefault="00C733DC" w:rsidP="00C733D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8" w:type="dxa"/>
            <w:noWrap/>
            <w:vAlign w:val="bottom"/>
          </w:tcPr>
          <w:p w14:paraId="51F99093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E2C4A91" w14:textId="46F8516D" w:rsidR="00C733DC" w:rsidRPr="00AE7F1C" w:rsidRDefault="003F6926" w:rsidP="00C733DC">
            <w:pPr>
              <w:tabs>
                <w:tab w:val="clear" w:pos="454"/>
                <w:tab w:val="left" w:pos="44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104</w:t>
            </w:r>
          </w:p>
        </w:tc>
        <w:tc>
          <w:tcPr>
            <w:tcW w:w="236" w:type="dxa"/>
            <w:noWrap/>
            <w:vAlign w:val="bottom"/>
          </w:tcPr>
          <w:p w14:paraId="34357D7C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031BCB9A" w14:textId="4692D98E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142</w:t>
            </w:r>
          </w:p>
        </w:tc>
        <w:tc>
          <w:tcPr>
            <w:tcW w:w="240" w:type="dxa"/>
            <w:vAlign w:val="bottom"/>
          </w:tcPr>
          <w:p w14:paraId="5C5E8658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7" w:type="dxa"/>
            <w:vAlign w:val="bottom"/>
          </w:tcPr>
          <w:p w14:paraId="3154CF0A" w14:textId="31223506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416</w:t>
            </w:r>
          </w:p>
        </w:tc>
        <w:tc>
          <w:tcPr>
            <w:tcW w:w="247" w:type="dxa"/>
            <w:gridSpan w:val="2"/>
            <w:vAlign w:val="bottom"/>
          </w:tcPr>
          <w:p w14:paraId="1D9780C9" w14:textId="77777777" w:rsidR="00C733DC" w:rsidRPr="00AE7F1C" w:rsidRDefault="00C733DC" w:rsidP="00C733D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583463CD" w14:textId="5794C4FD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654</w:t>
            </w:r>
          </w:p>
        </w:tc>
        <w:tc>
          <w:tcPr>
            <w:tcW w:w="270" w:type="dxa"/>
            <w:vAlign w:val="bottom"/>
          </w:tcPr>
          <w:p w14:paraId="6CE5A5EF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411BA255" w14:textId="62A460C1" w:rsidR="00C733DC" w:rsidRPr="00AE7F1C" w:rsidRDefault="00C733DC" w:rsidP="00C733D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8" w:type="dxa"/>
            <w:vAlign w:val="bottom"/>
          </w:tcPr>
          <w:p w14:paraId="5C2F6EEB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22BF179F" w14:textId="77777777" w:rsidR="00C733DC" w:rsidRPr="00AE7F1C" w:rsidRDefault="00C733DC" w:rsidP="00C733D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17F9F7F8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6BAAAA53" w14:textId="29DCF2C5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127</w:t>
            </w:r>
          </w:p>
        </w:tc>
        <w:tc>
          <w:tcPr>
            <w:tcW w:w="237" w:type="dxa"/>
            <w:vAlign w:val="bottom"/>
          </w:tcPr>
          <w:p w14:paraId="0D552C10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vAlign w:val="bottom"/>
          </w:tcPr>
          <w:p w14:paraId="178829AC" w14:textId="5DF6A56A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236" w:type="dxa"/>
            <w:vAlign w:val="bottom"/>
          </w:tcPr>
          <w:p w14:paraId="5DB36660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466B683C" w14:textId="4DADD8BD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722</w:t>
            </w:r>
          </w:p>
        </w:tc>
        <w:tc>
          <w:tcPr>
            <w:tcW w:w="270" w:type="dxa"/>
            <w:vAlign w:val="bottom"/>
          </w:tcPr>
          <w:p w14:paraId="218AAD33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60234A7A" w14:textId="345E931B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882</w:t>
            </w:r>
          </w:p>
        </w:tc>
      </w:tr>
      <w:tr w:rsidR="00C733DC" w:rsidRPr="00AE7F1C" w14:paraId="67BF5845" w14:textId="77777777" w:rsidTr="0016027A">
        <w:trPr>
          <w:trHeight w:val="182"/>
        </w:trPr>
        <w:tc>
          <w:tcPr>
            <w:tcW w:w="2426" w:type="dxa"/>
            <w:noWrap/>
            <w:vAlign w:val="bottom"/>
            <w:hideMark/>
          </w:tcPr>
          <w:p w14:paraId="56E7667C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การบริการรักษาความปลอดภัย</w:t>
            </w:r>
          </w:p>
        </w:tc>
        <w:tc>
          <w:tcPr>
            <w:tcW w:w="655" w:type="dxa"/>
            <w:noWrap/>
            <w:vAlign w:val="bottom"/>
          </w:tcPr>
          <w:p w14:paraId="06537D90" w14:textId="37C7C27B" w:rsidR="00C733DC" w:rsidRPr="00AE7F1C" w:rsidRDefault="00C733DC" w:rsidP="00C733D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4C04C0F9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noWrap/>
            <w:vAlign w:val="bottom"/>
          </w:tcPr>
          <w:p w14:paraId="6D6BEB1E" w14:textId="63C4D3F7" w:rsidR="00C733DC" w:rsidRPr="00AE7F1C" w:rsidRDefault="00C733DC" w:rsidP="00C733D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</w:tcPr>
          <w:p w14:paraId="6027D5DB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3442B6A" w14:textId="35662461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262</w:t>
            </w:r>
          </w:p>
        </w:tc>
        <w:tc>
          <w:tcPr>
            <w:tcW w:w="236" w:type="dxa"/>
            <w:noWrap/>
            <w:vAlign w:val="bottom"/>
          </w:tcPr>
          <w:p w14:paraId="19428130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762D5B2" w14:textId="10BBC638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187</w:t>
            </w:r>
          </w:p>
        </w:tc>
        <w:tc>
          <w:tcPr>
            <w:tcW w:w="238" w:type="dxa"/>
            <w:noWrap/>
            <w:vAlign w:val="bottom"/>
          </w:tcPr>
          <w:p w14:paraId="15ACDD8A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3BBC2BD" w14:textId="2336D1C5" w:rsidR="00C733DC" w:rsidRPr="00AE7F1C" w:rsidRDefault="00C733DC" w:rsidP="00C733D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52A8AB3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7C17DE26" w14:textId="2F601111" w:rsidR="00C733DC" w:rsidRPr="00AE7F1C" w:rsidRDefault="00C733DC" w:rsidP="00C733D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0" w:type="dxa"/>
            <w:vAlign w:val="bottom"/>
          </w:tcPr>
          <w:p w14:paraId="3AB25203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7" w:type="dxa"/>
            <w:vAlign w:val="bottom"/>
          </w:tcPr>
          <w:p w14:paraId="660120D1" w14:textId="37D5AD87" w:rsidR="00C733DC" w:rsidRPr="00AE7F1C" w:rsidRDefault="00C733DC" w:rsidP="00C733D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7" w:type="dxa"/>
            <w:gridSpan w:val="2"/>
            <w:vAlign w:val="bottom"/>
          </w:tcPr>
          <w:p w14:paraId="5454E910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587DDD4F" w14:textId="57D0A81C" w:rsidR="00C733DC" w:rsidRPr="00AE7F1C" w:rsidRDefault="00C733DC" w:rsidP="00C733D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6F9FF903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6720D5B5" w14:textId="5720AAE5" w:rsidR="00C733DC" w:rsidRPr="00AE7F1C" w:rsidRDefault="00C733DC" w:rsidP="00C733D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8" w:type="dxa"/>
            <w:vAlign w:val="bottom"/>
          </w:tcPr>
          <w:p w14:paraId="71B37710" w14:textId="77777777" w:rsidR="00C733DC" w:rsidRPr="00AE7F1C" w:rsidRDefault="00C733DC" w:rsidP="00C733D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CEB99C0" w14:textId="77777777" w:rsidR="00C733DC" w:rsidRPr="00AE7F1C" w:rsidRDefault="00C733DC" w:rsidP="00C733D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457614D2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5E098D5C" w14:textId="4215EA14" w:rsidR="00C733DC" w:rsidRPr="00AE7F1C" w:rsidRDefault="00C733DC" w:rsidP="00C733D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vAlign w:val="bottom"/>
          </w:tcPr>
          <w:p w14:paraId="2F80F0CB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vAlign w:val="bottom"/>
          </w:tcPr>
          <w:p w14:paraId="00A26495" w14:textId="365CDEC7" w:rsidR="00C733DC" w:rsidRPr="00AE7F1C" w:rsidRDefault="00C733DC" w:rsidP="00C733D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70F94A85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26ACB878" w14:textId="337B8E78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262</w:t>
            </w:r>
          </w:p>
        </w:tc>
        <w:tc>
          <w:tcPr>
            <w:tcW w:w="270" w:type="dxa"/>
            <w:vAlign w:val="bottom"/>
          </w:tcPr>
          <w:p w14:paraId="4B2DA50A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31215B7B" w14:textId="14FB3703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187</w:t>
            </w:r>
          </w:p>
        </w:tc>
      </w:tr>
      <w:tr w:rsidR="00C733DC" w:rsidRPr="00AE7F1C" w14:paraId="576E17DE" w14:textId="77777777" w:rsidTr="0016027A">
        <w:trPr>
          <w:trHeight w:val="344"/>
        </w:trPr>
        <w:tc>
          <w:tcPr>
            <w:tcW w:w="2426" w:type="dxa"/>
            <w:noWrap/>
            <w:vAlign w:val="bottom"/>
            <w:hideMark/>
          </w:tcPr>
          <w:p w14:paraId="32AA400F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การบริการบำรุงรักษา</w:t>
            </w:r>
          </w:p>
          <w:p w14:paraId="486855FE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และบริการอื่น</w:t>
            </w:r>
          </w:p>
        </w:tc>
        <w:tc>
          <w:tcPr>
            <w:tcW w:w="655" w:type="dxa"/>
            <w:noWrap/>
            <w:vAlign w:val="bottom"/>
          </w:tcPr>
          <w:p w14:paraId="65B7C33E" w14:textId="5D1E8112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278</w:t>
            </w:r>
          </w:p>
        </w:tc>
        <w:tc>
          <w:tcPr>
            <w:tcW w:w="236" w:type="dxa"/>
            <w:noWrap/>
            <w:vAlign w:val="bottom"/>
          </w:tcPr>
          <w:p w14:paraId="55CA16C9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noWrap/>
            <w:vAlign w:val="bottom"/>
          </w:tcPr>
          <w:p w14:paraId="44D90120" w14:textId="1CE188DB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306</w:t>
            </w:r>
          </w:p>
        </w:tc>
        <w:tc>
          <w:tcPr>
            <w:tcW w:w="236" w:type="dxa"/>
          </w:tcPr>
          <w:p w14:paraId="540CF5E0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04176A2" w14:textId="14182A4D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44</w:t>
            </w:r>
          </w:p>
        </w:tc>
        <w:tc>
          <w:tcPr>
            <w:tcW w:w="236" w:type="dxa"/>
            <w:noWrap/>
            <w:vAlign w:val="bottom"/>
          </w:tcPr>
          <w:p w14:paraId="3A70D9AD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65B9DDD" w14:textId="03FA4228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43</w:t>
            </w:r>
          </w:p>
        </w:tc>
        <w:tc>
          <w:tcPr>
            <w:tcW w:w="238" w:type="dxa"/>
            <w:noWrap/>
            <w:vAlign w:val="bottom"/>
          </w:tcPr>
          <w:p w14:paraId="53C3DCDC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BFCB8E5" w14:textId="5191C464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6" w:type="dxa"/>
            <w:noWrap/>
            <w:vAlign w:val="bottom"/>
          </w:tcPr>
          <w:p w14:paraId="494DDBEB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4AFA9F16" w14:textId="7CFAEFB1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40" w:type="dxa"/>
            <w:vAlign w:val="bottom"/>
          </w:tcPr>
          <w:p w14:paraId="0BB5EB3C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7" w:type="dxa"/>
            <w:vAlign w:val="bottom"/>
          </w:tcPr>
          <w:p w14:paraId="5D0E00E9" w14:textId="30B10B4B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72</w:t>
            </w:r>
          </w:p>
        </w:tc>
        <w:tc>
          <w:tcPr>
            <w:tcW w:w="247" w:type="dxa"/>
            <w:gridSpan w:val="2"/>
            <w:vAlign w:val="bottom"/>
          </w:tcPr>
          <w:p w14:paraId="7D45D99C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7BBA363F" w14:textId="75D6E449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52</w:t>
            </w:r>
          </w:p>
        </w:tc>
        <w:tc>
          <w:tcPr>
            <w:tcW w:w="270" w:type="dxa"/>
            <w:vAlign w:val="bottom"/>
          </w:tcPr>
          <w:p w14:paraId="31C00367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2E4F4B47" w14:textId="1B490AC8" w:rsidR="00C733DC" w:rsidRPr="00AE7F1C" w:rsidRDefault="00C733DC" w:rsidP="00C733D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48" w:type="dxa"/>
            <w:vAlign w:val="bottom"/>
          </w:tcPr>
          <w:p w14:paraId="3307B9DC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4A72094F" w14:textId="77777777" w:rsidR="00C733DC" w:rsidRPr="00AE7F1C" w:rsidRDefault="00C733DC" w:rsidP="00C733D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13DBF41E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7830E342" w14:textId="6268E343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237" w:type="dxa"/>
            <w:vAlign w:val="bottom"/>
          </w:tcPr>
          <w:p w14:paraId="068B5C4E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vAlign w:val="bottom"/>
          </w:tcPr>
          <w:p w14:paraId="2B60E398" w14:textId="35CEFFF6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236" w:type="dxa"/>
            <w:vAlign w:val="bottom"/>
          </w:tcPr>
          <w:p w14:paraId="3F080E18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33117A53" w14:textId="0371B295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439</w:t>
            </w:r>
          </w:p>
        </w:tc>
        <w:tc>
          <w:tcPr>
            <w:tcW w:w="270" w:type="dxa"/>
            <w:vAlign w:val="bottom"/>
          </w:tcPr>
          <w:p w14:paraId="408E8031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35D8C0ED" w14:textId="63A31A80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446</w:t>
            </w:r>
          </w:p>
        </w:tc>
      </w:tr>
      <w:tr w:rsidR="00C733DC" w:rsidRPr="00AE7F1C" w14:paraId="525A8B58" w14:textId="77777777" w:rsidTr="0016027A">
        <w:trPr>
          <w:trHeight w:val="191"/>
        </w:trPr>
        <w:tc>
          <w:tcPr>
            <w:tcW w:w="2426" w:type="dxa"/>
            <w:noWrap/>
            <w:vAlign w:val="bottom"/>
            <w:hideMark/>
          </w:tcPr>
          <w:p w14:paraId="35967C56" w14:textId="26C84979" w:rsidR="00C733DC" w:rsidRPr="00AE7F1C" w:rsidRDefault="00451A85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บริการ</w:t>
            </w:r>
            <w:r w:rsidR="00C733DC"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อื่น ๆ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2CBD2A" w14:textId="06C25B3F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noWrap/>
            <w:vAlign w:val="bottom"/>
          </w:tcPr>
          <w:p w14:paraId="7461F0DC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622ABF" w14:textId="47F8056C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</w:tcPr>
          <w:p w14:paraId="0D0EC0EC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0BE7FE" w14:textId="6DDE7617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noWrap/>
            <w:vAlign w:val="bottom"/>
          </w:tcPr>
          <w:p w14:paraId="05CFAEFA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786D0A" w14:textId="0818F5F7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8" w:type="dxa"/>
            <w:noWrap/>
            <w:vAlign w:val="bottom"/>
          </w:tcPr>
          <w:p w14:paraId="25FBBF4C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E695F5" w14:textId="41AE1869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3A13BF8E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A8857A" w14:textId="32D99CB4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40" w:type="dxa"/>
            <w:vAlign w:val="bottom"/>
          </w:tcPr>
          <w:p w14:paraId="36155976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15C9EC" w14:textId="5B038AD0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47" w:type="dxa"/>
            <w:gridSpan w:val="2"/>
            <w:vAlign w:val="bottom"/>
          </w:tcPr>
          <w:p w14:paraId="1AF05C92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1C0E01" w14:textId="6A496148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70" w:type="dxa"/>
            <w:vAlign w:val="bottom"/>
          </w:tcPr>
          <w:p w14:paraId="59520258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30DCD6" w14:textId="4305C394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48" w:type="dxa"/>
            <w:vAlign w:val="bottom"/>
          </w:tcPr>
          <w:p w14:paraId="7F94C2AC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FD44E3" w14:textId="07002D83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  <w:vAlign w:val="bottom"/>
          </w:tcPr>
          <w:p w14:paraId="77486A70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2850CF" w14:textId="78B054B4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7" w:type="dxa"/>
            <w:vAlign w:val="bottom"/>
          </w:tcPr>
          <w:p w14:paraId="15B0F470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9E1AFE" w14:textId="65C8CA06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vAlign w:val="bottom"/>
          </w:tcPr>
          <w:p w14:paraId="0C7E65DB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164564" w14:textId="2B7ABA3E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270" w:type="dxa"/>
            <w:vAlign w:val="bottom"/>
          </w:tcPr>
          <w:p w14:paraId="39710E6E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436A87" w14:textId="727C8744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</w:t>
            </w:r>
          </w:p>
        </w:tc>
      </w:tr>
      <w:tr w:rsidR="00C733DC" w:rsidRPr="00AE7F1C" w14:paraId="52F00B44" w14:textId="77777777" w:rsidTr="0016027A">
        <w:trPr>
          <w:trHeight w:val="163"/>
        </w:trPr>
        <w:tc>
          <w:tcPr>
            <w:tcW w:w="2426" w:type="dxa"/>
            <w:noWrap/>
            <w:vAlign w:val="bottom"/>
            <w:hideMark/>
          </w:tcPr>
          <w:p w14:paraId="76A081B0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69C2B29" w14:textId="19BB5AF8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531</w:t>
            </w:r>
          </w:p>
        </w:tc>
        <w:tc>
          <w:tcPr>
            <w:tcW w:w="236" w:type="dxa"/>
            <w:noWrap/>
            <w:vAlign w:val="bottom"/>
          </w:tcPr>
          <w:p w14:paraId="30307EDD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F7FBC40" w14:textId="20603869" w:rsidR="00C733DC" w:rsidRPr="00AE7F1C" w:rsidRDefault="003F6926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568</w:t>
            </w:r>
          </w:p>
        </w:tc>
        <w:tc>
          <w:tcPr>
            <w:tcW w:w="236" w:type="dxa"/>
          </w:tcPr>
          <w:p w14:paraId="7265C687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57E1CBB" w14:textId="1C76BA68" w:rsidR="00C733DC" w:rsidRPr="00AE7F1C" w:rsidRDefault="003F6926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309</w:t>
            </w:r>
          </w:p>
        </w:tc>
        <w:tc>
          <w:tcPr>
            <w:tcW w:w="236" w:type="dxa"/>
            <w:noWrap/>
          </w:tcPr>
          <w:p w14:paraId="12211D29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B685E9A" w14:textId="2D68D7A5" w:rsidR="00C733DC" w:rsidRPr="00AE7F1C" w:rsidRDefault="003F6926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232</w:t>
            </w:r>
          </w:p>
        </w:tc>
        <w:tc>
          <w:tcPr>
            <w:tcW w:w="238" w:type="dxa"/>
            <w:noWrap/>
            <w:vAlign w:val="bottom"/>
          </w:tcPr>
          <w:p w14:paraId="0E01EFF9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B5FD581" w14:textId="3F0F4C43" w:rsidR="00C733DC" w:rsidRPr="00AE7F1C" w:rsidRDefault="003F6926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117</w:t>
            </w:r>
          </w:p>
        </w:tc>
        <w:tc>
          <w:tcPr>
            <w:tcW w:w="236" w:type="dxa"/>
            <w:noWrap/>
            <w:vAlign w:val="bottom"/>
          </w:tcPr>
          <w:p w14:paraId="268EC2F5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DD9E5AE" w14:textId="7A7110FA" w:rsidR="00C733DC" w:rsidRPr="00AE7F1C" w:rsidRDefault="003F6926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155</w:t>
            </w:r>
          </w:p>
        </w:tc>
        <w:tc>
          <w:tcPr>
            <w:tcW w:w="240" w:type="dxa"/>
            <w:vAlign w:val="bottom"/>
          </w:tcPr>
          <w:p w14:paraId="3B4D1249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C35EB4" w14:textId="52A0FF22" w:rsidR="00C733DC" w:rsidRPr="00AE7F1C" w:rsidRDefault="003F6926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561</w:t>
            </w:r>
          </w:p>
        </w:tc>
        <w:tc>
          <w:tcPr>
            <w:tcW w:w="247" w:type="dxa"/>
            <w:gridSpan w:val="2"/>
            <w:vAlign w:val="bottom"/>
          </w:tcPr>
          <w:p w14:paraId="6014CD3F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12CA06" w14:textId="58306F57" w:rsidR="00C733DC" w:rsidRPr="00AE7F1C" w:rsidRDefault="003F6926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745</w:t>
            </w:r>
          </w:p>
        </w:tc>
        <w:tc>
          <w:tcPr>
            <w:tcW w:w="270" w:type="dxa"/>
          </w:tcPr>
          <w:p w14:paraId="00DCFD62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F14ABB" w14:textId="2056355E" w:rsidR="00C733DC" w:rsidRPr="00AE7F1C" w:rsidRDefault="003F6926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C733DC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373</w:t>
            </w:r>
          </w:p>
        </w:tc>
        <w:tc>
          <w:tcPr>
            <w:tcW w:w="248" w:type="dxa"/>
            <w:vAlign w:val="bottom"/>
          </w:tcPr>
          <w:p w14:paraId="1BCCAF45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6CA603" w14:textId="6E323E41" w:rsidR="00C733DC" w:rsidRPr="00AE7F1C" w:rsidRDefault="003F6926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C733DC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086</w:t>
            </w:r>
          </w:p>
        </w:tc>
        <w:tc>
          <w:tcPr>
            <w:tcW w:w="236" w:type="dxa"/>
          </w:tcPr>
          <w:p w14:paraId="6129808D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359BA9" w14:textId="0388F6A7" w:rsidR="00C733DC" w:rsidRPr="00AE7F1C" w:rsidRDefault="003F6926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170</w:t>
            </w:r>
          </w:p>
        </w:tc>
        <w:tc>
          <w:tcPr>
            <w:tcW w:w="237" w:type="dxa"/>
          </w:tcPr>
          <w:p w14:paraId="73A14E3A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42EAE1" w14:textId="7E288504" w:rsidR="00C733DC" w:rsidRPr="00AE7F1C" w:rsidRDefault="003F6926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75</w:t>
            </w:r>
          </w:p>
        </w:tc>
        <w:tc>
          <w:tcPr>
            <w:tcW w:w="236" w:type="dxa"/>
            <w:vAlign w:val="bottom"/>
          </w:tcPr>
          <w:p w14:paraId="38396B1E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CF2C47" w14:textId="5A178505" w:rsidR="00C733DC" w:rsidRPr="00AE7F1C" w:rsidRDefault="003F6926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C733D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061</w:t>
            </w:r>
          </w:p>
        </w:tc>
        <w:tc>
          <w:tcPr>
            <w:tcW w:w="270" w:type="dxa"/>
          </w:tcPr>
          <w:p w14:paraId="5FE2531E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9B9000" w14:textId="2DBBE875" w:rsidR="00C733DC" w:rsidRPr="00AE7F1C" w:rsidRDefault="003F6926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C733DC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861</w:t>
            </w:r>
          </w:p>
        </w:tc>
      </w:tr>
      <w:tr w:rsidR="00C733DC" w:rsidRPr="00AE7F1C" w14:paraId="551A19E6" w14:textId="77777777" w:rsidTr="0016027A">
        <w:trPr>
          <w:trHeight w:val="30"/>
        </w:trPr>
        <w:tc>
          <w:tcPr>
            <w:tcW w:w="2426" w:type="dxa"/>
            <w:noWrap/>
            <w:vAlign w:val="bottom"/>
          </w:tcPr>
          <w:p w14:paraId="5DED238A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5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D795E4A" w14:textId="77777777" w:rsidR="00C733DC" w:rsidRPr="00AE7F1C" w:rsidRDefault="00C733DC" w:rsidP="00C733D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4233212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544B9AD" w14:textId="77777777" w:rsidR="00C733DC" w:rsidRPr="00AE7F1C" w:rsidRDefault="00C733DC" w:rsidP="00C733D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2893F339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4EE68F39" w14:textId="77777777" w:rsidR="00C733DC" w:rsidRPr="00AE7F1C" w:rsidRDefault="00C733DC" w:rsidP="00C733D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E115C6A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7B133F1F" w14:textId="77777777" w:rsidR="00C733DC" w:rsidRPr="00AE7F1C" w:rsidRDefault="00C733DC" w:rsidP="00C733D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2C6988C4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7B08E75" w14:textId="77777777" w:rsidR="00C733DC" w:rsidRPr="00AE7F1C" w:rsidRDefault="00C733DC" w:rsidP="00C733D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B5614BD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06688A1" w14:textId="77777777" w:rsidR="00C733DC" w:rsidRPr="00AE7F1C" w:rsidRDefault="00C733DC" w:rsidP="00C733D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</w:tcPr>
          <w:p w14:paraId="6894469A" w14:textId="77777777" w:rsidR="00C733DC" w:rsidRPr="00AE7F1C" w:rsidRDefault="00C733DC" w:rsidP="00C733D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B65720A" w14:textId="77777777" w:rsidR="00C733DC" w:rsidRPr="00AE7F1C" w:rsidRDefault="00C733DC" w:rsidP="00C733D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1DD4B949" w14:textId="77777777" w:rsidR="00C733DC" w:rsidRPr="00AE7F1C" w:rsidRDefault="00C733DC" w:rsidP="00C733D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4D4DC39" w14:textId="77777777" w:rsidR="00C733DC" w:rsidRPr="00AE7F1C" w:rsidRDefault="00C733DC" w:rsidP="00C733D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75111ABF" w14:textId="77777777" w:rsidR="00C733DC" w:rsidRPr="00AE7F1C" w:rsidRDefault="00C733DC" w:rsidP="00C733D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C3BF964" w14:textId="77777777" w:rsidR="00C733DC" w:rsidRPr="00AE7F1C" w:rsidRDefault="00C733DC" w:rsidP="00C733D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</w:tcPr>
          <w:p w14:paraId="13DB294D" w14:textId="77777777" w:rsidR="00C733DC" w:rsidRPr="00AE7F1C" w:rsidRDefault="00C733DC" w:rsidP="00C733D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9CC3CBF" w14:textId="77777777" w:rsidR="00C733DC" w:rsidRPr="00AE7F1C" w:rsidRDefault="00C733DC" w:rsidP="00C733D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0B435A0F" w14:textId="77777777" w:rsidR="00C733DC" w:rsidRPr="00AE7F1C" w:rsidRDefault="00C733DC" w:rsidP="00C733D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E2AFCA" w14:textId="77777777" w:rsidR="00C733DC" w:rsidRPr="00AE7F1C" w:rsidRDefault="00C733DC" w:rsidP="00C733D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</w:tcPr>
          <w:p w14:paraId="607EB704" w14:textId="77777777" w:rsidR="00C733DC" w:rsidRPr="00AE7F1C" w:rsidRDefault="00C733DC" w:rsidP="00C733D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83FFE19" w14:textId="77777777" w:rsidR="00C733DC" w:rsidRPr="00AE7F1C" w:rsidRDefault="00C733DC" w:rsidP="00C733D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4A0409A1" w14:textId="77777777" w:rsidR="00C733DC" w:rsidRPr="00AE7F1C" w:rsidRDefault="00C733DC" w:rsidP="00C733D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F24BC5" w14:textId="77777777" w:rsidR="00C733DC" w:rsidRPr="00AE7F1C" w:rsidRDefault="00C733DC" w:rsidP="00C733D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455175B8" w14:textId="77777777" w:rsidR="00C733DC" w:rsidRPr="00AE7F1C" w:rsidRDefault="00C733DC" w:rsidP="00C733D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11DF3AD" w14:textId="77777777" w:rsidR="00C733DC" w:rsidRPr="00AE7F1C" w:rsidRDefault="00C733DC" w:rsidP="00C733DC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C733DC" w:rsidRPr="00AE7F1C" w14:paraId="5C67A746" w14:textId="77777777" w:rsidTr="0016027A">
        <w:trPr>
          <w:trHeight w:val="60"/>
        </w:trPr>
        <w:tc>
          <w:tcPr>
            <w:tcW w:w="2426" w:type="dxa"/>
            <w:noWrap/>
            <w:vAlign w:val="bottom"/>
            <w:hideMark/>
          </w:tcPr>
          <w:p w14:paraId="75F16C31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655" w:type="dxa"/>
            <w:noWrap/>
            <w:vAlign w:val="bottom"/>
          </w:tcPr>
          <w:p w14:paraId="49D07D73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E69831C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noWrap/>
            <w:vAlign w:val="bottom"/>
          </w:tcPr>
          <w:p w14:paraId="10D7BD50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3F866E5E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344F0DB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6D8B9D5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35DE3AA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23F3CEF2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B56D9C0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DEC91AA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679CE459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08F11003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7" w:type="dxa"/>
            <w:vAlign w:val="bottom"/>
          </w:tcPr>
          <w:p w14:paraId="2300093A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536EAA25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5782307F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388B56EC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54926CF5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  <w:vAlign w:val="bottom"/>
          </w:tcPr>
          <w:p w14:paraId="106AC8F3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6BABD2DD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39C55827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62D3B159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7" w:type="dxa"/>
            <w:vAlign w:val="bottom"/>
          </w:tcPr>
          <w:p w14:paraId="6E4793B9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04" w:type="dxa"/>
            <w:vAlign w:val="bottom"/>
          </w:tcPr>
          <w:p w14:paraId="4AFB0BBB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1BFDD196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735E3A5C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00F1D795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58E821DB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C733DC" w:rsidRPr="00AE7F1C" w14:paraId="08A441D8" w14:textId="77777777" w:rsidTr="0016027A">
        <w:trPr>
          <w:trHeight w:val="60"/>
        </w:trPr>
        <w:tc>
          <w:tcPr>
            <w:tcW w:w="2426" w:type="dxa"/>
            <w:noWrap/>
            <w:vAlign w:val="bottom"/>
            <w:hideMark/>
          </w:tcPr>
          <w:p w14:paraId="0F891022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655" w:type="dxa"/>
            <w:noWrap/>
            <w:vAlign w:val="bottom"/>
          </w:tcPr>
          <w:p w14:paraId="183CAAD1" w14:textId="27F61389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175</w:t>
            </w:r>
          </w:p>
        </w:tc>
        <w:tc>
          <w:tcPr>
            <w:tcW w:w="236" w:type="dxa"/>
            <w:noWrap/>
            <w:vAlign w:val="bottom"/>
          </w:tcPr>
          <w:p w14:paraId="6A71CBD2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noWrap/>
            <w:vAlign w:val="bottom"/>
          </w:tcPr>
          <w:p w14:paraId="2AA52476" w14:textId="27A34009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202</w:t>
            </w:r>
          </w:p>
        </w:tc>
        <w:tc>
          <w:tcPr>
            <w:tcW w:w="236" w:type="dxa"/>
          </w:tcPr>
          <w:p w14:paraId="1C748F4C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EAA1493" w14:textId="062B7980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noWrap/>
            <w:vAlign w:val="bottom"/>
          </w:tcPr>
          <w:p w14:paraId="1DE42D90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5B49ED7" w14:textId="6DB7C7AE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8" w:type="dxa"/>
            <w:noWrap/>
            <w:vAlign w:val="bottom"/>
          </w:tcPr>
          <w:p w14:paraId="0D3E7A6C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0EB2C52" w14:textId="1D11349F" w:rsidR="00C733DC" w:rsidRPr="00AE7F1C" w:rsidRDefault="003F6926" w:rsidP="00595712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14:paraId="49100A46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0766FA06" w14:textId="64B51F31" w:rsidR="00C733DC" w:rsidRPr="00AE7F1C" w:rsidRDefault="00595712" w:rsidP="00C733DC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0" w:type="dxa"/>
            <w:vAlign w:val="bottom"/>
          </w:tcPr>
          <w:p w14:paraId="14925C73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7" w:type="dxa"/>
            <w:vAlign w:val="bottom"/>
          </w:tcPr>
          <w:p w14:paraId="4DF157F5" w14:textId="1FD0096C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73</w:t>
            </w:r>
          </w:p>
        </w:tc>
        <w:tc>
          <w:tcPr>
            <w:tcW w:w="247" w:type="dxa"/>
            <w:gridSpan w:val="2"/>
            <w:vAlign w:val="bottom"/>
          </w:tcPr>
          <w:p w14:paraId="3EC823FA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1F18FCB9" w14:textId="6EB75965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39</w:t>
            </w:r>
          </w:p>
        </w:tc>
        <w:tc>
          <w:tcPr>
            <w:tcW w:w="270" w:type="dxa"/>
            <w:vAlign w:val="bottom"/>
          </w:tcPr>
          <w:p w14:paraId="1CA402F3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5B11F187" w14:textId="06B27CD8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59571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370</w:t>
            </w:r>
          </w:p>
        </w:tc>
        <w:tc>
          <w:tcPr>
            <w:tcW w:w="248" w:type="dxa"/>
            <w:vAlign w:val="bottom"/>
          </w:tcPr>
          <w:p w14:paraId="5A6BAC4C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6FBDBACB" w14:textId="2DE358CC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C733DC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082</w:t>
            </w:r>
          </w:p>
        </w:tc>
        <w:tc>
          <w:tcPr>
            <w:tcW w:w="236" w:type="dxa"/>
            <w:vAlign w:val="bottom"/>
          </w:tcPr>
          <w:p w14:paraId="5CB4001F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0758134" w14:textId="7524F086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37" w:type="dxa"/>
            <w:vAlign w:val="bottom"/>
          </w:tcPr>
          <w:p w14:paraId="36EA567F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vAlign w:val="bottom"/>
          </w:tcPr>
          <w:p w14:paraId="57051F3A" w14:textId="0BF21DF0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236" w:type="dxa"/>
            <w:vAlign w:val="bottom"/>
          </w:tcPr>
          <w:p w14:paraId="7A8BD83F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61F3E378" w14:textId="7721E2FB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59571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633</w:t>
            </w:r>
          </w:p>
        </w:tc>
        <w:tc>
          <w:tcPr>
            <w:tcW w:w="270" w:type="dxa"/>
            <w:vAlign w:val="bottom"/>
          </w:tcPr>
          <w:p w14:paraId="646A52BA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vAlign w:val="bottom"/>
          </w:tcPr>
          <w:p w14:paraId="5DF48522" w14:textId="6784936C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C733DC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341</w:t>
            </w:r>
          </w:p>
        </w:tc>
      </w:tr>
      <w:tr w:rsidR="00C733DC" w:rsidRPr="00AE7F1C" w14:paraId="2D96AC77" w14:textId="77777777" w:rsidTr="0016027A">
        <w:trPr>
          <w:trHeight w:val="60"/>
        </w:trPr>
        <w:tc>
          <w:tcPr>
            <w:tcW w:w="2426" w:type="dxa"/>
            <w:noWrap/>
            <w:vAlign w:val="bottom"/>
            <w:hideMark/>
          </w:tcPr>
          <w:p w14:paraId="207EC2CE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040951" w14:textId="29BFF40B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356</w:t>
            </w:r>
          </w:p>
        </w:tc>
        <w:tc>
          <w:tcPr>
            <w:tcW w:w="236" w:type="dxa"/>
            <w:noWrap/>
            <w:vAlign w:val="bottom"/>
          </w:tcPr>
          <w:p w14:paraId="47E62FE8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4C8BC0F" w14:textId="081F4191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366</w:t>
            </w:r>
          </w:p>
        </w:tc>
        <w:tc>
          <w:tcPr>
            <w:tcW w:w="236" w:type="dxa"/>
          </w:tcPr>
          <w:p w14:paraId="03E3710E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74E540" w14:textId="6410B955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305</w:t>
            </w:r>
          </w:p>
        </w:tc>
        <w:tc>
          <w:tcPr>
            <w:tcW w:w="236" w:type="dxa"/>
            <w:noWrap/>
            <w:vAlign w:val="bottom"/>
          </w:tcPr>
          <w:p w14:paraId="6A8BA6CF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8B35E2" w14:textId="706AA080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230</w:t>
            </w:r>
          </w:p>
        </w:tc>
        <w:tc>
          <w:tcPr>
            <w:tcW w:w="238" w:type="dxa"/>
            <w:noWrap/>
            <w:vAlign w:val="bottom"/>
          </w:tcPr>
          <w:p w14:paraId="199EDB0C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461AD2" w14:textId="060801FD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116</w:t>
            </w:r>
          </w:p>
        </w:tc>
        <w:tc>
          <w:tcPr>
            <w:tcW w:w="236" w:type="dxa"/>
            <w:noWrap/>
            <w:vAlign w:val="bottom"/>
          </w:tcPr>
          <w:p w14:paraId="627FE4B8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765F8D" w14:textId="7E40E8C5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155</w:t>
            </w:r>
          </w:p>
        </w:tc>
        <w:tc>
          <w:tcPr>
            <w:tcW w:w="240" w:type="dxa"/>
            <w:vAlign w:val="bottom"/>
          </w:tcPr>
          <w:p w14:paraId="5B3C95F6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51F43B" w14:textId="6831DDED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488</w:t>
            </w:r>
          </w:p>
        </w:tc>
        <w:tc>
          <w:tcPr>
            <w:tcW w:w="247" w:type="dxa"/>
            <w:gridSpan w:val="2"/>
            <w:vAlign w:val="bottom"/>
          </w:tcPr>
          <w:p w14:paraId="69134A8E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202299" w14:textId="370A9B7C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706</w:t>
            </w:r>
          </w:p>
        </w:tc>
        <w:tc>
          <w:tcPr>
            <w:tcW w:w="270" w:type="dxa"/>
            <w:vAlign w:val="bottom"/>
          </w:tcPr>
          <w:p w14:paraId="7FDC0877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3DC8F9" w14:textId="171FB12D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48" w:type="dxa"/>
            <w:vAlign w:val="bottom"/>
          </w:tcPr>
          <w:p w14:paraId="5853C927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58CF10" w14:textId="775C6FCE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vAlign w:val="bottom"/>
          </w:tcPr>
          <w:p w14:paraId="670C4FE2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617E58" w14:textId="7CAEA605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160</w:t>
            </w:r>
          </w:p>
        </w:tc>
        <w:tc>
          <w:tcPr>
            <w:tcW w:w="237" w:type="dxa"/>
            <w:vAlign w:val="bottom"/>
          </w:tcPr>
          <w:p w14:paraId="5D38EFBA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5192C7" w14:textId="510F5587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59</w:t>
            </w:r>
          </w:p>
        </w:tc>
        <w:tc>
          <w:tcPr>
            <w:tcW w:w="236" w:type="dxa"/>
            <w:vAlign w:val="bottom"/>
          </w:tcPr>
          <w:p w14:paraId="1078BED4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3D791A" w14:textId="2C89AF3B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59571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428</w:t>
            </w:r>
          </w:p>
        </w:tc>
        <w:tc>
          <w:tcPr>
            <w:tcW w:w="270" w:type="dxa"/>
            <w:vAlign w:val="bottom"/>
          </w:tcPr>
          <w:p w14:paraId="685B82C1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B41BAE" w14:textId="55FA93FF" w:rsidR="00C733DC" w:rsidRPr="00AE7F1C" w:rsidRDefault="003F6926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C733DC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520</w:t>
            </w:r>
          </w:p>
        </w:tc>
      </w:tr>
      <w:tr w:rsidR="00595712" w:rsidRPr="00AE7F1C" w14:paraId="0BA8C53A" w14:textId="77777777" w:rsidTr="0016027A">
        <w:trPr>
          <w:trHeight w:val="235"/>
        </w:trPr>
        <w:tc>
          <w:tcPr>
            <w:tcW w:w="2426" w:type="dxa"/>
            <w:noWrap/>
            <w:vAlign w:val="bottom"/>
            <w:hideMark/>
          </w:tcPr>
          <w:p w14:paraId="08632B4C" w14:textId="77777777" w:rsidR="00595712" w:rsidRPr="00AE7F1C" w:rsidRDefault="00595712" w:rsidP="005957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F80C2D2" w14:textId="40A35A39" w:rsidR="00595712" w:rsidRPr="00AE7F1C" w:rsidRDefault="003F6926" w:rsidP="00595712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531</w:t>
            </w:r>
          </w:p>
        </w:tc>
        <w:tc>
          <w:tcPr>
            <w:tcW w:w="236" w:type="dxa"/>
            <w:noWrap/>
            <w:vAlign w:val="bottom"/>
          </w:tcPr>
          <w:p w14:paraId="69BEE5AD" w14:textId="77777777" w:rsidR="00595712" w:rsidRPr="00AE7F1C" w:rsidRDefault="00595712" w:rsidP="005957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B7E138F" w14:textId="57897A40" w:rsidR="00595712" w:rsidRPr="00AE7F1C" w:rsidRDefault="003F6926" w:rsidP="0059571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568</w:t>
            </w:r>
          </w:p>
        </w:tc>
        <w:tc>
          <w:tcPr>
            <w:tcW w:w="236" w:type="dxa"/>
          </w:tcPr>
          <w:p w14:paraId="0EC13C81" w14:textId="77777777" w:rsidR="00595712" w:rsidRPr="00AE7F1C" w:rsidRDefault="00595712" w:rsidP="0059571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63AD564" w14:textId="44AD25F7" w:rsidR="00595712" w:rsidRPr="00AE7F1C" w:rsidRDefault="003F6926" w:rsidP="0059571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309</w:t>
            </w:r>
          </w:p>
        </w:tc>
        <w:tc>
          <w:tcPr>
            <w:tcW w:w="236" w:type="dxa"/>
            <w:noWrap/>
          </w:tcPr>
          <w:p w14:paraId="3A191D78" w14:textId="77777777" w:rsidR="00595712" w:rsidRPr="00AE7F1C" w:rsidRDefault="00595712" w:rsidP="00595712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08C4AA6" w14:textId="19892BDD" w:rsidR="00595712" w:rsidRPr="00AE7F1C" w:rsidRDefault="003F6926" w:rsidP="0059571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232</w:t>
            </w:r>
          </w:p>
        </w:tc>
        <w:tc>
          <w:tcPr>
            <w:tcW w:w="238" w:type="dxa"/>
            <w:noWrap/>
            <w:vAlign w:val="bottom"/>
          </w:tcPr>
          <w:p w14:paraId="5118BC23" w14:textId="77777777" w:rsidR="00595712" w:rsidRPr="00AE7F1C" w:rsidRDefault="00595712" w:rsidP="0059571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CF6720B" w14:textId="4D4C6631" w:rsidR="00595712" w:rsidRPr="00AE7F1C" w:rsidRDefault="003F6926" w:rsidP="0059571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117</w:t>
            </w:r>
          </w:p>
        </w:tc>
        <w:tc>
          <w:tcPr>
            <w:tcW w:w="236" w:type="dxa"/>
            <w:noWrap/>
            <w:vAlign w:val="bottom"/>
          </w:tcPr>
          <w:p w14:paraId="5581D5FA" w14:textId="77777777" w:rsidR="00595712" w:rsidRPr="00AE7F1C" w:rsidRDefault="00595712" w:rsidP="00595712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0FACAAF" w14:textId="6984535D" w:rsidR="00595712" w:rsidRPr="00AE7F1C" w:rsidRDefault="003F6926" w:rsidP="0059571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155</w:t>
            </w:r>
          </w:p>
        </w:tc>
        <w:tc>
          <w:tcPr>
            <w:tcW w:w="240" w:type="dxa"/>
            <w:vAlign w:val="bottom"/>
          </w:tcPr>
          <w:p w14:paraId="603E86DF" w14:textId="77777777" w:rsidR="00595712" w:rsidRPr="00AE7F1C" w:rsidRDefault="00595712" w:rsidP="0059571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C8F70C" w14:textId="21F4F0B7" w:rsidR="00595712" w:rsidRPr="00AE7F1C" w:rsidRDefault="003F6926" w:rsidP="0059571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561</w:t>
            </w:r>
          </w:p>
        </w:tc>
        <w:tc>
          <w:tcPr>
            <w:tcW w:w="247" w:type="dxa"/>
            <w:gridSpan w:val="2"/>
            <w:vAlign w:val="bottom"/>
          </w:tcPr>
          <w:p w14:paraId="0DBA5FA1" w14:textId="77777777" w:rsidR="00595712" w:rsidRPr="00AE7F1C" w:rsidRDefault="00595712" w:rsidP="0059571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F355EA" w14:textId="2583ABCD" w:rsidR="00595712" w:rsidRPr="00AE7F1C" w:rsidRDefault="003F6926" w:rsidP="0059571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745</w:t>
            </w:r>
          </w:p>
        </w:tc>
        <w:tc>
          <w:tcPr>
            <w:tcW w:w="270" w:type="dxa"/>
          </w:tcPr>
          <w:p w14:paraId="2F33D537" w14:textId="77777777" w:rsidR="00595712" w:rsidRPr="00AE7F1C" w:rsidRDefault="00595712" w:rsidP="0059571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876556" w14:textId="2C84866A" w:rsidR="00595712" w:rsidRPr="00AE7F1C" w:rsidRDefault="003F6926" w:rsidP="0059571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595712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373</w:t>
            </w:r>
          </w:p>
        </w:tc>
        <w:tc>
          <w:tcPr>
            <w:tcW w:w="248" w:type="dxa"/>
            <w:vAlign w:val="bottom"/>
          </w:tcPr>
          <w:p w14:paraId="4F478396" w14:textId="77777777" w:rsidR="00595712" w:rsidRPr="00AE7F1C" w:rsidRDefault="00595712" w:rsidP="0059571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8FE857" w14:textId="083F2CAD" w:rsidR="00595712" w:rsidRPr="00AE7F1C" w:rsidRDefault="003F6926" w:rsidP="0059571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595712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086</w:t>
            </w:r>
          </w:p>
        </w:tc>
        <w:tc>
          <w:tcPr>
            <w:tcW w:w="236" w:type="dxa"/>
          </w:tcPr>
          <w:p w14:paraId="7CD0F2B8" w14:textId="77777777" w:rsidR="00595712" w:rsidRPr="00AE7F1C" w:rsidRDefault="00595712" w:rsidP="0059571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FC87FC" w14:textId="7A31CF3F" w:rsidR="00595712" w:rsidRPr="00AE7F1C" w:rsidRDefault="003F6926" w:rsidP="0059571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170</w:t>
            </w:r>
          </w:p>
        </w:tc>
        <w:tc>
          <w:tcPr>
            <w:tcW w:w="237" w:type="dxa"/>
          </w:tcPr>
          <w:p w14:paraId="50F9B439" w14:textId="77777777" w:rsidR="00595712" w:rsidRPr="00AE7F1C" w:rsidRDefault="00595712" w:rsidP="0059571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83DB48" w14:textId="6E845CC1" w:rsidR="00595712" w:rsidRPr="00AE7F1C" w:rsidRDefault="003F6926" w:rsidP="0059571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75</w:t>
            </w:r>
          </w:p>
        </w:tc>
        <w:tc>
          <w:tcPr>
            <w:tcW w:w="236" w:type="dxa"/>
            <w:vAlign w:val="bottom"/>
          </w:tcPr>
          <w:p w14:paraId="5B801433" w14:textId="77777777" w:rsidR="00595712" w:rsidRPr="00AE7F1C" w:rsidRDefault="00595712" w:rsidP="0059571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93C776" w14:textId="28457059" w:rsidR="00595712" w:rsidRPr="00AE7F1C" w:rsidRDefault="003F6926" w:rsidP="0059571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  <w:r w:rsidR="0059571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061</w:t>
            </w:r>
          </w:p>
        </w:tc>
        <w:tc>
          <w:tcPr>
            <w:tcW w:w="270" w:type="dxa"/>
          </w:tcPr>
          <w:p w14:paraId="4F57D907" w14:textId="77777777" w:rsidR="00595712" w:rsidRPr="00AE7F1C" w:rsidRDefault="00595712" w:rsidP="0059571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2DAF3E" w14:textId="2555C98F" w:rsidR="00595712" w:rsidRPr="00AE7F1C" w:rsidRDefault="003F6926" w:rsidP="0059571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595712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861</w:t>
            </w:r>
          </w:p>
        </w:tc>
      </w:tr>
      <w:tr w:rsidR="00C733DC" w:rsidRPr="00AE7F1C" w14:paraId="518BD79D" w14:textId="77777777" w:rsidTr="0016027A">
        <w:trPr>
          <w:trHeight w:val="235"/>
        </w:trPr>
        <w:tc>
          <w:tcPr>
            <w:tcW w:w="2426" w:type="dxa"/>
            <w:noWrap/>
            <w:vAlign w:val="bottom"/>
          </w:tcPr>
          <w:p w14:paraId="64A30488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CF1B3AA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F866DEE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3340FE4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F525BCC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5985CE7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3130E1CF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B539E83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11F4D90A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937191D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1CB6E7C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45A7C1E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1E58420C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EA9436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5444AAE4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5CCD69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28411428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AF024B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8" w:type="dxa"/>
            <w:vAlign w:val="bottom"/>
          </w:tcPr>
          <w:p w14:paraId="4BF7E730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6D0484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7152FAE4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6FECDA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</w:tcPr>
          <w:p w14:paraId="3BDE1520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DD53BA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32E1DE03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0EF1F5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3E6507D0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E99F2A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C733DC" w:rsidRPr="00AE7F1C" w14:paraId="0241359E" w14:textId="77777777" w:rsidTr="0016027A">
        <w:trPr>
          <w:trHeight w:val="89"/>
        </w:trPr>
        <w:tc>
          <w:tcPr>
            <w:tcW w:w="2426" w:type="dxa"/>
            <w:noWrap/>
            <w:vAlign w:val="bottom"/>
            <w:hideMark/>
          </w:tcPr>
          <w:p w14:paraId="7CDB7534" w14:textId="77777777" w:rsidR="00C733DC" w:rsidRPr="00382CF1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82C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กำไร (ขาดทุน) ตามส่วนงาน</w:t>
            </w:r>
          </w:p>
          <w:p w14:paraId="0A2C3D8F" w14:textId="77777777" w:rsidR="00C733DC" w:rsidRPr="00382CF1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82C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382C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ก่อนต้นทุนทางการเงิน</w:t>
            </w:r>
          </w:p>
          <w:p w14:paraId="5E425F8E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82C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 xml:space="preserve">   และภาษีเงินได้</w:t>
            </w:r>
          </w:p>
        </w:tc>
        <w:tc>
          <w:tcPr>
            <w:tcW w:w="655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358A4CD" w14:textId="037F4054" w:rsidR="00C733DC" w:rsidRPr="00AE7F1C" w:rsidRDefault="00D26383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6AB71A9F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D8530EA" w14:textId="24959021" w:rsidR="00C733DC" w:rsidRPr="00AE7F1C" w:rsidRDefault="003F6926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36" w:type="dxa"/>
          </w:tcPr>
          <w:p w14:paraId="49B22ABE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31E9B88" w14:textId="274D1F2B" w:rsidR="00C733DC" w:rsidRPr="00AE7F1C" w:rsidRDefault="003F6926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  <w:noWrap/>
            <w:vAlign w:val="bottom"/>
          </w:tcPr>
          <w:p w14:paraId="58418872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51C67A9" w14:textId="4EFE9ADF" w:rsidR="00C733DC" w:rsidRPr="00AE7F1C" w:rsidRDefault="003F6926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8" w:type="dxa"/>
            <w:noWrap/>
            <w:vAlign w:val="bottom"/>
          </w:tcPr>
          <w:p w14:paraId="0DC1ADF7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A3BA1F7" w14:textId="00389E74" w:rsidR="00C733DC" w:rsidRPr="00AE7F1C" w:rsidRDefault="00D26383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62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3CC15447" w14:textId="77777777" w:rsidR="00C733DC" w:rsidRPr="00AE7F1C" w:rsidRDefault="00C733DC" w:rsidP="00C733DC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FCAEF93" w14:textId="18B7AE9E" w:rsidR="00C733DC" w:rsidRPr="00AE7F1C" w:rsidRDefault="003F6926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40" w:type="dxa"/>
            <w:vAlign w:val="bottom"/>
          </w:tcPr>
          <w:p w14:paraId="0755B4B2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E01BF6A" w14:textId="488C1F96" w:rsidR="00C733DC" w:rsidRPr="00AE7F1C" w:rsidRDefault="00D26383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47" w:type="dxa"/>
            <w:gridSpan w:val="2"/>
            <w:vAlign w:val="bottom"/>
          </w:tcPr>
          <w:p w14:paraId="241952E6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A8E1219" w14:textId="1469C700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70" w:type="dxa"/>
            <w:vAlign w:val="bottom"/>
          </w:tcPr>
          <w:p w14:paraId="37595367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8E155E1" w14:textId="546A8ACA" w:rsidR="00C733DC" w:rsidRPr="00AE7F1C" w:rsidRDefault="003F6926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70</w:t>
            </w:r>
          </w:p>
        </w:tc>
        <w:tc>
          <w:tcPr>
            <w:tcW w:w="248" w:type="dxa"/>
            <w:vAlign w:val="bottom"/>
          </w:tcPr>
          <w:p w14:paraId="77A8932B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922D155" w14:textId="57504319" w:rsidR="00C733DC" w:rsidRPr="00AE7F1C" w:rsidRDefault="003F6926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236" w:type="dxa"/>
            <w:vAlign w:val="bottom"/>
          </w:tcPr>
          <w:p w14:paraId="67C57554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D331459" w14:textId="26B857C9" w:rsidR="00C733DC" w:rsidRPr="00AE7F1C" w:rsidRDefault="003F6926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237" w:type="dxa"/>
            <w:vAlign w:val="bottom"/>
          </w:tcPr>
          <w:p w14:paraId="4BA06556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5C6743" w14:textId="340F24B0" w:rsidR="00C733DC" w:rsidRPr="00AE7F1C" w:rsidRDefault="003F6926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vAlign w:val="bottom"/>
          </w:tcPr>
          <w:p w14:paraId="6AF25911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E4FD84F" w14:textId="3537D2E1" w:rsidR="00C733DC" w:rsidRPr="00AE7F1C" w:rsidRDefault="003F6926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270" w:type="dxa"/>
            <w:vAlign w:val="bottom"/>
          </w:tcPr>
          <w:p w14:paraId="082A47B6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90DD214" w14:textId="40CC4C21" w:rsidR="00C733DC" w:rsidRPr="00AE7F1C" w:rsidRDefault="003F6926" w:rsidP="00C733D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29</w:t>
            </w:r>
          </w:p>
        </w:tc>
      </w:tr>
      <w:tr w:rsidR="00C733DC" w:rsidRPr="00AE7F1C" w14:paraId="040BFF30" w14:textId="77777777" w:rsidTr="0016027A">
        <w:trPr>
          <w:trHeight w:val="89"/>
        </w:trPr>
        <w:tc>
          <w:tcPr>
            <w:tcW w:w="2426" w:type="dxa"/>
            <w:noWrap/>
            <w:vAlign w:val="bottom"/>
            <w:hideMark/>
          </w:tcPr>
          <w:p w14:paraId="1AB2948A" w14:textId="77777777" w:rsidR="00C733DC" w:rsidRPr="00AE7F1C" w:rsidRDefault="00C733DC" w:rsidP="00C733DC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5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FF93712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26C27C37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0E24192F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E6D354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4745FA48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629F81E8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C4794C0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noWrap/>
            <w:vAlign w:val="bottom"/>
          </w:tcPr>
          <w:p w14:paraId="012239B5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190C91D3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1243008E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double" w:sz="4" w:space="0" w:color="auto"/>
              <w:left w:val="nil"/>
              <w:right w:val="nil"/>
            </w:tcBorders>
            <w:noWrap/>
            <w:vAlign w:val="bottom"/>
          </w:tcPr>
          <w:p w14:paraId="2F790FB5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25C52DB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AE37151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427EF2D0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B35ECDB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ECC587C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06B7F77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3705B9CB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B5781C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9CDCDE5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760B09E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636482D9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FCBCCA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7E351D1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6C6C738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2D598C4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75286DA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733DC" w:rsidRPr="00AE7F1C" w14:paraId="0A873A2A" w14:textId="77777777" w:rsidTr="0016027A">
        <w:trPr>
          <w:trHeight w:val="374"/>
        </w:trPr>
        <w:tc>
          <w:tcPr>
            <w:tcW w:w="2426" w:type="dxa"/>
            <w:noWrap/>
            <w:hideMark/>
          </w:tcPr>
          <w:p w14:paraId="5B498B6F" w14:textId="77777777" w:rsidR="00C733DC" w:rsidRPr="00AE7F1C" w:rsidRDefault="00C733DC" w:rsidP="00C733DC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F77079A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046B7677" w14:textId="77777777" w:rsidR="00C733DC" w:rsidRPr="00AE7F1C" w:rsidRDefault="00C733DC" w:rsidP="00C733D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9AC6CB4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56D2F514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610E93D" w14:textId="77777777" w:rsidR="00C733DC" w:rsidRPr="00AE7F1C" w:rsidRDefault="00C733DC" w:rsidP="00C733DC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01D0B55C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ECA48FD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715EDF16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FA14347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489EF766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585E085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14:paraId="4C030756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vAlign w:val="bottom"/>
          </w:tcPr>
          <w:p w14:paraId="2B3D50D9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gridSpan w:val="2"/>
            <w:vAlign w:val="bottom"/>
          </w:tcPr>
          <w:p w14:paraId="6A53702B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  <w:tcBorders>
              <w:left w:val="nil"/>
              <w:bottom w:val="nil"/>
              <w:right w:val="nil"/>
            </w:tcBorders>
            <w:vAlign w:val="bottom"/>
          </w:tcPr>
          <w:p w14:paraId="1E030B92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5DFB3BB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tcBorders>
              <w:left w:val="nil"/>
              <w:bottom w:val="nil"/>
              <w:right w:val="nil"/>
            </w:tcBorders>
            <w:vAlign w:val="bottom"/>
          </w:tcPr>
          <w:p w14:paraId="21FF0904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5009B080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  <w:vAlign w:val="bottom"/>
          </w:tcPr>
          <w:p w14:paraId="1EC4F45F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4DF9A23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</w:tcPr>
          <w:p w14:paraId="1128D7FB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66F2728D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4" w:type="dxa"/>
            <w:tcBorders>
              <w:left w:val="nil"/>
              <w:bottom w:val="nil"/>
              <w:right w:val="nil"/>
            </w:tcBorders>
          </w:tcPr>
          <w:p w14:paraId="7E21782A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50BE781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vAlign w:val="bottom"/>
          </w:tcPr>
          <w:p w14:paraId="14BD30A2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8FF787D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BBE31BF" w14:textId="77777777" w:rsidR="00C733DC" w:rsidRPr="00AE7F1C" w:rsidRDefault="00C733DC" w:rsidP="00C733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00CF2591" w14:textId="77777777" w:rsidR="00452237" w:rsidRPr="00AE7F1C" w:rsidRDefault="00452237" w:rsidP="00452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25E0EA05" w14:textId="77777777" w:rsidR="00452237" w:rsidRPr="00AE7F1C" w:rsidRDefault="00452237" w:rsidP="00452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  <w:cs/>
        </w:rPr>
      </w:pPr>
      <w:r w:rsidRPr="00AE7F1C">
        <w:rPr>
          <w:rFonts w:ascii="Angsana New" w:hAnsi="Angsana New"/>
          <w:b/>
          <w:bCs/>
          <w:i/>
          <w:iCs/>
          <w:sz w:val="20"/>
          <w:szCs w:val="20"/>
          <w:cs/>
        </w:rPr>
        <w:br w:type="page"/>
      </w:r>
    </w:p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2424"/>
        <w:gridCol w:w="724"/>
        <w:gridCol w:w="236"/>
        <w:gridCol w:w="645"/>
        <w:gridCol w:w="236"/>
        <w:gridCol w:w="664"/>
        <w:gridCol w:w="236"/>
        <w:gridCol w:w="664"/>
        <w:gridCol w:w="238"/>
        <w:gridCol w:w="664"/>
        <w:gridCol w:w="236"/>
        <w:gridCol w:w="665"/>
        <w:gridCol w:w="240"/>
        <w:gridCol w:w="664"/>
        <w:gridCol w:w="240"/>
        <w:gridCol w:w="656"/>
        <w:gridCol w:w="270"/>
        <w:gridCol w:w="652"/>
        <w:gridCol w:w="248"/>
        <w:gridCol w:w="630"/>
        <w:gridCol w:w="236"/>
        <w:gridCol w:w="630"/>
        <w:gridCol w:w="270"/>
        <w:gridCol w:w="592"/>
        <w:gridCol w:w="236"/>
        <w:gridCol w:w="664"/>
        <w:gridCol w:w="270"/>
        <w:gridCol w:w="720"/>
      </w:tblGrid>
      <w:tr w:rsidR="00452237" w:rsidRPr="00AE7F1C" w14:paraId="4F1E9324" w14:textId="77777777" w:rsidTr="0016027A">
        <w:trPr>
          <w:trHeight w:val="360"/>
          <w:tblHeader/>
        </w:trPr>
        <w:tc>
          <w:tcPr>
            <w:tcW w:w="14850" w:type="dxa"/>
            <w:gridSpan w:val="28"/>
            <w:vAlign w:val="bottom"/>
            <w:hideMark/>
          </w:tcPr>
          <w:p w14:paraId="407E7A17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lastRenderedPageBreak/>
              <w:t>งบการเงินรวม</w:t>
            </w:r>
          </w:p>
        </w:tc>
      </w:tr>
      <w:tr w:rsidR="00452237" w:rsidRPr="00AE7F1C" w14:paraId="0772F3FE" w14:textId="77777777" w:rsidTr="0016027A">
        <w:trPr>
          <w:trHeight w:val="360"/>
          <w:tblHeader/>
        </w:trPr>
        <w:tc>
          <w:tcPr>
            <w:tcW w:w="2424" w:type="dxa"/>
            <w:vAlign w:val="bottom"/>
          </w:tcPr>
          <w:p w14:paraId="62FFB8DF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  <w:p w14:paraId="07643954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สำหรับงวดหกเดือน </w:t>
            </w:r>
          </w:p>
        </w:tc>
        <w:tc>
          <w:tcPr>
            <w:tcW w:w="1605" w:type="dxa"/>
            <w:gridSpan w:val="3"/>
            <w:vAlign w:val="bottom"/>
            <w:hideMark/>
          </w:tcPr>
          <w:p w14:paraId="2AF7F7BA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เทคโนโลยีสารสนเทศ</w:t>
            </w:r>
          </w:p>
        </w:tc>
        <w:tc>
          <w:tcPr>
            <w:tcW w:w="236" w:type="dxa"/>
          </w:tcPr>
          <w:p w14:paraId="05E7547E" w14:textId="77777777" w:rsidR="00452237" w:rsidRPr="00AE7F1C" w:rsidRDefault="00452237" w:rsidP="0016027A">
            <w:pPr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64" w:type="dxa"/>
            <w:gridSpan w:val="3"/>
            <w:vAlign w:val="bottom"/>
            <w:hideMark/>
          </w:tcPr>
          <w:p w14:paraId="16A128E9" w14:textId="77777777" w:rsidR="00452237" w:rsidRPr="00AE7F1C" w:rsidRDefault="00452237" w:rsidP="0016027A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สายธุรกิจบริการ</w:t>
            </w:r>
          </w:p>
        </w:tc>
        <w:tc>
          <w:tcPr>
            <w:tcW w:w="238" w:type="dxa"/>
          </w:tcPr>
          <w:p w14:paraId="3FAB42E5" w14:textId="77777777" w:rsidR="00452237" w:rsidRPr="00AE7F1C" w:rsidRDefault="00452237" w:rsidP="0016027A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65" w:type="dxa"/>
            <w:gridSpan w:val="3"/>
            <w:vAlign w:val="bottom"/>
            <w:hideMark/>
          </w:tcPr>
          <w:p w14:paraId="28321346" w14:textId="77777777" w:rsidR="00452237" w:rsidRPr="00AE7F1C" w:rsidRDefault="00452237" w:rsidP="0016027A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สายธุรกิจพลังงาน</w:t>
            </w:r>
          </w:p>
        </w:tc>
        <w:tc>
          <w:tcPr>
            <w:tcW w:w="240" w:type="dxa"/>
          </w:tcPr>
          <w:p w14:paraId="241A343B" w14:textId="77777777" w:rsidR="00452237" w:rsidRPr="00AE7F1C" w:rsidRDefault="00452237" w:rsidP="0016027A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60" w:type="dxa"/>
            <w:gridSpan w:val="3"/>
            <w:vAlign w:val="bottom"/>
            <w:hideMark/>
          </w:tcPr>
          <w:p w14:paraId="1C528012" w14:textId="77777777" w:rsidR="00452237" w:rsidRPr="00AE7F1C" w:rsidRDefault="00452237" w:rsidP="0016027A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เน็ตเวิร์คโซลูชั่นส์</w:t>
            </w:r>
          </w:p>
        </w:tc>
        <w:tc>
          <w:tcPr>
            <w:tcW w:w="270" w:type="dxa"/>
          </w:tcPr>
          <w:p w14:paraId="2407F4B4" w14:textId="77777777" w:rsidR="00452237" w:rsidRPr="00AE7F1C" w:rsidRDefault="00452237" w:rsidP="0016027A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gridSpan w:val="3"/>
            <w:vAlign w:val="bottom"/>
            <w:hideMark/>
          </w:tcPr>
          <w:p w14:paraId="60435FC7" w14:textId="77777777" w:rsidR="00452237" w:rsidRPr="00AE7F1C" w:rsidRDefault="00452237" w:rsidP="0016027A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 xml:space="preserve">สายธุรกิจเทรดดิ้ง </w:t>
            </w:r>
          </w:p>
        </w:tc>
        <w:tc>
          <w:tcPr>
            <w:tcW w:w="236" w:type="dxa"/>
            <w:hideMark/>
          </w:tcPr>
          <w:p w14:paraId="13BE2C96" w14:textId="77777777" w:rsidR="00452237" w:rsidRPr="00AE7F1C" w:rsidRDefault="00452237" w:rsidP="0016027A">
            <w:pP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492" w:type="dxa"/>
            <w:gridSpan w:val="3"/>
            <w:vAlign w:val="bottom"/>
            <w:hideMark/>
          </w:tcPr>
          <w:p w14:paraId="01C1416D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0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ธุรกิจพิเศษและอื่น ๆ</w:t>
            </w:r>
          </w:p>
        </w:tc>
        <w:tc>
          <w:tcPr>
            <w:tcW w:w="236" w:type="dxa"/>
          </w:tcPr>
          <w:p w14:paraId="6DF79849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654" w:type="dxa"/>
            <w:gridSpan w:val="3"/>
            <w:vAlign w:val="bottom"/>
            <w:hideMark/>
          </w:tcPr>
          <w:p w14:paraId="4E9A105F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รวมส่วนงาน</w:t>
            </w: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  <w:t>ที่รายงาน</w:t>
            </w:r>
          </w:p>
        </w:tc>
      </w:tr>
      <w:tr w:rsidR="00452237" w:rsidRPr="00AE7F1C" w14:paraId="34ABD0E3" w14:textId="77777777" w:rsidTr="0016027A">
        <w:trPr>
          <w:trHeight w:val="119"/>
          <w:tblHeader/>
        </w:trPr>
        <w:tc>
          <w:tcPr>
            <w:tcW w:w="2424" w:type="dxa"/>
            <w:noWrap/>
            <w:vAlign w:val="bottom"/>
            <w:hideMark/>
          </w:tcPr>
          <w:p w14:paraId="600704D4" w14:textId="0F32A84E" w:rsidR="00452237" w:rsidRPr="00AE7F1C" w:rsidRDefault="00452237" w:rsidP="004522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AE7F1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สิ้นสุดวันที่ </w:t>
            </w:r>
            <w:r w:rsidR="003F6926" w:rsidRPr="003F692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30</w:t>
            </w:r>
            <w:r w:rsidRPr="00AE7F1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AE7F1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มิถุนายน</w:t>
            </w:r>
          </w:p>
        </w:tc>
        <w:tc>
          <w:tcPr>
            <w:tcW w:w="724" w:type="dxa"/>
            <w:vAlign w:val="bottom"/>
            <w:hideMark/>
          </w:tcPr>
          <w:p w14:paraId="085123A4" w14:textId="41365B9E" w:rsidR="00452237" w:rsidRPr="00AE7F1C" w:rsidRDefault="003F6926" w:rsidP="004522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36" w:type="dxa"/>
            <w:vAlign w:val="bottom"/>
            <w:hideMark/>
          </w:tcPr>
          <w:p w14:paraId="2BD11043" w14:textId="77777777" w:rsidR="00452237" w:rsidRPr="00AE7F1C" w:rsidRDefault="00452237" w:rsidP="00452237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5" w:type="dxa"/>
            <w:vAlign w:val="bottom"/>
            <w:hideMark/>
          </w:tcPr>
          <w:p w14:paraId="0E69B156" w14:textId="1C196128" w:rsidR="00452237" w:rsidRPr="00AE7F1C" w:rsidRDefault="003F6926" w:rsidP="004522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36" w:type="dxa"/>
            <w:vAlign w:val="bottom"/>
          </w:tcPr>
          <w:p w14:paraId="07C4DF4D" w14:textId="77777777" w:rsidR="00452237" w:rsidRPr="00AE7F1C" w:rsidRDefault="00452237" w:rsidP="00452237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  <w:hideMark/>
          </w:tcPr>
          <w:p w14:paraId="26B74326" w14:textId="631B8DE8" w:rsidR="00452237" w:rsidRPr="00AE7F1C" w:rsidRDefault="003F6926" w:rsidP="004522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36" w:type="dxa"/>
            <w:vAlign w:val="bottom"/>
            <w:hideMark/>
          </w:tcPr>
          <w:p w14:paraId="5F97C8CB" w14:textId="77777777" w:rsidR="00452237" w:rsidRPr="00AE7F1C" w:rsidRDefault="00452237" w:rsidP="00452237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  <w:hideMark/>
          </w:tcPr>
          <w:p w14:paraId="5CFEF23B" w14:textId="680DEC1D" w:rsidR="00452237" w:rsidRPr="00AE7F1C" w:rsidRDefault="003F6926" w:rsidP="004522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38" w:type="dxa"/>
            <w:vAlign w:val="bottom"/>
            <w:hideMark/>
          </w:tcPr>
          <w:p w14:paraId="3B9F9D25" w14:textId="77777777" w:rsidR="00452237" w:rsidRPr="00AE7F1C" w:rsidRDefault="00452237" w:rsidP="00452237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  <w:hideMark/>
          </w:tcPr>
          <w:p w14:paraId="755C7ADE" w14:textId="0CD3C055" w:rsidR="00452237" w:rsidRPr="00AE7F1C" w:rsidRDefault="003F6926" w:rsidP="004522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36" w:type="dxa"/>
            <w:vAlign w:val="bottom"/>
            <w:hideMark/>
          </w:tcPr>
          <w:p w14:paraId="77E27C19" w14:textId="77777777" w:rsidR="00452237" w:rsidRPr="00AE7F1C" w:rsidRDefault="00452237" w:rsidP="00452237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vAlign w:val="bottom"/>
            <w:hideMark/>
          </w:tcPr>
          <w:p w14:paraId="46BFC930" w14:textId="63DF835D" w:rsidR="00452237" w:rsidRPr="00AE7F1C" w:rsidRDefault="003F6926" w:rsidP="004522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40" w:type="dxa"/>
            <w:vAlign w:val="bottom"/>
          </w:tcPr>
          <w:p w14:paraId="469604E3" w14:textId="77777777" w:rsidR="00452237" w:rsidRPr="00AE7F1C" w:rsidRDefault="00452237" w:rsidP="004522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  <w:hideMark/>
          </w:tcPr>
          <w:p w14:paraId="04465920" w14:textId="1A7D19B2" w:rsidR="00452237" w:rsidRPr="00AE7F1C" w:rsidRDefault="003F6926" w:rsidP="004522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3F69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40" w:type="dxa"/>
            <w:vAlign w:val="bottom"/>
          </w:tcPr>
          <w:p w14:paraId="19D5E03E" w14:textId="77777777" w:rsidR="00452237" w:rsidRPr="00AE7F1C" w:rsidRDefault="00452237" w:rsidP="00452237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vAlign w:val="bottom"/>
            <w:hideMark/>
          </w:tcPr>
          <w:p w14:paraId="3D08662B" w14:textId="1F02FB1D" w:rsidR="00452237" w:rsidRPr="00AE7F1C" w:rsidRDefault="003F6926" w:rsidP="004522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70" w:type="dxa"/>
            <w:vAlign w:val="bottom"/>
          </w:tcPr>
          <w:p w14:paraId="06444994" w14:textId="77777777" w:rsidR="00452237" w:rsidRPr="00AE7F1C" w:rsidRDefault="00452237" w:rsidP="00452237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vAlign w:val="bottom"/>
            <w:hideMark/>
          </w:tcPr>
          <w:p w14:paraId="04C770F6" w14:textId="4E2A8008" w:rsidR="00452237" w:rsidRPr="00AE7F1C" w:rsidRDefault="003F6926" w:rsidP="004522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48" w:type="dxa"/>
            <w:vAlign w:val="bottom"/>
          </w:tcPr>
          <w:p w14:paraId="724537B3" w14:textId="77777777" w:rsidR="00452237" w:rsidRPr="00AE7F1C" w:rsidRDefault="00452237" w:rsidP="00452237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  <w:hideMark/>
          </w:tcPr>
          <w:p w14:paraId="6476BFEB" w14:textId="45070BC4" w:rsidR="00452237" w:rsidRPr="00AE7F1C" w:rsidRDefault="003F6926" w:rsidP="004522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36" w:type="dxa"/>
            <w:vAlign w:val="bottom"/>
          </w:tcPr>
          <w:p w14:paraId="3AAD77CF" w14:textId="77777777" w:rsidR="00452237" w:rsidRPr="00AE7F1C" w:rsidRDefault="00452237" w:rsidP="004522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  <w:hideMark/>
          </w:tcPr>
          <w:p w14:paraId="2BDA0715" w14:textId="5803555B" w:rsidR="00452237" w:rsidRPr="00AE7F1C" w:rsidRDefault="003F6926" w:rsidP="004522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3F69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70" w:type="dxa"/>
            <w:vAlign w:val="bottom"/>
          </w:tcPr>
          <w:p w14:paraId="664E8406" w14:textId="77777777" w:rsidR="00452237" w:rsidRPr="00AE7F1C" w:rsidRDefault="00452237" w:rsidP="004522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vAlign w:val="bottom"/>
            <w:hideMark/>
          </w:tcPr>
          <w:p w14:paraId="6D2BBA63" w14:textId="61B122E4" w:rsidR="00452237" w:rsidRPr="00AE7F1C" w:rsidRDefault="003F6926" w:rsidP="004522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36" w:type="dxa"/>
            <w:vAlign w:val="bottom"/>
          </w:tcPr>
          <w:p w14:paraId="419A4A7F" w14:textId="77777777" w:rsidR="00452237" w:rsidRPr="00AE7F1C" w:rsidRDefault="00452237" w:rsidP="004522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  <w:hideMark/>
          </w:tcPr>
          <w:p w14:paraId="5728BE94" w14:textId="51DD6B4E" w:rsidR="00452237" w:rsidRPr="00AE7F1C" w:rsidRDefault="003F6926" w:rsidP="004522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70" w:type="dxa"/>
            <w:vAlign w:val="bottom"/>
          </w:tcPr>
          <w:p w14:paraId="512428CE" w14:textId="77777777" w:rsidR="00452237" w:rsidRPr="00AE7F1C" w:rsidRDefault="00452237" w:rsidP="004522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  <w:hideMark/>
          </w:tcPr>
          <w:p w14:paraId="733E3608" w14:textId="2B8572B1" w:rsidR="00452237" w:rsidRPr="00AE7F1C" w:rsidRDefault="003F6926" w:rsidP="004522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2564</w:t>
            </w:r>
          </w:p>
        </w:tc>
      </w:tr>
      <w:tr w:rsidR="00452237" w:rsidRPr="00AE7F1C" w14:paraId="3915408A" w14:textId="77777777" w:rsidTr="0016027A">
        <w:trPr>
          <w:trHeight w:val="164"/>
          <w:tblHeader/>
        </w:trPr>
        <w:tc>
          <w:tcPr>
            <w:tcW w:w="2424" w:type="dxa"/>
            <w:vAlign w:val="bottom"/>
          </w:tcPr>
          <w:p w14:paraId="3E79513B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2426" w:type="dxa"/>
            <w:gridSpan w:val="27"/>
            <w:hideMark/>
          </w:tcPr>
          <w:p w14:paraId="4F2E2A30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2"/>
                <w:szCs w:val="22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i/>
                <w:iCs/>
                <w:color w:val="000000"/>
                <w:sz w:val="22"/>
                <w:szCs w:val="22"/>
                <w:lang w:val="en-GB" w:eastAsia="zh-CN"/>
              </w:rPr>
              <w:t>(</w:t>
            </w:r>
            <w:r w:rsidRPr="00AE7F1C">
              <w:rPr>
                <w:rFonts w:ascii="Angsana New" w:eastAsia="Times New Roman" w:hAnsi="Angsana New" w:hint="cs"/>
                <w:i/>
                <w:iCs/>
                <w:color w:val="000000"/>
                <w:sz w:val="22"/>
                <w:szCs w:val="22"/>
                <w:cs/>
                <w:lang w:val="en-GB" w:eastAsia="zh-CN"/>
              </w:rPr>
              <w:t>ล้านบาท)</w:t>
            </w:r>
          </w:p>
        </w:tc>
      </w:tr>
      <w:tr w:rsidR="00452237" w:rsidRPr="00AE7F1C" w14:paraId="34BFF7E0" w14:textId="77777777" w:rsidTr="0016027A">
        <w:trPr>
          <w:trHeight w:val="60"/>
        </w:trPr>
        <w:tc>
          <w:tcPr>
            <w:tcW w:w="2424" w:type="dxa"/>
            <w:noWrap/>
            <w:vAlign w:val="bottom"/>
            <w:hideMark/>
          </w:tcPr>
          <w:p w14:paraId="7F59C472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ข้อมูลตามส่วนงานดำเนินงาน</w:t>
            </w:r>
          </w:p>
        </w:tc>
        <w:tc>
          <w:tcPr>
            <w:tcW w:w="724" w:type="dxa"/>
            <w:noWrap/>
            <w:vAlign w:val="bottom"/>
          </w:tcPr>
          <w:p w14:paraId="31D25335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CCEF397" w14:textId="77777777" w:rsidR="00452237" w:rsidRPr="00AE7F1C" w:rsidRDefault="00452237" w:rsidP="0016027A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5" w:type="dxa"/>
            <w:noWrap/>
            <w:vAlign w:val="bottom"/>
          </w:tcPr>
          <w:p w14:paraId="5A63D1CE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2749FAE" w14:textId="77777777" w:rsidR="00452237" w:rsidRPr="00AE7F1C" w:rsidRDefault="00452237" w:rsidP="0016027A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F1EB9DE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8CD4374" w14:textId="77777777" w:rsidR="00452237" w:rsidRPr="00AE7F1C" w:rsidRDefault="00452237" w:rsidP="0016027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65A18FC1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0214DE6C" w14:textId="77777777" w:rsidR="00452237" w:rsidRPr="00AE7F1C" w:rsidRDefault="00452237" w:rsidP="0016027A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5A579A6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838B9C9" w14:textId="77777777" w:rsidR="00452237" w:rsidRPr="00AE7F1C" w:rsidRDefault="00452237" w:rsidP="0016027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noWrap/>
            <w:vAlign w:val="bottom"/>
          </w:tcPr>
          <w:p w14:paraId="633C34C0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0" w:type="dxa"/>
          </w:tcPr>
          <w:p w14:paraId="17C096B3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5262088C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0" w:type="dxa"/>
          </w:tcPr>
          <w:p w14:paraId="15EED38E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vAlign w:val="bottom"/>
          </w:tcPr>
          <w:p w14:paraId="0636A942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7A080511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vAlign w:val="bottom"/>
          </w:tcPr>
          <w:p w14:paraId="20B750F1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8" w:type="dxa"/>
          </w:tcPr>
          <w:p w14:paraId="33A8F974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7476B10D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8733EBB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</w:tcPr>
          <w:p w14:paraId="483A3AEA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7CF2F893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</w:tcPr>
          <w:p w14:paraId="103709E1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2A82B490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7355B826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3A8680B7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5504D082" w14:textId="77777777" w:rsidR="00452237" w:rsidRPr="00AE7F1C" w:rsidRDefault="00452237" w:rsidP="0016027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223942" w:rsidRPr="00AE7F1C" w14:paraId="7439C3DB" w14:textId="77777777" w:rsidTr="0016027A">
        <w:trPr>
          <w:trHeight w:val="101"/>
        </w:trPr>
        <w:tc>
          <w:tcPr>
            <w:tcW w:w="2424" w:type="dxa"/>
            <w:noWrap/>
            <w:vAlign w:val="bottom"/>
            <w:hideMark/>
          </w:tcPr>
          <w:p w14:paraId="43950E63" w14:textId="77777777" w:rsidR="00223942" w:rsidRPr="00AE7F1C" w:rsidRDefault="00223942" w:rsidP="002239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724" w:type="dxa"/>
            <w:noWrap/>
            <w:vAlign w:val="bottom"/>
          </w:tcPr>
          <w:p w14:paraId="4855C6C7" w14:textId="5685B3CB" w:rsidR="00223942" w:rsidRPr="00AE7F1C" w:rsidRDefault="003F6926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223942" w:rsidRPr="0022394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054</w:t>
            </w:r>
          </w:p>
        </w:tc>
        <w:tc>
          <w:tcPr>
            <w:tcW w:w="236" w:type="dxa"/>
            <w:noWrap/>
            <w:vAlign w:val="bottom"/>
          </w:tcPr>
          <w:p w14:paraId="1DB79FD4" w14:textId="77777777" w:rsidR="00223942" w:rsidRPr="00AE7F1C" w:rsidRDefault="00223942" w:rsidP="00223942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5" w:type="dxa"/>
            <w:noWrap/>
            <w:vAlign w:val="bottom"/>
          </w:tcPr>
          <w:p w14:paraId="287B5232" w14:textId="7EB61142" w:rsidR="00223942" w:rsidRPr="00AE7F1C" w:rsidRDefault="003F6926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223942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192</w:t>
            </w:r>
          </w:p>
        </w:tc>
        <w:tc>
          <w:tcPr>
            <w:tcW w:w="236" w:type="dxa"/>
          </w:tcPr>
          <w:p w14:paraId="1E0D1B43" w14:textId="77777777" w:rsidR="00223942" w:rsidRPr="00223942" w:rsidRDefault="00223942" w:rsidP="00223942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77DB9DAC" w14:textId="70BC8C6F" w:rsidR="00223942" w:rsidRPr="00AE7F1C" w:rsidRDefault="003F6926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709</w:t>
            </w:r>
          </w:p>
        </w:tc>
        <w:tc>
          <w:tcPr>
            <w:tcW w:w="236" w:type="dxa"/>
            <w:noWrap/>
          </w:tcPr>
          <w:p w14:paraId="3F3CC280" w14:textId="77777777" w:rsidR="00223942" w:rsidRPr="00AE7F1C" w:rsidRDefault="00223942" w:rsidP="00223942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18FE7B73" w14:textId="069EAF7C" w:rsidR="00223942" w:rsidRPr="00AE7F1C" w:rsidRDefault="003F6926" w:rsidP="00223942">
            <w:pPr>
              <w:tabs>
                <w:tab w:val="clear" w:pos="227"/>
                <w:tab w:val="clear" w:pos="454"/>
                <w:tab w:val="clear" w:pos="680"/>
                <w:tab w:val="decimal" w:pos="45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595</w:t>
            </w:r>
          </w:p>
        </w:tc>
        <w:tc>
          <w:tcPr>
            <w:tcW w:w="238" w:type="dxa"/>
            <w:noWrap/>
            <w:vAlign w:val="bottom"/>
          </w:tcPr>
          <w:p w14:paraId="75D2A12C" w14:textId="77777777" w:rsidR="00223942" w:rsidRPr="00223942" w:rsidRDefault="00223942" w:rsidP="00223942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2C7E103E" w14:textId="7E81CF34" w:rsidR="00223942" w:rsidRPr="00AE7F1C" w:rsidRDefault="003F6926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352</w:t>
            </w:r>
          </w:p>
        </w:tc>
        <w:tc>
          <w:tcPr>
            <w:tcW w:w="236" w:type="dxa"/>
            <w:noWrap/>
            <w:vAlign w:val="bottom"/>
          </w:tcPr>
          <w:p w14:paraId="7B41ECB7" w14:textId="77777777" w:rsidR="00223942" w:rsidRPr="00AE7F1C" w:rsidRDefault="00223942" w:rsidP="00223942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noWrap/>
            <w:vAlign w:val="bottom"/>
          </w:tcPr>
          <w:p w14:paraId="2B2332A6" w14:textId="06B6014F" w:rsidR="00223942" w:rsidRPr="00AE7F1C" w:rsidRDefault="003F6926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290</w:t>
            </w:r>
          </w:p>
        </w:tc>
        <w:tc>
          <w:tcPr>
            <w:tcW w:w="240" w:type="dxa"/>
            <w:vAlign w:val="bottom"/>
          </w:tcPr>
          <w:p w14:paraId="005AE20D" w14:textId="77777777" w:rsidR="00223942" w:rsidRPr="00AE7F1C" w:rsidRDefault="00223942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399EB4BC" w14:textId="18421AB6" w:rsidR="00223942" w:rsidRPr="00AE7F1C" w:rsidRDefault="003F6926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979</w:t>
            </w:r>
          </w:p>
        </w:tc>
        <w:tc>
          <w:tcPr>
            <w:tcW w:w="240" w:type="dxa"/>
            <w:vAlign w:val="bottom"/>
          </w:tcPr>
          <w:p w14:paraId="188869FE" w14:textId="77777777" w:rsidR="00223942" w:rsidRPr="00AE7F1C" w:rsidRDefault="00223942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vAlign w:val="bottom"/>
          </w:tcPr>
          <w:p w14:paraId="4456E108" w14:textId="75378161" w:rsidR="00223942" w:rsidRPr="00AE7F1C" w:rsidRDefault="003F6926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223942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243</w:t>
            </w:r>
          </w:p>
        </w:tc>
        <w:tc>
          <w:tcPr>
            <w:tcW w:w="270" w:type="dxa"/>
          </w:tcPr>
          <w:p w14:paraId="5403CCBE" w14:textId="77777777" w:rsidR="00223942" w:rsidRPr="00AE7F1C" w:rsidRDefault="00223942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vAlign w:val="bottom"/>
          </w:tcPr>
          <w:p w14:paraId="30D270E3" w14:textId="3FAB91F6" w:rsidR="00223942" w:rsidRPr="00AE7F1C" w:rsidRDefault="003F6926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223942" w:rsidRPr="0022394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668</w:t>
            </w:r>
          </w:p>
        </w:tc>
        <w:tc>
          <w:tcPr>
            <w:tcW w:w="248" w:type="dxa"/>
            <w:vAlign w:val="bottom"/>
          </w:tcPr>
          <w:p w14:paraId="14418278" w14:textId="77777777" w:rsidR="00223942" w:rsidRPr="00AE7F1C" w:rsidRDefault="00223942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3036EC71" w14:textId="325B2A96" w:rsidR="00223942" w:rsidRPr="00AE7F1C" w:rsidRDefault="003F6926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223942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128</w:t>
            </w:r>
          </w:p>
        </w:tc>
        <w:tc>
          <w:tcPr>
            <w:tcW w:w="236" w:type="dxa"/>
          </w:tcPr>
          <w:p w14:paraId="46198364" w14:textId="77777777" w:rsidR="00223942" w:rsidRPr="00AE7F1C" w:rsidRDefault="00223942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5BD27316" w14:textId="4851FC52" w:rsidR="00223942" w:rsidRPr="00AE7F1C" w:rsidRDefault="003F6926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243</w:t>
            </w:r>
          </w:p>
        </w:tc>
        <w:tc>
          <w:tcPr>
            <w:tcW w:w="270" w:type="dxa"/>
          </w:tcPr>
          <w:p w14:paraId="3395F214" w14:textId="77777777" w:rsidR="00223942" w:rsidRPr="00AE7F1C" w:rsidRDefault="00223942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vAlign w:val="bottom"/>
          </w:tcPr>
          <w:p w14:paraId="1A74B000" w14:textId="5F0EF9D0" w:rsidR="00223942" w:rsidRPr="00AE7F1C" w:rsidRDefault="003F6926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187</w:t>
            </w:r>
          </w:p>
        </w:tc>
        <w:tc>
          <w:tcPr>
            <w:tcW w:w="236" w:type="dxa"/>
            <w:vAlign w:val="bottom"/>
          </w:tcPr>
          <w:p w14:paraId="0990B576" w14:textId="77777777" w:rsidR="00223942" w:rsidRPr="00AE7F1C" w:rsidRDefault="00223942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0F8E31F5" w14:textId="39B9D9B7" w:rsidR="00223942" w:rsidRPr="00AE7F1C" w:rsidRDefault="003F6926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  <w:r w:rsidR="00223942" w:rsidRPr="0022394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005</w:t>
            </w:r>
          </w:p>
        </w:tc>
        <w:tc>
          <w:tcPr>
            <w:tcW w:w="270" w:type="dxa"/>
          </w:tcPr>
          <w:p w14:paraId="5D1F3F6C" w14:textId="77777777" w:rsidR="00223942" w:rsidRPr="00AE7F1C" w:rsidRDefault="00223942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12D0EDA6" w14:textId="5FA9C834" w:rsidR="00223942" w:rsidRPr="00AE7F1C" w:rsidRDefault="003F6926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  <w:r w:rsidR="00223942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635</w:t>
            </w:r>
          </w:p>
        </w:tc>
      </w:tr>
      <w:tr w:rsidR="00223942" w:rsidRPr="00AE7F1C" w14:paraId="165816FA" w14:textId="77777777" w:rsidTr="0016027A">
        <w:trPr>
          <w:trHeight w:val="182"/>
        </w:trPr>
        <w:tc>
          <w:tcPr>
            <w:tcW w:w="2424" w:type="dxa"/>
            <w:noWrap/>
            <w:vAlign w:val="bottom"/>
            <w:hideMark/>
          </w:tcPr>
          <w:p w14:paraId="671B9E7E" w14:textId="77777777" w:rsidR="00223942" w:rsidRPr="00AE7F1C" w:rsidRDefault="00223942" w:rsidP="002239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9C4462" w14:textId="1B51EBC2" w:rsidR="00223942" w:rsidRPr="00AE7F1C" w:rsidRDefault="003F6926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6" w:type="dxa"/>
            <w:noWrap/>
            <w:vAlign w:val="bottom"/>
          </w:tcPr>
          <w:p w14:paraId="6AF819B3" w14:textId="77777777" w:rsidR="00223942" w:rsidRPr="00AE7F1C" w:rsidRDefault="00223942" w:rsidP="00223942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FEC769" w14:textId="32F5C591" w:rsidR="00223942" w:rsidRPr="00AE7F1C" w:rsidRDefault="003F6926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236" w:type="dxa"/>
          </w:tcPr>
          <w:p w14:paraId="2B34E9D4" w14:textId="77777777" w:rsidR="00223942" w:rsidRPr="00223942" w:rsidRDefault="00223942" w:rsidP="00223942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FB25F6" w14:textId="761E0518" w:rsidR="00223942" w:rsidRPr="00AE7F1C" w:rsidRDefault="003F6926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77</w:t>
            </w:r>
          </w:p>
        </w:tc>
        <w:tc>
          <w:tcPr>
            <w:tcW w:w="236" w:type="dxa"/>
            <w:noWrap/>
          </w:tcPr>
          <w:p w14:paraId="68EC0DD4" w14:textId="77777777" w:rsidR="00223942" w:rsidRPr="00AE7F1C" w:rsidRDefault="00223942" w:rsidP="00223942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DB7873" w14:textId="09AE2D0A" w:rsidR="00223942" w:rsidRPr="00AE7F1C" w:rsidRDefault="003F6926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67</w:t>
            </w:r>
          </w:p>
        </w:tc>
        <w:tc>
          <w:tcPr>
            <w:tcW w:w="238" w:type="dxa"/>
            <w:noWrap/>
            <w:vAlign w:val="bottom"/>
          </w:tcPr>
          <w:p w14:paraId="78A8A5F8" w14:textId="77777777" w:rsidR="00223942" w:rsidRPr="00223942" w:rsidRDefault="00223942" w:rsidP="00223942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F42542" w14:textId="01CC8633" w:rsidR="00223942" w:rsidRPr="00AE7F1C" w:rsidRDefault="003F6926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noWrap/>
          </w:tcPr>
          <w:p w14:paraId="49465315" w14:textId="77777777" w:rsidR="00223942" w:rsidRPr="00AE7F1C" w:rsidRDefault="00223942" w:rsidP="00223942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EE1B15" w14:textId="27611043" w:rsidR="00223942" w:rsidRPr="00AE7F1C" w:rsidRDefault="003F6926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40" w:type="dxa"/>
            <w:vAlign w:val="bottom"/>
          </w:tcPr>
          <w:p w14:paraId="2E91AEED" w14:textId="77777777" w:rsidR="00223942" w:rsidRPr="00AE7F1C" w:rsidRDefault="00223942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F079B7" w14:textId="5A3F9188" w:rsidR="00223942" w:rsidRPr="00AE7F1C" w:rsidRDefault="003F6926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109</w:t>
            </w:r>
          </w:p>
        </w:tc>
        <w:tc>
          <w:tcPr>
            <w:tcW w:w="240" w:type="dxa"/>
            <w:vAlign w:val="bottom"/>
          </w:tcPr>
          <w:p w14:paraId="157A1D20" w14:textId="77777777" w:rsidR="00223942" w:rsidRPr="00AE7F1C" w:rsidRDefault="00223942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BC1E95" w14:textId="5F1F9C34" w:rsidR="00223942" w:rsidRPr="00AE7F1C" w:rsidRDefault="003F6926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79</w:t>
            </w:r>
          </w:p>
        </w:tc>
        <w:tc>
          <w:tcPr>
            <w:tcW w:w="270" w:type="dxa"/>
          </w:tcPr>
          <w:p w14:paraId="33EDF852" w14:textId="77777777" w:rsidR="00223942" w:rsidRPr="00AE7F1C" w:rsidRDefault="00223942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5C327D" w14:textId="61DAB75F" w:rsidR="00223942" w:rsidRPr="00AE7F1C" w:rsidRDefault="003F6926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54</w:t>
            </w:r>
          </w:p>
        </w:tc>
        <w:tc>
          <w:tcPr>
            <w:tcW w:w="248" w:type="dxa"/>
          </w:tcPr>
          <w:p w14:paraId="2B09B0F1" w14:textId="77777777" w:rsidR="00223942" w:rsidRPr="00AE7F1C" w:rsidRDefault="00223942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D5C4A0" w14:textId="5B3C2A19" w:rsidR="00223942" w:rsidRPr="00AE7F1C" w:rsidRDefault="003F6926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36" w:type="dxa"/>
          </w:tcPr>
          <w:p w14:paraId="7CE4F501" w14:textId="77777777" w:rsidR="00223942" w:rsidRPr="00AE7F1C" w:rsidRDefault="00223942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98211E" w14:textId="20844A1A" w:rsidR="00223942" w:rsidRPr="00AE7F1C" w:rsidRDefault="003F6926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57</w:t>
            </w:r>
          </w:p>
        </w:tc>
        <w:tc>
          <w:tcPr>
            <w:tcW w:w="270" w:type="dxa"/>
          </w:tcPr>
          <w:p w14:paraId="453B828B" w14:textId="77777777" w:rsidR="00223942" w:rsidRPr="00AE7F1C" w:rsidRDefault="00223942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0BF813" w14:textId="6AD55CD1" w:rsidR="00223942" w:rsidRPr="00AE7F1C" w:rsidRDefault="003F6926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236" w:type="dxa"/>
          </w:tcPr>
          <w:p w14:paraId="4138A1C1" w14:textId="77777777" w:rsidR="00223942" w:rsidRPr="00AE7F1C" w:rsidRDefault="00223942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A25370" w14:textId="364EF247" w:rsidR="00223942" w:rsidRPr="00AE7F1C" w:rsidRDefault="003F6926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313</w:t>
            </w:r>
          </w:p>
        </w:tc>
        <w:tc>
          <w:tcPr>
            <w:tcW w:w="270" w:type="dxa"/>
          </w:tcPr>
          <w:p w14:paraId="5267BFDC" w14:textId="77777777" w:rsidR="00223942" w:rsidRPr="00AE7F1C" w:rsidRDefault="00223942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384265" w14:textId="66B9C7DD" w:rsidR="00223942" w:rsidRPr="00AE7F1C" w:rsidRDefault="003F6926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231</w:t>
            </w:r>
          </w:p>
        </w:tc>
      </w:tr>
      <w:tr w:rsidR="00223942" w:rsidRPr="00AE7F1C" w14:paraId="31D00E2B" w14:textId="77777777" w:rsidTr="0016027A">
        <w:trPr>
          <w:trHeight w:val="154"/>
        </w:trPr>
        <w:tc>
          <w:tcPr>
            <w:tcW w:w="2424" w:type="dxa"/>
            <w:vAlign w:val="bottom"/>
            <w:hideMark/>
          </w:tcPr>
          <w:p w14:paraId="4C763914" w14:textId="77777777" w:rsidR="00223942" w:rsidRPr="00AE7F1C" w:rsidRDefault="00223942" w:rsidP="002239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78A04F" w14:textId="644D3786" w:rsidR="00223942" w:rsidRPr="00223942" w:rsidRDefault="003F6926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223942" w:rsidRPr="0022394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066</w:t>
            </w:r>
          </w:p>
        </w:tc>
        <w:tc>
          <w:tcPr>
            <w:tcW w:w="236" w:type="dxa"/>
            <w:vAlign w:val="bottom"/>
          </w:tcPr>
          <w:p w14:paraId="24AAF40E" w14:textId="77777777" w:rsidR="00223942" w:rsidRPr="00223942" w:rsidRDefault="00223942" w:rsidP="00223942">
            <w:pPr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619294" w14:textId="7DCCEC4A" w:rsidR="00223942" w:rsidRPr="00223942" w:rsidRDefault="003F6926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223942" w:rsidRPr="0022394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208</w:t>
            </w:r>
          </w:p>
        </w:tc>
        <w:tc>
          <w:tcPr>
            <w:tcW w:w="236" w:type="dxa"/>
          </w:tcPr>
          <w:p w14:paraId="33411B46" w14:textId="77777777" w:rsidR="00223942" w:rsidRPr="00223942" w:rsidRDefault="00223942" w:rsidP="00223942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C0084C" w14:textId="28FD1485" w:rsidR="00223942" w:rsidRPr="00223942" w:rsidRDefault="003F6926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786</w:t>
            </w:r>
          </w:p>
        </w:tc>
        <w:tc>
          <w:tcPr>
            <w:tcW w:w="236" w:type="dxa"/>
          </w:tcPr>
          <w:p w14:paraId="590B2A78" w14:textId="77777777" w:rsidR="00223942" w:rsidRPr="00223942" w:rsidRDefault="00223942" w:rsidP="00223942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6915C9" w14:textId="1B3ADE27" w:rsidR="00223942" w:rsidRPr="00223942" w:rsidRDefault="003F6926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662</w:t>
            </w:r>
          </w:p>
        </w:tc>
        <w:tc>
          <w:tcPr>
            <w:tcW w:w="238" w:type="dxa"/>
            <w:vAlign w:val="bottom"/>
          </w:tcPr>
          <w:p w14:paraId="067591D8" w14:textId="77777777" w:rsidR="00223942" w:rsidRPr="00223942" w:rsidRDefault="00223942" w:rsidP="00223942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68CC6E" w14:textId="2B127392" w:rsidR="00223942" w:rsidRPr="00223942" w:rsidRDefault="003F6926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356</w:t>
            </w:r>
          </w:p>
        </w:tc>
        <w:tc>
          <w:tcPr>
            <w:tcW w:w="236" w:type="dxa"/>
          </w:tcPr>
          <w:p w14:paraId="3A77844F" w14:textId="77777777" w:rsidR="00223942" w:rsidRPr="00223942" w:rsidRDefault="00223942" w:rsidP="00223942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1B9734" w14:textId="6C5CC356" w:rsidR="00223942" w:rsidRPr="00223942" w:rsidRDefault="003F6926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309</w:t>
            </w:r>
          </w:p>
        </w:tc>
        <w:tc>
          <w:tcPr>
            <w:tcW w:w="240" w:type="dxa"/>
            <w:vAlign w:val="bottom"/>
          </w:tcPr>
          <w:p w14:paraId="3B846AD3" w14:textId="77777777" w:rsidR="00223942" w:rsidRPr="00223942" w:rsidRDefault="00223942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02FEB0" w14:textId="55397D27" w:rsidR="00223942" w:rsidRPr="00223942" w:rsidRDefault="003F6926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223942" w:rsidRPr="0022394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088</w:t>
            </w:r>
          </w:p>
        </w:tc>
        <w:tc>
          <w:tcPr>
            <w:tcW w:w="240" w:type="dxa"/>
            <w:vAlign w:val="bottom"/>
          </w:tcPr>
          <w:p w14:paraId="27F17E34" w14:textId="77777777" w:rsidR="00223942" w:rsidRPr="00223942" w:rsidRDefault="00223942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8369AD" w14:textId="308264E2" w:rsidR="00223942" w:rsidRPr="00223942" w:rsidRDefault="003F6926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223942" w:rsidRPr="0022394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322</w:t>
            </w:r>
          </w:p>
        </w:tc>
        <w:tc>
          <w:tcPr>
            <w:tcW w:w="270" w:type="dxa"/>
          </w:tcPr>
          <w:p w14:paraId="2A7A1B6B" w14:textId="77777777" w:rsidR="00223942" w:rsidRPr="00223942" w:rsidRDefault="00223942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7A9E3B" w14:textId="5004E6BE" w:rsidR="00223942" w:rsidRPr="00223942" w:rsidRDefault="003F6926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223942" w:rsidRPr="0022394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722</w:t>
            </w:r>
          </w:p>
        </w:tc>
        <w:tc>
          <w:tcPr>
            <w:tcW w:w="248" w:type="dxa"/>
          </w:tcPr>
          <w:p w14:paraId="6015066A" w14:textId="77777777" w:rsidR="00223942" w:rsidRPr="00223942" w:rsidRDefault="00223942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A3E734" w14:textId="4EB7EB59" w:rsidR="00223942" w:rsidRPr="00223942" w:rsidRDefault="003F6926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223942" w:rsidRPr="0022394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142</w:t>
            </w:r>
          </w:p>
        </w:tc>
        <w:tc>
          <w:tcPr>
            <w:tcW w:w="236" w:type="dxa"/>
          </w:tcPr>
          <w:p w14:paraId="27E96F70" w14:textId="77777777" w:rsidR="00223942" w:rsidRPr="00223942" w:rsidRDefault="00223942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64E258" w14:textId="5C8E5C01" w:rsidR="00223942" w:rsidRPr="00223942" w:rsidRDefault="003F6926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300</w:t>
            </w:r>
          </w:p>
        </w:tc>
        <w:tc>
          <w:tcPr>
            <w:tcW w:w="270" w:type="dxa"/>
          </w:tcPr>
          <w:p w14:paraId="564C2ED2" w14:textId="77777777" w:rsidR="00223942" w:rsidRPr="00223942" w:rsidRDefault="00223942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AD1ADC" w14:textId="4696D787" w:rsidR="00223942" w:rsidRPr="00223942" w:rsidRDefault="003F6926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223</w:t>
            </w:r>
          </w:p>
        </w:tc>
        <w:tc>
          <w:tcPr>
            <w:tcW w:w="236" w:type="dxa"/>
          </w:tcPr>
          <w:p w14:paraId="62EC4B54" w14:textId="77777777" w:rsidR="00223942" w:rsidRPr="00223942" w:rsidRDefault="00223942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12B474" w14:textId="59A69FBF" w:rsidR="00223942" w:rsidRPr="00223942" w:rsidRDefault="003F6926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</w:t>
            </w:r>
            <w:r w:rsidR="00223942" w:rsidRPr="0022394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318</w:t>
            </w:r>
          </w:p>
        </w:tc>
        <w:tc>
          <w:tcPr>
            <w:tcW w:w="270" w:type="dxa"/>
          </w:tcPr>
          <w:p w14:paraId="4EA17EF0" w14:textId="77777777" w:rsidR="00223942" w:rsidRPr="00223942" w:rsidRDefault="00223942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8F8AE4" w14:textId="29B6EA38" w:rsidR="00223942" w:rsidRPr="00223942" w:rsidRDefault="003F6926" w:rsidP="002239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</w:t>
            </w:r>
            <w:r w:rsidR="00223942" w:rsidRPr="00223942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866</w:t>
            </w:r>
          </w:p>
        </w:tc>
      </w:tr>
      <w:tr w:rsidR="0048046E" w:rsidRPr="00AE7F1C" w14:paraId="665D676B" w14:textId="77777777" w:rsidTr="0016027A">
        <w:trPr>
          <w:trHeight w:val="30"/>
        </w:trPr>
        <w:tc>
          <w:tcPr>
            <w:tcW w:w="2424" w:type="dxa"/>
            <w:noWrap/>
            <w:vAlign w:val="bottom"/>
          </w:tcPr>
          <w:p w14:paraId="15BC4A16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372E5E3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9EA22A3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63F93B7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1012BEC8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3A2DB654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06B88CC9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70FDAD72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4EF3D19E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ABD871E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53F5793E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B39165E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</w:tcPr>
          <w:p w14:paraId="281BDBA2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FC59444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69D5DA4E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C24C7DD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3A1447D8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7150C26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</w:tcPr>
          <w:p w14:paraId="3D7FF01C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02B47FF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4775FC12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45410E3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78189FD7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59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3B8F0F7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4901294B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C99FBDC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4A600A0D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16E7A79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48046E" w:rsidRPr="00AE7F1C" w14:paraId="1D30D8AE" w14:textId="77777777" w:rsidTr="0016027A">
        <w:trPr>
          <w:trHeight w:val="60"/>
        </w:trPr>
        <w:tc>
          <w:tcPr>
            <w:tcW w:w="2424" w:type="dxa"/>
            <w:noWrap/>
            <w:vAlign w:val="bottom"/>
            <w:hideMark/>
          </w:tcPr>
          <w:p w14:paraId="2855708E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การจำแนกรายได้</w:t>
            </w:r>
          </w:p>
        </w:tc>
        <w:tc>
          <w:tcPr>
            <w:tcW w:w="724" w:type="dxa"/>
            <w:noWrap/>
            <w:vAlign w:val="bottom"/>
          </w:tcPr>
          <w:p w14:paraId="70CBB4A6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51DE45EE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noWrap/>
            <w:vAlign w:val="bottom"/>
          </w:tcPr>
          <w:p w14:paraId="572D9E97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0C29EC9D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3F66E9C6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6A23273F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61A57F51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251221B1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3A33FEB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68D7F22F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3F72F0C8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</w:tcPr>
          <w:p w14:paraId="378BFE3A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10A4BB2F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1AADB1D3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148BA487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4C337D59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6E5CA2E9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</w:tcPr>
          <w:p w14:paraId="72E2ADD7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7D341234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51AB53E5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34BE4D89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03B15657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592" w:type="dxa"/>
          </w:tcPr>
          <w:p w14:paraId="454A0BB7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44B04997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3A040517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47441806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</w:tcPr>
          <w:p w14:paraId="1A5A81C3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48046E" w:rsidRPr="00AE7F1C" w14:paraId="23D16846" w14:textId="77777777" w:rsidTr="0016027A">
        <w:trPr>
          <w:trHeight w:val="155"/>
        </w:trPr>
        <w:tc>
          <w:tcPr>
            <w:tcW w:w="2424" w:type="dxa"/>
            <w:noWrap/>
            <w:vAlign w:val="bottom"/>
            <w:hideMark/>
          </w:tcPr>
          <w:p w14:paraId="75F53F95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724" w:type="dxa"/>
            <w:noWrap/>
            <w:vAlign w:val="bottom"/>
          </w:tcPr>
          <w:p w14:paraId="5C95360E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347ABE6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noWrap/>
            <w:vAlign w:val="bottom"/>
          </w:tcPr>
          <w:p w14:paraId="4F9A7736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73DC3897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2740139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75FD807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2EF42BC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3FDFF6FF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E13602B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85D08B2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44235B8C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1B7BDD42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79E3E6D1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371AE8D2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1E6294BC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46F0BEF9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1CDB25A9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  <w:vAlign w:val="bottom"/>
          </w:tcPr>
          <w:p w14:paraId="1E4077A6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2A3AD813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2E80104B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1FDDA5A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02AE5EA7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592" w:type="dxa"/>
            <w:vAlign w:val="bottom"/>
          </w:tcPr>
          <w:p w14:paraId="7671E9BC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0B20C390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02FB174D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75B989FC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69EF7E69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48046E" w:rsidRPr="00AE7F1C" w14:paraId="0816B3B9" w14:textId="77777777" w:rsidTr="0016027A">
        <w:trPr>
          <w:trHeight w:val="470"/>
        </w:trPr>
        <w:tc>
          <w:tcPr>
            <w:tcW w:w="2424" w:type="dxa"/>
            <w:noWrap/>
            <w:vAlign w:val="bottom"/>
            <w:hideMark/>
          </w:tcPr>
          <w:p w14:paraId="339A0F03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สินค้าอุปโภคบริโภค</w:t>
            </w:r>
          </w:p>
          <w:p w14:paraId="383EA7CE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1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และเคมีภัณฑ์</w:t>
            </w:r>
          </w:p>
        </w:tc>
        <w:tc>
          <w:tcPr>
            <w:tcW w:w="724" w:type="dxa"/>
            <w:noWrap/>
            <w:vAlign w:val="bottom"/>
          </w:tcPr>
          <w:p w14:paraId="56B848C6" w14:textId="3503BE04" w:rsidR="0048046E" w:rsidRPr="00AE7F1C" w:rsidRDefault="00A07384" w:rsidP="0048046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6CCC3F2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noWrap/>
            <w:vAlign w:val="bottom"/>
          </w:tcPr>
          <w:p w14:paraId="288609F6" w14:textId="22AB4F36" w:rsidR="0048046E" w:rsidRPr="00AE7F1C" w:rsidRDefault="0048046E" w:rsidP="0048046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</w:tcPr>
          <w:p w14:paraId="3938DD56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55900435" w14:textId="6B9D8042" w:rsidR="0048046E" w:rsidRPr="00AE7F1C" w:rsidRDefault="00A07384" w:rsidP="0048046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10FE4889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6317D19" w14:textId="77777777" w:rsidR="0048046E" w:rsidRPr="00AE7F1C" w:rsidRDefault="0048046E" w:rsidP="0048046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8" w:type="dxa"/>
            <w:noWrap/>
            <w:vAlign w:val="bottom"/>
          </w:tcPr>
          <w:p w14:paraId="3398ECF1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CC6B09F" w14:textId="144E57E5" w:rsidR="0048046E" w:rsidRPr="00AE7F1C" w:rsidRDefault="00A07384" w:rsidP="0048046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3D7279C9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6BB6EC6F" w14:textId="77777777" w:rsidR="0048046E" w:rsidRPr="00AE7F1C" w:rsidRDefault="0048046E" w:rsidP="0048046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0" w:type="dxa"/>
            <w:vAlign w:val="bottom"/>
          </w:tcPr>
          <w:p w14:paraId="6399450D" w14:textId="77777777" w:rsidR="0048046E" w:rsidRPr="00AE7F1C" w:rsidRDefault="0048046E" w:rsidP="0048046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09FADEC4" w14:textId="1C8E9FAB" w:rsidR="0048046E" w:rsidRPr="00AE7F1C" w:rsidRDefault="00A07384" w:rsidP="0048046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0" w:type="dxa"/>
            <w:vAlign w:val="bottom"/>
          </w:tcPr>
          <w:p w14:paraId="7840ACE9" w14:textId="77777777" w:rsidR="0048046E" w:rsidRPr="00AE7F1C" w:rsidRDefault="0048046E" w:rsidP="0048046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6436712F" w14:textId="0D0F674D" w:rsidR="0048046E" w:rsidRPr="00AE7F1C" w:rsidRDefault="0048046E" w:rsidP="0048046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17A112BC" w14:textId="77777777" w:rsidR="0048046E" w:rsidRPr="00AE7F1C" w:rsidRDefault="0048046E" w:rsidP="0048046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1958770A" w14:textId="7CAEF3C3" w:rsidR="0048046E" w:rsidRPr="00AE7F1C" w:rsidRDefault="003F6926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A0738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643</w:t>
            </w:r>
          </w:p>
        </w:tc>
        <w:tc>
          <w:tcPr>
            <w:tcW w:w="248" w:type="dxa"/>
            <w:vAlign w:val="bottom"/>
          </w:tcPr>
          <w:p w14:paraId="71DB6BB5" w14:textId="77777777" w:rsidR="0048046E" w:rsidRPr="00AE7F1C" w:rsidRDefault="0048046E" w:rsidP="0048046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9BFFDFC" w14:textId="75EFAFD4" w:rsidR="0048046E" w:rsidRPr="00AE7F1C" w:rsidRDefault="003F6926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48046E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118</w:t>
            </w:r>
          </w:p>
        </w:tc>
        <w:tc>
          <w:tcPr>
            <w:tcW w:w="236" w:type="dxa"/>
            <w:vAlign w:val="bottom"/>
          </w:tcPr>
          <w:p w14:paraId="257F7082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250BFB67" w14:textId="269034CB" w:rsidR="0048046E" w:rsidRPr="00AE7F1C" w:rsidRDefault="00A07384" w:rsidP="0048046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57B85F88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vAlign w:val="bottom"/>
          </w:tcPr>
          <w:p w14:paraId="5735B853" w14:textId="2A19DC79" w:rsidR="0048046E" w:rsidRPr="00AE7F1C" w:rsidRDefault="0048046E" w:rsidP="0048046E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42ED32C7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20C1C1FA" w14:textId="1815298A" w:rsidR="0048046E" w:rsidRPr="00AE7F1C" w:rsidRDefault="003F6926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A0738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643</w:t>
            </w:r>
          </w:p>
        </w:tc>
        <w:tc>
          <w:tcPr>
            <w:tcW w:w="270" w:type="dxa"/>
            <w:vAlign w:val="bottom"/>
          </w:tcPr>
          <w:p w14:paraId="443B6AD0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367D82FB" w14:textId="3AA47493" w:rsidR="0048046E" w:rsidRPr="00AE7F1C" w:rsidRDefault="003F6926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48046E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118</w:t>
            </w:r>
          </w:p>
        </w:tc>
      </w:tr>
      <w:tr w:rsidR="00A07384" w:rsidRPr="00AE7F1C" w14:paraId="0DFEC0C3" w14:textId="77777777" w:rsidTr="0092463B">
        <w:trPr>
          <w:trHeight w:val="245"/>
        </w:trPr>
        <w:tc>
          <w:tcPr>
            <w:tcW w:w="2424" w:type="dxa"/>
            <w:noWrap/>
            <w:vAlign w:val="bottom"/>
            <w:hideMark/>
          </w:tcPr>
          <w:p w14:paraId="69F98032" w14:textId="4AEC0CF2" w:rsidR="00A07384" w:rsidRPr="00AE7F1C" w:rsidRDefault="00A07384" w:rsidP="00A073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อุปกรณ์เทคโนโลยี</w:t>
            </w:r>
            <w:r w:rsidR="009F7F08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และอื่น ๆ</w:t>
            </w:r>
          </w:p>
        </w:tc>
        <w:tc>
          <w:tcPr>
            <w:tcW w:w="724" w:type="dxa"/>
            <w:noWrap/>
          </w:tcPr>
          <w:p w14:paraId="23B7DCA7" w14:textId="7B67DC07" w:rsidR="00A07384" w:rsidRPr="00A07384" w:rsidRDefault="003F6926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333</w:t>
            </w:r>
            <w:r w:rsidR="00A07384" w:rsidRPr="00A0738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noWrap/>
            <w:vAlign w:val="bottom"/>
          </w:tcPr>
          <w:p w14:paraId="5F98A804" w14:textId="77777777" w:rsidR="00A07384" w:rsidRPr="00AE7F1C" w:rsidRDefault="00A07384" w:rsidP="00A073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noWrap/>
            <w:vAlign w:val="bottom"/>
          </w:tcPr>
          <w:p w14:paraId="7E7287E0" w14:textId="55D03E18" w:rsidR="00A07384" w:rsidRPr="00AE7F1C" w:rsidRDefault="003F6926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491</w:t>
            </w:r>
          </w:p>
        </w:tc>
        <w:tc>
          <w:tcPr>
            <w:tcW w:w="236" w:type="dxa"/>
          </w:tcPr>
          <w:p w14:paraId="0AD3A832" w14:textId="77777777" w:rsidR="00A07384" w:rsidRPr="00AE7F1C" w:rsidRDefault="00A07384" w:rsidP="00A073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74E8378A" w14:textId="3F4E0FC6" w:rsidR="00A07384" w:rsidRPr="00AE7F1C" w:rsidRDefault="00A07384" w:rsidP="00A0738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0BA79DE0" w14:textId="77777777" w:rsidR="00A07384" w:rsidRPr="00AE7F1C" w:rsidRDefault="00A07384" w:rsidP="00A073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8604DDA" w14:textId="77777777" w:rsidR="00A07384" w:rsidRPr="00AE7F1C" w:rsidRDefault="00A07384" w:rsidP="00A0738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8" w:type="dxa"/>
            <w:noWrap/>
            <w:vAlign w:val="bottom"/>
          </w:tcPr>
          <w:p w14:paraId="619775DE" w14:textId="77777777" w:rsidR="00A07384" w:rsidRPr="00AE7F1C" w:rsidRDefault="00A07384" w:rsidP="00A073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A919F0B" w14:textId="27841F75" w:rsidR="00A07384" w:rsidRPr="00AE7F1C" w:rsidRDefault="00A07384" w:rsidP="00A0738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0F8F10DC" w14:textId="77777777" w:rsidR="00A07384" w:rsidRPr="00AE7F1C" w:rsidRDefault="00A07384" w:rsidP="00A073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7E8693AC" w14:textId="77777777" w:rsidR="00A07384" w:rsidRPr="00AE7F1C" w:rsidRDefault="00A07384" w:rsidP="00A0738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0" w:type="dxa"/>
            <w:vAlign w:val="bottom"/>
          </w:tcPr>
          <w:p w14:paraId="0BDC1FD4" w14:textId="77777777" w:rsidR="00A07384" w:rsidRPr="00AE7F1C" w:rsidRDefault="00A07384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16BDC2B0" w14:textId="2A7E67DE" w:rsidR="00A07384" w:rsidRPr="00AE7F1C" w:rsidRDefault="003F6926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75</w:t>
            </w:r>
          </w:p>
        </w:tc>
        <w:tc>
          <w:tcPr>
            <w:tcW w:w="240" w:type="dxa"/>
            <w:vAlign w:val="bottom"/>
          </w:tcPr>
          <w:p w14:paraId="08E29609" w14:textId="77777777" w:rsidR="00A07384" w:rsidRPr="00AE7F1C" w:rsidRDefault="00A07384" w:rsidP="00A0738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77A27E4E" w14:textId="59D266C6" w:rsidR="00A07384" w:rsidRPr="00AE7F1C" w:rsidRDefault="003F6926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73</w:t>
            </w:r>
          </w:p>
        </w:tc>
        <w:tc>
          <w:tcPr>
            <w:tcW w:w="270" w:type="dxa"/>
            <w:vAlign w:val="bottom"/>
          </w:tcPr>
          <w:p w14:paraId="2FD46887" w14:textId="77777777" w:rsidR="00A07384" w:rsidRPr="00AE7F1C" w:rsidRDefault="00A07384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02BAD5FE" w14:textId="05462924" w:rsidR="00A07384" w:rsidRPr="00AE7F1C" w:rsidRDefault="00A07384" w:rsidP="00A0738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8" w:type="dxa"/>
            <w:vAlign w:val="bottom"/>
          </w:tcPr>
          <w:p w14:paraId="54B027AC" w14:textId="77777777" w:rsidR="00A07384" w:rsidRPr="00AE7F1C" w:rsidRDefault="00A07384" w:rsidP="00A0738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04EEC662" w14:textId="07E8C413" w:rsidR="00A07384" w:rsidRPr="00AE7F1C" w:rsidRDefault="00A07384" w:rsidP="00A0738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573D605D" w14:textId="77777777" w:rsidR="00A07384" w:rsidRPr="00AE7F1C" w:rsidRDefault="00A07384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68A6A38E" w14:textId="0AA86170" w:rsidR="00A07384" w:rsidRPr="00AE7F1C" w:rsidRDefault="003F6926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70" w:type="dxa"/>
            <w:vAlign w:val="bottom"/>
          </w:tcPr>
          <w:p w14:paraId="5BDD5B45" w14:textId="77777777" w:rsidR="00A07384" w:rsidRPr="00AE7F1C" w:rsidRDefault="00A07384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vAlign w:val="bottom"/>
          </w:tcPr>
          <w:p w14:paraId="56035A5B" w14:textId="788638B2" w:rsidR="00A07384" w:rsidRPr="00AE7F1C" w:rsidRDefault="003F6926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77</w:t>
            </w:r>
          </w:p>
        </w:tc>
        <w:tc>
          <w:tcPr>
            <w:tcW w:w="236" w:type="dxa"/>
            <w:vAlign w:val="bottom"/>
          </w:tcPr>
          <w:p w14:paraId="59AE2B4D" w14:textId="77777777" w:rsidR="00A07384" w:rsidRPr="00AE7F1C" w:rsidRDefault="00A07384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09C00570" w14:textId="09B8F017" w:rsidR="00A07384" w:rsidRPr="00AE7F1C" w:rsidRDefault="00A07384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0738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421</w:t>
            </w:r>
            <w:r w:rsidRPr="00A0738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69D52B6" w14:textId="77777777" w:rsidR="00A07384" w:rsidRPr="00AE7F1C" w:rsidRDefault="00A07384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7C7ACC5B" w14:textId="09F13BD2" w:rsidR="00A07384" w:rsidRPr="00AE7F1C" w:rsidRDefault="003F6926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641</w:t>
            </w:r>
          </w:p>
        </w:tc>
      </w:tr>
      <w:tr w:rsidR="00A07384" w:rsidRPr="00AE7F1C" w14:paraId="6D8B27EA" w14:textId="77777777" w:rsidTr="0092463B">
        <w:trPr>
          <w:trHeight w:val="209"/>
        </w:trPr>
        <w:tc>
          <w:tcPr>
            <w:tcW w:w="2424" w:type="dxa"/>
            <w:noWrap/>
            <w:vAlign w:val="bottom"/>
            <w:hideMark/>
          </w:tcPr>
          <w:p w14:paraId="0135BC81" w14:textId="77777777" w:rsidR="00A07384" w:rsidRPr="00AE7F1C" w:rsidRDefault="00A07384" w:rsidP="00A073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งานโครงการ</w:t>
            </w:r>
          </w:p>
        </w:tc>
        <w:tc>
          <w:tcPr>
            <w:tcW w:w="724" w:type="dxa"/>
            <w:noWrap/>
          </w:tcPr>
          <w:p w14:paraId="058D552B" w14:textId="38A36818" w:rsidR="00A07384" w:rsidRPr="00A07384" w:rsidRDefault="003F6926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133</w:t>
            </w:r>
            <w:r w:rsidR="00A07384" w:rsidRPr="00A0738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  <w:noWrap/>
            <w:vAlign w:val="bottom"/>
          </w:tcPr>
          <w:p w14:paraId="1A08FDDC" w14:textId="77777777" w:rsidR="00A07384" w:rsidRPr="00AE7F1C" w:rsidRDefault="00A07384" w:rsidP="00A073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noWrap/>
            <w:vAlign w:val="bottom"/>
          </w:tcPr>
          <w:p w14:paraId="65FF9879" w14:textId="18E686F6" w:rsidR="00A07384" w:rsidRPr="00AE7F1C" w:rsidRDefault="003F6926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102</w:t>
            </w:r>
          </w:p>
        </w:tc>
        <w:tc>
          <w:tcPr>
            <w:tcW w:w="236" w:type="dxa"/>
          </w:tcPr>
          <w:p w14:paraId="198959B2" w14:textId="77777777" w:rsidR="00A07384" w:rsidRPr="00AE7F1C" w:rsidRDefault="00A07384" w:rsidP="00A073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542B165" w14:textId="30BFE2E4" w:rsidR="00A07384" w:rsidRPr="00AE7F1C" w:rsidRDefault="00A07384" w:rsidP="00A0738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2A9C3E38" w14:textId="77777777" w:rsidR="00A07384" w:rsidRPr="00AE7F1C" w:rsidRDefault="00A07384" w:rsidP="00A073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70BAB9B" w14:textId="77777777" w:rsidR="00A07384" w:rsidRPr="00AE7F1C" w:rsidRDefault="00A07384" w:rsidP="00A0738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8" w:type="dxa"/>
            <w:noWrap/>
            <w:vAlign w:val="bottom"/>
          </w:tcPr>
          <w:p w14:paraId="25C33B2B" w14:textId="77777777" w:rsidR="00A07384" w:rsidRPr="00AE7F1C" w:rsidRDefault="00A07384" w:rsidP="00A073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DC19CA3" w14:textId="75E1539D" w:rsidR="00A07384" w:rsidRPr="00AE7F1C" w:rsidRDefault="003F6926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326</w:t>
            </w:r>
          </w:p>
        </w:tc>
        <w:tc>
          <w:tcPr>
            <w:tcW w:w="236" w:type="dxa"/>
            <w:noWrap/>
            <w:vAlign w:val="bottom"/>
          </w:tcPr>
          <w:p w14:paraId="17A30603" w14:textId="77777777" w:rsidR="00A07384" w:rsidRPr="00AE7F1C" w:rsidRDefault="00A07384" w:rsidP="00A073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642A7109" w14:textId="65846D4E" w:rsidR="00A07384" w:rsidRPr="00AE7F1C" w:rsidRDefault="003F6926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266</w:t>
            </w:r>
          </w:p>
        </w:tc>
        <w:tc>
          <w:tcPr>
            <w:tcW w:w="240" w:type="dxa"/>
            <w:vAlign w:val="bottom"/>
          </w:tcPr>
          <w:p w14:paraId="4B3F5F34" w14:textId="77777777" w:rsidR="00A07384" w:rsidRPr="00AE7F1C" w:rsidRDefault="00A07384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59342E2C" w14:textId="26637C41" w:rsidR="00A07384" w:rsidRPr="00AE7F1C" w:rsidRDefault="003F6926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748</w:t>
            </w:r>
          </w:p>
        </w:tc>
        <w:tc>
          <w:tcPr>
            <w:tcW w:w="240" w:type="dxa"/>
            <w:vAlign w:val="bottom"/>
          </w:tcPr>
          <w:p w14:paraId="41DC377C" w14:textId="77777777" w:rsidR="00A07384" w:rsidRPr="00AE7F1C" w:rsidRDefault="00A07384" w:rsidP="00A0738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3849604C" w14:textId="6969E7C7" w:rsidR="00A07384" w:rsidRPr="00AE7F1C" w:rsidRDefault="003F6926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A07384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056</w:t>
            </w:r>
          </w:p>
        </w:tc>
        <w:tc>
          <w:tcPr>
            <w:tcW w:w="270" w:type="dxa"/>
            <w:vAlign w:val="bottom"/>
          </w:tcPr>
          <w:p w14:paraId="72000BB0" w14:textId="77777777" w:rsidR="00A07384" w:rsidRPr="00AE7F1C" w:rsidRDefault="00A07384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06CD551A" w14:textId="6FA4F1F0" w:rsidR="00A07384" w:rsidRPr="00AE7F1C" w:rsidRDefault="00A07384" w:rsidP="00A0738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8" w:type="dxa"/>
            <w:vAlign w:val="bottom"/>
          </w:tcPr>
          <w:p w14:paraId="0E468B28" w14:textId="77777777" w:rsidR="00A07384" w:rsidRPr="00AE7F1C" w:rsidRDefault="00A07384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435546A9" w14:textId="0A832974" w:rsidR="00A07384" w:rsidRPr="00AE7F1C" w:rsidRDefault="00A07384" w:rsidP="00A0738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3984A606" w14:textId="77777777" w:rsidR="00A07384" w:rsidRPr="00AE7F1C" w:rsidRDefault="00A07384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30E20BD9" w14:textId="4612ADDD" w:rsidR="00A07384" w:rsidRPr="00AE7F1C" w:rsidRDefault="003F6926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150</w:t>
            </w:r>
          </w:p>
        </w:tc>
        <w:tc>
          <w:tcPr>
            <w:tcW w:w="270" w:type="dxa"/>
            <w:vAlign w:val="bottom"/>
          </w:tcPr>
          <w:p w14:paraId="6AED4B3D" w14:textId="77777777" w:rsidR="00A07384" w:rsidRPr="00AE7F1C" w:rsidRDefault="00A07384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vAlign w:val="bottom"/>
          </w:tcPr>
          <w:p w14:paraId="2C6C40F9" w14:textId="411D79D2" w:rsidR="00A07384" w:rsidRPr="00AE7F1C" w:rsidRDefault="003F6926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39</w:t>
            </w:r>
          </w:p>
        </w:tc>
        <w:tc>
          <w:tcPr>
            <w:tcW w:w="236" w:type="dxa"/>
            <w:vAlign w:val="bottom"/>
          </w:tcPr>
          <w:p w14:paraId="500553D1" w14:textId="77777777" w:rsidR="00A07384" w:rsidRPr="00AE7F1C" w:rsidRDefault="00A07384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776D5E13" w14:textId="6E604C89" w:rsidR="00A07384" w:rsidRPr="00AE7F1C" w:rsidRDefault="00A07384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0738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A0738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357</w:t>
            </w:r>
            <w:r w:rsidRPr="00A0738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9BF0759" w14:textId="77777777" w:rsidR="00A07384" w:rsidRPr="00AE7F1C" w:rsidRDefault="00A07384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7089B254" w14:textId="1E6F46A2" w:rsidR="00A07384" w:rsidRPr="00AE7F1C" w:rsidRDefault="003F6926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A07384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463</w:t>
            </w:r>
          </w:p>
        </w:tc>
      </w:tr>
      <w:tr w:rsidR="00A07384" w:rsidRPr="00AE7F1C" w14:paraId="5D8D189B" w14:textId="77777777" w:rsidTr="0092463B">
        <w:trPr>
          <w:trHeight w:val="182"/>
        </w:trPr>
        <w:tc>
          <w:tcPr>
            <w:tcW w:w="2424" w:type="dxa"/>
            <w:noWrap/>
            <w:vAlign w:val="bottom"/>
            <w:hideMark/>
          </w:tcPr>
          <w:p w14:paraId="0E872F53" w14:textId="77777777" w:rsidR="00A07384" w:rsidRPr="00AE7F1C" w:rsidRDefault="00A07384" w:rsidP="00A073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การบริการรักษาความปลอดภัย</w:t>
            </w:r>
          </w:p>
        </w:tc>
        <w:tc>
          <w:tcPr>
            <w:tcW w:w="724" w:type="dxa"/>
            <w:noWrap/>
            <w:vAlign w:val="bottom"/>
          </w:tcPr>
          <w:p w14:paraId="732F4B9B" w14:textId="50C1BD93" w:rsidR="00A07384" w:rsidRPr="00AE7F1C" w:rsidRDefault="00A07384" w:rsidP="00A0738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78746BF2" w14:textId="77777777" w:rsidR="00A07384" w:rsidRPr="00AE7F1C" w:rsidRDefault="00A07384" w:rsidP="00A073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noWrap/>
            <w:vAlign w:val="bottom"/>
          </w:tcPr>
          <w:p w14:paraId="255E1FD2" w14:textId="73582E1C" w:rsidR="00A07384" w:rsidRPr="00AE7F1C" w:rsidRDefault="00A07384" w:rsidP="00A0738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</w:tcPr>
          <w:p w14:paraId="26F78D56" w14:textId="77777777" w:rsidR="00A07384" w:rsidRPr="00AE7F1C" w:rsidRDefault="00A07384" w:rsidP="00A073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1F5F21D" w14:textId="1F0E9074" w:rsidR="00A07384" w:rsidRPr="00AE7F1C" w:rsidRDefault="003F6926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504</w:t>
            </w:r>
          </w:p>
        </w:tc>
        <w:tc>
          <w:tcPr>
            <w:tcW w:w="236" w:type="dxa"/>
            <w:noWrap/>
            <w:vAlign w:val="bottom"/>
          </w:tcPr>
          <w:p w14:paraId="5355FC27" w14:textId="77777777" w:rsidR="00A07384" w:rsidRPr="00AE7F1C" w:rsidRDefault="00A07384" w:rsidP="00A073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4B75829" w14:textId="01C94F3A" w:rsidR="00A07384" w:rsidRPr="00AE7F1C" w:rsidRDefault="003F6926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352</w:t>
            </w:r>
          </w:p>
        </w:tc>
        <w:tc>
          <w:tcPr>
            <w:tcW w:w="238" w:type="dxa"/>
            <w:noWrap/>
            <w:vAlign w:val="bottom"/>
          </w:tcPr>
          <w:p w14:paraId="28BDEE45" w14:textId="77777777" w:rsidR="00A07384" w:rsidRPr="00AE7F1C" w:rsidRDefault="00A07384" w:rsidP="00A073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96A8A96" w14:textId="5AC58E12" w:rsidR="00A07384" w:rsidRPr="00AE7F1C" w:rsidRDefault="00A07384" w:rsidP="00A0738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14:paraId="275354D7" w14:textId="77777777" w:rsidR="00A07384" w:rsidRPr="00AE7F1C" w:rsidRDefault="00A07384" w:rsidP="00A073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42EA865C" w14:textId="77777777" w:rsidR="00A07384" w:rsidRPr="00AE7F1C" w:rsidRDefault="00A07384" w:rsidP="00A0738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0" w:type="dxa"/>
            <w:vAlign w:val="bottom"/>
          </w:tcPr>
          <w:p w14:paraId="3A31517D" w14:textId="77777777" w:rsidR="00A07384" w:rsidRPr="00AE7F1C" w:rsidRDefault="00A07384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110FE8A0" w14:textId="398572AF" w:rsidR="00A07384" w:rsidRPr="00AE7F1C" w:rsidRDefault="00A07384" w:rsidP="00A0738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0" w:type="dxa"/>
            <w:vAlign w:val="bottom"/>
          </w:tcPr>
          <w:p w14:paraId="2A5C0F27" w14:textId="77777777" w:rsidR="00A07384" w:rsidRPr="00AE7F1C" w:rsidRDefault="00A07384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28BE1A85" w14:textId="252B4441" w:rsidR="00A07384" w:rsidRPr="00AE7F1C" w:rsidRDefault="00A07384" w:rsidP="00A0738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200C2182" w14:textId="77777777" w:rsidR="00A07384" w:rsidRPr="00AE7F1C" w:rsidRDefault="00A07384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0C6E2CC1" w14:textId="25E2764E" w:rsidR="00A07384" w:rsidRPr="00AE7F1C" w:rsidRDefault="00A07384" w:rsidP="00A0738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8" w:type="dxa"/>
            <w:vAlign w:val="bottom"/>
          </w:tcPr>
          <w:p w14:paraId="79B7A840" w14:textId="77777777" w:rsidR="00A07384" w:rsidRPr="00AE7F1C" w:rsidRDefault="00A07384" w:rsidP="00A0738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15BE8BAD" w14:textId="1C3C10DF" w:rsidR="00A07384" w:rsidRPr="00AE7F1C" w:rsidRDefault="00A07384" w:rsidP="00A0738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4A011907" w14:textId="77777777" w:rsidR="00A07384" w:rsidRPr="00AE7F1C" w:rsidRDefault="00A07384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272A0FB0" w14:textId="5911E94E" w:rsidR="00A07384" w:rsidRPr="00AE7F1C" w:rsidRDefault="00A07384" w:rsidP="00A0738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14:paraId="13A8AD3B" w14:textId="77777777" w:rsidR="00A07384" w:rsidRPr="00AE7F1C" w:rsidRDefault="00A07384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vAlign w:val="bottom"/>
          </w:tcPr>
          <w:p w14:paraId="490A5F30" w14:textId="6B3E5AB7" w:rsidR="00A07384" w:rsidRPr="00AE7F1C" w:rsidRDefault="00A07384" w:rsidP="00A0738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2DF29B77" w14:textId="77777777" w:rsidR="00A07384" w:rsidRPr="00AE7F1C" w:rsidRDefault="00A07384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4F42F4B4" w14:textId="146C3B32" w:rsidR="00A07384" w:rsidRPr="00AE7F1C" w:rsidRDefault="00A07384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0738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504</w:t>
            </w:r>
            <w:r w:rsidRPr="00A0738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6B27A60" w14:textId="77777777" w:rsidR="00A07384" w:rsidRPr="00AE7F1C" w:rsidRDefault="00A07384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180D9EAD" w14:textId="65CEEACF" w:rsidR="00A07384" w:rsidRPr="00AE7F1C" w:rsidRDefault="003F6926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352</w:t>
            </w:r>
          </w:p>
        </w:tc>
      </w:tr>
      <w:tr w:rsidR="00A07384" w:rsidRPr="00AE7F1C" w14:paraId="2CC4B8C3" w14:textId="77777777" w:rsidTr="0092463B">
        <w:trPr>
          <w:trHeight w:val="344"/>
        </w:trPr>
        <w:tc>
          <w:tcPr>
            <w:tcW w:w="2424" w:type="dxa"/>
            <w:noWrap/>
            <w:vAlign w:val="bottom"/>
            <w:hideMark/>
          </w:tcPr>
          <w:p w14:paraId="08F5D046" w14:textId="77777777" w:rsidR="00A07384" w:rsidRPr="00AE7F1C" w:rsidRDefault="00A07384" w:rsidP="00A073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การบริการบำรุงรักษา</w:t>
            </w:r>
          </w:p>
          <w:p w14:paraId="5943B85D" w14:textId="77777777" w:rsidR="00A07384" w:rsidRPr="00AE7F1C" w:rsidRDefault="00A07384" w:rsidP="00A073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และบริการอื่น</w:t>
            </w:r>
          </w:p>
        </w:tc>
        <w:tc>
          <w:tcPr>
            <w:tcW w:w="724" w:type="dxa"/>
            <w:noWrap/>
            <w:vAlign w:val="bottom"/>
          </w:tcPr>
          <w:p w14:paraId="1604A4B3" w14:textId="618D0DF8" w:rsidR="00A07384" w:rsidRPr="00AE7F1C" w:rsidRDefault="003F6926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575</w:t>
            </w:r>
          </w:p>
        </w:tc>
        <w:tc>
          <w:tcPr>
            <w:tcW w:w="236" w:type="dxa"/>
            <w:noWrap/>
            <w:vAlign w:val="bottom"/>
          </w:tcPr>
          <w:p w14:paraId="4B2F237E" w14:textId="77777777" w:rsidR="00A07384" w:rsidRPr="00AE7F1C" w:rsidRDefault="00A07384" w:rsidP="00A073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noWrap/>
            <w:vAlign w:val="bottom"/>
          </w:tcPr>
          <w:p w14:paraId="6A718904" w14:textId="66E9D05F" w:rsidR="00A07384" w:rsidRPr="00AE7F1C" w:rsidRDefault="003F6926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586</w:t>
            </w:r>
          </w:p>
        </w:tc>
        <w:tc>
          <w:tcPr>
            <w:tcW w:w="236" w:type="dxa"/>
          </w:tcPr>
          <w:p w14:paraId="20A23C0A" w14:textId="77777777" w:rsidR="00A07384" w:rsidRPr="00AE7F1C" w:rsidRDefault="00A07384" w:rsidP="00A073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0AE62075" w14:textId="26D4A3FC" w:rsidR="00A07384" w:rsidRPr="00AE7F1C" w:rsidRDefault="003F6926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199</w:t>
            </w:r>
          </w:p>
        </w:tc>
        <w:tc>
          <w:tcPr>
            <w:tcW w:w="236" w:type="dxa"/>
            <w:noWrap/>
            <w:vAlign w:val="bottom"/>
          </w:tcPr>
          <w:p w14:paraId="3977CD4B" w14:textId="77777777" w:rsidR="00A07384" w:rsidRPr="00AE7F1C" w:rsidRDefault="00A07384" w:rsidP="00A073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40B9734" w14:textId="18D79426" w:rsidR="00A07384" w:rsidRPr="00AE7F1C" w:rsidRDefault="003F6926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238</w:t>
            </w:r>
          </w:p>
        </w:tc>
        <w:tc>
          <w:tcPr>
            <w:tcW w:w="238" w:type="dxa"/>
            <w:noWrap/>
            <w:vAlign w:val="bottom"/>
          </w:tcPr>
          <w:p w14:paraId="0BB48162" w14:textId="77777777" w:rsidR="00A07384" w:rsidRPr="00AE7F1C" w:rsidRDefault="00A07384" w:rsidP="00A073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26D437C3" w14:textId="38C2C095" w:rsidR="00A07384" w:rsidRPr="00AE7F1C" w:rsidRDefault="003F6926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236" w:type="dxa"/>
            <w:noWrap/>
            <w:vAlign w:val="bottom"/>
          </w:tcPr>
          <w:p w14:paraId="366BFF4B" w14:textId="77777777" w:rsidR="00A07384" w:rsidRPr="00AE7F1C" w:rsidRDefault="00A07384" w:rsidP="00A073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682DB6B6" w14:textId="61145933" w:rsidR="00A07384" w:rsidRPr="00AE7F1C" w:rsidRDefault="003F6926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240" w:type="dxa"/>
            <w:vAlign w:val="bottom"/>
          </w:tcPr>
          <w:p w14:paraId="3CC7557C" w14:textId="77777777" w:rsidR="00A07384" w:rsidRPr="00AE7F1C" w:rsidRDefault="00A07384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46274911" w14:textId="5625EE7F" w:rsidR="00A07384" w:rsidRPr="00AE7F1C" w:rsidRDefault="003F6926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147</w:t>
            </w:r>
          </w:p>
        </w:tc>
        <w:tc>
          <w:tcPr>
            <w:tcW w:w="240" w:type="dxa"/>
            <w:vAlign w:val="bottom"/>
          </w:tcPr>
          <w:p w14:paraId="6C2AF4E7" w14:textId="77777777" w:rsidR="00A07384" w:rsidRPr="00AE7F1C" w:rsidRDefault="00A07384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4702390E" w14:textId="44A13A6B" w:rsidR="00A07384" w:rsidRPr="00AE7F1C" w:rsidRDefault="003F6926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108</w:t>
            </w:r>
          </w:p>
        </w:tc>
        <w:tc>
          <w:tcPr>
            <w:tcW w:w="270" w:type="dxa"/>
            <w:vAlign w:val="bottom"/>
          </w:tcPr>
          <w:p w14:paraId="3B53A0BC" w14:textId="77777777" w:rsidR="00A07384" w:rsidRPr="00AE7F1C" w:rsidRDefault="00A07384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124A0D30" w14:textId="7BE15A63" w:rsidR="00A07384" w:rsidRPr="00AE7F1C" w:rsidRDefault="00A07384" w:rsidP="00A0738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8" w:type="dxa"/>
            <w:vAlign w:val="bottom"/>
          </w:tcPr>
          <w:p w14:paraId="3DE8A974" w14:textId="77777777" w:rsidR="00A07384" w:rsidRPr="00AE7F1C" w:rsidRDefault="00A07384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21B997C4" w14:textId="47AE932D" w:rsidR="00A07384" w:rsidRPr="00AE7F1C" w:rsidRDefault="00A07384" w:rsidP="00A07384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67FFFEC3" w14:textId="77777777" w:rsidR="00A07384" w:rsidRPr="00AE7F1C" w:rsidRDefault="00A07384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62DD6065" w14:textId="679F6402" w:rsidR="00A07384" w:rsidRPr="00AE7F1C" w:rsidRDefault="003F6926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71</w:t>
            </w:r>
          </w:p>
        </w:tc>
        <w:tc>
          <w:tcPr>
            <w:tcW w:w="270" w:type="dxa"/>
            <w:vAlign w:val="bottom"/>
          </w:tcPr>
          <w:p w14:paraId="61C7EF8F" w14:textId="77777777" w:rsidR="00A07384" w:rsidRPr="00AE7F1C" w:rsidRDefault="00A07384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vAlign w:val="bottom"/>
          </w:tcPr>
          <w:p w14:paraId="4E3E3E3B" w14:textId="4B49427F" w:rsidR="00A07384" w:rsidRPr="00AE7F1C" w:rsidRDefault="003F6926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61</w:t>
            </w:r>
          </w:p>
        </w:tc>
        <w:tc>
          <w:tcPr>
            <w:tcW w:w="236" w:type="dxa"/>
            <w:vAlign w:val="bottom"/>
          </w:tcPr>
          <w:p w14:paraId="44E62BE2" w14:textId="77777777" w:rsidR="00A07384" w:rsidRPr="00AE7F1C" w:rsidRDefault="00A07384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5D54327E" w14:textId="77777777" w:rsidR="00A07384" w:rsidRDefault="00A07384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  <w:p w14:paraId="4D2E5DC2" w14:textId="1F74CE20" w:rsidR="00A07384" w:rsidRPr="00AE7F1C" w:rsidRDefault="00A07384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0738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A0738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016</w:t>
            </w:r>
            <w:r w:rsidRPr="00A0738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6CFC175" w14:textId="77777777" w:rsidR="00A07384" w:rsidRPr="00AE7F1C" w:rsidRDefault="00A07384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6B3D6125" w14:textId="2E980400" w:rsidR="00A07384" w:rsidRPr="00AE7F1C" w:rsidRDefault="003F6926" w:rsidP="00A07384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A07384"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016</w:t>
            </w:r>
          </w:p>
        </w:tc>
      </w:tr>
      <w:tr w:rsidR="0048046E" w:rsidRPr="00AE7F1C" w14:paraId="7D8BA267" w14:textId="77777777" w:rsidTr="0016027A">
        <w:trPr>
          <w:trHeight w:val="191"/>
        </w:trPr>
        <w:tc>
          <w:tcPr>
            <w:tcW w:w="2424" w:type="dxa"/>
            <w:noWrap/>
            <w:vAlign w:val="bottom"/>
            <w:hideMark/>
          </w:tcPr>
          <w:p w14:paraId="11F0CF1C" w14:textId="4A3E4B80" w:rsidR="0048046E" w:rsidRPr="00AE7F1C" w:rsidRDefault="009F7F08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บริการ</w:t>
            </w:r>
            <w:r w:rsidR="0048046E"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อื่น ๆ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E461679" w14:textId="26229E74" w:rsidR="0048046E" w:rsidRPr="00AE7F1C" w:rsidRDefault="003F6926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36" w:type="dxa"/>
            <w:noWrap/>
            <w:vAlign w:val="bottom"/>
          </w:tcPr>
          <w:p w14:paraId="41D90DBA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F07662" w14:textId="52AFF845" w:rsidR="0048046E" w:rsidRPr="00AE7F1C" w:rsidRDefault="003F6926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36" w:type="dxa"/>
          </w:tcPr>
          <w:p w14:paraId="29FA50F7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00D286" w14:textId="219F76D3" w:rsidR="0048046E" w:rsidRPr="00AE7F1C" w:rsidRDefault="003F6926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  <w:noWrap/>
            <w:vAlign w:val="bottom"/>
          </w:tcPr>
          <w:p w14:paraId="51991A66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968BFA" w14:textId="63F9CC4F" w:rsidR="0048046E" w:rsidRPr="00AE7F1C" w:rsidRDefault="003F6926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8" w:type="dxa"/>
            <w:noWrap/>
            <w:vAlign w:val="bottom"/>
          </w:tcPr>
          <w:p w14:paraId="1F84ED42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8EC522" w14:textId="384E532A" w:rsidR="0048046E" w:rsidRPr="00AE7F1C" w:rsidRDefault="003F6926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noWrap/>
            <w:vAlign w:val="bottom"/>
          </w:tcPr>
          <w:p w14:paraId="052D801F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98E5C7" w14:textId="444869AB" w:rsidR="0048046E" w:rsidRPr="00AE7F1C" w:rsidRDefault="003F6926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40" w:type="dxa"/>
            <w:vAlign w:val="bottom"/>
          </w:tcPr>
          <w:p w14:paraId="2DB3C5D5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B93B3E" w14:textId="12631651" w:rsidR="0048046E" w:rsidRPr="00AE7F1C" w:rsidRDefault="003F6926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40" w:type="dxa"/>
            <w:vAlign w:val="bottom"/>
          </w:tcPr>
          <w:p w14:paraId="3122A293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C3AE35" w14:textId="3C55295F" w:rsidR="0048046E" w:rsidRPr="00AE7F1C" w:rsidRDefault="003F6926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vAlign w:val="bottom"/>
          </w:tcPr>
          <w:p w14:paraId="25FEE1B3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255D94" w14:textId="3FE78E69" w:rsidR="0048046E" w:rsidRPr="00AE7F1C" w:rsidRDefault="003F6926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248" w:type="dxa"/>
            <w:vAlign w:val="bottom"/>
          </w:tcPr>
          <w:p w14:paraId="3A83D088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E3BC1B" w14:textId="16DD3C6A" w:rsidR="0048046E" w:rsidRPr="00AE7F1C" w:rsidRDefault="003F6926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36" w:type="dxa"/>
            <w:vAlign w:val="bottom"/>
          </w:tcPr>
          <w:p w14:paraId="54B45BAE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2E166D" w14:textId="2687569F" w:rsidR="0048046E" w:rsidRPr="00AE7F1C" w:rsidRDefault="003F6926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70" w:type="dxa"/>
            <w:vAlign w:val="bottom"/>
          </w:tcPr>
          <w:p w14:paraId="511F22DF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89A598" w14:textId="4056AAD9" w:rsidR="0048046E" w:rsidRPr="00AE7F1C" w:rsidRDefault="003F6926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36" w:type="dxa"/>
            <w:vAlign w:val="bottom"/>
          </w:tcPr>
          <w:p w14:paraId="65A2973A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907233" w14:textId="4D8E466B" w:rsidR="0048046E" w:rsidRPr="00AE7F1C" w:rsidRDefault="003F6926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64</w:t>
            </w:r>
          </w:p>
        </w:tc>
        <w:tc>
          <w:tcPr>
            <w:tcW w:w="270" w:type="dxa"/>
            <w:vAlign w:val="bottom"/>
          </w:tcPr>
          <w:p w14:paraId="2579D81C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646BE2" w14:textId="46F80CEE" w:rsidR="0048046E" w:rsidRPr="00AE7F1C" w:rsidRDefault="003F6926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45</w:t>
            </w:r>
          </w:p>
        </w:tc>
      </w:tr>
      <w:tr w:rsidR="0048046E" w:rsidRPr="00AE7F1C" w14:paraId="50103532" w14:textId="77777777" w:rsidTr="0016027A">
        <w:trPr>
          <w:trHeight w:val="163"/>
        </w:trPr>
        <w:tc>
          <w:tcPr>
            <w:tcW w:w="2424" w:type="dxa"/>
            <w:noWrap/>
            <w:vAlign w:val="bottom"/>
            <w:hideMark/>
          </w:tcPr>
          <w:p w14:paraId="70E2396F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1C24672" w14:textId="7E18AE31" w:rsidR="0048046E" w:rsidRPr="00AE7F1C" w:rsidRDefault="003F6926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A0738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054</w:t>
            </w:r>
          </w:p>
        </w:tc>
        <w:tc>
          <w:tcPr>
            <w:tcW w:w="236" w:type="dxa"/>
            <w:noWrap/>
            <w:vAlign w:val="bottom"/>
          </w:tcPr>
          <w:p w14:paraId="05154548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C0F81AC" w14:textId="3D7DC946" w:rsidR="0048046E" w:rsidRPr="00AE7F1C" w:rsidRDefault="003F6926" w:rsidP="0048046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48046E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192</w:t>
            </w:r>
          </w:p>
        </w:tc>
        <w:tc>
          <w:tcPr>
            <w:tcW w:w="236" w:type="dxa"/>
          </w:tcPr>
          <w:p w14:paraId="19EE64E6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9A194FB" w14:textId="04CEDE50" w:rsidR="0048046E" w:rsidRPr="00AE7F1C" w:rsidRDefault="003F6926" w:rsidP="0048046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709</w:t>
            </w:r>
          </w:p>
        </w:tc>
        <w:tc>
          <w:tcPr>
            <w:tcW w:w="236" w:type="dxa"/>
            <w:noWrap/>
          </w:tcPr>
          <w:p w14:paraId="76DD61AF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5F9641F" w14:textId="3F2FC1F2" w:rsidR="0048046E" w:rsidRPr="00AE7F1C" w:rsidRDefault="003F6926" w:rsidP="0048046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595</w:t>
            </w:r>
          </w:p>
        </w:tc>
        <w:tc>
          <w:tcPr>
            <w:tcW w:w="238" w:type="dxa"/>
            <w:noWrap/>
            <w:vAlign w:val="bottom"/>
          </w:tcPr>
          <w:p w14:paraId="6B82C251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2657B17" w14:textId="281AFA0D" w:rsidR="0048046E" w:rsidRPr="00AE7F1C" w:rsidRDefault="003F6926" w:rsidP="0048046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352</w:t>
            </w:r>
          </w:p>
        </w:tc>
        <w:tc>
          <w:tcPr>
            <w:tcW w:w="236" w:type="dxa"/>
            <w:noWrap/>
            <w:vAlign w:val="bottom"/>
          </w:tcPr>
          <w:p w14:paraId="5A2FD6EE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8553D6D" w14:textId="1FFDB5CF" w:rsidR="0048046E" w:rsidRPr="00AE7F1C" w:rsidRDefault="003F6926" w:rsidP="0048046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290</w:t>
            </w:r>
          </w:p>
        </w:tc>
        <w:tc>
          <w:tcPr>
            <w:tcW w:w="240" w:type="dxa"/>
            <w:vAlign w:val="bottom"/>
          </w:tcPr>
          <w:p w14:paraId="79227E0C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4A9183" w14:textId="6DE53F42" w:rsidR="0048046E" w:rsidRPr="00AE7F1C" w:rsidRDefault="003F6926" w:rsidP="0048046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979</w:t>
            </w:r>
          </w:p>
        </w:tc>
        <w:tc>
          <w:tcPr>
            <w:tcW w:w="240" w:type="dxa"/>
            <w:vAlign w:val="bottom"/>
          </w:tcPr>
          <w:p w14:paraId="36BD31DF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2F0557" w14:textId="507C0E2E" w:rsidR="0048046E" w:rsidRPr="00AE7F1C" w:rsidRDefault="003F6926" w:rsidP="0048046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48046E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243</w:t>
            </w:r>
          </w:p>
        </w:tc>
        <w:tc>
          <w:tcPr>
            <w:tcW w:w="270" w:type="dxa"/>
          </w:tcPr>
          <w:p w14:paraId="0DEC9F78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AE6F4C" w14:textId="6F16563A" w:rsidR="0048046E" w:rsidRPr="00AE7F1C" w:rsidRDefault="003F6926" w:rsidP="0048046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A0738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668</w:t>
            </w:r>
          </w:p>
        </w:tc>
        <w:tc>
          <w:tcPr>
            <w:tcW w:w="248" w:type="dxa"/>
            <w:vAlign w:val="bottom"/>
          </w:tcPr>
          <w:p w14:paraId="43F092FF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44190C" w14:textId="06A88BD3" w:rsidR="0048046E" w:rsidRPr="00AE7F1C" w:rsidRDefault="003F6926" w:rsidP="0048046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48046E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128</w:t>
            </w:r>
          </w:p>
        </w:tc>
        <w:tc>
          <w:tcPr>
            <w:tcW w:w="236" w:type="dxa"/>
          </w:tcPr>
          <w:p w14:paraId="7281EE72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A58CD0" w14:textId="18983E66" w:rsidR="0048046E" w:rsidRPr="00AE7F1C" w:rsidRDefault="003F6926" w:rsidP="0048046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243</w:t>
            </w:r>
          </w:p>
        </w:tc>
        <w:tc>
          <w:tcPr>
            <w:tcW w:w="270" w:type="dxa"/>
          </w:tcPr>
          <w:p w14:paraId="5317FC13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2E5020" w14:textId="6AEA2091" w:rsidR="0048046E" w:rsidRPr="00AE7F1C" w:rsidRDefault="003F6926" w:rsidP="0048046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187</w:t>
            </w:r>
          </w:p>
        </w:tc>
        <w:tc>
          <w:tcPr>
            <w:tcW w:w="236" w:type="dxa"/>
            <w:vAlign w:val="bottom"/>
          </w:tcPr>
          <w:p w14:paraId="3DC4B2B1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080CB0" w14:textId="0CEC602E" w:rsidR="0048046E" w:rsidRPr="00AE7F1C" w:rsidRDefault="003F6926" w:rsidP="0048046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</w:t>
            </w:r>
            <w:r w:rsidR="00A0738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005</w:t>
            </w:r>
          </w:p>
        </w:tc>
        <w:tc>
          <w:tcPr>
            <w:tcW w:w="270" w:type="dxa"/>
          </w:tcPr>
          <w:p w14:paraId="55DB945A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D7276C" w14:textId="202B92C7" w:rsidR="0048046E" w:rsidRPr="00AE7F1C" w:rsidRDefault="003F6926" w:rsidP="0048046E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</w:t>
            </w:r>
            <w:r w:rsidR="0048046E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635</w:t>
            </w:r>
          </w:p>
        </w:tc>
      </w:tr>
      <w:tr w:rsidR="0048046E" w:rsidRPr="00AE7F1C" w14:paraId="21D7165D" w14:textId="77777777" w:rsidTr="0016027A">
        <w:trPr>
          <w:trHeight w:val="30"/>
        </w:trPr>
        <w:tc>
          <w:tcPr>
            <w:tcW w:w="2424" w:type="dxa"/>
            <w:noWrap/>
            <w:vAlign w:val="bottom"/>
          </w:tcPr>
          <w:p w14:paraId="18D5ACA3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84CAB27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04ECB04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9CF15BF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58820A31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0FCDD06C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65C171CF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</w:tcPr>
          <w:p w14:paraId="49380357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04E50517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100E6B8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7AA016DA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A99AC9E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</w:tcPr>
          <w:p w14:paraId="24801A51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17E64FF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48F58718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E4C723F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25C79C27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5BE3FA8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</w:tcPr>
          <w:p w14:paraId="1E9D18C7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BCC50CE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38449F64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BA38DC7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0C82EBF4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59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5A2AF42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1D2A329F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6E4C7B7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41CE9C09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E44D61E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48046E" w:rsidRPr="00AE7F1C" w14:paraId="542C6C0E" w14:textId="77777777" w:rsidTr="0016027A">
        <w:trPr>
          <w:trHeight w:val="30"/>
        </w:trPr>
        <w:tc>
          <w:tcPr>
            <w:tcW w:w="2424" w:type="dxa"/>
            <w:noWrap/>
            <w:vAlign w:val="bottom"/>
          </w:tcPr>
          <w:p w14:paraId="5381C2FA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noWrap/>
            <w:vAlign w:val="bottom"/>
          </w:tcPr>
          <w:p w14:paraId="3421DED1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26DC448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noWrap/>
            <w:vAlign w:val="bottom"/>
          </w:tcPr>
          <w:p w14:paraId="180FB528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2DA57F72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41170FEE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2CCAFD4C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02640C4D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5338A895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3FA84854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35EB9416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299CD41B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</w:tcPr>
          <w:p w14:paraId="0081C78F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0DD171D3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370859F6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566FFB16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21004C84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23842F68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</w:tcPr>
          <w:p w14:paraId="211B7F40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36ED8541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511DE1A2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0265E796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1A720FE7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592" w:type="dxa"/>
          </w:tcPr>
          <w:p w14:paraId="24D8E36B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2F9949D4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26B20835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16F1A9F4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</w:tcPr>
          <w:p w14:paraId="5011C12B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48046E" w:rsidRPr="00AE7F1C" w14:paraId="7AF0478B" w14:textId="77777777" w:rsidTr="0016027A">
        <w:trPr>
          <w:trHeight w:val="30"/>
        </w:trPr>
        <w:tc>
          <w:tcPr>
            <w:tcW w:w="2424" w:type="dxa"/>
            <w:noWrap/>
            <w:vAlign w:val="bottom"/>
          </w:tcPr>
          <w:p w14:paraId="473A4255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noWrap/>
            <w:vAlign w:val="bottom"/>
          </w:tcPr>
          <w:p w14:paraId="210F8A47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C387FA3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noWrap/>
            <w:vAlign w:val="bottom"/>
          </w:tcPr>
          <w:p w14:paraId="4E8572BF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708FDDD4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5A3E030D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1807FF70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</w:tcPr>
          <w:p w14:paraId="05DF2CE1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</w:tcPr>
          <w:p w14:paraId="5DC96843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2B1B8D8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</w:tcPr>
          <w:p w14:paraId="470CFC87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58409A83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</w:tcPr>
          <w:p w14:paraId="41747AC4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2C968F9D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27104EC8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37AB12D8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38FEA72F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1C609131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</w:tcPr>
          <w:p w14:paraId="3FAEB37B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2C2855BE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226E2E9F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14:paraId="77FF4002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16477A0D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592" w:type="dxa"/>
          </w:tcPr>
          <w:p w14:paraId="4F21F8CC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65528D2A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</w:tcPr>
          <w:p w14:paraId="2AFE630B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</w:tcPr>
          <w:p w14:paraId="7C2A6E37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</w:tcPr>
          <w:p w14:paraId="02D3304A" w14:textId="77777777" w:rsidR="0048046E" w:rsidRPr="00AE7F1C" w:rsidRDefault="0048046E" w:rsidP="0048046E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48046E" w:rsidRPr="00AE7F1C" w14:paraId="2C6847BE" w14:textId="77777777" w:rsidTr="0016027A">
        <w:trPr>
          <w:trHeight w:val="60"/>
        </w:trPr>
        <w:tc>
          <w:tcPr>
            <w:tcW w:w="2424" w:type="dxa"/>
            <w:noWrap/>
            <w:vAlign w:val="bottom"/>
            <w:hideMark/>
          </w:tcPr>
          <w:p w14:paraId="6EF59655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724" w:type="dxa"/>
            <w:noWrap/>
            <w:vAlign w:val="bottom"/>
          </w:tcPr>
          <w:p w14:paraId="5E952EF1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1C36BB54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noWrap/>
            <w:vAlign w:val="bottom"/>
          </w:tcPr>
          <w:p w14:paraId="7ABD4EF1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</w:tcPr>
          <w:p w14:paraId="4B8A740D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19930458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81A73D8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69DAF112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0F5F23F2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14:paraId="4FF2BDAD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E63699E" w14:textId="77777777" w:rsidR="0048046E" w:rsidRPr="00AE7F1C" w:rsidRDefault="0048046E" w:rsidP="0048046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noWrap/>
            <w:vAlign w:val="bottom"/>
          </w:tcPr>
          <w:p w14:paraId="36D7AF16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0B64ACEC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304A899D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0" w:type="dxa"/>
            <w:vAlign w:val="bottom"/>
          </w:tcPr>
          <w:p w14:paraId="368E287F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6" w:type="dxa"/>
            <w:vAlign w:val="bottom"/>
          </w:tcPr>
          <w:p w14:paraId="06B46F86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532723EC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52" w:type="dxa"/>
            <w:vAlign w:val="bottom"/>
          </w:tcPr>
          <w:p w14:paraId="1F99F013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48" w:type="dxa"/>
            <w:vAlign w:val="bottom"/>
          </w:tcPr>
          <w:p w14:paraId="6F9BCC7C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4700AB1B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7FB10099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vAlign w:val="bottom"/>
          </w:tcPr>
          <w:p w14:paraId="4470ECF6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3B3F6B1D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592" w:type="dxa"/>
            <w:vAlign w:val="bottom"/>
          </w:tcPr>
          <w:p w14:paraId="0AFD17E6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36" w:type="dxa"/>
            <w:vAlign w:val="bottom"/>
          </w:tcPr>
          <w:p w14:paraId="2A8A764C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vAlign w:val="bottom"/>
          </w:tcPr>
          <w:p w14:paraId="1CE90DBD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vAlign w:val="bottom"/>
          </w:tcPr>
          <w:p w14:paraId="33C0D41E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vAlign w:val="bottom"/>
          </w:tcPr>
          <w:p w14:paraId="07964F2E" w14:textId="77777777" w:rsidR="0048046E" w:rsidRPr="00AE7F1C" w:rsidRDefault="0048046E" w:rsidP="0048046E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C91FCA" w:rsidRPr="00AE7F1C" w14:paraId="0C1E1F49" w14:textId="77777777" w:rsidTr="000808E3">
        <w:trPr>
          <w:trHeight w:val="60"/>
        </w:trPr>
        <w:tc>
          <w:tcPr>
            <w:tcW w:w="2424" w:type="dxa"/>
            <w:noWrap/>
            <w:vAlign w:val="bottom"/>
            <w:hideMark/>
          </w:tcPr>
          <w:p w14:paraId="3795080F" w14:textId="77777777" w:rsidR="00C91FCA" w:rsidRPr="00AE7F1C" w:rsidRDefault="00C91FCA" w:rsidP="00C91F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724" w:type="dxa"/>
            <w:noWrap/>
          </w:tcPr>
          <w:p w14:paraId="6B62FE97" w14:textId="14445E99" w:rsidR="00C91FCA" w:rsidRPr="00C91FCA" w:rsidRDefault="00C91FCA" w:rsidP="00C91FC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 xml:space="preserve"> 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343</w:t>
            </w: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 xml:space="preserve"> </w:t>
            </w:r>
          </w:p>
        </w:tc>
        <w:tc>
          <w:tcPr>
            <w:tcW w:w="236" w:type="dxa"/>
            <w:noWrap/>
            <w:vAlign w:val="bottom"/>
          </w:tcPr>
          <w:p w14:paraId="4FCDCA36" w14:textId="77777777" w:rsidR="00C91FCA" w:rsidRPr="00C91FCA" w:rsidRDefault="00C91FCA" w:rsidP="00C91F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45" w:type="dxa"/>
            <w:noWrap/>
            <w:vAlign w:val="bottom"/>
          </w:tcPr>
          <w:p w14:paraId="24D34E10" w14:textId="61CC60BC" w:rsidR="00C91FCA" w:rsidRPr="00C91FCA" w:rsidRDefault="003F6926" w:rsidP="00C91FC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509</w:t>
            </w:r>
          </w:p>
        </w:tc>
        <w:tc>
          <w:tcPr>
            <w:tcW w:w="236" w:type="dxa"/>
          </w:tcPr>
          <w:p w14:paraId="59668A7C" w14:textId="77777777" w:rsidR="00C91FCA" w:rsidRPr="00C91FCA" w:rsidRDefault="00C91FCA" w:rsidP="00C91F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noWrap/>
          </w:tcPr>
          <w:p w14:paraId="4DDBAC9C" w14:textId="2811BF6F" w:rsidR="00C91FCA" w:rsidRPr="00C91FCA" w:rsidRDefault="00C91FCA" w:rsidP="00C91FC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 xml:space="preserve"> 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</w:t>
            </w: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 xml:space="preserve"> </w:t>
            </w:r>
          </w:p>
        </w:tc>
        <w:tc>
          <w:tcPr>
            <w:tcW w:w="236" w:type="dxa"/>
            <w:noWrap/>
          </w:tcPr>
          <w:p w14:paraId="7F79B648" w14:textId="77777777" w:rsidR="00C91FCA" w:rsidRPr="00C91FCA" w:rsidRDefault="00C91FCA" w:rsidP="00C91F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noWrap/>
          </w:tcPr>
          <w:p w14:paraId="7B52F1A5" w14:textId="45BB1EF7" w:rsidR="00C91FCA" w:rsidRPr="00C91FCA" w:rsidRDefault="00C91FCA" w:rsidP="00C91FC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 xml:space="preserve"> 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 xml:space="preserve"> </w:t>
            </w:r>
          </w:p>
        </w:tc>
        <w:tc>
          <w:tcPr>
            <w:tcW w:w="238" w:type="dxa"/>
            <w:noWrap/>
          </w:tcPr>
          <w:p w14:paraId="380D5322" w14:textId="77777777" w:rsidR="00C91FCA" w:rsidRPr="00C91FCA" w:rsidRDefault="00C91FCA" w:rsidP="00C91F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noWrap/>
          </w:tcPr>
          <w:p w14:paraId="723B137E" w14:textId="423FC23A" w:rsidR="00C91FCA" w:rsidRPr="00C91FCA" w:rsidRDefault="00C91FCA" w:rsidP="00C91FC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 xml:space="preserve"> 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noWrap/>
          </w:tcPr>
          <w:p w14:paraId="5F67C84D" w14:textId="77777777" w:rsidR="00C91FCA" w:rsidRPr="00C91FCA" w:rsidRDefault="00C91FCA" w:rsidP="00C91F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5" w:type="dxa"/>
            <w:noWrap/>
            <w:vAlign w:val="bottom"/>
          </w:tcPr>
          <w:p w14:paraId="2B7C11CF" w14:textId="63BE285E" w:rsidR="00C91FCA" w:rsidRPr="00C91FCA" w:rsidRDefault="00C91FCA" w:rsidP="00C91FCA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>-</w:t>
            </w:r>
          </w:p>
        </w:tc>
        <w:tc>
          <w:tcPr>
            <w:tcW w:w="240" w:type="dxa"/>
          </w:tcPr>
          <w:p w14:paraId="51C3F1E3" w14:textId="77777777" w:rsidR="00C91FCA" w:rsidRPr="00C91FCA" w:rsidRDefault="00C91FCA" w:rsidP="00C91FC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65237A70" w14:textId="26F27AD9" w:rsidR="00C91FCA" w:rsidRPr="00C91FCA" w:rsidRDefault="00C91FCA" w:rsidP="00C91FC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88</w:t>
            </w: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40" w:type="dxa"/>
          </w:tcPr>
          <w:p w14:paraId="1D1D06E3" w14:textId="77777777" w:rsidR="00C91FCA" w:rsidRPr="00C91FCA" w:rsidRDefault="00C91FCA" w:rsidP="00C91FC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</w:tcPr>
          <w:p w14:paraId="7D9DF107" w14:textId="506C1D4F" w:rsidR="00C91FCA" w:rsidRPr="00C91FCA" w:rsidRDefault="00C91FCA" w:rsidP="00C91FC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78</w:t>
            </w: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70" w:type="dxa"/>
          </w:tcPr>
          <w:p w14:paraId="2F348D15" w14:textId="77777777" w:rsidR="00C91FCA" w:rsidRPr="00C91FCA" w:rsidRDefault="00C91FCA" w:rsidP="00C91FC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</w:tcPr>
          <w:p w14:paraId="0E153C11" w14:textId="2FF63C6B" w:rsidR="00C91FCA" w:rsidRPr="00C91FCA" w:rsidRDefault="00C91FCA" w:rsidP="00C91FC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661</w:t>
            </w: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48" w:type="dxa"/>
          </w:tcPr>
          <w:p w14:paraId="5FAE1F0E" w14:textId="77777777" w:rsidR="00C91FCA" w:rsidRPr="00C91FCA" w:rsidRDefault="00C91FCA" w:rsidP="00C91FC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</w:tcPr>
          <w:p w14:paraId="35EA55D8" w14:textId="5BD75837" w:rsidR="00C91FCA" w:rsidRPr="00C91FCA" w:rsidRDefault="00C91FCA" w:rsidP="00C91FCA">
            <w:pPr>
              <w:tabs>
                <w:tab w:val="clear" w:pos="454"/>
                <w:tab w:val="left" w:pos="414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121</w:t>
            </w: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</w:tcPr>
          <w:p w14:paraId="79EC1FAC" w14:textId="77777777" w:rsidR="00C91FCA" w:rsidRPr="00C91FCA" w:rsidRDefault="00C91FCA" w:rsidP="00C91FC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</w:tcPr>
          <w:p w14:paraId="72881260" w14:textId="54CFCB80" w:rsidR="00C91FCA" w:rsidRPr="00AE7F1C" w:rsidRDefault="00C91FCA" w:rsidP="00C91FC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20</w:t>
            </w: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70" w:type="dxa"/>
          </w:tcPr>
          <w:p w14:paraId="6935E7AE" w14:textId="77777777" w:rsidR="00C91FCA" w:rsidRPr="00AE7F1C" w:rsidRDefault="00C91FCA" w:rsidP="00C91FC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</w:tcPr>
          <w:p w14:paraId="5405F353" w14:textId="37514BA0" w:rsidR="00C91FCA" w:rsidRPr="00AE7F1C" w:rsidRDefault="00C91FCA" w:rsidP="00C91FC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85</w:t>
            </w: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</w:tcPr>
          <w:p w14:paraId="03548D53" w14:textId="77777777" w:rsidR="00C91FCA" w:rsidRPr="00AE7F1C" w:rsidRDefault="00C91FCA" w:rsidP="00C91FC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14:paraId="5DBE5848" w14:textId="3DC6A688" w:rsidR="00C91FCA" w:rsidRPr="00AE7F1C" w:rsidRDefault="00C91FCA" w:rsidP="00C91FC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</w:t>
            </w: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120</w:t>
            </w: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70" w:type="dxa"/>
          </w:tcPr>
          <w:p w14:paraId="6A4DA5A9" w14:textId="77777777" w:rsidR="00C91FCA" w:rsidRPr="00AE7F1C" w:rsidRDefault="00C91FCA" w:rsidP="00C91FC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</w:tcPr>
          <w:p w14:paraId="3FD93DA1" w14:textId="5ECCA083" w:rsidR="00C91FCA" w:rsidRPr="00AE7F1C" w:rsidRDefault="00C91FCA" w:rsidP="00C91FC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797</w:t>
            </w: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C91FCA" w:rsidRPr="00AE7F1C" w14:paraId="0DA71719" w14:textId="77777777" w:rsidTr="003B5E4C">
        <w:trPr>
          <w:trHeight w:val="60"/>
        </w:trPr>
        <w:tc>
          <w:tcPr>
            <w:tcW w:w="2424" w:type="dxa"/>
            <w:noWrap/>
            <w:vAlign w:val="bottom"/>
            <w:hideMark/>
          </w:tcPr>
          <w:p w14:paraId="7AA2E62B" w14:textId="77777777" w:rsidR="00C91FCA" w:rsidRPr="00AE7F1C" w:rsidRDefault="00C91FCA" w:rsidP="00C91F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>ตลอดช่วงเวลาหนึ่ง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664F7BB" w14:textId="2EF9DA59" w:rsidR="00C91FCA" w:rsidRPr="00C91FCA" w:rsidRDefault="00C91FCA" w:rsidP="00C91FC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val="en-GB" w:eastAsia="zh-CN"/>
              </w:rPr>
            </w:pP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 xml:space="preserve"> 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711</w:t>
            </w: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 xml:space="preserve"> </w:t>
            </w:r>
          </w:p>
        </w:tc>
        <w:tc>
          <w:tcPr>
            <w:tcW w:w="236" w:type="dxa"/>
            <w:noWrap/>
            <w:vAlign w:val="bottom"/>
          </w:tcPr>
          <w:p w14:paraId="7A80A15D" w14:textId="77777777" w:rsidR="00C91FCA" w:rsidRPr="00C91FCA" w:rsidRDefault="00C91FCA" w:rsidP="00C91F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BB6439" w14:textId="536B69B1" w:rsidR="00C91FCA" w:rsidRPr="00C91FCA" w:rsidRDefault="003F6926" w:rsidP="00C91FC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683</w:t>
            </w:r>
          </w:p>
        </w:tc>
        <w:tc>
          <w:tcPr>
            <w:tcW w:w="236" w:type="dxa"/>
          </w:tcPr>
          <w:p w14:paraId="3700A6DD" w14:textId="77777777" w:rsidR="00C91FCA" w:rsidRPr="00C91FCA" w:rsidRDefault="00C91FCA" w:rsidP="00C91F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F0E430E" w14:textId="538792A8" w:rsidR="00C91FCA" w:rsidRPr="00C91FCA" w:rsidRDefault="00C91FCA" w:rsidP="00C91FC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 xml:space="preserve"> 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703</w:t>
            </w: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 xml:space="preserve"> </w:t>
            </w:r>
          </w:p>
        </w:tc>
        <w:tc>
          <w:tcPr>
            <w:tcW w:w="236" w:type="dxa"/>
            <w:noWrap/>
          </w:tcPr>
          <w:p w14:paraId="512F3099" w14:textId="77777777" w:rsidR="00C91FCA" w:rsidRPr="00C91FCA" w:rsidRDefault="00C91FCA" w:rsidP="00C91F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A68467C" w14:textId="29F850FF" w:rsidR="00C91FCA" w:rsidRPr="00C91FCA" w:rsidRDefault="00C91FCA" w:rsidP="00C91FC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 xml:space="preserve"> 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591</w:t>
            </w: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 xml:space="preserve"> </w:t>
            </w:r>
          </w:p>
        </w:tc>
        <w:tc>
          <w:tcPr>
            <w:tcW w:w="238" w:type="dxa"/>
            <w:noWrap/>
          </w:tcPr>
          <w:p w14:paraId="2D64C1EA" w14:textId="77777777" w:rsidR="00C91FCA" w:rsidRPr="00C91FCA" w:rsidRDefault="00C91FCA" w:rsidP="00C91F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D6FF0B3" w14:textId="087B1318" w:rsidR="00C91FCA" w:rsidRPr="00C91FCA" w:rsidRDefault="00C91FCA" w:rsidP="00C91FC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 xml:space="preserve"> 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350</w:t>
            </w: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  <w:t xml:space="preserve"> </w:t>
            </w:r>
          </w:p>
        </w:tc>
        <w:tc>
          <w:tcPr>
            <w:tcW w:w="236" w:type="dxa"/>
            <w:noWrap/>
          </w:tcPr>
          <w:p w14:paraId="1A71A978" w14:textId="77777777" w:rsidR="00C91FCA" w:rsidRPr="00C91FCA" w:rsidRDefault="00C91FCA" w:rsidP="00C91F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57F1B0A" w14:textId="042A6700" w:rsidR="00C91FCA" w:rsidRPr="00C91FCA" w:rsidRDefault="00C91FCA" w:rsidP="00C91FC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290</w:t>
            </w: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40" w:type="dxa"/>
          </w:tcPr>
          <w:p w14:paraId="483D1C2F" w14:textId="77777777" w:rsidR="00C91FCA" w:rsidRPr="00C91FCA" w:rsidRDefault="00C91FCA" w:rsidP="00C91FC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F10D6" w14:textId="3FC6276C" w:rsidR="00C91FCA" w:rsidRPr="00C91FCA" w:rsidRDefault="00C91FCA" w:rsidP="00C91FC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891</w:t>
            </w: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40" w:type="dxa"/>
          </w:tcPr>
          <w:p w14:paraId="1EE5D2D0" w14:textId="77777777" w:rsidR="00C91FCA" w:rsidRPr="00C91FCA" w:rsidRDefault="00C91FCA" w:rsidP="00C91FC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D52CC8" w14:textId="3C2BE161" w:rsidR="00C91FCA" w:rsidRPr="00C91FCA" w:rsidRDefault="00C91FCA" w:rsidP="00C91FC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165</w:t>
            </w: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70" w:type="dxa"/>
          </w:tcPr>
          <w:p w14:paraId="1A23EFD7" w14:textId="77777777" w:rsidR="00C91FCA" w:rsidRPr="00C91FCA" w:rsidRDefault="00C91FCA" w:rsidP="00C91FC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B4D642" w14:textId="39B32EF0" w:rsidR="00C91FCA" w:rsidRPr="00C91FCA" w:rsidRDefault="00C91FCA" w:rsidP="00C91FC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48" w:type="dxa"/>
          </w:tcPr>
          <w:p w14:paraId="078C82F0" w14:textId="77777777" w:rsidR="00C91FCA" w:rsidRPr="00C91FCA" w:rsidRDefault="00C91FCA" w:rsidP="00C91FC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87E676" w14:textId="2512D698" w:rsidR="00C91FCA" w:rsidRPr="00C91FCA" w:rsidRDefault="00C91FCA" w:rsidP="00C91FC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</w:t>
            </w: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</w:tcPr>
          <w:p w14:paraId="5CA11C53" w14:textId="77777777" w:rsidR="00C91FCA" w:rsidRPr="00C91FCA" w:rsidRDefault="00C91FCA" w:rsidP="00C91FC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C885BA" w14:textId="710B9C24" w:rsidR="00C91FCA" w:rsidRPr="00AE7F1C" w:rsidRDefault="00C91FCA" w:rsidP="00C91FC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223</w:t>
            </w: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70" w:type="dxa"/>
          </w:tcPr>
          <w:p w14:paraId="46BF07C9" w14:textId="77777777" w:rsidR="00C91FCA" w:rsidRPr="00AE7F1C" w:rsidRDefault="00C91FCA" w:rsidP="00C91FC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9A9458" w14:textId="56419CBD" w:rsidR="00C91FCA" w:rsidRPr="00AE7F1C" w:rsidRDefault="00C91FCA" w:rsidP="00C91FC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102</w:t>
            </w: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36" w:type="dxa"/>
          </w:tcPr>
          <w:p w14:paraId="2A39C425" w14:textId="77777777" w:rsidR="00C91FCA" w:rsidRPr="00AE7F1C" w:rsidRDefault="00C91FCA" w:rsidP="00C91FC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26808F" w14:textId="0F4112D1" w:rsidR="00C91FCA" w:rsidRPr="00AE7F1C" w:rsidRDefault="00C91FCA" w:rsidP="00C91FC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885</w:t>
            </w: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270" w:type="dxa"/>
          </w:tcPr>
          <w:p w14:paraId="311E9B82" w14:textId="77777777" w:rsidR="00C91FCA" w:rsidRPr="00AE7F1C" w:rsidRDefault="00C91FCA" w:rsidP="00C91FC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408E7C" w14:textId="595AD774" w:rsidR="00C91FCA" w:rsidRPr="00AE7F1C" w:rsidRDefault="00C91FCA" w:rsidP="00C91FC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838</w:t>
            </w:r>
            <w:r w:rsidRPr="00C91FC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C91FCA" w:rsidRPr="00AE7F1C" w14:paraId="3589010B" w14:textId="77777777" w:rsidTr="0016027A">
        <w:trPr>
          <w:trHeight w:val="235"/>
        </w:trPr>
        <w:tc>
          <w:tcPr>
            <w:tcW w:w="2424" w:type="dxa"/>
            <w:noWrap/>
            <w:vAlign w:val="bottom"/>
            <w:hideMark/>
          </w:tcPr>
          <w:p w14:paraId="5E2DCADC" w14:textId="77777777" w:rsidR="00C91FCA" w:rsidRPr="00AE7F1C" w:rsidRDefault="00C91FCA" w:rsidP="00C91F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DCC3D47" w14:textId="3F39E000" w:rsidR="00C91FCA" w:rsidRPr="00AE7F1C" w:rsidRDefault="003F6926" w:rsidP="00C91FC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C91FC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054</w:t>
            </w:r>
          </w:p>
        </w:tc>
        <w:tc>
          <w:tcPr>
            <w:tcW w:w="236" w:type="dxa"/>
            <w:noWrap/>
            <w:vAlign w:val="bottom"/>
          </w:tcPr>
          <w:p w14:paraId="3F57A116" w14:textId="77777777" w:rsidR="00C91FCA" w:rsidRPr="00AE7F1C" w:rsidRDefault="00C91FCA" w:rsidP="00C91F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FCBB019" w14:textId="37E4AA82" w:rsidR="00C91FCA" w:rsidRPr="00AE7F1C" w:rsidRDefault="003F6926" w:rsidP="00C91FC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C91FCA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val="en-GB"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192</w:t>
            </w:r>
          </w:p>
        </w:tc>
        <w:tc>
          <w:tcPr>
            <w:tcW w:w="236" w:type="dxa"/>
          </w:tcPr>
          <w:p w14:paraId="642F6028" w14:textId="77777777" w:rsidR="00C91FCA" w:rsidRPr="00AE7F1C" w:rsidRDefault="00C91FCA" w:rsidP="00C91FC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888DDC3" w14:textId="4D916C2C" w:rsidR="00C91FCA" w:rsidRPr="00AE7F1C" w:rsidRDefault="003F6926" w:rsidP="00C91FC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709</w:t>
            </w:r>
          </w:p>
        </w:tc>
        <w:tc>
          <w:tcPr>
            <w:tcW w:w="236" w:type="dxa"/>
            <w:noWrap/>
          </w:tcPr>
          <w:p w14:paraId="05B045A7" w14:textId="77777777" w:rsidR="00C91FCA" w:rsidRPr="00AE7F1C" w:rsidRDefault="00C91FCA" w:rsidP="00C91FC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66CD9E7" w14:textId="2E92AACE" w:rsidR="00C91FCA" w:rsidRPr="00AE7F1C" w:rsidRDefault="003F6926" w:rsidP="00C91FC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595</w:t>
            </w:r>
          </w:p>
        </w:tc>
        <w:tc>
          <w:tcPr>
            <w:tcW w:w="238" w:type="dxa"/>
            <w:noWrap/>
            <w:vAlign w:val="bottom"/>
          </w:tcPr>
          <w:p w14:paraId="28F062A3" w14:textId="77777777" w:rsidR="00C91FCA" w:rsidRPr="00AE7F1C" w:rsidRDefault="00C91FCA" w:rsidP="00C91FC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904DA63" w14:textId="108C9FE1" w:rsidR="00C91FCA" w:rsidRPr="00AE7F1C" w:rsidRDefault="003F6926" w:rsidP="00C91FC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352</w:t>
            </w:r>
          </w:p>
        </w:tc>
        <w:tc>
          <w:tcPr>
            <w:tcW w:w="236" w:type="dxa"/>
            <w:noWrap/>
            <w:vAlign w:val="bottom"/>
          </w:tcPr>
          <w:p w14:paraId="3A3AD345" w14:textId="77777777" w:rsidR="00C91FCA" w:rsidRPr="00AE7F1C" w:rsidRDefault="00C91FCA" w:rsidP="00C91FCA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DC7C698" w14:textId="23EB6893" w:rsidR="00C91FCA" w:rsidRPr="00AE7F1C" w:rsidRDefault="003F6926" w:rsidP="00C91FC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290</w:t>
            </w:r>
          </w:p>
        </w:tc>
        <w:tc>
          <w:tcPr>
            <w:tcW w:w="240" w:type="dxa"/>
            <w:vAlign w:val="bottom"/>
          </w:tcPr>
          <w:p w14:paraId="741AAED3" w14:textId="77777777" w:rsidR="00C91FCA" w:rsidRPr="00AE7F1C" w:rsidRDefault="00C91FCA" w:rsidP="00C91FC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B1CD5D" w14:textId="0130F692" w:rsidR="00C91FCA" w:rsidRPr="00AE7F1C" w:rsidRDefault="003F6926" w:rsidP="00C91FC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979</w:t>
            </w:r>
          </w:p>
        </w:tc>
        <w:tc>
          <w:tcPr>
            <w:tcW w:w="240" w:type="dxa"/>
            <w:vAlign w:val="bottom"/>
          </w:tcPr>
          <w:p w14:paraId="4620343D" w14:textId="77777777" w:rsidR="00C91FCA" w:rsidRPr="00AE7F1C" w:rsidRDefault="00C91FCA" w:rsidP="00C91FC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80DEA0" w14:textId="131481F4" w:rsidR="00C91FCA" w:rsidRPr="00AE7F1C" w:rsidRDefault="003F6926" w:rsidP="00C91FC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  <w:r w:rsidR="00C91FCA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243</w:t>
            </w:r>
          </w:p>
        </w:tc>
        <w:tc>
          <w:tcPr>
            <w:tcW w:w="270" w:type="dxa"/>
          </w:tcPr>
          <w:p w14:paraId="56E9917E" w14:textId="77777777" w:rsidR="00C91FCA" w:rsidRPr="00AE7F1C" w:rsidRDefault="00C91FCA" w:rsidP="00C91FC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7F61CB" w14:textId="13CCCF0F" w:rsidR="00C91FCA" w:rsidRPr="00AE7F1C" w:rsidRDefault="003F6926" w:rsidP="00C91FC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C91FC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668</w:t>
            </w:r>
          </w:p>
        </w:tc>
        <w:tc>
          <w:tcPr>
            <w:tcW w:w="248" w:type="dxa"/>
            <w:vAlign w:val="bottom"/>
          </w:tcPr>
          <w:p w14:paraId="06D78C7B" w14:textId="77777777" w:rsidR="00C91FCA" w:rsidRPr="00AE7F1C" w:rsidRDefault="00C91FCA" w:rsidP="00C91FC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34F519" w14:textId="581AB30E" w:rsidR="00C91FCA" w:rsidRPr="00AE7F1C" w:rsidRDefault="003F6926" w:rsidP="00C91FC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  <w:r w:rsidR="00C91FCA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128</w:t>
            </w:r>
          </w:p>
        </w:tc>
        <w:tc>
          <w:tcPr>
            <w:tcW w:w="236" w:type="dxa"/>
          </w:tcPr>
          <w:p w14:paraId="08AB6C38" w14:textId="77777777" w:rsidR="00C91FCA" w:rsidRPr="00AE7F1C" w:rsidRDefault="00C91FCA" w:rsidP="00C91FC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63534C" w14:textId="2A064654" w:rsidR="00C91FCA" w:rsidRPr="00AE7F1C" w:rsidRDefault="003F6926" w:rsidP="00C91FC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243</w:t>
            </w:r>
          </w:p>
        </w:tc>
        <w:tc>
          <w:tcPr>
            <w:tcW w:w="270" w:type="dxa"/>
          </w:tcPr>
          <w:p w14:paraId="047F51DF" w14:textId="77777777" w:rsidR="00C91FCA" w:rsidRPr="00AE7F1C" w:rsidRDefault="00C91FCA" w:rsidP="00C91FC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748186" w14:textId="18C45DF8" w:rsidR="00C91FCA" w:rsidRPr="00AE7F1C" w:rsidRDefault="003F6926" w:rsidP="00C91FC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187</w:t>
            </w:r>
          </w:p>
        </w:tc>
        <w:tc>
          <w:tcPr>
            <w:tcW w:w="236" w:type="dxa"/>
            <w:vAlign w:val="bottom"/>
          </w:tcPr>
          <w:p w14:paraId="4799BD48" w14:textId="77777777" w:rsidR="00C91FCA" w:rsidRPr="00AE7F1C" w:rsidRDefault="00C91FCA" w:rsidP="00C91FC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FF578F" w14:textId="71EEF0CA" w:rsidR="00C91FCA" w:rsidRPr="00AE7F1C" w:rsidRDefault="003F6926" w:rsidP="00C91FC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</w:t>
            </w:r>
            <w:r w:rsidR="00C91FC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005</w:t>
            </w:r>
          </w:p>
        </w:tc>
        <w:tc>
          <w:tcPr>
            <w:tcW w:w="270" w:type="dxa"/>
          </w:tcPr>
          <w:p w14:paraId="31CEF213" w14:textId="77777777" w:rsidR="00C91FCA" w:rsidRPr="00AE7F1C" w:rsidRDefault="00C91FCA" w:rsidP="00C91FC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2996BF" w14:textId="50B31AF2" w:rsidR="00C91FCA" w:rsidRPr="00AE7F1C" w:rsidRDefault="003F6926" w:rsidP="00C91FCA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5</w:t>
            </w:r>
            <w:r w:rsidR="00C91FCA" w:rsidRPr="00AE7F1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  <w:t>635</w:t>
            </w:r>
          </w:p>
        </w:tc>
      </w:tr>
      <w:tr w:rsidR="00347310" w:rsidRPr="00AE7F1C" w14:paraId="0DB24010" w14:textId="77777777" w:rsidTr="0016027A">
        <w:trPr>
          <w:trHeight w:val="235"/>
        </w:trPr>
        <w:tc>
          <w:tcPr>
            <w:tcW w:w="2424" w:type="dxa"/>
            <w:noWrap/>
            <w:vAlign w:val="bottom"/>
          </w:tcPr>
          <w:p w14:paraId="63F9CCF3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1386AD6" w14:textId="77777777" w:rsidR="00347310" w:rsidRPr="00AE7F1C" w:rsidRDefault="00347310" w:rsidP="003473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6C673E13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FC550CB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5FB964B8" w14:textId="77777777" w:rsidR="00347310" w:rsidRPr="00AE7F1C" w:rsidRDefault="00347310" w:rsidP="0034731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659D30A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1F020B90" w14:textId="77777777" w:rsidR="00347310" w:rsidRPr="00AE7F1C" w:rsidRDefault="00347310" w:rsidP="003473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C82607D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20BC78B3" w14:textId="77777777" w:rsidR="00347310" w:rsidRPr="00AE7F1C" w:rsidRDefault="00347310" w:rsidP="0034731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96F23F8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37C3E318" w14:textId="77777777" w:rsidR="00347310" w:rsidRPr="00AE7F1C" w:rsidRDefault="00347310" w:rsidP="003473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0EBEF40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26465ACB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15F0FD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08CB128C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93496B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3A746F6E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E3959F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8" w:type="dxa"/>
            <w:vAlign w:val="bottom"/>
          </w:tcPr>
          <w:p w14:paraId="78EFB340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BC8AD3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2267BC5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671A78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636F48A1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423CED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14:paraId="6B283446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6A5C04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0B58BF3A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ACC945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</w:tr>
      <w:tr w:rsidR="00347310" w:rsidRPr="00AE7F1C" w14:paraId="0DE472AA" w14:textId="77777777" w:rsidTr="0016027A">
        <w:trPr>
          <w:trHeight w:val="89"/>
        </w:trPr>
        <w:tc>
          <w:tcPr>
            <w:tcW w:w="2424" w:type="dxa"/>
            <w:noWrap/>
            <w:vAlign w:val="bottom"/>
            <w:hideMark/>
          </w:tcPr>
          <w:p w14:paraId="0A505578" w14:textId="77777777" w:rsidR="00347310" w:rsidRPr="00382CF1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82C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กำไร (ขาดทุน) ตามส่วนงาน</w:t>
            </w:r>
          </w:p>
          <w:p w14:paraId="46EBA426" w14:textId="77777777" w:rsidR="00347310" w:rsidRPr="00382CF1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82C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382C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ก่อนต้นทุนทางการเงิน</w:t>
            </w:r>
          </w:p>
          <w:p w14:paraId="5905318D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82CF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 xml:space="preserve">   และภาษีเงินได้</w:t>
            </w:r>
          </w:p>
        </w:tc>
        <w:tc>
          <w:tcPr>
            <w:tcW w:w="72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74ACFB5" w14:textId="763996A2" w:rsidR="00347310" w:rsidRPr="00AE7F1C" w:rsidRDefault="003F6926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noWrap/>
            <w:vAlign w:val="bottom"/>
          </w:tcPr>
          <w:p w14:paraId="4C0F124B" w14:textId="77777777" w:rsidR="00347310" w:rsidRPr="00AE7F1C" w:rsidRDefault="00347310" w:rsidP="003473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93DA248" w14:textId="146ADC8B" w:rsidR="00347310" w:rsidRPr="00AE7F1C" w:rsidRDefault="003F6926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43</w:t>
            </w:r>
          </w:p>
        </w:tc>
        <w:tc>
          <w:tcPr>
            <w:tcW w:w="236" w:type="dxa"/>
          </w:tcPr>
          <w:p w14:paraId="4C879898" w14:textId="77777777" w:rsidR="00347310" w:rsidRPr="00AE7F1C" w:rsidRDefault="00347310" w:rsidP="00347310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8F5E38D" w14:textId="32EC494E" w:rsidR="00347310" w:rsidRPr="00AE7F1C" w:rsidRDefault="003F6926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236" w:type="dxa"/>
            <w:noWrap/>
            <w:vAlign w:val="bottom"/>
          </w:tcPr>
          <w:p w14:paraId="5C275404" w14:textId="77777777" w:rsidR="00347310" w:rsidRPr="00AE7F1C" w:rsidRDefault="00347310" w:rsidP="003473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BCEF557" w14:textId="79464126" w:rsidR="00347310" w:rsidRPr="00AE7F1C" w:rsidRDefault="003F6926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238" w:type="dxa"/>
            <w:noWrap/>
            <w:vAlign w:val="bottom"/>
          </w:tcPr>
          <w:p w14:paraId="7DA70D47" w14:textId="77777777" w:rsidR="00347310" w:rsidRPr="00AE7F1C" w:rsidRDefault="00347310" w:rsidP="00347310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CB5549B" w14:textId="4656CBCC" w:rsidR="00347310" w:rsidRPr="00AE7F1C" w:rsidRDefault="00C91FCA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36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noWrap/>
            <w:vAlign w:val="bottom"/>
          </w:tcPr>
          <w:p w14:paraId="237B82DF" w14:textId="77777777" w:rsidR="00347310" w:rsidRPr="00AE7F1C" w:rsidRDefault="00347310" w:rsidP="00347310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4586034" w14:textId="214413F8" w:rsidR="00347310" w:rsidRPr="00AE7F1C" w:rsidRDefault="003F6926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240" w:type="dxa"/>
            <w:vAlign w:val="bottom"/>
          </w:tcPr>
          <w:p w14:paraId="5D6F97C3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D1DEAC2" w14:textId="384CFCE7" w:rsidR="00347310" w:rsidRPr="00AE7F1C" w:rsidRDefault="003F6926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40" w:type="dxa"/>
            <w:vAlign w:val="bottom"/>
          </w:tcPr>
          <w:p w14:paraId="1FC3E2EE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8E57EC2" w14:textId="1648FFAC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(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70" w:type="dxa"/>
            <w:vAlign w:val="bottom"/>
          </w:tcPr>
          <w:p w14:paraId="573C9817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AA38C5D" w14:textId="4C83B03C" w:rsidR="00347310" w:rsidRPr="00AE7F1C" w:rsidRDefault="003F6926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181</w:t>
            </w:r>
          </w:p>
        </w:tc>
        <w:tc>
          <w:tcPr>
            <w:tcW w:w="248" w:type="dxa"/>
            <w:vAlign w:val="bottom"/>
          </w:tcPr>
          <w:p w14:paraId="7F4C95BC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8195837" w14:textId="4C732877" w:rsidR="00347310" w:rsidRPr="00AE7F1C" w:rsidRDefault="003F6926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186</w:t>
            </w:r>
          </w:p>
        </w:tc>
        <w:tc>
          <w:tcPr>
            <w:tcW w:w="236" w:type="dxa"/>
            <w:vAlign w:val="bottom"/>
          </w:tcPr>
          <w:p w14:paraId="3F5A06D4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BC4CC7A" w14:textId="0391488B" w:rsidR="00347310" w:rsidRPr="00AE7F1C" w:rsidRDefault="003F6926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70" w:type="dxa"/>
            <w:vAlign w:val="bottom"/>
          </w:tcPr>
          <w:p w14:paraId="47E55FE0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59C0272" w14:textId="1E602862" w:rsidR="00347310" w:rsidRPr="00AE7F1C" w:rsidRDefault="003F6926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  <w:vAlign w:val="bottom"/>
          </w:tcPr>
          <w:p w14:paraId="0D16A2BD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86DDF8A" w14:textId="6507CBE2" w:rsidR="00347310" w:rsidRPr="00AE7F1C" w:rsidRDefault="003F6926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218</w:t>
            </w:r>
          </w:p>
        </w:tc>
        <w:tc>
          <w:tcPr>
            <w:tcW w:w="270" w:type="dxa"/>
            <w:vAlign w:val="bottom"/>
          </w:tcPr>
          <w:p w14:paraId="6A25716B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97D103B" w14:textId="020C26CC" w:rsidR="00347310" w:rsidRPr="00AE7F1C" w:rsidRDefault="003F6926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Pr="003F69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72</w:t>
            </w:r>
          </w:p>
        </w:tc>
      </w:tr>
      <w:tr w:rsidR="00347310" w:rsidRPr="00AE7F1C" w14:paraId="248D49E7" w14:textId="77777777" w:rsidTr="0016027A">
        <w:trPr>
          <w:trHeight w:val="89"/>
        </w:trPr>
        <w:tc>
          <w:tcPr>
            <w:tcW w:w="2424" w:type="dxa"/>
            <w:noWrap/>
            <w:vAlign w:val="bottom"/>
            <w:hideMark/>
          </w:tcPr>
          <w:p w14:paraId="100FA553" w14:textId="77777777" w:rsidR="00347310" w:rsidRPr="00AE7F1C" w:rsidRDefault="00347310" w:rsidP="0034731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3461228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72335A6D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720F5E5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86140F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0BC29F6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2DA2AA25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46616DF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noWrap/>
            <w:vAlign w:val="bottom"/>
          </w:tcPr>
          <w:p w14:paraId="6B884326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584F659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</w:tcPr>
          <w:p w14:paraId="38EBA3C0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5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2F5DA69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CC8C9EE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DF79CDB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F495EE4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CCA28DE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28EB6E7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80B5EC3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273F2414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57D773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0F13BDC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1921BAD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D3C6A88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1CF9D1B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4CAC30B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1A9333F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31FD5DA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75BB721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47310" w:rsidRPr="00AE7F1C" w14:paraId="46420293" w14:textId="77777777" w:rsidTr="0016027A">
        <w:trPr>
          <w:trHeight w:val="60"/>
        </w:trPr>
        <w:tc>
          <w:tcPr>
            <w:tcW w:w="2424" w:type="dxa"/>
            <w:noWrap/>
            <w:vAlign w:val="bottom"/>
            <w:hideMark/>
          </w:tcPr>
          <w:p w14:paraId="5B58DF62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สินทรัพย์ตามส่วนงานที่รายงาน</w:t>
            </w:r>
          </w:p>
        </w:tc>
        <w:tc>
          <w:tcPr>
            <w:tcW w:w="724" w:type="dxa"/>
            <w:noWrap/>
            <w:vAlign w:val="bottom"/>
          </w:tcPr>
          <w:p w14:paraId="7B7EA2D7" w14:textId="77777777" w:rsidR="00347310" w:rsidRPr="00AE7F1C" w:rsidRDefault="00347310" w:rsidP="00347310">
            <w:pPr>
              <w:pStyle w:val="acctfourfigures"/>
              <w:tabs>
                <w:tab w:val="decimal" w:pos="42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443A160E" w14:textId="77777777" w:rsidR="00347310" w:rsidRPr="00AE7F1C" w:rsidRDefault="00347310" w:rsidP="003473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5" w:type="dxa"/>
            <w:noWrap/>
            <w:vAlign w:val="bottom"/>
          </w:tcPr>
          <w:p w14:paraId="036CEBFC" w14:textId="77777777" w:rsidR="00347310" w:rsidRPr="00AE7F1C" w:rsidRDefault="00347310" w:rsidP="00347310">
            <w:pPr>
              <w:pStyle w:val="acctfourfigures"/>
              <w:tabs>
                <w:tab w:val="decimal" w:pos="449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4A5CE4F" w14:textId="77777777" w:rsidR="00347310" w:rsidRPr="00AE7F1C" w:rsidRDefault="00347310" w:rsidP="003473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67E8632C" w14:textId="77777777" w:rsidR="00347310" w:rsidRPr="00AE7F1C" w:rsidRDefault="00347310" w:rsidP="00347310">
            <w:pPr>
              <w:pStyle w:val="acctfourfigures"/>
              <w:tabs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59316AD8" w14:textId="77777777" w:rsidR="00347310" w:rsidRPr="00AE7F1C" w:rsidRDefault="00347310" w:rsidP="003473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57DCD4D5" w14:textId="77777777" w:rsidR="00347310" w:rsidRPr="00AE7F1C" w:rsidRDefault="00347310" w:rsidP="00347310">
            <w:pPr>
              <w:pStyle w:val="acctfourfigures"/>
              <w:tabs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4DDDCC97" w14:textId="77777777" w:rsidR="00347310" w:rsidRPr="00AE7F1C" w:rsidRDefault="00347310" w:rsidP="003473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50FE9532" w14:textId="77777777" w:rsidR="00347310" w:rsidRPr="00AE7F1C" w:rsidRDefault="00347310" w:rsidP="00347310">
            <w:pPr>
              <w:pStyle w:val="acctfourfigures"/>
              <w:tabs>
                <w:tab w:val="decimal" w:pos="357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51AE7EEC" w14:textId="77777777" w:rsidR="00347310" w:rsidRPr="00AE7F1C" w:rsidRDefault="00347310" w:rsidP="003473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noWrap/>
            <w:vAlign w:val="bottom"/>
          </w:tcPr>
          <w:p w14:paraId="2E4802D2" w14:textId="77777777" w:rsidR="00347310" w:rsidRPr="00AE7F1C" w:rsidRDefault="00347310" w:rsidP="00347310">
            <w:pPr>
              <w:pStyle w:val="acctfourfigures"/>
              <w:tabs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1BA0F906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097E20A4" w14:textId="77777777" w:rsidR="00347310" w:rsidRPr="00AE7F1C" w:rsidRDefault="00347310" w:rsidP="00347310">
            <w:pPr>
              <w:pStyle w:val="acctfourfigures"/>
              <w:tabs>
                <w:tab w:val="decimal" w:pos="426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46B6F5AA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vAlign w:val="bottom"/>
          </w:tcPr>
          <w:p w14:paraId="73FB5C89" w14:textId="77777777" w:rsidR="00347310" w:rsidRPr="00AE7F1C" w:rsidRDefault="00347310" w:rsidP="00347310">
            <w:pPr>
              <w:pStyle w:val="acctfourfigures"/>
              <w:tabs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0D19F58C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vAlign w:val="bottom"/>
          </w:tcPr>
          <w:p w14:paraId="37EDC66A" w14:textId="77777777" w:rsidR="00347310" w:rsidRPr="00AE7F1C" w:rsidRDefault="00347310" w:rsidP="00347310">
            <w:pPr>
              <w:pStyle w:val="acctfourfigures"/>
              <w:tabs>
                <w:tab w:val="decimal" w:pos="426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8" w:type="dxa"/>
          </w:tcPr>
          <w:p w14:paraId="37E1A015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65C71BB8" w14:textId="77777777" w:rsidR="00347310" w:rsidRPr="00AE7F1C" w:rsidRDefault="00347310" w:rsidP="00347310">
            <w:pPr>
              <w:pStyle w:val="acctfourfigures"/>
              <w:tabs>
                <w:tab w:val="decimal" w:pos="426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227F56BC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0A2F2B90" w14:textId="77777777" w:rsidR="00347310" w:rsidRPr="00AE7F1C" w:rsidRDefault="00347310" w:rsidP="00347310">
            <w:pPr>
              <w:pStyle w:val="acctfourfigures"/>
              <w:tabs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4EA6EECE" w14:textId="77777777" w:rsidR="00347310" w:rsidRPr="00AE7F1C" w:rsidRDefault="00347310" w:rsidP="00347310">
            <w:pPr>
              <w:pStyle w:val="acctfourfigures"/>
              <w:tabs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vAlign w:val="bottom"/>
          </w:tcPr>
          <w:p w14:paraId="75243737" w14:textId="77777777" w:rsidR="00347310" w:rsidRPr="00AE7F1C" w:rsidRDefault="00347310" w:rsidP="00347310">
            <w:pPr>
              <w:pStyle w:val="acctfourfigures"/>
              <w:tabs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96725C8" w14:textId="77777777" w:rsidR="00347310" w:rsidRPr="00AE7F1C" w:rsidRDefault="00347310" w:rsidP="00347310">
            <w:pPr>
              <w:pStyle w:val="acctfourfigures"/>
              <w:tabs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5521133E" w14:textId="77777777" w:rsidR="00347310" w:rsidRPr="00AE7F1C" w:rsidRDefault="00347310" w:rsidP="00347310">
            <w:pPr>
              <w:pStyle w:val="acctfourfigures"/>
              <w:tabs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70EC0417" w14:textId="77777777" w:rsidR="00347310" w:rsidRPr="00AE7F1C" w:rsidRDefault="00347310" w:rsidP="00347310">
            <w:pPr>
              <w:pStyle w:val="acctfourfigures"/>
              <w:tabs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2965ED01" w14:textId="77777777" w:rsidR="00347310" w:rsidRPr="00AE7F1C" w:rsidRDefault="00347310" w:rsidP="00347310">
            <w:pPr>
              <w:pStyle w:val="acctfourfigures"/>
              <w:tabs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347310" w:rsidRPr="00AE7F1C" w14:paraId="61692822" w14:textId="77777777" w:rsidTr="0016027A">
        <w:trPr>
          <w:trHeight w:val="60"/>
        </w:trPr>
        <w:tc>
          <w:tcPr>
            <w:tcW w:w="2424" w:type="dxa"/>
            <w:noWrap/>
            <w:vAlign w:val="bottom"/>
            <w:hideMark/>
          </w:tcPr>
          <w:p w14:paraId="6D69989E" w14:textId="5F29825B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  ณ วันที่ 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30</w:t>
            </w:r>
            <w:r w:rsidRPr="00AE7F1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มิถุนายน </w:t>
            </w:r>
            <w:r w:rsidR="003F6926" w:rsidRPr="003F69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</w:t>
            </w: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/</w:t>
            </w:r>
          </w:p>
        </w:tc>
        <w:tc>
          <w:tcPr>
            <w:tcW w:w="724" w:type="dxa"/>
            <w:noWrap/>
            <w:vAlign w:val="bottom"/>
          </w:tcPr>
          <w:p w14:paraId="0710CFBA" w14:textId="77777777" w:rsidR="00347310" w:rsidRPr="00AE7F1C" w:rsidRDefault="00347310" w:rsidP="00347310">
            <w:pPr>
              <w:pStyle w:val="acctfourfigures"/>
              <w:tabs>
                <w:tab w:val="decimal" w:pos="42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14:paraId="2AFDBC75" w14:textId="77777777" w:rsidR="00347310" w:rsidRPr="00AE7F1C" w:rsidRDefault="00347310" w:rsidP="00347310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5" w:type="dxa"/>
            <w:noWrap/>
            <w:vAlign w:val="bottom"/>
          </w:tcPr>
          <w:p w14:paraId="63339C95" w14:textId="77777777" w:rsidR="00347310" w:rsidRPr="00AE7F1C" w:rsidRDefault="00347310" w:rsidP="00347310">
            <w:pPr>
              <w:pStyle w:val="acctfourfigures"/>
              <w:tabs>
                <w:tab w:val="decimal" w:pos="449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4E0AF64A" w14:textId="77777777" w:rsidR="00347310" w:rsidRPr="00AE7F1C" w:rsidRDefault="00347310" w:rsidP="003473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15975FE2" w14:textId="77777777" w:rsidR="00347310" w:rsidRPr="00AE7F1C" w:rsidRDefault="00347310" w:rsidP="00347310">
            <w:pPr>
              <w:pStyle w:val="acctfourfigures"/>
              <w:tabs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6B462343" w14:textId="77777777" w:rsidR="00347310" w:rsidRPr="00AE7F1C" w:rsidRDefault="00347310" w:rsidP="003473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7CC3AA16" w14:textId="77777777" w:rsidR="00347310" w:rsidRPr="00AE7F1C" w:rsidRDefault="00347310" w:rsidP="00347310">
            <w:pPr>
              <w:pStyle w:val="acctfourfigures"/>
              <w:tabs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8" w:type="dxa"/>
            <w:noWrap/>
            <w:vAlign w:val="bottom"/>
          </w:tcPr>
          <w:p w14:paraId="79610BCB" w14:textId="77777777" w:rsidR="00347310" w:rsidRPr="00AE7F1C" w:rsidRDefault="00347310" w:rsidP="003473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14:paraId="1B0E6A0D" w14:textId="77777777" w:rsidR="00347310" w:rsidRPr="00AE7F1C" w:rsidRDefault="00347310" w:rsidP="00347310">
            <w:pPr>
              <w:pStyle w:val="acctfourfigures"/>
              <w:tabs>
                <w:tab w:val="decimal" w:pos="357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14:paraId="13073F94" w14:textId="77777777" w:rsidR="00347310" w:rsidRPr="00AE7F1C" w:rsidRDefault="00347310" w:rsidP="00347310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noWrap/>
            <w:vAlign w:val="bottom"/>
          </w:tcPr>
          <w:p w14:paraId="181ED5DA" w14:textId="77777777" w:rsidR="00347310" w:rsidRPr="00AE7F1C" w:rsidRDefault="00347310" w:rsidP="00347310">
            <w:pPr>
              <w:pStyle w:val="acctfourfigures"/>
              <w:tabs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71FED1CD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57C39BDC" w14:textId="77777777" w:rsidR="00347310" w:rsidRPr="00AE7F1C" w:rsidRDefault="00347310" w:rsidP="00347310">
            <w:pPr>
              <w:pStyle w:val="acctfourfigures"/>
              <w:tabs>
                <w:tab w:val="decimal" w:pos="426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0" w:type="dxa"/>
            <w:vAlign w:val="bottom"/>
          </w:tcPr>
          <w:p w14:paraId="063F2077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vAlign w:val="bottom"/>
          </w:tcPr>
          <w:p w14:paraId="3ECD2B08" w14:textId="77777777" w:rsidR="00347310" w:rsidRPr="00AE7F1C" w:rsidRDefault="00347310" w:rsidP="00347310">
            <w:pPr>
              <w:pStyle w:val="acctfourfigures"/>
              <w:tabs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5FF8956A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vAlign w:val="bottom"/>
          </w:tcPr>
          <w:p w14:paraId="5E88F699" w14:textId="77777777" w:rsidR="00347310" w:rsidRPr="00AE7F1C" w:rsidRDefault="00347310" w:rsidP="00347310">
            <w:pPr>
              <w:pStyle w:val="acctfourfigures"/>
              <w:tabs>
                <w:tab w:val="decimal" w:pos="426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8" w:type="dxa"/>
          </w:tcPr>
          <w:p w14:paraId="4769256C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27CD71E8" w14:textId="77777777" w:rsidR="00347310" w:rsidRPr="00AE7F1C" w:rsidRDefault="00347310" w:rsidP="00347310">
            <w:pPr>
              <w:pStyle w:val="acctfourfigures"/>
              <w:tabs>
                <w:tab w:val="decimal" w:pos="426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0F97AAAD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14:paraId="487B56B6" w14:textId="77777777" w:rsidR="00347310" w:rsidRPr="00AE7F1C" w:rsidRDefault="00347310" w:rsidP="00347310">
            <w:pPr>
              <w:pStyle w:val="acctfourfigures"/>
              <w:tabs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3EBA4FDF" w14:textId="77777777" w:rsidR="00347310" w:rsidRPr="00AE7F1C" w:rsidRDefault="00347310" w:rsidP="00347310">
            <w:pPr>
              <w:pStyle w:val="acctfourfigures"/>
              <w:tabs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vAlign w:val="bottom"/>
          </w:tcPr>
          <w:p w14:paraId="0C96E9FE" w14:textId="77777777" w:rsidR="00347310" w:rsidRPr="00AE7F1C" w:rsidRDefault="00347310" w:rsidP="00347310">
            <w:pPr>
              <w:pStyle w:val="acctfourfigures"/>
              <w:tabs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14:paraId="149B6FCC" w14:textId="77777777" w:rsidR="00347310" w:rsidRPr="00AE7F1C" w:rsidRDefault="00347310" w:rsidP="00347310">
            <w:pPr>
              <w:pStyle w:val="acctfourfigures"/>
              <w:tabs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14:paraId="2A1C9344" w14:textId="77777777" w:rsidR="00347310" w:rsidRPr="00AE7F1C" w:rsidRDefault="00347310" w:rsidP="00347310">
            <w:pPr>
              <w:pStyle w:val="acctfourfigures"/>
              <w:tabs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14:paraId="254A6D59" w14:textId="77777777" w:rsidR="00347310" w:rsidRPr="00AE7F1C" w:rsidRDefault="00347310" w:rsidP="00347310">
            <w:pPr>
              <w:pStyle w:val="acctfourfigures"/>
              <w:tabs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3351BA69" w14:textId="77777777" w:rsidR="00347310" w:rsidRPr="00AE7F1C" w:rsidRDefault="00347310" w:rsidP="00347310">
            <w:pPr>
              <w:pStyle w:val="acctfourfigures"/>
              <w:tabs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5D3F20" w:rsidRPr="00AE7F1C" w14:paraId="5A682DA6" w14:textId="77777777" w:rsidTr="00165A10">
        <w:trPr>
          <w:trHeight w:val="60"/>
        </w:trPr>
        <w:tc>
          <w:tcPr>
            <w:tcW w:w="2424" w:type="dxa"/>
            <w:noWrap/>
            <w:vAlign w:val="bottom"/>
            <w:hideMark/>
          </w:tcPr>
          <w:p w14:paraId="1A357FF6" w14:textId="3D9EFD87" w:rsidR="005D3F20" w:rsidRPr="00AE7F1C" w:rsidRDefault="005D3F20" w:rsidP="005D3F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  </w:t>
            </w:r>
            <w:r w:rsidR="003F6926" w:rsidRPr="003F69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31</w:t>
            </w: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val="en-GB" w:eastAsia="zh-CN"/>
              </w:rPr>
              <w:t>ธันวาคม</w:t>
            </w:r>
            <w:r w:rsidRPr="00AE7F1C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="003F6926" w:rsidRPr="003F6926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lang w:eastAsia="zh-CN"/>
              </w:rPr>
              <w:t>256</w:t>
            </w:r>
            <w:r w:rsidR="003F6926"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72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17AD185" w14:textId="6463FD4C" w:rsidR="005D3F20" w:rsidRPr="00F15799" w:rsidRDefault="003F6926" w:rsidP="005D3F2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5D3F20" w:rsidRPr="00F1579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622</w:t>
            </w:r>
          </w:p>
        </w:tc>
        <w:tc>
          <w:tcPr>
            <w:tcW w:w="236" w:type="dxa"/>
            <w:noWrap/>
            <w:vAlign w:val="bottom"/>
          </w:tcPr>
          <w:p w14:paraId="2FC483EE" w14:textId="77777777" w:rsidR="005D3F20" w:rsidRPr="00F15799" w:rsidRDefault="005D3F20" w:rsidP="005D3F2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2106062C" w14:textId="7791C9EA" w:rsidR="005D3F20" w:rsidRPr="00F15799" w:rsidRDefault="003F6926" w:rsidP="005D3F2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5D3F20" w:rsidRPr="00F1579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654</w:t>
            </w:r>
          </w:p>
        </w:tc>
        <w:tc>
          <w:tcPr>
            <w:tcW w:w="236" w:type="dxa"/>
            <w:vAlign w:val="bottom"/>
          </w:tcPr>
          <w:p w14:paraId="7F278F1C" w14:textId="77777777" w:rsidR="005D3F20" w:rsidRPr="00F15799" w:rsidRDefault="005D3F20" w:rsidP="005D3F2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BAA302A" w14:textId="170CB174" w:rsidR="005D3F20" w:rsidRPr="00F15799" w:rsidRDefault="003F6926" w:rsidP="005D3F2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5D3F20" w:rsidRPr="00F1579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536</w:t>
            </w:r>
          </w:p>
        </w:tc>
        <w:tc>
          <w:tcPr>
            <w:tcW w:w="236" w:type="dxa"/>
            <w:noWrap/>
            <w:vAlign w:val="bottom"/>
          </w:tcPr>
          <w:p w14:paraId="3B069300" w14:textId="77777777" w:rsidR="005D3F20" w:rsidRPr="00F15799" w:rsidRDefault="005D3F20" w:rsidP="005D3F2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06423561" w14:textId="13D82EF0" w:rsidR="005D3F20" w:rsidRPr="00F15799" w:rsidRDefault="003F6926" w:rsidP="005D3F2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5D3F20" w:rsidRPr="00F1579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649</w:t>
            </w:r>
          </w:p>
        </w:tc>
        <w:tc>
          <w:tcPr>
            <w:tcW w:w="238" w:type="dxa"/>
            <w:noWrap/>
            <w:vAlign w:val="bottom"/>
          </w:tcPr>
          <w:p w14:paraId="35067D91" w14:textId="77777777" w:rsidR="005D3F20" w:rsidRPr="00F15799" w:rsidRDefault="005D3F20" w:rsidP="005D3F2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50BE769" w14:textId="7647AB14" w:rsidR="005D3F20" w:rsidRPr="00F15799" w:rsidRDefault="003F6926" w:rsidP="005D3F2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816</w:t>
            </w:r>
          </w:p>
        </w:tc>
        <w:tc>
          <w:tcPr>
            <w:tcW w:w="236" w:type="dxa"/>
            <w:noWrap/>
            <w:vAlign w:val="bottom"/>
          </w:tcPr>
          <w:p w14:paraId="44B988C7" w14:textId="77777777" w:rsidR="005D3F20" w:rsidRPr="00F15799" w:rsidRDefault="005D3F20" w:rsidP="005D3F2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1CC107C5" w14:textId="428F3B20" w:rsidR="005D3F20" w:rsidRPr="00F15799" w:rsidRDefault="003F6926" w:rsidP="005D3F2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979</w:t>
            </w:r>
          </w:p>
        </w:tc>
        <w:tc>
          <w:tcPr>
            <w:tcW w:w="240" w:type="dxa"/>
            <w:vAlign w:val="bottom"/>
          </w:tcPr>
          <w:p w14:paraId="3453E35D" w14:textId="77777777" w:rsidR="005D3F20" w:rsidRPr="00F15799" w:rsidRDefault="005D3F20" w:rsidP="005D3F2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146359D" w14:textId="39538DC5" w:rsidR="005D3F20" w:rsidRPr="00F15799" w:rsidRDefault="003F6926" w:rsidP="005D3F2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5D3F20" w:rsidRPr="00F1579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556</w:t>
            </w:r>
          </w:p>
        </w:tc>
        <w:tc>
          <w:tcPr>
            <w:tcW w:w="240" w:type="dxa"/>
            <w:vAlign w:val="bottom"/>
          </w:tcPr>
          <w:p w14:paraId="4D837ECF" w14:textId="77777777" w:rsidR="005D3F20" w:rsidRPr="00F15799" w:rsidRDefault="005D3F20" w:rsidP="005D3F2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8A49C92" w14:textId="28FABA79" w:rsidR="005D3F20" w:rsidRPr="00F15799" w:rsidRDefault="003F6926" w:rsidP="005D3F2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5D3F20" w:rsidRPr="00F1579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607</w:t>
            </w:r>
          </w:p>
        </w:tc>
        <w:tc>
          <w:tcPr>
            <w:tcW w:w="270" w:type="dxa"/>
            <w:vAlign w:val="bottom"/>
          </w:tcPr>
          <w:p w14:paraId="6E1770EA" w14:textId="77777777" w:rsidR="005D3F20" w:rsidRPr="00F15799" w:rsidRDefault="005D3F20" w:rsidP="005D3F2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453C615" w14:textId="1BAECA5D" w:rsidR="005D3F20" w:rsidRPr="00F15799" w:rsidRDefault="003F6926" w:rsidP="005D3F2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</w:t>
            </w:r>
            <w:r w:rsidR="005D3F20" w:rsidRPr="00F1579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176</w:t>
            </w:r>
          </w:p>
        </w:tc>
        <w:tc>
          <w:tcPr>
            <w:tcW w:w="248" w:type="dxa"/>
            <w:vAlign w:val="bottom"/>
          </w:tcPr>
          <w:p w14:paraId="6CE2DDE1" w14:textId="77777777" w:rsidR="005D3F20" w:rsidRPr="00F15799" w:rsidRDefault="005D3F20" w:rsidP="005D3F2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667012A" w14:textId="2A304BA8" w:rsidR="005D3F20" w:rsidRPr="00F15799" w:rsidRDefault="003F6926" w:rsidP="005D3F2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5D3F20" w:rsidRPr="00F1579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853</w:t>
            </w:r>
          </w:p>
        </w:tc>
        <w:tc>
          <w:tcPr>
            <w:tcW w:w="236" w:type="dxa"/>
            <w:vAlign w:val="bottom"/>
          </w:tcPr>
          <w:p w14:paraId="48A48EFC" w14:textId="77777777" w:rsidR="005D3F20" w:rsidRPr="00F15799" w:rsidRDefault="005D3F20" w:rsidP="005D3F2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C0E3482" w14:textId="558617B7" w:rsidR="005D3F20" w:rsidRPr="00F15799" w:rsidRDefault="003F6926" w:rsidP="005D3F2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left="-11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</w:t>
            </w:r>
            <w:r w:rsidR="005D3F20" w:rsidRPr="00F1579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148</w:t>
            </w:r>
          </w:p>
        </w:tc>
        <w:tc>
          <w:tcPr>
            <w:tcW w:w="270" w:type="dxa"/>
            <w:vAlign w:val="bottom"/>
          </w:tcPr>
          <w:p w14:paraId="78014CB2" w14:textId="77777777" w:rsidR="005D3F20" w:rsidRPr="00F15799" w:rsidRDefault="005D3F20" w:rsidP="005D3F2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left="-11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4E8310A" w14:textId="12DC43FF" w:rsidR="005D3F20" w:rsidRPr="00F15799" w:rsidRDefault="003F6926" w:rsidP="005D3F2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left="-11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984</w:t>
            </w:r>
          </w:p>
        </w:tc>
        <w:tc>
          <w:tcPr>
            <w:tcW w:w="236" w:type="dxa"/>
            <w:vAlign w:val="bottom"/>
          </w:tcPr>
          <w:p w14:paraId="3AAE2785" w14:textId="77777777" w:rsidR="005D3F20" w:rsidRPr="00F15799" w:rsidRDefault="005D3F20" w:rsidP="005D3F2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left="-11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62EFFD1" w14:textId="200277DD" w:rsidR="005D3F20" w:rsidRPr="00F15799" w:rsidRDefault="003F6926" w:rsidP="005D3F2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left="-11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  <w:r w:rsidR="005D3F20" w:rsidRPr="00F1579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854</w:t>
            </w:r>
          </w:p>
        </w:tc>
        <w:tc>
          <w:tcPr>
            <w:tcW w:w="270" w:type="dxa"/>
            <w:vAlign w:val="bottom"/>
          </w:tcPr>
          <w:p w14:paraId="1418E15A" w14:textId="77777777" w:rsidR="005D3F20" w:rsidRPr="00F15799" w:rsidRDefault="005D3F20" w:rsidP="005D3F2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left="-11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989E6CE" w14:textId="66DE7B4B" w:rsidR="005D3F20" w:rsidRPr="00F15799" w:rsidRDefault="003F6926" w:rsidP="005D3F20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ind w:left="-11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10</w:t>
            </w:r>
            <w:r w:rsidR="005D3F20" w:rsidRPr="00F1579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,</w:t>
            </w:r>
            <w:r w:rsidRPr="003F6926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726</w:t>
            </w:r>
          </w:p>
        </w:tc>
      </w:tr>
      <w:tr w:rsidR="00347310" w:rsidRPr="00AE7F1C" w14:paraId="1368E148" w14:textId="77777777" w:rsidTr="0016027A">
        <w:trPr>
          <w:trHeight w:val="374"/>
        </w:trPr>
        <w:tc>
          <w:tcPr>
            <w:tcW w:w="2424" w:type="dxa"/>
            <w:noWrap/>
            <w:hideMark/>
          </w:tcPr>
          <w:p w14:paraId="69AC17B6" w14:textId="77777777" w:rsidR="00347310" w:rsidRPr="00AE7F1C" w:rsidRDefault="00347310" w:rsidP="00347310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A169C3A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20742142" w14:textId="77777777" w:rsidR="00347310" w:rsidRPr="00AE7F1C" w:rsidRDefault="00347310" w:rsidP="0034731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2C9FB2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24F7246A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3CCB8D" w14:textId="77777777" w:rsidR="00347310" w:rsidRPr="00AE7F1C" w:rsidRDefault="00347310" w:rsidP="0034731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0F59C049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325EC1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8" w:type="dxa"/>
            <w:noWrap/>
            <w:vAlign w:val="bottom"/>
            <w:hideMark/>
          </w:tcPr>
          <w:p w14:paraId="0469C85E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385EBE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329784E3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doub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D1B53A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14:paraId="7D227E2F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F4FC4B1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2397845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1C7AADD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3F291D0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BD0B4DF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vAlign w:val="bottom"/>
          </w:tcPr>
          <w:p w14:paraId="10B7C6D3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5535135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85F662D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DF9302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177239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885948D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7A0C6A2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DF1046E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2439FB0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75217D4" w14:textId="77777777" w:rsidR="00347310" w:rsidRPr="00AE7F1C" w:rsidRDefault="00347310" w:rsidP="003473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5551431E" w14:textId="1A19D304" w:rsidR="00452237" w:rsidRDefault="00452237" w:rsidP="00452237">
      <w:pPr>
        <w:spacing w:line="240" w:lineRule="auto"/>
        <w:ind w:left="90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t xml:space="preserve"> </w:t>
      </w:r>
    </w:p>
    <w:p w14:paraId="7AFBC0A4" w14:textId="77777777" w:rsidR="00452237" w:rsidRDefault="00452237" w:rsidP="00452237">
      <w:pPr>
        <w:spacing w:line="240" w:lineRule="auto"/>
        <w:ind w:left="90"/>
        <w:rPr>
          <w:rFonts w:ascii="Angsana New" w:hAnsi="Angsana New"/>
          <w:sz w:val="24"/>
          <w:szCs w:val="24"/>
        </w:rPr>
      </w:pPr>
    </w:p>
    <w:p w14:paraId="399742A6" w14:textId="2988AA58" w:rsidR="00452237" w:rsidRPr="00AE7F1C" w:rsidRDefault="00452237" w:rsidP="00452237">
      <w:pPr>
        <w:spacing w:line="240" w:lineRule="auto"/>
        <w:ind w:left="90"/>
        <w:rPr>
          <w:rFonts w:ascii="Angsana New" w:hAnsi="Angsana New"/>
          <w:sz w:val="24"/>
          <w:szCs w:val="24"/>
        </w:rPr>
        <w:sectPr w:rsidR="00452237" w:rsidRPr="00AE7F1C" w:rsidSect="00B17B96">
          <w:head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090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440"/>
      </w:tblGrid>
      <w:tr w:rsidR="00A36D15" w:rsidRPr="00AE7F1C" w14:paraId="53A1FE0E" w14:textId="77777777" w:rsidTr="0016027A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50E22" w14:textId="77777777" w:rsidR="00A36D15" w:rsidRPr="00AE7F1C" w:rsidRDefault="00A36D15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6F9C20C4" w14:textId="77777777" w:rsidR="00A36D15" w:rsidRPr="00AE7F1C" w:rsidRDefault="00A36D15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A36D15" w:rsidRPr="00AE7F1C" w14:paraId="3208CB36" w14:textId="77777777" w:rsidTr="0016027A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C4CDC" w14:textId="667DB010" w:rsidR="00A36D15" w:rsidRPr="00651C0B" w:rsidRDefault="00A36D15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val="en-GB" w:eastAsia="zh-CN"/>
              </w:rPr>
            </w:pPr>
            <w:r w:rsidRPr="00651C0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สำหรับงวดสามเดือนสิ้นสุดวันที่</w:t>
            </w:r>
            <w:r w:rsidRPr="00651C0B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3F6926" w:rsidRPr="003F6926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30</w:t>
            </w:r>
            <w:r w:rsidRPr="00651C0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F3D4B5E" w14:textId="710B31DC" w:rsidR="00A36D15" w:rsidRPr="00AE7F1C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3F69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D813EE0" w14:textId="77777777" w:rsidR="00A36D15" w:rsidRPr="00AE7F1C" w:rsidRDefault="00A36D15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55D63E" w14:textId="5FD921D3" w:rsidR="00A36D15" w:rsidRPr="00AE7F1C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F69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2564</w:t>
            </w:r>
          </w:p>
        </w:tc>
      </w:tr>
      <w:tr w:rsidR="00A36D15" w:rsidRPr="00AE7F1C" w14:paraId="382EF90F" w14:textId="77777777" w:rsidTr="0016027A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8A36D" w14:textId="77777777" w:rsidR="00A36D15" w:rsidRPr="00AE7F1C" w:rsidRDefault="00A36D15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475237AE" w14:textId="77777777" w:rsidR="00A36D15" w:rsidRPr="00AE7F1C" w:rsidRDefault="00A36D15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AE7F1C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AE7F1C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A36D15" w:rsidRPr="00AE7F1C" w14:paraId="5FC409E1" w14:textId="77777777" w:rsidTr="0016027A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58F09" w14:textId="77777777" w:rsidR="00A36D15" w:rsidRPr="00AE7F1C" w:rsidRDefault="00A36D15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การจำแนกรายได้</w:t>
            </w: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3F1D3D43" w14:textId="77777777" w:rsidR="00A36D15" w:rsidRPr="00AE7F1C" w:rsidRDefault="00A36D15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</w:tr>
      <w:tr w:rsidR="00A36D15" w:rsidRPr="00AE7F1C" w14:paraId="1F80DA9A" w14:textId="77777777" w:rsidTr="0016027A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BF512" w14:textId="77777777" w:rsidR="00A36D15" w:rsidRPr="00AE7F1C" w:rsidRDefault="00A36D15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B5A8CE" w14:textId="77777777" w:rsidR="00A36D15" w:rsidRPr="00AE7F1C" w:rsidRDefault="00A36D15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319A4A7" w14:textId="77777777" w:rsidR="00A36D15" w:rsidRPr="00AE7F1C" w:rsidRDefault="00A36D15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CE6EE4" w14:textId="77777777" w:rsidR="00A36D15" w:rsidRPr="00AE7F1C" w:rsidRDefault="00A36D15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A36D15" w:rsidRPr="00AE7F1C" w14:paraId="001BBD5C" w14:textId="77777777" w:rsidTr="0016027A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EFB25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A0592EE" w14:textId="4322C69C" w:rsidR="00A36D15" w:rsidRPr="00AE7F1C" w:rsidRDefault="003F6926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F69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346</w:t>
            </w:r>
          </w:p>
        </w:tc>
        <w:tc>
          <w:tcPr>
            <w:tcW w:w="270" w:type="dxa"/>
            <w:shd w:val="clear" w:color="auto" w:fill="auto"/>
          </w:tcPr>
          <w:p w14:paraId="52E2A228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73AF5F" w14:textId="524799B0" w:rsidR="00A36D15" w:rsidRPr="00AE7F1C" w:rsidRDefault="003F6926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F69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276</w:t>
            </w:r>
          </w:p>
        </w:tc>
      </w:tr>
      <w:tr w:rsidR="00A36D15" w:rsidRPr="00AE7F1C" w14:paraId="73FBE838" w14:textId="77777777" w:rsidTr="0016027A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C30D6" w14:textId="1DD9EF15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อุปกรณ์เทคโนโลยี</w:t>
            </w:r>
            <w:r w:rsidR="00174DB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และอื่น 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2A6758" w14:textId="1D407B26" w:rsidR="00A36D15" w:rsidRPr="00AE7F1C" w:rsidRDefault="003F6926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F69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0CB8EE2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354DF2" w14:textId="406A39CB" w:rsidR="00A36D15" w:rsidRPr="00AE7F1C" w:rsidRDefault="003F6926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F69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63</w:t>
            </w:r>
          </w:p>
        </w:tc>
      </w:tr>
      <w:tr w:rsidR="00A36D15" w:rsidRPr="00AE7F1C" w14:paraId="39DCC4FC" w14:textId="77777777" w:rsidTr="0016027A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08AC19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งานโครงการ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BF0962" w14:textId="685FE499" w:rsidR="00A36D15" w:rsidRPr="00AE7F1C" w:rsidRDefault="003F6926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F69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357</w:t>
            </w:r>
          </w:p>
        </w:tc>
        <w:tc>
          <w:tcPr>
            <w:tcW w:w="270" w:type="dxa"/>
            <w:shd w:val="clear" w:color="auto" w:fill="auto"/>
          </w:tcPr>
          <w:p w14:paraId="58D7C752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068302" w14:textId="6B44CD4B" w:rsidR="00A36D15" w:rsidRPr="00AE7F1C" w:rsidRDefault="003F6926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F69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623</w:t>
            </w:r>
          </w:p>
        </w:tc>
      </w:tr>
      <w:tr w:rsidR="00A36D15" w:rsidRPr="00AE7F1C" w14:paraId="3307CFFB" w14:textId="77777777" w:rsidTr="0016027A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DC88B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เงินปันผลรับ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8363E6" w14:textId="67B38AF1" w:rsidR="00A36D15" w:rsidRPr="00AE7F1C" w:rsidRDefault="003F6926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F69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132</w:t>
            </w:r>
          </w:p>
        </w:tc>
        <w:tc>
          <w:tcPr>
            <w:tcW w:w="270" w:type="dxa"/>
            <w:shd w:val="clear" w:color="auto" w:fill="auto"/>
          </w:tcPr>
          <w:p w14:paraId="3C9C3B82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A3B29B" w14:textId="451B1228" w:rsidR="00A36D15" w:rsidRPr="00AE7F1C" w:rsidRDefault="003F6926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F69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110</w:t>
            </w:r>
          </w:p>
        </w:tc>
      </w:tr>
      <w:tr w:rsidR="00A36D15" w:rsidRPr="00AE7F1C" w14:paraId="7E1119FD" w14:textId="77777777" w:rsidTr="0016027A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2AAB2" w14:textId="24A42911" w:rsidR="00A36D15" w:rsidRPr="00AE7F1C" w:rsidRDefault="00174DB1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บริการ</w:t>
            </w:r>
            <w:r w:rsidR="00A36D15" w:rsidRPr="00AE7F1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B58B0" w14:textId="79E1A25E" w:rsidR="00A36D15" w:rsidRPr="00AE7F1C" w:rsidRDefault="003F6926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F69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77</w:t>
            </w:r>
          </w:p>
        </w:tc>
        <w:tc>
          <w:tcPr>
            <w:tcW w:w="270" w:type="dxa"/>
            <w:shd w:val="clear" w:color="auto" w:fill="auto"/>
          </w:tcPr>
          <w:p w14:paraId="74263299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00F8A" w14:textId="066E31B2" w:rsidR="00A36D15" w:rsidRPr="00AE7F1C" w:rsidRDefault="003F6926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F69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86</w:t>
            </w:r>
          </w:p>
        </w:tc>
      </w:tr>
      <w:tr w:rsidR="00A36D15" w:rsidRPr="00AE7F1C" w14:paraId="6734EE40" w14:textId="77777777" w:rsidTr="0016027A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EFEA9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1C8E0F" w14:textId="73B6D296" w:rsidR="00A36D15" w:rsidRPr="00AE7F1C" w:rsidRDefault="003F6926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3F692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917</w:t>
            </w:r>
          </w:p>
        </w:tc>
        <w:tc>
          <w:tcPr>
            <w:tcW w:w="270" w:type="dxa"/>
            <w:shd w:val="clear" w:color="auto" w:fill="auto"/>
          </w:tcPr>
          <w:p w14:paraId="5B82A83E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7D47B6" w14:textId="448E440E" w:rsidR="00A36D15" w:rsidRPr="00AE7F1C" w:rsidRDefault="003F6926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3F692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  <w:r w:rsidR="00A36D15" w:rsidRPr="00AE7F1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3F692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158</w:t>
            </w:r>
          </w:p>
        </w:tc>
      </w:tr>
      <w:tr w:rsidR="00A36D15" w:rsidRPr="00AE7F1C" w14:paraId="0D482F78" w14:textId="77777777" w:rsidTr="0016027A">
        <w:trPr>
          <w:trHeight w:val="4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504FC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BD1B6C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6D20361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D897E7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A36D15" w:rsidRPr="00AE7F1C" w14:paraId="13CDF1AD" w14:textId="77777777" w:rsidTr="0016027A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1CB10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E7EEB1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55BCD9E3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FFAE49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A36D15" w:rsidRPr="00AE7F1C" w14:paraId="2792A084" w14:textId="77777777" w:rsidTr="0016027A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D3471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ณ</w:t>
            </w:r>
            <w:r w:rsidRPr="00AE7F1C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AE7F1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เวลาใดเวลาหนึ่ง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91AE8A" w14:textId="1EBE2706" w:rsidR="00A36D15" w:rsidRPr="00AE7F1C" w:rsidRDefault="003F6926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F69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488</w:t>
            </w:r>
          </w:p>
        </w:tc>
        <w:tc>
          <w:tcPr>
            <w:tcW w:w="270" w:type="dxa"/>
            <w:shd w:val="clear" w:color="auto" w:fill="auto"/>
          </w:tcPr>
          <w:p w14:paraId="3EE1B5A8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02B97B" w14:textId="1A18CA99" w:rsidR="00A36D15" w:rsidRPr="00AE7F1C" w:rsidRDefault="003F6926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F69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473</w:t>
            </w:r>
          </w:p>
        </w:tc>
      </w:tr>
      <w:tr w:rsidR="00A36D15" w:rsidRPr="00AE7F1C" w14:paraId="0B0D2DFB" w14:textId="77777777" w:rsidTr="0016027A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4B31B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7F3C3" w14:textId="39859766" w:rsidR="00A36D15" w:rsidRPr="00AE7F1C" w:rsidRDefault="003F6926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F69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429</w:t>
            </w:r>
          </w:p>
        </w:tc>
        <w:tc>
          <w:tcPr>
            <w:tcW w:w="270" w:type="dxa"/>
            <w:shd w:val="clear" w:color="auto" w:fill="auto"/>
          </w:tcPr>
          <w:p w14:paraId="2C4F81B1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F34E7" w14:textId="15DDF06F" w:rsidR="00A36D15" w:rsidRPr="00AE7F1C" w:rsidRDefault="003F6926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F69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685</w:t>
            </w:r>
          </w:p>
        </w:tc>
      </w:tr>
      <w:tr w:rsidR="00A36D15" w:rsidRPr="00AE7F1C" w14:paraId="762D16B3" w14:textId="77777777" w:rsidTr="0016027A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9A22C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BF227F" w14:textId="1433F2FB" w:rsidR="00A36D15" w:rsidRPr="00AE7F1C" w:rsidRDefault="003F6926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3F692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917</w:t>
            </w:r>
          </w:p>
        </w:tc>
        <w:tc>
          <w:tcPr>
            <w:tcW w:w="270" w:type="dxa"/>
            <w:shd w:val="clear" w:color="auto" w:fill="auto"/>
          </w:tcPr>
          <w:p w14:paraId="589B66A5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BDBDF4" w14:textId="67E5387C" w:rsidR="00A36D15" w:rsidRPr="00AE7F1C" w:rsidRDefault="003F6926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3F692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  <w:r w:rsidR="00A36D15" w:rsidRPr="00AE7F1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3F692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158</w:t>
            </w:r>
          </w:p>
        </w:tc>
      </w:tr>
      <w:tr w:rsidR="00A36D15" w:rsidRPr="00AE7F1C" w14:paraId="0478DF0F" w14:textId="77777777" w:rsidTr="0016027A">
        <w:trPr>
          <w:trHeight w:val="53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CC1CC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3370D2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C7C0D98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2249DF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A36D15" w:rsidRPr="00AE7F1C" w14:paraId="62D2FA05" w14:textId="77777777" w:rsidTr="0016027A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1FD6B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4933C9D6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A36D15" w:rsidRPr="00AE7F1C" w14:paraId="3FED093C" w14:textId="77777777" w:rsidTr="0016027A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E8581" w14:textId="40CEFEDE" w:rsidR="00A36D15" w:rsidRPr="00651C0B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val="en-GB" w:eastAsia="zh-CN"/>
              </w:rPr>
            </w:pPr>
            <w:r w:rsidRPr="00651C0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สำหรับงวดหกเดือนสิ้นสุดวันที่</w:t>
            </w:r>
            <w:r w:rsidRPr="00651C0B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3F6926" w:rsidRPr="003F6926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30</w:t>
            </w:r>
            <w:r w:rsidRPr="00651C0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7E49116" w14:textId="676B39D1" w:rsidR="00A36D15" w:rsidRPr="00AE7F1C" w:rsidRDefault="003F6926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3F69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69ED00E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A0ABD6" w14:textId="6EDEEE37" w:rsidR="00A36D15" w:rsidRPr="00AE7F1C" w:rsidRDefault="003F6926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F69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2564</w:t>
            </w:r>
          </w:p>
        </w:tc>
      </w:tr>
      <w:tr w:rsidR="00A36D15" w:rsidRPr="00AE7F1C" w14:paraId="3F8434DC" w14:textId="77777777" w:rsidTr="0016027A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80A22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14F96AD5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AE7F1C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AE7F1C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A36D15" w:rsidRPr="00AE7F1C" w14:paraId="16859E05" w14:textId="77777777" w:rsidTr="0016027A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CC0B3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การจำแนกรายได้</w:t>
            </w: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0EA978A2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</w:tr>
      <w:tr w:rsidR="00A36D15" w:rsidRPr="00AE7F1C" w14:paraId="35E2E22D" w14:textId="77777777" w:rsidTr="0016027A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BDE04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50FBC6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ED796E0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C3CED7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A36D15" w:rsidRPr="00AE7F1C" w14:paraId="347C4840" w14:textId="77777777" w:rsidTr="0016027A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BAA8B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69A7A4D" w14:textId="3827DDEC" w:rsidR="00A36D15" w:rsidRPr="00AE7F1C" w:rsidRDefault="003F6926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F69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693</w:t>
            </w:r>
          </w:p>
        </w:tc>
        <w:tc>
          <w:tcPr>
            <w:tcW w:w="270" w:type="dxa"/>
            <w:shd w:val="clear" w:color="auto" w:fill="auto"/>
          </w:tcPr>
          <w:p w14:paraId="2F52B3B7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C541DC" w14:textId="3473F3A0" w:rsidR="00A36D15" w:rsidRPr="00AE7F1C" w:rsidRDefault="003F6926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F69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542</w:t>
            </w:r>
          </w:p>
        </w:tc>
      </w:tr>
      <w:tr w:rsidR="00A36D15" w:rsidRPr="00AE7F1C" w14:paraId="44231D5D" w14:textId="77777777" w:rsidTr="0016027A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C82FD" w14:textId="105857E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อุปกรณ์เทคโนโลยี</w:t>
            </w:r>
            <w:r w:rsidR="002E3BC9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และอื่น 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269DF2D" w14:textId="6A891979" w:rsidR="00A36D15" w:rsidRPr="00AE7F1C" w:rsidRDefault="003F6926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F69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62A3B52F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6AC562" w14:textId="0463D245" w:rsidR="00A36D15" w:rsidRPr="00AE7F1C" w:rsidRDefault="003F6926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F69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150</w:t>
            </w:r>
          </w:p>
        </w:tc>
      </w:tr>
      <w:tr w:rsidR="00A36D15" w:rsidRPr="00AE7F1C" w14:paraId="6AAB7CD6" w14:textId="77777777" w:rsidTr="0016027A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A4DAF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งานโครงการ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F2DE54" w14:textId="0A71CE28" w:rsidR="00A36D15" w:rsidRPr="00AE7F1C" w:rsidRDefault="003F6926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F69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669</w:t>
            </w:r>
          </w:p>
        </w:tc>
        <w:tc>
          <w:tcPr>
            <w:tcW w:w="270" w:type="dxa"/>
            <w:shd w:val="clear" w:color="auto" w:fill="auto"/>
          </w:tcPr>
          <w:p w14:paraId="2F483FB7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C12B6C" w14:textId="2494654B" w:rsidR="00A36D15" w:rsidRPr="00AE7F1C" w:rsidRDefault="003F6926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F69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934</w:t>
            </w:r>
          </w:p>
        </w:tc>
      </w:tr>
      <w:tr w:rsidR="00A36D15" w:rsidRPr="00AE7F1C" w14:paraId="03A5E3D5" w14:textId="77777777" w:rsidTr="0016027A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11D32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เงินปันผลรับ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29F6E3" w14:textId="30776965" w:rsidR="00A36D15" w:rsidRPr="00AE7F1C" w:rsidRDefault="003F6926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F69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352</w:t>
            </w:r>
          </w:p>
        </w:tc>
        <w:tc>
          <w:tcPr>
            <w:tcW w:w="270" w:type="dxa"/>
            <w:shd w:val="clear" w:color="auto" w:fill="auto"/>
          </w:tcPr>
          <w:p w14:paraId="06F10F47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E3BBBB" w14:textId="4891D132" w:rsidR="00A36D15" w:rsidRPr="00AE7F1C" w:rsidRDefault="003F6926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F69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230</w:t>
            </w:r>
          </w:p>
        </w:tc>
      </w:tr>
      <w:tr w:rsidR="00A36D15" w:rsidRPr="00AE7F1C" w14:paraId="4A893B05" w14:textId="77777777" w:rsidTr="0016027A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20F44" w14:textId="1DD87631" w:rsidR="00A36D15" w:rsidRPr="00AE7F1C" w:rsidRDefault="002E3BC9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บริการ</w:t>
            </w:r>
            <w:r w:rsidR="00A36D15" w:rsidRPr="00AE7F1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04F9C" w14:textId="3669B6B0" w:rsidR="00A36D15" w:rsidRPr="00AE7F1C" w:rsidRDefault="003F6926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F69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168</w:t>
            </w:r>
          </w:p>
        </w:tc>
        <w:tc>
          <w:tcPr>
            <w:tcW w:w="270" w:type="dxa"/>
            <w:shd w:val="clear" w:color="auto" w:fill="auto"/>
          </w:tcPr>
          <w:p w14:paraId="45EAFE72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02F08" w14:textId="25345B89" w:rsidR="00A36D15" w:rsidRPr="00AE7F1C" w:rsidRDefault="003F6926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F69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152</w:t>
            </w:r>
          </w:p>
        </w:tc>
      </w:tr>
      <w:tr w:rsidR="00A36D15" w:rsidRPr="00AE7F1C" w14:paraId="15D7BEC7" w14:textId="77777777" w:rsidTr="0016027A">
        <w:trPr>
          <w:trHeight w:val="375"/>
        </w:trPr>
        <w:tc>
          <w:tcPr>
            <w:tcW w:w="5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A04FD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8E0D0A" w14:textId="255DA78D" w:rsidR="00A36D15" w:rsidRPr="00AE7F1C" w:rsidRDefault="003F6926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3F692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  <w:r w:rsidR="005D3F20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3F692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893</w:t>
            </w:r>
          </w:p>
        </w:tc>
        <w:tc>
          <w:tcPr>
            <w:tcW w:w="270" w:type="dxa"/>
            <w:shd w:val="clear" w:color="auto" w:fill="auto"/>
          </w:tcPr>
          <w:p w14:paraId="3A971C23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1F4CF2" w14:textId="749BF76D" w:rsidR="00A36D15" w:rsidRPr="00AE7F1C" w:rsidRDefault="003F6926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3F692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2</w:t>
            </w:r>
            <w:r w:rsidR="00A36D15" w:rsidRPr="00AE7F1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3F692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008</w:t>
            </w:r>
          </w:p>
        </w:tc>
      </w:tr>
      <w:tr w:rsidR="00A36D15" w:rsidRPr="00AE7F1C" w14:paraId="37710B49" w14:textId="77777777" w:rsidTr="0016027A">
        <w:trPr>
          <w:trHeight w:val="43"/>
        </w:trPr>
        <w:tc>
          <w:tcPr>
            <w:tcW w:w="5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E8A20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C59915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F8EA1F4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E7FA10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A36D15" w:rsidRPr="00AE7F1C" w14:paraId="168DB991" w14:textId="77777777" w:rsidTr="0016027A">
        <w:trPr>
          <w:trHeight w:val="43"/>
        </w:trPr>
        <w:tc>
          <w:tcPr>
            <w:tcW w:w="5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CAB056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8DB8B4A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97B6AA1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B666AC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A36D15" w:rsidRPr="00AE7F1C" w14:paraId="45E63FA0" w14:textId="77777777" w:rsidTr="0016027A">
        <w:trPr>
          <w:trHeight w:val="43"/>
        </w:trPr>
        <w:tc>
          <w:tcPr>
            <w:tcW w:w="58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14A46D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0F4BEA3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84279A2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4136F6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A36D15" w:rsidRPr="00AE7F1C" w14:paraId="26267E05" w14:textId="77777777" w:rsidTr="0016027A">
        <w:trPr>
          <w:trHeight w:val="43"/>
        </w:trPr>
        <w:tc>
          <w:tcPr>
            <w:tcW w:w="5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3C92C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0E973FA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713133E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D5E7B3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A36D15" w:rsidRPr="00AE7F1C" w14:paraId="5DB58CFB" w14:textId="77777777" w:rsidTr="0016027A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D3DF0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4FFDFBE6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A36D15" w:rsidRPr="00AE7F1C" w14:paraId="556FE6CA" w14:textId="77777777" w:rsidTr="0016027A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E5EA4" w14:textId="48F2BB62" w:rsidR="00A36D15" w:rsidRPr="002776C1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val="en-GB" w:eastAsia="zh-CN"/>
              </w:rPr>
            </w:pPr>
            <w:r w:rsidRPr="002776C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สำหรับงวดหกเดือนสิ้นสุดวันที่</w:t>
            </w:r>
            <w:r w:rsidRPr="002776C1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3F6926" w:rsidRPr="003F6926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30</w:t>
            </w:r>
            <w:r w:rsidRPr="002776C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 มิถุนายน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B16ACF" w14:textId="6A116C7A" w:rsidR="00A36D15" w:rsidRPr="00AE7F1C" w:rsidRDefault="003F6926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3F69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05B47A4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D81A26" w14:textId="528F3ABD" w:rsidR="00A36D15" w:rsidRPr="00AE7F1C" w:rsidRDefault="003F6926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F69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2564</w:t>
            </w:r>
          </w:p>
        </w:tc>
      </w:tr>
      <w:tr w:rsidR="00A36D15" w:rsidRPr="00AE7F1C" w14:paraId="5C9989FA" w14:textId="77777777" w:rsidTr="0016027A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5BC0F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2E3C5BC6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AE7F1C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AE7F1C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A36D15" w:rsidRPr="00AE7F1C" w14:paraId="4A2BB8DB" w14:textId="77777777" w:rsidTr="0016027A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F2DDD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9F3C4B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0D8EE40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38E165" w14:textId="77777777" w:rsidR="00A36D15" w:rsidRPr="00AE7F1C" w:rsidRDefault="00A36D15" w:rsidP="00A3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66270A" w:rsidRPr="00AE7F1C" w14:paraId="3AEE3DC1" w14:textId="77777777" w:rsidTr="0016027A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F893F" w14:textId="77777777" w:rsidR="0066270A" w:rsidRPr="00AE7F1C" w:rsidRDefault="0066270A" w:rsidP="00662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ณ</w:t>
            </w:r>
            <w:r w:rsidRPr="00AE7F1C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AE7F1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เวลาใดเวลาหนึ่ง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20E7A4" w14:textId="10803EE9" w:rsidR="0066270A" w:rsidRPr="00AE7F1C" w:rsidRDefault="003F6926" w:rsidP="00662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F69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442DA1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3F69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069</w:t>
            </w:r>
          </w:p>
        </w:tc>
        <w:tc>
          <w:tcPr>
            <w:tcW w:w="270" w:type="dxa"/>
            <w:shd w:val="clear" w:color="auto" w:fill="auto"/>
          </w:tcPr>
          <w:p w14:paraId="1F63496F" w14:textId="77777777" w:rsidR="0066270A" w:rsidRPr="00AE7F1C" w:rsidRDefault="0066270A" w:rsidP="00662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04EC69" w14:textId="6F76DFE2" w:rsidR="0066270A" w:rsidRPr="00AE7F1C" w:rsidRDefault="003F6926" w:rsidP="00662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F69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951</w:t>
            </w:r>
          </w:p>
        </w:tc>
      </w:tr>
      <w:tr w:rsidR="0066270A" w:rsidRPr="00AE7F1C" w14:paraId="49A05A90" w14:textId="77777777" w:rsidTr="0016027A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3E523" w14:textId="77777777" w:rsidR="0066270A" w:rsidRPr="00AE7F1C" w:rsidRDefault="0066270A" w:rsidP="00662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A4941" w14:textId="4802CB1B" w:rsidR="0066270A" w:rsidRPr="00AE7F1C" w:rsidRDefault="003F6926" w:rsidP="00662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F69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824</w:t>
            </w:r>
          </w:p>
        </w:tc>
        <w:tc>
          <w:tcPr>
            <w:tcW w:w="270" w:type="dxa"/>
            <w:shd w:val="clear" w:color="auto" w:fill="auto"/>
          </w:tcPr>
          <w:p w14:paraId="15191EC7" w14:textId="77777777" w:rsidR="0066270A" w:rsidRPr="00AE7F1C" w:rsidRDefault="0066270A" w:rsidP="00662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E7BCD" w14:textId="765676C8" w:rsidR="0066270A" w:rsidRPr="00AE7F1C" w:rsidRDefault="003F6926" w:rsidP="00662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F69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66270A" w:rsidRPr="00AE7F1C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,</w:t>
            </w:r>
            <w:r w:rsidRPr="003F6926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057</w:t>
            </w:r>
          </w:p>
        </w:tc>
      </w:tr>
      <w:tr w:rsidR="0066270A" w:rsidRPr="00AE7F1C" w14:paraId="39AD3F8A" w14:textId="77777777" w:rsidTr="0016027A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F2027" w14:textId="77777777" w:rsidR="0066270A" w:rsidRPr="00AE7F1C" w:rsidRDefault="0066270A" w:rsidP="00662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AE7F1C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4149D6" w14:textId="148A676F" w:rsidR="0066270A" w:rsidRPr="00AE7F1C" w:rsidRDefault="003F6926" w:rsidP="00662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3F692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</w:t>
            </w:r>
            <w:r w:rsidR="00442DA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3F692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893</w:t>
            </w:r>
          </w:p>
        </w:tc>
        <w:tc>
          <w:tcPr>
            <w:tcW w:w="270" w:type="dxa"/>
            <w:shd w:val="clear" w:color="auto" w:fill="auto"/>
          </w:tcPr>
          <w:p w14:paraId="65BA967E" w14:textId="77777777" w:rsidR="0066270A" w:rsidRPr="00AE7F1C" w:rsidRDefault="0066270A" w:rsidP="00662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2C545D" w14:textId="6F6A1B86" w:rsidR="0066270A" w:rsidRPr="00AE7F1C" w:rsidRDefault="003F6926" w:rsidP="00662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3F692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2</w:t>
            </w:r>
            <w:r w:rsidR="00D61A2F" w:rsidRPr="00AE7F1C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,</w:t>
            </w:r>
            <w:r w:rsidRPr="003F6926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008</w:t>
            </w:r>
          </w:p>
        </w:tc>
      </w:tr>
    </w:tbl>
    <w:p w14:paraId="7280CAF2" w14:textId="591D6EEC" w:rsidR="00541047" w:rsidRPr="007615F2" w:rsidRDefault="00541047" w:rsidP="004522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475F0FA" w14:textId="3CC1C8E1" w:rsidR="00080C75" w:rsidRPr="00961692" w:rsidRDefault="00961692" w:rsidP="00080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  <w:r w:rsidRPr="00961692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การกระทบยอดรายได้</w:t>
      </w:r>
      <w:r w:rsidRPr="00961692"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  <w:t xml:space="preserve"> </w:t>
      </w:r>
      <w:r w:rsidRPr="00961692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กำไรหรือขาดทุน</w:t>
      </w:r>
      <w:r w:rsidRPr="00961692"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  <w:t xml:space="preserve"> </w:t>
      </w:r>
      <w:r w:rsidRPr="00961692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สินทรัพย์และหนี้สินและรายการที่มีสาระสำคัญของส่วนงานที่รายงาน</w:t>
      </w:r>
    </w:p>
    <w:p w14:paraId="6579B266" w14:textId="5E5DB35B" w:rsidR="00BA6BB0" w:rsidRDefault="00BA6BB0" w:rsidP="00BA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1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0"/>
        <w:gridCol w:w="984"/>
        <w:gridCol w:w="255"/>
        <w:gridCol w:w="984"/>
        <w:gridCol w:w="255"/>
        <w:gridCol w:w="984"/>
        <w:gridCol w:w="261"/>
        <w:gridCol w:w="984"/>
      </w:tblGrid>
      <w:tr w:rsidR="0066270A" w:rsidRPr="00AE7F1C" w14:paraId="7A70C74E" w14:textId="77777777" w:rsidTr="0016027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3FB84F9" w14:textId="77777777" w:rsidR="0066270A" w:rsidRPr="00AE7F1C" w:rsidRDefault="0066270A" w:rsidP="0016027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70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3291754" w14:textId="77777777" w:rsidR="0066270A" w:rsidRPr="00AE7F1C" w:rsidRDefault="0066270A" w:rsidP="0016027A">
            <w:pPr>
              <w:tabs>
                <w:tab w:val="clear" w:pos="680"/>
                <w:tab w:val="left" w:pos="540"/>
              </w:tabs>
              <w:ind w:right="8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6270A" w:rsidRPr="00AE7F1C" w14:paraId="56841F92" w14:textId="77777777" w:rsidTr="0016027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39AFAB7" w14:textId="77777777" w:rsidR="0066270A" w:rsidRPr="00AE7F1C" w:rsidRDefault="0066270A" w:rsidP="0016027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911039" w14:textId="77777777" w:rsidR="0066270A" w:rsidRPr="00AE7F1C" w:rsidRDefault="0066270A" w:rsidP="0016027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728616F" w14:textId="77777777" w:rsidR="0066270A" w:rsidRPr="00AE7F1C" w:rsidRDefault="0066270A" w:rsidP="0016027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332E8337" w14:textId="77777777" w:rsidR="0066270A" w:rsidRPr="00AE7F1C" w:rsidRDefault="0066270A" w:rsidP="0016027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6CAF0C" w14:textId="77777777" w:rsidR="0066270A" w:rsidRPr="00AE7F1C" w:rsidRDefault="0066270A" w:rsidP="0016027A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กำไรก่อนต้นทุนทางการเงินและภาษีเงินได้</w:t>
            </w:r>
          </w:p>
        </w:tc>
      </w:tr>
      <w:tr w:rsidR="0066270A" w:rsidRPr="00AE7F1C" w14:paraId="4416173A" w14:textId="77777777" w:rsidTr="0016027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5BC176E" w14:textId="6C1BBB06" w:rsidR="0066270A" w:rsidRPr="00AE7F1C" w:rsidRDefault="0066270A" w:rsidP="0016027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AE7F1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3F6926" w:rsidRPr="003F692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AE7F1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AE7F1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BDBA650" w14:textId="09E94458" w:rsidR="0066270A" w:rsidRPr="00AE7F1C" w:rsidRDefault="003F6926" w:rsidP="0016027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92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4880C3F" w14:textId="77777777" w:rsidR="0066270A" w:rsidRPr="00AE7F1C" w:rsidRDefault="0066270A" w:rsidP="0016027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24ACE24" w14:textId="06C85FA2" w:rsidR="0066270A" w:rsidRPr="00AE7F1C" w:rsidRDefault="003F6926" w:rsidP="0016027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92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AD2FB4B" w14:textId="77777777" w:rsidR="0066270A" w:rsidRPr="00AE7F1C" w:rsidRDefault="0066270A" w:rsidP="0016027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AFF3945" w14:textId="16CC34AF" w:rsidR="0066270A" w:rsidRPr="00AE7F1C" w:rsidRDefault="003F6926" w:rsidP="0016027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92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C4501C8" w14:textId="77777777" w:rsidR="0066270A" w:rsidRPr="00AE7F1C" w:rsidRDefault="0066270A" w:rsidP="0016027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E6216EB" w14:textId="3375D8C4" w:rsidR="0066270A" w:rsidRPr="00AE7F1C" w:rsidRDefault="003F6926" w:rsidP="0016027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92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6270A" w:rsidRPr="00AE7F1C" w14:paraId="35721122" w14:textId="77777777" w:rsidTr="0016027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E85EE9A" w14:textId="77777777" w:rsidR="0066270A" w:rsidRPr="00AE7F1C" w:rsidRDefault="0066270A" w:rsidP="0016027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0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31F5E51" w14:textId="77777777" w:rsidR="0066270A" w:rsidRPr="00AE7F1C" w:rsidRDefault="0066270A" w:rsidP="0016027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26D8A" w:rsidRPr="00AE7F1C" w14:paraId="0469A4E5" w14:textId="77777777" w:rsidTr="0016027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818AB" w14:textId="77777777" w:rsidR="00826D8A" w:rsidRPr="00AE7F1C" w:rsidRDefault="00826D8A" w:rsidP="00826D8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5A757B9" w14:textId="51CC1CEE" w:rsidR="00826D8A" w:rsidRPr="00AE7F1C" w:rsidRDefault="003F6926" w:rsidP="00367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3F6926">
              <w:rPr>
                <w:rFonts w:ascii="Angsana New" w:hAnsi="Angsana New"/>
                <w:sz w:val="30"/>
                <w:szCs w:val="30"/>
              </w:rPr>
              <w:t>3</w:t>
            </w:r>
            <w:r w:rsidR="00442DA1">
              <w:rPr>
                <w:rFonts w:ascii="Angsana New" w:hAnsi="Angsana New"/>
                <w:sz w:val="30"/>
                <w:szCs w:val="30"/>
              </w:rPr>
              <w:t>,</w:t>
            </w:r>
            <w:r w:rsidRPr="003F6926">
              <w:rPr>
                <w:rFonts w:ascii="Angsana New" w:hAnsi="Angsana New"/>
                <w:sz w:val="30"/>
                <w:szCs w:val="30"/>
              </w:rPr>
              <w:t>178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FDD3AEF" w14:textId="77777777" w:rsidR="00826D8A" w:rsidRPr="00AE7F1C" w:rsidRDefault="00826D8A" w:rsidP="00826D8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52ABDDC" w14:textId="7B183CBF" w:rsidR="00826D8A" w:rsidRPr="00AE7F1C" w:rsidRDefault="003F6926" w:rsidP="00367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F6926">
              <w:rPr>
                <w:rFonts w:ascii="Angsana New" w:hAnsi="Angsana New"/>
                <w:sz w:val="30"/>
                <w:szCs w:val="30"/>
              </w:rPr>
              <w:t>2</w:t>
            </w:r>
            <w:r w:rsidR="00826D8A" w:rsidRPr="00AE7F1C">
              <w:rPr>
                <w:rFonts w:ascii="Angsana New" w:hAnsi="Angsana New"/>
                <w:sz w:val="30"/>
                <w:szCs w:val="30"/>
              </w:rPr>
              <w:t>,</w:t>
            </w:r>
            <w:r w:rsidRPr="003F6926">
              <w:rPr>
                <w:rFonts w:ascii="Angsana New" w:hAnsi="Angsana New"/>
                <w:sz w:val="30"/>
                <w:szCs w:val="30"/>
              </w:rPr>
              <w:t>986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2955C" w14:textId="77777777" w:rsidR="00826D8A" w:rsidRPr="00AE7F1C" w:rsidRDefault="00826D8A" w:rsidP="00826D8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8CE9A" w14:textId="69C9297D" w:rsidR="00826D8A" w:rsidRPr="00AE7F1C" w:rsidRDefault="003F6926" w:rsidP="00367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F6926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ABE2B" w14:textId="77777777" w:rsidR="00826D8A" w:rsidRPr="00AE7F1C" w:rsidRDefault="00826D8A" w:rsidP="00826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E3165" w14:textId="76D01EC6" w:rsidR="00826D8A" w:rsidRPr="00AE7F1C" w:rsidRDefault="003F6926" w:rsidP="00826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3F6926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826D8A" w:rsidRPr="00AE7F1C" w14:paraId="3D6CE79B" w14:textId="77777777" w:rsidTr="0016027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3E79751" w14:textId="77777777" w:rsidR="00826D8A" w:rsidRPr="00AE7F1C" w:rsidRDefault="00826D8A" w:rsidP="00826D8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6A4EC1F" w14:textId="74F07DE5" w:rsidR="00826D8A" w:rsidRPr="00AE7F1C" w:rsidRDefault="00442DA1" w:rsidP="00826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F6926" w:rsidRPr="003F6926">
              <w:rPr>
                <w:rFonts w:ascii="Angsana New" w:hAnsi="Angsana New"/>
                <w:sz w:val="30"/>
                <w:szCs w:val="30"/>
              </w:rPr>
              <w:t>117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003381B" w14:textId="77777777" w:rsidR="00826D8A" w:rsidRPr="00AE7F1C" w:rsidRDefault="00826D8A" w:rsidP="00826D8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68C2B4A" w14:textId="28239E44" w:rsidR="00826D8A" w:rsidRPr="00AE7F1C" w:rsidRDefault="00826D8A" w:rsidP="00826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(</w:t>
            </w:r>
            <w:r w:rsidR="003F6926" w:rsidRPr="003F6926">
              <w:rPr>
                <w:rFonts w:ascii="Angsana New" w:hAnsi="Angsana New"/>
                <w:sz w:val="30"/>
                <w:szCs w:val="30"/>
              </w:rPr>
              <w:t>125</w:t>
            </w:r>
            <w:r w:rsidRPr="00AE7F1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5A659AA9" w14:textId="77777777" w:rsidR="00826D8A" w:rsidRPr="00AE7F1C" w:rsidRDefault="00826D8A" w:rsidP="00826D8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B2B00" w14:textId="3D58CA1F" w:rsidR="00826D8A" w:rsidRPr="00AE7F1C" w:rsidRDefault="00442DA1" w:rsidP="00826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F6926" w:rsidRPr="003F6926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6DD5E2B" w14:textId="77777777" w:rsidR="00826D8A" w:rsidRPr="00AE7F1C" w:rsidRDefault="00826D8A" w:rsidP="00826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724FD0" w14:textId="7888A3D2" w:rsidR="00826D8A" w:rsidRPr="00AE7F1C" w:rsidRDefault="00826D8A" w:rsidP="00826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(</w:t>
            </w:r>
            <w:r w:rsidR="003F6926" w:rsidRPr="003F6926">
              <w:rPr>
                <w:rFonts w:ascii="Angsana New" w:hAnsi="Angsana New"/>
                <w:sz w:val="30"/>
                <w:szCs w:val="30"/>
              </w:rPr>
              <w:t>4</w:t>
            </w:r>
            <w:r w:rsidRPr="00AE7F1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26D8A" w:rsidRPr="00AE7F1C" w14:paraId="39A4A047" w14:textId="77777777" w:rsidTr="0016027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5FE07B1" w14:textId="77777777" w:rsidR="00826D8A" w:rsidRPr="00AE7F1C" w:rsidRDefault="00826D8A" w:rsidP="00826D8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D79D7BC" w14:textId="77777777" w:rsidR="00826D8A" w:rsidRPr="00AE7F1C" w:rsidRDefault="00826D8A" w:rsidP="00826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5656173F" w14:textId="77777777" w:rsidR="00826D8A" w:rsidRPr="00AE7F1C" w:rsidRDefault="00826D8A" w:rsidP="00826D8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FC69E75" w14:textId="77777777" w:rsidR="00826D8A" w:rsidRPr="00AE7F1C" w:rsidRDefault="00826D8A" w:rsidP="00826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1B9CEC9" w14:textId="77777777" w:rsidR="00826D8A" w:rsidRPr="00AE7F1C" w:rsidRDefault="00826D8A" w:rsidP="00826D8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EDE86" w14:textId="77777777" w:rsidR="00826D8A" w:rsidRPr="00AE7F1C" w:rsidRDefault="00826D8A" w:rsidP="00826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6EB6490" w14:textId="77777777" w:rsidR="00826D8A" w:rsidRPr="00AE7F1C" w:rsidRDefault="00826D8A" w:rsidP="00826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7DD6C2" w14:textId="77777777" w:rsidR="00826D8A" w:rsidRPr="00AE7F1C" w:rsidRDefault="00826D8A" w:rsidP="00826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6D8A" w:rsidRPr="00AE7F1C" w14:paraId="168F69ED" w14:textId="77777777" w:rsidTr="0016027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BA5886D" w14:textId="77777777" w:rsidR="00826D8A" w:rsidRPr="00AE7F1C" w:rsidRDefault="00826D8A" w:rsidP="00826D8A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กำไรจากการปรับมูลค่ายุติธรรม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86FA620" w14:textId="1C0C46EA" w:rsidR="00826D8A" w:rsidRPr="00AE7F1C" w:rsidRDefault="00442DA1" w:rsidP="00826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E44DC17" w14:textId="77777777" w:rsidR="00826D8A" w:rsidRPr="00AE7F1C" w:rsidRDefault="00826D8A" w:rsidP="00826D8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2BC1642" w14:textId="2288D77D" w:rsidR="00826D8A" w:rsidRPr="00AE7F1C" w:rsidRDefault="00826D8A" w:rsidP="00826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4AE826D" w14:textId="77777777" w:rsidR="00826D8A" w:rsidRPr="00AE7F1C" w:rsidRDefault="00826D8A" w:rsidP="00826D8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E35AA" w14:textId="40EB03BB" w:rsidR="00826D8A" w:rsidRPr="00AE7F1C" w:rsidRDefault="00442DA1" w:rsidP="00442D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2ED8FB8" w14:textId="77777777" w:rsidR="00826D8A" w:rsidRPr="00AE7F1C" w:rsidRDefault="00826D8A" w:rsidP="00826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F4FA6" w14:textId="5DFDD1E6" w:rsidR="00826D8A" w:rsidRPr="00AE7F1C" w:rsidRDefault="00826D8A" w:rsidP="00826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(</w:t>
            </w:r>
            <w:r w:rsidR="003F6926" w:rsidRPr="003F6926">
              <w:rPr>
                <w:rFonts w:ascii="Angsana New" w:hAnsi="Angsana New"/>
                <w:sz w:val="30"/>
                <w:szCs w:val="30"/>
              </w:rPr>
              <w:t>2</w:t>
            </w:r>
            <w:r w:rsidRPr="00AE7F1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26D8A" w:rsidRPr="00AE7F1C" w14:paraId="7AEFF2F3" w14:textId="77777777" w:rsidTr="0016027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6DF5BAD" w14:textId="77777777" w:rsidR="00826D8A" w:rsidRPr="00AE7F1C" w:rsidRDefault="00826D8A" w:rsidP="00826D8A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1CCC6A1" w14:textId="0BBD2460" w:rsidR="00826D8A" w:rsidRPr="00AE7F1C" w:rsidRDefault="003F6926" w:rsidP="00826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F6926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7ECCC9A" w14:textId="77777777" w:rsidR="00826D8A" w:rsidRPr="00AE7F1C" w:rsidRDefault="00826D8A" w:rsidP="00826D8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272200A" w14:textId="0A1E9548" w:rsidR="00826D8A" w:rsidRPr="00AE7F1C" w:rsidRDefault="003F6926" w:rsidP="00826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F6926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F43EF47" w14:textId="77777777" w:rsidR="00826D8A" w:rsidRPr="00AE7F1C" w:rsidRDefault="00826D8A" w:rsidP="00826D8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F7A37" w14:textId="3297D5DB" w:rsidR="00826D8A" w:rsidRPr="00AE7F1C" w:rsidRDefault="003F6926" w:rsidP="00826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F6926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A4080E5" w14:textId="77777777" w:rsidR="00826D8A" w:rsidRPr="00AE7F1C" w:rsidRDefault="00826D8A" w:rsidP="00826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DC733" w14:textId="22A0E31C" w:rsidR="00826D8A" w:rsidRPr="00AE7F1C" w:rsidRDefault="003F6926" w:rsidP="00367C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3F6926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826D8A" w:rsidRPr="00AE7F1C" w14:paraId="73886384" w14:textId="77777777" w:rsidTr="0016027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2484531" w14:textId="77777777" w:rsidR="00826D8A" w:rsidRPr="00AE7F1C" w:rsidRDefault="00826D8A" w:rsidP="00826D8A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9935ED1" w14:textId="51C9A2A3" w:rsidR="00826D8A" w:rsidRPr="00AE7F1C" w:rsidRDefault="00442DA1" w:rsidP="00826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75A92E9F" w14:textId="77777777" w:rsidR="00826D8A" w:rsidRPr="00AE7F1C" w:rsidRDefault="00826D8A" w:rsidP="00826D8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66E7A87" w14:textId="06F52316" w:rsidR="00826D8A" w:rsidRPr="00AE7F1C" w:rsidRDefault="00826D8A" w:rsidP="00826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75F751F" w14:textId="77777777" w:rsidR="00826D8A" w:rsidRPr="00AE7F1C" w:rsidRDefault="00826D8A" w:rsidP="00826D8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1CE546" w14:textId="1D499AE6" w:rsidR="00826D8A" w:rsidRPr="00AE7F1C" w:rsidRDefault="00CB0B0C" w:rsidP="00826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F6926" w:rsidRPr="003F6926">
              <w:rPr>
                <w:rFonts w:ascii="Angsana New" w:hAnsi="Angsana New"/>
                <w:sz w:val="30"/>
                <w:szCs w:val="30"/>
              </w:rPr>
              <w:t>89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394A56B" w14:textId="77777777" w:rsidR="00826D8A" w:rsidRPr="00AE7F1C" w:rsidRDefault="00826D8A" w:rsidP="00826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ABE6E" w14:textId="1E376B6E" w:rsidR="00826D8A" w:rsidRPr="00AE7F1C" w:rsidRDefault="00826D8A" w:rsidP="00826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(</w:t>
            </w:r>
            <w:r w:rsidR="003F6926" w:rsidRPr="003F6926">
              <w:rPr>
                <w:rFonts w:ascii="Angsana New" w:hAnsi="Angsana New"/>
                <w:sz w:val="30"/>
                <w:szCs w:val="30"/>
              </w:rPr>
              <w:t>70</w:t>
            </w:r>
            <w:r w:rsidRPr="00AE7F1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3341D" w:rsidRPr="00AE7F1C" w14:paraId="1905A819" w14:textId="77777777" w:rsidTr="0016027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D9606F5" w14:textId="015AA047" w:rsidR="0093341D" w:rsidRPr="00AE7F1C" w:rsidRDefault="00D177EB" w:rsidP="0093341D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="001428E5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93341D">
              <w:rPr>
                <w:rFonts w:ascii="Angsana New" w:hAnsi="Angsana New" w:hint="cs"/>
                <w:sz w:val="30"/>
                <w:szCs w:val="30"/>
                <w:cs/>
              </w:rPr>
              <w:t>จากการด้อยค่า</w:t>
            </w:r>
            <w:r w:rsidR="001428E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1428E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93341D">
              <w:rPr>
                <w:rFonts w:ascii="Angsana New" w:hAnsi="Angsana New" w:hint="cs"/>
                <w:sz w:val="30"/>
                <w:szCs w:val="30"/>
                <w:cs/>
              </w:rPr>
              <w:t xml:space="preserve">ซึ่งเป็นไปตาม </w:t>
            </w:r>
            <w:r w:rsidR="0093341D">
              <w:rPr>
                <w:rFonts w:ascii="Angsana New" w:hAnsi="Angsana New"/>
                <w:sz w:val="30"/>
                <w:szCs w:val="30"/>
              </w:rPr>
              <w:t xml:space="preserve">TFRS </w:t>
            </w:r>
            <w:r w:rsidR="003F6926" w:rsidRPr="003F692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D4AE9DC" w14:textId="77777777" w:rsidR="00132617" w:rsidRDefault="00132617" w:rsidP="00933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F95A48A" w14:textId="6C705A73" w:rsidR="0093341D" w:rsidRDefault="0093341D" w:rsidP="00933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5AD64388" w14:textId="77777777" w:rsidR="0093341D" w:rsidRPr="00AE7F1C" w:rsidRDefault="0093341D" w:rsidP="0093341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B7FF5F5" w14:textId="77777777" w:rsidR="00132617" w:rsidRDefault="00132617" w:rsidP="00933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8E9ACEB" w14:textId="2DFA6EF8" w:rsidR="0093341D" w:rsidRPr="00AE7F1C" w:rsidRDefault="0093341D" w:rsidP="00933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679B9E84" w14:textId="77777777" w:rsidR="0093341D" w:rsidRPr="00AE7F1C" w:rsidRDefault="0093341D" w:rsidP="0093341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925066" w14:textId="77777777" w:rsidR="00132617" w:rsidRDefault="00132617" w:rsidP="00933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  <w:p w14:paraId="581D246A" w14:textId="770BBE59" w:rsidR="0093341D" w:rsidRDefault="003F6926" w:rsidP="00933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F6926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10AD703" w14:textId="77777777" w:rsidR="0093341D" w:rsidRPr="00AE7F1C" w:rsidRDefault="0093341D" w:rsidP="0093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BB3707" w14:textId="77777777" w:rsidR="00132617" w:rsidRDefault="00132617" w:rsidP="00933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  <w:p w14:paraId="47E78C7E" w14:textId="40231A78" w:rsidR="0093341D" w:rsidRPr="00AE7F1C" w:rsidRDefault="0093341D" w:rsidP="00933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341D" w:rsidRPr="00AE7F1C" w14:paraId="53BB2D28" w14:textId="77777777" w:rsidTr="0016027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25EABD3" w14:textId="77777777" w:rsidR="0093341D" w:rsidRPr="00AE7F1C" w:rsidRDefault="0093341D" w:rsidP="0093341D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ของบริษัทร่วม</w:t>
            </w:r>
          </w:p>
          <w:p w14:paraId="14F294A6" w14:textId="77777777" w:rsidR="0093341D" w:rsidRPr="00AE7F1C" w:rsidRDefault="0093341D" w:rsidP="0093341D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และการร่วมค้า</w:t>
            </w:r>
            <w:r w:rsidRPr="00AE7F1C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4D3E7D0" w14:textId="77777777" w:rsidR="0093341D" w:rsidRDefault="0093341D" w:rsidP="00933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0B3CCF6" w14:textId="007101DD" w:rsidR="0093341D" w:rsidRPr="00AE7F1C" w:rsidRDefault="0093341D" w:rsidP="00933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0CCAB95C" w14:textId="77777777" w:rsidR="0093341D" w:rsidRPr="00AE7F1C" w:rsidRDefault="0093341D" w:rsidP="0093341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B774987" w14:textId="77777777" w:rsidR="0093341D" w:rsidRPr="00AE7F1C" w:rsidRDefault="0093341D" w:rsidP="00933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FA8D9B6" w14:textId="0A4C9EAE" w:rsidR="0093341D" w:rsidRPr="00AE7F1C" w:rsidRDefault="0093341D" w:rsidP="00933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2BB4E9CB" w14:textId="77777777" w:rsidR="0093341D" w:rsidRPr="00AE7F1C" w:rsidRDefault="0093341D" w:rsidP="0093341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F8E01D" w14:textId="77777777" w:rsidR="0093341D" w:rsidRDefault="0093341D" w:rsidP="00933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  <w:p w14:paraId="1C912088" w14:textId="7E5E78CB" w:rsidR="0093341D" w:rsidRPr="00AE7F1C" w:rsidRDefault="003F6926" w:rsidP="00933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F6926"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699BE2D" w14:textId="77777777" w:rsidR="0093341D" w:rsidRPr="00AE7F1C" w:rsidRDefault="0093341D" w:rsidP="0093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F00B1C" w14:textId="77777777" w:rsidR="0093341D" w:rsidRPr="00AE7F1C" w:rsidRDefault="0093341D" w:rsidP="00933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  <w:p w14:paraId="47C7B6C3" w14:textId="0777C392" w:rsidR="0093341D" w:rsidRPr="00AE7F1C" w:rsidRDefault="003F6926" w:rsidP="00933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F6926">
              <w:rPr>
                <w:rFonts w:ascii="Angsana New" w:hAnsi="Angsana New"/>
                <w:sz w:val="30"/>
                <w:szCs w:val="30"/>
              </w:rPr>
              <w:t>97</w:t>
            </w:r>
          </w:p>
        </w:tc>
      </w:tr>
      <w:tr w:rsidR="0093341D" w:rsidRPr="00AE7F1C" w14:paraId="4416291E" w14:textId="77777777" w:rsidTr="0016027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214E9" w14:textId="77777777" w:rsidR="0093341D" w:rsidRPr="00AE7F1C" w:rsidRDefault="0093341D" w:rsidP="0093341D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6938BC" w14:textId="17B832D7" w:rsidR="0093341D" w:rsidRPr="00AE7F1C" w:rsidRDefault="003F6926" w:rsidP="00933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92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93341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F6926">
              <w:rPr>
                <w:rFonts w:ascii="Angsana New" w:hAnsi="Angsana New"/>
                <w:b/>
                <w:bCs/>
                <w:sz w:val="30"/>
                <w:szCs w:val="30"/>
              </w:rPr>
              <w:t>077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3EB27B82" w14:textId="77777777" w:rsidR="0093341D" w:rsidRPr="00AE7F1C" w:rsidRDefault="0093341D" w:rsidP="0093341D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3903C4" w14:textId="0A78FD77" w:rsidR="0093341D" w:rsidRPr="00AE7F1C" w:rsidRDefault="003F6926" w:rsidP="00933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92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3341D" w:rsidRPr="00AE7F1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F6926">
              <w:rPr>
                <w:rFonts w:ascii="Angsana New" w:hAnsi="Angsana New"/>
                <w:b/>
                <w:bCs/>
                <w:sz w:val="30"/>
                <w:szCs w:val="30"/>
              </w:rPr>
              <w:t>886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2525E" w14:textId="77777777" w:rsidR="0093341D" w:rsidRPr="00AE7F1C" w:rsidRDefault="0093341D" w:rsidP="0093341D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F2EA3A9" w14:textId="549C92D2" w:rsidR="0093341D" w:rsidRPr="00AE7F1C" w:rsidRDefault="003F6926" w:rsidP="00933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6926">
              <w:rPr>
                <w:rFonts w:ascii="Angsana New" w:hAnsi="Angsana New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9571F" w14:textId="77777777" w:rsidR="0093341D" w:rsidRPr="00AE7F1C" w:rsidRDefault="0093341D" w:rsidP="0093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7A01A1A" w14:textId="12BCC5D3" w:rsidR="0093341D" w:rsidRPr="00AE7F1C" w:rsidRDefault="003F6926" w:rsidP="00933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926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</w:tr>
    </w:tbl>
    <w:p w14:paraId="21343D4A" w14:textId="77777777" w:rsidR="0066270A" w:rsidRPr="00AE7F1C" w:rsidRDefault="0066270A" w:rsidP="00662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</w:p>
    <w:p w14:paraId="6C200E1B" w14:textId="77777777" w:rsidR="0066270A" w:rsidRPr="00AE7F1C" w:rsidRDefault="0066270A" w:rsidP="00662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</w:p>
    <w:p w14:paraId="24CA13ED" w14:textId="318CA9CC" w:rsidR="0066270A" w:rsidRDefault="0066270A" w:rsidP="00662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</w:p>
    <w:p w14:paraId="672F94A7" w14:textId="77777777" w:rsidR="0066270A" w:rsidRPr="00AE7F1C" w:rsidRDefault="0066270A" w:rsidP="00662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</w:rPr>
      </w:pPr>
    </w:p>
    <w:p w14:paraId="76962E85" w14:textId="77777777" w:rsidR="0066270A" w:rsidRPr="00AE7F1C" w:rsidRDefault="0066270A" w:rsidP="00662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"/>
          <w:szCs w:val="2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9"/>
        <w:gridCol w:w="984"/>
        <w:gridCol w:w="253"/>
        <w:gridCol w:w="984"/>
        <w:gridCol w:w="253"/>
        <w:gridCol w:w="984"/>
        <w:gridCol w:w="259"/>
        <w:gridCol w:w="984"/>
      </w:tblGrid>
      <w:tr w:rsidR="0066270A" w:rsidRPr="00AE7F1C" w14:paraId="458B2121" w14:textId="77777777" w:rsidTr="0016027A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14:paraId="7A8390CF" w14:textId="77777777" w:rsidR="0066270A" w:rsidRPr="00AE7F1C" w:rsidRDefault="0066270A" w:rsidP="0016027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70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4575601" w14:textId="77777777" w:rsidR="0066270A" w:rsidRPr="00AE7F1C" w:rsidRDefault="0066270A" w:rsidP="0016027A">
            <w:pPr>
              <w:tabs>
                <w:tab w:val="clear" w:pos="680"/>
                <w:tab w:val="left" w:pos="540"/>
              </w:tabs>
              <w:ind w:right="8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6270A" w:rsidRPr="00AE7F1C" w14:paraId="4E871F65" w14:textId="77777777" w:rsidTr="0016027A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14:paraId="0582D4BF" w14:textId="77777777" w:rsidR="0066270A" w:rsidRPr="00AE7F1C" w:rsidRDefault="0066270A" w:rsidP="0016027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284A21" w14:textId="77777777" w:rsidR="0066270A" w:rsidRPr="00AE7F1C" w:rsidRDefault="0066270A" w:rsidP="0016027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FB083F2" w14:textId="77777777" w:rsidR="0066270A" w:rsidRPr="00AE7F1C" w:rsidRDefault="0066270A" w:rsidP="0016027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21C297FC" w14:textId="77777777" w:rsidR="0066270A" w:rsidRPr="00AE7F1C" w:rsidRDefault="0066270A" w:rsidP="0016027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4D5372" w14:textId="77777777" w:rsidR="0066270A" w:rsidRPr="00AE7F1C" w:rsidRDefault="0066270A" w:rsidP="0016027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กำไรก่อนต้นทุนทางการเงินและภาษีเงินได้</w:t>
            </w:r>
          </w:p>
        </w:tc>
      </w:tr>
      <w:tr w:rsidR="00826D8A" w:rsidRPr="00AE7F1C" w14:paraId="70953C69" w14:textId="77777777" w:rsidTr="0016027A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14:paraId="30CC3D82" w14:textId="6AAAD46A" w:rsidR="00826D8A" w:rsidRPr="00AE7F1C" w:rsidRDefault="00826D8A" w:rsidP="00826D8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AE7F1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3F6926" w:rsidRPr="003F692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AE7F1C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AE7F1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6607992" w14:textId="056EB460" w:rsidR="00826D8A" w:rsidRPr="00AE7F1C" w:rsidRDefault="003F6926" w:rsidP="00826D8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92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5E24AB9B" w14:textId="77777777" w:rsidR="00826D8A" w:rsidRPr="00AE7F1C" w:rsidRDefault="00826D8A" w:rsidP="00826D8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FD843C8" w14:textId="45DEEB07" w:rsidR="00826D8A" w:rsidRPr="00AE7F1C" w:rsidRDefault="003F6926" w:rsidP="00826D8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92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66AD2DC4" w14:textId="77777777" w:rsidR="00826D8A" w:rsidRPr="00AE7F1C" w:rsidRDefault="00826D8A" w:rsidP="00826D8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CC19771" w14:textId="4555B7D1" w:rsidR="00826D8A" w:rsidRPr="00AE7F1C" w:rsidRDefault="003F6926" w:rsidP="00826D8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926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49DB785B" w14:textId="77777777" w:rsidR="00826D8A" w:rsidRPr="00AE7F1C" w:rsidRDefault="00826D8A" w:rsidP="00826D8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3A51EA4" w14:textId="4B6F6E52" w:rsidR="00826D8A" w:rsidRPr="00AE7F1C" w:rsidRDefault="003F6926" w:rsidP="00826D8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6926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66270A" w:rsidRPr="00AE7F1C" w14:paraId="02F32651" w14:textId="77777777" w:rsidTr="0016027A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14:paraId="283B893F" w14:textId="77777777" w:rsidR="0066270A" w:rsidRPr="00AE7F1C" w:rsidRDefault="0066270A" w:rsidP="0016027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0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F0D0E88" w14:textId="77777777" w:rsidR="0066270A" w:rsidRPr="00AE7F1C" w:rsidRDefault="0066270A" w:rsidP="0016027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26D8A" w:rsidRPr="00AE7F1C" w14:paraId="62092B72" w14:textId="77777777" w:rsidTr="0016027A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199AA" w14:textId="77777777" w:rsidR="00826D8A" w:rsidRPr="00AE7F1C" w:rsidRDefault="00826D8A" w:rsidP="00826D8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F40D6FE" w14:textId="4DAF8D7C" w:rsidR="00826D8A" w:rsidRPr="00AE7F1C" w:rsidRDefault="003F6926" w:rsidP="00826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F6926">
              <w:rPr>
                <w:rFonts w:ascii="Angsana New" w:hAnsi="Angsana New"/>
                <w:sz w:val="30"/>
                <w:szCs w:val="30"/>
              </w:rPr>
              <w:t>6</w:t>
            </w:r>
            <w:r w:rsidR="00442DA1">
              <w:rPr>
                <w:rFonts w:ascii="Angsana New" w:hAnsi="Angsana New"/>
                <w:sz w:val="30"/>
                <w:szCs w:val="30"/>
              </w:rPr>
              <w:t>,</w:t>
            </w:r>
            <w:r w:rsidRPr="003F6926"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5849CA7" w14:textId="77777777" w:rsidR="00826D8A" w:rsidRPr="00AE7F1C" w:rsidRDefault="00826D8A" w:rsidP="00826D8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B7A65FE" w14:textId="6C60E6B2" w:rsidR="00826D8A" w:rsidRPr="00AE7F1C" w:rsidRDefault="003F6926" w:rsidP="00826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F6926">
              <w:rPr>
                <w:rFonts w:ascii="Angsana New" w:hAnsi="Angsana New"/>
                <w:sz w:val="30"/>
                <w:szCs w:val="30"/>
              </w:rPr>
              <w:t>5</w:t>
            </w:r>
            <w:r w:rsidR="00826D8A" w:rsidRPr="00AE7F1C">
              <w:rPr>
                <w:rFonts w:ascii="Angsana New" w:hAnsi="Angsana New"/>
                <w:sz w:val="30"/>
                <w:szCs w:val="30"/>
              </w:rPr>
              <w:t>,</w:t>
            </w:r>
            <w:r w:rsidRPr="003F6926">
              <w:rPr>
                <w:rFonts w:ascii="Angsana New" w:hAnsi="Angsana New"/>
                <w:sz w:val="30"/>
                <w:szCs w:val="30"/>
              </w:rPr>
              <w:t>866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7AB60" w14:textId="77777777" w:rsidR="00826D8A" w:rsidRPr="00AE7F1C" w:rsidRDefault="00826D8A" w:rsidP="00826D8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63D26" w14:textId="15C06278" w:rsidR="00826D8A" w:rsidRPr="00AE7F1C" w:rsidRDefault="003F6926" w:rsidP="00826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F6926"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481EB" w14:textId="77777777" w:rsidR="00826D8A" w:rsidRPr="00AE7F1C" w:rsidRDefault="00826D8A" w:rsidP="00826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8E72B" w14:textId="206BF338" w:rsidR="00826D8A" w:rsidRPr="00AE7F1C" w:rsidRDefault="003F6926" w:rsidP="00826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3F6926">
              <w:rPr>
                <w:rFonts w:ascii="Angsana New" w:hAnsi="Angsana New"/>
                <w:sz w:val="30"/>
                <w:szCs w:val="30"/>
              </w:rPr>
              <w:t>2</w:t>
            </w:r>
            <w:r w:rsidRPr="003F6926">
              <w:rPr>
                <w:rFonts w:ascii="Angsana New" w:hAnsi="Angsana New" w:hint="cs"/>
                <w:sz w:val="30"/>
                <w:szCs w:val="30"/>
              </w:rPr>
              <w:t>72</w:t>
            </w:r>
          </w:p>
        </w:tc>
      </w:tr>
      <w:tr w:rsidR="00826D8A" w:rsidRPr="00AE7F1C" w14:paraId="634F9268" w14:textId="77777777" w:rsidTr="0016027A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14:paraId="14D4918E" w14:textId="77777777" w:rsidR="00826D8A" w:rsidRPr="00AE7F1C" w:rsidRDefault="00826D8A" w:rsidP="00826D8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9E09F98" w14:textId="10A816A1" w:rsidR="00826D8A" w:rsidRPr="00AE7F1C" w:rsidRDefault="00442DA1" w:rsidP="00826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F6926" w:rsidRPr="003F6926">
              <w:rPr>
                <w:rFonts w:ascii="Angsana New" w:hAnsi="Angsana New"/>
                <w:sz w:val="30"/>
                <w:szCs w:val="30"/>
              </w:rPr>
              <w:t>313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79576E18" w14:textId="77777777" w:rsidR="00826D8A" w:rsidRPr="00AE7F1C" w:rsidRDefault="00826D8A" w:rsidP="00826D8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A2793CB" w14:textId="038C3462" w:rsidR="00826D8A" w:rsidRPr="00AE7F1C" w:rsidRDefault="00826D8A" w:rsidP="00826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(</w:t>
            </w:r>
            <w:r w:rsidR="003F6926" w:rsidRPr="003F6926">
              <w:rPr>
                <w:rFonts w:ascii="Angsana New" w:hAnsi="Angsana New"/>
                <w:sz w:val="30"/>
                <w:szCs w:val="30"/>
              </w:rPr>
              <w:t>231</w:t>
            </w:r>
            <w:r w:rsidRPr="00AE7F1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B5D9D00" w14:textId="77777777" w:rsidR="00826D8A" w:rsidRPr="00AE7F1C" w:rsidRDefault="00826D8A" w:rsidP="00826D8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CE310" w14:textId="08B5E0F6" w:rsidR="00826D8A" w:rsidRPr="00AE7F1C" w:rsidRDefault="00442DA1" w:rsidP="00826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F6926" w:rsidRPr="003F6926">
              <w:rPr>
                <w:rFonts w:ascii="Angsana New" w:hAnsi="Angsana New"/>
                <w:sz w:val="30"/>
                <w:szCs w:val="30"/>
              </w:rPr>
              <w:t>47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437FC364" w14:textId="77777777" w:rsidR="00826D8A" w:rsidRPr="00AE7F1C" w:rsidRDefault="00826D8A" w:rsidP="00826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7A05B" w14:textId="5F2B126D" w:rsidR="00826D8A" w:rsidRPr="00AE7F1C" w:rsidRDefault="00826D8A" w:rsidP="00826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(</w:t>
            </w:r>
            <w:r w:rsidR="003F6926" w:rsidRPr="003F6926">
              <w:rPr>
                <w:rFonts w:ascii="Angsana New" w:hAnsi="Angsana New"/>
                <w:sz w:val="30"/>
                <w:szCs w:val="30"/>
              </w:rPr>
              <w:t>14</w:t>
            </w:r>
            <w:r w:rsidRPr="00AE7F1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26D8A" w:rsidRPr="00AE7F1C" w14:paraId="70696E93" w14:textId="77777777" w:rsidTr="0016027A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14:paraId="7EB08754" w14:textId="77777777" w:rsidR="00826D8A" w:rsidRPr="00AE7F1C" w:rsidRDefault="00826D8A" w:rsidP="00826D8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544A2C4" w14:textId="77777777" w:rsidR="00826D8A" w:rsidRPr="00AE7F1C" w:rsidRDefault="00826D8A" w:rsidP="00826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5251FC8" w14:textId="77777777" w:rsidR="00826D8A" w:rsidRPr="00AE7F1C" w:rsidRDefault="00826D8A" w:rsidP="00826D8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C4108AF" w14:textId="77777777" w:rsidR="00826D8A" w:rsidRPr="00AE7F1C" w:rsidRDefault="00826D8A" w:rsidP="00826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25F6F0ED" w14:textId="77777777" w:rsidR="00826D8A" w:rsidRPr="00AE7F1C" w:rsidRDefault="00826D8A" w:rsidP="00826D8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85754A" w14:textId="77777777" w:rsidR="00826D8A" w:rsidRPr="00AE7F1C" w:rsidRDefault="00826D8A" w:rsidP="00826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53F14C68" w14:textId="77777777" w:rsidR="00826D8A" w:rsidRPr="00AE7F1C" w:rsidRDefault="00826D8A" w:rsidP="00826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0D1848" w14:textId="77777777" w:rsidR="00826D8A" w:rsidRPr="00AE7F1C" w:rsidRDefault="00826D8A" w:rsidP="00826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6D8A" w:rsidRPr="00AE7F1C" w14:paraId="7ABF50CF" w14:textId="77777777" w:rsidTr="0016027A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14:paraId="17C3F750" w14:textId="77777777" w:rsidR="00826D8A" w:rsidRPr="00AE7F1C" w:rsidRDefault="00826D8A" w:rsidP="00826D8A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กำไรจากการปรับมูลค่ายุติธรรม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3F37FEB" w14:textId="09F4D2B5" w:rsidR="00826D8A" w:rsidRPr="00AE7F1C" w:rsidRDefault="00442DA1" w:rsidP="00826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3F7F3BA1" w14:textId="77777777" w:rsidR="00826D8A" w:rsidRPr="00AE7F1C" w:rsidRDefault="00826D8A" w:rsidP="00826D8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F1F607D" w14:textId="55D26B0A" w:rsidR="00826D8A" w:rsidRPr="00AE7F1C" w:rsidRDefault="00826D8A" w:rsidP="00826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1C55C73" w14:textId="77777777" w:rsidR="00826D8A" w:rsidRPr="00AE7F1C" w:rsidRDefault="00826D8A" w:rsidP="00826D8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874BA" w14:textId="6D5C7037" w:rsidR="00826D8A" w:rsidRPr="00AE7F1C" w:rsidRDefault="003F6926" w:rsidP="00826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F692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6722F250" w14:textId="77777777" w:rsidR="00826D8A" w:rsidRPr="00AE7F1C" w:rsidRDefault="00826D8A" w:rsidP="00826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6D2BC" w14:textId="67DB5F3B" w:rsidR="00826D8A" w:rsidRPr="00AE7F1C" w:rsidRDefault="003F6926" w:rsidP="00826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3F692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26D8A" w:rsidRPr="00AE7F1C" w14:paraId="1246E9DD" w14:textId="77777777" w:rsidTr="0016027A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14:paraId="188BFF3A" w14:textId="77777777" w:rsidR="00826D8A" w:rsidRPr="00AE7F1C" w:rsidRDefault="00826D8A" w:rsidP="00826D8A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DCB0872" w14:textId="604AFA3B" w:rsidR="00826D8A" w:rsidRPr="00AE7F1C" w:rsidRDefault="003F6926" w:rsidP="00826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F6926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10FD5FC" w14:textId="77777777" w:rsidR="00826D8A" w:rsidRPr="00AE7F1C" w:rsidRDefault="00826D8A" w:rsidP="00826D8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790CC7C" w14:textId="17C37D3A" w:rsidR="00826D8A" w:rsidRPr="00AE7F1C" w:rsidRDefault="003F6926" w:rsidP="00826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F6926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690183C4" w14:textId="77777777" w:rsidR="00826D8A" w:rsidRPr="00AE7F1C" w:rsidRDefault="00826D8A" w:rsidP="00826D8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28EFE2" w14:textId="29F614D4" w:rsidR="00826D8A" w:rsidRPr="00AE7F1C" w:rsidRDefault="003F6926" w:rsidP="00826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F6926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0F87B0B5" w14:textId="77777777" w:rsidR="00826D8A" w:rsidRPr="00AE7F1C" w:rsidRDefault="00826D8A" w:rsidP="00826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2D01E" w14:textId="5D6E4690" w:rsidR="00826D8A" w:rsidRPr="00AE7F1C" w:rsidRDefault="003F6926" w:rsidP="00826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 w:rsidRPr="003F6926"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826D8A" w:rsidRPr="00AE7F1C" w14:paraId="7EEFDAD4" w14:textId="77777777" w:rsidTr="0016027A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14:paraId="45868A64" w14:textId="77777777" w:rsidR="00826D8A" w:rsidRPr="00AE7F1C" w:rsidRDefault="00826D8A" w:rsidP="00826D8A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57806A1" w14:textId="48D221C5" w:rsidR="00826D8A" w:rsidRPr="00AE7F1C" w:rsidRDefault="00442DA1" w:rsidP="00826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78A32254" w14:textId="77777777" w:rsidR="00826D8A" w:rsidRPr="00AE7F1C" w:rsidRDefault="00826D8A" w:rsidP="00826D8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568FA89" w14:textId="28A676CE" w:rsidR="00826D8A" w:rsidRPr="00AE7F1C" w:rsidRDefault="00826D8A" w:rsidP="00826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76023B9" w14:textId="77777777" w:rsidR="00826D8A" w:rsidRPr="00AE7F1C" w:rsidRDefault="00826D8A" w:rsidP="00826D8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754C3" w14:textId="170B1DB7" w:rsidR="00826D8A" w:rsidRPr="00AE7F1C" w:rsidRDefault="00C77012" w:rsidP="00826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F6926" w:rsidRPr="003F6926">
              <w:rPr>
                <w:rFonts w:ascii="Angsana New" w:hAnsi="Angsana New"/>
                <w:sz w:val="30"/>
                <w:szCs w:val="30"/>
              </w:rPr>
              <w:t>171</w:t>
            </w:r>
            <w:r w:rsidR="00442DA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218B8D8A" w14:textId="77777777" w:rsidR="00826D8A" w:rsidRPr="00AE7F1C" w:rsidRDefault="00826D8A" w:rsidP="00826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1B2AA" w14:textId="3F0315E2" w:rsidR="00826D8A" w:rsidRPr="00AE7F1C" w:rsidRDefault="00826D8A" w:rsidP="00826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(</w:t>
            </w:r>
            <w:r w:rsidR="003F6926" w:rsidRPr="003F6926">
              <w:rPr>
                <w:rFonts w:ascii="Angsana New" w:hAnsi="Angsana New"/>
                <w:sz w:val="30"/>
                <w:szCs w:val="30"/>
              </w:rPr>
              <w:t>142</w:t>
            </w:r>
            <w:r w:rsidRPr="00AE7F1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77012" w:rsidRPr="00AE7F1C" w14:paraId="0025885C" w14:textId="77777777" w:rsidTr="0016027A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14:paraId="211F134F" w14:textId="6648174C" w:rsidR="00C77012" w:rsidRPr="00AE7F1C" w:rsidRDefault="006E1436" w:rsidP="00C77012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กลับรายการขาดทุนจากการด้อยค่า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77012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C77012">
              <w:rPr>
                <w:rFonts w:ascii="Angsana New" w:hAnsi="Angsana New" w:hint="cs"/>
                <w:sz w:val="30"/>
                <w:szCs w:val="30"/>
                <w:cs/>
              </w:rPr>
              <w:t xml:space="preserve">ซึ่งเป็นไปตาม </w:t>
            </w:r>
            <w:r w:rsidR="00C77012">
              <w:rPr>
                <w:rFonts w:ascii="Angsana New" w:hAnsi="Angsana New"/>
                <w:sz w:val="30"/>
                <w:szCs w:val="30"/>
              </w:rPr>
              <w:t xml:space="preserve">TFRS </w:t>
            </w:r>
            <w:r w:rsidR="003F6926" w:rsidRPr="003F692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B6D1F51" w14:textId="77777777" w:rsidR="001F354F" w:rsidRDefault="001F354F" w:rsidP="00C770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03476A5" w14:textId="528AA1C7" w:rsidR="00C77012" w:rsidRDefault="00C77012" w:rsidP="00C770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37B87394" w14:textId="77777777" w:rsidR="00C77012" w:rsidRPr="00AE7F1C" w:rsidRDefault="00C77012" w:rsidP="00C7701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23DC2E4" w14:textId="77777777" w:rsidR="001F354F" w:rsidRDefault="001F354F" w:rsidP="00C770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/>
              <w:ind w:left="-108" w:right="-70"/>
              <w:rPr>
                <w:rFonts w:ascii="Angsana New" w:hAnsi="Angsana New"/>
                <w:sz w:val="30"/>
                <w:szCs w:val="30"/>
              </w:rPr>
            </w:pPr>
          </w:p>
          <w:p w14:paraId="3A36D43A" w14:textId="14573FF8" w:rsidR="00C77012" w:rsidRPr="00AE7F1C" w:rsidRDefault="00C77012" w:rsidP="00C770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64787847" w14:textId="77777777" w:rsidR="00C77012" w:rsidRPr="00AE7F1C" w:rsidRDefault="00C77012" w:rsidP="00C7701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15C32" w14:textId="77777777" w:rsidR="001F354F" w:rsidRDefault="001F354F" w:rsidP="00C770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  <w:p w14:paraId="7CAB395F" w14:textId="466A8EB4" w:rsidR="00C77012" w:rsidRDefault="003F6926" w:rsidP="00C770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F6926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4FC4DBD6" w14:textId="77777777" w:rsidR="00C77012" w:rsidRPr="00AE7F1C" w:rsidRDefault="00C77012" w:rsidP="00C77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39C23A" w14:textId="77777777" w:rsidR="001F354F" w:rsidRDefault="001F354F" w:rsidP="00C770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  <w:p w14:paraId="4E3270FD" w14:textId="466AA49C" w:rsidR="00C77012" w:rsidRPr="00AE7F1C" w:rsidRDefault="00592DD7" w:rsidP="00C770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F6926" w:rsidRPr="003F6926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77012" w:rsidRPr="00AE7F1C" w14:paraId="0538DB25" w14:textId="77777777" w:rsidTr="0016027A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14:paraId="52AAE443" w14:textId="77777777" w:rsidR="00C77012" w:rsidRPr="00AE7F1C" w:rsidRDefault="00C77012" w:rsidP="00C77012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 w:hanging="166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ของบริษัทร่วม</w:t>
            </w:r>
          </w:p>
          <w:p w14:paraId="0103C8D1" w14:textId="77777777" w:rsidR="00C77012" w:rsidRPr="00AE7F1C" w:rsidRDefault="00C77012" w:rsidP="00C77012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และการร่วมค้า</w:t>
            </w:r>
            <w:r w:rsidRPr="00AE7F1C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AE7F1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9C3F149" w14:textId="77777777" w:rsidR="00C77012" w:rsidRDefault="00C77012" w:rsidP="00C770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21BF2B8" w14:textId="3947924A" w:rsidR="00C77012" w:rsidRPr="00AE7F1C" w:rsidRDefault="00C77012" w:rsidP="00C770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53B5D04" w14:textId="77777777" w:rsidR="00C77012" w:rsidRPr="00AE7F1C" w:rsidRDefault="00C77012" w:rsidP="00C7701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E719BD1" w14:textId="77777777" w:rsidR="00C77012" w:rsidRPr="00AE7F1C" w:rsidRDefault="00C77012" w:rsidP="00C770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E38531A" w14:textId="77737A2A" w:rsidR="00C77012" w:rsidRPr="00AE7F1C" w:rsidRDefault="00C77012" w:rsidP="00C770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after="0"/>
              <w:ind w:left="-108" w:right="-70"/>
              <w:rPr>
                <w:rFonts w:ascii="Angsana New" w:hAnsi="Angsana New"/>
                <w:sz w:val="30"/>
                <w:szCs w:val="30"/>
              </w:rPr>
            </w:pPr>
            <w:r w:rsidRPr="00AE7F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61D8E934" w14:textId="77777777" w:rsidR="00C77012" w:rsidRPr="00AE7F1C" w:rsidRDefault="00C77012" w:rsidP="00C7701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0D5C8" w14:textId="77777777" w:rsidR="00C77012" w:rsidRDefault="00C77012" w:rsidP="00C770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  <w:p w14:paraId="555662ED" w14:textId="5E9DF85C" w:rsidR="00C77012" w:rsidRPr="00AE7F1C" w:rsidRDefault="003F6926" w:rsidP="00C770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3F6926"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6E1DFAEE" w14:textId="77777777" w:rsidR="00C77012" w:rsidRPr="00AE7F1C" w:rsidRDefault="00C77012" w:rsidP="00C77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1F5573" w14:textId="77777777" w:rsidR="00C77012" w:rsidRPr="00AE7F1C" w:rsidRDefault="00C77012" w:rsidP="00C770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  <w:p w14:paraId="5278F416" w14:textId="23C366AE" w:rsidR="00C77012" w:rsidRPr="00AE7F1C" w:rsidRDefault="003F6926" w:rsidP="00C770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3F6926">
              <w:rPr>
                <w:rFonts w:ascii="Angsana New" w:hAnsi="Angsana New"/>
                <w:sz w:val="30"/>
                <w:szCs w:val="30"/>
              </w:rPr>
              <w:t>303</w:t>
            </w:r>
          </w:p>
        </w:tc>
      </w:tr>
      <w:tr w:rsidR="00C77012" w:rsidRPr="00AE7F1C" w14:paraId="3F0017A8" w14:textId="77777777" w:rsidTr="0016027A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6FC82" w14:textId="77777777" w:rsidR="00C77012" w:rsidRPr="00AE7F1C" w:rsidRDefault="00C77012" w:rsidP="00C7701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7F1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61EEA0" w14:textId="0D14E24B" w:rsidR="00C77012" w:rsidRPr="00AE7F1C" w:rsidRDefault="003F6926" w:rsidP="00C770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92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C7701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F6926">
              <w:rPr>
                <w:rFonts w:ascii="Angsana New" w:hAnsi="Angsana New"/>
                <w:b/>
                <w:bCs/>
                <w:sz w:val="30"/>
                <w:szCs w:val="30"/>
              </w:rPr>
              <w:t>024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3E0C6371" w14:textId="77777777" w:rsidR="00C77012" w:rsidRPr="00AE7F1C" w:rsidRDefault="00C77012" w:rsidP="00C77012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4FAE81" w14:textId="22C47B64" w:rsidR="00C77012" w:rsidRPr="00AE7F1C" w:rsidRDefault="003F6926" w:rsidP="00C770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92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C77012" w:rsidRPr="00AE7F1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F6926">
              <w:rPr>
                <w:rFonts w:ascii="Angsana New" w:hAnsi="Angsana New"/>
                <w:b/>
                <w:bCs/>
                <w:sz w:val="30"/>
                <w:szCs w:val="30"/>
              </w:rPr>
              <w:t>662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67D82" w14:textId="77777777" w:rsidR="00C77012" w:rsidRPr="00AE7F1C" w:rsidRDefault="00C77012" w:rsidP="00C77012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0699469" w14:textId="0FD7E7DB" w:rsidR="00C77012" w:rsidRPr="00AE7F1C" w:rsidRDefault="003F6926" w:rsidP="00C770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926">
              <w:rPr>
                <w:rFonts w:ascii="Angsana New" w:hAnsi="Angsana New"/>
                <w:b/>
                <w:bCs/>
                <w:sz w:val="30"/>
                <w:szCs w:val="30"/>
              </w:rPr>
              <w:t>390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F2BC0" w14:textId="77777777" w:rsidR="00C77012" w:rsidRPr="00AE7F1C" w:rsidRDefault="00C77012" w:rsidP="00C770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CEE5A03" w14:textId="5589EAA5" w:rsidR="00C77012" w:rsidRPr="00AE7F1C" w:rsidRDefault="003F6926" w:rsidP="00C770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692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3F6926">
              <w:rPr>
                <w:rFonts w:ascii="Angsana New" w:hAnsi="Angsana New" w:hint="cs"/>
                <w:b/>
                <w:bCs/>
                <w:sz w:val="30"/>
                <w:szCs w:val="30"/>
              </w:rPr>
              <w:t>50</w:t>
            </w:r>
          </w:p>
        </w:tc>
      </w:tr>
    </w:tbl>
    <w:p w14:paraId="57A73079" w14:textId="77777777" w:rsidR="0066270A" w:rsidRPr="00961692" w:rsidRDefault="0066270A" w:rsidP="00BA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4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0"/>
        <w:gridCol w:w="810"/>
        <w:gridCol w:w="1255"/>
        <w:gridCol w:w="271"/>
        <w:gridCol w:w="1126"/>
      </w:tblGrid>
      <w:tr w:rsidR="003D7AED" w:rsidRPr="008545D1" w14:paraId="2C6591E7" w14:textId="77777777" w:rsidTr="00AC67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B319718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7E36B4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2DE98C" w14:textId="3E40E276" w:rsidR="003D7AED" w:rsidRPr="008545D1" w:rsidRDefault="003D7AED" w:rsidP="003D7AED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D7AED" w:rsidRPr="008545D1" w14:paraId="68DC98D7" w14:textId="77777777" w:rsidTr="00AC67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6415D00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499A7A3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0DB80" w14:textId="5D98CC67" w:rsidR="003D7AED" w:rsidRPr="008545D1" w:rsidRDefault="003F6926" w:rsidP="003D7AED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01FE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01FE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19BAF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E6EC7" w14:textId="263D6CDC" w:rsidR="003D7AED" w:rsidRPr="008545D1" w:rsidRDefault="003F6926" w:rsidP="003D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5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D7A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D7AED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D7AED" w:rsidRPr="008545D1" w14:paraId="42A106CB" w14:textId="77777777" w:rsidTr="00AC67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1AD2BF3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B7BB629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08152B" w14:textId="32199890" w:rsidR="003D7AED" w:rsidRPr="008545D1" w:rsidRDefault="003F6926" w:rsidP="003D7AED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0D709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62187" w14:textId="327BC2E8" w:rsidR="003D7AED" w:rsidRPr="008545D1" w:rsidRDefault="003F6926" w:rsidP="003D7AED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D7AED" w:rsidRPr="008545D1" w14:paraId="5C495398" w14:textId="77777777" w:rsidTr="00AC67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68E6FEA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1683981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72C701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D7AED" w:rsidRPr="008545D1" w14:paraId="172DB1A0" w14:textId="77777777" w:rsidTr="00AC67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418CD15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6805075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439B6A53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C4AD97B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14:paraId="1E8609AB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D7AED" w:rsidRPr="008545D1" w14:paraId="43D2F2C7" w14:textId="77777777" w:rsidTr="00AC67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F040C0F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94F797B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28F46250" w14:textId="3D42ACF6" w:rsidR="003D7AED" w:rsidRPr="008545D1" w:rsidRDefault="003F6926" w:rsidP="00B45C3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B45C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69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26C6FDA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14:paraId="550BE166" w14:textId="5EA4D681" w:rsidR="003D7AED" w:rsidRPr="008545D1" w:rsidRDefault="003F6926" w:rsidP="00010463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3D7AED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69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726</w:t>
            </w:r>
          </w:p>
        </w:tc>
      </w:tr>
      <w:tr w:rsidR="003D7AED" w:rsidRPr="008545D1" w14:paraId="17BDFC68" w14:textId="77777777" w:rsidTr="00AC67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EB88547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7DDA51F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6D14762B" w14:textId="043BA313" w:rsidR="003D7AED" w:rsidRPr="008545D1" w:rsidRDefault="003F6926" w:rsidP="00B45C3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B45C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69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45063CA4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14:paraId="1B514482" w14:textId="5CF2E88B" w:rsidR="003D7AED" w:rsidRPr="008545D1" w:rsidRDefault="003F6926" w:rsidP="00010463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3D7AED" w:rsidRPr="008545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69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144</w:t>
            </w:r>
          </w:p>
        </w:tc>
      </w:tr>
      <w:tr w:rsidR="003D7AED" w:rsidRPr="008545D1" w14:paraId="65E1E0CD" w14:textId="77777777" w:rsidTr="00AC67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E88D8B4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2EE50B4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9ABEAA" w14:textId="059D6345" w:rsidR="003D7AED" w:rsidRPr="00B45C34" w:rsidRDefault="003F6926" w:rsidP="00B45C3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45C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F69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5A915F37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EAA8F" w14:textId="4E35FDD3" w:rsidR="003D7AED" w:rsidRPr="008545D1" w:rsidRDefault="003F6926" w:rsidP="00010463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3D7AED" w:rsidRPr="008545D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F69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202</w:t>
            </w:r>
          </w:p>
        </w:tc>
      </w:tr>
      <w:tr w:rsidR="003D7AED" w:rsidRPr="008545D1" w14:paraId="5775887C" w14:textId="77777777" w:rsidTr="00AC67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57A02CC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4CA1C48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ABDDA1" w14:textId="37653E62" w:rsidR="003D7AED" w:rsidRPr="00B45C34" w:rsidRDefault="003F6926" w:rsidP="00B45C3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 w:rsidR="00B45C34" w:rsidRPr="00B45C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46263C6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9A6730" w14:textId="6A3E6E3B" w:rsidR="003D7AED" w:rsidRPr="008545D1" w:rsidRDefault="003F6926" w:rsidP="00010463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 w:rsidR="003D7AED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072</w:t>
            </w:r>
          </w:p>
        </w:tc>
      </w:tr>
      <w:tr w:rsidR="003D7AED" w:rsidRPr="008545D1" w14:paraId="12C73087" w14:textId="77777777" w:rsidTr="00AC67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301D430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83618CC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61F80B" w14:textId="77777777" w:rsidR="003D7AED" w:rsidRPr="00B45C34" w:rsidRDefault="003D7AED" w:rsidP="003D7AE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2F757EBC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8BC9BD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3D7AED" w:rsidRPr="008545D1" w14:paraId="3F3A6580" w14:textId="77777777" w:rsidTr="00AC6751">
        <w:trPr>
          <w:trHeight w:val="7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E9D6ED9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หนี้สินที่ไม่ได้ปันส่วน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8B289CB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45D2076" w14:textId="69A74EFC" w:rsidR="003D7AED" w:rsidRPr="00B45C34" w:rsidRDefault="003F6926" w:rsidP="003D7AE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B45C34" w:rsidRPr="00B45C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3B3487A" w14:textId="77777777" w:rsidR="003D7AED" w:rsidRPr="008545D1" w:rsidRDefault="003D7AED" w:rsidP="003D7AED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FF042AA" w14:textId="2E6AE459" w:rsidR="003D7AED" w:rsidRPr="008545D1" w:rsidRDefault="003F6926" w:rsidP="00010463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3D7AED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108</w:t>
            </w:r>
          </w:p>
        </w:tc>
      </w:tr>
    </w:tbl>
    <w:p w14:paraId="285D5F34" w14:textId="6F303314" w:rsidR="00001FEA" w:rsidRDefault="00001F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7248665" w14:textId="3F449B8C" w:rsidR="00CF690D" w:rsidRDefault="00CF6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6100EF1" w14:textId="77777777" w:rsidR="00CF690D" w:rsidRDefault="00CF6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1A4CF171" w14:textId="5B676367" w:rsidR="00F471B3" w:rsidRPr="00001FEA" w:rsidRDefault="00F471B3" w:rsidP="00FE4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01FE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  <w:r w:rsidRPr="00001FEA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4550EA" w:rsidRPr="00001FEA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3AE0279E" w14:textId="77777777" w:rsidR="003E0C53" w:rsidRPr="00001FEA" w:rsidRDefault="003E0C53" w:rsidP="00FE4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color w:val="0000CC"/>
          <w:sz w:val="30"/>
          <w:szCs w:val="30"/>
          <w:cs/>
        </w:rPr>
      </w:pPr>
    </w:p>
    <w:p w14:paraId="2BCD69FB" w14:textId="58A2D47B" w:rsidR="00E225E7" w:rsidRPr="00001FEA" w:rsidRDefault="00F471B3" w:rsidP="00466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lang w:eastAsia="th-TH"/>
        </w:rPr>
      </w:pPr>
      <w:r w:rsidRPr="00001FEA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กลุ่มบริษัทดำเนินธุรกิจ</w:t>
      </w:r>
      <w:r w:rsidR="00737252" w:rsidRPr="00001FEA">
        <w:rPr>
          <w:rFonts w:asciiTheme="majorBidi" w:hAnsiTheme="majorBidi" w:cstheme="majorBidi" w:hint="cs"/>
          <w:snapToGrid w:val="0"/>
          <w:color w:val="000000"/>
          <w:spacing w:val="-6"/>
          <w:sz w:val="30"/>
          <w:szCs w:val="30"/>
          <w:cs/>
          <w:lang w:eastAsia="th-TH"/>
        </w:rPr>
        <w:t>ส่วนใหญ่ใน</w:t>
      </w:r>
      <w:r w:rsidRPr="00001FEA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ประเทศ</w:t>
      </w:r>
      <w:r w:rsidR="00737252" w:rsidRPr="00001FEA">
        <w:rPr>
          <w:rFonts w:asciiTheme="majorBidi" w:hAnsiTheme="majorBidi" w:cstheme="majorBidi" w:hint="cs"/>
          <w:snapToGrid w:val="0"/>
          <w:color w:val="000000"/>
          <w:spacing w:val="-6"/>
          <w:sz w:val="30"/>
          <w:szCs w:val="30"/>
          <w:cs/>
          <w:lang w:eastAsia="th-TH"/>
        </w:rPr>
        <w:t>ไทย</w:t>
      </w:r>
      <w:r w:rsidRPr="00001FEA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  <w:r w:rsidR="004D341C">
        <w:rPr>
          <w:rFonts w:asciiTheme="majorBidi" w:hAnsiTheme="majorBidi" w:cstheme="majorBidi"/>
          <w:snapToGrid w:val="0"/>
          <w:color w:val="000000"/>
          <w:spacing w:val="-6"/>
          <w:sz w:val="30"/>
          <w:szCs w:val="30"/>
          <w:cs/>
          <w:lang w:eastAsia="th-TH"/>
        </w:rPr>
        <w:br/>
      </w:r>
    </w:p>
    <w:p w14:paraId="73C2F287" w14:textId="3270D24E" w:rsidR="00592ED8" w:rsidRPr="00001FEA" w:rsidRDefault="00592ED8" w:rsidP="0078719A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001FEA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ภาษีเงินได้</w:t>
      </w:r>
    </w:p>
    <w:p w14:paraId="18DF2433" w14:textId="0BC8B90D" w:rsidR="00592ED8" w:rsidRPr="00001FEA" w:rsidRDefault="00592ED8" w:rsidP="00592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rPr>
          <w:rFonts w:asciiTheme="majorBidi" w:hAnsiTheme="majorBidi" w:cstheme="majorBidi"/>
          <w:sz w:val="30"/>
          <w:szCs w:val="30"/>
        </w:rPr>
      </w:pPr>
    </w:p>
    <w:p w14:paraId="437C7572" w14:textId="5535F695" w:rsidR="001520F2" w:rsidRPr="00001FEA" w:rsidRDefault="004C2DDC" w:rsidP="004C2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01FEA">
        <w:rPr>
          <w:rFonts w:asciiTheme="majorBidi" w:hAnsiTheme="majorBidi" w:cstheme="majorBidi"/>
          <w:sz w:val="30"/>
          <w:szCs w:val="30"/>
          <w:cs/>
        </w:rPr>
        <w:t>อัตราภาษีเงินได้ที่</w:t>
      </w:r>
      <w:r w:rsidRPr="00E14072">
        <w:rPr>
          <w:rFonts w:asciiTheme="majorBidi" w:hAnsiTheme="majorBidi" w:cstheme="majorBidi"/>
          <w:sz w:val="30"/>
          <w:szCs w:val="30"/>
          <w:cs/>
        </w:rPr>
        <w:t>แท้จริงรวมของกลุ่มบริษัทและบริษัทในการดำเนินงานต่อเนื่องเป็นระยะเวลา</w:t>
      </w:r>
      <w:r w:rsidR="00E3761D" w:rsidRPr="00E14072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E14072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3F6926" w:rsidRPr="003F6926">
        <w:rPr>
          <w:rFonts w:ascii="Angsana New" w:hAnsi="Angsana New"/>
          <w:sz w:val="30"/>
          <w:szCs w:val="30"/>
        </w:rPr>
        <w:t>30</w:t>
      </w:r>
      <w:r w:rsidR="00E3761D" w:rsidRPr="00E14072">
        <w:rPr>
          <w:rFonts w:ascii="Angsana New" w:hAnsi="Angsana New"/>
          <w:sz w:val="30"/>
          <w:szCs w:val="30"/>
        </w:rPr>
        <w:t xml:space="preserve"> </w:t>
      </w:r>
      <w:r w:rsidR="00E3761D" w:rsidRPr="00E14072">
        <w:rPr>
          <w:rFonts w:ascii="Angsana New" w:hAnsi="Angsana New" w:hint="cs"/>
          <w:sz w:val="30"/>
          <w:szCs w:val="30"/>
          <w:cs/>
        </w:rPr>
        <w:t>มิถุนายน</w:t>
      </w:r>
      <w:r w:rsidR="00010463" w:rsidRPr="00E14072">
        <w:rPr>
          <w:rFonts w:ascii="Angsana New" w:hAnsi="Angsana New"/>
          <w:sz w:val="30"/>
          <w:szCs w:val="30"/>
          <w:cs/>
        </w:rPr>
        <w:t xml:space="preserve"> </w:t>
      </w:r>
      <w:r w:rsidR="003F6926" w:rsidRPr="003F6926">
        <w:rPr>
          <w:rFonts w:ascii="Angsana New" w:hAnsi="Angsana New"/>
          <w:sz w:val="30"/>
          <w:szCs w:val="30"/>
        </w:rPr>
        <w:t>2565</w:t>
      </w:r>
      <w:r w:rsidR="00010463" w:rsidRPr="00E14072">
        <w:rPr>
          <w:rFonts w:ascii="Angsana New" w:hAnsi="Angsana New"/>
          <w:sz w:val="30"/>
          <w:szCs w:val="30"/>
        </w:rPr>
        <w:t xml:space="preserve"> </w:t>
      </w:r>
      <w:r w:rsidRPr="00E14072">
        <w:rPr>
          <w:rFonts w:asciiTheme="majorBidi" w:hAnsiTheme="majorBidi" w:cstheme="majorBidi"/>
          <w:sz w:val="30"/>
          <w:szCs w:val="30"/>
          <w:cs/>
        </w:rPr>
        <w:t xml:space="preserve">คือร้อยละ </w:t>
      </w:r>
      <w:r w:rsidR="003F6926" w:rsidRPr="003F6926">
        <w:rPr>
          <w:rFonts w:asciiTheme="majorBidi" w:hAnsiTheme="majorBidi" w:cstheme="majorBidi"/>
          <w:sz w:val="30"/>
          <w:szCs w:val="30"/>
        </w:rPr>
        <w:t>14</w:t>
      </w:r>
      <w:r w:rsidRPr="00E14072">
        <w:rPr>
          <w:rFonts w:asciiTheme="majorBidi" w:hAnsiTheme="majorBidi" w:cstheme="majorBidi"/>
          <w:sz w:val="30"/>
          <w:szCs w:val="30"/>
        </w:rPr>
        <w:t xml:space="preserve"> </w:t>
      </w:r>
      <w:r w:rsidRPr="00E14072">
        <w:rPr>
          <w:rFonts w:asciiTheme="majorBidi" w:hAnsiTheme="majorBidi" w:cstheme="majorBidi"/>
          <w:sz w:val="30"/>
          <w:szCs w:val="30"/>
          <w:cs/>
        </w:rPr>
        <w:t xml:space="preserve">และร้อยละ </w:t>
      </w:r>
      <w:r w:rsidR="003F6926" w:rsidRPr="003F6926">
        <w:rPr>
          <w:rFonts w:asciiTheme="majorBidi" w:hAnsiTheme="majorBidi" w:cstheme="majorBidi"/>
          <w:sz w:val="30"/>
          <w:szCs w:val="30"/>
        </w:rPr>
        <w:t>1</w:t>
      </w:r>
      <w:r w:rsidR="00854BCD" w:rsidRPr="00E14072">
        <w:rPr>
          <w:rFonts w:asciiTheme="majorBidi" w:hAnsiTheme="majorBidi" w:cstheme="majorBidi"/>
          <w:sz w:val="30"/>
          <w:szCs w:val="30"/>
        </w:rPr>
        <w:t xml:space="preserve"> </w:t>
      </w:r>
      <w:r w:rsidRPr="00E14072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E14072">
        <w:rPr>
          <w:rFonts w:asciiTheme="majorBidi" w:hAnsiTheme="majorBidi" w:cstheme="majorBidi"/>
          <w:sz w:val="30"/>
          <w:szCs w:val="30"/>
        </w:rPr>
        <w:t xml:space="preserve"> </w:t>
      </w:r>
      <w:r w:rsidR="00592ED8" w:rsidRPr="00E14072">
        <w:rPr>
          <w:rFonts w:asciiTheme="majorBidi" w:hAnsiTheme="majorBidi" w:cstheme="majorBidi"/>
          <w:sz w:val="30"/>
          <w:szCs w:val="30"/>
          <w:cs/>
        </w:rPr>
        <w:t>จำนวนภาษีเงินได้ในงบกำไรขาดทุ</w:t>
      </w:r>
      <w:r w:rsidR="00955536" w:rsidRPr="00E14072">
        <w:rPr>
          <w:rFonts w:asciiTheme="majorBidi" w:hAnsiTheme="majorBidi" w:cstheme="majorBidi"/>
          <w:sz w:val="30"/>
          <w:szCs w:val="30"/>
          <w:cs/>
        </w:rPr>
        <w:t>นรวมและของ</w:t>
      </w:r>
      <w:r w:rsidR="00592ED8" w:rsidRPr="00E14072">
        <w:rPr>
          <w:rFonts w:asciiTheme="majorBidi" w:hAnsiTheme="majorBidi" w:cstheme="majorBidi"/>
          <w:sz w:val="30"/>
          <w:szCs w:val="30"/>
          <w:cs/>
        </w:rPr>
        <w:t>เฉพาะกิจการน้อยกว่าจำนวนภาษีเงินได้ที่คำนวณ</w:t>
      </w:r>
      <w:r w:rsidR="00592ED8" w:rsidRPr="00001FEA">
        <w:rPr>
          <w:rFonts w:asciiTheme="majorBidi" w:hAnsiTheme="majorBidi" w:cstheme="majorBidi"/>
          <w:sz w:val="30"/>
          <w:szCs w:val="30"/>
          <w:cs/>
        </w:rPr>
        <w:t>โดยการใช้อัตราภาษีเงินได้คูณกับยอดกำไรสุทธิตามบัญชีสำหรับ</w:t>
      </w:r>
      <w:r w:rsidR="00953FC5" w:rsidRPr="00001FEA">
        <w:rPr>
          <w:rFonts w:asciiTheme="majorBidi" w:hAnsiTheme="majorBidi" w:cstheme="majorBidi"/>
          <w:sz w:val="30"/>
          <w:szCs w:val="30"/>
          <w:cs/>
        </w:rPr>
        <w:t>งวด</w:t>
      </w:r>
      <w:r w:rsidR="00592ED8" w:rsidRPr="00001FEA">
        <w:rPr>
          <w:rFonts w:asciiTheme="majorBidi" w:hAnsiTheme="majorBidi" w:cstheme="majorBidi"/>
          <w:sz w:val="30"/>
          <w:szCs w:val="30"/>
          <w:cs/>
        </w:rPr>
        <w:t>เนื่องจาก</w:t>
      </w:r>
    </w:p>
    <w:p w14:paraId="0EA934E3" w14:textId="5659A1AF" w:rsidR="00592ED8" w:rsidRPr="00272DBB" w:rsidRDefault="00592ED8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(ก)</w:t>
      </w:r>
      <w:r w:rsidRPr="00272DBB">
        <w:rPr>
          <w:rFonts w:asciiTheme="majorBidi" w:hAnsiTheme="majorBidi" w:cstheme="majorBidi"/>
          <w:sz w:val="30"/>
          <w:szCs w:val="30"/>
          <w:cs/>
        </w:rPr>
        <w:tab/>
        <w:t>กลุ่มบริษัท</w:t>
      </w:r>
      <w:r w:rsidR="00EB492C" w:rsidRPr="00272DBB">
        <w:rPr>
          <w:rFonts w:asciiTheme="majorBidi" w:hAnsiTheme="majorBidi" w:cstheme="majorBidi"/>
          <w:sz w:val="30"/>
          <w:szCs w:val="30"/>
          <w:cs/>
        </w:rPr>
        <w:t>/บริษัท</w:t>
      </w:r>
      <w:r w:rsidRPr="00272DBB">
        <w:rPr>
          <w:rFonts w:asciiTheme="majorBidi" w:hAnsiTheme="majorBidi" w:cstheme="majorBidi"/>
          <w:sz w:val="30"/>
          <w:szCs w:val="30"/>
          <w:cs/>
        </w:rPr>
        <w:t>มีขาดทุนทางภาษียกมาจาก</w:t>
      </w:r>
      <w:r w:rsidR="00953FC5" w:rsidRPr="00272DBB">
        <w:rPr>
          <w:rFonts w:asciiTheme="majorBidi" w:hAnsiTheme="majorBidi" w:cstheme="majorBidi"/>
          <w:sz w:val="30"/>
          <w:szCs w:val="30"/>
          <w:cs/>
        </w:rPr>
        <w:t>งวด</w:t>
      </w:r>
      <w:r w:rsidRPr="00272DBB">
        <w:rPr>
          <w:rFonts w:asciiTheme="majorBidi" w:hAnsiTheme="majorBidi" w:cstheme="majorBidi"/>
          <w:sz w:val="30"/>
          <w:szCs w:val="30"/>
          <w:cs/>
        </w:rPr>
        <w:t>ก่อน และได้ถูกนำมาใช้เพื่อลดจำนวนกำไรเพื่อเสียภาษีใน</w:t>
      </w:r>
      <w:r w:rsidR="00953FC5" w:rsidRPr="00272DBB">
        <w:rPr>
          <w:rFonts w:asciiTheme="majorBidi" w:hAnsiTheme="majorBidi" w:cstheme="majorBidi"/>
          <w:sz w:val="30"/>
          <w:szCs w:val="30"/>
          <w:cs/>
        </w:rPr>
        <w:t>งวด</w:t>
      </w:r>
      <w:r w:rsidRPr="00272DBB">
        <w:rPr>
          <w:rFonts w:asciiTheme="majorBidi" w:hAnsiTheme="majorBidi" w:cstheme="majorBidi"/>
          <w:sz w:val="30"/>
          <w:szCs w:val="30"/>
          <w:cs/>
        </w:rPr>
        <w:t>ปัจจุบัน</w:t>
      </w:r>
    </w:p>
    <w:p w14:paraId="2426E302" w14:textId="0848E95C" w:rsidR="00592ED8" w:rsidRPr="00272DBB" w:rsidRDefault="00592ED8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(ข)</w:t>
      </w:r>
      <w:r w:rsidRPr="00272DBB">
        <w:rPr>
          <w:rFonts w:asciiTheme="majorBidi" w:hAnsiTheme="majorBidi" w:cstheme="majorBidi"/>
          <w:sz w:val="30"/>
          <w:szCs w:val="30"/>
          <w:cs/>
        </w:rPr>
        <w:tab/>
        <w:t>ความแตกต่างระหว่างการรับรู้ค่าใช้จ่ายทางบัญชีกับค่าใช้จ่ายทางภาษี บางรายการโดยเฉพาะอย่างยิ่งในเรื่องเกี่ยวกับ</w:t>
      </w:r>
      <w:r w:rsidR="00FA5494" w:rsidRPr="00272DBB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Pr="00272DBB">
        <w:rPr>
          <w:rFonts w:asciiTheme="majorBidi" w:hAnsiTheme="majorBidi" w:cstheme="majorBidi"/>
          <w:sz w:val="30"/>
          <w:szCs w:val="30"/>
          <w:cs/>
        </w:rPr>
        <w:t>และสำรองต่างๆ</w:t>
      </w:r>
    </w:p>
    <w:p w14:paraId="5775F7CE" w14:textId="3548E089" w:rsidR="00592ED8" w:rsidRPr="00272DBB" w:rsidRDefault="00592ED8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(ค)</w:t>
      </w:r>
      <w:r w:rsidRPr="00272DBB">
        <w:rPr>
          <w:rFonts w:asciiTheme="majorBidi" w:hAnsiTheme="majorBidi" w:cstheme="majorBidi"/>
          <w:sz w:val="30"/>
          <w:szCs w:val="30"/>
          <w:cs/>
        </w:rPr>
        <w:tab/>
        <w:t>ขาดทุนของบริษัทย่อยของกลุ่มบริษัท</w:t>
      </w:r>
      <w:r w:rsidR="00EB492C" w:rsidRPr="00272DBB">
        <w:rPr>
          <w:rFonts w:asciiTheme="majorBidi" w:hAnsiTheme="majorBidi" w:cstheme="majorBidi"/>
          <w:sz w:val="30"/>
          <w:szCs w:val="30"/>
          <w:cs/>
        </w:rPr>
        <w:t>/บริษัท</w:t>
      </w:r>
      <w:r w:rsidRPr="00272DBB">
        <w:rPr>
          <w:rFonts w:asciiTheme="majorBidi" w:hAnsiTheme="majorBidi" w:cstheme="majorBidi"/>
          <w:sz w:val="30"/>
          <w:szCs w:val="30"/>
          <w:cs/>
        </w:rPr>
        <w:t>ซึ่งไม่สามารถจะนำมาสุทธิกับกำไรของบริษัทย่อยแห่งอื่น</w:t>
      </w:r>
      <w:r w:rsidR="00DD0CEE" w:rsidRPr="00272DBB">
        <w:rPr>
          <w:rFonts w:asciiTheme="majorBidi" w:hAnsiTheme="majorBidi" w:cstheme="majorBidi"/>
          <w:sz w:val="30"/>
          <w:szCs w:val="30"/>
          <w:cs/>
        </w:rPr>
        <w:t>ๆ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ของกลุ่มบริษัทในการคำนวณภาษีเงินได้</w:t>
      </w:r>
    </w:p>
    <w:p w14:paraId="480A9234" w14:textId="77777777" w:rsidR="00DE18CB" w:rsidRPr="00272DBB" w:rsidRDefault="00DE18CB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8DCEEE" w14:textId="5EA035E0" w:rsidR="00EF21AC" w:rsidRDefault="00EF21AC" w:rsidP="0078719A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เงินปันผล</w:t>
      </w:r>
    </w:p>
    <w:p w14:paraId="433FBD4C" w14:textId="7F4DEE2A" w:rsidR="00EF21AC" w:rsidRPr="000B0666" w:rsidRDefault="00EF21AC" w:rsidP="00EF21AC">
      <w:pPr>
        <w:rPr>
          <w:sz w:val="30"/>
          <w:szCs w:val="30"/>
          <w:lang w:val="th-TH"/>
        </w:rPr>
      </w:pPr>
    </w:p>
    <w:p w14:paraId="76C4A4EC" w14:textId="4CB765A8" w:rsidR="00EF21AC" w:rsidRPr="00F26AAE" w:rsidRDefault="00F26AAE" w:rsidP="00F26AAE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7271A">
        <w:rPr>
          <w:rFonts w:asciiTheme="majorBidi" w:hAnsiTheme="majorBidi" w:cstheme="majorBidi" w:hint="cs"/>
          <w:sz w:val="30"/>
          <w:szCs w:val="30"/>
          <w:cs/>
        </w:rPr>
        <w:t>ในการประชุมสามัญผู้ถือหุ้นของบริษัท</w:t>
      </w:r>
      <w:r w:rsidRPr="0067271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7271A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67271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6926" w:rsidRPr="003F6926">
        <w:rPr>
          <w:rFonts w:asciiTheme="majorBidi" w:hAnsiTheme="majorBidi" w:cstheme="majorBidi"/>
          <w:sz w:val="30"/>
          <w:szCs w:val="30"/>
          <w:lang w:val="en-US" w:bidi="th-TH"/>
        </w:rPr>
        <w:t>22</w:t>
      </w:r>
      <w:r w:rsidRPr="00902B2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902B21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3F6926" w:rsidRPr="003F6926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902B2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7271A">
        <w:rPr>
          <w:rFonts w:asciiTheme="majorBidi" w:hAnsiTheme="majorBidi" w:cstheme="majorBidi" w:hint="cs"/>
          <w:sz w:val="30"/>
          <w:szCs w:val="30"/>
          <w:cs/>
        </w:rPr>
        <w:t>ผู้ถือหุ้นมีมติอนุมัติการจัดสรรกำไรเป็นเงินปั</w:t>
      </w:r>
      <w:r>
        <w:rPr>
          <w:rFonts w:asciiTheme="majorBidi" w:hAnsiTheme="majorBidi" w:cstheme="majorBidi" w:hint="cs"/>
          <w:sz w:val="30"/>
          <w:szCs w:val="30"/>
          <w:cs/>
        </w:rPr>
        <w:t>น</w:t>
      </w:r>
      <w:r w:rsidRPr="0067271A">
        <w:rPr>
          <w:rFonts w:asciiTheme="majorBidi" w:hAnsiTheme="majorBidi" w:cstheme="majorBidi" w:hint="cs"/>
          <w:sz w:val="30"/>
          <w:szCs w:val="30"/>
          <w:cs/>
        </w:rPr>
        <w:t>ผลในอัตราหุ้นละ</w:t>
      </w:r>
      <w:r w:rsidRPr="0067271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6926" w:rsidRPr="003F6926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3F6926" w:rsidRPr="003F6926">
        <w:rPr>
          <w:rFonts w:asciiTheme="majorBidi" w:hAnsiTheme="majorBidi" w:cstheme="majorBidi"/>
          <w:sz w:val="30"/>
          <w:szCs w:val="30"/>
          <w:lang w:val="en-US" w:bidi="th-TH"/>
        </w:rPr>
        <w:t>07</w:t>
      </w:r>
      <w:r w:rsidRPr="00902B2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902B21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67271A">
        <w:rPr>
          <w:rFonts w:asciiTheme="majorBidi" w:hAnsiTheme="majorBidi" w:cstheme="majorBidi" w:hint="cs"/>
          <w:sz w:val="30"/>
          <w:szCs w:val="30"/>
          <w:cs/>
        </w:rPr>
        <w:t>เป็นจำนวนเงินทั้งสิ้น</w:t>
      </w:r>
      <w:r w:rsidRPr="0067271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6926" w:rsidRPr="003F6926">
        <w:rPr>
          <w:rFonts w:asciiTheme="majorBidi" w:hAnsiTheme="majorBidi" w:cstheme="majorBidi"/>
          <w:sz w:val="30"/>
          <w:szCs w:val="30"/>
          <w:lang w:val="en-US" w:bidi="th-TH"/>
        </w:rPr>
        <w:t>158</w:t>
      </w:r>
      <w:r w:rsidRPr="00902B2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902B2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902B21">
        <w:rPr>
          <w:rFonts w:asciiTheme="majorBidi" w:hAnsiTheme="majorBidi" w:cstheme="majorBidi"/>
          <w:sz w:val="30"/>
          <w:szCs w:val="30"/>
          <w:lang w:bidi="th-TH"/>
        </w:rPr>
        <w:t> </w:t>
      </w:r>
    </w:p>
    <w:p w14:paraId="50AFECA9" w14:textId="77777777" w:rsidR="00EF21AC" w:rsidRPr="000B0666" w:rsidRDefault="00EF21AC" w:rsidP="00EF21AC">
      <w:pPr>
        <w:rPr>
          <w:sz w:val="30"/>
          <w:szCs w:val="30"/>
          <w:cs/>
        </w:rPr>
      </w:pPr>
    </w:p>
    <w:p w14:paraId="0092BBE4" w14:textId="5243E3FA" w:rsidR="00580AE7" w:rsidRPr="00272DBB" w:rsidRDefault="00580AE7" w:rsidP="0078719A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183EBD1F" w14:textId="77777777" w:rsidR="007B28EE" w:rsidRPr="00272DBB" w:rsidRDefault="007B28EE" w:rsidP="00580AE7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39EA16F2" w14:textId="77777777" w:rsidR="00580AE7" w:rsidRPr="00272DBB" w:rsidRDefault="00580AE7" w:rsidP="001903A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</w:pP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47F083B" w14:textId="77777777" w:rsidR="00580AE7" w:rsidRPr="00272DBB" w:rsidRDefault="00580AE7" w:rsidP="00580AE7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786BBE82" w14:textId="40AE317A" w:rsidR="00C92C3C" w:rsidRPr="00272DBB" w:rsidRDefault="00580AE7" w:rsidP="00580AE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72DBB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  <w:r w:rsidR="0001046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="00E3516A">
        <w:rPr>
          <w:rFonts w:asciiTheme="majorBidi" w:hAnsiTheme="majorBidi" w:cstheme="majorBidi" w:hint="cs"/>
          <w:sz w:val="30"/>
          <w:szCs w:val="30"/>
          <w:cs/>
          <w:lang w:bidi="th-TH"/>
        </w:rPr>
        <w:t>บางรายการ</w:t>
      </w:r>
      <w:r w:rsidRPr="00272DBB">
        <w:rPr>
          <w:rFonts w:asciiTheme="majorBidi" w:hAnsiTheme="majorBidi" w:cstheme="majorBidi"/>
          <w:sz w:val="30"/>
          <w:szCs w:val="30"/>
          <w:cs/>
          <w:lang w:bidi="th-TH"/>
        </w:rPr>
        <w:t>ที่</w:t>
      </w:r>
      <w:r w:rsidR="00475798" w:rsidRPr="00272DBB">
        <w:rPr>
          <w:rFonts w:asciiTheme="majorBidi" w:hAnsiTheme="majorBidi" w:cstheme="majorBidi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272DBB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587883D3" w14:textId="77777777" w:rsidR="004A4EE7" w:rsidRPr="00272DBB" w:rsidRDefault="004A4EE7" w:rsidP="00580AE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2662692" w14:textId="77777777" w:rsidR="004A4EE7" w:rsidRPr="00272DBB" w:rsidRDefault="004A4EE7" w:rsidP="00580AE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4A4EE7" w:rsidRPr="00272DBB" w:rsidSect="002B21A9">
          <w:headerReference w:type="even" r:id="rId11"/>
          <w:headerReference w:type="default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C92E1D" w:rsidRPr="00272DBB" w14:paraId="26CBE173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9781560" w14:textId="77777777" w:rsidR="00C92E1D" w:rsidRPr="00272DBB" w:rsidRDefault="00C92E1D" w:rsidP="00C92E1D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3ED9061A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92E1D" w:rsidRPr="00272DBB" w14:paraId="1A2F5C43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694AF9F" w14:textId="77777777" w:rsidR="00C92E1D" w:rsidRPr="00272DBB" w:rsidRDefault="00C92E1D" w:rsidP="00C92E1D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41226577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F9B6610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67A759DD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92E1D" w:rsidRPr="00272DBB" w14:paraId="3395208F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25F33C2D" w14:textId="2A819F39" w:rsidR="00C92E1D" w:rsidRPr="00272DBB" w:rsidRDefault="00A146A3" w:rsidP="00C92E1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3F6926" w:rsidRPr="003F692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="007F044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7F044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="003D7AED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3F6926" w:rsidRPr="003F692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710" w:type="dxa"/>
            <w:vAlign w:val="bottom"/>
          </w:tcPr>
          <w:p w14:paraId="7F5848E9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8F2062E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7E41682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40668D" w14:textId="77777777" w:rsidR="00C92E1D" w:rsidRPr="00272DBB" w:rsidRDefault="00C92E1D" w:rsidP="00C92E1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5AAE34C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272DB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 </w:t>
            </w: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DEBDA9" w14:textId="77777777" w:rsidR="00C92E1D" w:rsidRPr="00272DBB" w:rsidRDefault="00C92E1D" w:rsidP="00C92E1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1F018B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3B8B02CB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EF702A8" w14:textId="40FA51F3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F6926"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452DC9DD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8A5ED2B" w14:textId="6141D6F6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F6926"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608841D7" w14:textId="77777777" w:rsidR="00C92E1D" w:rsidRPr="00272DBB" w:rsidRDefault="00C92E1D" w:rsidP="00C92E1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6652D049" w14:textId="6497B521" w:rsidR="00C92E1D" w:rsidRPr="00272DBB" w:rsidRDefault="00C92E1D" w:rsidP="00C92E1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F6926" w:rsidRPr="003F692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120D720A" w14:textId="77777777" w:rsidR="00C92E1D" w:rsidRPr="00272DBB" w:rsidRDefault="00C92E1D" w:rsidP="00C92E1D">
            <w:pPr>
              <w:spacing w:line="240" w:lineRule="auto"/>
              <w:ind w:left="-43" w:right="-86" w:hanging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DCA43A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92E1D" w:rsidRPr="00272DBB" w14:paraId="06D6C2B1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B0EDF78" w14:textId="77777777" w:rsidR="00C92E1D" w:rsidRPr="00272DBB" w:rsidRDefault="00C92E1D" w:rsidP="00C92E1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049FF06A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C92E1D" w:rsidRPr="00272DBB" w14:paraId="4F998CC9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77F7ABE8" w14:textId="77777777" w:rsidR="00C92E1D" w:rsidRPr="00272DBB" w:rsidRDefault="00C92E1D" w:rsidP="00C92E1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738AD88B" w14:textId="53745A49" w:rsidR="00C92E1D" w:rsidRPr="00272DBB" w:rsidRDefault="00C92E1D" w:rsidP="00C92E1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A230AD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9323124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594192D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D96D127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DE29E1C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9D862F3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58E8C2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6E62435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07D4E8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57F7EFA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372D97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ADCBB91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148EFA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CBDFCD6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C061B" w:rsidRPr="00272DBB" w14:paraId="0CD4EA68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50BADC5A" w14:textId="77777777" w:rsidR="006C061B" w:rsidRPr="00272DBB" w:rsidRDefault="006C061B" w:rsidP="006C061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2BA440AA" w14:textId="4B78CE1E" w:rsidR="006C061B" w:rsidRPr="00272DBB" w:rsidRDefault="006C061B" w:rsidP="006C06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75176AC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6B42982C" w14:textId="33D9F42A" w:rsidR="006C061B" w:rsidRPr="00272DBB" w:rsidRDefault="006C061B" w:rsidP="006C06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D4BB34" w14:textId="77777777" w:rsidR="006C061B" w:rsidRPr="00272DBB" w:rsidRDefault="006C061B" w:rsidP="006C061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01EB766" w14:textId="04CC7CBC" w:rsidR="006C061B" w:rsidRPr="00272DBB" w:rsidRDefault="006C061B" w:rsidP="006C061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56E811F" w14:textId="77777777" w:rsidR="006C061B" w:rsidRPr="00272DBB" w:rsidRDefault="006C061B" w:rsidP="006C06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B5C5D87" w14:textId="7274C593" w:rsidR="006C061B" w:rsidRPr="00272DBB" w:rsidRDefault="006C061B" w:rsidP="006C061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7CC0A8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9F7EB36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074BF7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DF9F1F0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C3484C" w14:textId="77777777" w:rsidR="006C061B" w:rsidRPr="00272DBB" w:rsidRDefault="006C061B" w:rsidP="006C06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6B969B9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2199715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AC5AEEE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C061B" w:rsidRPr="00272DBB" w14:paraId="40288FE2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5F315AB1" w14:textId="77777777" w:rsidR="006C061B" w:rsidRPr="00272DBB" w:rsidRDefault="006C061B" w:rsidP="006C061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เงินฝากประจำกับสถาบันการเงิน</w:t>
            </w:r>
          </w:p>
        </w:tc>
        <w:tc>
          <w:tcPr>
            <w:tcW w:w="1710" w:type="dxa"/>
          </w:tcPr>
          <w:p w14:paraId="03711A03" w14:textId="31D681FC" w:rsidR="006C061B" w:rsidRPr="00272DBB" w:rsidRDefault="00E85898" w:rsidP="006C06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FF932C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BBDCDA8" w14:textId="0D4569D5" w:rsidR="006C061B" w:rsidRPr="00272DBB" w:rsidRDefault="00E85898" w:rsidP="006C06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879B98" w14:textId="77777777" w:rsidR="006C061B" w:rsidRPr="00272DBB" w:rsidRDefault="006C061B" w:rsidP="006C061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C68EFE8" w14:textId="4E2BC6D6" w:rsidR="006C061B" w:rsidRPr="00272DBB" w:rsidRDefault="003F6926" w:rsidP="006C061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14:paraId="40C88161" w14:textId="77777777" w:rsidR="006C061B" w:rsidRPr="00272DBB" w:rsidRDefault="006C061B" w:rsidP="006C06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71847DE" w14:textId="146C7211" w:rsidR="006C061B" w:rsidRPr="00272DBB" w:rsidRDefault="003F6926" w:rsidP="006C061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59</w:t>
            </w:r>
          </w:p>
        </w:tc>
        <w:tc>
          <w:tcPr>
            <w:tcW w:w="270" w:type="dxa"/>
          </w:tcPr>
          <w:p w14:paraId="298A037D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B4A535" w14:textId="1BB86D9C" w:rsidR="006C061B" w:rsidRPr="00272DBB" w:rsidRDefault="006C061B" w:rsidP="006C06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332B114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AC02967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0125CB" w14:textId="77777777" w:rsidR="006C061B" w:rsidRPr="00272DBB" w:rsidRDefault="006C061B" w:rsidP="006C06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C139A44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711DB0E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30D4BFA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C061B" w:rsidRPr="00272DBB" w14:paraId="2F6E1C8B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6F24B7AD" w14:textId="77777777" w:rsidR="006C061B" w:rsidRPr="00272DBB" w:rsidRDefault="006C061B" w:rsidP="006C061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6EA75B3C" w14:textId="26481A02" w:rsidR="006C061B" w:rsidRPr="00272DBB" w:rsidRDefault="006C061B" w:rsidP="006C06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5640283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8C11CDB" w14:textId="600E7916" w:rsidR="006C061B" w:rsidRPr="00272DBB" w:rsidRDefault="006C061B" w:rsidP="006C06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7CB90D" w14:textId="77777777" w:rsidR="006C061B" w:rsidRPr="00272DBB" w:rsidRDefault="006C061B" w:rsidP="006C061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2D40A1B" w14:textId="4A7405C7" w:rsidR="006C061B" w:rsidRPr="00272DBB" w:rsidRDefault="006C061B" w:rsidP="006C061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B947450" w14:textId="77777777" w:rsidR="006C061B" w:rsidRPr="00272DBB" w:rsidRDefault="006C061B" w:rsidP="006C06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93F1E58" w14:textId="6A9E0007" w:rsidR="006C061B" w:rsidRPr="00272DBB" w:rsidRDefault="006C061B" w:rsidP="006C061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7BE46B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F6BD87" w14:textId="1A91E8D5" w:rsidR="006C061B" w:rsidRPr="00272DBB" w:rsidRDefault="006C061B" w:rsidP="006C06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D1CA05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4003D2" w14:textId="7538AEAC" w:rsidR="006C061B" w:rsidRPr="00272DBB" w:rsidRDefault="006C061B" w:rsidP="006C06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DF7F9C" w14:textId="77777777" w:rsidR="006C061B" w:rsidRPr="00272DBB" w:rsidRDefault="006C061B" w:rsidP="006C06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62F41F0" w14:textId="27369D2E" w:rsidR="006C061B" w:rsidRPr="00272DBB" w:rsidRDefault="006C061B" w:rsidP="006C06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E016BDB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79377F7" w14:textId="74882D16" w:rsidR="006C061B" w:rsidRPr="00272DBB" w:rsidRDefault="006C061B" w:rsidP="006C06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6582" w:rsidRPr="00272DBB" w14:paraId="37AAC110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2E49C3DC" w14:textId="7FA27382" w:rsidR="00CF6582" w:rsidRPr="00272DBB" w:rsidRDefault="00CF6582" w:rsidP="00CF6582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5EEB8DB6" w14:textId="3F274E3B" w:rsidR="00CF6582" w:rsidRPr="00272DBB" w:rsidRDefault="003F6926" w:rsidP="00CF658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430</w:t>
            </w:r>
          </w:p>
        </w:tc>
        <w:tc>
          <w:tcPr>
            <w:tcW w:w="270" w:type="dxa"/>
          </w:tcPr>
          <w:p w14:paraId="0DA86134" w14:textId="77777777" w:rsidR="00CF6582" w:rsidRPr="00272DBB" w:rsidRDefault="00CF6582" w:rsidP="00CF658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FA5B274" w14:textId="5945217F" w:rsidR="00CF6582" w:rsidRPr="00272DBB" w:rsidRDefault="003F6926" w:rsidP="00CF658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62BBC635" w14:textId="77777777" w:rsidR="00CF6582" w:rsidRPr="00272DBB" w:rsidRDefault="00CF6582" w:rsidP="00CF658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8AFD6B0" w14:textId="493402D9" w:rsidR="00CF6582" w:rsidRPr="00272DBB" w:rsidRDefault="00E85898" w:rsidP="00CF658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CC0C4E" w14:textId="77777777" w:rsidR="00CF6582" w:rsidRPr="00272DBB" w:rsidRDefault="00CF6582" w:rsidP="00CF658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B00FB87" w14:textId="67520AFF" w:rsidR="00CF6582" w:rsidRPr="00272DBB" w:rsidRDefault="003F6926" w:rsidP="00CF658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455</w:t>
            </w:r>
          </w:p>
        </w:tc>
        <w:tc>
          <w:tcPr>
            <w:tcW w:w="270" w:type="dxa"/>
          </w:tcPr>
          <w:p w14:paraId="1FBE592A" w14:textId="77777777" w:rsidR="00CF6582" w:rsidRPr="00272DBB" w:rsidRDefault="00CF6582" w:rsidP="00CF658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46F621E" w14:textId="7D5B87DC" w:rsidR="00CF6582" w:rsidRPr="00272DBB" w:rsidRDefault="00E85898" w:rsidP="00CF6582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0140C24" w14:textId="77777777" w:rsidR="00CF6582" w:rsidRPr="00272DBB" w:rsidRDefault="00CF6582" w:rsidP="00CF658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22827E" w14:textId="537790FF" w:rsidR="00CF6582" w:rsidRPr="00272DBB" w:rsidRDefault="003F6926" w:rsidP="00CF658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455</w:t>
            </w:r>
          </w:p>
        </w:tc>
        <w:tc>
          <w:tcPr>
            <w:tcW w:w="270" w:type="dxa"/>
          </w:tcPr>
          <w:p w14:paraId="12F4E535" w14:textId="77777777" w:rsidR="00CF6582" w:rsidRPr="00272DBB" w:rsidRDefault="00CF6582" w:rsidP="00CF658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809D607" w14:textId="254940AA" w:rsidR="00CF6582" w:rsidRPr="00272DBB" w:rsidRDefault="00E85898" w:rsidP="00CF6582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C64B817" w14:textId="77777777" w:rsidR="00CF6582" w:rsidRPr="00272DBB" w:rsidRDefault="00CF6582" w:rsidP="00CF658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EF71344" w14:textId="032000A9" w:rsidR="00CF6582" w:rsidRPr="00272DBB" w:rsidRDefault="003F6926" w:rsidP="00CF658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455</w:t>
            </w:r>
          </w:p>
        </w:tc>
      </w:tr>
      <w:tr w:rsidR="00CF6582" w:rsidRPr="00272DBB" w14:paraId="46816810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2CBD66D8" w14:textId="3B73FE23" w:rsidR="00CF6582" w:rsidRPr="00272DBB" w:rsidRDefault="00CF6582" w:rsidP="00CF6582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</w:tcPr>
          <w:p w14:paraId="791F32C0" w14:textId="7D2B4D21" w:rsidR="00CF6582" w:rsidRPr="00272DBB" w:rsidRDefault="00E85898" w:rsidP="00CF658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CEAD820" w14:textId="77777777" w:rsidR="00CF6582" w:rsidRPr="00272DBB" w:rsidRDefault="00CF6582" w:rsidP="00CF658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8721E84" w14:textId="1BDE9BC0" w:rsidR="00CF6582" w:rsidRPr="00272DBB" w:rsidRDefault="003F6926" w:rsidP="00CF658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84</w:t>
            </w:r>
          </w:p>
        </w:tc>
        <w:tc>
          <w:tcPr>
            <w:tcW w:w="270" w:type="dxa"/>
            <w:shd w:val="clear" w:color="auto" w:fill="auto"/>
          </w:tcPr>
          <w:p w14:paraId="6D096E17" w14:textId="77777777" w:rsidR="00CF6582" w:rsidRPr="00272DBB" w:rsidRDefault="00CF6582" w:rsidP="00CF658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DD154C7" w14:textId="6B5E1512" w:rsidR="00CF6582" w:rsidRPr="00272DBB" w:rsidRDefault="00E85898" w:rsidP="00CF658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AE29D8" w14:textId="77777777" w:rsidR="00CF6582" w:rsidRPr="00272DBB" w:rsidRDefault="00CF6582" w:rsidP="00CF658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E87E4E2" w14:textId="04D6B6C2" w:rsidR="00CF6582" w:rsidRPr="00272DBB" w:rsidRDefault="003F6926" w:rsidP="00CF658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84</w:t>
            </w:r>
          </w:p>
        </w:tc>
        <w:tc>
          <w:tcPr>
            <w:tcW w:w="270" w:type="dxa"/>
          </w:tcPr>
          <w:p w14:paraId="6E64B2C1" w14:textId="77777777" w:rsidR="00CF6582" w:rsidRPr="00272DBB" w:rsidRDefault="00CF6582" w:rsidP="00CF658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82A823D" w14:textId="466F663F" w:rsidR="00CF6582" w:rsidRPr="00272DBB" w:rsidRDefault="003F6926" w:rsidP="00CF658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84</w:t>
            </w:r>
          </w:p>
        </w:tc>
        <w:tc>
          <w:tcPr>
            <w:tcW w:w="270" w:type="dxa"/>
          </w:tcPr>
          <w:p w14:paraId="01D315D6" w14:textId="77777777" w:rsidR="00CF6582" w:rsidRPr="00272DBB" w:rsidRDefault="00CF6582" w:rsidP="00CF658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9F964A6" w14:textId="5C5FE046" w:rsidR="00CF6582" w:rsidRPr="00272DBB" w:rsidRDefault="00E85898" w:rsidP="00CF6582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F96E6BD" w14:textId="77777777" w:rsidR="00CF6582" w:rsidRPr="00272DBB" w:rsidRDefault="00CF6582" w:rsidP="00CF658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B1E8E25" w14:textId="11F41896" w:rsidR="00CF6582" w:rsidRPr="00272DBB" w:rsidRDefault="00E85898" w:rsidP="00CF6582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E3FDEBB" w14:textId="77777777" w:rsidR="00CF6582" w:rsidRPr="00272DBB" w:rsidRDefault="00CF6582" w:rsidP="00CF658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3509C1B" w14:textId="6575FB16" w:rsidR="00CF6582" w:rsidRPr="00272DBB" w:rsidRDefault="003F6926" w:rsidP="00CF658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84</w:t>
            </w:r>
          </w:p>
        </w:tc>
      </w:tr>
      <w:tr w:rsidR="006C061B" w:rsidRPr="00272DBB" w14:paraId="7EDFE7F1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6D8206C1" w14:textId="77777777" w:rsidR="006C061B" w:rsidRPr="00272DBB" w:rsidRDefault="006C061B" w:rsidP="006C061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3049FBE5" w14:textId="730F2C5C" w:rsidR="006C061B" w:rsidRPr="00272DBB" w:rsidRDefault="006C061B" w:rsidP="006C06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1515BAE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936F3BC" w14:textId="34105EBC" w:rsidR="006C061B" w:rsidRPr="00272DBB" w:rsidRDefault="006C061B" w:rsidP="006C06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313EC0" w14:textId="77777777" w:rsidR="006C061B" w:rsidRPr="00272DBB" w:rsidRDefault="006C061B" w:rsidP="006C061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8412237" w14:textId="68B648B6" w:rsidR="006C061B" w:rsidRPr="00272DBB" w:rsidRDefault="006C061B" w:rsidP="006C061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5CA8959" w14:textId="77777777" w:rsidR="006C061B" w:rsidRPr="00272DBB" w:rsidRDefault="006C061B" w:rsidP="006C06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603EE5A" w14:textId="6E5C5F06" w:rsidR="006C061B" w:rsidRPr="00272DBB" w:rsidRDefault="006C061B" w:rsidP="006C061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DBD66D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FBDE45E" w14:textId="728834BE" w:rsidR="006C061B" w:rsidRPr="00272DBB" w:rsidRDefault="006C061B" w:rsidP="006C06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EEE302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879D1F" w14:textId="76108340" w:rsidR="006C061B" w:rsidRPr="00272DBB" w:rsidRDefault="006C061B" w:rsidP="006C06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A35620" w14:textId="77777777" w:rsidR="006C061B" w:rsidRPr="00272DBB" w:rsidRDefault="006C061B" w:rsidP="006C06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72BD560" w14:textId="0A8A489E" w:rsidR="006C061B" w:rsidRPr="00272DBB" w:rsidRDefault="006C061B" w:rsidP="006C06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7A5C1AD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D040926" w14:textId="3543F13C" w:rsidR="006C061B" w:rsidRPr="00272DBB" w:rsidRDefault="006C061B" w:rsidP="006C06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F6582" w:rsidRPr="00272DBB" w14:paraId="0F12FCB5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6ED21364" w14:textId="645F4F33" w:rsidR="00CF6582" w:rsidRPr="00272DBB" w:rsidRDefault="00CF6582" w:rsidP="00CF6582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0C3ED380" w14:textId="7D6D8C02" w:rsidR="00CF6582" w:rsidRPr="00272DBB" w:rsidRDefault="00E85898" w:rsidP="00CF658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14485D4" w14:textId="77777777" w:rsidR="00CF6582" w:rsidRPr="00272DBB" w:rsidRDefault="00CF6582" w:rsidP="00CF658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CCEF5ED" w14:textId="4E1274E4" w:rsidR="00CF6582" w:rsidRPr="00272DBB" w:rsidRDefault="00E85898" w:rsidP="00CF658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BD4BC1" w14:textId="77777777" w:rsidR="00CF6582" w:rsidRPr="00272DBB" w:rsidRDefault="00CF6582" w:rsidP="00CF658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B100FF7" w14:textId="1153F327" w:rsidR="00CF6582" w:rsidRPr="00272DBB" w:rsidRDefault="003F6926" w:rsidP="00CF658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34</w:t>
            </w:r>
          </w:p>
        </w:tc>
        <w:tc>
          <w:tcPr>
            <w:tcW w:w="270" w:type="dxa"/>
            <w:shd w:val="clear" w:color="auto" w:fill="auto"/>
          </w:tcPr>
          <w:p w14:paraId="1241634E" w14:textId="77777777" w:rsidR="00CF6582" w:rsidRPr="00272DBB" w:rsidRDefault="00CF6582" w:rsidP="00CF658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18B6260" w14:textId="124B0756" w:rsidR="00CF6582" w:rsidRPr="00272DBB" w:rsidRDefault="003F6926" w:rsidP="00CF658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34</w:t>
            </w:r>
          </w:p>
        </w:tc>
        <w:tc>
          <w:tcPr>
            <w:tcW w:w="270" w:type="dxa"/>
          </w:tcPr>
          <w:p w14:paraId="0B4A022D" w14:textId="77777777" w:rsidR="00CF6582" w:rsidRPr="00272DBB" w:rsidRDefault="00CF6582" w:rsidP="00CF658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1423138" w14:textId="4076AA09" w:rsidR="00CF6582" w:rsidRPr="00272DBB" w:rsidRDefault="00E85898" w:rsidP="00CF6582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3670603" w14:textId="77777777" w:rsidR="00CF6582" w:rsidRPr="00272DBB" w:rsidRDefault="00CF6582" w:rsidP="00CF658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25E84AC" w14:textId="3819550B" w:rsidR="00CF6582" w:rsidRPr="00272DBB" w:rsidRDefault="003F6926" w:rsidP="00CF658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34</w:t>
            </w:r>
          </w:p>
        </w:tc>
        <w:tc>
          <w:tcPr>
            <w:tcW w:w="270" w:type="dxa"/>
          </w:tcPr>
          <w:p w14:paraId="6F147D51" w14:textId="77777777" w:rsidR="00CF6582" w:rsidRPr="00272DBB" w:rsidRDefault="00CF6582" w:rsidP="00CF658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0188D88" w14:textId="711E3C97" w:rsidR="00CF6582" w:rsidRPr="00272DBB" w:rsidRDefault="00E85898" w:rsidP="00CF6582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8FA4CAF" w14:textId="77777777" w:rsidR="00CF6582" w:rsidRPr="00272DBB" w:rsidRDefault="00CF6582" w:rsidP="00CF658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55CAAD8" w14:textId="42235594" w:rsidR="00CF6582" w:rsidRPr="00272DBB" w:rsidRDefault="003F6926" w:rsidP="00CF658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34</w:t>
            </w:r>
          </w:p>
        </w:tc>
      </w:tr>
      <w:tr w:rsidR="00CF6582" w:rsidRPr="00272DBB" w14:paraId="54415252" w14:textId="77777777" w:rsidTr="00CF628F">
        <w:trPr>
          <w:trHeight w:val="144"/>
        </w:trPr>
        <w:tc>
          <w:tcPr>
            <w:tcW w:w="3240" w:type="dxa"/>
            <w:shd w:val="clear" w:color="auto" w:fill="auto"/>
          </w:tcPr>
          <w:p w14:paraId="6675763B" w14:textId="1CB00F0F" w:rsidR="00CF6582" w:rsidRPr="00272DBB" w:rsidRDefault="00CF6582" w:rsidP="00CF6582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</w:tcPr>
          <w:p w14:paraId="4345A467" w14:textId="30A66ED3" w:rsidR="00CF6582" w:rsidRPr="00272DBB" w:rsidRDefault="003F6926" w:rsidP="00CF6582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305</w:t>
            </w:r>
          </w:p>
        </w:tc>
        <w:tc>
          <w:tcPr>
            <w:tcW w:w="270" w:type="dxa"/>
          </w:tcPr>
          <w:p w14:paraId="61C0DDA1" w14:textId="77777777" w:rsidR="00CF6582" w:rsidRPr="00272DBB" w:rsidRDefault="00CF6582" w:rsidP="00CF658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F035E01" w14:textId="013AF695" w:rsidR="00CF6582" w:rsidRPr="00272DBB" w:rsidRDefault="00E85898" w:rsidP="00CF6582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3A1125" w14:textId="77777777" w:rsidR="00CF6582" w:rsidRPr="00272DBB" w:rsidRDefault="00CF6582" w:rsidP="00CF6582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1B0AEE6" w14:textId="6D0B2FBB" w:rsidR="00CF6582" w:rsidRPr="00272DBB" w:rsidRDefault="00E85898" w:rsidP="00CF658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32B481" w14:textId="77777777" w:rsidR="00CF6582" w:rsidRPr="00272DBB" w:rsidRDefault="00CF6582" w:rsidP="00CF658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E437196" w14:textId="3821E7A3" w:rsidR="00CF6582" w:rsidRPr="00272DBB" w:rsidRDefault="003F6926" w:rsidP="00CF6582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305</w:t>
            </w:r>
          </w:p>
        </w:tc>
        <w:tc>
          <w:tcPr>
            <w:tcW w:w="270" w:type="dxa"/>
          </w:tcPr>
          <w:p w14:paraId="4C694E39" w14:textId="77777777" w:rsidR="00CF6582" w:rsidRPr="00272DBB" w:rsidRDefault="00CF6582" w:rsidP="00CF658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EEACC86" w14:textId="2365E620" w:rsidR="00CF6582" w:rsidRPr="00272DBB" w:rsidRDefault="00E85898" w:rsidP="00CF6582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0B53F7F" w14:textId="77777777" w:rsidR="00CF6582" w:rsidRPr="00272DBB" w:rsidRDefault="00CF6582" w:rsidP="00CF658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451A6B5" w14:textId="30076CC2" w:rsidR="00CF6582" w:rsidRPr="00272DBB" w:rsidRDefault="00E85898" w:rsidP="00CF6582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B7530BE" w14:textId="77777777" w:rsidR="00CF6582" w:rsidRPr="00272DBB" w:rsidRDefault="00CF6582" w:rsidP="00CF6582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9DBAB55" w14:textId="705636E6" w:rsidR="00CF6582" w:rsidRPr="00272DBB" w:rsidRDefault="003F6926" w:rsidP="00CF658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305</w:t>
            </w:r>
          </w:p>
        </w:tc>
        <w:tc>
          <w:tcPr>
            <w:tcW w:w="270" w:type="dxa"/>
          </w:tcPr>
          <w:p w14:paraId="7B48D290" w14:textId="77777777" w:rsidR="00CF6582" w:rsidRPr="00272DBB" w:rsidRDefault="00CF6582" w:rsidP="00CF658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3C2D3BA" w14:textId="26E0706C" w:rsidR="00CF6582" w:rsidRPr="00272DBB" w:rsidRDefault="003F6926" w:rsidP="00CF658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305</w:t>
            </w:r>
          </w:p>
        </w:tc>
      </w:tr>
      <w:tr w:rsidR="00E85898" w:rsidRPr="00272DBB" w14:paraId="0EDE8532" w14:textId="77777777" w:rsidTr="00CF628F">
        <w:trPr>
          <w:trHeight w:val="144"/>
        </w:trPr>
        <w:tc>
          <w:tcPr>
            <w:tcW w:w="3240" w:type="dxa"/>
            <w:shd w:val="clear" w:color="auto" w:fill="auto"/>
          </w:tcPr>
          <w:p w14:paraId="1297DC63" w14:textId="4702F88E" w:rsidR="00E85898" w:rsidRPr="008545D1" w:rsidRDefault="00E85898" w:rsidP="00E85898">
            <w:pPr>
              <w:tabs>
                <w:tab w:val="clear" w:pos="227"/>
                <w:tab w:val="left" w:pos="164"/>
              </w:tabs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สิน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710" w:type="dxa"/>
          </w:tcPr>
          <w:p w14:paraId="66EE8805" w14:textId="378DC905" w:rsidR="00E85898" w:rsidRDefault="003F6926" w:rsidP="00E85898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3F69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67E521A6" w14:textId="77777777" w:rsidR="00E85898" w:rsidRPr="00272DBB" w:rsidRDefault="00E85898" w:rsidP="00E858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C48C47B" w14:textId="351B229A" w:rsidR="00E85898" w:rsidRPr="00272DBB" w:rsidRDefault="00E85898" w:rsidP="00E85898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A68117" w14:textId="77777777" w:rsidR="00E85898" w:rsidRPr="00272DBB" w:rsidRDefault="00E85898" w:rsidP="00E85898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4B34A77" w14:textId="61330534" w:rsidR="00E85898" w:rsidRPr="00272DBB" w:rsidRDefault="00E85898" w:rsidP="00E8589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3C7B7D" w14:textId="77777777" w:rsidR="00E85898" w:rsidRPr="00272DBB" w:rsidRDefault="00E85898" w:rsidP="00E85898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45A5675" w14:textId="3775D9D7" w:rsidR="00E85898" w:rsidRPr="00272DBB" w:rsidRDefault="003F6926" w:rsidP="00E8589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8B39DA5" w14:textId="77777777" w:rsidR="00E85898" w:rsidRPr="00272DBB" w:rsidRDefault="00E85898" w:rsidP="00E8589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B3A64B" w14:textId="173A1EB6" w:rsidR="00E85898" w:rsidRPr="00272DBB" w:rsidRDefault="00E85898" w:rsidP="00E8589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FFF85E7" w14:textId="77777777" w:rsidR="00E85898" w:rsidRPr="00272DBB" w:rsidRDefault="00E85898" w:rsidP="00E8589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8C0D618" w14:textId="1E9EE5EB" w:rsidR="00E85898" w:rsidRPr="00272DBB" w:rsidRDefault="003F6926" w:rsidP="00875A4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8E23534" w14:textId="77777777" w:rsidR="00E85898" w:rsidRPr="00272DBB" w:rsidRDefault="00E85898" w:rsidP="00E85898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91FE79A" w14:textId="2BB8F1BA" w:rsidR="00E85898" w:rsidRPr="00272DBB" w:rsidRDefault="00E85898" w:rsidP="00E858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804E55F" w14:textId="77777777" w:rsidR="00E85898" w:rsidRPr="00272DBB" w:rsidRDefault="00E85898" w:rsidP="00E8589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EE0530A" w14:textId="4CB12AAD" w:rsidR="00E85898" w:rsidRPr="00272DBB" w:rsidRDefault="003F6926" w:rsidP="00E8589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</w:p>
        </w:tc>
      </w:tr>
      <w:tr w:rsidR="00E85898" w:rsidRPr="00272DBB" w14:paraId="431AED2F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69000621" w14:textId="77777777" w:rsidR="00E85898" w:rsidRPr="00272DBB" w:rsidRDefault="00E85898" w:rsidP="00E85898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0F800DF" w14:textId="63250B40" w:rsidR="00E85898" w:rsidRPr="00272DBB" w:rsidRDefault="003F6926" w:rsidP="00E85898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738</w:t>
            </w:r>
          </w:p>
        </w:tc>
        <w:tc>
          <w:tcPr>
            <w:tcW w:w="270" w:type="dxa"/>
          </w:tcPr>
          <w:p w14:paraId="05463F89" w14:textId="77777777" w:rsidR="00E85898" w:rsidRPr="00272DBB" w:rsidRDefault="00E85898" w:rsidP="00E858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001A0C" w14:textId="5B369EE2" w:rsidR="00E85898" w:rsidRPr="00272DBB" w:rsidRDefault="003F6926" w:rsidP="00E85898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F6926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109</w:t>
            </w:r>
          </w:p>
        </w:tc>
        <w:tc>
          <w:tcPr>
            <w:tcW w:w="270" w:type="dxa"/>
            <w:shd w:val="clear" w:color="auto" w:fill="auto"/>
          </w:tcPr>
          <w:p w14:paraId="65F42FCD" w14:textId="77777777" w:rsidR="00E85898" w:rsidRPr="00272DBB" w:rsidRDefault="00E85898" w:rsidP="00E85898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DAA59C" w14:textId="3D6CA1A8" w:rsidR="00E85898" w:rsidRPr="00272DBB" w:rsidRDefault="003F6926" w:rsidP="00E85898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93</w:t>
            </w:r>
          </w:p>
        </w:tc>
        <w:tc>
          <w:tcPr>
            <w:tcW w:w="270" w:type="dxa"/>
            <w:shd w:val="clear" w:color="auto" w:fill="auto"/>
          </w:tcPr>
          <w:p w14:paraId="56103F37" w14:textId="77777777" w:rsidR="00E85898" w:rsidRPr="00272DBB" w:rsidRDefault="00E85898" w:rsidP="00E85898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561040" w14:textId="2601B69A" w:rsidR="00E85898" w:rsidRPr="00272DBB" w:rsidRDefault="003F6926" w:rsidP="00E8589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940</w:t>
            </w:r>
          </w:p>
        </w:tc>
        <w:tc>
          <w:tcPr>
            <w:tcW w:w="270" w:type="dxa"/>
          </w:tcPr>
          <w:p w14:paraId="28BA36FA" w14:textId="77777777" w:rsidR="00E85898" w:rsidRPr="00272DBB" w:rsidRDefault="00E85898" w:rsidP="00E8589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ADBD27D" w14:textId="77777777" w:rsidR="00E85898" w:rsidRPr="00272DBB" w:rsidRDefault="00E85898" w:rsidP="00E8589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E26CBB2" w14:textId="77777777" w:rsidR="00E85898" w:rsidRPr="00272DBB" w:rsidRDefault="00E85898" w:rsidP="00E8589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1612DAE" w14:textId="77777777" w:rsidR="00E85898" w:rsidRPr="00272DBB" w:rsidRDefault="00E85898" w:rsidP="00E8589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282220AA" w14:textId="77777777" w:rsidR="00E85898" w:rsidRPr="00272DBB" w:rsidRDefault="00E85898" w:rsidP="00E85898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4BD2EE" w14:textId="77777777" w:rsidR="00E85898" w:rsidRPr="00272DBB" w:rsidRDefault="00E85898" w:rsidP="00E858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7E7BEA4" w14:textId="77777777" w:rsidR="00E85898" w:rsidRPr="00272DBB" w:rsidRDefault="00E85898" w:rsidP="00E8589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0896CAC" w14:textId="77777777" w:rsidR="00E85898" w:rsidRPr="00272DBB" w:rsidRDefault="00E85898" w:rsidP="00E8589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E85898" w:rsidRPr="00272DBB" w14:paraId="3F66AB03" w14:textId="77777777" w:rsidTr="006C061B">
        <w:trPr>
          <w:trHeight w:val="144"/>
        </w:trPr>
        <w:tc>
          <w:tcPr>
            <w:tcW w:w="3240" w:type="dxa"/>
            <w:shd w:val="clear" w:color="auto" w:fill="auto"/>
          </w:tcPr>
          <w:p w14:paraId="7B09F0B9" w14:textId="77777777" w:rsidR="00E85898" w:rsidRPr="00272DBB" w:rsidRDefault="00E85898" w:rsidP="00E85898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4764E271" w14:textId="77777777" w:rsidR="00E85898" w:rsidRPr="00272DBB" w:rsidRDefault="00E85898" w:rsidP="00E85898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044FDEFF" w14:textId="77777777" w:rsidR="00E85898" w:rsidRPr="00272DBB" w:rsidRDefault="00E85898" w:rsidP="00E85898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072A9D3B" w14:textId="77777777" w:rsidR="00E85898" w:rsidRPr="00272DBB" w:rsidRDefault="00E85898" w:rsidP="00E85898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8DE8394" w14:textId="77777777" w:rsidR="00E85898" w:rsidRPr="00272DBB" w:rsidRDefault="00E85898" w:rsidP="00E85898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5B6A7F82" w14:textId="77777777" w:rsidR="00E85898" w:rsidRPr="00272DBB" w:rsidRDefault="00E85898" w:rsidP="00E85898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FAA87A7" w14:textId="77777777" w:rsidR="00E85898" w:rsidRPr="00272DBB" w:rsidRDefault="00E85898" w:rsidP="00E85898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C22DAF2" w14:textId="77777777" w:rsidR="00E85898" w:rsidRPr="00272DBB" w:rsidRDefault="00E85898" w:rsidP="00E85898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1036687C" w14:textId="77777777" w:rsidR="00E85898" w:rsidRPr="00272DBB" w:rsidRDefault="00E85898" w:rsidP="00E85898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12530630" w14:textId="77777777" w:rsidR="00E85898" w:rsidRPr="00272DBB" w:rsidRDefault="00E85898" w:rsidP="00E85898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16210834" w14:textId="77777777" w:rsidR="00E85898" w:rsidRPr="00272DBB" w:rsidRDefault="00E85898" w:rsidP="00E85898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0C445F2D" w14:textId="77777777" w:rsidR="00E85898" w:rsidRPr="00272DBB" w:rsidRDefault="00E85898" w:rsidP="00E85898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3604023D" w14:textId="77777777" w:rsidR="00E85898" w:rsidRPr="00272DBB" w:rsidRDefault="00E85898" w:rsidP="00E85898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52D69D2D" w14:textId="77777777" w:rsidR="00E85898" w:rsidRPr="00272DBB" w:rsidRDefault="00E85898" w:rsidP="00E85898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0E5897F9" w14:textId="77777777" w:rsidR="00E85898" w:rsidRPr="00272DBB" w:rsidRDefault="00E85898" w:rsidP="00E85898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7CAF003" w14:textId="77777777" w:rsidR="00E85898" w:rsidRPr="00272DBB" w:rsidRDefault="00E85898" w:rsidP="00E85898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</w:tbl>
    <w:p w14:paraId="5043A989" w14:textId="546702BD" w:rsidR="00592460" w:rsidRDefault="00592460" w:rsidP="006C061B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EE0E0BC" w14:textId="641A3821" w:rsidR="00E85898" w:rsidRDefault="00E85898" w:rsidP="006C061B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CE82DCB" w14:textId="77777777" w:rsidR="00E85898" w:rsidRPr="00272DBB" w:rsidRDefault="00E85898" w:rsidP="006C061B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A799FCC" w14:textId="77777777" w:rsidR="00602268" w:rsidRPr="00272DBB" w:rsidRDefault="00602268" w:rsidP="00580AE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16"/>
          <w:szCs w:val="16"/>
          <w:lang w:bidi="th-TH"/>
        </w:r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3D7AED" w:rsidRPr="008545D1" w14:paraId="3D4411D5" w14:textId="77777777" w:rsidTr="003D7AE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CD395BB" w14:textId="77777777" w:rsidR="003D7AED" w:rsidRPr="008545D1" w:rsidRDefault="003D7AED" w:rsidP="003D7AED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6C240797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D7AED" w:rsidRPr="008545D1" w14:paraId="71D72101" w14:textId="77777777" w:rsidTr="003D7AE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76CFA75" w14:textId="77777777" w:rsidR="003D7AED" w:rsidRPr="008545D1" w:rsidRDefault="003D7AED" w:rsidP="003D7AED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2AD151CB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B3B92D1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777C2CFF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D7AED" w:rsidRPr="008545D1" w14:paraId="6587375E" w14:textId="77777777" w:rsidTr="003D7AE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651A12A1" w14:textId="4E4A612C" w:rsidR="003D7AED" w:rsidRPr="008545D1" w:rsidRDefault="003D7AED" w:rsidP="003D7AE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3F6926" w:rsidRPr="003F692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3F6926" w:rsidRPr="003F692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710" w:type="dxa"/>
            <w:vAlign w:val="bottom"/>
          </w:tcPr>
          <w:p w14:paraId="3449A0A7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7A4EB4E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CE3D17F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E8DDE3" w14:textId="77777777" w:rsidR="003D7AED" w:rsidRPr="008545D1" w:rsidRDefault="003D7AED" w:rsidP="003D7AE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29524C2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 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AFF167" w14:textId="77777777" w:rsidR="003D7AED" w:rsidRPr="008545D1" w:rsidRDefault="003D7AED" w:rsidP="003D7AE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CCEED5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46F3494E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E500CC6" w14:textId="0EC4B85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F6926"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60070728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8AA73DC" w14:textId="1CE03A72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F6926"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0E2B68BC" w14:textId="77777777" w:rsidR="003D7AED" w:rsidRPr="008545D1" w:rsidRDefault="003D7AED" w:rsidP="003D7AE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325DB569" w14:textId="333ADE15" w:rsidR="003D7AED" w:rsidRPr="008545D1" w:rsidRDefault="003D7AED" w:rsidP="003D7AE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F6926" w:rsidRPr="003F692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50055110" w14:textId="77777777" w:rsidR="003D7AED" w:rsidRPr="008545D1" w:rsidRDefault="003D7AED" w:rsidP="003D7AED">
            <w:pPr>
              <w:spacing w:line="240" w:lineRule="auto"/>
              <w:ind w:left="-43" w:right="-86" w:hanging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03BD6F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D7AED" w:rsidRPr="008545D1" w14:paraId="7E74BA78" w14:textId="77777777" w:rsidTr="003D7AE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0F640EA8" w14:textId="77777777" w:rsidR="003D7AED" w:rsidRPr="008545D1" w:rsidRDefault="003D7AED" w:rsidP="003D7AE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0C930007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D7AED" w:rsidRPr="008545D1" w14:paraId="1FBFDDC0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5F229B0F" w14:textId="77777777" w:rsidR="003D7AED" w:rsidRPr="008545D1" w:rsidRDefault="003D7AED" w:rsidP="003D7AE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4DA365E4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88B4B2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6788D479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74C0E9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BD74D4F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DBD7C81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95E5287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90F3F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DEB116F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08A198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C2C2EF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1399E6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903B4F1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4157B7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BCF0357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7AED" w:rsidRPr="008545D1" w14:paraId="7553F521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1EAACA9F" w14:textId="77777777" w:rsidR="003D7AED" w:rsidRPr="008545D1" w:rsidRDefault="003D7AED" w:rsidP="003D7AE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192BEE43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560322B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6716D72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8806F61" w14:textId="77777777" w:rsidR="003D7AED" w:rsidRPr="008545D1" w:rsidRDefault="003D7AED" w:rsidP="003D7AE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23DA239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853135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DBDA98D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1E6443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8F9103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F0F35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7B335A8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1E2F97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14B196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AED9989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828190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7AED" w:rsidRPr="008545D1" w14:paraId="30536D4E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30EFF4EA" w14:textId="77777777" w:rsidR="003D7AED" w:rsidRPr="008545D1" w:rsidRDefault="003D7AED" w:rsidP="003D7AE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เงินฝากประจำกับสถาบันการเงิน</w:t>
            </w:r>
          </w:p>
        </w:tc>
        <w:tc>
          <w:tcPr>
            <w:tcW w:w="1710" w:type="dxa"/>
          </w:tcPr>
          <w:p w14:paraId="00938DA7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7ADEE93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26A64C01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BE960F" w14:textId="77777777" w:rsidR="003D7AED" w:rsidRPr="008545D1" w:rsidRDefault="003D7AED" w:rsidP="003D7AE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E8F932B" w14:textId="1858800C" w:rsidR="003D7AED" w:rsidRPr="008545D1" w:rsidRDefault="003F6926" w:rsidP="003D7AE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</w:t>
            </w:r>
          </w:p>
        </w:tc>
        <w:tc>
          <w:tcPr>
            <w:tcW w:w="270" w:type="dxa"/>
            <w:shd w:val="clear" w:color="auto" w:fill="auto"/>
          </w:tcPr>
          <w:p w14:paraId="550DAAAB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85937FE" w14:textId="0B6139BE" w:rsidR="003D7AED" w:rsidRPr="008545D1" w:rsidRDefault="003F6926" w:rsidP="003D7AE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</w:t>
            </w:r>
          </w:p>
        </w:tc>
        <w:tc>
          <w:tcPr>
            <w:tcW w:w="270" w:type="dxa"/>
          </w:tcPr>
          <w:p w14:paraId="61C5C4E4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B1F52D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B8FCA8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C1A60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0C25A6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F0D44D9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B1706C2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D6B16B9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7AED" w:rsidRPr="008545D1" w14:paraId="4D4A24D3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0B9528B9" w14:textId="77777777" w:rsidR="003D7AED" w:rsidRPr="008545D1" w:rsidRDefault="003D7AED" w:rsidP="003D7AE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7447FD72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8D3001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21B8429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4DE429D" w14:textId="77777777" w:rsidR="003D7AED" w:rsidRPr="008545D1" w:rsidRDefault="003D7AED" w:rsidP="003D7AE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DAE52A2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A4E346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7AFC6C6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698BAD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2014FC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D1D6AB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F255721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8C743E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542D8A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963D7C2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658F208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7AED" w:rsidRPr="008545D1" w14:paraId="2ADD5D74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30739FAD" w14:textId="77777777" w:rsidR="003D7AED" w:rsidRPr="008545D1" w:rsidRDefault="003D7AED" w:rsidP="003D7AE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5EC16E56" w14:textId="5AFBFF6D" w:rsidR="003D7AED" w:rsidRPr="008545D1" w:rsidRDefault="003F6926" w:rsidP="003D7AE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455</w:t>
            </w:r>
          </w:p>
        </w:tc>
        <w:tc>
          <w:tcPr>
            <w:tcW w:w="270" w:type="dxa"/>
          </w:tcPr>
          <w:p w14:paraId="3DB2C5D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E5B9DF9" w14:textId="09705A97" w:rsidR="003D7AED" w:rsidRPr="008545D1" w:rsidRDefault="003F6926" w:rsidP="003D7AE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6BC81207" w14:textId="77777777" w:rsidR="003D7AED" w:rsidRPr="008545D1" w:rsidRDefault="003D7AED" w:rsidP="003D7AE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56875B3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78483E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87841DF" w14:textId="2EF25FDB" w:rsidR="003D7AED" w:rsidRPr="008545D1" w:rsidRDefault="003F6926" w:rsidP="003D7AE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480</w:t>
            </w:r>
          </w:p>
        </w:tc>
        <w:tc>
          <w:tcPr>
            <w:tcW w:w="270" w:type="dxa"/>
          </w:tcPr>
          <w:p w14:paraId="3883EF9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88A425A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B2044C6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FFB1DC0" w14:textId="6B1843AE" w:rsidR="003D7AED" w:rsidRPr="008545D1" w:rsidRDefault="003F6926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480</w:t>
            </w:r>
          </w:p>
        </w:tc>
        <w:tc>
          <w:tcPr>
            <w:tcW w:w="270" w:type="dxa"/>
          </w:tcPr>
          <w:p w14:paraId="2FB0FC9C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3D7A671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7319189C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4D21787" w14:textId="3DB063C7" w:rsidR="003D7AED" w:rsidRPr="008545D1" w:rsidRDefault="003F6926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480</w:t>
            </w:r>
          </w:p>
        </w:tc>
      </w:tr>
      <w:tr w:rsidR="003D7AED" w:rsidRPr="008545D1" w14:paraId="1C201DF8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0956E297" w14:textId="77777777" w:rsidR="003D7AED" w:rsidRPr="008545D1" w:rsidRDefault="003D7AED" w:rsidP="003D7AE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</w:tcPr>
          <w:p w14:paraId="653F7E37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FD9E922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5D19F6E" w14:textId="635BE9F6" w:rsidR="003D7AED" w:rsidRPr="008545D1" w:rsidRDefault="003F6926" w:rsidP="003D7AE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05DE3640" w14:textId="77777777" w:rsidR="003D7AED" w:rsidRPr="008545D1" w:rsidRDefault="003D7AED" w:rsidP="003D7AE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8D3EF52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90EDDD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401FF4B" w14:textId="140B4CFB" w:rsidR="003D7AED" w:rsidRPr="008545D1" w:rsidRDefault="003F6926" w:rsidP="003D7AE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2BABA914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3822D05" w14:textId="3C649FC6" w:rsidR="003D7AED" w:rsidRPr="008545D1" w:rsidRDefault="003F6926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640600F7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55FF027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5C8CDBA3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D2E365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F6A51B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CCE9467" w14:textId="1E4004EE" w:rsidR="003D7AED" w:rsidRPr="008545D1" w:rsidRDefault="003F6926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</w:tr>
      <w:tr w:rsidR="003D7AED" w:rsidRPr="008545D1" w14:paraId="6A98712D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172A71F6" w14:textId="77777777" w:rsidR="003D7AED" w:rsidRPr="008545D1" w:rsidRDefault="003D7AED" w:rsidP="003D7AE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5262AD0D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E95BEE4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1C8EB46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F6A9FB" w14:textId="77777777" w:rsidR="003D7AED" w:rsidRPr="008545D1" w:rsidRDefault="003D7AED" w:rsidP="003D7AE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8E3DBF3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879C3FC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26051B2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2AE784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D00823A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90CBA8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8E1A4AD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7766FB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6B64E7A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AED670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0954C2F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7AED" w:rsidRPr="008545D1" w14:paraId="7C2CCA4B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753ABDD6" w14:textId="77777777" w:rsidR="003D7AED" w:rsidRPr="008545D1" w:rsidRDefault="003D7AED" w:rsidP="003D7AE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6991A98F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422C5AB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505E81F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A6AD2E" w14:textId="77777777" w:rsidR="003D7AED" w:rsidRPr="008545D1" w:rsidRDefault="003D7AED" w:rsidP="003D7AE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B4E6EDC" w14:textId="19964373" w:rsidR="003D7AED" w:rsidRPr="008545D1" w:rsidRDefault="003F6926" w:rsidP="003D7AE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</w:t>
            </w:r>
          </w:p>
        </w:tc>
        <w:tc>
          <w:tcPr>
            <w:tcW w:w="270" w:type="dxa"/>
            <w:shd w:val="clear" w:color="auto" w:fill="auto"/>
          </w:tcPr>
          <w:p w14:paraId="0AFFF41F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8450907" w14:textId="6A383967" w:rsidR="003D7AED" w:rsidRPr="008545D1" w:rsidRDefault="003F6926" w:rsidP="003D7AE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</w:t>
            </w:r>
          </w:p>
        </w:tc>
        <w:tc>
          <w:tcPr>
            <w:tcW w:w="270" w:type="dxa"/>
          </w:tcPr>
          <w:p w14:paraId="2B781B2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9B55C56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DA4348B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F80A884" w14:textId="1AD3C8F5" w:rsidR="003D7AED" w:rsidRPr="008545D1" w:rsidRDefault="003F6926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</w:t>
            </w:r>
          </w:p>
        </w:tc>
        <w:tc>
          <w:tcPr>
            <w:tcW w:w="270" w:type="dxa"/>
          </w:tcPr>
          <w:p w14:paraId="25CD98B6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B683FE7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9686D3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631B656" w14:textId="740C925F" w:rsidR="003D7AED" w:rsidRPr="008545D1" w:rsidRDefault="003F6926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</w:t>
            </w:r>
          </w:p>
        </w:tc>
      </w:tr>
      <w:tr w:rsidR="003D7AED" w:rsidRPr="008545D1" w14:paraId="71F2B5B9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5D59A345" w14:textId="77777777" w:rsidR="003D7AED" w:rsidRPr="008545D1" w:rsidRDefault="003D7AED" w:rsidP="003D7AE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2D96A01" w14:textId="42BF3DB7" w:rsidR="003D7AED" w:rsidRPr="008545D1" w:rsidRDefault="003F6926" w:rsidP="003D7AE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299</w:t>
            </w:r>
          </w:p>
        </w:tc>
        <w:tc>
          <w:tcPr>
            <w:tcW w:w="270" w:type="dxa"/>
          </w:tcPr>
          <w:p w14:paraId="79C47D54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208FEF9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2A48E3" w14:textId="77777777" w:rsidR="003D7AED" w:rsidRPr="008545D1" w:rsidRDefault="003D7AED" w:rsidP="003D7AE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73AE95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155910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067ABA" w14:textId="32287834" w:rsidR="003D7AED" w:rsidRPr="008545D1" w:rsidRDefault="003F6926" w:rsidP="003D7AE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299</w:t>
            </w:r>
          </w:p>
        </w:tc>
        <w:tc>
          <w:tcPr>
            <w:tcW w:w="270" w:type="dxa"/>
          </w:tcPr>
          <w:p w14:paraId="539F0916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72C70D4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EF134B5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67FC65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EE9C9FC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9F6871D" w14:textId="57AE9D22" w:rsidR="003D7AED" w:rsidRPr="008545D1" w:rsidRDefault="003F6926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299</w:t>
            </w:r>
          </w:p>
        </w:tc>
        <w:tc>
          <w:tcPr>
            <w:tcW w:w="270" w:type="dxa"/>
          </w:tcPr>
          <w:p w14:paraId="41AA30B6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91B9367" w14:textId="0B27E048" w:rsidR="003D7AED" w:rsidRPr="008545D1" w:rsidRDefault="003F6926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299</w:t>
            </w:r>
          </w:p>
        </w:tc>
      </w:tr>
      <w:tr w:rsidR="003D7AED" w:rsidRPr="008545D1" w14:paraId="6985D907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07327C36" w14:textId="77777777" w:rsidR="003D7AED" w:rsidRPr="008545D1" w:rsidRDefault="003D7AED" w:rsidP="003D7AE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6D3DCCA" w14:textId="135EFBA1" w:rsidR="003D7AED" w:rsidRPr="008545D1" w:rsidRDefault="003F6926" w:rsidP="003D7AE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754</w:t>
            </w:r>
          </w:p>
        </w:tc>
        <w:tc>
          <w:tcPr>
            <w:tcW w:w="270" w:type="dxa"/>
          </w:tcPr>
          <w:p w14:paraId="78C9FB8F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C49668" w14:textId="0A29717A" w:rsidR="003D7AED" w:rsidRPr="008545D1" w:rsidRDefault="003F6926" w:rsidP="003D7AE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125</w:t>
            </w:r>
          </w:p>
        </w:tc>
        <w:tc>
          <w:tcPr>
            <w:tcW w:w="270" w:type="dxa"/>
            <w:shd w:val="clear" w:color="auto" w:fill="auto"/>
          </w:tcPr>
          <w:p w14:paraId="4BCAFE8E" w14:textId="77777777" w:rsidR="003D7AED" w:rsidRPr="008545D1" w:rsidRDefault="003D7AED" w:rsidP="003D7AE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46148" w14:textId="3721EB1A" w:rsidR="003D7AED" w:rsidRPr="008545D1" w:rsidRDefault="003F6926" w:rsidP="003D7AE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6864DCDF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A4F6D" w14:textId="1431F902" w:rsidR="003D7AED" w:rsidRPr="008545D1" w:rsidRDefault="003F6926" w:rsidP="003D7AE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978</w:t>
            </w:r>
          </w:p>
        </w:tc>
        <w:tc>
          <w:tcPr>
            <w:tcW w:w="270" w:type="dxa"/>
          </w:tcPr>
          <w:p w14:paraId="6F45B81A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0B49D6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C085E34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812B12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02405B5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FBBBFB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467741D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FDE2D89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3D7AED" w:rsidRPr="008545D1" w14:paraId="78A5BFCC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4EE3CFD6" w14:textId="77777777" w:rsidR="003D7AED" w:rsidRPr="008545D1" w:rsidRDefault="003D7AED" w:rsidP="003D7AE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4A92CF8" w14:textId="77777777" w:rsidR="003D7AED" w:rsidRPr="008545D1" w:rsidRDefault="003D7AED" w:rsidP="003D7AE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392EF2F9" w14:textId="77777777" w:rsidR="003D7AED" w:rsidRPr="008545D1" w:rsidRDefault="003D7AED" w:rsidP="003D7AE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592BFBDE" w14:textId="77777777" w:rsidR="003D7AED" w:rsidRPr="008545D1" w:rsidRDefault="003D7AED" w:rsidP="003D7AE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76A6372" w14:textId="77777777" w:rsidR="003D7AED" w:rsidRPr="008545D1" w:rsidRDefault="003D7AED" w:rsidP="003D7AE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1775C031" w14:textId="77777777" w:rsidR="003D7AED" w:rsidRPr="008545D1" w:rsidRDefault="003D7AED" w:rsidP="003D7AE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B5ADEFC" w14:textId="77777777" w:rsidR="003D7AED" w:rsidRPr="008545D1" w:rsidRDefault="003D7AED" w:rsidP="003D7AE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8293275" w14:textId="77777777" w:rsidR="003D7AED" w:rsidRPr="008545D1" w:rsidRDefault="003D7AED" w:rsidP="003D7AE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2F815BDE" w14:textId="77777777" w:rsidR="003D7AED" w:rsidRPr="008545D1" w:rsidRDefault="003D7AED" w:rsidP="003D7AE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10AE1151" w14:textId="77777777" w:rsidR="003D7AED" w:rsidRPr="008545D1" w:rsidRDefault="003D7AED" w:rsidP="003D7AE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00DB16B6" w14:textId="77777777" w:rsidR="003D7AED" w:rsidRPr="008545D1" w:rsidRDefault="003D7AED" w:rsidP="003D7AE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70030620" w14:textId="77777777" w:rsidR="003D7AED" w:rsidRPr="008545D1" w:rsidRDefault="003D7AED" w:rsidP="003D7AE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3F0EFACE" w14:textId="77777777" w:rsidR="003D7AED" w:rsidRPr="008545D1" w:rsidRDefault="003D7AED" w:rsidP="003D7AE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3CB8758C" w14:textId="77777777" w:rsidR="003D7AED" w:rsidRPr="008545D1" w:rsidRDefault="003D7AED" w:rsidP="003D7AE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0B8244FE" w14:textId="77777777" w:rsidR="003D7AED" w:rsidRPr="008545D1" w:rsidRDefault="003D7AED" w:rsidP="003D7AE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1F9D828B" w14:textId="77777777" w:rsidR="003D7AED" w:rsidRPr="008545D1" w:rsidRDefault="003D7AED" w:rsidP="003D7AE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3D7AED" w:rsidRPr="008545D1" w14:paraId="0D1BCDFF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09BBE2E2" w14:textId="77777777" w:rsidR="003D7AED" w:rsidRPr="008545D1" w:rsidRDefault="003D7AED" w:rsidP="003D7AE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</w:tcPr>
          <w:p w14:paraId="07FBAFA1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8D5774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260DE2D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9382071" w14:textId="77777777" w:rsidR="003D7AED" w:rsidRPr="008545D1" w:rsidRDefault="003D7AED" w:rsidP="003D7AE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9415C73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B8499F9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9139209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D66664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2305BD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9FDD6F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3FEA086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61242C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BB5909D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F79AEB3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A2FF6CD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7AED" w:rsidRPr="008545D1" w14:paraId="186BE032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7EBA79F6" w14:textId="77777777" w:rsidR="003D7AED" w:rsidRPr="008545D1" w:rsidRDefault="003D7AED" w:rsidP="003D7AE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710" w:type="dxa"/>
          </w:tcPr>
          <w:p w14:paraId="52E5D9C3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56DFF05F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681540E1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66E5D0" w14:textId="77777777" w:rsidR="003D7AED" w:rsidRPr="008545D1" w:rsidRDefault="003D7AED" w:rsidP="003D7AE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08B0986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0F90C8E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D638A3D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BB1A27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E73BC2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EC6967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F946BC9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F7CFEB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CF0324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5C69C33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F631D66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7AED" w:rsidRPr="008545D1" w14:paraId="1C2D53EB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7D84A7AA" w14:textId="77777777" w:rsidR="003D7AED" w:rsidRPr="008545D1" w:rsidRDefault="003D7AED" w:rsidP="003D7AED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710" w:type="dxa"/>
          </w:tcPr>
          <w:p w14:paraId="65212C3A" w14:textId="05E51FE9" w:rsidR="003D7AED" w:rsidRPr="008545D1" w:rsidRDefault="003D7AED" w:rsidP="003D7AE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4AA967F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F5C4F6A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5F8812" w14:textId="77777777" w:rsidR="003D7AED" w:rsidRPr="008545D1" w:rsidRDefault="003D7AED" w:rsidP="003D7AE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2F41054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232EAC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8C25340" w14:textId="75BFBDC2" w:rsidR="003D7AED" w:rsidRPr="008545D1" w:rsidRDefault="003D7AED" w:rsidP="003D7AE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200A521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DCBA586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899EAE8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3D5AF54" w14:textId="3E1009DF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67B41CAE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3BD2019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9850D3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059B2CD" w14:textId="201CAFB5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11F91200" w14:textId="77777777" w:rsidR="003D7AED" w:rsidRPr="008545D1" w:rsidRDefault="003D7AED" w:rsidP="003D7A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82A59D4" w14:textId="7BC4DC40" w:rsidR="003D7AED" w:rsidRDefault="003D7AED"/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C92E1D" w:rsidRPr="00272DBB" w14:paraId="5B1A4CBB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DA22587" w14:textId="77777777" w:rsidR="00C92E1D" w:rsidRPr="00272DBB" w:rsidRDefault="00C92E1D" w:rsidP="00C92E1D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5086B6A9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92E1D" w:rsidRPr="00272DBB" w14:paraId="0AB8E5AF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1AFE8BE3" w14:textId="77777777" w:rsidR="00C92E1D" w:rsidRPr="00272DBB" w:rsidRDefault="00C92E1D" w:rsidP="00C92E1D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324930CC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CE1D7D4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3F21B210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92E1D" w:rsidRPr="00272DBB" w14:paraId="7ABCE1B1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72502431" w14:textId="55AE1EA6" w:rsidR="00C92E1D" w:rsidRPr="00272DBB" w:rsidRDefault="003D7AED" w:rsidP="00C92E1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3F6926" w:rsidRPr="003F692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="007F044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7F044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3F6926" w:rsidRPr="003F692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710" w:type="dxa"/>
            <w:vAlign w:val="bottom"/>
          </w:tcPr>
          <w:p w14:paraId="07895FCB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C2CA91E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860AA7C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790E91" w14:textId="77777777" w:rsidR="00C92E1D" w:rsidRPr="00272DBB" w:rsidRDefault="00C92E1D" w:rsidP="00C92E1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230C15D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272DB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 </w:t>
            </w: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77142E" w14:textId="77777777" w:rsidR="00C92E1D" w:rsidRPr="00272DBB" w:rsidRDefault="00C92E1D" w:rsidP="00C92E1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4E0B3F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3F121DE5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511A1E6" w14:textId="595DB729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F6926"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007CC7E1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E0CB59D" w14:textId="348DF08C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F6926"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58A02EB0" w14:textId="77777777" w:rsidR="00C92E1D" w:rsidRPr="00272DBB" w:rsidRDefault="00C92E1D" w:rsidP="00C92E1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142BF566" w14:textId="3762ACA7" w:rsidR="00C92E1D" w:rsidRPr="00272DBB" w:rsidRDefault="00C92E1D" w:rsidP="00C92E1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272DB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F6926" w:rsidRPr="003F692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75720D43" w14:textId="77777777" w:rsidR="00C92E1D" w:rsidRPr="00272DBB" w:rsidRDefault="00C92E1D" w:rsidP="00C92E1D">
            <w:pPr>
              <w:spacing w:line="240" w:lineRule="auto"/>
              <w:ind w:left="-43" w:right="-86" w:hanging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73C0EC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92E1D" w:rsidRPr="00272DBB" w14:paraId="0C6C2E02" w14:textId="77777777" w:rsidTr="00C92E1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B2B39D7" w14:textId="77777777" w:rsidR="00C92E1D" w:rsidRPr="00272DBB" w:rsidRDefault="00C92E1D" w:rsidP="00C92E1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0456AE5F" w14:textId="77777777" w:rsidR="00C92E1D" w:rsidRPr="00272DBB" w:rsidRDefault="00C92E1D" w:rsidP="00C92E1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C92E1D" w:rsidRPr="00272DBB" w14:paraId="0A28595D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2D2DBEBF" w14:textId="77777777" w:rsidR="00C92E1D" w:rsidRPr="00272DBB" w:rsidRDefault="00C92E1D" w:rsidP="00C92E1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272DB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4EFB6BD2" w14:textId="64CB9AEE" w:rsidR="00C92E1D" w:rsidRPr="00272DBB" w:rsidRDefault="00C92E1D" w:rsidP="00C92E1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64273D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34221BC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B14E338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B5D9E7C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195BBF0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857A535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698C84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D406883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F64B26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5ADB750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5E4EFB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08C1A3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F94482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0C61535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2E1D" w:rsidRPr="00272DBB" w14:paraId="2DD62508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48F906B9" w14:textId="77777777" w:rsidR="00C92E1D" w:rsidRPr="00272DBB" w:rsidRDefault="00C92E1D" w:rsidP="00C92E1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1483BB0E" w14:textId="398B6472" w:rsidR="00C92E1D" w:rsidRPr="00272DBB" w:rsidRDefault="00C92E1D" w:rsidP="00C92E1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ABC561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4BFE40C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09C509D" w14:textId="77777777" w:rsidR="00C92E1D" w:rsidRPr="00272DBB" w:rsidRDefault="00C92E1D" w:rsidP="00C92E1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7CD6FFA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F4D9499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E4A9610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6BAD8B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3ED7D24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E6D180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A000C6B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E93484" w14:textId="77777777" w:rsidR="00C92E1D" w:rsidRPr="00272DBB" w:rsidRDefault="00C92E1D" w:rsidP="00C92E1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390AF60" w14:textId="77777777" w:rsidR="00C92E1D" w:rsidRPr="00272DBB" w:rsidRDefault="00C92E1D" w:rsidP="00C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A4E6CA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136C953" w14:textId="77777777" w:rsidR="00C92E1D" w:rsidRPr="00272DBB" w:rsidRDefault="00C92E1D" w:rsidP="00C92E1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C061B" w:rsidRPr="00272DBB" w14:paraId="5FD7F496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0B57805F" w14:textId="77777777" w:rsidR="006C061B" w:rsidRPr="00272DBB" w:rsidRDefault="006C061B" w:rsidP="006C061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36E48109" w14:textId="66A30234" w:rsidR="006C061B" w:rsidRPr="00272DBB" w:rsidRDefault="006C061B" w:rsidP="006C06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7370128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4345D9C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7F7E9BD" w14:textId="77777777" w:rsidR="006C061B" w:rsidRPr="00272DBB" w:rsidRDefault="006C061B" w:rsidP="006C061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CCEB6C0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45BB57" w14:textId="77777777" w:rsidR="006C061B" w:rsidRPr="00272DBB" w:rsidRDefault="006C061B" w:rsidP="006C06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B30DF68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F77AB7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D2B8178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129AE7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9CD869A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B1B75C" w14:textId="77777777" w:rsidR="006C061B" w:rsidRPr="00272DBB" w:rsidRDefault="006C061B" w:rsidP="006C06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8D4101A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A7A7A74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7B89925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F2D13" w:rsidRPr="00272DBB" w14:paraId="6E85B35F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7ACEF7A7" w14:textId="1CFA1C5C" w:rsidR="002F2D13" w:rsidRPr="00272DBB" w:rsidRDefault="002F2D13" w:rsidP="002F2D13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70FFC7B6" w14:textId="422FE689" w:rsidR="002F2D13" w:rsidRPr="00272DBB" w:rsidRDefault="003F6926" w:rsidP="002F2D13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F9D8FAC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A9D8B61" w14:textId="7B9F50A7" w:rsidR="002F2D13" w:rsidRPr="00272DBB" w:rsidRDefault="00E85898" w:rsidP="002F2D1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F8F689" w14:textId="77777777" w:rsidR="002F2D13" w:rsidRPr="00272DBB" w:rsidRDefault="002F2D13" w:rsidP="002F2D13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216A7A1" w14:textId="54848A63" w:rsidR="002F2D13" w:rsidRPr="00272DBB" w:rsidRDefault="00E85898" w:rsidP="002F2D1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29BEBA" w14:textId="77777777" w:rsidR="002F2D13" w:rsidRPr="00272DBB" w:rsidRDefault="002F2D13" w:rsidP="002F2D13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E86CD59" w14:textId="578D16EE" w:rsidR="002F2D13" w:rsidRPr="00272DBB" w:rsidRDefault="003F6926" w:rsidP="002F2D1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48098C3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4714AFA" w14:textId="7432B709" w:rsidR="002F2D13" w:rsidRPr="00272DBB" w:rsidRDefault="00961FDC" w:rsidP="002F2D1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56465D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DD64D0E" w14:textId="03C42E13" w:rsidR="002F2D13" w:rsidRPr="00272DBB" w:rsidRDefault="003F6926" w:rsidP="002F2D1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1156E1D0" w14:textId="77777777" w:rsidR="002F2D13" w:rsidRPr="00272DBB" w:rsidRDefault="002F2D13" w:rsidP="002F2D13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D21A63A" w14:textId="15A84D4B" w:rsidR="002F2D13" w:rsidRPr="00272DBB" w:rsidRDefault="00961FDC" w:rsidP="002F2D13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EF2EBB8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849B3DA" w14:textId="5C33CD26" w:rsidR="002F2D13" w:rsidRPr="00272DBB" w:rsidRDefault="003F6926" w:rsidP="002F2D1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2F2D13" w:rsidRPr="00272DBB" w14:paraId="7A90F190" w14:textId="77777777" w:rsidTr="00C92E1D">
        <w:trPr>
          <w:trHeight w:val="144"/>
        </w:trPr>
        <w:tc>
          <w:tcPr>
            <w:tcW w:w="3240" w:type="dxa"/>
            <w:shd w:val="clear" w:color="auto" w:fill="auto"/>
          </w:tcPr>
          <w:p w14:paraId="1A3F230C" w14:textId="2D4810F8" w:rsidR="002F2D13" w:rsidRPr="00272DBB" w:rsidRDefault="002F2D13" w:rsidP="002F2D13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</w:tcPr>
          <w:p w14:paraId="03304D9E" w14:textId="04D6B227" w:rsidR="002F2D13" w:rsidRPr="00272DBB" w:rsidRDefault="00E85898" w:rsidP="002F2D1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1E5A19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A7357A8" w14:textId="43AA2970" w:rsidR="002F2D13" w:rsidRPr="00272DBB" w:rsidRDefault="003F6926" w:rsidP="002F2D13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84</w:t>
            </w:r>
          </w:p>
        </w:tc>
        <w:tc>
          <w:tcPr>
            <w:tcW w:w="270" w:type="dxa"/>
            <w:shd w:val="clear" w:color="auto" w:fill="auto"/>
          </w:tcPr>
          <w:p w14:paraId="35F6D26D" w14:textId="77777777" w:rsidR="002F2D13" w:rsidRPr="00272DBB" w:rsidRDefault="002F2D13" w:rsidP="002F2D13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8F365F4" w14:textId="7BBDDC97" w:rsidR="002F2D13" w:rsidRPr="00272DBB" w:rsidRDefault="00E85898" w:rsidP="002F2D1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9B30FD" w14:textId="77777777" w:rsidR="002F2D13" w:rsidRPr="00272DBB" w:rsidRDefault="002F2D13" w:rsidP="002F2D13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8B30A3D" w14:textId="35767932" w:rsidR="002F2D13" w:rsidRPr="00272DBB" w:rsidRDefault="003F6926" w:rsidP="002F2D1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84</w:t>
            </w:r>
          </w:p>
        </w:tc>
        <w:tc>
          <w:tcPr>
            <w:tcW w:w="270" w:type="dxa"/>
          </w:tcPr>
          <w:p w14:paraId="479CA611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F9BC732" w14:textId="2CCA08D5" w:rsidR="002F2D13" w:rsidRPr="00272DBB" w:rsidRDefault="003F6926" w:rsidP="002F2D1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84</w:t>
            </w:r>
          </w:p>
        </w:tc>
        <w:tc>
          <w:tcPr>
            <w:tcW w:w="270" w:type="dxa"/>
          </w:tcPr>
          <w:p w14:paraId="7635AE04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61BC07" w14:textId="74AA0046" w:rsidR="002F2D13" w:rsidRPr="00272DBB" w:rsidRDefault="00961FDC" w:rsidP="002F2D13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7713AA" w14:textId="77777777" w:rsidR="002F2D13" w:rsidRPr="00272DBB" w:rsidRDefault="002F2D13" w:rsidP="002F2D13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3A204C" w14:textId="38D968F4" w:rsidR="002F2D13" w:rsidRPr="00272DBB" w:rsidRDefault="00961FDC" w:rsidP="002F2D13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BF5DEA5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26B5461" w14:textId="68B4DF4F" w:rsidR="002F2D13" w:rsidRPr="00272DBB" w:rsidRDefault="003F6926" w:rsidP="002F2D1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84</w:t>
            </w:r>
          </w:p>
        </w:tc>
      </w:tr>
      <w:tr w:rsidR="006C061B" w:rsidRPr="00272DBB" w14:paraId="5B2A93BB" w14:textId="77777777" w:rsidTr="00E85898">
        <w:trPr>
          <w:trHeight w:val="144"/>
        </w:trPr>
        <w:tc>
          <w:tcPr>
            <w:tcW w:w="3240" w:type="dxa"/>
            <w:shd w:val="clear" w:color="auto" w:fill="auto"/>
          </w:tcPr>
          <w:p w14:paraId="259029D5" w14:textId="77777777" w:rsidR="006C061B" w:rsidRPr="00272DBB" w:rsidRDefault="006C061B" w:rsidP="006C061B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26A1A86C" w14:textId="78EAE6BE" w:rsidR="006C061B" w:rsidRPr="00272DBB" w:rsidRDefault="006C061B" w:rsidP="006C06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2C6FB1F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69C9D77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151C9D5" w14:textId="77777777" w:rsidR="006C061B" w:rsidRPr="00272DBB" w:rsidRDefault="006C061B" w:rsidP="006C061B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9B89D90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816517" w14:textId="77777777" w:rsidR="006C061B" w:rsidRPr="00272DBB" w:rsidRDefault="006C061B" w:rsidP="006C06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1102F78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FA0235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6338F82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154990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2B40344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EDF530" w14:textId="77777777" w:rsidR="006C061B" w:rsidRPr="00272DBB" w:rsidRDefault="006C061B" w:rsidP="006C061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9E3EFBB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870A2BD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4200348" w14:textId="77777777" w:rsidR="006C061B" w:rsidRPr="00272DBB" w:rsidRDefault="006C061B" w:rsidP="006C061B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F2D13" w:rsidRPr="00272DBB" w14:paraId="0F969D70" w14:textId="77777777" w:rsidTr="00E85898">
        <w:trPr>
          <w:trHeight w:val="144"/>
        </w:trPr>
        <w:tc>
          <w:tcPr>
            <w:tcW w:w="3240" w:type="dxa"/>
            <w:shd w:val="clear" w:color="auto" w:fill="auto"/>
          </w:tcPr>
          <w:p w14:paraId="3E199260" w14:textId="167F9530" w:rsidR="002F2D13" w:rsidRPr="00272DBB" w:rsidRDefault="002F2D13" w:rsidP="002F2D13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</w:tcPr>
          <w:p w14:paraId="76113F25" w14:textId="03081515" w:rsidR="002F2D13" w:rsidRPr="00272DBB" w:rsidRDefault="003F6926" w:rsidP="002F2D13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67</w:t>
            </w:r>
          </w:p>
        </w:tc>
        <w:tc>
          <w:tcPr>
            <w:tcW w:w="270" w:type="dxa"/>
          </w:tcPr>
          <w:p w14:paraId="0EB05938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E5B66AE" w14:textId="29E61BD1" w:rsidR="002F2D13" w:rsidRPr="00272DBB" w:rsidRDefault="00E85898" w:rsidP="002F2D1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7ED091" w14:textId="77777777" w:rsidR="002F2D13" w:rsidRPr="00272DBB" w:rsidRDefault="002F2D13" w:rsidP="002F2D13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3141CB9" w14:textId="3DC48AE3" w:rsidR="002F2D13" w:rsidRPr="00272DBB" w:rsidRDefault="00E85898" w:rsidP="002F2D1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9EBB13" w14:textId="77777777" w:rsidR="002F2D13" w:rsidRPr="00272DBB" w:rsidRDefault="002F2D13" w:rsidP="002F2D13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57BA7E3" w14:textId="4EF62311" w:rsidR="002F2D13" w:rsidRPr="00272DBB" w:rsidRDefault="003F6926" w:rsidP="002F2D13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67</w:t>
            </w:r>
          </w:p>
        </w:tc>
        <w:tc>
          <w:tcPr>
            <w:tcW w:w="270" w:type="dxa"/>
          </w:tcPr>
          <w:p w14:paraId="33E47D17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F9FBC16" w14:textId="58A4BA65" w:rsidR="002F2D13" w:rsidRPr="00272DBB" w:rsidRDefault="00961FDC" w:rsidP="002F2D1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FF84F1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E9BC913" w14:textId="6194F921" w:rsidR="002F2D13" w:rsidRPr="00272DBB" w:rsidRDefault="00E85898" w:rsidP="002F2D13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7DA83B" w14:textId="77777777" w:rsidR="002F2D13" w:rsidRPr="00272DBB" w:rsidRDefault="002F2D13" w:rsidP="002F2D13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4ABC077" w14:textId="0E7741E5" w:rsidR="002F2D13" w:rsidRPr="00272DBB" w:rsidRDefault="003F6926" w:rsidP="002F2D1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</w:t>
            </w:r>
          </w:p>
        </w:tc>
        <w:tc>
          <w:tcPr>
            <w:tcW w:w="270" w:type="dxa"/>
          </w:tcPr>
          <w:p w14:paraId="0C0377B1" w14:textId="77777777" w:rsidR="002F2D13" w:rsidRPr="00272DBB" w:rsidRDefault="002F2D13" w:rsidP="002F2D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C136856" w14:textId="5A891944" w:rsidR="002F2D13" w:rsidRPr="00272DBB" w:rsidRDefault="003F6926" w:rsidP="002F2D1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</w:t>
            </w:r>
          </w:p>
        </w:tc>
      </w:tr>
      <w:tr w:rsidR="00E85898" w:rsidRPr="00272DBB" w14:paraId="68749E52" w14:textId="77777777" w:rsidTr="00E85898">
        <w:trPr>
          <w:trHeight w:val="144"/>
        </w:trPr>
        <w:tc>
          <w:tcPr>
            <w:tcW w:w="3240" w:type="dxa"/>
            <w:shd w:val="clear" w:color="auto" w:fill="auto"/>
          </w:tcPr>
          <w:p w14:paraId="275B0660" w14:textId="57ABE1D6" w:rsidR="00E85898" w:rsidRPr="00272DBB" w:rsidRDefault="00E85898" w:rsidP="00E85898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สิน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ทรัพย์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A1052E2" w14:textId="4AA81BA9" w:rsidR="00E85898" w:rsidRPr="00E85898" w:rsidRDefault="003F6926" w:rsidP="00E85898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0F48A948" w14:textId="77777777" w:rsidR="00E85898" w:rsidRPr="00E85898" w:rsidRDefault="00E85898" w:rsidP="00E858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7192E853" w14:textId="7BC5F238" w:rsidR="00E85898" w:rsidRPr="00E85898" w:rsidRDefault="00E85898" w:rsidP="00E8589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E7A8B2" w14:textId="77777777" w:rsidR="00E85898" w:rsidRPr="00E85898" w:rsidRDefault="00E85898" w:rsidP="00E85898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13F87E8" w14:textId="3810EE06" w:rsidR="00E85898" w:rsidRPr="00E85898" w:rsidRDefault="00E85898" w:rsidP="00E8589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4DC7EB" w14:textId="77777777" w:rsidR="00E85898" w:rsidRPr="00E85898" w:rsidRDefault="00E85898" w:rsidP="00E85898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BFB46EF" w14:textId="02465332" w:rsidR="00E85898" w:rsidRPr="00E85898" w:rsidRDefault="003F6926" w:rsidP="00E8589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1DCFA05" w14:textId="77777777" w:rsidR="00E85898" w:rsidRPr="00E85898" w:rsidRDefault="00E85898" w:rsidP="00E8589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5705852" w14:textId="428FA4B6" w:rsidR="00E85898" w:rsidRPr="00E85898" w:rsidRDefault="00961FDC" w:rsidP="00E8589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1F93F12" w14:textId="77777777" w:rsidR="00E85898" w:rsidRPr="00272DBB" w:rsidRDefault="00E85898" w:rsidP="00E8589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1F563FC" w14:textId="12E615C1" w:rsidR="00E85898" w:rsidRPr="00272DBB" w:rsidRDefault="003F6926" w:rsidP="00E8589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6E09C191" w14:textId="77777777" w:rsidR="00E85898" w:rsidRPr="00272DBB" w:rsidRDefault="00E85898" w:rsidP="00E85898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753BDCF" w14:textId="1BAEA2CD" w:rsidR="00E85898" w:rsidRPr="00272DBB" w:rsidRDefault="00961FDC" w:rsidP="00E858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32A5517E" w14:textId="77777777" w:rsidR="00E85898" w:rsidRPr="00272DBB" w:rsidRDefault="00E85898" w:rsidP="00E8589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B341775" w14:textId="0811BADD" w:rsidR="00E85898" w:rsidRPr="00272DBB" w:rsidRDefault="003F6926" w:rsidP="00E8589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</w:tr>
      <w:tr w:rsidR="00E85898" w:rsidRPr="00272DBB" w14:paraId="4B4EB278" w14:textId="77777777" w:rsidTr="00E85898">
        <w:trPr>
          <w:trHeight w:val="144"/>
        </w:trPr>
        <w:tc>
          <w:tcPr>
            <w:tcW w:w="3240" w:type="dxa"/>
            <w:shd w:val="clear" w:color="auto" w:fill="auto"/>
          </w:tcPr>
          <w:p w14:paraId="3E241D52" w14:textId="77777777" w:rsidR="00E85898" w:rsidRPr="00272DBB" w:rsidRDefault="00E85898" w:rsidP="00E85898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DB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272DB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A859E05" w14:textId="560C9B84" w:rsidR="00E85898" w:rsidRPr="00272DBB" w:rsidRDefault="003F6926" w:rsidP="00E85898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73</w:t>
            </w:r>
          </w:p>
        </w:tc>
        <w:tc>
          <w:tcPr>
            <w:tcW w:w="270" w:type="dxa"/>
          </w:tcPr>
          <w:p w14:paraId="430BE761" w14:textId="77777777" w:rsidR="00E85898" w:rsidRPr="00272DBB" w:rsidRDefault="00E85898" w:rsidP="00E858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B84B9B" w14:textId="3FE1E425" w:rsidR="00E85898" w:rsidRPr="00272DBB" w:rsidRDefault="003F6926" w:rsidP="00E85898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84</w:t>
            </w:r>
          </w:p>
        </w:tc>
        <w:tc>
          <w:tcPr>
            <w:tcW w:w="270" w:type="dxa"/>
            <w:shd w:val="clear" w:color="auto" w:fill="auto"/>
          </w:tcPr>
          <w:p w14:paraId="4B394B34" w14:textId="77777777" w:rsidR="00E85898" w:rsidRPr="00272DBB" w:rsidRDefault="00E85898" w:rsidP="00E85898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6F82F" w14:textId="7C88218F" w:rsidR="00E85898" w:rsidRPr="00272DBB" w:rsidRDefault="00E85898" w:rsidP="00E8589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6C0B4C" w14:textId="77777777" w:rsidR="00E85898" w:rsidRPr="00272DBB" w:rsidRDefault="00E85898" w:rsidP="00E85898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A55ED" w14:textId="51A508E4" w:rsidR="00E85898" w:rsidRPr="00272DBB" w:rsidRDefault="003F6926" w:rsidP="00E8589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157</w:t>
            </w:r>
          </w:p>
        </w:tc>
        <w:tc>
          <w:tcPr>
            <w:tcW w:w="270" w:type="dxa"/>
          </w:tcPr>
          <w:p w14:paraId="63BF2D7A" w14:textId="77777777" w:rsidR="00E85898" w:rsidRPr="00272DBB" w:rsidRDefault="00E85898" w:rsidP="00E8589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8408CFE" w14:textId="77777777" w:rsidR="00E85898" w:rsidRPr="00272DBB" w:rsidRDefault="00E85898" w:rsidP="00E8589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6DC6CA" w14:textId="77777777" w:rsidR="00E85898" w:rsidRPr="00272DBB" w:rsidRDefault="00E85898" w:rsidP="00E8589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6FF70B" w14:textId="77777777" w:rsidR="00E85898" w:rsidRPr="00272DBB" w:rsidRDefault="00E85898" w:rsidP="00E8589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4F653BA9" w14:textId="77777777" w:rsidR="00E85898" w:rsidRPr="00272DBB" w:rsidRDefault="00E85898" w:rsidP="00E85898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9AE93FD" w14:textId="77777777" w:rsidR="00E85898" w:rsidRPr="00272DBB" w:rsidRDefault="00E85898" w:rsidP="00E85898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97049B2" w14:textId="77777777" w:rsidR="00E85898" w:rsidRPr="00272DBB" w:rsidRDefault="00E85898" w:rsidP="00E8589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23C80403" w14:textId="77777777" w:rsidR="00E85898" w:rsidRPr="00272DBB" w:rsidRDefault="00E85898" w:rsidP="00E8589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E85898" w:rsidRPr="00272DBB" w14:paraId="5BAE236C" w14:textId="77777777" w:rsidTr="006C061B">
        <w:trPr>
          <w:trHeight w:val="144"/>
        </w:trPr>
        <w:tc>
          <w:tcPr>
            <w:tcW w:w="3240" w:type="dxa"/>
            <w:shd w:val="clear" w:color="auto" w:fill="auto"/>
          </w:tcPr>
          <w:p w14:paraId="25217518" w14:textId="77777777" w:rsidR="00E85898" w:rsidRPr="006C061B" w:rsidRDefault="00E85898" w:rsidP="00E85898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0F95E8D9" w14:textId="77777777" w:rsidR="00E85898" w:rsidRPr="00272DBB" w:rsidRDefault="00E85898" w:rsidP="00E8589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512791E" w14:textId="77777777" w:rsidR="00E85898" w:rsidRPr="00272DBB" w:rsidRDefault="00E85898" w:rsidP="00E858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30BD34CA" w14:textId="77777777" w:rsidR="00E85898" w:rsidRPr="00272DBB" w:rsidRDefault="00E85898" w:rsidP="00E858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59EE865" w14:textId="77777777" w:rsidR="00E85898" w:rsidRPr="00272DBB" w:rsidRDefault="00E85898" w:rsidP="00E85898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1C4661AE" w14:textId="77777777" w:rsidR="00E85898" w:rsidRPr="00272DBB" w:rsidRDefault="00E85898" w:rsidP="00E8589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31E14C5" w14:textId="77777777" w:rsidR="00E85898" w:rsidRPr="00272DBB" w:rsidRDefault="00E85898" w:rsidP="00E85898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40FAB20" w14:textId="77777777" w:rsidR="00E85898" w:rsidRPr="00272DBB" w:rsidRDefault="00E85898" w:rsidP="00E8589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24B122" w14:textId="77777777" w:rsidR="00E85898" w:rsidRPr="00272DBB" w:rsidRDefault="00E85898" w:rsidP="00E8589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AC3C45" w14:textId="77777777" w:rsidR="00E85898" w:rsidRPr="00272DBB" w:rsidRDefault="00E85898" w:rsidP="00E8589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90F184" w14:textId="77777777" w:rsidR="00E85898" w:rsidRPr="00272DBB" w:rsidRDefault="00E85898" w:rsidP="00E8589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78E359D" w14:textId="77777777" w:rsidR="00E85898" w:rsidRPr="00272DBB" w:rsidRDefault="00E85898" w:rsidP="00E8589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AB87A5" w14:textId="77777777" w:rsidR="00E85898" w:rsidRPr="00272DBB" w:rsidRDefault="00E85898" w:rsidP="00E85898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7FCD4F" w14:textId="77777777" w:rsidR="00E85898" w:rsidRPr="00272DBB" w:rsidRDefault="00E85898" w:rsidP="00E85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1F44004" w14:textId="77777777" w:rsidR="00E85898" w:rsidRPr="00272DBB" w:rsidRDefault="00E85898" w:rsidP="00E85898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248BE02" w14:textId="77777777" w:rsidR="00E85898" w:rsidRPr="00272DBB" w:rsidRDefault="00E85898" w:rsidP="00E85898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AFBE009" w14:textId="51451A81" w:rsidR="00D525D8" w:rsidRDefault="00D525D8" w:rsidP="00D525D8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316AAAA" w14:textId="779E39DC" w:rsidR="00E85898" w:rsidRDefault="00E85898" w:rsidP="00D525D8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C1EA1AA" w14:textId="77777777" w:rsidR="00E85898" w:rsidRPr="00272DBB" w:rsidRDefault="00E85898" w:rsidP="00D525D8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50A6CAA7" w14:textId="77777777" w:rsidR="00592460" w:rsidRPr="00272DBB" w:rsidRDefault="00592460" w:rsidP="00580AE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67DD44F" w14:textId="41B6E0DF" w:rsidR="00C92E1D" w:rsidRDefault="00C92E1D" w:rsidP="00580AE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710"/>
        <w:gridCol w:w="270"/>
        <w:gridCol w:w="1710"/>
        <w:gridCol w:w="270"/>
        <w:gridCol w:w="1620"/>
        <w:gridCol w:w="270"/>
        <w:gridCol w:w="1170"/>
        <w:gridCol w:w="270"/>
        <w:gridCol w:w="900"/>
        <w:gridCol w:w="270"/>
        <w:gridCol w:w="900"/>
        <w:gridCol w:w="270"/>
        <w:gridCol w:w="900"/>
        <w:gridCol w:w="270"/>
        <w:gridCol w:w="810"/>
      </w:tblGrid>
      <w:tr w:rsidR="003D7AED" w:rsidRPr="008545D1" w14:paraId="2EF352A9" w14:textId="77777777" w:rsidTr="003D7AE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D91C0B6" w14:textId="77777777" w:rsidR="003D7AED" w:rsidRPr="008545D1" w:rsidRDefault="003D7AED" w:rsidP="003D7AED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6B9ADBE8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D7AED" w:rsidRPr="008545D1" w14:paraId="23D26ED5" w14:textId="77777777" w:rsidTr="003D7AE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47B6EF24" w14:textId="77777777" w:rsidR="003D7AED" w:rsidRPr="008545D1" w:rsidRDefault="003D7AED" w:rsidP="003D7AED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5001186F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5134ACA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602919DF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D7AED" w:rsidRPr="008545D1" w14:paraId="787ED5E7" w14:textId="77777777" w:rsidTr="003D7AE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5AF2ADA8" w14:textId="2A9F3EE9" w:rsidR="003D7AED" w:rsidRPr="008545D1" w:rsidRDefault="003D7AED" w:rsidP="003D7AE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3F6926" w:rsidRPr="003F692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3F6926" w:rsidRPr="003F692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710" w:type="dxa"/>
            <w:vAlign w:val="bottom"/>
          </w:tcPr>
          <w:p w14:paraId="2AFCDC6D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41A105A2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961EEFE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1A69A1" w14:textId="77777777" w:rsidR="003D7AED" w:rsidRPr="008545D1" w:rsidRDefault="003D7AED" w:rsidP="003D7AE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95319C9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 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10F4C2" w14:textId="77777777" w:rsidR="003D7AED" w:rsidRPr="008545D1" w:rsidRDefault="003D7AED" w:rsidP="003D7AE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8A8DEB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373493D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8CD6CF8" w14:textId="1B01F8F4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F6926"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0BDA4EB2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109CC05" w14:textId="4C81B8CB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F6926"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7FE4AEFC" w14:textId="77777777" w:rsidR="003D7AED" w:rsidRPr="008545D1" w:rsidRDefault="003D7AED" w:rsidP="003D7AE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0319EB38" w14:textId="3D49635F" w:rsidR="003D7AED" w:rsidRPr="008545D1" w:rsidRDefault="003D7AED" w:rsidP="003D7AED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F6926" w:rsidRPr="003F692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14616597" w14:textId="77777777" w:rsidR="003D7AED" w:rsidRPr="008545D1" w:rsidRDefault="003D7AED" w:rsidP="003D7AED">
            <w:pPr>
              <w:spacing w:line="240" w:lineRule="auto"/>
              <w:ind w:left="-43" w:right="-86" w:hanging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8305B5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D7AED" w:rsidRPr="008545D1" w14:paraId="28C8F2D7" w14:textId="77777777" w:rsidTr="003D7AED">
        <w:trPr>
          <w:trHeight w:val="144"/>
        </w:trPr>
        <w:tc>
          <w:tcPr>
            <w:tcW w:w="3240" w:type="dxa"/>
            <w:shd w:val="clear" w:color="auto" w:fill="auto"/>
            <w:vAlign w:val="bottom"/>
          </w:tcPr>
          <w:p w14:paraId="34E10783" w14:textId="77777777" w:rsidR="003D7AED" w:rsidRPr="008545D1" w:rsidRDefault="003D7AED" w:rsidP="003D7AED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5"/>
            <w:vAlign w:val="bottom"/>
          </w:tcPr>
          <w:p w14:paraId="37EA0B86" w14:textId="77777777" w:rsidR="003D7AED" w:rsidRPr="008545D1" w:rsidRDefault="003D7AED" w:rsidP="003D7AED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3D7AED" w:rsidRPr="008545D1" w14:paraId="6744A57C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4018EFCE" w14:textId="77777777" w:rsidR="003D7AED" w:rsidRPr="008545D1" w:rsidRDefault="003D7AED" w:rsidP="003D7AE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710" w:type="dxa"/>
          </w:tcPr>
          <w:p w14:paraId="17B4998A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6730599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05AA767C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790137D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D489533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490A9DC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CD118CB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B0DC3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7FE0EB7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87544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AB9F54C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0450F4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FA29381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01A73C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9798DE1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7AED" w:rsidRPr="008545D1" w14:paraId="4D7C184B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4F8D8174" w14:textId="77777777" w:rsidR="003D7AED" w:rsidRPr="008545D1" w:rsidRDefault="003D7AED" w:rsidP="003D7AE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710" w:type="dxa"/>
          </w:tcPr>
          <w:p w14:paraId="02AC1F34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35BC2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87ECDE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3ACE856" w14:textId="77777777" w:rsidR="003D7AED" w:rsidRPr="008545D1" w:rsidRDefault="003D7AED" w:rsidP="003D7AE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B59FC8A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63A170C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D92E3D4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3B05E6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E5DFFC7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72A4A1D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C6A05B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6911E6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BE059AE" w14:textId="77777777" w:rsidR="003D7AED" w:rsidRPr="008545D1" w:rsidRDefault="003D7AED" w:rsidP="003D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DD39BB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9FCACC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7AED" w:rsidRPr="008545D1" w14:paraId="531ABA6D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2CBCC738" w14:textId="77777777" w:rsidR="003D7AED" w:rsidRPr="008545D1" w:rsidRDefault="003D7AED" w:rsidP="003D7AE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ตราสารที่อยู่ในความต้องการของตลาด</w:t>
            </w:r>
          </w:p>
        </w:tc>
        <w:tc>
          <w:tcPr>
            <w:tcW w:w="1710" w:type="dxa"/>
          </w:tcPr>
          <w:p w14:paraId="61337E3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F7EF4A2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47B91B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392E3EA" w14:textId="77777777" w:rsidR="003D7AED" w:rsidRPr="008545D1" w:rsidRDefault="003D7AED" w:rsidP="003D7AE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53E6333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70512E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0E7074A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0F507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88FA481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A69B38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79D6937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DA53D2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ECE8E41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5345432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38EA9F3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7AED" w:rsidRPr="008545D1" w14:paraId="4D38AEA9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436EB7B2" w14:textId="77777777" w:rsidR="003D7AED" w:rsidRPr="008545D1" w:rsidRDefault="003D7AED" w:rsidP="003D7AE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710" w:type="dxa"/>
          </w:tcPr>
          <w:p w14:paraId="098A082D" w14:textId="24F07017" w:rsidR="003D7AED" w:rsidRPr="008545D1" w:rsidRDefault="003F6926" w:rsidP="003D7AE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0F685807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3105C86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E6ED2A" w14:textId="77777777" w:rsidR="003D7AED" w:rsidRPr="008545D1" w:rsidRDefault="003D7AED" w:rsidP="003D7AE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7254FDB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75581A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9C1CB98" w14:textId="6CC032DA" w:rsidR="003D7AED" w:rsidRPr="008545D1" w:rsidRDefault="003F6926" w:rsidP="003D7AE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3AAC3A4B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C45324C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5A792C3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8B5EDC7" w14:textId="5887748F" w:rsidR="003D7AED" w:rsidRPr="008545D1" w:rsidRDefault="003F6926" w:rsidP="003D7AE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466FA1D7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3A097F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2F19C12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9FD15C4" w14:textId="1D0A0BD7" w:rsidR="003D7AED" w:rsidRPr="008545D1" w:rsidRDefault="003F6926" w:rsidP="003D7AED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3D7AED" w:rsidRPr="008545D1" w14:paraId="0D594455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12916B8B" w14:textId="77777777" w:rsidR="003D7AED" w:rsidRPr="008545D1" w:rsidRDefault="003D7AED" w:rsidP="003D7AE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</w:tcPr>
          <w:p w14:paraId="6FD77C19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8C0CBA9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5751E08B" w14:textId="00716172" w:rsidR="003D7AED" w:rsidRPr="008545D1" w:rsidRDefault="003F6926" w:rsidP="003D7AE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7B201FA4" w14:textId="77777777" w:rsidR="003D7AED" w:rsidRPr="008545D1" w:rsidRDefault="003D7AED" w:rsidP="003D7AE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A6ACD0B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48D938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BC1F1FE" w14:textId="4B6183E0" w:rsidR="003D7AED" w:rsidRPr="008545D1" w:rsidRDefault="003F6926" w:rsidP="003D7AE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270" w:type="dxa"/>
          </w:tcPr>
          <w:p w14:paraId="7A6D5D09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971236" w14:textId="485E8216" w:rsidR="003D7AED" w:rsidRPr="008545D1" w:rsidRDefault="003F6926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270" w:type="dxa"/>
          </w:tcPr>
          <w:p w14:paraId="4EA289D8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C8EF058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A747BF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67833D2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C68B31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7AA5A5B" w14:textId="6B5A4430" w:rsidR="003D7AED" w:rsidRPr="008545D1" w:rsidRDefault="003F6926" w:rsidP="003D7AED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</w:tr>
      <w:tr w:rsidR="003D7AED" w:rsidRPr="008545D1" w14:paraId="594174C5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349F1A3E" w14:textId="77777777" w:rsidR="003D7AED" w:rsidRPr="008545D1" w:rsidRDefault="003D7AED" w:rsidP="003D7AE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ตราสารที่ไม่อยู่ในความต้องการของตลาด</w:t>
            </w:r>
          </w:p>
        </w:tc>
        <w:tc>
          <w:tcPr>
            <w:tcW w:w="1710" w:type="dxa"/>
          </w:tcPr>
          <w:p w14:paraId="56BE7A3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4627015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2F72BE01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FF0072D" w14:textId="77777777" w:rsidR="003D7AED" w:rsidRPr="008545D1" w:rsidRDefault="003D7AED" w:rsidP="003D7AE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65028E2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C3D3048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2720D4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733AF3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BA948EF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5FA554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85683AD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063692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B687E1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2BB2122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FF30631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7AED" w:rsidRPr="008545D1" w14:paraId="21C58D55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3F2983DB" w14:textId="77777777" w:rsidR="003D7AED" w:rsidRPr="008545D1" w:rsidRDefault="003D7AED" w:rsidP="003D7AE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545D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6B43DAE" w14:textId="59098F21" w:rsidR="003D7AED" w:rsidRPr="008545D1" w:rsidRDefault="003F6926" w:rsidP="003D7AE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270" w:type="dxa"/>
          </w:tcPr>
          <w:p w14:paraId="3BAEFCE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327EDD9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DC7AD1" w14:textId="77777777" w:rsidR="003D7AED" w:rsidRPr="008545D1" w:rsidRDefault="003D7AED" w:rsidP="003D7AE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E608DBA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29DE55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431A79" w14:textId="3C3B83CD" w:rsidR="003D7AED" w:rsidRPr="008545D1" w:rsidRDefault="003F6926" w:rsidP="003D7AE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</w:t>
            </w:r>
          </w:p>
        </w:tc>
        <w:tc>
          <w:tcPr>
            <w:tcW w:w="270" w:type="dxa"/>
          </w:tcPr>
          <w:p w14:paraId="075B8B9F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080962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5CDE66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6CCDB2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012B61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3EA26DE" w14:textId="68715A96" w:rsidR="003D7AED" w:rsidRPr="008545D1" w:rsidRDefault="003F6926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270" w:type="dxa"/>
          </w:tcPr>
          <w:p w14:paraId="58E1EB96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6E17CAA2" w14:textId="0FC3EF6B" w:rsidR="003D7AED" w:rsidRPr="008545D1" w:rsidRDefault="003F6926" w:rsidP="003D7AED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</w:t>
            </w:r>
          </w:p>
        </w:tc>
      </w:tr>
      <w:tr w:rsidR="003D7AED" w:rsidRPr="008545D1" w14:paraId="55AE4564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32CBBFAF" w14:textId="77777777" w:rsidR="003D7AED" w:rsidRPr="008545D1" w:rsidRDefault="003D7AED" w:rsidP="003D7AED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D857331" w14:textId="14991A07" w:rsidR="003D7AED" w:rsidRPr="008545D1" w:rsidRDefault="003F6926" w:rsidP="003D7AE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64</w:t>
            </w:r>
          </w:p>
        </w:tc>
        <w:tc>
          <w:tcPr>
            <w:tcW w:w="270" w:type="dxa"/>
          </w:tcPr>
          <w:p w14:paraId="13A0F7B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CFECE" w14:textId="57600C7F" w:rsidR="003D7AED" w:rsidRPr="008545D1" w:rsidRDefault="003F6926" w:rsidP="003D7AE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21D7E2F4" w14:textId="77777777" w:rsidR="003D7AED" w:rsidRPr="008545D1" w:rsidRDefault="003D7AED" w:rsidP="003D7AE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2A745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BF3029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A77207" w14:textId="176353EB" w:rsidR="003D7AED" w:rsidRPr="008545D1" w:rsidRDefault="003F6926" w:rsidP="003D7AE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164</w:t>
            </w:r>
          </w:p>
        </w:tc>
        <w:tc>
          <w:tcPr>
            <w:tcW w:w="270" w:type="dxa"/>
          </w:tcPr>
          <w:p w14:paraId="78CE6E46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697DD3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0CCE03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A481212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9EA133A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3F09E58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0F75CA0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CA94AFB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7AED" w:rsidRPr="008545D1" w14:paraId="64918830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19A8EEBD" w14:textId="77777777" w:rsidR="003D7AED" w:rsidRPr="008545D1" w:rsidRDefault="003D7AED" w:rsidP="003D7AE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00DB813C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F99397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</w:tcPr>
          <w:p w14:paraId="249FFBEC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89059B0" w14:textId="77777777" w:rsidR="003D7AED" w:rsidRPr="008545D1" w:rsidRDefault="003D7AED" w:rsidP="003D7AE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44CD7D51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A4D781A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9053199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4C7E3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93EB2F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B26209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67C5B1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F17E9A5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36B50AF" w14:textId="77777777" w:rsidR="003D7AED" w:rsidRPr="008545D1" w:rsidRDefault="003D7AED" w:rsidP="003D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031913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CE5BD08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7AED" w:rsidRPr="008545D1" w14:paraId="1150CC3E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3E2280B0" w14:textId="77777777" w:rsidR="003D7AED" w:rsidRPr="008545D1" w:rsidRDefault="003D7AED" w:rsidP="003D7AED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</w:tcPr>
          <w:p w14:paraId="4CAFC551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31850D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1CCA0849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DAC93B7" w14:textId="77777777" w:rsidR="003D7AED" w:rsidRPr="008545D1" w:rsidRDefault="003D7AED" w:rsidP="003D7AE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0AB99FD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23F55D4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12CC7478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9CD9E3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45FBF71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40340F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219ED67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B56CF8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6225D29" w14:textId="77777777" w:rsidR="003D7AED" w:rsidRPr="008545D1" w:rsidRDefault="003D7AED" w:rsidP="003D7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5C9322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D8563C1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7AED" w:rsidRPr="008545D1" w14:paraId="1F49FFF3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63B813EE" w14:textId="77777777" w:rsidR="003D7AED" w:rsidRPr="008545D1" w:rsidRDefault="003D7AED" w:rsidP="003D7AED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710" w:type="dxa"/>
          </w:tcPr>
          <w:p w14:paraId="27E16E26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0E4B75BC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7FF05D2C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3363CF" w14:textId="77777777" w:rsidR="003D7AED" w:rsidRPr="008545D1" w:rsidRDefault="003D7AED" w:rsidP="003D7AE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588DBBC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E62857B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4A76C6A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F70934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2902E9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D615128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9731AF6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DE33E3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A794575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96A89F8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73BE197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D7AED" w:rsidRPr="008545D1" w14:paraId="005634A5" w14:textId="77777777" w:rsidTr="003D7AED">
        <w:trPr>
          <w:trHeight w:val="144"/>
        </w:trPr>
        <w:tc>
          <w:tcPr>
            <w:tcW w:w="3240" w:type="dxa"/>
            <w:shd w:val="clear" w:color="auto" w:fill="auto"/>
          </w:tcPr>
          <w:p w14:paraId="74ECD98D" w14:textId="77777777" w:rsidR="003D7AED" w:rsidRPr="008545D1" w:rsidRDefault="003D7AED" w:rsidP="003D7AED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710" w:type="dxa"/>
          </w:tcPr>
          <w:p w14:paraId="3D62F2FB" w14:textId="4A9651BE" w:rsidR="003D7AED" w:rsidRPr="008545D1" w:rsidRDefault="003D7AED" w:rsidP="003D7AE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8545D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8104B4C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14:paraId="44255A5B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08344A" w14:textId="77777777" w:rsidR="003D7AED" w:rsidRPr="008545D1" w:rsidRDefault="003D7AED" w:rsidP="003D7AED">
            <w:pPr>
              <w:tabs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DCAF5EB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48F597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00264B2" w14:textId="12F32130" w:rsidR="003D7AED" w:rsidRPr="008545D1" w:rsidRDefault="003D7AED" w:rsidP="003D7AED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6DDB50B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2771932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3E0E87D4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4E7DA2BC" w14:textId="63642C9C" w:rsidR="003D7AED" w:rsidRPr="008545D1" w:rsidRDefault="003D7AED" w:rsidP="003D7AE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4D8F484" w14:textId="77777777" w:rsidR="003D7AED" w:rsidRPr="008545D1" w:rsidRDefault="003D7AED" w:rsidP="003D7AED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2294D36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583E19E" w14:textId="77777777" w:rsidR="003D7AED" w:rsidRPr="008545D1" w:rsidRDefault="003D7AED" w:rsidP="003D7AED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F732B6F" w14:textId="2E3B20E5" w:rsidR="003D7AED" w:rsidRPr="008545D1" w:rsidRDefault="003D7AED" w:rsidP="003D7AE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43" w:right="-33"/>
              <w:rPr>
                <w:rFonts w:asciiTheme="majorBidi" w:hAnsiTheme="majorBidi" w:cstheme="majorBidi"/>
                <w:sz w:val="26"/>
                <w:szCs w:val="26"/>
              </w:rPr>
            </w:pPr>
            <w:r w:rsidRPr="008545D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8545D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243B2DE1" w14:textId="4EF6EA21" w:rsidR="007704BC" w:rsidRDefault="007704BC" w:rsidP="00580AE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180D9F7" w14:textId="7736BABC" w:rsidR="003D7AED" w:rsidRDefault="003D7AED" w:rsidP="00580AE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A38C722" w14:textId="77777777" w:rsidR="00C92E1D" w:rsidRPr="00272DBB" w:rsidRDefault="00C92E1D" w:rsidP="00C92E1D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C92E1D" w:rsidRPr="00272DBB" w:rsidSect="002B21A9">
          <w:headerReference w:type="default" r:id="rId15"/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71E06CB" w14:textId="77777777" w:rsidR="00882010" w:rsidRPr="00272DBB" w:rsidRDefault="00882010" w:rsidP="00925863">
      <w:pPr>
        <w:pStyle w:val="block"/>
        <w:tabs>
          <w:tab w:val="decimal" w:pos="540"/>
        </w:tabs>
        <w:spacing w:after="0"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</w:pP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272DBB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</w:p>
    <w:p w14:paraId="55F7814C" w14:textId="77777777" w:rsidR="00882010" w:rsidRPr="00272DBB" w:rsidRDefault="00882010" w:rsidP="00882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12"/>
          <w:szCs w:val="12"/>
        </w:rPr>
      </w:pPr>
    </w:p>
    <w:tbl>
      <w:tblPr>
        <w:tblStyle w:val="TableGrid"/>
        <w:tblW w:w="9450" w:type="dxa"/>
        <w:tblInd w:w="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236"/>
        <w:gridCol w:w="6064"/>
      </w:tblGrid>
      <w:tr w:rsidR="009933DC" w:rsidRPr="00272DBB" w14:paraId="702D9B16" w14:textId="77777777" w:rsidTr="00925863">
        <w:trPr>
          <w:tblHeader/>
        </w:trPr>
        <w:tc>
          <w:tcPr>
            <w:tcW w:w="3150" w:type="dxa"/>
          </w:tcPr>
          <w:p w14:paraId="13281BA6" w14:textId="6657DFF8" w:rsidR="009933DC" w:rsidRPr="00272DBB" w:rsidRDefault="009933DC" w:rsidP="009933D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04B97D62" w14:textId="77777777" w:rsidR="009933DC" w:rsidRPr="00272DBB" w:rsidRDefault="009933DC" w:rsidP="00993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5B0BD66B" w14:textId="064BFB08" w:rsidR="009933DC" w:rsidRPr="00272DBB" w:rsidRDefault="009933DC" w:rsidP="009933D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933DC" w:rsidRPr="00272DBB" w14:paraId="10250E81" w14:textId="77777777" w:rsidTr="00925863">
        <w:tc>
          <w:tcPr>
            <w:tcW w:w="3150" w:type="dxa"/>
          </w:tcPr>
          <w:p w14:paraId="1A8F51B6" w14:textId="77777777" w:rsidR="00C85327" w:rsidRPr="00272DBB" w:rsidRDefault="009933DC" w:rsidP="009933DC">
            <w:pPr>
              <w:pStyle w:val="block"/>
              <w:spacing w:after="0" w:line="240" w:lineRule="auto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</w:t>
            </w:r>
            <w:r w:rsidR="00C85327" w:rsidRPr="00272D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</w:p>
          <w:p w14:paraId="20A3A17E" w14:textId="57A287B1" w:rsidR="009933DC" w:rsidRPr="00272DBB" w:rsidRDefault="00C85327" w:rsidP="009933DC">
            <w:pPr>
              <w:pStyle w:val="block"/>
              <w:spacing w:after="0" w:line="240" w:lineRule="auto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="009933DC" w:rsidRPr="00272D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ล่วงหน้า</w:t>
            </w:r>
          </w:p>
        </w:tc>
        <w:tc>
          <w:tcPr>
            <w:tcW w:w="236" w:type="dxa"/>
          </w:tcPr>
          <w:p w14:paraId="4077140C" w14:textId="77777777" w:rsidR="009933DC" w:rsidRPr="00272DBB" w:rsidRDefault="009933DC" w:rsidP="00993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3348EFD2" w14:textId="521346BC" w:rsidR="009933DC" w:rsidRPr="00272DBB" w:rsidRDefault="009933DC" w:rsidP="009933D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9933DC" w:rsidRPr="00272DBB" w14:paraId="3B7CB413" w14:textId="77777777" w:rsidTr="00925863">
        <w:tc>
          <w:tcPr>
            <w:tcW w:w="3150" w:type="dxa"/>
          </w:tcPr>
          <w:p w14:paraId="78AA1BB7" w14:textId="488D7F3A" w:rsidR="009933DC" w:rsidRPr="00272DBB" w:rsidRDefault="009933DC" w:rsidP="009933D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  <w:tc>
          <w:tcPr>
            <w:tcW w:w="236" w:type="dxa"/>
          </w:tcPr>
          <w:p w14:paraId="30F625CE" w14:textId="77777777" w:rsidR="009933DC" w:rsidRPr="00272DBB" w:rsidRDefault="009933DC" w:rsidP="00993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  <w:tc>
          <w:tcPr>
            <w:tcW w:w="6064" w:type="dxa"/>
          </w:tcPr>
          <w:p w14:paraId="6E152015" w14:textId="7756A13E" w:rsidR="009933DC" w:rsidRPr="00272DBB" w:rsidRDefault="009933DC" w:rsidP="009933D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  <w:lang w:val="en-US" w:bidi="th-TH"/>
              </w:rPr>
            </w:pPr>
          </w:p>
        </w:tc>
      </w:tr>
      <w:tr w:rsidR="009933DC" w:rsidRPr="00272DBB" w14:paraId="659BC28B" w14:textId="77777777" w:rsidTr="00925863">
        <w:tc>
          <w:tcPr>
            <w:tcW w:w="3150" w:type="dxa"/>
          </w:tcPr>
          <w:p w14:paraId="3A150CDA" w14:textId="08A3365F" w:rsidR="009933DC" w:rsidRPr="00272DBB" w:rsidRDefault="009933DC" w:rsidP="009933D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  <w:tc>
          <w:tcPr>
            <w:tcW w:w="236" w:type="dxa"/>
          </w:tcPr>
          <w:p w14:paraId="549AD9C4" w14:textId="77777777" w:rsidR="009933DC" w:rsidRPr="00272DBB" w:rsidRDefault="009933DC" w:rsidP="00993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53A1147C" w14:textId="05C94574" w:rsidR="009933DC" w:rsidRPr="00272DBB" w:rsidRDefault="009933DC" w:rsidP="009933D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9933DC" w:rsidRPr="00272DBB" w14:paraId="57C639F9" w14:textId="77777777" w:rsidTr="00925863">
        <w:trPr>
          <w:trHeight w:val="92"/>
        </w:trPr>
        <w:tc>
          <w:tcPr>
            <w:tcW w:w="3150" w:type="dxa"/>
          </w:tcPr>
          <w:p w14:paraId="118834F9" w14:textId="77777777" w:rsidR="009933DC" w:rsidRPr="00272DBB" w:rsidRDefault="009933DC" w:rsidP="009933D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  <w:tc>
          <w:tcPr>
            <w:tcW w:w="236" w:type="dxa"/>
          </w:tcPr>
          <w:p w14:paraId="3164DEB8" w14:textId="77777777" w:rsidR="009933DC" w:rsidRPr="00272DBB" w:rsidRDefault="009933DC" w:rsidP="00993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12"/>
                <w:szCs w:val="12"/>
                <w:lang w:bidi="th-TH"/>
              </w:rPr>
            </w:pPr>
          </w:p>
        </w:tc>
        <w:tc>
          <w:tcPr>
            <w:tcW w:w="6064" w:type="dxa"/>
          </w:tcPr>
          <w:p w14:paraId="05C0FD68" w14:textId="77777777" w:rsidR="009933DC" w:rsidRPr="00272DBB" w:rsidRDefault="009933DC" w:rsidP="009933D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</w:tr>
      <w:tr w:rsidR="009933DC" w:rsidRPr="00272DBB" w14:paraId="55B94F09" w14:textId="77777777" w:rsidTr="00925863">
        <w:tc>
          <w:tcPr>
            <w:tcW w:w="3150" w:type="dxa"/>
          </w:tcPr>
          <w:p w14:paraId="3BF8D2C9" w14:textId="77777777" w:rsidR="009933DC" w:rsidRPr="00272DBB" w:rsidRDefault="009933DC" w:rsidP="009933DC">
            <w:pPr>
              <w:pStyle w:val="block"/>
              <w:spacing w:after="0" w:line="240" w:lineRule="auto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ตราสารทุนที่ไม่ได้อยู่ในความต้องการ</w:t>
            </w:r>
          </w:p>
          <w:p w14:paraId="3459187C" w14:textId="53BB4315" w:rsidR="009933DC" w:rsidRPr="00272DBB" w:rsidRDefault="009933DC" w:rsidP="009933DC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  ของตลาด</w:t>
            </w:r>
          </w:p>
        </w:tc>
        <w:tc>
          <w:tcPr>
            <w:tcW w:w="236" w:type="dxa"/>
          </w:tcPr>
          <w:p w14:paraId="590D1F64" w14:textId="77777777" w:rsidR="009933DC" w:rsidRPr="00272DBB" w:rsidRDefault="009933DC" w:rsidP="00993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064" w:type="dxa"/>
          </w:tcPr>
          <w:p w14:paraId="677A3111" w14:textId="52096334" w:rsidR="009933DC" w:rsidRPr="00272DBB" w:rsidRDefault="009933DC" w:rsidP="009933D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72DB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272DB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  <w:r w:rsidRPr="00272D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272DB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(ใช้ข้อมูลทางการเงินของกิจการที่ลงทุนเป็นข้อมูลที่ไม่สามารถสังเกตได้)</w:t>
            </w:r>
          </w:p>
        </w:tc>
      </w:tr>
    </w:tbl>
    <w:p w14:paraId="21EEA710" w14:textId="3B6A8593" w:rsidR="00C92E1D" w:rsidRPr="00EC0D1F" w:rsidRDefault="00C92E1D" w:rsidP="00C92E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46E71663" w14:textId="77777777" w:rsidR="007F64CF" w:rsidRPr="00272DBB" w:rsidRDefault="007F64CF" w:rsidP="009E3AB3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bookmarkStart w:id="8" w:name="_Hlk69925193"/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รายการเคลื่อนไหวของตราสารทุนและตราสารหนี้</w:t>
      </w:r>
    </w:p>
    <w:p w14:paraId="4FB0AC57" w14:textId="77777777" w:rsidR="00851AAC" w:rsidRPr="00272DBB" w:rsidRDefault="00851AAC" w:rsidP="009933DC">
      <w:pPr>
        <w:pStyle w:val="block"/>
        <w:spacing w:after="0" w:line="240" w:lineRule="atLeast"/>
        <w:ind w:left="504" w:right="-7"/>
        <w:jc w:val="thaiDistribute"/>
        <w:rPr>
          <w:rFonts w:asciiTheme="majorBidi" w:hAnsiTheme="majorBidi" w:cstheme="majorBidi"/>
          <w:b/>
          <w:bCs/>
          <w:i/>
          <w:iCs/>
          <w:sz w:val="12"/>
          <w:szCs w:val="12"/>
          <w:lang w:bidi="th-TH"/>
        </w:rPr>
      </w:pPr>
    </w:p>
    <w:p w14:paraId="094EEAAA" w14:textId="77D3AC20" w:rsidR="009933DC" w:rsidRPr="00272DBB" w:rsidRDefault="00851AAC" w:rsidP="009E3AB3">
      <w:pPr>
        <w:pStyle w:val="block"/>
        <w:spacing w:after="0" w:line="240" w:lineRule="atLeast"/>
        <w:ind w:left="900" w:right="-7" w:hanging="36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lang w:bidi="th-TH"/>
        </w:rPr>
      </w:pP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  <w:t>(</w:t>
      </w: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ก</w:t>
      </w: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  <w:t xml:space="preserve">) </w:t>
      </w:r>
      <w:r w:rsidR="009933DC"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ตราสาร</w:t>
      </w:r>
      <w:r w:rsidR="000731F0"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ทุน</w:t>
      </w:r>
      <w:r w:rsidR="009933DC"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และตราสาร</w:t>
      </w:r>
      <w:r w:rsidR="000731F0"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หนี้ที่อยู่ในความต้องการของตลาด</w:t>
      </w:r>
    </w:p>
    <w:p w14:paraId="7AF8E28C" w14:textId="77777777" w:rsidR="00F12F1D" w:rsidRPr="00851AAC" w:rsidRDefault="00F12F1D" w:rsidP="00F12F1D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b/>
          <w:bCs/>
          <w:i/>
          <w:iCs/>
          <w:sz w:val="20"/>
          <w:lang w:bidi="th-TH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080"/>
        <w:gridCol w:w="270"/>
        <w:gridCol w:w="900"/>
        <w:gridCol w:w="270"/>
        <w:gridCol w:w="990"/>
        <w:gridCol w:w="270"/>
        <w:gridCol w:w="1080"/>
        <w:gridCol w:w="270"/>
        <w:gridCol w:w="1080"/>
      </w:tblGrid>
      <w:tr w:rsidR="00450AE2" w:rsidRPr="00AE7F1C" w14:paraId="27DFBF80" w14:textId="77777777" w:rsidTr="00450AE2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95346D0" w14:textId="77777777" w:rsidR="00450AE2" w:rsidRPr="00AE7F1C" w:rsidRDefault="00450AE2" w:rsidP="00160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</w:tcPr>
          <w:p w14:paraId="7AD065D6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50AE2" w:rsidRPr="00AE7F1C" w14:paraId="7D66913C" w14:textId="77777777" w:rsidTr="00450AE2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DC2559C" w14:textId="77777777" w:rsidR="00450AE2" w:rsidRPr="00AE7F1C" w:rsidRDefault="00450AE2" w:rsidP="00160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35B1FC8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49DF1AE4" w14:textId="4D8ACFFE" w:rsidR="00450AE2" w:rsidRPr="00AE7F1C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926">
              <w:rPr>
                <w:rFonts w:asciiTheme="majorBidi" w:hAnsiTheme="majorBidi"/>
                <w:sz w:val="28"/>
                <w:szCs w:val="28"/>
              </w:rPr>
              <w:t>1</w:t>
            </w:r>
            <w:r w:rsidR="00450AE2"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450AE2" w:rsidRPr="00AE7F1C">
              <w:rPr>
                <w:rFonts w:asciiTheme="majorBidi" w:hAnsi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0F177180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169F8B8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</w:tcPr>
          <w:p w14:paraId="29776DAE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5B786F2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4CC0F0D8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E45CC5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73C7C449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C212BD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1D55BDFF" w14:textId="143AE691" w:rsidR="00450AE2" w:rsidRPr="00AE7F1C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926">
              <w:rPr>
                <w:rFonts w:asciiTheme="majorBidi" w:hAnsiTheme="majorBidi" w:hint="cs"/>
                <w:sz w:val="28"/>
                <w:szCs w:val="28"/>
              </w:rPr>
              <w:t>30</w:t>
            </w:r>
            <w:r w:rsidR="00450AE2" w:rsidRPr="00AE7F1C">
              <w:rPr>
                <w:rFonts w:asciiTheme="majorBidi" w:hAnsi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50AE2" w:rsidRPr="00AE7F1C" w14:paraId="3692CDF8" w14:textId="77777777" w:rsidTr="00450AE2">
        <w:trPr>
          <w:trHeight w:val="166"/>
        </w:trPr>
        <w:tc>
          <w:tcPr>
            <w:tcW w:w="3240" w:type="dxa"/>
          </w:tcPr>
          <w:p w14:paraId="62DEB470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</w:tcPr>
          <w:p w14:paraId="14BD2074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50AE2" w:rsidRPr="00AE7F1C" w14:paraId="07CE2482" w14:textId="77777777" w:rsidTr="00450AE2">
        <w:trPr>
          <w:trHeight w:val="20"/>
        </w:trPr>
        <w:tc>
          <w:tcPr>
            <w:tcW w:w="3240" w:type="dxa"/>
          </w:tcPr>
          <w:p w14:paraId="38F4760A" w14:textId="3740FBBF" w:rsidR="00450AE2" w:rsidRPr="00913F04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Pr="003F692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15613A66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0A0996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21E919C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C510E0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2516F3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EE3D40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B072FA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37B98A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D5B003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0AE2" w:rsidRPr="00AE7F1C" w14:paraId="7A555E51" w14:textId="77777777" w:rsidTr="00450AE2">
        <w:trPr>
          <w:trHeight w:val="20"/>
        </w:trPr>
        <w:tc>
          <w:tcPr>
            <w:tcW w:w="3240" w:type="dxa"/>
          </w:tcPr>
          <w:p w14:paraId="0A5B324C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13F0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080" w:type="dxa"/>
          </w:tcPr>
          <w:p w14:paraId="67A54162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CA3A25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E258CB5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93F1D8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3B1A923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B26A00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994403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D301E8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FCDA74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0AE2" w:rsidRPr="00AE7F1C" w14:paraId="69E23CAF" w14:textId="77777777" w:rsidTr="00450AE2">
        <w:trPr>
          <w:trHeight w:val="20"/>
        </w:trPr>
        <w:tc>
          <w:tcPr>
            <w:tcW w:w="3240" w:type="dxa"/>
          </w:tcPr>
          <w:p w14:paraId="381042E3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13F04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913F04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</w:tc>
        <w:tc>
          <w:tcPr>
            <w:tcW w:w="1080" w:type="dxa"/>
          </w:tcPr>
          <w:p w14:paraId="62E2C2DF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5ADEFF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929AB63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A0CB22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99DACD8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FCBDF9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10DBB1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C8CDDF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8EC32B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0AE2" w:rsidRPr="00AE7F1C" w14:paraId="01E6B6EB" w14:textId="77777777" w:rsidTr="00450AE2">
        <w:trPr>
          <w:trHeight w:val="335"/>
        </w:trPr>
        <w:tc>
          <w:tcPr>
            <w:tcW w:w="3240" w:type="dxa"/>
          </w:tcPr>
          <w:p w14:paraId="273EED5A" w14:textId="77777777" w:rsidR="00450AE2" w:rsidRPr="00913F04" w:rsidRDefault="00450AE2" w:rsidP="0016027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13F0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</w:tcPr>
          <w:p w14:paraId="34245F20" w14:textId="093E1BAF" w:rsidR="00450AE2" w:rsidRPr="00913F04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455</w:t>
            </w:r>
          </w:p>
        </w:tc>
        <w:tc>
          <w:tcPr>
            <w:tcW w:w="270" w:type="dxa"/>
          </w:tcPr>
          <w:p w14:paraId="726228C3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AC2AE63" w14:textId="033DABEE" w:rsidR="00450AE2" w:rsidRPr="00913F04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9A8D505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D00FE7A" w14:textId="0D25BCA0" w:rsidR="00450AE2" w:rsidRPr="00913F04" w:rsidRDefault="00913F0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3F0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913F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A2F6A1B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067B34" w14:textId="4A19C539" w:rsidR="00450AE2" w:rsidRPr="00913F04" w:rsidRDefault="00913F0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B15B38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0571AD" w14:textId="42E00FC1" w:rsidR="00450AE2" w:rsidRPr="00913F04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430</w:t>
            </w:r>
          </w:p>
        </w:tc>
      </w:tr>
      <w:tr w:rsidR="00450AE2" w:rsidRPr="00AE7F1C" w14:paraId="0D2191BD" w14:textId="77777777" w:rsidTr="00450AE2">
        <w:trPr>
          <w:trHeight w:val="20"/>
        </w:trPr>
        <w:tc>
          <w:tcPr>
            <w:tcW w:w="3240" w:type="dxa"/>
          </w:tcPr>
          <w:p w14:paraId="0B040A46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50ADC0D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A8A72A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220003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675E29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4943A77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93AC77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4C24C6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2BAE12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C1E957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0AE2" w:rsidRPr="00AE7F1C" w14:paraId="1083453F" w14:textId="77777777" w:rsidTr="00450AE2">
        <w:trPr>
          <w:trHeight w:val="20"/>
        </w:trPr>
        <w:tc>
          <w:tcPr>
            <w:tcW w:w="3240" w:type="dxa"/>
          </w:tcPr>
          <w:p w14:paraId="5BE0BF0C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13F0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0" w:type="dxa"/>
          </w:tcPr>
          <w:p w14:paraId="580E22D3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5ACEF9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3C2E387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9F66F1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C3D0E89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634F3A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E3130E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5EAF4A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77945C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0AE2" w:rsidRPr="00AE7F1C" w14:paraId="43207167" w14:textId="77777777" w:rsidTr="00450AE2">
        <w:trPr>
          <w:trHeight w:val="20"/>
        </w:trPr>
        <w:tc>
          <w:tcPr>
            <w:tcW w:w="3240" w:type="dxa"/>
          </w:tcPr>
          <w:p w14:paraId="170441BA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F04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913F0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195A4D1F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4D5BDB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AC99FE0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071A81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90C7AA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48A7E4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5D9537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325272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91C432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0AE2" w:rsidRPr="00AE7F1C" w14:paraId="1AF5453A" w14:textId="77777777" w:rsidTr="00450AE2">
        <w:trPr>
          <w:trHeight w:val="20"/>
        </w:trPr>
        <w:tc>
          <w:tcPr>
            <w:tcW w:w="3240" w:type="dxa"/>
          </w:tcPr>
          <w:p w14:paraId="4EAB61F2" w14:textId="77777777" w:rsidR="00450AE2" w:rsidRPr="00913F04" w:rsidRDefault="00450AE2" w:rsidP="0016027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F0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</w:t>
            </w:r>
            <w:r w:rsidRPr="00913F0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913F0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913F04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</w:tcPr>
          <w:p w14:paraId="1EA4F2DF" w14:textId="77777777" w:rsidR="00961FDC" w:rsidRPr="00913F04" w:rsidRDefault="00961FDC" w:rsidP="0096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3087A3" w14:textId="4F7A6909" w:rsidR="00961FDC" w:rsidRPr="00913F04" w:rsidRDefault="003F6926" w:rsidP="0096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70" w:type="dxa"/>
          </w:tcPr>
          <w:p w14:paraId="6DD05A85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C319041" w14:textId="77777777" w:rsidR="00913F04" w:rsidRPr="00913F04" w:rsidRDefault="00913F0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800D97" w14:textId="56CB315D" w:rsidR="00450AE2" w:rsidRPr="00913F04" w:rsidRDefault="00913F04" w:rsidP="00D1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960CBB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8F6C7CB" w14:textId="77777777" w:rsidR="00913F04" w:rsidRPr="00913F04" w:rsidRDefault="00913F0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B476A3" w14:textId="2477F4CB" w:rsidR="00450AE2" w:rsidRPr="00913F04" w:rsidRDefault="00913F0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382461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0324F5" w14:textId="77777777" w:rsidR="00913F04" w:rsidRPr="00913F04" w:rsidRDefault="00913F0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3D41DB" w14:textId="1E5B8B7E" w:rsidR="00450AE2" w:rsidRPr="00913F04" w:rsidRDefault="00913F0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14130C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F9543F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7830CF" w14:textId="2A6CA4D3" w:rsidR="00913F04" w:rsidRPr="00913F04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450AE2" w:rsidRPr="00AE7F1C" w14:paraId="306F013C" w14:textId="77777777" w:rsidTr="00450AE2">
        <w:trPr>
          <w:trHeight w:val="20"/>
        </w:trPr>
        <w:tc>
          <w:tcPr>
            <w:tcW w:w="3240" w:type="dxa"/>
          </w:tcPr>
          <w:p w14:paraId="4E6D753F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F04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ตราสารทุนที่วัดมูลค่าด้วย</w:t>
            </w:r>
            <w:r w:rsidRPr="00913F04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5837CE0C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E88C3B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58A686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F93C85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A938BFD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6E424C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F25233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483A49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F0A822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0AE2" w:rsidRPr="00AE7F1C" w14:paraId="4422F7B4" w14:textId="77777777" w:rsidTr="00450AE2">
        <w:trPr>
          <w:trHeight w:val="20"/>
        </w:trPr>
        <w:tc>
          <w:tcPr>
            <w:tcW w:w="3240" w:type="dxa"/>
          </w:tcPr>
          <w:p w14:paraId="2D8F2F51" w14:textId="77777777" w:rsidR="00450AE2" w:rsidRPr="00913F04" w:rsidRDefault="00450AE2" w:rsidP="0016027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13F04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</w:t>
            </w:r>
            <w:r w:rsidRPr="00913F04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913F0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913F04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</w:tcPr>
          <w:p w14:paraId="7516B4EF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36D99E" w14:textId="5AD65F4A" w:rsidR="00961FDC" w:rsidRPr="00913F04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70" w:type="dxa"/>
          </w:tcPr>
          <w:p w14:paraId="37475C63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48F0BE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04D58D" w14:textId="6B487E11" w:rsidR="00913F04" w:rsidRPr="00913F04" w:rsidRDefault="00913F04" w:rsidP="00D17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815133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CA8FC8A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6BAB4B" w14:textId="79ED24AD" w:rsidR="00913F04" w:rsidRPr="00913F04" w:rsidRDefault="00913F0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13F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971A84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DB0DCF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AE0A63" w14:textId="3ECFE901" w:rsidR="00913F04" w:rsidRPr="00913F04" w:rsidRDefault="00913F0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913F0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913F0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BD12F6A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F161AE" w14:textId="77777777" w:rsidR="00450AE2" w:rsidRPr="00913F04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0501CC" w14:textId="369F4361" w:rsidR="00913F04" w:rsidRPr="00913F04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</w:tr>
      <w:tr w:rsidR="00450AE2" w:rsidRPr="00AE7F1C" w14:paraId="53F8DB99" w14:textId="77777777" w:rsidTr="00450AE2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6AF2159" w14:textId="77777777" w:rsidR="00450AE2" w:rsidRPr="00AE7F1C" w:rsidRDefault="00450AE2" w:rsidP="00160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</w:tcPr>
          <w:p w14:paraId="179F43CD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50AE2" w:rsidRPr="00AE7F1C" w14:paraId="494BAC77" w14:textId="77777777" w:rsidTr="00450AE2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D0D6B68" w14:textId="77777777" w:rsidR="00450AE2" w:rsidRPr="00AE7F1C" w:rsidRDefault="00450AE2" w:rsidP="00160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6DE1AB2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21B2F50F" w14:textId="5F6A3442" w:rsidR="00450AE2" w:rsidRPr="00AE7F1C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926">
              <w:rPr>
                <w:rFonts w:asciiTheme="majorBidi" w:hAnsiTheme="majorBidi"/>
                <w:sz w:val="28"/>
                <w:szCs w:val="28"/>
              </w:rPr>
              <w:t>1</w:t>
            </w:r>
            <w:r w:rsidR="00450AE2"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450AE2" w:rsidRPr="00AE7F1C">
              <w:rPr>
                <w:rFonts w:asciiTheme="majorBidi" w:hAnsi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6970047B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968E031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</w:tcPr>
          <w:p w14:paraId="176D74CC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5D26640A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24D8BABC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8095BD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44FD4C86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46D9ADA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3BDA85CC" w14:textId="032ADFBE" w:rsidR="00450AE2" w:rsidRPr="00AE7F1C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926">
              <w:rPr>
                <w:rFonts w:asciiTheme="majorBidi" w:hAnsiTheme="majorBidi" w:hint="cs"/>
                <w:sz w:val="28"/>
                <w:szCs w:val="28"/>
              </w:rPr>
              <w:t>30</w:t>
            </w:r>
            <w:r w:rsidR="00450AE2" w:rsidRPr="00AE7F1C">
              <w:rPr>
                <w:rFonts w:asciiTheme="majorBidi" w:hAnsi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50AE2" w:rsidRPr="00AE7F1C" w14:paraId="3AF9D7D0" w14:textId="77777777" w:rsidTr="00450AE2">
        <w:trPr>
          <w:trHeight w:val="166"/>
        </w:trPr>
        <w:tc>
          <w:tcPr>
            <w:tcW w:w="3240" w:type="dxa"/>
          </w:tcPr>
          <w:p w14:paraId="77242466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</w:tcPr>
          <w:p w14:paraId="40954EB9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50AE2" w:rsidRPr="00AE7F1C" w14:paraId="569C171D" w14:textId="77777777" w:rsidTr="00450AE2">
        <w:trPr>
          <w:trHeight w:val="20"/>
        </w:trPr>
        <w:tc>
          <w:tcPr>
            <w:tcW w:w="3240" w:type="dxa"/>
          </w:tcPr>
          <w:p w14:paraId="1DD920C7" w14:textId="04C8854A" w:rsidR="00450AE2" w:rsidRPr="00AE7F1C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2DCB4072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741A32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61DE6A1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2568A1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A2BE6E5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45A313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8DFF78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8E8A31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584D5A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0AE2" w:rsidRPr="00AE7F1C" w14:paraId="37F39BBE" w14:textId="77777777" w:rsidTr="00450AE2">
        <w:trPr>
          <w:trHeight w:val="20"/>
        </w:trPr>
        <w:tc>
          <w:tcPr>
            <w:tcW w:w="3240" w:type="dxa"/>
          </w:tcPr>
          <w:p w14:paraId="3D2F8DD3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080" w:type="dxa"/>
          </w:tcPr>
          <w:p w14:paraId="6460BB28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F8CFC2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D474AB2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098D5E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812EFC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F4393C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449BC6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18C0C3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A7DDC4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0AE2" w:rsidRPr="00AE7F1C" w14:paraId="418368AF" w14:textId="77777777" w:rsidTr="00450AE2">
        <w:trPr>
          <w:trHeight w:val="20"/>
        </w:trPr>
        <w:tc>
          <w:tcPr>
            <w:tcW w:w="3240" w:type="dxa"/>
          </w:tcPr>
          <w:p w14:paraId="17AAA576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AE7F1C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</w:tc>
        <w:tc>
          <w:tcPr>
            <w:tcW w:w="1080" w:type="dxa"/>
          </w:tcPr>
          <w:p w14:paraId="089A66C1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64A726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6D16A5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0AC0D6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994A630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B84E1C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997DBC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796EE9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A0C3C6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0AE2" w:rsidRPr="00AE7F1C" w14:paraId="279A9CC8" w14:textId="77777777" w:rsidTr="00450AE2">
        <w:trPr>
          <w:trHeight w:val="335"/>
        </w:trPr>
        <w:tc>
          <w:tcPr>
            <w:tcW w:w="3240" w:type="dxa"/>
          </w:tcPr>
          <w:p w14:paraId="6953CEAC" w14:textId="77777777" w:rsidR="00450AE2" w:rsidRPr="00AE7F1C" w:rsidRDefault="00450AE2" w:rsidP="0016027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</w:tcPr>
          <w:p w14:paraId="4F2C992A" w14:textId="4E9AB808" w:rsidR="00450AE2" w:rsidRPr="00AE7F1C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313</w:t>
            </w:r>
          </w:p>
        </w:tc>
        <w:tc>
          <w:tcPr>
            <w:tcW w:w="270" w:type="dxa"/>
          </w:tcPr>
          <w:p w14:paraId="7CFCC3AF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7EC1234" w14:textId="609E7EA9" w:rsidR="00450AE2" w:rsidRPr="00AE7F1C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70" w:type="dxa"/>
          </w:tcPr>
          <w:p w14:paraId="068311A9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D493FC8" w14:textId="3A511A19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E7F1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E20CF1F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B6AEA8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A572710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828E52" w14:textId="78292F17" w:rsidR="00450AE2" w:rsidRPr="00AE7F1C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</w:tr>
      <w:tr w:rsidR="00450AE2" w:rsidRPr="00AE7F1C" w14:paraId="62CEAC65" w14:textId="77777777" w:rsidTr="00450AE2">
        <w:trPr>
          <w:trHeight w:val="20"/>
        </w:trPr>
        <w:tc>
          <w:tcPr>
            <w:tcW w:w="3240" w:type="dxa"/>
          </w:tcPr>
          <w:p w14:paraId="717D78F3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595E960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2705AF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B11BD26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924BF2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786764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23576D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DD99E2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65502A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C125A9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0AE2" w:rsidRPr="00AE7F1C" w14:paraId="307EAEFD" w14:textId="77777777" w:rsidTr="00450AE2">
        <w:trPr>
          <w:trHeight w:val="20"/>
        </w:trPr>
        <w:tc>
          <w:tcPr>
            <w:tcW w:w="3240" w:type="dxa"/>
          </w:tcPr>
          <w:p w14:paraId="2DB87D07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0" w:type="dxa"/>
          </w:tcPr>
          <w:p w14:paraId="19A14352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A06918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6ECA26C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1FE7DE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0F194D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4A56CB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F08FF3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CF2DD3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1DDB9B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0AE2" w:rsidRPr="00AE7F1C" w14:paraId="27E96306" w14:textId="77777777" w:rsidTr="00450AE2">
        <w:trPr>
          <w:trHeight w:val="20"/>
        </w:trPr>
        <w:tc>
          <w:tcPr>
            <w:tcW w:w="3240" w:type="dxa"/>
          </w:tcPr>
          <w:p w14:paraId="070BE60C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AE7F1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6E850E6F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879B62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A60B72C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5FF224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AD94E9C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A97024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3FFB22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920A1C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9ACE4F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0AE2" w:rsidRPr="00AE7F1C" w14:paraId="524DE514" w14:textId="77777777" w:rsidTr="00450AE2">
        <w:trPr>
          <w:trHeight w:val="20"/>
        </w:trPr>
        <w:tc>
          <w:tcPr>
            <w:tcW w:w="3240" w:type="dxa"/>
          </w:tcPr>
          <w:p w14:paraId="3F88AB1B" w14:textId="77777777" w:rsidR="00450AE2" w:rsidRPr="00AE7F1C" w:rsidRDefault="00450AE2" w:rsidP="0016027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</w:t>
            </w: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</w:tcPr>
          <w:p w14:paraId="7919010C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4A2C2F" w14:textId="5A7FE48D" w:rsidR="00450AE2" w:rsidRPr="00AE7F1C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6B8DE69B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DD4B8DA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C45671" w14:textId="191976F5" w:rsidR="00450AE2" w:rsidRPr="00AE7F1C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1B34FF53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B33D78F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E182EE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C68D993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D6FB2A5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254068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248ECE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873114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72B31B" w14:textId="756A9FA1" w:rsidR="00450AE2" w:rsidRPr="00AE7F1C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450AE2" w:rsidRPr="00AE7F1C" w14:paraId="37127815" w14:textId="77777777" w:rsidTr="00450AE2">
        <w:trPr>
          <w:trHeight w:val="20"/>
        </w:trPr>
        <w:tc>
          <w:tcPr>
            <w:tcW w:w="3240" w:type="dxa"/>
          </w:tcPr>
          <w:p w14:paraId="115A1B0B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ตราสารทุนที่วัดมูลค่าด้วย</w:t>
            </w:r>
            <w:r w:rsidRPr="00AE7F1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48CC2241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4AE65D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7453F5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C58D22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C434DC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2C97C9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C7FF3E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97C5DE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8E8F0B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0AE2" w:rsidRPr="00AE7F1C" w14:paraId="7AB23203" w14:textId="77777777" w:rsidTr="00450AE2">
        <w:trPr>
          <w:trHeight w:val="20"/>
        </w:trPr>
        <w:tc>
          <w:tcPr>
            <w:tcW w:w="3240" w:type="dxa"/>
          </w:tcPr>
          <w:p w14:paraId="5A95845C" w14:textId="77777777" w:rsidR="00450AE2" w:rsidRPr="00AE7F1C" w:rsidRDefault="00450AE2" w:rsidP="0016027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</w:t>
            </w: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</w:tcPr>
          <w:p w14:paraId="3503A93F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8097F9" w14:textId="06831AAB" w:rsidR="00450AE2" w:rsidRPr="00AE7F1C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70" w:type="dxa"/>
          </w:tcPr>
          <w:p w14:paraId="28530D3D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52FB893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C8A9F4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2CEB94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15662DC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1B6073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74FDD0A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DFAA7E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9C5FCA" w14:textId="7A386DF3" w:rsidR="00450AE2" w:rsidRPr="00AE7F1C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270" w:type="dxa"/>
          </w:tcPr>
          <w:p w14:paraId="2213B52E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1A75A8" w14:textId="77777777" w:rsidR="00450AE2" w:rsidRPr="00AE7F1C" w:rsidRDefault="00450AE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20A6F7" w14:textId="639A20AA" w:rsidR="00450AE2" w:rsidRPr="00AE7F1C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</w:tr>
    </w:tbl>
    <w:p w14:paraId="6B241686" w14:textId="47EC18D5" w:rsidR="00F12F1D" w:rsidRDefault="00F12F1D" w:rsidP="00C6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8"/>
        <w:gridCol w:w="1108"/>
        <w:gridCol w:w="227"/>
        <w:gridCol w:w="956"/>
        <w:gridCol w:w="236"/>
        <w:gridCol w:w="1043"/>
        <w:gridCol w:w="227"/>
        <w:gridCol w:w="1084"/>
        <w:gridCol w:w="230"/>
        <w:gridCol w:w="1111"/>
      </w:tblGrid>
      <w:tr w:rsidR="003B7AAE" w:rsidRPr="00AE7F1C" w14:paraId="22D7695A" w14:textId="77777777" w:rsidTr="003B7AAE">
        <w:trPr>
          <w:trHeight w:val="20"/>
        </w:trPr>
        <w:tc>
          <w:tcPr>
            <w:tcW w:w="3228" w:type="dxa"/>
            <w:shd w:val="clear" w:color="auto" w:fill="auto"/>
            <w:vAlign w:val="bottom"/>
          </w:tcPr>
          <w:p w14:paraId="291C0FB8" w14:textId="77777777" w:rsidR="003B7AAE" w:rsidRPr="00AE7F1C" w:rsidRDefault="003B7AAE" w:rsidP="00160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22" w:type="dxa"/>
            <w:gridSpan w:val="9"/>
            <w:vAlign w:val="bottom"/>
          </w:tcPr>
          <w:p w14:paraId="3493BD71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7AAE" w:rsidRPr="00AE7F1C" w14:paraId="768257DD" w14:textId="77777777" w:rsidTr="003B7AAE">
        <w:trPr>
          <w:trHeight w:val="20"/>
        </w:trPr>
        <w:tc>
          <w:tcPr>
            <w:tcW w:w="3228" w:type="dxa"/>
            <w:shd w:val="clear" w:color="auto" w:fill="auto"/>
            <w:vAlign w:val="bottom"/>
          </w:tcPr>
          <w:p w14:paraId="3CF1583E" w14:textId="77777777" w:rsidR="003B7AAE" w:rsidRPr="00AE7F1C" w:rsidRDefault="003B7AAE" w:rsidP="00160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8" w:type="dxa"/>
            <w:vAlign w:val="bottom"/>
          </w:tcPr>
          <w:p w14:paraId="11D3255B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6C4CDDEF" w14:textId="106C395C" w:rsidR="003B7AAE" w:rsidRPr="00AE7F1C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926">
              <w:rPr>
                <w:rFonts w:asciiTheme="majorBidi" w:hAnsiTheme="majorBidi"/>
                <w:sz w:val="28"/>
                <w:szCs w:val="28"/>
              </w:rPr>
              <w:t>1</w:t>
            </w:r>
            <w:r w:rsidR="003B7AAE"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3B7AAE" w:rsidRPr="00AE7F1C">
              <w:rPr>
                <w:rFonts w:asciiTheme="majorBidi" w:hAnsi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27" w:type="dxa"/>
            <w:vAlign w:val="bottom"/>
          </w:tcPr>
          <w:p w14:paraId="5BEB1DC6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65E209D2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36" w:type="dxa"/>
          </w:tcPr>
          <w:p w14:paraId="2B9FB5C6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3" w:type="dxa"/>
            <w:vAlign w:val="bottom"/>
          </w:tcPr>
          <w:p w14:paraId="290D49C4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27" w:type="dxa"/>
            <w:vAlign w:val="bottom"/>
          </w:tcPr>
          <w:p w14:paraId="7DD3C010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3F7C1A2D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17050DA3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37E8DF29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7BC60387" w14:textId="3C4F02DF" w:rsidR="003B7AAE" w:rsidRPr="00AE7F1C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hint="cs"/>
                <w:sz w:val="28"/>
                <w:szCs w:val="28"/>
              </w:rPr>
              <w:t>30</w:t>
            </w:r>
            <w:r w:rsidR="003B7AAE" w:rsidRPr="00AE7F1C">
              <w:rPr>
                <w:rFonts w:asciiTheme="majorBidi" w:hAnsi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3B7AAE" w:rsidRPr="00AE7F1C" w14:paraId="08D241B2" w14:textId="77777777" w:rsidTr="003B7AAE">
        <w:trPr>
          <w:trHeight w:val="164"/>
        </w:trPr>
        <w:tc>
          <w:tcPr>
            <w:tcW w:w="3228" w:type="dxa"/>
          </w:tcPr>
          <w:p w14:paraId="0171A303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22" w:type="dxa"/>
            <w:gridSpan w:val="9"/>
          </w:tcPr>
          <w:p w14:paraId="7F8768F3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B7AAE" w:rsidRPr="00AE7F1C" w14:paraId="49E56D4B" w14:textId="77777777" w:rsidTr="003B7AAE">
        <w:trPr>
          <w:trHeight w:val="20"/>
        </w:trPr>
        <w:tc>
          <w:tcPr>
            <w:tcW w:w="3228" w:type="dxa"/>
          </w:tcPr>
          <w:p w14:paraId="052EFBA5" w14:textId="0211D02A" w:rsidR="003B7AAE" w:rsidRPr="00AE7F1C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Pr="003F692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08" w:type="dxa"/>
          </w:tcPr>
          <w:p w14:paraId="7678A255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0CF89C54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38920953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7C8194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2483EF19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74784DDF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46506244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14D6A718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09D4F5C6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7AAE" w:rsidRPr="00AE7F1C" w14:paraId="174EF657" w14:textId="77777777" w:rsidTr="003B7AAE">
        <w:trPr>
          <w:trHeight w:val="20"/>
        </w:trPr>
        <w:tc>
          <w:tcPr>
            <w:tcW w:w="3228" w:type="dxa"/>
          </w:tcPr>
          <w:p w14:paraId="019EB137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108" w:type="dxa"/>
          </w:tcPr>
          <w:p w14:paraId="40012BB9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07F74083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33729A89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9F5568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519C563D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75A54BBB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61574283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6B9F85E9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1E1322E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7AAE" w:rsidRPr="00AE7F1C" w14:paraId="582CF325" w14:textId="77777777" w:rsidTr="003B7AAE">
        <w:trPr>
          <w:trHeight w:val="20"/>
        </w:trPr>
        <w:tc>
          <w:tcPr>
            <w:tcW w:w="3228" w:type="dxa"/>
          </w:tcPr>
          <w:p w14:paraId="4B4D2319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AE7F1C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</w:tc>
        <w:tc>
          <w:tcPr>
            <w:tcW w:w="1108" w:type="dxa"/>
          </w:tcPr>
          <w:p w14:paraId="69485876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177693AA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3B0BB0B5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86E253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33A56A70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6BF10DD2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19AC27E7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7C839112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5E615CAB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7AAE" w:rsidRPr="00AE7F1C" w14:paraId="79BA88EB" w14:textId="77777777" w:rsidTr="003B7AAE">
        <w:trPr>
          <w:trHeight w:val="20"/>
        </w:trPr>
        <w:tc>
          <w:tcPr>
            <w:tcW w:w="3228" w:type="dxa"/>
          </w:tcPr>
          <w:p w14:paraId="4F78C947" w14:textId="77777777" w:rsidR="003B7AAE" w:rsidRPr="00AE7F1C" w:rsidRDefault="003B7AAE" w:rsidP="0016027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08" w:type="dxa"/>
          </w:tcPr>
          <w:p w14:paraId="67CE85C7" w14:textId="040CF497" w:rsidR="003B7AAE" w:rsidRPr="00AE7F1C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27" w:type="dxa"/>
          </w:tcPr>
          <w:p w14:paraId="78EF0D17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05D6177B" w14:textId="7DBDB89E" w:rsidR="003B7AAE" w:rsidRPr="00AE7F1C" w:rsidRDefault="00961FDC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14F815C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62225853" w14:textId="2A39C2FF" w:rsidR="003B7AAE" w:rsidRPr="00AE7F1C" w:rsidRDefault="00961FDC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7" w:type="dxa"/>
          </w:tcPr>
          <w:p w14:paraId="5AA340F1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43FF4C38" w14:textId="04FA7C3E" w:rsidR="003B7AAE" w:rsidRPr="00AE7F1C" w:rsidRDefault="00961FDC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0" w:type="dxa"/>
          </w:tcPr>
          <w:p w14:paraId="341BE50C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2D2EDBFF" w14:textId="7E049A13" w:rsidR="003B7AAE" w:rsidRPr="00AE7F1C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B7AAE" w:rsidRPr="00AE7F1C" w14:paraId="397E4C59" w14:textId="77777777" w:rsidTr="003B7AAE">
        <w:trPr>
          <w:trHeight w:val="20"/>
        </w:trPr>
        <w:tc>
          <w:tcPr>
            <w:tcW w:w="3228" w:type="dxa"/>
          </w:tcPr>
          <w:p w14:paraId="0423A3EC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665454A5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4C403BD2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5743C71F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3AD650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123CA40A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3B6DD977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003C8F2A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2E4CE512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56FCC0D3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7AAE" w:rsidRPr="00AE7F1C" w14:paraId="2FCAA1FF" w14:textId="77777777" w:rsidTr="003B7AAE">
        <w:trPr>
          <w:trHeight w:val="20"/>
        </w:trPr>
        <w:tc>
          <w:tcPr>
            <w:tcW w:w="3228" w:type="dxa"/>
          </w:tcPr>
          <w:p w14:paraId="3D43C92D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08" w:type="dxa"/>
          </w:tcPr>
          <w:p w14:paraId="6C898AD4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739FCBCB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545A106C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34EBCF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6F471F3D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16866C76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3DFBA3BD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79C55E53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23C0A019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7AAE" w:rsidRPr="00AE7F1C" w14:paraId="63329E60" w14:textId="77777777" w:rsidTr="003B7AAE">
        <w:trPr>
          <w:trHeight w:val="20"/>
        </w:trPr>
        <w:tc>
          <w:tcPr>
            <w:tcW w:w="3228" w:type="dxa"/>
          </w:tcPr>
          <w:p w14:paraId="0BB56EFC" w14:textId="77777777" w:rsidR="003B7AAE" w:rsidRPr="00023EA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23EAC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ตราสารทุนที่วัดมูลค่าด้วย</w:t>
            </w:r>
            <w:r w:rsidRPr="00023EA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08" w:type="dxa"/>
          </w:tcPr>
          <w:p w14:paraId="4A6F67A1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2EE75A2A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7C7ACC74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027E1F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10AD2808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5DE57A4B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479182B6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34505670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0910C3C2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7AAE" w:rsidRPr="00AE7F1C" w14:paraId="6B1CE3EA" w14:textId="77777777" w:rsidTr="003B7AAE">
        <w:trPr>
          <w:trHeight w:val="20"/>
        </w:trPr>
        <w:tc>
          <w:tcPr>
            <w:tcW w:w="3228" w:type="dxa"/>
          </w:tcPr>
          <w:p w14:paraId="27F2ABDB" w14:textId="77777777" w:rsidR="003B7AAE" w:rsidRPr="00023EAC" w:rsidRDefault="003B7AAE" w:rsidP="0016027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23EA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023EAC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023EAC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08" w:type="dxa"/>
          </w:tcPr>
          <w:p w14:paraId="132BB976" w14:textId="77777777" w:rsidR="003B7AAE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8EE038" w14:textId="35BCA549" w:rsidR="00961FDC" w:rsidRPr="00AE7F1C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27" w:type="dxa"/>
          </w:tcPr>
          <w:p w14:paraId="703C99E9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0F2BD5B6" w14:textId="77777777" w:rsidR="00961FDC" w:rsidRDefault="00961FDC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98DF16" w14:textId="3A489FEB" w:rsidR="003B7AAE" w:rsidRPr="00AE7F1C" w:rsidRDefault="00961FDC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B30ED5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1AB44F17" w14:textId="77777777" w:rsidR="00961FDC" w:rsidRDefault="00961FDC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1E550E" w14:textId="1FB26AB4" w:rsidR="003B7AAE" w:rsidRPr="00AE7F1C" w:rsidRDefault="00961FDC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7" w:type="dxa"/>
          </w:tcPr>
          <w:p w14:paraId="23B1B967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5BCF1C2A" w14:textId="77777777" w:rsidR="003B7AAE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5E7DA9" w14:textId="38C87A0D" w:rsidR="00961FDC" w:rsidRPr="00AE7F1C" w:rsidRDefault="00961FDC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0" w:type="dxa"/>
          </w:tcPr>
          <w:p w14:paraId="2F079F87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5A1F8B1B" w14:textId="77777777" w:rsidR="003B7AAE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93186E" w14:textId="328F0B02" w:rsidR="00961FDC" w:rsidRPr="00AE7F1C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</w:tr>
    </w:tbl>
    <w:p w14:paraId="47818589" w14:textId="4EECB0A9" w:rsidR="00450AE2" w:rsidRDefault="00450AE2" w:rsidP="00C6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9421FB4" w14:textId="28C73434" w:rsidR="00450AE2" w:rsidRDefault="00450AE2" w:rsidP="00C6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8"/>
        <w:gridCol w:w="1108"/>
        <w:gridCol w:w="227"/>
        <w:gridCol w:w="956"/>
        <w:gridCol w:w="236"/>
        <w:gridCol w:w="1043"/>
        <w:gridCol w:w="227"/>
        <w:gridCol w:w="1084"/>
        <w:gridCol w:w="230"/>
        <w:gridCol w:w="1111"/>
      </w:tblGrid>
      <w:tr w:rsidR="003B7AAE" w:rsidRPr="00AE7F1C" w14:paraId="2ADB3514" w14:textId="77777777" w:rsidTr="0016027A">
        <w:trPr>
          <w:trHeight w:val="20"/>
        </w:trPr>
        <w:tc>
          <w:tcPr>
            <w:tcW w:w="3228" w:type="dxa"/>
            <w:shd w:val="clear" w:color="auto" w:fill="auto"/>
            <w:vAlign w:val="bottom"/>
          </w:tcPr>
          <w:p w14:paraId="12B5DA7A" w14:textId="77777777" w:rsidR="003B7AAE" w:rsidRPr="00AE7F1C" w:rsidRDefault="003B7AAE" w:rsidP="00160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22" w:type="dxa"/>
            <w:gridSpan w:val="9"/>
            <w:vAlign w:val="bottom"/>
          </w:tcPr>
          <w:p w14:paraId="658B44CC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7AAE" w:rsidRPr="00AE7F1C" w14:paraId="3D10CD39" w14:textId="77777777" w:rsidTr="0016027A">
        <w:trPr>
          <w:trHeight w:val="20"/>
        </w:trPr>
        <w:tc>
          <w:tcPr>
            <w:tcW w:w="3228" w:type="dxa"/>
            <w:shd w:val="clear" w:color="auto" w:fill="auto"/>
            <w:vAlign w:val="bottom"/>
          </w:tcPr>
          <w:p w14:paraId="36901A7B" w14:textId="77777777" w:rsidR="003B7AAE" w:rsidRPr="00AE7F1C" w:rsidRDefault="003B7AAE" w:rsidP="00160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8" w:type="dxa"/>
            <w:vAlign w:val="bottom"/>
          </w:tcPr>
          <w:p w14:paraId="5154AED5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38C40C87" w14:textId="65244BAD" w:rsidR="003B7AAE" w:rsidRPr="00AE7F1C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926">
              <w:rPr>
                <w:rFonts w:asciiTheme="majorBidi" w:hAnsiTheme="majorBidi"/>
                <w:sz w:val="28"/>
                <w:szCs w:val="28"/>
              </w:rPr>
              <w:t>1</w:t>
            </w:r>
            <w:r w:rsidR="003B7AAE"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3B7AAE" w:rsidRPr="00AE7F1C">
              <w:rPr>
                <w:rFonts w:asciiTheme="majorBidi" w:hAnsi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27" w:type="dxa"/>
            <w:vAlign w:val="bottom"/>
          </w:tcPr>
          <w:p w14:paraId="54216724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207EB097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36" w:type="dxa"/>
          </w:tcPr>
          <w:p w14:paraId="37494289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43" w:type="dxa"/>
            <w:vAlign w:val="bottom"/>
          </w:tcPr>
          <w:p w14:paraId="108A45A8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27" w:type="dxa"/>
            <w:vAlign w:val="bottom"/>
          </w:tcPr>
          <w:p w14:paraId="239F073D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14:paraId="26E57465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4BAF1A3C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178E5DF2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4BB6C0D7" w14:textId="088B3C6F" w:rsidR="003B7AAE" w:rsidRPr="00AE7F1C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hint="cs"/>
                <w:sz w:val="28"/>
                <w:szCs w:val="28"/>
              </w:rPr>
              <w:t>30</w:t>
            </w:r>
            <w:r w:rsidR="003B7AAE" w:rsidRPr="00AE7F1C">
              <w:rPr>
                <w:rFonts w:asciiTheme="majorBidi" w:hAnsi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3B7AAE" w:rsidRPr="00AE7F1C" w14:paraId="3E34A88E" w14:textId="77777777" w:rsidTr="0016027A">
        <w:trPr>
          <w:trHeight w:val="164"/>
        </w:trPr>
        <w:tc>
          <w:tcPr>
            <w:tcW w:w="3228" w:type="dxa"/>
          </w:tcPr>
          <w:p w14:paraId="489DEABC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22" w:type="dxa"/>
            <w:gridSpan w:val="9"/>
          </w:tcPr>
          <w:p w14:paraId="6D42FEC4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B7AAE" w:rsidRPr="00AE7F1C" w14:paraId="70E423B6" w14:textId="77777777" w:rsidTr="0016027A">
        <w:trPr>
          <w:trHeight w:val="20"/>
        </w:trPr>
        <w:tc>
          <w:tcPr>
            <w:tcW w:w="3228" w:type="dxa"/>
          </w:tcPr>
          <w:p w14:paraId="0533131A" w14:textId="3D2D6A92" w:rsidR="003B7AAE" w:rsidRPr="00AE7F1C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108" w:type="dxa"/>
          </w:tcPr>
          <w:p w14:paraId="137072D0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5BF14909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528BD64E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A947B9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4E3178CB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5AF3F5DC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5C2BEB43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1BED4A3A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79454139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7AAE" w:rsidRPr="00AE7F1C" w14:paraId="25E2948A" w14:textId="77777777" w:rsidTr="0016027A">
        <w:trPr>
          <w:trHeight w:val="20"/>
        </w:trPr>
        <w:tc>
          <w:tcPr>
            <w:tcW w:w="3228" w:type="dxa"/>
          </w:tcPr>
          <w:p w14:paraId="7B3AEEA1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1108" w:type="dxa"/>
          </w:tcPr>
          <w:p w14:paraId="1EE19DE3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5072C9A2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5EAE2038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16F26A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605E9FD4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29266142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406DE144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5267C1B2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717EBB41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7AAE" w:rsidRPr="00AE7F1C" w14:paraId="4385A2E9" w14:textId="77777777" w:rsidTr="0016027A">
        <w:trPr>
          <w:trHeight w:val="20"/>
        </w:trPr>
        <w:tc>
          <w:tcPr>
            <w:tcW w:w="3228" w:type="dxa"/>
          </w:tcPr>
          <w:p w14:paraId="00694994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AE7F1C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</w:tc>
        <w:tc>
          <w:tcPr>
            <w:tcW w:w="1108" w:type="dxa"/>
          </w:tcPr>
          <w:p w14:paraId="62386544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2891CBE1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7C47475C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897F58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16E7349A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3ED9C56C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43779308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5D5068BB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70CEAB11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7AAE" w:rsidRPr="00AE7F1C" w14:paraId="26E06455" w14:textId="77777777" w:rsidTr="0016027A">
        <w:trPr>
          <w:trHeight w:val="20"/>
        </w:trPr>
        <w:tc>
          <w:tcPr>
            <w:tcW w:w="3228" w:type="dxa"/>
          </w:tcPr>
          <w:p w14:paraId="78C7A8AC" w14:textId="77777777" w:rsidR="003B7AAE" w:rsidRPr="00AE7F1C" w:rsidRDefault="003B7AAE" w:rsidP="0016027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08" w:type="dxa"/>
          </w:tcPr>
          <w:p w14:paraId="1E9EBB22" w14:textId="1393ECB5" w:rsidR="003B7AAE" w:rsidRPr="00AE7F1C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27" w:type="dxa"/>
          </w:tcPr>
          <w:p w14:paraId="4A7DC983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56A88F57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B8FD3E6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77C0E97B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dxa"/>
          </w:tcPr>
          <w:p w14:paraId="3ECA0619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6758D501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0" w:type="dxa"/>
          </w:tcPr>
          <w:p w14:paraId="55F08518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072EBB9F" w14:textId="0DBD93E3" w:rsidR="003B7AAE" w:rsidRPr="00AE7F1C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</w:tr>
      <w:tr w:rsidR="003B7AAE" w:rsidRPr="00AE7F1C" w14:paraId="216BF548" w14:textId="77777777" w:rsidTr="0016027A">
        <w:trPr>
          <w:trHeight w:val="20"/>
        </w:trPr>
        <w:tc>
          <w:tcPr>
            <w:tcW w:w="3228" w:type="dxa"/>
          </w:tcPr>
          <w:p w14:paraId="0975D2BF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08228FE7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30F75255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1B1E5050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FBC0D6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7921BF49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1EB442F1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0478CEED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29A7167E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0A16A2B0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7AAE" w:rsidRPr="00AE7F1C" w14:paraId="01BD4C31" w14:textId="77777777" w:rsidTr="0016027A">
        <w:trPr>
          <w:trHeight w:val="20"/>
        </w:trPr>
        <w:tc>
          <w:tcPr>
            <w:tcW w:w="3228" w:type="dxa"/>
          </w:tcPr>
          <w:p w14:paraId="45AD9F9A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08" w:type="dxa"/>
          </w:tcPr>
          <w:p w14:paraId="30D0A59F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4F6E93F6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602F1DFB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9E0951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6BD827D0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5E7C4A07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6130C4EF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26FFEF39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438934D9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7AAE" w:rsidRPr="00AE7F1C" w14:paraId="12CE8F55" w14:textId="77777777" w:rsidTr="0016027A">
        <w:trPr>
          <w:trHeight w:val="20"/>
        </w:trPr>
        <w:tc>
          <w:tcPr>
            <w:tcW w:w="3228" w:type="dxa"/>
          </w:tcPr>
          <w:p w14:paraId="5620A1BB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ตราสารทุนที่วัดมูลค่าด้วย</w:t>
            </w:r>
            <w:r w:rsidRPr="00AE7F1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08" w:type="dxa"/>
          </w:tcPr>
          <w:p w14:paraId="3CE96A0A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6195C9B6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4A684147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9D2BCB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54A5CCE8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" w:type="dxa"/>
          </w:tcPr>
          <w:p w14:paraId="77B2C907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20D70F33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" w:type="dxa"/>
          </w:tcPr>
          <w:p w14:paraId="756EE287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39F54E6D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7AAE" w:rsidRPr="00AE7F1C" w14:paraId="3F0E8AC8" w14:textId="77777777" w:rsidTr="0016027A">
        <w:trPr>
          <w:trHeight w:val="20"/>
        </w:trPr>
        <w:tc>
          <w:tcPr>
            <w:tcW w:w="3228" w:type="dxa"/>
          </w:tcPr>
          <w:p w14:paraId="195D5A4A" w14:textId="77777777" w:rsidR="003B7AAE" w:rsidRPr="00AE7F1C" w:rsidRDefault="003B7AAE" w:rsidP="0016027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AE7F1C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AE7F1C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08" w:type="dxa"/>
          </w:tcPr>
          <w:p w14:paraId="2D5D9B61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1EB18D" w14:textId="74E5375D" w:rsidR="003B7AAE" w:rsidRPr="00AE7F1C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27" w:type="dxa"/>
          </w:tcPr>
          <w:p w14:paraId="638E5BD7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67663D6A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4F0471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6A6A4355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3" w:type="dxa"/>
          </w:tcPr>
          <w:p w14:paraId="09A5FD62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F6427D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27" w:type="dxa"/>
          </w:tcPr>
          <w:p w14:paraId="65617D7D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14:paraId="68181A92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C03E08" w14:textId="0ED85C63" w:rsidR="003B7AAE" w:rsidRPr="00AE7F1C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 w:hint="cs"/>
                <w:sz w:val="28"/>
                <w:szCs w:val="28"/>
              </w:rPr>
              <w:t>24</w:t>
            </w:r>
          </w:p>
        </w:tc>
        <w:tc>
          <w:tcPr>
            <w:tcW w:w="230" w:type="dxa"/>
          </w:tcPr>
          <w:p w14:paraId="0D18C7CC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0AB59F93" w14:textId="77777777" w:rsidR="003B7AAE" w:rsidRPr="00AE7F1C" w:rsidRDefault="003B7AAE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B7824C" w14:textId="0946A0C1" w:rsidR="003B7AAE" w:rsidRPr="00AE7F1C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 w:hint="cs"/>
                <w:sz w:val="28"/>
                <w:szCs w:val="28"/>
              </w:rPr>
              <w:t>91</w:t>
            </w:r>
          </w:p>
        </w:tc>
      </w:tr>
    </w:tbl>
    <w:p w14:paraId="694D13EF" w14:textId="77777777" w:rsidR="00450AE2" w:rsidRDefault="00450AE2" w:rsidP="00C6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40CBAF1" w14:textId="0E7F31BA" w:rsidR="007B32C6" w:rsidRPr="00272DBB" w:rsidRDefault="00851AAC" w:rsidP="007B32C6">
      <w:pPr>
        <w:pStyle w:val="block"/>
        <w:spacing w:after="0" w:line="240" w:lineRule="atLeast"/>
        <w:ind w:left="504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  </w:t>
      </w: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  <w:t>(</w:t>
      </w:r>
      <w:r w:rsidR="003C3DE2"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ข</w:t>
      </w: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>)</w:t>
      </w: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 </w:t>
      </w:r>
      <w:r w:rsidR="007B32C6"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ตราสารทุนและตราสารหนี้ที่ไม่อยู่ในความต้องการของตลาด</w:t>
      </w:r>
    </w:p>
    <w:p w14:paraId="12473210" w14:textId="77777777" w:rsidR="00F12F1D" w:rsidRPr="00775278" w:rsidRDefault="00F12F1D" w:rsidP="00F12F1D">
      <w:pPr>
        <w:pStyle w:val="block"/>
        <w:spacing w:after="0" w:line="240" w:lineRule="atLeast"/>
        <w:ind w:left="504" w:right="-7"/>
        <w:jc w:val="thaiDistribute"/>
        <w:rPr>
          <w:rFonts w:ascii="Angsana New" w:hAnsi="Angsana New"/>
          <w:b/>
          <w:bCs/>
          <w:i/>
          <w:iCs/>
          <w:szCs w:val="22"/>
          <w:lang w:bidi="th-TH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080"/>
        <w:gridCol w:w="270"/>
        <w:gridCol w:w="900"/>
        <w:gridCol w:w="270"/>
        <w:gridCol w:w="1080"/>
        <w:gridCol w:w="270"/>
        <w:gridCol w:w="990"/>
        <w:gridCol w:w="270"/>
        <w:gridCol w:w="1080"/>
      </w:tblGrid>
      <w:tr w:rsidR="00370F02" w:rsidRPr="00AE7F1C" w14:paraId="70DFE96F" w14:textId="77777777" w:rsidTr="00370F02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AD36B89" w14:textId="77777777" w:rsidR="00370F02" w:rsidRPr="00AE7F1C" w:rsidRDefault="00370F02" w:rsidP="00160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</w:tcPr>
          <w:p w14:paraId="0BD120B1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70F02" w:rsidRPr="00AE7F1C" w14:paraId="67A9675C" w14:textId="77777777" w:rsidTr="00370F02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90B3DEF" w14:textId="77777777" w:rsidR="00370F02" w:rsidRPr="00AE7F1C" w:rsidRDefault="00370F02" w:rsidP="00160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F53E859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71054EBC" w14:textId="0C8FE443" w:rsidR="00370F02" w:rsidRPr="00AE7F1C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926">
              <w:rPr>
                <w:rFonts w:asciiTheme="majorBidi" w:hAnsiTheme="majorBidi"/>
                <w:sz w:val="28"/>
                <w:szCs w:val="28"/>
              </w:rPr>
              <w:t>1</w:t>
            </w:r>
            <w:r w:rsidR="00370F02"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370F02" w:rsidRPr="00AE7F1C">
              <w:rPr>
                <w:rFonts w:asciiTheme="majorBidi" w:hAnsi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73AA692C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B91A5F5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</w:tcPr>
          <w:p w14:paraId="4D989446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17D2D66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6A439870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3C0097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1EEF7D05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49BEC53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4CC61F3E" w14:textId="5A088ED0" w:rsidR="00370F02" w:rsidRPr="00AE7F1C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3F6926">
              <w:rPr>
                <w:rFonts w:asciiTheme="majorBidi" w:hAnsiTheme="majorBidi" w:hint="cs"/>
                <w:sz w:val="28"/>
                <w:szCs w:val="28"/>
              </w:rPr>
              <w:t>30</w:t>
            </w:r>
            <w:r w:rsidR="00370F02" w:rsidRPr="00AE7F1C">
              <w:rPr>
                <w:rFonts w:asciiTheme="majorBidi" w:hAnsi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370F02" w:rsidRPr="00AE7F1C" w14:paraId="42E3E86B" w14:textId="77777777" w:rsidTr="00370F02">
        <w:trPr>
          <w:trHeight w:val="20"/>
        </w:trPr>
        <w:tc>
          <w:tcPr>
            <w:tcW w:w="3240" w:type="dxa"/>
          </w:tcPr>
          <w:p w14:paraId="68EF2C74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10" w:type="dxa"/>
            <w:gridSpan w:val="9"/>
          </w:tcPr>
          <w:p w14:paraId="3A895DE5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70F02" w:rsidRPr="00AE7F1C" w14:paraId="79B23454" w14:textId="77777777" w:rsidTr="00370F02">
        <w:trPr>
          <w:trHeight w:val="20"/>
        </w:trPr>
        <w:tc>
          <w:tcPr>
            <w:tcW w:w="3240" w:type="dxa"/>
          </w:tcPr>
          <w:p w14:paraId="3C581CA0" w14:textId="3FF76FE7" w:rsidR="00370F02" w:rsidRPr="00AE7F1C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692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1B4EF21B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AAB054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53B5B09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203DEA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F40517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73F6FC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3D6DACA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946EE5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6F162B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0F02" w:rsidRPr="00AE7F1C" w14:paraId="742A8017" w14:textId="77777777" w:rsidTr="00370F02">
        <w:trPr>
          <w:trHeight w:val="20"/>
        </w:trPr>
        <w:tc>
          <w:tcPr>
            <w:tcW w:w="3240" w:type="dxa"/>
          </w:tcPr>
          <w:p w14:paraId="448E6A02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0" w:type="dxa"/>
          </w:tcPr>
          <w:p w14:paraId="2685B35B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3E81B9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30383FA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EAEBB5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614916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3D8BA9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623B4D9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DDDC9A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64A56A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0F02" w:rsidRPr="00AE7F1C" w14:paraId="4E515A40" w14:textId="77777777" w:rsidTr="00370F02">
        <w:trPr>
          <w:trHeight w:val="20"/>
        </w:trPr>
        <w:tc>
          <w:tcPr>
            <w:tcW w:w="3240" w:type="dxa"/>
          </w:tcPr>
          <w:p w14:paraId="1D80E61F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AE7F1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7508FF29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31C82B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1D918A1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928778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63DC2A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01FB5E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1152343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F67A35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BB3E49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0F02" w:rsidRPr="00AE7F1C" w14:paraId="04D4239C" w14:textId="77777777" w:rsidTr="00370F02">
        <w:trPr>
          <w:trHeight w:val="335"/>
        </w:trPr>
        <w:tc>
          <w:tcPr>
            <w:tcW w:w="3240" w:type="dxa"/>
          </w:tcPr>
          <w:p w14:paraId="22001A1A" w14:textId="77777777" w:rsidR="00370F02" w:rsidRPr="00AE7F1C" w:rsidRDefault="00370F02" w:rsidP="0016027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ทุนตัดจำหน่าย</w:t>
            </w:r>
            <w:r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</w:tcPr>
          <w:p w14:paraId="78F60A8B" w14:textId="134655F5" w:rsidR="00370F02" w:rsidRPr="00AE7F1C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270" w:type="dxa"/>
          </w:tcPr>
          <w:p w14:paraId="11FF720E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C74ACC" w14:textId="300FE0A9" w:rsidR="00370F02" w:rsidRPr="00AE7F1C" w:rsidRDefault="003F6926" w:rsidP="0096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6B8D2110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3A626B" w14:textId="33995516" w:rsidR="00370F02" w:rsidRPr="00AE7F1C" w:rsidRDefault="00961FDC" w:rsidP="0096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ADE633B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91CFC3" w14:textId="42DC4027" w:rsidR="00370F02" w:rsidRPr="00AE7F1C" w:rsidRDefault="00961FDC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DC3319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A115F4" w14:textId="4D01D142" w:rsidR="00370F02" w:rsidRPr="00AE7F1C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370F02" w:rsidRPr="00AE7F1C" w14:paraId="0266DED4" w14:textId="77777777" w:rsidTr="00370F02">
        <w:trPr>
          <w:trHeight w:val="20"/>
        </w:trPr>
        <w:tc>
          <w:tcPr>
            <w:tcW w:w="3240" w:type="dxa"/>
          </w:tcPr>
          <w:p w14:paraId="5966D5C9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ตราสารทุนที่วัดมูลค่าด้วย</w:t>
            </w:r>
            <w:r w:rsidRPr="00AE7F1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5924701C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EDD82F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08B6022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F3E91F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430BFA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2F34C4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207E67F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226A51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556740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0F02" w:rsidRPr="00AE7F1C" w14:paraId="6FA3F50B" w14:textId="77777777" w:rsidTr="00370F02">
        <w:trPr>
          <w:trHeight w:val="20"/>
        </w:trPr>
        <w:tc>
          <w:tcPr>
            <w:tcW w:w="3240" w:type="dxa"/>
          </w:tcPr>
          <w:p w14:paraId="3F7F1B45" w14:textId="77777777" w:rsidR="00370F02" w:rsidRPr="00AE7F1C" w:rsidRDefault="00370F02" w:rsidP="0016027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ยุติธรรมผ่านกำไร</w:t>
            </w:r>
          </w:p>
          <w:p w14:paraId="0A45FF03" w14:textId="77777777" w:rsidR="00370F02" w:rsidRPr="00AE7F1C" w:rsidRDefault="00370F02" w:rsidP="0016027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7F1C"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080" w:type="dxa"/>
          </w:tcPr>
          <w:p w14:paraId="34B1B27C" w14:textId="77777777" w:rsidR="00961FDC" w:rsidRDefault="00961FDC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F643A3" w14:textId="68246055" w:rsidR="00370F02" w:rsidRPr="00AE7F1C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  <w:tc>
          <w:tcPr>
            <w:tcW w:w="270" w:type="dxa"/>
          </w:tcPr>
          <w:p w14:paraId="1C8DB522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EE2461" w14:textId="77777777" w:rsidR="00370F02" w:rsidRDefault="00370F02" w:rsidP="0096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DF6231" w14:textId="44A9D4CF" w:rsidR="00961FDC" w:rsidRPr="00AE7F1C" w:rsidRDefault="003F6926" w:rsidP="0096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6DC6C053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A72180" w14:textId="77777777" w:rsidR="00370F02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160F39" w14:textId="59BD0903" w:rsidR="00961FDC" w:rsidRPr="00AE7F1C" w:rsidRDefault="00961FDC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52E721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604B620" w14:textId="77777777" w:rsidR="00370F02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AC2F0E" w14:textId="076BEC6D" w:rsidR="00961FDC" w:rsidRPr="00AE7F1C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695FB82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49143C" w14:textId="77777777" w:rsidR="00370F02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96AE27" w14:textId="59D0313A" w:rsidR="00961FDC" w:rsidRPr="00AE7F1C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305</w:t>
            </w:r>
          </w:p>
        </w:tc>
      </w:tr>
    </w:tbl>
    <w:p w14:paraId="025E5538" w14:textId="22129E95" w:rsidR="00F12F1D" w:rsidRDefault="00F12F1D">
      <w:pPr>
        <w:rPr>
          <w:rFonts w:asciiTheme="majorBidi" w:hAnsiTheme="majorBidi" w:cstheme="majorBidi"/>
          <w:sz w:val="16"/>
          <w:szCs w:val="16"/>
        </w:rPr>
      </w:pPr>
    </w:p>
    <w:bookmarkEnd w:id="8"/>
    <w:p w14:paraId="16AD773A" w14:textId="77777777" w:rsidR="00FD48EE" w:rsidRPr="00272DBB" w:rsidRDefault="00FD48EE" w:rsidP="00FD48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D8B64A1" w14:textId="77777777" w:rsidR="008340BF" w:rsidRDefault="00834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pacing w:val="-8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pacing w:val="-8"/>
          <w:sz w:val="30"/>
          <w:szCs w:val="30"/>
          <w:cs/>
        </w:rPr>
        <w:br w:type="page"/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080"/>
        <w:gridCol w:w="270"/>
        <w:gridCol w:w="900"/>
        <w:gridCol w:w="270"/>
        <w:gridCol w:w="1080"/>
        <w:gridCol w:w="270"/>
        <w:gridCol w:w="990"/>
        <w:gridCol w:w="270"/>
        <w:gridCol w:w="1080"/>
      </w:tblGrid>
      <w:tr w:rsidR="00370F02" w:rsidRPr="00AE7F1C" w14:paraId="7F9CA369" w14:textId="77777777" w:rsidTr="0016027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05CCD80" w14:textId="77777777" w:rsidR="00370F02" w:rsidRPr="00AE7F1C" w:rsidRDefault="00370F02" w:rsidP="00160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</w:tcPr>
          <w:p w14:paraId="534455CE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70F02" w:rsidRPr="00AE7F1C" w14:paraId="2A5C6021" w14:textId="77777777" w:rsidTr="0016027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73602B5" w14:textId="77777777" w:rsidR="00370F02" w:rsidRPr="00AE7F1C" w:rsidRDefault="00370F02" w:rsidP="00160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E12B47E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1EA31E57" w14:textId="76524D04" w:rsidR="00370F02" w:rsidRPr="00AE7F1C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926">
              <w:rPr>
                <w:rFonts w:asciiTheme="majorBidi" w:hAnsiTheme="majorBidi"/>
                <w:sz w:val="28"/>
                <w:szCs w:val="28"/>
              </w:rPr>
              <w:t>1</w:t>
            </w:r>
            <w:r w:rsidR="00370F02"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370F02" w:rsidRPr="00AE7F1C">
              <w:rPr>
                <w:rFonts w:asciiTheme="majorBidi" w:hAnsi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72CFBDE7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6B54001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70" w:type="dxa"/>
          </w:tcPr>
          <w:p w14:paraId="12652E39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EAAFB9A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108313F2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FA0EBF5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2B88BC98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B7DB9A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23706842" w14:textId="2D8AC18D" w:rsidR="00370F02" w:rsidRPr="00AE7F1C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3F6926">
              <w:rPr>
                <w:rFonts w:asciiTheme="majorBidi" w:hAnsiTheme="majorBidi" w:hint="cs"/>
                <w:sz w:val="28"/>
                <w:szCs w:val="28"/>
              </w:rPr>
              <w:t>30</w:t>
            </w:r>
            <w:r w:rsidR="00370F02" w:rsidRPr="00AE7F1C">
              <w:rPr>
                <w:rFonts w:asciiTheme="majorBidi" w:hAnsi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370F02" w:rsidRPr="00AE7F1C" w14:paraId="0ED88AB2" w14:textId="77777777" w:rsidTr="0016027A">
        <w:trPr>
          <w:trHeight w:val="20"/>
        </w:trPr>
        <w:tc>
          <w:tcPr>
            <w:tcW w:w="3240" w:type="dxa"/>
          </w:tcPr>
          <w:p w14:paraId="34E095A6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10" w:type="dxa"/>
            <w:gridSpan w:val="9"/>
          </w:tcPr>
          <w:p w14:paraId="26D9DBF8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70F02" w:rsidRPr="00AE7F1C" w14:paraId="32130C67" w14:textId="77777777" w:rsidTr="0016027A">
        <w:trPr>
          <w:trHeight w:val="20"/>
        </w:trPr>
        <w:tc>
          <w:tcPr>
            <w:tcW w:w="3240" w:type="dxa"/>
          </w:tcPr>
          <w:p w14:paraId="244D7AB9" w14:textId="3E28C7B3" w:rsidR="00370F02" w:rsidRPr="00AE7F1C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4B69DD8E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655BF7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685E23B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44C090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9C0097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CFAE78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E651720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34DED2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5500F9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0F02" w:rsidRPr="00AE7F1C" w14:paraId="2CECF2B1" w14:textId="77777777" w:rsidTr="0016027A">
        <w:trPr>
          <w:trHeight w:val="20"/>
        </w:trPr>
        <w:tc>
          <w:tcPr>
            <w:tcW w:w="3240" w:type="dxa"/>
          </w:tcPr>
          <w:p w14:paraId="1FCF8AE2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0" w:type="dxa"/>
          </w:tcPr>
          <w:p w14:paraId="780FD42B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4B6E2F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2CEBE96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0728592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7AD5EE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6DE587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E0B37B9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657937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2E817FC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0F02" w:rsidRPr="00AE7F1C" w14:paraId="51E65002" w14:textId="77777777" w:rsidTr="0016027A">
        <w:trPr>
          <w:trHeight w:val="20"/>
        </w:trPr>
        <w:tc>
          <w:tcPr>
            <w:tcW w:w="3240" w:type="dxa"/>
          </w:tcPr>
          <w:p w14:paraId="19274978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="Angsana New" w:hAnsi="Angsana New"/>
                <w:sz w:val="28"/>
                <w:szCs w:val="28"/>
                <w:cs/>
              </w:rPr>
              <w:t>ตราสารหนี้ที่วัดมูลค่าด้วย</w:t>
            </w:r>
            <w:r w:rsidRPr="00AE7F1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133A39EB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CC9E20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3DAFC7B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14BFC4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0DAE2C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DFC472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C8029FF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D7FAB9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BA51F0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0F02" w:rsidRPr="00AE7F1C" w14:paraId="0317DB41" w14:textId="77777777" w:rsidTr="0016027A">
        <w:trPr>
          <w:trHeight w:val="335"/>
        </w:trPr>
        <w:tc>
          <w:tcPr>
            <w:tcW w:w="3240" w:type="dxa"/>
          </w:tcPr>
          <w:p w14:paraId="0B98452E" w14:textId="77777777" w:rsidR="00370F02" w:rsidRPr="00AE7F1C" w:rsidRDefault="00370F02" w:rsidP="0016027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ทุนตัดจำหน่าย</w:t>
            </w:r>
            <w:r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</w:tcPr>
          <w:p w14:paraId="6BA2B120" w14:textId="7260A6AD" w:rsidR="00370F02" w:rsidRPr="00AE7F1C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 w:hint="cs"/>
                <w:sz w:val="28"/>
                <w:szCs w:val="28"/>
              </w:rPr>
              <w:t>41</w:t>
            </w:r>
          </w:p>
        </w:tc>
        <w:tc>
          <w:tcPr>
            <w:tcW w:w="270" w:type="dxa"/>
          </w:tcPr>
          <w:p w14:paraId="5B721A66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6BABF9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6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4B13F09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CBEBFF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0298A87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4B41E4D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CFB7831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3ED256" w14:textId="3EF9F444" w:rsidR="00370F02" w:rsidRPr="00AE7F1C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926">
              <w:rPr>
                <w:rFonts w:asciiTheme="majorBidi" w:hAnsiTheme="majorBidi" w:cstheme="majorBidi" w:hint="cs"/>
                <w:sz w:val="28"/>
                <w:szCs w:val="28"/>
              </w:rPr>
              <w:t>41</w:t>
            </w:r>
          </w:p>
        </w:tc>
      </w:tr>
      <w:tr w:rsidR="00370F02" w:rsidRPr="00AE7F1C" w14:paraId="00CE59E0" w14:textId="77777777" w:rsidTr="0016027A">
        <w:trPr>
          <w:trHeight w:val="20"/>
        </w:trPr>
        <w:tc>
          <w:tcPr>
            <w:tcW w:w="3240" w:type="dxa"/>
          </w:tcPr>
          <w:p w14:paraId="4542EDF5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ตราสารทุนที่วัดมูลค่าด้วย</w:t>
            </w:r>
            <w:r w:rsidRPr="00AE7F1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33AFA354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199764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4D1DB48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D607B0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F1BD10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EEC549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135D62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5"/>
              </w:tabs>
              <w:spacing w:line="240" w:lineRule="auto"/>
              <w:ind w:left="-1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F24699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8B5F28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0F02" w:rsidRPr="00AE7F1C" w14:paraId="40652604" w14:textId="77777777" w:rsidTr="0016027A">
        <w:trPr>
          <w:trHeight w:val="20"/>
        </w:trPr>
        <w:tc>
          <w:tcPr>
            <w:tcW w:w="3240" w:type="dxa"/>
          </w:tcPr>
          <w:p w14:paraId="075A9FC6" w14:textId="77777777" w:rsidR="00370F02" w:rsidRPr="00AE7F1C" w:rsidRDefault="00370F02" w:rsidP="0016027A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ยุติธรรมผ่านกำไร</w:t>
            </w:r>
          </w:p>
          <w:p w14:paraId="3AB027A7" w14:textId="77777777" w:rsidR="00370F02" w:rsidRPr="00AE7F1C" w:rsidRDefault="00370F02" w:rsidP="0016027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7F1C"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080" w:type="dxa"/>
          </w:tcPr>
          <w:p w14:paraId="12EE03E8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1888FD" w14:textId="00F32DD4" w:rsidR="00370F02" w:rsidRPr="00AE7F1C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 w:hint="cs"/>
                <w:sz w:val="28"/>
                <w:szCs w:val="28"/>
              </w:rPr>
              <w:t>198</w:t>
            </w:r>
          </w:p>
        </w:tc>
        <w:tc>
          <w:tcPr>
            <w:tcW w:w="270" w:type="dxa"/>
          </w:tcPr>
          <w:p w14:paraId="584C241B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C12039C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6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2175C6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6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0B021BE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0B56AF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093731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0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2970E71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811F55E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FEFBB4" w14:textId="2392C99A" w:rsidR="00370F02" w:rsidRPr="00AE7F1C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 w:hint="cs"/>
                <w:sz w:val="28"/>
                <w:szCs w:val="28"/>
              </w:rPr>
              <w:t>102</w:t>
            </w:r>
          </w:p>
        </w:tc>
        <w:tc>
          <w:tcPr>
            <w:tcW w:w="270" w:type="dxa"/>
          </w:tcPr>
          <w:p w14:paraId="280AF917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02B2E2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95658A" w14:textId="2FB6B66A" w:rsidR="00370F02" w:rsidRPr="00AE7F1C" w:rsidRDefault="003F6926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926">
              <w:rPr>
                <w:rFonts w:asciiTheme="majorBidi" w:hAnsiTheme="majorBidi" w:cstheme="majorBidi" w:hint="cs"/>
                <w:sz w:val="28"/>
                <w:szCs w:val="28"/>
              </w:rPr>
              <w:t>300</w:t>
            </w:r>
          </w:p>
        </w:tc>
      </w:tr>
    </w:tbl>
    <w:p w14:paraId="4EFC4708" w14:textId="77777777" w:rsidR="00370F02" w:rsidRDefault="00370F02" w:rsidP="00DB1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Bidi" w:hAnsiTheme="majorBidi" w:cstheme="majorBidi"/>
          <w:b/>
          <w:bCs/>
          <w:spacing w:val="-8"/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080"/>
        <w:gridCol w:w="270"/>
        <w:gridCol w:w="950"/>
        <w:gridCol w:w="236"/>
        <w:gridCol w:w="918"/>
        <w:gridCol w:w="270"/>
        <w:gridCol w:w="1136"/>
        <w:gridCol w:w="270"/>
        <w:gridCol w:w="1080"/>
      </w:tblGrid>
      <w:tr w:rsidR="00370F02" w:rsidRPr="00AE7F1C" w14:paraId="08D14E14" w14:textId="77777777" w:rsidTr="00573DB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A871DE8" w14:textId="77777777" w:rsidR="00370F02" w:rsidRPr="00AE7F1C" w:rsidRDefault="00370F02" w:rsidP="00160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9"/>
            <w:vAlign w:val="bottom"/>
          </w:tcPr>
          <w:p w14:paraId="0C93452C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3DB4" w:rsidRPr="00AE7F1C" w14:paraId="39E396ED" w14:textId="77777777" w:rsidTr="00573DB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0AD055E" w14:textId="77777777" w:rsidR="00573DB4" w:rsidRPr="00AE7F1C" w:rsidRDefault="00573DB4" w:rsidP="00160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8B3D883" w14:textId="77777777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568612F9" w14:textId="7B2087BD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926">
              <w:rPr>
                <w:rFonts w:asciiTheme="majorBidi" w:hAnsiTheme="majorBidi"/>
                <w:sz w:val="28"/>
                <w:szCs w:val="28"/>
              </w:rPr>
              <w:t>1</w:t>
            </w:r>
            <w:r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7092BE2F" w14:textId="77777777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  <w:vAlign w:val="bottom"/>
          </w:tcPr>
          <w:p w14:paraId="48970836" w14:textId="77777777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36" w:type="dxa"/>
          </w:tcPr>
          <w:p w14:paraId="6522D243" w14:textId="77777777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8" w:type="dxa"/>
            <w:vAlign w:val="bottom"/>
          </w:tcPr>
          <w:p w14:paraId="03E93B98" w14:textId="77777777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259FF53C" w14:textId="77777777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48FCF6C" w14:textId="77777777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1C1526CC" w14:textId="77777777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864676" w14:textId="77777777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ณ</w:t>
            </w:r>
            <w:r w:rsidRPr="00AE7F1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วันที่</w:t>
            </w:r>
          </w:p>
          <w:p w14:paraId="1249F25D" w14:textId="595FE6E1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60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3F6926">
              <w:rPr>
                <w:rFonts w:asciiTheme="majorBidi" w:hAnsiTheme="majorBidi" w:hint="cs"/>
                <w:sz w:val="28"/>
                <w:szCs w:val="28"/>
              </w:rPr>
              <w:t>30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370F02" w:rsidRPr="00AE7F1C" w14:paraId="79A8C036" w14:textId="77777777" w:rsidTr="00573DB4">
        <w:trPr>
          <w:trHeight w:val="20"/>
        </w:trPr>
        <w:tc>
          <w:tcPr>
            <w:tcW w:w="3240" w:type="dxa"/>
          </w:tcPr>
          <w:p w14:paraId="6B21E454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10" w:type="dxa"/>
            <w:gridSpan w:val="9"/>
          </w:tcPr>
          <w:p w14:paraId="0E414961" w14:textId="77777777" w:rsidR="00370F02" w:rsidRPr="00AE7F1C" w:rsidRDefault="00370F02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73DB4" w:rsidRPr="00AE7F1C" w14:paraId="1DDA8D72" w14:textId="77777777" w:rsidTr="00573DB4">
        <w:trPr>
          <w:trHeight w:val="20"/>
        </w:trPr>
        <w:tc>
          <w:tcPr>
            <w:tcW w:w="3240" w:type="dxa"/>
          </w:tcPr>
          <w:p w14:paraId="59E2DDBD" w14:textId="3FA6FEF5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692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6F617AE4" w14:textId="77777777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B477DD" w14:textId="77777777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6B6716A6" w14:textId="77777777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DCD570" w14:textId="77777777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6EF522B2" w14:textId="77777777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40EDFD" w14:textId="77777777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</w:tcPr>
          <w:p w14:paraId="4EF6EF55" w14:textId="77777777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486359" w14:textId="77777777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834AD4" w14:textId="77777777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3DB4" w:rsidRPr="00AE7F1C" w14:paraId="182D1000" w14:textId="77777777" w:rsidTr="00573DB4">
        <w:trPr>
          <w:trHeight w:val="20"/>
        </w:trPr>
        <w:tc>
          <w:tcPr>
            <w:tcW w:w="3240" w:type="dxa"/>
          </w:tcPr>
          <w:p w14:paraId="64710D80" w14:textId="5336AE7F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0" w:type="dxa"/>
          </w:tcPr>
          <w:p w14:paraId="601FE574" w14:textId="77777777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B279F1" w14:textId="77777777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53FCF47B" w14:textId="77777777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3BFC09" w14:textId="77777777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5A40A794" w14:textId="77777777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69CF73" w14:textId="77777777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</w:tcPr>
          <w:p w14:paraId="5F486430" w14:textId="77777777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38778D" w14:textId="77777777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D6D16D" w14:textId="77777777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3DB4" w:rsidRPr="00AE7F1C" w14:paraId="761EC7F6" w14:textId="77777777" w:rsidTr="00573DB4">
        <w:trPr>
          <w:trHeight w:val="20"/>
        </w:trPr>
        <w:tc>
          <w:tcPr>
            <w:tcW w:w="3240" w:type="dxa"/>
          </w:tcPr>
          <w:p w14:paraId="13CB9BD5" w14:textId="77777777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ตราสารทุนที่วัดมูลค่าด้วย</w:t>
            </w:r>
            <w:r w:rsidRPr="00AE7F1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0525E6F7" w14:textId="77777777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1A4822" w14:textId="77777777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7D4DEEE1" w14:textId="77777777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D22639" w14:textId="77777777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6611358B" w14:textId="77777777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3FF15C" w14:textId="77777777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</w:tcPr>
          <w:p w14:paraId="591B246C" w14:textId="77777777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512073" w14:textId="77777777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8CC999" w14:textId="77777777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3DB4" w:rsidRPr="00AE7F1C" w14:paraId="7A2839AA" w14:textId="77777777" w:rsidTr="00573DB4">
        <w:trPr>
          <w:trHeight w:val="20"/>
        </w:trPr>
        <w:tc>
          <w:tcPr>
            <w:tcW w:w="3240" w:type="dxa"/>
          </w:tcPr>
          <w:p w14:paraId="15EA149B" w14:textId="77777777" w:rsidR="00573DB4" w:rsidRPr="00273185" w:rsidRDefault="00573DB4" w:rsidP="00961FDC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318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Pr="00273185">
              <w:rPr>
                <w:rFonts w:asciiTheme="majorBidi" w:hAnsiTheme="majorBidi" w:hint="cs"/>
                <w:sz w:val="28"/>
                <w:szCs w:val="28"/>
                <w:cs/>
              </w:rPr>
              <w:t>ยุติธรรมผ่านกำไร</w:t>
            </w:r>
          </w:p>
          <w:p w14:paraId="50252D4A" w14:textId="77777777" w:rsidR="00573DB4" w:rsidRPr="00273185" w:rsidRDefault="00573DB4" w:rsidP="00961FD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73185">
              <w:rPr>
                <w:rFonts w:asciiTheme="majorBidi" w:hAnsiTheme="majorBidi" w:hint="cs"/>
                <w:sz w:val="28"/>
                <w:szCs w:val="28"/>
                <w:cs/>
              </w:rPr>
              <w:t xml:space="preserve">   หรือขาดทุน</w:t>
            </w:r>
          </w:p>
        </w:tc>
        <w:tc>
          <w:tcPr>
            <w:tcW w:w="1080" w:type="dxa"/>
          </w:tcPr>
          <w:p w14:paraId="6A0C4F62" w14:textId="77777777" w:rsidR="00573DB4" w:rsidRPr="00273185" w:rsidRDefault="00573DB4" w:rsidP="0096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40373F" w14:textId="1BAAFFBB" w:rsidR="00573DB4" w:rsidRPr="00273185" w:rsidRDefault="00573DB4" w:rsidP="0096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70" w:type="dxa"/>
          </w:tcPr>
          <w:p w14:paraId="2494705D" w14:textId="77777777" w:rsidR="00573DB4" w:rsidRPr="00273185" w:rsidRDefault="00573DB4" w:rsidP="0096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2BE277DD" w14:textId="77777777" w:rsidR="00573DB4" w:rsidRPr="00273185" w:rsidRDefault="00573DB4" w:rsidP="0096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00F9B3" w14:textId="4FD5F85E" w:rsidR="00573DB4" w:rsidRPr="00273185" w:rsidRDefault="00573DB4" w:rsidP="00D61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68782BC1" w14:textId="77777777" w:rsidR="00573DB4" w:rsidRPr="00273185" w:rsidRDefault="00573DB4" w:rsidP="0096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39E0CB18" w14:textId="77777777" w:rsidR="00573DB4" w:rsidRPr="00273185" w:rsidRDefault="00573DB4" w:rsidP="0096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18A3C0" w14:textId="7FDC39CC" w:rsidR="00573DB4" w:rsidRPr="00273185" w:rsidRDefault="00573DB4" w:rsidP="0096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2731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4EAFB4" w14:textId="77777777" w:rsidR="00573DB4" w:rsidRPr="00273185" w:rsidRDefault="00573DB4" w:rsidP="0096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</w:tcPr>
          <w:p w14:paraId="3EA23E65" w14:textId="77777777" w:rsidR="00573DB4" w:rsidRPr="00273185" w:rsidRDefault="00573DB4" w:rsidP="0096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10D72F" w14:textId="2FF4B03D" w:rsidR="00573DB4" w:rsidRPr="00273185" w:rsidRDefault="00573DB4" w:rsidP="0096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21BCB50" w14:textId="77777777" w:rsidR="00573DB4" w:rsidRPr="00273185" w:rsidRDefault="00573DB4" w:rsidP="0096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C359D8" w14:textId="77777777" w:rsidR="00573DB4" w:rsidRPr="00273185" w:rsidRDefault="00573DB4" w:rsidP="0096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D84050" w14:textId="7D734461" w:rsidR="00573DB4" w:rsidRPr="00273185" w:rsidRDefault="00573DB4" w:rsidP="00961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</w:tr>
      <w:tr w:rsidR="00573DB4" w:rsidRPr="00AE7F1C" w14:paraId="3BAC4833" w14:textId="77777777" w:rsidTr="00573DB4">
        <w:trPr>
          <w:trHeight w:val="20"/>
        </w:trPr>
        <w:tc>
          <w:tcPr>
            <w:tcW w:w="3240" w:type="dxa"/>
          </w:tcPr>
          <w:p w14:paraId="5B5BE699" w14:textId="77777777" w:rsidR="00573DB4" w:rsidRPr="00370F02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FAA5678" w14:textId="77777777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C42018" w14:textId="77777777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23102524" w14:textId="77777777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6DA9A0" w14:textId="77777777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331126E8" w14:textId="77777777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0E6C92" w14:textId="77777777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</w:tcPr>
          <w:p w14:paraId="2867F229" w14:textId="77777777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C1CF8F" w14:textId="77777777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946325" w14:textId="77777777" w:rsidR="00573DB4" w:rsidRPr="00AE7F1C" w:rsidRDefault="00573DB4" w:rsidP="00160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3DB4" w:rsidRPr="00AE7F1C" w14:paraId="6506A04D" w14:textId="77777777" w:rsidTr="00573DB4">
        <w:trPr>
          <w:trHeight w:val="20"/>
        </w:trPr>
        <w:tc>
          <w:tcPr>
            <w:tcW w:w="3240" w:type="dxa"/>
          </w:tcPr>
          <w:p w14:paraId="7F95D018" w14:textId="20C8EFB3" w:rsidR="00573DB4" w:rsidRPr="00370F02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69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080" w:type="dxa"/>
          </w:tcPr>
          <w:p w14:paraId="315D228E" w14:textId="77777777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03628C" w14:textId="77777777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65E88134" w14:textId="77777777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B19AC2" w14:textId="77777777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6F8AC968" w14:textId="77777777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5D9F2E" w14:textId="77777777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</w:tcPr>
          <w:p w14:paraId="34B0800D" w14:textId="77777777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2D527A" w14:textId="77777777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1FDA4D" w14:textId="77777777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3DB4" w:rsidRPr="00AE7F1C" w14:paraId="5EF12398" w14:textId="77777777" w:rsidTr="00573DB4">
        <w:trPr>
          <w:trHeight w:val="20"/>
        </w:trPr>
        <w:tc>
          <w:tcPr>
            <w:tcW w:w="3240" w:type="dxa"/>
          </w:tcPr>
          <w:p w14:paraId="4A6BBA33" w14:textId="42A7EF3F" w:rsidR="00573DB4" w:rsidRPr="00370F02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38EE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0" w:type="dxa"/>
          </w:tcPr>
          <w:p w14:paraId="21D32114" w14:textId="77777777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A8BAFB" w14:textId="77777777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531A0A4C" w14:textId="77777777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09DAA8" w14:textId="77777777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7A1618B9" w14:textId="77777777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BF6C2A" w14:textId="77777777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</w:tcPr>
          <w:p w14:paraId="16A563F2" w14:textId="77777777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F808D6" w14:textId="77777777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E99B22" w14:textId="77777777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3DB4" w:rsidRPr="00AE7F1C" w14:paraId="75CF062F" w14:textId="77777777" w:rsidTr="00573DB4">
        <w:trPr>
          <w:trHeight w:val="20"/>
        </w:trPr>
        <w:tc>
          <w:tcPr>
            <w:tcW w:w="3240" w:type="dxa"/>
          </w:tcPr>
          <w:p w14:paraId="60730AD4" w14:textId="4E2A6EAC" w:rsidR="00573DB4" w:rsidRPr="00370F02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="Angsana New" w:hAnsi="Angsana New"/>
                <w:sz w:val="28"/>
                <w:szCs w:val="28"/>
                <w:cs/>
              </w:rPr>
              <w:t>ตราสารทุนที่วัดมูลค่าด้วย</w:t>
            </w:r>
            <w:r w:rsidRPr="00AE7F1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38734F8B" w14:textId="77777777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BF49E2" w14:textId="77777777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57823A64" w14:textId="77777777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06FF9F" w14:textId="77777777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398942D1" w14:textId="77777777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D50D69" w14:textId="77777777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</w:tcPr>
          <w:p w14:paraId="45706BE8" w14:textId="77777777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E8794E" w14:textId="77777777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D0EADC" w14:textId="77777777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3DB4" w:rsidRPr="00AE7F1C" w14:paraId="0FCC418F" w14:textId="77777777" w:rsidTr="00573DB4">
        <w:trPr>
          <w:trHeight w:val="20"/>
        </w:trPr>
        <w:tc>
          <w:tcPr>
            <w:tcW w:w="3240" w:type="dxa"/>
          </w:tcPr>
          <w:p w14:paraId="4CE49BF1" w14:textId="77777777" w:rsidR="00573DB4" w:rsidRPr="00AE7F1C" w:rsidRDefault="00573DB4" w:rsidP="00370F02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7F1C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ยุติธรรมผ่านกำไร</w:t>
            </w:r>
          </w:p>
          <w:p w14:paraId="448CC214" w14:textId="7C1C15F9" w:rsidR="00573DB4" w:rsidRPr="00370F02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AE7F1C">
              <w:rPr>
                <w:rFonts w:asciiTheme="majorBidi" w:hAnsiTheme="majorBidi" w:hint="cs"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080" w:type="dxa"/>
          </w:tcPr>
          <w:p w14:paraId="135EDC9E" w14:textId="77777777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FE6323" w14:textId="40B59795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 w:hint="cs"/>
                <w:sz w:val="28"/>
                <w:szCs w:val="28"/>
              </w:rPr>
              <w:t>56</w:t>
            </w:r>
          </w:p>
        </w:tc>
        <w:tc>
          <w:tcPr>
            <w:tcW w:w="270" w:type="dxa"/>
          </w:tcPr>
          <w:p w14:paraId="482E28CE" w14:textId="77777777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41692994" w14:textId="77777777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E040AD" w14:textId="7A6CF298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F1DFE86" w14:textId="77777777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40A3BDA2" w14:textId="77777777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BA0DB6" w14:textId="64AED8F9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 w:rsidRPr="00AE7F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ACA6FA" w14:textId="77777777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</w:tcPr>
          <w:p w14:paraId="22C6C298" w14:textId="77777777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8EB6EF" w14:textId="386DDB7D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680CE12A" w14:textId="77777777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15FAC9" w14:textId="77777777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573D02" w14:textId="7444356B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F6926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  <w:tr w:rsidR="00573DB4" w:rsidRPr="00AE7F1C" w14:paraId="755AB84C" w14:textId="77777777" w:rsidTr="00573DB4">
        <w:trPr>
          <w:trHeight w:val="20"/>
        </w:trPr>
        <w:tc>
          <w:tcPr>
            <w:tcW w:w="3240" w:type="dxa"/>
          </w:tcPr>
          <w:p w14:paraId="50B0C2A3" w14:textId="77777777" w:rsidR="00573DB4" w:rsidRPr="00370F02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827D2AA" w14:textId="77777777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C9895E" w14:textId="77777777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0" w:type="dxa"/>
          </w:tcPr>
          <w:p w14:paraId="40A7AB2C" w14:textId="77777777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5E9085" w14:textId="77777777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75DB40D7" w14:textId="77777777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536220" w14:textId="77777777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</w:tcPr>
          <w:p w14:paraId="54E866BA" w14:textId="77777777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B9C635" w14:textId="77777777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63E526" w14:textId="77777777" w:rsidR="00573DB4" w:rsidRPr="00AE7F1C" w:rsidRDefault="00573DB4" w:rsidP="00370F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72C2BA2" w14:textId="77777777" w:rsidR="00A65BDA" w:rsidRDefault="00A65BDA" w:rsidP="00DB1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Bidi" w:hAnsiTheme="majorBidi" w:cstheme="majorBidi"/>
          <w:b/>
          <w:bCs/>
          <w:spacing w:val="-8"/>
          <w:sz w:val="30"/>
          <w:szCs w:val="30"/>
        </w:rPr>
      </w:pPr>
    </w:p>
    <w:p w14:paraId="408B101D" w14:textId="77777777" w:rsidR="00A65BDA" w:rsidRDefault="00A65BDA" w:rsidP="00DB1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Bidi" w:hAnsiTheme="majorBidi" w:cstheme="majorBidi"/>
          <w:b/>
          <w:bCs/>
          <w:spacing w:val="-8"/>
          <w:sz w:val="30"/>
          <w:szCs w:val="30"/>
        </w:rPr>
      </w:pPr>
    </w:p>
    <w:p w14:paraId="42F18F23" w14:textId="77777777" w:rsidR="00A65BDA" w:rsidRDefault="00A65BDA" w:rsidP="00DB1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Bidi" w:hAnsiTheme="majorBidi" w:cstheme="majorBidi"/>
          <w:b/>
          <w:bCs/>
          <w:spacing w:val="-8"/>
          <w:sz w:val="30"/>
          <w:szCs w:val="30"/>
          <w:cs/>
        </w:rPr>
      </w:pPr>
    </w:p>
    <w:p w14:paraId="11A86B8F" w14:textId="77777777" w:rsidR="00537C42" w:rsidRDefault="00537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pacing w:val="-8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pacing w:val="-8"/>
          <w:sz w:val="30"/>
          <w:szCs w:val="30"/>
          <w:cs/>
        </w:rPr>
        <w:br w:type="page"/>
      </w:r>
    </w:p>
    <w:p w14:paraId="64B096F3" w14:textId="31FEA90F" w:rsidR="00426035" w:rsidRPr="00272DBB" w:rsidRDefault="00426035" w:rsidP="00DB1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Bidi" w:hAnsiTheme="majorBidi" w:cstheme="majorBidi"/>
          <w:b/>
          <w:bCs/>
          <w:spacing w:val="-8"/>
          <w:sz w:val="30"/>
          <w:szCs w:val="30"/>
        </w:rPr>
      </w:pPr>
      <w:r w:rsidRPr="00272DBB">
        <w:rPr>
          <w:rFonts w:asciiTheme="majorBidi" w:hAnsiTheme="majorBidi" w:cstheme="majorBidi"/>
          <w:b/>
          <w:bCs/>
          <w:spacing w:val="-8"/>
          <w:sz w:val="30"/>
          <w:szCs w:val="30"/>
          <w:cs/>
        </w:rPr>
        <w:t>ลูกหนี้ตามสัญญาปรับโครงสร้างหนี้ และเงินให้กู้ยืมแก่บุคคลหรือกิจการที่เกี่ยวข้องกันและบุคคลหรือกิจการอื่น</w:t>
      </w:r>
    </w:p>
    <w:p w14:paraId="659BC590" w14:textId="77777777" w:rsidR="00426035" w:rsidRPr="00272DBB" w:rsidRDefault="00426035" w:rsidP="0042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23F704A0" w14:textId="5F755852" w:rsidR="00426035" w:rsidRPr="00272DBB" w:rsidRDefault="00426035" w:rsidP="00DB15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 xml:space="preserve">ตารางต่อไปนี้แสดงฐานะเปิดต่อความเสี่ยงด้านเครดิตของลูกหนี้ตามสัญญาปรับโครงสร้างหนี้ และเงินให้กู้ยืมแก่บุคคลหรือกิจการที่เกี่ยวข้องกันและบุคคลหรือกิจการอื่นที่วัดมูลค่าด้วยราคาทุนตัดจำหน่าย ซึ่งบ่งชี้ว่าสินทรัพย์ที่วัดมูลค่าด้วยราคาทุนตัดจำหน่ายต้องตั้งค่าเผื่อผลขาดทุนด้านเครดิตที่คาดว่าจะเกิดขึ้นใน </w:t>
      </w:r>
      <w:r w:rsidR="003F6926" w:rsidRPr="003F6926">
        <w:rPr>
          <w:rFonts w:asciiTheme="majorBidi" w:hAnsiTheme="majorBidi" w:cstheme="majorBidi"/>
          <w:sz w:val="30"/>
          <w:szCs w:val="30"/>
        </w:rPr>
        <w:t>12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หรือค่าเผื่อผลขาดทุนด้านเครดิตที่คาดว่าจะเกิดขึ้นตลอดอายุ ซึ่งในกรณีนี้ จะต้องระบุด้วยว่าสินทรัพย์ดังกล่าวเกิดการด้อยค่าด้านเครดิตหรือไม่</w:t>
      </w:r>
    </w:p>
    <w:p w14:paraId="6A75DB81" w14:textId="38C76347" w:rsidR="0060037D" w:rsidRDefault="006003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6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810"/>
        <w:gridCol w:w="990"/>
        <w:gridCol w:w="236"/>
        <w:gridCol w:w="1017"/>
        <w:gridCol w:w="6"/>
        <w:gridCol w:w="230"/>
        <w:gridCol w:w="6"/>
        <w:gridCol w:w="1034"/>
        <w:gridCol w:w="236"/>
        <w:gridCol w:w="1027"/>
      </w:tblGrid>
      <w:tr w:rsidR="0027562D" w:rsidRPr="008545D1" w14:paraId="2C5B5276" w14:textId="77777777" w:rsidTr="005E2A15">
        <w:trPr>
          <w:trHeight w:val="83"/>
          <w:tblHeader/>
        </w:trPr>
        <w:tc>
          <w:tcPr>
            <w:tcW w:w="4050" w:type="dxa"/>
            <w:vAlign w:val="bottom"/>
          </w:tcPr>
          <w:p w14:paraId="577B5C67" w14:textId="77777777" w:rsidR="0027562D" w:rsidRPr="008545D1" w:rsidRDefault="0027562D" w:rsidP="00516CAF">
            <w:pPr>
              <w:pStyle w:val="BodyText"/>
              <w:tabs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294C7EA" w14:textId="143A82E2" w:rsidR="0027562D" w:rsidRPr="008545D1" w:rsidRDefault="0027562D" w:rsidP="00220CF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95" w:right="-107"/>
              <w:jc w:val="center"/>
              <w:rPr>
                <w:rFonts w:asciiTheme="majorBidi" w:eastAsia="AngsanaNew" w:hAnsiTheme="majorBidi" w:cstheme="majorBidi"/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249" w:type="dxa"/>
            <w:gridSpan w:val="4"/>
            <w:vAlign w:val="bottom"/>
            <w:hideMark/>
          </w:tcPr>
          <w:p w14:paraId="10C63673" w14:textId="77777777" w:rsidR="0027562D" w:rsidRPr="008545D1" w:rsidRDefault="0027562D" w:rsidP="00516CAF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eastAsia="AngsanaNew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1F239679" w14:textId="77777777" w:rsidR="0027562D" w:rsidRPr="008545D1" w:rsidRDefault="0027562D" w:rsidP="00516CAF">
            <w:pPr>
              <w:spacing w:line="240" w:lineRule="auto"/>
              <w:ind w:left="-110" w:right="-110"/>
              <w:jc w:val="center"/>
              <w:rPr>
                <w:rFonts w:asciiTheme="majorBidi" w:eastAsia="AngsanaNew" w:hAnsiTheme="majorBidi" w:cstheme="majorBidi"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297" w:type="dxa"/>
            <w:gridSpan w:val="3"/>
          </w:tcPr>
          <w:p w14:paraId="33505861" w14:textId="065976AF" w:rsidR="0027562D" w:rsidRPr="008545D1" w:rsidRDefault="000F0B44" w:rsidP="00516CAF">
            <w:pPr>
              <w:spacing w:line="240" w:lineRule="auto"/>
              <w:ind w:left="-110" w:right="-110"/>
              <w:jc w:val="center"/>
              <w:rPr>
                <w:rFonts w:asciiTheme="majorBidi" w:eastAsia="AngsanaNew" w:hAnsiTheme="majorBidi" w:cstheme="majorBidi"/>
                <w:bCs/>
                <w:sz w:val="30"/>
                <w:szCs w:val="30"/>
                <w:cs/>
                <w:lang w:eastAsia="en-GB"/>
              </w:rPr>
            </w:pPr>
            <w:r w:rsidRPr="008545D1">
              <w:rPr>
                <w:rFonts w:asciiTheme="majorBidi" w:eastAsia="AngsanaNew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</w:t>
            </w:r>
            <w:r w:rsidR="0027562D" w:rsidRPr="008545D1">
              <w:rPr>
                <w:rFonts w:asciiTheme="majorBidi" w:eastAsia="AngsanaNew" w:hAnsiTheme="majorBidi" w:cstheme="majorBidi"/>
                <w:bCs/>
                <w:sz w:val="30"/>
                <w:szCs w:val="30"/>
                <w:cs/>
                <w:lang w:eastAsia="en-GB"/>
              </w:rPr>
              <w:t>เฉพาะกิจการ</w:t>
            </w:r>
          </w:p>
        </w:tc>
      </w:tr>
      <w:tr w:rsidR="005E2A15" w:rsidRPr="008545D1" w14:paraId="78F51A66" w14:textId="77777777" w:rsidTr="005E2A15">
        <w:trPr>
          <w:trHeight w:val="68"/>
          <w:tblHeader/>
        </w:trPr>
        <w:tc>
          <w:tcPr>
            <w:tcW w:w="4050" w:type="dxa"/>
            <w:shd w:val="clear" w:color="auto" w:fill="auto"/>
            <w:vAlign w:val="bottom"/>
          </w:tcPr>
          <w:p w14:paraId="246A2011" w14:textId="77777777" w:rsidR="005E2A15" w:rsidRPr="008545D1" w:rsidRDefault="005E2A15" w:rsidP="005E2A15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165CE7BF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5334D60" w14:textId="793150FA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5E2A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E2A1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1C2C1E30" w14:textId="77777777" w:rsidR="005E2A15" w:rsidRPr="008545D1" w:rsidRDefault="005E2A15" w:rsidP="005E2A15">
            <w:pPr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</w:tcPr>
          <w:p w14:paraId="638EE7C2" w14:textId="36E0C4DD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E2A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E2A1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7C5DF2E3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right w:val="nil"/>
            </w:tcBorders>
          </w:tcPr>
          <w:p w14:paraId="3B3BE082" w14:textId="12270943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5E2A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E2A1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320A064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15B5C28B" w14:textId="1F9EF15F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E2A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E2A1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5E2A15" w:rsidRPr="008545D1" w14:paraId="134BCDFC" w14:textId="77777777" w:rsidTr="005E2A15">
        <w:trPr>
          <w:trHeight w:val="68"/>
          <w:tblHeader/>
        </w:trPr>
        <w:tc>
          <w:tcPr>
            <w:tcW w:w="4050" w:type="dxa"/>
            <w:shd w:val="clear" w:color="auto" w:fill="auto"/>
            <w:vAlign w:val="bottom"/>
          </w:tcPr>
          <w:p w14:paraId="46774ECF" w14:textId="630336C9" w:rsidR="005E2A15" w:rsidRPr="008545D1" w:rsidRDefault="005E2A15" w:rsidP="005E2A15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A174226" w14:textId="1D0854D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eastAsia="AngsanaNew" w:hAnsiTheme="majorBidi" w:cstheme="majorBidi"/>
                <w:b/>
                <w:i/>
                <w:iCs/>
                <w:sz w:val="30"/>
                <w:szCs w:val="30"/>
                <w:cs/>
                <w:lang w:eastAsia="en-GB"/>
              </w:rPr>
              <w:t>หมายเหตุ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9519BAD" w14:textId="723C1CAF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F6926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6ACDF697" w14:textId="77777777" w:rsidR="005E2A15" w:rsidRPr="008545D1" w:rsidRDefault="005E2A15" w:rsidP="005E2A15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</w:tcPr>
          <w:p w14:paraId="7A79E847" w14:textId="3DD2F6AA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31D0DB83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right w:val="nil"/>
            </w:tcBorders>
          </w:tcPr>
          <w:p w14:paraId="348203D6" w14:textId="7D35A5A8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F6926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AD9FB03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177F8CDE" w14:textId="24C035EE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E2A15" w:rsidRPr="008545D1" w14:paraId="58106090" w14:textId="77777777" w:rsidTr="005E2A15">
        <w:trPr>
          <w:trHeight w:val="68"/>
          <w:tblHeader/>
        </w:trPr>
        <w:tc>
          <w:tcPr>
            <w:tcW w:w="4050" w:type="dxa"/>
            <w:shd w:val="clear" w:color="auto" w:fill="auto"/>
            <w:vAlign w:val="bottom"/>
          </w:tcPr>
          <w:p w14:paraId="5E29EBE6" w14:textId="77777777" w:rsidR="005E2A15" w:rsidRPr="008545D1" w:rsidRDefault="005E2A15" w:rsidP="005E2A15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94BCEF8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782" w:type="dxa"/>
            <w:gridSpan w:val="9"/>
            <w:tcBorders>
              <w:top w:val="nil"/>
              <w:left w:val="nil"/>
              <w:right w:val="nil"/>
            </w:tcBorders>
            <w:vAlign w:val="center"/>
          </w:tcPr>
          <w:p w14:paraId="3C4FAF99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E2A15" w:rsidRPr="008545D1" w14:paraId="38E7CB55" w14:textId="77777777" w:rsidTr="005E2A15">
        <w:trPr>
          <w:trHeight w:val="68"/>
          <w:tblHeader/>
        </w:trPr>
        <w:tc>
          <w:tcPr>
            <w:tcW w:w="4050" w:type="dxa"/>
            <w:shd w:val="clear" w:color="auto" w:fill="auto"/>
            <w:vAlign w:val="bottom"/>
            <w:hideMark/>
          </w:tcPr>
          <w:p w14:paraId="0755684E" w14:textId="77777777" w:rsidR="005E2A15" w:rsidRPr="008545D1" w:rsidRDefault="005E2A15" w:rsidP="005E2A15">
            <w:pPr>
              <w:pStyle w:val="BodyText"/>
              <w:spacing w:after="0" w:line="240" w:lineRule="auto"/>
              <w:ind w:right="-39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810" w:type="dxa"/>
          </w:tcPr>
          <w:p w14:paraId="728F32B4" w14:textId="2B86DFA6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A991055" w14:textId="6581CE6B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678</w:t>
            </w:r>
          </w:p>
        </w:tc>
        <w:tc>
          <w:tcPr>
            <w:tcW w:w="236" w:type="dxa"/>
            <w:vAlign w:val="bottom"/>
          </w:tcPr>
          <w:p w14:paraId="5D149147" w14:textId="77777777" w:rsidR="005E2A15" w:rsidRPr="008545D1" w:rsidRDefault="005E2A15" w:rsidP="005E2A15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79162921" w14:textId="793B63E3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 w:hint="cs"/>
                <w:sz w:val="30"/>
                <w:szCs w:val="30"/>
              </w:rPr>
              <w:t>758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6234DD1C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right w:val="nil"/>
            </w:tcBorders>
          </w:tcPr>
          <w:p w14:paraId="21135A68" w14:textId="5BF8BA9E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E801C72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13D04B5C" w14:textId="04C11FA4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32" w:right="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</w:tr>
      <w:tr w:rsidR="005E2A15" w:rsidRPr="008545D1" w14:paraId="0D792139" w14:textId="77777777" w:rsidTr="005E2A15">
        <w:trPr>
          <w:trHeight w:val="68"/>
          <w:tblHeader/>
        </w:trPr>
        <w:tc>
          <w:tcPr>
            <w:tcW w:w="4050" w:type="dxa"/>
            <w:shd w:val="clear" w:color="auto" w:fill="auto"/>
            <w:vAlign w:val="bottom"/>
          </w:tcPr>
          <w:p w14:paraId="2F705D96" w14:textId="77777777" w:rsidR="005E2A15" w:rsidRPr="008545D1" w:rsidRDefault="005E2A15" w:rsidP="005E2A15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เงินให้กู้ยืมแก่บุคคลหรือกิจการที่เกี่ยวข้องกัน</w:t>
            </w:r>
          </w:p>
        </w:tc>
        <w:tc>
          <w:tcPr>
            <w:tcW w:w="810" w:type="dxa"/>
          </w:tcPr>
          <w:p w14:paraId="04C317F1" w14:textId="6F9DB707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B7A20DD" w14:textId="6D196DA3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236" w:type="dxa"/>
            <w:vAlign w:val="bottom"/>
          </w:tcPr>
          <w:p w14:paraId="274B8D7C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vAlign w:val="bottom"/>
          </w:tcPr>
          <w:p w14:paraId="187FA7AA" w14:textId="42FC0AA4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 w:hint="cs"/>
                <w:sz w:val="30"/>
                <w:szCs w:val="30"/>
              </w:rPr>
              <w:t>19</w:t>
            </w:r>
            <w:r w:rsidRPr="003F692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744FE186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right w:val="nil"/>
            </w:tcBorders>
          </w:tcPr>
          <w:p w14:paraId="378BB76F" w14:textId="5B25D9E2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608EA94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1F1BEDA9" w14:textId="396BD60D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32" w:right="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 w:hint="cs"/>
                <w:sz w:val="30"/>
                <w:szCs w:val="30"/>
              </w:rPr>
              <w:t>174</w:t>
            </w:r>
          </w:p>
        </w:tc>
      </w:tr>
      <w:tr w:rsidR="005E2A15" w:rsidRPr="008545D1" w14:paraId="3EA5F956" w14:textId="77777777" w:rsidTr="005E2A15">
        <w:trPr>
          <w:trHeight w:val="68"/>
          <w:tblHeader/>
        </w:trPr>
        <w:tc>
          <w:tcPr>
            <w:tcW w:w="4050" w:type="dxa"/>
            <w:shd w:val="clear" w:color="auto" w:fill="auto"/>
            <w:vAlign w:val="bottom"/>
          </w:tcPr>
          <w:p w14:paraId="7AFC3D5A" w14:textId="77777777" w:rsidR="005E2A15" w:rsidRPr="008545D1" w:rsidRDefault="005E2A15" w:rsidP="005E2A15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เงินให้กู้ยืมแก่บุคคลหรือกิจการอื่น</w:t>
            </w:r>
          </w:p>
        </w:tc>
        <w:tc>
          <w:tcPr>
            <w:tcW w:w="810" w:type="dxa"/>
          </w:tcPr>
          <w:p w14:paraId="39CAA7FF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9BB6AF" w14:textId="07201ED3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36" w:type="dxa"/>
            <w:vAlign w:val="bottom"/>
          </w:tcPr>
          <w:p w14:paraId="26BC1145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EF58AA" w14:textId="41B49921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/>
              <w:ind w:left="-108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 w:hint="cs"/>
                <w:sz w:val="30"/>
                <w:szCs w:val="30"/>
              </w:rPr>
              <w:t>16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54292801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9F09BAF" w14:textId="20B8865F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E9162F0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left w:val="nil"/>
              <w:bottom w:val="single" w:sz="4" w:space="0" w:color="auto"/>
              <w:right w:val="nil"/>
            </w:tcBorders>
          </w:tcPr>
          <w:p w14:paraId="1A8D6D47" w14:textId="5A1F3AC1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32" w:right="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</w:tr>
      <w:tr w:rsidR="005E2A15" w:rsidRPr="008545D1" w14:paraId="64918589" w14:textId="77777777" w:rsidTr="005E2A15">
        <w:trPr>
          <w:trHeight w:val="20"/>
          <w:tblHeader/>
        </w:trPr>
        <w:tc>
          <w:tcPr>
            <w:tcW w:w="4050" w:type="dxa"/>
            <w:shd w:val="clear" w:color="auto" w:fill="auto"/>
            <w:vAlign w:val="bottom"/>
          </w:tcPr>
          <w:p w14:paraId="005B2918" w14:textId="77777777" w:rsidR="005E2A15" w:rsidRPr="008545D1" w:rsidRDefault="005E2A15" w:rsidP="005E2A15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44430D2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1BD7D" w14:textId="25E47C29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890</w:t>
            </w:r>
          </w:p>
        </w:tc>
        <w:tc>
          <w:tcPr>
            <w:tcW w:w="236" w:type="dxa"/>
          </w:tcPr>
          <w:p w14:paraId="4E9F1410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D197BB" w14:textId="31AFB9C7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3F692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</w:t>
            </w: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</w:tcPr>
          <w:p w14:paraId="4EB6CCAE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D710B1" w14:textId="591F4333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6A83C34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A71ED" w14:textId="14B046A3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32" w:right="8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179</w:t>
            </w:r>
          </w:p>
        </w:tc>
      </w:tr>
      <w:tr w:rsidR="005E2A15" w:rsidRPr="008545D1" w14:paraId="5735FD7B" w14:textId="77777777" w:rsidTr="005E2A15">
        <w:trPr>
          <w:trHeight w:val="20"/>
          <w:tblHeader/>
        </w:trPr>
        <w:tc>
          <w:tcPr>
            <w:tcW w:w="4050" w:type="dxa"/>
            <w:shd w:val="clear" w:color="auto" w:fill="auto"/>
            <w:vAlign w:val="bottom"/>
            <w:hideMark/>
          </w:tcPr>
          <w:p w14:paraId="3DBCBD19" w14:textId="77777777" w:rsidR="005E2A15" w:rsidRPr="008545D1" w:rsidRDefault="005E2A15" w:rsidP="005E2A15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10" w:type="dxa"/>
          </w:tcPr>
          <w:p w14:paraId="0CAF4A3E" w14:textId="0817B8F2" w:rsidR="005E2A15" w:rsidRPr="008545D1" w:rsidRDefault="005E2A15" w:rsidP="005E2A15">
            <w:pPr>
              <w:pStyle w:val="BodyText"/>
              <w:spacing w:after="0" w:line="240" w:lineRule="auto"/>
              <w:ind w:left="-110" w:right="-1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BBFDE0D" w14:textId="596FF889" w:rsidR="005E2A15" w:rsidRPr="008545D1" w:rsidRDefault="00961FDC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30"/>
                <w:szCs w:val="30"/>
              </w:rPr>
              <w:t>227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4AB67509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54B4ABB7" w14:textId="61FBFEF8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F6926" w:rsidRPr="003F6926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3F6926" w:rsidRPr="003F692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322C7654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gridSpan w:val="2"/>
          </w:tcPr>
          <w:p w14:paraId="6EC44F1A" w14:textId="57E43928" w:rsidR="005E2A15" w:rsidRPr="008545D1" w:rsidRDefault="00961FDC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C1B896F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4774643B" w14:textId="43FE8A8C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6926" w:rsidRPr="003F692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F6926" w:rsidRPr="003F6926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8545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E2A15" w:rsidRPr="008545D1" w14:paraId="2780BDE9" w14:textId="77777777" w:rsidTr="005E2A15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4D4A2D8D" w14:textId="77777777" w:rsidR="005E2A15" w:rsidRPr="008545D1" w:rsidRDefault="005E2A15" w:rsidP="005E2A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31C25A35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0B70E2" w14:textId="2B993FC8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61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663</w:t>
            </w:r>
          </w:p>
        </w:tc>
        <w:tc>
          <w:tcPr>
            <w:tcW w:w="236" w:type="dxa"/>
          </w:tcPr>
          <w:p w14:paraId="39F64879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47108A" w14:textId="7C46CAD4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7</w:t>
            </w:r>
            <w:r w:rsidRPr="003F692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19525C05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A0F626" w14:textId="2D67146B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51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50FCA79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D7666B" w14:textId="3F64112F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532" w:right="8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</w:t>
            </w:r>
          </w:p>
        </w:tc>
      </w:tr>
    </w:tbl>
    <w:p w14:paraId="5CEF776F" w14:textId="77777777" w:rsidR="00CD2ACE" w:rsidRDefault="00CD2ACE" w:rsidP="00F04E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663C5ED" w14:textId="59CB079A" w:rsidR="00426035" w:rsidRPr="00272DBB" w:rsidRDefault="00426035" w:rsidP="00F04E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เงิน</w:t>
      </w:r>
      <w:r w:rsidRPr="00272DBB">
        <w:rPr>
          <w:rFonts w:asciiTheme="majorBidi" w:hAnsiTheme="majorBidi" w:cstheme="majorBidi"/>
          <w:spacing w:val="-2"/>
          <w:sz w:val="30"/>
          <w:szCs w:val="30"/>
          <w:cs/>
        </w:rPr>
        <w:t>ลงทุน</w:t>
      </w:r>
      <w:r w:rsidRPr="00272DBB">
        <w:rPr>
          <w:rFonts w:asciiTheme="majorBidi" w:hAnsiTheme="majorBidi" w:cstheme="majorBidi"/>
          <w:sz w:val="30"/>
          <w:szCs w:val="30"/>
          <w:cs/>
        </w:rPr>
        <w:t>ในตราสารหนี้ เงินสดและรายการเทียบเท่าเงินสด และอนุพันธ์</w:t>
      </w:r>
    </w:p>
    <w:p w14:paraId="1CAD0604" w14:textId="77777777" w:rsidR="00426035" w:rsidRPr="00272DBB" w:rsidRDefault="00426035" w:rsidP="0042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19A92A51" w14:textId="19707CFE" w:rsidR="00A90DE5" w:rsidRDefault="00426035" w:rsidP="00B532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72DBB">
        <w:rPr>
          <w:rFonts w:asciiTheme="majorBidi" w:hAnsiTheme="majorBidi" w:cstheme="majorBidi"/>
          <w:sz w:val="30"/>
          <w:szCs w:val="30"/>
        </w:rPr>
        <w:t>/</w:t>
      </w:r>
      <w:r w:rsidRPr="00272DBB">
        <w:rPr>
          <w:rFonts w:asciiTheme="majorBidi" w:hAnsiTheme="majorBidi" w:cstheme="majorBidi"/>
          <w:sz w:val="30"/>
          <w:szCs w:val="30"/>
          <w:cs/>
        </w:rPr>
        <w:t>บริษัทจำกัดฐานะเปิดต่อความเสี่ยงด้านเครดิตด้วยการลงทุนในตราสารหนี้ที่มีสภาพคล่อง เงินสดและ</w:t>
      </w:r>
      <w:r w:rsidRPr="00272DBB">
        <w:rPr>
          <w:rFonts w:asciiTheme="majorBidi" w:hAnsiTheme="majorBidi" w:cstheme="majorBidi"/>
          <w:spacing w:val="-2"/>
          <w:sz w:val="30"/>
          <w:szCs w:val="30"/>
          <w:cs/>
        </w:rPr>
        <w:t>รายการ</w:t>
      </w:r>
      <w:r w:rsidRPr="00272DBB">
        <w:rPr>
          <w:rFonts w:asciiTheme="majorBidi" w:hAnsiTheme="majorBidi" w:cstheme="majorBidi"/>
          <w:sz w:val="30"/>
          <w:szCs w:val="30"/>
          <w:cs/>
        </w:rPr>
        <w:t>เทียบเท่าเงินสด และอนุพันธ์ ถูกจำกัดเนื่องจากคู่สัญญาเป็นธนาคารและสถาบันการเงินที่มีอันดับความน่าเชื่อถือซึ่งกลุ่มบริษัท</w:t>
      </w:r>
      <w:r w:rsidRPr="00272DBB">
        <w:rPr>
          <w:rFonts w:asciiTheme="majorBidi" w:hAnsiTheme="majorBidi" w:cstheme="majorBidi"/>
          <w:sz w:val="30"/>
          <w:szCs w:val="30"/>
        </w:rPr>
        <w:t>/</w:t>
      </w:r>
      <w:r w:rsidRPr="00272DBB">
        <w:rPr>
          <w:rFonts w:asciiTheme="majorBidi" w:hAnsiTheme="majorBidi" w:cstheme="majorBidi"/>
          <w:sz w:val="30"/>
          <w:szCs w:val="30"/>
          <w:cs/>
        </w:rPr>
        <w:t>บริษัทพิจารณาว่ามีความเสี่ยงด้านเครดิตต่ำ</w:t>
      </w:r>
    </w:p>
    <w:p w14:paraId="0B77EB67" w14:textId="128E7AB4" w:rsidR="00C657E8" w:rsidRDefault="00C657E8" w:rsidP="00B532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7F060C46" w14:textId="53846557" w:rsidR="00C657E8" w:rsidRDefault="00C657E8" w:rsidP="00B532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ค่าเผื่อผลขาดทุนด้านเครดิตที่คาดว่าจะเกิดขึ้นสำหรับลูกหนี้การค้าและอื่นๆ ได้เปิดเผยไว้ในหมายเหตุข้อ </w:t>
      </w:r>
      <w:r w:rsidR="003F6926" w:rsidRPr="003F6926">
        <w:rPr>
          <w:rFonts w:asciiTheme="majorBidi" w:hAnsiTheme="majorBidi" w:cstheme="majorBidi"/>
          <w:sz w:val="30"/>
          <w:szCs w:val="30"/>
        </w:rPr>
        <w:t>4</w:t>
      </w:r>
    </w:p>
    <w:p w14:paraId="3860148E" w14:textId="77777777" w:rsidR="00573708" w:rsidRPr="00EC0D1F" w:rsidRDefault="00573708" w:rsidP="00EC0D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628EBFD8" w14:textId="77777777" w:rsidR="00CD2ACE" w:rsidRDefault="00CD2A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13350403" w14:textId="2CD78179" w:rsidR="007F4DEB" w:rsidRPr="00272DBB" w:rsidRDefault="00913400" w:rsidP="0078719A">
      <w:pPr>
        <w:pStyle w:val="Heading1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</w:t>
      </w:r>
      <w:r w:rsidR="00882FAF"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กับบุคคลหรือกิจการ</w:t>
      </w:r>
      <w:r w:rsidR="00917D61" w:rsidRPr="00272DBB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ที่ไม่เกี่ยวข้องกัน</w:t>
      </w:r>
    </w:p>
    <w:p w14:paraId="73E79D43" w14:textId="307C0255" w:rsidR="002A0E18" w:rsidRPr="00EC0D1F" w:rsidRDefault="002A0E18" w:rsidP="00FF7D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257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153"/>
        <w:gridCol w:w="1263"/>
        <w:gridCol w:w="989"/>
        <w:gridCol w:w="265"/>
        <w:gridCol w:w="994"/>
        <w:gridCol w:w="274"/>
        <w:gridCol w:w="996"/>
        <w:gridCol w:w="268"/>
        <w:gridCol w:w="1055"/>
      </w:tblGrid>
      <w:tr w:rsidR="004D3410" w:rsidRPr="008545D1" w14:paraId="59554E48" w14:textId="77777777" w:rsidTr="005E2A15">
        <w:trPr>
          <w:tblHeader/>
        </w:trPr>
        <w:tc>
          <w:tcPr>
            <w:tcW w:w="1703" w:type="pct"/>
          </w:tcPr>
          <w:p w14:paraId="5F7A6FCE" w14:textId="77777777" w:rsidR="004D3410" w:rsidRPr="008545D1" w:rsidRDefault="004D3410" w:rsidP="00D1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77201D35" w14:textId="77777777" w:rsidR="004D3410" w:rsidRPr="008545D1" w:rsidRDefault="004D3410" w:rsidP="00D1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4" w:type="pct"/>
            <w:gridSpan w:val="3"/>
          </w:tcPr>
          <w:p w14:paraId="260D5F42" w14:textId="77777777" w:rsidR="004D3410" w:rsidRPr="008545D1" w:rsidRDefault="004D3410" w:rsidP="00D117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A0C3B1E" w14:textId="77777777" w:rsidR="004D3410" w:rsidRPr="008545D1" w:rsidRDefault="004D3410" w:rsidP="00D117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pct"/>
            <w:gridSpan w:val="3"/>
          </w:tcPr>
          <w:p w14:paraId="7244ED6C" w14:textId="77777777" w:rsidR="004D3410" w:rsidRPr="008545D1" w:rsidRDefault="004D3410" w:rsidP="00D117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2A15" w:rsidRPr="008545D1" w14:paraId="0F3FEEC0" w14:textId="77777777" w:rsidTr="005E2A15">
        <w:trPr>
          <w:trHeight w:val="333"/>
          <w:tblHeader/>
        </w:trPr>
        <w:tc>
          <w:tcPr>
            <w:tcW w:w="1703" w:type="pct"/>
          </w:tcPr>
          <w:p w14:paraId="2E3C424B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58C81114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0E441129" w14:textId="3C7CAE8F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5E2A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E2A1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64530871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6077B9E1" w14:textId="669DE16B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E2A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E2A1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6C22DCFA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108466C6" w14:textId="424FAC3B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5E2A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E2A1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42676876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41F48FE" w14:textId="629A5326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E2A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E2A15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5E2A15" w:rsidRPr="008545D1" w14:paraId="1C61473C" w14:textId="77777777" w:rsidTr="005E2A15">
        <w:trPr>
          <w:trHeight w:val="333"/>
          <w:tblHeader/>
        </w:trPr>
        <w:tc>
          <w:tcPr>
            <w:tcW w:w="1703" w:type="pct"/>
          </w:tcPr>
          <w:p w14:paraId="38A8F859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14:paraId="454C4027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14:paraId="1945FF7F" w14:textId="2FB3543B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F6926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2D67711F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746B7EC3" w14:textId="2D3DE50E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5AEAEA23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01251EC1" w14:textId="36B3351F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F6926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08198405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55EA663E" w14:textId="524157F7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E2A15" w:rsidRPr="008545D1" w14:paraId="0D65FBCA" w14:textId="77777777" w:rsidTr="005E2A15">
        <w:trPr>
          <w:tblHeader/>
        </w:trPr>
        <w:tc>
          <w:tcPr>
            <w:tcW w:w="1703" w:type="pct"/>
          </w:tcPr>
          <w:p w14:paraId="5AF67767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14:paraId="3C4F8382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5" w:type="pct"/>
            <w:gridSpan w:val="7"/>
          </w:tcPr>
          <w:p w14:paraId="5174EAF1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E2A15" w:rsidRPr="008545D1" w14:paraId="53AB2DB7" w14:textId="77777777" w:rsidTr="005E2A15">
        <w:tc>
          <w:tcPr>
            <w:tcW w:w="2385" w:type="pct"/>
            <w:gridSpan w:val="2"/>
          </w:tcPr>
          <w:p w14:paraId="1C793EDD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726D6CE3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534" w:type="pct"/>
            <w:shd w:val="clear" w:color="auto" w:fill="auto"/>
          </w:tcPr>
          <w:p w14:paraId="6AF7410A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2A871126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1AA9A3AB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78F887D2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717F8609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4460620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D65C108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E2A15" w:rsidRPr="008545D1" w14:paraId="37717423" w14:textId="77777777" w:rsidTr="005E2A15">
        <w:tc>
          <w:tcPr>
            <w:tcW w:w="2385" w:type="pct"/>
            <w:gridSpan w:val="2"/>
          </w:tcPr>
          <w:p w14:paraId="6905AF34" w14:textId="4C86651C" w:rsidR="005E2A15" w:rsidRPr="008545D1" w:rsidRDefault="005E2A15" w:rsidP="005E2A1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3F6926" w:rsidRPr="003F692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34" w:type="pct"/>
            <w:shd w:val="clear" w:color="auto" w:fill="auto"/>
          </w:tcPr>
          <w:p w14:paraId="1A1F430C" w14:textId="67D6DD74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  <w:shd w:val="clear" w:color="auto" w:fill="auto"/>
          </w:tcPr>
          <w:p w14:paraId="3C5BDF14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2B89D331" w14:textId="1A4D21E0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8" w:type="pct"/>
            <w:shd w:val="clear" w:color="auto" w:fill="auto"/>
          </w:tcPr>
          <w:p w14:paraId="6177B8DE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48FC1415" w14:textId="7C548ED0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14:paraId="099B5800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78BC0D5" w14:textId="04729DBB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E2A15" w:rsidRPr="008545D1" w14:paraId="534B84A0" w14:textId="77777777" w:rsidTr="005E2A15">
        <w:tc>
          <w:tcPr>
            <w:tcW w:w="2385" w:type="pct"/>
            <w:gridSpan w:val="2"/>
          </w:tcPr>
          <w:p w14:paraId="16812481" w14:textId="40249A2A" w:rsidR="005E2A15" w:rsidRPr="008545D1" w:rsidRDefault="003F6926" w:rsidP="005E2A1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E2A15" w:rsidRPr="008545D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3F692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E2A15"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34" w:type="pct"/>
            <w:shd w:val="clear" w:color="auto" w:fill="auto"/>
          </w:tcPr>
          <w:p w14:paraId="73622EC5" w14:textId="114DE79E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6926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143" w:type="pct"/>
            <w:shd w:val="clear" w:color="auto" w:fill="auto"/>
          </w:tcPr>
          <w:p w14:paraId="18A92777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2C5BC949" w14:textId="120E2234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8" w:type="pct"/>
            <w:shd w:val="clear" w:color="auto" w:fill="auto"/>
          </w:tcPr>
          <w:p w14:paraId="5845D32E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09C36780" w14:textId="53049A98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5" w:type="pct"/>
          </w:tcPr>
          <w:p w14:paraId="28666089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7A9222BC" w14:textId="70C4E50C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E2A15" w:rsidRPr="008545D1" w14:paraId="0CEA2518" w14:textId="77777777" w:rsidTr="005E2A15">
        <w:tc>
          <w:tcPr>
            <w:tcW w:w="2385" w:type="pct"/>
            <w:gridSpan w:val="2"/>
          </w:tcPr>
          <w:p w14:paraId="132BD18F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130FDA" w14:textId="44D95595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143" w:type="pct"/>
            <w:shd w:val="clear" w:color="auto" w:fill="auto"/>
          </w:tcPr>
          <w:p w14:paraId="5D53DAD0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E3560" w14:textId="0183D80D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148" w:type="pct"/>
            <w:shd w:val="clear" w:color="auto" w:fill="auto"/>
          </w:tcPr>
          <w:p w14:paraId="57529F95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0ECC6" w14:textId="0ABE722F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5F483302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6FD9ADB6" w14:textId="5B8933D3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</w:tr>
      <w:tr w:rsidR="005E2A15" w:rsidRPr="00180AA2" w14:paraId="2891133B" w14:textId="77777777" w:rsidTr="005E2A15">
        <w:tc>
          <w:tcPr>
            <w:tcW w:w="2385" w:type="pct"/>
            <w:gridSpan w:val="2"/>
          </w:tcPr>
          <w:p w14:paraId="0D9DB482" w14:textId="77777777" w:rsidR="005E2A15" w:rsidRPr="00180AA2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0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762287D6" w14:textId="77777777" w:rsidR="005E2A15" w:rsidRPr="00180AA2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5C207D1" w14:textId="77777777" w:rsidR="005E2A15" w:rsidRPr="00180AA2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1FB2A622" w14:textId="77777777" w:rsidR="005E2A15" w:rsidRPr="00180AA2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39C2B96" w14:textId="77777777" w:rsidR="005E2A15" w:rsidRPr="00180AA2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3940ED0A" w14:textId="77777777" w:rsidR="005E2A15" w:rsidRPr="00180AA2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AD2606B" w14:textId="77777777" w:rsidR="005E2A15" w:rsidRPr="00180AA2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3C99CCC" w14:textId="77777777" w:rsidR="005E2A15" w:rsidRPr="00180AA2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2A15" w:rsidRPr="008545D1" w14:paraId="68C8FC60" w14:textId="77777777" w:rsidTr="005E2A15">
        <w:tc>
          <w:tcPr>
            <w:tcW w:w="2385" w:type="pct"/>
            <w:gridSpan w:val="2"/>
          </w:tcPr>
          <w:p w14:paraId="609B7F18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34" w:type="pct"/>
          </w:tcPr>
          <w:p w14:paraId="4867B28E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D39CE92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3DB6A0D7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2451DDE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5097853F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FDF932F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F1E4EFD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E2A15" w:rsidRPr="008545D1" w14:paraId="11038A0B" w14:textId="77777777" w:rsidTr="005E2A15">
        <w:tc>
          <w:tcPr>
            <w:tcW w:w="2385" w:type="pct"/>
            <w:gridSpan w:val="2"/>
          </w:tcPr>
          <w:p w14:paraId="0186DF1F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เลตเตอร์ออฟเครดิตสำหรับซื้อสินค้าและวัสดุ</w:t>
            </w:r>
          </w:p>
        </w:tc>
        <w:tc>
          <w:tcPr>
            <w:tcW w:w="534" w:type="pct"/>
          </w:tcPr>
          <w:p w14:paraId="2E2A5F7C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A9DECDE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0794D74F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4149493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5494CDAA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6BA2D789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133885F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2A15" w:rsidRPr="008545D1" w14:paraId="252710CA" w14:textId="77777777" w:rsidTr="005E2A15">
        <w:tc>
          <w:tcPr>
            <w:tcW w:w="2385" w:type="pct"/>
            <w:gridSpan w:val="2"/>
          </w:tcPr>
          <w:p w14:paraId="4FD38031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ที่เปิดแล้วแต่ยังไม่เข้าเงื่อนไขการเป็นหนี้สิน</w:t>
            </w: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4" w:type="pct"/>
          </w:tcPr>
          <w:p w14:paraId="7FE9BA7A" w14:textId="76DA5EE7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43" w:type="pct"/>
          </w:tcPr>
          <w:p w14:paraId="44A3E2FD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5E47E9BC" w14:textId="6103B6A2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48" w:type="pct"/>
          </w:tcPr>
          <w:p w14:paraId="07DECBBC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093A9722" w14:textId="33C07838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45" w:type="pct"/>
          </w:tcPr>
          <w:p w14:paraId="27C4B0CB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3FBF337D" w14:textId="00E48CE2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5E2A15" w:rsidRPr="008545D1" w14:paraId="50A199ED" w14:textId="77777777" w:rsidTr="005E2A15">
        <w:tc>
          <w:tcPr>
            <w:tcW w:w="2385" w:type="pct"/>
            <w:gridSpan w:val="2"/>
          </w:tcPr>
          <w:p w14:paraId="66BBC8B5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คำสั่งซื้อที่ผู้ขายสินค้าหรือให้บริการตกลงแล้ว</w:t>
            </w:r>
          </w:p>
        </w:tc>
        <w:tc>
          <w:tcPr>
            <w:tcW w:w="534" w:type="pct"/>
          </w:tcPr>
          <w:p w14:paraId="4D0FB1DA" w14:textId="785929F6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61F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926"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143" w:type="pct"/>
          </w:tcPr>
          <w:p w14:paraId="6E26D9D3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37F677D" w14:textId="287F8FCC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E2A15" w:rsidRPr="008545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926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148" w:type="pct"/>
          </w:tcPr>
          <w:p w14:paraId="29B21FB9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3177B29B" w14:textId="53853D93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61F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926"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  <w:tc>
          <w:tcPr>
            <w:tcW w:w="145" w:type="pct"/>
          </w:tcPr>
          <w:p w14:paraId="580BB934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4CCD203" w14:textId="1030A1F8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E2A15" w:rsidRPr="008545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926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</w:tr>
      <w:tr w:rsidR="005E2A15" w:rsidRPr="008545D1" w14:paraId="476D860D" w14:textId="77777777" w:rsidTr="005E2A15">
        <w:tc>
          <w:tcPr>
            <w:tcW w:w="2385" w:type="pct"/>
            <w:gridSpan w:val="2"/>
          </w:tcPr>
          <w:p w14:paraId="629AF4F5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(การปฏิบัติตาม</w:t>
            </w:r>
          </w:p>
        </w:tc>
        <w:tc>
          <w:tcPr>
            <w:tcW w:w="534" w:type="pct"/>
          </w:tcPr>
          <w:p w14:paraId="6DB44F5D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955A65C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25DBEFC4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189EB9A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23202BAB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43805DB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4457386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2A15" w:rsidRPr="008545D1" w14:paraId="290B5CE9" w14:textId="77777777" w:rsidTr="005E2A15">
        <w:tc>
          <w:tcPr>
            <w:tcW w:w="2385" w:type="pct"/>
            <w:gridSpan w:val="2"/>
          </w:tcPr>
          <w:p w14:paraId="4FBC82EA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เงื่อนไขของงานโครงการ</w:t>
            </w: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การประมูลงาน</w:t>
            </w:r>
          </w:p>
        </w:tc>
        <w:tc>
          <w:tcPr>
            <w:tcW w:w="534" w:type="pct"/>
          </w:tcPr>
          <w:p w14:paraId="0DF7399B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069A6AE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502C43F7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D384401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0295BC13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55CD2FC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516DC3A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2A15" w:rsidRPr="008545D1" w14:paraId="1B72E3AF" w14:textId="77777777" w:rsidTr="005E2A15">
        <w:tc>
          <w:tcPr>
            <w:tcW w:w="2385" w:type="pct"/>
            <w:gridSpan w:val="2"/>
          </w:tcPr>
          <w:p w14:paraId="33F82732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กับลูกค้า</w:t>
            </w: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854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และหุ้นกู้)</w:t>
            </w:r>
          </w:p>
        </w:tc>
        <w:tc>
          <w:tcPr>
            <w:tcW w:w="534" w:type="pct"/>
          </w:tcPr>
          <w:p w14:paraId="520466C1" w14:textId="2DE83B42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61F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926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143" w:type="pct"/>
          </w:tcPr>
          <w:p w14:paraId="0DE6DFCB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D2434E0" w14:textId="2028B89C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E2A15" w:rsidRPr="008545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926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148" w:type="pct"/>
          </w:tcPr>
          <w:p w14:paraId="210D762E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1C7B7F7B" w14:textId="4D829F9E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61F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926"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  <w:tc>
          <w:tcPr>
            <w:tcW w:w="145" w:type="pct"/>
          </w:tcPr>
          <w:p w14:paraId="48D65113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60F11300" w14:textId="527BB39F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F692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E2A15" w:rsidRPr="008545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F6926">
              <w:rPr>
                <w:rFonts w:asciiTheme="majorBidi" w:hAnsiTheme="majorBidi" w:cstheme="majorBidi"/>
                <w:sz w:val="30"/>
                <w:szCs w:val="30"/>
              </w:rPr>
              <w:t>834</w:t>
            </w:r>
          </w:p>
        </w:tc>
      </w:tr>
      <w:tr w:rsidR="005E2A15" w:rsidRPr="008545D1" w14:paraId="6BC7D1A0" w14:textId="77777777" w:rsidTr="005E2A15">
        <w:tc>
          <w:tcPr>
            <w:tcW w:w="2385" w:type="pct"/>
            <w:gridSpan w:val="2"/>
          </w:tcPr>
          <w:p w14:paraId="21956DA5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54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14:paraId="7C9C07D6" w14:textId="0BE70F92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961F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608</w:t>
            </w:r>
          </w:p>
        </w:tc>
        <w:tc>
          <w:tcPr>
            <w:tcW w:w="143" w:type="pct"/>
          </w:tcPr>
          <w:p w14:paraId="08E5A617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6D2171E1" w14:textId="2D5F66FF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5E2A15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148" w:type="pct"/>
          </w:tcPr>
          <w:p w14:paraId="371AC76A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1960FEF5" w14:textId="63E190CF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61F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</w:t>
            </w:r>
          </w:p>
        </w:tc>
        <w:tc>
          <w:tcPr>
            <w:tcW w:w="145" w:type="pct"/>
          </w:tcPr>
          <w:p w14:paraId="3921C17D" w14:textId="77777777" w:rsidR="005E2A15" w:rsidRPr="008545D1" w:rsidRDefault="005E2A15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5F08B2FF" w14:textId="4B7F705C" w:rsidR="005E2A15" w:rsidRPr="008545D1" w:rsidRDefault="003F6926" w:rsidP="005E2A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E2A15" w:rsidRPr="008545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F69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</w:t>
            </w:r>
          </w:p>
        </w:tc>
      </w:tr>
    </w:tbl>
    <w:p w14:paraId="6BC1E407" w14:textId="77777777" w:rsidR="004D3410" w:rsidRPr="008545D1" w:rsidRDefault="004D3410" w:rsidP="004D3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2EB9B3A0" w14:textId="3A3C1393" w:rsidR="00CF6FD5" w:rsidRPr="00272DBB" w:rsidRDefault="00CF6FD5" w:rsidP="00CF6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สัญญาต่าง</w:t>
      </w:r>
      <w:r w:rsidR="00DD0CEE" w:rsidRPr="00272DB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ๆ</w:t>
      </w:r>
    </w:p>
    <w:p w14:paraId="252CBCEB" w14:textId="77777777" w:rsidR="00CF6FD5" w:rsidRPr="00272DBB" w:rsidRDefault="00CF6FD5" w:rsidP="00CF6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0585B43" w14:textId="54D85150" w:rsidR="00CF6FD5" w:rsidRPr="004F1486" w:rsidRDefault="00CF6FD5" w:rsidP="00170E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F1486">
        <w:rPr>
          <w:rFonts w:asciiTheme="majorBidi" w:hAnsiTheme="majorBidi" w:cstheme="majorBidi"/>
          <w:sz w:val="30"/>
          <w:szCs w:val="30"/>
          <w:cs/>
        </w:rPr>
        <w:t>บริษัทย่อยแห่งหนึ่งได้ทำสัญญาร่วมมือบริหารโครงการร้านห</w:t>
      </w:r>
      <w:r w:rsidR="0026039E" w:rsidRPr="004F1486">
        <w:rPr>
          <w:rFonts w:asciiTheme="majorBidi" w:hAnsiTheme="majorBidi" w:cstheme="majorBidi"/>
          <w:sz w:val="30"/>
          <w:szCs w:val="30"/>
          <w:cs/>
        </w:rPr>
        <w:t>นังสือกับหน่วยงานราชการแห่งหนึ่ง</w:t>
      </w:r>
      <w:r w:rsidRPr="004F1486">
        <w:rPr>
          <w:rFonts w:asciiTheme="majorBidi" w:hAnsiTheme="majorBidi" w:cstheme="majorBidi"/>
          <w:sz w:val="30"/>
          <w:szCs w:val="30"/>
          <w:cs/>
        </w:rPr>
        <w:t xml:space="preserve">สัญญาดังกล่าวมีอายุ </w:t>
      </w:r>
      <w:r w:rsidR="003F6926" w:rsidRPr="003F6926">
        <w:rPr>
          <w:rFonts w:asciiTheme="majorBidi" w:hAnsiTheme="majorBidi" w:cstheme="majorBidi"/>
          <w:sz w:val="30"/>
          <w:szCs w:val="30"/>
        </w:rPr>
        <w:t>12</w:t>
      </w:r>
      <w:r w:rsidRPr="004F1486">
        <w:rPr>
          <w:rFonts w:asciiTheme="majorBidi" w:hAnsiTheme="majorBidi" w:cstheme="majorBidi"/>
          <w:sz w:val="30"/>
          <w:szCs w:val="30"/>
        </w:rPr>
        <w:t xml:space="preserve"> </w:t>
      </w:r>
      <w:r w:rsidRPr="004F1486">
        <w:rPr>
          <w:rFonts w:asciiTheme="majorBidi" w:hAnsiTheme="majorBidi" w:cstheme="majorBidi"/>
          <w:sz w:val="30"/>
          <w:szCs w:val="30"/>
          <w:cs/>
        </w:rPr>
        <w:t xml:space="preserve">ปี นับตั้งแต่ปี </w:t>
      </w:r>
      <w:r w:rsidR="003F6926" w:rsidRPr="003F6926">
        <w:rPr>
          <w:rFonts w:asciiTheme="majorBidi" w:hAnsiTheme="majorBidi" w:cstheme="majorBidi"/>
          <w:sz w:val="30"/>
          <w:szCs w:val="30"/>
        </w:rPr>
        <w:t>2557</w:t>
      </w:r>
      <w:r w:rsidRPr="004F1486">
        <w:rPr>
          <w:rFonts w:asciiTheme="majorBidi" w:hAnsiTheme="majorBidi" w:cstheme="majorBidi"/>
          <w:sz w:val="30"/>
          <w:szCs w:val="30"/>
          <w:cs/>
        </w:rPr>
        <w:t xml:space="preserve"> โดยบริษัทย่อยมีภาระผูกพันและเงื่อนไขที่ต้องปฏิบัติตามสัญญา</w:t>
      </w:r>
      <w:r w:rsidR="00233020" w:rsidRPr="004F1486">
        <w:rPr>
          <w:rFonts w:asciiTheme="majorBidi" w:hAnsiTheme="majorBidi" w:cstheme="majorBidi"/>
          <w:sz w:val="30"/>
          <w:szCs w:val="30"/>
        </w:rPr>
        <w:t xml:space="preserve"> </w:t>
      </w:r>
      <w:r w:rsidR="00233020" w:rsidRPr="004F1486">
        <w:rPr>
          <w:rFonts w:asciiTheme="majorBidi" w:hAnsiTheme="majorBidi" w:cstheme="majorBidi"/>
          <w:sz w:val="30"/>
          <w:szCs w:val="30"/>
          <w:cs/>
        </w:rPr>
        <w:t xml:space="preserve">อย่างไรก็ตาม </w:t>
      </w:r>
      <w:r w:rsidR="00C30EFC">
        <w:rPr>
          <w:rFonts w:asciiTheme="majorBidi" w:hAnsiTheme="majorBidi" w:cstheme="majorBidi"/>
          <w:sz w:val="30"/>
          <w:szCs w:val="30"/>
        </w:rPr>
        <w:br/>
      </w:r>
      <w:r w:rsidR="00233020" w:rsidRPr="004F148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F6926" w:rsidRPr="003F6926">
        <w:rPr>
          <w:rFonts w:asciiTheme="majorBidi" w:hAnsiTheme="majorBidi" w:cstheme="majorBidi"/>
          <w:sz w:val="30"/>
          <w:szCs w:val="30"/>
        </w:rPr>
        <w:t>30</w:t>
      </w:r>
      <w:r w:rsidR="005E2A15">
        <w:rPr>
          <w:rFonts w:asciiTheme="majorBidi" w:hAnsiTheme="majorBidi" w:cstheme="majorBidi"/>
          <w:sz w:val="30"/>
          <w:szCs w:val="30"/>
        </w:rPr>
        <w:t xml:space="preserve"> </w:t>
      </w:r>
      <w:r w:rsidR="005E2A15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60037D" w:rsidRPr="004F14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F6926" w:rsidRPr="003F6926">
        <w:rPr>
          <w:rFonts w:asciiTheme="majorBidi" w:hAnsiTheme="majorBidi" w:cstheme="majorBidi"/>
          <w:sz w:val="30"/>
          <w:szCs w:val="30"/>
        </w:rPr>
        <w:t>2565</w:t>
      </w:r>
      <w:r w:rsidR="00233020" w:rsidRPr="004F1486">
        <w:rPr>
          <w:rFonts w:asciiTheme="majorBidi" w:hAnsiTheme="majorBidi" w:cstheme="majorBidi"/>
          <w:sz w:val="30"/>
          <w:szCs w:val="30"/>
        </w:rPr>
        <w:t xml:space="preserve"> </w:t>
      </w:r>
      <w:r w:rsidR="00233020" w:rsidRPr="004F1486">
        <w:rPr>
          <w:rFonts w:asciiTheme="majorBidi" w:hAnsiTheme="majorBidi" w:cstheme="majorBidi"/>
          <w:sz w:val="30"/>
          <w:szCs w:val="30"/>
          <w:cs/>
        </w:rPr>
        <w:t>บริษัทย่อยได้หยุดดำเนินการตามสัญญาดังกล่าว และอยู่ระหว่างการเจรจาสรุปค่าใช้จ่ายและค่าเสียหายต่าง</w:t>
      </w:r>
      <w:r w:rsidR="00DD0CEE" w:rsidRPr="004F1486">
        <w:rPr>
          <w:rFonts w:asciiTheme="majorBidi" w:hAnsiTheme="majorBidi" w:cstheme="majorBidi"/>
          <w:sz w:val="30"/>
          <w:szCs w:val="30"/>
          <w:cs/>
        </w:rPr>
        <w:t>ๆ</w:t>
      </w:r>
      <w:r w:rsidR="00233020" w:rsidRPr="004F1486">
        <w:rPr>
          <w:rFonts w:asciiTheme="majorBidi" w:hAnsiTheme="majorBidi" w:cstheme="majorBidi"/>
          <w:sz w:val="30"/>
          <w:szCs w:val="30"/>
          <w:cs/>
        </w:rPr>
        <w:t xml:space="preserve"> และยกเลิกสัญญา</w:t>
      </w:r>
    </w:p>
    <w:p w14:paraId="583CE894" w14:textId="77777777" w:rsidR="00D561A2" w:rsidRPr="00272DBB" w:rsidRDefault="00D561A2" w:rsidP="00D561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818B0A2" w14:textId="48224E34" w:rsidR="00040155" w:rsidRPr="00272DBB" w:rsidRDefault="00040155" w:rsidP="00426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3AFCFDF" w14:textId="77777777" w:rsidR="00443EAE" w:rsidRDefault="00443E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bookmarkStart w:id="9" w:name="_Hlk23297510"/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6D3800DA" w14:textId="57A79945" w:rsidR="002D52D5" w:rsidRPr="005B698D" w:rsidRDefault="002D52D5" w:rsidP="005B698D">
      <w:pPr>
        <w:pStyle w:val="Heading1"/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5B698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หนี้สินที่อาจเกิดขึ้น</w:t>
      </w:r>
    </w:p>
    <w:p w14:paraId="18859034" w14:textId="77777777" w:rsidR="002D52D5" w:rsidRPr="005B698D" w:rsidRDefault="002D52D5" w:rsidP="005B6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4774A23" w14:textId="4A5FD7DA" w:rsidR="007F64CF" w:rsidRDefault="007F64CF" w:rsidP="005B698D">
      <w:pPr>
        <w:pStyle w:val="NormalWeb"/>
        <w:numPr>
          <w:ilvl w:val="1"/>
          <w:numId w:val="17"/>
        </w:numPr>
        <w:shd w:val="clear" w:color="auto" w:fill="FFFFFF"/>
        <w:tabs>
          <w:tab w:val="clear" w:pos="504"/>
        </w:tabs>
        <w:spacing w:before="0" w:beforeAutospacing="0" w:after="0" w:afterAutospacing="0"/>
        <w:ind w:left="990" w:hanging="450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5B698D">
        <w:rPr>
          <w:rFonts w:asciiTheme="majorBidi" w:eastAsia="SimSun" w:hAnsiTheme="majorBidi" w:cstheme="majorBidi"/>
          <w:sz w:val="30"/>
          <w:szCs w:val="30"/>
          <w:cs/>
        </w:rPr>
        <w:t xml:space="preserve">บริษัทย่อยแห่งหนึ่งได้ทำสัญญาขายสินค้ากับหน่วยงานรัฐวิสาหกิจแห่งหนึ่ง มูลค่าสัญญาทั้งสิ้น </w:t>
      </w:r>
      <w:r w:rsidR="003F6926" w:rsidRPr="003F6926">
        <w:rPr>
          <w:rFonts w:asciiTheme="majorBidi" w:eastAsia="SimSun" w:hAnsiTheme="majorBidi" w:cstheme="majorBidi"/>
          <w:sz w:val="30"/>
          <w:szCs w:val="30"/>
        </w:rPr>
        <w:t>89</w:t>
      </w:r>
      <w:r w:rsidRPr="005B698D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5B698D">
        <w:rPr>
          <w:rFonts w:asciiTheme="majorBidi" w:eastAsia="SimSun" w:hAnsiTheme="majorBidi" w:cstheme="majorBidi"/>
          <w:sz w:val="30"/>
          <w:szCs w:val="30"/>
          <w:cs/>
        </w:rPr>
        <w:t xml:space="preserve">ล้านบาท บริษัทย่อยส่งมอบสินค้าบางส่วนล่าช้า ส่งผลให้ในเดือนกันยายน </w:t>
      </w:r>
      <w:r w:rsidR="003F6926" w:rsidRPr="003F6926">
        <w:rPr>
          <w:rFonts w:asciiTheme="majorBidi" w:eastAsia="SimSun" w:hAnsiTheme="majorBidi" w:cstheme="majorBidi"/>
          <w:sz w:val="30"/>
          <w:szCs w:val="30"/>
        </w:rPr>
        <w:t>2562</w:t>
      </w:r>
      <w:r w:rsidRPr="005B698D">
        <w:rPr>
          <w:rFonts w:asciiTheme="majorBidi" w:eastAsia="SimSun" w:hAnsiTheme="majorBidi" w:cstheme="majorBidi"/>
          <w:sz w:val="30"/>
          <w:szCs w:val="30"/>
          <w:cs/>
        </w:rPr>
        <w:t xml:space="preserve"> บริษัทย่อยได้รับหนังสือแจ้งเรื่องสงวนสิทธิ์เรียกร้องค่าปรับตามสัญญาจำนวน </w:t>
      </w:r>
      <w:r w:rsidR="003F6926" w:rsidRPr="003F6926">
        <w:rPr>
          <w:rFonts w:asciiTheme="majorBidi" w:eastAsia="SimSun" w:hAnsiTheme="majorBidi" w:cstheme="majorBidi"/>
          <w:sz w:val="30"/>
          <w:szCs w:val="30"/>
        </w:rPr>
        <w:t>41</w:t>
      </w:r>
      <w:r w:rsidR="00EC0D1F" w:rsidRPr="005B698D">
        <w:rPr>
          <w:rFonts w:asciiTheme="majorBidi" w:eastAsia="SimSun" w:hAnsiTheme="majorBidi" w:cstheme="majorBidi"/>
          <w:sz w:val="30"/>
          <w:szCs w:val="30"/>
        </w:rPr>
        <w:t>.</w:t>
      </w:r>
      <w:r w:rsidR="003F6926" w:rsidRPr="003F6926">
        <w:rPr>
          <w:rFonts w:asciiTheme="majorBidi" w:eastAsia="SimSun" w:hAnsiTheme="majorBidi" w:cstheme="majorBidi"/>
          <w:sz w:val="30"/>
          <w:szCs w:val="30"/>
        </w:rPr>
        <w:t>7</w:t>
      </w:r>
      <w:r w:rsidRPr="005B698D">
        <w:rPr>
          <w:rFonts w:asciiTheme="majorBidi" w:eastAsia="SimSun" w:hAnsiTheme="majorBidi" w:cstheme="majorBidi"/>
          <w:sz w:val="30"/>
          <w:szCs w:val="30"/>
          <w:cs/>
        </w:rPr>
        <w:t xml:space="preserve"> ล้านบาท</w:t>
      </w:r>
      <w:r w:rsidRPr="005B698D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5B698D">
        <w:rPr>
          <w:rFonts w:asciiTheme="majorBidi" w:eastAsia="SimSun" w:hAnsiTheme="majorBidi" w:cstheme="majorBidi"/>
          <w:sz w:val="30"/>
          <w:szCs w:val="30"/>
          <w:cs/>
        </w:rPr>
        <w:t xml:space="preserve">และในระหว่างเดือนตุลาคม </w:t>
      </w:r>
      <w:r w:rsidR="003F6926" w:rsidRPr="003F6926">
        <w:rPr>
          <w:rFonts w:asciiTheme="majorBidi" w:eastAsia="SimSun" w:hAnsiTheme="majorBidi" w:cstheme="majorBidi"/>
          <w:sz w:val="30"/>
          <w:szCs w:val="30"/>
        </w:rPr>
        <w:t>2562</w:t>
      </w:r>
      <w:r w:rsidRPr="005B698D">
        <w:rPr>
          <w:rFonts w:asciiTheme="majorBidi" w:eastAsia="SimSun" w:hAnsiTheme="majorBidi" w:cstheme="majorBidi"/>
          <w:sz w:val="30"/>
          <w:szCs w:val="30"/>
          <w:cs/>
        </w:rPr>
        <w:t xml:space="preserve"> บริษัทย่อยได้ส่งหนังสือถึงผู้ว่าจ้างขอให้พิจารณาทบทวนค่าปรับตามสัญญา โดยจำนวนค่าปรับที่ผู้ว่าจ้างแจ้งมานั้นเป็นค่าปรับที่สูงเกินส่วน ซึ่งไม่สอดคล้องกับการตีความและการคำนวณค่าปรับในสัญญา และขัดกับหลักการในการคำนวณค่าปรับตามระเบียบกระทรวงการคลังว่าด้วยการจัดซื้อจัดจ้างและบริหารพัสดุภาครัฐ พ.ศ. </w:t>
      </w:r>
      <w:r w:rsidR="003F6926" w:rsidRPr="003F6926">
        <w:rPr>
          <w:rFonts w:asciiTheme="majorBidi" w:eastAsia="SimSun" w:hAnsiTheme="majorBidi" w:cstheme="majorBidi"/>
          <w:sz w:val="30"/>
          <w:szCs w:val="30"/>
        </w:rPr>
        <w:t>2560</w:t>
      </w:r>
      <w:r w:rsidRPr="005B698D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3F6926">
        <w:rPr>
          <w:rFonts w:asciiTheme="majorBidi" w:eastAsia="SimSun" w:hAnsiTheme="majorBidi" w:cstheme="majorBidi"/>
          <w:sz w:val="30"/>
          <w:szCs w:val="30"/>
          <w:cs/>
        </w:rPr>
        <w:t xml:space="preserve">ดังนั้นบริษัทย่อยคำนวณค่าปรับสูงสุดที่คาดว่าจะเกิดขึ้นเป็นจำนวนเงิน </w:t>
      </w:r>
      <w:r w:rsidR="003F6926" w:rsidRPr="003F6926">
        <w:rPr>
          <w:rFonts w:asciiTheme="majorBidi" w:eastAsia="SimSun" w:hAnsiTheme="majorBidi" w:cstheme="majorBidi"/>
          <w:sz w:val="30"/>
          <w:szCs w:val="30"/>
        </w:rPr>
        <w:t>9</w:t>
      </w:r>
      <w:r w:rsidRPr="003F6926">
        <w:rPr>
          <w:rFonts w:asciiTheme="majorBidi" w:eastAsia="SimSun" w:hAnsiTheme="majorBidi" w:cstheme="majorBidi"/>
          <w:sz w:val="30"/>
          <w:szCs w:val="30"/>
          <w:cs/>
        </w:rPr>
        <w:t xml:space="preserve"> ล้านบาท </w:t>
      </w:r>
      <w:r w:rsidR="003F6926" w:rsidRPr="003F6926">
        <w:rPr>
          <w:rFonts w:asciiTheme="majorBidi" w:eastAsia="SimSun" w:hAnsiTheme="majorBidi" w:cstheme="majorBidi" w:hint="cs"/>
          <w:sz w:val="30"/>
          <w:szCs w:val="30"/>
          <w:cs/>
        </w:rPr>
        <w:t>ซึ่ง</w:t>
      </w:r>
      <w:r w:rsidR="00116788" w:rsidRPr="003F6926">
        <w:rPr>
          <w:rFonts w:asciiTheme="majorBidi" w:eastAsia="SimSun" w:hAnsiTheme="majorBidi" w:cstheme="majorBidi"/>
          <w:sz w:val="30"/>
          <w:szCs w:val="30"/>
          <w:cs/>
        </w:rPr>
        <w:t>กลุ่มบริษัทได้รับรู้ค่าปรับ</w:t>
      </w:r>
      <w:r w:rsidR="003F6926" w:rsidRPr="003F6926">
        <w:rPr>
          <w:rFonts w:asciiTheme="majorBidi" w:eastAsia="SimSun" w:hAnsiTheme="majorBidi" w:cstheme="majorBidi" w:hint="cs"/>
          <w:sz w:val="30"/>
          <w:szCs w:val="30"/>
          <w:cs/>
        </w:rPr>
        <w:t>ดังกล่าว</w:t>
      </w:r>
      <w:r w:rsidR="00116788" w:rsidRPr="003F6926">
        <w:rPr>
          <w:rFonts w:asciiTheme="majorBidi" w:eastAsia="SimSun" w:hAnsiTheme="majorBidi" w:cstheme="majorBidi"/>
          <w:sz w:val="30"/>
          <w:szCs w:val="30"/>
          <w:cs/>
        </w:rPr>
        <w:t>ในงบการเงินรวม</w:t>
      </w:r>
      <w:r w:rsidR="003F6926" w:rsidRPr="003F6926">
        <w:rPr>
          <w:rFonts w:asciiTheme="majorBidi" w:eastAsia="SimSun" w:hAnsiTheme="majorBidi" w:cstheme="majorBidi" w:hint="cs"/>
          <w:sz w:val="30"/>
          <w:szCs w:val="30"/>
          <w:cs/>
        </w:rPr>
        <w:t>แล้วทั้งจำนวน</w:t>
      </w:r>
      <w:r w:rsidR="00116788" w:rsidRPr="005B698D">
        <w:rPr>
          <w:rFonts w:asciiTheme="majorBidi" w:eastAsia="SimSun" w:hAnsiTheme="majorBidi" w:cstheme="majorBidi"/>
          <w:sz w:val="30"/>
          <w:szCs w:val="30"/>
        </w:rPr>
        <w:t xml:space="preserve"> </w:t>
      </w:r>
    </w:p>
    <w:p w14:paraId="4033EE7F" w14:textId="5FAEDDC3" w:rsidR="000008E5" w:rsidRDefault="000008E5" w:rsidP="000008E5">
      <w:pPr>
        <w:pStyle w:val="Style1"/>
        <w:numPr>
          <w:ilvl w:val="0"/>
          <w:numId w:val="0"/>
        </w:numPr>
        <w:ind w:left="518" w:hanging="518"/>
      </w:pPr>
    </w:p>
    <w:p w14:paraId="527E7082" w14:textId="461C927B" w:rsidR="000008E5" w:rsidRPr="000008E5" w:rsidRDefault="000008E5" w:rsidP="000008E5">
      <w:pPr>
        <w:pStyle w:val="NormalWeb"/>
        <w:shd w:val="clear" w:color="auto" w:fill="FFFFFF"/>
        <w:spacing w:before="0" w:beforeAutospacing="0" w:after="0" w:afterAutospacing="0"/>
        <w:ind w:left="990"/>
        <w:jc w:val="thaiDistribute"/>
        <w:rPr>
          <w:rFonts w:asciiTheme="majorBidi" w:eastAsia="SimSun" w:hAnsiTheme="majorBidi" w:cstheme="majorBidi"/>
          <w:sz w:val="30"/>
          <w:szCs w:val="30"/>
        </w:rPr>
      </w:pPr>
      <w:r w:rsidRPr="000008E5">
        <w:rPr>
          <w:rFonts w:asciiTheme="majorBidi" w:eastAsia="SimSun" w:hAnsiTheme="majorBidi" w:cstheme="majorBidi" w:hint="cs"/>
          <w:sz w:val="30"/>
          <w:szCs w:val="30"/>
          <w:cs/>
        </w:rPr>
        <w:t>เมื่อวันที่</w:t>
      </w:r>
      <w:r w:rsidRPr="000008E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="003F6926" w:rsidRPr="003F6926">
        <w:rPr>
          <w:rFonts w:asciiTheme="majorBidi" w:eastAsia="SimSun" w:hAnsiTheme="majorBidi" w:cstheme="majorBidi"/>
          <w:sz w:val="30"/>
          <w:szCs w:val="30"/>
        </w:rPr>
        <w:t>30</w:t>
      </w:r>
      <w:r w:rsidRPr="000008E5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0008E5">
        <w:rPr>
          <w:rFonts w:asciiTheme="majorBidi" w:eastAsia="SimSun" w:hAnsiTheme="majorBidi" w:cstheme="majorBidi" w:hint="cs"/>
          <w:sz w:val="30"/>
          <w:szCs w:val="30"/>
          <w:cs/>
        </w:rPr>
        <w:t>พฤษภาคม</w:t>
      </w:r>
      <w:r w:rsidRPr="000008E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="003F6926" w:rsidRPr="003F6926">
        <w:rPr>
          <w:rFonts w:asciiTheme="majorBidi" w:eastAsia="SimSun" w:hAnsiTheme="majorBidi" w:cstheme="majorBidi"/>
          <w:sz w:val="30"/>
          <w:szCs w:val="30"/>
        </w:rPr>
        <w:t>2565</w:t>
      </w:r>
      <w:r w:rsidRPr="000008E5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0008E5">
        <w:rPr>
          <w:rFonts w:asciiTheme="majorBidi" w:eastAsia="SimSun" w:hAnsiTheme="majorBidi" w:cstheme="majorBidi" w:hint="cs"/>
          <w:sz w:val="30"/>
          <w:szCs w:val="30"/>
          <w:cs/>
        </w:rPr>
        <w:t>บริษัทย่อยได้ยื่นฟ้องหน่วยงานรัฐวิสาหกิจดังกล่าวต่อศาลแพ่ง</w:t>
      </w:r>
      <w:r w:rsidRPr="000008E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0008E5">
        <w:rPr>
          <w:rFonts w:asciiTheme="majorBidi" w:eastAsia="SimSun" w:hAnsiTheme="majorBidi" w:cstheme="majorBidi" w:hint="cs"/>
          <w:sz w:val="30"/>
          <w:szCs w:val="30"/>
          <w:cs/>
        </w:rPr>
        <w:t>เพื่อขอให้พิจารณาและพิพากษาให้หน่วยงานรัฐวิสาหกิจดังกล่าวคืนค่าปรับจำนวน</w:t>
      </w:r>
      <w:r w:rsidRPr="000008E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="003F6926" w:rsidRPr="003F6926">
        <w:rPr>
          <w:rFonts w:asciiTheme="majorBidi" w:eastAsia="SimSun" w:hAnsiTheme="majorBidi" w:cstheme="majorBidi"/>
          <w:sz w:val="30"/>
          <w:szCs w:val="30"/>
        </w:rPr>
        <w:t>41</w:t>
      </w:r>
      <w:r w:rsidRPr="000008E5">
        <w:rPr>
          <w:rFonts w:asciiTheme="majorBidi" w:eastAsia="SimSun" w:hAnsiTheme="majorBidi" w:cstheme="majorBidi"/>
          <w:sz w:val="30"/>
          <w:szCs w:val="30"/>
        </w:rPr>
        <w:t>.</w:t>
      </w:r>
      <w:r w:rsidR="003F6926" w:rsidRPr="003F6926">
        <w:rPr>
          <w:rFonts w:asciiTheme="majorBidi" w:eastAsia="SimSun" w:hAnsiTheme="majorBidi" w:cstheme="majorBidi"/>
          <w:sz w:val="30"/>
          <w:szCs w:val="30"/>
        </w:rPr>
        <w:t>7</w:t>
      </w:r>
      <w:r w:rsidRPr="000008E5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0008E5">
        <w:rPr>
          <w:rFonts w:asciiTheme="majorBidi" w:eastAsia="SimSun" w:hAnsiTheme="majorBidi" w:cstheme="majorBidi" w:hint="cs"/>
          <w:sz w:val="30"/>
          <w:szCs w:val="30"/>
          <w:cs/>
        </w:rPr>
        <w:t>ล้านบาท</w:t>
      </w:r>
      <w:r w:rsidRPr="000008E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0008E5">
        <w:rPr>
          <w:rFonts w:asciiTheme="majorBidi" w:eastAsia="SimSun" w:hAnsiTheme="majorBidi" w:cstheme="majorBidi" w:hint="cs"/>
          <w:sz w:val="30"/>
          <w:szCs w:val="30"/>
          <w:cs/>
        </w:rPr>
        <w:t>พร้อมดอกเบี้ยในอัตราร้อยละ</w:t>
      </w:r>
      <w:r w:rsidRPr="000008E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="003F6926" w:rsidRPr="003F6926">
        <w:rPr>
          <w:rFonts w:asciiTheme="majorBidi" w:eastAsia="SimSun" w:hAnsiTheme="majorBidi" w:cstheme="majorBidi"/>
          <w:sz w:val="30"/>
          <w:szCs w:val="30"/>
        </w:rPr>
        <w:t>3</w:t>
      </w:r>
      <w:r w:rsidRPr="000008E5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0008E5">
        <w:rPr>
          <w:rFonts w:asciiTheme="majorBidi" w:eastAsia="SimSun" w:hAnsiTheme="majorBidi" w:cstheme="majorBidi" w:hint="cs"/>
          <w:sz w:val="30"/>
          <w:szCs w:val="30"/>
          <w:cs/>
        </w:rPr>
        <w:t>ต่อปี</w:t>
      </w:r>
      <w:r w:rsidRPr="000008E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0008E5">
        <w:rPr>
          <w:rFonts w:asciiTheme="majorBidi" w:eastAsia="SimSun" w:hAnsiTheme="majorBidi" w:cstheme="majorBidi" w:hint="cs"/>
          <w:sz w:val="30"/>
          <w:szCs w:val="30"/>
          <w:cs/>
        </w:rPr>
        <w:t>ของเงินต้นจำนวนดังกล่าวนับตั้งแต่วันที่</w:t>
      </w:r>
      <w:r w:rsidRPr="000008E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="003F6926" w:rsidRPr="003F6926">
        <w:rPr>
          <w:rFonts w:asciiTheme="majorBidi" w:eastAsia="SimSun" w:hAnsiTheme="majorBidi" w:cstheme="majorBidi"/>
          <w:sz w:val="30"/>
          <w:szCs w:val="30"/>
        </w:rPr>
        <w:t>1</w:t>
      </w:r>
      <w:r w:rsidRPr="000008E5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0008E5">
        <w:rPr>
          <w:rFonts w:asciiTheme="majorBidi" w:eastAsia="SimSun" w:hAnsiTheme="majorBidi" w:cstheme="majorBidi" w:hint="cs"/>
          <w:sz w:val="30"/>
          <w:szCs w:val="30"/>
          <w:cs/>
        </w:rPr>
        <w:t>พฤษภาคม</w:t>
      </w:r>
      <w:r w:rsidRPr="000008E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="000F6AD8">
        <w:rPr>
          <w:rFonts w:asciiTheme="majorBidi" w:eastAsia="SimSun" w:hAnsiTheme="majorBidi" w:cstheme="majorBidi"/>
          <w:sz w:val="30"/>
          <w:szCs w:val="30"/>
        </w:rPr>
        <w:t xml:space="preserve">2561 </w:t>
      </w:r>
      <w:r w:rsidRPr="000008E5">
        <w:rPr>
          <w:rFonts w:asciiTheme="majorBidi" w:eastAsia="SimSun" w:hAnsiTheme="majorBidi" w:cstheme="majorBidi" w:hint="cs"/>
          <w:sz w:val="30"/>
          <w:szCs w:val="30"/>
          <w:cs/>
        </w:rPr>
        <w:t>เป็นต้นไปจนกว่าจะชำระเสร็จแก่บริษัทย่อย</w:t>
      </w:r>
      <w:r w:rsidRPr="000008E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0008E5">
        <w:rPr>
          <w:rFonts w:asciiTheme="majorBidi" w:eastAsia="SimSun" w:hAnsiTheme="majorBidi" w:cstheme="majorBidi" w:hint="cs"/>
          <w:sz w:val="30"/>
          <w:szCs w:val="30"/>
          <w:cs/>
        </w:rPr>
        <w:t>ณ</w:t>
      </w:r>
      <w:r w:rsidRPr="000008E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0008E5">
        <w:rPr>
          <w:rFonts w:asciiTheme="majorBidi" w:eastAsia="SimSun" w:hAnsiTheme="majorBidi" w:cstheme="majorBidi" w:hint="cs"/>
          <w:sz w:val="30"/>
          <w:szCs w:val="30"/>
          <w:cs/>
        </w:rPr>
        <w:t>วันที่ในรายงาน</w:t>
      </w:r>
      <w:r w:rsidRPr="000008E5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0008E5">
        <w:rPr>
          <w:rFonts w:asciiTheme="majorBidi" w:eastAsia="SimSun" w:hAnsiTheme="majorBidi" w:cstheme="majorBidi" w:hint="cs"/>
          <w:sz w:val="30"/>
          <w:szCs w:val="30"/>
          <w:cs/>
        </w:rPr>
        <w:t>คดีความดังกล่าวอยู่ในระหว่างการพิจารณาของศาลแพ่งซึ่งผลของคดีความยังไม่อาจทราบได้</w:t>
      </w:r>
    </w:p>
    <w:p w14:paraId="787648C2" w14:textId="77777777" w:rsidR="0043424B" w:rsidRPr="005B698D" w:rsidRDefault="0043424B" w:rsidP="005B698D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03E4D65" w14:textId="5052AC7A" w:rsidR="00902B21" w:rsidRDefault="00116788" w:rsidP="005B698D">
      <w:pPr>
        <w:pStyle w:val="NormalWeb"/>
        <w:numPr>
          <w:ilvl w:val="1"/>
          <w:numId w:val="17"/>
        </w:numPr>
        <w:shd w:val="clear" w:color="auto" w:fill="FFFFFF"/>
        <w:tabs>
          <w:tab w:val="clear" w:pos="504"/>
        </w:tabs>
        <w:spacing w:before="0" w:beforeAutospacing="0" w:after="0" w:afterAutospacing="0"/>
        <w:ind w:left="990" w:hanging="450"/>
        <w:jc w:val="thaiDistribute"/>
        <w:rPr>
          <w:rFonts w:asciiTheme="majorBidi" w:eastAsia="SimSun" w:hAnsiTheme="majorBidi" w:cstheme="majorBidi"/>
          <w:sz w:val="30"/>
          <w:szCs w:val="30"/>
        </w:rPr>
      </w:pPr>
      <w:bookmarkStart w:id="10" w:name="_Hlk96467394"/>
      <w:bookmarkEnd w:id="9"/>
      <w:r w:rsidRPr="009E1785">
        <w:rPr>
          <w:rFonts w:asciiTheme="majorBidi" w:eastAsia="SimSun" w:hAnsiTheme="majorBidi" w:cstheme="majorBidi"/>
          <w:sz w:val="30"/>
          <w:szCs w:val="30"/>
          <w:cs/>
        </w:rPr>
        <w:t xml:space="preserve">ในปี </w:t>
      </w:r>
      <w:r w:rsidR="003F6926" w:rsidRPr="009E1785">
        <w:rPr>
          <w:rFonts w:asciiTheme="majorBidi" w:eastAsia="SimSun" w:hAnsiTheme="majorBidi" w:cstheme="majorBidi"/>
          <w:sz w:val="30"/>
          <w:szCs w:val="30"/>
        </w:rPr>
        <w:t>2564</w:t>
      </w:r>
      <w:r w:rsidR="000463B0" w:rsidRPr="009E1785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="000463B0" w:rsidRPr="009E1785">
        <w:rPr>
          <w:rFonts w:asciiTheme="majorBidi" w:eastAsia="SimSun" w:hAnsiTheme="majorBidi" w:cstheme="majorBidi" w:hint="cs"/>
          <w:sz w:val="30"/>
          <w:szCs w:val="30"/>
          <w:cs/>
        </w:rPr>
        <w:t xml:space="preserve">และ </w:t>
      </w:r>
      <w:r w:rsidR="000463B0" w:rsidRPr="009E1785">
        <w:rPr>
          <w:rFonts w:asciiTheme="majorBidi" w:eastAsia="SimSun" w:hAnsiTheme="majorBidi" w:cstheme="majorBidi"/>
          <w:sz w:val="30"/>
          <w:szCs w:val="30"/>
        </w:rPr>
        <w:t>2565</w:t>
      </w:r>
      <w:r w:rsidRPr="009E1785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9E1785">
        <w:rPr>
          <w:rFonts w:asciiTheme="majorBidi" w:eastAsia="SimSun" w:hAnsiTheme="majorBidi" w:cstheme="majorBidi"/>
          <w:sz w:val="30"/>
          <w:szCs w:val="30"/>
          <w:cs/>
        </w:rPr>
        <w:t>บริษัท</w:t>
      </w:r>
      <w:r w:rsidRPr="009E1785">
        <w:rPr>
          <w:rFonts w:asciiTheme="majorBidi" w:eastAsia="SimSun" w:hAnsiTheme="majorBidi" w:cstheme="majorBidi" w:hint="cs"/>
          <w:sz w:val="30"/>
          <w:szCs w:val="30"/>
          <w:cs/>
        </w:rPr>
        <w:t>ย่อย</w:t>
      </w:r>
      <w:r w:rsidRPr="009E1785">
        <w:rPr>
          <w:rFonts w:asciiTheme="majorBidi" w:eastAsia="SimSun" w:hAnsiTheme="majorBidi" w:cstheme="majorBidi"/>
          <w:sz w:val="30"/>
          <w:szCs w:val="30"/>
          <w:cs/>
        </w:rPr>
        <w:t>ได้ถูกพนักงาน</w:t>
      </w:r>
      <w:r w:rsidRPr="005B698D">
        <w:rPr>
          <w:rFonts w:asciiTheme="majorBidi" w:eastAsia="SimSun" w:hAnsiTheme="majorBidi" w:cstheme="majorBidi"/>
          <w:sz w:val="30"/>
          <w:szCs w:val="30"/>
          <w:cs/>
        </w:rPr>
        <w:t>ที่โอนย้ายไปบริษัท</w:t>
      </w:r>
      <w:r w:rsidRPr="005B698D">
        <w:rPr>
          <w:rFonts w:asciiTheme="majorBidi" w:eastAsia="SimSun" w:hAnsiTheme="majorBidi" w:cstheme="majorBidi" w:hint="cs"/>
          <w:sz w:val="30"/>
          <w:szCs w:val="30"/>
          <w:cs/>
        </w:rPr>
        <w:t xml:space="preserve"> </w:t>
      </w:r>
      <w:r w:rsidRPr="005B698D">
        <w:rPr>
          <w:rFonts w:asciiTheme="majorBidi" w:eastAsia="SimSun" w:hAnsiTheme="majorBidi" w:cstheme="majorBidi"/>
          <w:sz w:val="30"/>
          <w:szCs w:val="30"/>
          <w:cs/>
        </w:rPr>
        <w:t>รักษาความปลอดภัย</w:t>
      </w:r>
      <w:r w:rsidRPr="005B698D">
        <w:rPr>
          <w:rFonts w:asciiTheme="majorBidi" w:eastAsia="SimSun" w:hAnsiTheme="majorBidi" w:cstheme="majorBidi" w:hint="cs"/>
          <w:sz w:val="30"/>
          <w:szCs w:val="30"/>
          <w:cs/>
        </w:rPr>
        <w:t xml:space="preserve"> </w:t>
      </w:r>
      <w:r w:rsidRPr="005B698D">
        <w:rPr>
          <w:rFonts w:asciiTheme="majorBidi" w:eastAsia="SimSun" w:hAnsiTheme="majorBidi" w:cstheme="majorBidi"/>
          <w:sz w:val="30"/>
          <w:szCs w:val="30"/>
          <w:cs/>
        </w:rPr>
        <w:t>ท่าอากาศยานไทย จำกัด</w:t>
      </w:r>
      <w:r w:rsidRPr="005B698D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5B698D">
        <w:rPr>
          <w:rFonts w:asciiTheme="majorBidi" w:eastAsia="SimSun" w:hAnsiTheme="majorBidi" w:cstheme="majorBidi"/>
          <w:sz w:val="30"/>
          <w:szCs w:val="30"/>
          <w:cs/>
        </w:rPr>
        <w:t>ยื่นคำร้องต่อศาลแรงงานเรียกร้อง</w:t>
      </w:r>
      <w:r w:rsidRPr="005B698D">
        <w:rPr>
          <w:rFonts w:asciiTheme="majorBidi" w:eastAsia="SimSun" w:hAnsiTheme="majorBidi" w:cstheme="majorBidi" w:hint="cs"/>
          <w:sz w:val="30"/>
          <w:szCs w:val="30"/>
          <w:cs/>
        </w:rPr>
        <w:t>ค่าชดเชยและค่าแจ้งแทนการบอกล่วงหน้า</w:t>
      </w:r>
      <w:r w:rsidRPr="005B698D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Pr="005B698D">
        <w:rPr>
          <w:rFonts w:asciiTheme="majorBidi" w:eastAsia="SimSun" w:hAnsiTheme="majorBidi" w:cstheme="majorBidi"/>
          <w:sz w:val="30"/>
          <w:szCs w:val="30"/>
          <w:cs/>
        </w:rPr>
        <w:t>คดีความดังกล่าวอยู่ใน</w:t>
      </w:r>
      <w:r w:rsidRPr="00BC38EE">
        <w:rPr>
          <w:rFonts w:asciiTheme="majorBidi" w:eastAsia="SimSun" w:hAnsiTheme="majorBidi" w:cstheme="majorBidi"/>
          <w:sz w:val="30"/>
          <w:szCs w:val="30"/>
          <w:cs/>
        </w:rPr>
        <w:t>กระบวนการของศาลแรง</w:t>
      </w:r>
      <w:r w:rsidR="00C06F36">
        <w:rPr>
          <w:rFonts w:asciiTheme="majorBidi" w:eastAsia="SimSun" w:hAnsiTheme="majorBidi" w:cstheme="majorBidi" w:hint="cs"/>
          <w:sz w:val="30"/>
          <w:szCs w:val="30"/>
          <w:cs/>
        </w:rPr>
        <w:t>ง</w:t>
      </w:r>
      <w:r w:rsidRPr="00BC38EE">
        <w:rPr>
          <w:rFonts w:asciiTheme="majorBidi" w:eastAsia="SimSun" w:hAnsiTheme="majorBidi" w:cstheme="majorBidi"/>
          <w:sz w:val="30"/>
          <w:szCs w:val="30"/>
          <w:cs/>
        </w:rPr>
        <w:t>าน</w:t>
      </w:r>
      <w:r w:rsidRPr="005B698D">
        <w:rPr>
          <w:rFonts w:asciiTheme="majorBidi" w:eastAsia="SimSun" w:hAnsiTheme="majorBidi" w:cstheme="majorBidi"/>
          <w:sz w:val="30"/>
          <w:szCs w:val="30"/>
          <w:cs/>
        </w:rPr>
        <w:t xml:space="preserve"> อย่างไรก็ตาม</w:t>
      </w:r>
      <w:r w:rsidR="00CD7468" w:rsidRPr="005B698D">
        <w:rPr>
          <w:rFonts w:asciiTheme="majorBidi" w:eastAsia="SimSun" w:hAnsiTheme="majorBidi" w:cstheme="majorBidi" w:hint="cs"/>
          <w:sz w:val="30"/>
          <w:szCs w:val="30"/>
          <w:cs/>
        </w:rPr>
        <w:t xml:space="preserve"> </w:t>
      </w:r>
      <w:r w:rsidRPr="005B698D">
        <w:rPr>
          <w:rFonts w:asciiTheme="majorBidi" w:eastAsia="SimSun" w:hAnsiTheme="majorBidi" w:cstheme="majorBidi"/>
          <w:sz w:val="30"/>
          <w:szCs w:val="30"/>
          <w:cs/>
        </w:rPr>
        <w:t>ผู้บริหารของกลุ่มบริษัทและบริษัทย่อยเชื่อว่าบริษัทย่อยไม่มีภาระที่จะต้องจ่ายค่าเสียหายจากการฟ้องร้องดังกล่าวเนื่องจาก บริษัทย่อยได้มีการดำเนินการอย่างถูกต้องตามสัญญาร่วมทุน ได้บอกกล่าวให้พนักงานทราบ</w:t>
      </w:r>
      <w:r w:rsidRPr="005B698D">
        <w:rPr>
          <w:rFonts w:asciiTheme="majorBidi" w:eastAsia="SimSun" w:hAnsiTheme="majorBidi" w:cstheme="majorBidi" w:hint="cs"/>
          <w:sz w:val="30"/>
          <w:szCs w:val="30"/>
          <w:cs/>
        </w:rPr>
        <w:t xml:space="preserve"> </w:t>
      </w:r>
      <w:r w:rsidRPr="005B698D">
        <w:rPr>
          <w:rFonts w:asciiTheme="majorBidi" w:eastAsia="SimSun" w:hAnsiTheme="majorBidi" w:cstheme="majorBidi"/>
          <w:sz w:val="30"/>
          <w:szCs w:val="30"/>
          <w:cs/>
        </w:rPr>
        <w:t xml:space="preserve">มีการนับอายุงานต่อเนื่อง และได้รับเงินค่าตอบแทนไม่ต่ำกว่าที่เคยได้รับจากบริษัทย่อยแล้ว จึงไม่ได้ตั้งประมาณการหนี้สินจากคดีความดังกล่าวไว้ในงบการเงินรวม </w:t>
      </w:r>
      <w:bookmarkEnd w:id="10"/>
      <w:r w:rsidRPr="005B698D">
        <w:rPr>
          <w:rFonts w:asciiTheme="majorBidi" w:eastAsia="SimSun" w:hAnsiTheme="majorBidi" w:cstheme="majorBidi"/>
          <w:sz w:val="30"/>
          <w:szCs w:val="30"/>
          <w:cs/>
        </w:rPr>
        <w:t xml:space="preserve">ณ วันที่ </w:t>
      </w:r>
      <w:r w:rsidR="003F6926" w:rsidRPr="003F6926">
        <w:rPr>
          <w:rFonts w:asciiTheme="majorBidi" w:eastAsia="SimSun" w:hAnsiTheme="majorBidi" w:cstheme="majorBidi"/>
          <w:sz w:val="30"/>
          <w:szCs w:val="30"/>
        </w:rPr>
        <w:t>30</w:t>
      </w:r>
      <w:r w:rsidR="00627D8E" w:rsidRPr="005B698D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="00627D8E" w:rsidRPr="005B698D">
        <w:rPr>
          <w:rFonts w:asciiTheme="majorBidi" w:eastAsia="SimSun" w:hAnsiTheme="majorBidi" w:cstheme="majorBidi" w:hint="cs"/>
          <w:sz w:val="30"/>
          <w:szCs w:val="30"/>
          <w:cs/>
        </w:rPr>
        <w:t>มิถุนายน</w:t>
      </w:r>
      <w:r w:rsidRPr="005B698D">
        <w:rPr>
          <w:rFonts w:asciiTheme="majorBidi" w:eastAsia="SimSun" w:hAnsiTheme="majorBidi" w:cstheme="majorBidi"/>
          <w:sz w:val="30"/>
          <w:szCs w:val="30"/>
        </w:rPr>
        <w:t xml:space="preserve"> </w:t>
      </w:r>
      <w:r w:rsidR="003F6926" w:rsidRPr="003F6926">
        <w:rPr>
          <w:rFonts w:asciiTheme="majorBidi" w:eastAsia="SimSun" w:hAnsiTheme="majorBidi" w:cstheme="majorBidi"/>
          <w:sz w:val="30"/>
          <w:szCs w:val="30"/>
        </w:rPr>
        <w:t>256</w:t>
      </w:r>
      <w:r w:rsidR="003F6926" w:rsidRPr="003F6926">
        <w:rPr>
          <w:rFonts w:asciiTheme="majorBidi" w:eastAsia="SimSun" w:hAnsiTheme="majorBidi" w:cstheme="majorBidi" w:hint="cs"/>
          <w:sz w:val="30"/>
          <w:szCs w:val="30"/>
        </w:rPr>
        <w:t>5</w:t>
      </w:r>
    </w:p>
    <w:p w14:paraId="61856E7A" w14:textId="77777777" w:rsidR="000008E5" w:rsidRPr="000008E5" w:rsidRDefault="000008E5" w:rsidP="000008E5">
      <w:pPr>
        <w:pStyle w:val="NormalWeb"/>
        <w:shd w:val="clear" w:color="auto" w:fill="FFFFFF"/>
        <w:spacing w:before="0" w:beforeAutospacing="0" w:after="0" w:afterAutospacing="0"/>
        <w:ind w:left="990"/>
        <w:jc w:val="thaiDistribute"/>
        <w:rPr>
          <w:rFonts w:asciiTheme="majorBidi" w:eastAsia="SimSun" w:hAnsiTheme="majorBidi" w:cstheme="majorBidi"/>
          <w:sz w:val="30"/>
          <w:szCs w:val="30"/>
          <w:cs/>
        </w:rPr>
      </w:pPr>
    </w:p>
    <w:p w14:paraId="4C19BE1A" w14:textId="75EA2E8F" w:rsidR="00170E05" w:rsidRPr="00147311" w:rsidRDefault="00902B21" w:rsidP="005B698D">
      <w:pPr>
        <w:pStyle w:val="Heading1"/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147311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1A02BBC5" w14:textId="63059C5C" w:rsidR="00902B21" w:rsidRDefault="00902B21" w:rsidP="005B698D">
      <w:pPr>
        <w:spacing w:line="240" w:lineRule="auto"/>
        <w:rPr>
          <w:sz w:val="30"/>
          <w:szCs w:val="30"/>
        </w:rPr>
      </w:pPr>
    </w:p>
    <w:p w14:paraId="694C5C99" w14:textId="6246C34D" w:rsidR="00147311" w:rsidRPr="00FF4D79" w:rsidRDefault="00147311" w:rsidP="00FF4D79">
      <w:pPr>
        <w:ind w:left="54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B657C9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Pr="00B657C9">
        <w:rPr>
          <w:rFonts w:ascii="Angsana New" w:hAnsi="Angsana New"/>
          <w:spacing w:val="-4"/>
          <w:sz w:val="30"/>
          <w:szCs w:val="30"/>
          <w:cs/>
        </w:rPr>
        <w:t>การประชุม</w:t>
      </w:r>
      <w:r w:rsidR="00023970" w:rsidRPr="00B657C9">
        <w:rPr>
          <w:rFonts w:ascii="Angsana New" w:hAnsi="Angsana New" w:hint="cs"/>
          <w:spacing w:val="-4"/>
          <w:sz w:val="30"/>
          <w:szCs w:val="30"/>
          <w:cs/>
        </w:rPr>
        <w:t>คณะกรรมการ</w:t>
      </w:r>
      <w:r w:rsidR="00B657C9" w:rsidRPr="00B657C9">
        <w:rPr>
          <w:rFonts w:ascii="Angsana New" w:hAnsi="Angsana New" w:hint="cs"/>
          <w:spacing w:val="-4"/>
          <w:sz w:val="30"/>
          <w:szCs w:val="30"/>
          <w:cs/>
        </w:rPr>
        <w:t>บริหาร</w:t>
      </w:r>
      <w:r w:rsidRPr="00B657C9">
        <w:rPr>
          <w:rFonts w:ascii="Angsana New" w:hAnsi="Angsana New" w:hint="cs"/>
          <w:spacing w:val="-4"/>
          <w:sz w:val="30"/>
          <w:szCs w:val="30"/>
          <w:cs/>
        </w:rPr>
        <w:t>ของ</w:t>
      </w:r>
      <w:r w:rsidR="00023970" w:rsidRPr="00B657C9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B30D26" w:rsidRPr="00B657C9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B30D26" w:rsidRPr="00B657C9">
        <w:rPr>
          <w:rFonts w:ascii="Angsana New" w:hAnsi="Angsana New"/>
          <w:spacing w:val="-2"/>
          <w:sz w:val="30"/>
          <w:szCs w:val="30"/>
        </w:rPr>
        <w:t>1</w:t>
      </w:r>
      <w:r w:rsidR="00B657C9" w:rsidRPr="00B657C9">
        <w:rPr>
          <w:rFonts w:ascii="Angsana New" w:hAnsi="Angsana New"/>
          <w:spacing w:val="-2"/>
          <w:sz w:val="30"/>
          <w:szCs w:val="30"/>
        </w:rPr>
        <w:t>0</w:t>
      </w:r>
      <w:r w:rsidR="00B30D26" w:rsidRPr="00B657C9">
        <w:rPr>
          <w:rFonts w:ascii="Angsana New" w:hAnsi="Angsana New"/>
          <w:spacing w:val="-2"/>
          <w:sz w:val="30"/>
          <w:szCs w:val="30"/>
        </w:rPr>
        <w:t xml:space="preserve"> </w:t>
      </w:r>
      <w:r w:rsidR="00B30D26" w:rsidRPr="00B657C9">
        <w:rPr>
          <w:rFonts w:ascii="Angsana New" w:hAnsi="Angsana New" w:hint="cs"/>
          <w:spacing w:val="-2"/>
          <w:sz w:val="30"/>
          <w:szCs w:val="30"/>
          <w:cs/>
        </w:rPr>
        <w:t xml:space="preserve">สิงหาคม </w:t>
      </w:r>
      <w:r w:rsidR="00B30D26" w:rsidRPr="00B657C9">
        <w:rPr>
          <w:rFonts w:ascii="Angsana New" w:hAnsi="Angsana New"/>
          <w:spacing w:val="-2"/>
          <w:sz w:val="30"/>
          <w:szCs w:val="30"/>
        </w:rPr>
        <w:t>2565</w:t>
      </w:r>
      <w:r w:rsidR="00B30D26" w:rsidRPr="00B657C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B30D26" w:rsidRPr="00B657C9">
        <w:rPr>
          <w:rFonts w:ascii="Angsana New" w:hAnsi="Angsana New" w:hint="cs"/>
          <w:spacing w:val="-4"/>
          <w:sz w:val="30"/>
          <w:szCs w:val="30"/>
          <w:cs/>
        </w:rPr>
        <w:t>คณะกรรมการ</w:t>
      </w:r>
      <w:r w:rsidR="00B657C9" w:rsidRPr="00B657C9">
        <w:rPr>
          <w:rFonts w:ascii="Angsana New" w:hAnsi="Angsana New" w:hint="cs"/>
          <w:spacing w:val="-4"/>
          <w:sz w:val="30"/>
          <w:szCs w:val="30"/>
          <w:cs/>
        </w:rPr>
        <w:t>บริหาร</w:t>
      </w:r>
      <w:r w:rsidR="00B30D26" w:rsidRPr="00B657C9">
        <w:rPr>
          <w:rFonts w:ascii="Angsana New" w:hAnsi="Angsana New" w:hint="cs"/>
          <w:spacing w:val="-2"/>
          <w:sz w:val="30"/>
          <w:szCs w:val="30"/>
          <w:cs/>
        </w:rPr>
        <w:t>ได้มีมติ</w:t>
      </w:r>
      <w:r w:rsidR="00B30D26" w:rsidRPr="00B657C9">
        <w:rPr>
          <w:rFonts w:ascii="Angsana New" w:hAnsi="Angsana New"/>
          <w:spacing w:val="-2"/>
          <w:sz w:val="30"/>
          <w:szCs w:val="30"/>
          <w:cs/>
        </w:rPr>
        <w:t>อนุมัติ</w:t>
      </w:r>
      <w:r w:rsidR="00B30D26" w:rsidRPr="00B657C9">
        <w:rPr>
          <w:rFonts w:ascii="Angsana New" w:hAnsi="Angsana New" w:hint="cs"/>
          <w:spacing w:val="-2"/>
          <w:sz w:val="30"/>
          <w:szCs w:val="30"/>
          <w:cs/>
        </w:rPr>
        <w:t>การเพิ่มทุนจดทะเบียนในบริษัท</w:t>
      </w:r>
      <w:r w:rsidR="00023970" w:rsidRPr="00B657C9">
        <w:rPr>
          <w:rFonts w:ascii="Angsana New" w:hAnsi="Angsana New" w:hint="cs"/>
          <w:spacing w:val="-2"/>
          <w:sz w:val="30"/>
          <w:szCs w:val="30"/>
          <w:cs/>
        </w:rPr>
        <w:t xml:space="preserve"> ล็อกซเล่ย์ เพาเวอร์ ซิสเต็มส์ จำกัด</w:t>
      </w:r>
      <w:r w:rsidR="00184C7D">
        <w:rPr>
          <w:rFonts w:ascii="Angsana New" w:hAnsi="Angsana New"/>
          <w:spacing w:val="-2"/>
          <w:sz w:val="30"/>
          <w:szCs w:val="30"/>
        </w:rPr>
        <w:t xml:space="preserve"> </w:t>
      </w:r>
      <w:r w:rsidR="00B30D26" w:rsidRPr="00B657C9">
        <w:rPr>
          <w:rFonts w:ascii="Angsana New" w:hAnsi="Angsana New" w:hint="cs"/>
          <w:spacing w:val="-2"/>
          <w:sz w:val="30"/>
          <w:szCs w:val="30"/>
          <w:cs/>
        </w:rPr>
        <w:t>ซึ่ง</w:t>
      </w:r>
      <w:r w:rsidR="00023970" w:rsidRPr="00B657C9">
        <w:rPr>
          <w:rFonts w:ascii="Angsana New" w:hAnsi="Angsana New" w:hint="cs"/>
          <w:spacing w:val="-2"/>
          <w:sz w:val="30"/>
          <w:szCs w:val="30"/>
          <w:cs/>
        </w:rPr>
        <w:t>เป็นบริษัทย่อยของบริษัท</w:t>
      </w:r>
      <w:r w:rsidR="00B30D26" w:rsidRPr="00B657C9">
        <w:rPr>
          <w:rFonts w:ascii="Angsana New" w:hAnsi="Angsana New" w:hint="cs"/>
          <w:spacing w:val="-2"/>
          <w:sz w:val="30"/>
          <w:szCs w:val="30"/>
          <w:cs/>
        </w:rPr>
        <w:t>โดย</w:t>
      </w:r>
      <w:r w:rsidRPr="00B657C9">
        <w:rPr>
          <w:rFonts w:ascii="Angsana New" w:hAnsi="Angsana New" w:hint="cs"/>
          <w:spacing w:val="-2"/>
          <w:sz w:val="30"/>
          <w:szCs w:val="30"/>
          <w:cs/>
        </w:rPr>
        <w:t xml:space="preserve">เพิ่มทุนจดทะเบียนจาก </w:t>
      </w:r>
      <w:r w:rsidR="00023970" w:rsidRPr="00B657C9">
        <w:rPr>
          <w:rFonts w:ascii="Angsana New" w:hAnsi="Angsana New"/>
          <w:spacing w:val="-2"/>
          <w:sz w:val="30"/>
          <w:szCs w:val="30"/>
        </w:rPr>
        <w:t xml:space="preserve">50 </w:t>
      </w:r>
      <w:r w:rsidRPr="00B657C9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Pr="00B657C9">
        <w:rPr>
          <w:rFonts w:ascii="Angsana New" w:hAnsi="Angsana New"/>
          <w:spacing w:val="-2"/>
          <w:sz w:val="30"/>
          <w:szCs w:val="30"/>
        </w:rPr>
        <w:t>(</w:t>
      </w:r>
      <w:r w:rsidR="00023970" w:rsidRPr="00B657C9">
        <w:rPr>
          <w:rFonts w:ascii="Angsana New" w:hAnsi="Angsana New"/>
          <w:spacing w:val="-2"/>
          <w:sz w:val="30"/>
          <w:szCs w:val="30"/>
        </w:rPr>
        <w:t>5</w:t>
      </w:r>
      <w:r w:rsidRPr="00B657C9">
        <w:rPr>
          <w:rFonts w:ascii="Angsana New" w:hAnsi="Angsana New"/>
          <w:spacing w:val="-2"/>
          <w:sz w:val="30"/>
          <w:szCs w:val="30"/>
        </w:rPr>
        <w:t xml:space="preserve"> </w:t>
      </w:r>
      <w:r w:rsidRPr="00B657C9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Pr="00B657C9">
        <w:rPr>
          <w:rFonts w:ascii="Angsana New" w:hAnsi="Angsana New"/>
          <w:spacing w:val="-2"/>
          <w:sz w:val="30"/>
          <w:szCs w:val="30"/>
          <w:cs/>
        </w:rPr>
        <w:t xml:space="preserve">หุ้น มูลค่าหุ้นละ </w:t>
      </w:r>
      <w:r w:rsidRPr="00B657C9">
        <w:rPr>
          <w:rFonts w:ascii="Angsana New" w:hAnsi="Angsana New"/>
          <w:spacing w:val="-2"/>
          <w:sz w:val="30"/>
          <w:szCs w:val="30"/>
        </w:rPr>
        <w:t>10</w:t>
      </w:r>
      <w:r w:rsidRPr="00B657C9">
        <w:rPr>
          <w:rFonts w:ascii="Angsana New" w:hAnsi="Angsana New"/>
          <w:spacing w:val="-2"/>
          <w:sz w:val="30"/>
          <w:szCs w:val="30"/>
          <w:cs/>
        </w:rPr>
        <w:t xml:space="preserve"> บาท</w:t>
      </w:r>
      <w:r w:rsidRPr="00B657C9">
        <w:rPr>
          <w:rFonts w:ascii="Angsana New" w:hAnsi="Angsana New"/>
          <w:spacing w:val="-2"/>
          <w:sz w:val="30"/>
          <w:szCs w:val="30"/>
        </w:rPr>
        <w:t xml:space="preserve">) </w:t>
      </w:r>
      <w:r w:rsidRPr="00B657C9">
        <w:rPr>
          <w:rFonts w:ascii="Angsana New" w:hAnsi="Angsana New" w:hint="cs"/>
          <w:spacing w:val="-2"/>
          <w:sz w:val="30"/>
          <w:szCs w:val="30"/>
          <w:cs/>
        </w:rPr>
        <w:t xml:space="preserve">เป็น </w:t>
      </w:r>
      <w:r w:rsidR="00023970" w:rsidRPr="00B657C9">
        <w:rPr>
          <w:rFonts w:ascii="Angsana New" w:hAnsi="Angsana New"/>
          <w:spacing w:val="-2"/>
          <w:sz w:val="30"/>
          <w:szCs w:val="30"/>
        </w:rPr>
        <w:t>100</w:t>
      </w:r>
      <w:r w:rsidRPr="00B657C9">
        <w:rPr>
          <w:rFonts w:ascii="Angsana New" w:hAnsi="Angsana New"/>
          <w:spacing w:val="-2"/>
          <w:sz w:val="30"/>
          <w:szCs w:val="30"/>
        </w:rPr>
        <w:t xml:space="preserve"> </w:t>
      </w:r>
      <w:r w:rsidRPr="00B657C9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B657C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657C9">
        <w:rPr>
          <w:rFonts w:ascii="Angsana New" w:hAnsi="Angsana New"/>
          <w:spacing w:val="-2"/>
          <w:sz w:val="30"/>
          <w:szCs w:val="30"/>
        </w:rPr>
        <w:t>(</w:t>
      </w:r>
      <w:r w:rsidR="00023970" w:rsidRPr="00B657C9">
        <w:rPr>
          <w:rFonts w:ascii="Angsana New" w:hAnsi="Angsana New"/>
          <w:spacing w:val="-2"/>
          <w:sz w:val="30"/>
          <w:szCs w:val="30"/>
        </w:rPr>
        <w:t>10</w:t>
      </w:r>
      <w:r w:rsidRPr="00B657C9">
        <w:rPr>
          <w:rFonts w:ascii="Angsana New" w:hAnsi="Angsana New"/>
          <w:spacing w:val="-2"/>
          <w:sz w:val="30"/>
          <w:szCs w:val="30"/>
        </w:rPr>
        <w:t xml:space="preserve"> </w:t>
      </w:r>
      <w:r w:rsidRPr="00B657C9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Pr="00B657C9">
        <w:rPr>
          <w:rFonts w:ascii="Angsana New" w:hAnsi="Angsana New"/>
          <w:spacing w:val="-2"/>
          <w:sz w:val="30"/>
          <w:szCs w:val="30"/>
          <w:cs/>
        </w:rPr>
        <w:t xml:space="preserve">หุ้น มูลค่าหุ้นละ </w:t>
      </w:r>
      <w:r w:rsidRPr="00B657C9">
        <w:rPr>
          <w:rFonts w:ascii="Angsana New" w:hAnsi="Angsana New"/>
          <w:spacing w:val="-2"/>
          <w:sz w:val="30"/>
          <w:szCs w:val="30"/>
        </w:rPr>
        <w:t>10</w:t>
      </w:r>
      <w:r w:rsidRPr="00B657C9">
        <w:rPr>
          <w:rFonts w:ascii="Angsana New" w:hAnsi="Angsana New"/>
          <w:spacing w:val="-2"/>
          <w:sz w:val="30"/>
          <w:szCs w:val="30"/>
          <w:cs/>
        </w:rPr>
        <w:t xml:space="preserve"> บาท</w:t>
      </w:r>
      <w:r w:rsidRPr="00B657C9">
        <w:rPr>
          <w:rFonts w:ascii="Angsana New" w:hAnsi="Angsana New"/>
          <w:spacing w:val="-2"/>
          <w:sz w:val="30"/>
          <w:szCs w:val="30"/>
        </w:rPr>
        <w:t>)</w:t>
      </w:r>
      <w:r w:rsidRPr="00B657C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657C9">
        <w:rPr>
          <w:rFonts w:ascii="Angsana New" w:hAnsi="Angsana New"/>
          <w:spacing w:val="-2"/>
          <w:sz w:val="30"/>
          <w:szCs w:val="30"/>
          <w:cs/>
        </w:rPr>
        <w:t xml:space="preserve">โดยการออกหุ้นใหม่ </w:t>
      </w:r>
      <w:r w:rsidR="00023970" w:rsidRPr="00B657C9">
        <w:rPr>
          <w:rFonts w:ascii="Angsana New" w:hAnsi="Angsana New"/>
          <w:spacing w:val="-2"/>
          <w:sz w:val="30"/>
          <w:szCs w:val="30"/>
        </w:rPr>
        <w:t>5</w:t>
      </w:r>
      <w:r w:rsidRPr="00B657C9">
        <w:rPr>
          <w:rFonts w:ascii="Angsana New" w:hAnsi="Angsana New"/>
          <w:spacing w:val="-2"/>
          <w:sz w:val="30"/>
          <w:szCs w:val="30"/>
        </w:rPr>
        <w:t xml:space="preserve"> </w:t>
      </w:r>
      <w:r w:rsidRPr="00B657C9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Pr="00B657C9">
        <w:rPr>
          <w:rFonts w:ascii="Angsana New" w:hAnsi="Angsana New"/>
          <w:spacing w:val="-2"/>
          <w:sz w:val="30"/>
          <w:szCs w:val="30"/>
          <w:cs/>
        </w:rPr>
        <w:t>หุ้น มูลค่าหุ้น</w:t>
      </w:r>
      <w:r w:rsidRPr="003D5845">
        <w:rPr>
          <w:rFonts w:ascii="Angsana New" w:hAnsi="Angsana New"/>
          <w:spacing w:val="-2"/>
          <w:sz w:val="30"/>
          <w:szCs w:val="30"/>
          <w:cs/>
        </w:rPr>
        <w:t>ละ</w:t>
      </w:r>
      <w:r w:rsidRPr="003D5845">
        <w:rPr>
          <w:rFonts w:ascii="Angsana New" w:hAnsi="Angsana New"/>
          <w:spacing w:val="-2"/>
          <w:sz w:val="30"/>
          <w:szCs w:val="30"/>
        </w:rPr>
        <w:t xml:space="preserve"> 10 </w:t>
      </w:r>
      <w:r w:rsidRPr="003D5845">
        <w:rPr>
          <w:rFonts w:ascii="Angsana New" w:hAnsi="Angsana New"/>
          <w:spacing w:val="-2"/>
          <w:sz w:val="30"/>
          <w:szCs w:val="30"/>
          <w:cs/>
        </w:rPr>
        <w:t>บาท</w:t>
      </w:r>
      <w:r w:rsidR="00B657C9" w:rsidRPr="003D5845">
        <w:rPr>
          <w:rFonts w:ascii="Angsana New" w:hAnsi="Angsana New" w:hint="cs"/>
          <w:spacing w:val="-2"/>
          <w:sz w:val="30"/>
          <w:szCs w:val="30"/>
          <w:cs/>
        </w:rPr>
        <w:t xml:space="preserve"> บริษัท</w:t>
      </w:r>
      <w:r w:rsidR="00B657C9" w:rsidRPr="00D50291">
        <w:rPr>
          <w:rFonts w:ascii="Angsana New" w:hAnsi="Angsana New" w:hint="cs"/>
          <w:spacing w:val="-2"/>
          <w:sz w:val="30"/>
          <w:szCs w:val="30"/>
          <w:cs/>
        </w:rPr>
        <w:t>ประสงค์จะใช้สิทธิเพิ่มทุนดังกล่าว</w:t>
      </w:r>
      <w:r w:rsidR="001C3E00" w:rsidRPr="00D50291">
        <w:rPr>
          <w:rFonts w:ascii="Angsana New" w:hAnsi="Angsana New" w:hint="cs"/>
          <w:spacing w:val="-2"/>
          <w:sz w:val="30"/>
          <w:szCs w:val="30"/>
          <w:cs/>
        </w:rPr>
        <w:t>ทั้งจำนวน</w:t>
      </w:r>
      <w:r w:rsidR="00B657C9" w:rsidRPr="00D50291">
        <w:rPr>
          <w:rFonts w:ascii="Angsana New" w:hAnsi="Angsana New" w:hint="cs"/>
          <w:spacing w:val="-2"/>
          <w:sz w:val="30"/>
          <w:szCs w:val="30"/>
          <w:cs/>
        </w:rPr>
        <w:t>ซึ่งสัดส่วนการถือหุ้นในบริษัทย่อยไม่เปลี่ยนแปลง</w:t>
      </w:r>
      <w:r w:rsidR="001C3E00" w:rsidRPr="00D50291">
        <w:rPr>
          <w:rFonts w:ascii="Angsana New" w:hAnsi="Angsana New" w:hint="cs"/>
          <w:spacing w:val="-2"/>
          <w:sz w:val="30"/>
          <w:szCs w:val="30"/>
          <w:cs/>
        </w:rPr>
        <w:t>อย่างมีสาระสำคัญ</w:t>
      </w:r>
    </w:p>
    <w:sectPr w:rsidR="00147311" w:rsidRPr="00FF4D79" w:rsidSect="002B21A9"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98160" w14:textId="77777777" w:rsidR="000A34BB" w:rsidRDefault="000A34BB" w:rsidP="00900EE2">
      <w:r>
        <w:separator/>
      </w:r>
    </w:p>
  </w:endnote>
  <w:endnote w:type="continuationSeparator" w:id="0">
    <w:p w14:paraId="5523DD09" w14:textId="77777777" w:rsidR="000A34BB" w:rsidRDefault="000A34BB" w:rsidP="00900EE2">
      <w:r>
        <w:continuationSeparator/>
      </w:r>
    </w:p>
  </w:endnote>
  <w:endnote w:type="continuationNotice" w:id="1">
    <w:p w14:paraId="44AF26B8" w14:textId="77777777" w:rsidR="000A34BB" w:rsidRDefault="000A34B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285C3" w14:textId="5B9BBD60" w:rsidR="009353F5" w:rsidRPr="007E2578" w:rsidRDefault="009353F5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3F6926" w:rsidRPr="003F6926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20A27703" w14:textId="77777777" w:rsidR="009353F5" w:rsidRPr="00B411AC" w:rsidRDefault="009353F5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C151A" w14:textId="65DF7569" w:rsidR="005E4962" w:rsidRPr="007E2578" w:rsidRDefault="005E496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="003F6926" w:rsidRPr="003F6926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8D262B0" w14:textId="77777777" w:rsidR="005E4962" w:rsidRPr="00984B6E" w:rsidRDefault="005E4962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FF543" w14:textId="58146D8C" w:rsidR="005E4962" w:rsidRPr="007E2578" w:rsidRDefault="005E496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="003F6926" w:rsidRPr="003F6926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71111881" w14:textId="77777777" w:rsidR="005E4962" w:rsidRPr="00984B6E" w:rsidRDefault="005E4962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4EA11" w14:textId="0D12CAB1" w:rsidR="005E4962" w:rsidRPr="007E2578" w:rsidRDefault="005E496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="003F6926" w:rsidRPr="003F6926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2B46FBD" w14:textId="77777777" w:rsidR="005E4962" w:rsidRPr="00984B6E" w:rsidRDefault="005E4962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3D7A6" w14:textId="77777777" w:rsidR="000A34BB" w:rsidRDefault="000A34BB" w:rsidP="00900EE2">
      <w:r>
        <w:separator/>
      </w:r>
    </w:p>
  </w:footnote>
  <w:footnote w:type="continuationSeparator" w:id="0">
    <w:p w14:paraId="7358CDA1" w14:textId="77777777" w:rsidR="000A34BB" w:rsidRDefault="000A34BB" w:rsidP="00900EE2">
      <w:r>
        <w:continuationSeparator/>
      </w:r>
    </w:p>
  </w:footnote>
  <w:footnote w:type="continuationNotice" w:id="1">
    <w:p w14:paraId="0CC3B512" w14:textId="77777777" w:rsidR="000A34BB" w:rsidRDefault="000A34B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670A0" w14:textId="77777777" w:rsidR="00600DB0" w:rsidRPr="005A1AF1" w:rsidRDefault="00600DB0" w:rsidP="00600DB0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5CFB544F" w14:textId="77777777" w:rsidR="00600DB0" w:rsidRPr="003C763B" w:rsidRDefault="00600DB0" w:rsidP="00600D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0DE3EA8" w14:textId="59F1BB24" w:rsidR="00600DB0" w:rsidRDefault="00600DB0" w:rsidP="00600DB0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 w:rsidR="003F6926" w:rsidRPr="003F6926">
      <w:rPr>
        <w:rFonts w:ascii="Angsana New" w:hAnsi="Angsana New" w:hint="cs"/>
        <w:sz w:val="32"/>
        <w:szCs w:val="32"/>
        <w:lang w:val="en-US" w:bidi="th-TH"/>
      </w:rPr>
      <w:t>3</w:t>
    </w:r>
    <w:r w:rsidR="003F6926" w:rsidRPr="003F6926"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มิถุนายน </w:t>
    </w:r>
    <w:r w:rsidR="003F6926" w:rsidRPr="003F6926">
      <w:rPr>
        <w:rFonts w:ascii="Angsana New" w:hAnsi="Angsana New"/>
        <w:sz w:val="32"/>
        <w:szCs w:val="32"/>
        <w:lang w:val="en-US" w:bidi="th-TH"/>
      </w:rPr>
      <w:t>2565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5564F8CF" w14:textId="77777777" w:rsidR="009353F5" w:rsidRPr="005D62A1" w:rsidRDefault="009353F5" w:rsidP="00A1539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4BCAF" w14:textId="77777777" w:rsidR="00452237" w:rsidRPr="005A1AF1" w:rsidRDefault="00452237" w:rsidP="0099475B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3427725F" w14:textId="77777777" w:rsidR="00452237" w:rsidRPr="003C763B" w:rsidRDefault="00452237" w:rsidP="009947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85B7675" w14:textId="4520D107" w:rsidR="00452237" w:rsidRDefault="00452237" w:rsidP="0099475B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 w:rsidR="003F6926" w:rsidRPr="003F6926">
      <w:rPr>
        <w:rFonts w:ascii="Angsana New" w:hAnsi="Angsana New" w:hint="cs"/>
        <w:sz w:val="32"/>
        <w:szCs w:val="32"/>
        <w:lang w:val="en-US" w:bidi="th-TH"/>
      </w:rPr>
      <w:t>3</w:t>
    </w:r>
    <w:r w:rsidR="003F6926" w:rsidRPr="003F6926"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มิถุนายน </w:t>
    </w:r>
    <w:r w:rsidR="003F6926" w:rsidRPr="003F6926">
      <w:rPr>
        <w:rFonts w:ascii="Angsana New" w:hAnsi="Angsana New"/>
        <w:sz w:val="32"/>
        <w:szCs w:val="32"/>
        <w:lang w:val="en-US" w:bidi="th-TH"/>
      </w:rPr>
      <w:t>2565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17DC5F71" w14:textId="77777777" w:rsidR="00452237" w:rsidRPr="008C6A03" w:rsidRDefault="00452237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60A55" w14:textId="77777777" w:rsidR="005E4962" w:rsidRDefault="005E496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48B00" w14:textId="77777777" w:rsidR="00600DB0" w:rsidRPr="005A1AF1" w:rsidRDefault="00600DB0" w:rsidP="00600DB0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74554428" w14:textId="77777777" w:rsidR="00600DB0" w:rsidRPr="003C763B" w:rsidRDefault="00600DB0" w:rsidP="00600D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624A57A" w14:textId="70F27609" w:rsidR="00600DB0" w:rsidRDefault="00600DB0" w:rsidP="00600DB0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 w:rsidR="003F6926" w:rsidRPr="003F6926">
      <w:rPr>
        <w:rFonts w:ascii="Angsana New" w:hAnsi="Angsana New" w:hint="cs"/>
        <w:sz w:val="32"/>
        <w:szCs w:val="32"/>
        <w:lang w:val="en-US" w:bidi="th-TH"/>
      </w:rPr>
      <w:t>3</w:t>
    </w:r>
    <w:r w:rsidR="003F6926" w:rsidRPr="003F6926"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มิถุนายน </w:t>
    </w:r>
    <w:r w:rsidR="003F6926" w:rsidRPr="003F6926">
      <w:rPr>
        <w:rFonts w:ascii="Angsana New" w:hAnsi="Angsana New"/>
        <w:sz w:val="32"/>
        <w:szCs w:val="32"/>
        <w:lang w:val="en-US" w:bidi="th-TH"/>
      </w:rPr>
      <w:t>2565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1BB130C9" w14:textId="77777777" w:rsidR="005E4962" w:rsidRPr="00DE6A98" w:rsidRDefault="005E4962" w:rsidP="00BE6579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C47B2" w14:textId="77777777" w:rsidR="005E4962" w:rsidRDefault="005E496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56DEB" w14:textId="77777777" w:rsidR="00600DB0" w:rsidRPr="005A1AF1" w:rsidRDefault="00600DB0" w:rsidP="00600DB0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14:paraId="4626C03D" w14:textId="77777777" w:rsidR="00600DB0" w:rsidRPr="003C763B" w:rsidRDefault="00600DB0" w:rsidP="00600D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7A9C557" w14:textId="491F1941" w:rsidR="00600DB0" w:rsidRDefault="00600DB0" w:rsidP="00600DB0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 w:rsidR="003F6926" w:rsidRPr="003F6926">
      <w:rPr>
        <w:rFonts w:ascii="Angsana New" w:hAnsi="Angsana New" w:hint="cs"/>
        <w:sz w:val="32"/>
        <w:szCs w:val="32"/>
        <w:lang w:val="en-US" w:bidi="th-TH"/>
      </w:rPr>
      <w:t>3</w:t>
    </w:r>
    <w:r w:rsidR="003F6926" w:rsidRPr="003F6926"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มิถุนายน </w:t>
    </w:r>
    <w:r w:rsidR="003F6926" w:rsidRPr="003F6926">
      <w:rPr>
        <w:rFonts w:ascii="Angsana New" w:hAnsi="Angsana New"/>
        <w:sz w:val="32"/>
        <w:szCs w:val="32"/>
        <w:lang w:val="en-US" w:bidi="th-TH"/>
      </w:rPr>
      <w:t>2565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14:paraId="231D5ACB" w14:textId="77777777" w:rsidR="005E4962" w:rsidRPr="00DE6A98" w:rsidRDefault="005E4962" w:rsidP="00BE6579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6802"/>
        </w:tabs>
        <w:ind w:left="680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98234ED"/>
    <w:multiLevelType w:val="multilevel"/>
    <w:tmpl w:val="7B283CE8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9B13A0"/>
    <w:multiLevelType w:val="hybridMultilevel"/>
    <w:tmpl w:val="8C9E087C"/>
    <w:lvl w:ilvl="0" w:tplc="877AF16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FD098C"/>
    <w:multiLevelType w:val="multilevel"/>
    <w:tmpl w:val="3C3E6AD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C1C0EB8"/>
    <w:multiLevelType w:val="hybridMultilevel"/>
    <w:tmpl w:val="124EC040"/>
    <w:lvl w:ilvl="0" w:tplc="03C050B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C4950AF"/>
    <w:multiLevelType w:val="hybridMultilevel"/>
    <w:tmpl w:val="BD641744"/>
    <w:lvl w:ilvl="0" w:tplc="96BA0596">
      <w:start w:val="1"/>
      <w:numFmt w:val="decimal"/>
      <w:lvlText w:val="%1)"/>
      <w:lvlJc w:val="left"/>
      <w:pPr>
        <w:ind w:left="12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7677D1"/>
    <w:multiLevelType w:val="hybridMultilevel"/>
    <w:tmpl w:val="AD52BF0E"/>
    <w:lvl w:ilvl="0" w:tplc="7B6E8AD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4513"/>
        </w:tabs>
        <w:ind w:left="4513" w:hanging="283"/>
      </w:pPr>
    </w:lvl>
    <w:lvl w:ilvl="1">
      <w:start w:val="1"/>
      <w:numFmt w:val="decimal"/>
      <w:lvlText w:val="%1.%2"/>
      <w:lvlJc w:val="left"/>
      <w:pPr>
        <w:tabs>
          <w:tab w:val="num" w:pos="1400"/>
        </w:tabs>
        <w:ind w:left="1400" w:hanging="576"/>
      </w:pPr>
    </w:lvl>
    <w:lvl w:ilvl="2">
      <w:start w:val="1"/>
      <w:numFmt w:val="decimal"/>
      <w:lvlText w:val=".%1%2.%3"/>
      <w:lvlJc w:val="left"/>
      <w:pPr>
        <w:tabs>
          <w:tab w:val="num" w:pos="1544"/>
        </w:tabs>
        <w:ind w:left="1544" w:hanging="720"/>
      </w:pPr>
    </w:lvl>
    <w:lvl w:ilvl="3">
      <w:start w:val="1"/>
      <w:numFmt w:val="decimal"/>
      <w:lvlText w:val="%1.%2.%3.%4"/>
      <w:lvlJc w:val="left"/>
      <w:pPr>
        <w:tabs>
          <w:tab w:val="num" w:pos="1688"/>
        </w:tabs>
        <w:ind w:left="1688" w:hanging="864"/>
      </w:pPr>
    </w:lvl>
    <w:lvl w:ilvl="4">
      <w:start w:val="1"/>
      <w:numFmt w:val="decimal"/>
      <w:lvlText w:val="%1.%2.%3.%4.%5"/>
      <w:lvlJc w:val="left"/>
      <w:pPr>
        <w:tabs>
          <w:tab w:val="num" w:pos="1832"/>
        </w:tabs>
        <w:ind w:left="1832" w:hanging="1008"/>
      </w:p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197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20"/>
        </w:tabs>
        <w:ind w:left="212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264"/>
        </w:tabs>
        <w:ind w:left="226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08"/>
        </w:tabs>
        <w:ind w:left="2408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46893508"/>
    <w:multiLevelType w:val="hybridMultilevel"/>
    <w:tmpl w:val="7B283CE8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135D2E"/>
    <w:multiLevelType w:val="hybridMultilevel"/>
    <w:tmpl w:val="DE12018C"/>
    <w:lvl w:ilvl="0" w:tplc="917A5910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76C5405C"/>
    <w:multiLevelType w:val="hybridMultilevel"/>
    <w:tmpl w:val="2FF673A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227C5A42">
      <w:start w:val="1"/>
      <w:numFmt w:val="thaiLetters"/>
      <w:lvlText w:val="(%4)"/>
      <w:lvlJc w:val="left"/>
      <w:pPr>
        <w:ind w:left="3420" w:hanging="360"/>
      </w:pPr>
      <w:rPr>
        <w:rFonts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5"/>
  </w:num>
  <w:num w:numId="13">
    <w:abstractNumId w:val="25"/>
  </w:num>
  <w:num w:numId="14">
    <w:abstractNumId w:val="18"/>
  </w:num>
  <w:num w:numId="15">
    <w:abstractNumId w:val="20"/>
  </w:num>
  <w:num w:numId="16">
    <w:abstractNumId w:val="27"/>
  </w:num>
  <w:num w:numId="17">
    <w:abstractNumId w:val="12"/>
  </w:num>
  <w:num w:numId="18">
    <w:abstractNumId w:val="28"/>
  </w:num>
  <w:num w:numId="19">
    <w:abstractNumId w:val="17"/>
  </w:num>
  <w:num w:numId="20">
    <w:abstractNumId w:val="22"/>
  </w:num>
  <w:num w:numId="21">
    <w:abstractNumId w:val="29"/>
  </w:num>
  <w:num w:numId="22">
    <w:abstractNumId w:val="16"/>
  </w:num>
  <w:num w:numId="23">
    <w:abstractNumId w:val="14"/>
  </w:num>
  <w:num w:numId="24">
    <w:abstractNumId w:val="21"/>
  </w:num>
  <w:num w:numId="25">
    <w:abstractNumId w:val="26"/>
  </w:num>
  <w:num w:numId="26">
    <w:abstractNumId w:val="24"/>
  </w:num>
  <w:num w:numId="27">
    <w:abstractNumId w:val="13"/>
  </w:num>
  <w:num w:numId="28">
    <w:abstractNumId w:val="23"/>
  </w:num>
  <w:num w:numId="29">
    <w:abstractNumId w:val="10"/>
  </w:num>
  <w:num w:numId="30">
    <w:abstractNumId w:val="11"/>
  </w:num>
  <w:num w:numId="31">
    <w:abstractNumId w:val="18"/>
  </w:num>
  <w:num w:numId="32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601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7EA"/>
    <w:rsid w:val="000008E5"/>
    <w:rsid w:val="00000DA9"/>
    <w:rsid w:val="0000113A"/>
    <w:rsid w:val="000013E3"/>
    <w:rsid w:val="00001411"/>
    <w:rsid w:val="000014FF"/>
    <w:rsid w:val="0000155D"/>
    <w:rsid w:val="000018B1"/>
    <w:rsid w:val="00001A22"/>
    <w:rsid w:val="00001B9F"/>
    <w:rsid w:val="00001F9D"/>
    <w:rsid w:val="00001FEA"/>
    <w:rsid w:val="00002032"/>
    <w:rsid w:val="00002193"/>
    <w:rsid w:val="00002377"/>
    <w:rsid w:val="00002620"/>
    <w:rsid w:val="0000291C"/>
    <w:rsid w:val="00002B1F"/>
    <w:rsid w:val="00002E24"/>
    <w:rsid w:val="00002EB4"/>
    <w:rsid w:val="000036F9"/>
    <w:rsid w:val="00003975"/>
    <w:rsid w:val="00003A8F"/>
    <w:rsid w:val="00003D90"/>
    <w:rsid w:val="00003F05"/>
    <w:rsid w:val="00004681"/>
    <w:rsid w:val="00004C10"/>
    <w:rsid w:val="00005193"/>
    <w:rsid w:val="00005444"/>
    <w:rsid w:val="00005497"/>
    <w:rsid w:val="000056A3"/>
    <w:rsid w:val="00005CE3"/>
    <w:rsid w:val="00005EA5"/>
    <w:rsid w:val="0000651D"/>
    <w:rsid w:val="00006588"/>
    <w:rsid w:val="00006838"/>
    <w:rsid w:val="00006947"/>
    <w:rsid w:val="00006BA7"/>
    <w:rsid w:val="00006BFA"/>
    <w:rsid w:val="00006C60"/>
    <w:rsid w:val="00006E4F"/>
    <w:rsid w:val="00006F01"/>
    <w:rsid w:val="000070C9"/>
    <w:rsid w:val="0000721C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463"/>
    <w:rsid w:val="00010897"/>
    <w:rsid w:val="00010959"/>
    <w:rsid w:val="00010A3D"/>
    <w:rsid w:val="00010E30"/>
    <w:rsid w:val="00010FA3"/>
    <w:rsid w:val="000113CF"/>
    <w:rsid w:val="000114BE"/>
    <w:rsid w:val="000114E3"/>
    <w:rsid w:val="0001176F"/>
    <w:rsid w:val="00011C53"/>
    <w:rsid w:val="00011FE4"/>
    <w:rsid w:val="0001260E"/>
    <w:rsid w:val="000129E5"/>
    <w:rsid w:val="00012CE8"/>
    <w:rsid w:val="00012F16"/>
    <w:rsid w:val="00012F2C"/>
    <w:rsid w:val="00013278"/>
    <w:rsid w:val="000132ED"/>
    <w:rsid w:val="00013415"/>
    <w:rsid w:val="00013486"/>
    <w:rsid w:val="000134A8"/>
    <w:rsid w:val="00013792"/>
    <w:rsid w:val="00013AF1"/>
    <w:rsid w:val="00013B9E"/>
    <w:rsid w:val="00013D2E"/>
    <w:rsid w:val="0001445F"/>
    <w:rsid w:val="000146CB"/>
    <w:rsid w:val="00014733"/>
    <w:rsid w:val="00014813"/>
    <w:rsid w:val="00014BB5"/>
    <w:rsid w:val="00015022"/>
    <w:rsid w:val="000151DD"/>
    <w:rsid w:val="000152F6"/>
    <w:rsid w:val="0001574B"/>
    <w:rsid w:val="000157B7"/>
    <w:rsid w:val="0001587F"/>
    <w:rsid w:val="00015C25"/>
    <w:rsid w:val="00015DFA"/>
    <w:rsid w:val="00015E87"/>
    <w:rsid w:val="0001622C"/>
    <w:rsid w:val="000166AC"/>
    <w:rsid w:val="00016D82"/>
    <w:rsid w:val="00017361"/>
    <w:rsid w:val="00017399"/>
    <w:rsid w:val="00017418"/>
    <w:rsid w:val="000174CB"/>
    <w:rsid w:val="00017510"/>
    <w:rsid w:val="00017622"/>
    <w:rsid w:val="0001769A"/>
    <w:rsid w:val="000176D0"/>
    <w:rsid w:val="00017AED"/>
    <w:rsid w:val="00017F57"/>
    <w:rsid w:val="00020346"/>
    <w:rsid w:val="00020522"/>
    <w:rsid w:val="00020696"/>
    <w:rsid w:val="00020E6D"/>
    <w:rsid w:val="000210EB"/>
    <w:rsid w:val="0002140C"/>
    <w:rsid w:val="000214E7"/>
    <w:rsid w:val="000217DE"/>
    <w:rsid w:val="000218D9"/>
    <w:rsid w:val="000219FD"/>
    <w:rsid w:val="00022155"/>
    <w:rsid w:val="000224A4"/>
    <w:rsid w:val="00022645"/>
    <w:rsid w:val="000226BF"/>
    <w:rsid w:val="000228E5"/>
    <w:rsid w:val="0002294B"/>
    <w:rsid w:val="00022A1A"/>
    <w:rsid w:val="00022B99"/>
    <w:rsid w:val="00022CA1"/>
    <w:rsid w:val="000233A3"/>
    <w:rsid w:val="0002344F"/>
    <w:rsid w:val="000235ED"/>
    <w:rsid w:val="00023855"/>
    <w:rsid w:val="0002389C"/>
    <w:rsid w:val="00023970"/>
    <w:rsid w:val="000239AD"/>
    <w:rsid w:val="00023C68"/>
    <w:rsid w:val="00023D64"/>
    <w:rsid w:val="00023EAC"/>
    <w:rsid w:val="00023EC2"/>
    <w:rsid w:val="0002435A"/>
    <w:rsid w:val="00024610"/>
    <w:rsid w:val="000247AE"/>
    <w:rsid w:val="00024B77"/>
    <w:rsid w:val="00024FC3"/>
    <w:rsid w:val="0002506D"/>
    <w:rsid w:val="0002524D"/>
    <w:rsid w:val="0002525A"/>
    <w:rsid w:val="0002542E"/>
    <w:rsid w:val="000256B1"/>
    <w:rsid w:val="0002578B"/>
    <w:rsid w:val="0002579F"/>
    <w:rsid w:val="00025940"/>
    <w:rsid w:val="00025AFC"/>
    <w:rsid w:val="00025B5E"/>
    <w:rsid w:val="00025BD4"/>
    <w:rsid w:val="00025E9F"/>
    <w:rsid w:val="00026049"/>
    <w:rsid w:val="00026066"/>
    <w:rsid w:val="00026206"/>
    <w:rsid w:val="000262E0"/>
    <w:rsid w:val="000264D2"/>
    <w:rsid w:val="000264FA"/>
    <w:rsid w:val="0002694E"/>
    <w:rsid w:val="00026AC0"/>
    <w:rsid w:val="00026BA9"/>
    <w:rsid w:val="00026BEF"/>
    <w:rsid w:val="00026C38"/>
    <w:rsid w:val="0002728D"/>
    <w:rsid w:val="00027657"/>
    <w:rsid w:val="0002788B"/>
    <w:rsid w:val="000278E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8C"/>
    <w:rsid w:val="00030ABC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852"/>
    <w:rsid w:val="00032BA0"/>
    <w:rsid w:val="00032C93"/>
    <w:rsid w:val="00032F35"/>
    <w:rsid w:val="00032F93"/>
    <w:rsid w:val="000330D2"/>
    <w:rsid w:val="000335B5"/>
    <w:rsid w:val="0003392B"/>
    <w:rsid w:val="00033B45"/>
    <w:rsid w:val="00033C6D"/>
    <w:rsid w:val="00034195"/>
    <w:rsid w:val="00034776"/>
    <w:rsid w:val="000348A4"/>
    <w:rsid w:val="00034C7C"/>
    <w:rsid w:val="00034DE2"/>
    <w:rsid w:val="00034F14"/>
    <w:rsid w:val="00035052"/>
    <w:rsid w:val="000351F3"/>
    <w:rsid w:val="0003541D"/>
    <w:rsid w:val="000354ED"/>
    <w:rsid w:val="000357CA"/>
    <w:rsid w:val="00036023"/>
    <w:rsid w:val="00036399"/>
    <w:rsid w:val="00036AD0"/>
    <w:rsid w:val="00036C09"/>
    <w:rsid w:val="00036CBF"/>
    <w:rsid w:val="00036F9B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0B"/>
    <w:rsid w:val="00037B93"/>
    <w:rsid w:val="00037FFB"/>
    <w:rsid w:val="00040155"/>
    <w:rsid w:val="00040B06"/>
    <w:rsid w:val="00040B37"/>
    <w:rsid w:val="00040C52"/>
    <w:rsid w:val="00040D99"/>
    <w:rsid w:val="00040E96"/>
    <w:rsid w:val="00041068"/>
    <w:rsid w:val="00041431"/>
    <w:rsid w:val="0004180A"/>
    <w:rsid w:val="0004185A"/>
    <w:rsid w:val="000419E6"/>
    <w:rsid w:val="00041E6F"/>
    <w:rsid w:val="00041FFB"/>
    <w:rsid w:val="00042070"/>
    <w:rsid w:val="00042447"/>
    <w:rsid w:val="000425CB"/>
    <w:rsid w:val="0004262B"/>
    <w:rsid w:val="0004266B"/>
    <w:rsid w:val="00042863"/>
    <w:rsid w:val="00042A66"/>
    <w:rsid w:val="00042D8D"/>
    <w:rsid w:val="00043034"/>
    <w:rsid w:val="00043058"/>
    <w:rsid w:val="000430BF"/>
    <w:rsid w:val="000434FE"/>
    <w:rsid w:val="000436D1"/>
    <w:rsid w:val="000438E8"/>
    <w:rsid w:val="00043982"/>
    <w:rsid w:val="00043CB9"/>
    <w:rsid w:val="00044137"/>
    <w:rsid w:val="00044269"/>
    <w:rsid w:val="00044717"/>
    <w:rsid w:val="000447E8"/>
    <w:rsid w:val="00044817"/>
    <w:rsid w:val="000449F5"/>
    <w:rsid w:val="00044CBA"/>
    <w:rsid w:val="00044CF7"/>
    <w:rsid w:val="00044DD4"/>
    <w:rsid w:val="00044E59"/>
    <w:rsid w:val="00044EFD"/>
    <w:rsid w:val="00045091"/>
    <w:rsid w:val="00045178"/>
    <w:rsid w:val="00045556"/>
    <w:rsid w:val="0004595D"/>
    <w:rsid w:val="00045D22"/>
    <w:rsid w:val="00045D70"/>
    <w:rsid w:val="00045E3F"/>
    <w:rsid w:val="00045E68"/>
    <w:rsid w:val="00045ECF"/>
    <w:rsid w:val="000460B9"/>
    <w:rsid w:val="000462C5"/>
    <w:rsid w:val="00046354"/>
    <w:rsid w:val="000463B0"/>
    <w:rsid w:val="000467C8"/>
    <w:rsid w:val="00046D85"/>
    <w:rsid w:val="00046E6B"/>
    <w:rsid w:val="000471B3"/>
    <w:rsid w:val="000476F2"/>
    <w:rsid w:val="000477E5"/>
    <w:rsid w:val="00047A56"/>
    <w:rsid w:val="00047A85"/>
    <w:rsid w:val="00047DCD"/>
    <w:rsid w:val="00047F60"/>
    <w:rsid w:val="00050061"/>
    <w:rsid w:val="0005023C"/>
    <w:rsid w:val="00050592"/>
    <w:rsid w:val="000506FC"/>
    <w:rsid w:val="0005116D"/>
    <w:rsid w:val="0005123E"/>
    <w:rsid w:val="00051434"/>
    <w:rsid w:val="000518DA"/>
    <w:rsid w:val="00051920"/>
    <w:rsid w:val="0005196C"/>
    <w:rsid w:val="00051994"/>
    <w:rsid w:val="00051BDE"/>
    <w:rsid w:val="00052267"/>
    <w:rsid w:val="00052547"/>
    <w:rsid w:val="0005284C"/>
    <w:rsid w:val="00052E75"/>
    <w:rsid w:val="00053079"/>
    <w:rsid w:val="0005349C"/>
    <w:rsid w:val="000534BE"/>
    <w:rsid w:val="000537FD"/>
    <w:rsid w:val="00053938"/>
    <w:rsid w:val="00053D9E"/>
    <w:rsid w:val="00054418"/>
    <w:rsid w:val="0005457E"/>
    <w:rsid w:val="00054691"/>
    <w:rsid w:val="00054706"/>
    <w:rsid w:val="00054896"/>
    <w:rsid w:val="00054B6D"/>
    <w:rsid w:val="00054C08"/>
    <w:rsid w:val="00054CF1"/>
    <w:rsid w:val="00054D73"/>
    <w:rsid w:val="000554B1"/>
    <w:rsid w:val="0005553D"/>
    <w:rsid w:val="00055887"/>
    <w:rsid w:val="00055A44"/>
    <w:rsid w:val="00055B58"/>
    <w:rsid w:val="00055EBA"/>
    <w:rsid w:val="000560BA"/>
    <w:rsid w:val="0005610D"/>
    <w:rsid w:val="00056831"/>
    <w:rsid w:val="00056FF4"/>
    <w:rsid w:val="00057179"/>
    <w:rsid w:val="0005724C"/>
    <w:rsid w:val="000572B9"/>
    <w:rsid w:val="0005746E"/>
    <w:rsid w:val="000575A5"/>
    <w:rsid w:val="00057604"/>
    <w:rsid w:val="0005760A"/>
    <w:rsid w:val="00057A37"/>
    <w:rsid w:val="00057C25"/>
    <w:rsid w:val="00057C88"/>
    <w:rsid w:val="0006009D"/>
    <w:rsid w:val="000600D5"/>
    <w:rsid w:val="000606AF"/>
    <w:rsid w:val="00061355"/>
    <w:rsid w:val="0006158D"/>
    <w:rsid w:val="000618CA"/>
    <w:rsid w:val="00061C21"/>
    <w:rsid w:val="00061E63"/>
    <w:rsid w:val="00061FA9"/>
    <w:rsid w:val="000621FA"/>
    <w:rsid w:val="000621FD"/>
    <w:rsid w:val="00062202"/>
    <w:rsid w:val="000623E4"/>
    <w:rsid w:val="00062455"/>
    <w:rsid w:val="00062481"/>
    <w:rsid w:val="000624ED"/>
    <w:rsid w:val="00062527"/>
    <w:rsid w:val="000625A0"/>
    <w:rsid w:val="00062ADC"/>
    <w:rsid w:val="00062B9A"/>
    <w:rsid w:val="00062F23"/>
    <w:rsid w:val="0006335F"/>
    <w:rsid w:val="0006367C"/>
    <w:rsid w:val="000637A9"/>
    <w:rsid w:val="00063890"/>
    <w:rsid w:val="00063BD8"/>
    <w:rsid w:val="00063FF4"/>
    <w:rsid w:val="000641C0"/>
    <w:rsid w:val="0006435E"/>
    <w:rsid w:val="0006448C"/>
    <w:rsid w:val="00064632"/>
    <w:rsid w:val="00064A31"/>
    <w:rsid w:val="00064F19"/>
    <w:rsid w:val="0006525E"/>
    <w:rsid w:val="000652DA"/>
    <w:rsid w:val="00065508"/>
    <w:rsid w:val="00065852"/>
    <w:rsid w:val="0006597E"/>
    <w:rsid w:val="00065CF3"/>
    <w:rsid w:val="00065D59"/>
    <w:rsid w:val="00065F11"/>
    <w:rsid w:val="00065F6A"/>
    <w:rsid w:val="00065FAD"/>
    <w:rsid w:val="00066560"/>
    <w:rsid w:val="000667DD"/>
    <w:rsid w:val="00066FC3"/>
    <w:rsid w:val="000670F6"/>
    <w:rsid w:val="00067942"/>
    <w:rsid w:val="00067D8E"/>
    <w:rsid w:val="00067F1A"/>
    <w:rsid w:val="00067F25"/>
    <w:rsid w:val="000702C9"/>
    <w:rsid w:val="000703DB"/>
    <w:rsid w:val="000708C1"/>
    <w:rsid w:val="00070928"/>
    <w:rsid w:val="000714B8"/>
    <w:rsid w:val="00071553"/>
    <w:rsid w:val="00071775"/>
    <w:rsid w:val="000718DA"/>
    <w:rsid w:val="00071904"/>
    <w:rsid w:val="0007199D"/>
    <w:rsid w:val="00071A80"/>
    <w:rsid w:val="00071E21"/>
    <w:rsid w:val="00072187"/>
    <w:rsid w:val="00072261"/>
    <w:rsid w:val="000726C1"/>
    <w:rsid w:val="00072C16"/>
    <w:rsid w:val="00072D74"/>
    <w:rsid w:val="00072D9D"/>
    <w:rsid w:val="00072E15"/>
    <w:rsid w:val="00072FDB"/>
    <w:rsid w:val="000731F0"/>
    <w:rsid w:val="000736F8"/>
    <w:rsid w:val="0007395D"/>
    <w:rsid w:val="00073A0F"/>
    <w:rsid w:val="00073D91"/>
    <w:rsid w:val="00073FE1"/>
    <w:rsid w:val="00074247"/>
    <w:rsid w:val="0007432E"/>
    <w:rsid w:val="000745B6"/>
    <w:rsid w:val="000746A1"/>
    <w:rsid w:val="00074BDE"/>
    <w:rsid w:val="00074C0D"/>
    <w:rsid w:val="00074DC3"/>
    <w:rsid w:val="00074E97"/>
    <w:rsid w:val="00075034"/>
    <w:rsid w:val="00075523"/>
    <w:rsid w:val="00075A75"/>
    <w:rsid w:val="000761A3"/>
    <w:rsid w:val="000769EC"/>
    <w:rsid w:val="00076A80"/>
    <w:rsid w:val="00076B9B"/>
    <w:rsid w:val="00076F29"/>
    <w:rsid w:val="00077132"/>
    <w:rsid w:val="000772B6"/>
    <w:rsid w:val="000772D4"/>
    <w:rsid w:val="0007776A"/>
    <w:rsid w:val="00077B8E"/>
    <w:rsid w:val="00077E51"/>
    <w:rsid w:val="00077FB5"/>
    <w:rsid w:val="000802E6"/>
    <w:rsid w:val="0008040B"/>
    <w:rsid w:val="00080420"/>
    <w:rsid w:val="000804E9"/>
    <w:rsid w:val="00080754"/>
    <w:rsid w:val="000807D0"/>
    <w:rsid w:val="00080C75"/>
    <w:rsid w:val="00080E88"/>
    <w:rsid w:val="00080F30"/>
    <w:rsid w:val="00081212"/>
    <w:rsid w:val="00081213"/>
    <w:rsid w:val="000812BB"/>
    <w:rsid w:val="000817D7"/>
    <w:rsid w:val="00081898"/>
    <w:rsid w:val="00081BBB"/>
    <w:rsid w:val="00081FF2"/>
    <w:rsid w:val="0008241A"/>
    <w:rsid w:val="00082797"/>
    <w:rsid w:val="000827F1"/>
    <w:rsid w:val="00082D5D"/>
    <w:rsid w:val="00082E28"/>
    <w:rsid w:val="00082E2A"/>
    <w:rsid w:val="00082FBE"/>
    <w:rsid w:val="00083049"/>
    <w:rsid w:val="00083489"/>
    <w:rsid w:val="00083532"/>
    <w:rsid w:val="0008356C"/>
    <w:rsid w:val="000839B3"/>
    <w:rsid w:val="00083B42"/>
    <w:rsid w:val="00083B65"/>
    <w:rsid w:val="0008412A"/>
    <w:rsid w:val="00084434"/>
    <w:rsid w:val="0008485E"/>
    <w:rsid w:val="0008492A"/>
    <w:rsid w:val="00084A7D"/>
    <w:rsid w:val="00084D0B"/>
    <w:rsid w:val="00084ED8"/>
    <w:rsid w:val="000853C5"/>
    <w:rsid w:val="00085A22"/>
    <w:rsid w:val="00085AEC"/>
    <w:rsid w:val="00085E61"/>
    <w:rsid w:val="00086678"/>
    <w:rsid w:val="0008675B"/>
    <w:rsid w:val="00086792"/>
    <w:rsid w:val="00086840"/>
    <w:rsid w:val="00086A77"/>
    <w:rsid w:val="00086BA2"/>
    <w:rsid w:val="00086D37"/>
    <w:rsid w:val="00086D91"/>
    <w:rsid w:val="00086E8C"/>
    <w:rsid w:val="000870D6"/>
    <w:rsid w:val="0008760C"/>
    <w:rsid w:val="00087B8A"/>
    <w:rsid w:val="000901F2"/>
    <w:rsid w:val="000904CB"/>
    <w:rsid w:val="00090673"/>
    <w:rsid w:val="0009077F"/>
    <w:rsid w:val="0009079D"/>
    <w:rsid w:val="00090916"/>
    <w:rsid w:val="000909FC"/>
    <w:rsid w:val="00090BE9"/>
    <w:rsid w:val="00090E93"/>
    <w:rsid w:val="000912CF"/>
    <w:rsid w:val="0009137F"/>
    <w:rsid w:val="0009140D"/>
    <w:rsid w:val="00091495"/>
    <w:rsid w:val="00091591"/>
    <w:rsid w:val="00091751"/>
    <w:rsid w:val="00091879"/>
    <w:rsid w:val="000919FC"/>
    <w:rsid w:val="00091CDC"/>
    <w:rsid w:val="00091E15"/>
    <w:rsid w:val="0009260C"/>
    <w:rsid w:val="0009267B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DD"/>
    <w:rsid w:val="00094FD8"/>
    <w:rsid w:val="00095354"/>
    <w:rsid w:val="00095444"/>
    <w:rsid w:val="00095510"/>
    <w:rsid w:val="0009569B"/>
    <w:rsid w:val="00095724"/>
    <w:rsid w:val="000957F9"/>
    <w:rsid w:val="00095C90"/>
    <w:rsid w:val="00095CD4"/>
    <w:rsid w:val="00096015"/>
    <w:rsid w:val="00096028"/>
    <w:rsid w:val="00096348"/>
    <w:rsid w:val="000967BD"/>
    <w:rsid w:val="000968BA"/>
    <w:rsid w:val="00096A47"/>
    <w:rsid w:val="00096A5E"/>
    <w:rsid w:val="00097236"/>
    <w:rsid w:val="0009734D"/>
    <w:rsid w:val="00097413"/>
    <w:rsid w:val="000975C9"/>
    <w:rsid w:val="000976FF"/>
    <w:rsid w:val="000979F9"/>
    <w:rsid w:val="00097B31"/>
    <w:rsid w:val="00097CFD"/>
    <w:rsid w:val="00097E01"/>
    <w:rsid w:val="000A010E"/>
    <w:rsid w:val="000A04EB"/>
    <w:rsid w:val="000A06B0"/>
    <w:rsid w:val="000A0862"/>
    <w:rsid w:val="000A0A6D"/>
    <w:rsid w:val="000A0D33"/>
    <w:rsid w:val="000A0D40"/>
    <w:rsid w:val="000A0F24"/>
    <w:rsid w:val="000A0F4D"/>
    <w:rsid w:val="000A100B"/>
    <w:rsid w:val="000A117F"/>
    <w:rsid w:val="000A15D0"/>
    <w:rsid w:val="000A15E9"/>
    <w:rsid w:val="000A18A1"/>
    <w:rsid w:val="000A19F3"/>
    <w:rsid w:val="000A1A7E"/>
    <w:rsid w:val="000A1BA6"/>
    <w:rsid w:val="000A1C49"/>
    <w:rsid w:val="000A1E68"/>
    <w:rsid w:val="000A2141"/>
    <w:rsid w:val="000A2224"/>
    <w:rsid w:val="000A2516"/>
    <w:rsid w:val="000A258B"/>
    <w:rsid w:val="000A2637"/>
    <w:rsid w:val="000A2A21"/>
    <w:rsid w:val="000A2E69"/>
    <w:rsid w:val="000A3065"/>
    <w:rsid w:val="000A3104"/>
    <w:rsid w:val="000A31D7"/>
    <w:rsid w:val="000A3407"/>
    <w:rsid w:val="000A34BB"/>
    <w:rsid w:val="000A3606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5FE"/>
    <w:rsid w:val="000A4668"/>
    <w:rsid w:val="000A47A5"/>
    <w:rsid w:val="000A4A91"/>
    <w:rsid w:val="000A4C67"/>
    <w:rsid w:val="000A4EA1"/>
    <w:rsid w:val="000A527F"/>
    <w:rsid w:val="000A5409"/>
    <w:rsid w:val="000A55BB"/>
    <w:rsid w:val="000A574D"/>
    <w:rsid w:val="000A599A"/>
    <w:rsid w:val="000A5A2B"/>
    <w:rsid w:val="000A5C7B"/>
    <w:rsid w:val="000A5C8C"/>
    <w:rsid w:val="000A5D30"/>
    <w:rsid w:val="000A6270"/>
    <w:rsid w:val="000A665A"/>
    <w:rsid w:val="000A6913"/>
    <w:rsid w:val="000A6E37"/>
    <w:rsid w:val="000A6F53"/>
    <w:rsid w:val="000A711B"/>
    <w:rsid w:val="000A726E"/>
    <w:rsid w:val="000A727E"/>
    <w:rsid w:val="000A7961"/>
    <w:rsid w:val="000A7B19"/>
    <w:rsid w:val="000A7C7D"/>
    <w:rsid w:val="000A7D6E"/>
    <w:rsid w:val="000A7E5A"/>
    <w:rsid w:val="000A7EB7"/>
    <w:rsid w:val="000A7F7A"/>
    <w:rsid w:val="000A7F7F"/>
    <w:rsid w:val="000B0666"/>
    <w:rsid w:val="000B0706"/>
    <w:rsid w:val="000B09DF"/>
    <w:rsid w:val="000B0B6E"/>
    <w:rsid w:val="000B10E5"/>
    <w:rsid w:val="000B1463"/>
    <w:rsid w:val="000B171F"/>
    <w:rsid w:val="000B177F"/>
    <w:rsid w:val="000B1BC3"/>
    <w:rsid w:val="000B1C92"/>
    <w:rsid w:val="000B2066"/>
    <w:rsid w:val="000B2227"/>
    <w:rsid w:val="000B2261"/>
    <w:rsid w:val="000B2444"/>
    <w:rsid w:val="000B2982"/>
    <w:rsid w:val="000B2A77"/>
    <w:rsid w:val="000B30AE"/>
    <w:rsid w:val="000B3641"/>
    <w:rsid w:val="000B3770"/>
    <w:rsid w:val="000B37AB"/>
    <w:rsid w:val="000B393A"/>
    <w:rsid w:val="000B4141"/>
    <w:rsid w:val="000B467B"/>
    <w:rsid w:val="000B4821"/>
    <w:rsid w:val="000B49DA"/>
    <w:rsid w:val="000B4BA7"/>
    <w:rsid w:val="000B52F7"/>
    <w:rsid w:val="000B53DE"/>
    <w:rsid w:val="000B57F1"/>
    <w:rsid w:val="000B5955"/>
    <w:rsid w:val="000B5A72"/>
    <w:rsid w:val="000B5B72"/>
    <w:rsid w:val="000B5BEC"/>
    <w:rsid w:val="000B5D80"/>
    <w:rsid w:val="000B5F86"/>
    <w:rsid w:val="000B64BB"/>
    <w:rsid w:val="000B6593"/>
    <w:rsid w:val="000B68B2"/>
    <w:rsid w:val="000B6B51"/>
    <w:rsid w:val="000B6E36"/>
    <w:rsid w:val="000B771B"/>
    <w:rsid w:val="000B789C"/>
    <w:rsid w:val="000B78AA"/>
    <w:rsid w:val="000C005E"/>
    <w:rsid w:val="000C024F"/>
    <w:rsid w:val="000C04C5"/>
    <w:rsid w:val="000C0578"/>
    <w:rsid w:val="000C09B2"/>
    <w:rsid w:val="000C0B99"/>
    <w:rsid w:val="000C0EFF"/>
    <w:rsid w:val="000C1228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6CB"/>
    <w:rsid w:val="000C2A19"/>
    <w:rsid w:val="000C3329"/>
    <w:rsid w:val="000C3494"/>
    <w:rsid w:val="000C39B3"/>
    <w:rsid w:val="000C3AD4"/>
    <w:rsid w:val="000C3BA8"/>
    <w:rsid w:val="000C4240"/>
    <w:rsid w:val="000C4506"/>
    <w:rsid w:val="000C464C"/>
    <w:rsid w:val="000C46BB"/>
    <w:rsid w:val="000C4B27"/>
    <w:rsid w:val="000C4BB0"/>
    <w:rsid w:val="000C4C30"/>
    <w:rsid w:val="000C4C93"/>
    <w:rsid w:val="000C55AB"/>
    <w:rsid w:val="000C57EE"/>
    <w:rsid w:val="000C5986"/>
    <w:rsid w:val="000C5E24"/>
    <w:rsid w:val="000C5EF3"/>
    <w:rsid w:val="000C5EFD"/>
    <w:rsid w:val="000C61BC"/>
    <w:rsid w:val="000C61D7"/>
    <w:rsid w:val="000C64C2"/>
    <w:rsid w:val="000C64C9"/>
    <w:rsid w:val="000C65C6"/>
    <w:rsid w:val="000C68E2"/>
    <w:rsid w:val="000C6CD7"/>
    <w:rsid w:val="000C6DE9"/>
    <w:rsid w:val="000C6E70"/>
    <w:rsid w:val="000C6F6E"/>
    <w:rsid w:val="000C6FE9"/>
    <w:rsid w:val="000C7056"/>
    <w:rsid w:val="000C739F"/>
    <w:rsid w:val="000C741C"/>
    <w:rsid w:val="000C77EB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512"/>
    <w:rsid w:val="000D052A"/>
    <w:rsid w:val="000D05C6"/>
    <w:rsid w:val="000D075B"/>
    <w:rsid w:val="000D0A81"/>
    <w:rsid w:val="000D0B19"/>
    <w:rsid w:val="000D0B6F"/>
    <w:rsid w:val="000D0DA2"/>
    <w:rsid w:val="000D198F"/>
    <w:rsid w:val="000D1C3D"/>
    <w:rsid w:val="000D1C4D"/>
    <w:rsid w:val="000D1CCF"/>
    <w:rsid w:val="000D2162"/>
    <w:rsid w:val="000D2462"/>
    <w:rsid w:val="000D26EA"/>
    <w:rsid w:val="000D27CB"/>
    <w:rsid w:val="000D27D4"/>
    <w:rsid w:val="000D2A07"/>
    <w:rsid w:val="000D2AE9"/>
    <w:rsid w:val="000D2BA6"/>
    <w:rsid w:val="000D2CD8"/>
    <w:rsid w:val="000D2E24"/>
    <w:rsid w:val="000D2E4F"/>
    <w:rsid w:val="000D2FC6"/>
    <w:rsid w:val="000D303F"/>
    <w:rsid w:val="000D31DE"/>
    <w:rsid w:val="000D3240"/>
    <w:rsid w:val="000D3312"/>
    <w:rsid w:val="000D33D9"/>
    <w:rsid w:val="000D340E"/>
    <w:rsid w:val="000D36FB"/>
    <w:rsid w:val="000D3919"/>
    <w:rsid w:val="000D3CE6"/>
    <w:rsid w:val="000D4019"/>
    <w:rsid w:val="000D4190"/>
    <w:rsid w:val="000D4320"/>
    <w:rsid w:val="000D43C2"/>
    <w:rsid w:val="000D48A0"/>
    <w:rsid w:val="000D48D6"/>
    <w:rsid w:val="000D4B9B"/>
    <w:rsid w:val="000D4EAE"/>
    <w:rsid w:val="000D51B1"/>
    <w:rsid w:val="000D561E"/>
    <w:rsid w:val="000D5722"/>
    <w:rsid w:val="000D580D"/>
    <w:rsid w:val="000D5AC3"/>
    <w:rsid w:val="000D5ADB"/>
    <w:rsid w:val="000D5BD5"/>
    <w:rsid w:val="000D5D2D"/>
    <w:rsid w:val="000D5D3E"/>
    <w:rsid w:val="000D5E47"/>
    <w:rsid w:val="000D5FDD"/>
    <w:rsid w:val="000D62BC"/>
    <w:rsid w:val="000D62FF"/>
    <w:rsid w:val="000D6311"/>
    <w:rsid w:val="000D65F2"/>
    <w:rsid w:val="000D68FE"/>
    <w:rsid w:val="000D699F"/>
    <w:rsid w:val="000D6ABB"/>
    <w:rsid w:val="000D6F7D"/>
    <w:rsid w:val="000D769C"/>
    <w:rsid w:val="000D7BFE"/>
    <w:rsid w:val="000D7C4F"/>
    <w:rsid w:val="000D7C80"/>
    <w:rsid w:val="000D7CA9"/>
    <w:rsid w:val="000D7D09"/>
    <w:rsid w:val="000D7D5D"/>
    <w:rsid w:val="000D7FD2"/>
    <w:rsid w:val="000E00E0"/>
    <w:rsid w:val="000E03AA"/>
    <w:rsid w:val="000E03F3"/>
    <w:rsid w:val="000E0555"/>
    <w:rsid w:val="000E0807"/>
    <w:rsid w:val="000E131E"/>
    <w:rsid w:val="000E1C70"/>
    <w:rsid w:val="000E1D30"/>
    <w:rsid w:val="000E1E18"/>
    <w:rsid w:val="000E26EE"/>
    <w:rsid w:val="000E2B23"/>
    <w:rsid w:val="000E2E17"/>
    <w:rsid w:val="000E30A7"/>
    <w:rsid w:val="000E36D4"/>
    <w:rsid w:val="000E389D"/>
    <w:rsid w:val="000E402C"/>
    <w:rsid w:val="000E4058"/>
    <w:rsid w:val="000E4103"/>
    <w:rsid w:val="000E4137"/>
    <w:rsid w:val="000E415C"/>
    <w:rsid w:val="000E432E"/>
    <w:rsid w:val="000E4512"/>
    <w:rsid w:val="000E48CD"/>
    <w:rsid w:val="000E4DBE"/>
    <w:rsid w:val="000E4E0B"/>
    <w:rsid w:val="000E5648"/>
    <w:rsid w:val="000E5942"/>
    <w:rsid w:val="000E6337"/>
    <w:rsid w:val="000E66A9"/>
    <w:rsid w:val="000E671D"/>
    <w:rsid w:val="000E6862"/>
    <w:rsid w:val="000E6F12"/>
    <w:rsid w:val="000E7219"/>
    <w:rsid w:val="000E7420"/>
    <w:rsid w:val="000E77D9"/>
    <w:rsid w:val="000E795B"/>
    <w:rsid w:val="000E7AD9"/>
    <w:rsid w:val="000E7B40"/>
    <w:rsid w:val="000E7BF5"/>
    <w:rsid w:val="000E7D89"/>
    <w:rsid w:val="000F0021"/>
    <w:rsid w:val="000F053D"/>
    <w:rsid w:val="000F06C7"/>
    <w:rsid w:val="000F08C2"/>
    <w:rsid w:val="000F090A"/>
    <w:rsid w:val="000F0B44"/>
    <w:rsid w:val="000F0CA8"/>
    <w:rsid w:val="000F1208"/>
    <w:rsid w:val="000F12BE"/>
    <w:rsid w:val="000F1766"/>
    <w:rsid w:val="000F1A4E"/>
    <w:rsid w:val="000F1C3E"/>
    <w:rsid w:val="000F1F5D"/>
    <w:rsid w:val="000F2543"/>
    <w:rsid w:val="000F25CD"/>
    <w:rsid w:val="000F26DD"/>
    <w:rsid w:val="000F2E48"/>
    <w:rsid w:val="000F2EC5"/>
    <w:rsid w:val="000F2F2E"/>
    <w:rsid w:val="000F3200"/>
    <w:rsid w:val="000F327B"/>
    <w:rsid w:val="000F35CB"/>
    <w:rsid w:val="000F35F1"/>
    <w:rsid w:val="000F361F"/>
    <w:rsid w:val="000F37CA"/>
    <w:rsid w:val="000F37E2"/>
    <w:rsid w:val="000F3838"/>
    <w:rsid w:val="000F3E09"/>
    <w:rsid w:val="000F4174"/>
    <w:rsid w:val="000F4638"/>
    <w:rsid w:val="000F4ED4"/>
    <w:rsid w:val="000F503D"/>
    <w:rsid w:val="000F5155"/>
    <w:rsid w:val="000F522B"/>
    <w:rsid w:val="000F5D4C"/>
    <w:rsid w:val="000F5E2D"/>
    <w:rsid w:val="000F6370"/>
    <w:rsid w:val="000F63E9"/>
    <w:rsid w:val="000F644E"/>
    <w:rsid w:val="000F6616"/>
    <w:rsid w:val="000F6776"/>
    <w:rsid w:val="000F680B"/>
    <w:rsid w:val="000F6AD8"/>
    <w:rsid w:val="000F6B3C"/>
    <w:rsid w:val="000F6FAE"/>
    <w:rsid w:val="000F75D4"/>
    <w:rsid w:val="000F7F4A"/>
    <w:rsid w:val="000F7FEB"/>
    <w:rsid w:val="00100100"/>
    <w:rsid w:val="001004BD"/>
    <w:rsid w:val="00100621"/>
    <w:rsid w:val="00100804"/>
    <w:rsid w:val="00100866"/>
    <w:rsid w:val="00100A72"/>
    <w:rsid w:val="00100AE9"/>
    <w:rsid w:val="0010123D"/>
    <w:rsid w:val="00101258"/>
    <w:rsid w:val="0010140E"/>
    <w:rsid w:val="00101511"/>
    <w:rsid w:val="00101513"/>
    <w:rsid w:val="0010160B"/>
    <w:rsid w:val="0010161B"/>
    <w:rsid w:val="00101739"/>
    <w:rsid w:val="00101951"/>
    <w:rsid w:val="00101B4E"/>
    <w:rsid w:val="00101DB0"/>
    <w:rsid w:val="0010204A"/>
    <w:rsid w:val="001020B5"/>
    <w:rsid w:val="001021DB"/>
    <w:rsid w:val="00102274"/>
    <w:rsid w:val="0010280E"/>
    <w:rsid w:val="00102B16"/>
    <w:rsid w:val="00102FA2"/>
    <w:rsid w:val="00103548"/>
    <w:rsid w:val="00103C3B"/>
    <w:rsid w:val="00103D0D"/>
    <w:rsid w:val="00103D1B"/>
    <w:rsid w:val="00103D70"/>
    <w:rsid w:val="00103DB7"/>
    <w:rsid w:val="0010412B"/>
    <w:rsid w:val="0010445E"/>
    <w:rsid w:val="00104D62"/>
    <w:rsid w:val="00104E62"/>
    <w:rsid w:val="00104FD4"/>
    <w:rsid w:val="0010530C"/>
    <w:rsid w:val="0010531C"/>
    <w:rsid w:val="001054F2"/>
    <w:rsid w:val="00105653"/>
    <w:rsid w:val="001056B4"/>
    <w:rsid w:val="00105705"/>
    <w:rsid w:val="001058DE"/>
    <w:rsid w:val="00105BB0"/>
    <w:rsid w:val="001063EC"/>
    <w:rsid w:val="00106C37"/>
    <w:rsid w:val="00106F3E"/>
    <w:rsid w:val="00107286"/>
    <w:rsid w:val="00107300"/>
    <w:rsid w:val="001073FD"/>
    <w:rsid w:val="0010741E"/>
    <w:rsid w:val="001075BD"/>
    <w:rsid w:val="001076A0"/>
    <w:rsid w:val="00107774"/>
    <w:rsid w:val="00107AEB"/>
    <w:rsid w:val="00107EF3"/>
    <w:rsid w:val="00107FC8"/>
    <w:rsid w:val="001102E4"/>
    <w:rsid w:val="00110357"/>
    <w:rsid w:val="0011042C"/>
    <w:rsid w:val="00110577"/>
    <w:rsid w:val="001105AB"/>
    <w:rsid w:val="0011060F"/>
    <w:rsid w:val="00110658"/>
    <w:rsid w:val="00110868"/>
    <w:rsid w:val="00110C7F"/>
    <w:rsid w:val="00110CE7"/>
    <w:rsid w:val="00110D42"/>
    <w:rsid w:val="00111159"/>
    <w:rsid w:val="0011143C"/>
    <w:rsid w:val="001114B4"/>
    <w:rsid w:val="00111532"/>
    <w:rsid w:val="0011156B"/>
    <w:rsid w:val="001117F0"/>
    <w:rsid w:val="001118F6"/>
    <w:rsid w:val="00111C4C"/>
    <w:rsid w:val="00111CA6"/>
    <w:rsid w:val="00111E93"/>
    <w:rsid w:val="00111F82"/>
    <w:rsid w:val="001123C4"/>
    <w:rsid w:val="00112751"/>
    <w:rsid w:val="00112A0D"/>
    <w:rsid w:val="00112A49"/>
    <w:rsid w:val="00112B86"/>
    <w:rsid w:val="00112F7F"/>
    <w:rsid w:val="001131F1"/>
    <w:rsid w:val="001136D5"/>
    <w:rsid w:val="00113CFD"/>
    <w:rsid w:val="00113F4B"/>
    <w:rsid w:val="00114071"/>
    <w:rsid w:val="0011445A"/>
    <w:rsid w:val="0011447D"/>
    <w:rsid w:val="00114885"/>
    <w:rsid w:val="00114C93"/>
    <w:rsid w:val="00114CF3"/>
    <w:rsid w:val="00115384"/>
    <w:rsid w:val="00115990"/>
    <w:rsid w:val="00115A91"/>
    <w:rsid w:val="00115D8E"/>
    <w:rsid w:val="001166D1"/>
    <w:rsid w:val="00116788"/>
    <w:rsid w:val="00116838"/>
    <w:rsid w:val="00116A17"/>
    <w:rsid w:val="00116AF0"/>
    <w:rsid w:val="00116BFD"/>
    <w:rsid w:val="00116FDC"/>
    <w:rsid w:val="001171F4"/>
    <w:rsid w:val="00117213"/>
    <w:rsid w:val="00117290"/>
    <w:rsid w:val="001173F4"/>
    <w:rsid w:val="001174EA"/>
    <w:rsid w:val="001175AF"/>
    <w:rsid w:val="00117716"/>
    <w:rsid w:val="00117776"/>
    <w:rsid w:val="00117797"/>
    <w:rsid w:val="001177A4"/>
    <w:rsid w:val="00117842"/>
    <w:rsid w:val="001178ED"/>
    <w:rsid w:val="00117D98"/>
    <w:rsid w:val="00117DF1"/>
    <w:rsid w:val="00117E91"/>
    <w:rsid w:val="00120083"/>
    <w:rsid w:val="001203DF"/>
    <w:rsid w:val="00120434"/>
    <w:rsid w:val="0012055D"/>
    <w:rsid w:val="00120ABB"/>
    <w:rsid w:val="00120CF4"/>
    <w:rsid w:val="00120FF3"/>
    <w:rsid w:val="0012107D"/>
    <w:rsid w:val="001215E4"/>
    <w:rsid w:val="001217BA"/>
    <w:rsid w:val="00121B07"/>
    <w:rsid w:val="00121D40"/>
    <w:rsid w:val="001220A8"/>
    <w:rsid w:val="001221E7"/>
    <w:rsid w:val="001229B2"/>
    <w:rsid w:val="00122B18"/>
    <w:rsid w:val="00122C0A"/>
    <w:rsid w:val="0012315E"/>
    <w:rsid w:val="00123264"/>
    <w:rsid w:val="00123577"/>
    <w:rsid w:val="00123728"/>
    <w:rsid w:val="00123798"/>
    <w:rsid w:val="00123B93"/>
    <w:rsid w:val="00123D62"/>
    <w:rsid w:val="00123E86"/>
    <w:rsid w:val="00123F38"/>
    <w:rsid w:val="001244D4"/>
    <w:rsid w:val="00124517"/>
    <w:rsid w:val="0012459F"/>
    <w:rsid w:val="001249FE"/>
    <w:rsid w:val="00124E81"/>
    <w:rsid w:val="00125074"/>
    <w:rsid w:val="00125355"/>
    <w:rsid w:val="001254D9"/>
    <w:rsid w:val="00125B9F"/>
    <w:rsid w:val="00125BA5"/>
    <w:rsid w:val="00125BC2"/>
    <w:rsid w:val="00125CE4"/>
    <w:rsid w:val="00125F8A"/>
    <w:rsid w:val="00125FEE"/>
    <w:rsid w:val="001260C3"/>
    <w:rsid w:val="00126AEB"/>
    <w:rsid w:val="00126B0C"/>
    <w:rsid w:val="00126C38"/>
    <w:rsid w:val="00126C68"/>
    <w:rsid w:val="0012774C"/>
    <w:rsid w:val="00127B2C"/>
    <w:rsid w:val="00127CD2"/>
    <w:rsid w:val="0013000F"/>
    <w:rsid w:val="00130241"/>
    <w:rsid w:val="0013031B"/>
    <w:rsid w:val="0013034C"/>
    <w:rsid w:val="00130975"/>
    <w:rsid w:val="001309B4"/>
    <w:rsid w:val="00130CDA"/>
    <w:rsid w:val="001316C2"/>
    <w:rsid w:val="0013175C"/>
    <w:rsid w:val="00131764"/>
    <w:rsid w:val="00132040"/>
    <w:rsid w:val="001322EF"/>
    <w:rsid w:val="0013231C"/>
    <w:rsid w:val="00132617"/>
    <w:rsid w:val="0013292F"/>
    <w:rsid w:val="0013293B"/>
    <w:rsid w:val="00132958"/>
    <w:rsid w:val="00132A52"/>
    <w:rsid w:val="00132E9B"/>
    <w:rsid w:val="00132EFD"/>
    <w:rsid w:val="00132F49"/>
    <w:rsid w:val="0013358D"/>
    <w:rsid w:val="00133A9C"/>
    <w:rsid w:val="00133BAC"/>
    <w:rsid w:val="00133C46"/>
    <w:rsid w:val="001342CB"/>
    <w:rsid w:val="0013464F"/>
    <w:rsid w:val="001349ED"/>
    <w:rsid w:val="00134DF4"/>
    <w:rsid w:val="00134F46"/>
    <w:rsid w:val="0013518D"/>
    <w:rsid w:val="001352AD"/>
    <w:rsid w:val="001352C2"/>
    <w:rsid w:val="0013560B"/>
    <w:rsid w:val="00135B7B"/>
    <w:rsid w:val="00135E07"/>
    <w:rsid w:val="0013608B"/>
    <w:rsid w:val="001367F6"/>
    <w:rsid w:val="0013684C"/>
    <w:rsid w:val="00136A8F"/>
    <w:rsid w:val="00136D8B"/>
    <w:rsid w:val="00136DC2"/>
    <w:rsid w:val="00137605"/>
    <w:rsid w:val="001377D7"/>
    <w:rsid w:val="00137B74"/>
    <w:rsid w:val="00137F28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403"/>
    <w:rsid w:val="00141673"/>
    <w:rsid w:val="001418F1"/>
    <w:rsid w:val="00141954"/>
    <w:rsid w:val="001419CD"/>
    <w:rsid w:val="00141BC6"/>
    <w:rsid w:val="00141CEB"/>
    <w:rsid w:val="0014246E"/>
    <w:rsid w:val="001428E5"/>
    <w:rsid w:val="00143320"/>
    <w:rsid w:val="00143563"/>
    <w:rsid w:val="001437E2"/>
    <w:rsid w:val="001437F6"/>
    <w:rsid w:val="00143866"/>
    <w:rsid w:val="00143A19"/>
    <w:rsid w:val="00143B9D"/>
    <w:rsid w:val="0014419E"/>
    <w:rsid w:val="00144413"/>
    <w:rsid w:val="00144E77"/>
    <w:rsid w:val="00145062"/>
    <w:rsid w:val="0014524D"/>
    <w:rsid w:val="00145268"/>
    <w:rsid w:val="00145342"/>
    <w:rsid w:val="001453C7"/>
    <w:rsid w:val="001455A7"/>
    <w:rsid w:val="0014564F"/>
    <w:rsid w:val="00145B81"/>
    <w:rsid w:val="00145BB9"/>
    <w:rsid w:val="0014630F"/>
    <w:rsid w:val="00146444"/>
    <w:rsid w:val="00146AF3"/>
    <w:rsid w:val="00146D3C"/>
    <w:rsid w:val="00146DF8"/>
    <w:rsid w:val="00146F4E"/>
    <w:rsid w:val="0014707D"/>
    <w:rsid w:val="00147103"/>
    <w:rsid w:val="00147311"/>
    <w:rsid w:val="00147506"/>
    <w:rsid w:val="001476F4"/>
    <w:rsid w:val="001477AD"/>
    <w:rsid w:val="00147858"/>
    <w:rsid w:val="00147877"/>
    <w:rsid w:val="00147C86"/>
    <w:rsid w:val="00150633"/>
    <w:rsid w:val="001506B9"/>
    <w:rsid w:val="001509EE"/>
    <w:rsid w:val="00150CED"/>
    <w:rsid w:val="00150D96"/>
    <w:rsid w:val="00150D9B"/>
    <w:rsid w:val="0015174A"/>
    <w:rsid w:val="001520F2"/>
    <w:rsid w:val="001521A1"/>
    <w:rsid w:val="00152B5D"/>
    <w:rsid w:val="00153013"/>
    <w:rsid w:val="00153320"/>
    <w:rsid w:val="0015333D"/>
    <w:rsid w:val="00153553"/>
    <w:rsid w:val="0015358B"/>
    <w:rsid w:val="001536AF"/>
    <w:rsid w:val="00153830"/>
    <w:rsid w:val="00153A79"/>
    <w:rsid w:val="00153BFE"/>
    <w:rsid w:val="00153C82"/>
    <w:rsid w:val="0015400D"/>
    <w:rsid w:val="001540AA"/>
    <w:rsid w:val="0015422A"/>
    <w:rsid w:val="00154978"/>
    <w:rsid w:val="00154F49"/>
    <w:rsid w:val="00155554"/>
    <w:rsid w:val="00155725"/>
    <w:rsid w:val="00155906"/>
    <w:rsid w:val="00155A52"/>
    <w:rsid w:val="00155AD9"/>
    <w:rsid w:val="00155D0A"/>
    <w:rsid w:val="00155E23"/>
    <w:rsid w:val="00156162"/>
    <w:rsid w:val="001565E1"/>
    <w:rsid w:val="00156746"/>
    <w:rsid w:val="00156768"/>
    <w:rsid w:val="00156814"/>
    <w:rsid w:val="00156C48"/>
    <w:rsid w:val="00156D0F"/>
    <w:rsid w:val="00156E71"/>
    <w:rsid w:val="00156E80"/>
    <w:rsid w:val="00156F09"/>
    <w:rsid w:val="00156F20"/>
    <w:rsid w:val="00156F97"/>
    <w:rsid w:val="00157044"/>
    <w:rsid w:val="00157125"/>
    <w:rsid w:val="0015785B"/>
    <w:rsid w:val="001579DB"/>
    <w:rsid w:val="00157A82"/>
    <w:rsid w:val="00157C75"/>
    <w:rsid w:val="00157EB3"/>
    <w:rsid w:val="0016027D"/>
    <w:rsid w:val="001603F3"/>
    <w:rsid w:val="001606C5"/>
    <w:rsid w:val="0016086C"/>
    <w:rsid w:val="00160A62"/>
    <w:rsid w:val="00160A78"/>
    <w:rsid w:val="00160C45"/>
    <w:rsid w:val="00160CBB"/>
    <w:rsid w:val="00160F08"/>
    <w:rsid w:val="0016124B"/>
    <w:rsid w:val="001612F6"/>
    <w:rsid w:val="00161304"/>
    <w:rsid w:val="0016135D"/>
    <w:rsid w:val="00161415"/>
    <w:rsid w:val="0016155A"/>
    <w:rsid w:val="0016168B"/>
    <w:rsid w:val="0016196B"/>
    <w:rsid w:val="00161B41"/>
    <w:rsid w:val="00161C39"/>
    <w:rsid w:val="00161EEF"/>
    <w:rsid w:val="00161FED"/>
    <w:rsid w:val="00162BC2"/>
    <w:rsid w:val="00162D58"/>
    <w:rsid w:val="00162F49"/>
    <w:rsid w:val="00162F82"/>
    <w:rsid w:val="00162FC5"/>
    <w:rsid w:val="00163011"/>
    <w:rsid w:val="00163196"/>
    <w:rsid w:val="00163735"/>
    <w:rsid w:val="001637C0"/>
    <w:rsid w:val="00163811"/>
    <w:rsid w:val="00163960"/>
    <w:rsid w:val="00163AA6"/>
    <w:rsid w:val="00163BB2"/>
    <w:rsid w:val="00163C99"/>
    <w:rsid w:val="00163FF3"/>
    <w:rsid w:val="00164237"/>
    <w:rsid w:val="001642F4"/>
    <w:rsid w:val="00164A66"/>
    <w:rsid w:val="00164C79"/>
    <w:rsid w:val="00164D16"/>
    <w:rsid w:val="00164E37"/>
    <w:rsid w:val="00164E55"/>
    <w:rsid w:val="00164F36"/>
    <w:rsid w:val="001657F4"/>
    <w:rsid w:val="00165AFE"/>
    <w:rsid w:val="00165C5D"/>
    <w:rsid w:val="00165DB7"/>
    <w:rsid w:val="00165F30"/>
    <w:rsid w:val="0016607F"/>
    <w:rsid w:val="0016610F"/>
    <w:rsid w:val="0016621D"/>
    <w:rsid w:val="00166559"/>
    <w:rsid w:val="00166567"/>
    <w:rsid w:val="0016656E"/>
    <w:rsid w:val="00166CA9"/>
    <w:rsid w:val="00166E96"/>
    <w:rsid w:val="00166EFC"/>
    <w:rsid w:val="00166F45"/>
    <w:rsid w:val="00167072"/>
    <w:rsid w:val="001673D2"/>
    <w:rsid w:val="00167649"/>
    <w:rsid w:val="00167C2B"/>
    <w:rsid w:val="00167CF1"/>
    <w:rsid w:val="00167F06"/>
    <w:rsid w:val="001702F3"/>
    <w:rsid w:val="00170301"/>
    <w:rsid w:val="00170772"/>
    <w:rsid w:val="00170C90"/>
    <w:rsid w:val="00170E05"/>
    <w:rsid w:val="00170EB7"/>
    <w:rsid w:val="00171218"/>
    <w:rsid w:val="001712F4"/>
    <w:rsid w:val="0017160C"/>
    <w:rsid w:val="00171765"/>
    <w:rsid w:val="00171C24"/>
    <w:rsid w:val="00171D9E"/>
    <w:rsid w:val="00171EC4"/>
    <w:rsid w:val="00171F8C"/>
    <w:rsid w:val="00172030"/>
    <w:rsid w:val="00172067"/>
    <w:rsid w:val="00172158"/>
    <w:rsid w:val="00172543"/>
    <w:rsid w:val="00172544"/>
    <w:rsid w:val="001725A1"/>
    <w:rsid w:val="001726A3"/>
    <w:rsid w:val="001727C0"/>
    <w:rsid w:val="001729EC"/>
    <w:rsid w:val="00172CC6"/>
    <w:rsid w:val="00172E58"/>
    <w:rsid w:val="001736DD"/>
    <w:rsid w:val="001739BC"/>
    <w:rsid w:val="00173B5C"/>
    <w:rsid w:val="00173B6F"/>
    <w:rsid w:val="00173CAA"/>
    <w:rsid w:val="00174085"/>
    <w:rsid w:val="00174137"/>
    <w:rsid w:val="00174497"/>
    <w:rsid w:val="00174701"/>
    <w:rsid w:val="0017490B"/>
    <w:rsid w:val="0017495D"/>
    <w:rsid w:val="00174A73"/>
    <w:rsid w:val="00174B9D"/>
    <w:rsid w:val="00174DB1"/>
    <w:rsid w:val="00175464"/>
    <w:rsid w:val="00175A42"/>
    <w:rsid w:val="00175CD9"/>
    <w:rsid w:val="001760FB"/>
    <w:rsid w:val="00176149"/>
    <w:rsid w:val="001763C2"/>
    <w:rsid w:val="00176462"/>
    <w:rsid w:val="001765A6"/>
    <w:rsid w:val="0017668B"/>
    <w:rsid w:val="00176745"/>
    <w:rsid w:val="00176967"/>
    <w:rsid w:val="00176A2E"/>
    <w:rsid w:val="00176D1B"/>
    <w:rsid w:val="00176D8F"/>
    <w:rsid w:val="00176DB6"/>
    <w:rsid w:val="00176E87"/>
    <w:rsid w:val="0017724C"/>
    <w:rsid w:val="001773A7"/>
    <w:rsid w:val="00177465"/>
    <w:rsid w:val="00177636"/>
    <w:rsid w:val="00177687"/>
    <w:rsid w:val="001776CC"/>
    <w:rsid w:val="0017788F"/>
    <w:rsid w:val="00177A58"/>
    <w:rsid w:val="00177AD1"/>
    <w:rsid w:val="00177C02"/>
    <w:rsid w:val="00177E1E"/>
    <w:rsid w:val="001803BC"/>
    <w:rsid w:val="00180641"/>
    <w:rsid w:val="00180B5B"/>
    <w:rsid w:val="00180EB8"/>
    <w:rsid w:val="00181107"/>
    <w:rsid w:val="001813DE"/>
    <w:rsid w:val="00182057"/>
    <w:rsid w:val="0018223A"/>
    <w:rsid w:val="001823F9"/>
    <w:rsid w:val="00182473"/>
    <w:rsid w:val="001825DB"/>
    <w:rsid w:val="00182710"/>
    <w:rsid w:val="00183041"/>
    <w:rsid w:val="001830EB"/>
    <w:rsid w:val="0018312F"/>
    <w:rsid w:val="001831B4"/>
    <w:rsid w:val="001836B6"/>
    <w:rsid w:val="0018372C"/>
    <w:rsid w:val="00183AB4"/>
    <w:rsid w:val="00183DC0"/>
    <w:rsid w:val="00184086"/>
    <w:rsid w:val="001841EB"/>
    <w:rsid w:val="00184C7D"/>
    <w:rsid w:val="00184F8D"/>
    <w:rsid w:val="00185397"/>
    <w:rsid w:val="001854CE"/>
    <w:rsid w:val="001854DD"/>
    <w:rsid w:val="00185659"/>
    <w:rsid w:val="00185871"/>
    <w:rsid w:val="00185C38"/>
    <w:rsid w:val="00185DFD"/>
    <w:rsid w:val="00186709"/>
    <w:rsid w:val="00186915"/>
    <w:rsid w:val="00186947"/>
    <w:rsid w:val="00186A0E"/>
    <w:rsid w:val="00186B8B"/>
    <w:rsid w:val="00186C88"/>
    <w:rsid w:val="00186EC7"/>
    <w:rsid w:val="00187056"/>
    <w:rsid w:val="00187307"/>
    <w:rsid w:val="00187387"/>
    <w:rsid w:val="001873D4"/>
    <w:rsid w:val="001875A7"/>
    <w:rsid w:val="001876D1"/>
    <w:rsid w:val="00187B0B"/>
    <w:rsid w:val="00187E54"/>
    <w:rsid w:val="001903A1"/>
    <w:rsid w:val="001907F0"/>
    <w:rsid w:val="001909B3"/>
    <w:rsid w:val="00190E97"/>
    <w:rsid w:val="00191321"/>
    <w:rsid w:val="0019132F"/>
    <w:rsid w:val="00191622"/>
    <w:rsid w:val="00191661"/>
    <w:rsid w:val="00191692"/>
    <w:rsid w:val="00191C63"/>
    <w:rsid w:val="00191D93"/>
    <w:rsid w:val="00191F71"/>
    <w:rsid w:val="00192057"/>
    <w:rsid w:val="00192259"/>
    <w:rsid w:val="001923B3"/>
    <w:rsid w:val="0019240C"/>
    <w:rsid w:val="00192548"/>
    <w:rsid w:val="001925AA"/>
    <w:rsid w:val="00192ABB"/>
    <w:rsid w:val="00192AF3"/>
    <w:rsid w:val="00192CFF"/>
    <w:rsid w:val="00192D1C"/>
    <w:rsid w:val="00192D8C"/>
    <w:rsid w:val="00192DDF"/>
    <w:rsid w:val="00192F3A"/>
    <w:rsid w:val="00192F42"/>
    <w:rsid w:val="00192F8F"/>
    <w:rsid w:val="00193288"/>
    <w:rsid w:val="00193420"/>
    <w:rsid w:val="0019363D"/>
    <w:rsid w:val="001936D4"/>
    <w:rsid w:val="00193C7B"/>
    <w:rsid w:val="00193F97"/>
    <w:rsid w:val="00193FE5"/>
    <w:rsid w:val="00194233"/>
    <w:rsid w:val="001947FC"/>
    <w:rsid w:val="00194845"/>
    <w:rsid w:val="0019489D"/>
    <w:rsid w:val="00194F2B"/>
    <w:rsid w:val="001957FC"/>
    <w:rsid w:val="00195A31"/>
    <w:rsid w:val="00195CDD"/>
    <w:rsid w:val="00195E66"/>
    <w:rsid w:val="00195E78"/>
    <w:rsid w:val="00195F31"/>
    <w:rsid w:val="00196012"/>
    <w:rsid w:val="00196878"/>
    <w:rsid w:val="001969D8"/>
    <w:rsid w:val="00196AC6"/>
    <w:rsid w:val="00196CF7"/>
    <w:rsid w:val="00196DF5"/>
    <w:rsid w:val="00197A5C"/>
    <w:rsid w:val="00197C60"/>
    <w:rsid w:val="00197DFA"/>
    <w:rsid w:val="00197F6B"/>
    <w:rsid w:val="001A021D"/>
    <w:rsid w:val="001A0532"/>
    <w:rsid w:val="001A0571"/>
    <w:rsid w:val="001A057B"/>
    <w:rsid w:val="001A0A65"/>
    <w:rsid w:val="001A0A6A"/>
    <w:rsid w:val="001A11D9"/>
    <w:rsid w:val="001A1BB1"/>
    <w:rsid w:val="001A226A"/>
    <w:rsid w:val="001A2271"/>
    <w:rsid w:val="001A2291"/>
    <w:rsid w:val="001A3496"/>
    <w:rsid w:val="001A3909"/>
    <w:rsid w:val="001A3BEE"/>
    <w:rsid w:val="001A4036"/>
    <w:rsid w:val="001A4C5B"/>
    <w:rsid w:val="001A4DEF"/>
    <w:rsid w:val="001A50AE"/>
    <w:rsid w:val="001A5430"/>
    <w:rsid w:val="001A549F"/>
    <w:rsid w:val="001A5507"/>
    <w:rsid w:val="001A5547"/>
    <w:rsid w:val="001A57CB"/>
    <w:rsid w:val="001A592E"/>
    <w:rsid w:val="001A6090"/>
    <w:rsid w:val="001A65D7"/>
    <w:rsid w:val="001A65F0"/>
    <w:rsid w:val="001A6697"/>
    <w:rsid w:val="001A66A3"/>
    <w:rsid w:val="001A66D8"/>
    <w:rsid w:val="001A6869"/>
    <w:rsid w:val="001A69FD"/>
    <w:rsid w:val="001A6BA4"/>
    <w:rsid w:val="001A6E8F"/>
    <w:rsid w:val="001A732A"/>
    <w:rsid w:val="001A7407"/>
    <w:rsid w:val="001A7510"/>
    <w:rsid w:val="001A762B"/>
    <w:rsid w:val="001A76CE"/>
    <w:rsid w:val="001A79E5"/>
    <w:rsid w:val="001A7B0B"/>
    <w:rsid w:val="001A7D31"/>
    <w:rsid w:val="001B037C"/>
    <w:rsid w:val="001B03ED"/>
    <w:rsid w:val="001B0491"/>
    <w:rsid w:val="001B0716"/>
    <w:rsid w:val="001B08FF"/>
    <w:rsid w:val="001B0974"/>
    <w:rsid w:val="001B097C"/>
    <w:rsid w:val="001B1180"/>
    <w:rsid w:val="001B155D"/>
    <w:rsid w:val="001B1899"/>
    <w:rsid w:val="001B1F6B"/>
    <w:rsid w:val="001B1FCF"/>
    <w:rsid w:val="001B1FF7"/>
    <w:rsid w:val="001B20F9"/>
    <w:rsid w:val="001B2316"/>
    <w:rsid w:val="001B27AD"/>
    <w:rsid w:val="001B2955"/>
    <w:rsid w:val="001B2C5B"/>
    <w:rsid w:val="001B2E69"/>
    <w:rsid w:val="001B308F"/>
    <w:rsid w:val="001B313F"/>
    <w:rsid w:val="001B38C4"/>
    <w:rsid w:val="001B3953"/>
    <w:rsid w:val="001B3E64"/>
    <w:rsid w:val="001B4002"/>
    <w:rsid w:val="001B4277"/>
    <w:rsid w:val="001B451C"/>
    <w:rsid w:val="001B4E82"/>
    <w:rsid w:val="001B5022"/>
    <w:rsid w:val="001B5591"/>
    <w:rsid w:val="001B568B"/>
    <w:rsid w:val="001B56F9"/>
    <w:rsid w:val="001B5752"/>
    <w:rsid w:val="001B57C5"/>
    <w:rsid w:val="001B58BC"/>
    <w:rsid w:val="001B5A77"/>
    <w:rsid w:val="001B5C94"/>
    <w:rsid w:val="001B5CAC"/>
    <w:rsid w:val="001B6170"/>
    <w:rsid w:val="001B6542"/>
    <w:rsid w:val="001B687C"/>
    <w:rsid w:val="001B6FBC"/>
    <w:rsid w:val="001B70D2"/>
    <w:rsid w:val="001B7470"/>
    <w:rsid w:val="001B7B8B"/>
    <w:rsid w:val="001B7CF7"/>
    <w:rsid w:val="001B7E17"/>
    <w:rsid w:val="001B7F21"/>
    <w:rsid w:val="001C0094"/>
    <w:rsid w:val="001C00C0"/>
    <w:rsid w:val="001C02CF"/>
    <w:rsid w:val="001C0872"/>
    <w:rsid w:val="001C09FE"/>
    <w:rsid w:val="001C0BDB"/>
    <w:rsid w:val="001C0D86"/>
    <w:rsid w:val="001C0F69"/>
    <w:rsid w:val="001C13E9"/>
    <w:rsid w:val="001C195E"/>
    <w:rsid w:val="001C1A27"/>
    <w:rsid w:val="001C1F52"/>
    <w:rsid w:val="001C2335"/>
    <w:rsid w:val="001C2541"/>
    <w:rsid w:val="001C258D"/>
    <w:rsid w:val="001C26E2"/>
    <w:rsid w:val="001C2A69"/>
    <w:rsid w:val="001C2F6C"/>
    <w:rsid w:val="001C30CC"/>
    <w:rsid w:val="001C30D3"/>
    <w:rsid w:val="001C3573"/>
    <w:rsid w:val="001C364F"/>
    <w:rsid w:val="001C37EF"/>
    <w:rsid w:val="001C3B54"/>
    <w:rsid w:val="001C3C56"/>
    <w:rsid w:val="001C3D50"/>
    <w:rsid w:val="001C3DE6"/>
    <w:rsid w:val="001C3E00"/>
    <w:rsid w:val="001C3E78"/>
    <w:rsid w:val="001C40BD"/>
    <w:rsid w:val="001C43AB"/>
    <w:rsid w:val="001C4647"/>
    <w:rsid w:val="001C48C6"/>
    <w:rsid w:val="001C4AE5"/>
    <w:rsid w:val="001C4B0C"/>
    <w:rsid w:val="001C4C2D"/>
    <w:rsid w:val="001C4C67"/>
    <w:rsid w:val="001C4F5D"/>
    <w:rsid w:val="001C5EFB"/>
    <w:rsid w:val="001C63F6"/>
    <w:rsid w:val="001C6451"/>
    <w:rsid w:val="001C699E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CC2"/>
    <w:rsid w:val="001C7D4B"/>
    <w:rsid w:val="001D0146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8CD"/>
    <w:rsid w:val="001D29C1"/>
    <w:rsid w:val="001D2A44"/>
    <w:rsid w:val="001D2D65"/>
    <w:rsid w:val="001D2D6D"/>
    <w:rsid w:val="001D3145"/>
    <w:rsid w:val="001D334D"/>
    <w:rsid w:val="001D343A"/>
    <w:rsid w:val="001D3605"/>
    <w:rsid w:val="001D3A65"/>
    <w:rsid w:val="001D3E85"/>
    <w:rsid w:val="001D40A9"/>
    <w:rsid w:val="001D4581"/>
    <w:rsid w:val="001D4BC1"/>
    <w:rsid w:val="001D4C8D"/>
    <w:rsid w:val="001D4F25"/>
    <w:rsid w:val="001D524D"/>
    <w:rsid w:val="001D53B8"/>
    <w:rsid w:val="001D544A"/>
    <w:rsid w:val="001D56AD"/>
    <w:rsid w:val="001D5CA6"/>
    <w:rsid w:val="001D5CBD"/>
    <w:rsid w:val="001D5E6D"/>
    <w:rsid w:val="001D5EAF"/>
    <w:rsid w:val="001D6022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5CA"/>
    <w:rsid w:val="001D78D8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577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69F"/>
    <w:rsid w:val="001E2867"/>
    <w:rsid w:val="001E2C76"/>
    <w:rsid w:val="001E33FE"/>
    <w:rsid w:val="001E35C9"/>
    <w:rsid w:val="001E3842"/>
    <w:rsid w:val="001E3CCE"/>
    <w:rsid w:val="001E3EE6"/>
    <w:rsid w:val="001E417E"/>
    <w:rsid w:val="001E4B4F"/>
    <w:rsid w:val="001E4B62"/>
    <w:rsid w:val="001E4EAF"/>
    <w:rsid w:val="001E506F"/>
    <w:rsid w:val="001E538C"/>
    <w:rsid w:val="001E557D"/>
    <w:rsid w:val="001E57D5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1A"/>
    <w:rsid w:val="001E7E41"/>
    <w:rsid w:val="001E7E7E"/>
    <w:rsid w:val="001F0240"/>
    <w:rsid w:val="001F0307"/>
    <w:rsid w:val="001F06BF"/>
    <w:rsid w:val="001F07D0"/>
    <w:rsid w:val="001F08CF"/>
    <w:rsid w:val="001F0AF2"/>
    <w:rsid w:val="001F0BD7"/>
    <w:rsid w:val="001F0BEF"/>
    <w:rsid w:val="001F0EB6"/>
    <w:rsid w:val="001F1472"/>
    <w:rsid w:val="001F1AD5"/>
    <w:rsid w:val="001F1E37"/>
    <w:rsid w:val="001F1E89"/>
    <w:rsid w:val="001F204B"/>
    <w:rsid w:val="001F20FE"/>
    <w:rsid w:val="001F221C"/>
    <w:rsid w:val="001F25F9"/>
    <w:rsid w:val="001F2743"/>
    <w:rsid w:val="001F2C08"/>
    <w:rsid w:val="001F2CEC"/>
    <w:rsid w:val="001F2ED8"/>
    <w:rsid w:val="001F2F27"/>
    <w:rsid w:val="001F31D7"/>
    <w:rsid w:val="001F3372"/>
    <w:rsid w:val="001F33A5"/>
    <w:rsid w:val="001F3466"/>
    <w:rsid w:val="001F354F"/>
    <w:rsid w:val="001F35F3"/>
    <w:rsid w:val="001F379F"/>
    <w:rsid w:val="001F3C65"/>
    <w:rsid w:val="001F3FA7"/>
    <w:rsid w:val="001F4269"/>
    <w:rsid w:val="001F4280"/>
    <w:rsid w:val="001F42B8"/>
    <w:rsid w:val="001F44A1"/>
    <w:rsid w:val="001F4584"/>
    <w:rsid w:val="001F46F1"/>
    <w:rsid w:val="001F48C3"/>
    <w:rsid w:val="001F50EF"/>
    <w:rsid w:val="001F550B"/>
    <w:rsid w:val="001F57FF"/>
    <w:rsid w:val="001F592C"/>
    <w:rsid w:val="001F5D01"/>
    <w:rsid w:val="001F5E0C"/>
    <w:rsid w:val="001F6225"/>
    <w:rsid w:val="001F6284"/>
    <w:rsid w:val="001F637B"/>
    <w:rsid w:val="001F63AB"/>
    <w:rsid w:val="001F65C8"/>
    <w:rsid w:val="001F69CD"/>
    <w:rsid w:val="001F6D0A"/>
    <w:rsid w:val="001F6EC3"/>
    <w:rsid w:val="001F76BC"/>
    <w:rsid w:val="001F78CE"/>
    <w:rsid w:val="001F78D4"/>
    <w:rsid w:val="001F7D44"/>
    <w:rsid w:val="001F7D62"/>
    <w:rsid w:val="00200173"/>
    <w:rsid w:val="0020027F"/>
    <w:rsid w:val="00200537"/>
    <w:rsid w:val="00200603"/>
    <w:rsid w:val="00200B90"/>
    <w:rsid w:val="00200BB7"/>
    <w:rsid w:val="00200E87"/>
    <w:rsid w:val="00200FA4"/>
    <w:rsid w:val="0020100B"/>
    <w:rsid w:val="002010D6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BB3"/>
    <w:rsid w:val="00202F6D"/>
    <w:rsid w:val="002030C1"/>
    <w:rsid w:val="00203176"/>
    <w:rsid w:val="0020317A"/>
    <w:rsid w:val="00203309"/>
    <w:rsid w:val="0020331B"/>
    <w:rsid w:val="00203548"/>
    <w:rsid w:val="00204617"/>
    <w:rsid w:val="002046B0"/>
    <w:rsid w:val="00204804"/>
    <w:rsid w:val="00204914"/>
    <w:rsid w:val="00204AA1"/>
    <w:rsid w:val="00204C43"/>
    <w:rsid w:val="00204C7B"/>
    <w:rsid w:val="00204DE8"/>
    <w:rsid w:val="00204E57"/>
    <w:rsid w:val="00205051"/>
    <w:rsid w:val="002050A8"/>
    <w:rsid w:val="002050FA"/>
    <w:rsid w:val="00205133"/>
    <w:rsid w:val="002054AB"/>
    <w:rsid w:val="00205637"/>
    <w:rsid w:val="002058DE"/>
    <w:rsid w:val="002060F3"/>
    <w:rsid w:val="00206333"/>
    <w:rsid w:val="002064F5"/>
    <w:rsid w:val="00206750"/>
    <w:rsid w:val="0020696D"/>
    <w:rsid w:val="00206A08"/>
    <w:rsid w:val="00206A7F"/>
    <w:rsid w:val="00206B4C"/>
    <w:rsid w:val="00206FB3"/>
    <w:rsid w:val="002070A4"/>
    <w:rsid w:val="002073BD"/>
    <w:rsid w:val="00207D75"/>
    <w:rsid w:val="00210211"/>
    <w:rsid w:val="00210396"/>
    <w:rsid w:val="00210496"/>
    <w:rsid w:val="002104D8"/>
    <w:rsid w:val="002105D2"/>
    <w:rsid w:val="00210A96"/>
    <w:rsid w:val="00210B08"/>
    <w:rsid w:val="002110BC"/>
    <w:rsid w:val="002115A4"/>
    <w:rsid w:val="00211939"/>
    <w:rsid w:val="0021197D"/>
    <w:rsid w:val="00211AC7"/>
    <w:rsid w:val="00211B90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338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99E"/>
    <w:rsid w:val="002150FF"/>
    <w:rsid w:val="0021515B"/>
    <w:rsid w:val="00215567"/>
    <w:rsid w:val="002157EB"/>
    <w:rsid w:val="00215ADE"/>
    <w:rsid w:val="00215AEE"/>
    <w:rsid w:val="00215DF7"/>
    <w:rsid w:val="0021640F"/>
    <w:rsid w:val="00216598"/>
    <w:rsid w:val="002166C0"/>
    <w:rsid w:val="00216773"/>
    <w:rsid w:val="00217034"/>
    <w:rsid w:val="0021708C"/>
    <w:rsid w:val="0021763D"/>
    <w:rsid w:val="00217A88"/>
    <w:rsid w:val="00217C08"/>
    <w:rsid w:val="002206E1"/>
    <w:rsid w:val="00220AAB"/>
    <w:rsid w:val="00220B12"/>
    <w:rsid w:val="00220CF5"/>
    <w:rsid w:val="00220DEF"/>
    <w:rsid w:val="00220ED1"/>
    <w:rsid w:val="0022101F"/>
    <w:rsid w:val="00221056"/>
    <w:rsid w:val="002212F4"/>
    <w:rsid w:val="0022194A"/>
    <w:rsid w:val="00221F2D"/>
    <w:rsid w:val="002220FC"/>
    <w:rsid w:val="00222140"/>
    <w:rsid w:val="00222154"/>
    <w:rsid w:val="002223D8"/>
    <w:rsid w:val="00222437"/>
    <w:rsid w:val="00222544"/>
    <w:rsid w:val="002227D4"/>
    <w:rsid w:val="00222976"/>
    <w:rsid w:val="00222AEC"/>
    <w:rsid w:val="00222D03"/>
    <w:rsid w:val="002232C9"/>
    <w:rsid w:val="0022367C"/>
    <w:rsid w:val="00223942"/>
    <w:rsid w:val="00223BE0"/>
    <w:rsid w:val="00223CE6"/>
    <w:rsid w:val="00223F02"/>
    <w:rsid w:val="00223F08"/>
    <w:rsid w:val="0022408E"/>
    <w:rsid w:val="0022416A"/>
    <w:rsid w:val="00224448"/>
    <w:rsid w:val="00224742"/>
    <w:rsid w:val="00224839"/>
    <w:rsid w:val="00224B94"/>
    <w:rsid w:val="00224BB5"/>
    <w:rsid w:val="00224CB1"/>
    <w:rsid w:val="00225280"/>
    <w:rsid w:val="0022538C"/>
    <w:rsid w:val="00225792"/>
    <w:rsid w:val="002259C3"/>
    <w:rsid w:val="00225EEC"/>
    <w:rsid w:val="002262DC"/>
    <w:rsid w:val="0022647F"/>
    <w:rsid w:val="002266AD"/>
    <w:rsid w:val="002267A8"/>
    <w:rsid w:val="00226B70"/>
    <w:rsid w:val="00226BDA"/>
    <w:rsid w:val="00226D13"/>
    <w:rsid w:val="00226F80"/>
    <w:rsid w:val="00226F98"/>
    <w:rsid w:val="00227201"/>
    <w:rsid w:val="00227390"/>
    <w:rsid w:val="002278B1"/>
    <w:rsid w:val="00227D3B"/>
    <w:rsid w:val="00227F69"/>
    <w:rsid w:val="002303A6"/>
    <w:rsid w:val="002305EC"/>
    <w:rsid w:val="0023092D"/>
    <w:rsid w:val="00230A79"/>
    <w:rsid w:val="00230AA3"/>
    <w:rsid w:val="00230F67"/>
    <w:rsid w:val="002317FB"/>
    <w:rsid w:val="00231919"/>
    <w:rsid w:val="00231A48"/>
    <w:rsid w:val="00231B41"/>
    <w:rsid w:val="00231CC7"/>
    <w:rsid w:val="00231DDB"/>
    <w:rsid w:val="00231EDB"/>
    <w:rsid w:val="00231F31"/>
    <w:rsid w:val="00231FC0"/>
    <w:rsid w:val="00232732"/>
    <w:rsid w:val="002327B3"/>
    <w:rsid w:val="002327B5"/>
    <w:rsid w:val="00232863"/>
    <w:rsid w:val="00232A5D"/>
    <w:rsid w:val="00232EF9"/>
    <w:rsid w:val="00232F94"/>
    <w:rsid w:val="00233020"/>
    <w:rsid w:val="0023303A"/>
    <w:rsid w:val="0023320D"/>
    <w:rsid w:val="0023355F"/>
    <w:rsid w:val="002335B1"/>
    <w:rsid w:val="002335FE"/>
    <w:rsid w:val="002336E0"/>
    <w:rsid w:val="002337C3"/>
    <w:rsid w:val="00233806"/>
    <w:rsid w:val="002339EB"/>
    <w:rsid w:val="002339F3"/>
    <w:rsid w:val="00233A6A"/>
    <w:rsid w:val="0023489F"/>
    <w:rsid w:val="00234A7A"/>
    <w:rsid w:val="00234AF4"/>
    <w:rsid w:val="00234B79"/>
    <w:rsid w:val="00234CB7"/>
    <w:rsid w:val="00234F47"/>
    <w:rsid w:val="00235151"/>
    <w:rsid w:val="002353EC"/>
    <w:rsid w:val="00235C3E"/>
    <w:rsid w:val="00235C75"/>
    <w:rsid w:val="00235F36"/>
    <w:rsid w:val="00236079"/>
    <w:rsid w:val="0023610A"/>
    <w:rsid w:val="00236442"/>
    <w:rsid w:val="002366A9"/>
    <w:rsid w:val="00236832"/>
    <w:rsid w:val="00236834"/>
    <w:rsid w:val="00236F1A"/>
    <w:rsid w:val="0023721F"/>
    <w:rsid w:val="0023778E"/>
    <w:rsid w:val="00237843"/>
    <w:rsid w:val="00237B6C"/>
    <w:rsid w:val="00237CE9"/>
    <w:rsid w:val="00237E65"/>
    <w:rsid w:val="00240179"/>
    <w:rsid w:val="0024045F"/>
    <w:rsid w:val="002405B4"/>
    <w:rsid w:val="00240739"/>
    <w:rsid w:val="00240783"/>
    <w:rsid w:val="002407BF"/>
    <w:rsid w:val="00240C6A"/>
    <w:rsid w:val="00240D72"/>
    <w:rsid w:val="00240DB9"/>
    <w:rsid w:val="002410B0"/>
    <w:rsid w:val="00241625"/>
    <w:rsid w:val="00241681"/>
    <w:rsid w:val="0024182B"/>
    <w:rsid w:val="00241862"/>
    <w:rsid w:val="00241D66"/>
    <w:rsid w:val="00242096"/>
    <w:rsid w:val="002420FF"/>
    <w:rsid w:val="0024223C"/>
    <w:rsid w:val="00242653"/>
    <w:rsid w:val="002427C6"/>
    <w:rsid w:val="002428BF"/>
    <w:rsid w:val="00242C5A"/>
    <w:rsid w:val="00242F99"/>
    <w:rsid w:val="00243252"/>
    <w:rsid w:val="0024390E"/>
    <w:rsid w:val="00243E02"/>
    <w:rsid w:val="00243E96"/>
    <w:rsid w:val="00243ED1"/>
    <w:rsid w:val="00244291"/>
    <w:rsid w:val="00244835"/>
    <w:rsid w:val="0024491F"/>
    <w:rsid w:val="00244A4C"/>
    <w:rsid w:val="00244D1B"/>
    <w:rsid w:val="00244EF0"/>
    <w:rsid w:val="00245743"/>
    <w:rsid w:val="00245878"/>
    <w:rsid w:val="0024594D"/>
    <w:rsid w:val="00245DC2"/>
    <w:rsid w:val="00246426"/>
    <w:rsid w:val="0024703C"/>
    <w:rsid w:val="00247834"/>
    <w:rsid w:val="002479AF"/>
    <w:rsid w:val="00247A7F"/>
    <w:rsid w:val="00247AB0"/>
    <w:rsid w:val="00247BCC"/>
    <w:rsid w:val="00247DD1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94D"/>
    <w:rsid w:val="00250AFD"/>
    <w:rsid w:val="00250D61"/>
    <w:rsid w:val="002510EA"/>
    <w:rsid w:val="002511FB"/>
    <w:rsid w:val="00251241"/>
    <w:rsid w:val="0025133F"/>
    <w:rsid w:val="002513ED"/>
    <w:rsid w:val="00251444"/>
    <w:rsid w:val="00251615"/>
    <w:rsid w:val="00251657"/>
    <w:rsid w:val="00251829"/>
    <w:rsid w:val="00251CA4"/>
    <w:rsid w:val="00251F6C"/>
    <w:rsid w:val="00252075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13C"/>
    <w:rsid w:val="00253238"/>
    <w:rsid w:val="002534AF"/>
    <w:rsid w:val="00253677"/>
    <w:rsid w:val="00253711"/>
    <w:rsid w:val="00253761"/>
    <w:rsid w:val="00253B32"/>
    <w:rsid w:val="00253BA5"/>
    <w:rsid w:val="00254661"/>
    <w:rsid w:val="00254669"/>
    <w:rsid w:val="00254785"/>
    <w:rsid w:val="00255383"/>
    <w:rsid w:val="0025598F"/>
    <w:rsid w:val="00255B60"/>
    <w:rsid w:val="00255F13"/>
    <w:rsid w:val="00255F69"/>
    <w:rsid w:val="00255FCB"/>
    <w:rsid w:val="00256019"/>
    <w:rsid w:val="002561DC"/>
    <w:rsid w:val="0025625D"/>
    <w:rsid w:val="002563F9"/>
    <w:rsid w:val="002565F8"/>
    <w:rsid w:val="00256646"/>
    <w:rsid w:val="002568BC"/>
    <w:rsid w:val="00256B02"/>
    <w:rsid w:val="00256DE1"/>
    <w:rsid w:val="0025706E"/>
    <w:rsid w:val="002571A3"/>
    <w:rsid w:val="002571D8"/>
    <w:rsid w:val="0025730C"/>
    <w:rsid w:val="002574EB"/>
    <w:rsid w:val="00257558"/>
    <w:rsid w:val="002575D3"/>
    <w:rsid w:val="002577B2"/>
    <w:rsid w:val="002578D9"/>
    <w:rsid w:val="0025792D"/>
    <w:rsid w:val="00257ABB"/>
    <w:rsid w:val="00257E50"/>
    <w:rsid w:val="00260018"/>
    <w:rsid w:val="0026001A"/>
    <w:rsid w:val="0026013E"/>
    <w:rsid w:val="0026016F"/>
    <w:rsid w:val="0026020D"/>
    <w:rsid w:val="0026039E"/>
    <w:rsid w:val="002609A8"/>
    <w:rsid w:val="0026109F"/>
    <w:rsid w:val="002611F8"/>
    <w:rsid w:val="00261326"/>
    <w:rsid w:val="0026145C"/>
    <w:rsid w:val="0026186A"/>
    <w:rsid w:val="00261A0A"/>
    <w:rsid w:val="00262A58"/>
    <w:rsid w:val="00262FB1"/>
    <w:rsid w:val="002636E0"/>
    <w:rsid w:val="00263C1E"/>
    <w:rsid w:val="00264297"/>
    <w:rsid w:val="00264A04"/>
    <w:rsid w:val="00264A4B"/>
    <w:rsid w:val="00264A59"/>
    <w:rsid w:val="00264CF9"/>
    <w:rsid w:val="00264DA4"/>
    <w:rsid w:val="00264FF8"/>
    <w:rsid w:val="00265012"/>
    <w:rsid w:val="002651F2"/>
    <w:rsid w:val="002654D9"/>
    <w:rsid w:val="002657EF"/>
    <w:rsid w:val="00265CA6"/>
    <w:rsid w:val="00266066"/>
    <w:rsid w:val="00266299"/>
    <w:rsid w:val="0026630F"/>
    <w:rsid w:val="002663A0"/>
    <w:rsid w:val="002667DE"/>
    <w:rsid w:val="00266A78"/>
    <w:rsid w:val="00266D72"/>
    <w:rsid w:val="002670D7"/>
    <w:rsid w:val="002671AC"/>
    <w:rsid w:val="002671B8"/>
    <w:rsid w:val="00267393"/>
    <w:rsid w:val="0026741A"/>
    <w:rsid w:val="00267C55"/>
    <w:rsid w:val="00270301"/>
    <w:rsid w:val="00270755"/>
    <w:rsid w:val="002707A8"/>
    <w:rsid w:val="00270820"/>
    <w:rsid w:val="00270CA7"/>
    <w:rsid w:val="00271006"/>
    <w:rsid w:val="002710F7"/>
    <w:rsid w:val="00271948"/>
    <w:rsid w:val="002719AF"/>
    <w:rsid w:val="00271A16"/>
    <w:rsid w:val="00271DDA"/>
    <w:rsid w:val="0027221B"/>
    <w:rsid w:val="002724DF"/>
    <w:rsid w:val="002726ED"/>
    <w:rsid w:val="002727B9"/>
    <w:rsid w:val="00272A01"/>
    <w:rsid w:val="00272A86"/>
    <w:rsid w:val="00272BC8"/>
    <w:rsid w:val="00272DBB"/>
    <w:rsid w:val="00273185"/>
    <w:rsid w:val="00273251"/>
    <w:rsid w:val="00273691"/>
    <w:rsid w:val="002736DB"/>
    <w:rsid w:val="002738A9"/>
    <w:rsid w:val="00273D90"/>
    <w:rsid w:val="00273E52"/>
    <w:rsid w:val="00273EE9"/>
    <w:rsid w:val="00273F92"/>
    <w:rsid w:val="0027483A"/>
    <w:rsid w:val="00274928"/>
    <w:rsid w:val="00274A55"/>
    <w:rsid w:val="00274CAD"/>
    <w:rsid w:val="00275258"/>
    <w:rsid w:val="00275527"/>
    <w:rsid w:val="0027562D"/>
    <w:rsid w:val="0027580E"/>
    <w:rsid w:val="0027621D"/>
    <w:rsid w:val="00276613"/>
    <w:rsid w:val="00276680"/>
    <w:rsid w:val="00276A7C"/>
    <w:rsid w:val="00276AFC"/>
    <w:rsid w:val="00276DE6"/>
    <w:rsid w:val="00277285"/>
    <w:rsid w:val="002776C1"/>
    <w:rsid w:val="002779EC"/>
    <w:rsid w:val="00277C8A"/>
    <w:rsid w:val="00277E3C"/>
    <w:rsid w:val="00277F65"/>
    <w:rsid w:val="002800EE"/>
    <w:rsid w:val="002808E9"/>
    <w:rsid w:val="00280985"/>
    <w:rsid w:val="00280A53"/>
    <w:rsid w:val="00280F69"/>
    <w:rsid w:val="00280FD1"/>
    <w:rsid w:val="0028134B"/>
    <w:rsid w:val="0028185C"/>
    <w:rsid w:val="002818A7"/>
    <w:rsid w:val="00281AF4"/>
    <w:rsid w:val="0028225E"/>
    <w:rsid w:val="0028270D"/>
    <w:rsid w:val="002827AE"/>
    <w:rsid w:val="002827DB"/>
    <w:rsid w:val="00282D74"/>
    <w:rsid w:val="00282F56"/>
    <w:rsid w:val="0028311E"/>
    <w:rsid w:val="002834CA"/>
    <w:rsid w:val="0028353A"/>
    <w:rsid w:val="00283A3A"/>
    <w:rsid w:val="00283BF2"/>
    <w:rsid w:val="00283D49"/>
    <w:rsid w:val="00284099"/>
    <w:rsid w:val="00284C05"/>
    <w:rsid w:val="0028522D"/>
    <w:rsid w:val="002852B0"/>
    <w:rsid w:val="0028549B"/>
    <w:rsid w:val="0028554F"/>
    <w:rsid w:val="002856C4"/>
    <w:rsid w:val="002858E4"/>
    <w:rsid w:val="00285A30"/>
    <w:rsid w:val="00285E2C"/>
    <w:rsid w:val="002860DA"/>
    <w:rsid w:val="002860F4"/>
    <w:rsid w:val="002862D2"/>
    <w:rsid w:val="0028722D"/>
    <w:rsid w:val="00287507"/>
    <w:rsid w:val="00287667"/>
    <w:rsid w:val="00287790"/>
    <w:rsid w:val="002878D4"/>
    <w:rsid w:val="00287BB1"/>
    <w:rsid w:val="00287BC7"/>
    <w:rsid w:val="00287CFE"/>
    <w:rsid w:val="00287D64"/>
    <w:rsid w:val="002900B7"/>
    <w:rsid w:val="00290190"/>
    <w:rsid w:val="002906E3"/>
    <w:rsid w:val="0029088C"/>
    <w:rsid w:val="002909D3"/>
    <w:rsid w:val="00290C76"/>
    <w:rsid w:val="00290C83"/>
    <w:rsid w:val="00290DD9"/>
    <w:rsid w:val="002910C9"/>
    <w:rsid w:val="00291238"/>
    <w:rsid w:val="002914DE"/>
    <w:rsid w:val="002915E0"/>
    <w:rsid w:val="00291A38"/>
    <w:rsid w:val="00291BCB"/>
    <w:rsid w:val="00291DF4"/>
    <w:rsid w:val="00291FF4"/>
    <w:rsid w:val="00292064"/>
    <w:rsid w:val="00292460"/>
    <w:rsid w:val="002924DE"/>
    <w:rsid w:val="0029274E"/>
    <w:rsid w:val="00292AE6"/>
    <w:rsid w:val="00292B66"/>
    <w:rsid w:val="00292BD5"/>
    <w:rsid w:val="00292BDD"/>
    <w:rsid w:val="00292C4E"/>
    <w:rsid w:val="00292C64"/>
    <w:rsid w:val="0029323A"/>
    <w:rsid w:val="002933B8"/>
    <w:rsid w:val="002934D1"/>
    <w:rsid w:val="002934E0"/>
    <w:rsid w:val="0029361D"/>
    <w:rsid w:val="0029391B"/>
    <w:rsid w:val="00293D68"/>
    <w:rsid w:val="00293F9F"/>
    <w:rsid w:val="00294496"/>
    <w:rsid w:val="0029459B"/>
    <w:rsid w:val="00294A24"/>
    <w:rsid w:val="00294EB0"/>
    <w:rsid w:val="00295112"/>
    <w:rsid w:val="00295131"/>
    <w:rsid w:val="0029549E"/>
    <w:rsid w:val="00295555"/>
    <w:rsid w:val="00295877"/>
    <w:rsid w:val="00295ACD"/>
    <w:rsid w:val="00295C2A"/>
    <w:rsid w:val="00295CE8"/>
    <w:rsid w:val="00295EEB"/>
    <w:rsid w:val="0029657B"/>
    <w:rsid w:val="00296AA6"/>
    <w:rsid w:val="00296B2D"/>
    <w:rsid w:val="00296D2A"/>
    <w:rsid w:val="00297356"/>
    <w:rsid w:val="0029755C"/>
    <w:rsid w:val="002975C5"/>
    <w:rsid w:val="002979A7"/>
    <w:rsid w:val="00297B65"/>
    <w:rsid w:val="00297E63"/>
    <w:rsid w:val="00297EFF"/>
    <w:rsid w:val="002A030F"/>
    <w:rsid w:val="002A0336"/>
    <w:rsid w:val="002A0530"/>
    <w:rsid w:val="002A0754"/>
    <w:rsid w:val="002A0928"/>
    <w:rsid w:val="002A0ADF"/>
    <w:rsid w:val="002A0C7C"/>
    <w:rsid w:val="002A0E18"/>
    <w:rsid w:val="002A1249"/>
    <w:rsid w:val="002A18EE"/>
    <w:rsid w:val="002A1A59"/>
    <w:rsid w:val="002A1AE8"/>
    <w:rsid w:val="002A1C89"/>
    <w:rsid w:val="002A24DC"/>
    <w:rsid w:val="002A24DD"/>
    <w:rsid w:val="002A25CC"/>
    <w:rsid w:val="002A283B"/>
    <w:rsid w:val="002A2C5A"/>
    <w:rsid w:val="002A2C90"/>
    <w:rsid w:val="002A2DA1"/>
    <w:rsid w:val="002A2FAF"/>
    <w:rsid w:val="002A30E8"/>
    <w:rsid w:val="002A3105"/>
    <w:rsid w:val="002A346D"/>
    <w:rsid w:val="002A384B"/>
    <w:rsid w:val="002A3914"/>
    <w:rsid w:val="002A391D"/>
    <w:rsid w:val="002A3B27"/>
    <w:rsid w:val="002A3B47"/>
    <w:rsid w:val="002A424B"/>
    <w:rsid w:val="002A45D7"/>
    <w:rsid w:val="002A4B37"/>
    <w:rsid w:val="002A4D64"/>
    <w:rsid w:val="002A4ED6"/>
    <w:rsid w:val="002A4F9F"/>
    <w:rsid w:val="002A5046"/>
    <w:rsid w:val="002A5145"/>
    <w:rsid w:val="002A5365"/>
    <w:rsid w:val="002A5493"/>
    <w:rsid w:val="002A5548"/>
    <w:rsid w:val="002A587F"/>
    <w:rsid w:val="002A58CA"/>
    <w:rsid w:val="002A5F0B"/>
    <w:rsid w:val="002A6581"/>
    <w:rsid w:val="002A6C19"/>
    <w:rsid w:val="002A6CBB"/>
    <w:rsid w:val="002A6D33"/>
    <w:rsid w:val="002A709B"/>
    <w:rsid w:val="002A72F3"/>
    <w:rsid w:val="002A75BD"/>
    <w:rsid w:val="002A763C"/>
    <w:rsid w:val="002A772A"/>
    <w:rsid w:val="002A7863"/>
    <w:rsid w:val="002A7869"/>
    <w:rsid w:val="002A7AF6"/>
    <w:rsid w:val="002B006F"/>
    <w:rsid w:val="002B0554"/>
    <w:rsid w:val="002B0853"/>
    <w:rsid w:val="002B0BFE"/>
    <w:rsid w:val="002B0C69"/>
    <w:rsid w:val="002B0E7A"/>
    <w:rsid w:val="002B0FA8"/>
    <w:rsid w:val="002B10ED"/>
    <w:rsid w:val="002B1284"/>
    <w:rsid w:val="002B1359"/>
    <w:rsid w:val="002B13FA"/>
    <w:rsid w:val="002B16E4"/>
    <w:rsid w:val="002B1812"/>
    <w:rsid w:val="002B18C4"/>
    <w:rsid w:val="002B19D2"/>
    <w:rsid w:val="002B1D98"/>
    <w:rsid w:val="002B1F5E"/>
    <w:rsid w:val="002B1FC7"/>
    <w:rsid w:val="002B21A9"/>
    <w:rsid w:val="002B23D1"/>
    <w:rsid w:val="002B24DB"/>
    <w:rsid w:val="002B24E1"/>
    <w:rsid w:val="002B2848"/>
    <w:rsid w:val="002B29E8"/>
    <w:rsid w:val="002B2B30"/>
    <w:rsid w:val="002B2E0E"/>
    <w:rsid w:val="002B30B9"/>
    <w:rsid w:val="002B3138"/>
    <w:rsid w:val="002B321B"/>
    <w:rsid w:val="002B3818"/>
    <w:rsid w:val="002B38BE"/>
    <w:rsid w:val="002B3FF5"/>
    <w:rsid w:val="002B415F"/>
    <w:rsid w:val="002B483B"/>
    <w:rsid w:val="002B4941"/>
    <w:rsid w:val="002B4B55"/>
    <w:rsid w:val="002B4C7B"/>
    <w:rsid w:val="002B4DF6"/>
    <w:rsid w:val="002B5003"/>
    <w:rsid w:val="002B5186"/>
    <w:rsid w:val="002B526B"/>
    <w:rsid w:val="002B55ED"/>
    <w:rsid w:val="002B5E80"/>
    <w:rsid w:val="002B5F7C"/>
    <w:rsid w:val="002B6337"/>
    <w:rsid w:val="002B6450"/>
    <w:rsid w:val="002B6520"/>
    <w:rsid w:val="002B66CE"/>
    <w:rsid w:val="002B6ECE"/>
    <w:rsid w:val="002B6FAD"/>
    <w:rsid w:val="002B780A"/>
    <w:rsid w:val="002B7E72"/>
    <w:rsid w:val="002C0243"/>
    <w:rsid w:val="002C035E"/>
    <w:rsid w:val="002C0520"/>
    <w:rsid w:val="002C0738"/>
    <w:rsid w:val="002C080B"/>
    <w:rsid w:val="002C0B87"/>
    <w:rsid w:val="002C0BC4"/>
    <w:rsid w:val="002C0FC0"/>
    <w:rsid w:val="002C1635"/>
    <w:rsid w:val="002C1A74"/>
    <w:rsid w:val="002C21E0"/>
    <w:rsid w:val="002C233B"/>
    <w:rsid w:val="002C299E"/>
    <w:rsid w:val="002C320F"/>
    <w:rsid w:val="002C340D"/>
    <w:rsid w:val="002C3A00"/>
    <w:rsid w:val="002C3CAC"/>
    <w:rsid w:val="002C3CDC"/>
    <w:rsid w:val="002C3F43"/>
    <w:rsid w:val="002C3F72"/>
    <w:rsid w:val="002C4252"/>
    <w:rsid w:val="002C4259"/>
    <w:rsid w:val="002C4446"/>
    <w:rsid w:val="002C49AF"/>
    <w:rsid w:val="002C4AE7"/>
    <w:rsid w:val="002C5166"/>
    <w:rsid w:val="002C51DF"/>
    <w:rsid w:val="002C54F6"/>
    <w:rsid w:val="002C56D7"/>
    <w:rsid w:val="002C59C4"/>
    <w:rsid w:val="002C5A60"/>
    <w:rsid w:val="002C5A97"/>
    <w:rsid w:val="002C5BC1"/>
    <w:rsid w:val="002C5F8E"/>
    <w:rsid w:val="002C63CC"/>
    <w:rsid w:val="002C648C"/>
    <w:rsid w:val="002C64C4"/>
    <w:rsid w:val="002C65BC"/>
    <w:rsid w:val="002C691D"/>
    <w:rsid w:val="002C6946"/>
    <w:rsid w:val="002C6A93"/>
    <w:rsid w:val="002C6B2F"/>
    <w:rsid w:val="002C6BB1"/>
    <w:rsid w:val="002C6C3B"/>
    <w:rsid w:val="002C6F33"/>
    <w:rsid w:val="002C71A2"/>
    <w:rsid w:val="002C7B2D"/>
    <w:rsid w:val="002C7DAC"/>
    <w:rsid w:val="002C7DC4"/>
    <w:rsid w:val="002C7DF7"/>
    <w:rsid w:val="002C7E3D"/>
    <w:rsid w:val="002D022E"/>
    <w:rsid w:val="002D06B5"/>
    <w:rsid w:val="002D07DE"/>
    <w:rsid w:val="002D0819"/>
    <w:rsid w:val="002D0865"/>
    <w:rsid w:val="002D08D5"/>
    <w:rsid w:val="002D0C28"/>
    <w:rsid w:val="002D0D59"/>
    <w:rsid w:val="002D106A"/>
    <w:rsid w:val="002D11A2"/>
    <w:rsid w:val="002D1590"/>
    <w:rsid w:val="002D1B78"/>
    <w:rsid w:val="002D1FEB"/>
    <w:rsid w:val="002D1FFA"/>
    <w:rsid w:val="002D218D"/>
    <w:rsid w:val="002D2218"/>
    <w:rsid w:val="002D2975"/>
    <w:rsid w:val="002D2A68"/>
    <w:rsid w:val="002D2A92"/>
    <w:rsid w:val="002D2DEA"/>
    <w:rsid w:val="002D2F2D"/>
    <w:rsid w:val="002D2F9D"/>
    <w:rsid w:val="002D332D"/>
    <w:rsid w:val="002D349D"/>
    <w:rsid w:val="002D3633"/>
    <w:rsid w:val="002D3A4D"/>
    <w:rsid w:val="002D3F6F"/>
    <w:rsid w:val="002D4307"/>
    <w:rsid w:val="002D4450"/>
    <w:rsid w:val="002D450D"/>
    <w:rsid w:val="002D4FDB"/>
    <w:rsid w:val="002D507E"/>
    <w:rsid w:val="002D52D5"/>
    <w:rsid w:val="002D5325"/>
    <w:rsid w:val="002D55E9"/>
    <w:rsid w:val="002D5D0C"/>
    <w:rsid w:val="002D5D70"/>
    <w:rsid w:val="002D5D83"/>
    <w:rsid w:val="002D6504"/>
    <w:rsid w:val="002D6847"/>
    <w:rsid w:val="002D74D7"/>
    <w:rsid w:val="002D775A"/>
    <w:rsid w:val="002D77ED"/>
    <w:rsid w:val="002D7B97"/>
    <w:rsid w:val="002D7D64"/>
    <w:rsid w:val="002D7E53"/>
    <w:rsid w:val="002E0697"/>
    <w:rsid w:val="002E08F6"/>
    <w:rsid w:val="002E1016"/>
    <w:rsid w:val="002E1062"/>
    <w:rsid w:val="002E1767"/>
    <w:rsid w:val="002E1CCB"/>
    <w:rsid w:val="002E1D54"/>
    <w:rsid w:val="002E24E3"/>
    <w:rsid w:val="002E2692"/>
    <w:rsid w:val="002E27C5"/>
    <w:rsid w:val="002E2840"/>
    <w:rsid w:val="002E2A77"/>
    <w:rsid w:val="002E2D83"/>
    <w:rsid w:val="002E2E13"/>
    <w:rsid w:val="002E2F9C"/>
    <w:rsid w:val="002E338A"/>
    <w:rsid w:val="002E3445"/>
    <w:rsid w:val="002E3AFC"/>
    <w:rsid w:val="002E3BC9"/>
    <w:rsid w:val="002E3CE0"/>
    <w:rsid w:val="002E3CF0"/>
    <w:rsid w:val="002E3EBF"/>
    <w:rsid w:val="002E3F8C"/>
    <w:rsid w:val="002E4167"/>
    <w:rsid w:val="002E42E3"/>
    <w:rsid w:val="002E4355"/>
    <w:rsid w:val="002E49DC"/>
    <w:rsid w:val="002E4A84"/>
    <w:rsid w:val="002E4C05"/>
    <w:rsid w:val="002E4EF2"/>
    <w:rsid w:val="002E5524"/>
    <w:rsid w:val="002E558C"/>
    <w:rsid w:val="002E55CD"/>
    <w:rsid w:val="002E57BC"/>
    <w:rsid w:val="002E595D"/>
    <w:rsid w:val="002E5994"/>
    <w:rsid w:val="002E5B75"/>
    <w:rsid w:val="002E5C8F"/>
    <w:rsid w:val="002E5D02"/>
    <w:rsid w:val="002E5E39"/>
    <w:rsid w:val="002E5E6C"/>
    <w:rsid w:val="002E6057"/>
    <w:rsid w:val="002E6121"/>
    <w:rsid w:val="002E63F3"/>
    <w:rsid w:val="002E66CE"/>
    <w:rsid w:val="002E688F"/>
    <w:rsid w:val="002E69D8"/>
    <w:rsid w:val="002E6CF9"/>
    <w:rsid w:val="002E6FE2"/>
    <w:rsid w:val="002E71F0"/>
    <w:rsid w:val="002E7759"/>
    <w:rsid w:val="002E788A"/>
    <w:rsid w:val="002E7B8F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7E"/>
    <w:rsid w:val="002F11D8"/>
    <w:rsid w:val="002F1235"/>
    <w:rsid w:val="002F124B"/>
    <w:rsid w:val="002F1280"/>
    <w:rsid w:val="002F18AA"/>
    <w:rsid w:val="002F1DFA"/>
    <w:rsid w:val="002F1E1D"/>
    <w:rsid w:val="002F1FB6"/>
    <w:rsid w:val="002F248E"/>
    <w:rsid w:val="002F24AA"/>
    <w:rsid w:val="002F264F"/>
    <w:rsid w:val="002F2833"/>
    <w:rsid w:val="002F28EF"/>
    <w:rsid w:val="002F2CFB"/>
    <w:rsid w:val="002F2D13"/>
    <w:rsid w:val="002F2F52"/>
    <w:rsid w:val="002F3187"/>
    <w:rsid w:val="002F32A9"/>
    <w:rsid w:val="002F3317"/>
    <w:rsid w:val="002F3517"/>
    <w:rsid w:val="002F3592"/>
    <w:rsid w:val="002F3724"/>
    <w:rsid w:val="002F3C44"/>
    <w:rsid w:val="002F3CAD"/>
    <w:rsid w:val="002F3F2E"/>
    <w:rsid w:val="002F4130"/>
    <w:rsid w:val="002F449C"/>
    <w:rsid w:val="002F44EA"/>
    <w:rsid w:val="002F4814"/>
    <w:rsid w:val="002F497A"/>
    <w:rsid w:val="002F4C64"/>
    <w:rsid w:val="002F4DAB"/>
    <w:rsid w:val="002F5B4C"/>
    <w:rsid w:val="002F5C6A"/>
    <w:rsid w:val="002F5EBE"/>
    <w:rsid w:val="002F60A5"/>
    <w:rsid w:val="002F624F"/>
    <w:rsid w:val="002F62A2"/>
    <w:rsid w:val="002F62DA"/>
    <w:rsid w:val="002F6919"/>
    <w:rsid w:val="002F6C07"/>
    <w:rsid w:val="002F6E41"/>
    <w:rsid w:val="002F6EBD"/>
    <w:rsid w:val="002F6FB0"/>
    <w:rsid w:val="002F7978"/>
    <w:rsid w:val="002F7B2B"/>
    <w:rsid w:val="00300183"/>
    <w:rsid w:val="00300362"/>
    <w:rsid w:val="00300630"/>
    <w:rsid w:val="00300F20"/>
    <w:rsid w:val="003017D0"/>
    <w:rsid w:val="00301B58"/>
    <w:rsid w:val="00301FC9"/>
    <w:rsid w:val="003020A2"/>
    <w:rsid w:val="00302124"/>
    <w:rsid w:val="0030254C"/>
    <w:rsid w:val="00302649"/>
    <w:rsid w:val="003026E3"/>
    <w:rsid w:val="0030289A"/>
    <w:rsid w:val="00302A28"/>
    <w:rsid w:val="00302B69"/>
    <w:rsid w:val="00302C22"/>
    <w:rsid w:val="00302D67"/>
    <w:rsid w:val="003032A7"/>
    <w:rsid w:val="0030386D"/>
    <w:rsid w:val="0030389E"/>
    <w:rsid w:val="003039F5"/>
    <w:rsid w:val="00303B3C"/>
    <w:rsid w:val="00304678"/>
    <w:rsid w:val="003046D5"/>
    <w:rsid w:val="00304772"/>
    <w:rsid w:val="00304873"/>
    <w:rsid w:val="003049B8"/>
    <w:rsid w:val="003049E5"/>
    <w:rsid w:val="00304ADE"/>
    <w:rsid w:val="00304B06"/>
    <w:rsid w:val="00304C60"/>
    <w:rsid w:val="00304E04"/>
    <w:rsid w:val="00304F15"/>
    <w:rsid w:val="00304F26"/>
    <w:rsid w:val="003051EC"/>
    <w:rsid w:val="00305315"/>
    <w:rsid w:val="0030541B"/>
    <w:rsid w:val="00305B8F"/>
    <w:rsid w:val="00305C4D"/>
    <w:rsid w:val="00305D5F"/>
    <w:rsid w:val="00306066"/>
    <w:rsid w:val="00306272"/>
    <w:rsid w:val="0030644C"/>
    <w:rsid w:val="003064AB"/>
    <w:rsid w:val="00306635"/>
    <w:rsid w:val="00306BC5"/>
    <w:rsid w:val="00306CE8"/>
    <w:rsid w:val="00307350"/>
    <w:rsid w:val="003075C7"/>
    <w:rsid w:val="0030765C"/>
    <w:rsid w:val="00307DA4"/>
    <w:rsid w:val="00310313"/>
    <w:rsid w:val="003105E5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BC4"/>
    <w:rsid w:val="00312BE7"/>
    <w:rsid w:val="003131EE"/>
    <w:rsid w:val="003133AD"/>
    <w:rsid w:val="00313734"/>
    <w:rsid w:val="00313742"/>
    <w:rsid w:val="003144E0"/>
    <w:rsid w:val="00314528"/>
    <w:rsid w:val="00314542"/>
    <w:rsid w:val="0031464B"/>
    <w:rsid w:val="0031483C"/>
    <w:rsid w:val="00314E0A"/>
    <w:rsid w:val="00314F52"/>
    <w:rsid w:val="00315607"/>
    <w:rsid w:val="00315C55"/>
    <w:rsid w:val="00315C62"/>
    <w:rsid w:val="00316121"/>
    <w:rsid w:val="00316126"/>
    <w:rsid w:val="00316272"/>
    <w:rsid w:val="00316396"/>
    <w:rsid w:val="003168A9"/>
    <w:rsid w:val="00316903"/>
    <w:rsid w:val="00316A42"/>
    <w:rsid w:val="00316FE3"/>
    <w:rsid w:val="00317110"/>
    <w:rsid w:val="003172A5"/>
    <w:rsid w:val="003176BE"/>
    <w:rsid w:val="00317946"/>
    <w:rsid w:val="00317BED"/>
    <w:rsid w:val="00317F5C"/>
    <w:rsid w:val="00320189"/>
    <w:rsid w:val="0032050F"/>
    <w:rsid w:val="00320BED"/>
    <w:rsid w:val="00320F19"/>
    <w:rsid w:val="0032126E"/>
    <w:rsid w:val="003212AD"/>
    <w:rsid w:val="003215EF"/>
    <w:rsid w:val="00321A64"/>
    <w:rsid w:val="00321BEF"/>
    <w:rsid w:val="00321C3C"/>
    <w:rsid w:val="003224E8"/>
    <w:rsid w:val="003227D2"/>
    <w:rsid w:val="0032285B"/>
    <w:rsid w:val="00322984"/>
    <w:rsid w:val="00322AA1"/>
    <w:rsid w:val="00322BB8"/>
    <w:rsid w:val="00322D77"/>
    <w:rsid w:val="00323335"/>
    <w:rsid w:val="00323430"/>
    <w:rsid w:val="00323741"/>
    <w:rsid w:val="0032385D"/>
    <w:rsid w:val="00323ACD"/>
    <w:rsid w:val="00323F30"/>
    <w:rsid w:val="00324224"/>
    <w:rsid w:val="00324262"/>
    <w:rsid w:val="00324397"/>
    <w:rsid w:val="003246B6"/>
    <w:rsid w:val="00324B10"/>
    <w:rsid w:val="00324B4F"/>
    <w:rsid w:val="00324BC0"/>
    <w:rsid w:val="00324FFE"/>
    <w:rsid w:val="0032541D"/>
    <w:rsid w:val="00325A78"/>
    <w:rsid w:val="00325BB9"/>
    <w:rsid w:val="00325C26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FDE"/>
    <w:rsid w:val="00330407"/>
    <w:rsid w:val="00330479"/>
    <w:rsid w:val="003304E7"/>
    <w:rsid w:val="0033097F"/>
    <w:rsid w:val="00330CF2"/>
    <w:rsid w:val="00330E82"/>
    <w:rsid w:val="00331292"/>
    <w:rsid w:val="003315E9"/>
    <w:rsid w:val="0033168F"/>
    <w:rsid w:val="00331806"/>
    <w:rsid w:val="00331E29"/>
    <w:rsid w:val="00331E4C"/>
    <w:rsid w:val="0033209A"/>
    <w:rsid w:val="003320FE"/>
    <w:rsid w:val="00332221"/>
    <w:rsid w:val="0033265B"/>
    <w:rsid w:val="003328C0"/>
    <w:rsid w:val="00332DA0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28A"/>
    <w:rsid w:val="00334307"/>
    <w:rsid w:val="0033436E"/>
    <w:rsid w:val="003344F1"/>
    <w:rsid w:val="003348C0"/>
    <w:rsid w:val="00334D1C"/>
    <w:rsid w:val="00334D8D"/>
    <w:rsid w:val="00335005"/>
    <w:rsid w:val="00335314"/>
    <w:rsid w:val="003353DF"/>
    <w:rsid w:val="003358B4"/>
    <w:rsid w:val="00335CF7"/>
    <w:rsid w:val="0033644F"/>
    <w:rsid w:val="003364E1"/>
    <w:rsid w:val="00336A4A"/>
    <w:rsid w:val="00337008"/>
    <w:rsid w:val="003372D8"/>
    <w:rsid w:val="003375E6"/>
    <w:rsid w:val="003376A1"/>
    <w:rsid w:val="00337759"/>
    <w:rsid w:val="00337F4C"/>
    <w:rsid w:val="0034041A"/>
    <w:rsid w:val="003405BC"/>
    <w:rsid w:val="003409A1"/>
    <w:rsid w:val="00340C07"/>
    <w:rsid w:val="00340C8D"/>
    <w:rsid w:val="003410FB"/>
    <w:rsid w:val="00341190"/>
    <w:rsid w:val="003411C0"/>
    <w:rsid w:val="0034121A"/>
    <w:rsid w:val="00341991"/>
    <w:rsid w:val="00341B1B"/>
    <w:rsid w:val="00342225"/>
    <w:rsid w:val="003425E0"/>
    <w:rsid w:val="00342627"/>
    <w:rsid w:val="0034268B"/>
    <w:rsid w:val="003427EC"/>
    <w:rsid w:val="00342B12"/>
    <w:rsid w:val="00342BCD"/>
    <w:rsid w:val="00343006"/>
    <w:rsid w:val="003434F9"/>
    <w:rsid w:val="003438BA"/>
    <w:rsid w:val="00343972"/>
    <w:rsid w:val="003439B3"/>
    <w:rsid w:val="00343D4F"/>
    <w:rsid w:val="00344205"/>
    <w:rsid w:val="003444FC"/>
    <w:rsid w:val="003445E9"/>
    <w:rsid w:val="00344689"/>
    <w:rsid w:val="00344C5B"/>
    <w:rsid w:val="00344E54"/>
    <w:rsid w:val="00345170"/>
    <w:rsid w:val="00345646"/>
    <w:rsid w:val="00345717"/>
    <w:rsid w:val="00345939"/>
    <w:rsid w:val="00345A12"/>
    <w:rsid w:val="00345C6B"/>
    <w:rsid w:val="00345DEB"/>
    <w:rsid w:val="003460AE"/>
    <w:rsid w:val="00346124"/>
    <w:rsid w:val="0034626B"/>
    <w:rsid w:val="00346505"/>
    <w:rsid w:val="0034652E"/>
    <w:rsid w:val="003467EE"/>
    <w:rsid w:val="00346863"/>
    <w:rsid w:val="00346D15"/>
    <w:rsid w:val="00346E59"/>
    <w:rsid w:val="00346EA2"/>
    <w:rsid w:val="00347310"/>
    <w:rsid w:val="0034733B"/>
    <w:rsid w:val="00347526"/>
    <w:rsid w:val="003475DC"/>
    <w:rsid w:val="003477F6"/>
    <w:rsid w:val="00347CE9"/>
    <w:rsid w:val="00347E91"/>
    <w:rsid w:val="00347F9E"/>
    <w:rsid w:val="00350058"/>
    <w:rsid w:val="00350310"/>
    <w:rsid w:val="0035049C"/>
    <w:rsid w:val="00350BEC"/>
    <w:rsid w:val="00350E27"/>
    <w:rsid w:val="00350F83"/>
    <w:rsid w:val="00351075"/>
    <w:rsid w:val="003510AC"/>
    <w:rsid w:val="003510CA"/>
    <w:rsid w:val="003510E7"/>
    <w:rsid w:val="003511B6"/>
    <w:rsid w:val="00351770"/>
    <w:rsid w:val="00351967"/>
    <w:rsid w:val="00351AD6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F4"/>
    <w:rsid w:val="0035330B"/>
    <w:rsid w:val="003535A0"/>
    <w:rsid w:val="00353780"/>
    <w:rsid w:val="00353782"/>
    <w:rsid w:val="003538FD"/>
    <w:rsid w:val="00353F0F"/>
    <w:rsid w:val="00354097"/>
    <w:rsid w:val="003541C0"/>
    <w:rsid w:val="0035433F"/>
    <w:rsid w:val="00354407"/>
    <w:rsid w:val="003544F1"/>
    <w:rsid w:val="00354579"/>
    <w:rsid w:val="00354B61"/>
    <w:rsid w:val="00354C8E"/>
    <w:rsid w:val="00354C9E"/>
    <w:rsid w:val="00354FAD"/>
    <w:rsid w:val="003551D0"/>
    <w:rsid w:val="00355771"/>
    <w:rsid w:val="0035593B"/>
    <w:rsid w:val="0035596A"/>
    <w:rsid w:val="00355A85"/>
    <w:rsid w:val="00355DF8"/>
    <w:rsid w:val="00355F56"/>
    <w:rsid w:val="00355FF4"/>
    <w:rsid w:val="00356252"/>
    <w:rsid w:val="00356821"/>
    <w:rsid w:val="00356A25"/>
    <w:rsid w:val="003570FB"/>
    <w:rsid w:val="003573E1"/>
    <w:rsid w:val="003577A2"/>
    <w:rsid w:val="0035794A"/>
    <w:rsid w:val="00357BFA"/>
    <w:rsid w:val="00357C87"/>
    <w:rsid w:val="00357D6A"/>
    <w:rsid w:val="00357DB7"/>
    <w:rsid w:val="003606A4"/>
    <w:rsid w:val="003608BA"/>
    <w:rsid w:val="00360AD5"/>
    <w:rsid w:val="00360BB2"/>
    <w:rsid w:val="003618D9"/>
    <w:rsid w:val="00361931"/>
    <w:rsid w:val="00361A20"/>
    <w:rsid w:val="00361DCD"/>
    <w:rsid w:val="00361E60"/>
    <w:rsid w:val="00361FC8"/>
    <w:rsid w:val="003622C6"/>
    <w:rsid w:val="003625B1"/>
    <w:rsid w:val="00362614"/>
    <w:rsid w:val="00362A4D"/>
    <w:rsid w:val="00362DD8"/>
    <w:rsid w:val="00362F06"/>
    <w:rsid w:val="0036313E"/>
    <w:rsid w:val="00363518"/>
    <w:rsid w:val="00363537"/>
    <w:rsid w:val="00363A4F"/>
    <w:rsid w:val="00363F4D"/>
    <w:rsid w:val="00364215"/>
    <w:rsid w:val="00364621"/>
    <w:rsid w:val="00364726"/>
    <w:rsid w:val="00364A7A"/>
    <w:rsid w:val="00365231"/>
    <w:rsid w:val="00365238"/>
    <w:rsid w:val="003655FB"/>
    <w:rsid w:val="00365B3C"/>
    <w:rsid w:val="00365CE7"/>
    <w:rsid w:val="00365FA7"/>
    <w:rsid w:val="00365FED"/>
    <w:rsid w:val="0036619B"/>
    <w:rsid w:val="003661D8"/>
    <w:rsid w:val="00366310"/>
    <w:rsid w:val="003666C2"/>
    <w:rsid w:val="00366935"/>
    <w:rsid w:val="00366A2C"/>
    <w:rsid w:val="00366C19"/>
    <w:rsid w:val="00366D41"/>
    <w:rsid w:val="00366DA4"/>
    <w:rsid w:val="00366E17"/>
    <w:rsid w:val="00366ECA"/>
    <w:rsid w:val="00367149"/>
    <w:rsid w:val="003671C5"/>
    <w:rsid w:val="003675CF"/>
    <w:rsid w:val="00367891"/>
    <w:rsid w:val="00367979"/>
    <w:rsid w:val="00367AA5"/>
    <w:rsid w:val="00367CCD"/>
    <w:rsid w:val="00367EDF"/>
    <w:rsid w:val="00370561"/>
    <w:rsid w:val="0037061D"/>
    <w:rsid w:val="00370857"/>
    <w:rsid w:val="00370949"/>
    <w:rsid w:val="00370A8E"/>
    <w:rsid w:val="00370B2B"/>
    <w:rsid w:val="00370B72"/>
    <w:rsid w:val="00370BF2"/>
    <w:rsid w:val="00370E9A"/>
    <w:rsid w:val="00370F02"/>
    <w:rsid w:val="00370F3D"/>
    <w:rsid w:val="00371357"/>
    <w:rsid w:val="003715D6"/>
    <w:rsid w:val="0037191D"/>
    <w:rsid w:val="00371CE2"/>
    <w:rsid w:val="00371EB0"/>
    <w:rsid w:val="00372002"/>
    <w:rsid w:val="003723D0"/>
    <w:rsid w:val="0037258B"/>
    <w:rsid w:val="00372684"/>
    <w:rsid w:val="0037296E"/>
    <w:rsid w:val="00372BF3"/>
    <w:rsid w:val="0037313F"/>
    <w:rsid w:val="003731F1"/>
    <w:rsid w:val="003736ED"/>
    <w:rsid w:val="00373969"/>
    <w:rsid w:val="00373CCD"/>
    <w:rsid w:val="00373F7D"/>
    <w:rsid w:val="0037428C"/>
    <w:rsid w:val="00374327"/>
    <w:rsid w:val="003746AC"/>
    <w:rsid w:val="00374743"/>
    <w:rsid w:val="0037476F"/>
    <w:rsid w:val="00374A6E"/>
    <w:rsid w:val="00374AB4"/>
    <w:rsid w:val="00374B3C"/>
    <w:rsid w:val="00374BAB"/>
    <w:rsid w:val="00374C23"/>
    <w:rsid w:val="00374CAD"/>
    <w:rsid w:val="00374D16"/>
    <w:rsid w:val="00374EC4"/>
    <w:rsid w:val="00374FA1"/>
    <w:rsid w:val="00375249"/>
    <w:rsid w:val="003752F5"/>
    <w:rsid w:val="00375414"/>
    <w:rsid w:val="0037564C"/>
    <w:rsid w:val="0037585C"/>
    <w:rsid w:val="00375A52"/>
    <w:rsid w:val="00376257"/>
    <w:rsid w:val="003762DC"/>
    <w:rsid w:val="003763B6"/>
    <w:rsid w:val="00376502"/>
    <w:rsid w:val="003765E7"/>
    <w:rsid w:val="003767F1"/>
    <w:rsid w:val="003768F8"/>
    <w:rsid w:val="0037693D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1DA"/>
    <w:rsid w:val="00380242"/>
    <w:rsid w:val="00380339"/>
    <w:rsid w:val="003804E8"/>
    <w:rsid w:val="00380F06"/>
    <w:rsid w:val="00381048"/>
    <w:rsid w:val="0038105E"/>
    <w:rsid w:val="003811D8"/>
    <w:rsid w:val="0038141B"/>
    <w:rsid w:val="00381655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079"/>
    <w:rsid w:val="00383B9F"/>
    <w:rsid w:val="00383C85"/>
    <w:rsid w:val="00383D5A"/>
    <w:rsid w:val="00383D67"/>
    <w:rsid w:val="00383F15"/>
    <w:rsid w:val="00383F50"/>
    <w:rsid w:val="00383FDF"/>
    <w:rsid w:val="00384002"/>
    <w:rsid w:val="0038405A"/>
    <w:rsid w:val="0038409D"/>
    <w:rsid w:val="003840A9"/>
    <w:rsid w:val="0038430D"/>
    <w:rsid w:val="00384C10"/>
    <w:rsid w:val="00384D78"/>
    <w:rsid w:val="00384E71"/>
    <w:rsid w:val="00384F64"/>
    <w:rsid w:val="0038501F"/>
    <w:rsid w:val="00385334"/>
    <w:rsid w:val="00385775"/>
    <w:rsid w:val="00385959"/>
    <w:rsid w:val="00385C94"/>
    <w:rsid w:val="00385DC3"/>
    <w:rsid w:val="00385F72"/>
    <w:rsid w:val="00386B84"/>
    <w:rsid w:val="00386DF6"/>
    <w:rsid w:val="003870CB"/>
    <w:rsid w:val="00387642"/>
    <w:rsid w:val="00387855"/>
    <w:rsid w:val="00387885"/>
    <w:rsid w:val="0038797A"/>
    <w:rsid w:val="00387D7A"/>
    <w:rsid w:val="003903C4"/>
    <w:rsid w:val="00390474"/>
    <w:rsid w:val="003904C2"/>
    <w:rsid w:val="00390D18"/>
    <w:rsid w:val="00390FDA"/>
    <w:rsid w:val="00391301"/>
    <w:rsid w:val="003913B1"/>
    <w:rsid w:val="00391515"/>
    <w:rsid w:val="0039194E"/>
    <w:rsid w:val="00391AC4"/>
    <w:rsid w:val="00391EE1"/>
    <w:rsid w:val="0039215A"/>
    <w:rsid w:val="00392389"/>
    <w:rsid w:val="00392631"/>
    <w:rsid w:val="00392962"/>
    <w:rsid w:val="00392B37"/>
    <w:rsid w:val="00392D12"/>
    <w:rsid w:val="00392E9D"/>
    <w:rsid w:val="00392F5F"/>
    <w:rsid w:val="00393149"/>
    <w:rsid w:val="0039343F"/>
    <w:rsid w:val="00393609"/>
    <w:rsid w:val="003938AD"/>
    <w:rsid w:val="00393E4F"/>
    <w:rsid w:val="003942D3"/>
    <w:rsid w:val="003944B8"/>
    <w:rsid w:val="00394E83"/>
    <w:rsid w:val="00394EE6"/>
    <w:rsid w:val="0039501B"/>
    <w:rsid w:val="0039510E"/>
    <w:rsid w:val="00395AEF"/>
    <w:rsid w:val="00395CA9"/>
    <w:rsid w:val="00395CC9"/>
    <w:rsid w:val="0039613E"/>
    <w:rsid w:val="00396518"/>
    <w:rsid w:val="00396628"/>
    <w:rsid w:val="003968F9"/>
    <w:rsid w:val="00396BF5"/>
    <w:rsid w:val="00396C69"/>
    <w:rsid w:val="00396C97"/>
    <w:rsid w:val="00396EC5"/>
    <w:rsid w:val="00396FF7"/>
    <w:rsid w:val="00397496"/>
    <w:rsid w:val="00397518"/>
    <w:rsid w:val="003976D1"/>
    <w:rsid w:val="0039770F"/>
    <w:rsid w:val="003977C5"/>
    <w:rsid w:val="0039795F"/>
    <w:rsid w:val="00397A31"/>
    <w:rsid w:val="00397CA7"/>
    <w:rsid w:val="00397F32"/>
    <w:rsid w:val="003A0430"/>
    <w:rsid w:val="003A0450"/>
    <w:rsid w:val="003A0662"/>
    <w:rsid w:val="003A06E9"/>
    <w:rsid w:val="003A0B4A"/>
    <w:rsid w:val="003A11F7"/>
    <w:rsid w:val="003A13E0"/>
    <w:rsid w:val="003A16A4"/>
    <w:rsid w:val="003A190C"/>
    <w:rsid w:val="003A1C59"/>
    <w:rsid w:val="003A219B"/>
    <w:rsid w:val="003A2300"/>
    <w:rsid w:val="003A245A"/>
    <w:rsid w:val="003A252C"/>
    <w:rsid w:val="003A2B8B"/>
    <w:rsid w:val="003A2BAA"/>
    <w:rsid w:val="003A2C9A"/>
    <w:rsid w:val="003A2E9C"/>
    <w:rsid w:val="003A33D9"/>
    <w:rsid w:val="003A3682"/>
    <w:rsid w:val="003A3C37"/>
    <w:rsid w:val="003A3EE6"/>
    <w:rsid w:val="003A3F36"/>
    <w:rsid w:val="003A49FC"/>
    <w:rsid w:val="003A4ECC"/>
    <w:rsid w:val="003A517B"/>
    <w:rsid w:val="003A51B8"/>
    <w:rsid w:val="003A52DF"/>
    <w:rsid w:val="003A5542"/>
    <w:rsid w:val="003A5CD5"/>
    <w:rsid w:val="003A5EE0"/>
    <w:rsid w:val="003A5FF7"/>
    <w:rsid w:val="003A6061"/>
    <w:rsid w:val="003A610C"/>
    <w:rsid w:val="003A62D9"/>
    <w:rsid w:val="003A66C1"/>
    <w:rsid w:val="003A6D0F"/>
    <w:rsid w:val="003A6D7E"/>
    <w:rsid w:val="003A7172"/>
    <w:rsid w:val="003A750D"/>
    <w:rsid w:val="003A7544"/>
    <w:rsid w:val="003A75C6"/>
    <w:rsid w:val="003A7770"/>
    <w:rsid w:val="003A7D1A"/>
    <w:rsid w:val="003A7D9F"/>
    <w:rsid w:val="003A7E0D"/>
    <w:rsid w:val="003B0118"/>
    <w:rsid w:val="003B017D"/>
    <w:rsid w:val="003B033A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1F0"/>
    <w:rsid w:val="003B128A"/>
    <w:rsid w:val="003B192A"/>
    <w:rsid w:val="003B1A8B"/>
    <w:rsid w:val="003B1CFF"/>
    <w:rsid w:val="003B1E18"/>
    <w:rsid w:val="003B1E53"/>
    <w:rsid w:val="003B1FBE"/>
    <w:rsid w:val="003B2093"/>
    <w:rsid w:val="003B21EA"/>
    <w:rsid w:val="003B22F2"/>
    <w:rsid w:val="003B23A9"/>
    <w:rsid w:val="003B2514"/>
    <w:rsid w:val="003B2790"/>
    <w:rsid w:val="003B28DB"/>
    <w:rsid w:val="003B29BF"/>
    <w:rsid w:val="003B2E00"/>
    <w:rsid w:val="003B2E95"/>
    <w:rsid w:val="003B332E"/>
    <w:rsid w:val="003B336A"/>
    <w:rsid w:val="003B3485"/>
    <w:rsid w:val="003B3808"/>
    <w:rsid w:val="003B3854"/>
    <w:rsid w:val="003B3A45"/>
    <w:rsid w:val="003B3BFB"/>
    <w:rsid w:val="003B3F91"/>
    <w:rsid w:val="003B427D"/>
    <w:rsid w:val="003B457F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1D"/>
    <w:rsid w:val="003B5E10"/>
    <w:rsid w:val="003B5F22"/>
    <w:rsid w:val="003B600C"/>
    <w:rsid w:val="003B6105"/>
    <w:rsid w:val="003B6134"/>
    <w:rsid w:val="003B67F7"/>
    <w:rsid w:val="003B6CAF"/>
    <w:rsid w:val="003B70EF"/>
    <w:rsid w:val="003B7238"/>
    <w:rsid w:val="003B7327"/>
    <w:rsid w:val="003B7539"/>
    <w:rsid w:val="003B7775"/>
    <w:rsid w:val="003B778F"/>
    <w:rsid w:val="003B78DA"/>
    <w:rsid w:val="003B7AAE"/>
    <w:rsid w:val="003B7DAD"/>
    <w:rsid w:val="003C0034"/>
    <w:rsid w:val="003C0128"/>
    <w:rsid w:val="003C02D7"/>
    <w:rsid w:val="003C0492"/>
    <w:rsid w:val="003C0794"/>
    <w:rsid w:val="003C0A3B"/>
    <w:rsid w:val="003C0ADF"/>
    <w:rsid w:val="003C0BAE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F57"/>
    <w:rsid w:val="003C2079"/>
    <w:rsid w:val="003C242A"/>
    <w:rsid w:val="003C245F"/>
    <w:rsid w:val="003C26BD"/>
    <w:rsid w:val="003C26F0"/>
    <w:rsid w:val="003C2BE8"/>
    <w:rsid w:val="003C2CCC"/>
    <w:rsid w:val="003C307C"/>
    <w:rsid w:val="003C3378"/>
    <w:rsid w:val="003C3472"/>
    <w:rsid w:val="003C35F7"/>
    <w:rsid w:val="003C3981"/>
    <w:rsid w:val="003C3B50"/>
    <w:rsid w:val="003C3C0C"/>
    <w:rsid w:val="003C3DE2"/>
    <w:rsid w:val="003C41BD"/>
    <w:rsid w:val="003C45CB"/>
    <w:rsid w:val="003C4817"/>
    <w:rsid w:val="003C482D"/>
    <w:rsid w:val="003C49D6"/>
    <w:rsid w:val="003C4B42"/>
    <w:rsid w:val="003C4B79"/>
    <w:rsid w:val="003C5132"/>
    <w:rsid w:val="003C56DA"/>
    <w:rsid w:val="003C5E20"/>
    <w:rsid w:val="003C5ECA"/>
    <w:rsid w:val="003C6178"/>
    <w:rsid w:val="003C630D"/>
    <w:rsid w:val="003C69E5"/>
    <w:rsid w:val="003C6B73"/>
    <w:rsid w:val="003C70F7"/>
    <w:rsid w:val="003C7270"/>
    <w:rsid w:val="003C74DA"/>
    <w:rsid w:val="003C7505"/>
    <w:rsid w:val="003C76F6"/>
    <w:rsid w:val="003C7986"/>
    <w:rsid w:val="003C7D6B"/>
    <w:rsid w:val="003D01F8"/>
    <w:rsid w:val="003D03D2"/>
    <w:rsid w:val="003D03EB"/>
    <w:rsid w:val="003D052D"/>
    <w:rsid w:val="003D05E3"/>
    <w:rsid w:val="003D0689"/>
    <w:rsid w:val="003D0737"/>
    <w:rsid w:val="003D0A1F"/>
    <w:rsid w:val="003D0A99"/>
    <w:rsid w:val="003D0FBC"/>
    <w:rsid w:val="003D0FFE"/>
    <w:rsid w:val="003D1170"/>
    <w:rsid w:val="003D1649"/>
    <w:rsid w:val="003D167C"/>
    <w:rsid w:val="003D17BA"/>
    <w:rsid w:val="003D19ED"/>
    <w:rsid w:val="003D1C50"/>
    <w:rsid w:val="003D2071"/>
    <w:rsid w:val="003D21AD"/>
    <w:rsid w:val="003D229A"/>
    <w:rsid w:val="003D2E84"/>
    <w:rsid w:val="003D2F28"/>
    <w:rsid w:val="003D3150"/>
    <w:rsid w:val="003D31F4"/>
    <w:rsid w:val="003D3350"/>
    <w:rsid w:val="003D34E9"/>
    <w:rsid w:val="003D41F9"/>
    <w:rsid w:val="003D4779"/>
    <w:rsid w:val="003D48EC"/>
    <w:rsid w:val="003D4D1E"/>
    <w:rsid w:val="003D5271"/>
    <w:rsid w:val="003D5845"/>
    <w:rsid w:val="003D5972"/>
    <w:rsid w:val="003D5A65"/>
    <w:rsid w:val="003D5AE0"/>
    <w:rsid w:val="003D5B7B"/>
    <w:rsid w:val="003D5D3F"/>
    <w:rsid w:val="003D5FAE"/>
    <w:rsid w:val="003D61F0"/>
    <w:rsid w:val="003D6377"/>
    <w:rsid w:val="003D67C2"/>
    <w:rsid w:val="003D685D"/>
    <w:rsid w:val="003D6EF5"/>
    <w:rsid w:val="003D7382"/>
    <w:rsid w:val="003D74A8"/>
    <w:rsid w:val="003D7592"/>
    <w:rsid w:val="003D7AED"/>
    <w:rsid w:val="003D7BC9"/>
    <w:rsid w:val="003D7D18"/>
    <w:rsid w:val="003E0189"/>
    <w:rsid w:val="003E0335"/>
    <w:rsid w:val="003E04F3"/>
    <w:rsid w:val="003E07AF"/>
    <w:rsid w:val="003E09A1"/>
    <w:rsid w:val="003E0C53"/>
    <w:rsid w:val="003E0E03"/>
    <w:rsid w:val="003E0EDC"/>
    <w:rsid w:val="003E1060"/>
    <w:rsid w:val="003E128F"/>
    <w:rsid w:val="003E14C2"/>
    <w:rsid w:val="003E15AB"/>
    <w:rsid w:val="003E17BD"/>
    <w:rsid w:val="003E1A0B"/>
    <w:rsid w:val="003E1EF8"/>
    <w:rsid w:val="003E2153"/>
    <w:rsid w:val="003E217F"/>
    <w:rsid w:val="003E2581"/>
    <w:rsid w:val="003E26E9"/>
    <w:rsid w:val="003E28A3"/>
    <w:rsid w:val="003E2964"/>
    <w:rsid w:val="003E2ABA"/>
    <w:rsid w:val="003E2C27"/>
    <w:rsid w:val="003E2DE9"/>
    <w:rsid w:val="003E2E30"/>
    <w:rsid w:val="003E34CA"/>
    <w:rsid w:val="003E3521"/>
    <w:rsid w:val="003E3A2A"/>
    <w:rsid w:val="003E3B41"/>
    <w:rsid w:val="003E3CAE"/>
    <w:rsid w:val="003E3D07"/>
    <w:rsid w:val="003E3FA6"/>
    <w:rsid w:val="003E41D2"/>
    <w:rsid w:val="003E42FF"/>
    <w:rsid w:val="003E44EA"/>
    <w:rsid w:val="003E45B9"/>
    <w:rsid w:val="003E469F"/>
    <w:rsid w:val="003E46C5"/>
    <w:rsid w:val="003E4891"/>
    <w:rsid w:val="003E4BB0"/>
    <w:rsid w:val="003E4BF0"/>
    <w:rsid w:val="003E5089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3A7"/>
    <w:rsid w:val="003E6417"/>
    <w:rsid w:val="003E6689"/>
    <w:rsid w:val="003E6764"/>
    <w:rsid w:val="003E67F4"/>
    <w:rsid w:val="003E6955"/>
    <w:rsid w:val="003E697F"/>
    <w:rsid w:val="003E69F5"/>
    <w:rsid w:val="003E6E25"/>
    <w:rsid w:val="003E7102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288"/>
    <w:rsid w:val="003F04A9"/>
    <w:rsid w:val="003F055C"/>
    <w:rsid w:val="003F09EA"/>
    <w:rsid w:val="003F0A0E"/>
    <w:rsid w:val="003F0C01"/>
    <w:rsid w:val="003F0DBE"/>
    <w:rsid w:val="003F0ED6"/>
    <w:rsid w:val="003F1319"/>
    <w:rsid w:val="003F133B"/>
    <w:rsid w:val="003F1647"/>
    <w:rsid w:val="003F1713"/>
    <w:rsid w:val="003F1738"/>
    <w:rsid w:val="003F1F94"/>
    <w:rsid w:val="003F252D"/>
    <w:rsid w:val="003F29EB"/>
    <w:rsid w:val="003F2A86"/>
    <w:rsid w:val="003F2D94"/>
    <w:rsid w:val="003F319D"/>
    <w:rsid w:val="003F3205"/>
    <w:rsid w:val="003F323F"/>
    <w:rsid w:val="003F3648"/>
    <w:rsid w:val="003F36EA"/>
    <w:rsid w:val="003F387B"/>
    <w:rsid w:val="003F3914"/>
    <w:rsid w:val="003F3A2E"/>
    <w:rsid w:val="003F3DD2"/>
    <w:rsid w:val="003F40CC"/>
    <w:rsid w:val="003F457C"/>
    <w:rsid w:val="003F46A0"/>
    <w:rsid w:val="003F48DA"/>
    <w:rsid w:val="003F4D90"/>
    <w:rsid w:val="003F4E96"/>
    <w:rsid w:val="003F4EE6"/>
    <w:rsid w:val="003F4F48"/>
    <w:rsid w:val="003F550F"/>
    <w:rsid w:val="003F5708"/>
    <w:rsid w:val="003F58A2"/>
    <w:rsid w:val="003F5960"/>
    <w:rsid w:val="003F6372"/>
    <w:rsid w:val="003F65E8"/>
    <w:rsid w:val="003F6926"/>
    <w:rsid w:val="003F6955"/>
    <w:rsid w:val="003F6B4C"/>
    <w:rsid w:val="003F6F81"/>
    <w:rsid w:val="003F6FBA"/>
    <w:rsid w:val="003F71EE"/>
    <w:rsid w:val="003F7A19"/>
    <w:rsid w:val="003F7D2D"/>
    <w:rsid w:val="003F7F4B"/>
    <w:rsid w:val="004001E4"/>
    <w:rsid w:val="004008E7"/>
    <w:rsid w:val="00400AFE"/>
    <w:rsid w:val="00401753"/>
    <w:rsid w:val="00401E6D"/>
    <w:rsid w:val="00402299"/>
    <w:rsid w:val="00402D07"/>
    <w:rsid w:val="00403158"/>
    <w:rsid w:val="00403465"/>
    <w:rsid w:val="004037C3"/>
    <w:rsid w:val="00403839"/>
    <w:rsid w:val="0040397B"/>
    <w:rsid w:val="00403F83"/>
    <w:rsid w:val="00404018"/>
    <w:rsid w:val="004040B9"/>
    <w:rsid w:val="004040C9"/>
    <w:rsid w:val="00404167"/>
    <w:rsid w:val="00404177"/>
    <w:rsid w:val="0040470A"/>
    <w:rsid w:val="00404752"/>
    <w:rsid w:val="0040486E"/>
    <w:rsid w:val="00404C43"/>
    <w:rsid w:val="00404D72"/>
    <w:rsid w:val="00404ED0"/>
    <w:rsid w:val="0040512E"/>
    <w:rsid w:val="00405513"/>
    <w:rsid w:val="0040560F"/>
    <w:rsid w:val="004059B8"/>
    <w:rsid w:val="004059D4"/>
    <w:rsid w:val="004061DA"/>
    <w:rsid w:val="004063A5"/>
    <w:rsid w:val="0040671A"/>
    <w:rsid w:val="00406806"/>
    <w:rsid w:val="00406CC6"/>
    <w:rsid w:val="0040703E"/>
    <w:rsid w:val="0040739A"/>
    <w:rsid w:val="00407405"/>
    <w:rsid w:val="00407513"/>
    <w:rsid w:val="00407AF0"/>
    <w:rsid w:val="00407C41"/>
    <w:rsid w:val="00407C74"/>
    <w:rsid w:val="00407CD5"/>
    <w:rsid w:val="00407E56"/>
    <w:rsid w:val="004100B4"/>
    <w:rsid w:val="00410F02"/>
    <w:rsid w:val="0041102D"/>
    <w:rsid w:val="00411661"/>
    <w:rsid w:val="00411ABA"/>
    <w:rsid w:val="00411B1D"/>
    <w:rsid w:val="00411C41"/>
    <w:rsid w:val="00412274"/>
    <w:rsid w:val="004124D5"/>
    <w:rsid w:val="00412B18"/>
    <w:rsid w:val="00412E6D"/>
    <w:rsid w:val="00413098"/>
    <w:rsid w:val="004135BD"/>
    <w:rsid w:val="0041391D"/>
    <w:rsid w:val="00413F1A"/>
    <w:rsid w:val="004140BE"/>
    <w:rsid w:val="0041425E"/>
    <w:rsid w:val="00414264"/>
    <w:rsid w:val="00414304"/>
    <w:rsid w:val="004147C9"/>
    <w:rsid w:val="00414AB5"/>
    <w:rsid w:val="00414B56"/>
    <w:rsid w:val="00414DE2"/>
    <w:rsid w:val="00414F10"/>
    <w:rsid w:val="0041513D"/>
    <w:rsid w:val="00415202"/>
    <w:rsid w:val="0041526F"/>
    <w:rsid w:val="004152FA"/>
    <w:rsid w:val="00415356"/>
    <w:rsid w:val="00415561"/>
    <w:rsid w:val="00415817"/>
    <w:rsid w:val="0041593B"/>
    <w:rsid w:val="00415C81"/>
    <w:rsid w:val="00415CAA"/>
    <w:rsid w:val="00415CB6"/>
    <w:rsid w:val="00415D72"/>
    <w:rsid w:val="00415D98"/>
    <w:rsid w:val="00415E85"/>
    <w:rsid w:val="00416053"/>
    <w:rsid w:val="0041626A"/>
    <w:rsid w:val="004164EB"/>
    <w:rsid w:val="00416890"/>
    <w:rsid w:val="00416EF7"/>
    <w:rsid w:val="004172F9"/>
    <w:rsid w:val="00417411"/>
    <w:rsid w:val="0041742F"/>
    <w:rsid w:val="004200A7"/>
    <w:rsid w:val="00420456"/>
    <w:rsid w:val="004206BB"/>
    <w:rsid w:val="0042124F"/>
    <w:rsid w:val="00421720"/>
    <w:rsid w:val="00421C12"/>
    <w:rsid w:val="00421C1F"/>
    <w:rsid w:val="00421DEC"/>
    <w:rsid w:val="00421E2B"/>
    <w:rsid w:val="004224F6"/>
    <w:rsid w:val="004226D9"/>
    <w:rsid w:val="004227A6"/>
    <w:rsid w:val="004228B0"/>
    <w:rsid w:val="00422C18"/>
    <w:rsid w:val="00422CB0"/>
    <w:rsid w:val="0042314B"/>
    <w:rsid w:val="0042320C"/>
    <w:rsid w:val="00423278"/>
    <w:rsid w:val="00423474"/>
    <w:rsid w:val="00423541"/>
    <w:rsid w:val="00423919"/>
    <w:rsid w:val="00423967"/>
    <w:rsid w:val="00423D93"/>
    <w:rsid w:val="00423DF8"/>
    <w:rsid w:val="00423F32"/>
    <w:rsid w:val="00424207"/>
    <w:rsid w:val="004243CC"/>
    <w:rsid w:val="004246E9"/>
    <w:rsid w:val="00424C79"/>
    <w:rsid w:val="00424EE6"/>
    <w:rsid w:val="00424F8D"/>
    <w:rsid w:val="00425549"/>
    <w:rsid w:val="00425A56"/>
    <w:rsid w:val="00425B5A"/>
    <w:rsid w:val="00425D16"/>
    <w:rsid w:val="00426035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E27"/>
    <w:rsid w:val="00427EA8"/>
    <w:rsid w:val="00427F85"/>
    <w:rsid w:val="00427FA5"/>
    <w:rsid w:val="00430259"/>
    <w:rsid w:val="00430356"/>
    <w:rsid w:val="0043055F"/>
    <w:rsid w:val="00430840"/>
    <w:rsid w:val="0043090E"/>
    <w:rsid w:val="00430BD6"/>
    <w:rsid w:val="00430F5D"/>
    <w:rsid w:val="00431211"/>
    <w:rsid w:val="00431304"/>
    <w:rsid w:val="00431325"/>
    <w:rsid w:val="004318A2"/>
    <w:rsid w:val="00431EFE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BD3"/>
    <w:rsid w:val="00433CAC"/>
    <w:rsid w:val="00433E19"/>
    <w:rsid w:val="00433E32"/>
    <w:rsid w:val="0043424B"/>
    <w:rsid w:val="00434A38"/>
    <w:rsid w:val="00434B6C"/>
    <w:rsid w:val="00434B8A"/>
    <w:rsid w:val="00434C33"/>
    <w:rsid w:val="00434D0C"/>
    <w:rsid w:val="00434D7D"/>
    <w:rsid w:val="00435103"/>
    <w:rsid w:val="0043549E"/>
    <w:rsid w:val="00435A08"/>
    <w:rsid w:val="00435A90"/>
    <w:rsid w:val="00435AE5"/>
    <w:rsid w:val="00435DC9"/>
    <w:rsid w:val="00436E06"/>
    <w:rsid w:val="0043709E"/>
    <w:rsid w:val="004370E4"/>
    <w:rsid w:val="004373D1"/>
    <w:rsid w:val="00437568"/>
    <w:rsid w:val="004379E9"/>
    <w:rsid w:val="00437A1E"/>
    <w:rsid w:val="00437A2F"/>
    <w:rsid w:val="00437B3B"/>
    <w:rsid w:val="00437CA2"/>
    <w:rsid w:val="00437D3E"/>
    <w:rsid w:val="00440312"/>
    <w:rsid w:val="004403FB"/>
    <w:rsid w:val="00440629"/>
    <w:rsid w:val="0044065B"/>
    <w:rsid w:val="00440864"/>
    <w:rsid w:val="004409CD"/>
    <w:rsid w:val="00440E3D"/>
    <w:rsid w:val="004411C4"/>
    <w:rsid w:val="00441265"/>
    <w:rsid w:val="00441461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360"/>
    <w:rsid w:val="00442AB6"/>
    <w:rsid w:val="00442AF0"/>
    <w:rsid w:val="00442DA1"/>
    <w:rsid w:val="00443331"/>
    <w:rsid w:val="00443530"/>
    <w:rsid w:val="0044360D"/>
    <w:rsid w:val="004436AB"/>
    <w:rsid w:val="00443BAE"/>
    <w:rsid w:val="00443BB5"/>
    <w:rsid w:val="00443C17"/>
    <w:rsid w:val="00443EAE"/>
    <w:rsid w:val="00444468"/>
    <w:rsid w:val="004446A6"/>
    <w:rsid w:val="004446A7"/>
    <w:rsid w:val="00444A11"/>
    <w:rsid w:val="00444D6B"/>
    <w:rsid w:val="0044581A"/>
    <w:rsid w:val="0044584B"/>
    <w:rsid w:val="00445939"/>
    <w:rsid w:val="00445A01"/>
    <w:rsid w:val="00445D0C"/>
    <w:rsid w:val="00445E7E"/>
    <w:rsid w:val="0044641B"/>
    <w:rsid w:val="004465AD"/>
    <w:rsid w:val="0044665E"/>
    <w:rsid w:val="004467DB"/>
    <w:rsid w:val="004467F1"/>
    <w:rsid w:val="00446843"/>
    <w:rsid w:val="00446A34"/>
    <w:rsid w:val="00446E19"/>
    <w:rsid w:val="004470E2"/>
    <w:rsid w:val="0044730B"/>
    <w:rsid w:val="00447388"/>
    <w:rsid w:val="0044747B"/>
    <w:rsid w:val="00450261"/>
    <w:rsid w:val="0045042D"/>
    <w:rsid w:val="00450AE2"/>
    <w:rsid w:val="00450ED6"/>
    <w:rsid w:val="00451089"/>
    <w:rsid w:val="004510F6"/>
    <w:rsid w:val="004512CC"/>
    <w:rsid w:val="004512CF"/>
    <w:rsid w:val="00451582"/>
    <w:rsid w:val="004515CB"/>
    <w:rsid w:val="00451A85"/>
    <w:rsid w:val="00451CEC"/>
    <w:rsid w:val="00451E8F"/>
    <w:rsid w:val="00452237"/>
    <w:rsid w:val="00452362"/>
    <w:rsid w:val="004526BF"/>
    <w:rsid w:val="00452974"/>
    <w:rsid w:val="004529F7"/>
    <w:rsid w:val="00452D15"/>
    <w:rsid w:val="00452E59"/>
    <w:rsid w:val="00452FB4"/>
    <w:rsid w:val="00453020"/>
    <w:rsid w:val="00453131"/>
    <w:rsid w:val="00453575"/>
    <w:rsid w:val="00453A3D"/>
    <w:rsid w:val="00453F19"/>
    <w:rsid w:val="00453F89"/>
    <w:rsid w:val="00454107"/>
    <w:rsid w:val="004542B7"/>
    <w:rsid w:val="00454300"/>
    <w:rsid w:val="004543C2"/>
    <w:rsid w:val="00454847"/>
    <w:rsid w:val="004549EC"/>
    <w:rsid w:val="00454A63"/>
    <w:rsid w:val="00454A74"/>
    <w:rsid w:val="004550EA"/>
    <w:rsid w:val="0045514D"/>
    <w:rsid w:val="0045516D"/>
    <w:rsid w:val="004551DF"/>
    <w:rsid w:val="00455437"/>
    <w:rsid w:val="004554AD"/>
    <w:rsid w:val="004557EA"/>
    <w:rsid w:val="004558CA"/>
    <w:rsid w:val="00455A40"/>
    <w:rsid w:val="00456044"/>
    <w:rsid w:val="004562A2"/>
    <w:rsid w:val="004562F2"/>
    <w:rsid w:val="0045653F"/>
    <w:rsid w:val="00456843"/>
    <w:rsid w:val="00456C8D"/>
    <w:rsid w:val="00456CB5"/>
    <w:rsid w:val="00457586"/>
    <w:rsid w:val="004577CB"/>
    <w:rsid w:val="00457E1C"/>
    <w:rsid w:val="00457ECC"/>
    <w:rsid w:val="00460049"/>
    <w:rsid w:val="004600DF"/>
    <w:rsid w:val="004604EC"/>
    <w:rsid w:val="0046054B"/>
    <w:rsid w:val="00460841"/>
    <w:rsid w:val="004610A8"/>
    <w:rsid w:val="004611D0"/>
    <w:rsid w:val="004614F1"/>
    <w:rsid w:val="004614F5"/>
    <w:rsid w:val="00461743"/>
    <w:rsid w:val="00461CCB"/>
    <w:rsid w:val="00461D9B"/>
    <w:rsid w:val="00461F0B"/>
    <w:rsid w:val="00462650"/>
    <w:rsid w:val="00462A5B"/>
    <w:rsid w:val="00462F90"/>
    <w:rsid w:val="00463038"/>
    <w:rsid w:val="00463209"/>
    <w:rsid w:val="00463335"/>
    <w:rsid w:val="00463546"/>
    <w:rsid w:val="00463773"/>
    <w:rsid w:val="00463AC7"/>
    <w:rsid w:val="00463B22"/>
    <w:rsid w:val="00463DC0"/>
    <w:rsid w:val="00464BF6"/>
    <w:rsid w:val="00464C36"/>
    <w:rsid w:val="00464D89"/>
    <w:rsid w:val="00464EB4"/>
    <w:rsid w:val="00464EC6"/>
    <w:rsid w:val="00465440"/>
    <w:rsid w:val="0046549C"/>
    <w:rsid w:val="0046553B"/>
    <w:rsid w:val="0046561B"/>
    <w:rsid w:val="0046577E"/>
    <w:rsid w:val="004659A2"/>
    <w:rsid w:val="004659C9"/>
    <w:rsid w:val="00465A6E"/>
    <w:rsid w:val="00465C90"/>
    <w:rsid w:val="00465F17"/>
    <w:rsid w:val="00466048"/>
    <w:rsid w:val="00466133"/>
    <w:rsid w:val="004661E0"/>
    <w:rsid w:val="004662C0"/>
    <w:rsid w:val="004663C1"/>
    <w:rsid w:val="00466A29"/>
    <w:rsid w:val="00466D9D"/>
    <w:rsid w:val="00466E2B"/>
    <w:rsid w:val="0046700D"/>
    <w:rsid w:val="00467029"/>
    <w:rsid w:val="004673E6"/>
    <w:rsid w:val="004676A6"/>
    <w:rsid w:val="0046796A"/>
    <w:rsid w:val="00467AB7"/>
    <w:rsid w:val="00467F63"/>
    <w:rsid w:val="004701A5"/>
    <w:rsid w:val="00470391"/>
    <w:rsid w:val="00470585"/>
    <w:rsid w:val="00470E18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34C"/>
    <w:rsid w:val="004727C6"/>
    <w:rsid w:val="00472808"/>
    <w:rsid w:val="0047309D"/>
    <w:rsid w:val="004730D4"/>
    <w:rsid w:val="004731DF"/>
    <w:rsid w:val="0047355D"/>
    <w:rsid w:val="00473A44"/>
    <w:rsid w:val="00474029"/>
    <w:rsid w:val="00474069"/>
    <w:rsid w:val="0047436F"/>
    <w:rsid w:val="0047477A"/>
    <w:rsid w:val="0047477B"/>
    <w:rsid w:val="00474881"/>
    <w:rsid w:val="00474A21"/>
    <w:rsid w:val="00474B89"/>
    <w:rsid w:val="00474D08"/>
    <w:rsid w:val="00474F67"/>
    <w:rsid w:val="00475145"/>
    <w:rsid w:val="004752A5"/>
    <w:rsid w:val="00475361"/>
    <w:rsid w:val="00475798"/>
    <w:rsid w:val="00475827"/>
    <w:rsid w:val="00475A4A"/>
    <w:rsid w:val="00475B27"/>
    <w:rsid w:val="00475DC4"/>
    <w:rsid w:val="00475E25"/>
    <w:rsid w:val="00475EA8"/>
    <w:rsid w:val="00476029"/>
    <w:rsid w:val="004760D0"/>
    <w:rsid w:val="00476159"/>
    <w:rsid w:val="00476423"/>
    <w:rsid w:val="00476A60"/>
    <w:rsid w:val="00476B33"/>
    <w:rsid w:val="00476D31"/>
    <w:rsid w:val="00476E1C"/>
    <w:rsid w:val="00476EA3"/>
    <w:rsid w:val="00476FE5"/>
    <w:rsid w:val="004779C1"/>
    <w:rsid w:val="00477AF7"/>
    <w:rsid w:val="00477C6E"/>
    <w:rsid w:val="00477D48"/>
    <w:rsid w:val="00480250"/>
    <w:rsid w:val="0048046E"/>
    <w:rsid w:val="0048047E"/>
    <w:rsid w:val="00480890"/>
    <w:rsid w:val="00480906"/>
    <w:rsid w:val="00480AE1"/>
    <w:rsid w:val="00480F3A"/>
    <w:rsid w:val="00481266"/>
    <w:rsid w:val="00481274"/>
    <w:rsid w:val="00481375"/>
    <w:rsid w:val="004819F3"/>
    <w:rsid w:val="00481A63"/>
    <w:rsid w:val="00481D22"/>
    <w:rsid w:val="00482261"/>
    <w:rsid w:val="00482580"/>
    <w:rsid w:val="004825C5"/>
    <w:rsid w:val="0048283A"/>
    <w:rsid w:val="00482D18"/>
    <w:rsid w:val="00482DBE"/>
    <w:rsid w:val="00482F86"/>
    <w:rsid w:val="00483192"/>
    <w:rsid w:val="00483240"/>
    <w:rsid w:val="0048353F"/>
    <w:rsid w:val="0048375D"/>
    <w:rsid w:val="004837FA"/>
    <w:rsid w:val="00483917"/>
    <w:rsid w:val="00483B76"/>
    <w:rsid w:val="00483BAB"/>
    <w:rsid w:val="00483C78"/>
    <w:rsid w:val="00483CCD"/>
    <w:rsid w:val="00483CEA"/>
    <w:rsid w:val="00483F57"/>
    <w:rsid w:val="00484055"/>
    <w:rsid w:val="0048423E"/>
    <w:rsid w:val="00484316"/>
    <w:rsid w:val="004845B1"/>
    <w:rsid w:val="0048470D"/>
    <w:rsid w:val="00484840"/>
    <w:rsid w:val="00484A02"/>
    <w:rsid w:val="00484BA0"/>
    <w:rsid w:val="00484BBF"/>
    <w:rsid w:val="00484FF5"/>
    <w:rsid w:val="004853B1"/>
    <w:rsid w:val="0048548C"/>
    <w:rsid w:val="004855C9"/>
    <w:rsid w:val="0048568C"/>
    <w:rsid w:val="00485ECF"/>
    <w:rsid w:val="0048610C"/>
    <w:rsid w:val="0048632F"/>
    <w:rsid w:val="00486747"/>
    <w:rsid w:val="004868F7"/>
    <w:rsid w:val="004869AA"/>
    <w:rsid w:val="00486C0C"/>
    <w:rsid w:val="00486D0E"/>
    <w:rsid w:val="004870D9"/>
    <w:rsid w:val="0048747E"/>
    <w:rsid w:val="0048752D"/>
    <w:rsid w:val="0048779E"/>
    <w:rsid w:val="00487ABC"/>
    <w:rsid w:val="00487C6F"/>
    <w:rsid w:val="00487F3C"/>
    <w:rsid w:val="004900D0"/>
    <w:rsid w:val="004908C7"/>
    <w:rsid w:val="00491045"/>
    <w:rsid w:val="004913A4"/>
    <w:rsid w:val="004918A2"/>
    <w:rsid w:val="00491B82"/>
    <w:rsid w:val="00491BE1"/>
    <w:rsid w:val="00491CEF"/>
    <w:rsid w:val="0049217A"/>
    <w:rsid w:val="00492280"/>
    <w:rsid w:val="004923FD"/>
    <w:rsid w:val="004926D9"/>
    <w:rsid w:val="004927B4"/>
    <w:rsid w:val="00492C06"/>
    <w:rsid w:val="00492CDE"/>
    <w:rsid w:val="004932AC"/>
    <w:rsid w:val="00493521"/>
    <w:rsid w:val="00493626"/>
    <w:rsid w:val="00493707"/>
    <w:rsid w:val="00493AA4"/>
    <w:rsid w:val="00493B0D"/>
    <w:rsid w:val="00493B4F"/>
    <w:rsid w:val="00493D22"/>
    <w:rsid w:val="0049411A"/>
    <w:rsid w:val="00494505"/>
    <w:rsid w:val="004947C9"/>
    <w:rsid w:val="00494C88"/>
    <w:rsid w:val="00494E98"/>
    <w:rsid w:val="004951B6"/>
    <w:rsid w:val="00495625"/>
    <w:rsid w:val="004958C5"/>
    <w:rsid w:val="00495DFD"/>
    <w:rsid w:val="00496068"/>
    <w:rsid w:val="0049629B"/>
    <w:rsid w:val="004963B9"/>
    <w:rsid w:val="00496433"/>
    <w:rsid w:val="004968A2"/>
    <w:rsid w:val="00496C7A"/>
    <w:rsid w:val="00497338"/>
    <w:rsid w:val="004973B7"/>
    <w:rsid w:val="004975F5"/>
    <w:rsid w:val="00497721"/>
    <w:rsid w:val="004977A9"/>
    <w:rsid w:val="0049796A"/>
    <w:rsid w:val="00497A97"/>
    <w:rsid w:val="00497BD5"/>
    <w:rsid w:val="00497DF4"/>
    <w:rsid w:val="00497EF1"/>
    <w:rsid w:val="00497F23"/>
    <w:rsid w:val="00497F2F"/>
    <w:rsid w:val="004A0021"/>
    <w:rsid w:val="004A014D"/>
    <w:rsid w:val="004A01AE"/>
    <w:rsid w:val="004A0413"/>
    <w:rsid w:val="004A0419"/>
    <w:rsid w:val="004A0B26"/>
    <w:rsid w:val="004A0B5A"/>
    <w:rsid w:val="004A0EB9"/>
    <w:rsid w:val="004A1066"/>
    <w:rsid w:val="004A1333"/>
    <w:rsid w:val="004A139A"/>
    <w:rsid w:val="004A13CC"/>
    <w:rsid w:val="004A14A8"/>
    <w:rsid w:val="004A1506"/>
    <w:rsid w:val="004A161F"/>
    <w:rsid w:val="004A1A4B"/>
    <w:rsid w:val="004A1B60"/>
    <w:rsid w:val="004A2069"/>
    <w:rsid w:val="004A23C1"/>
    <w:rsid w:val="004A247D"/>
    <w:rsid w:val="004A2819"/>
    <w:rsid w:val="004A2846"/>
    <w:rsid w:val="004A28E3"/>
    <w:rsid w:val="004A29DC"/>
    <w:rsid w:val="004A2A3C"/>
    <w:rsid w:val="004A3185"/>
    <w:rsid w:val="004A32B5"/>
    <w:rsid w:val="004A338D"/>
    <w:rsid w:val="004A3432"/>
    <w:rsid w:val="004A36D0"/>
    <w:rsid w:val="004A3895"/>
    <w:rsid w:val="004A3AEB"/>
    <w:rsid w:val="004A3AF3"/>
    <w:rsid w:val="004A4496"/>
    <w:rsid w:val="004A454F"/>
    <w:rsid w:val="004A46C1"/>
    <w:rsid w:val="004A4AB4"/>
    <w:rsid w:val="004A4C5D"/>
    <w:rsid w:val="004A4D55"/>
    <w:rsid w:val="004A4EE7"/>
    <w:rsid w:val="004A51B8"/>
    <w:rsid w:val="004A51E9"/>
    <w:rsid w:val="004A5220"/>
    <w:rsid w:val="004A5583"/>
    <w:rsid w:val="004A5690"/>
    <w:rsid w:val="004A5A77"/>
    <w:rsid w:val="004A5AE5"/>
    <w:rsid w:val="004A5D7F"/>
    <w:rsid w:val="004A5DDE"/>
    <w:rsid w:val="004A6A14"/>
    <w:rsid w:val="004A7160"/>
    <w:rsid w:val="004A790F"/>
    <w:rsid w:val="004A7989"/>
    <w:rsid w:val="004A7A0B"/>
    <w:rsid w:val="004B02B5"/>
    <w:rsid w:val="004B0308"/>
    <w:rsid w:val="004B0459"/>
    <w:rsid w:val="004B0CEA"/>
    <w:rsid w:val="004B118E"/>
    <w:rsid w:val="004B1262"/>
    <w:rsid w:val="004B1318"/>
    <w:rsid w:val="004B1356"/>
    <w:rsid w:val="004B17C3"/>
    <w:rsid w:val="004B1916"/>
    <w:rsid w:val="004B1A3F"/>
    <w:rsid w:val="004B1B98"/>
    <w:rsid w:val="004B1F2E"/>
    <w:rsid w:val="004B1FC5"/>
    <w:rsid w:val="004B2157"/>
    <w:rsid w:val="004B22B7"/>
    <w:rsid w:val="004B2310"/>
    <w:rsid w:val="004B2389"/>
    <w:rsid w:val="004B25C6"/>
    <w:rsid w:val="004B26F5"/>
    <w:rsid w:val="004B28A0"/>
    <w:rsid w:val="004B2AC0"/>
    <w:rsid w:val="004B2C8C"/>
    <w:rsid w:val="004B2D46"/>
    <w:rsid w:val="004B2F85"/>
    <w:rsid w:val="004B3197"/>
    <w:rsid w:val="004B3403"/>
    <w:rsid w:val="004B34BB"/>
    <w:rsid w:val="004B35C7"/>
    <w:rsid w:val="004B3AA4"/>
    <w:rsid w:val="004B3D70"/>
    <w:rsid w:val="004B3DFA"/>
    <w:rsid w:val="004B3E82"/>
    <w:rsid w:val="004B4068"/>
    <w:rsid w:val="004B451C"/>
    <w:rsid w:val="004B4892"/>
    <w:rsid w:val="004B4A96"/>
    <w:rsid w:val="004B4D23"/>
    <w:rsid w:val="004B4F5E"/>
    <w:rsid w:val="004B508F"/>
    <w:rsid w:val="004B51B4"/>
    <w:rsid w:val="004B54BC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6961"/>
    <w:rsid w:val="004B6F60"/>
    <w:rsid w:val="004B7199"/>
    <w:rsid w:val="004B71C1"/>
    <w:rsid w:val="004B7418"/>
    <w:rsid w:val="004B753A"/>
    <w:rsid w:val="004B7752"/>
    <w:rsid w:val="004B77C3"/>
    <w:rsid w:val="004B7B18"/>
    <w:rsid w:val="004B7B65"/>
    <w:rsid w:val="004B7BDE"/>
    <w:rsid w:val="004B7CD0"/>
    <w:rsid w:val="004B7CE1"/>
    <w:rsid w:val="004B7D85"/>
    <w:rsid w:val="004B7E9F"/>
    <w:rsid w:val="004C00F5"/>
    <w:rsid w:val="004C0251"/>
    <w:rsid w:val="004C046D"/>
    <w:rsid w:val="004C0990"/>
    <w:rsid w:val="004C09F3"/>
    <w:rsid w:val="004C0A6C"/>
    <w:rsid w:val="004C0CD8"/>
    <w:rsid w:val="004C1089"/>
    <w:rsid w:val="004C12D2"/>
    <w:rsid w:val="004C13C1"/>
    <w:rsid w:val="004C1614"/>
    <w:rsid w:val="004C1973"/>
    <w:rsid w:val="004C1AC6"/>
    <w:rsid w:val="004C1AFF"/>
    <w:rsid w:val="004C1B21"/>
    <w:rsid w:val="004C1D9C"/>
    <w:rsid w:val="004C1F78"/>
    <w:rsid w:val="004C21A8"/>
    <w:rsid w:val="004C21F9"/>
    <w:rsid w:val="004C241E"/>
    <w:rsid w:val="004C2462"/>
    <w:rsid w:val="004C24DF"/>
    <w:rsid w:val="004C2556"/>
    <w:rsid w:val="004C2DDC"/>
    <w:rsid w:val="004C2DEC"/>
    <w:rsid w:val="004C2E0D"/>
    <w:rsid w:val="004C2EDF"/>
    <w:rsid w:val="004C310F"/>
    <w:rsid w:val="004C338B"/>
    <w:rsid w:val="004C3A24"/>
    <w:rsid w:val="004C4ADA"/>
    <w:rsid w:val="004C4B1E"/>
    <w:rsid w:val="004C4B45"/>
    <w:rsid w:val="004C4E09"/>
    <w:rsid w:val="004C5853"/>
    <w:rsid w:val="004C66C6"/>
    <w:rsid w:val="004C670F"/>
    <w:rsid w:val="004C6742"/>
    <w:rsid w:val="004C674F"/>
    <w:rsid w:val="004C6755"/>
    <w:rsid w:val="004C6795"/>
    <w:rsid w:val="004C67B0"/>
    <w:rsid w:val="004C68B2"/>
    <w:rsid w:val="004C68C1"/>
    <w:rsid w:val="004C69E0"/>
    <w:rsid w:val="004C6CD4"/>
    <w:rsid w:val="004C6E78"/>
    <w:rsid w:val="004C721C"/>
    <w:rsid w:val="004C747A"/>
    <w:rsid w:val="004C793D"/>
    <w:rsid w:val="004C7BD4"/>
    <w:rsid w:val="004C7C2C"/>
    <w:rsid w:val="004C7C9D"/>
    <w:rsid w:val="004C7FC0"/>
    <w:rsid w:val="004D008D"/>
    <w:rsid w:val="004D00C3"/>
    <w:rsid w:val="004D04D1"/>
    <w:rsid w:val="004D04F7"/>
    <w:rsid w:val="004D0A84"/>
    <w:rsid w:val="004D0BA0"/>
    <w:rsid w:val="004D0DE6"/>
    <w:rsid w:val="004D0F18"/>
    <w:rsid w:val="004D1090"/>
    <w:rsid w:val="004D10C3"/>
    <w:rsid w:val="004D11E5"/>
    <w:rsid w:val="004D12C8"/>
    <w:rsid w:val="004D14BA"/>
    <w:rsid w:val="004D1824"/>
    <w:rsid w:val="004D1851"/>
    <w:rsid w:val="004D194C"/>
    <w:rsid w:val="004D1A01"/>
    <w:rsid w:val="004D1A6D"/>
    <w:rsid w:val="004D1C07"/>
    <w:rsid w:val="004D1C53"/>
    <w:rsid w:val="004D1CCD"/>
    <w:rsid w:val="004D20AB"/>
    <w:rsid w:val="004D213F"/>
    <w:rsid w:val="004D22C8"/>
    <w:rsid w:val="004D23DE"/>
    <w:rsid w:val="004D23E7"/>
    <w:rsid w:val="004D2582"/>
    <w:rsid w:val="004D28C9"/>
    <w:rsid w:val="004D2A6C"/>
    <w:rsid w:val="004D2AF5"/>
    <w:rsid w:val="004D2FA9"/>
    <w:rsid w:val="004D32A7"/>
    <w:rsid w:val="004D336C"/>
    <w:rsid w:val="004D33BB"/>
    <w:rsid w:val="004D3410"/>
    <w:rsid w:val="004D341C"/>
    <w:rsid w:val="004D3945"/>
    <w:rsid w:val="004D3B5B"/>
    <w:rsid w:val="004D40E2"/>
    <w:rsid w:val="004D4308"/>
    <w:rsid w:val="004D441F"/>
    <w:rsid w:val="004D44AC"/>
    <w:rsid w:val="004D4505"/>
    <w:rsid w:val="004D469A"/>
    <w:rsid w:val="004D494A"/>
    <w:rsid w:val="004D4AE3"/>
    <w:rsid w:val="004D522E"/>
    <w:rsid w:val="004D57F4"/>
    <w:rsid w:val="004D5DC2"/>
    <w:rsid w:val="004D5DF1"/>
    <w:rsid w:val="004D5FED"/>
    <w:rsid w:val="004D6279"/>
    <w:rsid w:val="004D68C3"/>
    <w:rsid w:val="004D6D00"/>
    <w:rsid w:val="004D721D"/>
    <w:rsid w:val="004D7A53"/>
    <w:rsid w:val="004D7AAE"/>
    <w:rsid w:val="004D7EBF"/>
    <w:rsid w:val="004E0315"/>
    <w:rsid w:val="004E04B5"/>
    <w:rsid w:val="004E0A43"/>
    <w:rsid w:val="004E0B00"/>
    <w:rsid w:val="004E0FF8"/>
    <w:rsid w:val="004E14A3"/>
    <w:rsid w:val="004E163A"/>
    <w:rsid w:val="004E18FE"/>
    <w:rsid w:val="004E19E3"/>
    <w:rsid w:val="004E1A3B"/>
    <w:rsid w:val="004E1C01"/>
    <w:rsid w:val="004E20D0"/>
    <w:rsid w:val="004E2513"/>
    <w:rsid w:val="004E2558"/>
    <w:rsid w:val="004E27DE"/>
    <w:rsid w:val="004E2941"/>
    <w:rsid w:val="004E2E2E"/>
    <w:rsid w:val="004E2F90"/>
    <w:rsid w:val="004E33D5"/>
    <w:rsid w:val="004E3438"/>
    <w:rsid w:val="004E3580"/>
    <w:rsid w:val="004E362B"/>
    <w:rsid w:val="004E36E5"/>
    <w:rsid w:val="004E3893"/>
    <w:rsid w:val="004E392E"/>
    <w:rsid w:val="004E3983"/>
    <w:rsid w:val="004E3A91"/>
    <w:rsid w:val="004E3B3E"/>
    <w:rsid w:val="004E3C01"/>
    <w:rsid w:val="004E3F07"/>
    <w:rsid w:val="004E4257"/>
    <w:rsid w:val="004E468D"/>
    <w:rsid w:val="004E4726"/>
    <w:rsid w:val="004E499A"/>
    <w:rsid w:val="004E55EE"/>
    <w:rsid w:val="004E58EE"/>
    <w:rsid w:val="004E5A7D"/>
    <w:rsid w:val="004E5B40"/>
    <w:rsid w:val="004E5D6A"/>
    <w:rsid w:val="004E5E58"/>
    <w:rsid w:val="004E5ECE"/>
    <w:rsid w:val="004E62C6"/>
    <w:rsid w:val="004E6303"/>
    <w:rsid w:val="004E6386"/>
    <w:rsid w:val="004E64D9"/>
    <w:rsid w:val="004E6720"/>
    <w:rsid w:val="004E6877"/>
    <w:rsid w:val="004E722A"/>
    <w:rsid w:val="004E72D8"/>
    <w:rsid w:val="004E7505"/>
    <w:rsid w:val="004E761A"/>
    <w:rsid w:val="004E7810"/>
    <w:rsid w:val="004E7BF4"/>
    <w:rsid w:val="004E7D9E"/>
    <w:rsid w:val="004E7E15"/>
    <w:rsid w:val="004F001A"/>
    <w:rsid w:val="004F039F"/>
    <w:rsid w:val="004F048C"/>
    <w:rsid w:val="004F04BB"/>
    <w:rsid w:val="004F06EA"/>
    <w:rsid w:val="004F0A1F"/>
    <w:rsid w:val="004F0AD2"/>
    <w:rsid w:val="004F0E69"/>
    <w:rsid w:val="004F0F95"/>
    <w:rsid w:val="004F1090"/>
    <w:rsid w:val="004F12D6"/>
    <w:rsid w:val="004F133D"/>
    <w:rsid w:val="004F1486"/>
    <w:rsid w:val="004F162B"/>
    <w:rsid w:val="004F1846"/>
    <w:rsid w:val="004F1CA5"/>
    <w:rsid w:val="004F1D64"/>
    <w:rsid w:val="004F1FC6"/>
    <w:rsid w:val="004F2186"/>
    <w:rsid w:val="004F2233"/>
    <w:rsid w:val="004F2317"/>
    <w:rsid w:val="004F23B0"/>
    <w:rsid w:val="004F2500"/>
    <w:rsid w:val="004F2A5E"/>
    <w:rsid w:val="004F2B74"/>
    <w:rsid w:val="004F3101"/>
    <w:rsid w:val="004F3309"/>
    <w:rsid w:val="004F39A9"/>
    <w:rsid w:val="004F3A2A"/>
    <w:rsid w:val="004F3A54"/>
    <w:rsid w:val="004F44DC"/>
    <w:rsid w:val="004F45C6"/>
    <w:rsid w:val="004F4913"/>
    <w:rsid w:val="004F4B59"/>
    <w:rsid w:val="004F4BC6"/>
    <w:rsid w:val="004F4C65"/>
    <w:rsid w:val="004F4E82"/>
    <w:rsid w:val="004F5216"/>
    <w:rsid w:val="004F55E4"/>
    <w:rsid w:val="004F5C4F"/>
    <w:rsid w:val="004F5CA4"/>
    <w:rsid w:val="004F5CEE"/>
    <w:rsid w:val="004F65BF"/>
    <w:rsid w:val="004F6633"/>
    <w:rsid w:val="004F6646"/>
    <w:rsid w:val="004F6BFC"/>
    <w:rsid w:val="004F72D5"/>
    <w:rsid w:val="004F7359"/>
    <w:rsid w:val="004F736C"/>
    <w:rsid w:val="004F756C"/>
    <w:rsid w:val="004F7928"/>
    <w:rsid w:val="004F79BA"/>
    <w:rsid w:val="004F7B5C"/>
    <w:rsid w:val="004F7C94"/>
    <w:rsid w:val="00500247"/>
    <w:rsid w:val="005003D7"/>
    <w:rsid w:val="0050045D"/>
    <w:rsid w:val="005011E3"/>
    <w:rsid w:val="005018F6"/>
    <w:rsid w:val="00501D3A"/>
    <w:rsid w:val="00501E23"/>
    <w:rsid w:val="005024A5"/>
    <w:rsid w:val="00502BAC"/>
    <w:rsid w:val="00502CA0"/>
    <w:rsid w:val="0050367E"/>
    <w:rsid w:val="00503D30"/>
    <w:rsid w:val="00503F22"/>
    <w:rsid w:val="00504167"/>
    <w:rsid w:val="0050422F"/>
    <w:rsid w:val="00504517"/>
    <w:rsid w:val="00504642"/>
    <w:rsid w:val="0050473D"/>
    <w:rsid w:val="0050475B"/>
    <w:rsid w:val="0050490A"/>
    <w:rsid w:val="0050500C"/>
    <w:rsid w:val="00505266"/>
    <w:rsid w:val="0050537B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BB4"/>
    <w:rsid w:val="005071E6"/>
    <w:rsid w:val="00507385"/>
    <w:rsid w:val="005073E7"/>
    <w:rsid w:val="00507695"/>
    <w:rsid w:val="005076D1"/>
    <w:rsid w:val="005076FD"/>
    <w:rsid w:val="0050788E"/>
    <w:rsid w:val="00507B39"/>
    <w:rsid w:val="00507BD9"/>
    <w:rsid w:val="00507C1D"/>
    <w:rsid w:val="00507D3E"/>
    <w:rsid w:val="005100EB"/>
    <w:rsid w:val="005104B3"/>
    <w:rsid w:val="005106AA"/>
    <w:rsid w:val="0051072B"/>
    <w:rsid w:val="00510D3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1CC"/>
    <w:rsid w:val="00512D8D"/>
    <w:rsid w:val="00513228"/>
    <w:rsid w:val="00513A58"/>
    <w:rsid w:val="00513D9E"/>
    <w:rsid w:val="00514143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56C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17EE8"/>
    <w:rsid w:val="0052086C"/>
    <w:rsid w:val="005208F2"/>
    <w:rsid w:val="00520BB6"/>
    <w:rsid w:val="00520EA3"/>
    <w:rsid w:val="00520F92"/>
    <w:rsid w:val="005213E6"/>
    <w:rsid w:val="00521517"/>
    <w:rsid w:val="00521575"/>
    <w:rsid w:val="00521F9D"/>
    <w:rsid w:val="005222E9"/>
    <w:rsid w:val="005226F7"/>
    <w:rsid w:val="005226FB"/>
    <w:rsid w:val="00522EC8"/>
    <w:rsid w:val="00522EDB"/>
    <w:rsid w:val="00522F48"/>
    <w:rsid w:val="00523099"/>
    <w:rsid w:val="0052310C"/>
    <w:rsid w:val="0052324C"/>
    <w:rsid w:val="00523423"/>
    <w:rsid w:val="00523B2A"/>
    <w:rsid w:val="00523DC4"/>
    <w:rsid w:val="00523E22"/>
    <w:rsid w:val="00524043"/>
    <w:rsid w:val="00524200"/>
    <w:rsid w:val="0052440D"/>
    <w:rsid w:val="00524595"/>
    <w:rsid w:val="00524632"/>
    <w:rsid w:val="0052486E"/>
    <w:rsid w:val="00524D24"/>
    <w:rsid w:val="00525025"/>
    <w:rsid w:val="00525038"/>
    <w:rsid w:val="00525062"/>
    <w:rsid w:val="0052525F"/>
    <w:rsid w:val="00525405"/>
    <w:rsid w:val="0052576A"/>
    <w:rsid w:val="00525780"/>
    <w:rsid w:val="0052590A"/>
    <w:rsid w:val="00525A02"/>
    <w:rsid w:val="00525BAD"/>
    <w:rsid w:val="00525C00"/>
    <w:rsid w:val="00525DE3"/>
    <w:rsid w:val="0052614B"/>
    <w:rsid w:val="005263A1"/>
    <w:rsid w:val="0052667C"/>
    <w:rsid w:val="005269ED"/>
    <w:rsid w:val="00526DC1"/>
    <w:rsid w:val="00527D55"/>
    <w:rsid w:val="00530717"/>
    <w:rsid w:val="00530E23"/>
    <w:rsid w:val="00531478"/>
    <w:rsid w:val="00531671"/>
    <w:rsid w:val="00532276"/>
    <w:rsid w:val="005322D2"/>
    <w:rsid w:val="0053271F"/>
    <w:rsid w:val="00532872"/>
    <w:rsid w:val="0053318A"/>
    <w:rsid w:val="005332DD"/>
    <w:rsid w:val="005335B1"/>
    <w:rsid w:val="00533BC6"/>
    <w:rsid w:val="00533BC7"/>
    <w:rsid w:val="00533D70"/>
    <w:rsid w:val="00533FDE"/>
    <w:rsid w:val="0053412E"/>
    <w:rsid w:val="00534299"/>
    <w:rsid w:val="0053469A"/>
    <w:rsid w:val="00534C52"/>
    <w:rsid w:val="00534C56"/>
    <w:rsid w:val="00534D4D"/>
    <w:rsid w:val="00534EC4"/>
    <w:rsid w:val="0053567E"/>
    <w:rsid w:val="00535722"/>
    <w:rsid w:val="00535C08"/>
    <w:rsid w:val="00535D94"/>
    <w:rsid w:val="00535FA7"/>
    <w:rsid w:val="00535FB1"/>
    <w:rsid w:val="0053612E"/>
    <w:rsid w:val="00536771"/>
    <w:rsid w:val="005367F4"/>
    <w:rsid w:val="005369FF"/>
    <w:rsid w:val="00536A00"/>
    <w:rsid w:val="00536ABE"/>
    <w:rsid w:val="00536BAA"/>
    <w:rsid w:val="00536C38"/>
    <w:rsid w:val="005370EA"/>
    <w:rsid w:val="00537199"/>
    <w:rsid w:val="005373EF"/>
    <w:rsid w:val="00537A54"/>
    <w:rsid w:val="00537A63"/>
    <w:rsid w:val="00537C42"/>
    <w:rsid w:val="00540304"/>
    <w:rsid w:val="005403B8"/>
    <w:rsid w:val="00540491"/>
    <w:rsid w:val="00540620"/>
    <w:rsid w:val="005408A0"/>
    <w:rsid w:val="005408F0"/>
    <w:rsid w:val="00540A71"/>
    <w:rsid w:val="00541047"/>
    <w:rsid w:val="0054134C"/>
    <w:rsid w:val="005414D9"/>
    <w:rsid w:val="005415A4"/>
    <w:rsid w:val="00541865"/>
    <w:rsid w:val="00541BB3"/>
    <w:rsid w:val="00541BE8"/>
    <w:rsid w:val="00541BF5"/>
    <w:rsid w:val="00541F96"/>
    <w:rsid w:val="00542221"/>
    <w:rsid w:val="00542FF0"/>
    <w:rsid w:val="0054347B"/>
    <w:rsid w:val="00543846"/>
    <w:rsid w:val="00543B61"/>
    <w:rsid w:val="00543C6F"/>
    <w:rsid w:val="00543D82"/>
    <w:rsid w:val="00543E6A"/>
    <w:rsid w:val="00544228"/>
    <w:rsid w:val="005444D5"/>
    <w:rsid w:val="005447F9"/>
    <w:rsid w:val="0054484F"/>
    <w:rsid w:val="00544C4E"/>
    <w:rsid w:val="00544E42"/>
    <w:rsid w:val="00544E72"/>
    <w:rsid w:val="00544FCA"/>
    <w:rsid w:val="00545089"/>
    <w:rsid w:val="0054517C"/>
    <w:rsid w:val="00545245"/>
    <w:rsid w:val="00545548"/>
    <w:rsid w:val="00545617"/>
    <w:rsid w:val="00545926"/>
    <w:rsid w:val="00545E8F"/>
    <w:rsid w:val="005460D9"/>
    <w:rsid w:val="0054634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97E"/>
    <w:rsid w:val="005509F2"/>
    <w:rsid w:val="0055119D"/>
    <w:rsid w:val="00551380"/>
    <w:rsid w:val="00551725"/>
    <w:rsid w:val="00551A6F"/>
    <w:rsid w:val="00551DA8"/>
    <w:rsid w:val="00551E38"/>
    <w:rsid w:val="00551F1E"/>
    <w:rsid w:val="00551F35"/>
    <w:rsid w:val="0055227B"/>
    <w:rsid w:val="0055286B"/>
    <w:rsid w:val="00552944"/>
    <w:rsid w:val="00552C5E"/>
    <w:rsid w:val="0055300C"/>
    <w:rsid w:val="00553019"/>
    <w:rsid w:val="005530BD"/>
    <w:rsid w:val="005530DF"/>
    <w:rsid w:val="005536D5"/>
    <w:rsid w:val="00553765"/>
    <w:rsid w:val="00553BF9"/>
    <w:rsid w:val="00553D84"/>
    <w:rsid w:val="00554668"/>
    <w:rsid w:val="00554B23"/>
    <w:rsid w:val="00554E30"/>
    <w:rsid w:val="00554EA8"/>
    <w:rsid w:val="00555357"/>
    <w:rsid w:val="0055559D"/>
    <w:rsid w:val="005556AB"/>
    <w:rsid w:val="00555917"/>
    <w:rsid w:val="00555ACA"/>
    <w:rsid w:val="00555B9A"/>
    <w:rsid w:val="00555CB4"/>
    <w:rsid w:val="00555CCA"/>
    <w:rsid w:val="00555D17"/>
    <w:rsid w:val="00556075"/>
    <w:rsid w:val="0055665D"/>
    <w:rsid w:val="0055690E"/>
    <w:rsid w:val="005569D2"/>
    <w:rsid w:val="00556C2C"/>
    <w:rsid w:val="00556CBD"/>
    <w:rsid w:val="00556FDB"/>
    <w:rsid w:val="005572F1"/>
    <w:rsid w:val="00557399"/>
    <w:rsid w:val="00557530"/>
    <w:rsid w:val="005576D4"/>
    <w:rsid w:val="0055784C"/>
    <w:rsid w:val="00557872"/>
    <w:rsid w:val="0055790D"/>
    <w:rsid w:val="00557B04"/>
    <w:rsid w:val="00557F57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928"/>
    <w:rsid w:val="00561B99"/>
    <w:rsid w:val="00561C3A"/>
    <w:rsid w:val="00561F36"/>
    <w:rsid w:val="0056238E"/>
    <w:rsid w:val="005626E9"/>
    <w:rsid w:val="005628F0"/>
    <w:rsid w:val="00562BB4"/>
    <w:rsid w:val="00562BB8"/>
    <w:rsid w:val="00562D8F"/>
    <w:rsid w:val="00563016"/>
    <w:rsid w:val="005634C8"/>
    <w:rsid w:val="005636A7"/>
    <w:rsid w:val="005637A0"/>
    <w:rsid w:val="00563928"/>
    <w:rsid w:val="00563A39"/>
    <w:rsid w:val="0056427C"/>
    <w:rsid w:val="00564343"/>
    <w:rsid w:val="00564738"/>
    <w:rsid w:val="00564845"/>
    <w:rsid w:val="00564856"/>
    <w:rsid w:val="00564940"/>
    <w:rsid w:val="00564C17"/>
    <w:rsid w:val="00564D20"/>
    <w:rsid w:val="00564D34"/>
    <w:rsid w:val="00564EA8"/>
    <w:rsid w:val="00564EF0"/>
    <w:rsid w:val="00564F21"/>
    <w:rsid w:val="00565260"/>
    <w:rsid w:val="00565338"/>
    <w:rsid w:val="005655CB"/>
    <w:rsid w:val="00566525"/>
    <w:rsid w:val="0056659C"/>
    <w:rsid w:val="00566A94"/>
    <w:rsid w:val="00566BBE"/>
    <w:rsid w:val="00566DDE"/>
    <w:rsid w:val="0056711F"/>
    <w:rsid w:val="00567703"/>
    <w:rsid w:val="00567F0D"/>
    <w:rsid w:val="00567F3C"/>
    <w:rsid w:val="005700CD"/>
    <w:rsid w:val="0057022E"/>
    <w:rsid w:val="005703A0"/>
    <w:rsid w:val="005708F5"/>
    <w:rsid w:val="00570BF0"/>
    <w:rsid w:val="0057116E"/>
    <w:rsid w:val="00571192"/>
    <w:rsid w:val="005714B6"/>
    <w:rsid w:val="005715FD"/>
    <w:rsid w:val="005716D0"/>
    <w:rsid w:val="00571C7E"/>
    <w:rsid w:val="00571C95"/>
    <w:rsid w:val="005721DA"/>
    <w:rsid w:val="005726E1"/>
    <w:rsid w:val="00572998"/>
    <w:rsid w:val="005729C2"/>
    <w:rsid w:val="00572C14"/>
    <w:rsid w:val="00572D6F"/>
    <w:rsid w:val="005730A6"/>
    <w:rsid w:val="0057322B"/>
    <w:rsid w:val="005732E6"/>
    <w:rsid w:val="0057340C"/>
    <w:rsid w:val="00573708"/>
    <w:rsid w:val="00573AAE"/>
    <w:rsid w:val="00573BF3"/>
    <w:rsid w:val="00573C97"/>
    <w:rsid w:val="00573D92"/>
    <w:rsid w:val="00573DB4"/>
    <w:rsid w:val="00574087"/>
    <w:rsid w:val="0057421A"/>
    <w:rsid w:val="00574282"/>
    <w:rsid w:val="00574309"/>
    <w:rsid w:val="005744E7"/>
    <w:rsid w:val="0057463F"/>
    <w:rsid w:val="00574E10"/>
    <w:rsid w:val="0057520F"/>
    <w:rsid w:val="005752D8"/>
    <w:rsid w:val="00575543"/>
    <w:rsid w:val="00575972"/>
    <w:rsid w:val="00575F42"/>
    <w:rsid w:val="005760A2"/>
    <w:rsid w:val="005761D8"/>
    <w:rsid w:val="005767C8"/>
    <w:rsid w:val="00576FF9"/>
    <w:rsid w:val="005770A7"/>
    <w:rsid w:val="005777DA"/>
    <w:rsid w:val="005777F5"/>
    <w:rsid w:val="00577866"/>
    <w:rsid w:val="005778C8"/>
    <w:rsid w:val="00577998"/>
    <w:rsid w:val="00577A05"/>
    <w:rsid w:val="00577FCD"/>
    <w:rsid w:val="005806F8"/>
    <w:rsid w:val="00580AE7"/>
    <w:rsid w:val="005810D1"/>
    <w:rsid w:val="0058110F"/>
    <w:rsid w:val="005812AB"/>
    <w:rsid w:val="00581336"/>
    <w:rsid w:val="0058138A"/>
    <w:rsid w:val="0058156E"/>
    <w:rsid w:val="00581705"/>
    <w:rsid w:val="005817C6"/>
    <w:rsid w:val="00581CC5"/>
    <w:rsid w:val="00581F88"/>
    <w:rsid w:val="0058220C"/>
    <w:rsid w:val="00582581"/>
    <w:rsid w:val="00582E56"/>
    <w:rsid w:val="0058301D"/>
    <w:rsid w:val="005830D8"/>
    <w:rsid w:val="00583181"/>
    <w:rsid w:val="0058335D"/>
    <w:rsid w:val="00583663"/>
    <w:rsid w:val="005836A7"/>
    <w:rsid w:val="005837AF"/>
    <w:rsid w:val="0058382E"/>
    <w:rsid w:val="00583869"/>
    <w:rsid w:val="00583D11"/>
    <w:rsid w:val="00583F19"/>
    <w:rsid w:val="005841B9"/>
    <w:rsid w:val="005844B7"/>
    <w:rsid w:val="00584734"/>
    <w:rsid w:val="00584793"/>
    <w:rsid w:val="00584851"/>
    <w:rsid w:val="00584B7C"/>
    <w:rsid w:val="00584BBC"/>
    <w:rsid w:val="00584BD1"/>
    <w:rsid w:val="00584D23"/>
    <w:rsid w:val="00584FF8"/>
    <w:rsid w:val="0058518B"/>
    <w:rsid w:val="0058554A"/>
    <w:rsid w:val="005857E0"/>
    <w:rsid w:val="0058580D"/>
    <w:rsid w:val="00585E7E"/>
    <w:rsid w:val="00585FED"/>
    <w:rsid w:val="005860F2"/>
    <w:rsid w:val="005862BD"/>
    <w:rsid w:val="00586417"/>
    <w:rsid w:val="00586F4B"/>
    <w:rsid w:val="00587177"/>
    <w:rsid w:val="0058753A"/>
    <w:rsid w:val="00587DB2"/>
    <w:rsid w:val="005903FE"/>
    <w:rsid w:val="0059049C"/>
    <w:rsid w:val="00590A2B"/>
    <w:rsid w:val="00590CA1"/>
    <w:rsid w:val="005910CE"/>
    <w:rsid w:val="00591207"/>
    <w:rsid w:val="005912B1"/>
    <w:rsid w:val="00591424"/>
    <w:rsid w:val="005915CB"/>
    <w:rsid w:val="0059164E"/>
    <w:rsid w:val="005917B1"/>
    <w:rsid w:val="0059193F"/>
    <w:rsid w:val="0059207F"/>
    <w:rsid w:val="00592460"/>
    <w:rsid w:val="005924EA"/>
    <w:rsid w:val="00592B63"/>
    <w:rsid w:val="00592DD7"/>
    <w:rsid w:val="00592E0A"/>
    <w:rsid w:val="00592ED8"/>
    <w:rsid w:val="00592EEB"/>
    <w:rsid w:val="005934B4"/>
    <w:rsid w:val="00593A29"/>
    <w:rsid w:val="00593CF2"/>
    <w:rsid w:val="00593F42"/>
    <w:rsid w:val="00593FC5"/>
    <w:rsid w:val="00594125"/>
    <w:rsid w:val="00594180"/>
    <w:rsid w:val="005948BE"/>
    <w:rsid w:val="00594917"/>
    <w:rsid w:val="0059496C"/>
    <w:rsid w:val="00594C3E"/>
    <w:rsid w:val="00594CC6"/>
    <w:rsid w:val="0059514E"/>
    <w:rsid w:val="005952B7"/>
    <w:rsid w:val="00595313"/>
    <w:rsid w:val="00595703"/>
    <w:rsid w:val="00595712"/>
    <w:rsid w:val="00595851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B35"/>
    <w:rsid w:val="00596CC5"/>
    <w:rsid w:val="00596DBF"/>
    <w:rsid w:val="00596F39"/>
    <w:rsid w:val="00597010"/>
    <w:rsid w:val="00597032"/>
    <w:rsid w:val="0059754B"/>
    <w:rsid w:val="00597575"/>
    <w:rsid w:val="00597798"/>
    <w:rsid w:val="005977AE"/>
    <w:rsid w:val="0059785D"/>
    <w:rsid w:val="00597959"/>
    <w:rsid w:val="00597BFF"/>
    <w:rsid w:val="00597DB5"/>
    <w:rsid w:val="00597FC5"/>
    <w:rsid w:val="005A0570"/>
    <w:rsid w:val="005A0C93"/>
    <w:rsid w:val="005A0ECB"/>
    <w:rsid w:val="005A0EDE"/>
    <w:rsid w:val="005A10D5"/>
    <w:rsid w:val="005A14B0"/>
    <w:rsid w:val="005A1848"/>
    <w:rsid w:val="005A1A3E"/>
    <w:rsid w:val="005A1AF1"/>
    <w:rsid w:val="005A1BC9"/>
    <w:rsid w:val="005A1F1D"/>
    <w:rsid w:val="005A24A3"/>
    <w:rsid w:val="005A26D7"/>
    <w:rsid w:val="005A2757"/>
    <w:rsid w:val="005A2C8F"/>
    <w:rsid w:val="005A2D6E"/>
    <w:rsid w:val="005A2E5A"/>
    <w:rsid w:val="005A3140"/>
    <w:rsid w:val="005A3363"/>
    <w:rsid w:val="005A368C"/>
    <w:rsid w:val="005A3972"/>
    <w:rsid w:val="005A42E6"/>
    <w:rsid w:val="005A4520"/>
    <w:rsid w:val="005A45CD"/>
    <w:rsid w:val="005A481E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F16"/>
    <w:rsid w:val="005A702A"/>
    <w:rsid w:val="005A71C1"/>
    <w:rsid w:val="005A7386"/>
    <w:rsid w:val="005A7593"/>
    <w:rsid w:val="005A776C"/>
    <w:rsid w:val="005A789D"/>
    <w:rsid w:val="005A7B0F"/>
    <w:rsid w:val="005A7C76"/>
    <w:rsid w:val="005A7F5B"/>
    <w:rsid w:val="005B0209"/>
    <w:rsid w:val="005B03BD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97A"/>
    <w:rsid w:val="005B1CA4"/>
    <w:rsid w:val="005B1E21"/>
    <w:rsid w:val="005B1FB9"/>
    <w:rsid w:val="005B2129"/>
    <w:rsid w:val="005B25EA"/>
    <w:rsid w:val="005B27E6"/>
    <w:rsid w:val="005B2807"/>
    <w:rsid w:val="005B2A67"/>
    <w:rsid w:val="005B2BEE"/>
    <w:rsid w:val="005B2CE5"/>
    <w:rsid w:val="005B2E3C"/>
    <w:rsid w:val="005B2EC1"/>
    <w:rsid w:val="005B2FE2"/>
    <w:rsid w:val="005B3104"/>
    <w:rsid w:val="005B36A4"/>
    <w:rsid w:val="005B373D"/>
    <w:rsid w:val="005B3AA2"/>
    <w:rsid w:val="005B3B2F"/>
    <w:rsid w:val="005B3BB0"/>
    <w:rsid w:val="005B3BBE"/>
    <w:rsid w:val="005B44B7"/>
    <w:rsid w:val="005B48AB"/>
    <w:rsid w:val="005B4A73"/>
    <w:rsid w:val="005B4C9C"/>
    <w:rsid w:val="005B4FB5"/>
    <w:rsid w:val="005B50BE"/>
    <w:rsid w:val="005B54C3"/>
    <w:rsid w:val="005B5C48"/>
    <w:rsid w:val="005B5CD5"/>
    <w:rsid w:val="005B5EC8"/>
    <w:rsid w:val="005B6007"/>
    <w:rsid w:val="005B63DC"/>
    <w:rsid w:val="005B64CD"/>
    <w:rsid w:val="005B651C"/>
    <w:rsid w:val="005B661C"/>
    <w:rsid w:val="005B698D"/>
    <w:rsid w:val="005B6AAB"/>
    <w:rsid w:val="005B722E"/>
    <w:rsid w:val="005B7239"/>
    <w:rsid w:val="005B7337"/>
    <w:rsid w:val="005B73F5"/>
    <w:rsid w:val="005B768F"/>
    <w:rsid w:val="005B7AA0"/>
    <w:rsid w:val="005B7CD6"/>
    <w:rsid w:val="005C012E"/>
    <w:rsid w:val="005C047C"/>
    <w:rsid w:val="005C0699"/>
    <w:rsid w:val="005C0A50"/>
    <w:rsid w:val="005C0A99"/>
    <w:rsid w:val="005C0B5D"/>
    <w:rsid w:val="005C160A"/>
    <w:rsid w:val="005C18B3"/>
    <w:rsid w:val="005C1FC8"/>
    <w:rsid w:val="005C1FF4"/>
    <w:rsid w:val="005C21F9"/>
    <w:rsid w:val="005C2252"/>
    <w:rsid w:val="005C2309"/>
    <w:rsid w:val="005C24CE"/>
    <w:rsid w:val="005C2552"/>
    <w:rsid w:val="005C25DA"/>
    <w:rsid w:val="005C2F05"/>
    <w:rsid w:val="005C2F08"/>
    <w:rsid w:val="005C2F25"/>
    <w:rsid w:val="005C3413"/>
    <w:rsid w:val="005C3430"/>
    <w:rsid w:val="005C3443"/>
    <w:rsid w:val="005C3870"/>
    <w:rsid w:val="005C3C23"/>
    <w:rsid w:val="005C44E2"/>
    <w:rsid w:val="005C4965"/>
    <w:rsid w:val="005C49EE"/>
    <w:rsid w:val="005C4A0C"/>
    <w:rsid w:val="005C4CCC"/>
    <w:rsid w:val="005C4D93"/>
    <w:rsid w:val="005C4DC5"/>
    <w:rsid w:val="005C529C"/>
    <w:rsid w:val="005C52C0"/>
    <w:rsid w:val="005C5D78"/>
    <w:rsid w:val="005C5DF6"/>
    <w:rsid w:val="005C5F22"/>
    <w:rsid w:val="005C5F52"/>
    <w:rsid w:val="005C649C"/>
    <w:rsid w:val="005C66A3"/>
    <w:rsid w:val="005C67EC"/>
    <w:rsid w:val="005C6EE1"/>
    <w:rsid w:val="005C6FDF"/>
    <w:rsid w:val="005C73E0"/>
    <w:rsid w:val="005C7531"/>
    <w:rsid w:val="005C7C53"/>
    <w:rsid w:val="005C7E55"/>
    <w:rsid w:val="005C7EDB"/>
    <w:rsid w:val="005D0196"/>
    <w:rsid w:val="005D0449"/>
    <w:rsid w:val="005D059E"/>
    <w:rsid w:val="005D0635"/>
    <w:rsid w:val="005D0A7A"/>
    <w:rsid w:val="005D0B36"/>
    <w:rsid w:val="005D0F9A"/>
    <w:rsid w:val="005D1305"/>
    <w:rsid w:val="005D1AB0"/>
    <w:rsid w:val="005D1EA0"/>
    <w:rsid w:val="005D218D"/>
    <w:rsid w:val="005D224A"/>
    <w:rsid w:val="005D2645"/>
    <w:rsid w:val="005D2806"/>
    <w:rsid w:val="005D2969"/>
    <w:rsid w:val="005D2B43"/>
    <w:rsid w:val="005D2D75"/>
    <w:rsid w:val="005D2F2A"/>
    <w:rsid w:val="005D32BE"/>
    <w:rsid w:val="005D3889"/>
    <w:rsid w:val="005D3B48"/>
    <w:rsid w:val="005D3F20"/>
    <w:rsid w:val="005D4406"/>
    <w:rsid w:val="005D4661"/>
    <w:rsid w:val="005D4DEA"/>
    <w:rsid w:val="005D5004"/>
    <w:rsid w:val="005D52B7"/>
    <w:rsid w:val="005D56D4"/>
    <w:rsid w:val="005D5A05"/>
    <w:rsid w:val="005D5F93"/>
    <w:rsid w:val="005D6138"/>
    <w:rsid w:val="005D61CA"/>
    <w:rsid w:val="005D6296"/>
    <w:rsid w:val="005D62A1"/>
    <w:rsid w:val="005D6317"/>
    <w:rsid w:val="005D63D6"/>
    <w:rsid w:val="005D6504"/>
    <w:rsid w:val="005D6615"/>
    <w:rsid w:val="005D684E"/>
    <w:rsid w:val="005D6AA9"/>
    <w:rsid w:val="005D6B1C"/>
    <w:rsid w:val="005D73FE"/>
    <w:rsid w:val="005D7912"/>
    <w:rsid w:val="005D7CD3"/>
    <w:rsid w:val="005E0080"/>
    <w:rsid w:val="005E0223"/>
    <w:rsid w:val="005E02AC"/>
    <w:rsid w:val="005E02C8"/>
    <w:rsid w:val="005E04C4"/>
    <w:rsid w:val="005E09B1"/>
    <w:rsid w:val="005E09C8"/>
    <w:rsid w:val="005E0A63"/>
    <w:rsid w:val="005E0F4C"/>
    <w:rsid w:val="005E135F"/>
    <w:rsid w:val="005E1538"/>
    <w:rsid w:val="005E1766"/>
    <w:rsid w:val="005E1770"/>
    <w:rsid w:val="005E18CA"/>
    <w:rsid w:val="005E1B3C"/>
    <w:rsid w:val="005E1C36"/>
    <w:rsid w:val="005E1E2E"/>
    <w:rsid w:val="005E1FA4"/>
    <w:rsid w:val="005E21C7"/>
    <w:rsid w:val="005E28D8"/>
    <w:rsid w:val="005E2A15"/>
    <w:rsid w:val="005E2B36"/>
    <w:rsid w:val="005E3309"/>
    <w:rsid w:val="005E37AC"/>
    <w:rsid w:val="005E39B2"/>
    <w:rsid w:val="005E3DB3"/>
    <w:rsid w:val="005E3ECA"/>
    <w:rsid w:val="005E40DA"/>
    <w:rsid w:val="005E44E8"/>
    <w:rsid w:val="005E4943"/>
    <w:rsid w:val="005E4962"/>
    <w:rsid w:val="005E4964"/>
    <w:rsid w:val="005E4977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43"/>
    <w:rsid w:val="005E6159"/>
    <w:rsid w:val="005E6873"/>
    <w:rsid w:val="005E68C1"/>
    <w:rsid w:val="005E6A76"/>
    <w:rsid w:val="005E6BC2"/>
    <w:rsid w:val="005E6EF6"/>
    <w:rsid w:val="005E7265"/>
    <w:rsid w:val="005E736A"/>
    <w:rsid w:val="005E744D"/>
    <w:rsid w:val="005E747D"/>
    <w:rsid w:val="005E74E5"/>
    <w:rsid w:val="005E778C"/>
    <w:rsid w:val="005E7856"/>
    <w:rsid w:val="005E78C2"/>
    <w:rsid w:val="005E79A3"/>
    <w:rsid w:val="005E7B14"/>
    <w:rsid w:val="005E7F6A"/>
    <w:rsid w:val="005F0895"/>
    <w:rsid w:val="005F0A60"/>
    <w:rsid w:val="005F0C22"/>
    <w:rsid w:val="005F0D48"/>
    <w:rsid w:val="005F0E51"/>
    <w:rsid w:val="005F0E92"/>
    <w:rsid w:val="005F128E"/>
    <w:rsid w:val="005F1855"/>
    <w:rsid w:val="005F1896"/>
    <w:rsid w:val="005F18A9"/>
    <w:rsid w:val="005F1FB6"/>
    <w:rsid w:val="005F2426"/>
    <w:rsid w:val="005F29D1"/>
    <w:rsid w:val="005F2EEF"/>
    <w:rsid w:val="005F30F9"/>
    <w:rsid w:val="005F3852"/>
    <w:rsid w:val="005F3BA7"/>
    <w:rsid w:val="005F3E2A"/>
    <w:rsid w:val="005F4000"/>
    <w:rsid w:val="005F44FD"/>
    <w:rsid w:val="005F471D"/>
    <w:rsid w:val="005F4736"/>
    <w:rsid w:val="005F497A"/>
    <w:rsid w:val="005F4D03"/>
    <w:rsid w:val="005F52B8"/>
    <w:rsid w:val="005F5419"/>
    <w:rsid w:val="005F54DA"/>
    <w:rsid w:val="005F58FE"/>
    <w:rsid w:val="005F628D"/>
    <w:rsid w:val="005F642C"/>
    <w:rsid w:val="005F64F6"/>
    <w:rsid w:val="005F6911"/>
    <w:rsid w:val="005F694C"/>
    <w:rsid w:val="005F6B47"/>
    <w:rsid w:val="005F6C92"/>
    <w:rsid w:val="005F6D3D"/>
    <w:rsid w:val="005F6F7E"/>
    <w:rsid w:val="005F6FC2"/>
    <w:rsid w:val="005F71D6"/>
    <w:rsid w:val="005F79DA"/>
    <w:rsid w:val="005F7EFF"/>
    <w:rsid w:val="00600267"/>
    <w:rsid w:val="00600279"/>
    <w:rsid w:val="0060037D"/>
    <w:rsid w:val="0060040D"/>
    <w:rsid w:val="00600C72"/>
    <w:rsid w:val="00600CA1"/>
    <w:rsid w:val="00600DB0"/>
    <w:rsid w:val="00600E2C"/>
    <w:rsid w:val="00601086"/>
    <w:rsid w:val="006010B9"/>
    <w:rsid w:val="006013A4"/>
    <w:rsid w:val="006013DD"/>
    <w:rsid w:val="0060171F"/>
    <w:rsid w:val="00601744"/>
    <w:rsid w:val="00601982"/>
    <w:rsid w:val="006019D1"/>
    <w:rsid w:val="00601B6F"/>
    <w:rsid w:val="00601D45"/>
    <w:rsid w:val="00601E2A"/>
    <w:rsid w:val="00601ED1"/>
    <w:rsid w:val="00602268"/>
    <w:rsid w:val="00602464"/>
    <w:rsid w:val="0060246A"/>
    <w:rsid w:val="00602D97"/>
    <w:rsid w:val="00602FC6"/>
    <w:rsid w:val="0060361D"/>
    <w:rsid w:val="006037C2"/>
    <w:rsid w:val="00603BEE"/>
    <w:rsid w:val="00603D5B"/>
    <w:rsid w:val="00603E38"/>
    <w:rsid w:val="006040B6"/>
    <w:rsid w:val="006041A7"/>
    <w:rsid w:val="006041C0"/>
    <w:rsid w:val="0060420B"/>
    <w:rsid w:val="006043AA"/>
    <w:rsid w:val="00604837"/>
    <w:rsid w:val="00604C5D"/>
    <w:rsid w:val="006050E5"/>
    <w:rsid w:val="0060520C"/>
    <w:rsid w:val="006053A6"/>
    <w:rsid w:val="0060544C"/>
    <w:rsid w:val="00605594"/>
    <w:rsid w:val="00605BC9"/>
    <w:rsid w:val="00605D35"/>
    <w:rsid w:val="00605E5E"/>
    <w:rsid w:val="00605EF6"/>
    <w:rsid w:val="00605F34"/>
    <w:rsid w:val="006060DF"/>
    <w:rsid w:val="00606182"/>
    <w:rsid w:val="0060662F"/>
    <w:rsid w:val="00606852"/>
    <w:rsid w:val="00607107"/>
    <w:rsid w:val="00607699"/>
    <w:rsid w:val="006076BA"/>
    <w:rsid w:val="00607DE6"/>
    <w:rsid w:val="0061036D"/>
    <w:rsid w:val="00610609"/>
    <w:rsid w:val="0061077C"/>
    <w:rsid w:val="006108C8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64B"/>
    <w:rsid w:val="006126B3"/>
    <w:rsid w:val="0061281E"/>
    <w:rsid w:val="00612B23"/>
    <w:rsid w:val="00612E7E"/>
    <w:rsid w:val="00613164"/>
    <w:rsid w:val="006133F6"/>
    <w:rsid w:val="00613442"/>
    <w:rsid w:val="006135C2"/>
    <w:rsid w:val="00613670"/>
    <w:rsid w:val="00613731"/>
    <w:rsid w:val="00613826"/>
    <w:rsid w:val="006138F7"/>
    <w:rsid w:val="0061394D"/>
    <w:rsid w:val="00613AE2"/>
    <w:rsid w:val="00613AFD"/>
    <w:rsid w:val="00613C63"/>
    <w:rsid w:val="00613C7F"/>
    <w:rsid w:val="00613FFA"/>
    <w:rsid w:val="00614080"/>
    <w:rsid w:val="006140FB"/>
    <w:rsid w:val="00614C02"/>
    <w:rsid w:val="00614D10"/>
    <w:rsid w:val="0061500A"/>
    <w:rsid w:val="006150C9"/>
    <w:rsid w:val="00615712"/>
    <w:rsid w:val="00615A00"/>
    <w:rsid w:val="00615B0D"/>
    <w:rsid w:val="00615E48"/>
    <w:rsid w:val="00616303"/>
    <w:rsid w:val="006166AD"/>
    <w:rsid w:val="006168C6"/>
    <w:rsid w:val="00617130"/>
    <w:rsid w:val="006179D4"/>
    <w:rsid w:val="00620138"/>
    <w:rsid w:val="00620463"/>
    <w:rsid w:val="00620480"/>
    <w:rsid w:val="00620A04"/>
    <w:rsid w:val="00621038"/>
    <w:rsid w:val="00621446"/>
    <w:rsid w:val="00621AC3"/>
    <w:rsid w:val="00622061"/>
    <w:rsid w:val="00622225"/>
    <w:rsid w:val="006222A0"/>
    <w:rsid w:val="00622339"/>
    <w:rsid w:val="0062236F"/>
    <w:rsid w:val="00622A1F"/>
    <w:rsid w:val="00622B8B"/>
    <w:rsid w:val="00622BD2"/>
    <w:rsid w:val="00622C21"/>
    <w:rsid w:val="00622DCF"/>
    <w:rsid w:val="0062301A"/>
    <w:rsid w:val="0062314E"/>
    <w:rsid w:val="006235B0"/>
    <w:rsid w:val="006235F0"/>
    <w:rsid w:val="00623AF3"/>
    <w:rsid w:val="00623FFA"/>
    <w:rsid w:val="00624221"/>
    <w:rsid w:val="006245CB"/>
    <w:rsid w:val="006246B3"/>
    <w:rsid w:val="00624932"/>
    <w:rsid w:val="00624B10"/>
    <w:rsid w:val="00624CB1"/>
    <w:rsid w:val="00624F8E"/>
    <w:rsid w:val="00625032"/>
    <w:rsid w:val="006252B0"/>
    <w:rsid w:val="006254F7"/>
    <w:rsid w:val="00625B5F"/>
    <w:rsid w:val="00625C6F"/>
    <w:rsid w:val="00625EB1"/>
    <w:rsid w:val="00625F95"/>
    <w:rsid w:val="00626088"/>
    <w:rsid w:val="00626164"/>
    <w:rsid w:val="00626950"/>
    <w:rsid w:val="00626B35"/>
    <w:rsid w:val="00626E37"/>
    <w:rsid w:val="00627019"/>
    <w:rsid w:val="00627184"/>
    <w:rsid w:val="006276B0"/>
    <w:rsid w:val="00627D64"/>
    <w:rsid w:val="00627D89"/>
    <w:rsid w:val="00627D8E"/>
    <w:rsid w:val="00627E16"/>
    <w:rsid w:val="00627FF7"/>
    <w:rsid w:val="00630010"/>
    <w:rsid w:val="006301EE"/>
    <w:rsid w:val="006306B4"/>
    <w:rsid w:val="006308A5"/>
    <w:rsid w:val="00630B33"/>
    <w:rsid w:val="00630ECC"/>
    <w:rsid w:val="006312BF"/>
    <w:rsid w:val="006312FC"/>
    <w:rsid w:val="00631448"/>
    <w:rsid w:val="0063179C"/>
    <w:rsid w:val="00631861"/>
    <w:rsid w:val="006320AB"/>
    <w:rsid w:val="0063244F"/>
    <w:rsid w:val="00632645"/>
    <w:rsid w:val="00632818"/>
    <w:rsid w:val="00632943"/>
    <w:rsid w:val="00632D78"/>
    <w:rsid w:val="006330EA"/>
    <w:rsid w:val="006331E9"/>
    <w:rsid w:val="0063334F"/>
    <w:rsid w:val="006334E1"/>
    <w:rsid w:val="00633744"/>
    <w:rsid w:val="00633A46"/>
    <w:rsid w:val="00633A5F"/>
    <w:rsid w:val="00633DD3"/>
    <w:rsid w:val="006341C2"/>
    <w:rsid w:val="006343B8"/>
    <w:rsid w:val="00634A89"/>
    <w:rsid w:val="00634DB7"/>
    <w:rsid w:val="00634E48"/>
    <w:rsid w:val="00634E7B"/>
    <w:rsid w:val="00634FFE"/>
    <w:rsid w:val="0063509C"/>
    <w:rsid w:val="00635531"/>
    <w:rsid w:val="00635923"/>
    <w:rsid w:val="00635958"/>
    <w:rsid w:val="00635CCA"/>
    <w:rsid w:val="00635CFC"/>
    <w:rsid w:val="0063621E"/>
    <w:rsid w:val="00636511"/>
    <w:rsid w:val="006366BC"/>
    <w:rsid w:val="006368BE"/>
    <w:rsid w:val="0063698E"/>
    <w:rsid w:val="00636BC1"/>
    <w:rsid w:val="00636E55"/>
    <w:rsid w:val="00636F16"/>
    <w:rsid w:val="00637007"/>
    <w:rsid w:val="00637109"/>
    <w:rsid w:val="006374E8"/>
    <w:rsid w:val="00637780"/>
    <w:rsid w:val="0063789F"/>
    <w:rsid w:val="00637D19"/>
    <w:rsid w:val="00637FB0"/>
    <w:rsid w:val="006402CC"/>
    <w:rsid w:val="00640569"/>
    <w:rsid w:val="0064073F"/>
    <w:rsid w:val="006407AC"/>
    <w:rsid w:val="00640A4A"/>
    <w:rsid w:val="00640C2C"/>
    <w:rsid w:val="00640D4C"/>
    <w:rsid w:val="00640E49"/>
    <w:rsid w:val="00640E90"/>
    <w:rsid w:val="00640EBD"/>
    <w:rsid w:val="00641125"/>
    <w:rsid w:val="00641135"/>
    <w:rsid w:val="00641167"/>
    <w:rsid w:val="00641224"/>
    <w:rsid w:val="00641440"/>
    <w:rsid w:val="006414D4"/>
    <w:rsid w:val="00641637"/>
    <w:rsid w:val="006418FC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54B"/>
    <w:rsid w:val="00643F60"/>
    <w:rsid w:val="00644247"/>
    <w:rsid w:val="0064426B"/>
    <w:rsid w:val="006443A2"/>
    <w:rsid w:val="006445FB"/>
    <w:rsid w:val="00644701"/>
    <w:rsid w:val="0064475F"/>
    <w:rsid w:val="006447BB"/>
    <w:rsid w:val="006447E1"/>
    <w:rsid w:val="00644A2D"/>
    <w:rsid w:val="00644BA2"/>
    <w:rsid w:val="00644C6E"/>
    <w:rsid w:val="00644C8B"/>
    <w:rsid w:val="00644ECD"/>
    <w:rsid w:val="006450A4"/>
    <w:rsid w:val="00645156"/>
    <w:rsid w:val="0064540A"/>
    <w:rsid w:val="0064584E"/>
    <w:rsid w:val="0064596B"/>
    <w:rsid w:val="006459D9"/>
    <w:rsid w:val="00645AA9"/>
    <w:rsid w:val="00645B28"/>
    <w:rsid w:val="006460AA"/>
    <w:rsid w:val="00646BB2"/>
    <w:rsid w:val="00646CD0"/>
    <w:rsid w:val="00646EBA"/>
    <w:rsid w:val="00647B83"/>
    <w:rsid w:val="00647D84"/>
    <w:rsid w:val="00647FA7"/>
    <w:rsid w:val="0065077C"/>
    <w:rsid w:val="00650783"/>
    <w:rsid w:val="006509D6"/>
    <w:rsid w:val="00650A9B"/>
    <w:rsid w:val="00650E47"/>
    <w:rsid w:val="00650E68"/>
    <w:rsid w:val="00650F2A"/>
    <w:rsid w:val="00650F7A"/>
    <w:rsid w:val="00650F80"/>
    <w:rsid w:val="00651160"/>
    <w:rsid w:val="0065122E"/>
    <w:rsid w:val="0065171D"/>
    <w:rsid w:val="0065175E"/>
    <w:rsid w:val="00651771"/>
    <w:rsid w:val="00651858"/>
    <w:rsid w:val="00651C0B"/>
    <w:rsid w:val="00651D4A"/>
    <w:rsid w:val="00651DAB"/>
    <w:rsid w:val="006524DA"/>
    <w:rsid w:val="006525F4"/>
    <w:rsid w:val="006526C2"/>
    <w:rsid w:val="006528C9"/>
    <w:rsid w:val="00652A8F"/>
    <w:rsid w:val="00652AC0"/>
    <w:rsid w:val="00652C4F"/>
    <w:rsid w:val="00652D89"/>
    <w:rsid w:val="00652D9A"/>
    <w:rsid w:val="00652DA7"/>
    <w:rsid w:val="00652F93"/>
    <w:rsid w:val="00652FAD"/>
    <w:rsid w:val="00653245"/>
    <w:rsid w:val="006532A7"/>
    <w:rsid w:val="0065394C"/>
    <w:rsid w:val="00653F5F"/>
    <w:rsid w:val="00654359"/>
    <w:rsid w:val="006544FD"/>
    <w:rsid w:val="006547F5"/>
    <w:rsid w:val="00654AB9"/>
    <w:rsid w:val="006552DD"/>
    <w:rsid w:val="00655A48"/>
    <w:rsid w:val="00655C30"/>
    <w:rsid w:val="00655E5D"/>
    <w:rsid w:val="006560D9"/>
    <w:rsid w:val="00656154"/>
    <w:rsid w:val="0065645E"/>
    <w:rsid w:val="0065654F"/>
    <w:rsid w:val="006568CD"/>
    <w:rsid w:val="00656AE1"/>
    <w:rsid w:val="00656CAB"/>
    <w:rsid w:val="00656D93"/>
    <w:rsid w:val="00656EC3"/>
    <w:rsid w:val="00657336"/>
    <w:rsid w:val="00657341"/>
    <w:rsid w:val="006574AD"/>
    <w:rsid w:val="00657737"/>
    <w:rsid w:val="006579F7"/>
    <w:rsid w:val="00657FC4"/>
    <w:rsid w:val="006601E3"/>
    <w:rsid w:val="0066031C"/>
    <w:rsid w:val="00660472"/>
    <w:rsid w:val="00660684"/>
    <w:rsid w:val="0066069C"/>
    <w:rsid w:val="00660CCB"/>
    <w:rsid w:val="006613CB"/>
    <w:rsid w:val="0066148E"/>
    <w:rsid w:val="00661A4C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0A"/>
    <w:rsid w:val="00662774"/>
    <w:rsid w:val="00662C7C"/>
    <w:rsid w:val="00662E9C"/>
    <w:rsid w:val="006631CF"/>
    <w:rsid w:val="00663F2C"/>
    <w:rsid w:val="006640AA"/>
    <w:rsid w:val="006640F9"/>
    <w:rsid w:val="006641BD"/>
    <w:rsid w:val="00664C2D"/>
    <w:rsid w:val="00664DCF"/>
    <w:rsid w:val="006652D0"/>
    <w:rsid w:val="006655B1"/>
    <w:rsid w:val="006655C0"/>
    <w:rsid w:val="00665744"/>
    <w:rsid w:val="00665817"/>
    <w:rsid w:val="00665E6E"/>
    <w:rsid w:val="006664C5"/>
    <w:rsid w:val="00666578"/>
    <w:rsid w:val="006667F8"/>
    <w:rsid w:val="006669B4"/>
    <w:rsid w:val="00666A8E"/>
    <w:rsid w:val="00666CA7"/>
    <w:rsid w:val="006673EC"/>
    <w:rsid w:val="006675A3"/>
    <w:rsid w:val="006676BA"/>
    <w:rsid w:val="0066795D"/>
    <w:rsid w:val="00667B0D"/>
    <w:rsid w:val="00667BA7"/>
    <w:rsid w:val="00667D69"/>
    <w:rsid w:val="006701A6"/>
    <w:rsid w:val="006704F8"/>
    <w:rsid w:val="00670549"/>
    <w:rsid w:val="00670665"/>
    <w:rsid w:val="0067084D"/>
    <w:rsid w:val="006709C7"/>
    <w:rsid w:val="006709CA"/>
    <w:rsid w:val="00670A9E"/>
    <w:rsid w:val="00670CE1"/>
    <w:rsid w:val="00670F4C"/>
    <w:rsid w:val="00670F8B"/>
    <w:rsid w:val="006710A0"/>
    <w:rsid w:val="006711CA"/>
    <w:rsid w:val="006711EA"/>
    <w:rsid w:val="006712D0"/>
    <w:rsid w:val="006712E6"/>
    <w:rsid w:val="00671748"/>
    <w:rsid w:val="006717F9"/>
    <w:rsid w:val="00671A79"/>
    <w:rsid w:val="00671B42"/>
    <w:rsid w:val="00671CD2"/>
    <w:rsid w:val="00672420"/>
    <w:rsid w:val="0067251A"/>
    <w:rsid w:val="006726E2"/>
    <w:rsid w:val="0067271A"/>
    <w:rsid w:val="00672D3E"/>
    <w:rsid w:val="006730F9"/>
    <w:rsid w:val="00673141"/>
    <w:rsid w:val="00673ADE"/>
    <w:rsid w:val="00673C50"/>
    <w:rsid w:val="00673F36"/>
    <w:rsid w:val="0067436E"/>
    <w:rsid w:val="00674872"/>
    <w:rsid w:val="00674A8D"/>
    <w:rsid w:val="00674D5B"/>
    <w:rsid w:val="00674DAC"/>
    <w:rsid w:val="00674DC2"/>
    <w:rsid w:val="00674E1B"/>
    <w:rsid w:val="00675135"/>
    <w:rsid w:val="0067532C"/>
    <w:rsid w:val="006758B0"/>
    <w:rsid w:val="00675AFA"/>
    <w:rsid w:val="00675B84"/>
    <w:rsid w:val="00675E8E"/>
    <w:rsid w:val="006761F9"/>
    <w:rsid w:val="00676263"/>
    <w:rsid w:val="006766F1"/>
    <w:rsid w:val="006769A7"/>
    <w:rsid w:val="00676AED"/>
    <w:rsid w:val="00676BFE"/>
    <w:rsid w:val="00676C37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AA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DF0"/>
    <w:rsid w:val="00680E41"/>
    <w:rsid w:val="006812C0"/>
    <w:rsid w:val="006813AE"/>
    <w:rsid w:val="006817C0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3E0F"/>
    <w:rsid w:val="0068440B"/>
    <w:rsid w:val="00684A96"/>
    <w:rsid w:val="00684AA5"/>
    <w:rsid w:val="00684D17"/>
    <w:rsid w:val="00685156"/>
    <w:rsid w:val="006851F8"/>
    <w:rsid w:val="00685335"/>
    <w:rsid w:val="00685347"/>
    <w:rsid w:val="0068597E"/>
    <w:rsid w:val="00685AF0"/>
    <w:rsid w:val="00685E0D"/>
    <w:rsid w:val="00686145"/>
    <w:rsid w:val="006864E6"/>
    <w:rsid w:val="006869BD"/>
    <w:rsid w:val="00686BCD"/>
    <w:rsid w:val="00686D1F"/>
    <w:rsid w:val="00686E91"/>
    <w:rsid w:val="00686EC5"/>
    <w:rsid w:val="00687126"/>
    <w:rsid w:val="00687420"/>
    <w:rsid w:val="0068770D"/>
    <w:rsid w:val="00687710"/>
    <w:rsid w:val="0068793B"/>
    <w:rsid w:val="00687971"/>
    <w:rsid w:val="0068799B"/>
    <w:rsid w:val="00687A20"/>
    <w:rsid w:val="00687AC0"/>
    <w:rsid w:val="00687F90"/>
    <w:rsid w:val="0069033F"/>
    <w:rsid w:val="006903C0"/>
    <w:rsid w:val="00690C25"/>
    <w:rsid w:val="00690C5E"/>
    <w:rsid w:val="006915F7"/>
    <w:rsid w:val="00691A6B"/>
    <w:rsid w:val="00691ABD"/>
    <w:rsid w:val="00691C40"/>
    <w:rsid w:val="00692749"/>
    <w:rsid w:val="00692940"/>
    <w:rsid w:val="006929AA"/>
    <w:rsid w:val="00692A62"/>
    <w:rsid w:val="00693775"/>
    <w:rsid w:val="006938CC"/>
    <w:rsid w:val="006939A6"/>
    <w:rsid w:val="00693AF1"/>
    <w:rsid w:val="00693B4E"/>
    <w:rsid w:val="00694626"/>
    <w:rsid w:val="006946EE"/>
    <w:rsid w:val="00694D40"/>
    <w:rsid w:val="00694D48"/>
    <w:rsid w:val="00695835"/>
    <w:rsid w:val="006961CA"/>
    <w:rsid w:val="0069627A"/>
    <w:rsid w:val="0069629C"/>
    <w:rsid w:val="00696463"/>
    <w:rsid w:val="00696662"/>
    <w:rsid w:val="00696CBD"/>
    <w:rsid w:val="00696DD7"/>
    <w:rsid w:val="00697573"/>
    <w:rsid w:val="006976D5"/>
    <w:rsid w:val="006976DB"/>
    <w:rsid w:val="00697728"/>
    <w:rsid w:val="00697737"/>
    <w:rsid w:val="006977F4"/>
    <w:rsid w:val="0069780B"/>
    <w:rsid w:val="00697889"/>
    <w:rsid w:val="00697B97"/>
    <w:rsid w:val="00697DDC"/>
    <w:rsid w:val="006A0024"/>
    <w:rsid w:val="006A00CC"/>
    <w:rsid w:val="006A0368"/>
    <w:rsid w:val="006A09A7"/>
    <w:rsid w:val="006A1020"/>
    <w:rsid w:val="006A147A"/>
    <w:rsid w:val="006A1489"/>
    <w:rsid w:val="006A17F3"/>
    <w:rsid w:val="006A1AA7"/>
    <w:rsid w:val="006A1AA8"/>
    <w:rsid w:val="006A1B09"/>
    <w:rsid w:val="006A1DDD"/>
    <w:rsid w:val="006A1E4A"/>
    <w:rsid w:val="006A1F2F"/>
    <w:rsid w:val="006A2141"/>
    <w:rsid w:val="006A2559"/>
    <w:rsid w:val="006A27D7"/>
    <w:rsid w:val="006A2BC6"/>
    <w:rsid w:val="006A2CEE"/>
    <w:rsid w:val="006A30A4"/>
    <w:rsid w:val="006A30F6"/>
    <w:rsid w:val="006A39FD"/>
    <w:rsid w:val="006A3F55"/>
    <w:rsid w:val="006A4072"/>
    <w:rsid w:val="006A43AD"/>
    <w:rsid w:val="006A444D"/>
    <w:rsid w:val="006A4462"/>
    <w:rsid w:val="006A45E2"/>
    <w:rsid w:val="006A4763"/>
    <w:rsid w:val="006A4866"/>
    <w:rsid w:val="006A48B7"/>
    <w:rsid w:val="006A4A5C"/>
    <w:rsid w:val="006A4C69"/>
    <w:rsid w:val="006A4E3E"/>
    <w:rsid w:val="006A4EB2"/>
    <w:rsid w:val="006A503F"/>
    <w:rsid w:val="006A514F"/>
    <w:rsid w:val="006A53A5"/>
    <w:rsid w:val="006A53DB"/>
    <w:rsid w:val="006A55C9"/>
    <w:rsid w:val="006A5667"/>
    <w:rsid w:val="006A5690"/>
    <w:rsid w:val="006A581E"/>
    <w:rsid w:val="006A58D5"/>
    <w:rsid w:val="006A5C45"/>
    <w:rsid w:val="006A5C5F"/>
    <w:rsid w:val="006A5CB3"/>
    <w:rsid w:val="006A5D1F"/>
    <w:rsid w:val="006A62CE"/>
    <w:rsid w:val="006A667F"/>
    <w:rsid w:val="006A6694"/>
    <w:rsid w:val="006A68C5"/>
    <w:rsid w:val="006A6C4D"/>
    <w:rsid w:val="006A6DB1"/>
    <w:rsid w:val="006A6E2B"/>
    <w:rsid w:val="006A7197"/>
    <w:rsid w:val="006A74D5"/>
    <w:rsid w:val="006A7A90"/>
    <w:rsid w:val="006B011F"/>
    <w:rsid w:val="006B0150"/>
    <w:rsid w:val="006B0197"/>
    <w:rsid w:val="006B0E00"/>
    <w:rsid w:val="006B11BF"/>
    <w:rsid w:val="006B1323"/>
    <w:rsid w:val="006B1463"/>
    <w:rsid w:val="006B1605"/>
    <w:rsid w:val="006B16ED"/>
    <w:rsid w:val="006B188D"/>
    <w:rsid w:val="006B1A70"/>
    <w:rsid w:val="006B1ACA"/>
    <w:rsid w:val="006B1D80"/>
    <w:rsid w:val="006B1F75"/>
    <w:rsid w:val="006B2258"/>
    <w:rsid w:val="006B2B5C"/>
    <w:rsid w:val="006B2D43"/>
    <w:rsid w:val="006B3101"/>
    <w:rsid w:val="006B3756"/>
    <w:rsid w:val="006B3978"/>
    <w:rsid w:val="006B3D30"/>
    <w:rsid w:val="006B3D46"/>
    <w:rsid w:val="006B3FA5"/>
    <w:rsid w:val="006B40F1"/>
    <w:rsid w:val="006B40F4"/>
    <w:rsid w:val="006B475A"/>
    <w:rsid w:val="006B4A1F"/>
    <w:rsid w:val="006B4A74"/>
    <w:rsid w:val="006B4F00"/>
    <w:rsid w:val="006B5260"/>
    <w:rsid w:val="006B53DC"/>
    <w:rsid w:val="006B55A9"/>
    <w:rsid w:val="006B55C2"/>
    <w:rsid w:val="006B5720"/>
    <w:rsid w:val="006B5C75"/>
    <w:rsid w:val="006B5EBC"/>
    <w:rsid w:val="006B631F"/>
    <w:rsid w:val="006B635C"/>
    <w:rsid w:val="006B6605"/>
    <w:rsid w:val="006B6932"/>
    <w:rsid w:val="006B6C45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61B"/>
    <w:rsid w:val="006C0704"/>
    <w:rsid w:val="006C0A49"/>
    <w:rsid w:val="006C0C9B"/>
    <w:rsid w:val="006C0E6F"/>
    <w:rsid w:val="006C123B"/>
    <w:rsid w:val="006C14FE"/>
    <w:rsid w:val="006C1601"/>
    <w:rsid w:val="006C1A1E"/>
    <w:rsid w:val="006C1E4E"/>
    <w:rsid w:val="006C1EBF"/>
    <w:rsid w:val="006C200F"/>
    <w:rsid w:val="006C2823"/>
    <w:rsid w:val="006C28D9"/>
    <w:rsid w:val="006C2923"/>
    <w:rsid w:val="006C2AA4"/>
    <w:rsid w:val="006C327B"/>
    <w:rsid w:val="006C33A9"/>
    <w:rsid w:val="006C358C"/>
    <w:rsid w:val="006C3859"/>
    <w:rsid w:val="006C3ACD"/>
    <w:rsid w:val="006C43F0"/>
    <w:rsid w:val="006C4CDC"/>
    <w:rsid w:val="006C4CF0"/>
    <w:rsid w:val="006C4EFB"/>
    <w:rsid w:val="006C4F2A"/>
    <w:rsid w:val="006C4F52"/>
    <w:rsid w:val="006C52B1"/>
    <w:rsid w:val="006C57DD"/>
    <w:rsid w:val="006C5E7A"/>
    <w:rsid w:val="006C6045"/>
    <w:rsid w:val="006C6129"/>
    <w:rsid w:val="006C6177"/>
    <w:rsid w:val="006C6386"/>
    <w:rsid w:val="006C6838"/>
    <w:rsid w:val="006C6C44"/>
    <w:rsid w:val="006C6D8A"/>
    <w:rsid w:val="006C6E25"/>
    <w:rsid w:val="006C6E81"/>
    <w:rsid w:val="006C6F91"/>
    <w:rsid w:val="006C7089"/>
    <w:rsid w:val="006C70F3"/>
    <w:rsid w:val="006C72E2"/>
    <w:rsid w:val="006C7833"/>
    <w:rsid w:val="006C7A66"/>
    <w:rsid w:val="006D02B9"/>
    <w:rsid w:val="006D06CB"/>
    <w:rsid w:val="006D07BD"/>
    <w:rsid w:val="006D0A1B"/>
    <w:rsid w:val="006D0AD3"/>
    <w:rsid w:val="006D0BB3"/>
    <w:rsid w:val="006D0F29"/>
    <w:rsid w:val="006D114D"/>
    <w:rsid w:val="006D13B7"/>
    <w:rsid w:val="006D1576"/>
    <w:rsid w:val="006D1843"/>
    <w:rsid w:val="006D1A7D"/>
    <w:rsid w:val="006D1C33"/>
    <w:rsid w:val="006D1D3A"/>
    <w:rsid w:val="006D1D6A"/>
    <w:rsid w:val="006D1D8E"/>
    <w:rsid w:val="006D1F9A"/>
    <w:rsid w:val="006D2164"/>
    <w:rsid w:val="006D2419"/>
    <w:rsid w:val="006D242F"/>
    <w:rsid w:val="006D243D"/>
    <w:rsid w:val="006D258B"/>
    <w:rsid w:val="006D2875"/>
    <w:rsid w:val="006D2973"/>
    <w:rsid w:val="006D2F4B"/>
    <w:rsid w:val="006D323A"/>
    <w:rsid w:val="006D3399"/>
    <w:rsid w:val="006D33E6"/>
    <w:rsid w:val="006D3F26"/>
    <w:rsid w:val="006D41BE"/>
    <w:rsid w:val="006D4305"/>
    <w:rsid w:val="006D448B"/>
    <w:rsid w:val="006D44F2"/>
    <w:rsid w:val="006D4B53"/>
    <w:rsid w:val="006D4E4F"/>
    <w:rsid w:val="006D520A"/>
    <w:rsid w:val="006D534E"/>
    <w:rsid w:val="006D5623"/>
    <w:rsid w:val="006D57DE"/>
    <w:rsid w:val="006D5D98"/>
    <w:rsid w:val="006D63A6"/>
    <w:rsid w:val="006D64C6"/>
    <w:rsid w:val="006D666E"/>
    <w:rsid w:val="006D6895"/>
    <w:rsid w:val="006D6A83"/>
    <w:rsid w:val="006D6ADC"/>
    <w:rsid w:val="006D6B0E"/>
    <w:rsid w:val="006D6BD1"/>
    <w:rsid w:val="006D6C4A"/>
    <w:rsid w:val="006D70EE"/>
    <w:rsid w:val="006D71E0"/>
    <w:rsid w:val="006D73B4"/>
    <w:rsid w:val="006D73DF"/>
    <w:rsid w:val="006D7733"/>
    <w:rsid w:val="006D775B"/>
    <w:rsid w:val="006D77BA"/>
    <w:rsid w:val="006D7C90"/>
    <w:rsid w:val="006D7CA0"/>
    <w:rsid w:val="006D7CA6"/>
    <w:rsid w:val="006E013F"/>
    <w:rsid w:val="006E0810"/>
    <w:rsid w:val="006E0868"/>
    <w:rsid w:val="006E0933"/>
    <w:rsid w:val="006E098D"/>
    <w:rsid w:val="006E0DAA"/>
    <w:rsid w:val="006E0E5E"/>
    <w:rsid w:val="006E0FB9"/>
    <w:rsid w:val="006E1055"/>
    <w:rsid w:val="006E1157"/>
    <w:rsid w:val="006E124C"/>
    <w:rsid w:val="006E1436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984"/>
    <w:rsid w:val="006E2A97"/>
    <w:rsid w:val="006E2EF3"/>
    <w:rsid w:val="006E2F48"/>
    <w:rsid w:val="006E3178"/>
    <w:rsid w:val="006E3899"/>
    <w:rsid w:val="006E3F4A"/>
    <w:rsid w:val="006E4067"/>
    <w:rsid w:val="006E4114"/>
    <w:rsid w:val="006E466A"/>
    <w:rsid w:val="006E4780"/>
    <w:rsid w:val="006E47D2"/>
    <w:rsid w:val="006E4AF6"/>
    <w:rsid w:val="006E50FE"/>
    <w:rsid w:val="006E567B"/>
    <w:rsid w:val="006E5B30"/>
    <w:rsid w:val="006E5F3A"/>
    <w:rsid w:val="006E6469"/>
    <w:rsid w:val="006E6522"/>
    <w:rsid w:val="006E6732"/>
    <w:rsid w:val="006E69EF"/>
    <w:rsid w:val="006E6AA7"/>
    <w:rsid w:val="006E6BAC"/>
    <w:rsid w:val="006E6CB1"/>
    <w:rsid w:val="006E6D56"/>
    <w:rsid w:val="006E740C"/>
    <w:rsid w:val="006E752E"/>
    <w:rsid w:val="006E767C"/>
    <w:rsid w:val="006E773E"/>
    <w:rsid w:val="006E77F6"/>
    <w:rsid w:val="006E789C"/>
    <w:rsid w:val="006E7ADB"/>
    <w:rsid w:val="006E7ADF"/>
    <w:rsid w:val="006E7D42"/>
    <w:rsid w:val="006F0022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8EC"/>
    <w:rsid w:val="006F1A29"/>
    <w:rsid w:val="006F1EBC"/>
    <w:rsid w:val="006F221E"/>
    <w:rsid w:val="006F23C3"/>
    <w:rsid w:val="006F23EA"/>
    <w:rsid w:val="006F246D"/>
    <w:rsid w:val="006F274A"/>
    <w:rsid w:val="006F2958"/>
    <w:rsid w:val="006F29F4"/>
    <w:rsid w:val="006F2A17"/>
    <w:rsid w:val="006F2CCB"/>
    <w:rsid w:val="006F2D7D"/>
    <w:rsid w:val="006F2E89"/>
    <w:rsid w:val="006F3119"/>
    <w:rsid w:val="006F321B"/>
    <w:rsid w:val="006F3263"/>
    <w:rsid w:val="006F3406"/>
    <w:rsid w:val="006F3490"/>
    <w:rsid w:val="006F34BB"/>
    <w:rsid w:val="006F35CE"/>
    <w:rsid w:val="006F35E5"/>
    <w:rsid w:val="006F36E4"/>
    <w:rsid w:val="006F376B"/>
    <w:rsid w:val="006F405B"/>
    <w:rsid w:val="006F4676"/>
    <w:rsid w:val="006F4857"/>
    <w:rsid w:val="006F4BBB"/>
    <w:rsid w:val="006F4FEE"/>
    <w:rsid w:val="006F5040"/>
    <w:rsid w:val="006F5103"/>
    <w:rsid w:val="006F54D3"/>
    <w:rsid w:val="006F5531"/>
    <w:rsid w:val="006F5885"/>
    <w:rsid w:val="006F5A36"/>
    <w:rsid w:val="006F5E4A"/>
    <w:rsid w:val="006F6051"/>
    <w:rsid w:val="006F6100"/>
    <w:rsid w:val="006F613F"/>
    <w:rsid w:val="006F63D1"/>
    <w:rsid w:val="006F6449"/>
    <w:rsid w:val="006F654E"/>
    <w:rsid w:val="006F66F5"/>
    <w:rsid w:val="006F682D"/>
    <w:rsid w:val="006F696B"/>
    <w:rsid w:val="006F69E9"/>
    <w:rsid w:val="006F6C8F"/>
    <w:rsid w:val="006F6F85"/>
    <w:rsid w:val="006F722D"/>
    <w:rsid w:val="006F72F6"/>
    <w:rsid w:val="006F730C"/>
    <w:rsid w:val="006F74A0"/>
    <w:rsid w:val="006F7996"/>
    <w:rsid w:val="006F7A0C"/>
    <w:rsid w:val="006F7A8C"/>
    <w:rsid w:val="006F7BC8"/>
    <w:rsid w:val="00700149"/>
    <w:rsid w:val="00700994"/>
    <w:rsid w:val="007009F4"/>
    <w:rsid w:val="00700D8C"/>
    <w:rsid w:val="007013BF"/>
    <w:rsid w:val="007021C4"/>
    <w:rsid w:val="00702307"/>
    <w:rsid w:val="00702865"/>
    <w:rsid w:val="00702EE1"/>
    <w:rsid w:val="00702F5E"/>
    <w:rsid w:val="0070318A"/>
    <w:rsid w:val="00703461"/>
    <w:rsid w:val="00703644"/>
    <w:rsid w:val="00703921"/>
    <w:rsid w:val="00703998"/>
    <w:rsid w:val="00703AC2"/>
    <w:rsid w:val="00703CD5"/>
    <w:rsid w:val="007041A9"/>
    <w:rsid w:val="00704205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374"/>
    <w:rsid w:val="00706462"/>
    <w:rsid w:val="00706CF8"/>
    <w:rsid w:val="0070701A"/>
    <w:rsid w:val="00707205"/>
    <w:rsid w:val="0070754B"/>
    <w:rsid w:val="007079C1"/>
    <w:rsid w:val="00707AAE"/>
    <w:rsid w:val="00707C19"/>
    <w:rsid w:val="00707E00"/>
    <w:rsid w:val="00707FF4"/>
    <w:rsid w:val="007100EF"/>
    <w:rsid w:val="00710294"/>
    <w:rsid w:val="007103D7"/>
    <w:rsid w:val="007104D5"/>
    <w:rsid w:val="00710575"/>
    <w:rsid w:val="007108CD"/>
    <w:rsid w:val="00710C00"/>
    <w:rsid w:val="00710D18"/>
    <w:rsid w:val="00710DA3"/>
    <w:rsid w:val="00710DD0"/>
    <w:rsid w:val="00711311"/>
    <w:rsid w:val="00711469"/>
    <w:rsid w:val="00711647"/>
    <w:rsid w:val="0071167F"/>
    <w:rsid w:val="00711755"/>
    <w:rsid w:val="007117C5"/>
    <w:rsid w:val="0071182C"/>
    <w:rsid w:val="00711839"/>
    <w:rsid w:val="007118A0"/>
    <w:rsid w:val="00711901"/>
    <w:rsid w:val="00711B96"/>
    <w:rsid w:val="00711BED"/>
    <w:rsid w:val="00711FEF"/>
    <w:rsid w:val="00712769"/>
    <w:rsid w:val="00712898"/>
    <w:rsid w:val="00712A0D"/>
    <w:rsid w:val="00712E09"/>
    <w:rsid w:val="00712F76"/>
    <w:rsid w:val="0071316E"/>
    <w:rsid w:val="0071335A"/>
    <w:rsid w:val="007133AD"/>
    <w:rsid w:val="0071364C"/>
    <w:rsid w:val="0071380B"/>
    <w:rsid w:val="00713931"/>
    <w:rsid w:val="00713D48"/>
    <w:rsid w:val="00713F2D"/>
    <w:rsid w:val="00713FB8"/>
    <w:rsid w:val="00714199"/>
    <w:rsid w:val="007146C1"/>
    <w:rsid w:val="0071495F"/>
    <w:rsid w:val="00714A0E"/>
    <w:rsid w:val="00714B53"/>
    <w:rsid w:val="0071528A"/>
    <w:rsid w:val="007152CC"/>
    <w:rsid w:val="007153D8"/>
    <w:rsid w:val="00715677"/>
    <w:rsid w:val="00715843"/>
    <w:rsid w:val="007158E2"/>
    <w:rsid w:val="00715955"/>
    <w:rsid w:val="00715A82"/>
    <w:rsid w:val="00715C78"/>
    <w:rsid w:val="00715D7F"/>
    <w:rsid w:val="00715F5F"/>
    <w:rsid w:val="007164CE"/>
    <w:rsid w:val="00716E41"/>
    <w:rsid w:val="00716F7C"/>
    <w:rsid w:val="00717145"/>
    <w:rsid w:val="00717451"/>
    <w:rsid w:val="0071760D"/>
    <w:rsid w:val="0071780B"/>
    <w:rsid w:val="00717D48"/>
    <w:rsid w:val="00717E5D"/>
    <w:rsid w:val="007201EF"/>
    <w:rsid w:val="00720486"/>
    <w:rsid w:val="00720544"/>
    <w:rsid w:val="00720A77"/>
    <w:rsid w:val="00720C87"/>
    <w:rsid w:val="00720CA3"/>
    <w:rsid w:val="00720F55"/>
    <w:rsid w:val="0072104D"/>
    <w:rsid w:val="007211CA"/>
    <w:rsid w:val="00721242"/>
    <w:rsid w:val="007212D6"/>
    <w:rsid w:val="00721591"/>
    <w:rsid w:val="00721DAA"/>
    <w:rsid w:val="00721F19"/>
    <w:rsid w:val="00722011"/>
    <w:rsid w:val="00722091"/>
    <w:rsid w:val="007225C5"/>
    <w:rsid w:val="00722667"/>
    <w:rsid w:val="007226DF"/>
    <w:rsid w:val="007227A0"/>
    <w:rsid w:val="00722814"/>
    <w:rsid w:val="00722A60"/>
    <w:rsid w:val="00722F20"/>
    <w:rsid w:val="007230C8"/>
    <w:rsid w:val="00723453"/>
    <w:rsid w:val="0072347C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D10"/>
    <w:rsid w:val="00724EC6"/>
    <w:rsid w:val="0072523D"/>
    <w:rsid w:val="00725613"/>
    <w:rsid w:val="00725770"/>
    <w:rsid w:val="0072599E"/>
    <w:rsid w:val="00725ACE"/>
    <w:rsid w:val="00725D7A"/>
    <w:rsid w:val="0072617E"/>
    <w:rsid w:val="00726222"/>
    <w:rsid w:val="00726580"/>
    <w:rsid w:val="0072665C"/>
    <w:rsid w:val="00726EE5"/>
    <w:rsid w:val="007273B1"/>
    <w:rsid w:val="007279CD"/>
    <w:rsid w:val="00727A1E"/>
    <w:rsid w:val="00727D97"/>
    <w:rsid w:val="00727FAE"/>
    <w:rsid w:val="00727FC7"/>
    <w:rsid w:val="00730649"/>
    <w:rsid w:val="007306A2"/>
    <w:rsid w:val="00730B06"/>
    <w:rsid w:val="00730FE2"/>
    <w:rsid w:val="00730FEB"/>
    <w:rsid w:val="0073111E"/>
    <w:rsid w:val="00731241"/>
    <w:rsid w:val="0073127E"/>
    <w:rsid w:val="0073188A"/>
    <w:rsid w:val="00731984"/>
    <w:rsid w:val="007319D7"/>
    <w:rsid w:val="00731BEB"/>
    <w:rsid w:val="00731C79"/>
    <w:rsid w:val="00731D61"/>
    <w:rsid w:val="007321BC"/>
    <w:rsid w:val="007323B9"/>
    <w:rsid w:val="007325F8"/>
    <w:rsid w:val="00732C75"/>
    <w:rsid w:val="00733170"/>
    <w:rsid w:val="0073317F"/>
    <w:rsid w:val="007331FD"/>
    <w:rsid w:val="00733535"/>
    <w:rsid w:val="0073358F"/>
    <w:rsid w:val="0073369C"/>
    <w:rsid w:val="007337E9"/>
    <w:rsid w:val="00733BBF"/>
    <w:rsid w:val="00733C0B"/>
    <w:rsid w:val="00733FF5"/>
    <w:rsid w:val="0073410A"/>
    <w:rsid w:val="007341E3"/>
    <w:rsid w:val="0073444B"/>
    <w:rsid w:val="007348D1"/>
    <w:rsid w:val="00734921"/>
    <w:rsid w:val="00734A23"/>
    <w:rsid w:val="00734A93"/>
    <w:rsid w:val="00734DA8"/>
    <w:rsid w:val="00734E73"/>
    <w:rsid w:val="00734EA9"/>
    <w:rsid w:val="00735007"/>
    <w:rsid w:val="00735083"/>
    <w:rsid w:val="00735FAF"/>
    <w:rsid w:val="00736188"/>
    <w:rsid w:val="00736256"/>
    <w:rsid w:val="00736908"/>
    <w:rsid w:val="00736B7A"/>
    <w:rsid w:val="00736EF4"/>
    <w:rsid w:val="00736FFD"/>
    <w:rsid w:val="00737252"/>
    <w:rsid w:val="00737255"/>
    <w:rsid w:val="00737257"/>
    <w:rsid w:val="007373D1"/>
    <w:rsid w:val="00737473"/>
    <w:rsid w:val="00737708"/>
    <w:rsid w:val="00737978"/>
    <w:rsid w:val="00737EAF"/>
    <w:rsid w:val="00740169"/>
    <w:rsid w:val="00740538"/>
    <w:rsid w:val="00740541"/>
    <w:rsid w:val="007405B7"/>
    <w:rsid w:val="0074078E"/>
    <w:rsid w:val="007407F0"/>
    <w:rsid w:val="007409E7"/>
    <w:rsid w:val="00740A27"/>
    <w:rsid w:val="00740B76"/>
    <w:rsid w:val="0074103D"/>
    <w:rsid w:val="00741526"/>
    <w:rsid w:val="00741763"/>
    <w:rsid w:val="00741FFA"/>
    <w:rsid w:val="00742288"/>
    <w:rsid w:val="00742755"/>
    <w:rsid w:val="00742AAF"/>
    <w:rsid w:val="00742B75"/>
    <w:rsid w:val="00742E19"/>
    <w:rsid w:val="00742EC0"/>
    <w:rsid w:val="00742F0D"/>
    <w:rsid w:val="007432B1"/>
    <w:rsid w:val="00743388"/>
    <w:rsid w:val="0074349D"/>
    <w:rsid w:val="007435C5"/>
    <w:rsid w:val="0074384A"/>
    <w:rsid w:val="0074389E"/>
    <w:rsid w:val="0074399A"/>
    <w:rsid w:val="0074471F"/>
    <w:rsid w:val="007449C7"/>
    <w:rsid w:val="00744A6C"/>
    <w:rsid w:val="00745405"/>
    <w:rsid w:val="007456A9"/>
    <w:rsid w:val="007456ED"/>
    <w:rsid w:val="007457CF"/>
    <w:rsid w:val="0074584E"/>
    <w:rsid w:val="00745C01"/>
    <w:rsid w:val="00745DA1"/>
    <w:rsid w:val="007460B0"/>
    <w:rsid w:val="007460BE"/>
    <w:rsid w:val="007460D9"/>
    <w:rsid w:val="00746320"/>
    <w:rsid w:val="00746619"/>
    <w:rsid w:val="00746976"/>
    <w:rsid w:val="00746EAA"/>
    <w:rsid w:val="00746EEA"/>
    <w:rsid w:val="00746F44"/>
    <w:rsid w:val="00747180"/>
    <w:rsid w:val="007471BE"/>
    <w:rsid w:val="00747246"/>
    <w:rsid w:val="0074742A"/>
    <w:rsid w:val="0074772D"/>
    <w:rsid w:val="00747777"/>
    <w:rsid w:val="0074789B"/>
    <w:rsid w:val="007478DB"/>
    <w:rsid w:val="00747950"/>
    <w:rsid w:val="00747AFE"/>
    <w:rsid w:val="00750598"/>
    <w:rsid w:val="00750818"/>
    <w:rsid w:val="00750F2C"/>
    <w:rsid w:val="00751066"/>
    <w:rsid w:val="00751169"/>
    <w:rsid w:val="00751330"/>
    <w:rsid w:val="007513D9"/>
    <w:rsid w:val="007516D9"/>
    <w:rsid w:val="00751DE5"/>
    <w:rsid w:val="0075209B"/>
    <w:rsid w:val="00752591"/>
    <w:rsid w:val="0075261E"/>
    <w:rsid w:val="007526D9"/>
    <w:rsid w:val="007529A3"/>
    <w:rsid w:val="00752A0F"/>
    <w:rsid w:val="00752A5A"/>
    <w:rsid w:val="00752B03"/>
    <w:rsid w:val="00752B1B"/>
    <w:rsid w:val="00752C77"/>
    <w:rsid w:val="00752F4D"/>
    <w:rsid w:val="00752F60"/>
    <w:rsid w:val="00753288"/>
    <w:rsid w:val="0075342C"/>
    <w:rsid w:val="007534A1"/>
    <w:rsid w:val="007535E2"/>
    <w:rsid w:val="00753626"/>
    <w:rsid w:val="007538D7"/>
    <w:rsid w:val="00753972"/>
    <w:rsid w:val="00753AE1"/>
    <w:rsid w:val="00753AE6"/>
    <w:rsid w:val="007545DD"/>
    <w:rsid w:val="00754E04"/>
    <w:rsid w:val="00754EBA"/>
    <w:rsid w:val="00755271"/>
    <w:rsid w:val="007552D3"/>
    <w:rsid w:val="00755577"/>
    <w:rsid w:val="00755742"/>
    <w:rsid w:val="00755E61"/>
    <w:rsid w:val="0075622F"/>
    <w:rsid w:val="007562C5"/>
    <w:rsid w:val="00756561"/>
    <w:rsid w:val="0075687F"/>
    <w:rsid w:val="0075693C"/>
    <w:rsid w:val="00756A23"/>
    <w:rsid w:val="007571BF"/>
    <w:rsid w:val="007571C2"/>
    <w:rsid w:val="0075752B"/>
    <w:rsid w:val="007575BD"/>
    <w:rsid w:val="00757F5E"/>
    <w:rsid w:val="007602E8"/>
    <w:rsid w:val="0076053F"/>
    <w:rsid w:val="007605FF"/>
    <w:rsid w:val="00760936"/>
    <w:rsid w:val="00760CF8"/>
    <w:rsid w:val="00760E27"/>
    <w:rsid w:val="00760E57"/>
    <w:rsid w:val="0076136F"/>
    <w:rsid w:val="007615F2"/>
    <w:rsid w:val="007616FA"/>
    <w:rsid w:val="00761886"/>
    <w:rsid w:val="007620C3"/>
    <w:rsid w:val="00762238"/>
    <w:rsid w:val="00762792"/>
    <w:rsid w:val="007627E9"/>
    <w:rsid w:val="00762935"/>
    <w:rsid w:val="00762CA0"/>
    <w:rsid w:val="0076313B"/>
    <w:rsid w:val="007631D1"/>
    <w:rsid w:val="007631F8"/>
    <w:rsid w:val="0076365A"/>
    <w:rsid w:val="007637DF"/>
    <w:rsid w:val="007639D5"/>
    <w:rsid w:val="00763D54"/>
    <w:rsid w:val="00763D61"/>
    <w:rsid w:val="00764048"/>
    <w:rsid w:val="007641DE"/>
    <w:rsid w:val="007642FD"/>
    <w:rsid w:val="007643D0"/>
    <w:rsid w:val="00764559"/>
    <w:rsid w:val="00764661"/>
    <w:rsid w:val="00764691"/>
    <w:rsid w:val="007647A9"/>
    <w:rsid w:val="00764A26"/>
    <w:rsid w:val="00764C5E"/>
    <w:rsid w:val="00764D07"/>
    <w:rsid w:val="00764E20"/>
    <w:rsid w:val="007656BC"/>
    <w:rsid w:val="00765E5D"/>
    <w:rsid w:val="00765F51"/>
    <w:rsid w:val="00766588"/>
    <w:rsid w:val="00766A37"/>
    <w:rsid w:val="00766B20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4BC"/>
    <w:rsid w:val="0077060D"/>
    <w:rsid w:val="007707D2"/>
    <w:rsid w:val="00770E05"/>
    <w:rsid w:val="007711E5"/>
    <w:rsid w:val="007716DA"/>
    <w:rsid w:val="00771833"/>
    <w:rsid w:val="007718E5"/>
    <w:rsid w:val="007719B5"/>
    <w:rsid w:val="00771D80"/>
    <w:rsid w:val="00771F26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183"/>
    <w:rsid w:val="00773211"/>
    <w:rsid w:val="00773240"/>
    <w:rsid w:val="007737C0"/>
    <w:rsid w:val="007738EF"/>
    <w:rsid w:val="00773F74"/>
    <w:rsid w:val="00773F77"/>
    <w:rsid w:val="007741A5"/>
    <w:rsid w:val="007741EF"/>
    <w:rsid w:val="00774407"/>
    <w:rsid w:val="00774B0E"/>
    <w:rsid w:val="00774C0D"/>
    <w:rsid w:val="00774E07"/>
    <w:rsid w:val="00775066"/>
    <w:rsid w:val="00775278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E9"/>
    <w:rsid w:val="007766D7"/>
    <w:rsid w:val="0077692E"/>
    <w:rsid w:val="00776B23"/>
    <w:rsid w:val="00776D42"/>
    <w:rsid w:val="007770FC"/>
    <w:rsid w:val="007775AB"/>
    <w:rsid w:val="007779F6"/>
    <w:rsid w:val="00777B9C"/>
    <w:rsid w:val="00777CE2"/>
    <w:rsid w:val="00780764"/>
    <w:rsid w:val="00780870"/>
    <w:rsid w:val="00780A7E"/>
    <w:rsid w:val="00780C76"/>
    <w:rsid w:val="00780E9B"/>
    <w:rsid w:val="00781132"/>
    <w:rsid w:val="007811C0"/>
    <w:rsid w:val="00781A45"/>
    <w:rsid w:val="00781AD1"/>
    <w:rsid w:val="00781BF6"/>
    <w:rsid w:val="007820D4"/>
    <w:rsid w:val="007823DF"/>
    <w:rsid w:val="007827C1"/>
    <w:rsid w:val="00782BEB"/>
    <w:rsid w:val="0078318D"/>
    <w:rsid w:val="007831A9"/>
    <w:rsid w:val="007832D7"/>
    <w:rsid w:val="007832DF"/>
    <w:rsid w:val="00783332"/>
    <w:rsid w:val="007834D0"/>
    <w:rsid w:val="007837A9"/>
    <w:rsid w:val="0078397B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51"/>
    <w:rsid w:val="0078487E"/>
    <w:rsid w:val="00784981"/>
    <w:rsid w:val="00784AFD"/>
    <w:rsid w:val="00784FCF"/>
    <w:rsid w:val="007853AC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0C"/>
    <w:rsid w:val="00785C29"/>
    <w:rsid w:val="00785CED"/>
    <w:rsid w:val="00785CF2"/>
    <w:rsid w:val="00785E81"/>
    <w:rsid w:val="00785F52"/>
    <w:rsid w:val="0078626A"/>
    <w:rsid w:val="00786896"/>
    <w:rsid w:val="0078696A"/>
    <w:rsid w:val="00786BFE"/>
    <w:rsid w:val="00787085"/>
    <w:rsid w:val="007870E7"/>
    <w:rsid w:val="00787173"/>
    <w:rsid w:val="0078719A"/>
    <w:rsid w:val="0078729F"/>
    <w:rsid w:val="007873D9"/>
    <w:rsid w:val="00787580"/>
    <w:rsid w:val="007875A1"/>
    <w:rsid w:val="007876CC"/>
    <w:rsid w:val="007878BA"/>
    <w:rsid w:val="0078790A"/>
    <w:rsid w:val="00787F67"/>
    <w:rsid w:val="00787FC6"/>
    <w:rsid w:val="00790060"/>
    <w:rsid w:val="007905E7"/>
    <w:rsid w:val="007910EC"/>
    <w:rsid w:val="00791634"/>
    <w:rsid w:val="00792185"/>
    <w:rsid w:val="007921C1"/>
    <w:rsid w:val="00792D57"/>
    <w:rsid w:val="00792DCB"/>
    <w:rsid w:val="00792ECF"/>
    <w:rsid w:val="00792F41"/>
    <w:rsid w:val="007932C2"/>
    <w:rsid w:val="0079365A"/>
    <w:rsid w:val="007937AF"/>
    <w:rsid w:val="00793B39"/>
    <w:rsid w:val="00793FA5"/>
    <w:rsid w:val="007940A6"/>
    <w:rsid w:val="0079417F"/>
    <w:rsid w:val="007947C6"/>
    <w:rsid w:val="00794D33"/>
    <w:rsid w:val="00794E75"/>
    <w:rsid w:val="00795987"/>
    <w:rsid w:val="00795D3D"/>
    <w:rsid w:val="00795D4E"/>
    <w:rsid w:val="00795F80"/>
    <w:rsid w:val="0079601B"/>
    <w:rsid w:val="0079612A"/>
    <w:rsid w:val="00796997"/>
    <w:rsid w:val="007969AD"/>
    <w:rsid w:val="00796AC2"/>
    <w:rsid w:val="00796CB0"/>
    <w:rsid w:val="00796CEF"/>
    <w:rsid w:val="00797001"/>
    <w:rsid w:val="00797179"/>
    <w:rsid w:val="0079722F"/>
    <w:rsid w:val="007972C2"/>
    <w:rsid w:val="007974D1"/>
    <w:rsid w:val="00797BFD"/>
    <w:rsid w:val="00797EA5"/>
    <w:rsid w:val="00797F4B"/>
    <w:rsid w:val="007A0144"/>
    <w:rsid w:val="007A082D"/>
    <w:rsid w:val="007A0884"/>
    <w:rsid w:val="007A0F21"/>
    <w:rsid w:val="007A10D7"/>
    <w:rsid w:val="007A1313"/>
    <w:rsid w:val="007A169D"/>
    <w:rsid w:val="007A1BF8"/>
    <w:rsid w:val="007A1E46"/>
    <w:rsid w:val="007A2189"/>
    <w:rsid w:val="007A2286"/>
    <w:rsid w:val="007A2358"/>
    <w:rsid w:val="007A2485"/>
    <w:rsid w:val="007A24AC"/>
    <w:rsid w:val="007A24EC"/>
    <w:rsid w:val="007A2546"/>
    <w:rsid w:val="007A26E5"/>
    <w:rsid w:val="007A2BDE"/>
    <w:rsid w:val="007A2D46"/>
    <w:rsid w:val="007A2E7E"/>
    <w:rsid w:val="007A2F07"/>
    <w:rsid w:val="007A2F35"/>
    <w:rsid w:val="007A31C7"/>
    <w:rsid w:val="007A3380"/>
    <w:rsid w:val="007A3410"/>
    <w:rsid w:val="007A385D"/>
    <w:rsid w:val="007A38EB"/>
    <w:rsid w:val="007A3950"/>
    <w:rsid w:val="007A39FD"/>
    <w:rsid w:val="007A3A03"/>
    <w:rsid w:val="007A3C76"/>
    <w:rsid w:val="007A3D24"/>
    <w:rsid w:val="007A3DBF"/>
    <w:rsid w:val="007A41E5"/>
    <w:rsid w:val="007A4278"/>
    <w:rsid w:val="007A4537"/>
    <w:rsid w:val="007A46AD"/>
    <w:rsid w:val="007A471D"/>
    <w:rsid w:val="007A4EFF"/>
    <w:rsid w:val="007A51A7"/>
    <w:rsid w:val="007A541B"/>
    <w:rsid w:val="007A559A"/>
    <w:rsid w:val="007A574A"/>
    <w:rsid w:val="007A5785"/>
    <w:rsid w:val="007A5FAB"/>
    <w:rsid w:val="007A6229"/>
    <w:rsid w:val="007A628C"/>
    <w:rsid w:val="007A62C4"/>
    <w:rsid w:val="007A668E"/>
    <w:rsid w:val="007A6744"/>
    <w:rsid w:val="007A687B"/>
    <w:rsid w:val="007A69F8"/>
    <w:rsid w:val="007A6BB4"/>
    <w:rsid w:val="007A72E6"/>
    <w:rsid w:val="007A771F"/>
    <w:rsid w:val="007A789C"/>
    <w:rsid w:val="007A7955"/>
    <w:rsid w:val="007A7A9F"/>
    <w:rsid w:val="007A7DB2"/>
    <w:rsid w:val="007A7F0E"/>
    <w:rsid w:val="007A7F1E"/>
    <w:rsid w:val="007A7F3E"/>
    <w:rsid w:val="007B0027"/>
    <w:rsid w:val="007B00D1"/>
    <w:rsid w:val="007B0118"/>
    <w:rsid w:val="007B03E4"/>
    <w:rsid w:val="007B07BC"/>
    <w:rsid w:val="007B0870"/>
    <w:rsid w:val="007B08E5"/>
    <w:rsid w:val="007B0AB8"/>
    <w:rsid w:val="007B0C99"/>
    <w:rsid w:val="007B101A"/>
    <w:rsid w:val="007B11D9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2E5"/>
    <w:rsid w:val="007B28EE"/>
    <w:rsid w:val="007B2B5D"/>
    <w:rsid w:val="007B2B6F"/>
    <w:rsid w:val="007B2F28"/>
    <w:rsid w:val="007B30BA"/>
    <w:rsid w:val="007B32C6"/>
    <w:rsid w:val="007B32D3"/>
    <w:rsid w:val="007B361A"/>
    <w:rsid w:val="007B3643"/>
    <w:rsid w:val="007B36C1"/>
    <w:rsid w:val="007B3A62"/>
    <w:rsid w:val="007B3A81"/>
    <w:rsid w:val="007B3B0A"/>
    <w:rsid w:val="007B3D8D"/>
    <w:rsid w:val="007B41EC"/>
    <w:rsid w:val="007B4358"/>
    <w:rsid w:val="007B45F2"/>
    <w:rsid w:val="007B460C"/>
    <w:rsid w:val="007B4691"/>
    <w:rsid w:val="007B4832"/>
    <w:rsid w:val="007B4953"/>
    <w:rsid w:val="007B4A08"/>
    <w:rsid w:val="007B4AB3"/>
    <w:rsid w:val="007B4B90"/>
    <w:rsid w:val="007B4B9E"/>
    <w:rsid w:val="007B4CB5"/>
    <w:rsid w:val="007B5114"/>
    <w:rsid w:val="007B521B"/>
    <w:rsid w:val="007B5426"/>
    <w:rsid w:val="007B56DC"/>
    <w:rsid w:val="007B599A"/>
    <w:rsid w:val="007B5BDF"/>
    <w:rsid w:val="007B5D90"/>
    <w:rsid w:val="007B5DE8"/>
    <w:rsid w:val="007B5F44"/>
    <w:rsid w:val="007B6334"/>
    <w:rsid w:val="007B6478"/>
    <w:rsid w:val="007B67F1"/>
    <w:rsid w:val="007B6C96"/>
    <w:rsid w:val="007B6E5C"/>
    <w:rsid w:val="007B7078"/>
    <w:rsid w:val="007B70D5"/>
    <w:rsid w:val="007B7192"/>
    <w:rsid w:val="007B772A"/>
    <w:rsid w:val="007B7896"/>
    <w:rsid w:val="007B7BCA"/>
    <w:rsid w:val="007C0347"/>
    <w:rsid w:val="007C0952"/>
    <w:rsid w:val="007C0963"/>
    <w:rsid w:val="007C0BB6"/>
    <w:rsid w:val="007C0BE9"/>
    <w:rsid w:val="007C0E68"/>
    <w:rsid w:val="007C0ED2"/>
    <w:rsid w:val="007C0F48"/>
    <w:rsid w:val="007C1107"/>
    <w:rsid w:val="007C171B"/>
    <w:rsid w:val="007C17A9"/>
    <w:rsid w:val="007C1957"/>
    <w:rsid w:val="007C1A62"/>
    <w:rsid w:val="007C1A7E"/>
    <w:rsid w:val="007C1CA0"/>
    <w:rsid w:val="007C1D06"/>
    <w:rsid w:val="007C207D"/>
    <w:rsid w:val="007C20A5"/>
    <w:rsid w:val="007C2147"/>
    <w:rsid w:val="007C227F"/>
    <w:rsid w:val="007C247D"/>
    <w:rsid w:val="007C29EA"/>
    <w:rsid w:val="007C2D59"/>
    <w:rsid w:val="007C2FA8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666"/>
    <w:rsid w:val="007C4679"/>
    <w:rsid w:val="007C4771"/>
    <w:rsid w:val="007C4CC3"/>
    <w:rsid w:val="007C53F8"/>
    <w:rsid w:val="007C586C"/>
    <w:rsid w:val="007C5A8F"/>
    <w:rsid w:val="007C5AA9"/>
    <w:rsid w:val="007C5B27"/>
    <w:rsid w:val="007C5B65"/>
    <w:rsid w:val="007C5E6D"/>
    <w:rsid w:val="007C60B9"/>
    <w:rsid w:val="007C6164"/>
    <w:rsid w:val="007C61F7"/>
    <w:rsid w:val="007C655D"/>
    <w:rsid w:val="007C6748"/>
    <w:rsid w:val="007C6FA8"/>
    <w:rsid w:val="007C70DA"/>
    <w:rsid w:val="007C712F"/>
    <w:rsid w:val="007C7233"/>
    <w:rsid w:val="007C7304"/>
    <w:rsid w:val="007C795E"/>
    <w:rsid w:val="007C7AD6"/>
    <w:rsid w:val="007C7D9C"/>
    <w:rsid w:val="007C7E24"/>
    <w:rsid w:val="007D00AC"/>
    <w:rsid w:val="007D00BA"/>
    <w:rsid w:val="007D048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D4B"/>
    <w:rsid w:val="007D1DA3"/>
    <w:rsid w:val="007D1EE4"/>
    <w:rsid w:val="007D1FEB"/>
    <w:rsid w:val="007D2003"/>
    <w:rsid w:val="007D205C"/>
    <w:rsid w:val="007D2225"/>
    <w:rsid w:val="007D2258"/>
    <w:rsid w:val="007D22E1"/>
    <w:rsid w:val="007D2AB8"/>
    <w:rsid w:val="007D31D2"/>
    <w:rsid w:val="007D3313"/>
    <w:rsid w:val="007D356D"/>
    <w:rsid w:val="007D35A6"/>
    <w:rsid w:val="007D35F4"/>
    <w:rsid w:val="007D3ADB"/>
    <w:rsid w:val="007D3BA1"/>
    <w:rsid w:val="007D3D63"/>
    <w:rsid w:val="007D3D68"/>
    <w:rsid w:val="007D3FDE"/>
    <w:rsid w:val="007D3FED"/>
    <w:rsid w:val="007D416C"/>
    <w:rsid w:val="007D4900"/>
    <w:rsid w:val="007D4E6C"/>
    <w:rsid w:val="007D4FFB"/>
    <w:rsid w:val="007D5165"/>
    <w:rsid w:val="007D51D1"/>
    <w:rsid w:val="007D5DBF"/>
    <w:rsid w:val="007D5EDF"/>
    <w:rsid w:val="007D5F4A"/>
    <w:rsid w:val="007D6085"/>
    <w:rsid w:val="007D60F2"/>
    <w:rsid w:val="007D66FC"/>
    <w:rsid w:val="007D676B"/>
    <w:rsid w:val="007D6E43"/>
    <w:rsid w:val="007D7002"/>
    <w:rsid w:val="007D71F1"/>
    <w:rsid w:val="007D72F8"/>
    <w:rsid w:val="007D77C6"/>
    <w:rsid w:val="007D7D34"/>
    <w:rsid w:val="007D7D9A"/>
    <w:rsid w:val="007E06DD"/>
    <w:rsid w:val="007E080D"/>
    <w:rsid w:val="007E0A3E"/>
    <w:rsid w:val="007E0C2F"/>
    <w:rsid w:val="007E0F82"/>
    <w:rsid w:val="007E1660"/>
    <w:rsid w:val="007E2092"/>
    <w:rsid w:val="007E2578"/>
    <w:rsid w:val="007E25CD"/>
    <w:rsid w:val="007E29E1"/>
    <w:rsid w:val="007E2B1F"/>
    <w:rsid w:val="007E2CB6"/>
    <w:rsid w:val="007E2CFD"/>
    <w:rsid w:val="007E354E"/>
    <w:rsid w:val="007E38F4"/>
    <w:rsid w:val="007E397D"/>
    <w:rsid w:val="007E4664"/>
    <w:rsid w:val="007E466E"/>
    <w:rsid w:val="007E4771"/>
    <w:rsid w:val="007E49C9"/>
    <w:rsid w:val="007E4B8A"/>
    <w:rsid w:val="007E4C78"/>
    <w:rsid w:val="007E4CA8"/>
    <w:rsid w:val="007E4CC3"/>
    <w:rsid w:val="007E5A5D"/>
    <w:rsid w:val="007E5AE9"/>
    <w:rsid w:val="007E5B38"/>
    <w:rsid w:val="007E5C3C"/>
    <w:rsid w:val="007E5EDA"/>
    <w:rsid w:val="007E5F6A"/>
    <w:rsid w:val="007E6044"/>
    <w:rsid w:val="007E609A"/>
    <w:rsid w:val="007E6B8B"/>
    <w:rsid w:val="007E6EF7"/>
    <w:rsid w:val="007E6F4E"/>
    <w:rsid w:val="007E77C5"/>
    <w:rsid w:val="007E78BF"/>
    <w:rsid w:val="007E7B0B"/>
    <w:rsid w:val="007E7C43"/>
    <w:rsid w:val="007E7C57"/>
    <w:rsid w:val="007F010C"/>
    <w:rsid w:val="007F0443"/>
    <w:rsid w:val="007F084F"/>
    <w:rsid w:val="007F0874"/>
    <w:rsid w:val="007F0BCF"/>
    <w:rsid w:val="007F0E77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4D9"/>
    <w:rsid w:val="007F2927"/>
    <w:rsid w:val="007F2B90"/>
    <w:rsid w:val="007F2EEA"/>
    <w:rsid w:val="007F37C2"/>
    <w:rsid w:val="007F3CBB"/>
    <w:rsid w:val="007F3EA0"/>
    <w:rsid w:val="007F42AD"/>
    <w:rsid w:val="007F4485"/>
    <w:rsid w:val="007F4611"/>
    <w:rsid w:val="007F46BB"/>
    <w:rsid w:val="007F46FF"/>
    <w:rsid w:val="007F4A65"/>
    <w:rsid w:val="007F4C3A"/>
    <w:rsid w:val="007F4DEB"/>
    <w:rsid w:val="007F4EA8"/>
    <w:rsid w:val="007F5271"/>
    <w:rsid w:val="007F55F0"/>
    <w:rsid w:val="007F5A97"/>
    <w:rsid w:val="007F5AC6"/>
    <w:rsid w:val="007F5D2B"/>
    <w:rsid w:val="007F64CF"/>
    <w:rsid w:val="007F650D"/>
    <w:rsid w:val="007F6596"/>
    <w:rsid w:val="007F6D3C"/>
    <w:rsid w:val="007F7374"/>
    <w:rsid w:val="007F7451"/>
    <w:rsid w:val="007F7531"/>
    <w:rsid w:val="007F79EE"/>
    <w:rsid w:val="007F7FA9"/>
    <w:rsid w:val="007F7FDA"/>
    <w:rsid w:val="0080014C"/>
    <w:rsid w:val="00800482"/>
    <w:rsid w:val="00800A7C"/>
    <w:rsid w:val="008011EC"/>
    <w:rsid w:val="0080128C"/>
    <w:rsid w:val="0080143C"/>
    <w:rsid w:val="00801808"/>
    <w:rsid w:val="00801FF7"/>
    <w:rsid w:val="0080254E"/>
    <w:rsid w:val="008026A5"/>
    <w:rsid w:val="0080286F"/>
    <w:rsid w:val="00802910"/>
    <w:rsid w:val="00802D1A"/>
    <w:rsid w:val="00803808"/>
    <w:rsid w:val="00803CBB"/>
    <w:rsid w:val="00803D3E"/>
    <w:rsid w:val="00803D82"/>
    <w:rsid w:val="00803DEE"/>
    <w:rsid w:val="00803E34"/>
    <w:rsid w:val="00803E49"/>
    <w:rsid w:val="00803E63"/>
    <w:rsid w:val="00804148"/>
    <w:rsid w:val="00804212"/>
    <w:rsid w:val="00804C58"/>
    <w:rsid w:val="00804D0A"/>
    <w:rsid w:val="00804E2B"/>
    <w:rsid w:val="008053FB"/>
    <w:rsid w:val="008059B7"/>
    <w:rsid w:val="00805A5C"/>
    <w:rsid w:val="00805B16"/>
    <w:rsid w:val="00805BD5"/>
    <w:rsid w:val="00805C12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D5"/>
    <w:rsid w:val="008069DF"/>
    <w:rsid w:val="00806BCF"/>
    <w:rsid w:val="0080703C"/>
    <w:rsid w:val="008074AA"/>
    <w:rsid w:val="00807654"/>
    <w:rsid w:val="008077C7"/>
    <w:rsid w:val="0080787F"/>
    <w:rsid w:val="00807AE9"/>
    <w:rsid w:val="00807B21"/>
    <w:rsid w:val="00807DAB"/>
    <w:rsid w:val="00810223"/>
    <w:rsid w:val="00810250"/>
    <w:rsid w:val="0081079E"/>
    <w:rsid w:val="008108ED"/>
    <w:rsid w:val="00810B10"/>
    <w:rsid w:val="00810BC5"/>
    <w:rsid w:val="00810C14"/>
    <w:rsid w:val="00810D5B"/>
    <w:rsid w:val="00810ED1"/>
    <w:rsid w:val="00811802"/>
    <w:rsid w:val="00811E56"/>
    <w:rsid w:val="008120C2"/>
    <w:rsid w:val="008121BC"/>
    <w:rsid w:val="00812387"/>
    <w:rsid w:val="008127A3"/>
    <w:rsid w:val="00812A32"/>
    <w:rsid w:val="008133AF"/>
    <w:rsid w:val="008133B1"/>
    <w:rsid w:val="00813CDA"/>
    <w:rsid w:val="00813CF0"/>
    <w:rsid w:val="00813E7F"/>
    <w:rsid w:val="00813F8B"/>
    <w:rsid w:val="008140A5"/>
    <w:rsid w:val="00814470"/>
    <w:rsid w:val="00814879"/>
    <w:rsid w:val="00814C9C"/>
    <w:rsid w:val="00814DB3"/>
    <w:rsid w:val="00814E3F"/>
    <w:rsid w:val="00814E4A"/>
    <w:rsid w:val="00814EA5"/>
    <w:rsid w:val="00815150"/>
    <w:rsid w:val="00815478"/>
    <w:rsid w:val="00815938"/>
    <w:rsid w:val="0081599B"/>
    <w:rsid w:val="008159CB"/>
    <w:rsid w:val="008159F2"/>
    <w:rsid w:val="00815A03"/>
    <w:rsid w:val="00815BCC"/>
    <w:rsid w:val="00815DF3"/>
    <w:rsid w:val="00816232"/>
    <w:rsid w:val="0081627A"/>
    <w:rsid w:val="008164EF"/>
    <w:rsid w:val="00816645"/>
    <w:rsid w:val="0081680F"/>
    <w:rsid w:val="008169B1"/>
    <w:rsid w:val="00816A59"/>
    <w:rsid w:val="00816C62"/>
    <w:rsid w:val="00816CB7"/>
    <w:rsid w:val="0081701D"/>
    <w:rsid w:val="00817045"/>
    <w:rsid w:val="00817156"/>
    <w:rsid w:val="0081721E"/>
    <w:rsid w:val="0081785A"/>
    <w:rsid w:val="00817C30"/>
    <w:rsid w:val="00817CBB"/>
    <w:rsid w:val="00817CF5"/>
    <w:rsid w:val="00817D85"/>
    <w:rsid w:val="00820053"/>
    <w:rsid w:val="0082005F"/>
    <w:rsid w:val="008201E8"/>
    <w:rsid w:val="008207FC"/>
    <w:rsid w:val="00820904"/>
    <w:rsid w:val="00820A13"/>
    <w:rsid w:val="00820AEE"/>
    <w:rsid w:val="00820B8A"/>
    <w:rsid w:val="00821061"/>
    <w:rsid w:val="0082176B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AC6"/>
    <w:rsid w:val="00822B6A"/>
    <w:rsid w:val="00823080"/>
    <w:rsid w:val="00823128"/>
    <w:rsid w:val="00823485"/>
    <w:rsid w:val="00823937"/>
    <w:rsid w:val="008239B2"/>
    <w:rsid w:val="00823C84"/>
    <w:rsid w:val="00823CF6"/>
    <w:rsid w:val="00824184"/>
    <w:rsid w:val="00824390"/>
    <w:rsid w:val="008244FF"/>
    <w:rsid w:val="00824970"/>
    <w:rsid w:val="008249F0"/>
    <w:rsid w:val="00824A4F"/>
    <w:rsid w:val="00825316"/>
    <w:rsid w:val="0082545B"/>
    <w:rsid w:val="0082565C"/>
    <w:rsid w:val="00825A31"/>
    <w:rsid w:val="00825C17"/>
    <w:rsid w:val="00825D50"/>
    <w:rsid w:val="00825D63"/>
    <w:rsid w:val="00826038"/>
    <w:rsid w:val="008260E7"/>
    <w:rsid w:val="0082620B"/>
    <w:rsid w:val="0082665E"/>
    <w:rsid w:val="00826A99"/>
    <w:rsid w:val="00826ACB"/>
    <w:rsid w:val="00826C1C"/>
    <w:rsid w:val="00826D8A"/>
    <w:rsid w:val="00827266"/>
    <w:rsid w:val="0082744C"/>
    <w:rsid w:val="00827E1B"/>
    <w:rsid w:val="0083012B"/>
    <w:rsid w:val="0083039F"/>
    <w:rsid w:val="008306FF"/>
    <w:rsid w:val="00830765"/>
    <w:rsid w:val="00830AD7"/>
    <w:rsid w:val="00830BC6"/>
    <w:rsid w:val="008314ED"/>
    <w:rsid w:val="00831E9F"/>
    <w:rsid w:val="0083202D"/>
    <w:rsid w:val="008324B2"/>
    <w:rsid w:val="0083253F"/>
    <w:rsid w:val="008326B7"/>
    <w:rsid w:val="008329D1"/>
    <w:rsid w:val="00832C70"/>
    <w:rsid w:val="00832C79"/>
    <w:rsid w:val="00832D3D"/>
    <w:rsid w:val="008331BF"/>
    <w:rsid w:val="008332C3"/>
    <w:rsid w:val="00833431"/>
    <w:rsid w:val="00833C2E"/>
    <w:rsid w:val="00833C93"/>
    <w:rsid w:val="008340BF"/>
    <w:rsid w:val="008342FA"/>
    <w:rsid w:val="008345AB"/>
    <w:rsid w:val="008347D5"/>
    <w:rsid w:val="00834953"/>
    <w:rsid w:val="00834B9E"/>
    <w:rsid w:val="00834D52"/>
    <w:rsid w:val="00834E45"/>
    <w:rsid w:val="00835203"/>
    <w:rsid w:val="00835298"/>
    <w:rsid w:val="008352BD"/>
    <w:rsid w:val="008355F0"/>
    <w:rsid w:val="008357A5"/>
    <w:rsid w:val="00835970"/>
    <w:rsid w:val="00835978"/>
    <w:rsid w:val="00835EC1"/>
    <w:rsid w:val="00836A66"/>
    <w:rsid w:val="00836AD4"/>
    <w:rsid w:val="00836F3E"/>
    <w:rsid w:val="00837729"/>
    <w:rsid w:val="00837741"/>
    <w:rsid w:val="0083788B"/>
    <w:rsid w:val="00837A3C"/>
    <w:rsid w:val="00837EA0"/>
    <w:rsid w:val="008402F7"/>
    <w:rsid w:val="008404DE"/>
    <w:rsid w:val="008407C8"/>
    <w:rsid w:val="00840DBE"/>
    <w:rsid w:val="0084125B"/>
    <w:rsid w:val="00841B39"/>
    <w:rsid w:val="00841B6E"/>
    <w:rsid w:val="00841BA7"/>
    <w:rsid w:val="00841D5D"/>
    <w:rsid w:val="008420F3"/>
    <w:rsid w:val="008421D1"/>
    <w:rsid w:val="008427D5"/>
    <w:rsid w:val="0084282C"/>
    <w:rsid w:val="00842DBA"/>
    <w:rsid w:val="00843814"/>
    <w:rsid w:val="0084381E"/>
    <w:rsid w:val="00843904"/>
    <w:rsid w:val="008439B8"/>
    <w:rsid w:val="00843F3F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9B"/>
    <w:rsid w:val="00845B85"/>
    <w:rsid w:val="00845DED"/>
    <w:rsid w:val="00845E51"/>
    <w:rsid w:val="00846162"/>
    <w:rsid w:val="00846371"/>
    <w:rsid w:val="00846568"/>
    <w:rsid w:val="00846945"/>
    <w:rsid w:val="00846CAC"/>
    <w:rsid w:val="00847022"/>
    <w:rsid w:val="00847F16"/>
    <w:rsid w:val="008500FE"/>
    <w:rsid w:val="008502B1"/>
    <w:rsid w:val="0085038C"/>
    <w:rsid w:val="008504AC"/>
    <w:rsid w:val="0085054C"/>
    <w:rsid w:val="008509FB"/>
    <w:rsid w:val="00850C0C"/>
    <w:rsid w:val="00850FB7"/>
    <w:rsid w:val="00850FE0"/>
    <w:rsid w:val="00851197"/>
    <w:rsid w:val="0085122F"/>
    <w:rsid w:val="008513ED"/>
    <w:rsid w:val="00851536"/>
    <w:rsid w:val="008515B6"/>
    <w:rsid w:val="00851716"/>
    <w:rsid w:val="00851AAC"/>
    <w:rsid w:val="00851B8A"/>
    <w:rsid w:val="00851CA9"/>
    <w:rsid w:val="00851D8D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C2F"/>
    <w:rsid w:val="00852E2A"/>
    <w:rsid w:val="00852FB3"/>
    <w:rsid w:val="0085324F"/>
    <w:rsid w:val="008533C4"/>
    <w:rsid w:val="00853404"/>
    <w:rsid w:val="00853499"/>
    <w:rsid w:val="0085354A"/>
    <w:rsid w:val="0085355C"/>
    <w:rsid w:val="0085380D"/>
    <w:rsid w:val="00853D24"/>
    <w:rsid w:val="00853D56"/>
    <w:rsid w:val="00853E60"/>
    <w:rsid w:val="00853FD9"/>
    <w:rsid w:val="008542F1"/>
    <w:rsid w:val="00854454"/>
    <w:rsid w:val="008547D2"/>
    <w:rsid w:val="00854895"/>
    <w:rsid w:val="00854AD5"/>
    <w:rsid w:val="00854BCD"/>
    <w:rsid w:val="00854BD2"/>
    <w:rsid w:val="00854CAA"/>
    <w:rsid w:val="0085503D"/>
    <w:rsid w:val="0085544B"/>
    <w:rsid w:val="0085568D"/>
    <w:rsid w:val="00855764"/>
    <w:rsid w:val="00855795"/>
    <w:rsid w:val="00855866"/>
    <w:rsid w:val="00855B1C"/>
    <w:rsid w:val="00855C8E"/>
    <w:rsid w:val="00855D8D"/>
    <w:rsid w:val="00855FE4"/>
    <w:rsid w:val="00856BAD"/>
    <w:rsid w:val="00856D6F"/>
    <w:rsid w:val="00856F02"/>
    <w:rsid w:val="00856FB8"/>
    <w:rsid w:val="0085756A"/>
    <w:rsid w:val="00857AB1"/>
    <w:rsid w:val="00857D95"/>
    <w:rsid w:val="00857D99"/>
    <w:rsid w:val="00857EC8"/>
    <w:rsid w:val="0086006C"/>
    <w:rsid w:val="00860091"/>
    <w:rsid w:val="0086021F"/>
    <w:rsid w:val="00860366"/>
    <w:rsid w:val="00860813"/>
    <w:rsid w:val="00860D51"/>
    <w:rsid w:val="00860E24"/>
    <w:rsid w:val="0086118B"/>
    <w:rsid w:val="00861277"/>
    <w:rsid w:val="00861345"/>
    <w:rsid w:val="00861468"/>
    <w:rsid w:val="00861482"/>
    <w:rsid w:val="00861674"/>
    <w:rsid w:val="00861958"/>
    <w:rsid w:val="00861A4B"/>
    <w:rsid w:val="00861BE8"/>
    <w:rsid w:val="008621E2"/>
    <w:rsid w:val="008626A1"/>
    <w:rsid w:val="00862D6F"/>
    <w:rsid w:val="00863162"/>
    <w:rsid w:val="008631C0"/>
    <w:rsid w:val="00863510"/>
    <w:rsid w:val="008635E8"/>
    <w:rsid w:val="00863C90"/>
    <w:rsid w:val="00863CAF"/>
    <w:rsid w:val="0086427C"/>
    <w:rsid w:val="008643AB"/>
    <w:rsid w:val="008646A7"/>
    <w:rsid w:val="0086477A"/>
    <w:rsid w:val="0086490C"/>
    <w:rsid w:val="00864997"/>
    <w:rsid w:val="00864EFE"/>
    <w:rsid w:val="0086508E"/>
    <w:rsid w:val="0086537B"/>
    <w:rsid w:val="008653C3"/>
    <w:rsid w:val="0086552A"/>
    <w:rsid w:val="0086557D"/>
    <w:rsid w:val="0086586A"/>
    <w:rsid w:val="008658A6"/>
    <w:rsid w:val="00865917"/>
    <w:rsid w:val="00865AC3"/>
    <w:rsid w:val="00865AC9"/>
    <w:rsid w:val="00865DA3"/>
    <w:rsid w:val="00865E46"/>
    <w:rsid w:val="008660A9"/>
    <w:rsid w:val="00866122"/>
    <w:rsid w:val="00866819"/>
    <w:rsid w:val="008668E7"/>
    <w:rsid w:val="00866CC7"/>
    <w:rsid w:val="00866D1E"/>
    <w:rsid w:val="00866D4F"/>
    <w:rsid w:val="00866FC5"/>
    <w:rsid w:val="00867070"/>
    <w:rsid w:val="008672E3"/>
    <w:rsid w:val="008676E7"/>
    <w:rsid w:val="0086775D"/>
    <w:rsid w:val="00867EF6"/>
    <w:rsid w:val="00870130"/>
    <w:rsid w:val="00870192"/>
    <w:rsid w:val="00870388"/>
    <w:rsid w:val="00870605"/>
    <w:rsid w:val="008708F5"/>
    <w:rsid w:val="00870904"/>
    <w:rsid w:val="00870EC4"/>
    <w:rsid w:val="00870FDF"/>
    <w:rsid w:val="008713EF"/>
    <w:rsid w:val="00871B37"/>
    <w:rsid w:val="00871C21"/>
    <w:rsid w:val="00871C32"/>
    <w:rsid w:val="0087207C"/>
    <w:rsid w:val="0087213D"/>
    <w:rsid w:val="00872145"/>
    <w:rsid w:val="008727E0"/>
    <w:rsid w:val="008728DA"/>
    <w:rsid w:val="00872ABC"/>
    <w:rsid w:val="00872B0A"/>
    <w:rsid w:val="008730A9"/>
    <w:rsid w:val="00873258"/>
    <w:rsid w:val="008735F6"/>
    <w:rsid w:val="00873735"/>
    <w:rsid w:val="00873743"/>
    <w:rsid w:val="008737D0"/>
    <w:rsid w:val="00873B28"/>
    <w:rsid w:val="00873DD9"/>
    <w:rsid w:val="00873FFA"/>
    <w:rsid w:val="008743DA"/>
    <w:rsid w:val="00874721"/>
    <w:rsid w:val="008751BB"/>
    <w:rsid w:val="0087565E"/>
    <w:rsid w:val="00875863"/>
    <w:rsid w:val="008758B9"/>
    <w:rsid w:val="00875959"/>
    <w:rsid w:val="00875A0C"/>
    <w:rsid w:val="00875A48"/>
    <w:rsid w:val="00875D38"/>
    <w:rsid w:val="00875DDB"/>
    <w:rsid w:val="00876147"/>
    <w:rsid w:val="00876634"/>
    <w:rsid w:val="008766C5"/>
    <w:rsid w:val="00876714"/>
    <w:rsid w:val="00876AB4"/>
    <w:rsid w:val="00876C78"/>
    <w:rsid w:val="008771AD"/>
    <w:rsid w:val="00877265"/>
    <w:rsid w:val="00877470"/>
    <w:rsid w:val="008774A0"/>
    <w:rsid w:val="00877551"/>
    <w:rsid w:val="00877575"/>
    <w:rsid w:val="00877864"/>
    <w:rsid w:val="00877BBA"/>
    <w:rsid w:val="00877C68"/>
    <w:rsid w:val="00877D59"/>
    <w:rsid w:val="00877ED2"/>
    <w:rsid w:val="00880024"/>
    <w:rsid w:val="008800CD"/>
    <w:rsid w:val="0088070B"/>
    <w:rsid w:val="008809F6"/>
    <w:rsid w:val="00880ED5"/>
    <w:rsid w:val="0088114B"/>
    <w:rsid w:val="008815F0"/>
    <w:rsid w:val="008817E9"/>
    <w:rsid w:val="00881E2E"/>
    <w:rsid w:val="00882010"/>
    <w:rsid w:val="008821A2"/>
    <w:rsid w:val="00882B4A"/>
    <w:rsid w:val="00882B85"/>
    <w:rsid w:val="00882E2B"/>
    <w:rsid w:val="00882FAF"/>
    <w:rsid w:val="00883190"/>
    <w:rsid w:val="00883221"/>
    <w:rsid w:val="008836BB"/>
    <w:rsid w:val="0088379D"/>
    <w:rsid w:val="00883AFC"/>
    <w:rsid w:val="00883BEC"/>
    <w:rsid w:val="00884102"/>
    <w:rsid w:val="0088456E"/>
    <w:rsid w:val="00884601"/>
    <w:rsid w:val="00884763"/>
    <w:rsid w:val="0088482C"/>
    <w:rsid w:val="00884A0C"/>
    <w:rsid w:val="00884DE3"/>
    <w:rsid w:val="008855AB"/>
    <w:rsid w:val="00885908"/>
    <w:rsid w:val="00885AF5"/>
    <w:rsid w:val="00885F36"/>
    <w:rsid w:val="00885FE9"/>
    <w:rsid w:val="00886021"/>
    <w:rsid w:val="0088685C"/>
    <w:rsid w:val="00886CE1"/>
    <w:rsid w:val="00886CFF"/>
    <w:rsid w:val="00886E19"/>
    <w:rsid w:val="00887661"/>
    <w:rsid w:val="008876EC"/>
    <w:rsid w:val="00887867"/>
    <w:rsid w:val="00887DC6"/>
    <w:rsid w:val="00887F5F"/>
    <w:rsid w:val="0089004B"/>
    <w:rsid w:val="00890200"/>
    <w:rsid w:val="008902C8"/>
    <w:rsid w:val="008904A4"/>
    <w:rsid w:val="008905CB"/>
    <w:rsid w:val="00890723"/>
    <w:rsid w:val="008908E2"/>
    <w:rsid w:val="00890FBD"/>
    <w:rsid w:val="00891782"/>
    <w:rsid w:val="00891835"/>
    <w:rsid w:val="00891AF0"/>
    <w:rsid w:val="00891B11"/>
    <w:rsid w:val="00891CEC"/>
    <w:rsid w:val="00891DFA"/>
    <w:rsid w:val="00891E80"/>
    <w:rsid w:val="0089217E"/>
    <w:rsid w:val="0089221E"/>
    <w:rsid w:val="0089249F"/>
    <w:rsid w:val="00892693"/>
    <w:rsid w:val="00892712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3EF5"/>
    <w:rsid w:val="008940A0"/>
    <w:rsid w:val="008941E8"/>
    <w:rsid w:val="00894484"/>
    <w:rsid w:val="00894696"/>
    <w:rsid w:val="00894740"/>
    <w:rsid w:val="0089487D"/>
    <w:rsid w:val="0089535E"/>
    <w:rsid w:val="008955FC"/>
    <w:rsid w:val="00895800"/>
    <w:rsid w:val="008958C4"/>
    <w:rsid w:val="0089590C"/>
    <w:rsid w:val="0089592E"/>
    <w:rsid w:val="00895F71"/>
    <w:rsid w:val="00895F76"/>
    <w:rsid w:val="00896309"/>
    <w:rsid w:val="00896385"/>
    <w:rsid w:val="0089655D"/>
    <w:rsid w:val="00896708"/>
    <w:rsid w:val="0089678A"/>
    <w:rsid w:val="00896CFC"/>
    <w:rsid w:val="00896E18"/>
    <w:rsid w:val="008970E3"/>
    <w:rsid w:val="00897972"/>
    <w:rsid w:val="00897ECF"/>
    <w:rsid w:val="008A09B7"/>
    <w:rsid w:val="008A0A00"/>
    <w:rsid w:val="008A0D81"/>
    <w:rsid w:val="008A0E7E"/>
    <w:rsid w:val="008A104D"/>
    <w:rsid w:val="008A11B4"/>
    <w:rsid w:val="008A11C2"/>
    <w:rsid w:val="008A14AC"/>
    <w:rsid w:val="008A17F6"/>
    <w:rsid w:val="008A1F62"/>
    <w:rsid w:val="008A1F66"/>
    <w:rsid w:val="008A2515"/>
    <w:rsid w:val="008A2674"/>
    <w:rsid w:val="008A2735"/>
    <w:rsid w:val="008A2878"/>
    <w:rsid w:val="008A28A6"/>
    <w:rsid w:val="008A2971"/>
    <w:rsid w:val="008A2974"/>
    <w:rsid w:val="008A2C9F"/>
    <w:rsid w:val="008A2DE6"/>
    <w:rsid w:val="008A327B"/>
    <w:rsid w:val="008A36A7"/>
    <w:rsid w:val="008A3926"/>
    <w:rsid w:val="008A3BA7"/>
    <w:rsid w:val="008A3C6C"/>
    <w:rsid w:val="008A3DC1"/>
    <w:rsid w:val="008A40BF"/>
    <w:rsid w:val="008A4119"/>
    <w:rsid w:val="008A4154"/>
    <w:rsid w:val="008A422D"/>
    <w:rsid w:val="008A44C1"/>
    <w:rsid w:val="008A45FB"/>
    <w:rsid w:val="008A466B"/>
    <w:rsid w:val="008A4927"/>
    <w:rsid w:val="008A4B28"/>
    <w:rsid w:val="008A4D15"/>
    <w:rsid w:val="008A4D84"/>
    <w:rsid w:val="008A4E46"/>
    <w:rsid w:val="008A4FCA"/>
    <w:rsid w:val="008A5A37"/>
    <w:rsid w:val="008A5E0E"/>
    <w:rsid w:val="008A6012"/>
    <w:rsid w:val="008A6264"/>
    <w:rsid w:val="008A65DA"/>
    <w:rsid w:val="008A695F"/>
    <w:rsid w:val="008A6A93"/>
    <w:rsid w:val="008A6F39"/>
    <w:rsid w:val="008A6FA9"/>
    <w:rsid w:val="008A7009"/>
    <w:rsid w:val="008A72C9"/>
    <w:rsid w:val="008A749B"/>
    <w:rsid w:val="008A7782"/>
    <w:rsid w:val="008A784F"/>
    <w:rsid w:val="008A7E94"/>
    <w:rsid w:val="008B0342"/>
    <w:rsid w:val="008B048D"/>
    <w:rsid w:val="008B07C1"/>
    <w:rsid w:val="008B0A0A"/>
    <w:rsid w:val="008B0BD8"/>
    <w:rsid w:val="008B0C50"/>
    <w:rsid w:val="008B0D5B"/>
    <w:rsid w:val="008B14B5"/>
    <w:rsid w:val="008B1631"/>
    <w:rsid w:val="008B174F"/>
    <w:rsid w:val="008B1823"/>
    <w:rsid w:val="008B1E4C"/>
    <w:rsid w:val="008B1ED5"/>
    <w:rsid w:val="008B22AB"/>
    <w:rsid w:val="008B2968"/>
    <w:rsid w:val="008B312C"/>
    <w:rsid w:val="008B31C0"/>
    <w:rsid w:val="008B3470"/>
    <w:rsid w:val="008B352F"/>
    <w:rsid w:val="008B35BC"/>
    <w:rsid w:val="008B371F"/>
    <w:rsid w:val="008B3960"/>
    <w:rsid w:val="008B3A9D"/>
    <w:rsid w:val="008B3AA2"/>
    <w:rsid w:val="008B3B5B"/>
    <w:rsid w:val="008B3F28"/>
    <w:rsid w:val="008B3F72"/>
    <w:rsid w:val="008B421C"/>
    <w:rsid w:val="008B42CC"/>
    <w:rsid w:val="008B43A7"/>
    <w:rsid w:val="008B44E6"/>
    <w:rsid w:val="008B458B"/>
    <w:rsid w:val="008B4AB4"/>
    <w:rsid w:val="008B4B6C"/>
    <w:rsid w:val="008B502A"/>
    <w:rsid w:val="008B50A4"/>
    <w:rsid w:val="008B51A5"/>
    <w:rsid w:val="008B51D6"/>
    <w:rsid w:val="008B53B4"/>
    <w:rsid w:val="008B563A"/>
    <w:rsid w:val="008B59A7"/>
    <w:rsid w:val="008B5D5F"/>
    <w:rsid w:val="008B5EA1"/>
    <w:rsid w:val="008B5FC7"/>
    <w:rsid w:val="008B628A"/>
    <w:rsid w:val="008B62AE"/>
    <w:rsid w:val="008B639A"/>
    <w:rsid w:val="008B6585"/>
    <w:rsid w:val="008B6A93"/>
    <w:rsid w:val="008B6D0D"/>
    <w:rsid w:val="008B7106"/>
    <w:rsid w:val="008B71EF"/>
    <w:rsid w:val="008B7586"/>
    <w:rsid w:val="008B79A7"/>
    <w:rsid w:val="008B7B85"/>
    <w:rsid w:val="008B7DE9"/>
    <w:rsid w:val="008B7F4B"/>
    <w:rsid w:val="008C0357"/>
    <w:rsid w:val="008C05D7"/>
    <w:rsid w:val="008C0A3B"/>
    <w:rsid w:val="008C0CB9"/>
    <w:rsid w:val="008C0F9C"/>
    <w:rsid w:val="008C1484"/>
    <w:rsid w:val="008C191D"/>
    <w:rsid w:val="008C1E1B"/>
    <w:rsid w:val="008C2454"/>
    <w:rsid w:val="008C2C26"/>
    <w:rsid w:val="008C2C4E"/>
    <w:rsid w:val="008C30AB"/>
    <w:rsid w:val="008C3257"/>
    <w:rsid w:val="008C338F"/>
    <w:rsid w:val="008C354E"/>
    <w:rsid w:val="008C3629"/>
    <w:rsid w:val="008C3AC7"/>
    <w:rsid w:val="008C3C1A"/>
    <w:rsid w:val="008C3D08"/>
    <w:rsid w:val="008C3FBE"/>
    <w:rsid w:val="008C4B1C"/>
    <w:rsid w:val="008C4B53"/>
    <w:rsid w:val="008C4B5E"/>
    <w:rsid w:val="008C4E8E"/>
    <w:rsid w:val="008C56E5"/>
    <w:rsid w:val="008C57BD"/>
    <w:rsid w:val="008C5871"/>
    <w:rsid w:val="008C5A2B"/>
    <w:rsid w:val="008C5A67"/>
    <w:rsid w:val="008C5A8C"/>
    <w:rsid w:val="008C5C45"/>
    <w:rsid w:val="008C5F10"/>
    <w:rsid w:val="008C5F2E"/>
    <w:rsid w:val="008C616C"/>
    <w:rsid w:val="008C6B44"/>
    <w:rsid w:val="008C7022"/>
    <w:rsid w:val="008C7418"/>
    <w:rsid w:val="008C75C4"/>
    <w:rsid w:val="008C7909"/>
    <w:rsid w:val="008C7B09"/>
    <w:rsid w:val="008C7CF1"/>
    <w:rsid w:val="008C7F9A"/>
    <w:rsid w:val="008D05E3"/>
    <w:rsid w:val="008D071D"/>
    <w:rsid w:val="008D0B0A"/>
    <w:rsid w:val="008D0D28"/>
    <w:rsid w:val="008D1001"/>
    <w:rsid w:val="008D1577"/>
    <w:rsid w:val="008D1608"/>
    <w:rsid w:val="008D1AF2"/>
    <w:rsid w:val="008D1D5E"/>
    <w:rsid w:val="008D1E84"/>
    <w:rsid w:val="008D2087"/>
    <w:rsid w:val="008D21D5"/>
    <w:rsid w:val="008D2385"/>
    <w:rsid w:val="008D244F"/>
    <w:rsid w:val="008D2603"/>
    <w:rsid w:val="008D2721"/>
    <w:rsid w:val="008D2731"/>
    <w:rsid w:val="008D2C62"/>
    <w:rsid w:val="008D3063"/>
    <w:rsid w:val="008D3561"/>
    <w:rsid w:val="008D3635"/>
    <w:rsid w:val="008D3CB4"/>
    <w:rsid w:val="008D3EF0"/>
    <w:rsid w:val="008D41BA"/>
    <w:rsid w:val="008D43A7"/>
    <w:rsid w:val="008D4BA1"/>
    <w:rsid w:val="008D503B"/>
    <w:rsid w:val="008D52A3"/>
    <w:rsid w:val="008D532A"/>
    <w:rsid w:val="008D5684"/>
    <w:rsid w:val="008D5A88"/>
    <w:rsid w:val="008D5BB8"/>
    <w:rsid w:val="008D5C3A"/>
    <w:rsid w:val="008D6176"/>
    <w:rsid w:val="008D624B"/>
    <w:rsid w:val="008D6672"/>
    <w:rsid w:val="008D677B"/>
    <w:rsid w:val="008D67AC"/>
    <w:rsid w:val="008D6923"/>
    <w:rsid w:val="008D69DB"/>
    <w:rsid w:val="008D6C22"/>
    <w:rsid w:val="008D6D28"/>
    <w:rsid w:val="008D6D83"/>
    <w:rsid w:val="008D75FC"/>
    <w:rsid w:val="008D77EC"/>
    <w:rsid w:val="008D78FE"/>
    <w:rsid w:val="008D7C5E"/>
    <w:rsid w:val="008D7E52"/>
    <w:rsid w:val="008E0014"/>
    <w:rsid w:val="008E03A4"/>
    <w:rsid w:val="008E04BD"/>
    <w:rsid w:val="008E0521"/>
    <w:rsid w:val="008E084C"/>
    <w:rsid w:val="008E0931"/>
    <w:rsid w:val="008E0963"/>
    <w:rsid w:val="008E0D1D"/>
    <w:rsid w:val="008E12CC"/>
    <w:rsid w:val="008E15D4"/>
    <w:rsid w:val="008E16B8"/>
    <w:rsid w:val="008E1875"/>
    <w:rsid w:val="008E1CF3"/>
    <w:rsid w:val="008E1E34"/>
    <w:rsid w:val="008E233A"/>
    <w:rsid w:val="008E243C"/>
    <w:rsid w:val="008E276A"/>
    <w:rsid w:val="008E2977"/>
    <w:rsid w:val="008E2AD6"/>
    <w:rsid w:val="008E2B1A"/>
    <w:rsid w:val="008E2C86"/>
    <w:rsid w:val="008E2E66"/>
    <w:rsid w:val="008E2EE4"/>
    <w:rsid w:val="008E30F6"/>
    <w:rsid w:val="008E316F"/>
    <w:rsid w:val="008E343A"/>
    <w:rsid w:val="008E3609"/>
    <w:rsid w:val="008E4286"/>
    <w:rsid w:val="008E4487"/>
    <w:rsid w:val="008E45AA"/>
    <w:rsid w:val="008E4BB0"/>
    <w:rsid w:val="008E4D9B"/>
    <w:rsid w:val="008E4DF6"/>
    <w:rsid w:val="008E4EE4"/>
    <w:rsid w:val="008E531E"/>
    <w:rsid w:val="008E5884"/>
    <w:rsid w:val="008E5E5A"/>
    <w:rsid w:val="008E62F9"/>
    <w:rsid w:val="008E64D7"/>
    <w:rsid w:val="008E6A99"/>
    <w:rsid w:val="008E6AAA"/>
    <w:rsid w:val="008E7644"/>
    <w:rsid w:val="008E766D"/>
    <w:rsid w:val="008E7F56"/>
    <w:rsid w:val="008E7FED"/>
    <w:rsid w:val="008F00E5"/>
    <w:rsid w:val="008F0424"/>
    <w:rsid w:val="008F0442"/>
    <w:rsid w:val="008F05BA"/>
    <w:rsid w:val="008F0653"/>
    <w:rsid w:val="008F087C"/>
    <w:rsid w:val="008F08F7"/>
    <w:rsid w:val="008F0988"/>
    <w:rsid w:val="008F0A42"/>
    <w:rsid w:val="008F0A4F"/>
    <w:rsid w:val="008F0A84"/>
    <w:rsid w:val="008F0CD3"/>
    <w:rsid w:val="008F0CE9"/>
    <w:rsid w:val="008F0D89"/>
    <w:rsid w:val="008F0E8E"/>
    <w:rsid w:val="008F0FF8"/>
    <w:rsid w:val="008F10D0"/>
    <w:rsid w:val="008F11AB"/>
    <w:rsid w:val="008F13B0"/>
    <w:rsid w:val="008F13EE"/>
    <w:rsid w:val="008F16B4"/>
    <w:rsid w:val="008F1B71"/>
    <w:rsid w:val="008F1B9F"/>
    <w:rsid w:val="008F1E14"/>
    <w:rsid w:val="008F23A1"/>
    <w:rsid w:val="008F23C7"/>
    <w:rsid w:val="008F282B"/>
    <w:rsid w:val="008F2D6C"/>
    <w:rsid w:val="008F376B"/>
    <w:rsid w:val="008F3900"/>
    <w:rsid w:val="008F3EA7"/>
    <w:rsid w:val="008F41AB"/>
    <w:rsid w:val="008F4321"/>
    <w:rsid w:val="008F445A"/>
    <w:rsid w:val="008F4516"/>
    <w:rsid w:val="008F47D0"/>
    <w:rsid w:val="008F4BA1"/>
    <w:rsid w:val="008F4D7D"/>
    <w:rsid w:val="008F5206"/>
    <w:rsid w:val="008F52E0"/>
    <w:rsid w:val="008F59AD"/>
    <w:rsid w:val="008F5C5C"/>
    <w:rsid w:val="008F5D4F"/>
    <w:rsid w:val="008F641D"/>
    <w:rsid w:val="008F661E"/>
    <w:rsid w:val="008F6758"/>
    <w:rsid w:val="008F6778"/>
    <w:rsid w:val="008F745C"/>
    <w:rsid w:val="008F7971"/>
    <w:rsid w:val="008F79CE"/>
    <w:rsid w:val="008F7A7A"/>
    <w:rsid w:val="008F7D4E"/>
    <w:rsid w:val="008F7EAE"/>
    <w:rsid w:val="008F7FB8"/>
    <w:rsid w:val="0090008B"/>
    <w:rsid w:val="009001D8"/>
    <w:rsid w:val="00900551"/>
    <w:rsid w:val="00900740"/>
    <w:rsid w:val="00900B49"/>
    <w:rsid w:val="00900D70"/>
    <w:rsid w:val="00900EE2"/>
    <w:rsid w:val="00900FF7"/>
    <w:rsid w:val="00901347"/>
    <w:rsid w:val="00901F4C"/>
    <w:rsid w:val="00902594"/>
    <w:rsid w:val="009026C3"/>
    <w:rsid w:val="009029DC"/>
    <w:rsid w:val="00902A6D"/>
    <w:rsid w:val="00902B21"/>
    <w:rsid w:val="00902D9C"/>
    <w:rsid w:val="0090341F"/>
    <w:rsid w:val="0090360E"/>
    <w:rsid w:val="00903A30"/>
    <w:rsid w:val="00903B3C"/>
    <w:rsid w:val="00903FDE"/>
    <w:rsid w:val="009042C4"/>
    <w:rsid w:val="00904374"/>
    <w:rsid w:val="0090472E"/>
    <w:rsid w:val="0090490C"/>
    <w:rsid w:val="00904D40"/>
    <w:rsid w:val="00905727"/>
    <w:rsid w:val="0090574E"/>
    <w:rsid w:val="009057D6"/>
    <w:rsid w:val="0090583E"/>
    <w:rsid w:val="009058EC"/>
    <w:rsid w:val="00906133"/>
    <w:rsid w:val="00906242"/>
    <w:rsid w:val="009064BE"/>
    <w:rsid w:val="00906690"/>
    <w:rsid w:val="00906BFA"/>
    <w:rsid w:val="0090712A"/>
    <w:rsid w:val="00907488"/>
    <w:rsid w:val="009074CA"/>
    <w:rsid w:val="0090774B"/>
    <w:rsid w:val="009078C1"/>
    <w:rsid w:val="00910433"/>
    <w:rsid w:val="0091045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4A7"/>
    <w:rsid w:val="009135DE"/>
    <w:rsid w:val="00913697"/>
    <w:rsid w:val="00913782"/>
    <w:rsid w:val="00913DA1"/>
    <w:rsid w:val="00913DB2"/>
    <w:rsid w:val="00913F04"/>
    <w:rsid w:val="009141D9"/>
    <w:rsid w:val="009143E4"/>
    <w:rsid w:val="0091448E"/>
    <w:rsid w:val="00914787"/>
    <w:rsid w:val="0091478A"/>
    <w:rsid w:val="009153BF"/>
    <w:rsid w:val="009157DF"/>
    <w:rsid w:val="0091585E"/>
    <w:rsid w:val="00915DF4"/>
    <w:rsid w:val="00915E28"/>
    <w:rsid w:val="00915E57"/>
    <w:rsid w:val="0091601C"/>
    <w:rsid w:val="00916215"/>
    <w:rsid w:val="00917431"/>
    <w:rsid w:val="0091769A"/>
    <w:rsid w:val="00917C0B"/>
    <w:rsid w:val="00917D61"/>
    <w:rsid w:val="00917DA9"/>
    <w:rsid w:val="00920466"/>
    <w:rsid w:val="009205A0"/>
    <w:rsid w:val="00920624"/>
    <w:rsid w:val="0092086E"/>
    <w:rsid w:val="00920B09"/>
    <w:rsid w:val="00920C30"/>
    <w:rsid w:val="00920C52"/>
    <w:rsid w:val="00920C72"/>
    <w:rsid w:val="00920C73"/>
    <w:rsid w:val="009210DE"/>
    <w:rsid w:val="0092117B"/>
    <w:rsid w:val="009212CA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87D"/>
    <w:rsid w:val="00922A79"/>
    <w:rsid w:val="00922EA7"/>
    <w:rsid w:val="00922F3E"/>
    <w:rsid w:val="0092369A"/>
    <w:rsid w:val="00923AF5"/>
    <w:rsid w:val="009240ED"/>
    <w:rsid w:val="00924383"/>
    <w:rsid w:val="009247F6"/>
    <w:rsid w:val="00924B18"/>
    <w:rsid w:val="00924C3C"/>
    <w:rsid w:val="00924D4B"/>
    <w:rsid w:val="00925378"/>
    <w:rsid w:val="009256D8"/>
    <w:rsid w:val="0092575F"/>
    <w:rsid w:val="00925863"/>
    <w:rsid w:val="0092595C"/>
    <w:rsid w:val="00925D5F"/>
    <w:rsid w:val="00925EB0"/>
    <w:rsid w:val="00925F5F"/>
    <w:rsid w:val="00926141"/>
    <w:rsid w:val="00926359"/>
    <w:rsid w:val="00926401"/>
    <w:rsid w:val="00926643"/>
    <w:rsid w:val="0092667A"/>
    <w:rsid w:val="009269D2"/>
    <w:rsid w:val="00926ADF"/>
    <w:rsid w:val="00927138"/>
    <w:rsid w:val="009273FE"/>
    <w:rsid w:val="00927886"/>
    <w:rsid w:val="009278E1"/>
    <w:rsid w:val="00927983"/>
    <w:rsid w:val="00927C25"/>
    <w:rsid w:val="00927F84"/>
    <w:rsid w:val="00927FF1"/>
    <w:rsid w:val="0093094C"/>
    <w:rsid w:val="00930B38"/>
    <w:rsid w:val="00930C23"/>
    <w:rsid w:val="00930CEB"/>
    <w:rsid w:val="00930E09"/>
    <w:rsid w:val="00930E5C"/>
    <w:rsid w:val="00930FD4"/>
    <w:rsid w:val="00931182"/>
    <w:rsid w:val="00931266"/>
    <w:rsid w:val="009317F2"/>
    <w:rsid w:val="009320A1"/>
    <w:rsid w:val="0093224E"/>
    <w:rsid w:val="009323C1"/>
    <w:rsid w:val="009326A2"/>
    <w:rsid w:val="009329DF"/>
    <w:rsid w:val="00932AC4"/>
    <w:rsid w:val="00932D0F"/>
    <w:rsid w:val="00932D34"/>
    <w:rsid w:val="00933407"/>
    <w:rsid w:val="0093341D"/>
    <w:rsid w:val="009337F1"/>
    <w:rsid w:val="0093386E"/>
    <w:rsid w:val="00933871"/>
    <w:rsid w:val="00933D3C"/>
    <w:rsid w:val="00933E55"/>
    <w:rsid w:val="00934176"/>
    <w:rsid w:val="0093438E"/>
    <w:rsid w:val="009343DB"/>
    <w:rsid w:val="009343F6"/>
    <w:rsid w:val="00934735"/>
    <w:rsid w:val="00934765"/>
    <w:rsid w:val="009347F2"/>
    <w:rsid w:val="00934AD6"/>
    <w:rsid w:val="00934F78"/>
    <w:rsid w:val="009353F5"/>
    <w:rsid w:val="009355AB"/>
    <w:rsid w:val="00935D6A"/>
    <w:rsid w:val="00936017"/>
    <w:rsid w:val="009367D2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F20"/>
    <w:rsid w:val="009409A2"/>
    <w:rsid w:val="009409F8"/>
    <w:rsid w:val="00940ABC"/>
    <w:rsid w:val="00940B62"/>
    <w:rsid w:val="00940DDE"/>
    <w:rsid w:val="00940E8E"/>
    <w:rsid w:val="00940FFC"/>
    <w:rsid w:val="0094106D"/>
    <w:rsid w:val="00941092"/>
    <w:rsid w:val="009410B5"/>
    <w:rsid w:val="0094110A"/>
    <w:rsid w:val="00941293"/>
    <w:rsid w:val="009415A7"/>
    <w:rsid w:val="009415C8"/>
    <w:rsid w:val="0094193B"/>
    <w:rsid w:val="00941A18"/>
    <w:rsid w:val="00941AA4"/>
    <w:rsid w:val="00941BF6"/>
    <w:rsid w:val="00941FAE"/>
    <w:rsid w:val="0094220B"/>
    <w:rsid w:val="0094221E"/>
    <w:rsid w:val="00942AF8"/>
    <w:rsid w:val="00942D1E"/>
    <w:rsid w:val="00942E1E"/>
    <w:rsid w:val="00942F36"/>
    <w:rsid w:val="00942FF5"/>
    <w:rsid w:val="00943065"/>
    <w:rsid w:val="00943B5E"/>
    <w:rsid w:val="00943DBE"/>
    <w:rsid w:val="00943E21"/>
    <w:rsid w:val="00943F02"/>
    <w:rsid w:val="0094412D"/>
    <w:rsid w:val="00944384"/>
    <w:rsid w:val="00944427"/>
    <w:rsid w:val="009446C7"/>
    <w:rsid w:val="009446F2"/>
    <w:rsid w:val="009447DC"/>
    <w:rsid w:val="00944AF3"/>
    <w:rsid w:val="00944B9B"/>
    <w:rsid w:val="00944C5D"/>
    <w:rsid w:val="00944D00"/>
    <w:rsid w:val="00944FF8"/>
    <w:rsid w:val="0094522E"/>
    <w:rsid w:val="00945423"/>
    <w:rsid w:val="0094549C"/>
    <w:rsid w:val="00945686"/>
    <w:rsid w:val="0094585F"/>
    <w:rsid w:val="00945AC5"/>
    <w:rsid w:val="00945C77"/>
    <w:rsid w:val="00945CCE"/>
    <w:rsid w:val="0094689E"/>
    <w:rsid w:val="00946DED"/>
    <w:rsid w:val="00947038"/>
    <w:rsid w:val="009472A8"/>
    <w:rsid w:val="009472F3"/>
    <w:rsid w:val="0094732C"/>
    <w:rsid w:val="009473C2"/>
    <w:rsid w:val="00947AC1"/>
    <w:rsid w:val="00947C67"/>
    <w:rsid w:val="00947D1F"/>
    <w:rsid w:val="009502FC"/>
    <w:rsid w:val="00950697"/>
    <w:rsid w:val="00950881"/>
    <w:rsid w:val="00950992"/>
    <w:rsid w:val="00950AA4"/>
    <w:rsid w:val="00950C92"/>
    <w:rsid w:val="00950E62"/>
    <w:rsid w:val="00950E9E"/>
    <w:rsid w:val="00950FD8"/>
    <w:rsid w:val="009513BA"/>
    <w:rsid w:val="00951512"/>
    <w:rsid w:val="00951613"/>
    <w:rsid w:val="009516CC"/>
    <w:rsid w:val="00951E13"/>
    <w:rsid w:val="009521C1"/>
    <w:rsid w:val="00952292"/>
    <w:rsid w:val="0095250E"/>
    <w:rsid w:val="00952674"/>
    <w:rsid w:val="009527E2"/>
    <w:rsid w:val="009527FB"/>
    <w:rsid w:val="00952BF5"/>
    <w:rsid w:val="00952FA9"/>
    <w:rsid w:val="009533D5"/>
    <w:rsid w:val="009534BF"/>
    <w:rsid w:val="009536CC"/>
    <w:rsid w:val="0095375A"/>
    <w:rsid w:val="00953887"/>
    <w:rsid w:val="00953CC5"/>
    <w:rsid w:val="00953EA2"/>
    <w:rsid w:val="00953FC5"/>
    <w:rsid w:val="009548B6"/>
    <w:rsid w:val="0095495F"/>
    <w:rsid w:val="00954E23"/>
    <w:rsid w:val="00954F09"/>
    <w:rsid w:val="00954F91"/>
    <w:rsid w:val="009552A4"/>
    <w:rsid w:val="0095541C"/>
    <w:rsid w:val="00955536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62A"/>
    <w:rsid w:val="00960685"/>
    <w:rsid w:val="00960810"/>
    <w:rsid w:val="00960826"/>
    <w:rsid w:val="00960D3B"/>
    <w:rsid w:val="00960F91"/>
    <w:rsid w:val="0096129D"/>
    <w:rsid w:val="00961692"/>
    <w:rsid w:val="009619A5"/>
    <w:rsid w:val="00961ABF"/>
    <w:rsid w:val="00961FDC"/>
    <w:rsid w:val="0096227A"/>
    <w:rsid w:val="00962314"/>
    <w:rsid w:val="00962351"/>
    <w:rsid w:val="009624D5"/>
    <w:rsid w:val="009629BB"/>
    <w:rsid w:val="00963111"/>
    <w:rsid w:val="00963258"/>
    <w:rsid w:val="0096331A"/>
    <w:rsid w:val="009637D6"/>
    <w:rsid w:val="00963853"/>
    <w:rsid w:val="00963975"/>
    <w:rsid w:val="00963C1E"/>
    <w:rsid w:val="00963E34"/>
    <w:rsid w:val="00963F31"/>
    <w:rsid w:val="00964201"/>
    <w:rsid w:val="00964487"/>
    <w:rsid w:val="0096478A"/>
    <w:rsid w:val="00964A70"/>
    <w:rsid w:val="00964D31"/>
    <w:rsid w:val="00964D72"/>
    <w:rsid w:val="009650C2"/>
    <w:rsid w:val="009650F1"/>
    <w:rsid w:val="00965166"/>
    <w:rsid w:val="009653A4"/>
    <w:rsid w:val="00965508"/>
    <w:rsid w:val="0096550E"/>
    <w:rsid w:val="00965B2F"/>
    <w:rsid w:val="00965D05"/>
    <w:rsid w:val="00965D88"/>
    <w:rsid w:val="0096626A"/>
    <w:rsid w:val="00966514"/>
    <w:rsid w:val="009668A9"/>
    <w:rsid w:val="00966994"/>
    <w:rsid w:val="00966E07"/>
    <w:rsid w:val="00966E45"/>
    <w:rsid w:val="00966F5B"/>
    <w:rsid w:val="0096701C"/>
    <w:rsid w:val="00967174"/>
    <w:rsid w:val="009671DA"/>
    <w:rsid w:val="009675C2"/>
    <w:rsid w:val="009675E0"/>
    <w:rsid w:val="0096799B"/>
    <w:rsid w:val="00967C1D"/>
    <w:rsid w:val="00967E50"/>
    <w:rsid w:val="009701F2"/>
    <w:rsid w:val="009703C7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2D"/>
    <w:rsid w:val="00972B44"/>
    <w:rsid w:val="00972E12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34A"/>
    <w:rsid w:val="00974721"/>
    <w:rsid w:val="00974868"/>
    <w:rsid w:val="00974C39"/>
    <w:rsid w:val="0097506C"/>
    <w:rsid w:val="009753F7"/>
    <w:rsid w:val="0097555D"/>
    <w:rsid w:val="00975660"/>
    <w:rsid w:val="009757D0"/>
    <w:rsid w:val="00975B23"/>
    <w:rsid w:val="00975F0E"/>
    <w:rsid w:val="00975F21"/>
    <w:rsid w:val="00975F5A"/>
    <w:rsid w:val="00976020"/>
    <w:rsid w:val="009764B1"/>
    <w:rsid w:val="0097654A"/>
    <w:rsid w:val="009769EE"/>
    <w:rsid w:val="00976B96"/>
    <w:rsid w:val="00976F3D"/>
    <w:rsid w:val="00977020"/>
    <w:rsid w:val="0097737A"/>
    <w:rsid w:val="00977BF7"/>
    <w:rsid w:val="00977DB9"/>
    <w:rsid w:val="00977EFA"/>
    <w:rsid w:val="00977FE7"/>
    <w:rsid w:val="009801A9"/>
    <w:rsid w:val="009805CF"/>
    <w:rsid w:val="00980668"/>
    <w:rsid w:val="00980708"/>
    <w:rsid w:val="00980A5A"/>
    <w:rsid w:val="00980C4A"/>
    <w:rsid w:val="00980D35"/>
    <w:rsid w:val="00980D9B"/>
    <w:rsid w:val="00981092"/>
    <w:rsid w:val="0098130D"/>
    <w:rsid w:val="009814AF"/>
    <w:rsid w:val="0098153B"/>
    <w:rsid w:val="00981841"/>
    <w:rsid w:val="00981918"/>
    <w:rsid w:val="009819CC"/>
    <w:rsid w:val="00981B08"/>
    <w:rsid w:val="00981CEF"/>
    <w:rsid w:val="00981D2B"/>
    <w:rsid w:val="00981E48"/>
    <w:rsid w:val="00981E58"/>
    <w:rsid w:val="00982452"/>
    <w:rsid w:val="0098274F"/>
    <w:rsid w:val="00982A8E"/>
    <w:rsid w:val="00982D44"/>
    <w:rsid w:val="00982FF8"/>
    <w:rsid w:val="0098362C"/>
    <w:rsid w:val="00983643"/>
    <w:rsid w:val="0098367F"/>
    <w:rsid w:val="009837B6"/>
    <w:rsid w:val="00984025"/>
    <w:rsid w:val="009846F4"/>
    <w:rsid w:val="00984841"/>
    <w:rsid w:val="00984978"/>
    <w:rsid w:val="00984B6E"/>
    <w:rsid w:val="00984CBC"/>
    <w:rsid w:val="00984E81"/>
    <w:rsid w:val="009850F2"/>
    <w:rsid w:val="00985389"/>
    <w:rsid w:val="009855AF"/>
    <w:rsid w:val="00985999"/>
    <w:rsid w:val="00985AF3"/>
    <w:rsid w:val="00985BDF"/>
    <w:rsid w:val="009860FA"/>
    <w:rsid w:val="009863EF"/>
    <w:rsid w:val="00986490"/>
    <w:rsid w:val="00986BD8"/>
    <w:rsid w:val="00986CC0"/>
    <w:rsid w:val="00986D83"/>
    <w:rsid w:val="00987002"/>
    <w:rsid w:val="009878C5"/>
    <w:rsid w:val="00987F43"/>
    <w:rsid w:val="00987FB3"/>
    <w:rsid w:val="00990517"/>
    <w:rsid w:val="009909D0"/>
    <w:rsid w:val="009909D8"/>
    <w:rsid w:val="00990A58"/>
    <w:rsid w:val="00990B73"/>
    <w:rsid w:val="00990C46"/>
    <w:rsid w:val="009916B9"/>
    <w:rsid w:val="009918D7"/>
    <w:rsid w:val="00991932"/>
    <w:rsid w:val="00991CE0"/>
    <w:rsid w:val="009921BC"/>
    <w:rsid w:val="009927E6"/>
    <w:rsid w:val="0099293E"/>
    <w:rsid w:val="00992A47"/>
    <w:rsid w:val="00992A7D"/>
    <w:rsid w:val="00992BDE"/>
    <w:rsid w:val="00992FCE"/>
    <w:rsid w:val="009931FA"/>
    <w:rsid w:val="009932CA"/>
    <w:rsid w:val="009933DC"/>
    <w:rsid w:val="00993527"/>
    <w:rsid w:val="00993A39"/>
    <w:rsid w:val="00993CFC"/>
    <w:rsid w:val="00993DD6"/>
    <w:rsid w:val="009940F7"/>
    <w:rsid w:val="0099475B"/>
    <w:rsid w:val="00994796"/>
    <w:rsid w:val="00994869"/>
    <w:rsid w:val="00994A51"/>
    <w:rsid w:val="00994AB3"/>
    <w:rsid w:val="009950CE"/>
    <w:rsid w:val="00995217"/>
    <w:rsid w:val="00995335"/>
    <w:rsid w:val="00995519"/>
    <w:rsid w:val="009956A0"/>
    <w:rsid w:val="009956B2"/>
    <w:rsid w:val="00995754"/>
    <w:rsid w:val="009957CE"/>
    <w:rsid w:val="009959E1"/>
    <w:rsid w:val="00995A46"/>
    <w:rsid w:val="00995D19"/>
    <w:rsid w:val="00996244"/>
    <w:rsid w:val="00996302"/>
    <w:rsid w:val="00996337"/>
    <w:rsid w:val="00996BE2"/>
    <w:rsid w:val="009971CB"/>
    <w:rsid w:val="00997202"/>
    <w:rsid w:val="00997631"/>
    <w:rsid w:val="009979E2"/>
    <w:rsid w:val="00997C69"/>
    <w:rsid w:val="00997E15"/>
    <w:rsid w:val="009A0361"/>
    <w:rsid w:val="009A045E"/>
    <w:rsid w:val="009A0802"/>
    <w:rsid w:val="009A08B9"/>
    <w:rsid w:val="009A0DA4"/>
    <w:rsid w:val="009A0DD8"/>
    <w:rsid w:val="009A0E60"/>
    <w:rsid w:val="009A0F95"/>
    <w:rsid w:val="009A1293"/>
    <w:rsid w:val="009A162E"/>
    <w:rsid w:val="009A1AF0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5047"/>
    <w:rsid w:val="009A56CB"/>
    <w:rsid w:val="009A5D00"/>
    <w:rsid w:val="009A5F02"/>
    <w:rsid w:val="009A5F91"/>
    <w:rsid w:val="009A63DA"/>
    <w:rsid w:val="009A68F0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58D"/>
    <w:rsid w:val="009B0666"/>
    <w:rsid w:val="009B0995"/>
    <w:rsid w:val="009B0AA3"/>
    <w:rsid w:val="009B0C75"/>
    <w:rsid w:val="009B111A"/>
    <w:rsid w:val="009B116F"/>
    <w:rsid w:val="009B1317"/>
    <w:rsid w:val="009B15D4"/>
    <w:rsid w:val="009B181C"/>
    <w:rsid w:val="009B1899"/>
    <w:rsid w:val="009B1C5B"/>
    <w:rsid w:val="009B27DD"/>
    <w:rsid w:val="009B2839"/>
    <w:rsid w:val="009B2876"/>
    <w:rsid w:val="009B2962"/>
    <w:rsid w:val="009B29D2"/>
    <w:rsid w:val="009B2CAA"/>
    <w:rsid w:val="009B2CFB"/>
    <w:rsid w:val="009B2ECA"/>
    <w:rsid w:val="009B30C1"/>
    <w:rsid w:val="009B33C3"/>
    <w:rsid w:val="009B33CF"/>
    <w:rsid w:val="009B3611"/>
    <w:rsid w:val="009B36BF"/>
    <w:rsid w:val="009B3791"/>
    <w:rsid w:val="009B3C52"/>
    <w:rsid w:val="009B3CCB"/>
    <w:rsid w:val="009B3EBA"/>
    <w:rsid w:val="009B401A"/>
    <w:rsid w:val="009B412D"/>
    <w:rsid w:val="009B4593"/>
    <w:rsid w:val="009B46DE"/>
    <w:rsid w:val="009B46DF"/>
    <w:rsid w:val="009B46F0"/>
    <w:rsid w:val="009B4D9C"/>
    <w:rsid w:val="009B4DC7"/>
    <w:rsid w:val="009B4EA6"/>
    <w:rsid w:val="009B508E"/>
    <w:rsid w:val="009B5166"/>
    <w:rsid w:val="009B5955"/>
    <w:rsid w:val="009B5ACE"/>
    <w:rsid w:val="009B5AE6"/>
    <w:rsid w:val="009B5CFD"/>
    <w:rsid w:val="009B6494"/>
    <w:rsid w:val="009B6676"/>
    <w:rsid w:val="009B6890"/>
    <w:rsid w:val="009B6F36"/>
    <w:rsid w:val="009B71EE"/>
    <w:rsid w:val="009B7353"/>
    <w:rsid w:val="009B736C"/>
    <w:rsid w:val="009B7454"/>
    <w:rsid w:val="009B7625"/>
    <w:rsid w:val="009B797F"/>
    <w:rsid w:val="009B7CDA"/>
    <w:rsid w:val="009B7E9C"/>
    <w:rsid w:val="009C03A2"/>
    <w:rsid w:val="009C0508"/>
    <w:rsid w:val="009C05F6"/>
    <w:rsid w:val="009C064B"/>
    <w:rsid w:val="009C0798"/>
    <w:rsid w:val="009C081A"/>
    <w:rsid w:val="009C08F9"/>
    <w:rsid w:val="009C0A63"/>
    <w:rsid w:val="009C0F19"/>
    <w:rsid w:val="009C121D"/>
    <w:rsid w:val="009C1350"/>
    <w:rsid w:val="009C1721"/>
    <w:rsid w:val="009C17FB"/>
    <w:rsid w:val="009C1862"/>
    <w:rsid w:val="009C1A88"/>
    <w:rsid w:val="009C2249"/>
    <w:rsid w:val="009C237B"/>
    <w:rsid w:val="009C2396"/>
    <w:rsid w:val="009C2830"/>
    <w:rsid w:val="009C2866"/>
    <w:rsid w:val="009C2906"/>
    <w:rsid w:val="009C2D3D"/>
    <w:rsid w:val="009C2DB8"/>
    <w:rsid w:val="009C2F53"/>
    <w:rsid w:val="009C31EF"/>
    <w:rsid w:val="009C337B"/>
    <w:rsid w:val="009C3592"/>
    <w:rsid w:val="009C39AB"/>
    <w:rsid w:val="009C3B11"/>
    <w:rsid w:val="009C42C0"/>
    <w:rsid w:val="009C43B6"/>
    <w:rsid w:val="009C4435"/>
    <w:rsid w:val="009C443E"/>
    <w:rsid w:val="009C453E"/>
    <w:rsid w:val="009C4AE8"/>
    <w:rsid w:val="009C4BF9"/>
    <w:rsid w:val="009C4D44"/>
    <w:rsid w:val="009C4E51"/>
    <w:rsid w:val="009C50DE"/>
    <w:rsid w:val="009C5211"/>
    <w:rsid w:val="009C5AFF"/>
    <w:rsid w:val="009C5CD5"/>
    <w:rsid w:val="009C62EE"/>
    <w:rsid w:val="009C6539"/>
    <w:rsid w:val="009C671E"/>
    <w:rsid w:val="009C6845"/>
    <w:rsid w:val="009C6A1C"/>
    <w:rsid w:val="009C6A63"/>
    <w:rsid w:val="009C6CCC"/>
    <w:rsid w:val="009C71E1"/>
    <w:rsid w:val="009C72B6"/>
    <w:rsid w:val="009C7399"/>
    <w:rsid w:val="009C756C"/>
    <w:rsid w:val="009C76FB"/>
    <w:rsid w:val="009C78B7"/>
    <w:rsid w:val="009C7BA2"/>
    <w:rsid w:val="009C7C75"/>
    <w:rsid w:val="009C7F3B"/>
    <w:rsid w:val="009D016C"/>
    <w:rsid w:val="009D0461"/>
    <w:rsid w:val="009D0BA0"/>
    <w:rsid w:val="009D0BE3"/>
    <w:rsid w:val="009D0D4A"/>
    <w:rsid w:val="009D1048"/>
    <w:rsid w:val="009D1468"/>
    <w:rsid w:val="009D16C6"/>
    <w:rsid w:val="009D1A5F"/>
    <w:rsid w:val="009D20D7"/>
    <w:rsid w:val="009D230C"/>
    <w:rsid w:val="009D2311"/>
    <w:rsid w:val="009D24C6"/>
    <w:rsid w:val="009D253C"/>
    <w:rsid w:val="009D25DE"/>
    <w:rsid w:val="009D26EF"/>
    <w:rsid w:val="009D290F"/>
    <w:rsid w:val="009D2C4F"/>
    <w:rsid w:val="009D2CEF"/>
    <w:rsid w:val="009D2E30"/>
    <w:rsid w:val="009D2EE8"/>
    <w:rsid w:val="009D33A0"/>
    <w:rsid w:val="009D349C"/>
    <w:rsid w:val="009D34EF"/>
    <w:rsid w:val="009D35F0"/>
    <w:rsid w:val="009D3A9D"/>
    <w:rsid w:val="009D3B60"/>
    <w:rsid w:val="009D3F1B"/>
    <w:rsid w:val="009D40EB"/>
    <w:rsid w:val="009D413C"/>
    <w:rsid w:val="009D41D5"/>
    <w:rsid w:val="009D4A63"/>
    <w:rsid w:val="009D4D09"/>
    <w:rsid w:val="009D55A3"/>
    <w:rsid w:val="009D5730"/>
    <w:rsid w:val="009D573A"/>
    <w:rsid w:val="009D58BD"/>
    <w:rsid w:val="009D5AC6"/>
    <w:rsid w:val="009D62BF"/>
    <w:rsid w:val="009D64A7"/>
    <w:rsid w:val="009D660B"/>
    <w:rsid w:val="009D662B"/>
    <w:rsid w:val="009D6810"/>
    <w:rsid w:val="009D6897"/>
    <w:rsid w:val="009D6923"/>
    <w:rsid w:val="009D6B2B"/>
    <w:rsid w:val="009D6D4D"/>
    <w:rsid w:val="009D6E96"/>
    <w:rsid w:val="009D759E"/>
    <w:rsid w:val="009D7665"/>
    <w:rsid w:val="009D7775"/>
    <w:rsid w:val="009D7793"/>
    <w:rsid w:val="009D7889"/>
    <w:rsid w:val="009D7949"/>
    <w:rsid w:val="009D7B1A"/>
    <w:rsid w:val="009E01B7"/>
    <w:rsid w:val="009E03B6"/>
    <w:rsid w:val="009E0637"/>
    <w:rsid w:val="009E08E7"/>
    <w:rsid w:val="009E0FB1"/>
    <w:rsid w:val="009E0FB7"/>
    <w:rsid w:val="009E130F"/>
    <w:rsid w:val="009E1785"/>
    <w:rsid w:val="009E178F"/>
    <w:rsid w:val="009E1AF0"/>
    <w:rsid w:val="009E1B83"/>
    <w:rsid w:val="009E1BCB"/>
    <w:rsid w:val="009E1E1C"/>
    <w:rsid w:val="009E2576"/>
    <w:rsid w:val="009E25D4"/>
    <w:rsid w:val="009E2C77"/>
    <w:rsid w:val="009E2E2E"/>
    <w:rsid w:val="009E33AF"/>
    <w:rsid w:val="009E352D"/>
    <w:rsid w:val="009E381B"/>
    <w:rsid w:val="009E394B"/>
    <w:rsid w:val="009E399C"/>
    <w:rsid w:val="009E3AB3"/>
    <w:rsid w:val="009E3B7D"/>
    <w:rsid w:val="009E3B83"/>
    <w:rsid w:val="009E3C40"/>
    <w:rsid w:val="009E3DA7"/>
    <w:rsid w:val="009E4098"/>
    <w:rsid w:val="009E4361"/>
    <w:rsid w:val="009E43D7"/>
    <w:rsid w:val="009E4483"/>
    <w:rsid w:val="009E44A2"/>
    <w:rsid w:val="009E4528"/>
    <w:rsid w:val="009E457D"/>
    <w:rsid w:val="009E49A5"/>
    <w:rsid w:val="009E4B27"/>
    <w:rsid w:val="009E4BB9"/>
    <w:rsid w:val="009E4F6E"/>
    <w:rsid w:val="009E4FDC"/>
    <w:rsid w:val="009E52F3"/>
    <w:rsid w:val="009E5490"/>
    <w:rsid w:val="009E5725"/>
    <w:rsid w:val="009E5858"/>
    <w:rsid w:val="009E5AD1"/>
    <w:rsid w:val="009E5D4F"/>
    <w:rsid w:val="009E6B41"/>
    <w:rsid w:val="009E6B61"/>
    <w:rsid w:val="009E6FDF"/>
    <w:rsid w:val="009E713D"/>
    <w:rsid w:val="009E72B7"/>
    <w:rsid w:val="009E74BA"/>
    <w:rsid w:val="009E7552"/>
    <w:rsid w:val="009E7AA1"/>
    <w:rsid w:val="009E7B81"/>
    <w:rsid w:val="009E7CBE"/>
    <w:rsid w:val="009F00FD"/>
    <w:rsid w:val="009F03D8"/>
    <w:rsid w:val="009F059C"/>
    <w:rsid w:val="009F0A48"/>
    <w:rsid w:val="009F0AB5"/>
    <w:rsid w:val="009F15C6"/>
    <w:rsid w:val="009F1805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B7"/>
    <w:rsid w:val="009F2DD0"/>
    <w:rsid w:val="009F3008"/>
    <w:rsid w:val="009F349F"/>
    <w:rsid w:val="009F3609"/>
    <w:rsid w:val="009F3752"/>
    <w:rsid w:val="009F37EF"/>
    <w:rsid w:val="009F390C"/>
    <w:rsid w:val="009F3B1E"/>
    <w:rsid w:val="009F4250"/>
    <w:rsid w:val="009F426E"/>
    <w:rsid w:val="009F43C4"/>
    <w:rsid w:val="009F43E4"/>
    <w:rsid w:val="009F46CD"/>
    <w:rsid w:val="009F4746"/>
    <w:rsid w:val="009F49A6"/>
    <w:rsid w:val="009F4A35"/>
    <w:rsid w:val="009F5398"/>
    <w:rsid w:val="009F5620"/>
    <w:rsid w:val="009F5B7D"/>
    <w:rsid w:val="009F5E16"/>
    <w:rsid w:val="009F5EEA"/>
    <w:rsid w:val="009F6176"/>
    <w:rsid w:val="009F63F1"/>
    <w:rsid w:val="009F67FC"/>
    <w:rsid w:val="009F6E42"/>
    <w:rsid w:val="009F70E1"/>
    <w:rsid w:val="009F713A"/>
    <w:rsid w:val="009F76FD"/>
    <w:rsid w:val="009F7799"/>
    <w:rsid w:val="009F793F"/>
    <w:rsid w:val="009F7C4F"/>
    <w:rsid w:val="009F7D19"/>
    <w:rsid w:val="009F7DC4"/>
    <w:rsid w:val="009F7F08"/>
    <w:rsid w:val="00A00274"/>
    <w:rsid w:val="00A002FF"/>
    <w:rsid w:val="00A00590"/>
    <w:rsid w:val="00A005E5"/>
    <w:rsid w:val="00A00B17"/>
    <w:rsid w:val="00A00BA8"/>
    <w:rsid w:val="00A0109C"/>
    <w:rsid w:val="00A01103"/>
    <w:rsid w:val="00A01229"/>
    <w:rsid w:val="00A0201E"/>
    <w:rsid w:val="00A02059"/>
    <w:rsid w:val="00A0219D"/>
    <w:rsid w:val="00A0224F"/>
    <w:rsid w:val="00A022D1"/>
    <w:rsid w:val="00A025B7"/>
    <w:rsid w:val="00A027A7"/>
    <w:rsid w:val="00A03377"/>
    <w:rsid w:val="00A03534"/>
    <w:rsid w:val="00A038AB"/>
    <w:rsid w:val="00A03C53"/>
    <w:rsid w:val="00A03D75"/>
    <w:rsid w:val="00A03EF7"/>
    <w:rsid w:val="00A049BB"/>
    <w:rsid w:val="00A04D05"/>
    <w:rsid w:val="00A054AD"/>
    <w:rsid w:val="00A0564C"/>
    <w:rsid w:val="00A05721"/>
    <w:rsid w:val="00A05871"/>
    <w:rsid w:val="00A05A96"/>
    <w:rsid w:val="00A05CF1"/>
    <w:rsid w:val="00A05F45"/>
    <w:rsid w:val="00A06581"/>
    <w:rsid w:val="00A06B98"/>
    <w:rsid w:val="00A06BF8"/>
    <w:rsid w:val="00A06C5A"/>
    <w:rsid w:val="00A070B5"/>
    <w:rsid w:val="00A07350"/>
    <w:rsid w:val="00A07384"/>
    <w:rsid w:val="00A073CD"/>
    <w:rsid w:val="00A0786F"/>
    <w:rsid w:val="00A07BDB"/>
    <w:rsid w:val="00A07C30"/>
    <w:rsid w:val="00A1006A"/>
    <w:rsid w:val="00A10097"/>
    <w:rsid w:val="00A10208"/>
    <w:rsid w:val="00A1048C"/>
    <w:rsid w:val="00A1058E"/>
    <w:rsid w:val="00A1076F"/>
    <w:rsid w:val="00A1089D"/>
    <w:rsid w:val="00A108B1"/>
    <w:rsid w:val="00A10EEF"/>
    <w:rsid w:val="00A111B0"/>
    <w:rsid w:val="00A112A6"/>
    <w:rsid w:val="00A1167F"/>
    <w:rsid w:val="00A119EB"/>
    <w:rsid w:val="00A11A56"/>
    <w:rsid w:val="00A11B0A"/>
    <w:rsid w:val="00A11C0D"/>
    <w:rsid w:val="00A11F04"/>
    <w:rsid w:val="00A12374"/>
    <w:rsid w:val="00A1257B"/>
    <w:rsid w:val="00A12D56"/>
    <w:rsid w:val="00A1341E"/>
    <w:rsid w:val="00A1352A"/>
    <w:rsid w:val="00A13990"/>
    <w:rsid w:val="00A13AE5"/>
    <w:rsid w:val="00A13D75"/>
    <w:rsid w:val="00A146A3"/>
    <w:rsid w:val="00A15321"/>
    <w:rsid w:val="00A15395"/>
    <w:rsid w:val="00A154DD"/>
    <w:rsid w:val="00A155DE"/>
    <w:rsid w:val="00A156DA"/>
    <w:rsid w:val="00A15A7F"/>
    <w:rsid w:val="00A15BDA"/>
    <w:rsid w:val="00A15E57"/>
    <w:rsid w:val="00A15F00"/>
    <w:rsid w:val="00A16356"/>
    <w:rsid w:val="00A1641C"/>
    <w:rsid w:val="00A16B50"/>
    <w:rsid w:val="00A16FC5"/>
    <w:rsid w:val="00A1721B"/>
    <w:rsid w:val="00A1727D"/>
    <w:rsid w:val="00A173C0"/>
    <w:rsid w:val="00A174B8"/>
    <w:rsid w:val="00A17A1C"/>
    <w:rsid w:val="00A17B20"/>
    <w:rsid w:val="00A17D24"/>
    <w:rsid w:val="00A20020"/>
    <w:rsid w:val="00A2029D"/>
    <w:rsid w:val="00A20564"/>
    <w:rsid w:val="00A205A6"/>
    <w:rsid w:val="00A207EE"/>
    <w:rsid w:val="00A20848"/>
    <w:rsid w:val="00A2085F"/>
    <w:rsid w:val="00A20A14"/>
    <w:rsid w:val="00A20C34"/>
    <w:rsid w:val="00A20DCC"/>
    <w:rsid w:val="00A21339"/>
    <w:rsid w:val="00A21AB8"/>
    <w:rsid w:val="00A21BA6"/>
    <w:rsid w:val="00A21C8F"/>
    <w:rsid w:val="00A220AB"/>
    <w:rsid w:val="00A220EC"/>
    <w:rsid w:val="00A22546"/>
    <w:rsid w:val="00A22678"/>
    <w:rsid w:val="00A22C05"/>
    <w:rsid w:val="00A22C67"/>
    <w:rsid w:val="00A22DB2"/>
    <w:rsid w:val="00A2333F"/>
    <w:rsid w:val="00A233EF"/>
    <w:rsid w:val="00A23C66"/>
    <w:rsid w:val="00A23CA5"/>
    <w:rsid w:val="00A24064"/>
    <w:rsid w:val="00A244F3"/>
    <w:rsid w:val="00A24533"/>
    <w:rsid w:val="00A24CEE"/>
    <w:rsid w:val="00A25804"/>
    <w:rsid w:val="00A2588E"/>
    <w:rsid w:val="00A2591C"/>
    <w:rsid w:val="00A25B8B"/>
    <w:rsid w:val="00A26248"/>
    <w:rsid w:val="00A26E37"/>
    <w:rsid w:val="00A270A1"/>
    <w:rsid w:val="00A27117"/>
    <w:rsid w:val="00A271FD"/>
    <w:rsid w:val="00A27659"/>
    <w:rsid w:val="00A27ADF"/>
    <w:rsid w:val="00A27B00"/>
    <w:rsid w:val="00A30296"/>
    <w:rsid w:val="00A3040C"/>
    <w:rsid w:val="00A30411"/>
    <w:rsid w:val="00A3095D"/>
    <w:rsid w:val="00A30A57"/>
    <w:rsid w:val="00A30A89"/>
    <w:rsid w:val="00A30CE2"/>
    <w:rsid w:val="00A30CFC"/>
    <w:rsid w:val="00A3148C"/>
    <w:rsid w:val="00A3149C"/>
    <w:rsid w:val="00A314D2"/>
    <w:rsid w:val="00A315B2"/>
    <w:rsid w:val="00A31848"/>
    <w:rsid w:val="00A31AE2"/>
    <w:rsid w:val="00A31D7F"/>
    <w:rsid w:val="00A31EDE"/>
    <w:rsid w:val="00A3205F"/>
    <w:rsid w:val="00A32916"/>
    <w:rsid w:val="00A32A5B"/>
    <w:rsid w:val="00A32F32"/>
    <w:rsid w:val="00A32F4C"/>
    <w:rsid w:val="00A32FF5"/>
    <w:rsid w:val="00A33171"/>
    <w:rsid w:val="00A331A3"/>
    <w:rsid w:val="00A336DF"/>
    <w:rsid w:val="00A3371B"/>
    <w:rsid w:val="00A33A0B"/>
    <w:rsid w:val="00A33E81"/>
    <w:rsid w:val="00A33EDA"/>
    <w:rsid w:val="00A341F3"/>
    <w:rsid w:val="00A34481"/>
    <w:rsid w:val="00A3482A"/>
    <w:rsid w:val="00A34864"/>
    <w:rsid w:val="00A349A4"/>
    <w:rsid w:val="00A34A16"/>
    <w:rsid w:val="00A34C8E"/>
    <w:rsid w:val="00A34CE0"/>
    <w:rsid w:val="00A352DB"/>
    <w:rsid w:val="00A3537D"/>
    <w:rsid w:val="00A35EA4"/>
    <w:rsid w:val="00A35F12"/>
    <w:rsid w:val="00A3625A"/>
    <w:rsid w:val="00A36888"/>
    <w:rsid w:val="00A368DF"/>
    <w:rsid w:val="00A36B58"/>
    <w:rsid w:val="00A36D15"/>
    <w:rsid w:val="00A36ED6"/>
    <w:rsid w:val="00A3725C"/>
    <w:rsid w:val="00A374B9"/>
    <w:rsid w:val="00A37859"/>
    <w:rsid w:val="00A378C9"/>
    <w:rsid w:val="00A379AA"/>
    <w:rsid w:val="00A37C22"/>
    <w:rsid w:val="00A37D84"/>
    <w:rsid w:val="00A406D2"/>
    <w:rsid w:val="00A40A11"/>
    <w:rsid w:val="00A40B83"/>
    <w:rsid w:val="00A41115"/>
    <w:rsid w:val="00A4124D"/>
    <w:rsid w:val="00A414B7"/>
    <w:rsid w:val="00A414FC"/>
    <w:rsid w:val="00A41730"/>
    <w:rsid w:val="00A41753"/>
    <w:rsid w:val="00A41DB6"/>
    <w:rsid w:val="00A421A1"/>
    <w:rsid w:val="00A421B3"/>
    <w:rsid w:val="00A42222"/>
    <w:rsid w:val="00A42429"/>
    <w:rsid w:val="00A424CA"/>
    <w:rsid w:val="00A424E0"/>
    <w:rsid w:val="00A42545"/>
    <w:rsid w:val="00A42676"/>
    <w:rsid w:val="00A4282A"/>
    <w:rsid w:val="00A42AD0"/>
    <w:rsid w:val="00A42B38"/>
    <w:rsid w:val="00A42BC9"/>
    <w:rsid w:val="00A42F7F"/>
    <w:rsid w:val="00A430A1"/>
    <w:rsid w:val="00A433C6"/>
    <w:rsid w:val="00A43731"/>
    <w:rsid w:val="00A438C7"/>
    <w:rsid w:val="00A44062"/>
    <w:rsid w:val="00A44105"/>
    <w:rsid w:val="00A444AD"/>
    <w:rsid w:val="00A446C0"/>
    <w:rsid w:val="00A450DC"/>
    <w:rsid w:val="00A45AED"/>
    <w:rsid w:val="00A45B63"/>
    <w:rsid w:val="00A45DD6"/>
    <w:rsid w:val="00A45ECC"/>
    <w:rsid w:val="00A4610A"/>
    <w:rsid w:val="00A4628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219"/>
    <w:rsid w:val="00A50438"/>
    <w:rsid w:val="00A508AF"/>
    <w:rsid w:val="00A50BC5"/>
    <w:rsid w:val="00A50C3E"/>
    <w:rsid w:val="00A50E27"/>
    <w:rsid w:val="00A50EC5"/>
    <w:rsid w:val="00A5131B"/>
    <w:rsid w:val="00A516AB"/>
    <w:rsid w:val="00A517BA"/>
    <w:rsid w:val="00A519A0"/>
    <w:rsid w:val="00A51D0A"/>
    <w:rsid w:val="00A51D64"/>
    <w:rsid w:val="00A5206C"/>
    <w:rsid w:val="00A524FB"/>
    <w:rsid w:val="00A52C19"/>
    <w:rsid w:val="00A52D6C"/>
    <w:rsid w:val="00A53158"/>
    <w:rsid w:val="00A53451"/>
    <w:rsid w:val="00A537E9"/>
    <w:rsid w:val="00A53FF0"/>
    <w:rsid w:val="00A5441C"/>
    <w:rsid w:val="00A5472A"/>
    <w:rsid w:val="00A54768"/>
    <w:rsid w:val="00A549A9"/>
    <w:rsid w:val="00A54D60"/>
    <w:rsid w:val="00A54F07"/>
    <w:rsid w:val="00A54F2A"/>
    <w:rsid w:val="00A5561F"/>
    <w:rsid w:val="00A55632"/>
    <w:rsid w:val="00A556C3"/>
    <w:rsid w:val="00A55A3B"/>
    <w:rsid w:val="00A55B5E"/>
    <w:rsid w:val="00A55C25"/>
    <w:rsid w:val="00A55C3A"/>
    <w:rsid w:val="00A56184"/>
    <w:rsid w:val="00A5647D"/>
    <w:rsid w:val="00A566F7"/>
    <w:rsid w:val="00A56E72"/>
    <w:rsid w:val="00A57635"/>
    <w:rsid w:val="00A57AF1"/>
    <w:rsid w:val="00A57CF9"/>
    <w:rsid w:val="00A605EE"/>
    <w:rsid w:val="00A606C6"/>
    <w:rsid w:val="00A608DC"/>
    <w:rsid w:val="00A60B72"/>
    <w:rsid w:val="00A60D62"/>
    <w:rsid w:val="00A60E3E"/>
    <w:rsid w:val="00A60E92"/>
    <w:rsid w:val="00A60FD5"/>
    <w:rsid w:val="00A61222"/>
    <w:rsid w:val="00A6136D"/>
    <w:rsid w:val="00A6156C"/>
    <w:rsid w:val="00A615C9"/>
    <w:rsid w:val="00A61725"/>
    <w:rsid w:val="00A61775"/>
    <w:rsid w:val="00A61A8C"/>
    <w:rsid w:val="00A61BF1"/>
    <w:rsid w:val="00A61EF0"/>
    <w:rsid w:val="00A61F8B"/>
    <w:rsid w:val="00A62307"/>
    <w:rsid w:val="00A623BC"/>
    <w:rsid w:val="00A62869"/>
    <w:rsid w:val="00A628DC"/>
    <w:rsid w:val="00A6294B"/>
    <w:rsid w:val="00A62A0F"/>
    <w:rsid w:val="00A62A76"/>
    <w:rsid w:val="00A62B2C"/>
    <w:rsid w:val="00A62BC2"/>
    <w:rsid w:val="00A62DAD"/>
    <w:rsid w:val="00A62DBA"/>
    <w:rsid w:val="00A62DFA"/>
    <w:rsid w:val="00A6312E"/>
    <w:rsid w:val="00A6386A"/>
    <w:rsid w:val="00A63C01"/>
    <w:rsid w:val="00A63CF0"/>
    <w:rsid w:val="00A63DF6"/>
    <w:rsid w:val="00A63E3F"/>
    <w:rsid w:val="00A64A7F"/>
    <w:rsid w:val="00A65116"/>
    <w:rsid w:val="00A65167"/>
    <w:rsid w:val="00A65381"/>
    <w:rsid w:val="00A65385"/>
    <w:rsid w:val="00A653FF"/>
    <w:rsid w:val="00A65502"/>
    <w:rsid w:val="00A6583A"/>
    <w:rsid w:val="00A65857"/>
    <w:rsid w:val="00A65B6D"/>
    <w:rsid w:val="00A65BDA"/>
    <w:rsid w:val="00A65CCB"/>
    <w:rsid w:val="00A65F21"/>
    <w:rsid w:val="00A66022"/>
    <w:rsid w:val="00A66081"/>
    <w:rsid w:val="00A6623E"/>
    <w:rsid w:val="00A6628A"/>
    <w:rsid w:val="00A666EB"/>
    <w:rsid w:val="00A66797"/>
    <w:rsid w:val="00A66A84"/>
    <w:rsid w:val="00A66AF9"/>
    <w:rsid w:val="00A66BCA"/>
    <w:rsid w:val="00A66C0A"/>
    <w:rsid w:val="00A6703E"/>
    <w:rsid w:val="00A6739C"/>
    <w:rsid w:val="00A674AA"/>
    <w:rsid w:val="00A674C9"/>
    <w:rsid w:val="00A6788E"/>
    <w:rsid w:val="00A67B1C"/>
    <w:rsid w:val="00A67D0D"/>
    <w:rsid w:val="00A67D52"/>
    <w:rsid w:val="00A704ED"/>
    <w:rsid w:val="00A7076B"/>
    <w:rsid w:val="00A70801"/>
    <w:rsid w:val="00A7082A"/>
    <w:rsid w:val="00A7086C"/>
    <w:rsid w:val="00A70BF5"/>
    <w:rsid w:val="00A70C9A"/>
    <w:rsid w:val="00A70D16"/>
    <w:rsid w:val="00A70D5F"/>
    <w:rsid w:val="00A70D87"/>
    <w:rsid w:val="00A70DD1"/>
    <w:rsid w:val="00A70EE9"/>
    <w:rsid w:val="00A70EF3"/>
    <w:rsid w:val="00A70FDE"/>
    <w:rsid w:val="00A70FEA"/>
    <w:rsid w:val="00A7109B"/>
    <w:rsid w:val="00A716D9"/>
    <w:rsid w:val="00A718D5"/>
    <w:rsid w:val="00A71AF4"/>
    <w:rsid w:val="00A71D82"/>
    <w:rsid w:val="00A72138"/>
    <w:rsid w:val="00A72719"/>
    <w:rsid w:val="00A72800"/>
    <w:rsid w:val="00A728E0"/>
    <w:rsid w:val="00A72B10"/>
    <w:rsid w:val="00A732B3"/>
    <w:rsid w:val="00A732DF"/>
    <w:rsid w:val="00A73361"/>
    <w:rsid w:val="00A733B7"/>
    <w:rsid w:val="00A7376A"/>
    <w:rsid w:val="00A73FB8"/>
    <w:rsid w:val="00A7417B"/>
    <w:rsid w:val="00A74551"/>
    <w:rsid w:val="00A7457C"/>
    <w:rsid w:val="00A74A99"/>
    <w:rsid w:val="00A74D11"/>
    <w:rsid w:val="00A74E62"/>
    <w:rsid w:val="00A75669"/>
    <w:rsid w:val="00A757C5"/>
    <w:rsid w:val="00A75825"/>
    <w:rsid w:val="00A758B0"/>
    <w:rsid w:val="00A75C6D"/>
    <w:rsid w:val="00A761A9"/>
    <w:rsid w:val="00A763A0"/>
    <w:rsid w:val="00A76456"/>
    <w:rsid w:val="00A7646D"/>
    <w:rsid w:val="00A765CB"/>
    <w:rsid w:val="00A765FC"/>
    <w:rsid w:val="00A76841"/>
    <w:rsid w:val="00A76A43"/>
    <w:rsid w:val="00A76D50"/>
    <w:rsid w:val="00A76E0F"/>
    <w:rsid w:val="00A775B3"/>
    <w:rsid w:val="00A77A28"/>
    <w:rsid w:val="00A77FA3"/>
    <w:rsid w:val="00A807BC"/>
    <w:rsid w:val="00A808EB"/>
    <w:rsid w:val="00A81510"/>
    <w:rsid w:val="00A8164F"/>
    <w:rsid w:val="00A818A4"/>
    <w:rsid w:val="00A8196A"/>
    <w:rsid w:val="00A81CB8"/>
    <w:rsid w:val="00A82594"/>
    <w:rsid w:val="00A82753"/>
    <w:rsid w:val="00A82B93"/>
    <w:rsid w:val="00A82D30"/>
    <w:rsid w:val="00A830B7"/>
    <w:rsid w:val="00A8323A"/>
    <w:rsid w:val="00A83291"/>
    <w:rsid w:val="00A83556"/>
    <w:rsid w:val="00A83829"/>
    <w:rsid w:val="00A838E7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4E57"/>
    <w:rsid w:val="00A84FCF"/>
    <w:rsid w:val="00A853D9"/>
    <w:rsid w:val="00A859BC"/>
    <w:rsid w:val="00A85DF0"/>
    <w:rsid w:val="00A85E64"/>
    <w:rsid w:val="00A8621C"/>
    <w:rsid w:val="00A86221"/>
    <w:rsid w:val="00A8630E"/>
    <w:rsid w:val="00A8648A"/>
    <w:rsid w:val="00A86CE1"/>
    <w:rsid w:val="00A86DCB"/>
    <w:rsid w:val="00A873B7"/>
    <w:rsid w:val="00A87690"/>
    <w:rsid w:val="00A87B03"/>
    <w:rsid w:val="00A87BC7"/>
    <w:rsid w:val="00A87C4F"/>
    <w:rsid w:val="00A87ED2"/>
    <w:rsid w:val="00A90449"/>
    <w:rsid w:val="00A907FE"/>
    <w:rsid w:val="00A90AE7"/>
    <w:rsid w:val="00A90AFC"/>
    <w:rsid w:val="00A90CD8"/>
    <w:rsid w:val="00A90DD6"/>
    <w:rsid w:val="00A90DE5"/>
    <w:rsid w:val="00A90F68"/>
    <w:rsid w:val="00A9144D"/>
    <w:rsid w:val="00A91794"/>
    <w:rsid w:val="00A91CEE"/>
    <w:rsid w:val="00A91F6D"/>
    <w:rsid w:val="00A92194"/>
    <w:rsid w:val="00A92436"/>
    <w:rsid w:val="00A92456"/>
    <w:rsid w:val="00A927CC"/>
    <w:rsid w:val="00A9283C"/>
    <w:rsid w:val="00A92C8F"/>
    <w:rsid w:val="00A92D97"/>
    <w:rsid w:val="00A92E68"/>
    <w:rsid w:val="00A92F40"/>
    <w:rsid w:val="00A935D9"/>
    <w:rsid w:val="00A9381A"/>
    <w:rsid w:val="00A938C7"/>
    <w:rsid w:val="00A93BCB"/>
    <w:rsid w:val="00A93C0C"/>
    <w:rsid w:val="00A93E73"/>
    <w:rsid w:val="00A93EE1"/>
    <w:rsid w:val="00A93F41"/>
    <w:rsid w:val="00A9401B"/>
    <w:rsid w:val="00A940F9"/>
    <w:rsid w:val="00A94249"/>
    <w:rsid w:val="00A9427D"/>
    <w:rsid w:val="00A942D7"/>
    <w:rsid w:val="00A9434C"/>
    <w:rsid w:val="00A943D0"/>
    <w:rsid w:val="00A94627"/>
    <w:rsid w:val="00A9485C"/>
    <w:rsid w:val="00A94BD2"/>
    <w:rsid w:val="00A94EFE"/>
    <w:rsid w:val="00A950E0"/>
    <w:rsid w:val="00A953B2"/>
    <w:rsid w:val="00A956A6"/>
    <w:rsid w:val="00A95992"/>
    <w:rsid w:val="00A95A3D"/>
    <w:rsid w:val="00A95BB1"/>
    <w:rsid w:val="00A95C59"/>
    <w:rsid w:val="00A95D34"/>
    <w:rsid w:val="00A95FF1"/>
    <w:rsid w:val="00A9670A"/>
    <w:rsid w:val="00A967C0"/>
    <w:rsid w:val="00A96AD1"/>
    <w:rsid w:val="00A96C11"/>
    <w:rsid w:val="00A96D8D"/>
    <w:rsid w:val="00A97803"/>
    <w:rsid w:val="00A97902"/>
    <w:rsid w:val="00A97B44"/>
    <w:rsid w:val="00A97BD8"/>
    <w:rsid w:val="00A97F99"/>
    <w:rsid w:val="00AA01A6"/>
    <w:rsid w:val="00AA0276"/>
    <w:rsid w:val="00AA04CA"/>
    <w:rsid w:val="00AA066C"/>
    <w:rsid w:val="00AA0718"/>
    <w:rsid w:val="00AA0799"/>
    <w:rsid w:val="00AA0A9A"/>
    <w:rsid w:val="00AA0BF4"/>
    <w:rsid w:val="00AA0C63"/>
    <w:rsid w:val="00AA0D7F"/>
    <w:rsid w:val="00AA1254"/>
    <w:rsid w:val="00AA1318"/>
    <w:rsid w:val="00AA1576"/>
    <w:rsid w:val="00AA159C"/>
    <w:rsid w:val="00AA1615"/>
    <w:rsid w:val="00AA1807"/>
    <w:rsid w:val="00AA1987"/>
    <w:rsid w:val="00AA19EC"/>
    <w:rsid w:val="00AA1DD0"/>
    <w:rsid w:val="00AA21E4"/>
    <w:rsid w:val="00AA22DB"/>
    <w:rsid w:val="00AA281C"/>
    <w:rsid w:val="00AA285F"/>
    <w:rsid w:val="00AA28E0"/>
    <w:rsid w:val="00AA2B17"/>
    <w:rsid w:val="00AA2D4A"/>
    <w:rsid w:val="00AA2ECE"/>
    <w:rsid w:val="00AA31A5"/>
    <w:rsid w:val="00AA32EC"/>
    <w:rsid w:val="00AA366F"/>
    <w:rsid w:val="00AA3884"/>
    <w:rsid w:val="00AA3918"/>
    <w:rsid w:val="00AA3953"/>
    <w:rsid w:val="00AA3A7F"/>
    <w:rsid w:val="00AA3C3E"/>
    <w:rsid w:val="00AA3E54"/>
    <w:rsid w:val="00AA42A3"/>
    <w:rsid w:val="00AA486C"/>
    <w:rsid w:val="00AA4BCF"/>
    <w:rsid w:val="00AA4E31"/>
    <w:rsid w:val="00AA4F93"/>
    <w:rsid w:val="00AA51E0"/>
    <w:rsid w:val="00AA5257"/>
    <w:rsid w:val="00AA5278"/>
    <w:rsid w:val="00AA5693"/>
    <w:rsid w:val="00AA58DE"/>
    <w:rsid w:val="00AA5CEB"/>
    <w:rsid w:val="00AA5D86"/>
    <w:rsid w:val="00AA5EB8"/>
    <w:rsid w:val="00AA5FC7"/>
    <w:rsid w:val="00AA608B"/>
    <w:rsid w:val="00AA6324"/>
    <w:rsid w:val="00AA65A3"/>
    <w:rsid w:val="00AA678B"/>
    <w:rsid w:val="00AA6855"/>
    <w:rsid w:val="00AA6AF1"/>
    <w:rsid w:val="00AA7047"/>
    <w:rsid w:val="00AA7048"/>
    <w:rsid w:val="00AA735A"/>
    <w:rsid w:val="00AA756B"/>
    <w:rsid w:val="00AA76F8"/>
    <w:rsid w:val="00AB00E5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312"/>
    <w:rsid w:val="00AB1428"/>
    <w:rsid w:val="00AB159C"/>
    <w:rsid w:val="00AB1616"/>
    <w:rsid w:val="00AB1813"/>
    <w:rsid w:val="00AB19A4"/>
    <w:rsid w:val="00AB1A71"/>
    <w:rsid w:val="00AB1D3A"/>
    <w:rsid w:val="00AB21FF"/>
    <w:rsid w:val="00AB2D74"/>
    <w:rsid w:val="00AB325F"/>
    <w:rsid w:val="00AB356B"/>
    <w:rsid w:val="00AB358D"/>
    <w:rsid w:val="00AB369D"/>
    <w:rsid w:val="00AB3798"/>
    <w:rsid w:val="00AB3ADA"/>
    <w:rsid w:val="00AB3D20"/>
    <w:rsid w:val="00AB4304"/>
    <w:rsid w:val="00AB43D4"/>
    <w:rsid w:val="00AB49A9"/>
    <w:rsid w:val="00AB4A28"/>
    <w:rsid w:val="00AB4C82"/>
    <w:rsid w:val="00AB4F1A"/>
    <w:rsid w:val="00AB5104"/>
    <w:rsid w:val="00AB51BA"/>
    <w:rsid w:val="00AB5409"/>
    <w:rsid w:val="00AB567E"/>
    <w:rsid w:val="00AB58B7"/>
    <w:rsid w:val="00AB5B66"/>
    <w:rsid w:val="00AB60FF"/>
    <w:rsid w:val="00AB62F6"/>
    <w:rsid w:val="00AB6562"/>
    <w:rsid w:val="00AB6713"/>
    <w:rsid w:val="00AB6782"/>
    <w:rsid w:val="00AB6DE4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FE2"/>
    <w:rsid w:val="00AC03CD"/>
    <w:rsid w:val="00AC04FE"/>
    <w:rsid w:val="00AC05F0"/>
    <w:rsid w:val="00AC066F"/>
    <w:rsid w:val="00AC06A0"/>
    <w:rsid w:val="00AC07ED"/>
    <w:rsid w:val="00AC08A8"/>
    <w:rsid w:val="00AC0AC7"/>
    <w:rsid w:val="00AC0F54"/>
    <w:rsid w:val="00AC123D"/>
    <w:rsid w:val="00AC16A8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369"/>
    <w:rsid w:val="00AC3616"/>
    <w:rsid w:val="00AC391E"/>
    <w:rsid w:val="00AC395A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9"/>
    <w:rsid w:val="00AC54BF"/>
    <w:rsid w:val="00AC561A"/>
    <w:rsid w:val="00AC5639"/>
    <w:rsid w:val="00AC5684"/>
    <w:rsid w:val="00AC575E"/>
    <w:rsid w:val="00AC5B89"/>
    <w:rsid w:val="00AC5BB8"/>
    <w:rsid w:val="00AC5BD7"/>
    <w:rsid w:val="00AC5CB7"/>
    <w:rsid w:val="00AC5CE6"/>
    <w:rsid w:val="00AC5D2E"/>
    <w:rsid w:val="00AC5D54"/>
    <w:rsid w:val="00AC5FCA"/>
    <w:rsid w:val="00AC5FEE"/>
    <w:rsid w:val="00AC6384"/>
    <w:rsid w:val="00AC64A6"/>
    <w:rsid w:val="00AC6751"/>
    <w:rsid w:val="00AC69E9"/>
    <w:rsid w:val="00AC6B63"/>
    <w:rsid w:val="00AC6CE5"/>
    <w:rsid w:val="00AC6D6E"/>
    <w:rsid w:val="00AC6F43"/>
    <w:rsid w:val="00AC6F68"/>
    <w:rsid w:val="00AC6F99"/>
    <w:rsid w:val="00AC7342"/>
    <w:rsid w:val="00AC750E"/>
    <w:rsid w:val="00AC78E4"/>
    <w:rsid w:val="00AC7A21"/>
    <w:rsid w:val="00AC7A2A"/>
    <w:rsid w:val="00AC7A3E"/>
    <w:rsid w:val="00AC7BEB"/>
    <w:rsid w:val="00AC7C2F"/>
    <w:rsid w:val="00AC7E47"/>
    <w:rsid w:val="00AD009F"/>
    <w:rsid w:val="00AD0109"/>
    <w:rsid w:val="00AD01F0"/>
    <w:rsid w:val="00AD05D9"/>
    <w:rsid w:val="00AD07C2"/>
    <w:rsid w:val="00AD0C96"/>
    <w:rsid w:val="00AD10E0"/>
    <w:rsid w:val="00AD1294"/>
    <w:rsid w:val="00AD1479"/>
    <w:rsid w:val="00AD1A49"/>
    <w:rsid w:val="00AD1FAC"/>
    <w:rsid w:val="00AD235D"/>
    <w:rsid w:val="00AD283E"/>
    <w:rsid w:val="00AD2DCF"/>
    <w:rsid w:val="00AD34AD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B84"/>
    <w:rsid w:val="00AD5E92"/>
    <w:rsid w:val="00AD5F49"/>
    <w:rsid w:val="00AD6035"/>
    <w:rsid w:val="00AD62A5"/>
    <w:rsid w:val="00AD64D4"/>
    <w:rsid w:val="00AD6856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9A1"/>
    <w:rsid w:val="00AD7AB6"/>
    <w:rsid w:val="00AD7D57"/>
    <w:rsid w:val="00AD7D65"/>
    <w:rsid w:val="00AD7E8F"/>
    <w:rsid w:val="00AE0083"/>
    <w:rsid w:val="00AE0294"/>
    <w:rsid w:val="00AE0331"/>
    <w:rsid w:val="00AE0480"/>
    <w:rsid w:val="00AE065E"/>
    <w:rsid w:val="00AE077C"/>
    <w:rsid w:val="00AE095D"/>
    <w:rsid w:val="00AE09F4"/>
    <w:rsid w:val="00AE0B0E"/>
    <w:rsid w:val="00AE0B4F"/>
    <w:rsid w:val="00AE0D60"/>
    <w:rsid w:val="00AE11FE"/>
    <w:rsid w:val="00AE1310"/>
    <w:rsid w:val="00AE139C"/>
    <w:rsid w:val="00AE1641"/>
    <w:rsid w:val="00AE1729"/>
    <w:rsid w:val="00AE1C68"/>
    <w:rsid w:val="00AE2188"/>
    <w:rsid w:val="00AE245E"/>
    <w:rsid w:val="00AE246A"/>
    <w:rsid w:val="00AE24B6"/>
    <w:rsid w:val="00AE2533"/>
    <w:rsid w:val="00AE269E"/>
    <w:rsid w:val="00AE27CD"/>
    <w:rsid w:val="00AE2C8D"/>
    <w:rsid w:val="00AE2D4E"/>
    <w:rsid w:val="00AE2DF3"/>
    <w:rsid w:val="00AE2FCD"/>
    <w:rsid w:val="00AE3078"/>
    <w:rsid w:val="00AE32FC"/>
    <w:rsid w:val="00AE3709"/>
    <w:rsid w:val="00AE371B"/>
    <w:rsid w:val="00AE3B2F"/>
    <w:rsid w:val="00AE3E6F"/>
    <w:rsid w:val="00AE3EF9"/>
    <w:rsid w:val="00AE4103"/>
    <w:rsid w:val="00AE4248"/>
    <w:rsid w:val="00AE42DF"/>
    <w:rsid w:val="00AE4559"/>
    <w:rsid w:val="00AE496B"/>
    <w:rsid w:val="00AE4996"/>
    <w:rsid w:val="00AE4B88"/>
    <w:rsid w:val="00AE4C2D"/>
    <w:rsid w:val="00AE5071"/>
    <w:rsid w:val="00AE569A"/>
    <w:rsid w:val="00AE59C4"/>
    <w:rsid w:val="00AE5B39"/>
    <w:rsid w:val="00AE5E28"/>
    <w:rsid w:val="00AE5FA4"/>
    <w:rsid w:val="00AE60F4"/>
    <w:rsid w:val="00AE6157"/>
    <w:rsid w:val="00AE615B"/>
    <w:rsid w:val="00AE6537"/>
    <w:rsid w:val="00AE6FA4"/>
    <w:rsid w:val="00AE737F"/>
    <w:rsid w:val="00AE781B"/>
    <w:rsid w:val="00AE7A5B"/>
    <w:rsid w:val="00AE7F1C"/>
    <w:rsid w:val="00AF06B7"/>
    <w:rsid w:val="00AF06EB"/>
    <w:rsid w:val="00AF0C39"/>
    <w:rsid w:val="00AF1073"/>
    <w:rsid w:val="00AF108F"/>
    <w:rsid w:val="00AF11F7"/>
    <w:rsid w:val="00AF1709"/>
    <w:rsid w:val="00AF2553"/>
    <w:rsid w:val="00AF2718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58"/>
    <w:rsid w:val="00AF3AB0"/>
    <w:rsid w:val="00AF3AD4"/>
    <w:rsid w:val="00AF3B64"/>
    <w:rsid w:val="00AF45DE"/>
    <w:rsid w:val="00AF4A0F"/>
    <w:rsid w:val="00AF4E4D"/>
    <w:rsid w:val="00AF5395"/>
    <w:rsid w:val="00AF55E7"/>
    <w:rsid w:val="00AF56CC"/>
    <w:rsid w:val="00AF5877"/>
    <w:rsid w:val="00AF5B7E"/>
    <w:rsid w:val="00AF6463"/>
    <w:rsid w:val="00AF6625"/>
    <w:rsid w:val="00AF690B"/>
    <w:rsid w:val="00AF6D05"/>
    <w:rsid w:val="00AF703D"/>
    <w:rsid w:val="00AF7394"/>
    <w:rsid w:val="00AF7455"/>
    <w:rsid w:val="00AF7C55"/>
    <w:rsid w:val="00AF7ED0"/>
    <w:rsid w:val="00B001A6"/>
    <w:rsid w:val="00B0042F"/>
    <w:rsid w:val="00B00763"/>
    <w:rsid w:val="00B00DBD"/>
    <w:rsid w:val="00B00F22"/>
    <w:rsid w:val="00B0107C"/>
    <w:rsid w:val="00B0122F"/>
    <w:rsid w:val="00B01389"/>
    <w:rsid w:val="00B01590"/>
    <w:rsid w:val="00B01620"/>
    <w:rsid w:val="00B0227B"/>
    <w:rsid w:val="00B0233E"/>
    <w:rsid w:val="00B02405"/>
    <w:rsid w:val="00B024F3"/>
    <w:rsid w:val="00B0259C"/>
    <w:rsid w:val="00B027F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EA"/>
    <w:rsid w:val="00B03614"/>
    <w:rsid w:val="00B0386A"/>
    <w:rsid w:val="00B03997"/>
    <w:rsid w:val="00B039D2"/>
    <w:rsid w:val="00B03C81"/>
    <w:rsid w:val="00B040A7"/>
    <w:rsid w:val="00B0410A"/>
    <w:rsid w:val="00B052CD"/>
    <w:rsid w:val="00B0534D"/>
    <w:rsid w:val="00B05553"/>
    <w:rsid w:val="00B05594"/>
    <w:rsid w:val="00B0563B"/>
    <w:rsid w:val="00B063C7"/>
    <w:rsid w:val="00B065B3"/>
    <w:rsid w:val="00B066C6"/>
    <w:rsid w:val="00B067C5"/>
    <w:rsid w:val="00B07056"/>
    <w:rsid w:val="00B072D6"/>
    <w:rsid w:val="00B072DF"/>
    <w:rsid w:val="00B07925"/>
    <w:rsid w:val="00B07B82"/>
    <w:rsid w:val="00B07E17"/>
    <w:rsid w:val="00B07E4F"/>
    <w:rsid w:val="00B07EE9"/>
    <w:rsid w:val="00B10096"/>
    <w:rsid w:val="00B10129"/>
    <w:rsid w:val="00B10174"/>
    <w:rsid w:val="00B104F0"/>
    <w:rsid w:val="00B106E6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8DE"/>
    <w:rsid w:val="00B11DBD"/>
    <w:rsid w:val="00B11E17"/>
    <w:rsid w:val="00B1202C"/>
    <w:rsid w:val="00B120EB"/>
    <w:rsid w:val="00B121EB"/>
    <w:rsid w:val="00B12278"/>
    <w:rsid w:val="00B12511"/>
    <w:rsid w:val="00B125C2"/>
    <w:rsid w:val="00B125FE"/>
    <w:rsid w:val="00B12C6E"/>
    <w:rsid w:val="00B131C0"/>
    <w:rsid w:val="00B133AD"/>
    <w:rsid w:val="00B13C28"/>
    <w:rsid w:val="00B14161"/>
    <w:rsid w:val="00B144D0"/>
    <w:rsid w:val="00B14575"/>
    <w:rsid w:val="00B14631"/>
    <w:rsid w:val="00B146D8"/>
    <w:rsid w:val="00B14952"/>
    <w:rsid w:val="00B149C1"/>
    <w:rsid w:val="00B149DE"/>
    <w:rsid w:val="00B14A47"/>
    <w:rsid w:val="00B14A99"/>
    <w:rsid w:val="00B14B15"/>
    <w:rsid w:val="00B15348"/>
    <w:rsid w:val="00B153FD"/>
    <w:rsid w:val="00B154DF"/>
    <w:rsid w:val="00B158E3"/>
    <w:rsid w:val="00B161D0"/>
    <w:rsid w:val="00B16453"/>
    <w:rsid w:val="00B16E33"/>
    <w:rsid w:val="00B16E51"/>
    <w:rsid w:val="00B16EB0"/>
    <w:rsid w:val="00B16FA7"/>
    <w:rsid w:val="00B173C4"/>
    <w:rsid w:val="00B17463"/>
    <w:rsid w:val="00B17767"/>
    <w:rsid w:val="00B1779C"/>
    <w:rsid w:val="00B178C9"/>
    <w:rsid w:val="00B17971"/>
    <w:rsid w:val="00B17B96"/>
    <w:rsid w:val="00B17C12"/>
    <w:rsid w:val="00B2010D"/>
    <w:rsid w:val="00B20255"/>
    <w:rsid w:val="00B20514"/>
    <w:rsid w:val="00B20829"/>
    <w:rsid w:val="00B2098B"/>
    <w:rsid w:val="00B2099B"/>
    <w:rsid w:val="00B20D3F"/>
    <w:rsid w:val="00B21194"/>
    <w:rsid w:val="00B211D9"/>
    <w:rsid w:val="00B2125C"/>
    <w:rsid w:val="00B214D6"/>
    <w:rsid w:val="00B21666"/>
    <w:rsid w:val="00B217AD"/>
    <w:rsid w:val="00B21A46"/>
    <w:rsid w:val="00B21C7B"/>
    <w:rsid w:val="00B22162"/>
    <w:rsid w:val="00B22281"/>
    <w:rsid w:val="00B223AB"/>
    <w:rsid w:val="00B224B5"/>
    <w:rsid w:val="00B226DE"/>
    <w:rsid w:val="00B2299E"/>
    <w:rsid w:val="00B22A4E"/>
    <w:rsid w:val="00B22BD7"/>
    <w:rsid w:val="00B22D27"/>
    <w:rsid w:val="00B22F1A"/>
    <w:rsid w:val="00B22F66"/>
    <w:rsid w:val="00B231B7"/>
    <w:rsid w:val="00B23543"/>
    <w:rsid w:val="00B237B9"/>
    <w:rsid w:val="00B239FF"/>
    <w:rsid w:val="00B23A99"/>
    <w:rsid w:val="00B23B38"/>
    <w:rsid w:val="00B23D45"/>
    <w:rsid w:val="00B23E4C"/>
    <w:rsid w:val="00B23E97"/>
    <w:rsid w:val="00B240A6"/>
    <w:rsid w:val="00B240AD"/>
    <w:rsid w:val="00B2434F"/>
    <w:rsid w:val="00B24997"/>
    <w:rsid w:val="00B24BCE"/>
    <w:rsid w:val="00B24E57"/>
    <w:rsid w:val="00B25328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EB0"/>
    <w:rsid w:val="00B26F08"/>
    <w:rsid w:val="00B27252"/>
    <w:rsid w:val="00B27830"/>
    <w:rsid w:val="00B278A1"/>
    <w:rsid w:val="00B2792F"/>
    <w:rsid w:val="00B27998"/>
    <w:rsid w:val="00B27A5A"/>
    <w:rsid w:val="00B27BB3"/>
    <w:rsid w:val="00B27C62"/>
    <w:rsid w:val="00B27DF1"/>
    <w:rsid w:val="00B27F63"/>
    <w:rsid w:val="00B27FE5"/>
    <w:rsid w:val="00B301FC"/>
    <w:rsid w:val="00B30545"/>
    <w:rsid w:val="00B30D26"/>
    <w:rsid w:val="00B30F10"/>
    <w:rsid w:val="00B3114A"/>
    <w:rsid w:val="00B311B1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0D1"/>
    <w:rsid w:val="00B328FE"/>
    <w:rsid w:val="00B32960"/>
    <w:rsid w:val="00B32ACA"/>
    <w:rsid w:val="00B32EDE"/>
    <w:rsid w:val="00B32FAF"/>
    <w:rsid w:val="00B3304B"/>
    <w:rsid w:val="00B33193"/>
    <w:rsid w:val="00B3322D"/>
    <w:rsid w:val="00B332CB"/>
    <w:rsid w:val="00B33373"/>
    <w:rsid w:val="00B33B9E"/>
    <w:rsid w:val="00B33BFF"/>
    <w:rsid w:val="00B33C2B"/>
    <w:rsid w:val="00B33F0B"/>
    <w:rsid w:val="00B340CF"/>
    <w:rsid w:val="00B3417E"/>
    <w:rsid w:val="00B3423B"/>
    <w:rsid w:val="00B344E4"/>
    <w:rsid w:val="00B3489B"/>
    <w:rsid w:val="00B34E09"/>
    <w:rsid w:val="00B34EBA"/>
    <w:rsid w:val="00B3522E"/>
    <w:rsid w:val="00B35557"/>
    <w:rsid w:val="00B35756"/>
    <w:rsid w:val="00B3575B"/>
    <w:rsid w:val="00B35C09"/>
    <w:rsid w:val="00B35D6D"/>
    <w:rsid w:val="00B35E71"/>
    <w:rsid w:val="00B35F2D"/>
    <w:rsid w:val="00B3685E"/>
    <w:rsid w:val="00B3693A"/>
    <w:rsid w:val="00B36BC4"/>
    <w:rsid w:val="00B36EF5"/>
    <w:rsid w:val="00B37183"/>
    <w:rsid w:val="00B37554"/>
    <w:rsid w:val="00B378C2"/>
    <w:rsid w:val="00B3790F"/>
    <w:rsid w:val="00B37B7C"/>
    <w:rsid w:val="00B37C2E"/>
    <w:rsid w:val="00B37EEE"/>
    <w:rsid w:val="00B37FAB"/>
    <w:rsid w:val="00B40035"/>
    <w:rsid w:val="00B4062D"/>
    <w:rsid w:val="00B406BB"/>
    <w:rsid w:val="00B408E1"/>
    <w:rsid w:val="00B409D9"/>
    <w:rsid w:val="00B40D9A"/>
    <w:rsid w:val="00B40F2E"/>
    <w:rsid w:val="00B411AC"/>
    <w:rsid w:val="00B4149F"/>
    <w:rsid w:val="00B414DB"/>
    <w:rsid w:val="00B4164E"/>
    <w:rsid w:val="00B41A7C"/>
    <w:rsid w:val="00B41B83"/>
    <w:rsid w:val="00B41B9E"/>
    <w:rsid w:val="00B41F0F"/>
    <w:rsid w:val="00B41F92"/>
    <w:rsid w:val="00B42265"/>
    <w:rsid w:val="00B429F8"/>
    <w:rsid w:val="00B42A85"/>
    <w:rsid w:val="00B42C3C"/>
    <w:rsid w:val="00B42C74"/>
    <w:rsid w:val="00B430F6"/>
    <w:rsid w:val="00B4354E"/>
    <w:rsid w:val="00B43BFF"/>
    <w:rsid w:val="00B43CB5"/>
    <w:rsid w:val="00B43CDF"/>
    <w:rsid w:val="00B43F27"/>
    <w:rsid w:val="00B441C7"/>
    <w:rsid w:val="00B444B0"/>
    <w:rsid w:val="00B448A4"/>
    <w:rsid w:val="00B44988"/>
    <w:rsid w:val="00B44CD2"/>
    <w:rsid w:val="00B44E86"/>
    <w:rsid w:val="00B4537C"/>
    <w:rsid w:val="00B454C6"/>
    <w:rsid w:val="00B454EC"/>
    <w:rsid w:val="00B455E1"/>
    <w:rsid w:val="00B456C6"/>
    <w:rsid w:val="00B45ADB"/>
    <w:rsid w:val="00B45C34"/>
    <w:rsid w:val="00B45C8F"/>
    <w:rsid w:val="00B46494"/>
    <w:rsid w:val="00B46550"/>
    <w:rsid w:val="00B4678D"/>
    <w:rsid w:val="00B46834"/>
    <w:rsid w:val="00B4689A"/>
    <w:rsid w:val="00B46991"/>
    <w:rsid w:val="00B471A3"/>
    <w:rsid w:val="00B47424"/>
    <w:rsid w:val="00B474D1"/>
    <w:rsid w:val="00B502E1"/>
    <w:rsid w:val="00B50413"/>
    <w:rsid w:val="00B5054D"/>
    <w:rsid w:val="00B50B97"/>
    <w:rsid w:val="00B50BBF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C3F"/>
    <w:rsid w:val="00B52D56"/>
    <w:rsid w:val="00B52F64"/>
    <w:rsid w:val="00B52FB1"/>
    <w:rsid w:val="00B53000"/>
    <w:rsid w:val="00B53287"/>
    <w:rsid w:val="00B533A6"/>
    <w:rsid w:val="00B53405"/>
    <w:rsid w:val="00B53644"/>
    <w:rsid w:val="00B5365A"/>
    <w:rsid w:val="00B536B4"/>
    <w:rsid w:val="00B53D60"/>
    <w:rsid w:val="00B540ED"/>
    <w:rsid w:val="00B54127"/>
    <w:rsid w:val="00B5422C"/>
    <w:rsid w:val="00B542B2"/>
    <w:rsid w:val="00B543A8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AD2"/>
    <w:rsid w:val="00B55B67"/>
    <w:rsid w:val="00B55F01"/>
    <w:rsid w:val="00B55F80"/>
    <w:rsid w:val="00B55F82"/>
    <w:rsid w:val="00B561ED"/>
    <w:rsid w:val="00B562E8"/>
    <w:rsid w:val="00B5664A"/>
    <w:rsid w:val="00B566DF"/>
    <w:rsid w:val="00B566FC"/>
    <w:rsid w:val="00B5699A"/>
    <w:rsid w:val="00B56E0D"/>
    <w:rsid w:val="00B56F7D"/>
    <w:rsid w:val="00B5719F"/>
    <w:rsid w:val="00B5791F"/>
    <w:rsid w:val="00B57968"/>
    <w:rsid w:val="00B57B4C"/>
    <w:rsid w:val="00B57D41"/>
    <w:rsid w:val="00B600E1"/>
    <w:rsid w:val="00B6028E"/>
    <w:rsid w:val="00B6058E"/>
    <w:rsid w:val="00B605EA"/>
    <w:rsid w:val="00B60D97"/>
    <w:rsid w:val="00B60DD2"/>
    <w:rsid w:val="00B60F49"/>
    <w:rsid w:val="00B61079"/>
    <w:rsid w:val="00B612BC"/>
    <w:rsid w:val="00B612BF"/>
    <w:rsid w:val="00B615BD"/>
    <w:rsid w:val="00B61EAE"/>
    <w:rsid w:val="00B61ED9"/>
    <w:rsid w:val="00B62023"/>
    <w:rsid w:val="00B624DC"/>
    <w:rsid w:val="00B62B25"/>
    <w:rsid w:val="00B62B7C"/>
    <w:rsid w:val="00B62D66"/>
    <w:rsid w:val="00B62DB5"/>
    <w:rsid w:val="00B63094"/>
    <w:rsid w:val="00B63408"/>
    <w:rsid w:val="00B63837"/>
    <w:rsid w:val="00B639F7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4FEC"/>
    <w:rsid w:val="00B65130"/>
    <w:rsid w:val="00B657C9"/>
    <w:rsid w:val="00B65997"/>
    <w:rsid w:val="00B65A1D"/>
    <w:rsid w:val="00B65DC1"/>
    <w:rsid w:val="00B65ECC"/>
    <w:rsid w:val="00B660A6"/>
    <w:rsid w:val="00B661B0"/>
    <w:rsid w:val="00B66659"/>
    <w:rsid w:val="00B66D30"/>
    <w:rsid w:val="00B66F85"/>
    <w:rsid w:val="00B66FEA"/>
    <w:rsid w:val="00B67386"/>
    <w:rsid w:val="00B6746C"/>
    <w:rsid w:val="00B6786A"/>
    <w:rsid w:val="00B67905"/>
    <w:rsid w:val="00B67988"/>
    <w:rsid w:val="00B67C82"/>
    <w:rsid w:val="00B67D86"/>
    <w:rsid w:val="00B7021F"/>
    <w:rsid w:val="00B7034D"/>
    <w:rsid w:val="00B70368"/>
    <w:rsid w:val="00B70797"/>
    <w:rsid w:val="00B70C9C"/>
    <w:rsid w:val="00B70F7D"/>
    <w:rsid w:val="00B7112C"/>
    <w:rsid w:val="00B711C2"/>
    <w:rsid w:val="00B711D2"/>
    <w:rsid w:val="00B713B1"/>
    <w:rsid w:val="00B7154D"/>
    <w:rsid w:val="00B715A6"/>
    <w:rsid w:val="00B71763"/>
    <w:rsid w:val="00B71883"/>
    <w:rsid w:val="00B718A8"/>
    <w:rsid w:val="00B71A6C"/>
    <w:rsid w:val="00B71B5A"/>
    <w:rsid w:val="00B71D14"/>
    <w:rsid w:val="00B71EFE"/>
    <w:rsid w:val="00B723AB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8EE"/>
    <w:rsid w:val="00B73D85"/>
    <w:rsid w:val="00B73F30"/>
    <w:rsid w:val="00B73F79"/>
    <w:rsid w:val="00B74051"/>
    <w:rsid w:val="00B7409A"/>
    <w:rsid w:val="00B744AB"/>
    <w:rsid w:val="00B7474C"/>
    <w:rsid w:val="00B74809"/>
    <w:rsid w:val="00B74A3A"/>
    <w:rsid w:val="00B74B7A"/>
    <w:rsid w:val="00B75693"/>
    <w:rsid w:val="00B760BA"/>
    <w:rsid w:val="00B7646A"/>
    <w:rsid w:val="00B764F7"/>
    <w:rsid w:val="00B767ED"/>
    <w:rsid w:val="00B7682A"/>
    <w:rsid w:val="00B76941"/>
    <w:rsid w:val="00B76A09"/>
    <w:rsid w:val="00B7716F"/>
    <w:rsid w:val="00B774CF"/>
    <w:rsid w:val="00B77825"/>
    <w:rsid w:val="00B806EA"/>
    <w:rsid w:val="00B8084C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E7D"/>
    <w:rsid w:val="00B82F9C"/>
    <w:rsid w:val="00B83146"/>
    <w:rsid w:val="00B831A3"/>
    <w:rsid w:val="00B834CC"/>
    <w:rsid w:val="00B837B0"/>
    <w:rsid w:val="00B837D5"/>
    <w:rsid w:val="00B838BF"/>
    <w:rsid w:val="00B83AD6"/>
    <w:rsid w:val="00B83C54"/>
    <w:rsid w:val="00B84059"/>
    <w:rsid w:val="00B84094"/>
    <w:rsid w:val="00B84381"/>
    <w:rsid w:val="00B84895"/>
    <w:rsid w:val="00B84CBC"/>
    <w:rsid w:val="00B84E62"/>
    <w:rsid w:val="00B851C4"/>
    <w:rsid w:val="00B852C6"/>
    <w:rsid w:val="00B854E3"/>
    <w:rsid w:val="00B856C7"/>
    <w:rsid w:val="00B8570C"/>
    <w:rsid w:val="00B85887"/>
    <w:rsid w:val="00B86007"/>
    <w:rsid w:val="00B86192"/>
    <w:rsid w:val="00B862E6"/>
    <w:rsid w:val="00B86304"/>
    <w:rsid w:val="00B86375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F3"/>
    <w:rsid w:val="00B87747"/>
    <w:rsid w:val="00B878FB"/>
    <w:rsid w:val="00B87A51"/>
    <w:rsid w:val="00B87A63"/>
    <w:rsid w:val="00B87C3E"/>
    <w:rsid w:val="00B87C87"/>
    <w:rsid w:val="00B87E4C"/>
    <w:rsid w:val="00B87F24"/>
    <w:rsid w:val="00B87FA2"/>
    <w:rsid w:val="00B904E8"/>
    <w:rsid w:val="00B906A4"/>
    <w:rsid w:val="00B90756"/>
    <w:rsid w:val="00B907B5"/>
    <w:rsid w:val="00B9080A"/>
    <w:rsid w:val="00B90D4D"/>
    <w:rsid w:val="00B91148"/>
    <w:rsid w:val="00B9146A"/>
    <w:rsid w:val="00B9156D"/>
    <w:rsid w:val="00B916C5"/>
    <w:rsid w:val="00B9171D"/>
    <w:rsid w:val="00B91871"/>
    <w:rsid w:val="00B9191A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389"/>
    <w:rsid w:val="00B93530"/>
    <w:rsid w:val="00B935BF"/>
    <w:rsid w:val="00B935CF"/>
    <w:rsid w:val="00B93BD7"/>
    <w:rsid w:val="00B93D07"/>
    <w:rsid w:val="00B93EBD"/>
    <w:rsid w:val="00B94229"/>
    <w:rsid w:val="00B94289"/>
    <w:rsid w:val="00B945C3"/>
    <w:rsid w:val="00B948E7"/>
    <w:rsid w:val="00B949F1"/>
    <w:rsid w:val="00B949F6"/>
    <w:rsid w:val="00B94B2A"/>
    <w:rsid w:val="00B94B48"/>
    <w:rsid w:val="00B94CCF"/>
    <w:rsid w:val="00B94CF9"/>
    <w:rsid w:val="00B95775"/>
    <w:rsid w:val="00B95912"/>
    <w:rsid w:val="00B9593D"/>
    <w:rsid w:val="00B95AD4"/>
    <w:rsid w:val="00B95AE6"/>
    <w:rsid w:val="00B95E03"/>
    <w:rsid w:val="00B9626B"/>
    <w:rsid w:val="00B9631D"/>
    <w:rsid w:val="00B96494"/>
    <w:rsid w:val="00B969BB"/>
    <w:rsid w:val="00B96B58"/>
    <w:rsid w:val="00B96F09"/>
    <w:rsid w:val="00B97409"/>
    <w:rsid w:val="00B975F0"/>
    <w:rsid w:val="00B97B26"/>
    <w:rsid w:val="00B97E54"/>
    <w:rsid w:val="00BA0405"/>
    <w:rsid w:val="00BA080E"/>
    <w:rsid w:val="00BA0A17"/>
    <w:rsid w:val="00BA0EFA"/>
    <w:rsid w:val="00BA13E8"/>
    <w:rsid w:val="00BA14A0"/>
    <w:rsid w:val="00BA1516"/>
    <w:rsid w:val="00BA1571"/>
    <w:rsid w:val="00BA1854"/>
    <w:rsid w:val="00BA1886"/>
    <w:rsid w:val="00BA189C"/>
    <w:rsid w:val="00BA1C7D"/>
    <w:rsid w:val="00BA1D0B"/>
    <w:rsid w:val="00BA1E67"/>
    <w:rsid w:val="00BA1EE4"/>
    <w:rsid w:val="00BA2161"/>
    <w:rsid w:val="00BA22AC"/>
    <w:rsid w:val="00BA2832"/>
    <w:rsid w:val="00BA28F1"/>
    <w:rsid w:val="00BA2DEE"/>
    <w:rsid w:val="00BA2FFF"/>
    <w:rsid w:val="00BA3304"/>
    <w:rsid w:val="00BA339D"/>
    <w:rsid w:val="00BA36D7"/>
    <w:rsid w:val="00BA3736"/>
    <w:rsid w:val="00BA37EA"/>
    <w:rsid w:val="00BA3D40"/>
    <w:rsid w:val="00BA4226"/>
    <w:rsid w:val="00BA4570"/>
    <w:rsid w:val="00BA45DD"/>
    <w:rsid w:val="00BA48DF"/>
    <w:rsid w:val="00BA4E44"/>
    <w:rsid w:val="00BA5242"/>
    <w:rsid w:val="00BA52AD"/>
    <w:rsid w:val="00BA5450"/>
    <w:rsid w:val="00BA5498"/>
    <w:rsid w:val="00BA5504"/>
    <w:rsid w:val="00BA586C"/>
    <w:rsid w:val="00BA58A8"/>
    <w:rsid w:val="00BA5998"/>
    <w:rsid w:val="00BA59F1"/>
    <w:rsid w:val="00BA5B05"/>
    <w:rsid w:val="00BA5CE3"/>
    <w:rsid w:val="00BA5D0A"/>
    <w:rsid w:val="00BA5E33"/>
    <w:rsid w:val="00BA6318"/>
    <w:rsid w:val="00BA67B2"/>
    <w:rsid w:val="00BA680C"/>
    <w:rsid w:val="00BA6BB0"/>
    <w:rsid w:val="00BA6C47"/>
    <w:rsid w:val="00BA6D38"/>
    <w:rsid w:val="00BA6DC2"/>
    <w:rsid w:val="00BA6EA1"/>
    <w:rsid w:val="00BA6F69"/>
    <w:rsid w:val="00BA7702"/>
    <w:rsid w:val="00BA788B"/>
    <w:rsid w:val="00BA7B20"/>
    <w:rsid w:val="00BB053C"/>
    <w:rsid w:val="00BB0699"/>
    <w:rsid w:val="00BB0E69"/>
    <w:rsid w:val="00BB11BB"/>
    <w:rsid w:val="00BB12D0"/>
    <w:rsid w:val="00BB13EA"/>
    <w:rsid w:val="00BB148C"/>
    <w:rsid w:val="00BB14F7"/>
    <w:rsid w:val="00BB165E"/>
    <w:rsid w:val="00BB179B"/>
    <w:rsid w:val="00BB1978"/>
    <w:rsid w:val="00BB1ADA"/>
    <w:rsid w:val="00BB1B41"/>
    <w:rsid w:val="00BB1B78"/>
    <w:rsid w:val="00BB1D20"/>
    <w:rsid w:val="00BB1EAF"/>
    <w:rsid w:val="00BB21B1"/>
    <w:rsid w:val="00BB2BE6"/>
    <w:rsid w:val="00BB2E78"/>
    <w:rsid w:val="00BB2EA9"/>
    <w:rsid w:val="00BB2FB4"/>
    <w:rsid w:val="00BB315C"/>
    <w:rsid w:val="00BB3272"/>
    <w:rsid w:val="00BB3516"/>
    <w:rsid w:val="00BB354D"/>
    <w:rsid w:val="00BB3615"/>
    <w:rsid w:val="00BB3934"/>
    <w:rsid w:val="00BB3A25"/>
    <w:rsid w:val="00BB3A74"/>
    <w:rsid w:val="00BB3A7F"/>
    <w:rsid w:val="00BB3B4B"/>
    <w:rsid w:val="00BB3DB7"/>
    <w:rsid w:val="00BB3FF2"/>
    <w:rsid w:val="00BB4080"/>
    <w:rsid w:val="00BB49BF"/>
    <w:rsid w:val="00BB4B07"/>
    <w:rsid w:val="00BB51E1"/>
    <w:rsid w:val="00BB52F0"/>
    <w:rsid w:val="00BB56F1"/>
    <w:rsid w:val="00BB58CC"/>
    <w:rsid w:val="00BB5A42"/>
    <w:rsid w:val="00BB5B0E"/>
    <w:rsid w:val="00BB5C4F"/>
    <w:rsid w:val="00BB5C5D"/>
    <w:rsid w:val="00BB5C69"/>
    <w:rsid w:val="00BB5D41"/>
    <w:rsid w:val="00BB5D45"/>
    <w:rsid w:val="00BB5E42"/>
    <w:rsid w:val="00BB6147"/>
    <w:rsid w:val="00BB631C"/>
    <w:rsid w:val="00BB63AE"/>
    <w:rsid w:val="00BB6459"/>
    <w:rsid w:val="00BB6A9A"/>
    <w:rsid w:val="00BB6B2E"/>
    <w:rsid w:val="00BB6C3E"/>
    <w:rsid w:val="00BB6C44"/>
    <w:rsid w:val="00BB7060"/>
    <w:rsid w:val="00BB7210"/>
    <w:rsid w:val="00BB725F"/>
    <w:rsid w:val="00BB75C8"/>
    <w:rsid w:val="00BB763C"/>
    <w:rsid w:val="00BB7992"/>
    <w:rsid w:val="00BB79C3"/>
    <w:rsid w:val="00BB7C62"/>
    <w:rsid w:val="00BC0167"/>
    <w:rsid w:val="00BC0596"/>
    <w:rsid w:val="00BC05AE"/>
    <w:rsid w:val="00BC06E7"/>
    <w:rsid w:val="00BC0CD3"/>
    <w:rsid w:val="00BC0D00"/>
    <w:rsid w:val="00BC11F9"/>
    <w:rsid w:val="00BC16FD"/>
    <w:rsid w:val="00BC181D"/>
    <w:rsid w:val="00BC18FA"/>
    <w:rsid w:val="00BC1CF5"/>
    <w:rsid w:val="00BC2081"/>
    <w:rsid w:val="00BC239C"/>
    <w:rsid w:val="00BC27BA"/>
    <w:rsid w:val="00BC2C3A"/>
    <w:rsid w:val="00BC2F8C"/>
    <w:rsid w:val="00BC338A"/>
    <w:rsid w:val="00BC355B"/>
    <w:rsid w:val="00BC3710"/>
    <w:rsid w:val="00BC38EE"/>
    <w:rsid w:val="00BC3AD5"/>
    <w:rsid w:val="00BC3FA5"/>
    <w:rsid w:val="00BC408E"/>
    <w:rsid w:val="00BC40DF"/>
    <w:rsid w:val="00BC41FD"/>
    <w:rsid w:val="00BC4462"/>
    <w:rsid w:val="00BC4A07"/>
    <w:rsid w:val="00BC4A86"/>
    <w:rsid w:val="00BC4A98"/>
    <w:rsid w:val="00BC4CB2"/>
    <w:rsid w:val="00BC4FD8"/>
    <w:rsid w:val="00BC5029"/>
    <w:rsid w:val="00BC542B"/>
    <w:rsid w:val="00BC54C1"/>
    <w:rsid w:val="00BC54F1"/>
    <w:rsid w:val="00BC593C"/>
    <w:rsid w:val="00BC5CA7"/>
    <w:rsid w:val="00BC5DCB"/>
    <w:rsid w:val="00BC5DDB"/>
    <w:rsid w:val="00BC61B7"/>
    <w:rsid w:val="00BC69A2"/>
    <w:rsid w:val="00BC69B9"/>
    <w:rsid w:val="00BC6D56"/>
    <w:rsid w:val="00BC6F26"/>
    <w:rsid w:val="00BC709B"/>
    <w:rsid w:val="00BC7220"/>
    <w:rsid w:val="00BC7490"/>
    <w:rsid w:val="00BC75DA"/>
    <w:rsid w:val="00BC765B"/>
    <w:rsid w:val="00BC7707"/>
    <w:rsid w:val="00BC79CB"/>
    <w:rsid w:val="00BC7BA2"/>
    <w:rsid w:val="00BC7BCC"/>
    <w:rsid w:val="00BC7C48"/>
    <w:rsid w:val="00BC7C85"/>
    <w:rsid w:val="00BC7CF8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2BD"/>
    <w:rsid w:val="00BD24E0"/>
    <w:rsid w:val="00BD25BA"/>
    <w:rsid w:val="00BD2975"/>
    <w:rsid w:val="00BD2B43"/>
    <w:rsid w:val="00BD2C42"/>
    <w:rsid w:val="00BD31D4"/>
    <w:rsid w:val="00BD354D"/>
    <w:rsid w:val="00BD3771"/>
    <w:rsid w:val="00BD3C60"/>
    <w:rsid w:val="00BD3E84"/>
    <w:rsid w:val="00BD4149"/>
    <w:rsid w:val="00BD424C"/>
    <w:rsid w:val="00BD42F0"/>
    <w:rsid w:val="00BD4905"/>
    <w:rsid w:val="00BD4B2D"/>
    <w:rsid w:val="00BD4E82"/>
    <w:rsid w:val="00BD5130"/>
    <w:rsid w:val="00BD5498"/>
    <w:rsid w:val="00BD5501"/>
    <w:rsid w:val="00BD599D"/>
    <w:rsid w:val="00BD5B4A"/>
    <w:rsid w:val="00BD61C1"/>
    <w:rsid w:val="00BD65BA"/>
    <w:rsid w:val="00BD6BA0"/>
    <w:rsid w:val="00BD6F6B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965"/>
    <w:rsid w:val="00BE0CA7"/>
    <w:rsid w:val="00BE10D4"/>
    <w:rsid w:val="00BE1131"/>
    <w:rsid w:val="00BE1225"/>
    <w:rsid w:val="00BE12E3"/>
    <w:rsid w:val="00BE1581"/>
    <w:rsid w:val="00BE1738"/>
    <w:rsid w:val="00BE1864"/>
    <w:rsid w:val="00BE1888"/>
    <w:rsid w:val="00BE1B09"/>
    <w:rsid w:val="00BE2075"/>
    <w:rsid w:val="00BE23A3"/>
    <w:rsid w:val="00BE2579"/>
    <w:rsid w:val="00BE2795"/>
    <w:rsid w:val="00BE27FA"/>
    <w:rsid w:val="00BE27FC"/>
    <w:rsid w:val="00BE2C94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446"/>
    <w:rsid w:val="00BE4588"/>
    <w:rsid w:val="00BE46A3"/>
    <w:rsid w:val="00BE4941"/>
    <w:rsid w:val="00BE4A7B"/>
    <w:rsid w:val="00BE4B0D"/>
    <w:rsid w:val="00BE4B4E"/>
    <w:rsid w:val="00BE4CA2"/>
    <w:rsid w:val="00BE4D30"/>
    <w:rsid w:val="00BE4DB1"/>
    <w:rsid w:val="00BE4F69"/>
    <w:rsid w:val="00BE4F83"/>
    <w:rsid w:val="00BE4FC3"/>
    <w:rsid w:val="00BE504B"/>
    <w:rsid w:val="00BE54D5"/>
    <w:rsid w:val="00BE56E1"/>
    <w:rsid w:val="00BE58C4"/>
    <w:rsid w:val="00BE5911"/>
    <w:rsid w:val="00BE5B26"/>
    <w:rsid w:val="00BE6165"/>
    <w:rsid w:val="00BE62F2"/>
    <w:rsid w:val="00BE6579"/>
    <w:rsid w:val="00BE6590"/>
    <w:rsid w:val="00BE65E4"/>
    <w:rsid w:val="00BE66FA"/>
    <w:rsid w:val="00BE6A2B"/>
    <w:rsid w:val="00BE6A4F"/>
    <w:rsid w:val="00BE6AB3"/>
    <w:rsid w:val="00BE6CCE"/>
    <w:rsid w:val="00BE76B2"/>
    <w:rsid w:val="00BE77E6"/>
    <w:rsid w:val="00BE7812"/>
    <w:rsid w:val="00BE78DB"/>
    <w:rsid w:val="00BE7A27"/>
    <w:rsid w:val="00BE7A42"/>
    <w:rsid w:val="00BE7F78"/>
    <w:rsid w:val="00BF0044"/>
    <w:rsid w:val="00BF057B"/>
    <w:rsid w:val="00BF066A"/>
    <w:rsid w:val="00BF07C0"/>
    <w:rsid w:val="00BF09C2"/>
    <w:rsid w:val="00BF0ACA"/>
    <w:rsid w:val="00BF1027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418"/>
    <w:rsid w:val="00BF2A3E"/>
    <w:rsid w:val="00BF31A7"/>
    <w:rsid w:val="00BF350C"/>
    <w:rsid w:val="00BF3A54"/>
    <w:rsid w:val="00BF3AD1"/>
    <w:rsid w:val="00BF3E03"/>
    <w:rsid w:val="00BF408E"/>
    <w:rsid w:val="00BF41B4"/>
    <w:rsid w:val="00BF429E"/>
    <w:rsid w:val="00BF45D3"/>
    <w:rsid w:val="00BF4C26"/>
    <w:rsid w:val="00BF4E50"/>
    <w:rsid w:val="00BF5032"/>
    <w:rsid w:val="00BF507D"/>
    <w:rsid w:val="00BF543E"/>
    <w:rsid w:val="00BF57BC"/>
    <w:rsid w:val="00BF5850"/>
    <w:rsid w:val="00BF599C"/>
    <w:rsid w:val="00BF59C5"/>
    <w:rsid w:val="00BF59ED"/>
    <w:rsid w:val="00BF5DB1"/>
    <w:rsid w:val="00BF5ECB"/>
    <w:rsid w:val="00BF5F3E"/>
    <w:rsid w:val="00BF6287"/>
    <w:rsid w:val="00BF6702"/>
    <w:rsid w:val="00BF6843"/>
    <w:rsid w:val="00BF7022"/>
    <w:rsid w:val="00BF745D"/>
    <w:rsid w:val="00BF7843"/>
    <w:rsid w:val="00BF7945"/>
    <w:rsid w:val="00BF79CB"/>
    <w:rsid w:val="00BF7A67"/>
    <w:rsid w:val="00BF7C5C"/>
    <w:rsid w:val="00BF7F6D"/>
    <w:rsid w:val="00BF7FD9"/>
    <w:rsid w:val="00C0003D"/>
    <w:rsid w:val="00C00390"/>
    <w:rsid w:val="00C00425"/>
    <w:rsid w:val="00C005F8"/>
    <w:rsid w:val="00C00B59"/>
    <w:rsid w:val="00C00DD3"/>
    <w:rsid w:val="00C00F5A"/>
    <w:rsid w:val="00C01212"/>
    <w:rsid w:val="00C0146C"/>
    <w:rsid w:val="00C017D8"/>
    <w:rsid w:val="00C017EF"/>
    <w:rsid w:val="00C01945"/>
    <w:rsid w:val="00C01C9D"/>
    <w:rsid w:val="00C01D7A"/>
    <w:rsid w:val="00C0201D"/>
    <w:rsid w:val="00C0202A"/>
    <w:rsid w:val="00C020F2"/>
    <w:rsid w:val="00C02401"/>
    <w:rsid w:val="00C02481"/>
    <w:rsid w:val="00C02DD2"/>
    <w:rsid w:val="00C03143"/>
    <w:rsid w:val="00C031C3"/>
    <w:rsid w:val="00C031C6"/>
    <w:rsid w:val="00C03487"/>
    <w:rsid w:val="00C0386D"/>
    <w:rsid w:val="00C03A86"/>
    <w:rsid w:val="00C03A8B"/>
    <w:rsid w:val="00C03ABB"/>
    <w:rsid w:val="00C03B3A"/>
    <w:rsid w:val="00C03E3B"/>
    <w:rsid w:val="00C04444"/>
    <w:rsid w:val="00C047FF"/>
    <w:rsid w:val="00C04BEF"/>
    <w:rsid w:val="00C04F22"/>
    <w:rsid w:val="00C04F5D"/>
    <w:rsid w:val="00C0550D"/>
    <w:rsid w:val="00C0632D"/>
    <w:rsid w:val="00C06462"/>
    <w:rsid w:val="00C06580"/>
    <w:rsid w:val="00C06708"/>
    <w:rsid w:val="00C06781"/>
    <w:rsid w:val="00C06879"/>
    <w:rsid w:val="00C06C48"/>
    <w:rsid w:val="00C06F36"/>
    <w:rsid w:val="00C0706E"/>
    <w:rsid w:val="00C07587"/>
    <w:rsid w:val="00C07805"/>
    <w:rsid w:val="00C07FBD"/>
    <w:rsid w:val="00C07FFE"/>
    <w:rsid w:val="00C10349"/>
    <w:rsid w:val="00C10977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1FED"/>
    <w:rsid w:val="00C1208C"/>
    <w:rsid w:val="00C121D7"/>
    <w:rsid w:val="00C12334"/>
    <w:rsid w:val="00C12386"/>
    <w:rsid w:val="00C12409"/>
    <w:rsid w:val="00C12871"/>
    <w:rsid w:val="00C12945"/>
    <w:rsid w:val="00C12A67"/>
    <w:rsid w:val="00C1308D"/>
    <w:rsid w:val="00C130C8"/>
    <w:rsid w:val="00C133D9"/>
    <w:rsid w:val="00C13D41"/>
    <w:rsid w:val="00C1434E"/>
    <w:rsid w:val="00C14783"/>
    <w:rsid w:val="00C1488F"/>
    <w:rsid w:val="00C148AC"/>
    <w:rsid w:val="00C149B7"/>
    <w:rsid w:val="00C14D64"/>
    <w:rsid w:val="00C14FB7"/>
    <w:rsid w:val="00C15115"/>
    <w:rsid w:val="00C152C8"/>
    <w:rsid w:val="00C154BD"/>
    <w:rsid w:val="00C15774"/>
    <w:rsid w:val="00C15CFD"/>
    <w:rsid w:val="00C16066"/>
    <w:rsid w:val="00C16748"/>
    <w:rsid w:val="00C167A7"/>
    <w:rsid w:val="00C16827"/>
    <w:rsid w:val="00C1686A"/>
    <w:rsid w:val="00C16878"/>
    <w:rsid w:val="00C16C47"/>
    <w:rsid w:val="00C171F7"/>
    <w:rsid w:val="00C179B9"/>
    <w:rsid w:val="00C17DBC"/>
    <w:rsid w:val="00C17F0A"/>
    <w:rsid w:val="00C17F8E"/>
    <w:rsid w:val="00C201C1"/>
    <w:rsid w:val="00C203B2"/>
    <w:rsid w:val="00C203D4"/>
    <w:rsid w:val="00C2066C"/>
    <w:rsid w:val="00C206EE"/>
    <w:rsid w:val="00C209E0"/>
    <w:rsid w:val="00C20A8D"/>
    <w:rsid w:val="00C20AE4"/>
    <w:rsid w:val="00C20D1A"/>
    <w:rsid w:val="00C20DC8"/>
    <w:rsid w:val="00C21271"/>
    <w:rsid w:val="00C21299"/>
    <w:rsid w:val="00C21344"/>
    <w:rsid w:val="00C21590"/>
    <w:rsid w:val="00C21C9B"/>
    <w:rsid w:val="00C22004"/>
    <w:rsid w:val="00C22A20"/>
    <w:rsid w:val="00C22CC1"/>
    <w:rsid w:val="00C22FCC"/>
    <w:rsid w:val="00C233A8"/>
    <w:rsid w:val="00C236D7"/>
    <w:rsid w:val="00C239DE"/>
    <w:rsid w:val="00C23DF6"/>
    <w:rsid w:val="00C23F2D"/>
    <w:rsid w:val="00C245BD"/>
    <w:rsid w:val="00C24847"/>
    <w:rsid w:val="00C2485B"/>
    <w:rsid w:val="00C249FC"/>
    <w:rsid w:val="00C24A5F"/>
    <w:rsid w:val="00C24B02"/>
    <w:rsid w:val="00C24BDE"/>
    <w:rsid w:val="00C24C50"/>
    <w:rsid w:val="00C24F40"/>
    <w:rsid w:val="00C25117"/>
    <w:rsid w:val="00C25299"/>
    <w:rsid w:val="00C25526"/>
    <w:rsid w:val="00C25632"/>
    <w:rsid w:val="00C256F2"/>
    <w:rsid w:val="00C2573D"/>
    <w:rsid w:val="00C257EB"/>
    <w:rsid w:val="00C25A33"/>
    <w:rsid w:val="00C25A47"/>
    <w:rsid w:val="00C25FC9"/>
    <w:rsid w:val="00C2628D"/>
    <w:rsid w:val="00C26308"/>
    <w:rsid w:val="00C2660B"/>
    <w:rsid w:val="00C26BF6"/>
    <w:rsid w:val="00C26C78"/>
    <w:rsid w:val="00C26D7C"/>
    <w:rsid w:val="00C26FF2"/>
    <w:rsid w:val="00C2730E"/>
    <w:rsid w:val="00C2798B"/>
    <w:rsid w:val="00C3059D"/>
    <w:rsid w:val="00C3080D"/>
    <w:rsid w:val="00C30EFC"/>
    <w:rsid w:val="00C312A4"/>
    <w:rsid w:val="00C314CD"/>
    <w:rsid w:val="00C3299A"/>
    <w:rsid w:val="00C32F54"/>
    <w:rsid w:val="00C32F6F"/>
    <w:rsid w:val="00C33168"/>
    <w:rsid w:val="00C3338B"/>
    <w:rsid w:val="00C334E8"/>
    <w:rsid w:val="00C3350A"/>
    <w:rsid w:val="00C33BB2"/>
    <w:rsid w:val="00C33CED"/>
    <w:rsid w:val="00C33D59"/>
    <w:rsid w:val="00C33FB9"/>
    <w:rsid w:val="00C340A2"/>
    <w:rsid w:val="00C34654"/>
    <w:rsid w:val="00C34742"/>
    <w:rsid w:val="00C34964"/>
    <w:rsid w:val="00C34C85"/>
    <w:rsid w:val="00C34D13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8D"/>
    <w:rsid w:val="00C35D9E"/>
    <w:rsid w:val="00C35F43"/>
    <w:rsid w:val="00C36022"/>
    <w:rsid w:val="00C3613A"/>
    <w:rsid w:val="00C363DD"/>
    <w:rsid w:val="00C3669E"/>
    <w:rsid w:val="00C367CD"/>
    <w:rsid w:val="00C36861"/>
    <w:rsid w:val="00C36EA7"/>
    <w:rsid w:val="00C370A4"/>
    <w:rsid w:val="00C37235"/>
    <w:rsid w:val="00C37582"/>
    <w:rsid w:val="00C3791C"/>
    <w:rsid w:val="00C37DCA"/>
    <w:rsid w:val="00C37FE6"/>
    <w:rsid w:val="00C40047"/>
    <w:rsid w:val="00C4005B"/>
    <w:rsid w:val="00C408EE"/>
    <w:rsid w:val="00C40921"/>
    <w:rsid w:val="00C409DA"/>
    <w:rsid w:val="00C40CF3"/>
    <w:rsid w:val="00C411B4"/>
    <w:rsid w:val="00C411DC"/>
    <w:rsid w:val="00C417B0"/>
    <w:rsid w:val="00C41C01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2E16"/>
    <w:rsid w:val="00C43339"/>
    <w:rsid w:val="00C436A6"/>
    <w:rsid w:val="00C43991"/>
    <w:rsid w:val="00C441BB"/>
    <w:rsid w:val="00C4429C"/>
    <w:rsid w:val="00C44692"/>
    <w:rsid w:val="00C4470D"/>
    <w:rsid w:val="00C44753"/>
    <w:rsid w:val="00C44772"/>
    <w:rsid w:val="00C44D37"/>
    <w:rsid w:val="00C4512C"/>
    <w:rsid w:val="00C45168"/>
    <w:rsid w:val="00C4559B"/>
    <w:rsid w:val="00C456B4"/>
    <w:rsid w:val="00C4601B"/>
    <w:rsid w:val="00C4606C"/>
    <w:rsid w:val="00C461CA"/>
    <w:rsid w:val="00C46653"/>
    <w:rsid w:val="00C46894"/>
    <w:rsid w:val="00C46952"/>
    <w:rsid w:val="00C46DED"/>
    <w:rsid w:val="00C47082"/>
    <w:rsid w:val="00C47108"/>
    <w:rsid w:val="00C4747C"/>
    <w:rsid w:val="00C477C9"/>
    <w:rsid w:val="00C4790A"/>
    <w:rsid w:val="00C47B4B"/>
    <w:rsid w:val="00C47EC3"/>
    <w:rsid w:val="00C47EF2"/>
    <w:rsid w:val="00C50108"/>
    <w:rsid w:val="00C501A9"/>
    <w:rsid w:val="00C5048F"/>
    <w:rsid w:val="00C50AEA"/>
    <w:rsid w:val="00C50E48"/>
    <w:rsid w:val="00C50FCC"/>
    <w:rsid w:val="00C51287"/>
    <w:rsid w:val="00C51580"/>
    <w:rsid w:val="00C5175C"/>
    <w:rsid w:val="00C519E7"/>
    <w:rsid w:val="00C51A17"/>
    <w:rsid w:val="00C52DD8"/>
    <w:rsid w:val="00C52E59"/>
    <w:rsid w:val="00C53135"/>
    <w:rsid w:val="00C53276"/>
    <w:rsid w:val="00C536DE"/>
    <w:rsid w:val="00C5378A"/>
    <w:rsid w:val="00C537A2"/>
    <w:rsid w:val="00C53E91"/>
    <w:rsid w:val="00C5450A"/>
    <w:rsid w:val="00C54A97"/>
    <w:rsid w:val="00C54CCB"/>
    <w:rsid w:val="00C55233"/>
    <w:rsid w:val="00C5537D"/>
    <w:rsid w:val="00C553B2"/>
    <w:rsid w:val="00C553C9"/>
    <w:rsid w:val="00C55E65"/>
    <w:rsid w:val="00C55FAA"/>
    <w:rsid w:val="00C562FA"/>
    <w:rsid w:val="00C563C1"/>
    <w:rsid w:val="00C56C5C"/>
    <w:rsid w:val="00C56F59"/>
    <w:rsid w:val="00C572AE"/>
    <w:rsid w:val="00C5734E"/>
    <w:rsid w:val="00C57AC9"/>
    <w:rsid w:val="00C57C9B"/>
    <w:rsid w:val="00C60183"/>
    <w:rsid w:val="00C602C3"/>
    <w:rsid w:val="00C6036F"/>
    <w:rsid w:val="00C6070D"/>
    <w:rsid w:val="00C607A3"/>
    <w:rsid w:val="00C60DFC"/>
    <w:rsid w:val="00C60FBF"/>
    <w:rsid w:val="00C61000"/>
    <w:rsid w:val="00C6112D"/>
    <w:rsid w:val="00C6146F"/>
    <w:rsid w:val="00C618AD"/>
    <w:rsid w:val="00C618DD"/>
    <w:rsid w:val="00C61F77"/>
    <w:rsid w:val="00C62229"/>
    <w:rsid w:val="00C62454"/>
    <w:rsid w:val="00C62477"/>
    <w:rsid w:val="00C625AD"/>
    <w:rsid w:val="00C625B2"/>
    <w:rsid w:val="00C626CA"/>
    <w:rsid w:val="00C6283F"/>
    <w:rsid w:val="00C62B7B"/>
    <w:rsid w:val="00C62B88"/>
    <w:rsid w:val="00C62CE8"/>
    <w:rsid w:val="00C62D62"/>
    <w:rsid w:val="00C62D96"/>
    <w:rsid w:val="00C632DA"/>
    <w:rsid w:val="00C63513"/>
    <w:rsid w:val="00C637E7"/>
    <w:rsid w:val="00C63A24"/>
    <w:rsid w:val="00C63AA6"/>
    <w:rsid w:val="00C63B06"/>
    <w:rsid w:val="00C63C9B"/>
    <w:rsid w:val="00C640B8"/>
    <w:rsid w:val="00C64102"/>
    <w:rsid w:val="00C64113"/>
    <w:rsid w:val="00C64160"/>
    <w:rsid w:val="00C641D3"/>
    <w:rsid w:val="00C641EA"/>
    <w:rsid w:val="00C64421"/>
    <w:rsid w:val="00C6477E"/>
    <w:rsid w:val="00C64989"/>
    <w:rsid w:val="00C64A9F"/>
    <w:rsid w:val="00C64E9A"/>
    <w:rsid w:val="00C65017"/>
    <w:rsid w:val="00C651E0"/>
    <w:rsid w:val="00C6547E"/>
    <w:rsid w:val="00C65629"/>
    <w:rsid w:val="00C657E8"/>
    <w:rsid w:val="00C65928"/>
    <w:rsid w:val="00C659DD"/>
    <w:rsid w:val="00C65A48"/>
    <w:rsid w:val="00C65A74"/>
    <w:rsid w:val="00C65A9D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3BC"/>
    <w:rsid w:val="00C6742A"/>
    <w:rsid w:val="00C67885"/>
    <w:rsid w:val="00C6790D"/>
    <w:rsid w:val="00C67963"/>
    <w:rsid w:val="00C6798F"/>
    <w:rsid w:val="00C67B8C"/>
    <w:rsid w:val="00C67D0A"/>
    <w:rsid w:val="00C67E06"/>
    <w:rsid w:val="00C67E0B"/>
    <w:rsid w:val="00C67E13"/>
    <w:rsid w:val="00C702AD"/>
    <w:rsid w:val="00C704CD"/>
    <w:rsid w:val="00C707F3"/>
    <w:rsid w:val="00C7083F"/>
    <w:rsid w:val="00C709FB"/>
    <w:rsid w:val="00C70AC5"/>
    <w:rsid w:val="00C71578"/>
    <w:rsid w:val="00C71599"/>
    <w:rsid w:val="00C71650"/>
    <w:rsid w:val="00C71699"/>
    <w:rsid w:val="00C718BB"/>
    <w:rsid w:val="00C71B2D"/>
    <w:rsid w:val="00C71C27"/>
    <w:rsid w:val="00C71C5A"/>
    <w:rsid w:val="00C72100"/>
    <w:rsid w:val="00C722DC"/>
    <w:rsid w:val="00C7249F"/>
    <w:rsid w:val="00C72976"/>
    <w:rsid w:val="00C72B10"/>
    <w:rsid w:val="00C72D42"/>
    <w:rsid w:val="00C72E99"/>
    <w:rsid w:val="00C72F75"/>
    <w:rsid w:val="00C730B8"/>
    <w:rsid w:val="00C731A6"/>
    <w:rsid w:val="00C733DC"/>
    <w:rsid w:val="00C7350F"/>
    <w:rsid w:val="00C735B2"/>
    <w:rsid w:val="00C7362A"/>
    <w:rsid w:val="00C73640"/>
    <w:rsid w:val="00C7369D"/>
    <w:rsid w:val="00C7383F"/>
    <w:rsid w:val="00C73E7F"/>
    <w:rsid w:val="00C741BC"/>
    <w:rsid w:val="00C74338"/>
    <w:rsid w:val="00C746A1"/>
    <w:rsid w:val="00C747E7"/>
    <w:rsid w:val="00C74A0D"/>
    <w:rsid w:val="00C75070"/>
    <w:rsid w:val="00C755CE"/>
    <w:rsid w:val="00C7572F"/>
    <w:rsid w:val="00C75A4D"/>
    <w:rsid w:val="00C75A6B"/>
    <w:rsid w:val="00C75AB8"/>
    <w:rsid w:val="00C761C9"/>
    <w:rsid w:val="00C76279"/>
    <w:rsid w:val="00C7638B"/>
    <w:rsid w:val="00C765EF"/>
    <w:rsid w:val="00C76633"/>
    <w:rsid w:val="00C767F3"/>
    <w:rsid w:val="00C7695D"/>
    <w:rsid w:val="00C76FE3"/>
    <w:rsid w:val="00C77012"/>
    <w:rsid w:val="00C77072"/>
    <w:rsid w:val="00C771C1"/>
    <w:rsid w:val="00C7731B"/>
    <w:rsid w:val="00C77370"/>
    <w:rsid w:val="00C7737C"/>
    <w:rsid w:val="00C77551"/>
    <w:rsid w:val="00C77BDA"/>
    <w:rsid w:val="00C77DEF"/>
    <w:rsid w:val="00C80141"/>
    <w:rsid w:val="00C801C2"/>
    <w:rsid w:val="00C80574"/>
    <w:rsid w:val="00C806A1"/>
    <w:rsid w:val="00C80AE7"/>
    <w:rsid w:val="00C810D5"/>
    <w:rsid w:val="00C812CE"/>
    <w:rsid w:val="00C81315"/>
    <w:rsid w:val="00C815D0"/>
    <w:rsid w:val="00C81A7D"/>
    <w:rsid w:val="00C81B08"/>
    <w:rsid w:val="00C81B53"/>
    <w:rsid w:val="00C81D78"/>
    <w:rsid w:val="00C82427"/>
    <w:rsid w:val="00C829A3"/>
    <w:rsid w:val="00C82B70"/>
    <w:rsid w:val="00C832F2"/>
    <w:rsid w:val="00C834BD"/>
    <w:rsid w:val="00C8354F"/>
    <w:rsid w:val="00C835FE"/>
    <w:rsid w:val="00C83695"/>
    <w:rsid w:val="00C836D3"/>
    <w:rsid w:val="00C838BE"/>
    <w:rsid w:val="00C84135"/>
    <w:rsid w:val="00C84150"/>
    <w:rsid w:val="00C84247"/>
    <w:rsid w:val="00C84DE0"/>
    <w:rsid w:val="00C85260"/>
    <w:rsid w:val="00C85327"/>
    <w:rsid w:val="00C8569C"/>
    <w:rsid w:val="00C8580A"/>
    <w:rsid w:val="00C86030"/>
    <w:rsid w:val="00C868E5"/>
    <w:rsid w:val="00C869C8"/>
    <w:rsid w:val="00C86A72"/>
    <w:rsid w:val="00C86CD6"/>
    <w:rsid w:val="00C86D1D"/>
    <w:rsid w:val="00C87449"/>
    <w:rsid w:val="00C87481"/>
    <w:rsid w:val="00C874D8"/>
    <w:rsid w:val="00C87569"/>
    <w:rsid w:val="00C8790C"/>
    <w:rsid w:val="00C87AA7"/>
    <w:rsid w:val="00C9012C"/>
    <w:rsid w:val="00C9024A"/>
    <w:rsid w:val="00C90590"/>
    <w:rsid w:val="00C907E9"/>
    <w:rsid w:val="00C908CE"/>
    <w:rsid w:val="00C90C1E"/>
    <w:rsid w:val="00C90DB7"/>
    <w:rsid w:val="00C91189"/>
    <w:rsid w:val="00C914D1"/>
    <w:rsid w:val="00C91605"/>
    <w:rsid w:val="00C916A5"/>
    <w:rsid w:val="00C9177D"/>
    <w:rsid w:val="00C917D4"/>
    <w:rsid w:val="00C91A6B"/>
    <w:rsid w:val="00C91B02"/>
    <w:rsid w:val="00C91CDC"/>
    <w:rsid w:val="00C91FCA"/>
    <w:rsid w:val="00C920E8"/>
    <w:rsid w:val="00C9221E"/>
    <w:rsid w:val="00C92746"/>
    <w:rsid w:val="00C928E6"/>
    <w:rsid w:val="00C929AA"/>
    <w:rsid w:val="00C929C7"/>
    <w:rsid w:val="00C929F1"/>
    <w:rsid w:val="00C92C3C"/>
    <w:rsid w:val="00C92E1D"/>
    <w:rsid w:val="00C92F22"/>
    <w:rsid w:val="00C936EB"/>
    <w:rsid w:val="00C93A18"/>
    <w:rsid w:val="00C93D92"/>
    <w:rsid w:val="00C93F1C"/>
    <w:rsid w:val="00C946B3"/>
    <w:rsid w:val="00C946D3"/>
    <w:rsid w:val="00C94793"/>
    <w:rsid w:val="00C94A6E"/>
    <w:rsid w:val="00C94A8A"/>
    <w:rsid w:val="00C94B92"/>
    <w:rsid w:val="00C951BA"/>
    <w:rsid w:val="00C951FB"/>
    <w:rsid w:val="00C95215"/>
    <w:rsid w:val="00C953BB"/>
    <w:rsid w:val="00C95613"/>
    <w:rsid w:val="00C9575D"/>
    <w:rsid w:val="00C95925"/>
    <w:rsid w:val="00C95EF1"/>
    <w:rsid w:val="00C95FF7"/>
    <w:rsid w:val="00C960A1"/>
    <w:rsid w:val="00C96716"/>
    <w:rsid w:val="00C968C3"/>
    <w:rsid w:val="00C96FCA"/>
    <w:rsid w:val="00C971A5"/>
    <w:rsid w:val="00C97494"/>
    <w:rsid w:val="00C9770A"/>
    <w:rsid w:val="00C97BF8"/>
    <w:rsid w:val="00C97CA8"/>
    <w:rsid w:val="00C97DE0"/>
    <w:rsid w:val="00C97E73"/>
    <w:rsid w:val="00CA00D6"/>
    <w:rsid w:val="00CA0332"/>
    <w:rsid w:val="00CA0388"/>
    <w:rsid w:val="00CA03A6"/>
    <w:rsid w:val="00CA0729"/>
    <w:rsid w:val="00CA0758"/>
    <w:rsid w:val="00CA07B1"/>
    <w:rsid w:val="00CA087A"/>
    <w:rsid w:val="00CA0977"/>
    <w:rsid w:val="00CA0FB5"/>
    <w:rsid w:val="00CA107E"/>
    <w:rsid w:val="00CA1841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441"/>
    <w:rsid w:val="00CA4853"/>
    <w:rsid w:val="00CA4B12"/>
    <w:rsid w:val="00CA50C0"/>
    <w:rsid w:val="00CA522D"/>
    <w:rsid w:val="00CA55C4"/>
    <w:rsid w:val="00CA5874"/>
    <w:rsid w:val="00CA59F7"/>
    <w:rsid w:val="00CA5C9B"/>
    <w:rsid w:val="00CA5F77"/>
    <w:rsid w:val="00CA617B"/>
    <w:rsid w:val="00CA61EE"/>
    <w:rsid w:val="00CA62A1"/>
    <w:rsid w:val="00CA6979"/>
    <w:rsid w:val="00CA6BC8"/>
    <w:rsid w:val="00CA6C2A"/>
    <w:rsid w:val="00CA70C5"/>
    <w:rsid w:val="00CA727C"/>
    <w:rsid w:val="00CA741C"/>
    <w:rsid w:val="00CA76C3"/>
    <w:rsid w:val="00CA7A1D"/>
    <w:rsid w:val="00CA7B57"/>
    <w:rsid w:val="00CA7BE8"/>
    <w:rsid w:val="00CA7D2F"/>
    <w:rsid w:val="00CA7FDE"/>
    <w:rsid w:val="00CB04EF"/>
    <w:rsid w:val="00CB07C9"/>
    <w:rsid w:val="00CB09BD"/>
    <w:rsid w:val="00CB0B02"/>
    <w:rsid w:val="00CB0B0C"/>
    <w:rsid w:val="00CB0D06"/>
    <w:rsid w:val="00CB10EE"/>
    <w:rsid w:val="00CB14FB"/>
    <w:rsid w:val="00CB15B0"/>
    <w:rsid w:val="00CB2046"/>
    <w:rsid w:val="00CB2281"/>
    <w:rsid w:val="00CB230B"/>
    <w:rsid w:val="00CB23F0"/>
    <w:rsid w:val="00CB261B"/>
    <w:rsid w:val="00CB2AF6"/>
    <w:rsid w:val="00CB2B11"/>
    <w:rsid w:val="00CB2B88"/>
    <w:rsid w:val="00CB31C1"/>
    <w:rsid w:val="00CB3288"/>
    <w:rsid w:val="00CB32BB"/>
    <w:rsid w:val="00CB3B0B"/>
    <w:rsid w:val="00CB3E10"/>
    <w:rsid w:val="00CB3EF1"/>
    <w:rsid w:val="00CB4427"/>
    <w:rsid w:val="00CB4568"/>
    <w:rsid w:val="00CB458D"/>
    <w:rsid w:val="00CB460E"/>
    <w:rsid w:val="00CB4EE4"/>
    <w:rsid w:val="00CB4F15"/>
    <w:rsid w:val="00CB535D"/>
    <w:rsid w:val="00CB5977"/>
    <w:rsid w:val="00CB5DAD"/>
    <w:rsid w:val="00CB608C"/>
    <w:rsid w:val="00CB6334"/>
    <w:rsid w:val="00CB64A1"/>
    <w:rsid w:val="00CB66A5"/>
    <w:rsid w:val="00CB6729"/>
    <w:rsid w:val="00CB6ABA"/>
    <w:rsid w:val="00CB6BF5"/>
    <w:rsid w:val="00CB71D3"/>
    <w:rsid w:val="00CB754E"/>
    <w:rsid w:val="00CB75E4"/>
    <w:rsid w:val="00CB7910"/>
    <w:rsid w:val="00CB7A65"/>
    <w:rsid w:val="00CB7ABA"/>
    <w:rsid w:val="00CB7B02"/>
    <w:rsid w:val="00CC0103"/>
    <w:rsid w:val="00CC0283"/>
    <w:rsid w:val="00CC0431"/>
    <w:rsid w:val="00CC05FE"/>
    <w:rsid w:val="00CC0848"/>
    <w:rsid w:val="00CC08A2"/>
    <w:rsid w:val="00CC09F5"/>
    <w:rsid w:val="00CC0C6A"/>
    <w:rsid w:val="00CC0DBB"/>
    <w:rsid w:val="00CC0DEA"/>
    <w:rsid w:val="00CC0EA7"/>
    <w:rsid w:val="00CC0EF2"/>
    <w:rsid w:val="00CC1044"/>
    <w:rsid w:val="00CC10D9"/>
    <w:rsid w:val="00CC1672"/>
    <w:rsid w:val="00CC1794"/>
    <w:rsid w:val="00CC2177"/>
    <w:rsid w:val="00CC2A28"/>
    <w:rsid w:val="00CC2C34"/>
    <w:rsid w:val="00CC2FE1"/>
    <w:rsid w:val="00CC3100"/>
    <w:rsid w:val="00CC3636"/>
    <w:rsid w:val="00CC37EC"/>
    <w:rsid w:val="00CC39B6"/>
    <w:rsid w:val="00CC3A54"/>
    <w:rsid w:val="00CC3BB8"/>
    <w:rsid w:val="00CC4025"/>
    <w:rsid w:val="00CC4116"/>
    <w:rsid w:val="00CC4583"/>
    <w:rsid w:val="00CC480B"/>
    <w:rsid w:val="00CC49D3"/>
    <w:rsid w:val="00CC4C53"/>
    <w:rsid w:val="00CC501F"/>
    <w:rsid w:val="00CC5040"/>
    <w:rsid w:val="00CC5258"/>
    <w:rsid w:val="00CC52F1"/>
    <w:rsid w:val="00CC5587"/>
    <w:rsid w:val="00CC55E7"/>
    <w:rsid w:val="00CC56DD"/>
    <w:rsid w:val="00CC59DE"/>
    <w:rsid w:val="00CC5A9C"/>
    <w:rsid w:val="00CC5AB1"/>
    <w:rsid w:val="00CC5D17"/>
    <w:rsid w:val="00CC61DC"/>
    <w:rsid w:val="00CC643D"/>
    <w:rsid w:val="00CC657B"/>
    <w:rsid w:val="00CC68F0"/>
    <w:rsid w:val="00CC6984"/>
    <w:rsid w:val="00CC6A18"/>
    <w:rsid w:val="00CC6A47"/>
    <w:rsid w:val="00CC6AAC"/>
    <w:rsid w:val="00CC6CFF"/>
    <w:rsid w:val="00CC6D31"/>
    <w:rsid w:val="00CC6D5F"/>
    <w:rsid w:val="00CC6E72"/>
    <w:rsid w:val="00CC7412"/>
    <w:rsid w:val="00CC7443"/>
    <w:rsid w:val="00CC7527"/>
    <w:rsid w:val="00CC7636"/>
    <w:rsid w:val="00CC772A"/>
    <w:rsid w:val="00CD003B"/>
    <w:rsid w:val="00CD0228"/>
    <w:rsid w:val="00CD02AA"/>
    <w:rsid w:val="00CD02D7"/>
    <w:rsid w:val="00CD0363"/>
    <w:rsid w:val="00CD0580"/>
    <w:rsid w:val="00CD05A9"/>
    <w:rsid w:val="00CD0ACD"/>
    <w:rsid w:val="00CD0B59"/>
    <w:rsid w:val="00CD0BC6"/>
    <w:rsid w:val="00CD0CE9"/>
    <w:rsid w:val="00CD11BE"/>
    <w:rsid w:val="00CD14C1"/>
    <w:rsid w:val="00CD1586"/>
    <w:rsid w:val="00CD1E1C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ACE"/>
    <w:rsid w:val="00CD2B51"/>
    <w:rsid w:val="00CD2B98"/>
    <w:rsid w:val="00CD372E"/>
    <w:rsid w:val="00CD39A7"/>
    <w:rsid w:val="00CD3DB2"/>
    <w:rsid w:val="00CD4214"/>
    <w:rsid w:val="00CD42E7"/>
    <w:rsid w:val="00CD4305"/>
    <w:rsid w:val="00CD454F"/>
    <w:rsid w:val="00CD4755"/>
    <w:rsid w:val="00CD4ADF"/>
    <w:rsid w:val="00CD5212"/>
    <w:rsid w:val="00CD5421"/>
    <w:rsid w:val="00CD551C"/>
    <w:rsid w:val="00CD5A63"/>
    <w:rsid w:val="00CD60D8"/>
    <w:rsid w:val="00CD61BB"/>
    <w:rsid w:val="00CD6460"/>
    <w:rsid w:val="00CD658D"/>
    <w:rsid w:val="00CD6D3E"/>
    <w:rsid w:val="00CD6E42"/>
    <w:rsid w:val="00CD710A"/>
    <w:rsid w:val="00CD7468"/>
    <w:rsid w:val="00CD74AA"/>
    <w:rsid w:val="00CD7918"/>
    <w:rsid w:val="00CD7C7A"/>
    <w:rsid w:val="00CE0213"/>
    <w:rsid w:val="00CE0718"/>
    <w:rsid w:val="00CE0842"/>
    <w:rsid w:val="00CE0A52"/>
    <w:rsid w:val="00CE0AF3"/>
    <w:rsid w:val="00CE0C2E"/>
    <w:rsid w:val="00CE0FBD"/>
    <w:rsid w:val="00CE16E3"/>
    <w:rsid w:val="00CE183C"/>
    <w:rsid w:val="00CE1BFA"/>
    <w:rsid w:val="00CE1DAF"/>
    <w:rsid w:val="00CE1DF8"/>
    <w:rsid w:val="00CE23D2"/>
    <w:rsid w:val="00CE2706"/>
    <w:rsid w:val="00CE2835"/>
    <w:rsid w:val="00CE2D00"/>
    <w:rsid w:val="00CE3007"/>
    <w:rsid w:val="00CE3586"/>
    <w:rsid w:val="00CE365D"/>
    <w:rsid w:val="00CE36C8"/>
    <w:rsid w:val="00CE3BAE"/>
    <w:rsid w:val="00CE3C66"/>
    <w:rsid w:val="00CE3D0C"/>
    <w:rsid w:val="00CE41F2"/>
    <w:rsid w:val="00CE45B0"/>
    <w:rsid w:val="00CE4748"/>
    <w:rsid w:val="00CE4F45"/>
    <w:rsid w:val="00CE4FAF"/>
    <w:rsid w:val="00CE4FD3"/>
    <w:rsid w:val="00CE53B1"/>
    <w:rsid w:val="00CE53FB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7967"/>
    <w:rsid w:val="00CE7BC6"/>
    <w:rsid w:val="00CE7E01"/>
    <w:rsid w:val="00CF0381"/>
    <w:rsid w:val="00CF0590"/>
    <w:rsid w:val="00CF08DC"/>
    <w:rsid w:val="00CF0C6E"/>
    <w:rsid w:val="00CF0D69"/>
    <w:rsid w:val="00CF0D6C"/>
    <w:rsid w:val="00CF1055"/>
    <w:rsid w:val="00CF12D5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2D5B"/>
    <w:rsid w:val="00CF305B"/>
    <w:rsid w:val="00CF3359"/>
    <w:rsid w:val="00CF3377"/>
    <w:rsid w:val="00CF385B"/>
    <w:rsid w:val="00CF3FA9"/>
    <w:rsid w:val="00CF3FE8"/>
    <w:rsid w:val="00CF40A9"/>
    <w:rsid w:val="00CF40BE"/>
    <w:rsid w:val="00CF4B04"/>
    <w:rsid w:val="00CF4B32"/>
    <w:rsid w:val="00CF4D86"/>
    <w:rsid w:val="00CF508C"/>
    <w:rsid w:val="00CF5193"/>
    <w:rsid w:val="00CF535B"/>
    <w:rsid w:val="00CF628F"/>
    <w:rsid w:val="00CF6582"/>
    <w:rsid w:val="00CF6672"/>
    <w:rsid w:val="00CF68F6"/>
    <w:rsid w:val="00CF690D"/>
    <w:rsid w:val="00CF6CBD"/>
    <w:rsid w:val="00CF6E44"/>
    <w:rsid w:val="00CF6FD5"/>
    <w:rsid w:val="00CF789A"/>
    <w:rsid w:val="00CF78B3"/>
    <w:rsid w:val="00CF7B5D"/>
    <w:rsid w:val="00CF7B87"/>
    <w:rsid w:val="00CF7BAB"/>
    <w:rsid w:val="00CF7C42"/>
    <w:rsid w:val="00D00810"/>
    <w:rsid w:val="00D008E1"/>
    <w:rsid w:val="00D009BB"/>
    <w:rsid w:val="00D00A8A"/>
    <w:rsid w:val="00D00AFB"/>
    <w:rsid w:val="00D00C94"/>
    <w:rsid w:val="00D00F1B"/>
    <w:rsid w:val="00D00F5C"/>
    <w:rsid w:val="00D01021"/>
    <w:rsid w:val="00D01187"/>
    <w:rsid w:val="00D0174B"/>
    <w:rsid w:val="00D017A0"/>
    <w:rsid w:val="00D0198A"/>
    <w:rsid w:val="00D019A3"/>
    <w:rsid w:val="00D01B45"/>
    <w:rsid w:val="00D01E17"/>
    <w:rsid w:val="00D02242"/>
    <w:rsid w:val="00D02306"/>
    <w:rsid w:val="00D024B7"/>
    <w:rsid w:val="00D025CB"/>
    <w:rsid w:val="00D02A0F"/>
    <w:rsid w:val="00D02AA3"/>
    <w:rsid w:val="00D02AE8"/>
    <w:rsid w:val="00D02B59"/>
    <w:rsid w:val="00D02EC1"/>
    <w:rsid w:val="00D02F54"/>
    <w:rsid w:val="00D03044"/>
    <w:rsid w:val="00D034F4"/>
    <w:rsid w:val="00D03625"/>
    <w:rsid w:val="00D03998"/>
    <w:rsid w:val="00D03A27"/>
    <w:rsid w:val="00D040AE"/>
    <w:rsid w:val="00D040E1"/>
    <w:rsid w:val="00D048EF"/>
    <w:rsid w:val="00D04B21"/>
    <w:rsid w:val="00D04D11"/>
    <w:rsid w:val="00D04D3B"/>
    <w:rsid w:val="00D04D79"/>
    <w:rsid w:val="00D050A3"/>
    <w:rsid w:val="00D05908"/>
    <w:rsid w:val="00D059E6"/>
    <w:rsid w:val="00D05CCB"/>
    <w:rsid w:val="00D05E7C"/>
    <w:rsid w:val="00D05F3F"/>
    <w:rsid w:val="00D063E4"/>
    <w:rsid w:val="00D06489"/>
    <w:rsid w:val="00D0668E"/>
    <w:rsid w:val="00D06827"/>
    <w:rsid w:val="00D06A07"/>
    <w:rsid w:val="00D06A35"/>
    <w:rsid w:val="00D06AF7"/>
    <w:rsid w:val="00D06FA2"/>
    <w:rsid w:val="00D07258"/>
    <w:rsid w:val="00D072C1"/>
    <w:rsid w:val="00D07369"/>
    <w:rsid w:val="00D07629"/>
    <w:rsid w:val="00D078CC"/>
    <w:rsid w:val="00D07BC2"/>
    <w:rsid w:val="00D07EB0"/>
    <w:rsid w:val="00D100B8"/>
    <w:rsid w:val="00D10288"/>
    <w:rsid w:val="00D102F9"/>
    <w:rsid w:val="00D10508"/>
    <w:rsid w:val="00D10731"/>
    <w:rsid w:val="00D108DA"/>
    <w:rsid w:val="00D10A45"/>
    <w:rsid w:val="00D10A55"/>
    <w:rsid w:val="00D10B9B"/>
    <w:rsid w:val="00D10D92"/>
    <w:rsid w:val="00D1110C"/>
    <w:rsid w:val="00D11266"/>
    <w:rsid w:val="00D11715"/>
    <w:rsid w:val="00D11B3F"/>
    <w:rsid w:val="00D1226F"/>
    <w:rsid w:val="00D1278F"/>
    <w:rsid w:val="00D12AC1"/>
    <w:rsid w:val="00D12DF5"/>
    <w:rsid w:val="00D13118"/>
    <w:rsid w:val="00D1372E"/>
    <w:rsid w:val="00D13A64"/>
    <w:rsid w:val="00D13B96"/>
    <w:rsid w:val="00D13C6E"/>
    <w:rsid w:val="00D14530"/>
    <w:rsid w:val="00D147C7"/>
    <w:rsid w:val="00D14B77"/>
    <w:rsid w:val="00D14CCD"/>
    <w:rsid w:val="00D15177"/>
    <w:rsid w:val="00D1524D"/>
    <w:rsid w:val="00D1531D"/>
    <w:rsid w:val="00D15370"/>
    <w:rsid w:val="00D1546A"/>
    <w:rsid w:val="00D1581C"/>
    <w:rsid w:val="00D159BB"/>
    <w:rsid w:val="00D15B45"/>
    <w:rsid w:val="00D16779"/>
    <w:rsid w:val="00D16C4A"/>
    <w:rsid w:val="00D17176"/>
    <w:rsid w:val="00D17715"/>
    <w:rsid w:val="00D177EB"/>
    <w:rsid w:val="00D17A53"/>
    <w:rsid w:val="00D17BCB"/>
    <w:rsid w:val="00D17C49"/>
    <w:rsid w:val="00D17EE8"/>
    <w:rsid w:val="00D17F45"/>
    <w:rsid w:val="00D20214"/>
    <w:rsid w:val="00D20AA1"/>
    <w:rsid w:val="00D2138B"/>
    <w:rsid w:val="00D213EE"/>
    <w:rsid w:val="00D21CAF"/>
    <w:rsid w:val="00D21D65"/>
    <w:rsid w:val="00D21D97"/>
    <w:rsid w:val="00D21F1F"/>
    <w:rsid w:val="00D2209D"/>
    <w:rsid w:val="00D2212F"/>
    <w:rsid w:val="00D22B3D"/>
    <w:rsid w:val="00D22D20"/>
    <w:rsid w:val="00D22D75"/>
    <w:rsid w:val="00D22F30"/>
    <w:rsid w:val="00D22F8E"/>
    <w:rsid w:val="00D23240"/>
    <w:rsid w:val="00D2359B"/>
    <w:rsid w:val="00D23610"/>
    <w:rsid w:val="00D23842"/>
    <w:rsid w:val="00D23AC8"/>
    <w:rsid w:val="00D23D10"/>
    <w:rsid w:val="00D24034"/>
    <w:rsid w:val="00D242BB"/>
    <w:rsid w:val="00D242D0"/>
    <w:rsid w:val="00D2431F"/>
    <w:rsid w:val="00D245DE"/>
    <w:rsid w:val="00D24810"/>
    <w:rsid w:val="00D249F9"/>
    <w:rsid w:val="00D24D18"/>
    <w:rsid w:val="00D2500E"/>
    <w:rsid w:val="00D25231"/>
    <w:rsid w:val="00D2533B"/>
    <w:rsid w:val="00D255C0"/>
    <w:rsid w:val="00D25A51"/>
    <w:rsid w:val="00D25BD0"/>
    <w:rsid w:val="00D25C6C"/>
    <w:rsid w:val="00D25D11"/>
    <w:rsid w:val="00D26383"/>
    <w:rsid w:val="00D26A20"/>
    <w:rsid w:val="00D26AA5"/>
    <w:rsid w:val="00D26AF1"/>
    <w:rsid w:val="00D26D39"/>
    <w:rsid w:val="00D272C5"/>
    <w:rsid w:val="00D272FA"/>
    <w:rsid w:val="00D278C6"/>
    <w:rsid w:val="00D27BC2"/>
    <w:rsid w:val="00D305BA"/>
    <w:rsid w:val="00D306FF"/>
    <w:rsid w:val="00D30912"/>
    <w:rsid w:val="00D30921"/>
    <w:rsid w:val="00D31426"/>
    <w:rsid w:val="00D31482"/>
    <w:rsid w:val="00D31659"/>
    <w:rsid w:val="00D316B5"/>
    <w:rsid w:val="00D31767"/>
    <w:rsid w:val="00D3187E"/>
    <w:rsid w:val="00D31C75"/>
    <w:rsid w:val="00D31CE2"/>
    <w:rsid w:val="00D31F15"/>
    <w:rsid w:val="00D31F1F"/>
    <w:rsid w:val="00D32DF6"/>
    <w:rsid w:val="00D3301F"/>
    <w:rsid w:val="00D3360C"/>
    <w:rsid w:val="00D3386D"/>
    <w:rsid w:val="00D3396F"/>
    <w:rsid w:val="00D33F94"/>
    <w:rsid w:val="00D33FF8"/>
    <w:rsid w:val="00D34448"/>
    <w:rsid w:val="00D344D3"/>
    <w:rsid w:val="00D3479E"/>
    <w:rsid w:val="00D3491F"/>
    <w:rsid w:val="00D34B66"/>
    <w:rsid w:val="00D34C22"/>
    <w:rsid w:val="00D34DD3"/>
    <w:rsid w:val="00D34ECB"/>
    <w:rsid w:val="00D35021"/>
    <w:rsid w:val="00D3515B"/>
    <w:rsid w:val="00D35178"/>
    <w:rsid w:val="00D354B8"/>
    <w:rsid w:val="00D358B2"/>
    <w:rsid w:val="00D35D8B"/>
    <w:rsid w:val="00D35DDF"/>
    <w:rsid w:val="00D36059"/>
    <w:rsid w:val="00D360A6"/>
    <w:rsid w:val="00D360F3"/>
    <w:rsid w:val="00D3632D"/>
    <w:rsid w:val="00D364C5"/>
    <w:rsid w:val="00D36744"/>
    <w:rsid w:val="00D36CD9"/>
    <w:rsid w:val="00D370C0"/>
    <w:rsid w:val="00D374DC"/>
    <w:rsid w:val="00D37616"/>
    <w:rsid w:val="00D376DE"/>
    <w:rsid w:val="00D37B78"/>
    <w:rsid w:val="00D37CE3"/>
    <w:rsid w:val="00D4001E"/>
    <w:rsid w:val="00D4034A"/>
    <w:rsid w:val="00D40539"/>
    <w:rsid w:val="00D4059C"/>
    <w:rsid w:val="00D406E2"/>
    <w:rsid w:val="00D40B4E"/>
    <w:rsid w:val="00D40D9E"/>
    <w:rsid w:val="00D41290"/>
    <w:rsid w:val="00D414AB"/>
    <w:rsid w:val="00D4170D"/>
    <w:rsid w:val="00D41767"/>
    <w:rsid w:val="00D417A5"/>
    <w:rsid w:val="00D4186E"/>
    <w:rsid w:val="00D41CF1"/>
    <w:rsid w:val="00D41F86"/>
    <w:rsid w:val="00D4258B"/>
    <w:rsid w:val="00D426A0"/>
    <w:rsid w:val="00D42CC1"/>
    <w:rsid w:val="00D431D2"/>
    <w:rsid w:val="00D432A6"/>
    <w:rsid w:val="00D432B4"/>
    <w:rsid w:val="00D43667"/>
    <w:rsid w:val="00D43986"/>
    <w:rsid w:val="00D43C5A"/>
    <w:rsid w:val="00D43D74"/>
    <w:rsid w:val="00D43F3D"/>
    <w:rsid w:val="00D43FF7"/>
    <w:rsid w:val="00D44386"/>
    <w:rsid w:val="00D44805"/>
    <w:rsid w:val="00D44AA9"/>
    <w:rsid w:val="00D44DE0"/>
    <w:rsid w:val="00D44F07"/>
    <w:rsid w:val="00D45B54"/>
    <w:rsid w:val="00D45D7A"/>
    <w:rsid w:val="00D45FDC"/>
    <w:rsid w:val="00D46057"/>
    <w:rsid w:val="00D4644B"/>
    <w:rsid w:val="00D46933"/>
    <w:rsid w:val="00D46DE8"/>
    <w:rsid w:val="00D470DB"/>
    <w:rsid w:val="00D471FC"/>
    <w:rsid w:val="00D4764F"/>
    <w:rsid w:val="00D4783E"/>
    <w:rsid w:val="00D47DDB"/>
    <w:rsid w:val="00D501A6"/>
    <w:rsid w:val="00D501C0"/>
    <w:rsid w:val="00D50291"/>
    <w:rsid w:val="00D5065B"/>
    <w:rsid w:val="00D506DA"/>
    <w:rsid w:val="00D509BB"/>
    <w:rsid w:val="00D50B97"/>
    <w:rsid w:val="00D50DC8"/>
    <w:rsid w:val="00D50E30"/>
    <w:rsid w:val="00D50FDC"/>
    <w:rsid w:val="00D50FFC"/>
    <w:rsid w:val="00D5127E"/>
    <w:rsid w:val="00D513D2"/>
    <w:rsid w:val="00D515F1"/>
    <w:rsid w:val="00D51C17"/>
    <w:rsid w:val="00D51D13"/>
    <w:rsid w:val="00D51ECF"/>
    <w:rsid w:val="00D51FA4"/>
    <w:rsid w:val="00D52580"/>
    <w:rsid w:val="00D525D8"/>
    <w:rsid w:val="00D52C01"/>
    <w:rsid w:val="00D52C9E"/>
    <w:rsid w:val="00D52D81"/>
    <w:rsid w:val="00D52DD7"/>
    <w:rsid w:val="00D52F60"/>
    <w:rsid w:val="00D53096"/>
    <w:rsid w:val="00D53154"/>
    <w:rsid w:val="00D5324A"/>
    <w:rsid w:val="00D532D5"/>
    <w:rsid w:val="00D53487"/>
    <w:rsid w:val="00D539FD"/>
    <w:rsid w:val="00D53D31"/>
    <w:rsid w:val="00D53EBA"/>
    <w:rsid w:val="00D54231"/>
    <w:rsid w:val="00D544DD"/>
    <w:rsid w:val="00D54614"/>
    <w:rsid w:val="00D54A03"/>
    <w:rsid w:val="00D54ABF"/>
    <w:rsid w:val="00D54BC6"/>
    <w:rsid w:val="00D54F5A"/>
    <w:rsid w:val="00D551B6"/>
    <w:rsid w:val="00D55271"/>
    <w:rsid w:val="00D55738"/>
    <w:rsid w:val="00D5576B"/>
    <w:rsid w:val="00D55A32"/>
    <w:rsid w:val="00D55C56"/>
    <w:rsid w:val="00D55E1E"/>
    <w:rsid w:val="00D55E81"/>
    <w:rsid w:val="00D5600F"/>
    <w:rsid w:val="00D56160"/>
    <w:rsid w:val="00D5618B"/>
    <w:rsid w:val="00D561A2"/>
    <w:rsid w:val="00D56258"/>
    <w:rsid w:val="00D56288"/>
    <w:rsid w:val="00D56389"/>
    <w:rsid w:val="00D56584"/>
    <w:rsid w:val="00D56586"/>
    <w:rsid w:val="00D5689C"/>
    <w:rsid w:val="00D568E9"/>
    <w:rsid w:val="00D56BFB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60132"/>
    <w:rsid w:val="00D60258"/>
    <w:rsid w:val="00D606C2"/>
    <w:rsid w:val="00D60A14"/>
    <w:rsid w:val="00D60CC6"/>
    <w:rsid w:val="00D60FAD"/>
    <w:rsid w:val="00D615DD"/>
    <w:rsid w:val="00D61653"/>
    <w:rsid w:val="00D616CC"/>
    <w:rsid w:val="00D617EE"/>
    <w:rsid w:val="00D61913"/>
    <w:rsid w:val="00D61A2F"/>
    <w:rsid w:val="00D61CB0"/>
    <w:rsid w:val="00D61F6B"/>
    <w:rsid w:val="00D624B3"/>
    <w:rsid w:val="00D6272B"/>
    <w:rsid w:val="00D6299D"/>
    <w:rsid w:val="00D62B16"/>
    <w:rsid w:val="00D62BD1"/>
    <w:rsid w:val="00D62C45"/>
    <w:rsid w:val="00D62C81"/>
    <w:rsid w:val="00D632BE"/>
    <w:rsid w:val="00D63507"/>
    <w:rsid w:val="00D6367D"/>
    <w:rsid w:val="00D638F2"/>
    <w:rsid w:val="00D63A0A"/>
    <w:rsid w:val="00D63A1A"/>
    <w:rsid w:val="00D63C3F"/>
    <w:rsid w:val="00D63D30"/>
    <w:rsid w:val="00D642A5"/>
    <w:rsid w:val="00D6462E"/>
    <w:rsid w:val="00D648A3"/>
    <w:rsid w:val="00D64B2D"/>
    <w:rsid w:val="00D650E8"/>
    <w:rsid w:val="00D65167"/>
    <w:rsid w:val="00D6517C"/>
    <w:rsid w:val="00D6527C"/>
    <w:rsid w:val="00D6530E"/>
    <w:rsid w:val="00D65656"/>
    <w:rsid w:val="00D659C7"/>
    <w:rsid w:val="00D65DBE"/>
    <w:rsid w:val="00D65E22"/>
    <w:rsid w:val="00D662C1"/>
    <w:rsid w:val="00D66818"/>
    <w:rsid w:val="00D66C46"/>
    <w:rsid w:val="00D67266"/>
    <w:rsid w:val="00D672E4"/>
    <w:rsid w:val="00D67573"/>
    <w:rsid w:val="00D67736"/>
    <w:rsid w:val="00D67B53"/>
    <w:rsid w:val="00D67BD6"/>
    <w:rsid w:val="00D67C6A"/>
    <w:rsid w:val="00D67CEA"/>
    <w:rsid w:val="00D67DC0"/>
    <w:rsid w:val="00D67F06"/>
    <w:rsid w:val="00D70122"/>
    <w:rsid w:val="00D70503"/>
    <w:rsid w:val="00D70A09"/>
    <w:rsid w:val="00D70FA5"/>
    <w:rsid w:val="00D70FDA"/>
    <w:rsid w:val="00D714E3"/>
    <w:rsid w:val="00D7153C"/>
    <w:rsid w:val="00D715D6"/>
    <w:rsid w:val="00D718A3"/>
    <w:rsid w:val="00D71C8F"/>
    <w:rsid w:val="00D71F13"/>
    <w:rsid w:val="00D721BE"/>
    <w:rsid w:val="00D723FB"/>
    <w:rsid w:val="00D7243D"/>
    <w:rsid w:val="00D7261F"/>
    <w:rsid w:val="00D72B83"/>
    <w:rsid w:val="00D72DAF"/>
    <w:rsid w:val="00D72E68"/>
    <w:rsid w:val="00D731CB"/>
    <w:rsid w:val="00D73497"/>
    <w:rsid w:val="00D738C1"/>
    <w:rsid w:val="00D739E9"/>
    <w:rsid w:val="00D739F4"/>
    <w:rsid w:val="00D73AD4"/>
    <w:rsid w:val="00D74101"/>
    <w:rsid w:val="00D74462"/>
    <w:rsid w:val="00D748F2"/>
    <w:rsid w:val="00D749AA"/>
    <w:rsid w:val="00D74A98"/>
    <w:rsid w:val="00D74E51"/>
    <w:rsid w:val="00D74F7D"/>
    <w:rsid w:val="00D75055"/>
    <w:rsid w:val="00D75057"/>
    <w:rsid w:val="00D75074"/>
    <w:rsid w:val="00D754B9"/>
    <w:rsid w:val="00D75670"/>
    <w:rsid w:val="00D75998"/>
    <w:rsid w:val="00D75FA2"/>
    <w:rsid w:val="00D76724"/>
    <w:rsid w:val="00D767FB"/>
    <w:rsid w:val="00D7684A"/>
    <w:rsid w:val="00D768FE"/>
    <w:rsid w:val="00D76B59"/>
    <w:rsid w:val="00D76D5C"/>
    <w:rsid w:val="00D76E05"/>
    <w:rsid w:val="00D7750F"/>
    <w:rsid w:val="00D7754D"/>
    <w:rsid w:val="00D7787E"/>
    <w:rsid w:val="00D778CB"/>
    <w:rsid w:val="00D77A57"/>
    <w:rsid w:val="00D77E7B"/>
    <w:rsid w:val="00D77ECC"/>
    <w:rsid w:val="00D802D3"/>
    <w:rsid w:val="00D80EE2"/>
    <w:rsid w:val="00D81037"/>
    <w:rsid w:val="00D81125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4D1"/>
    <w:rsid w:val="00D82502"/>
    <w:rsid w:val="00D829AE"/>
    <w:rsid w:val="00D82BB7"/>
    <w:rsid w:val="00D82C66"/>
    <w:rsid w:val="00D82E5C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3FA"/>
    <w:rsid w:val="00D847F4"/>
    <w:rsid w:val="00D84ED9"/>
    <w:rsid w:val="00D85150"/>
    <w:rsid w:val="00D8527E"/>
    <w:rsid w:val="00D852F2"/>
    <w:rsid w:val="00D8572C"/>
    <w:rsid w:val="00D857B3"/>
    <w:rsid w:val="00D85E17"/>
    <w:rsid w:val="00D861DB"/>
    <w:rsid w:val="00D86223"/>
    <w:rsid w:val="00D865E3"/>
    <w:rsid w:val="00D86730"/>
    <w:rsid w:val="00D867FA"/>
    <w:rsid w:val="00D86C06"/>
    <w:rsid w:val="00D86C2B"/>
    <w:rsid w:val="00D86D2E"/>
    <w:rsid w:val="00D86D67"/>
    <w:rsid w:val="00D86D8B"/>
    <w:rsid w:val="00D86FEC"/>
    <w:rsid w:val="00D870A3"/>
    <w:rsid w:val="00D8714F"/>
    <w:rsid w:val="00D907CD"/>
    <w:rsid w:val="00D90E25"/>
    <w:rsid w:val="00D90F7F"/>
    <w:rsid w:val="00D91370"/>
    <w:rsid w:val="00D913B8"/>
    <w:rsid w:val="00D913FA"/>
    <w:rsid w:val="00D9153B"/>
    <w:rsid w:val="00D91676"/>
    <w:rsid w:val="00D91B95"/>
    <w:rsid w:val="00D91D52"/>
    <w:rsid w:val="00D91D93"/>
    <w:rsid w:val="00D921CA"/>
    <w:rsid w:val="00D924CC"/>
    <w:rsid w:val="00D9275E"/>
    <w:rsid w:val="00D92C6F"/>
    <w:rsid w:val="00D92C92"/>
    <w:rsid w:val="00D92EFE"/>
    <w:rsid w:val="00D93044"/>
    <w:rsid w:val="00D9317E"/>
    <w:rsid w:val="00D931F2"/>
    <w:rsid w:val="00D933FB"/>
    <w:rsid w:val="00D937B5"/>
    <w:rsid w:val="00D937C7"/>
    <w:rsid w:val="00D937E0"/>
    <w:rsid w:val="00D9393C"/>
    <w:rsid w:val="00D93A2B"/>
    <w:rsid w:val="00D93A76"/>
    <w:rsid w:val="00D93CA8"/>
    <w:rsid w:val="00D93D0A"/>
    <w:rsid w:val="00D93D2D"/>
    <w:rsid w:val="00D940C0"/>
    <w:rsid w:val="00D9412B"/>
    <w:rsid w:val="00D942F6"/>
    <w:rsid w:val="00D944CE"/>
    <w:rsid w:val="00D94569"/>
    <w:rsid w:val="00D947C4"/>
    <w:rsid w:val="00D94E3C"/>
    <w:rsid w:val="00D9540F"/>
    <w:rsid w:val="00D95473"/>
    <w:rsid w:val="00D959E3"/>
    <w:rsid w:val="00D95A38"/>
    <w:rsid w:val="00D95F00"/>
    <w:rsid w:val="00D95F82"/>
    <w:rsid w:val="00D96709"/>
    <w:rsid w:val="00D967AF"/>
    <w:rsid w:val="00D9689E"/>
    <w:rsid w:val="00D97700"/>
    <w:rsid w:val="00D977DB"/>
    <w:rsid w:val="00D979B6"/>
    <w:rsid w:val="00D97AE5"/>
    <w:rsid w:val="00D97CA7"/>
    <w:rsid w:val="00D97EF0"/>
    <w:rsid w:val="00DA00E8"/>
    <w:rsid w:val="00DA0B38"/>
    <w:rsid w:val="00DA0CBD"/>
    <w:rsid w:val="00DA0D92"/>
    <w:rsid w:val="00DA0EFE"/>
    <w:rsid w:val="00DA1379"/>
    <w:rsid w:val="00DA14A4"/>
    <w:rsid w:val="00DA14F9"/>
    <w:rsid w:val="00DA1830"/>
    <w:rsid w:val="00DA18E9"/>
    <w:rsid w:val="00DA19B5"/>
    <w:rsid w:val="00DA1BDC"/>
    <w:rsid w:val="00DA1C56"/>
    <w:rsid w:val="00DA1E8C"/>
    <w:rsid w:val="00DA209D"/>
    <w:rsid w:val="00DA2642"/>
    <w:rsid w:val="00DA2BC1"/>
    <w:rsid w:val="00DA2CB0"/>
    <w:rsid w:val="00DA2DC1"/>
    <w:rsid w:val="00DA2F16"/>
    <w:rsid w:val="00DA2FDB"/>
    <w:rsid w:val="00DA311C"/>
    <w:rsid w:val="00DA342E"/>
    <w:rsid w:val="00DA3505"/>
    <w:rsid w:val="00DA363E"/>
    <w:rsid w:val="00DA375F"/>
    <w:rsid w:val="00DA3CE4"/>
    <w:rsid w:val="00DA42EF"/>
    <w:rsid w:val="00DA43F8"/>
    <w:rsid w:val="00DA444F"/>
    <w:rsid w:val="00DA44BA"/>
    <w:rsid w:val="00DA45B4"/>
    <w:rsid w:val="00DA45CE"/>
    <w:rsid w:val="00DA4610"/>
    <w:rsid w:val="00DA4720"/>
    <w:rsid w:val="00DA4836"/>
    <w:rsid w:val="00DA483F"/>
    <w:rsid w:val="00DA4857"/>
    <w:rsid w:val="00DA4BCF"/>
    <w:rsid w:val="00DA4CB2"/>
    <w:rsid w:val="00DA4D4E"/>
    <w:rsid w:val="00DA50F5"/>
    <w:rsid w:val="00DA5357"/>
    <w:rsid w:val="00DA53B1"/>
    <w:rsid w:val="00DA5A68"/>
    <w:rsid w:val="00DA5A82"/>
    <w:rsid w:val="00DA5D34"/>
    <w:rsid w:val="00DA5DDA"/>
    <w:rsid w:val="00DA5E74"/>
    <w:rsid w:val="00DA6263"/>
    <w:rsid w:val="00DA6BE0"/>
    <w:rsid w:val="00DA6C54"/>
    <w:rsid w:val="00DA753B"/>
    <w:rsid w:val="00DA7591"/>
    <w:rsid w:val="00DA7C8F"/>
    <w:rsid w:val="00DB0093"/>
    <w:rsid w:val="00DB050B"/>
    <w:rsid w:val="00DB06D1"/>
    <w:rsid w:val="00DB07AB"/>
    <w:rsid w:val="00DB086D"/>
    <w:rsid w:val="00DB0981"/>
    <w:rsid w:val="00DB0B4D"/>
    <w:rsid w:val="00DB0B8F"/>
    <w:rsid w:val="00DB0C27"/>
    <w:rsid w:val="00DB0D8D"/>
    <w:rsid w:val="00DB1062"/>
    <w:rsid w:val="00DB106A"/>
    <w:rsid w:val="00DB117A"/>
    <w:rsid w:val="00DB1270"/>
    <w:rsid w:val="00DB1592"/>
    <w:rsid w:val="00DB162E"/>
    <w:rsid w:val="00DB163E"/>
    <w:rsid w:val="00DB1718"/>
    <w:rsid w:val="00DB19F9"/>
    <w:rsid w:val="00DB1B42"/>
    <w:rsid w:val="00DB1BC4"/>
    <w:rsid w:val="00DB1CA7"/>
    <w:rsid w:val="00DB1F1B"/>
    <w:rsid w:val="00DB225F"/>
    <w:rsid w:val="00DB276C"/>
    <w:rsid w:val="00DB2AD7"/>
    <w:rsid w:val="00DB32A4"/>
    <w:rsid w:val="00DB3353"/>
    <w:rsid w:val="00DB3C1C"/>
    <w:rsid w:val="00DB3E72"/>
    <w:rsid w:val="00DB4061"/>
    <w:rsid w:val="00DB43EA"/>
    <w:rsid w:val="00DB44F7"/>
    <w:rsid w:val="00DB450A"/>
    <w:rsid w:val="00DB47AC"/>
    <w:rsid w:val="00DB481D"/>
    <w:rsid w:val="00DB4B23"/>
    <w:rsid w:val="00DB4FF7"/>
    <w:rsid w:val="00DB5008"/>
    <w:rsid w:val="00DB5018"/>
    <w:rsid w:val="00DB50B9"/>
    <w:rsid w:val="00DB5333"/>
    <w:rsid w:val="00DB534F"/>
    <w:rsid w:val="00DB539E"/>
    <w:rsid w:val="00DB554B"/>
    <w:rsid w:val="00DB55BD"/>
    <w:rsid w:val="00DB56D9"/>
    <w:rsid w:val="00DB5ABB"/>
    <w:rsid w:val="00DB5AD2"/>
    <w:rsid w:val="00DB5CA2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85"/>
    <w:rsid w:val="00DB71EC"/>
    <w:rsid w:val="00DB75FB"/>
    <w:rsid w:val="00DB788F"/>
    <w:rsid w:val="00DB7DED"/>
    <w:rsid w:val="00DC073C"/>
    <w:rsid w:val="00DC0D8C"/>
    <w:rsid w:val="00DC0FD2"/>
    <w:rsid w:val="00DC1011"/>
    <w:rsid w:val="00DC1106"/>
    <w:rsid w:val="00DC12D5"/>
    <w:rsid w:val="00DC150B"/>
    <w:rsid w:val="00DC15CA"/>
    <w:rsid w:val="00DC1CE9"/>
    <w:rsid w:val="00DC1D23"/>
    <w:rsid w:val="00DC26FF"/>
    <w:rsid w:val="00DC2708"/>
    <w:rsid w:val="00DC2930"/>
    <w:rsid w:val="00DC2CD2"/>
    <w:rsid w:val="00DC3289"/>
    <w:rsid w:val="00DC355F"/>
    <w:rsid w:val="00DC37B2"/>
    <w:rsid w:val="00DC3B8A"/>
    <w:rsid w:val="00DC3D9E"/>
    <w:rsid w:val="00DC3EC8"/>
    <w:rsid w:val="00DC4149"/>
    <w:rsid w:val="00DC4328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A9"/>
    <w:rsid w:val="00DC6316"/>
    <w:rsid w:val="00DC668D"/>
    <w:rsid w:val="00DC6A4E"/>
    <w:rsid w:val="00DC6E86"/>
    <w:rsid w:val="00DC6F5A"/>
    <w:rsid w:val="00DC7242"/>
    <w:rsid w:val="00DC7713"/>
    <w:rsid w:val="00DC7B18"/>
    <w:rsid w:val="00DC7B56"/>
    <w:rsid w:val="00DC7F7D"/>
    <w:rsid w:val="00DD0053"/>
    <w:rsid w:val="00DD01ED"/>
    <w:rsid w:val="00DD028C"/>
    <w:rsid w:val="00DD02CF"/>
    <w:rsid w:val="00DD06F9"/>
    <w:rsid w:val="00DD072E"/>
    <w:rsid w:val="00DD07E1"/>
    <w:rsid w:val="00DD0CEE"/>
    <w:rsid w:val="00DD0D61"/>
    <w:rsid w:val="00DD0D94"/>
    <w:rsid w:val="00DD0F40"/>
    <w:rsid w:val="00DD0FBA"/>
    <w:rsid w:val="00DD10AA"/>
    <w:rsid w:val="00DD10E4"/>
    <w:rsid w:val="00DD11A0"/>
    <w:rsid w:val="00DD14E4"/>
    <w:rsid w:val="00DD162D"/>
    <w:rsid w:val="00DD182D"/>
    <w:rsid w:val="00DD1870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B51"/>
    <w:rsid w:val="00DD3CDB"/>
    <w:rsid w:val="00DD3CE2"/>
    <w:rsid w:val="00DD3F37"/>
    <w:rsid w:val="00DD40B9"/>
    <w:rsid w:val="00DD4867"/>
    <w:rsid w:val="00DD4B0B"/>
    <w:rsid w:val="00DD4DC3"/>
    <w:rsid w:val="00DD4EA2"/>
    <w:rsid w:val="00DD4F1E"/>
    <w:rsid w:val="00DD5085"/>
    <w:rsid w:val="00DD5131"/>
    <w:rsid w:val="00DD5434"/>
    <w:rsid w:val="00DD5486"/>
    <w:rsid w:val="00DD588F"/>
    <w:rsid w:val="00DD5A18"/>
    <w:rsid w:val="00DD5FBF"/>
    <w:rsid w:val="00DD6160"/>
    <w:rsid w:val="00DD61E0"/>
    <w:rsid w:val="00DD6229"/>
    <w:rsid w:val="00DD6274"/>
    <w:rsid w:val="00DD637A"/>
    <w:rsid w:val="00DD6426"/>
    <w:rsid w:val="00DD648B"/>
    <w:rsid w:val="00DD650F"/>
    <w:rsid w:val="00DD696F"/>
    <w:rsid w:val="00DD6C25"/>
    <w:rsid w:val="00DD6ED8"/>
    <w:rsid w:val="00DD72BC"/>
    <w:rsid w:val="00DD7509"/>
    <w:rsid w:val="00DD752F"/>
    <w:rsid w:val="00DD7A84"/>
    <w:rsid w:val="00DD7A89"/>
    <w:rsid w:val="00DD7ACF"/>
    <w:rsid w:val="00DD7CA8"/>
    <w:rsid w:val="00DD7E3A"/>
    <w:rsid w:val="00DE045D"/>
    <w:rsid w:val="00DE047C"/>
    <w:rsid w:val="00DE091B"/>
    <w:rsid w:val="00DE099C"/>
    <w:rsid w:val="00DE0D85"/>
    <w:rsid w:val="00DE0E61"/>
    <w:rsid w:val="00DE0F82"/>
    <w:rsid w:val="00DE12AA"/>
    <w:rsid w:val="00DE1498"/>
    <w:rsid w:val="00DE18CB"/>
    <w:rsid w:val="00DE1B09"/>
    <w:rsid w:val="00DE1DB1"/>
    <w:rsid w:val="00DE244F"/>
    <w:rsid w:val="00DE24AD"/>
    <w:rsid w:val="00DE28AA"/>
    <w:rsid w:val="00DE2901"/>
    <w:rsid w:val="00DE2908"/>
    <w:rsid w:val="00DE3233"/>
    <w:rsid w:val="00DE3241"/>
    <w:rsid w:val="00DE3251"/>
    <w:rsid w:val="00DE3378"/>
    <w:rsid w:val="00DE3380"/>
    <w:rsid w:val="00DE3638"/>
    <w:rsid w:val="00DE3645"/>
    <w:rsid w:val="00DE377B"/>
    <w:rsid w:val="00DE3CE7"/>
    <w:rsid w:val="00DE3FB4"/>
    <w:rsid w:val="00DE4062"/>
    <w:rsid w:val="00DE411A"/>
    <w:rsid w:val="00DE4166"/>
    <w:rsid w:val="00DE4290"/>
    <w:rsid w:val="00DE4660"/>
    <w:rsid w:val="00DE49B5"/>
    <w:rsid w:val="00DE4A94"/>
    <w:rsid w:val="00DE534F"/>
    <w:rsid w:val="00DE548E"/>
    <w:rsid w:val="00DE553D"/>
    <w:rsid w:val="00DE55A7"/>
    <w:rsid w:val="00DE5866"/>
    <w:rsid w:val="00DE5C92"/>
    <w:rsid w:val="00DE5CAF"/>
    <w:rsid w:val="00DE5D7C"/>
    <w:rsid w:val="00DE5F72"/>
    <w:rsid w:val="00DE6167"/>
    <w:rsid w:val="00DE6833"/>
    <w:rsid w:val="00DE68D9"/>
    <w:rsid w:val="00DE69C1"/>
    <w:rsid w:val="00DE6A98"/>
    <w:rsid w:val="00DE6CF8"/>
    <w:rsid w:val="00DE6F47"/>
    <w:rsid w:val="00DE7200"/>
    <w:rsid w:val="00DE73F0"/>
    <w:rsid w:val="00DE7590"/>
    <w:rsid w:val="00DE7937"/>
    <w:rsid w:val="00DE7A3A"/>
    <w:rsid w:val="00DE7A3F"/>
    <w:rsid w:val="00DF0635"/>
    <w:rsid w:val="00DF07CF"/>
    <w:rsid w:val="00DF0A93"/>
    <w:rsid w:val="00DF0A97"/>
    <w:rsid w:val="00DF0C03"/>
    <w:rsid w:val="00DF11BC"/>
    <w:rsid w:val="00DF1298"/>
    <w:rsid w:val="00DF1477"/>
    <w:rsid w:val="00DF17D6"/>
    <w:rsid w:val="00DF18E5"/>
    <w:rsid w:val="00DF19FE"/>
    <w:rsid w:val="00DF1F6B"/>
    <w:rsid w:val="00DF2217"/>
    <w:rsid w:val="00DF237E"/>
    <w:rsid w:val="00DF24CD"/>
    <w:rsid w:val="00DF284A"/>
    <w:rsid w:val="00DF2BCA"/>
    <w:rsid w:val="00DF2C0D"/>
    <w:rsid w:val="00DF2EFA"/>
    <w:rsid w:val="00DF317C"/>
    <w:rsid w:val="00DF3484"/>
    <w:rsid w:val="00DF35E8"/>
    <w:rsid w:val="00DF37B4"/>
    <w:rsid w:val="00DF386C"/>
    <w:rsid w:val="00DF38EC"/>
    <w:rsid w:val="00DF3955"/>
    <w:rsid w:val="00DF3CD8"/>
    <w:rsid w:val="00DF3DD0"/>
    <w:rsid w:val="00DF420B"/>
    <w:rsid w:val="00DF4295"/>
    <w:rsid w:val="00DF4566"/>
    <w:rsid w:val="00DF45DD"/>
    <w:rsid w:val="00DF4A1C"/>
    <w:rsid w:val="00DF4A8D"/>
    <w:rsid w:val="00DF4AE4"/>
    <w:rsid w:val="00DF4B08"/>
    <w:rsid w:val="00DF527D"/>
    <w:rsid w:val="00DF5598"/>
    <w:rsid w:val="00DF59EE"/>
    <w:rsid w:val="00DF5A6D"/>
    <w:rsid w:val="00DF5B6B"/>
    <w:rsid w:val="00DF5BFF"/>
    <w:rsid w:val="00DF64A3"/>
    <w:rsid w:val="00DF7037"/>
    <w:rsid w:val="00DF708B"/>
    <w:rsid w:val="00DF7265"/>
    <w:rsid w:val="00DF72C9"/>
    <w:rsid w:val="00DF73C8"/>
    <w:rsid w:val="00DF7456"/>
    <w:rsid w:val="00DF7536"/>
    <w:rsid w:val="00DF77B0"/>
    <w:rsid w:val="00DF7B34"/>
    <w:rsid w:val="00DF7DF2"/>
    <w:rsid w:val="00DF7F26"/>
    <w:rsid w:val="00E001C2"/>
    <w:rsid w:val="00E001CD"/>
    <w:rsid w:val="00E00207"/>
    <w:rsid w:val="00E005CC"/>
    <w:rsid w:val="00E00606"/>
    <w:rsid w:val="00E0060E"/>
    <w:rsid w:val="00E00B76"/>
    <w:rsid w:val="00E00C9D"/>
    <w:rsid w:val="00E00FD3"/>
    <w:rsid w:val="00E01211"/>
    <w:rsid w:val="00E0190D"/>
    <w:rsid w:val="00E01D73"/>
    <w:rsid w:val="00E020FD"/>
    <w:rsid w:val="00E0213F"/>
    <w:rsid w:val="00E0239E"/>
    <w:rsid w:val="00E024CA"/>
    <w:rsid w:val="00E02720"/>
    <w:rsid w:val="00E02AA4"/>
    <w:rsid w:val="00E02E40"/>
    <w:rsid w:val="00E02F58"/>
    <w:rsid w:val="00E031C1"/>
    <w:rsid w:val="00E033A4"/>
    <w:rsid w:val="00E03A14"/>
    <w:rsid w:val="00E03AB2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878"/>
    <w:rsid w:val="00E06F3C"/>
    <w:rsid w:val="00E07210"/>
    <w:rsid w:val="00E073A2"/>
    <w:rsid w:val="00E07679"/>
    <w:rsid w:val="00E078F5"/>
    <w:rsid w:val="00E079D9"/>
    <w:rsid w:val="00E07A1A"/>
    <w:rsid w:val="00E07EA6"/>
    <w:rsid w:val="00E07EC8"/>
    <w:rsid w:val="00E10A2B"/>
    <w:rsid w:val="00E11230"/>
    <w:rsid w:val="00E11285"/>
    <w:rsid w:val="00E11353"/>
    <w:rsid w:val="00E1145E"/>
    <w:rsid w:val="00E11624"/>
    <w:rsid w:val="00E11ADC"/>
    <w:rsid w:val="00E11C20"/>
    <w:rsid w:val="00E11E98"/>
    <w:rsid w:val="00E122AC"/>
    <w:rsid w:val="00E123FF"/>
    <w:rsid w:val="00E124AD"/>
    <w:rsid w:val="00E12572"/>
    <w:rsid w:val="00E12624"/>
    <w:rsid w:val="00E1263B"/>
    <w:rsid w:val="00E128A8"/>
    <w:rsid w:val="00E12BD8"/>
    <w:rsid w:val="00E12BDD"/>
    <w:rsid w:val="00E12D35"/>
    <w:rsid w:val="00E133E0"/>
    <w:rsid w:val="00E135EF"/>
    <w:rsid w:val="00E138E5"/>
    <w:rsid w:val="00E13911"/>
    <w:rsid w:val="00E13915"/>
    <w:rsid w:val="00E13955"/>
    <w:rsid w:val="00E1406E"/>
    <w:rsid w:val="00E14072"/>
    <w:rsid w:val="00E143D4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BAB"/>
    <w:rsid w:val="00E15CFB"/>
    <w:rsid w:val="00E16143"/>
    <w:rsid w:val="00E16774"/>
    <w:rsid w:val="00E16B61"/>
    <w:rsid w:val="00E16C6A"/>
    <w:rsid w:val="00E170AF"/>
    <w:rsid w:val="00E1715D"/>
    <w:rsid w:val="00E171A7"/>
    <w:rsid w:val="00E1724D"/>
    <w:rsid w:val="00E172F9"/>
    <w:rsid w:val="00E1739C"/>
    <w:rsid w:val="00E1739F"/>
    <w:rsid w:val="00E17613"/>
    <w:rsid w:val="00E1773A"/>
    <w:rsid w:val="00E1789C"/>
    <w:rsid w:val="00E17ED3"/>
    <w:rsid w:val="00E20035"/>
    <w:rsid w:val="00E203B9"/>
    <w:rsid w:val="00E204D5"/>
    <w:rsid w:val="00E20822"/>
    <w:rsid w:val="00E20A64"/>
    <w:rsid w:val="00E20B8B"/>
    <w:rsid w:val="00E20CA4"/>
    <w:rsid w:val="00E2125F"/>
    <w:rsid w:val="00E21452"/>
    <w:rsid w:val="00E2186B"/>
    <w:rsid w:val="00E218FA"/>
    <w:rsid w:val="00E21A8B"/>
    <w:rsid w:val="00E21C30"/>
    <w:rsid w:val="00E21F02"/>
    <w:rsid w:val="00E221F7"/>
    <w:rsid w:val="00E225E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AC3"/>
    <w:rsid w:val="00E23C1C"/>
    <w:rsid w:val="00E23CE8"/>
    <w:rsid w:val="00E23E8D"/>
    <w:rsid w:val="00E2400B"/>
    <w:rsid w:val="00E2401B"/>
    <w:rsid w:val="00E24345"/>
    <w:rsid w:val="00E246EF"/>
    <w:rsid w:val="00E249C2"/>
    <w:rsid w:val="00E249E4"/>
    <w:rsid w:val="00E24B56"/>
    <w:rsid w:val="00E24C5B"/>
    <w:rsid w:val="00E24E1E"/>
    <w:rsid w:val="00E250A7"/>
    <w:rsid w:val="00E25194"/>
    <w:rsid w:val="00E25210"/>
    <w:rsid w:val="00E25462"/>
    <w:rsid w:val="00E2567D"/>
    <w:rsid w:val="00E25A57"/>
    <w:rsid w:val="00E25D01"/>
    <w:rsid w:val="00E25F48"/>
    <w:rsid w:val="00E265D7"/>
    <w:rsid w:val="00E266DF"/>
    <w:rsid w:val="00E2678B"/>
    <w:rsid w:val="00E26B72"/>
    <w:rsid w:val="00E275B3"/>
    <w:rsid w:val="00E2761E"/>
    <w:rsid w:val="00E27B40"/>
    <w:rsid w:val="00E27F25"/>
    <w:rsid w:val="00E306AA"/>
    <w:rsid w:val="00E30C1A"/>
    <w:rsid w:val="00E30E79"/>
    <w:rsid w:val="00E30EB6"/>
    <w:rsid w:val="00E30F66"/>
    <w:rsid w:val="00E30F84"/>
    <w:rsid w:val="00E30F8E"/>
    <w:rsid w:val="00E311EA"/>
    <w:rsid w:val="00E31974"/>
    <w:rsid w:val="00E31BB9"/>
    <w:rsid w:val="00E31CF2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C56"/>
    <w:rsid w:val="00E32CA5"/>
    <w:rsid w:val="00E33107"/>
    <w:rsid w:val="00E33147"/>
    <w:rsid w:val="00E33151"/>
    <w:rsid w:val="00E336C6"/>
    <w:rsid w:val="00E337A5"/>
    <w:rsid w:val="00E33C0C"/>
    <w:rsid w:val="00E34240"/>
    <w:rsid w:val="00E34901"/>
    <w:rsid w:val="00E349D5"/>
    <w:rsid w:val="00E34EE7"/>
    <w:rsid w:val="00E35005"/>
    <w:rsid w:val="00E3516A"/>
    <w:rsid w:val="00E3597A"/>
    <w:rsid w:val="00E35990"/>
    <w:rsid w:val="00E35B45"/>
    <w:rsid w:val="00E36057"/>
    <w:rsid w:val="00E364F3"/>
    <w:rsid w:val="00E3681B"/>
    <w:rsid w:val="00E36FEC"/>
    <w:rsid w:val="00E370FC"/>
    <w:rsid w:val="00E37314"/>
    <w:rsid w:val="00E3761D"/>
    <w:rsid w:val="00E37708"/>
    <w:rsid w:val="00E377B3"/>
    <w:rsid w:val="00E37820"/>
    <w:rsid w:val="00E37A2A"/>
    <w:rsid w:val="00E37B43"/>
    <w:rsid w:val="00E37CF7"/>
    <w:rsid w:val="00E37ECE"/>
    <w:rsid w:val="00E37FAA"/>
    <w:rsid w:val="00E40293"/>
    <w:rsid w:val="00E403F9"/>
    <w:rsid w:val="00E4076B"/>
    <w:rsid w:val="00E40796"/>
    <w:rsid w:val="00E408FC"/>
    <w:rsid w:val="00E40A49"/>
    <w:rsid w:val="00E40BD3"/>
    <w:rsid w:val="00E40D3B"/>
    <w:rsid w:val="00E4123F"/>
    <w:rsid w:val="00E41251"/>
    <w:rsid w:val="00E41875"/>
    <w:rsid w:val="00E418FA"/>
    <w:rsid w:val="00E41C38"/>
    <w:rsid w:val="00E41E77"/>
    <w:rsid w:val="00E42972"/>
    <w:rsid w:val="00E42EB7"/>
    <w:rsid w:val="00E42EC3"/>
    <w:rsid w:val="00E43006"/>
    <w:rsid w:val="00E43136"/>
    <w:rsid w:val="00E43150"/>
    <w:rsid w:val="00E43332"/>
    <w:rsid w:val="00E434F4"/>
    <w:rsid w:val="00E4357D"/>
    <w:rsid w:val="00E436EC"/>
    <w:rsid w:val="00E438AB"/>
    <w:rsid w:val="00E43D8B"/>
    <w:rsid w:val="00E43D98"/>
    <w:rsid w:val="00E43E63"/>
    <w:rsid w:val="00E43ED6"/>
    <w:rsid w:val="00E43F43"/>
    <w:rsid w:val="00E44215"/>
    <w:rsid w:val="00E444D3"/>
    <w:rsid w:val="00E44502"/>
    <w:rsid w:val="00E44DFA"/>
    <w:rsid w:val="00E450F0"/>
    <w:rsid w:val="00E45155"/>
    <w:rsid w:val="00E45171"/>
    <w:rsid w:val="00E4517D"/>
    <w:rsid w:val="00E45241"/>
    <w:rsid w:val="00E453DE"/>
    <w:rsid w:val="00E4541D"/>
    <w:rsid w:val="00E45492"/>
    <w:rsid w:val="00E455D2"/>
    <w:rsid w:val="00E455D8"/>
    <w:rsid w:val="00E45714"/>
    <w:rsid w:val="00E457ED"/>
    <w:rsid w:val="00E45839"/>
    <w:rsid w:val="00E45965"/>
    <w:rsid w:val="00E45A47"/>
    <w:rsid w:val="00E45C8E"/>
    <w:rsid w:val="00E45D07"/>
    <w:rsid w:val="00E45DF1"/>
    <w:rsid w:val="00E46159"/>
    <w:rsid w:val="00E462AC"/>
    <w:rsid w:val="00E467BF"/>
    <w:rsid w:val="00E46996"/>
    <w:rsid w:val="00E46E8E"/>
    <w:rsid w:val="00E470DE"/>
    <w:rsid w:val="00E474ED"/>
    <w:rsid w:val="00E47542"/>
    <w:rsid w:val="00E47A36"/>
    <w:rsid w:val="00E504B3"/>
    <w:rsid w:val="00E5070B"/>
    <w:rsid w:val="00E50BBC"/>
    <w:rsid w:val="00E51138"/>
    <w:rsid w:val="00E5118C"/>
    <w:rsid w:val="00E5135D"/>
    <w:rsid w:val="00E51BBC"/>
    <w:rsid w:val="00E51C16"/>
    <w:rsid w:val="00E522A6"/>
    <w:rsid w:val="00E52875"/>
    <w:rsid w:val="00E5288B"/>
    <w:rsid w:val="00E529D4"/>
    <w:rsid w:val="00E52A05"/>
    <w:rsid w:val="00E52B23"/>
    <w:rsid w:val="00E52B54"/>
    <w:rsid w:val="00E52BF4"/>
    <w:rsid w:val="00E52F40"/>
    <w:rsid w:val="00E5347D"/>
    <w:rsid w:val="00E5359F"/>
    <w:rsid w:val="00E53801"/>
    <w:rsid w:val="00E538BB"/>
    <w:rsid w:val="00E53976"/>
    <w:rsid w:val="00E53D03"/>
    <w:rsid w:val="00E54AFE"/>
    <w:rsid w:val="00E54DFB"/>
    <w:rsid w:val="00E54F6D"/>
    <w:rsid w:val="00E5503D"/>
    <w:rsid w:val="00E55097"/>
    <w:rsid w:val="00E5523F"/>
    <w:rsid w:val="00E5549B"/>
    <w:rsid w:val="00E5569F"/>
    <w:rsid w:val="00E556D0"/>
    <w:rsid w:val="00E55B8E"/>
    <w:rsid w:val="00E56100"/>
    <w:rsid w:val="00E56825"/>
    <w:rsid w:val="00E56C1D"/>
    <w:rsid w:val="00E56D62"/>
    <w:rsid w:val="00E56E02"/>
    <w:rsid w:val="00E56F05"/>
    <w:rsid w:val="00E57382"/>
    <w:rsid w:val="00E575F1"/>
    <w:rsid w:val="00E60032"/>
    <w:rsid w:val="00E6016A"/>
    <w:rsid w:val="00E60389"/>
    <w:rsid w:val="00E60A88"/>
    <w:rsid w:val="00E61084"/>
    <w:rsid w:val="00E61417"/>
    <w:rsid w:val="00E61E94"/>
    <w:rsid w:val="00E61ED4"/>
    <w:rsid w:val="00E61F77"/>
    <w:rsid w:val="00E61FFB"/>
    <w:rsid w:val="00E62123"/>
    <w:rsid w:val="00E62129"/>
    <w:rsid w:val="00E62170"/>
    <w:rsid w:val="00E62536"/>
    <w:rsid w:val="00E6265C"/>
    <w:rsid w:val="00E62A18"/>
    <w:rsid w:val="00E62AA3"/>
    <w:rsid w:val="00E62AEE"/>
    <w:rsid w:val="00E62B54"/>
    <w:rsid w:val="00E62CDC"/>
    <w:rsid w:val="00E62DD9"/>
    <w:rsid w:val="00E634DD"/>
    <w:rsid w:val="00E6376C"/>
    <w:rsid w:val="00E6390F"/>
    <w:rsid w:val="00E63948"/>
    <w:rsid w:val="00E63F30"/>
    <w:rsid w:val="00E640BC"/>
    <w:rsid w:val="00E6414D"/>
    <w:rsid w:val="00E6417E"/>
    <w:rsid w:val="00E6431C"/>
    <w:rsid w:val="00E64408"/>
    <w:rsid w:val="00E644FD"/>
    <w:rsid w:val="00E64534"/>
    <w:rsid w:val="00E64618"/>
    <w:rsid w:val="00E64ABA"/>
    <w:rsid w:val="00E6535A"/>
    <w:rsid w:val="00E65D6D"/>
    <w:rsid w:val="00E66330"/>
    <w:rsid w:val="00E66778"/>
    <w:rsid w:val="00E6692D"/>
    <w:rsid w:val="00E66A86"/>
    <w:rsid w:val="00E66BFD"/>
    <w:rsid w:val="00E66EC4"/>
    <w:rsid w:val="00E67136"/>
    <w:rsid w:val="00E67252"/>
    <w:rsid w:val="00E673AE"/>
    <w:rsid w:val="00E6757D"/>
    <w:rsid w:val="00E67710"/>
    <w:rsid w:val="00E679FE"/>
    <w:rsid w:val="00E67A51"/>
    <w:rsid w:val="00E67D50"/>
    <w:rsid w:val="00E7024D"/>
    <w:rsid w:val="00E70667"/>
    <w:rsid w:val="00E70863"/>
    <w:rsid w:val="00E70B40"/>
    <w:rsid w:val="00E70F58"/>
    <w:rsid w:val="00E7107D"/>
    <w:rsid w:val="00E71293"/>
    <w:rsid w:val="00E71441"/>
    <w:rsid w:val="00E7188C"/>
    <w:rsid w:val="00E7192F"/>
    <w:rsid w:val="00E71977"/>
    <w:rsid w:val="00E71DC8"/>
    <w:rsid w:val="00E71E22"/>
    <w:rsid w:val="00E727F5"/>
    <w:rsid w:val="00E72A86"/>
    <w:rsid w:val="00E72BEE"/>
    <w:rsid w:val="00E73172"/>
    <w:rsid w:val="00E731F9"/>
    <w:rsid w:val="00E7345D"/>
    <w:rsid w:val="00E7359C"/>
    <w:rsid w:val="00E735F7"/>
    <w:rsid w:val="00E73802"/>
    <w:rsid w:val="00E73833"/>
    <w:rsid w:val="00E738BE"/>
    <w:rsid w:val="00E7390B"/>
    <w:rsid w:val="00E73A62"/>
    <w:rsid w:val="00E73B57"/>
    <w:rsid w:val="00E73C57"/>
    <w:rsid w:val="00E7410F"/>
    <w:rsid w:val="00E746FA"/>
    <w:rsid w:val="00E749DD"/>
    <w:rsid w:val="00E74A76"/>
    <w:rsid w:val="00E74B3C"/>
    <w:rsid w:val="00E74BDC"/>
    <w:rsid w:val="00E74D69"/>
    <w:rsid w:val="00E74DC6"/>
    <w:rsid w:val="00E74EFE"/>
    <w:rsid w:val="00E74F5C"/>
    <w:rsid w:val="00E74FCF"/>
    <w:rsid w:val="00E75A0F"/>
    <w:rsid w:val="00E75C37"/>
    <w:rsid w:val="00E762A1"/>
    <w:rsid w:val="00E763CE"/>
    <w:rsid w:val="00E764CC"/>
    <w:rsid w:val="00E76518"/>
    <w:rsid w:val="00E76968"/>
    <w:rsid w:val="00E769CD"/>
    <w:rsid w:val="00E769D7"/>
    <w:rsid w:val="00E76DA1"/>
    <w:rsid w:val="00E76F82"/>
    <w:rsid w:val="00E774A3"/>
    <w:rsid w:val="00E77817"/>
    <w:rsid w:val="00E77D4A"/>
    <w:rsid w:val="00E8011C"/>
    <w:rsid w:val="00E806D3"/>
    <w:rsid w:val="00E80732"/>
    <w:rsid w:val="00E81277"/>
    <w:rsid w:val="00E817CD"/>
    <w:rsid w:val="00E819DE"/>
    <w:rsid w:val="00E81B90"/>
    <w:rsid w:val="00E81C3A"/>
    <w:rsid w:val="00E81DC7"/>
    <w:rsid w:val="00E81E02"/>
    <w:rsid w:val="00E82C19"/>
    <w:rsid w:val="00E82E9E"/>
    <w:rsid w:val="00E83152"/>
    <w:rsid w:val="00E8319B"/>
    <w:rsid w:val="00E83308"/>
    <w:rsid w:val="00E83700"/>
    <w:rsid w:val="00E8386D"/>
    <w:rsid w:val="00E83997"/>
    <w:rsid w:val="00E8407E"/>
    <w:rsid w:val="00E84226"/>
    <w:rsid w:val="00E84C2A"/>
    <w:rsid w:val="00E84C86"/>
    <w:rsid w:val="00E84E1E"/>
    <w:rsid w:val="00E85088"/>
    <w:rsid w:val="00E85095"/>
    <w:rsid w:val="00E85169"/>
    <w:rsid w:val="00E853A9"/>
    <w:rsid w:val="00E85898"/>
    <w:rsid w:val="00E859F2"/>
    <w:rsid w:val="00E85B2D"/>
    <w:rsid w:val="00E85B73"/>
    <w:rsid w:val="00E85C47"/>
    <w:rsid w:val="00E85D3A"/>
    <w:rsid w:val="00E85EE6"/>
    <w:rsid w:val="00E8612B"/>
    <w:rsid w:val="00E86425"/>
    <w:rsid w:val="00E86530"/>
    <w:rsid w:val="00E869F3"/>
    <w:rsid w:val="00E86A88"/>
    <w:rsid w:val="00E86D86"/>
    <w:rsid w:val="00E86FE2"/>
    <w:rsid w:val="00E8707E"/>
    <w:rsid w:val="00E877E0"/>
    <w:rsid w:val="00E878D0"/>
    <w:rsid w:val="00E87AE9"/>
    <w:rsid w:val="00E87DBF"/>
    <w:rsid w:val="00E87F94"/>
    <w:rsid w:val="00E87FA4"/>
    <w:rsid w:val="00E900B0"/>
    <w:rsid w:val="00E900E4"/>
    <w:rsid w:val="00E907CF"/>
    <w:rsid w:val="00E90998"/>
    <w:rsid w:val="00E90A02"/>
    <w:rsid w:val="00E9160F"/>
    <w:rsid w:val="00E9173A"/>
    <w:rsid w:val="00E918C4"/>
    <w:rsid w:val="00E919DD"/>
    <w:rsid w:val="00E91AEB"/>
    <w:rsid w:val="00E91C5F"/>
    <w:rsid w:val="00E91D94"/>
    <w:rsid w:val="00E91FFF"/>
    <w:rsid w:val="00E92536"/>
    <w:rsid w:val="00E92A5B"/>
    <w:rsid w:val="00E92A98"/>
    <w:rsid w:val="00E92ADB"/>
    <w:rsid w:val="00E92BBA"/>
    <w:rsid w:val="00E9309B"/>
    <w:rsid w:val="00E932DA"/>
    <w:rsid w:val="00E938C5"/>
    <w:rsid w:val="00E93B8D"/>
    <w:rsid w:val="00E94066"/>
    <w:rsid w:val="00E9441F"/>
    <w:rsid w:val="00E9466B"/>
    <w:rsid w:val="00E947E3"/>
    <w:rsid w:val="00E948A7"/>
    <w:rsid w:val="00E9498C"/>
    <w:rsid w:val="00E94AEB"/>
    <w:rsid w:val="00E94C44"/>
    <w:rsid w:val="00E95053"/>
    <w:rsid w:val="00E95054"/>
    <w:rsid w:val="00E95161"/>
    <w:rsid w:val="00E9557F"/>
    <w:rsid w:val="00E95769"/>
    <w:rsid w:val="00E95928"/>
    <w:rsid w:val="00E9594E"/>
    <w:rsid w:val="00E9598E"/>
    <w:rsid w:val="00E95C45"/>
    <w:rsid w:val="00E967C4"/>
    <w:rsid w:val="00E9690D"/>
    <w:rsid w:val="00E96A0E"/>
    <w:rsid w:val="00E96A3F"/>
    <w:rsid w:val="00E96AEB"/>
    <w:rsid w:val="00E971F2"/>
    <w:rsid w:val="00E97362"/>
    <w:rsid w:val="00E97960"/>
    <w:rsid w:val="00E979DC"/>
    <w:rsid w:val="00E97AC6"/>
    <w:rsid w:val="00E97BA4"/>
    <w:rsid w:val="00E97C1E"/>
    <w:rsid w:val="00E97C87"/>
    <w:rsid w:val="00E97CF5"/>
    <w:rsid w:val="00E97D32"/>
    <w:rsid w:val="00EA01A4"/>
    <w:rsid w:val="00EA0410"/>
    <w:rsid w:val="00EA05E6"/>
    <w:rsid w:val="00EA087B"/>
    <w:rsid w:val="00EA0A11"/>
    <w:rsid w:val="00EA0A78"/>
    <w:rsid w:val="00EA0C5E"/>
    <w:rsid w:val="00EA0C94"/>
    <w:rsid w:val="00EA0CC2"/>
    <w:rsid w:val="00EA0D0D"/>
    <w:rsid w:val="00EA0F7B"/>
    <w:rsid w:val="00EA13EF"/>
    <w:rsid w:val="00EA1507"/>
    <w:rsid w:val="00EA1582"/>
    <w:rsid w:val="00EA190E"/>
    <w:rsid w:val="00EA1998"/>
    <w:rsid w:val="00EA2394"/>
    <w:rsid w:val="00EA2541"/>
    <w:rsid w:val="00EA2574"/>
    <w:rsid w:val="00EA2A8A"/>
    <w:rsid w:val="00EA2D61"/>
    <w:rsid w:val="00EA2DD7"/>
    <w:rsid w:val="00EA2E61"/>
    <w:rsid w:val="00EA32F6"/>
    <w:rsid w:val="00EA347D"/>
    <w:rsid w:val="00EA38A3"/>
    <w:rsid w:val="00EA3D45"/>
    <w:rsid w:val="00EA4095"/>
    <w:rsid w:val="00EA40D2"/>
    <w:rsid w:val="00EA42BA"/>
    <w:rsid w:val="00EA433D"/>
    <w:rsid w:val="00EA4379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4C2"/>
    <w:rsid w:val="00EA56D3"/>
    <w:rsid w:val="00EA5954"/>
    <w:rsid w:val="00EA5BC8"/>
    <w:rsid w:val="00EA5E83"/>
    <w:rsid w:val="00EA5EF2"/>
    <w:rsid w:val="00EA6304"/>
    <w:rsid w:val="00EA6540"/>
    <w:rsid w:val="00EA6B7C"/>
    <w:rsid w:val="00EA6B98"/>
    <w:rsid w:val="00EA6C88"/>
    <w:rsid w:val="00EA6EB8"/>
    <w:rsid w:val="00EA6F12"/>
    <w:rsid w:val="00EA7022"/>
    <w:rsid w:val="00EA7102"/>
    <w:rsid w:val="00EA7325"/>
    <w:rsid w:val="00EA7697"/>
    <w:rsid w:val="00EA782B"/>
    <w:rsid w:val="00EA7900"/>
    <w:rsid w:val="00EA7A35"/>
    <w:rsid w:val="00EA7B8D"/>
    <w:rsid w:val="00EA7C84"/>
    <w:rsid w:val="00EA7DF9"/>
    <w:rsid w:val="00EB0416"/>
    <w:rsid w:val="00EB0473"/>
    <w:rsid w:val="00EB0496"/>
    <w:rsid w:val="00EB0E70"/>
    <w:rsid w:val="00EB0F97"/>
    <w:rsid w:val="00EB10BA"/>
    <w:rsid w:val="00EB1101"/>
    <w:rsid w:val="00EB119D"/>
    <w:rsid w:val="00EB1975"/>
    <w:rsid w:val="00EB1A77"/>
    <w:rsid w:val="00EB1AED"/>
    <w:rsid w:val="00EB1B29"/>
    <w:rsid w:val="00EB1D23"/>
    <w:rsid w:val="00EB1EE2"/>
    <w:rsid w:val="00EB1F50"/>
    <w:rsid w:val="00EB1F80"/>
    <w:rsid w:val="00EB21CD"/>
    <w:rsid w:val="00EB2217"/>
    <w:rsid w:val="00EB241A"/>
    <w:rsid w:val="00EB24CD"/>
    <w:rsid w:val="00EB260A"/>
    <w:rsid w:val="00EB2A15"/>
    <w:rsid w:val="00EB2FBF"/>
    <w:rsid w:val="00EB30EF"/>
    <w:rsid w:val="00EB31E9"/>
    <w:rsid w:val="00EB36A7"/>
    <w:rsid w:val="00EB3845"/>
    <w:rsid w:val="00EB3988"/>
    <w:rsid w:val="00EB3D06"/>
    <w:rsid w:val="00EB41D6"/>
    <w:rsid w:val="00EB4344"/>
    <w:rsid w:val="00EB44F2"/>
    <w:rsid w:val="00EB46F3"/>
    <w:rsid w:val="00EB4882"/>
    <w:rsid w:val="00EB492C"/>
    <w:rsid w:val="00EB4DED"/>
    <w:rsid w:val="00EB4E3D"/>
    <w:rsid w:val="00EB52B9"/>
    <w:rsid w:val="00EB5424"/>
    <w:rsid w:val="00EB5851"/>
    <w:rsid w:val="00EB59F7"/>
    <w:rsid w:val="00EB5ACF"/>
    <w:rsid w:val="00EB5C9B"/>
    <w:rsid w:val="00EB637B"/>
    <w:rsid w:val="00EB647E"/>
    <w:rsid w:val="00EB677F"/>
    <w:rsid w:val="00EB6825"/>
    <w:rsid w:val="00EB689E"/>
    <w:rsid w:val="00EB697A"/>
    <w:rsid w:val="00EB6F3B"/>
    <w:rsid w:val="00EB6FF2"/>
    <w:rsid w:val="00EB704D"/>
    <w:rsid w:val="00EB7571"/>
    <w:rsid w:val="00EB76DD"/>
    <w:rsid w:val="00EB7902"/>
    <w:rsid w:val="00EB7C34"/>
    <w:rsid w:val="00EB7ED0"/>
    <w:rsid w:val="00EC01F4"/>
    <w:rsid w:val="00EC027C"/>
    <w:rsid w:val="00EC03EB"/>
    <w:rsid w:val="00EC04E3"/>
    <w:rsid w:val="00EC0627"/>
    <w:rsid w:val="00EC0696"/>
    <w:rsid w:val="00EC07E9"/>
    <w:rsid w:val="00EC0B0A"/>
    <w:rsid w:val="00EC0B1D"/>
    <w:rsid w:val="00EC0D1F"/>
    <w:rsid w:val="00EC10DE"/>
    <w:rsid w:val="00EC1184"/>
    <w:rsid w:val="00EC1734"/>
    <w:rsid w:val="00EC2041"/>
    <w:rsid w:val="00EC2058"/>
    <w:rsid w:val="00EC2075"/>
    <w:rsid w:val="00EC222F"/>
    <w:rsid w:val="00EC2400"/>
    <w:rsid w:val="00EC247B"/>
    <w:rsid w:val="00EC2EBD"/>
    <w:rsid w:val="00EC30D2"/>
    <w:rsid w:val="00EC31B5"/>
    <w:rsid w:val="00EC32BC"/>
    <w:rsid w:val="00EC33DA"/>
    <w:rsid w:val="00EC396F"/>
    <w:rsid w:val="00EC3991"/>
    <w:rsid w:val="00EC40CF"/>
    <w:rsid w:val="00EC445F"/>
    <w:rsid w:val="00EC4511"/>
    <w:rsid w:val="00EC466D"/>
    <w:rsid w:val="00EC48DC"/>
    <w:rsid w:val="00EC4C8A"/>
    <w:rsid w:val="00EC4CF4"/>
    <w:rsid w:val="00EC4E23"/>
    <w:rsid w:val="00EC4F3F"/>
    <w:rsid w:val="00EC4F93"/>
    <w:rsid w:val="00EC548E"/>
    <w:rsid w:val="00EC5970"/>
    <w:rsid w:val="00EC5AA9"/>
    <w:rsid w:val="00EC5CFF"/>
    <w:rsid w:val="00EC5E80"/>
    <w:rsid w:val="00EC61DF"/>
    <w:rsid w:val="00EC6292"/>
    <w:rsid w:val="00EC6761"/>
    <w:rsid w:val="00EC685B"/>
    <w:rsid w:val="00EC6D43"/>
    <w:rsid w:val="00EC7217"/>
    <w:rsid w:val="00EC7752"/>
    <w:rsid w:val="00EC7CCE"/>
    <w:rsid w:val="00EC7FB1"/>
    <w:rsid w:val="00ED010C"/>
    <w:rsid w:val="00ED0527"/>
    <w:rsid w:val="00ED0842"/>
    <w:rsid w:val="00ED0C07"/>
    <w:rsid w:val="00ED0E7F"/>
    <w:rsid w:val="00ED1112"/>
    <w:rsid w:val="00ED18BF"/>
    <w:rsid w:val="00ED18E1"/>
    <w:rsid w:val="00ED1BAA"/>
    <w:rsid w:val="00ED249F"/>
    <w:rsid w:val="00ED262A"/>
    <w:rsid w:val="00ED2C3A"/>
    <w:rsid w:val="00ED2CF8"/>
    <w:rsid w:val="00ED2DA7"/>
    <w:rsid w:val="00ED2F38"/>
    <w:rsid w:val="00ED3117"/>
    <w:rsid w:val="00ED32E3"/>
    <w:rsid w:val="00ED3427"/>
    <w:rsid w:val="00ED360A"/>
    <w:rsid w:val="00ED3B42"/>
    <w:rsid w:val="00ED3B5E"/>
    <w:rsid w:val="00ED4146"/>
    <w:rsid w:val="00ED4325"/>
    <w:rsid w:val="00ED47D0"/>
    <w:rsid w:val="00ED48FE"/>
    <w:rsid w:val="00ED4C9A"/>
    <w:rsid w:val="00ED4D65"/>
    <w:rsid w:val="00ED4DE9"/>
    <w:rsid w:val="00ED5507"/>
    <w:rsid w:val="00ED562C"/>
    <w:rsid w:val="00ED56B2"/>
    <w:rsid w:val="00ED56CA"/>
    <w:rsid w:val="00ED5F6E"/>
    <w:rsid w:val="00ED7667"/>
    <w:rsid w:val="00ED781C"/>
    <w:rsid w:val="00ED792A"/>
    <w:rsid w:val="00EE0078"/>
    <w:rsid w:val="00EE028A"/>
    <w:rsid w:val="00EE044E"/>
    <w:rsid w:val="00EE04DC"/>
    <w:rsid w:val="00EE04F0"/>
    <w:rsid w:val="00EE0740"/>
    <w:rsid w:val="00EE0A56"/>
    <w:rsid w:val="00EE0A98"/>
    <w:rsid w:val="00EE0AE4"/>
    <w:rsid w:val="00EE0B84"/>
    <w:rsid w:val="00EE10DF"/>
    <w:rsid w:val="00EE12A3"/>
    <w:rsid w:val="00EE15B2"/>
    <w:rsid w:val="00EE170D"/>
    <w:rsid w:val="00EE1837"/>
    <w:rsid w:val="00EE18C1"/>
    <w:rsid w:val="00EE197D"/>
    <w:rsid w:val="00EE19B0"/>
    <w:rsid w:val="00EE1E45"/>
    <w:rsid w:val="00EE1E48"/>
    <w:rsid w:val="00EE1F71"/>
    <w:rsid w:val="00EE1FAF"/>
    <w:rsid w:val="00EE2001"/>
    <w:rsid w:val="00EE2911"/>
    <w:rsid w:val="00EE293D"/>
    <w:rsid w:val="00EE2DC5"/>
    <w:rsid w:val="00EE2E6D"/>
    <w:rsid w:val="00EE2F6A"/>
    <w:rsid w:val="00EE32A2"/>
    <w:rsid w:val="00EE33CC"/>
    <w:rsid w:val="00EE352D"/>
    <w:rsid w:val="00EE38FF"/>
    <w:rsid w:val="00EE39B1"/>
    <w:rsid w:val="00EE3C1A"/>
    <w:rsid w:val="00EE3D3B"/>
    <w:rsid w:val="00EE4A46"/>
    <w:rsid w:val="00EE4AA2"/>
    <w:rsid w:val="00EE4BCE"/>
    <w:rsid w:val="00EE4E5E"/>
    <w:rsid w:val="00EE4ED7"/>
    <w:rsid w:val="00EE51A8"/>
    <w:rsid w:val="00EE544D"/>
    <w:rsid w:val="00EE559F"/>
    <w:rsid w:val="00EE57C6"/>
    <w:rsid w:val="00EE5939"/>
    <w:rsid w:val="00EE5B17"/>
    <w:rsid w:val="00EE5C7C"/>
    <w:rsid w:val="00EE5CD5"/>
    <w:rsid w:val="00EE5EF8"/>
    <w:rsid w:val="00EE621B"/>
    <w:rsid w:val="00EE655A"/>
    <w:rsid w:val="00EE65C0"/>
    <w:rsid w:val="00EE68AA"/>
    <w:rsid w:val="00EE6A87"/>
    <w:rsid w:val="00EE6AF8"/>
    <w:rsid w:val="00EE6BD5"/>
    <w:rsid w:val="00EE734C"/>
    <w:rsid w:val="00EE73F9"/>
    <w:rsid w:val="00EE7C38"/>
    <w:rsid w:val="00EE7F9A"/>
    <w:rsid w:val="00EF002A"/>
    <w:rsid w:val="00EF0050"/>
    <w:rsid w:val="00EF036D"/>
    <w:rsid w:val="00EF074E"/>
    <w:rsid w:val="00EF0780"/>
    <w:rsid w:val="00EF08B1"/>
    <w:rsid w:val="00EF094E"/>
    <w:rsid w:val="00EF0B8F"/>
    <w:rsid w:val="00EF1751"/>
    <w:rsid w:val="00EF1C4E"/>
    <w:rsid w:val="00EF21AC"/>
    <w:rsid w:val="00EF234F"/>
    <w:rsid w:val="00EF270D"/>
    <w:rsid w:val="00EF2A2F"/>
    <w:rsid w:val="00EF2A44"/>
    <w:rsid w:val="00EF2A97"/>
    <w:rsid w:val="00EF2AA0"/>
    <w:rsid w:val="00EF2B43"/>
    <w:rsid w:val="00EF2BC9"/>
    <w:rsid w:val="00EF3367"/>
    <w:rsid w:val="00EF3866"/>
    <w:rsid w:val="00EF3D52"/>
    <w:rsid w:val="00EF3D95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70C8"/>
    <w:rsid w:val="00EF716D"/>
    <w:rsid w:val="00EF71AC"/>
    <w:rsid w:val="00EF728C"/>
    <w:rsid w:val="00EF750A"/>
    <w:rsid w:val="00EF779A"/>
    <w:rsid w:val="00EF7857"/>
    <w:rsid w:val="00EF7A84"/>
    <w:rsid w:val="00EF7B73"/>
    <w:rsid w:val="00EF7D98"/>
    <w:rsid w:val="00EF7FDB"/>
    <w:rsid w:val="00F00072"/>
    <w:rsid w:val="00F000AB"/>
    <w:rsid w:val="00F003C4"/>
    <w:rsid w:val="00F00875"/>
    <w:rsid w:val="00F008BB"/>
    <w:rsid w:val="00F00E2A"/>
    <w:rsid w:val="00F01581"/>
    <w:rsid w:val="00F01824"/>
    <w:rsid w:val="00F01C3A"/>
    <w:rsid w:val="00F01C77"/>
    <w:rsid w:val="00F01FDF"/>
    <w:rsid w:val="00F024EF"/>
    <w:rsid w:val="00F02591"/>
    <w:rsid w:val="00F025F9"/>
    <w:rsid w:val="00F0283A"/>
    <w:rsid w:val="00F02B0B"/>
    <w:rsid w:val="00F02BCC"/>
    <w:rsid w:val="00F02E6C"/>
    <w:rsid w:val="00F03053"/>
    <w:rsid w:val="00F03207"/>
    <w:rsid w:val="00F0343A"/>
    <w:rsid w:val="00F034FF"/>
    <w:rsid w:val="00F03D1F"/>
    <w:rsid w:val="00F0406F"/>
    <w:rsid w:val="00F041C1"/>
    <w:rsid w:val="00F042EC"/>
    <w:rsid w:val="00F04455"/>
    <w:rsid w:val="00F044C7"/>
    <w:rsid w:val="00F045B8"/>
    <w:rsid w:val="00F04A36"/>
    <w:rsid w:val="00F04E15"/>
    <w:rsid w:val="00F04EFF"/>
    <w:rsid w:val="00F05A66"/>
    <w:rsid w:val="00F05B4A"/>
    <w:rsid w:val="00F05C49"/>
    <w:rsid w:val="00F05FC7"/>
    <w:rsid w:val="00F060B9"/>
    <w:rsid w:val="00F062E3"/>
    <w:rsid w:val="00F06389"/>
    <w:rsid w:val="00F063B3"/>
    <w:rsid w:val="00F066D6"/>
    <w:rsid w:val="00F0674B"/>
    <w:rsid w:val="00F06BB4"/>
    <w:rsid w:val="00F06E25"/>
    <w:rsid w:val="00F06E52"/>
    <w:rsid w:val="00F07086"/>
    <w:rsid w:val="00F07574"/>
    <w:rsid w:val="00F07782"/>
    <w:rsid w:val="00F077ED"/>
    <w:rsid w:val="00F07A98"/>
    <w:rsid w:val="00F07CD7"/>
    <w:rsid w:val="00F07E99"/>
    <w:rsid w:val="00F105A0"/>
    <w:rsid w:val="00F10CD1"/>
    <w:rsid w:val="00F10EC9"/>
    <w:rsid w:val="00F11532"/>
    <w:rsid w:val="00F1164D"/>
    <w:rsid w:val="00F119F2"/>
    <w:rsid w:val="00F12273"/>
    <w:rsid w:val="00F125E9"/>
    <w:rsid w:val="00F127BC"/>
    <w:rsid w:val="00F12DA0"/>
    <w:rsid w:val="00F12F1D"/>
    <w:rsid w:val="00F1303A"/>
    <w:rsid w:val="00F13068"/>
    <w:rsid w:val="00F1355B"/>
    <w:rsid w:val="00F136F0"/>
    <w:rsid w:val="00F1372B"/>
    <w:rsid w:val="00F13741"/>
    <w:rsid w:val="00F13C72"/>
    <w:rsid w:val="00F13D2E"/>
    <w:rsid w:val="00F13E68"/>
    <w:rsid w:val="00F13FBE"/>
    <w:rsid w:val="00F146DB"/>
    <w:rsid w:val="00F14F02"/>
    <w:rsid w:val="00F14FB2"/>
    <w:rsid w:val="00F151D2"/>
    <w:rsid w:val="00F1567B"/>
    <w:rsid w:val="00F1572E"/>
    <w:rsid w:val="00F15799"/>
    <w:rsid w:val="00F158F0"/>
    <w:rsid w:val="00F15AB5"/>
    <w:rsid w:val="00F15DAD"/>
    <w:rsid w:val="00F1641D"/>
    <w:rsid w:val="00F168A7"/>
    <w:rsid w:val="00F16A58"/>
    <w:rsid w:val="00F16DAC"/>
    <w:rsid w:val="00F1702B"/>
    <w:rsid w:val="00F170A9"/>
    <w:rsid w:val="00F1721F"/>
    <w:rsid w:val="00F174BD"/>
    <w:rsid w:val="00F175E6"/>
    <w:rsid w:val="00F17FF5"/>
    <w:rsid w:val="00F2011A"/>
    <w:rsid w:val="00F201F0"/>
    <w:rsid w:val="00F20C95"/>
    <w:rsid w:val="00F20E43"/>
    <w:rsid w:val="00F212CE"/>
    <w:rsid w:val="00F214D3"/>
    <w:rsid w:val="00F2159E"/>
    <w:rsid w:val="00F216DD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50"/>
    <w:rsid w:val="00F239D5"/>
    <w:rsid w:val="00F23A9D"/>
    <w:rsid w:val="00F23AAC"/>
    <w:rsid w:val="00F23C2B"/>
    <w:rsid w:val="00F23C2E"/>
    <w:rsid w:val="00F242E0"/>
    <w:rsid w:val="00F24651"/>
    <w:rsid w:val="00F247AF"/>
    <w:rsid w:val="00F24BCC"/>
    <w:rsid w:val="00F24D29"/>
    <w:rsid w:val="00F24D9A"/>
    <w:rsid w:val="00F24FBE"/>
    <w:rsid w:val="00F251EF"/>
    <w:rsid w:val="00F2521D"/>
    <w:rsid w:val="00F25BFB"/>
    <w:rsid w:val="00F25C7B"/>
    <w:rsid w:val="00F268B8"/>
    <w:rsid w:val="00F26A51"/>
    <w:rsid w:val="00F26AA8"/>
    <w:rsid w:val="00F26AAE"/>
    <w:rsid w:val="00F26E7E"/>
    <w:rsid w:val="00F27092"/>
    <w:rsid w:val="00F270D0"/>
    <w:rsid w:val="00F27107"/>
    <w:rsid w:val="00F2742B"/>
    <w:rsid w:val="00F274FB"/>
    <w:rsid w:val="00F275AE"/>
    <w:rsid w:val="00F277AD"/>
    <w:rsid w:val="00F27B69"/>
    <w:rsid w:val="00F3001F"/>
    <w:rsid w:val="00F305D1"/>
    <w:rsid w:val="00F30749"/>
    <w:rsid w:val="00F30962"/>
    <w:rsid w:val="00F30ACD"/>
    <w:rsid w:val="00F30D31"/>
    <w:rsid w:val="00F31428"/>
    <w:rsid w:val="00F316AB"/>
    <w:rsid w:val="00F3197D"/>
    <w:rsid w:val="00F3198E"/>
    <w:rsid w:val="00F31D82"/>
    <w:rsid w:val="00F31EB5"/>
    <w:rsid w:val="00F31EE4"/>
    <w:rsid w:val="00F32195"/>
    <w:rsid w:val="00F324CE"/>
    <w:rsid w:val="00F32913"/>
    <w:rsid w:val="00F32CC6"/>
    <w:rsid w:val="00F33087"/>
    <w:rsid w:val="00F3308F"/>
    <w:rsid w:val="00F3316D"/>
    <w:rsid w:val="00F33299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6AB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B16"/>
    <w:rsid w:val="00F3730E"/>
    <w:rsid w:val="00F3794F"/>
    <w:rsid w:val="00F37BE2"/>
    <w:rsid w:val="00F402B6"/>
    <w:rsid w:val="00F4067F"/>
    <w:rsid w:val="00F4070B"/>
    <w:rsid w:val="00F40B51"/>
    <w:rsid w:val="00F40D4F"/>
    <w:rsid w:val="00F40DA0"/>
    <w:rsid w:val="00F40EF4"/>
    <w:rsid w:val="00F40FC9"/>
    <w:rsid w:val="00F40FD0"/>
    <w:rsid w:val="00F4113E"/>
    <w:rsid w:val="00F41401"/>
    <w:rsid w:val="00F41532"/>
    <w:rsid w:val="00F415E4"/>
    <w:rsid w:val="00F41B5E"/>
    <w:rsid w:val="00F41C35"/>
    <w:rsid w:val="00F41DCB"/>
    <w:rsid w:val="00F42576"/>
    <w:rsid w:val="00F42626"/>
    <w:rsid w:val="00F4263D"/>
    <w:rsid w:val="00F428FA"/>
    <w:rsid w:val="00F42CEB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6CC"/>
    <w:rsid w:val="00F44768"/>
    <w:rsid w:val="00F448A1"/>
    <w:rsid w:val="00F44B82"/>
    <w:rsid w:val="00F4501E"/>
    <w:rsid w:val="00F4509D"/>
    <w:rsid w:val="00F45161"/>
    <w:rsid w:val="00F45570"/>
    <w:rsid w:val="00F45C6B"/>
    <w:rsid w:val="00F46058"/>
    <w:rsid w:val="00F46709"/>
    <w:rsid w:val="00F467EC"/>
    <w:rsid w:val="00F46C54"/>
    <w:rsid w:val="00F46F4D"/>
    <w:rsid w:val="00F4719C"/>
    <w:rsid w:val="00F471B3"/>
    <w:rsid w:val="00F477C4"/>
    <w:rsid w:val="00F479B3"/>
    <w:rsid w:val="00F47BC1"/>
    <w:rsid w:val="00F47CBE"/>
    <w:rsid w:val="00F47E24"/>
    <w:rsid w:val="00F47F17"/>
    <w:rsid w:val="00F506E8"/>
    <w:rsid w:val="00F5072D"/>
    <w:rsid w:val="00F508AF"/>
    <w:rsid w:val="00F50EC6"/>
    <w:rsid w:val="00F50F8B"/>
    <w:rsid w:val="00F5154A"/>
    <w:rsid w:val="00F5161A"/>
    <w:rsid w:val="00F5165A"/>
    <w:rsid w:val="00F51670"/>
    <w:rsid w:val="00F5178A"/>
    <w:rsid w:val="00F51842"/>
    <w:rsid w:val="00F51CFE"/>
    <w:rsid w:val="00F524DA"/>
    <w:rsid w:val="00F52911"/>
    <w:rsid w:val="00F52AE8"/>
    <w:rsid w:val="00F52BEF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523"/>
    <w:rsid w:val="00F54614"/>
    <w:rsid w:val="00F54A2B"/>
    <w:rsid w:val="00F54D9E"/>
    <w:rsid w:val="00F54ED6"/>
    <w:rsid w:val="00F54F56"/>
    <w:rsid w:val="00F5508D"/>
    <w:rsid w:val="00F550DC"/>
    <w:rsid w:val="00F5524A"/>
    <w:rsid w:val="00F55352"/>
    <w:rsid w:val="00F5580A"/>
    <w:rsid w:val="00F558A8"/>
    <w:rsid w:val="00F558C4"/>
    <w:rsid w:val="00F55B4A"/>
    <w:rsid w:val="00F55C74"/>
    <w:rsid w:val="00F55FDF"/>
    <w:rsid w:val="00F56078"/>
    <w:rsid w:val="00F5623A"/>
    <w:rsid w:val="00F56436"/>
    <w:rsid w:val="00F566FB"/>
    <w:rsid w:val="00F56959"/>
    <w:rsid w:val="00F56C78"/>
    <w:rsid w:val="00F56FC6"/>
    <w:rsid w:val="00F57067"/>
    <w:rsid w:val="00F575A3"/>
    <w:rsid w:val="00F600AE"/>
    <w:rsid w:val="00F603D2"/>
    <w:rsid w:val="00F6058D"/>
    <w:rsid w:val="00F607AF"/>
    <w:rsid w:val="00F6136A"/>
    <w:rsid w:val="00F6155A"/>
    <w:rsid w:val="00F61745"/>
    <w:rsid w:val="00F618AD"/>
    <w:rsid w:val="00F61A28"/>
    <w:rsid w:val="00F61ABF"/>
    <w:rsid w:val="00F61B6F"/>
    <w:rsid w:val="00F61BDB"/>
    <w:rsid w:val="00F61DEE"/>
    <w:rsid w:val="00F62622"/>
    <w:rsid w:val="00F629B9"/>
    <w:rsid w:val="00F62B86"/>
    <w:rsid w:val="00F62C26"/>
    <w:rsid w:val="00F62C47"/>
    <w:rsid w:val="00F62C52"/>
    <w:rsid w:val="00F62F21"/>
    <w:rsid w:val="00F6356E"/>
    <w:rsid w:val="00F63A1A"/>
    <w:rsid w:val="00F63A67"/>
    <w:rsid w:val="00F63A7A"/>
    <w:rsid w:val="00F63AAF"/>
    <w:rsid w:val="00F63AE4"/>
    <w:rsid w:val="00F640E1"/>
    <w:rsid w:val="00F6411A"/>
    <w:rsid w:val="00F646BC"/>
    <w:rsid w:val="00F646DD"/>
    <w:rsid w:val="00F64CA8"/>
    <w:rsid w:val="00F64FE6"/>
    <w:rsid w:val="00F65016"/>
    <w:rsid w:val="00F65040"/>
    <w:rsid w:val="00F650BF"/>
    <w:rsid w:val="00F652C1"/>
    <w:rsid w:val="00F652D2"/>
    <w:rsid w:val="00F658B3"/>
    <w:rsid w:val="00F65A84"/>
    <w:rsid w:val="00F65E21"/>
    <w:rsid w:val="00F65EB5"/>
    <w:rsid w:val="00F66417"/>
    <w:rsid w:val="00F66420"/>
    <w:rsid w:val="00F66465"/>
    <w:rsid w:val="00F668EC"/>
    <w:rsid w:val="00F66C79"/>
    <w:rsid w:val="00F66F70"/>
    <w:rsid w:val="00F67072"/>
    <w:rsid w:val="00F67353"/>
    <w:rsid w:val="00F673AA"/>
    <w:rsid w:val="00F6745E"/>
    <w:rsid w:val="00F6785B"/>
    <w:rsid w:val="00F7031F"/>
    <w:rsid w:val="00F704FC"/>
    <w:rsid w:val="00F705A9"/>
    <w:rsid w:val="00F70861"/>
    <w:rsid w:val="00F70AFA"/>
    <w:rsid w:val="00F70B13"/>
    <w:rsid w:val="00F70BB3"/>
    <w:rsid w:val="00F70D00"/>
    <w:rsid w:val="00F716AE"/>
    <w:rsid w:val="00F71A67"/>
    <w:rsid w:val="00F71EE2"/>
    <w:rsid w:val="00F71FF7"/>
    <w:rsid w:val="00F720D9"/>
    <w:rsid w:val="00F7214D"/>
    <w:rsid w:val="00F723C6"/>
    <w:rsid w:val="00F72560"/>
    <w:rsid w:val="00F72665"/>
    <w:rsid w:val="00F7274B"/>
    <w:rsid w:val="00F72FA0"/>
    <w:rsid w:val="00F73220"/>
    <w:rsid w:val="00F7327B"/>
    <w:rsid w:val="00F73515"/>
    <w:rsid w:val="00F73988"/>
    <w:rsid w:val="00F739E8"/>
    <w:rsid w:val="00F73B4D"/>
    <w:rsid w:val="00F73BA7"/>
    <w:rsid w:val="00F73E0E"/>
    <w:rsid w:val="00F73F2D"/>
    <w:rsid w:val="00F74477"/>
    <w:rsid w:val="00F7469A"/>
    <w:rsid w:val="00F74BB9"/>
    <w:rsid w:val="00F74FDB"/>
    <w:rsid w:val="00F7527B"/>
    <w:rsid w:val="00F753B9"/>
    <w:rsid w:val="00F755E7"/>
    <w:rsid w:val="00F756BD"/>
    <w:rsid w:val="00F75A7A"/>
    <w:rsid w:val="00F75D7A"/>
    <w:rsid w:val="00F75F8A"/>
    <w:rsid w:val="00F762FD"/>
    <w:rsid w:val="00F76356"/>
    <w:rsid w:val="00F76488"/>
    <w:rsid w:val="00F765A1"/>
    <w:rsid w:val="00F769EA"/>
    <w:rsid w:val="00F76AB8"/>
    <w:rsid w:val="00F76D53"/>
    <w:rsid w:val="00F76E8E"/>
    <w:rsid w:val="00F772E7"/>
    <w:rsid w:val="00F774EC"/>
    <w:rsid w:val="00F77604"/>
    <w:rsid w:val="00F777A7"/>
    <w:rsid w:val="00F777F5"/>
    <w:rsid w:val="00F77D96"/>
    <w:rsid w:val="00F77EE3"/>
    <w:rsid w:val="00F80043"/>
    <w:rsid w:val="00F8009B"/>
    <w:rsid w:val="00F803F1"/>
    <w:rsid w:val="00F80428"/>
    <w:rsid w:val="00F80462"/>
    <w:rsid w:val="00F807D6"/>
    <w:rsid w:val="00F80F23"/>
    <w:rsid w:val="00F80F2E"/>
    <w:rsid w:val="00F80F50"/>
    <w:rsid w:val="00F8100E"/>
    <w:rsid w:val="00F8141B"/>
    <w:rsid w:val="00F815BD"/>
    <w:rsid w:val="00F815CF"/>
    <w:rsid w:val="00F818CF"/>
    <w:rsid w:val="00F82187"/>
    <w:rsid w:val="00F827ED"/>
    <w:rsid w:val="00F82849"/>
    <w:rsid w:val="00F82BC6"/>
    <w:rsid w:val="00F82C9F"/>
    <w:rsid w:val="00F82D94"/>
    <w:rsid w:val="00F83017"/>
    <w:rsid w:val="00F8306D"/>
    <w:rsid w:val="00F83137"/>
    <w:rsid w:val="00F832C4"/>
    <w:rsid w:val="00F832EF"/>
    <w:rsid w:val="00F83305"/>
    <w:rsid w:val="00F836B2"/>
    <w:rsid w:val="00F83C6D"/>
    <w:rsid w:val="00F841F3"/>
    <w:rsid w:val="00F84E1F"/>
    <w:rsid w:val="00F8505B"/>
    <w:rsid w:val="00F850DE"/>
    <w:rsid w:val="00F85225"/>
    <w:rsid w:val="00F85458"/>
    <w:rsid w:val="00F85475"/>
    <w:rsid w:val="00F8561F"/>
    <w:rsid w:val="00F857B2"/>
    <w:rsid w:val="00F8598E"/>
    <w:rsid w:val="00F85BC5"/>
    <w:rsid w:val="00F85C51"/>
    <w:rsid w:val="00F8618F"/>
    <w:rsid w:val="00F86516"/>
    <w:rsid w:val="00F8679F"/>
    <w:rsid w:val="00F867C2"/>
    <w:rsid w:val="00F86805"/>
    <w:rsid w:val="00F8688A"/>
    <w:rsid w:val="00F868A3"/>
    <w:rsid w:val="00F86986"/>
    <w:rsid w:val="00F86BE0"/>
    <w:rsid w:val="00F86E23"/>
    <w:rsid w:val="00F86FD7"/>
    <w:rsid w:val="00F87352"/>
    <w:rsid w:val="00F8760D"/>
    <w:rsid w:val="00F8787E"/>
    <w:rsid w:val="00F87D03"/>
    <w:rsid w:val="00F87F38"/>
    <w:rsid w:val="00F90806"/>
    <w:rsid w:val="00F909C2"/>
    <w:rsid w:val="00F90D99"/>
    <w:rsid w:val="00F9108D"/>
    <w:rsid w:val="00F91266"/>
    <w:rsid w:val="00F91592"/>
    <w:rsid w:val="00F915EA"/>
    <w:rsid w:val="00F919F7"/>
    <w:rsid w:val="00F91BC2"/>
    <w:rsid w:val="00F91BE8"/>
    <w:rsid w:val="00F92164"/>
    <w:rsid w:val="00F92182"/>
    <w:rsid w:val="00F9237E"/>
    <w:rsid w:val="00F925AC"/>
    <w:rsid w:val="00F92A49"/>
    <w:rsid w:val="00F92B97"/>
    <w:rsid w:val="00F92C8C"/>
    <w:rsid w:val="00F92D18"/>
    <w:rsid w:val="00F92D93"/>
    <w:rsid w:val="00F93122"/>
    <w:rsid w:val="00F931F3"/>
    <w:rsid w:val="00F9363B"/>
    <w:rsid w:val="00F937AD"/>
    <w:rsid w:val="00F937DC"/>
    <w:rsid w:val="00F93AD5"/>
    <w:rsid w:val="00F93B06"/>
    <w:rsid w:val="00F940B5"/>
    <w:rsid w:val="00F9418A"/>
    <w:rsid w:val="00F941F9"/>
    <w:rsid w:val="00F94284"/>
    <w:rsid w:val="00F949CC"/>
    <w:rsid w:val="00F949CE"/>
    <w:rsid w:val="00F94DC3"/>
    <w:rsid w:val="00F950F3"/>
    <w:rsid w:val="00F95BE6"/>
    <w:rsid w:val="00F95C1A"/>
    <w:rsid w:val="00F95F85"/>
    <w:rsid w:val="00F96156"/>
    <w:rsid w:val="00F961E2"/>
    <w:rsid w:val="00F962E0"/>
    <w:rsid w:val="00F9641A"/>
    <w:rsid w:val="00F96688"/>
    <w:rsid w:val="00F967ED"/>
    <w:rsid w:val="00F968A7"/>
    <w:rsid w:val="00F968E6"/>
    <w:rsid w:val="00F96934"/>
    <w:rsid w:val="00F969B9"/>
    <w:rsid w:val="00F9714A"/>
    <w:rsid w:val="00F9751D"/>
    <w:rsid w:val="00F975A0"/>
    <w:rsid w:val="00F975AB"/>
    <w:rsid w:val="00F979A7"/>
    <w:rsid w:val="00F97E57"/>
    <w:rsid w:val="00FA0033"/>
    <w:rsid w:val="00FA0132"/>
    <w:rsid w:val="00FA0463"/>
    <w:rsid w:val="00FA05DF"/>
    <w:rsid w:val="00FA05E2"/>
    <w:rsid w:val="00FA0F17"/>
    <w:rsid w:val="00FA1087"/>
    <w:rsid w:val="00FA147B"/>
    <w:rsid w:val="00FA1598"/>
    <w:rsid w:val="00FA1623"/>
    <w:rsid w:val="00FA19DD"/>
    <w:rsid w:val="00FA2034"/>
    <w:rsid w:val="00FA205A"/>
    <w:rsid w:val="00FA2080"/>
    <w:rsid w:val="00FA2226"/>
    <w:rsid w:val="00FA2584"/>
    <w:rsid w:val="00FA28DD"/>
    <w:rsid w:val="00FA2939"/>
    <w:rsid w:val="00FA2ABA"/>
    <w:rsid w:val="00FA2E01"/>
    <w:rsid w:val="00FA2EE7"/>
    <w:rsid w:val="00FA3077"/>
    <w:rsid w:val="00FA3124"/>
    <w:rsid w:val="00FA32A1"/>
    <w:rsid w:val="00FA32EC"/>
    <w:rsid w:val="00FA388E"/>
    <w:rsid w:val="00FA3A52"/>
    <w:rsid w:val="00FA3CF4"/>
    <w:rsid w:val="00FA3E32"/>
    <w:rsid w:val="00FA4300"/>
    <w:rsid w:val="00FA4452"/>
    <w:rsid w:val="00FA452C"/>
    <w:rsid w:val="00FA465A"/>
    <w:rsid w:val="00FA4B52"/>
    <w:rsid w:val="00FA4C5F"/>
    <w:rsid w:val="00FA4C6A"/>
    <w:rsid w:val="00FA532E"/>
    <w:rsid w:val="00FA5494"/>
    <w:rsid w:val="00FA558B"/>
    <w:rsid w:val="00FA59E7"/>
    <w:rsid w:val="00FA5DF4"/>
    <w:rsid w:val="00FA65F3"/>
    <w:rsid w:val="00FA672D"/>
    <w:rsid w:val="00FA686D"/>
    <w:rsid w:val="00FA68DC"/>
    <w:rsid w:val="00FA6E67"/>
    <w:rsid w:val="00FA736E"/>
    <w:rsid w:val="00FA755E"/>
    <w:rsid w:val="00FA771C"/>
    <w:rsid w:val="00FA775E"/>
    <w:rsid w:val="00FA77BF"/>
    <w:rsid w:val="00FA7999"/>
    <w:rsid w:val="00FA7AB2"/>
    <w:rsid w:val="00FA7CB1"/>
    <w:rsid w:val="00FA7F25"/>
    <w:rsid w:val="00FA7F57"/>
    <w:rsid w:val="00FA7F99"/>
    <w:rsid w:val="00FB0009"/>
    <w:rsid w:val="00FB07C6"/>
    <w:rsid w:val="00FB09A9"/>
    <w:rsid w:val="00FB0D21"/>
    <w:rsid w:val="00FB10F3"/>
    <w:rsid w:val="00FB123A"/>
    <w:rsid w:val="00FB12AE"/>
    <w:rsid w:val="00FB162F"/>
    <w:rsid w:val="00FB1AA3"/>
    <w:rsid w:val="00FB1E62"/>
    <w:rsid w:val="00FB2060"/>
    <w:rsid w:val="00FB2163"/>
    <w:rsid w:val="00FB21C1"/>
    <w:rsid w:val="00FB232E"/>
    <w:rsid w:val="00FB2A73"/>
    <w:rsid w:val="00FB2B5E"/>
    <w:rsid w:val="00FB2D75"/>
    <w:rsid w:val="00FB3420"/>
    <w:rsid w:val="00FB3575"/>
    <w:rsid w:val="00FB3805"/>
    <w:rsid w:val="00FB3BE8"/>
    <w:rsid w:val="00FB401F"/>
    <w:rsid w:val="00FB448C"/>
    <w:rsid w:val="00FB4546"/>
    <w:rsid w:val="00FB46BF"/>
    <w:rsid w:val="00FB4940"/>
    <w:rsid w:val="00FB49B1"/>
    <w:rsid w:val="00FB4CA9"/>
    <w:rsid w:val="00FB4FB8"/>
    <w:rsid w:val="00FB5002"/>
    <w:rsid w:val="00FB50B3"/>
    <w:rsid w:val="00FB5C74"/>
    <w:rsid w:val="00FB5DF7"/>
    <w:rsid w:val="00FB5F2F"/>
    <w:rsid w:val="00FB6BFC"/>
    <w:rsid w:val="00FB6C7D"/>
    <w:rsid w:val="00FB7329"/>
    <w:rsid w:val="00FB7537"/>
    <w:rsid w:val="00FB7584"/>
    <w:rsid w:val="00FB7775"/>
    <w:rsid w:val="00FB78FF"/>
    <w:rsid w:val="00FB7964"/>
    <w:rsid w:val="00FB7BB3"/>
    <w:rsid w:val="00FB7F32"/>
    <w:rsid w:val="00FB7F63"/>
    <w:rsid w:val="00FC0199"/>
    <w:rsid w:val="00FC058F"/>
    <w:rsid w:val="00FC078D"/>
    <w:rsid w:val="00FC0A07"/>
    <w:rsid w:val="00FC0A46"/>
    <w:rsid w:val="00FC0C5B"/>
    <w:rsid w:val="00FC0C87"/>
    <w:rsid w:val="00FC113F"/>
    <w:rsid w:val="00FC1E79"/>
    <w:rsid w:val="00FC23B1"/>
    <w:rsid w:val="00FC27CC"/>
    <w:rsid w:val="00FC28B1"/>
    <w:rsid w:val="00FC2FE5"/>
    <w:rsid w:val="00FC35BE"/>
    <w:rsid w:val="00FC366A"/>
    <w:rsid w:val="00FC388F"/>
    <w:rsid w:val="00FC3AA6"/>
    <w:rsid w:val="00FC3ADC"/>
    <w:rsid w:val="00FC40C3"/>
    <w:rsid w:val="00FC41B9"/>
    <w:rsid w:val="00FC4CD7"/>
    <w:rsid w:val="00FC504E"/>
    <w:rsid w:val="00FC50B8"/>
    <w:rsid w:val="00FC5EF5"/>
    <w:rsid w:val="00FC5FB2"/>
    <w:rsid w:val="00FC60DF"/>
    <w:rsid w:val="00FC6205"/>
    <w:rsid w:val="00FC64B0"/>
    <w:rsid w:val="00FC68B2"/>
    <w:rsid w:val="00FC6A20"/>
    <w:rsid w:val="00FC6C6B"/>
    <w:rsid w:val="00FC6DBE"/>
    <w:rsid w:val="00FC6DD4"/>
    <w:rsid w:val="00FC6FD6"/>
    <w:rsid w:val="00FC74D4"/>
    <w:rsid w:val="00FC787F"/>
    <w:rsid w:val="00FC7A51"/>
    <w:rsid w:val="00FC7ACC"/>
    <w:rsid w:val="00FC7B6B"/>
    <w:rsid w:val="00FC7DB5"/>
    <w:rsid w:val="00FC7EE4"/>
    <w:rsid w:val="00FC7F55"/>
    <w:rsid w:val="00FD0314"/>
    <w:rsid w:val="00FD0598"/>
    <w:rsid w:val="00FD0C33"/>
    <w:rsid w:val="00FD127B"/>
    <w:rsid w:val="00FD1A53"/>
    <w:rsid w:val="00FD1BAF"/>
    <w:rsid w:val="00FD1BD7"/>
    <w:rsid w:val="00FD1BDD"/>
    <w:rsid w:val="00FD1BF5"/>
    <w:rsid w:val="00FD1FB2"/>
    <w:rsid w:val="00FD2181"/>
    <w:rsid w:val="00FD2245"/>
    <w:rsid w:val="00FD27DD"/>
    <w:rsid w:val="00FD2854"/>
    <w:rsid w:val="00FD2B5B"/>
    <w:rsid w:val="00FD3471"/>
    <w:rsid w:val="00FD36C7"/>
    <w:rsid w:val="00FD370C"/>
    <w:rsid w:val="00FD3F30"/>
    <w:rsid w:val="00FD404A"/>
    <w:rsid w:val="00FD4577"/>
    <w:rsid w:val="00FD45B4"/>
    <w:rsid w:val="00FD45F2"/>
    <w:rsid w:val="00FD4609"/>
    <w:rsid w:val="00FD48EE"/>
    <w:rsid w:val="00FD4F29"/>
    <w:rsid w:val="00FD5099"/>
    <w:rsid w:val="00FD51D6"/>
    <w:rsid w:val="00FD5397"/>
    <w:rsid w:val="00FD5414"/>
    <w:rsid w:val="00FD54C8"/>
    <w:rsid w:val="00FD559E"/>
    <w:rsid w:val="00FD5787"/>
    <w:rsid w:val="00FD5999"/>
    <w:rsid w:val="00FD5B95"/>
    <w:rsid w:val="00FD5CA2"/>
    <w:rsid w:val="00FD5E06"/>
    <w:rsid w:val="00FD6124"/>
    <w:rsid w:val="00FD61AA"/>
    <w:rsid w:val="00FD638E"/>
    <w:rsid w:val="00FD6617"/>
    <w:rsid w:val="00FD6896"/>
    <w:rsid w:val="00FD6C8F"/>
    <w:rsid w:val="00FD6CBF"/>
    <w:rsid w:val="00FD7427"/>
    <w:rsid w:val="00FD7652"/>
    <w:rsid w:val="00FD77B6"/>
    <w:rsid w:val="00FD788F"/>
    <w:rsid w:val="00FD7C56"/>
    <w:rsid w:val="00FD7CAD"/>
    <w:rsid w:val="00FE007F"/>
    <w:rsid w:val="00FE0526"/>
    <w:rsid w:val="00FE0705"/>
    <w:rsid w:val="00FE070F"/>
    <w:rsid w:val="00FE0A37"/>
    <w:rsid w:val="00FE0A66"/>
    <w:rsid w:val="00FE1154"/>
    <w:rsid w:val="00FE13E6"/>
    <w:rsid w:val="00FE176E"/>
    <w:rsid w:val="00FE1B8F"/>
    <w:rsid w:val="00FE1B9E"/>
    <w:rsid w:val="00FE1EC4"/>
    <w:rsid w:val="00FE1F82"/>
    <w:rsid w:val="00FE27DD"/>
    <w:rsid w:val="00FE29B9"/>
    <w:rsid w:val="00FE2A07"/>
    <w:rsid w:val="00FE2BA7"/>
    <w:rsid w:val="00FE33E6"/>
    <w:rsid w:val="00FE34FB"/>
    <w:rsid w:val="00FE3768"/>
    <w:rsid w:val="00FE3D6C"/>
    <w:rsid w:val="00FE44C0"/>
    <w:rsid w:val="00FE4711"/>
    <w:rsid w:val="00FE4906"/>
    <w:rsid w:val="00FE4991"/>
    <w:rsid w:val="00FE4CC8"/>
    <w:rsid w:val="00FE4D8A"/>
    <w:rsid w:val="00FE5034"/>
    <w:rsid w:val="00FE50F9"/>
    <w:rsid w:val="00FE574B"/>
    <w:rsid w:val="00FE57C3"/>
    <w:rsid w:val="00FE5A4F"/>
    <w:rsid w:val="00FE5F2B"/>
    <w:rsid w:val="00FE6345"/>
    <w:rsid w:val="00FE666C"/>
    <w:rsid w:val="00FE6682"/>
    <w:rsid w:val="00FE6D5C"/>
    <w:rsid w:val="00FE6F49"/>
    <w:rsid w:val="00FE6FAD"/>
    <w:rsid w:val="00FE70B8"/>
    <w:rsid w:val="00FE70F5"/>
    <w:rsid w:val="00FE7206"/>
    <w:rsid w:val="00FE7503"/>
    <w:rsid w:val="00FE760E"/>
    <w:rsid w:val="00FE767F"/>
    <w:rsid w:val="00FE7777"/>
    <w:rsid w:val="00FE79AC"/>
    <w:rsid w:val="00FE7B7D"/>
    <w:rsid w:val="00FE7E73"/>
    <w:rsid w:val="00FF02E2"/>
    <w:rsid w:val="00FF044D"/>
    <w:rsid w:val="00FF074A"/>
    <w:rsid w:val="00FF07BA"/>
    <w:rsid w:val="00FF0FE2"/>
    <w:rsid w:val="00FF13CE"/>
    <w:rsid w:val="00FF163B"/>
    <w:rsid w:val="00FF1828"/>
    <w:rsid w:val="00FF1956"/>
    <w:rsid w:val="00FF198B"/>
    <w:rsid w:val="00FF1A90"/>
    <w:rsid w:val="00FF1B81"/>
    <w:rsid w:val="00FF1BAB"/>
    <w:rsid w:val="00FF1E38"/>
    <w:rsid w:val="00FF1EDF"/>
    <w:rsid w:val="00FF1F68"/>
    <w:rsid w:val="00FF1FAB"/>
    <w:rsid w:val="00FF1FEA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1A"/>
    <w:rsid w:val="00FF3427"/>
    <w:rsid w:val="00FF3452"/>
    <w:rsid w:val="00FF34E3"/>
    <w:rsid w:val="00FF377B"/>
    <w:rsid w:val="00FF3862"/>
    <w:rsid w:val="00FF39F1"/>
    <w:rsid w:val="00FF3CF4"/>
    <w:rsid w:val="00FF46BF"/>
    <w:rsid w:val="00FF487C"/>
    <w:rsid w:val="00FF48E1"/>
    <w:rsid w:val="00FF4B5A"/>
    <w:rsid w:val="00FF4D79"/>
    <w:rsid w:val="00FF4EAC"/>
    <w:rsid w:val="00FF52A5"/>
    <w:rsid w:val="00FF5630"/>
    <w:rsid w:val="00FF5789"/>
    <w:rsid w:val="00FF5898"/>
    <w:rsid w:val="00FF5C87"/>
    <w:rsid w:val="00FF5E85"/>
    <w:rsid w:val="00FF5F05"/>
    <w:rsid w:val="00FF5FAE"/>
    <w:rsid w:val="00FF6868"/>
    <w:rsid w:val="00FF69F9"/>
    <w:rsid w:val="00FF6D42"/>
    <w:rsid w:val="00FF760B"/>
    <w:rsid w:val="00FF7A72"/>
    <w:rsid w:val="00FF7B60"/>
    <w:rsid w:val="00FF7D12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E3B1199"/>
  <w15:chartTrackingRefBased/>
  <w15:docId w15:val="{F5A29464-C5C1-455E-8BD6-D356FBE19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F7843"/>
    <w:pPr>
      <w:numPr>
        <w:numId w:val="16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HeaderChar1">
    <w:name w:val="Header Char1"/>
    <w:rsid w:val="00FB448C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FB448C"/>
    <w:rPr>
      <w:rFonts w:ascii="Arial" w:hAnsi="Arial"/>
      <w:sz w:val="18"/>
      <w:szCs w:val="18"/>
    </w:rPr>
  </w:style>
  <w:style w:type="paragraph" w:customStyle="1" w:styleId="Char0">
    <w:name w:val="Char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2Char1">
    <w:name w:val="Heading 2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FB448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2Char">
    <w:name w:val="Style2 Char"/>
    <w:link w:val="Style2"/>
    <w:rsid w:val="00FB448C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Heading1Char1">
    <w:name w:val="Heading 1 Char1"/>
    <w:uiPriority w:val="99"/>
    <w:rsid w:val="00FB44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B44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FB448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B44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B448C"/>
  </w:style>
  <w:style w:type="character" w:customStyle="1" w:styleId="BodyText2Char1">
    <w:name w:val="Body Text 2 Char1"/>
    <w:rsid w:val="00FB448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B44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B448C"/>
    <w:rPr>
      <w:rFonts w:eastAsia="Times New Roman" w:cs="EucrosiaUPC"/>
      <w:sz w:val="30"/>
      <w:szCs w:val="30"/>
    </w:rPr>
  </w:style>
  <w:style w:type="character" w:customStyle="1" w:styleId="SignatureChar1">
    <w:name w:val="Signature Char1"/>
    <w:rsid w:val="00FB448C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FB44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B448C"/>
  </w:style>
  <w:style w:type="character" w:styleId="Emphasis">
    <w:name w:val="Emphasis"/>
    <w:uiPriority w:val="20"/>
    <w:qFormat/>
    <w:rsid w:val="00FB448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B448C"/>
  </w:style>
  <w:style w:type="character" w:styleId="Hyperlink">
    <w:name w:val="Hyperlink"/>
    <w:uiPriority w:val="99"/>
    <w:unhideWhenUsed/>
    <w:rsid w:val="00FB448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B448C"/>
    <w:rPr>
      <w:color w:val="4D90F0"/>
    </w:rPr>
  </w:style>
  <w:style w:type="paragraph" w:styleId="NormalWeb">
    <w:name w:val="Normal (Web)"/>
    <w:basedOn w:val="Normal"/>
    <w:uiPriority w:val="99"/>
    <w:unhideWhenUsed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B44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B448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B448C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A27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8201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8201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8201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8201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8201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8201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8201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table" w:styleId="Table3Deffects2">
    <w:name w:val="Table 3D effects 2"/>
    <w:basedOn w:val="TableNormal"/>
    <w:rsid w:val="00882010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8201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8201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882010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3FDE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533F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172EC-735B-46A0-A1DD-8A60424A0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39</Pages>
  <Words>6848</Words>
  <Characters>39039</Characters>
  <Application>Microsoft Office Word</Application>
  <DocSecurity>0</DocSecurity>
  <Lines>325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45796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Pannida, Suksawat</dc:creator>
  <cp:keywords/>
  <cp:lastModifiedBy>Somjai, Nigonyanont</cp:lastModifiedBy>
  <cp:revision>3</cp:revision>
  <cp:lastPrinted>2022-08-15T01:25:00Z</cp:lastPrinted>
  <dcterms:created xsi:type="dcterms:W3CDTF">2022-08-15T02:49:00Z</dcterms:created>
  <dcterms:modified xsi:type="dcterms:W3CDTF">2022-08-15T02:51:00Z</dcterms:modified>
</cp:coreProperties>
</file>