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8060F3" w14:paraId="21390D00" w14:textId="77777777" w:rsidTr="00EE51ED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E73FDC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99957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1ECC5DD9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135230" w:rsidRPr="008060F3" w14:paraId="72C866C1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4B47133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676DD8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4FEDD9C6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135230" w:rsidRPr="008060F3" w14:paraId="4458324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E91AD2" w14:textId="31F2639F" w:rsidR="00135230" w:rsidRPr="008060F3" w:rsidRDefault="00FE5A4C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9B6BCEF" w14:textId="77777777" w:rsidR="00135230" w:rsidRPr="008060F3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27B0414" w14:textId="77777777" w:rsidR="00135230" w:rsidRPr="008060F3" w:rsidRDefault="00135230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8060F3" w14:paraId="25D4ED1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68DC4C9" w14:textId="6F6926AD" w:rsidR="0012201F" w:rsidRPr="008060F3" w:rsidRDefault="00FE5A4C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07C30839" w14:textId="77777777" w:rsidR="0012201F" w:rsidRPr="008060F3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01F24D5" w14:textId="77777777" w:rsidR="0012201F" w:rsidRPr="008060F3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36DE8" w:rsidRPr="008060F3" w14:paraId="485B5D5A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DF09F" w14:textId="51EC98B1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5084E2B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4F9A5D3" w14:textId="03D56DB2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B36DE8" w:rsidRPr="008060F3" w14:paraId="4833CB6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5B931" w14:textId="7C1C0E3E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54E6AEA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7C684BE0" w14:textId="037361DC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36DE8" w:rsidRPr="008060F3" w14:paraId="775D94C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0A7F07F" w14:textId="59E2C52D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5C1E03A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9C3CB5D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อุปกรณ์โครงข่าย</w:t>
            </w:r>
          </w:p>
        </w:tc>
      </w:tr>
      <w:tr w:rsidR="00B36DE8" w:rsidRPr="008060F3" w14:paraId="4B71834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20DED8" w14:textId="57C653FD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411F4C9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FE8A79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 และอุปกรณ์</w:t>
            </w:r>
          </w:p>
        </w:tc>
      </w:tr>
      <w:tr w:rsidR="00B36DE8" w:rsidRPr="008060F3" w14:paraId="461C1B3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C507CA" w14:textId="4C8FAB1F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DC8AC8C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6903A5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B36DE8" w:rsidRPr="008060F3" w14:paraId="00C5468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2551DA" w14:textId="448638AF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4C1FD4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011E418C" w14:textId="1D004873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36DE8" w:rsidRPr="008060F3" w14:paraId="1FC14BB9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7F3914C" w14:textId="070BA522" w:rsidR="00B36DE8" w:rsidRPr="008060F3" w:rsidRDefault="00BD2B27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19D791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86FB00A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36DE8" w:rsidRPr="008060F3" w14:paraId="098BFF76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7BAD37" w14:textId="7037A492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A05BD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5B109B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3CDCF07" w14:textId="30A6F0DD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</w:t>
            </w:r>
            <w:r w:rsidR="002907F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งินปันผล</w:t>
            </w:r>
          </w:p>
        </w:tc>
      </w:tr>
      <w:tr w:rsidR="002907F9" w:rsidRPr="008060F3" w14:paraId="61C86008" w14:textId="77777777" w:rsidTr="00A3264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D40305" w14:textId="303C19A6" w:rsidR="002907F9" w:rsidRPr="008060F3" w:rsidRDefault="002907F9" w:rsidP="00290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284B6A7" w14:textId="77777777" w:rsidR="002907F9" w:rsidRPr="008060F3" w:rsidRDefault="002907F9" w:rsidP="00290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85FE45C" w14:textId="4988BCDA" w:rsidR="002907F9" w:rsidRPr="008060F3" w:rsidRDefault="002907F9" w:rsidP="00290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907F9" w:rsidRPr="008060F3" w14:paraId="6814D50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8FF1A" w14:textId="76F62560" w:rsidR="002907F9" w:rsidRPr="008060F3" w:rsidRDefault="002907F9" w:rsidP="00290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CFF6D5F" w14:textId="77777777" w:rsidR="002907F9" w:rsidRPr="008060F3" w:rsidRDefault="002907F9" w:rsidP="00290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E13C90D" w14:textId="2DA5AD27" w:rsidR="002907F9" w:rsidRPr="008060F3" w:rsidRDefault="002907F9" w:rsidP="00290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907F9" w:rsidRPr="008060F3" w14:paraId="1297A0F9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83A3550" w14:textId="10191704" w:rsidR="002907F9" w:rsidRPr="008060F3" w:rsidRDefault="002907F9" w:rsidP="00290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7A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3C1C02D9" w14:textId="77777777" w:rsidR="002907F9" w:rsidRPr="008060F3" w:rsidRDefault="002907F9" w:rsidP="00290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9A60EEF" w14:textId="6FCCF785" w:rsidR="002907F9" w:rsidRPr="008060F3" w:rsidRDefault="002907F9" w:rsidP="002907F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060F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B36DE8" w:rsidRPr="008060F3" w14:paraId="43392267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07222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55C99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12AE4927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9A4C1D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1E99CF8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37778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3CF0B6E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CC64C7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ADF2E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B998C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2B4E7AB5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1B91A0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71565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A160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46FCF7B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00E4D4E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275401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CE9AAF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110E9C5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3284D584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C86D72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1B9759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1E8A1643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22634AF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00063E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FC3177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</w:tcPr>
          <w:p w14:paraId="0A02A43C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36DE8" w:rsidRPr="008060F3" w14:paraId="77BEF6E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63FD64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0C0E86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80" w:type="dxa"/>
            <w:vAlign w:val="center"/>
          </w:tcPr>
          <w:p w14:paraId="6B961560" w14:textId="77777777" w:rsidR="00B36DE8" w:rsidRPr="008060F3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74125BC5" w14:textId="77777777" w:rsidR="00710575" w:rsidRPr="008060F3" w:rsidRDefault="00710575" w:rsidP="003D41E8">
      <w:pPr>
        <w:rPr>
          <w:rFonts w:ascii="Angsana New" w:hAnsi="Angsana New"/>
          <w:b/>
          <w:bCs/>
        </w:rPr>
      </w:pPr>
    </w:p>
    <w:p w14:paraId="7F5797C3" w14:textId="77777777" w:rsidR="009E3C9A" w:rsidRPr="008060F3" w:rsidRDefault="00805CAE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</w:rPr>
        <w:br w:type="page"/>
      </w:r>
      <w:r w:rsidR="009E3C9A" w:rsidRPr="008060F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E661623" w14:textId="77777777" w:rsidR="009E3C9A" w:rsidRPr="008060F3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  <w:cs/>
        </w:rPr>
      </w:pPr>
    </w:p>
    <w:p w14:paraId="0D6C3820" w14:textId="31157643" w:rsidR="0009267B" w:rsidRPr="008060F3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Pr="00697740">
        <w:rPr>
          <w:rFonts w:ascii="Angsana New" w:hAnsi="Angsana New"/>
          <w:sz w:val="30"/>
          <w:szCs w:val="30"/>
          <w:cs/>
        </w:rPr>
        <w:t>การเงินจากคณะกรรมการ</w:t>
      </w:r>
      <w:r w:rsidR="00C1686A" w:rsidRPr="008060F3">
        <w:rPr>
          <w:rFonts w:ascii="Angsana New" w:hAnsi="Angsana New"/>
          <w:sz w:val="30"/>
          <w:szCs w:val="30"/>
          <w:cs/>
        </w:rPr>
        <w:t>เมื่อวันที่</w:t>
      </w:r>
      <w:r w:rsidR="00D03FD3" w:rsidRPr="008060F3">
        <w:rPr>
          <w:rFonts w:ascii="Angsana New" w:hAnsi="Angsana New"/>
          <w:sz w:val="30"/>
          <w:szCs w:val="30"/>
          <w:cs/>
        </w:rPr>
        <w:t xml:space="preserve"> </w:t>
      </w:r>
      <w:r w:rsidR="006306EB">
        <w:rPr>
          <w:rFonts w:ascii="Angsana New" w:hAnsi="Angsana New"/>
          <w:sz w:val="30"/>
          <w:szCs w:val="30"/>
        </w:rPr>
        <w:t>15</w:t>
      </w:r>
      <w:r w:rsidR="007547FC">
        <w:rPr>
          <w:rFonts w:ascii="Angsana New" w:hAnsi="Angsana New"/>
          <w:sz w:val="30"/>
          <w:szCs w:val="30"/>
        </w:rPr>
        <w:t xml:space="preserve"> </w:t>
      </w:r>
      <w:r w:rsidR="007547FC">
        <w:rPr>
          <w:rFonts w:ascii="Angsana New" w:hAnsi="Angsana New" w:hint="cs"/>
          <w:sz w:val="30"/>
          <w:szCs w:val="30"/>
          <w:cs/>
        </w:rPr>
        <w:t>สิงหาคม</w:t>
      </w:r>
      <w:r w:rsidR="00EE51ED" w:rsidRPr="008060F3">
        <w:rPr>
          <w:rFonts w:ascii="Angsana New" w:hAnsi="Angsana New"/>
          <w:sz w:val="30"/>
          <w:szCs w:val="30"/>
          <w:cs/>
        </w:rPr>
        <w:t xml:space="preserve"> </w:t>
      </w:r>
      <w:r w:rsidR="00EE51ED" w:rsidRPr="008060F3">
        <w:rPr>
          <w:rFonts w:ascii="Angsana New" w:hAnsi="Angsana New"/>
          <w:sz w:val="30"/>
          <w:szCs w:val="30"/>
        </w:rPr>
        <w:t>2565</w:t>
      </w:r>
    </w:p>
    <w:p w14:paraId="0554470E" w14:textId="67BA8B0A" w:rsidR="0035760D" w:rsidRPr="008060F3" w:rsidRDefault="0035760D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trike/>
          <w:sz w:val="30"/>
          <w:szCs w:val="30"/>
        </w:rPr>
      </w:pPr>
    </w:p>
    <w:p w14:paraId="0D3699E3" w14:textId="3153F67A" w:rsidR="0009267B" w:rsidRPr="008060F3" w:rsidRDefault="00822342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1</w:t>
      </w:r>
      <w:r w:rsidR="00805CAE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09267B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509467B3" w14:textId="77777777" w:rsidR="0009267B" w:rsidRPr="008060F3" w:rsidRDefault="0009267B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685B26B3" w14:textId="2B64A689" w:rsidR="0009267B" w:rsidRPr="008060F3" w:rsidRDefault="00886BE1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8060F3">
        <w:rPr>
          <w:rFonts w:ascii="Angsana New" w:hAnsi="Angsana New"/>
          <w:sz w:val="30"/>
          <w:szCs w:val="30"/>
        </w:rPr>
        <w:br/>
      </w:r>
      <w:r w:rsidRPr="008060F3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B4915" w:rsidRPr="008060F3">
        <w:rPr>
          <w:rFonts w:ascii="Angsana New" w:hAnsi="Angsana New"/>
          <w:sz w:val="30"/>
          <w:szCs w:val="30"/>
        </w:rPr>
        <w:br/>
      </w:r>
      <w:r w:rsidRPr="008060F3">
        <w:rPr>
          <w:rFonts w:ascii="Angsana New" w:hAnsi="Angsana New"/>
          <w:sz w:val="30"/>
          <w:szCs w:val="30"/>
          <w:cs/>
        </w:rPr>
        <w:t xml:space="preserve">ฉบับที่ </w:t>
      </w:r>
      <w:r w:rsidR="007B78BF" w:rsidRPr="008060F3">
        <w:rPr>
          <w:rFonts w:ascii="Angsana New" w:hAnsi="Angsana New"/>
          <w:sz w:val="30"/>
          <w:szCs w:val="30"/>
        </w:rPr>
        <w:t>34</w:t>
      </w:r>
      <w:r w:rsidRPr="008060F3">
        <w:rPr>
          <w:rFonts w:ascii="Angsana New" w:hAnsi="Angsana New"/>
          <w:sz w:val="30"/>
          <w:szCs w:val="30"/>
          <w:cs/>
        </w:rPr>
        <w:t xml:space="preserve"> เรื่อง </w:t>
      </w:r>
      <w:r w:rsidRPr="008060F3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060F3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22342" w:rsidRPr="008060F3">
        <w:rPr>
          <w:rFonts w:ascii="Angsana New" w:hAnsi="Angsana New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</w:t>
      </w:r>
      <w:r w:rsidR="000F2132" w:rsidRPr="008060F3">
        <w:rPr>
          <w:rFonts w:ascii="Angsana New" w:hAnsi="Angsana New"/>
          <w:sz w:val="30"/>
          <w:szCs w:val="30"/>
          <w:cs/>
        </w:rPr>
        <w:t xml:space="preserve">่ </w:t>
      </w:r>
      <w:r w:rsidR="000F2132" w:rsidRPr="008060F3">
        <w:rPr>
          <w:rFonts w:ascii="Angsana New" w:hAnsi="Angsana New"/>
          <w:sz w:val="30"/>
          <w:szCs w:val="30"/>
        </w:rPr>
        <w:t xml:space="preserve">31 </w:t>
      </w:r>
      <w:r w:rsidR="00822342" w:rsidRPr="008060F3">
        <w:rPr>
          <w:rFonts w:ascii="Angsana New" w:hAnsi="Angsana New"/>
          <w:sz w:val="30"/>
          <w:szCs w:val="30"/>
          <w:cs/>
        </w:rPr>
        <w:t>ธันวาคม</w:t>
      </w:r>
      <w:r w:rsidR="000F2132" w:rsidRPr="008060F3">
        <w:rPr>
          <w:rFonts w:ascii="Angsana New" w:hAnsi="Angsana New"/>
          <w:sz w:val="30"/>
          <w:szCs w:val="30"/>
        </w:rPr>
        <w:t xml:space="preserve"> 256</w:t>
      </w:r>
      <w:r w:rsidR="00A8357C" w:rsidRPr="008060F3">
        <w:rPr>
          <w:rFonts w:ascii="Angsana New" w:hAnsi="Angsana New"/>
          <w:sz w:val="30"/>
          <w:szCs w:val="30"/>
        </w:rPr>
        <w:t>4</w:t>
      </w:r>
    </w:p>
    <w:p w14:paraId="4EE1E1E9" w14:textId="77777777" w:rsidR="008E531E" w:rsidRPr="008060F3" w:rsidRDefault="008E531E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Angsana New" w:eastAsia="MS Mincho" w:hAnsi="Angsana New"/>
          <w:sz w:val="30"/>
          <w:szCs w:val="30"/>
          <w:cs/>
          <w:lang w:val="en-GB"/>
        </w:rPr>
      </w:pPr>
    </w:p>
    <w:p w14:paraId="4AA476B2" w14:textId="21BB0DD3" w:rsidR="00886BE1" w:rsidRPr="008060F3" w:rsidRDefault="00886BE1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7B78BF" w:rsidRPr="008060F3">
        <w:rPr>
          <w:rFonts w:ascii="Angsana New" w:hAnsi="Angsana New"/>
          <w:sz w:val="30"/>
          <w:szCs w:val="30"/>
        </w:rPr>
        <w:t>31</w:t>
      </w:r>
      <w:r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hAnsi="Angsana New"/>
          <w:sz w:val="30"/>
          <w:szCs w:val="30"/>
          <w:cs/>
        </w:rPr>
        <w:t xml:space="preserve">ธันวาคม </w:t>
      </w:r>
      <w:r w:rsidR="007B78BF" w:rsidRPr="008060F3">
        <w:rPr>
          <w:rFonts w:ascii="Angsana New" w:hAnsi="Angsana New"/>
          <w:sz w:val="30"/>
          <w:szCs w:val="30"/>
        </w:rPr>
        <w:t>256</w:t>
      </w:r>
      <w:r w:rsidR="00A8357C" w:rsidRPr="008060F3">
        <w:rPr>
          <w:rFonts w:ascii="Angsana New" w:hAnsi="Angsana New"/>
          <w:sz w:val="30"/>
          <w:szCs w:val="30"/>
        </w:rPr>
        <w:t>4</w:t>
      </w:r>
    </w:p>
    <w:p w14:paraId="647F32FA" w14:textId="77777777" w:rsidR="00345FE7" w:rsidRPr="008060F3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sz w:val="30"/>
          <w:szCs w:val="30"/>
        </w:rPr>
      </w:pPr>
    </w:p>
    <w:p w14:paraId="7ED385D2" w14:textId="335C291D" w:rsidR="00F212CE" w:rsidRPr="008060F3" w:rsidRDefault="00822342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2</w:t>
      </w:r>
      <w:r w:rsidR="00805CAE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F212CE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13C1C3CD" w14:textId="77777777" w:rsidR="00F212CE" w:rsidRPr="008060F3" w:rsidRDefault="00F212CE" w:rsidP="009A004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14:paraId="0B81425A" w14:textId="2A7C7F21" w:rsidR="00D01187" w:rsidRPr="008060F3" w:rsidRDefault="00611E72" w:rsidP="009A0048">
      <w:pPr>
        <w:tabs>
          <w:tab w:val="left" w:pos="540"/>
        </w:tabs>
        <w:ind w:left="540" w:right="65"/>
        <w:jc w:val="thaiDistribute"/>
        <w:rPr>
          <w:rFonts w:ascii="Angsana New" w:hAnsi="Angsana New"/>
          <w:b/>
          <w:sz w:val="30"/>
          <w:szCs w:val="30"/>
        </w:rPr>
      </w:pPr>
      <w:r w:rsidRPr="008060F3">
        <w:rPr>
          <w:rFonts w:ascii="Angsana New" w:hAnsi="Angsana New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กลุ่มบริษัทมีรายการระหว่างกันที่มีนัยสำคัญในระหว่างงวดดังต่อไปนี้</w:t>
      </w:r>
    </w:p>
    <w:p w14:paraId="78DB36FB" w14:textId="77777777" w:rsidR="00E269F1" w:rsidRPr="008060F3" w:rsidRDefault="00E269F1" w:rsidP="00905F1A">
      <w:pPr>
        <w:ind w:left="540" w:right="65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38"/>
        <w:gridCol w:w="3402"/>
      </w:tblGrid>
      <w:tr w:rsidR="00526911" w:rsidRPr="008060F3" w14:paraId="506FB69C" w14:textId="77777777" w:rsidTr="00EB0165">
        <w:trPr>
          <w:trHeight w:val="20"/>
          <w:tblHeader/>
        </w:trPr>
        <w:tc>
          <w:tcPr>
            <w:tcW w:w="4140" w:type="dxa"/>
          </w:tcPr>
          <w:p w14:paraId="0CD9358C" w14:textId="77777777" w:rsidR="00526911" w:rsidRPr="008060F3" w:rsidRDefault="00E269F1" w:rsidP="003D41E8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br w:type="page"/>
            </w:r>
            <w:r w:rsidRPr="008060F3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  <w:r w:rsidR="00526911"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38" w:type="dxa"/>
            <w:shd w:val="clear" w:color="auto" w:fill="auto"/>
          </w:tcPr>
          <w:p w14:paraId="03E7E0CE" w14:textId="77777777" w:rsidR="00526911" w:rsidRPr="008060F3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02" w:type="dxa"/>
          </w:tcPr>
          <w:p w14:paraId="71A7E100" w14:textId="6BD9CAD7" w:rsidR="00526911" w:rsidRPr="008060F3" w:rsidRDefault="00526911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526911" w:rsidRPr="008060F3" w14:paraId="1D2FF9E2" w14:textId="77777777" w:rsidTr="00EB0165">
        <w:trPr>
          <w:trHeight w:val="20"/>
        </w:trPr>
        <w:tc>
          <w:tcPr>
            <w:tcW w:w="4140" w:type="dxa"/>
          </w:tcPr>
          <w:p w14:paraId="68BD5104" w14:textId="77777777" w:rsidR="00CC246F" w:rsidRPr="008060F3" w:rsidRDefault="00271BF4" w:rsidP="003D41E8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638" w:type="dxa"/>
            <w:shd w:val="clear" w:color="auto" w:fill="auto"/>
          </w:tcPr>
          <w:p w14:paraId="41D9F832" w14:textId="77777777" w:rsidR="00526911" w:rsidRPr="008060F3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02" w:type="dxa"/>
          </w:tcPr>
          <w:p w14:paraId="621365A9" w14:textId="77777777" w:rsidR="00526911" w:rsidRPr="008060F3" w:rsidRDefault="00CC246F" w:rsidP="00CC246F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</w:tr>
      <w:tr w:rsidR="0098397D" w:rsidRPr="008060F3" w14:paraId="4A2950D7" w14:textId="77777777" w:rsidTr="00EB0165">
        <w:trPr>
          <w:trHeight w:val="20"/>
        </w:trPr>
        <w:tc>
          <w:tcPr>
            <w:tcW w:w="4140" w:type="dxa"/>
          </w:tcPr>
          <w:p w14:paraId="549225BF" w14:textId="77777777" w:rsidR="0098397D" w:rsidRPr="008060F3" w:rsidRDefault="0098397D" w:rsidP="0098397D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38" w:type="dxa"/>
            <w:shd w:val="clear" w:color="auto" w:fill="auto"/>
          </w:tcPr>
          <w:p w14:paraId="05BEF7A4" w14:textId="77777777" w:rsidR="0098397D" w:rsidRPr="008060F3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402" w:type="dxa"/>
          </w:tcPr>
          <w:p w14:paraId="0A2F0D99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</w:tr>
      <w:tr w:rsidR="0098397D" w:rsidRPr="008060F3" w14:paraId="1FD73367" w14:textId="77777777" w:rsidTr="00EB0165">
        <w:trPr>
          <w:trHeight w:val="20"/>
        </w:trPr>
        <w:tc>
          <w:tcPr>
            <w:tcW w:w="4140" w:type="dxa"/>
          </w:tcPr>
          <w:p w14:paraId="2E0F3308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TIME DOTCOM INTERNATIONAL </w:t>
            </w:r>
          </w:p>
          <w:p w14:paraId="1825751A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   SDN BHD</w:t>
            </w:r>
          </w:p>
        </w:tc>
        <w:tc>
          <w:tcPr>
            <w:tcW w:w="1638" w:type="dxa"/>
            <w:shd w:val="clear" w:color="auto" w:fill="auto"/>
          </w:tcPr>
          <w:p w14:paraId="700A2CF3" w14:textId="77777777" w:rsidR="0098397D" w:rsidRPr="008060F3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02" w:type="dxa"/>
          </w:tcPr>
          <w:p w14:paraId="516B638F" w14:textId="736103C6" w:rsidR="0098397D" w:rsidRPr="008060F3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 ถือหุ้นในบริษัท</w:t>
            </w:r>
            <w:r w:rsidR="00611E72" w:rsidRPr="008060F3">
              <w:rPr>
                <w:rFonts w:ascii="Angsana New" w:hAnsi="Angsana New"/>
                <w:sz w:val="30"/>
                <w:szCs w:val="30"/>
                <w:cs/>
              </w:rPr>
              <w:t>ตั้งแต่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ร้อยละ </w:t>
            </w:r>
            <w:r w:rsidR="007B78BF" w:rsidRPr="008060F3">
              <w:rPr>
                <w:rFonts w:ascii="Angsana New" w:hAnsi="Angsana New"/>
                <w:sz w:val="30"/>
                <w:szCs w:val="30"/>
              </w:rPr>
              <w:t>10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ขึ้นไป และมี</w:t>
            </w:r>
            <w:r w:rsidR="00611E72" w:rsidRPr="008060F3">
              <w:rPr>
                <w:rFonts w:ascii="Angsana New" w:hAnsi="Angsana New"/>
                <w:sz w:val="30"/>
                <w:szCs w:val="30"/>
                <w:cs/>
              </w:rPr>
              <w:t>ผู้แทนเป็น</w:t>
            </w:r>
            <w:r w:rsidRPr="008060F3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</w:t>
            </w:r>
          </w:p>
        </w:tc>
      </w:tr>
      <w:tr w:rsidR="0098397D" w:rsidRPr="008060F3" w14:paraId="7811F785" w14:textId="77777777" w:rsidTr="00EB0165">
        <w:trPr>
          <w:trHeight w:val="20"/>
        </w:trPr>
        <w:tc>
          <w:tcPr>
            <w:tcW w:w="4140" w:type="dxa"/>
          </w:tcPr>
          <w:p w14:paraId="1DDBB0B7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TIME DOTCOM BERHAD</w:t>
            </w:r>
          </w:p>
        </w:tc>
        <w:tc>
          <w:tcPr>
            <w:tcW w:w="1638" w:type="dxa"/>
            <w:shd w:val="clear" w:color="auto" w:fill="auto"/>
          </w:tcPr>
          <w:p w14:paraId="10171C19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02" w:type="dxa"/>
          </w:tcPr>
          <w:p w14:paraId="619DA6B9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บริษัทใหญ่ของผู้ถือหุ้นรายใหญ่</w:t>
            </w:r>
          </w:p>
        </w:tc>
      </w:tr>
      <w:tr w:rsidR="0098397D" w:rsidRPr="008060F3" w14:paraId="410213FA" w14:textId="77777777" w:rsidTr="00EB0165">
        <w:trPr>
          <w:trHeight w:val="20"/>
        </w:trPr>
        <w:tc>
          <w:tcPr>
            <w:tcW w:w="4140" w:type="dxa"/>
          </w:tcPr>
          <w:p w14:paraId="6451B43B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TT </w:t>
            </w:r>
            <w:proofErr w:type="spellStart"/>
            <w:r w:rsidRPr="008060F3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8060F3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Bhd</w:t>
            </w:r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38" w:type="dxa"/>
            <w:shd w:val="clear" w:color="auto" w:fill="auto"/>
          </w:tcPr>
          <w:p w14:paraId="2D7C32A5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402" w:type="dxa"/>
          </w:tcPr>
          <w:p w14:paraId="10AFBD69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</w:tbl>
    <w:p w14:paraId="6000128E" w14:textId="77777777" w:rsidR="006F6A51" w:rsidRPr="008060F3" w:rsidRDefault="006F6A51">
      <w:pPr>
        <w:rPr>
          <w:rFonts w:ascii="Angsana New" w:hAnsi="Angsana New"/>
        </w:rPr>
      </w:pPr>
      <w:r w:rsidRPr="008060F3">
        <w:rPr>
          <w:rFonts w:ascii="Angsana New" w:hAnsi="Angsana New"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3438"/>
      </w:tblGrid>
      <w:tr w:rsidR="006F6A51" w:rsidRPr="008060F3" w14:paraId="027042B0" w14:textId="77777777" w:rsidTr="0022593C">
        <w:trPr>
          <w:trHeight w:val="20"/>
          <w:tblHeader/>
        </w:trPr>
        <w:tc>
          <w:tcPr>
            <w:tcW w:w="4140" w:type="dxa"/>
          </w:tcPr>
          <w:p w14:paraId="5B97C466" w14:textId="77777777" w:rsidR="006F6A51" w:rsidRPr="008060F3" w:rsidRDefault="006F6A51" w:rsidP="002C4472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8060F3">
              <w:rPr>
                <w:rFonts w:ascii="Angsana New" w:hAnsi="Angsana New"/>
                <w:bCs/>
                <w:sz w:val="30"/>
                <w:szCs w:val="30"/>
              </w:rPr>
              <w:br w:type="page"/>
            </w: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620" w:type="dxa"/>
            <w:shd w:val="clear" w:color="auto" w:fill="auto"/>
          </w:tcPr>
          <w:p w14:paraId="68566547" w14:textId="77777777" w:rsidR="006F6A51" w:rsidRPr="008060F3" w:rsidRDefault="006F6A51" w:rsidP="002C4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438" w:type="dxa"/>
          </w:tcPr>
          <w:p w14:paraId="55784808" w14:textId="4C778D0C" w:rsidR="006F6A51" w:rsidRPr="008060F3" w:rsidRDefault="006F6A51" w:rsidP="002C4472">
            <w:pPr>
              <w:spacing w:line="380" w:lineRule="exact"/>
              <w:ind w:left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8397D" w:rsidRPr="008060F3" w14:paraId="3B5E38A1" w14:textId="77777777" w:rsidTr="0022593C">
        <w:trPr>
          <w:trHeight w:val="20"/>
        </w:trPr>
        <w:tc>
          <w:tcPr>
            <w:tcW w:w="4140" w:type="dxa"/>
            <w:tcBorders>
              <w:bottom w:val="nil"/>
            </w:tcBorders>
          </w:tcPr>
          <w:p w14:paraId="07C52575" w14:textId="1305C916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TIME </w:t>
            </w:r>
            <w:proofErr w:type="spellStart"/>
            <w:r w:rsidRPr="008060F3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8060F3">
              <w:rPr>
                <w:rFonts w:ascii="Angsana New" w:hAnsi="Angsana New"/>
                <w:sz w:val="30"/>
                <w:szCs w:val="30"/>
              </w:rPr>
              <w:t xml:space="preserve"> (Cambodia) Co.,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</w:rPr>
              <w:t>Ltd</w:t>
            </w:r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313A9F7E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438" w:type="dxa"/>
          </w:tcPr>
          <w:p w14:paraId="31058223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8060F3" w14:paraId="689C3CE9" w14:textId="77777777" w:rsidTr="0022593C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8AF5002" w14:textId="77777777" w:rsidR="0098397D" w:rsidRPr="008060F3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CMC Telecommunication Infrastructure </w:t>
            </w:r>
          </w:p>
          <w:p w14:paraId="689D1632" w14:textId="77777777" w:rsidR="0098397D" w:rsidRPr="008060F3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   Corporation</w:t>
            </w:r>
          </w:p>
        </w:tc>
        <w:tc>
          <w:tcPr>
            <w:tcW w:w="1620" w:type="dxa"/>
            <w:shd w:val="clear" w:color="auto" w:fill="auto"/>
          </w:tcPr>
          <w:p w14:paraId="6D696237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438" w:type="dxa"/>
          </w:tcPr>
          <w:p w14:paraId="7EE9C0F4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98397D" w:rsidRPr="008060F3" w14:paraId="53A5BF17" w14:textId="77777777" w:rsidTr="0022593C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CD9A29E" w14:textId="77777777" w:rsidR="0098397D" w:rsidRPr="008060F3" w:rsidRDefault="0098397D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TIME </w:t>
            </w:r>
            <w:proofErr w:type="spellStart"/>
            <w:r w:rsidRPr="008060F3">
              <w:rPr>
                <w:rFonts w:ascii="Angsana New" w:hAnsi="Angsana New"/>
                <w:sz w:val="30"/>
                <w:szCs w:val="30"/>
              </w:rPr>
              <w:t>dotCom</w:t>
            </w:r>
            <w:proofErr w:type="spellEnd"/>
            <w:r w:rsidRPr="008060F3">
              <w:rPr>
                <w:rFonts w:ascii="Angsana New" w:hAnsi="Angsana New"/>
                <w:sz w:val="30"/>
                <w:szCs w:val="30"/>
              </w:rPr>
              <w:t xml:space="preserve"> Global Services </w:t>
            </w:r>
            <w:proofErr w:type="spellStart"/>
            <w:r w:rsidRPr="008060F3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Bhd</w:t>
            </w:r>
            <w:r w:rsidR="002F7B3E" w:rsidRPr="008060F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620" w:type="dxa"/>
            <w:shd w:val="clear" w:color="auto" w:fill="auto"/>
          </w:tcPr>
          <w:p w14:paraId="5440576C" w14:textId="77777777" w:rsidR="0098397D" w:rsidRPr="008060F3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มาเลเชีย</w:t>
            </w:r>
          </w:p>
        </w:tc>
        <w:tc>
          <w:tcPr>
            <w:tcW w:w="3438" w:type="dxa"/>
          </w:tcPr>
          <w:p w14:paraId="4366A3C6" w14:textId="77777777" w:rsidR="0098397D" w:rsidRPr="008060F3" w:rsidRDefault="0098397D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ผู้ถือหุ้นและกรรมการร่วมกัน</w:t>
            </w:r>
          </w:p>
        </w:tc>
      </w:tr>
      <w:tr w:rsidR="00B75388" w:rsidRPr="008060F3" w14:paraId="08576DEA" w14:textId="77777777" w:rsidTr="0022593C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70C46389" w14:textId="185AB094" w:rsidR="00B75388" w:rsidRPr="008060F3" w:rsidRDefault="00B75388" w:rsidP="0098397D">
            <w:pPr>
              <w:spacing w:line="380" w:lineRule="exact"/>
              <w:ind w:left="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เคิร์ซ จำกัด</w:t>
            </w:r>
          </w:p>
        </w:tc>
        <w:tc>
          <w:tcPr>
            <w:tcW w:w="1620" w:type="dxa"/>
            <w:shd w:val="clear" w:color="auto" w:fill="auto"/>
          </w:tcPr>
          <w:p w14:paraId="392B7635" w14:textId="7544041A" w:rsidR="00B75388" w:rsidRPr="008060F3" w:rsidRDefault="00B75388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438" w:type="dxa"/>
          </w:tcPr>
          <w:p w14:paraId="53629769" w14:textId="7334174F" w:rsidR="00B75388" w:rsidRPr="008060F3" w:rsidRDefault="00B75388" w:rsidP="0098397D">
            <w:pPr>
              <w:spacing w:line="380" w:lineRule="exact"/>
              <w:ind w:left="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ผู้ถือหุ้นร่วมกัน จนถึงเดือนตุลาคม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</w:tbl>
    <w:p w14:paraId="40121477" w14:textId="77777777" w:rsidR="00B204E7" w:rsidRPr="00611E72" w:rsidRDefault="00B204E7" w:rsidP="00B20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pacing w:val="-3"/>
          <w:sz w:val="30"/>
          <w:szCs w:val="30"/>
        </w:rPr>
      </w:pPr>
    </w:p>
    <w:tbl>
      <w:tblPr>
        <w:tblW w:w="91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52"/>
        <w:gridCol w:w="1080"/>
        <w:gridCol w:w="270"/>
        <w:gridCol w:w="1080"/>
        <w:gridCol w:w="255"/>
        <w:gridCol w:w="1080"/>
      </w:tblGrid>
      <w:tr w:rsidR="00B204E7" w:rsidRPr="00041359" w14:paraId="664F9135" w14:textId="77777777" w:rsidTr="00EF39F7">
        <w:trPr>
          <w:tblHeader/>
        </w:trPr>
        <w:tc>
          <w:tcPr>
            <w:tcW w:w="4050" w:type="dxa"/>
            <w:shd w:val="clear" w:color="auto" w:fill="auto"/>
          </w:tcPr>
          <w:p w14:paraId="10A7FD30" w14:textId="77777777" w:rsidR="00B204E7" w:rsidRPr="00611E72" w:rsidRDefault="00B204E7" w:rsidP="00EF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611E72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12" w:type="dxa"/>
            <w:gridSpan w:val="3"/>
            <w:shd w:val="clear" w:color="auto" w:fill="auto"/>
          </w:tcPr>
          <w:p w14:paraId="17A8D9C1" w14:textId="77777777" w:rsidR="00B204E7" w:rsidRPr="00611E72" w:rsidRDefault="00B204E7" w:rsidP="00EF39F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3B6873F" w14:textId="77777777" w:rsidR="00B204E7" w:rsidRPr="00611E72" w:rsidRDefault="00B204E7" w:rsidP="00EF39F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3"/>
            <w:shd w:val="clear" w:color="auto" w:fill="auto"/>
          </w:tcPr>
          <w:p w14:paraId="4C6F5653" w14:textId="77777777" w:rsidR="00B204E7" w:rsidRPr="00611E72" w:rsidRDefault="00B204E7" w:rsidP="00EF39F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04E7" w:rsidRPr="00041359" w14:paraId="7ABAAA0B" w14:textId="77777777" w:rsidTr="00EF39F7">
        <w:trPr>
          <w:tblHeader/>
        </w:trPr>
        <w:tc>
          <w:tcPr>
            <w:tcW w:w="4050" w:type="dxa"/>
            <w:shd w:val="clear" w:color="auto" w:fill="auto"/>
          </w:tcPr>
          <w:p w14:paraId="15827D0B" w14:textId="77777777" w:rsidR="00B204E7" w:rsidRPr="00611E72" w:rsidRDefault="00B204E7" w:rsidP="00EF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</w:t>
            </w:r>
            <w:r w:rsidRPr="00611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ดือนสิ้นสุดวันที่</w:t>
            </w:r>
            <w:r w:rsidRPr="00611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611E7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4A03B9DB" w14:textId="7A204A7A" w:rsidR="00B204E7" w:rsidRPr="00611E72" w:rsidRDefault="00B204E7" w:rsidP="00EF39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0BFDDC81" w14:textId="77777777" w:rsidR="00B204E7" w:rsidRPr="00611E72" w:rsidRDefault="00B204E7" w:rsidP="00EF39F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5010174" w14:textId="0B71D9B0" w:rsidR="00B204E7" w:rsidRPr="00611E72" w:rsidRDefault="00B204E7" w:rsidP="00EF39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2A188A5" w14:textId="77777777" w:rsidR="00B204E7" w:rsidRPr="00611E72" w:rsidRDefault="00B204E7" w:rsidP="00EF39F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04030C" w14:textId="3548E139" w:rsidR="00B204E7" w:rsidRPr="00611E72" w:rsidRDefault="00B204E7" w:rsidP="00EF39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14:paraId="06F5CCCA" w14:textId="77777777" w:rsidR="00B204E7" w:rsidRPr="00611E72" w:rsidRDefault="00B204E7" w:rsidP="00EF39F7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BE0460" w14:textId="231A5DC4" w:rsidR="00B204E7" w:rsidRPr="00611E72" w:rsidRDefault="00B204E7" w:rsidP="00EF39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204E7" w:rsidRPr="00041359" w14:paraId="2B31A500" w14:textId="77777777" w:rsidTr="00EF39F7">
        <w:trPr>
          <w:trHeight w:val="344"/>
          <w:tblHeader/>
        </w:trPr>
        <w:tc>
          <w:tcPr>
            <w:tcW w:w="4050" w:type="dxa"/>
            <w:shd w:val="clear" w:color="auto" w:fill="auto"/>
          </w:tcPr>
          <w:p w14:paraId="661A59A9" w14:textId="77777777" w:rsidR="00B204E7" w:rsidRPr="00611E72" w:rsidRDefault="00B204E7" w:rsidP="00EF39F7">
            <w:pPr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097" w:type="dxa"/>
            <w:gridSpan w:val="7"/>
            <w:shd w:val="clear" w:color="auto" w:fill="auto"/>
          </w:tcPr>
          <w:p w14:paraId="1BEE975E" w14:textId="77777777" w:rsidR="00B204E7" w:rsidRPr="00611E72" w:rsidRDefault="00B204E7" w:rsidP="00EF39F7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611E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204E7" w:rsidRPr="00041359" w14:paraId="13666CA3" w14:textId="77777777" w:rsidTr="00EF39F7">
        <w:tc>
          <w:tcPr>
            <w:tcW w:w="4050" w:type="dxa"/>
            <w:shd w:val="clear" w:color="auto" w:fill="auto"/>
          </w:tcPr>
          <w:p w14:paraId="2A93BF27" w14:textId="77777777" w:rsidR="00B204E7" w:rsidRPr="00611E72" w:rsidRDefault="00B204E7" w:rsidP="00EF39F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shd w:val="clear" w:color="auto" w:fill="auto"/>
          </w:tcPr>
          <w:p w14:paraId="0118FFF5" w14:textId="77777777" w:rsidR="00B204E7" w:rsidRPr="00611E72" w:rsidRDefault="00B204E7" w:rsidP="00EF39F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372003BD" w14:textId="77777777" w:rsidR="00B204E7" w:rsidRPr="00611E72" w:rsidRDefault="00B204E7" w:rsidP="00EF39F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3C4A2B" w14:textId="77777777" w:rsidR="00B204E7" w:rsidRPr="00611E72" w:rsidRDefault="00B204E7" w:rsidP="00EF39F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F63720" w14:textId="77777777" w:rsidR="00B204E7" w:rsidRPr="00611E72" w:rsidRDefault="00B204E7" w:rsidP="00EF39F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ADA8DC" w14:textId="77777777" w:rsidR="00B204E7" w:rsidRPr="00611E72" w:rsidRDefault="00B204E7" w:rsidP="00EF39F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0633B86C" w14:textId="77777777" w:rsidR="00B204E7" w:rsidRPr="00611E72" w:rsidRDefault="00B204E7" w:rsidP="00EF39F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36B911" w14:textId="77777777" w:rsidR="00B204E7" w:rsidRPr="00611E72" w:rsidRDefault="00B204E7" w:rsidP="00EF39F7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04E7" w:rsidRPr="00041359" w14:paraId="2089B572" w14:textId="77777777" w:rsidTr="00EF39F7">
        <w:tc>
          <w:tcPr>
            <w:tcW w:w="4050" w:type="dxa"/>
            <w:shd w:val="clear" w:color="auto" w:fill="auto"/>
          </w:tcPr>
          <w:p w14:paraId="5B626A2D" w14:textId="77777777" w:rsidR="00B204E7" w:rsidRPr="00611E72" w:rsidRDefault="00B204E7" w:rsidP="00B204E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69902CB1" w14:textId="4B322418" w:rsidR="00B204E7" w:rsidRPr="00611E72" w:rsidRDefault="00904810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52" w:type="dxa"/>
            <w:shd w:val="clear" w:color="auto" w:fill="auto"/>
          </w:tcPr>
          <w:p w14:paraId="5B0F752A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0EB78D" w14:textId="4EA428F5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7EA4A09E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B2CC1B" w14:textId="7C51E56C" w:rsidR="00B204E7" w:rsidRPr="00611E72" w:rsidRDefault="00904810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</w:t>
            </w:r>
          </w:p>
        </w:tc>
        <w:tc>
          <w:tcPr>
            <w:tcW w:w="255" w:type="dxa"/>
            <w:shd w:val="clear" w:color="auto" w:fill="auto"/>
          </w:tcPr>
          <w:p w14:paraId="424CE147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A6B46D9" w14:textId="641B146A" w:rsidR="00B204E7" w:rsidRPr="009A0048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</w:tr>
      <w:tr w:rsidR="00B204E7" w:rsidRPr="00041359" w14:paraId="0F27C949" w14:textId="77777777" w:rsidTr="00EF39F7">
        <w:tc>
          <w:tcPr>
            <w:tcW w:w="4050" w:type="dxa"/>
            <w:shd w:val="clear" w:color="auto" w:fill="auto"/>
          </w:tcPr>
          <w:p w14:paraId="5E029C3F" w14:textId="77777777" w:rsidR="00B204E7" w:rsidRPr="00611E72" w:rsidRDefault="00B204E7" w:rsidP="00B204E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0" w:type="dxa"/>
            <w:shd w:val="clear" w:color="auto" w:fill="auto"/>
          </w:tcPr>
          <w:p w14:paraId="253101D1" w14:textId="2CD84922" w:rsidR="00B204E7" w:rsidRPr="00611E72" w:rsidRDefault="00904810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696</w:t>
            </w:r>
          </w:p>
        </w:tc>
        <w:tc>
          <w:tcPr>
            <w:tcW w:w="252" w:type="dxa"/>
            <w:shd w:val="clear" w:color="auto" w:fill="auto"/>
          </w:tcPr>
          <w:p w14:paraId="641F7C1A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E8CEBC" w14:textId="21F6B141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746</w:t>
            </w:r>
          </w:p>
        </w:tc>
        <w:tc>
          <w:tcPr>
            <w:tcW w:w="270" w:type="dxa"/>
            <w:shd w:val="clear" w:color="auto" w:fill="auto"/>
          </w:tcPr>
          <w:p w14:paraId="4C4FBB3E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9CF152A" w14:textId="75593001" w:rsidR="00B204E7" w:rsidRPr="00611E72" w:rsidRDefault="00904810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696</w:t>
            </w:r>
          </w:p>
        </w:tc>
        <w:tc>
          <w:tcPr>
            <w:tcW w:w="255" w:type="dxa"/>
            <w:shd w:val="clear" w:color="auto" w:fill="auto"/>
          </w:tcPr>
          <w:p w14:paraId="086BA55B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4B35745" w14:textId="3D64B1E4" w:rsidR="00B204E7" w:rsidRPr="009A0048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746</w:t>
            </w:r>
          </w:p>
        </w:tc>
      </w:tr>
      <w:tr w:rsidR="00B204E7" w:rsidRPr="00041359" w14:paraId="278C9031" w14:textId="77777777" w:rsidTr="00EF39F7">
        <w:tc>
          <w:tcPr>
            <w:tcW w:w="4050" w:type="dxa"/>
            <w:shd w:val="clear" w:color="auto" w:fill="auto"/>
          </w:tcPr>
          <w:p w14:paraId="0461B97C" w14:textId="77777777" w:rsidR="00B204E7" w:rsidRPr="00994644" w:rsidRDefault="00B204E7" w:rsidP="00B204E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946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41573DC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360A8009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BDEAD30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8A6F510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142C7E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38FBDB21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12567C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204E7" w:rsidRPr="00041359" w14:paraId="04EBEDA4" w14:textId="77777777" w:rsidTr="00EF39F7">
        <w:tc>
          <w:tcPr>
            <w:tcW w:w="4050" w:type="dxa"/>
            <w:shd w:val="clear" w:color="auto" w:fill="auto"/>
          </w:tcPr>
          <w:p w14:paraId="568463AB" w14:textId="77777777" w:rsidR="00B204E7" w:rsidRPr="00994644" w:rsidRDefault="00B204E7" w:rsidP="00B204E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94644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2FF075FB" w14:textId="2D7450E4" w:rsidR="00B204E7" w:rsidRPr="00994644" w:rsidRDefault="00904810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52" w:type="dxa"/>
            <w:shd w:val="clear" w:color="auto" w:fill="auto"/>
          </w:tcPr>
          <w:p w14:paraId="36EAF660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FA92B2" w14:textId="2135EBB6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  <w:tc>
          <w:tcPr>
            <w:tcW w:w="270" w:type="dxa"/>
            <w:shd w:val="clear" w:color="auto" w:fill="auto"/>
          </w:tcPr>
          <w:p w14:paraId="1DDA9DFE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6EBDF54" w14:textId="3295140E" w:rsidR="00B204E7" w:rsidRPr="00994644" w:rsidRDefault="00904810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</w:t>
            </w:r>
          </w:p>
        </w:tc>
        <w:tc>
          <w:tcPr>
            <w:tcW w:w="255" w:type="dxa"/>
            <w:shd w:val="clear" w:color="auto" w:fill="auto"/>
          </w:tcPr>
          <w:p w14:paraId="01E3935A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298A483" w14:textId="0D6137E3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</w:t>
            </w:r>
          </w:p>
        </w:tc>
      </w:tr>
      <w:tr w:rsidR="00B204E7" w:rsidRPr="00041359" w14:paraId="03F386EA" w14:textId="77777777" w:rsidTr="00EF39F7">
        <w:tc>
          <w:tcPr>
            <w:tcW w:w="4050" w:type="dxa"/>
            <w:shd w:val="clear" w:color="auto" w:fill="auto"/>
          </w:tcPr>
          <w:p w14:paraId="6A0871F6" w14:textId="77777777" w:rsidR="00B204E7" w:rsidRPr="00994644" w:rsidRDefault="00B204E7" w:rsidP="00B204E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4644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6108CBD9" w14:textId="564F58CD" w:rsidR="00B204E7" w:rsidRPr="00994644" w:rsidRDefault="00904810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6,348</w:t>
            </w:r>
          </w:p>
        </w:tc>
        <w:tc>
          <w:tcPr>
            <w:tcW w:w="252" w:type="dxa"/>
            <w:shd w:val="clear" w:color="auto" w:fill="auto"/>
          </w:tcPr>
          <w:p w14:paraId="298129BC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2AEC55" w14:textId="20A9D76A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4,578</w:t>
            </w:r>
          </w:p>
        </w:tc>
        <w:tc>
          <w:tcPr>
            <w:tcW w:w="270" w:type="dxa"/>
            <w:shd w:val="clear" w:color="auto" w:fill="auto"/>
          </w:tcPr>
          <w:p w14:paraId="18B96D52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CA3A09B" w14:textId="1101554D" w:rsidR="00B204E7" w:rsidRPr="00994644" w:rsidRDefault="00904810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90481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6,348</w:t>
            </w:r>
          </w:p>
        </w:tc>
        <w:tc>
          <w:tcPr>
            <w:tcW w:w="255" w:type="dxa"/>
            <w:shd w:val="clear" w:color="auto" w:fill="auto"/>
          </w:tcPr>
          <w:p w14:paraId="4C552E87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AE6D12C" w14:textId="3945A49B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4,578</w:t>
            </w:r>
          </w:p>
        </w:tc>
      </w:tr>
      <w:tr w:rsidR="00B204E7" w:rsidRPr="00041359" w14:paraId="320A4A8D" w14:textId="77777777" w:rsidTr="00EF39F7">
        <w:tc>
          <w:tcPr>
            <w:tcW w:w="4050" w:type="dxa"/>
            <w:shd w:val="clear" w:color="auto" w:fill="auto"/>
          </w:tcPr>
          <w:p w14:paraId="308B7149" w14:textId="77777777" w:rsidR="00B204E7" w:rsidRPr="00994644" w:rsidRDefault="00B204E7" w:rsidP="00B204E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4644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shd w:val="clear" w:color="auto" w:fill="auto"/>
          </w:tcPr>
          <w:p w14:paraId="7085D2C9" w14:textId="20083FAC" w:rsidR="00B204E7" w:rsidRPr="00994644" w:rsidRDefault="00904810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2,644</w:t>
            </w:r>
          </w:p>
        </w:tc>
        <w:tc>
          <w:tcPr>
            <w:tcW w:w="252" w:type="dxa"/>
            <w:shd w:val="clear" w:color="auto" w:fill="auto"/>
          </w:tcPr>
          <w:p w14:paraId="58F45DFB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1C654DB" w14:textId="29876E84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2,185</w:t>
            </w:r>
          </w:p>
        </w:tc>
        <w:tc>
          <w:tcPr>
            <w:tcW w:w="270" w:type="dxa"/>
            <w:shd w:val="clear" w:color="auto" w:fill="auto"/>
          </w:tcPr>
          <w:p w14:paraId="20B213E7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B23D30" w14:textId="474A3F33" w:rsidR="00B204E7" w:rsidRPr="00994644" w:rsidRDefault="00904810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2,644</w:t>
            </w:r>
          </w:p>
        </w:tc>
        <w:tc>
          <w:tcPr>
            <w:tcW w:w="255" w:type="dxa"/>
            <w:shd w:val="clear" w:color="auto" w:fill="auto"/>
          </w:tcPr>
          <w:p w14:paraId="52E24416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D5ADE2D" w14:textId="0CB17078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2,185</w:t>
            </w:r>
          </w:p>
        </w:tc>
      </w:tr>
      <w:tr w:rsidR="00B204E7" w:rsidRPr="00041359" w14:paraId="4EC5FC8E" w14:textId="77777777" w:rsidTr="00EF39F7">
        <w:tc>
          <w:tcPr>
            <w:tcW w:w="4050" w:type="dxa"/>
            <w:shd w:val="clear" w:color="auto" w:fill="auto"/>
          </w:tcPr>
          <w:p w14:paraId="4FDAD3C5" w14:textId="77777777" w:rsidR="00B204E7" w:rsidRPr="00611E72" w:rsidRDefault="00B204E7" w:rsidP="00B204E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18FB1086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72B5A3FE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6133C5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50BE701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A9F46B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47128BA8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847D41" w14:textId="77777777" w:rsidR="00B204E7" w:rsidRPr="009A0048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  <w:lang w:val="en-GB"/>
              </w:rPr>
            </w:pPr>
          </w:p>
        </w:tc>
      </w:tr>
      <w:tr w:rsidR="00B204E7" w:rsidRPr="00041359" w14:paraId="1C67E4AC" w14:textId="77777777" w:rsidTr="00EF39F7">
        <w:tc>
          <w:tcPr>
            <w:tcW w:w="4050" w:type="dxa"/>
            <w:shd w:val="clear" w:color="auto" w:fill="auto"/>
          </w:tcPr>
          <w:p w14:paraId="1C76BA8A" w14:textId="77777777" w:rsidR="00B204E7" w:rsidRPr="00611E72" w:rsidRDefault="00B204E7" w:rsidP="00B204E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  <w:shd w:val="clear" w:color="auto" w:fill="auto"/>
          </w:tcPr>
          <w:p w14:paraId="11DF09A4" w14:textId="4A5214B4" w:rsidR="00B204E7" w:rsidRPr="00611E72" w:rsidRDefault="00904810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33,974</w:t>
            </w:r>
          </w:p>
        </w:tc>
        <w:tc>
          <w:tcPr>
            <w:tcW w:w="252" w:type="dxa"/>
            <w:shd w:val="clear" w:color="auto" w:fill="auto"/>
          </w:tcPr>
          <w:p w14:paraId="34819353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FD9A36" w14:textId="74DF164A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22,862</w:t>
            </w:r>
          </w:p>
        </w:tc>
        <w:tc>
          <w:tcPr>
            <w:tcW w:w="270" w:type="dxa"/>
            <w:shd w:val="clear" w:color="auto" w:fill="auto"/>
          </w:tcPr>
          <w:p w14:paraId="4111F943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944B8A" w14:textId="15C466D5" w:rsidR="00B204E7" w:rsidRPr="00611E72" w:rsidRDefault="00904810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481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33,974</w:t>
            </w:r>
          </w:p>
        </w:tc>
        <w:tc>
          <w:tcPr>
            <w:tcW w:w="255" w:type="dxa"/>
            <w:shd w:val="clear" w:color="auto" w:fill="auto"/>
          </w:tcPr>
          <w:p w14:paraId="7922E2EB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A683FE4" w14:textId="08869A5B" w:rsidR="00B204E7" w:rsidRPr="009A0048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magenta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22,862</w:t>
            </w:r>
          </w:p>
        </w:tc>
      </w:tr>
      <w:tr w:rsidR="00B204E7" w:rsidRPr="00A95794" w14:paraId="602D3667" w14:textId="77777777" w:rsidTr="00EF39F7">
        <w:tc>
          <w:tcPr>
            <w:tcW w:w="4050" w:type="dxa"/>
            <w:shd w:val="clear" w:color="auto" w:fill="auto"/>
          </w:tcPr>
          <w:p w14:paraId="58BC61F7" w14:textId="77777777" w:rsidR="00B204E7" w:rsidRPr="00611E72" w:rsidRDefault="00B204E7" w:rsidP="00B204E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1080" w:type="dxa"/>
            <w:shd w:val="clear" w:color="auto" w:fill="auto"/>
          </w:tcPr>
          <w:p w14:paraId="4E072582" w14:textId="1AF3966E" w:rsidR="00B204E7" w:rsidRPr="00611E72" w:rsidRDefault="00904810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40,867</w:t>
            </w:r>
          </w:p>
        </w:tc>
        <w:tc>
          <w:tcPr>
            <w:tcW w:w="252" w:type="dxa"/>
            <w:shd w:val="clear" w:color="auto" w:fill="auto"/>
          </w:tcPr>
          <w:p w14:paraId="0336D1D5" w14:textId="77777777" w:rsidR="00B204E7" w:rsidRPr="00A9579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1C978B" w14:textId="657E6BE0" w:rsidR="00B204E7" w:rsidRPr="00A9579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24,298</w:t>
            </w:r>
          </w:p>
        </w:tc>
        <w:tc>
          <w:tcPr>
            <w:tcW w:w="270" w:type="dxa"/>
            <w:shd w:val="clear" w:color="auto" w:fill="auto"/>
          </w:tcPr>
          <w:p w14:paraId="08EE8E10" w14:textId="77777777" w:rsidR="00B204E7" w:rsidRPr="00A9579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2CCA8C5" w14:textId="5CB4BE82" w:rsidR="00B204E7" w:rsidRPr="00A95794" w:rsidRDefault="00904810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90481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40,867</w:t>
            </w:r>
          </w:p>
        </w:tc>
        <w:tc>
          <w:tcPr>
            <w:tcW w:w="255" w:type="dxa"/>
            <w:shd w:val="clear" w:color="auto" w:fill="auto"/>
          </w:tcPr>
          <w:p w14:paraId="407366CE" w14:textId="77777777" w:rsidR="00B204E7" w:rsidRPr="00A9579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63BD37D" w14:textId="5330C8F1" w:rsidR="00B204E7" w:rsidRPr="00A9579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9579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24,298</w:t>
            </w:r>
          </w:p>
        </w:tc>
      </w:tr>
      <w:tr w:rsidR="00B204E7" w:rsidRPr="00041359" w14:paraId="19C272D9" w14:textId="77777777" w:rsidTr="00EF39F7">
        <w:tc>
          <w:tcPr>
            <w:tcW w:w="4050" w:type="dxa"/>
            <w:shd w:val="clear" w:color="auto" w:fill="auto"/>
          </w:tcPr>
          <w:p w14:paraId="418CFF02" w14:textId="77777777" w:rsidR="00B204E7" w:rsidRPr="00611E72" w:rsidRDefault="00B204E7" w:rsidP="00B204E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591FD7A7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" w:type="dxa"/>
            <w:shd w:val="clear" w:color="auto" w:fill="auto"/>
          </w:tcPr>
          <w:p w14:paraId="35A0F909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7EA02A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3D3598D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E1F5E73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4772EA8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B45A471" w14:textId="77777777" w:rsidR="00B204E7" w:rsidRPr="009A0048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magenta"/>
                <w:lang w:val="en-GB"/>
              </w:rPr>
            </w:pPr>
          </w:p>
        </w:tc>
      </w:tr>
      <w:tr w:rsidR="00B204E7" w:rsidRPr="00041359" w14:paraId="208CF72C" w14:textId="77777777" w:rsidTr="00EF39F7">
        <w:tc>
          <w:tcPr>
            <w:tcW w:w="4050" w:type="dxa"/>
            <w:shd w:val="clear" w:color="auto" w:fill="auto"/>
          </w:tcPr>
          <w:p w14:paraId="53BCA29B" w14:textId="77777777" w:rsidR="00B204E7" w:rsidRPr="00611E72" w:rsidRDefault="00B204E7" w:rsidP="00B204E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6B701DC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shd w:val="clear" w:color="auto" w:fill="auto"/>
          </w:tcPr>
          <w:p w14:paraId="35CEF777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FF85FF4" w14:textId="77777777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685F7AB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C7B47C4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07D1294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93E92A7" w14:textId="77777777" w:rsidR="00B204E7" w:rsidRPr="009A0048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magenta"/>
                <w:cs/>
                <w:lang w:val="en-GB"/>
              </w:rPr>
            </w:pPr>
          </w:p>
        </w:tc>
      </w:tr>
      <w:tr w:rsidR="00B204E7" w:rsidRPr="00041359" w14:paraId="515A027F" w14:textId="77777777" w:rsidTr="004D7ADD">
        <w:trPr>
          <w:trHeight w:val="80"/>
        </w:trPr>
        <w:tc>
          <w:tcPr>
            <w:tcW w:w="4050" w:type="dxa"/>
            <w:shd w:val="clear" w:color="auto" w:fill="auto"/>
          </w:tcPr>
          <w:p w14:paraId="5AF3190A" w14:textId="77777777" w:rsidR="00B204E7" w:rsidRPr="00611E72" w:rsidRDefault="00B204E7" w:rsidP="00B204E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3B148E78" w14:textId="351606BE" w:rsidR="00B204E7" w:rsidRPr="00E37F47" w:rsidRDefault="00945CBD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45CB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11</w:t>
            </w:r>
            <w:r w:rsidRPr="00945CB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45CB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875</w:t>
            </w:r>
          </w:p>
        </w:tc>
        <w:tc>
          <w:tcPr>
            <w:tcW w:w="252" w:type="dxa"/>
            <w:shd w:val="clear" w:color="auto" w:fill="auto"/>
          </w:tcPr>
          <w:p w14:paraId="1EAA5269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7283E32" w14:textId="3A3D0455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7F4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  <w:r w:rsidRPr="00E37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,957</w:t>
            </w:r>
          </w:p>
        </w:tc>
        <w:tc>
          <w:tcPr>
            <w:tcW w:w="270" w:type="dxa"/>
            <w:shd w:val="clear" w:color="auto" w:fill="auto"/>
          </w:tcPr>
          <w:p w14:paraId="2DE6B28C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65C690C" w14:textId="6E72E772" w:rsidR="00B204E7" w:rsidRPr="00611E72" w:rsidRDefault="004D7ADD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D7AD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11</w:t>
            </w:r>
            <w:r w:rsidRPr="004D7AD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4D7AD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875</w:t>
            </w:r>
          </w:p>
        </w:tc>
        <w:tc>
          <w:tcPr>
            <w:tcW w:w="255" w:type="dxa"/>
            <w:shd w:val="clear" w:color="auto" w:fill="auto"/>
          </w:tcPr>
          <w:p w14:paraId="2236B014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0DA404" w14:textId="4EC68284" w:rsidR="00B204E7" w:rsidRPr="009A0048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magenta"/>
                <w:lang w:val="en-GB"/>
              </w:rPr>
            </w:pPr>
            <w:r w:rsidRPr="00E37F47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  <w:r w:rsidRPr="00E37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,957</w:t>
            </w:r>
          </w:p>
        </w:tc>
      </w:tr>
      <w:tr w:rsidR="00B204E7" w:rsidRPr="00041359" w14:paraId="52D0944D" w14:textId="77777777" w:rsidTr="004D7ADD">
        <w:trPr>
          <w:trHeight w:val="80"/>
        </w:trPr>
        <w:tc>
          <w:tcPr>
            <w:tcW w:w="4050" w:type="dxa"/>
            <w:shd w:val="clear" w:color="auto" w:fill="auto"/>
          </w:tcPr>
          <w:p w14:paraId="051EA233" w14:textId="77777777" w:rsidR="00B204E7" w:rsidRPr="00611E72" w:rsidRDefault="00B204E7" w:rsidP="00B204E7">
            <w:pPr>
              <w:tabs>
                <w:tab w:val="left" w:pos="342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shd w:val="clear" w:color="auto" w:fill="auto"/>
          </w:tcPr>
          <w:p w14:paraId="03412CC3" w14:textId="437A2FFB" w:rsidR="00B204E7" w:rsidRPr="00E37F47" w:rsidRDefault="005E68D8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446</w:t>
            </w:r>
          </w:p>
        </w:tc>
        <w:tc>
          <w:tcPr>
            <w:tcW w:w="252" w:type="dxa"/>
            <w:shd w:val="clear" w:color="auto" w:fill="auto"/>
          </w:tcPr>
          <w:p w14:paraId="765EEB16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26D9851" w14:textId="0123EB90" w:rsidR="00B204E7" w:rsidRPr="00994644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  <w:tc>
          <w:tcPr>
            <w:tcW w:w="270" w:type="dxa"/>
            <w:shd w:val="clear" w:color="auto" w:fill="auto"/>
          </w:tcPr>
          <w:p w14:paraId="3179266E" w14:textId="77777777" w:rsidR="00B204E7" w:rsidRPr="00611E72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FC41CFC" w14:textId="0ADE36C2" w:rsidR="00B204E7" w:rsidRPr="0050541A" w:rsidRDefault="005E68D8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446</w:t>
            </w:r>
          </w:p>
        </w:tc>
        <w:tc>
          <w:tcPr>
            <w:tcW w:w="255" w:type="dxa"/>
            <w:shd w:val="clear" w:color="auto" w:fill="auto"/>
          </w:tcPr>
          <w:p w14:paraId="7198ACE9" w14:textId="77777777" w:rsidR="00B204E7" w:rsidRPr="0050541A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92E5DC9" w14:textId="33828F44" w:rsidR="00B204E7" w:rsidRPr="009A0048" w:rsidRDefault="00B204E7" w:rsidP="00B204E7">
            <w:pPr>
              <w:pStyle w:val="a1"/>
              <w:tabs>
                <w:tab w:val="decimal" w:pos="864"/>
              </w:tabs>
              <w:ind w:right="-108"/>
              <w:jc w:val="left"/>
              <w:rPr>
                <w:rFonts w:asciiTheme="majorBidi" w:hAnsiTheme="majorBidi" w:cstheme="majorBidi"/>
                <w:sz w:val="30"/>
                <w:szCs w:val="30"/>
                <w:highlight w:val="magenta"/>
                <w:lang w:val="en-GB"/>
              </w:rPr>
            </w:pPr>
            <w:r w:rsidRPr="00E37F4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415</w:t>
            </w:r>
          </w:p>
        </w:tc>
      </w:tr>
    </w:tbl>
    <w:p w14:paraId="4C8A6330" w14:textId="24013FA7" w:rsidR="008060F3" w:rsidRDefault="00806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52"/>
        <w:gridCol w:w="1109"/>
        <w:gridCol w:w="243"/>
        <w:gridCol w:w="1098"/>
        <w:gridCol w:w="238"/>
        <w:gridCol w:w="1128"/>
      </w:tblGrid>
      <w:tr w:rsidR="00945C2A" w:rsidRPr="008060F3" w14:paraId="40401A87" w14:textId="77777777" w:rsidTr="0059342A">
        <w:trPr>
          <w:cantSplit/>
          <w:trHeight w:val="425"/>
          <w:tblHeader/>
        </w:trPr>
        <w:tc>
          <w:tcPr>
            <w:tcW w:w="4050" w:type="dxa"/>
          </w:tcPr>
          <w:p w14:paraId="740C13F5" w14:textId="77777777" w:rsidR="00945C2A" w:rsidRPr="008060F3" w:rsidRDefault="00945C2A" w:rsidP="000D47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2441" w:type="dxa"/>
            <w:gridSpan w:val="3"/>
          </w:tcPr>
          <w:p w14:paraId="0E6690F3" w14:textId="77777777" w:rsidR="00945C2A" w:rsidRPr="008060F3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0FD35FF8" w14:textId="77777777" w:rsidR="00945C2A" w:rsidRPr="008060F3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gridSpan w:val="3"/>
          </w:tcPr>
          <w:p w14:paraId="3B156E95" w14:textId="77777777" w:rsidR="00945C2A" w:rsidRPr="008060F3" w:rsidRDefault="00945C2A" w:rsidP="000D47C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2A63" w:rsidRPr="008060F3" w14:paraId="35594106" w14:textId="77777777" w:rsidTr="0022389B">
        <w:trPr>
          <w:cantSplit/>
          <w:tblHeader/>
        </w:trPr>
        <w:tc>
          <w:tcPr>
            <w:tcW w:w="4050" w:type="dxa"/>
          </w:tcPr>
          <w:p w14:paraId="7646830F" w14:textId="09862121" w:rsidR="00B52A63" w:rsidRPr="008060F3" w:rsidRDefault="008060F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</w:tc>
        <w:tc>
          <w:tcPr>
            <w:tcW w:w="1080" w:type="dxa"/>
          </w:tcPr>
          <w:p w14:paraId="0A1EC45F" w14:textId="7A63C7AE" w:rsidR="00B52A63" w:rsidRPr="008060F3" w:rsidRDefault="00B204E7" w:rsidP="0022389B">
            <w:pPr>
              <w:pStyle w:val="a1"/>
              <w:ind w:left="-112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2" w:type="dxa"/>
          </w:tcPr>
          <w:p w14:paraId="596035F8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9" w:type="dxa"/>
          </w:tcPr>
          <w:p w14:paraId="5B03538B" w14:textId="77777777" w:rsidR="00B52A63" w:rsidRPr="008060F3" w:rsidRDefault="00B52A63" w:rsidP="0022389B">
            <w:pPr>
              <w:pStyle w:val="a1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43" w:type="dxa"/>
          </w:tcPr>
          <w:p w14:paraId="29A8DD47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8" w:type="dxa"/>
          </w:tcPr>
          <w:p w14:paraId="4E3DC834" w14:textId="14B6F5DA" w:rsidR="00B52A63" w:rsidRPr="0022389B" w:rsidRDefault="00B204E7" w:rsidP="0022389B">
            <w:pPr>
              <w:pStyle w:val="a1"/>
              <w:ind w:left="-112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</w:tcPr>
          <w:p w14:paraId="333663CF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8" w:type="dxa"/>
          </w:tcPr>
          <w:p w14:paraId="489FCBC6" w14:textId="77777777" w:rsidR="00B52A63" w:rsidRPr="008060F3" w:rsidRDefault="00B52A63" w:rsidP="0022389B">
            <w:pPr>
              <w:pStyle w:val="a1"/>
              <w:ind w:left="-99" w:right="-9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B52A63" w:rsidRPr="008060F3" w14:paraId="0E195AFE" w14:textId="77777777" w:rsidTr="0022389B">
        <w:trPr>
          <w:cantSplit/>
          <w:tblHeader/>
        </w:trPr>
        <w:tc>
          <w:tcPr>
            <w:tcW w:w="4050" w:type="dxa"/>
          </w:tcPr>
          <w:p w14:paraId="3C2051B5" w14:textId="31953FAB" w:rsidR="00B52A63" w:rsidRPr="008060F3" w:rsidRDefault="008060F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553BAB" w:rsidRPr="008060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  <w:r w:rsidR="00553B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060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</w:p>
        </w:tc>
        <w:tc>
          <w:tcPr>
            <w:tcW w:w="1080" w:type="dxa"/>
            <w:shd w:val="clear" w:color="auto" w:fill="auto"/>
          </w:tcPr>
          <w:p w14:paraId="3EEB4E04" w14:textId="4D16BD3D" w:rsidR="00B52A63" w:rsidRPr="008060F3" w:rsidRDefault="00B52A63" w:rsidP="00B52A6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7E54" w:rsidRPr="008060F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52" w:type="dxa"/>
            <w:shd w:val="clear" w:color="auto" w:fill="auto"/>
          </w:tcPr>
          <w:p w14:paraId="641CD14F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4096A615" w14:textId="324297EB" w:rsidR="00B52A63" w:rsidRPr="008060F3" w:rsidRDefault="00B52A63" w:rsidP="00B52A6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7E54" w:rsidRPr="008060F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3" w:type="dxa"/>
            <w:shd w:val="clear" w:color="auto" w:fill="auto"/>
          </w:tcPr>
          <w:p w14:paraId="6E6E3A0F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5B647C4" w14:textId="0AE7A83E" w:rsidR="00B52A63" w:rsidRPr="0022389B" w:rsidRDefault="00B52A63" w:rsidP="0022389B">
            <w:pPr>
              <w:pStyle w:val="a1"/>
              <w:ind w:left="-112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2389B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877E54" w:rsidRPr="0022389B">
              <w:rPr>
                <w:rFonts w:ascii="Angsana New" w:hAnsi="Angsana New"/>
                <w:bCs/>
                <w:sz w:val="30"/>
                <w:szCs w:val="30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14:paraId="0CEBD67D" w14:textId="77777777" w:rsidR="00B52A63" w:rsidRPr="008060F3" w:rsidRDefault="00B52A63" w:rsidP="00B52A63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8" w:type="dxa"/>
            <w:shd w:val="clear" w:color="auto" w:fill="auto"/>
          </w:tcPr>
          <w:p w14:paraId="4E903A4C" w14:textId="67E5B900" w:rsidR="00B52A63" w:rsidRPr="008060F3" w:rsidRDefault="00B52A63" w:rsidP="00B52A63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877E54" w:rsidRPr="008060F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B52A63" w:rsidRPr="008060F3" w14:paraId="3E6EE026" w14:textId="77777777" w:rsidTr="0059342A">
        <w:trPr>
          <w:cantSplit/>
          <w:tblHeader/>
        </w:trPr>
        <w:tc>
          <w:tcPr>
            <w:tcW w:w="4050" w:type="dxa"/>
          </w:tcPr>
          <w:p w14:paraId="7DC46C88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73848853" w14:textId="77777777" w:rsidR="00B52A63" w:rsidRPr="008060F3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2A63" w:rsidRPr="008060F3" w14:paraId="7784F859" w14:textId="77777777" w:rsidTr="0022389B">
        <w:trPr>
          <w:cantSplit/>
        </w:trPr>
        <w:tc>
          <w:tcPr>
            <w:tcW w:w="4050" w:type="dxa"/>
          </w:tcPr>
          <w:p w14:paraId="3E99DF5B" w14:textId="1E816DA3" w:rsidR="00B52A63" w:rsidRPr="008060F3" w:rsidRDefault="00B52A63" w:rsidP="00B52A63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301A7FD3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A68C5C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27635C92" w14:textId="0C0C0DF0" w:rsidR="00B52A63" w:rsidRPr="008060F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29E31AE4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88B6C1B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7"/>
              </w:tabs>
              <w:spacing w:line="240" w:lineRule="auto"/>
              <w:ind w:left="-108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BF0207" w14:textId="77777777" w:rsidR="00B52A63" w:rsidRPr="008060F3" w:rsidRDefault="00B52A63" w:rsidP="00B52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5BDA58E" w14:textId="5124CE52" w:rsidR="00B52A63" w:rsidRPr="008060F3" w:rsidRDefault="00B52A63" w:rsidP="00B52A63">
            <w:pPr>
              <w:pStyle w:val="a1"/>
              <w:tabs>
                <w:tab w:val="decimal" w:pos="522"/>
              </w:tabs>
              <w:ind w:right="0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877E54" w:rsidRPr="008060F3" w14:paraId="18073481" w14:textId="77777777" w:rsidTr="0022389B">
        <w:trPr>
          <w:cantSplit/>
        </w:trPr>
        <w:tc>
          <w:tcPr>
            <w:tcW w:w="4050" w:type="dxa"/>
          </w:tcPr>
          <w:p w14:paraId="39B91E11" w14:textId="04C41850" w:rsidR="00877E54" w:rsidRPr="008060F3" w:rsidRDefault="00877E54" w:rsidP="00877E5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</w:tcPr>
          <w:p w14:paraId="0DC3456D" w14:textId="6F26CE36" w:rsidR="00877E54" w:rsidRPr="008060F3" w:rsidRDefault="00904810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52" w:type="dxa"/>
          </w:tcPr>
          <w:p w14:paraId="174B1282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3611C9A3" w14:textId="1E416ACD" w:rsidR="00877E54" w:rsidRPr="008060F3" w:rsidRDefault="00877E54" w:rsidP="00877E54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243" w:type="dxa"/>
          </w:tcPr>
          <w:p w14:paraId="637145D5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0B90F17F" w14:textId="2ED9398A" w:rsidR="00877E54" w:rsidRPr="008060F3" w:rsidRDefault="00904810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8" w:type="dxa"/>
          </w:tcPr>
          <w:p w14:paraId="528D44F1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09AA70C" w14:textId="77BA249A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</w:tr>
      <w:tr w:rsidR="00877E54" w:rsidRPr="008060F3" w14:paraId="4C6E47AC" w14:textId="77777777" w:rsidTr="0022389B">
        <w:trPr>
          <w:cantSplit/>
        </w:trPr>
        <w:tc>
          <w:tcPr>
            <w:tcW w:w="4050" w:type="dxa"/>
          </w:tcPr>
          <w:p w14:paraId="43385E46" w14:textId="77777777" w:rsidR="00877E54" w:rsidRPr="008060F3" w:rsidRDefault="00877E54" w:rsidP="00877E5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4858BA7" w14:textId="5E8137A6" w:rsidR="00877E54" w:rsidRPr="008060F3" w:rsidRDefault="00904810" w:rsidP="005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724B78E8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546A440E" w14:textId="4EAAFBE2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</w:p>
        </w:tc>
        <w:tc>
          <w:tcPr>
            <w:tcW w:w="243" w:type="dxa"/>
          </w:tcPr>
          <w:p w14:paraId="0BC1BCF5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227ABDC0" w14:textId="1E40D750" w:rsidR="00877E54" w:rsidRPr="008060F3" w:rsidRDefault="00904810" w:rsidP="0055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9CE31CF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5659C1D7" w14:textId="3B1B301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24</w:t>
            </w:r>
          </w:p>
        </w:tc>
      </w:tr>
      <w:tr w:rsidR="00877E54" w:rsidRPr="008060F3" w14:paraId="410685BA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DC060E9" w14:textId="5E472305" w:rsidR="00877E54" w:rsidRPr="008060F3" w:rsidRDefault="00553BAB" w:rsidP="00877E5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="00877E54" w:rsidRPr="008060F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185292CE" w14:textId="058E4C48" w:rsidR="00877E54" w:rsidRPr="008060F3" w:rsidRDefault="00904810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52" w:type="dxa"/>
          </w:tcPr>
          <w:p w14:paraId="32D6993E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14:paraId="6DC1A009" w14:textId="108DFCE6" w:rsidR="00877E54" w:rsidRPr="008060F3" w:rsidRDefault="00877E54" w:rsidP="00877E54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1,317</w:t>
            </w:r>
          </w:p>
        </w:tc>
        <w:tc>
          <w:tcPr>
            <w:tcW w:w="243" w:type="dxa"/>
          </w:tcPr>
          <w:p w14:paraId="3825622C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D33F0DA" w14:textId="0D75F483" w:rsidR="00877E54" w:rsidRPr="008060F3" w:rsidRDefault="00904810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38" w:type="dxa"/>
          </w:tcPr>
          <w:p w14:paraId="1CAB9DE2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</w:tcBorders>
          </w:tcPr>
          <w:p w14:paraId="7ED4B3E6" w14:textId="1D10BDD8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1,317</w:t>
            </w:r>
          </w:p>
        </w:tc>
      </w:tr>
      <w:tr w:rsidR="00877E54" w:rsidRPr="008060F3" w14:paraId="063F917D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244FE1F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BD5C507" w14:textId="46AD824D" w:rsidR="00877E54" w:rsidRPr="008060F3" w:rsidRDefault="00904810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571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72F4683E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5501666" w14:textId="322BB755" w:rsidR="00877E54" w:rsidRPr="008060F3" w:rsidRDefault="00877E54" w:rsidP="00877E54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1,351</w:t>
            </w:r>
          </w:p>
        </w:tc>
        <w:tc>
          <w:tcPr>
            <w:tcW w:w="243" w:type="dxa"/>
          </w:tcPr>
          <w:p w14:paraId="0C7814E9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5C6D78D" w14:textId="283C773C" w:rsidR="00877E54" w:rsidRPr="008060F3" w:rsidRDefault="00904810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8571B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6848432B" w14:textId="77777777" w:rsidR="00877E54" w:rsidRPr="008060F3" w:rsidRDefault="00877E54" w:rsidP="00877E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745A7B5" w14:textId="264FD8FE" w:rsidR="00877E54" w:rsidRPr="008060F3" w:rsidRDefault="00877E54" w:rsidP="00877E54">
            <w:pPr>
              <w:pStyle w:val="a1"/>
              <w:tabs>
                <w:tab w:val="decimal" w:pos="828"/>
              </w:tabs>
              <w:ind w:left="-14" w:right="-13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1,351</w:t>
            </w:r>
          </w:p>
        </w:tc>
      </w:tr>
      <w:tr w:rsidR="00904810" w:rsidRPr="008060F3" w14:paraId="3F44DE07" w14:textId="77777777" w:rsidTr="00904810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9CF71FF" w14:textId="77777777" w:rsidR="00904810" w:rsidRPr="00553BAB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color w:val="000000"/>
                <w:sz w:val="30"/>
                <w:szCs w:val="30"/>
                <w:lang w:eastAsia="ja-JP"/>
              </w:rPr>
            </w:pPr>
          </w:p>
          <w:p w14:paraId="6B958157" w14:textId="1B970D00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รายได้ค้างรับ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618FCE3B" w14:textId="77777777" w:rsidR="00904810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64E7A64A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</w:tcBorders>
          </w:tcPr>
          <w:p w14:paraId="25E36490" w14:textId="77777777" w:rsidR="00904810" w:rsidRPr="008060F3" w:rsidRDefault="00904810" w:rsidP="00904810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1F95AF92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C7D43EA" w14:textId="77777777" w:rsidR="00904810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7CA3339B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</w:tcBorders>
          </w:tcPr>
          <w:p w14:paraId="1BFFCC14" w14:textId="77777777" w:rsidR="00904810" w:rsidRPr="008060F3" w:rsidRDefault="00904810" w:rsidP="00904810">
            <w:pPr>
              <w:pStyle w:val="a1"/>
              <w:tabs>
                <w:tab w:val="decimal" w:pos="828"/>
              </w:tabs>
              <w:ind w:left="-14" w:right="-130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04810" w:rsidRPr="008060F3" w14:paraId="388E50DC" w14:textId="77777777" w:rsidTr="00904810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696860EC" w14:textId="31D19590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4810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645B3565" w14:textId="46D26616" w:rsidR="00904810" w:rsidRPr="00904810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904810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52" w:type="dxa"/>
          </w:tcPr>
          <w:p w14:paraId="1A1C409B" w14:textId="77777777" w:rsidR="00904810" w:rsidRPr="00904810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  <w:bottom w:val="single" w:sz="4" w:space="0" w:color="auto"/>
            </w:tcBorders>
          </w:tcPr>
          <w:p w14:paraId="48E736C7" w14:textId="278B6C95" w:rsidR="00904810" w:rsidRPr="00904810" w:rsidRDefault="00904810" w:rsidP="00F3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90481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92D3A2C" w14:textId="77777777" w:rsidR="00904810" w:rsidRPr="00904810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71D8793" w14:textId="5A111F96" w:rsidR="00904810" w:rsidRPr="00904810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904810">
              <w:rPr>
                <w:rFonts w:ascii="Angsana New" w:hAnsi="Angsana New"/>
                <w:sz w:val="30"/>
                <w:szCs w:val="30"/>
              </w:rPr>
              <w:t>247</w:t>
            </w:r>
          </w:p>
        </w:tc>
        <w:tc>
          <w:tcPr>
            <w:tcW w:w="238" w:type="dxa"/>
          </w:tcPr>
          <w:p w14:paraId="12E6C0DC" w14:textId="77777777" w:rsidR="00904810" w:rsidRPr="00904810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  <w:bottom w:val="single" w:sz="4" w:space="0" w:color="auto"/>
            </w:tcBorders>
          </w:tcPr>
          <w:p w14:paraId="39818313" w14:textId="2AD15092" w:rsidR="00904810" w:rsidRPr="00F31ECC" w:rsidRDefault="00904810" w:rsidP="00F3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F31EC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810" w:rsidRPr="008060F3" w14:paraId="1A924A50" w14:textId="77777777" w:rsidTr="00904810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D8F7253" w14:textId="3B0CAC9C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321AE38" w14:textId="1E6EB777" w:rsidR="00904810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252" w:type="dxa"/>
          </w:tcPr>
          <w:p w14:paraId="6E2592E7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2818BCC" w14:textId="70469FA8" w:rsidR="00904810" w:rsidRPr="00F31ECC" w:rsidRDefault="00904810" w:rsidP="00F3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E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EDCEFE5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CEBF569" w14:textId="48D1B52F" w:rsidR="00904810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238" w:type="dxa"/>
          </w:tcPr>
          <w:p w14:paraId="3332B974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C0157CE" w14:textId="6067D8B4" w:rsidR="00904810" w:rsidRPr="008060F3" w:rsidRDefault="00904810" w:rsidP="00F3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04810" w:rsidRPr="008060F3" w14:paraId="77D3B0EF" w14:textId="77777777" w:rsidTr="00D458D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1AD17AA" w14:textId="77777777" w:rsidR="00904810" w:rsidRPr="00553BAB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color w:val="000000"/>
                <w:sz w:val="30"/>
                <w:szCs w:val="30"/>
                <w:lang w:eastAsia="ja-JP"/>
              </w:rPr>
            </w:pPr>
          </w:p>
          <w:p w14:paraId="26579ED1" w14:textId="3680086E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ลูกหนี้</w:t>
            </w:r>
            <w:r w:rsidR="009120FC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อื่น</w:t>
            </w:r>
          </w:p>
        </w:tc>
        <w:tc>
          <w:tcPr>
            <w:tcW w:w="1080" w:type="dxa"/>
            <w:tcBorders>
              <w:left w:val="nil"/>
            </w:tcBorders>
          </w:tcPr>
          <w:p w14:paraId="0A74760C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0E14DBA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E6FA838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954968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62DE52F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9BE2413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6E7ACB3C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810" w:rsidRPr="008060F3" w14:paraId="36477DA8" w14:textId="77777777" w:rsidTr="00D458D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F37AFA5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665A194B" w14:textId="03D0FD7F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52" w:type="dxa"/>
          </w:tcPr>
          <w:p w14:paraId="29892F9C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14:paraId="0EF43397" w14:textId="7EABAA31" w:rsidR="00904810" w:rsidRPr="00F31ECC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F31EC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96BD902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4971018F" w14:textId="396C7D53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459</w:t>
            </w:r>
          </w:p>
        </w:tc>
        <w:tc>
          <w:tcPr>
            <w:tcW w:w="238" w:type="dxa"/>
          </w:tcPr>
          <w:p w14:paraId="0F55B101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</w:tcBorders>
          </w:tcPr>
          <w:p w14:paraId="657435F9" w14:textId="55F0D56C" w:rsidR="00904810" w:rsidRPr="00F31ECC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04810" w:rsidRPr="008060F3" w14:paraId="5F7B0991" w14:textId="77777777" w:rsidTr="00D458D6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6FAC5498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1363EC2" w14:textId="6C13F832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52" w:type="dxa"/>
          </w:tcPr>
          <w:p w14:paraId="591275E9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44258E4" w14:textId="7E106701" w:rsidR="00904810" w:rsidRPr="008060F3" w:rsidRDefault="00904810" w:rsidP="00F3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058F638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FEAC8EB" w14:textId="7C72C8F4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38" w:type="dxa"/>
          </w:tcPr>
          <w:p w14:paraId="0D2A9B8B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9DD181" w14:textId="7849D58D" w:rsidR="00904810" w:rsidRPr="00F31ECC" w:rsidRDefault="00904810" w:rsidP="00F31E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EC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04810" w:rsidRPr="00AE2D88" w14:paraId="4C025554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69095B9" w14:textId="105BD89D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</w:tcPr>
          <w:p w14:paraId="23CCD850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4934384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</w:tcBorders>
            <w:shd w:val="clear" w:color="auto" w:fill="auto"/>
          </w:tcPr>
          <w:p w14:paraId="2091D940" w14:textId="77777777" w:rsidR="00904810" w:rsidRPr="00AE2D88" w:rsidRDefault="00904810" w:rsidP="00904810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" w:type="dxa"/>
          </w:tcPr>
          <w:p w14:paraId="16482BDE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69C79F4A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A36CA34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12F7EB16" w14:textId="77777777" w:rsidR="00904810" w:rsidRPr="00AE2D88" w:rsidRDefault="00904810" w:rsidP="00904810">
            <w:pPr>
              <w:pStyle w:val="a1"/>
              <w:tabs>
                <w:tab w:val="decimal" w:pos="828"/>
              </w:tabs>
              <w:ind w:right="-13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904810" w:rsidRPr="008060F3" w14:paraId="7B90664B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595A9F2" w14:textId="43CE01F0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  <w:t>เงินให้กู้ยืม</w:t>
            </w:r>
          </w:p>
        </w:tc>
        <w:tc>
          <w:tcPr>
            <w:tcW w:w="1080" w:type="dxa"/>
            <w:tcBorders>
              <w:left w:val="nil"/>
            </w:tcBorders>
          </w:tcPr>
          <w:p w14:paraId="59A5520C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6498BD9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E86D67A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55DEED92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44CDF6A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23DC7E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1ECEB8B3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810" w:rsidRPr="008060F3" w14:paraId="1E5421D5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52D5409" w14:textId="3DE766A6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46FDBBC1" w14:textId="1EA04D70" w:rsidR="00904810" w:rsidRPr="008060F3" w:rsidRDefault="00AA625D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132,300</w:t>
            </w:r>
          </w:p>
        </w:tc>
        <w:tc>
          <w:tcPr>
            <w:tcW w:w="252" w:type="dxa"/>
          </w:tcPr>
          <w:p w14:paraId="0F18B6D4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14:paraId="422AA314" w14:textId="544038F5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120,050</w:t>
            </w:r>
          </w:p>
        </w:tc>
        <w:tc>
          <w:tcPr>
            <w:tcW w:w="243" w:type="dxa"/>
          </w:tcPr>
          <w:p w14:paraId="78BF1BB7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697396F" w14:textId="7CA0C29E" w:rsidR="00904810" w:rsidRPr="008060F3" w:rsidRDefault="00AA625D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AA625D">
              <w:rPr>
                <w:rFonts w:ascii="Angsana New" w:hAnsi="Angsana New"/>
                <w:sz w:val="30"/>
                <w:szCs w:val="30"/>
              </w:rPr>
              <w:t>132,300</w:t>
            </w:r>
          </w:p>
        </w:tc>
        <w:tc>
          <w:tcPr>
            <w:tcW w:w="238" w:type="dxa"/>
          </w:tcPr>
          <w:p w14:paraId="02833E34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</w:tcBorders>
          </w:tcPr>
          <w:p w14:paraId="7FF6136C" w14:textId="517B98C4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120,050</w:t>
            </w:r>
          </w:p>
        </w:tc>
      </w:tr>
      <w:tr w:rsidR="00904810" w:rsidRPr="008060F3" w14:paraId="0B0DDD9A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3BB4C41" w14:textId="1C68A4BA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3690BD1" w14:textId="6F07B1F8" w:rsidR="00904810" w:rsidRPr="008060F3" w:rsidRDefault="00AA625D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625D">
              <w:rPr>
                <w:rFonts w:ascii="Angsana New" w:hAnsi="Angsana New"/>
                <w:b/>
                <w:bCs/>
                <w:sz w:val="30"/>
                <w:szCs w:val="30"/>
              </w:rPr>
              <w:t>132,300</w:t>
            </w:r>
          </w:p>
        </w:tc>
        <w:tc>
          <w:tcPr>
            <w:tcW w:w="252" w:type="dxa"/>
          </w:tcPr>
          <w:p w14:paraId="2FF71F3A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75C6CB" w14:textId="3ED5F90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120,050</w:t>
            </w:r>
          </w:p>
        </w:tc>
        <w:tc>
          <w:tcPr>
            <w:tcW w:w="243" w:type="dxa"/>
          </w:tcPr>
          <w:p w14:paraId="5F58219A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30DF234" w14:textId="5E2531F7" w:rsidR="00904810" w:rsidRPr="008060F3" w:rsidRDefault="00AA625D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625D">
              <w:rPr>
                <w:rFonts w:ascii="Angsana New" w:hAnsi="Angsana New"/>
                <w:b/>
                <w:bCs/>
                <w:sz w:val="30"/>
                <w:szCs w:val="30"/>
              </w:rPr>
              <w:t>132,300</w:t>
            </w:r>
          </w:p>
        </w:tc>
        <w:tc>
          <w:tcPr>
            <w:tcW w:w="238" w:type="dxa"/>
          </w:tcPr>
          <w:p w14:paraId="591185E3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04A3CDE" w14:textId="0DA0722B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120,050</w:t>
            </w:r>
          </w:p>
        </w:tc>
      </w:tr>
      <w:tr w:rsidR="00904810" w:rsidRPr="00AE2D88" w14:paraId="2B5929E5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86C4E54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</w:tcBorders>
          </w:tcPr>
          <w:p w14:paraId="6E05D87C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14F0381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shd w:val="clear" w:color="auto" w:fill="auto"/>
          </w:tcPr>
          <w:p w14:paraId="7F4672CE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AF4E48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C5B0D53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C1B1BF1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470BD0E1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810" w:rsidRPr="008060F3" w14:paraId="3728F3EC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DA3913C" w14:textId="306BE7CD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left w:val="nil"/>
            </w:tcBorders>
          </w:tcPr>
          <w:p w14:paraId="77077054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736D35EE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FBAEF8F" w14:textId="3077DF1B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8523C9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BBA7989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BD55A5B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72F8357D" w14:textId="439FE4DB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810" w:rsidRPr="008060F3" w14:paraId="3127A65F" w14:textId="77777777" w:rsidTr="00230358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F83A724" w14:textId="202E865C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bottom w:val="nil"/>
            </w:tcBorders>
          </w:tcPr>
          <w:p w14:paraId="38AFDC95" w14:textId="377A78E8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3,433</w:t>
            </w:r>
          </w:p>
        </w:tc>
        <w:tc>
          <w:tcPr>
            <w:tcW w:w="252" w:type="dxa"/>
          </w:tcPr>
          <w:p w14:paraId="4DAE0510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280514D9" w14:textId="357D315E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2,982</w:t>
            </w:r>
          </w:p>
        </w:tc>
        <w:tc>
          <w:tcPr>
            <w:tcW w:w="243" w:type="dxa"/>
          </w:tcPr>
          <w:p w14:paraId="65FDA118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</w:tcBorders>
          </w:tcPr>
          <w:p w14:paraId="4E1A14DF" w14:textId="302ECE93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904810">
              <w:rPr>
                <w:rFonts w:ascii="Angsana New" w:hAnsi="Angsana New"/>
                <w:sz w:val="30"/>
                <w:szCs w:val="30"/>
              </w:rPr>
              <w:t>3,433</w:t>
            </w:r>
          </w:p>
        </w:tc>
        <w:tc>
          <w:tcPr>
            <w:tcW w:w="238" w:type="dxa"/>
          </w:tcPr>
          <w:p w14:paraId="599F9237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59B934B3" w14:textId="58E7B745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2,982</w:t>
            </w:r>
          </w:p>
        </w:tc>
      </w:tr>
      <w:tr w:rsidR="00904810" w:rsidRPr="008060F3" w14:paraId="30E281F8" w14:textId="77777777" w:rsidTr="00230358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72EEF2D8" w14:textId="41C3C4A6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</w:tcPr>
          <w:p w14:paraId="53E72BF9" w14:textId="176F87CA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40,408</w:t>
            </w:r>
          </w:p>
        </w:tc>
        <w:tc>
          <w:tcPr>
            <w:tcW w:w="252" w:type="dxa"/>
          </w:tcPr>
          <w:p w14:paraId="668ED1B0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left w:val="nil"/>
            </w:tcBorders>
          </w:tcPr>
          <w:p w14:paraId="100F2BCD" w14:textId="1EDBA45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41,768</w:t>
            </w:r>
          </w:p>
        </w:tc>
        <w:tc>
          <w:tcPr>
            <w:tcW w:w="243" w:type="dxa"/>
          </w:tcPr>
          <w:p w14:paraId="3110094D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single" w:sz="4" w:space="0" w:color="auto"/>
            </w:tcBorders>
          </w:tcPr>
          <w:p w14:paraId="4F41A0CB" w14:textId="49BC963E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904810">
              <w:rPr>
                <w:rFonts w:ascii="Angsana New" w:hAnsi="Angsana New"/>
                <w:sz w:val="30"/>
                <w:szCs w:val="30"/>
              </w:rPr>
              <w:t>40,408</w:t>
            </w:r>
          </w:p>
        </w:tc>
        <w:tc>
          <w:tcPr>
            <w:tcW w:w="238" w:type="dxa"/>
          </w:tcPr>
          <w:p w14:paraId="23C27313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left w:val="nil"/>
            </w:tcBorders>
          </w:tcPr>
          <w:p w14:paraId="75C565E2" w14:textId="4C6EA875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41,768</w:t>
            </w:r>
          </w:p>
        </w:tc>
      </w:tr>
      <w:tr w:rsidR="00904810" w:rsidRPr="008060F3" w14:paraId="72A4A024" w14:textId="77777777" w:rsidTr="00230358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63D342F3" w14:textId="7E12588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ABC3F17" w14:textId="2E1E9C08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43,841</w:t>
            </w:r>
          </w:p>
        </w:tc>
        <w:tc>
          <w:tcPr>
            <w:tcW w:w="252" w:type="dxa"/>
          </w:tcPr>
          <w:p w14:paraId="62CD34E3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572D901" w14:textId="6B3C5221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44,750</w:t>
            </w:r>
          </w:p>
        </w:tc>
        <w:tc>
          <w:tcPr>
            <w:tcW w:w="243" w:type="dxa"/>
          </w:tcPr>
          <w:p w14:paraId="51FBF4D2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9EC0710" w14:textId="2AF39551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4810">
              <w:rPr>
                <w:rFonts w:ascii="Angsana New" w:hAnsi="Angsana New"/>
                <w:b/>
                <w:bCs/>
                <w:sz w:val="30"/>
                <w:szCs w:val="30"/>
              </w:rPr>
              <w:t>43,841</w:t>
            </w:r>
          </w:p>
        </w:tc>
        <w:tc>
          <w:tcPr>
            <w:tcW w:w="238" w:type="dxa"/>
          </w:tcPr>
          <w:p w14:paraId="7ED7C46E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97A513" w14:textId="4C417AE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44,750</w:t>
            </w:r>
          </w:p>
        </w:tc>
      </w:tr>
      <w:tr w:rsidR="00904810" w:rsidRPr="00AE2D88" w14:paraId="2EACCDB3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38652B1C" w14:textId="62AA2D62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</w:tcBorders>
          </w:tcPr>
          <w:p w14:paraId="1C339F06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3687875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9E1DAB9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890CA37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nil"/>
            </w:tcBorders>
          </w:tcPr>
          <w:p w14:paraId="75AA861B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9E7A9C1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double" w:sz="4" w:space="0" w:color="auto"/>
              <w:bottom w:val="nil"/>
            </w:tcBorders>
          </w:tcPr>
          <w:p w14:paraId="376812FA" w14:textId="77777777" w:rsidR="00904810" w:rsidRPr="00AE2D88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810" w:rsidRPr="008060F3" w14:paraId="5A8BF9D5" w14:textId="77777777" w:rsidTr="0022389B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5DE4D6B7" w14:textId="14785BB2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9120F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left w:val="nil"/>
            </w:tcBorders>
          </w:tcPr>
          <w:p w14:paraId="2F0E21D8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C351C82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C93742E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FDCD118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54E4B07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7A1260E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C3DD11C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4810" w:rsidRPr="008060F3" w14:paraId="279D142D" w14:textId="77777777" w:rsidTr="00396887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2F0CC47B" w14:textId="2F1D49D6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080" w:type="dxa"/>
            <w:tcBorders>
              <w:left w:val="nil"/>
              <w:bottom w:val="nil"/>
            </w:tcBorders>
          </w:tcPr>
          <w:p w14:paraId="17DA6286" w14:textId="19B453C1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252" w:type="dxa"/>
          </w:tcPr>
          <w:p w14:paraId="30027F3B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6AD7B806" w14:textId="74C94208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3,738</w:t>
            </w:r>
          </w:p>
        </w:tc>
        <w:tc>
          <w:tcPr>
            <w:tcW w:w="243" w:type="dxa"/>
          </w:tcPr>
          <w:p w14:paraId="70BBA3DB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</w:tcBorders>
          </w:tcPr>
          <w:p w14:paraId="6989F521" w14:textId="4BAA44B3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904810">
              <w:rPr>
                <w:rFonts w:ascii="Angsana New" w:hAnsi="Angsana New"/>
                <w:sz w:val="30"/>
                <w:szCs w:val="30"/>
              </w:rPr>
              <w:t>2,934</w:t>
            </w:r>
          </w:p>
        </w:tc>
        <w:tc>
          <w:tcPr>
            <w:tcW w:w="238" w:type="dxa"/>
          </w:tcPr>
          <w:p w14:paraId="6C8DD478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</w:tcPr>
          <w:p w14:paraId="181CE580" w14:textId="4B8D97D9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3,738</w:t>
            </w:r>
          </w:p>
        </w:tc>
      </w:tr>
      <w:tr w:rsidR="00904810" w:rsidRPr="008060F3" w14:paraId="344F1BB6" w14:textId="77777777" w:rsidTr="00396887">
        <w:trPr>
          <w:cantSplit/>
        </w:trPr>
        <w:tc>
          <w:tcPr>
            <w:tcW w:w="4050" w:type="dxa"/>
            <w:shd w:val="clear" w:color="auto" w:fill="auto"/>
            <w:vAlign w:val="center"/>
          </w:tcPr>
          <w:p w14:paraId="0D1F40E2" w14:textId="351DC523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left" w:pos="312"/>
                <w:tab w:val="left" w:pos="432"/>
                <w:tab w:val="left" w:pos="1304"/>
                <w:tab w:val="left" w:pos="1602"/>
                <w:tab w:val="left" w:pos="1814"/>
              </w:tabs>
              <w:spacing w:line="260" w:lineRule="atLeas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308CA63" w14:textId="5AB75F13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2,934</w:t>
            </w:r>
          </w:p>
        </w:tc>
        <w:tc>
          <w:tcPr>
            <w:tcW w:w="252" w:type="dxa"/>
          </w:tcPr>
          <w:p w14:paraId="0348F8DB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17FA894" w14:textId="67F731C1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3,738</w:t>
            </w:r>
          </w:p>
        </w:tc>
        <w:tc>
          <w:tcPr>
            <w:tcW w:w="243" w:type="dxa"/>
          </w:tcPr>
          <w:p w14:paraId="3972F706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A7B7B66" w14:textId="74A2CE5E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4810">
              <w:rPr>
                <w:rFonts w:ascii="Angsana New" w:hAnsi="Angsana New"/>
                <w:b/>
                <w:bCs/>
                <w:sz w:val="30"/>
                <w:szCs w:val="30"/>
              </w:rPr>
              <w:t>2,934</w:t>
            </w:r>
          </w:p>
        </w:tc>
        <w:tc>
          <w:tcPr>
            <w:tcW w:w="238" w:type="dxa"/>
          </w:tcPr>
          <w:p w14:paraId="3E399FD8" w14:textId="77777777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3B5E641" w14:textId="1207376D" w:rsidR="00904810" w:rsidRPr="008060F3" w:rsidRDefault="00904810" w:rsidP="00904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3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3,738</w:t>
            </w:r>
          </w:p>
        </w:tc>
      </w:tr>
    </w:tbl>
    <w:p w14:paraId="4C3DE1F0" w14:textId="7D118362" w:rsidR="009F5911" w:rsidRDefault="009F5911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40C2DEA" w14:textId="5BE479C8" w:rsidR="00670A45" w:rsidRDefault="00994644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3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ลูกหนี้การค้าและลูกหนี้หมุนเวียนอื่น</w:t>
      </w:r>
    </w:p>
    <w:p w14:paraId="6720C77E" w14:textId="77777777" w:rsidR="006C655C" w:rsidRPr="002907F9" w:rsidRDefault="006C655C" w:rsidP="00FE5A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8"/>
        <w:gridCol w:w="236"/>
        <w:gridCol w:w="1106"/>
      </w:tblGrid>
      <w:tr w:rsidR="0010350E" w:rsidRPr="008737ED" w14:paraId="746B6128" w14:textId="77777777" w:rsidTr="0022389B">
        <w:trPr>
          <w:tblHeader/>
        </w:trPr>
        <w:tc>
          <w:tcPr>
            <w:tcW w:w="3150" w:type="dxa"/>
          </w:tcPr>
          <w:p w14:paraId="30267BFE" w14:textId="77777777" w:rsidR="0010350E" w:rsidRPr="008737ED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0" w:name="_Hlk39352964"/>
            <w:bookmarkStart w:id="1" w:name="_Hlk101962587"/>
          </w:p>
        </w:tc>
        <w:tc>
          <w:tcPr>
            <w:tcW w:w="900" w:type="dxa"/>
          </w:tcPr>
          <w:p w14:paraId="4F6F7CA4" w14:textId="77777777" w:rsidR="0010350E" w:rsidRPr="008737ED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030D705B" w14:textId="77777777" w:rsidR="0010350E" w:rsidRPr="008737ED" w:rsidRDefault="0010350E" w:rsidP="002C447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359BFF31" w14:textId="77777777" w:rsidR="0010350E" w:rsidRPr="008737ED" w:rsidRDefault="0010350E" w:rsidP="002C4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3C99D41E" w14:textId="77777777" w:rsidR="0010350E" w:rsidRPr="008737ED" w:rsidRDefault="0010350E" w:rsidP="002C4472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bookmarkEnd w:id="0"/>
      <w:tr w:rsidR="00B52A63" w:rsidRPr="008737ED" w14:paraId="5FA01216" w14:textId="77777777" w:rsidTr="0022389B">
        <w:trPr>
          <w:tblHeader/>
        </w:trPr>
        <w:tc>
          <w:tcPr>
            <w:tcW w:w="3150" w:type="dxa"/>
          </w:tcPr>
          <w:p w14:paraId="567B28B3" w14:textId="77777777" w:rsidR="00B52A63" w:rsidRPr="008737ED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4DD54DE4" w14:textId="77777777" w:rsidR="00B52A63" w:rsidRPr="008737ED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B1A0F21" w14:textId="77777777" w:rsidR="00B52A63" w:rsidRPr="008737ED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4" w:type="dxa"/>
            <w:hideMark/>
          </w:tcPr>
          <w:p w14:paraId="01C31CAA" w14:textId="12761672" w:rsidR="00B52A63" w:rsidRPr="008737ED" w:rsidRDefault="00B204E7" w:rsidP="0022389B">
            <w:pPr>
              <w:pStyle w:val="a1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  <w:r w:rsidR="00877E54" w:rsidRPr="008737ED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 xml:space="preserve"> </w:t>
            </w:r>
            <w:r w:rsidR="00B52A63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77E54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62" w:type="dxa"/>
          </w:tcPr>
          <w:p w14:paraId="352F57A9" w14:textId="77777777" w:rsidR="00B52A63" w:rsidRPr="008737ED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hideMark/>
          </w:tcPr>
          <w:p w14:paraId="7442C72F" w14:textId="7C97A071" w:rsidR="00B52A63" w:rsidRPr="008737ED" w:rsidRDefault="00B52A63" w:rsidP="00B52A63">
            <w:pPr>
              <w:pStyle w:val="a1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77E54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40E05048" w14:textId="77777777" w:rsidR="00B52A63" w:rsidRPr="008737ED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8" w:type="dxa"/>
            <w:hideMark/>
          </w:tcPr>
          <w:p w14:paraId="7874BDE2" w14:textId="1F9F14B6" w:rsidR="00B52A63" w:rsidRPr="008737ED" w:rsidRDefault="00B204E7" w:rsidP="0022389B">
            <w:pPr>
              <w:pStyle w:val="a1"/>
              <w:ind w:left="-103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  <w:r w:rsidR="00877E54" w:rsidRPr="008737ED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 xml:space="preserve"> </w:t>
            </w:r>
            <w:r w:rsidR="00B52A63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77E54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31A57E3D" w14:textId="77777777" w:rsidR="00B52A63" w:rsidRPr="008737ED" w:rsidRDefault="00B52A63" w:rsidP="00B52A63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06" w:type="dxa"/>
            <w:hideMark/>
          </w:tcPr>
          <w:p w14:paraId="34E8BCCF" w14:textId="413E740C" w:rsidR="00B52A63" w:rsidRPr="008737ED" w:rsidRDefault="00B52A63" w:rsidP="00B52A63">
            <w:pPr>
              <w:pStyle w:val="a1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877E54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B52A63" w:rsidRPr="008737ED" w14:paraId="5A7051FC" w14:textId="77777777" w:rsidTr="0022389B">
        <w:trPr>
          <w:tblHeader/>
        </w:trPr>
        <w:tc>
          <w:tcPr>
            <w:tcW w:w="3150" w:type="dxa"/>
          </w:tcPr>
          <w:p w14:paraId="1AE2BB5F" w14:textId="77777777" w:rsidR="00B52A63" w:rsidRPr="008737ED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73AFC23" w14:textId="77777777" w:rsidR="00B52A63" w:rsidRPr="008737ED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7CE78F45" w14:textId="77777777" w:rsidR="00B52A63" w:rsidRPr="008737ED" w:rsidRDefault="00B52A63" w:rsidP="00B52A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37E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bookmarkEnd w:id="1"/>
      <w:tr w:rsidR="00B52A63" w:rsidRPr="008737ED" w14:paraId="0489A8BA" w14:textId="77777777" w:rsidTr="0022389B">
        <w:tc>
          <w:tcPr>
            <w:tcW w:w="3150" w:type="dxa"/>
            <w:hideMark/>
          </w:tcPr>
          <w:p w14:paraId="22061D92" w14:textId="77777777" w:rsidR="00B52A63" w:rsidRPr="008737ED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00" w:type="dxa"/>
          </w:tcPr>
          <w:p w14:paraId="5FA92887" w14:textId="77777777" w:rsidR="00B52A63" w:rsidRPr="008737ED" w:rsidRDefault="00B52A63" w:rsidP="00B52A6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7784AF9C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3851FB71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3C27FCFC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212EB4" w14:textId="77777777" w:rsidR="00B52A63" w:rsidRPr="008737ED" w:rsidRDefault="00B52A63" w:rsidP="00B52A6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09A374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D080D8" w14:textId="77777777" w:rsidR="00B52A63" w:rsidRPr="008737ED" w:rsidRDefault="00B52A63" w:rsidP="00B52A6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2EBA0EE" w14:textId="77777777" w:rsidR="00B52A63" w:rsidRPr="008737ED" w:rsidRDefault="00B52A63" w:rsidP="00B52A63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16FB" w:rsidRPr="008737ED" w14:paraId="01A0089A" w14:textId="77777777" w:rsidTr="0022389B">
        <w:tc>
          <w:tcPr>
            <w:tcW w:w="3150" w:type="dxa"/>
            <w:hideMark/>
          </w:tcPr>
          <w:p w14:paraId="301A8804" w14:textId="6A3BDA0C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  <w:hideMark/>
          </w:tcPr>
          <w:p w14:paraId="04E0CDE2" w14:textId="64D0E43A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</w:tcPr>
          <w:p w14:paraId="3F471511" w14:textId="45CD5902" w:rsidR="005D16FB" w:rsidRPr="008737ED" w:rsidRDefault="00D456A1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62" w:type="dxa"/>
          </w:tcPr>
          <w:p w14:paraId="25000F55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0E5907C6" w14:textId="15D77073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</w:rPr>
              <w:t>1,351</w:t>
            </w:r>
          </w:p>
        </w:tc>
        <w:tc>
          <w:tcPr>
            <w:tcW w:w="270" w:type="dxa"/>
          </w:tcPr>
          <w:p w14:paraId="088BECE2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8" w:type="dxa"/>
          </w:tcPr>
          <w:p w14:paraId="7B0B452F" w14:textId="681E9224" w:rsidR="005D16FB" w:rsidRPr="008737ED" w:rsidRDefault="00D456A1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36" w:type="dxa"/>
          </w:tcPr>
          <w:p w14:paraId="7A6A06EB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</w:tcPr>
          <w:p w14:paraId="50986679" w14:textId="56DE374C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1,351</w:t>
            </w:r>
          </w:p>
        </w:tc>
      </w:tr>
      <w:tr w:rsidR="005D16FB" w:rsidRPr="008737ED" w14:paraId="14FC167E" w14:textId="77777777" w:rsidTr="0022389B">
        <w:tc>
          <w:tcPr>
            <w:tcW w:w="3150" w:type="dxa"/>
            <w:hideMark/>
          </w:tcPr>
          <w:p w14:paraId="7376AAD9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2A853BCC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3D4F4" w14:textId="4D0F9C1D" w:rsidR="005D16FB" w:rsidRPr="008737ED" w:rsidRDefault="00D456A1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276,340</w:t>
            </w:r>
          </w:p>
        </w:tc>
        <w:tc>
          <w:tcPr>
            <w:tcW w:w="262" w:type="dxa"/>
          </w:tcPr>
          <w:p w14:paraId="2F1D784C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9CC56B" w14:textId="050196DD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282,864</w:t>
            </w:r>
          </w:p>
        </w:tc>
        <w:tc>
          <w:tcPr>
            <w:tcW w:w="270" w:type="dxa"/>
          </w:tcPr>
          <w:p w14:paraId="514E4A20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7E8691" w14:textId="263CC2C1" w:rsidR="005D16FB" w:rsidRPr="008737ED" w:rsidRDefault="00D456A1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276,279</w:t>
            </w:r>
          </w:p>
        </w:tc>
        <w:tc>
          <w:tcPr>
            <w:tcW w:w="236" w:type="dxa"/>
          </w:tcPr>
          <w:p w14:paraId="67FD3374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BCD9E" w14:textId="25FC38C0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282,803</w:t>
            </w:r>
          </w:p>
        </w:tc>
      </w:tr>
      <w:tr w:rsidR="005D16FB" w:rsidRPr="008737ED" w14:paraId="0F6142D1" w14:textId="77777777" w:rsidTr="0022389B">
        <w:tc>
          <w:tcPr>
            <w:tcW w:w="3150" w:type="dxa"/>
          </w:tcPr>
          <w:p w14:paraId="25F7AF6D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2A119F4C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118F104" w14:textId="4BD7DDA2" w:rsidR="005D16FB" w:rsidRPr="008737ED" w:rsidRDefault="00D456A1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276,382</w:t>
            </w:r>
          </w:p>
        </w:tc>
        <w:tc>
          <w:tcPr>
            <w:tcW w:w="262" w:type="dxa"/>
          </w:tcPr>
          <w:p w14:paraId="34E2E817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7FEE98B0" w14:textId="290560C5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284,215</w:t>
            </w:r>
          </w:p>
        </w:tc>
        <w:tc>
          <w:tcPr>
            <w:tcW w:w="270" w:type="dxa"/>
          </w:tcPr>
          <w:p w14:paraId="7F649793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17DFC2" w14:textId="0F9B99E5" w:rsidR="005D16FB" w:rsidRPr="008737ED" w:rsidRDefault="00D456A1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276,321</w:t>
            </w:r>
          </w:p>
        </w:tc>
        <w:tc>
          <w:tcPr>
            <w:tcW w:w="236" w:type="dxa"/>
          </w:tcPr>
          <w:p w14:paraId="1BEFEAF9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5E160F99" w14:textId="5819E4EE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284,154</w:t>
            </w:r>
          </w:p>
        </w:tc>
      </w:tr>
      <w:tr w:rsidR="005D16FB" w:rsidRPr="008737ED" w14:paraId="1285868A" w14:textId="77777777" w:rsidTr="0022389B">
        <w:trPr>
          <w:trHeight w:val="794"/>
        </w:trPr>
        <w:tc>
          <w:tcPr>
            <w:tcW w:w="3150" w:type="dxa"/>
          </w:tcPr>
          <w:p w14:paraId="214D046D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22AF7B6D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ที่คาดว่าจะเกิดขึ้น</w:t>
            </w:r>
          </w:p>
        </w:tc>
        <w:tc>
          <w:tcPr>
            <w:tcW w:w="900" w:type="dxa"/>
          </w:tcPr>
          <w:p w14:paraId="411ED66B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14AE32" w14:textId="5D2E00D6" w:rsidR="005D16FB" w:rsidRPr="008737ED" w:rsidRDefault="00D456A1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</w:t>
            </w:r>
            <w:r w:rsidR="00771B55">
              <w:rPr>
                <w:rFonts w:asciiTheme="majorBidi" w:hAnsiTheme="majorBidi" w:cstheme="majorBidi"/>
                <w:sz w:val="30"/>
                <w:szCs w:val="30"/>
              </w:rPr>
              <w:t>883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  <w:vAlign w:val="bottom"/>
          </w:tcPr>
          <w:p w14:paraId="4F6BA082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5E4027" w14:textId="77777777" w:rsidR="005D16FB" w:rsidRPr="008737ED" w:rsidRDefault="005D16FB" w:rsidP="005D16FB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6EF98E17" w14:textId="10D0092A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8737E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737ED">
              <w:rPr>
                <w:rFonts w:asciiTheme="majorBidi" w:hAnsiTheme="majorBidi" w:cstheme="majorBidi"/>
                <w:sz w:val="30"/>
                <w:szCs w:val="30"/>
              </w:rPr>
              <w:t>569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76CCF3A6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AC2BB4" w14:textId="55563EF5" w:rsidR="005D16FB" w:rsidRPr="008737ED" w:rsidRDefault="00556675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(18,</w:t>
            </w:r>
            <w:r w:rsidR="00771B55">
              <w:rPr>
                <w:rFonts w:asciiTheme="majorBidi" w:hAnsiTheme="majorBidi" w:cstheme="majorBidi"/>
                <w:sz w:val="30"/>
                <w:szCs w:val="30"/>
              </w:rPr>
              <w:t>822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B1570BA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706DBA" w14:textId="77777777" w:rsidR="005D16FB" w:rsidRPr="008737ED" w:rsidRDefault="005D16FB" w:rsidP="005D16FB">
            <w:pPr>
              <w:pStyle w:val="a1"/>
              <w:tabs>
                <w:tab w:val="decimal" w:pos="522"/>
              </w:tabs>
              <w:ind w:right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009295B2" w14:textId="182E6EA9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8737ED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8737ED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5D16FB" w:rsidRPr="008737ED" w14:paraId="4444B23C" w14:textId="77777777" w:rsidTr="0022389B">
        <w:tc>
          <w:tcPr>
            <w:tcW w:w="3150" w:type="dxa"/>
          </w:tcPr>
          <w:p w14:paraId="27870A71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00" w:type="dxa"/>
          </w:tcPr>
          <w:p w14:paraId="02A859C6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F88AC0E" w14:textId="4710D460" w:rsidR="005D16FB" w:rsidRPr="008737ED" w:rsidRDefault="00D456A1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</w:t>
            </w:r>
            <w:r w:rsidR="00771B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62" w:type="dxa"/>
          </w:tcPr>
          <w:p w14:paraId="093D49E1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0F47F2BA" w14:textId="17FC4071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265,646</w:t>
            </w:r>
          </w:p>
        </w:tc>
        <w:tc>
          <w:tcPr>
            <w:tcW w:w="270" w:type="dxa"/>
          </w:tcPr>
          <w:p w14:paraId="56378B52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BE89E65" w14:textId="49792D1C" w:rsidR="005D16FB" w:rsidRPr="008737ED" w:rsidRDefault="00556675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257,</w:t>
            </w:r>
            <w:r w:rsidR="00771B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36" w:type="dxa"/>
          </w:tcPr>
          <w:p w14:paraId="16116382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34232B66" w14:textId="4858070F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265,646</w:t>
            </w:r>
          </w:p>
        </w:tc>
      </w:tr>
      <w:tr w:rsidR="005D16FB" w:rsidRPr="0076314E" w14:paraId="6136075F" w14:textId="77777777" w:rsidTr="0022389B">
        <w:tc>
          <w:tcPr>
            <w:tcW w:w="3150" w:type="dxa"/>
          </w:tcPr>
          <w:p w14:paraId="1A767AE5" w14:textId="77777777" w:rsidR="005D16FB" w:rsidRPr="00505141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4E556787" w14:textId="77777777" w:rsidR="005D16FB" w:rsidRPr="0076314E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3D7172B2" w14:textId="77777777" w:rsidR="005D16FB" w:rsidRPr="0076314E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2" w:type="dxa"/>
          </w:tcPr>
          <w:p w14:paraId="4449E989" w14:textId="77777777" w:rsidR="005D16FB" w:rsidRPr="0076314E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62910290" w14:textId="77777777" w:rsidR="005D16FB" w:rsidRPr="0076314E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1C2753" w14:textId="77777777" w:rsidR="005D16FB" w:rsidRPr="0076314E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1D9344" w14:textId="77777777" w:rsidR="005D16FB" w:rsidRPr="0076314E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20A751C6" w14:textId="77777777" w:rsidR="005D16FB" w:rsidRPr="0076314E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DF8EA01" w14:textId="77777777" w:rsidR="005D16FB" w:rsidRPr="0076314E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D16FB" w:rsidRPr="008737ED" w14:paraId="21B7E570" w14:textId="77777777" w:rsidTr="0022389B">
        <w:tc>
          <w:tcPr>
            <w:tcW w:w="3150" w:type="dxa"/>
          </w:tcPr>
          <w:p w14:paraId="70C5ADA3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6AA33628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26184C2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422ED35A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96F0B79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17EA63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3487B21B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C87CFD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2A6FE52E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6675" w:rsidRPr="008737ED" w14:paraId="054D7287" w14:textId="77777777" w:rsidTr="0022389B">
        <w:tc>
          <w:tcPr>
            <w:tcW w:w="3150" w:type="dxa"/>
          </w:tcPr>
          <w:p w14:paraId="21377FA3" w14:textId="352380C0" w:rsidR="00556675" w:rsidRPr="00556675" w:rsidRDefault="00556675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6675">
              <w:rPr>
                <w:rFonts w:asciiTheme="majorBidi" w:hAnsi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69284B2E" w14:textId="0E2DADD1" w:rsidR="00556675" w:rsidRPr="0007770A" w:rsidRDefault="0007770A" w:rsidP="0007770A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07770A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49D9220A" w14:textId="3E96F0C9" w:rsidR="00556675" w:rsidRPr="008737ED" w:rsidRDefault="00556675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62" w:type="dxa"/>
          </w:tcPr>
          <w:p w14:paraId="29FBBCEA" w14:textId="77777777" w:rsidR="00556675" w:rsidRPr="008737ED" w:rsidRDefault="00556675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398B2A56" w14:textId="4AEC0852" w:rsidR="00556675" w:rsidRPr="0007770A" w:rsidRDefault="00556675" w:rsidP="0007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0777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E3EA1A" w14:textId="77777777" w:rsidR="00556675" w:rsidRPr="008737ED" w:rsidRDefault="00556675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0498BE84" w14:textId="3EEB3D49" w:rsidR="00556675" w:rsidRPr="008737ED" w:rsidRDefault="00556675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36" w:type="dxa"/>
          </w:tcPr>
          <w:p w14:paraId="72D183F9" w14:textId="77777777" w:rsidR="00556675" w:rsidRPr="008737ED" w:rsidRDefault="00556675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6AC0E63C" w14:textId="5C080CC0" w:rsidR="00556675" w:rsidRPr="0007770A" w:rsidRDefault="00556675" w:rsidP="0007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0777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D16FB" w:rsidRPr="008737ED" w14:paraId="1030565A" w14:textId="77777777" w:rsidTr="0022389B">
        <w:tc>
          <w:tcPr>
            <w:tcW w:w="3150" w:type="dxa"/>
          </w:tcPr>
          <w:p w14:paraId="69C36119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0770E0CA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106C5DA8" w14:textId="6443AE4C" w:rsidR="005D16FB" w:rsidRPr="008737ED" w:rsidRDefault="00556675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37,068</w:t>
            </w:r>
          </w:p>
        </w:tc>
        <w:tc>
          <w:tcPr>
            <w:tcW w:w="262" w:type="dxa"/>
            <w:vAlign w:val="center"/>
          </w:tcPr>
          <w:p w14:paraId="2851B952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623F369C" w14:textId="2A11544C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37,971</w:t>
            </w:r>
          </w:p>
        </w:tc>
        <w:tc>
          <w:tcPr>
            <w:tcW w:w="270" w:type="dxa"/>
            <w:vAlign w:val="center"/>
          </w:tcPr>
          <w:p w14:paraId="2E1EE4E0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right w:val="nil"/>
            </w:tcBorders>
            <w:vAlign w:val="center"/>
          </w:tcPr>
          <w:p w14:paraId="723F35EC" w14:textId="44C5F3DC" w:rsidR="005D16FB" w:rsidRPr="008737ED" w:rsidRDefault="00556675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556675">
              <w:rPr>
                <w:rFonts w:asciiTheme="majorBidi" w:hAnsiTheme="majorBidi" w:cstheme="majorBidi"/>
                <w:sz w:val="30"/>
                <w:szCs w:val="30"/>
              </w:rPr>
              <w:t>37,068</w:t>
            </w:r>
          </w:p>
        </w:tc>
        <w:tc>
          <w:tcPr>
            <w:tcW w:w="236" w:type="dxa"/>
            <w:vAlign w:val="center"/>
          </w:tcPr>
          <w:p w14:paraId="7E0482AF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center"/>
          </w:tcPr>
          <w:p w14:paraId="0E167FC5" w14:textId="3363FC18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37,971</w:t>
            </w:r>
          </w:p>
        </w:tc>
      </w:tr>
      <w:tr w:rsidR="005D16FB" w:rsidRPr="008737ED" w14:paraId="48210FE2" w14:textId="77777777" w:rsidTr="0022389B">
        <w:tc>
          <w:tcPr>
            <w:tcW w:w="3150" w:type="dxa"/>
            <w:hideMark/>
          </w:tcPr>
          <w:p w14:paraId="296D6D80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660E80D1" w14:textId="77777777" w:rsidR="005D16FB" w:rsidRPr="008737ED" w:rsidRDefault="005D16FB" w:rsidP="005D16F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0D067" w14:textId="6F4F43D6" w:rsidR="005D16FB" w:rsidRPr="008737ED" w:rsidRDefault="00556675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37,315</w:t>
            </w:r>
          </w:p>
        </w:tc>
        <w:tc>
          <w:tcPr>
            <w:tcW w:w="262" w:type="dxa"/>
          </w:tcPr>
          <w:p w14:paraId="63F7F0A2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7624D" w14:textId="75DBA559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37,971</w:t>
            </w:r>
          </w:p>
        </w:tc>
        <w:tc>
          <w:tcPr>
            <w:tcW w:w="270" w:type="dxa"/>
          </w:tcPr>
          <w:p w14:paraId="16E2E995" w14:textId="77777777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7C928" w14:textId="0B5925A0" w:rsidR="005D16FB" w:rsidRPr="008737ED" w:rsidRDefault="00556675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6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37,315</w:t>
            </w:r>
          </w:p>
        </w:tc>
        <w:tc>
          <w:tcPr>
            <w:tcW w:w="236" w:type="dxa"/>
          </w:tcPr>
          <w:p w14:paraId="035CB6B6" w14:textId="77777777" w:rsidR="005D16FB" w:rsidRPr="008737ED" w:rsidRDefault="005D16FB" w:rsidP="005D16FB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DA19EB" w14:textId="1DCAFF9C" w:rsidR="005D16FB" w:rsidRPr="008737ED" w:rsidRDefault="005D16FB" w:rsidP="005D1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37,971</w:t>
            </w:r>
          </w:p>
        </w:tc>
      </w:tr>
      <w:tr w:rsidR="00E5774D" w:rsidRPr="0076314E" w14:paraId="11CB9D28" w14:textId="77777777" w:rsidTr="0022389B">
        <w:tc>
          <w:tcPr>
            <w:tcW w:w="3150" w:type="dxa"/>
          </w:tcPr>
          <w:p w14:paraId="376B1DD4" w14:textId="3AC3244F" w:rsidR="00E5774D" w:rsidRPr="00202013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36427DB" w14:textId="77777777" w:rsidR="00E5774D" w:rsidRPr="0076314E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4" w:type="dxa"/>
          </w:tcPr>
          <w:p w14:paraId="5459CE3B" w14:textId="77777777" w:rsidR="00E5774D" w:rsidRPr="0076314E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2" w:type="dxa"/>
          </w:tcPr>
          <w:p w14:paraId="144986D3" w14:textId="77777777" w:rsidR="00E5774D" w:rsidRPr="0076314E" w:rsidRDefault="00E5774D" w:rsidP="00E5774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3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3C61AE0" w14:textId="77777777" w:rsidR="00E5774D" w:rsidRPr="0076314E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4201F57E" w14:textId="77777777" w:rsidR="00E5774D" w:rsidRPr="0076314E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8" w:type="dxa"/>
          </w:tcPr>
          <w:p w14:paraId="6033AEC0" w14:textId="77777777" w:rsidR="00E5774D" w:rsidRPr="0076314E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39C3DCA2" w14:textId="77777777" w:rsidR="00E5774D" w:rsidRPr="0076314E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</w:tcPr>
          <w:p w14:paraId="29F4075F" w14:textId="77777777" w:rsidR="00E5774D" w:rsidRPr="0076314E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08" w:right="-131" w:hanging="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5774D" w:rsidRPr="008737ED" w14:paraId="03856E69" w14:textId="77777777" w:rsidTr="00054074">
        <w:tc>
          <w:tcPr>
            <w:tcW w:w="3150" w:type="dxa"/>
            <w:hideMark/>
          </w:tcPr>
          <w:p w14:paraId="4B58D29C" w14:textId="77777777" w:rsidR="00E5774D" w:rsidRPr="008737ED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00" w:type="dxa"/>
          </w:tcPr>
          <w:p w14:paraId="299484AA" w14:textId="77777777" w:rsidR="00E5774D" w:rsidRPr="008737ED" w:rsidRDefault="00E5774D" w:rsidP="00E577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</w:tcPr>
          <w:p w14:paraId="41B22701" w14:textId="77777777" w:rsidR="00E5774D" w:rsidRPr="008737ED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6A8F2282" w14:textId="77777777" w:rsidR="00E5774D" w:rsidRPr="008737ED" w:rsidRDefault="00E5774D" w:rsidP="00E577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102BCA91" w14:textId="77777777" w:rsidR="00E5774D" w:rsidRPr="008737ED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06E162" w14:textId="77777777" w:rsidR="00E5774D" w:rsidRPr="008737ED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</w:tcPr>
          <w:p w14:paraId="52015C18" w14:textId="77777777" w:rsidR="00E5774D" w:rsidRPr="008737ED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936E95A" w14:textId="77777777" w:rsidR="00E5774D" w:rsidRPr="008737ED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</w:tcPr>
          <w:p w14:paraId="6AA2D2FF" w14:textId="77777777" w:rsidR="00E5774D" w:rsidRPr="008737ED" w:rsidRDefault="00E5774D" w:rsidP="00E57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911" w:rsidRPr="008737ED" w14:paraId="62FC7FE7" w14:textId="77777777" w:rsidTr="00054074">
        <w:tc>
          <w:tcPr>
            <w:tcW w:w="3150" w:type="dxa"/>
          </w:tcPr>
          <w:p w14:paraId="65C52E28" w14:textId="7FA0C05C" w:rsidR="009F5911" w:rsidRPr="008737ED" w:rsidRDefault="009F5911" w:rsidP="009F59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00" w:type="dxa"/>
          </w:tcPr>
          <w:p w14:paraId="588890C4" w14:textId="550074B8" w:rsidR="009F5911" w:rsidRPr="008737ED" w:rsidRDefault="009F5911" w:rsidP="0007770A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0A26A00C" w14:textId="1E324868" w:rsidR="009F5911" w:rsidRDefault="00556675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62" w:type="dxa"/>
          </w:tcPr>
          <w:p w14:paraId="06D6B4F8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75E941F1" w14:textId="032C243F" w:rsidR="009F5911" w:rsidRPr="0007770A" w:rsidRDefault="009F5911" w:rsidP="00044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0440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93AF11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right w:val="nil"/>
            </w:tcBorders>
          </w:tcPr>
          <w:p w14:paraId="0CAFE40A" w14:textId="6796F73F" w:rsidR="009F5911" w:rsidRDefault="00556675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459</w:t>
            </w:r>
          </w:p>
        </w:tc>
        <w:tc>
          <w:tcPr>
            <w:tcW w:w="236" w:type="dxa"/>
          </w:tcPr>
          <w:p w14:paraId="52CC0456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</w:tcPr>
          <w:p w14:paraId="77CF33A0" w14:textId="32A40ACD" w:rsidR="009F5911" w:rsidRPr="0007770A" w:rsidRDefault="009F5911" w:rsidP="00044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30" w:hanging="18"/>
              <w:rPr>
                <w:rFonts w:ascii="Angsana New" w:hAnsi="Angsana New"/>
                <w:sz w:val="30"/>
                <w:szCs w:val="30"/>
              </w:rPr>
            </w:pPr>
            <w:r w:rsidRPr="000440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F5911" w:rsidRPr="008737ED" w14:paraId="510FB6C4" w14:textId="77777777" w:rsidTr="00054074">
        <w:tc>
          <w:tcPr>
            <w:tcW w:w="3150" w:type="dxa"/>
            <w:hideMark/>
          </w:tcPr>
          <w:p w14:paraId="1B75F3C9" w14:textId="77777777" w:rsidR="009F5911" w:rsidRPr="008737ED" w:rsidRDefault="009F5911" w:rsidP="009F59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900" w:type="dxa"/>
          </w:tcPr>
          <w:p w14:paraId="171624E3" w14:textId="77777777" w:rsidR="009F5911" w:rsidRPr="008737ED" w:rsidRDefault="009F5911" w:rsidP="009F59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center"/>
          </w:tcPr>
          <w:p w14:paraId="4791DB27" w14:textId="6F798AF5" w:rsidR="009F5911" w:rsidRPr="008737ED" w:rsidRDefault="00556675" w:rsidP="009F591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62" w:type="dxa"/>
            <w:vAlign w:val="center"/>
          </w:tcPr>
          <w:p w14:paraId="419133F8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8391E6" w14:textId="6E06A209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121</w:t>
            </w:r>
          </w:p>
        </w:tc>
        <w:tc>
          <w:tcPr>
            <w:tcW w:w="270" w:type="dxa"/>
            <w:vAlign w:val="center"/>
          </w:tcPr>
          <w:p w14:paraId="24811879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7948D70" w14:textId="0DC5D5BF" w:rsidR="009F5911" w:rsidRPr="008737ED" w:rsidRDefault="00556675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36" w:type="dxa"/>
            <w:vAlign w:val="center"/>
          </w:tcPr>
          <w:p w14:paraId="6902ACFE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6B38C07" w14:textId="237CB5BB" w:rsidR="009F5911" w:rsidRPr="008737ED" w:rsidRDefault="009F5911" w:rsidP="00054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121</w:t>
            </w:r>
          </w:p>
        </w:tc>
      </w:tr>
      <w:tr w:rsidR="009F5911" w:rsidRPr="008737ED" w14:paraId="3BFC90F9" w14:textId="77777777" w:rsidTr="00054074">
        <w:trPr>
          <w:trHeight w:val="352"/>
        </w:trPr>
        <w:tc>
          <w:tcPr>
            <w:tcW w:w="3150" w:type="dxa"/>
            <w:hideMark/>
          </w:tcPr>
          <w:p w14:paraId="62E36F51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4A3268C4" w14:textId="77777777" w:rsidR="009F5911" w:rsidRPr="008737ED" w:rsidRDefault="009F5911" w:rsidP="009F59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EA0817" w14:textId="109CAFA4" w:rsidR="009F5911" w:rsidRPr="00054074" w:rsidRDefault="00556675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262" w:type="dxa"/>
            <w:vAlign w:val="center"/>
          </w:tcPr>
          <w:p w14:paraId="4F450883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645F3C" w14:textId="0F832FF4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121</w:t>
            </w:r>
          </w:p>
        </w:tc>
        <w:tc>
          <w:tcPr>
            <w:tcW w:w="270" w:type="dxa"/>
            <w:vAlign w:val="center"/>
          </w:tcPr>
          <w:p w14:paraId="73A64BDF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B9AA5D" w14:textId="3AE02880" w:rsidR="009F5911" w:rsidRPr="008737ED" w:rsidRDefault="00556675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690</w:t>
            </w:r>
          </w:p>
        </w:tc>
        <w:tc>
          <w:tcPr>
            <w:tcW w:w="236" w:type="dxa"/>
            <w:vAlign w:val="center"/>
          </w:tcPr>
          <w:p w14:paraId="66C99177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DE80B5" w14:textId="02549B9B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121</w:t>
            </w:r>
          </w:p>
        </w:tc>
      </w:tr>
      <w:tr w:rsidR="009F5911" w:rsidRPr="008737ED" w14:paraId="26534503" w14:textId="77777777" w:rsidTr="0022389B">
        <w:tc>
          <w:tcPr>
            <w:tcW w:w="3150" w:type="dxa"/>
          </w:tcPr>
          <w:p w14:paraId="6352658A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B0E4B1A" w14:textId="77777777" w:rsidR="009F5911" w:rsidRPr="008737ED" w:rsidRDefault="009F5911" w:rsidP="009F59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641AD6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016636EC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55B188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7889847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46DA59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F335A3B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19515D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9F5911" w:rsidRPr="008737ED" w14:paraId="5A7467EB" w14:textId="77777777" w:rsidTr="0022389B">
        <w:tc>
          <w:tcPr>
            <w:tcW w:w="4050" w:type="dxa"/>
            <w:gridSpan w:val="2"/>
            <w:hideMark/>
          </w:tcPr>
          <w:p w14:paraId="638B50F7" w14:textId="77777777" w:rsidR="009F5911" w:rsidRPr="008737ED" w:rsidRDefault="009F5911" w:rsidP="009F591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ADFB81" w14:textId="395672EC" w:rsidR="009F5911" w:rsidRPr="008737ED" w:rsidRDefault="00556675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</w:t>
            </w:r>
            <w:r w:rsidR="00771B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262" w:type="dxa"/>
            <w:vAlign w:val="bottom"/>
          </w:tcPr>
          <w:p w14:paraId="179673A9" w14:textId="77777777" w:rsidR="009F5911" w:rsidRPr="008737ED" w:rsidRDefault="009F5911" w:rsidP="009F59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1DFCE2D" w14:textId="4C147E3F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303,738</w:t>
            </w:r>
          </w:p>
        </w:tc>
        <w:tc>
          <w:tcPr>
            <w:tcW w:w="270" w:type="dxa"/>
            <w:vAlign w:val="bottom"/>
          </w:tcPr>
          <w:p w14:paraId="01F5352C" w14:textId="777777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057B88" w14:textId="40941077" w:rsidR="009F5911" w:rsidRPr="008737ED" w:rsidRDefault="00556675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66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</w:t>
            </w:r>
            <w:r w:rsidR="00771B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504</w:t>
            </w:r>
          </w:p>
        </w:tc>
        <w:tc>
          <w:tcPr>
            <w:tcW w:w="236" w:type="dxa"/>
            <w:vAlign w:val="bottom"/>
          </w:tcPr>
          <w:p w14:paraId="6860D0C3" w14:textId="77777777" w:rsidR="009F5911" w:rsidRPr="008737ED" w:rsidRDefault="009F5911" w:rsidP="009F5911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535C285" w14:textId="35576877" w:rsidR="009F5911" w:rsidRPr="008737ED" w:rsidRDefault="009F5911" w:rsidP="009F59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3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303,738</w:t>
            </w:r>
          </w:p>
        </w:tc>
      </w:tr>
    </w:tbl>
    <w:p w14:paraId="5E394436" w14:textId="5CCB7029" w:rsidR="006E5A94" w:rsidRDefault="006E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39AADFD" w14:textId="60117543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18CC6794" w14:textId="74AE633E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122307E" w14:textId="77AB2C0F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CC636ED" w14:textId="5B362F7C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48C89EF5" w14:textId="538700F5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D3C9CAE" w14:textId="1953ABB6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39EF1931" w14:textId="77777777" w:rsidR="00054074" w:rsidRDefault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900"/>
        <w:gridCol w:w="1084"/>
        <w:gridCol w:w="262"/>
        <w:gridCol w:w="1084"/>
        <w:gridCol w:w="270"/>
        <w:gridCol w:w="1080"/>
        <w:gridCol w:w="8"/>
        <w:gridCol w:w="236"/>
        <w:gridCol w:w="18"/>
        <w:gridCol w:w="1178"/>
      </w:tblGrid>
      <w:tr w:rsidR="0076314E" w:rsidRPr="008737ED" w14:paraId="0395C1DB" w14:textId="77777777" w:rsidTr="00251AFE">
        <w:trPr>
          <w:tblHeader/>
        </w:trPr>
        <w:tc>
          <w:tcPr>
            <w:tcW w:w="3150" w:type="dxa"/>
          </w:tcPr>
          <w:p w14:paraId="424B689D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1F931DD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2FFADB87" w14:textId="77777777" w:rsidR="0076314E" w:rsidRPr="008737ED" w:rsidRDefault="0076314E" w:rsidP="00D458D6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5C4A7A1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5"/>
            <w:vAlign w:val="bottom"/>
            <w:hideMark/>
          </w:tcPr>
          <w:p w14:paraId="245FA04F" w14:textId="77777777" w:rsidR="0076314E" w:rsidRPr="008737ED" w:rsidRDefault="0076314E" w:rsidP="00D458D6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737E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6314E" w:rsidRPr="008737ED" w14:paraId="27E4531D" w14:textId="77777777" w:rsidTr="00251AFE">
        <w:trPr>
          <w:tblHeader/>
        </w:trPr>
        <w:tc>
          <w:tcPr>
            <w:tcW w:w="3150" w:type="dxa"/>
          </w:tcPr>
          <w:p w14:paraId="233AA928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1C7818A8" w14:textId="77777777" w:rsidR="0076314E" w:rsidRPr="008737ED" w:rsidRDefault="0076314E" w:rsidP="00D458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4656B68E" w14:textId="7BDB53AD" w:rsidR="0076314E" w:rsidRPr="008737ED" w:rsidRDefault="0076314E" w:rsidP="00D458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4" w:type="dxa"/>
            <w:hideMark/>
          </w:tcPr>
          <w:p w14:paraId="07A6310B" w14:textId="23DB7BAA" w:rsidR="0076314E" w:rsidRPr="008737ED" w:rsidRDefault="00B204E7" w:rsidP="00D458D6">
            <w:pPr>
              <w:pStyle w:val="a1"/>
              <w:ind w:left="-112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  <w:r w:rsidR="0076314E" w:rsidRPr="008737ED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 xml:space="preserve"> </w:t>
            </w:r>
            <w:r w:rsidR="0076314E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2" w:type="dxa"/>
          </w:tcPr>
          <w:p w14:paraId="0DB4231A" w14:textId="77777777" w:rsidR="0076314E" w:rsidRPr="008737ED" w:rsidRDefault="0076314E" w:rsidP="00D458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hideMark/>
          </w:tcPr>
          <w:p w14:paraId="52B36773" w14:textId="77777777" w:rsidR="0076314E" w:rsidRPr="008737ED" w:rsidRDefault="0076314E" w:rsidP="00D458D6">
            <w:pPr>
              <w:pStyle w:val="a1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479479CC" w14:textId="77777777" w:rsidR="0076314E" w:rsidRPr="008737ED" w:rsidRDefault="0076314E" w:rsidP="00D458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088" w:type="dxa"/>
            <w:gridSpan w:val="2"/>
            <w:hideMark/>
          </w:tcPr>
          <w:p w14:paraId="26116AD7" w14:textId="6EE57294" w:rsidR="0076314E" w:rsidRPr="008737ED" w:rsidRDefault="00B204E7" w:rsidP="00D458D6">
            <w:pPr>
              <w:pStyle w:val="a1"/>
              <w:ind w:left="-103" w:right="-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11E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 w:rsidRPr="00611E7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มิถุนายน</w:t>
            </w:r>
            <w:r w:rsidR="0076314E" w:rsidRPr="008737ED">
              <w:rPr>
                <w:rFonts w:asciiTheme="majorBidi" w:hAnsiTheme="majorBidi" w:cstheme="majorBidi"/>
                <w:b/>
                <w:sz w:val="30"/>
                <w:szCs w:val="30"/>
                <w:cs/>
                <w:lang w:val="en-GB"/>
              </w:rPr>
              <w:t xml:space="preserve"> </w:t>
            </w:r>
            <w:r w:rsidR="0076314E"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</w:tcPr>
          <w:p w14:paraId="053C8AE2" w14:textId="77777777" w:rsidR="0076314E" w:rsidRPr="008737ED" w:rsidRDefault="0076314E" w:rsidP="00D458D6">
            <w:pPr>
              <w:pStyle w:val="a1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196" w:type="dxa"/>
            <w:gridSpan w:val="2"/>
            <w:hideMark/>
          </w:tcPr>
          <w:p w14:paraId="7EA8AC3B" w14:textId="77777777" w:rsidR="0076314E" w:rsidRPr="008737ED" w:rsidRDefault="0076314E" w:rsidP="00D458D6">
            <w:pPr>
              <w:pStyle w:val="a1"/>
              <w:ind w:left="-102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8737E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br/>
            </w:r>
            <w:r w:rsidRPr="008737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76314E" w:rsidRPr="008737ED" w14:paraId="6EE307EE" w14:textId="77777777" w:rsidTr="00251AFE">
        <w:trPr>
          <w:tblHeader/>
        </w:trPr>
        <w:tc>
          <w:tcPr>
            <w:tcW w:w="3150" w:type="dxa"/>
          </w:tcPr>
          <w:p w14:paraId="7D5546CA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B89A99F" w14:textId="77777777" w:rsidR="0076314E" w:rsidRPr="008737ED" w:rsidRDefault="0076314E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9"/>
            <w:vAlign w:val="bottom"/>
            <w:hideMark/>
          </w:tcPr>
          <w:p w14:paraId="7B3D0483" w14:textId="77777777" w:rsidR="0076314E" w:rsidRPr="008737ED" w:rsidRDefault="0076314E" w:rsidP="00D458D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37E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E5A94" w:rsidRPr="008060F3" w14:paraId="579BF2D2" w14:textId="77777777" w:rsidTr="00251AFE">
        <w:tc>
          <w:tcPr>
            <w:tcW w:w="4050" w:type="dxa"/>
            <w:gridSpan w:val="2"/>
          </w:tcPr>
          <w:p w14:paraId="55FABEC8" w14:textId="77777777" w:rsidR="006E5A94" w:rsidRPr="008060F3" w:rsidRDefault="006E5A94" w:rsidP="00D458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4" w:type="dxa"/>
          </w:tcPr>
          <w:p w14:paraId="0F75DF78" w14:textId="77777777" w:rsidR="006E5A94" w:rsidRPr="008060F3" w:rsidRDefault="006E5A94" w:rsidP="00D458D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14:paraId="380AA5C8" w14:textId="77777777" w:rsidR="006E5A94" w:rsidRPr="008060F3" w:rsidRDefault="006E5A94" w:rsidP="00D458D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</w:tcPr>
          <w:p w14:paraId="0B86C36D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03D0F0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7364B3" w14:textId="77777777" w:rsidR="006E5A94" w:rsidRPr="008060F3" w:rsidRDefault="006E5A94" w:rsidP="00D458D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gridSpan w:val="3"/>
          </w:tcPr>
          <w:p w14:paraId="6AEAF4E0" w14:textId="77777777" w:rsidR="006E5A94" w:rsidRPr="008060F3" w:rsidRDefault="006E5A94" w:rsidP="00D458D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</w:tcPr>
          <w:p w14:paraId="52C12B03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A94" w:rsidRPr="008060F3" w14:paraId="000D53A1" w14:textId="77777777" w:rsidTr="00251AFE">
        <w:tc>
          <w:tcPr>
            <w:tcW w:w="4050" w:type="dxa"/>
            <w:gridSpan w:val="2"/>
            <w:hideMark/>
          </w:tcPr>
          <w:p w14:paraId="14BF4F3D" w14:textId="77777777" w:rsidR="006E5A94" w:rsidRPr="008060F3" w:rsidRDefault="006E5A94" w:rsidP="00D458D6">
            <w:pPr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84" w:type="dxa"/>
          </w:tcPr>
          <w:p w14:paraId="0A4F8EB0" w14:textId="409EA9CB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169,737</w:t>
            </w:r>
          </w:p>
        </w:tc>
        <w:tc>
          <w:tcPr>
            <w:tcW w:w="262" w:type="dxa"/>
          </w:tcPr>
          <w:p w14:paraId="292199E8" w14:textId="77777777" w:rsidR="006E5A94" w:rsidRPr="008060F3" w:rsidRDefault="006E5A94" w:rsidP="00D458D6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091A13F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144,372</w:t>
            </w:r>
          </w:p>
        </w:tc>
        <w:tc>
          <w:tcPr>
            <w:tcW w:w="270" w:type="dxa"/>
          </w:tcPr>
          <w:p w14:paraId="487C33BC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D980B2" w14:textId="3F26E8CF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0F0567">
              <w:rPr>
                <w:rFonts w:ascii="Angsana New" w:hAnsi="Angsana New"/>
                <w:sz w:val="30"/>
                <w:szCs w:val="30"/>
              </w:rPr>
              <w:t>169,737</w:t>
            </w:r>
          </w:p>
        </w:tc>
        <w:tc>
          <w:tcPr>
            <w:tcW w:w="262" w:type="dxa"/>
            <w:gridSpan w:val="3"/>
          </w:tcPr>
          <w:p w14:paraId="362B1EDB" w14:textId="77777777" w:rsidR="006E5A94" w:rsidRPr="008060F3" w:rsidRDefault="006E5A94" w:rsidP="00D458D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2F4B8A81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144,372</w:t>
            </w:r>
          </w:p>
        </w:tc>
      </w:tr>
      <w:tr w:rsidR="006E5A94" w:rsidRPr="008060F3" w14:paraId="732DFE9A" w14:textId="77777777" w:rsidTr="00251AFE">
        <w:tc>
          <w:tcPr>
            <w:tcW w:w="4050" w:type="dxa"/>
            <w:gridSpan w:val="2"/>
            <w:hideMark/>
          </w:tcPr>
          <w:p w14:paraId="1A4DF605" w14:textId="77777777" w:rsidR="006E5A94" w:rsidRPr="008060F3" w:rsidRDefault="006E5A94" w:rsidP="00D458D6">
            <w:pPr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84" w:type="dxa"/>
          </w:tcPr>
          <w:p w14:paraId="3BE3EFF1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</w:tcPr>
          <w:p w14:paraId="3278B4AE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5BB84D7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0379A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9E1EE53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gridSpan w:val="3"/>
          </w:tcPr>
          <w:p w14:paraId="6B80EF1E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4C62539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5A94" w:rsidRPr="008060F3" w14:paraId="2453BFF2" w14:textId="77777777" w:rsidTr="00251AFE">
        <w:tc>
          <w:tcPr>
            <w:tcW w:w="4050" w:type="dxa"/>
            <w:gridSpan w:val="2"/>
            <w:hideMark/>
          </w:tcPr>
          <w:p w14:paraId="468D5AF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1 - 90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37E7D434" w14:textId="71BA15BA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62,038</w:t>
            </w:r>
          </w:p>
        </w:tc>
        <w:tc>
          <w:tcPr>
            <w:tcW w:w="262" w:type="dxa"/>
          </w:tcPr>
          <w:p w14:paraId="53C4AF3F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3B83F45B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95,836</w:t>
            </w:r>
          </w:p>
        </w:tc>
        <w:tc>
          <w:tcPr>
            <w:tcW w:w="270" w:type="dxa"/>
          </w:tcPr>
          <w:p w14:paraId="5042132F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11E6E0E5" w14:textId="6CA72438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0F0567">
              <w:rPr>
                <w:rFonts w:ascii="Angsana New" w:hAnsi="Angsana New"/>
                <w:sz w:val="30"/>
                <w:szCs w:val="30"/>
              </w:rPr>
              <w:t>62,038</w:t>
            </w:r>
          </w:p>
        </w:tc>
        <w:tc>
          <w:tcPr>
            <w:tcW w:w="262" w:type="dxa"/>
            <w:gridSpan w:val="3"/>
          </w:tcPr>
          <w:p w14:paraId="614E7D77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1B303AFD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95,836</w:t>
            </w:r>
          </w:p>
        </w:tc>
      </w:tr>
      <w:tr w:rsidR="006E5A94" w:rsidRPr="008060F3" w14:paraId="2E6124F4" w14:textId="77777777" w:rsidTr="00251AFE">
        <w:tc>
          <w:tcPr>
            <w:tcW w:w="4050" w:type="dxa"/>
            <w:gridSpan w:val="2"/>
          </w:tcPr>
          <w:p w14:paraId="3BF77E0E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91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180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20ABC271" w14:textId="01C065C1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18,857</w:t>
            </w:r>
          </w:p>
        </w:tc>
        <w:tc>
          <w:tcPr>
            <w:tcW w:w="262" w:type="dxa"/>
          </w:tcPr>
          <w:p w14:paraId="784F3D58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2F14013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17,547</w:t>
            </w:r>
          </w:p>
        </w:tc>
        <w:tc>
          <w:tcPr>
            <w:tcW w:w="270" w:type="dxa"/>
          </w:tcPr>
          <w:p w14:paraId="4C33C9FB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9D87B0C" w14:textId="187CB956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0F0567">
              <w:rPr>
                <w:rFonts w:ascii="Angsana New" w:hAnsi="Angsana New"/>
                <w:sz w:val="30"/>
                <w:szCs w:val="30"/>
              </w:rPr>
              <w:t>18,857</w:t>
            </w:r>
          </w:p>
        </w:tc>
        <w:tc>
          <w:tcPr>
            <w:tcW w:w="262" w:type="dxa"/>
            <w:gridSpan w:val="3"/>
          </w:tcPr>
          <w:p w14:paraId="00F5658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6144FB1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17,547</w:t>
            </w:r>
          </w:p>
        </w:tc>
      </w:tr>
      <w:tr w:rsidR="006E5A94" w:rsidRPr="008060F3" w14:paraId="5DCC2C09" w14:textId="77777777" w:rsidTr="00251AFE">
        <w:tc>
          <w:tcPr>
            <w:tcW w:w="4050" w:type="dxa"/>
            <w:gridSpan w:val="2"/>
          </w:tcPr>
          <w:p w14:paraId="5FD37F27" w14:textId="2EBA6E31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181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774ADB">
              <w:rPr>
                <w:rFonts w:ascii="Angsana New" w:hAnsi="Angsana New"/>
                <w:sz w:val="30"/>
                <w:szCs w:val="30"/>
              </w:rPr>
              <w:t>–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360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vAlign w:val="bottom"/>
          </w:tcPr>
          <w:p w14:paraId="4FC1E531" w14:textId="4E5B457D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3,648</w:t>
            </w:r>
          </w:p>
        </w:tc>
        <w:tc>
          <w:tcPr>
            <w:tcW w:w="262" w:type="dxa"/>
            <w:vAlign w:val="bottom"/>
          </w:tcPr>
          <w:p w14:paraId="5C826376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</w:tcPr>
          <w:p w14:paraId="112E9DD5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4,340</w:t>
            </w:r>
          </w:p>
        </w:tc>
        <w:tc>
          <w:tcPr>
            <w:tcW w:w="270" w:type="dxa"/>
            <w:vAlign w:val="bottom"/>
          </w:tcPr>
          <w:p w14:paraId="4469A070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33CBB09" w14:textId="373EAFCD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0F0567">
              <w:rPr>
                <w:rFonts w:ascii="Angsana New" w:hAnsi="Angsana New"/>
                <w:sz w:val="30"/>
                <w:szCs w:val="30"/>
              </w:rPr>
              <w:t>3,648</w:t>
            </w:r>
          </w:p>
        </w:tc>
        <w:tc>
          <w:tcPr>
            <w:tcW w:w="262" w:type="dxa"/>
            <w:gridSpan w:val="3"/>
            <w:vAlign w:val="bottom"/>
          </w:tcPr>
          <w:p w14:paraId="6BE013A5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right w:val="nil"/>
            </w:tcBorders>
          </w:tcPr>
          <w:p w14:paraId="0E5E96CF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4,340</w:t>
            </w:r>
          </w:p>
        </w:tc>
      </w:tr>
      <w:tr w:rsidR="006E5A94" w:rsidRPr="008060F3" w14:paraId="32A413F2" w14:textId="77777777" w:rsidTr="00251AFE">
        <w:tc>
          <w:tcPr>
            <w:tcW w:w="4050" w:type="dxa"/>
            <w:gridSpan w:val="2"/>
          </w:tcPr>
          <w:p w14:paraId="7CC22EE1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8060F3">
              <w:rPr>
                <w:rFonts w:ascii="Angsana New" w:hAnsi="Angsana New"/>
                <w:sz w:val="30"/>
                <w:szCs w:val="30"/>
              </w:rPr>
              <w:t>360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8D773B" w14:textId="2D9358E9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22,102</w:t>
            </w:r>
          </w:p>
        </w:tc>
        <w:tc>
          <w:tcPr>
            <w:tcW w:w="262" w:type="dxa"/>
            <w:vAlign w:val="bottom"/>
          </w:tcPr>
          <w:p w14:paraId="0E23F84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14F7F66A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22,120</w:t>
            </w:r>
          </w:p>
        </w:tc>
        <w:tc>
          <w:tcPr>
            <w:tcW w:w="270" w:type="dxa"/>
            <w:vAlign w:val="bottom"/>
          </w:tcPr>
          <w:p w14:paraId="07B4EC58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DBA969" w14:textId="74341831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22,041</w:t>
            </w:r>
          </w:p>
        </w:tc>
        <w:tc>
          <w:tcPr>
            <w:tcW w:w="262" w:type="dxa"/>
            <w:gridSpan w:val="3"/>
            <w:vAlign w:val="bottom"/>
          </w:tcPr>
          <w:p w14:paraId="7FFEF8E2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</w:tcPr>
          <w:p w14:paraId="739EEAD6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>22,059</w:t>
            </w:r>
          </w:p>
        </w:tc>
      </w:tr>
      <w:tr w:rsidR="006E5A94" w:rsidRPr="008060F3" w14:paraId="1F598783" w14:textId="77777777" w:rsidTr="00251AFE">
        <w:tc>
          <w:tcPr>
            <w:tcW w:w="4050" w:type="dxa"/>
            <w:gridSpan w:val="2"/>
          </w:tcPr>
          <w:p w14:paraId="5B9DFCA9" w14:textId="77777777" w:rsidR="006E5A94" w:rsidRPr="008060F3" w:rsidRDefault="006E5A94" w:rsidP="00D458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56F2BFC0" w14:textId="3DC4E8AF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276,382</w:t>
            </w:r>
          </w:p>
        </w:tc>
        <w:tc>
          <w:tcPr>
            <w:tcW w:w="262" w:type="dxa"/>
          </w:tcPr>
          <w:p w14:paraId="39B31938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</w:tcPr>
          <w:p w14:paraId="26DB457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284,215</w:t>
            </w:r>
          </w:p>
        </w:tc>
        <w:tc>
          <w:tcPr>
            <w:tcW w:w="270" w:type="dxa"/>
          </w:tcPr>
          <w:p w14:paraId="4504FB6A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2DDDC8" w14:textId="0E8A809F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276,321</w:t>
            </w:r>
          </w:p>
        </w:tc>
        <w:tc>
          <w:tcPr>
            <w:tcW w:w="262" w:type="dxa"/>
            <w:gridSpan w:val="3"/>
          </w:tcPr>
          <w:p w14:paraId="59A23E6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right w:val="nil"/>
            </w:tcBorders>
          </w:tcPr>
          <w:p w14:paraId="40412C9E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284,154</w:t>
            </w:r>
          </w:p>
        </w:tc>
      </w:tr>
      <w:tr w:rsidR="006E5A94" w:rsidRPr="008060F3" w14:paraId="36A1E2A7" w14:textId="77777777" w:rsidTr="00251AFE">
        <w:tc>
          <w:tcPr>
            <w:tcW w:w="4050" w:type="dxa"/>
            <w:gridSpan w:val="2"/>
            <w:vAlign w:val="bottom"/>
          </w:tcPr>
          <w:p w14:paraId="48B06576" w14:textId="77777777" w:rsidR="006E5A94" w:rsidRPr="009162E7" w:rsidRDefault="006E5A94" w:rsidP="00D458D6">
            <w:pPr>
              <w:spacing w:line="240" w:lineRule="auto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9162E7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9162E7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3231348A" w14:textId="30B32302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</w:t>
            </w:r>
            <w:r w:rsidR="00662E38">
              <w:rPr>
                <w:rFonts w:ascii="Angsana New" w:hAnsi="Angsana New"/>
                <w:sz w:val="30"/>
                <w:szCs w:val="30"/>
              </w:rPr>
              <w:t>883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24B94F5A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7425F287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(18,569)</w:t>
            </w:r>
          </w:p>
        </w:tc>
        <w:tc>
          <w:tcPr>
            <w:tcW w:w="270" w:type="dxa"/>
          </w:tcPr>
          <w:p w14:paraId="6ED62624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8823215" w14:textId="6CC52A5F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</w:t>
            </w:r>
            <w:r w:rsidR="00662E38">
              <w:rPr>
                <w:rFonts w:ascii="Angsana New" w:hAnsi="Angsana New"/>
                <w:sz w:val="30"/>
                <w:szCs w:val="30"/>
              </w:rPr>
              <w:t>822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2" w:type="dxa"/>
            <w:gridSpan w:val="3"/>
          </w:tcPr>
          <w:p w14:paraId="25C824F9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A3F3A07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(18,508)</w:t>
            </w:r>
          </w:p>
        </w:tc>
      </w:tr>
      <w:tr w:rsidR="006E5A94" w:rsidRPr="008060F3" w14:paraId="2DEE631C" w14:textId="77777777" w:rsidTr="00251AFE">
        <w:tc>
          <w:tcPr>
            <w:tcW w:w="4050" w:type="dxa"/>
            <w:gridSpan w:val="2"/>
            <w:shd w:val="clear" w:color="auto" w:fill="auto"/>
          </w:tcPr>
          <w:p w14:paraId="7B80FEC6" w14:textId="77777777" w:rsidR="006E5A94" w:rsidRPr="008060F3" w:rsidRDefault="006E5A94" w:rsidP="00D458D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BAF787" w14:textId="6BB1633B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257,</w:t>
            </w:r>
            <w:r w:rsidR="00662E38"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62" w:type="dxa"/>
          </w:tcPr>
          <w:p w14:paraId="05B6CACA" w14:textId="77777777" w:rsidR="006E5A94" w:rsidRPr="008060F3" w:rsidRDefault="006E5A94" w:rsidP="00D458D6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8E6B91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265,646</w:t>
            </w:r>
          </w:p>
        </w:tc>
        <w:tc>
          <w:tcPr>
            <w:tcW w:w="270" w:type="dxa"/>
          </w:tcPr>
          <w:p w14:paraId="02C17EC2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288D3A" w14:textId="2E1457B0" w:rsidR="006E5A94" w:rsidRPr="008060F3" w:rsidRDefault="000F0567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1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257,</w:t>
            </w:r>
            <w:r w:rsidR="00662E38">
              <w:rPr>
                <w:rFonts w:ascii="Angsana New" w:hAnsi="Angsana New"/>
                <w:b/>
                <w:bCs/>
                <w:sz w:val="30"/>
                <w:szCs w:val="30"/>
              </w:rPr>
              <w:t>499</w:t>
            </w:r>
          </w:p>
        </w:tc>
        <w:tc>
          <w:tcPr>
            <w:tcW w:w="262" w:type="dxa"/>
            <w:gridSpan w:val="3"/>
          </w:tcPr>
          <w:p w14:paraId="32BEBF1E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B6B298" w14:textId="77777777" w:rsidR="006E5A94" w:rsidRPr="008060F3" w:rsidRDefault="006E5A94" w:rsidP="00D4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</w:rPr>
              <w:t>265,646</w:t>
            </w:r>
          </w:p>
        </w:tc>
      </w:tr>
    </w:tbl>
    <w:p w14:paraId="2EBE8782" w14:textId="47D5D88C" w:rsidR="00054074" w:rsidRPr="002F49CA" w:rsidRDefault="00054074" w:rsidP="006E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180"/>
        <w:gridCol w:w="1170"/>
        <w:gridCol w:w="184"/>
        <w:gridCol w:w="1166"/>
        <w:gridCol w:w="180"/>
        <w:gridCol w:w="1174"/>
      </w:tblGrid>
      <w:tr w:rsidR="00054074" w:rsidRPr="008060F3" w14:paraId="0FC920AE" w14:textId="77777777" w:rsidTr="00D458D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5E614A8F" w14:textId="77777777" w:rsidR="00054074" w:rsidRPr="009162E7" w:rsidRDefault="00054074" w:rsidP="000440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0440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557642F7" w14:textId="77777777" w:rsidR="00054074" w:rsidRPr="008060F3" w:rsidRDefault="00054074" w:rsidP="00D458D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060F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34F3D09A" w14:textId="77777777" w:rsidR="00054074" w:rsidRPr="008060F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89679BE" w14:textId="77777777" w:rsidR="00054074" w:rsidRPr="008060F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8060F3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4074" w:rsidRPr="008060F3" w14:paraId="1DAC29DB" w14:textId="77777777" w:rsidTr="0023560B">
        <w:trPr>
          <w:cantSplit/>
          <w:tblHeader/>
        </w:trPr>
        <w:tc>
          <w:tcPr>
            <w:tcW w:w="4050" w:type="dxa"/>
            <w:vAlign w:val="bottom"/>
          </w:tcPr>
          <w:p w14:paraId="31F75E98" w14:textId="07D912D0" w:rsidR="00054074" w:rsidRPr="009162E7" w:rsidRDefault="00054074" w:rsidP="000440DB">
            <w:pPr>
              <w:pStyle w:val="acctfourfigures"/>
              <w:tabs>
                <w:tab w:val="left" w:pos="720"/>
              </w:tabs>
              <w:spacing w:line="240" w:lineRule="auto"/>
              <w:ind w:left="188" w:right="-80" w:hanging="174"/>
              <w:rPr>
                <w:rFonts w:ascii="Angsana New" w:hAnsi="Angsana New"/>
                <w:b/>
                <w:bCs/>
                <w:color w:val="0000FF"/>
                <w:spacing w:val="-6"/>
                <w:sz w:val="30"/>
                <w:szCs w:val="30"/>
                <w:lang w:val="en-US"/>
              </w:rPr>
            </w:pPr>
            <w:r w:rsidRPr="009162E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 </w:t>
            </w:r>
            <w:r w:rsidR="000440DB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 xml:space="preserve"> </w:t>
            </w:r>
            <w:r w:rsidRPr="009162E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>สำหรับงวด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หกเดือนสิ้นสุดวันที่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 30 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มิถุนายน</w:t>
            </w:r>
            <w:r w:rsidRPr="009162E7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2565</w:t>
            </w:r>
          </w:p>
        </w:tc>
        <w:tc>
          <w:tcPr>
            <w:tcW w:w="1170" w:type="dxa"/>
            <w:vAlign w:val="bottom"/>
          </w:tcPr>
          <w:p w14:paraId="79F4CD93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3F7F70DF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719E737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กลับรายการ</w:t>
            </w:r>
          </w:p>
        </w:tc>
        <w:tc>
          <w:tcPr>
            <w:tcW w:w="184" w:type="dxa"/>
            <w:vAlign w:val="bottom"/>
          </w:tcPr>
          <w:p w14:paraId="57C7F867" w14:textId="77777777" w:rsidR="00054074" w:rsidRPr="008060F3" w:rsidRDefault="00054074" w:rsidP="00D458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2D9175F0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0664EF4" w14:textId="77777777" w:rsidR="00054074" w:rsidRPr="008060F3" w:rsidRDefault="00054074" w:rsidP="00D458D6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  <w:vAlign w:val="bottom"/>
          </w:tcPr>
          <w:p w14:paraId="2FEFCD85" w14:textId="77777777" w:rsidR="00054074" w:rsidRPr="008060F3" w:rsidRDefault="00054074" w:rsidP="00D458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กลับรายการ</w:t>
            </w:r>
          </w:p>
        </w:tc>
      </w:tr>
      <w:tr w:rsidR="00054074" w:rsidRPr="008060F3" w14:paraId="0FB45279" w14:textId="77777777" w:rsidTr="00D458D6">
        <w:trPr>
          <w:cantSplit/>
          <w:tblHeader/>
        </w:trPr>
        <w:tc>
          <w:tcPr>
            <w:tcW w:w="4050" w:type="dxa"/>
            <w:vAlign w:val="bottom"/>
            <w:hideMark/>
          </w:tcPr>
          <w:p w14:paraId="70CE756C" w14:textId="77777777" w:rsidR="00054074" w:rsidRPr="008060F3" w:rsidRDefault="00054074" w:rsidP="00D458D6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224" w:type="dxa"/>
            <w:gridSpan w:val="7"/>
            <w:vAlign w:val="bottom"/>
            <w:hideMark/>
          </w:tcPr>
          <w:p w14:paraId="3B7B9949" w14:textId="77777777" w:rsidR="00054074" w:rsidRPr="008060F3" w:rsidRDefault="00054074" w:rsidP="00D458D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highlight w:val="cyan"/>
              </w:rPr>
            </w:pPr>
            <w:r w:rsidRPr="008060F3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3560B" w:rsidRPr="008060F3" w14:paraId="741622D3" w14:textId="77777777" w:rsidTr="0023560B">
        <w:trPr>
          <w:cantSplit/>
        </w:trPr>
        <w:tc>
          <w:tcPr>
            <w:tcW w:w="4050" w:type="dxa"/>
          </w:tcPr>
          <w:p w14:paraId="13CCB457" w14:textId="77777777" w:rsidR="0023560B" w:rsidRPr="009162E7" w:rsidRDefault="0023560B" w:rsidP="0023560B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2F2F32EA" w14:textId="2A9716B2" w:rsidR="0023560B" w:rsidRPr="008060F3" w:rsidRDefault="00662E38" w:rsidP="00FB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180" w:type="dxa"/>
          </w:tcPr>
          <w:p w14:paraId="40C11585" w14:textId="77777777" w:rsidR="0023560B" w:rsidRPr="008060F3" w:rsidRDefault="0023560B" w:rsidP="0023560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637957" w14:textId="30469AF1" w:rsidR="0023560B" w:rsidRPr="008060F3" w:rsidRDefault="00662E38" w:rsidP="00FB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  <w:tc>
          <w:tcPr>
            <w:tcW w:w="184" w:type="dxa"/>
          </w:tcPr>
          <w:p w14:paraId="6532D944" w14:textId="77777777" w:rsidR="0023560B" w:rsidRPr="008060F3" w:rsidRDefault="0023560B" w:rsidP="0023560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AC5FDA9" w14:textId="3D20E6DF" w:rsidR="0023560B" w:rsidRPr="008060F3" w:rsidRDefault="00662E38" w:rsidP="00FB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662E38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180" w:type="dxa"/>
          </w:tcPr>
          <w:p w14:paraId="48A1352E" w14:textId="77777777" w:rsidR="0023560B" w:rsidRPr="008060F3" w:rsidRDefault="0023560B" w:rsidP="0023560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4" w:type="dxa"/>
          </w:tcPr>
          <w:p w14:paraId="6B81F80E" w14:textId="17443001" w:rsidR="0023560B" w:rsidRPr="008060F3" w:rsidRDefault="00662E38" w:rsidP="00FB3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08" w:right="-110" w:hanging="18"/>
              <w:rPr>
                <w:rFonts w:ascii="Angsana New" w:hAnsi="Angsana New"/>
                <w:sz w:val="30"/>
                <w:szCs w:val="30"/>
              </w:rPr>
            </w:pPr>
            <w:r w:rsidRPr="00662E38"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</w:tr>
    </w:tbl>
    <w:p w14:paraId="4EA4DAF7" w14:textId="45218172" w:rsidR="00F959EB" w:rsidRPr="006D3C5E" w:rsidRDefault="00F959EB" w:rsidP="000540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15C8C4E" w14:textId="12AE955D" w:rsidR="004B4E75" w:rsidRPr="008060F3" w:rsidRDefault="004B4E75" w:rsidP="00F42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4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เงินลงทุนในบริษัทร่วม</w:t>
      </w:r>
    </w:p>
    <w:p w14:paraId="3251FAD9" w14:textId="77777777" w:rsidR="0044119F" w:rsidRPr="006D3C5E" w:rsidRDefault="0044119F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30"/>
        <w:gridCol w:w="275"/>
        <w:gridCol w:w="1795"/>
        <w:gridCol w:w="262"/>
        <w:gridCol w:w="1808"/>
      </w:tblGrid>
      <w:tr w:rsidR="007C3EF7" w:rsidRPr="008060F3" w14:paraId="6839F15E" w14:textId="77777777" w:rsidTr="00E724E4">
        <w:trPr>
          <w:tblHeader/>
        </w:trPr>
        <w:tc>
          <w:tcPr>
            <w:tcW w:w="5130" w:type="dxa"/>
            <w:vAlign w:val="bottom"/>
          </w:tcPr>
          <w:p w14:paraId="72BE5AFF" w14:textId="77777777" w:rsidR="000440DB" w:rsidRDefault="007C3EF7" w:rsidP="000440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8E4CCB7" w14:textId="13B8C632" w:rsidR="007C3EF7" w:rsidRPr="000440DB" w:rsidRDefault="000440DB" w:rsidP="000440DB">
            <w:pPr>
              <w:pStyle w:val="acctfourfigures"/>
              <w:tabs>
                <w:tab w:val="left" w:pos="720"/>
              </w:tabs>
              <w:spacing w:line="240" w:lineRule="auto"/>
              <w:ind w:left="188" w:right="-80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40DB">
              <w:rPr>
                <w:rFonts w:ascii="Angsana New" w:hAnsi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  </w:t>
            </w:r>
            <w:r w:rsidR="0044119F" w:rsidRPr="000440D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สำหรับงวด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หกเดือนสิ้นสุดวันที่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 30 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มิถุนายน</w:t>
            </w:r>
            <w:r w:rsidR="0044119F" w:rsidRPr="000440D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 xml:space="preserve"> </w:t>
            </w:r>
            <w:r w:rsidR="007C3EF7" w:rsidRPr="000440D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256</w:t>
            </w:r>
            <w:r w:rsidR="0044119F" w:rsidRPr="000440DB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2C8E8670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5" w:type="dxa"/>
            <w:vAlign w:val="bottom"/>
          </w:tcPr>
          <w:p w14:paraId="72C83720" w14:textId="37A6131A" w:rsidR="007C3EF7" w:rsidRPr="008060F3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05F7A88F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8" w:type="dxa"/>
            <w:vAlign w:val="bottom"/>
          </w:tcPr>
          <w:p w14:paraId="3DE28BEA" w14:textId="77777777" w:rsidR="007C3EF7" w:rsidRPr="008060F3" w:rsidRDefault="007C3EF7" w:rsidP="00A93E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90A3904" w14:textId="371E6175" w:rsidR="007C3EF7" w:rsidRPr="008060F3" w:rsidRDefault="007C3EF7" w:rsidP="007C3E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8060F3" w14:paraId="5A5CB774" w14:textId="77777777" w:rsidTr="00E724E4">
        <w:trPr>
          <w:tblHeader/>
        </w:trPr>
        <w:tc>
          <w:tcPr>
            <w:tcW w:w="5130" w:type="dxa"/>
          </w:tcPr>
          <w:p w14:paraId="11ED95B8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62955CE7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1719F871" w14:textId="77777777" w:rsidR="007C3EF7" w:rsidRPr="008060F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8060F3" w14:paraId="7766FBE8" w14:textId="77777777" w:rsidTr="00E724E4">
        <w:tc>
          <w:tcPr>
            <w:tcW w:w="5130" w:type="dxa"/>
          </w:tcPr>
          <w:p w14:paraId="3E1871A2" w14:textId="7550C0C1" w:rsidR="007C3EF7" w:rsidRPr="008060F3" w:rsidRDefault="007C3EF7" w:rsidP="00B14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</w:t>
            </w:r>
          </w:p>
        </w:tc>
        <w:tc>
          <w:tcPr>
            <w:tcW w:w="275" w:type="dxa"/>
          </w:tcPr>
          <w:p w14:paraId="4ACC2D9E" w14:textId="77777777" w:rsidR="007C3EF7" w:rsidRPr="008060F3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5" w:type="dxa"/>
            <w:vAlign w:val="bottom"/>
          </w:tcPr>
          <w:p w14:paraId="15FED11B" w14:textId="25CA3770" w:rsidR="007C3EF7" w:rsidRPr="008060F3" w:rsidRDefault="00D06959" w:rsidP="0044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6,288</w:t>
            </w:r>
          </w:p>
        </w:tc>
        <w:tc>
          <w:tcPr>
            <w:tcW w:w="262" w:type="dxa"/>
            <w:vAlign w:val="bottom"/>
          </w:tcPr>
          <w:p w14:paraId="6BA8AFF4" w14:textId="77777777" w:rsidR="007C3EF7" w:rsidRPr="008060F3" w:rsidRDefault="007C3EF7" w:rsidP="0044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8" w:type="dxa"/>
            <w:vAlign w:val="bottom"/>
          </w:tcPr>
          <w:p w14:paraId="417317DB" w14:textId="595DC04F" w:rsidR="007C3EF7" w:rsidRPr="008060F3" w:rsidRDefault="00D06959" w:rsidP="00FC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</w:tbl>
    <w:p w14:paraId="49021179" w14:textId="316FBB05" w:rsidR="008737ED" w:rsidRDefault="008737ED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018EA16E" w14:textId="57D39BCD" w:rsidR="00054074" w:rsidRDefault="00054074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cs/>
          <w:lang w:val="th-TH"/>
        </w:rPr>
      </w:pPr>
    </w:p>
    <w:p w14:paraId="6C0CF312" w14:textId="3CB9F45B" w:rsidR="00054074" w:rsidRDefault="00054074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44E00AB8" w14:textId="62080F81" w:rsidR="008E56E7" w:rsidRDefault="008E56E7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6A47BFD2" w14:textId="5D96D412" w:rsidR="008E56E7" w:rsidRDefault="008E56E7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lang w:val="th-TH"/>
        </w:rPr>
      </w:pPr>
    </w:p>
    <w:p w14:paraId="7E52AF3F" w14:textId="77777777" w:rsidR="008E56E7" w:rsidRPr="008060F3" w:rsidRDefault="008E56E7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8"/>
          <w:szCs w:val="28"/>
          <w:cs/>
          <w:lang w:val="th-TH"/>
        </w:rPr>
      </w:pPr>
    </w:p>
    <w:p w14:paraId="49A0C206" w14:textId="60EE898C" w:rsidR="004B4E75" w:rsidRPr="008060F3" w:rsidRDefault="004B4E75" w:rsidP="00F25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5</w:t>
      </w:r>
      <w:r w:rsidR="00A12768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อุปกรณ์โครงข่าย</w:t>
      </w:r>
    </w:p>
    <w:p w14:paraId="7E077FB2" w14:textId="77777777" w:rsidR="007C3EF7" w:rsidRPr="0070065D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6"/>
        <w:gridCol w:w="1794"/>
        <w:gridCol w:w="261"/>
        <w:gridCol w:w="1809"/>
      </w:tblGrid>
      <w:tr w:rsidR="007C3EF7" w:rsidRPr="008060F3" w14:paraId="35D397CB" w14:textId="77777777" w:rsidTr="00F254A3">
        <w:trPr>
          <w:tblHeader/>
        </w:trPr>
        <w:tc>
          <w:tcPr>
            <w:tcW w:w="5220" w:type="dxa"/>
            <w:vAlign w:val="bottom"/>
          </w:tcPr>
          <w:p w14:paraId="4E95DC00" w14:textId="6F4CA434" w:rsidR="007C3EF7" w:rsidRPr="008060F3" w:rsidRDefault="0044119F" w:rsidP="00F25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หกเดือนสิ้นสุดวันที่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30 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มิถุนายน</w:t>
            </w:r>
            <w:r w:rsidR="007C3EF7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C3EF7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6" w:type="dxa"/>
          </w:tcPr>
          <w:p w14:paraId="6625D6EC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dxa"/>
            <w:vAlign w:val="bottom"/>
          </w:tcPr>
          <w:p w14:paraId="54B2FD4A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1ABECC0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9" w:type="dxa"/>
            <w:vAlign w:val="bottom"/>
          </w:tcPr>
          <w:p w14:paraId="6BA67F07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D64245B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8060F3" w14:paraId="3633DA9F" w14:textId="77777777" w:rsidTr="00F254A3">
        <w:trPr>
          <w:tblHeader/>
        </w:trPr>
        <w:tc>
          <w:tcPr>
            <w:tcW w:w="5220" w:type="dxa"/>
          </w:tcPr>
          <w:p w14:paraId="11730D68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6" w:type="dxa"/>
          </w:tcPr>
          <w:p w14:paraId="05D60D46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4" w:type="dxa"/>
            <w:gridSpan w:val="3"/>
            <w:vAlign w:val="bottom"/>
            <w:hideMark/>
          </w:tcPr>
          <w:p w14:paraId="7FC7FCA2" w14:textId="77777777" w:rsidR="007C3EF7" w:rsidRPr="008060F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37AF" w:rsidRPr="008060F3" w14:paraId="766C749E" w14:textId="77777777" w:rsidTr="00F254A3">
        <w:tc>
          <w:tcPr>
            <w:tcW w:w="5220" w:type="dxa"/>
          </w:tcPr>
          <w:p w14:paraId="7E56E4B1" w14:textId="71623E8E" w:rsidR="003737AF" w:rsidRPr="008060F3" w:rsidRDefault="003737AF" w:rsidP="00F2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6" w:type="dxa"/>
          </w:tcPr>
          <w:p w14:paraId="66905FD2" w14:textId="77777777" w:rsidR="003737AF" w:rsidRPr="008060F3" w:rsidRDefault="003737AF" w:rsidP="003737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dxa"/>
            <w:vAlign w:val="bottom"/>
          </w:tcPr>
          <w:p w14:paraId="4BB8EF81" w14:textId="12D6063A" w:rsidR="003737AF" w:rsidRPr="008060F3" w:rsidRDefault="00EC083D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326</w:t>
            </w:r>
            <w:r w:rsidR="00760CDE">
              <w:rPr>
                <w:rFonts w:ascii="Angsana New" w:hAnsi="Angsana New"/>
                <w:sz w:val="30"/>
                <w:szCs w:val="30"/>
              </w:rPr>
              <w:t>,</w:t>
            </w:r>
            <w:r w:rsidR="00B95BAD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61" w:type="dxa"/>
            <w:vAlign w:val="bottom"/>
          </w:tcPr>
          <w:p w14:paraId="10C8F724" w14:textId="77777777" w:rsidR="003737AF" w:rsidRPr="008060F3" w:rsidRDefault="003737AF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vAlign w:val="bottom"/>
          </w:tcPr>
          <w:p w14:paraId="08BDDA4D" w14:textId="730013D7" w:rsidR="003737AF" w:rsidRPr="008060F3" w:rsidRDefault="00E71242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rFonts w:ascii="Angsana New" w:hAnsi="Angsana New"/>
                <w:sz w:val="30"/>
                <w:szCs w:val="30"/>
              </w:rPr>
            </w:pPr>
            <w:r w:rsidRPr="00E71242">
              <w:rPr>
                <w:rFonts w:ascii="Angsana New" w:hAnsi="Angsana New"/>
                <w:sz w:val="30"/>
                <w:szCs w:val="30"/>
              </w:rPr>
              <w:t>326,</w:t>
            </w:r>
            <w:r w:rsidR="00B95BAD">
              <w:rPr>
                <w:rFonts w:ascii="Angsana New" w:hAnsi="Angsana New"/>
                <w:sz w:val="30"/>
                <w:szCs w:val="30"/>
              </w:rPr>
              <w:t>217</w:t>
            </w:r>
          </w:p>
        </w:tc>
      </w:tr>
      <w:tr w:rsidR="003737AF" w:rsidRPr="008060F3" w14:paraId="37449296" w14:textId="77777777" w:rsidTr="00F254A3">
        <w:tc>
          <w:tcPr>
            <w:tcW w:w="5220" w:type="dxa"/>
          </w:tcPr>
          <w:p w14:paraId="4AD9C0F2" w14:textId="5FC97E02" w:rsidR="003737AF" w:rsidRPr="008060F3" w:rsidRDefault="003737AF" w:rsidP="00F25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</w:t>
            </w:r>
            <w:r w:rsidR="00B00E5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6" w:type="dxa"/>
          </w:tcPr>
          <w:p w14:paraId="1ECBDE6E" w14:textId="77777777" w:rsidR="003737AF" w:rsidRPr="008060F3" w:rsidRDefault="003737AF" w:rsidP="003737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4" w:type="dxa"/>
            <w:vAlign w:val="bottom"/>
          </w:tcPr>
          <w:p w14:paraId="0E20E5A0" w14:textId="45D4CB84" w:rsidR="003737AF" w:rsidRPr="008060F3" w:rsidRDefault="00760CDE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B95BAD">
              <w:rPr>
                <w:rFonts w:ascii="Angsana New" w:hAnsi="Angsana New"/>
                <w:sz w:val="30"/>
                <w:szCs w:val="30"/>
              </w:rPr>
              <w:t>4</w:t>
            </w:r>
            <w:r w:rsidR="0007770A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1" w:type="dxa"/>
            <w:vAlign w:val="bottom"/>
          </w:tcPr>
          <w:p w14:paraId="1F15DF6D" w14:textId="77777777" w:rsidR="003737AF" w:rsidRPr="008060F3" w:rsidRDefault="003737AF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vAlign w:val="bottom"/>
          </w:tcPr>
          <w:p w14:paraId="25292A32" w14:textId="4D4CF04D" w:rsidR="003737AF" w:rsidRPr="008060F3" w:rsidRDefault="00760CDE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15" w:right="14"/>
              <w:rPr>
                <w:rFonts w:ascii="Angsana New" w:hAnsi="Angsana New"/>
                <w:sz w:val="30"/>
                <w:szCs w:val="30"/>
              </w:rPr>
            </w:pPr>
            <w:r w:rsidRPr="00760CDE">
              <w:rPr>
                <w:rFonts w:ascii="Angsana New" w:hAnsi="Angsana New"/>
                <w:sz w:val="30"/>
                <w:szCs w:val="30"/>
              </w:rPr>
              <w:t>(1,</w:t>
            </w:r>
            <w:r w:rsidR="00B95BAD">
              <w:rPr>
                <w:rFonts w:ascii="Angsana New" w:hAnsi="Angsana New"/>
                <w:sz w:val="30"/>
                <w:szCs w:val="30"/>
              </w:rPr>
              <w:t>4</w:t>
            </w:r>
            <w:r w:rsidR="0007770A">
              <w:rPr>
                <w:rFonts w:ascii="Angsana New" w:hAnsi="Angsana New"/>
                <w:sz w:val="30"/>
                <w:szCs w:val="30"/>
              </w:rPr>
              <w:t>37</w:t>
            </w:r>
            <w:r w:rsidRPr="00760C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8A71A2A" w14:textId="77777777" w:rsidR="004B4E75" w:rsidRPr="0070065D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4A948D0D" w14:textId="7E273302" w:rsidR="004B4E75" w:rsidRPr="008060F3" w:rsidRDefault="004B4E75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6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ที่ดิน อาคารและอุปกรณ์</w:t>
      </w:r>
    </w:p>
    <w:p w14:paraId="40DCC7F1" w14:textId="77777777" w:rsidR="007C3EF7" w:rsidRPr="0070065D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5"/>
        <w:gridCol w:w="1801"/>
        <w:gridCol w:w="262"/>
        <w:gridCol w:w="1802"/>
      </w:tblGrid>
      <w:tr w:rsidR="007C3EF7" w:rsidRPr="008060F3" w14:paraId="2FA70FA6" w14:textId="77777777" w:rsidTr="00DD50DF">
        <w:trPr>
          <w:tblHeader/>
        </w:trPr>
        <w:tc>
          <w:tcPr>
            <w:tcW w:w="5220" w:type="dxa"/>
            <w:vAlign w:val="bottom"/>
          </w:tcPr>
          <w:p w14:paraId="6C424CC9" w14:textId="108E7956" w:rsidR="007C3EF7" w:rsidRPr="008060F3" w:rsidRDefault="0044119F" w:rsidP="00DD50D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หกเดือนสิ้นสุดวันที่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30 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มิถุนายน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C3EF7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5" w:type="dxa"/>
          </w:tcPr>
          <w:p w14:paraId="46889B87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  <w:vAlign w:val="bottom"/>
          </w:tcPr>
          <w:p w14:paraId="01C36216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F96A9E1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02" w:type="dxa"/>
            <w:vAlign w:val="bottom"/>
          </w:tcPr>
          <w:p w14:paraId="11FFE5F3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1255127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8060F3" w14:paraId="07B1F6B1" w14:textId="77777777" w:rsidTr="00DD50DF">
        <w:trPr>
          <w:tblHeader/>
        </w:trPr>
        <w:tc>
          <w:tcPr>
            <w:tcW w:w="5220" w:type="dxa"/>
          </w:tcPr>
          <w:p w14:paraId="37101BE9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</w:tcPr>
          <w:p w14:paraId="000B93DD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57342D12" w14:textId="77777777" w:rsidR="007C3EF7" w:rsidRPr="008060F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737AF" w:rsidRPr="008060F3" w14:paraId="7663335E" w14:textId="77777777" w:rsidTr="00DD50DF">
        <w:tc>
          <w:tcPr>
            <w:tcW w:w="5220" w:type="dxa"/>
          </w:tcPr>
          <w:p w14:paraId="51519BAC" w14:textId="1BF5C348" w:rsidR="003737AF" w:rsidRPr="008060F3" w:rsidRDefault="003737AF" w:rsidP="00DD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42CDF83D" w14:textId="77777777" w:rsidR="003737AF" w:rsidRPr="008060F3" w:rsidRDefault="003737AF" w:rsidP="003737A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1" w:type="dxa"/>
            <w:vAlign w:val="bottom"/>
          </w:tcPr>
          <w:p w14:paraId="72B9256E" w14:textId="5DD504F0" w:rsidR="003737AF" w:rsidRPr="008060F3" w:rsidRDefault="00760CDE" w:rsidP="00D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11,885</w:t>
            </w:r>
          </w:p>
        </w:tc>
        <w:tc>
          <w:tcPr>
            <w:tcW w:w="262" w:type="dxa"/>
            <w:vAlign w:val="bottom"/>
          </w:tcPr>
          <w:p w14:paraId="43DDF508" w14:textId="77777777" w:rsidR="003737AF" w:rsidRPr="008060F3" w:rsidRDefault="003737AF" w:rsidP="00373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2" w:type="dxa"/>
            <w:vAlign w:val="bottom"/>
          </w:tcPr>
          <w:p w14:paraId="350E085A" w14:textId="2E0538DD" w:rsidR="003737AF" w:rsidRPr="008060F3" w:rsidRDefault="00760CDE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rFonts w:ascii="Angsana New" w:hAnsi="Angsana New"/>
                <w:sz w:val="30"/>
                <w:szCs w:val="30"/>
              </w:rPr>
            </w:pPr>
            <w:r w:rsidRPr="00760CDE">
              <w:rPr>
                <w:rFonts w:ascii="Angsana New" w:hAnsi="Angsana New"/>
                <w:sz w:val="30"/>
                <w:szCs w:val="30"/>
              </w:rPr>
              <w:t>11,885</w:t>
            </w:r>
          </w:p>
        </w:tc>
      </w:tr>
    </w:tbl>
    <w:p w14:paraId="06BA56DD" w14:textId="77777777" w:rsidR="004B4E75" w:rsidRPr="0070065D" w:rsidRDefault="004B4E75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4"/>
          <w:szCs w:val="24"/>
        </w:rPr>
      </w:pPr>
    </w:p>
    <w:p w14:paraId="35A2FF94" w14:textId="77777777" w:rsidR="004B4E75" w:rsidRPr="008060F3" w:rsidRDefault="004B4E75" w:rsidP="00B9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7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สินทรัพย์สิทธิการใช้</w:t>
      </w:r>
    </w:p>
    <w:p w14:paraId="49339972" w14:textId="77777777" w:rsidR="004B4E75" w:rsidRPr="0070065D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sz w:val="24"/>
          <w:szCs w:val="24"/>
        </w:rPr>
      </w:pPr>
    </w:p>
    <w:p w14:paraId="1C384420" w14:textId="7EEF58DC" w:rsidR="00522E9A" w:rsidRPr="008060F3" w:rsidRDefault="004B4E75" w:rsidP="00522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  <w:r w:rsidRPr="008060F3">
        <w:rPr>
          <w:rFonts w:ascii="Angsana New" w:hAnsi="Angsana New"/>
          <w:sz w:val="30"/>
          <w:szCs w:val="30"/>
          <w:cs/>
          <w:lang w:val="th-TH"/>
        </w:rPr>
        <w:t>ในระหว่างงวด</w:t>
      </w:r>
      <w:r w:rsidR="00D2033F" w:rsidRPr="004B4E75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หกเดือนสิ้นสุดวันที่ </w:t>
      </w:r>
      <w:r w:rsidR="00D2033F" w:rsidRPr="004B4E75">
        <w:rPr>
          <w:rFonts w:asciiTheme="majorBidi" w:hAnsiTheme="majorBidi" w:cstheme="majorBidi"/>
          <w:sz w:val="30"/>
          <w:szCs w:val="30"/>
        </w:rPr>
        <w:t>30</w:t>
      </w:r>
      <w:r w:rsidR="00D2033F" w:rsidRPr="004B4E75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มิถุนายน</w:t>
      </w:r>
      <w:r w:rsidR="0044119F" w:rsidRPr="008060F3">
        <w:rPr>
          <w:rFonts w:ascii="Angsana New" w:hAnsi="Angsana New"/>
          <w:sz w:val="30"/>
          <w:szCs w:val="30"/>
        </w:rPr>
        <w:t xml:space="preserve"> 2565</w:t>
      </w:r>
      <w:r w:rsidRPr="008060F3">
        <w:rPr>
          <w:rFonts w:ascii="Angsana New" w:hAnsi="Angsana New"/>
          <w:sz w:val="30"/>
          <w:szCs w:val="30"/>
          <w:cs/>
          <w:lang w:val="th-TH"/>
        </w:rPr>
        <w:t xml:space="preserve"> กลุ่มบริษัทเช่าอาคารและยานพาหนะเป็นระยะเวลา </w:t>
      </w:r>
      <w:r w:rsidRPr="008060F3">
        <w:rPr>
          <w:rFonts w:ascii="Angsana New" w:hAnsi="Angsana New"/>
          <w:sz w:val="30"/>
          <w:szCs w:val="30"/>
        </w:rPr>
        <w:t xml:space="preserve">3 </w:t>
      </w:r>
      <w:r w:rsidRPr="008060F3">
        <w:rPr>
          <w:rFonts w:ascii="Angsana New" w:hAnsi="Angsana New"/>
          <w:sz w:val="30"/>
          <w:szCs w:val="30"/>
          <w:cs/>
        </w:rPr>
        <w:t>ถึง</w:t>
      </w:r>
      <w:r w:rsidRPr="008060F3">
        <w:rPr>
          <w:rFonts w:ascii="Angsana New" w:hAnsi="Angsana New"/>
          <w:sz w:val="30"/>
          <w:szCs w:val="30"/>
        </w:rPr>
        <w:t xml:space="preserve"> 6</w:t>
      </w:r>
      <w:r w:rsidRPr="008060F3">
        <w:rPr>
          <w:rFonts w:ascii="Angsana New" w:hAnsi="Angsana New"/>
          <w:sz w:val="30"/>
          <w:szCs w:val="30"/>
          <w:lang w:val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val="th-TH"/>
        </w:rPr>
        <w:t>ปี โดยมีค่าเช่าคงที่ตลอดอายุสัญญา</w:t>
      </w:r>
    </w:p>
    <w:p w14:paraId="4D4F34E6" w14:textId="77777777" w:rsidR="007C3EF7" w:rsidRPr="0070065D" w:rsidRDefault="007C3EF7" w:rsidP="00522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791"/>
        <w:gridCol w:w="262"/>
        <w:gridCol w:w="1817"/>
      </w:tblGrid>
      <w:tr w:rsidR="007C3EF7" w:rsidRPr="008060F3" w14:paraId="6AB073C4" w14:textId="77777777" w:rsidTr="00DD50DF">
        <w:trPr>
          <w:tblHeader/>
        </w:trPr>
        <w:tc>
          <w:tcPr>
            <w:tcW w:w="5220" w:type="dxa"/>
            <w:vAlign w:val="bottom"/>
          </w:tcPr>
          <w:p w14:paraId="3D8AB447" w14:textId="1CFD1CD0" w:rsidR="007C3EF7" w:rsidRPr="008060F3" w:rsidRDefault="0044119F" w:rsidP="00545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หกเดือนสิ้นสุดวันที่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</w:rPr>
              <w:t xml:space="preserve"> 30 </w:t>
            </w:r>
            <w:r w:rsidR="00D2033F" w:rsidRPr="00B36DE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มิถุนายน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C3EF7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D32E9BA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1" w:type="dxa"/>
            <w:vAlign w:val="bottom"/>
          </w:tcPr>
          <w:p w14:paraId="753D478E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AEEFB43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817" w:type="dxa"/>
            <w:vAlign w:val="bottom"/>
          </w:tcPr>
          <w:p w14:paraId="4D2A09BD" w14:textId="77777777" w:rsidR="007C3EF7" w:rsidRPr="008060F3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0C46DAD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C3EF7" w:rsidRPr="008060F3" w14:paraId="6F33B446" w14:textId="77777777" w:rsidTr="00DD50DF">
        <w:trPr>
          <w:tblHeader/>
        </w:trPr>
        <w:tc>
          <w:tcPr>
            <w:tcW w:w="5220" w:type="dxa"/>
          </w:tcPr>
          <w:p w14:paraId="0E5611F4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FB78C3" w14:textId="77777777" w:rsidR="007C3EF7" w:rsidRPr="008060F3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48549061" w14:textId="77777777" w:rsidR="007C3EF7" w:rsidRPr="008060F3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8060F3" w14:paraId="41517669" w14:textId="77777777" w:rsidTr="00DD50DF">
        <w:tc>
          <w:tcPr>
            <w:tcW w:w="5220" w:type="dxa"/>
          </w:tcPr>
          <w:p w14:paraId="2D97D5DF" w14:textId="6DD223CF" w:rsidR="007C3EF7" w:rsidRPr="008060F3" w:rsidRDefault="007C3EF7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เพิ่มขึ้น - ราคาทุน</w:t>
            </w:r>
          </w:p>
        </w:tc>
        <w:tc>
          <w:tcPr>
            <w:tcW w:w="270" w:type="dxa"/>
          </w:tcPr>
          <w:p w14:paraId="34F489FA" w14:textId="77777777" w:rsidR="007C3EF7" w:rsidRPr="008060F3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1" w:type="dxa"/>
            <w:vAlign w:val="bottom"/>
          </w:tcPr>
          <w:p w14:paraId="245E1DFA" w14:textId="4F9BB326" w:rsidR="007C3EF7" w:rsidRPr="008060F3" w:rsidRDefault="006F453D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81,445</w:t>
            </w:r>
          </w:p>
        </w:tc>
        <w:tc>
          <w:tcPr>
            <w:tcW w:w="262" w:type="dxa"/>
            <w:vAlign w:val="bottom"/>
          </w:tcPr>
          <w:p w14:paraId="49B0D7B6" w14:textId="77777777" w:rsidR="007C3EF7" w:rsidRPr="008060F3" w:rsidRDefault="007C3EF7" w:rsidP="0044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17" w:type="dxa"/>
            <w:vAlign w:val="bottom"/>
          </w:tcPr>
          <w:p w14:paraId="20503D6E" w14:textId="6D6A667E" w:rsidR="007C3EF7" w:rsidRPr="008060F3" w:rsidRDefault="006F453D" w:rsidP="00A830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-108" w:right="-110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6F453D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81,445</w:t>
            </w:r>
          </w:p>
        </w:tc>
      </w:tr>
    </w:tbl>
    <w:p w14:paraId="24B8DCFD" w14:textId="77777777" w:rsidR="00522E9A" w:rsidRPr="0070065D" w:rsidRDefault="00522E9A" w:rsidP="00E952E2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jc w:val="thaiDistribute"/>
        <w:rPr>
          <w:rFonts w:ascii="Angsana New" w:eastAsia="Cordia New" w:hAnsi="Angsana New"/>
          <w:color w:val="000000"/>
          <w:sz w:val="24"/>
          <w:szCs w:val="24"/>
          <w:cs/>
        </w:rPr>
      </w:pPr>
    </w:p>
    <w:p w14:paraId="637400CB" w14:textId="6DEB30C4" w:rsidR="004B4E75" w:rsidRPr="008060F3" w:rsidRDefault="004B4E75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</w:rPr>
        <w:t>8</w:t>
      </w:r>
      <w:r w:rsidR="000440DB">
        <w:rPr>
          <w:rFonts w:ascii="Angsana New" w:hAnsi="Angsana New"/>
          <w:b/>
          <w:bCs/>
          <w:sz w:val="30"/>
          <w:szCs w:val="30"/>
        </w:rPr>
        <w:tab/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1A360895" w14:textId="77777777" w:rsidR="004B4E75" w:rsidRPr="0070065D" w:rsidRDefault="004B4E75" w:rsidP="004B4E75">
      <w:pPr>
        <w:rPr>
          <w:rFonts w:ascii="Angsana New" w:hAnsi="Angsana New"/>
          <w:sz w:val="24"/>
          <w:szCs w:val="24"/>
          <w:cs/>
          <w:lang w:eastAsia="x-none"/>
        </w:rPr>
      </w:pPr>
    </w:p>
    <w:p w14:paraId="10DA131A" w14:textId="55B5515E" w:rsidR="001375FB" w:rsidRPr="00AB4D27" w:rsidRDefault="00775978" w:rsidP="001375FB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ใน</w:t>
      </w:r>
      <w:r w:rsidRPr="00775978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ระหว่าง</w:t>
      </w:r>
      <w:r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งวด</w:t>
      </w:r>
      <w:r w:rsidRPr="00775978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หกเดือนสิ้นสุดวันที่ </w:t>
      </w:r>
      <w:r w:rsidRPr="00775978">
        <w:rPr>
          <w:rFonts w:asciiTheme="majorBidi" w:hAnsiTheme="majorBidi" w:cstheme="majorBidi"/>
          <w:b w:val="0"/>
          <w:bCs w:val="0"/>
          <w:sz w:val="30"/>
          <w:szCs w:val="30"/>
        </w:rPr>
        <w:t>30</w:t>
      </w:r>
      <w:r w:rsidRPr="00775978">
        <w:rPr>
          <w:rFonts w:asciiTheme="majorBidi" w:hAnsiTheme="majorBidi" w:cstheme="majorBidi"/>
          <w:b w:val="0"/>
          <w:bCs w:val="0"/>
          <w:sz w:val="30"/>
          <w:szCs w:val="30"/>
          <w:cs/>
          <w:lang w:val="th-TH"/>
        </w:rPr>
        <w:t xml:space="preserve"> มิถุนายน</w:t>
      </w:r>
      <w:r w:rsidRPr="00775978">
        <w:rPr>
          <w:rFonts w:ascii="Angsana New" w:hAnsi="Angsana New"/>
          <w:b w:val="0"/>
          <w:bCs w:val="0"/>
          <w:sz w:val="30"/>
          <w:szCs w:val="30"/>
        </w:rPr>
        <w:t xml:space="preserve"> 2565</w:t>
      </w:r>
      <w:r w:rsidRPr="00775978">
        <w:rPr>
          <w:rFonts w:ascii="Angsana New" w:hAnsi="Angsana New"/>
          <w:b w:val="0"/>
          <w:bCs w:val="0"/>
          <w:sz w:val="30"/>
          <w:szCs w:val="30"/>
          <w:cs/>
          <w:lang w:val="th-TH"/>
        </w:rPr>
        <w:t xml:space="preserve"> </w:t>
      </w:r>
      <w:r w:rsidR="001375FB" w:rsidRPr="00775978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</w:t>
      </w:r>
      <w:r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ได้ทำสัญญา</w:t>
      </w:r>
      <w:r w:rsidR="001375FB"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เ</w:t>
      </w:r>
      <w:r w:rsidR="001375FB"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งินกู้ยืมระยะ</w:t>
      </w:r>
      <w:r w:rsidR="001375FB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ยาว</w:t>
      </w:r>
      <w:r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กับ</w:t>
      </w:r>
      <w:r w:rsidR="001375FB"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สถาบันการเงิน</w:t>
      </w:r>
      <w:r w:rsidR="001375FB"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แห่งหนึ่งจำนวน</w:t>
      </w:r>
      <w:r w:rsidR="001375FB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1375FB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200</w:t>
      </w:r>
      <w:r w:rsidR="001375FB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1375FB"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ล้านบาท</w:t>
      </w:r>
      <w:r w:rsidR="001375FB"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โดยมีอัตราดอกเบี้ย</w:t>
      </w:r>
      <w:r w:rsidR="001375FB"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ร้อยละ </w:t>
      </w:r>
      <w:r w:rsidR="001375FB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3.00</w:t>
      </w:r>
      <w:r w:rsidR="001375FB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1375FB"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ต่อปี</w:t>
      </w:r>
      <w:r w:rsidR="001375FB" w:rsidRPr="00AB4D27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1375FB"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และมีระยะเวลาผ่อนชำระคืนเป็นงวดๆ เริ่มเดือน</w:t>
      </w:r>
      <w:r w:rsidR="001375FB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มิถุนายน</w:t>
      </w:r>
      <w:r w:rsidR="001375FB"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1375FB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</w:t>
      </w:r>
      <w:r w:rsidR="001375FB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6</w:t>
      </w:r>
      <w:r w:rsidR="001375FB"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จนถึงเดือน</w:t>
      </w:r>
      <w:r w:rsidR="001375FB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พฤษภาคม</w:t>
      </w:r>
      <w:r w:rsidR="001375FB" w:rsidRPr="00AB4D27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="001375FB" w:rsidRPr="00AB4D27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</w:t>
      </w:r>
      <w:r w:rsidR="001375FB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70</w:t>
      </w:r>
    </w:p>
    <w:p w14:paraId="76896AFB" w14:textId="77777777" w:rsidR="001375FB" w:rsidRPr="001375FB" w:rsidRDefault="001375FB" w:rsidP="004B4E7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lang w:val="en-US"/>
        </w:rPr>
      </w:pPr>
    </w:p>
    <w:p w14:paraId="25F40C3B" w14:textId="76DC2521" w:rsidR="004B4E75" w:rsidRPr="008060F3" w:rsidRDefault="004B4E75" w:rsidP="004B4E75">
      <w:pPr>
        <w:pStyle w:val="Heading6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ภายใต้สัญญาเงินกู้ยืมระยะยาว บริษัทต้องปฏิบัติตามเงื่อนไขทางการเงินบางประการ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รวมถึง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</w:p>
    <w:p w14:paraId="1E85ED95" w14:textId="1D3E7C65" w:rsidR="004B4E75" w:rsidRPr="0070065D" w:rsidRDefault="004B4E75" w:rsidP="004B4E75">
      <w:pPr>
        <w:rPr>
          <w:rFonts w:ascii="Angsana New" w:hAnsi="Angsana New"/>
          <w:sz w:val="24"/>
          <w:szCs w:val="24"/>
          <w:lang w:eastAsia="x-none"/>
        </w:rPr>
      </w:pPr>
    </w:p>
    <w:p w14:paraId="0136E9E4" w14:textId="77777777" w:rsidR="002907F9" w:rsidRPr="0070065D" w:rsidRDefault="002907F9" w:rsidP="004B4E75">
      <w:pPr>
        <w:rPr>
          <w:rFonts w:ascii="Angsana New" w:hAnsi="Angsana New"/>
          <w:sz w:val="22"/>
          <w:szCs w:val="22"/>
          <w:lang w:eastAsia="x-none"/>
        </w:rPr>
      </w:pPr>
    </w:p>
    <w:p w14:paraId="12F81ECF" w14:textId="55BF59EC" w:rsidR="004B4E75" w:rsidRPr="008060F3" w:rsidRDefault="004B4E75" w:rsidP="004B4E75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</w:pP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lastRenderedPageBreak/>
        <w:t>ณ วันที่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D2033F"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30 </w:t>
      </w:r>
      <w:r w:rsidR="00D2033F"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มิถุนายน</w:t>
      </w:r>
      <w:r w:rsidR="0044119F" w:rsidRPr="008060F3">
        <w:rPr>
          <w:rFonts w:ascii="Angsana New" w:hAnsi="Angsana New"/>
          <w:b w:val="0"/>
          <w:bCs w:val="0"/>
          <w:sz w:val="30"/>
          <w:szCs w:val="30"/>
        </w:rPr>
        <w:t xml:space="preserve"> 2565</w:t>
      </w:r>
      <w:r w:rsidR="0044119F" w:rsidRPr="008060F3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บริษัทมีวงเงิน</w:t>
      </w:r>
      <w:r w:rsidR="00751837"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กู้ยืม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ซึ่งยังมิได้เบิกใช้เป็นจำนวน</w:t>
      </w:r>
      <w:r w:rsidRPr="00E21E01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รว</w:t>
      </w:r>
      <w:r w:rsidR="002C74BA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 xml:space="preserve">ม </w:t>
      </w:r>
      <w:r w:rsidR="0079441D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705</w:t>
      </w:r>
      <w:r w:rsidR="00D2033F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E21E01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ล้า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นบาท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44119F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: </w:t>
      </w:r>
      <w:r w:rsidR="0044119F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910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</w:p>
    <w:p w14:paraId="53C2AF15" w14:textId="77777777" w:rsidR="004B4E75" w:rsidRPr="0070065D" w:rsidRDefault="004B4E75" w:rsidP="004B4E75">
      <w:pPr>
        <w:rPr>
          <w:rFonts w:ascii="Angsana New" w:hAnsi="Angsana New"/>
          <w:sz w:val="22"/>
          <w:szCs w:val="22"/>
          <w:lang w:val="x-none" w:eastAsia="x-none"/>
        </w:rPr>
      </w:pPr>
    </w:p>
    <w:p w14:paraId="6EC3A832" w14:textId="266C467D" w:rsidR="004B4E75" w:rsidRPr="008060F3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9</w:t>
      </w: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ส่วนงานดำเนินงานและการจำแนกรายได้</w:t>
      </w:r>
    </w:p>
    <w:p w14:paraId="631871C2" w14:textId="77777777" w:rsidR="004B4E75" w:rsidRPr="0070065D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2"/>
          <w:szCs w:val="22"/>
          <w:lang w:val="th-TH"/>
        </w:rPr>
      </w:pPr>
    </w:p>
    <w:p w14:paraId="3BD11963" w14:textId="77777777" w:rsidR="004B4E75" w:rsidRPr="008060F3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8060F3">
        <w:rPr>
          <w:rFonts w:ascii="Angsana New" w:eastAsia="Cordia New" w:hAnsi="Angsana New"/>
          <w:color w:val="000000"/>
          <w:sz w:val="30"/>
          <w:szCs w:val="30"/>
          <w:cs/>
        </w:rPr>
        <w:t>ให้บริการให้เช่าวงจรสื่อสัญญาณความเร็วสูง</w:t>
      </w:r>
      <w:r w:rsidRPr="008060F3">
        <w:rPr>
          <w:rFonts w:ascii="Angsana New" w:hAnsi="Angsana New"/>
          <w:sz w:val="30"/>
          <w:szCs w:val="30"/>
          <w:cs/>
        </w:rPr>
        <w:t>ดังนั้นจึงมีส่วนงานที่รายงานเพียงส่วนงานเดียว</w:t>
      </w:r>
    </w:p>
    <w:p w14:paraId="5FC7B2BF" w14:textId="77777777" w:rsidR="004B4E75" w:rsidRPr="0070065D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p w14:paraId="0B2123AE" w14:textId="76DA7FBD" w:rsidR="004B4E75" w:rsidRPr="008060F3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060F3">
        <w:rPr>
          <w:rFonts w:ascii="Angsana New" w:hAnsi="Angsana New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06921E44" w14:textId="77777777" w:rsidR="00D2033F" w:rsidRPr="0070065D" w:rsidRDefault="00D2033F" w:rsidP="00D2033F">
      <w:pPr>
        <w:tabs>
          <w:tab w:val="clear" w:pos="227"/>
          <w:tab w:val="clear" w:pos="454"/>
          <w:tab w:val="clear" w:pos="680"/>
          <w:tab w:val="left" w:pos="540"/>
          <w:tab w:val="left" w:pos="630"/>
        </w:tabs>
        <w:jc w:val="thaiDistribute"/>
        <w:rPr>
          <w:rFonts w:asciiTheme="majorBidi" w:eastAsia="Cordia New" w:hAnsiTheme="majorBidi" w:cstheme="majorBidi"/>
          <w:color w:val="000000"/>
          <w:sz w:val="22"/>
          <w:szCs w:val="22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400"/>
        <w:gridCol w:w="275"/>
        <w:gridCol w:w="1705"/>
        <w:gridCol w:w="262"/>
        <w:gridCol w:w="1628"/>
      </w:tblGrid>
      <w:tr w:rsidR="00D2033F" w:rsidRPr="004B4E75" w14:paraId="23C09A77" w14:textId="77777777" w:rsidTr="00EF39F7">
        <w:trPr>
          <w:tblHeader/>
        </w:trPr>
        <w:tc>
          <w:tcPr>
            <w:tcW w:w="5400" w:type="dxa"/>
          </w:tcPr>
          <w:p w14:paraId="2E9FCE9A" w14:textId="77777777" w:rsidR="00D2033F" w:rsidRPr="004B4E75" w:rsidRDefault="00D2033F" w:rsidP="00EF39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3C5B0C1" w14:textId="77777777" w:rsidR="00D2033F" w:rsidRPr="004B4E75" w:rsidRDefault="00D2033F" w:rsidP="00EF39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95" w:type="dxa"/>
            <w:gridSpan w:val="3"/>
            <w:vAlign w:val="bottom"/>
            <w:hideMark/>
          </w:tcPr>
          <w:p w14:paraId="121AA88B" w14:textId="77777777" w:rsidR="00D2033F" w:rsidRPr="004B4E75" w:rsidRDefault="00D2033F" w:rsidP="00EF39F7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2033F" w:rsidRPr="004B4E75" w14:paraId="26517D30" w14:textId="77777777" w:rsidTr="00EF39F7">
        <w:trPr>
          <w:tblHeader/>
        </w:trPr>
        <w:tc>
          <w:tcPr>
            <w:tcW w:w="5400" w:type="dxa"/>
          </w:tcPr>
          <w:p w14:paraId="2EF28306" w14:textId="77777777" w:rsidR="00D2033F" w:rsidRPr="004B4E75" w:rsidRDefault="00D2033F" w:rsidP="00EF39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สำหรับงวดหกเดือนสิ้นสุดวันที่ </w:t>
            </w:r>
            <w:r w:rsidRPr="004B4E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>3</w:t>
            </w:r>
            <w:r w:rsidRPr="004B4E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0</w:t>
            </w:r>
            <w:r w:rsidRPr="004B4E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4B4E75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มิถุนายน</w:t>
            </w:r>
          </w:p>
        </w:tc>
        <w:tc>
          <w:tcPr>
            <w:tcW w:w="275" w:type="dxa"/>
          </w:tcPr>
          <w:p w14:paraId="28995513" w14:textId="77777777" w:rsidR="00D2033F" w:rsidRPr="004B4E75" w:rsidRDefault="00D2033F" w:rsidP="00EF39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</w:tcPr>
          <w:p w14:paraId="1D616FDA" w14:textId="798C2E3E" w:rsidR="00D2033F" w:rsidRPr="004B4E75" w:rsidRDefault="00D2033F" w:rsidP="00EF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262" w:type="dxa"/>
          </w:tcPr>
          <w:p w14:paraId="3E0CCFA5" w14:textId="77777777" w:rsidR="00D2033F" w:rsidRPr="004B4E75" w:rsidRDefault="00D2033F" w:rsidP="00EF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8" w:type="dxa"/>
          </w:tcPr>
          <w:p w14:paraId="0C86B16E" w14:textId="7F5DBBA9" w:rsidR="00D2033F" w:rsidRPr="004B4E75" w:rsidRDefault="00D2033F" w:rsidP="00EF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4</w:t>
            </w:r>
          </w:p>
        </w:tc>
      </w:tr>
      <w:tr w:rsidR="00D2033F" w:rsidRPr="004B4E75" w14:paraId="3A345FFA" w14:textId="77777777" w:rsidTr="00EF39F7">
        <w:trPr>
          <w:tblHeader/>
        </w:trPr>
        <w:tc>
          <w:tcPr>
            <w:tcW w:w="5400" w:type="dxa"/>
          </w:tcPr>
          <w:p w14:paraId="1F3C6512" w14:textId="77777777" w:rsidR="00D2033F" w:rsidRPr="004B4E75" w:rsidRDefault="00D2033F" w:rsidP="00EF39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6AFE13B7" w14:textId="77777777" w:rsidR="00D2033F" w:rsidRPr="004B4E75" w:rsidRDefault="00D2033F" w:rsidP="00EF39F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95" w:type="dxa"/>
            <w:gridSpan w:val="3"/>
            <w:vAlign w:val="bottom"/>
            <w:hideMark/>
          </w:tcPr>
          <w:p w14:paraId="30474BD1" w14:textId="77777777" w:rsidR="00D2033F" w:rsidRPr="004B4E75" w:rsidRDefault="00D2033F" w:rsidP="00EF39F7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4E7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2033F" w:rsidRPr="004B4E75" w14:paraId="5DD89F25" w14:textId="77777777" w:rsidTr="00EF39F7">
        <w:tc>
          <w:tcPr>
            <w:tcW w:w="5400" w:type="dxa"/>
            <w:vAlign w:val="bottom"/>
          </w:tcPr>
          <w:p w14:paraId="0652C580" w14:textId="77777777" w:rsidR="00D2033F" w:rsidRPr="004B4E75" w:rsidRDefault="00D2033F" w:rsidP="00EF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</w:tcPr>
          <w:p w14:paraId="306F8483" w14:textId="77777777" w:rsidR="00D2033F" w:rsidRPr="004B4E75" w:rsidRDefault="00D2033F" w:rsidP="00EF39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14:paraId="413B543B" w14:textId="77777777" w:rsidR="00D2033F" w:rsidRPr="004B4E75" w:rsidRDefault="00D2033F" w:rsidP="00EF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1C1B2F95" w14:textId="77777777" w:rsidR="00D2033F" w:rsidRPr="004B4E75" w:rsidRDefault="00D2033F" w:rsidP="00EF39F7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vAlign w:val="center"/>
          </w:tcPr>
          <w:p w14:paraId="59FD19EE" w14:textId="77777777" w:rsidR="00D2033F" w:rsidRPr="004B4E75" w:rsidRDefault="00D2033F" w:rsidP="00EF3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2033F" w:rsidRPr="004B4E75" w14:paraId="53DC1CD0" w14:textId="77777777" w:rsidTr="00EF39F7">
        <w:tc>
          <w:tcPr>
            <w:tcW w:w="5400" w:type="dxa"/>
          </w:tcPr>
          <w:p w14:paraId="5A5E268E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</w:tcPr>
          <w:p w14:paraId="68FA06CD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5AE3D1EB" w14:textId="1B0D7AA3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822,153</w:t>
            </w:r>
          </w:p>
        </w:tc>
        <w:tc>
          <w:tcPr>
            <w:tcW w:w="262" w:type="dxa"/>
            <w:vAlign w:val="center"/>
          </w:tcPr>
          <w:p w14:paraId="70F91057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1DF4CFFF" w14:textId="32461B55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701,470</w:t>
            </w:r>
          </w:p>
        </w:tc>
      </w:tr>
      <w:tr w:rsidR="00D2033F" w:rsidRPr="004B4E75" w14:paraId="791C1197" w14:textId="77777777" w:rsidTr="00EF39F7">
        <w:tc>
          <w:tcPr>
            <w:tcW w:w="5400" w:type="dxa"/>
          </w:tcPr>
          <w:p w14:paraId="2F418FD6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</w:tcPr>
          <w:p w14:paraId="0137C842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0A3257" w14:textId="1BBB9561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012F4E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822,153</w:t>
            </w:r>
          </w:p>
        </w:tc>
        <w:tc>
          <w:tcPr>
            <w:tcW w:w="262" w:type="dxa"/>
            <w:vAlign w:val="center"/>
          </w:tcPr>
          <w:p w14:paraId="263A0D73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22AB8D" w14:textId="7267CAC5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701,470</w:t>
            </w:r>
          </w:p>
        </w:tc>
      </w:tr>
      <w:tr w:rsidR="00D2033F" w:rsidRPr="0070065D" w14:paraId="51897998" w14:textId="77777777" w:rsidTr="00EF39F7">
        <w:trPr>
          <w:trHeight w:val="215"/>
        </w:trPr>
        <w:tc>
          <w:tcPr>
            <w:tcW w:w="5400" w:type="dxa"/>
            <w:vAlign w:val="center"/>
          </w:tcPr>
          <w:p w14:paraId="44DBD819" w14:textId="77777777" w:rsidR="00D2033F" w:rsidRPr="0070065D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75" w:type="dxa"/>
          </w:tcPr>
          <w:p w14:paraId="40FE15DE" w14:textId="77777777" w:rsidR="00D2033F" w:rsidRPr="0070065D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05" w:type="dxa"/>
            <w:tcBorders>
              <w:top w:val="double" w:sz="4" w:space="0" w:color="auto"/>
            </w:tcBorders>
            <w:vAlign w:val="center"/>
          </w:tcPr>
          <w:p w14:paraId="6E99B6DE" w14:textId="77777777" w:rsidR="00D2033F" w:rsidRPr="0070065D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1A095EF5" w14:textId="77777777" w:rsidR="00D2033F" w:rsidRPr="0070065D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628" w:type="dxa"/>
            <w:tcBorders>
              <w:top w:val="double" w:sz="4" w:space="0" w:color="auto"/>
            </w:tcBorders>
            <w:vAlign w:val="center"/>
          </w:tcPr>
          <w:p w14:paraId="748C9DAA" w14:textId="77777777" w:rsidR="00D2033F" w:rsidRPr="0070065D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</w:tr>
      <w:tr w:rsidR="00D2033F" w:rsidRPr="004B4E75" w14:paraId="662164C6" w14:textId="77777777" w:rsidTr="00EF39F7">
        <w:tc>
          <w:tcPr>
            <w:tcW w:w="5400" w:type="dxa"/>
            <w:vAlign w:val="bottom"/>
          </w:tcPr>
          <w:p w14:paraId="220A995B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275" w:type="dxa"/>
          </w:tcPr>
          <w:p w14:paraId="0BAA096F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1538A4D8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3918AAD1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025DDE2F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D2033F" w:rsidRPr="004B4E75" w14:paraId="442CD0A2" w14:textId="77777777" w:rsidTr="00EF39F7">
        <w:tc>
          <w:tcPr>
            <w:tcW w:w="5400" w:type="dxa"/>
          </w:tcPr>
          <w:p w14:paraId="2A23E683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5" w:type="dxa"/>
          </w:tcPr>
          <w:p w14:paraId="3E4EED42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74F0C342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537FA35A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62AA8E95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D2033F" w:rsidRPr="004B4E75" w14:paraId="63F68591" w14:textId="77777777" w:rsidTr="00EF39F7">
        <w:tc>
          <w:tcPr>
            <w:tcW w:w="5400" w:type="dxa"/>
          </w:tcPr>
          <w:p w14:paraId="064C9CEA" w14:textId="1F99C02A" w:rsidR="00D2033F" w:rsidRPr="004B4E75" w:rsidRDefault="003A5444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ประเทศ</w:t>
            </w:r>
            <w:r w:rsidR="00D2033F"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275" w:type="dxa"/>
          </w:tcPr>
          <w:p w14:paraId="442C6A1D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76EFC1B5" w14:textId="590A283A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640,525</w:t>
            </w:r>
          </w:p>
        </w:tc>
        <w:tc>
          <w:tcPr>
            <w:tcW w:w="262" w:type="dxa"/>
            <w:vAlign w:val="center"/>
          </w:tcPr>
          <w:p w14:paraId="66E74186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50C9ACC9" w14:textId="7419B561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573,624</w:t>
            </w:r>
          </w:p>
        </w:tc>
      </w:tr>
      <w:tr w:rsidR="00D2033F" w:rsidRPr="004B4E75" w14:paraId="6B36942C" w14:textId="77777777" w:rsidTr="00EF39F7">
        <w:tc>
          <w:tcPr>
            <w:tcW w:w="5400" w:type="dxa"/>
          </w:tcPr>
          <w:p w14:paraId="036EF0C2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</w:tcPr>
          <w:p w14:paraId="5216F73A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vAlign w:val="center"/>
          </w:tcPr>
          <w:p w14:paraId="5617411D" w14:textId="76B31D84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159,851</w:t>
            </w:r>
          </w:p>
        </w:tc>
        <w:tc>
          <w:tcPr>
            <w:tcW w:w="262" w:type="dxa"/>
            <w:vAlign w:val="center"/>
          </w:tcPr>
          <w:p w14:paraId="5529D598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vAlign w:val="center"/>
          </w:tcPr>
          <w:p w14:paraId="40F3FCD0" w14:textId="34FA68C4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110,509</w:t>
            </w:r>
          </w:p>
        </w:tc>
      </w:tr>
      <w:tr w:rsidR="00D2033F" w:rsidRPr="004B4E75" w14:paraId="696E8863" w14:textId="77777777" w:rsidTr="00EF39F7">
        <w:tc>
          <w:tcPr>
            <w:tcW w:w="5400" w:type="dxa"/>
          </w:tcPr>
          <w:p w14:paraId="27DF494E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ประเทศอื่นๆ</w:t>
            </w:r>
          </w:p>
        </w:tc>
        <w:tc>
          <w:tcPr>
            <w:tcW w:w="275" w:type="dxa"/>
          </w:tcPr>
          <w:p w14:paraId="3C0C0FC6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C601FC" w14:textId="7DBE0582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21,777</w:t>
            </w:r>
          </w:p>
        </w:tc>
        <w:tc>
          <w:tcPr>
            <w:tcW w:w="262" w:type="dxa"/>
            <w:vAlign w:val="center"/>
          </w:tcPr>
          <w:p w14:paraId="0846FF56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E311A" w14:textId="4C3F002D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17,337</w:t>
            </w:r>
          </w:p>
        </w:tc>
      </w:tr>
      <w:tr w:rsidR="00D2033F" w:rsidRPr="004B4E75" w14:paraId="57500357" w14:textId="77777777" w:rsidTr="00EF39F7">
        <w:tc>
          <w:tcPr>
            <w:tcW w:w="5400" w:type="dxa"/>
          </w:tcPr>
          <w:p w14:paraId="507324EA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</w:tcPr>
          <w:p w14:paraId="6C5C14E0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99B67C" w14:textId="18A377B1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822,153</w:t>
            </w:r>
          </w:p>
        </w:tc>
        <w:tc>
          <w:tcPr>
            <w:tcW w:w="262" w:type="dxa"/>
            <w:vAlign w:val="center"/>
          </w:tcPr>
          <w:p w14:paraId="5AFA761B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91D973" w14:textId="3D60F6C5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701,470</w:t>
            </w:r>
          </w:p>
        </w:tc>
      </w:tr>
      <w:tr w:rsidR="00D2033F" w:rsidRPr="0070065D" w14:paraId="16171BA7" w14:textId="77777777" w:rsidTr="00EF39F7">
        <w:tc>
          <w:tcPr>
            <w:tcW w:w="5400" w:type="dxa"/>
          </w:tcPr>
          <w:p w14:paraId="339D1665" w14:textId="77777777" w:rsidR="00D2033F" w:rsidRPr="0070065D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5" w:type="dxa"/>
          </w:tcPr>
          <w:p w14:paraId="2C70E8D9" w14:textId="77777777" w:rsidR="00D2033F" w:rsidRPr="0070065D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02A1A39A" w14:textId="77777777" w:rsidR="00D2033F" w:rsidRPr="0070065D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62" w:type="dxa"/>
            <w:vAlign w:val="center"/>
          </w:tcPr>
          <w:p w14:paraId="0E0E0B76" w14:textId="77777777" w:rsidR="00D2033F" w:rsidRPr="0070065D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4BDA7068" w14:textId="77777777" w:rsidR="00D2033F" w:rsidRPr="0070065D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D2033F" w:rsidRPr="004B4E75" w14:paraId="44158696" w14:textId="77777777" w:rsidTr="00EF39F7">
        <w:tc>
          <w:tcPr>
            <w:tcW w:w="5400" w:type="dxa"/>
          </w:tcPr>
          <w:p w14:paraId="0F8C8F4B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ประเภทสินค้า/บริการหลัก</w:t>
            </w:r>
          </w:p>
        </w:tc>
        <w:tc>
          <w:tcPr>
            <w:tcW w:w="275" w:type="dxa"/>
          </w:tcPr>
          <w:p w14:paraId="1E61D783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2A9576F6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430181F3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2BE3252A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2033F" w:rsidRPr="004B4E75" w14:paraId="3D18A0B7" w14:textId="77777777" w:rsidTr="00EF39F7">
        <w:tc>
          <w:tcPr>
            <w:tcW w:w="5400" w:type="dxa"/>
          </w:tcPr>
          <w:p w14:paraId="08D90987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บริการให้เช่าวงจร</w:t>
            </w:r>
          </w:p>
        </w:tc>
        <w:tc>
          <w:tcPr>
            <w:tcW w:w="275" w:type="dxa"/>
          </w:tcPr>
          <w:p w14:paraId="094F3C24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3FC2D81E" w14:textId="0C83999B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762,455</w:t>
            </w:r>
          </w:p>
        </w:tc>
        <w:tc>
          <w:tcPr>
            <w:tcW w:w="262" w:type="dxa"/>
            <w:vAlign w:val="center"/>
          </w:tcPr>
          <w:p w14:paraId="30E9C2BA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12E02C85" w14:textId="1337BD85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643,745</w:t>
            </w:r>
          </w:p>
        </w:tc>
      </w:tr>
      <w:tr w:rsidR="00D2033F" w:rsidRPr="004B4E75" w14:paraId="105610FD" w14:textId="77777777" w:rsidTr="00EF39F7">
        <w:tc>
          <w:tcPr>
            <w:tcW w:w="5400" w:type="dxa"/>
          </w:tcPr>
          <w:p w14:paraId="74DA615F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ขายอุปกรณ์โครงข่าย</w:t>
            </w:r>
          </w:p>
        </w:tc>
        <w:tc>
          <w:tcPr>
            <w:tcW w:w="275" w:type="dxa"/>
          </w:tcPr>
          <w:p w14:paraId="78D671FE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55E02079" w14:textId="43928F54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54,867</w:t>
            </w:r>
          </w:p>
        </w:tc>
        <w:tc>
          <w:tcPr>
            <w:tcW w:w="262" w:type="dxa"/>
            <w:vAlign w:val="center"/>
          </w:tcPr>
          <w:p w14:paraId="124A9DE6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53982F29" w14:textId="0D498A28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49,506</w:t>
            </w:r>
          </w:p>
        </w:tc>
      </w:tr>
      <w:tr w:rsidR="00D2033F" w:rsidRPr="004B4E75" w14:paraId="6A80020F" w14:textId="77777777" w:rsidTr="00EF39F7">
        <w:tc>
          <w:tcPr>
            <w:tcW w:w="5400" w:type="dxa"/>
          </w:tcPr>
          <w:p w14:paraId="50D66C43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</w:tcPr>
          <w:p w14:paraId="4D042293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32AF523F" w14:textId="410FA952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4,024</w:t>
            </w:r>
          </w:p>
        </w:tc>
        <w:tc>
          <w:tcPr>
            <w:tcW w:w="262" w:type="dxa"/>
            <w:vAlign w:val="center"/>
          </w:tcPr>
          <w:p w14:paraId="0AF3037F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27D9D2FD" w14:textId="665648BC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6,775</w:t>
            </w:r>
          </w:p>
        </w:tc>
      </w:tr>
      <w:tr w:rsidR="00D2033F" w:rsidRPr="004B4E75" w14:paraId="7A30EA59" w14:textId="77777777" w:rsidTr="00EF39F7">
        <w:tc>
          <w:tcPr>
            <w:tcW w:w="5675" w:type="dxa"/>
            <w:gridSpan w:val="2"/>
          </w:tcPr>
          <w:p w14:paraId="4BDBE499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DD91AE" w14:textId="08B06373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807</w:t>
            </w:r>
          </w:p>
        </w:tc>
        <w:tc>
          <w:tcPr>
            <w:tcW w:w="262" w:type="dxa"/>
            <w:vAlign w:val="center"/>
          </w:tcPr>
          <w:p w14:paraId="482AA0B8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648AE3" w14:textId="57D71FC3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1,444</w:t>
            </w:r>
          </w:p>
        </w:tc>
      </w:tr>
      <w:tr w:rsidR="00D2033F" w:rsidRPr="004B4E75" w14:paraId="63425A20" w14:textId="77777777" w:rsidTr="00EF39F7">
        <w:tc>
          <w:tcPr>
            <w:tcW w:w="5400" w:type="dxa"/>
          </w:tcPr>
          <w:p w14:paraId="419B47E7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</w:tcPr>
          <w:p w14:paraId="7D222E39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544196" w14:textId="6F9E1364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822,153</w:t>
            </w:r>
          </w:p>
        </w:tc>
        <w:tc>
          <w:tcPr>
            <w:tcW w:w="262" w:type="dxa"/>
            <w:vAlign w:val="center"/>
          </w:tcPr>
          <w:p w14:paraId="7264DB26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3841D5" w14:textId="268AB5AA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701,470</w:t>
            </w:r>
          </w:p>
        </w:tc>
      </w:tr>
      <w:tr w:rsidR="00D2033F" w:rsidRPr="004B4E75" w14:paraId="2DA6820F" w14:textId="77777777" w:rsidTr="00EF39F7">
        <w:tc>
          <w:tcPr>
            <w:tcW w:w="5400" w:type="dxa"/>
          </w:tcPr>
          <w:p w14:paraId="64149061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75" w:type="dxa"/>
          </w:tcPr>
          <w:p w14:paraId="03F3B75A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37CDB091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68FB7F58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1351368D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2033F" w:rsidRPr="004B4E75" w14:paraId="1728F549" w14:textId="77777777" w:rsidTr="00EF39F7">
        <w:tc>
          <w:tcPr>
            <w:tcW w:w="5400" w:type="dxa"/>
          </w:tcPr>
          <w:p w14:paraId="67D8542F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5" w:type="dxa"/>
          </w:tcPr>
          <w:p w14:paraId="71228E00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right w:val="nil"/>
            </w:tcBorders>
            <w:vAlign w:val="center"/>
          </w:tcPr>
          <w:p w14:paraId="55AE8AAA" w14:textId="28A32019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5,325</w:t>
            </w:r>
          </w:p>
        </w:tc>
        <w:tc>
          <w:tcPr>
            <w:tcW w:w="262" w:type="dxa"/>
            <w:vAlign w:val="center"/>
          </w:tcPr>
          <w:p w14:paraId="240A6E8E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right w:val="nil"/>
            </w:tcBorders>
            <w:vAlign w:val="center"/>
          </w:tcPr>
          <w:p w14:paraId="3F400C69" w14:textId="477F8CB5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4,220</w:t>
            </w:r>
          </w:p>
        </w:tc>
      </w:tr>
      <w:tr w:rsidR="00D2033F" w:rsidRPr="004B4E75" w14:paraId="62EC70A7" w14:textId="77777777" w:rsidTr="00EF39F7">
        <w:tc>
          <w:tcPr>
            <w:tcW w:w="5400" w:type="dxa"/>
          </w:tcPr>
          <w:p w14:paraId="19569C88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5" w:type="dxa"/>
          </w:tcPr>
          <w:p w14:paraId="2ABFCAED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D89E72" w14:textId="71A03374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816,828</w:t>
            </w:r>
          </w:p>
        </w:tc>
        <w:tc>
          <w:tcPr>
            <w:tcW w:w="262" w:type="dxa"/>
            <w:vAlign w:val="center"/>
          </w:tcPr>
          <w:p w14:paraId="034345AC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D48B2F" w14:textId="29BE12C8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697,250</w:t>
            </w:r>
          </w:p>
        </w:tc>
      </w:tr>
      <w:tr w:rsidR="00D2033F" w:rsidRPr="004B4E75" w14:paraId="5512C0A2" w14:textId="77777777" w:rsidTr="00EF39F7">
        <w:tc>
          <w:tcPr>
            <w:tcW w:w="5400" w:type="dxa"/>
          </w:tcPr>
          <w:p w14:paraId="23AA9AB3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5" w:type="dxa"/>
          </w:tcPr>
          <w:p w14:paraId="62FD8B4F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3D63E13" w14:textId="08210286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  <w:t>822,153</w:t>
            </w:r>
          </w:p>
        </w:tc>
        <w:tc>
          <w:tcPr>
            <w:tcW w:w="262" w:type="dxa"/>
            <w:vAlign w:val="center"/>
          </w:tcPr>
          <w:p w14:paraId="3D1839B7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6B0103" w14:textId="571679B9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4B4E7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701,470</w:t>
            </w:r>
          </w:p>
        </w:tc>
      </w:tr>
      <w:tr w:rsidR="00D2033F" w:rsidRPr="004B4E75" w14:paraId="42EC6F5D" w14:textId="77777777" w:rsidTr="00EF39F7">
        <w:tc>
          <w:tcPr>
            <w:tcW w:w="5400" w:type="dxa"/>
          </w:tcPr>
          <w:p w14:paraId="4B74D9F2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5CDA039C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2C96AB0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center"/>
          </w:tcPr>
          <w:p w14:paraId="740EB4CE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2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33B3EFD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D2033F" w:rsidRPr="004B4E75" w14:paraId="24AF0C42" w14:textId="77777777" w:rsidTr="00EF39F7">
        <w:tc>
          <w:tcPr>
            <w:tcW w:w="5400" w:type="dxa"/>
          </w:tcPr>
          <w:p w14:paraId="03791B94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</w:tcPr>
          <w:p w14:paraId="5823B99B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6D945C07" w14:textId="632B2E24" w:rsidR="00D2033F" w:rsidRPr="00E952E2" w:rsidRDefault="00192C8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97,</w:t>
            </w:r>
            <w:r w:rsidR="004A662C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7</w:t>
            </w:r>
            <w:r w:rsidR="0070065D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29</w:t>
            </w:r>
          </w:p>
        </w:tc>
        <w:tc>
          <w:tcPr>
            <w:tcW w:w="262" w:type="dxa"/>
            <w:vAlign w:val="bottom"/>
          </w:tcPr>
          <w:p w14:paraId="6F9B67E2" w14:textId="77777777" w:rsidR="00D2033F" w:rsidRPr="00E952E2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37ED464F" w14:textId="3F9D6EC1" w:rsidR="00D2033F" w:rsidRPr="00E952E2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952E2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63,138</w:t>
            </w:r>
          </w:p>
        </w:tc>
      </w:tr>
      <w:tr w:rsidR="00D2033F" w:rsidRPr="004B4E75" w14:paraId="0FA7FE0A" w14:textId="77777777" w:rsidTr="00EF39F7">
        <w:tc>
          <w:tcPr>
            <w:tcW w:w="5400" w:type="dxa"/>
          </w:tcPr>
          <w:p w14:paraId="6A76055C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5" w:type="dxa"/>
          </w:tcPr>
          <w:p w14:paraId="4CB87BE7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center"/>
          </w:tcPr>
          <w:p w14:paraId="5C7632D2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2" w:type="dxa"/>
            <w:vAlign w:val="center"/>
          </w:tcPr>
          <w:p w14:paraId="3D887D54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center"/>
          </w:tcPr>
          <w:p w14:paraId="383CCD97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D2033F" w:rsidRPr="004B4E75" w14:paraId="75E409F1" w14:textId="77777777" w:rsidTr="00EF39F7">
        <w:tc>
          <w:tcPr>
            <w:tcW w:w="5400" w:type="dxa"/>
            <w:vAlign w:val="bottom"/>
          </w:tcPr>
          <w:p w14:paraId="3AC9737D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มิถุนายน/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5" w:type="dxa"/>
          </w:tcPr>
          <w:p w14:paraId="5D60628B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55B14A0F" w14:textId="47B417E2" w:rsidR="00D2033F" w:rsidRPr="004B4E75" w:rsidRDefault="00012F4E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4,1</w:t>
            </w:r>
            <w:r w:rsidR="00644AF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37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,</w:t>
            </w:r>
            <w:r w:rsidR="00644AF7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528</w:t>
            </w:r>
          </w:p>
        </w:tc>
        <w:tc>
          <w:tcPr>
            <w:tcW w:w="262" w:type="dxa"/>
            <w:vAlign w:val="bottom"/>
          </w:tcPr>
          <w:p w14:paraId="0D72F9F1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0EEB59E3" w14:textId="53C91E40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4,062,325</w:t>
            </w:r>
          </w:p>
        </w:tc>
      </w:tr>
      <w:tr w:rsidR="00D2033F" w:rsidRPr="004B4E75" w14:paraId="10D4C458" w14:textId="77777777" w:rsidTr="00EF39F7">
        <w:tc>
          <w:tcPr>
            <w:tcW w:w="5400" w:type="dxa"/>
            <w:vAlign w:val="bottom"/>
          </w:tcPr>
          <w:p w14:paraId="485E5065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มิถุนายน/</w:t>
            </w:r>
            <w:r w:rsidRPr="004B4E75">
              <w:rPr>
                <w:rFonts w:asciiTheme="majorBidi" w:hAnsiTheme="majorBidi" w:cstheme="majorBidi"/>
                <w:sz w:val="30"/>
                <w:szCs w:val="30"/>
              </w:rPr>
              <w:t xml:space="preserve"> 31</w:t>
            </w:r>
            <w:r w:rsidRPr="004B4E7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5" w:type="dxa"/>
          </w:tcPr>
          <w:p w14:paraId="653F179E" w14:textId="77777777" w:rsidR="00D2033F" w:rsidRPr="004B4E75" w:rsidRDefault="00D2033F" w:rsidP="00D2033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5" w:type="dxa"/>
            <w:tcBorders>
              <w:left w:val="nil"/>
              <w:right w:val="nil"/>
            </w:tcBorders>
            <w:vAlign w:val="bottom"/>
          </w:tcPr>
          <w:p w14:paraId="4079FBF0" w14:textId="408886B8" w:rsidR="00D2033F" w:rsidRPr="004B4E75" w:rsidRDefault="004A662C" w:rsidP="004A66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1,544,733</w:t>
            </w:r>
          </w:p>
        </w:tc>
        <w:tc>
          <w:tcPr>
            <w:tcW w:w="262" w:type="dxa"/>
            <w:vAlign w:val="bottom"/>
          </w:tcPr>
          <w:p w14:paraId="22C3037A" w14:textId="77777777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628" w:type="dxa"/>
            <w:tcBorders>
              <w:left w:val="nil"/>
              <w:right w:val="nil"/>
            </w:tcBorders>
            <w:vAlign w:val="bottom"/>
          </w:tcPr>
          <w:p w14:paraId="2E691844" w14:textId="6F08A822" w:rsidR="00D2033F" w:rsidRPr="004B4E75" w:rsidRDefault="00D2033F" w:rsidP="00D20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8060F3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1,518,100</w:t>
            </w:r>
          </w:p>
        </w:tc>
      </w:tr>
    </w:tbl>
    <w:p w14:paraId="29FAA689" w14:textId="3665E718" w:rsidR="006E5A94" w:rsidRPr="0070065D" w:rsidRDefault="006E5A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2BDA0585" w14:textId="605EDE9C" w:rsidR="0070065D" w:rsidRPr="00F4270F" w:rsidRDefault="0070065D" w:rsidP="00700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8060F3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0</w:t>
      </w:r>
      <w:r w:rsidRPr="008060F3"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7E5F5F5A" w14:textId="08785B32" w:rsidR="0070065D" w:rsidRPr="0070065D" w:rsidRDefault="00700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th-TH"/>
        </w:rPr>
      </w:pPr>
    </w:p>
    <w:p w14:paraId="0C4F4DAE" w14:textId="755E8D39" w:rsidR="0070065D" w:rsidRDefault="0070065D" w:rsidP="00700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70065D">
        <w:rPr>
          <w:rFonts w:ascii="Angsana New" w:hAnsi="Angsana New" w:hint="cs"/>
          <w:sz w:val="30"/>
          <w:szCs w:val="30"/>
          <w:cs/>
          <w:lang w:val="th-TH"/>
        </w:rPr>
        <w:t xml:space="preserve">รายละเอียดเงินปันผลในระหว่างปี </w:t>
      </w:r>
      <w:r w:rsidRPr="0070065D">
        <w:rPr>
          <w:rFonts w:ascii="Angsana New" w:hAnsi="Angsana New"/>
          <w:sz w:val="30"/>
          <w:szCs w:val="30"/>
        </w:rPr>
        <w:t xml:space="preserve">2565 </w:t>
      </w:r>
      <w:r w:rsidRPr="0070065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75CBF90" w14:textId="77777777" w:rsidR="0070065D" w:rsidRPr="0070065D" w:rsidRDefault="00700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9466" w:type="dxa"/>
        <w:tblInd w:w="360" w:type="dxa"/>
        <w:tblLook w:val="04A0" w:firstRow="1" w:lastRow="0" w:firstColumn="1" w:lastColumn="0" w:noHBand="0" w:noVBand="1"/>
      </w:tblPr>
      <w:tblGrid>
        <w:gridCol w:w="2628"/>
        <w:gridCol w:w="1710"/>
        <w:gridCol w:w="1710"/>
        <w:gridCol w:w="360"/>
        <w:gridCol w:w="1350"/>
        <w:gridCol w:w="360"/>
        <w:gridCol w:w="1348"/>
      </w:tblGrid>
      <w:tr w:rsidR="0070065D" w:rsidRPr="00E449B7" w14:paraId="4E79BEDD" w14:textId="77777777" w:rsidTr="005733F1">
        <w:trPr>
          <w:tblHeader/>
        </w:trPr>
        <w:tc>
          <w:tcPr>
            <w:tcW w:w="2628" w:type="dxa"/>
            <w:shd w:val="clear" w:color="auto" w:fill="auto"/>
            <w:vAlign w:val="bottom"/>
          </w:tcPr>
          <w:p w14:paraId="1BF86A34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40F06E3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F87FC91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360" w:type="dxa"/>
          </w:tcPr>
          <w:p w14:paraId="4EF1392A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2AEF14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  <w:shd w:val="clear" w:color="auto" w:fill="auto"/>
          </w:tcPr>
          <w:p w14:paraId="65229E8A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C2910E3" w14:textId="77777777" w:rsidR="0070065D" w:rsidRPr="00E449B7" w:rsidDel="00D43E7A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0065D" w:rsidRPr="00E449B7" w14:paraId="06F394CE" w14:textId="77777777" w:rsidTr="005733F1">
        <w:trPr>
          <w:tblHeader/>
        </w:trPr>
        <w:tc>
          <w:tcPr>
            <w:tcW w:w="2628" w:type="dxa"/>
            <w:shd w:val="clear" w:color="auto" w:fill="auto"/>
          </w:tcPr>
          <w:p w14:paraId="2F9BFB6E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E0967F5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19E5CFF0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066EAEE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74F5D8A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60" w:type="dxa"/>
            <w:shd w:val="clear" w:color="auto" w:fill="auto"/>
          </w:tcPr>
          <w:p w14:paraId="2AC45000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8" w:type="dxa"/>
            <w:shd w:val="clear" w:color="auto" w:fill="auto"/>
          </w:tcPr>
          <w:p w14:paraId="483DD3CF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E449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065D" w:rsidRPr="00E449B7" w14:paraId="4DD64BB9" w14:textId="77777777" w:rsidTr="005733F1">
        <w:tc>
          <w:tcPr>
            <w:tcW w:w="2628" w:type="dxa"/>
            <w:shd w:val="clear" w:color="auto" w:fill="auto"/>
          </w:tcPr>
          <w:p w14:paraId="233BE526" w14:textId="218CA4D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</w:tcPr>
          <w:p w14:paraId="4BD2A14B" w14:textId="1BED7034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22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6A82A6D1" w14:textId="49C18B41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8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49B7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4D7A8F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60" w:type="dxa"/>
          </w:tcPr>
          <w:p w14:paraId="31468155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8DC78CF" w14:textId="2AB26AA7" w:rsidR="0070065D" w:rsidRPr="00B14541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4541">
              <w:rPr>
                <w:rFonts w:ascii="Angsana New" w:hAnsi="Angsana New"/>
                <w:sz w:val="30"/>
                <w:szCs w:val="30"/>
              </w:rPr>
              <w:t>0.0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360" w:type="dxa"/>
            <w:shd w:val="clear" w:color="auto" w:fill="auto"/>
          </w:tcPr>
          <w:p w14:paraId="3D13A2B9" w14:textId="77777777" w:rsidR="0070065D" w:rsidRPr="00E449B7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3556610F" w14:textId="673B6076" w:rsidR="0070065D" w:rsidRPr="00B14541" w:rsidRDefault="0070065D" w:rsidP="005733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32.52</w:t>
            </w:r>
          </w:p>
        </w:tc>
      </w:tr>
    </w:tbl>
    <w:p w14:paraId="5E090B03" w14:textId="77777777" w:rsidR="0070065D" w:rsidRPr="0070065D" w:rsidRDefault="007006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p w14:paraId="12596E47" w14:textId="469F5FB3" w:rsidR="004B4E75" w:rsidRPr="00F4270F" w:rsidRDefault="004B4E75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rFonts w:ascii="Angsana New" w:hAnsi="Angsana New"/>
          <w:b/>
          <w:bCs/>
          <w:sz w:val="30"/>
          <w:szCs w:val="30"/>
        </w:rPr>
      </w:pPr>
      <w:r w:rsidRPr="008060F3">
        <w:rPr>
          <w:rFonts w:ascii="Angsana New" w:hAnsi="Angsana New"/>
          <w:b/>
          <w:bCs/>
          <w:sz w:val="30"/>
          <w:szCs w:val="30"/>
        </w:rPr>
        <w:t>1</w:t>
      </w:r>
      <w:r w:rsidR="0070065D">
        <w:rPr>
          <w:rFonts w:ascii="Angsana New" w:hAnsi="Angsana New"/>
          <w:b/>
          <w:bCs/>
          <w:sz w:val="30"/>
          <w:szCs w:val="30"/>
        </w:rPr>
        <w:t>1</w:t>
      </w:r>
      <w:r w:rsidRPr="008060F3">
        <w:rPr>
          <w:rFonts w:ascii="Angsana New" w:hAnsi="Angsana New"/>
          <w:b/>
          <w:bCs/>
          <w:sz w:val="30"/>
          <w:szCs w:val="30"/>
        </w:rPr>
        <w:tab/>
      </w:r>
      <w:r w:rsidRPr="008060F3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0BE86746" w14:textId="77777777" w:rsidR="004B4E75" w:rsidRPr="00491019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6DCE94DC" w14:textId="77777777" w:rsidR="004B4E75" w:rsidRPr="008060F3" w:rsidRDefault="004B4E75" w:rsidP="004B4E75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8060F3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1B11D" w14:textId="77777777" w:rsidR="004B4E75" w:rsidRPr="00491019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FA81641" w14:textId="77777777" w:rsidR="001F296E" w:rsidRDefault="004B4E75" w:rsidP="00625161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</w:pP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="001F296E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1F296E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98719BA" w14:textId="77777777" w:rsidR="00B802C2" w:rsidRPr="00B802C2" w:rsidRDefault="00B802C2" w:rsidP="00B802C2">
      <w:pPr>
        <w:rPr>
          <w:rFonts w:asciiTheme="majorBidi" w:hAnsiTheme="majorBidi" w:cstheme="majorBidi"/>
          <w:sz w:val="30"/>
          <w:szCs w:val="30"/>
          <w:lang w:eastAsia="x-none"/>
        </w:rPr>
      </w:pPr>
    </w:p>
    <w:tbl>
      <w:tblPr>
        <w:tblW w:w="92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21"/>
        <w:gridCol w:w="1385"/>
        <w:gridCol w:w="264"/>
        <w:gridCol w:w="1012"/>
        <w:gridCol w:w="18"/>
        <w:gridCol w:w="218"/>
        <w:gridCol w:w="18"/>
        <w:gridCol w:w="958"/>
        <w:gridCol w:w="16"/>
        <w:gridCol w:w="245"/>
        <w:gridCol w:w="6"/>
        <w:gridCol w:w="1004"/>
        <w:gridCol w:w="27"/>
        <w:gridCol w:w="242"/>
        <w:gridCol w:w="1053"/>
      </w:tblGrid>
      <w:tr w:rsidR="0081172B" w:rsidRPr="008060F3" w14:paraId="415B1A59" w14:textId="77777777" w:rsidTr="0081172B">
        <w:trPr>
          <w:trHeight w:val="261"/>
          <w:tblHeader/>
        </w:trPr>
        <w:tc>
          <w:tcPr>
            <w:tcW w:w="2821" w:type="dxa"/>
            <w:shd w:val="clear" w:color="auto" w:fill="auto"/>
            <w:vAlign w:val="bottom"/>
          </w:tcPr>
          <w:p w14:paraId="7D76EBC8" w14:textId="77777777" w:rsidR="001F296E" w:rsidRPr="008060F3" w:rsidRDefault="001F296E" w:rsidP="000F30F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466" w:type="dxa"/>
            <w:gridSpan w:val="14"/>
            <w:vAlign w:val="bottom"/>
          </w:tcPr>
          <w:p w14:paraId="7B387E88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8060F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1172B" w:rsidRPr="008060F3" w14:paraId="79685107" w14:textId="77777777" w:rsidTr="0081172B">
        <w:trPr>
          <w:trHeight w:val="261"/>
          <w:tblHeader/>
        </w:trPr>
        <w:tc>
          <w:tcPr>
            <w:tcW w:w="2821" w:type="dxa"/>
            <w:shd w:val="clear" w:color="auto" w:fill="auto"/>
            <w:vAlign w:val="bottom"/>
          </w:tcPr>
          <w:p w14:paraId="5F0E9462" w14:textId="77777777" w:rsidR="001F296E" w:rsidRPr="008060F3" w:rsidRDefault="001F296E" w:rsidP="000F30F8">
            <w:pPr>
              <w:ind w:left="73" w:right="-90"/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85" w:type="dxa"/>
            <w:vAlign w:val="bottom"/>
          </w:tcPr>
          <w:p w14:paraId="5E44418A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64" w:type="dxa"/>
          </w:tcPr>
          <w:p w14:paraId="7B932126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817" w:type="dxa"/>
            <w:gridSpan w:val="12"/>
            <w:vAlign w:val="bottom"/>
          </w:tcPr>
          <w:p w14:paraId="566B9CB9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1172B" w:rsidRPr="008060F3" w14:paraId="00D78F14" w14:textId="77777777" w:rsidTr="0081172B">
        <w:trPr>
          <w:trHeight w:val="261"/>
          <w:tblHeader/>
        </w:trPr>
        <w:tc>
          <w:tcPr>
            <w:tcW w:w="2821" w:type="dxa"/>
            <w:shd w:val="clear" w:color="auto" w:fill="auto"/>
            <w:vAlign w:val="bottom"/>
          </w:tcPr>
          <w:p w14:paraId="31F961FF" w14:textId="77777777" w:rsidR="001F296E" w:rsidRPr="008060F3" w:rsidRDefault="001F296E" w:rsidP="000F30F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85" w:type="dxa"/>
          </w:tcPr>
          <w:p w14:paraId="1DCA7D11" w14:textId="435E3E0F" w:rsidR="001F296E" w:rsidRPr="007061E1" w:rsidRDefault="001F296E" w:rsidP="00625161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61E1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เครื่องมือที่ใช้ในการป้องกัน</w:t>
            </w:r>
            <w:r w:rsidRPr="007061E1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7061E1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ความเสี่ยง</w:t>
            </w:r>
          </w:p>
        </w:tc>
        <w:tc>
          <w:tcPr>
            <w:tcW w:w="264" w:type="dxa"/>
            <w:shd w:val="clear" w:color="auto" w:fill="auto"/>
          </w:tcPr>
          <w:p w14:paraId="7C2CC439" w14:textId="77777777" w:rsidR="001F296E" w:rsidRPr="008060F3" w:rsidRDefault="001F296E" w:rsidP="000F30F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40A98996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gridSpan w:val="2"/>
          </w:tcPr>
          <w:p w14:paraId="43101822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5B7AA59E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060F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67" w:type="dxa"/>
            <w:gridSpan w:val="3"/>
          </w:tcPr>
          <w:p w14:paraId="0B30935D" w14:textId="77777777" w:rsidR="001F296E" w:rsidRPr="008060F3" w:rsidRDefault="001F296E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61921F04" w14:textId="77777777" w:rsidR="001F296E" w:rsidRPr="008060F3" w:rsidRDefault="001F296E" w:rsidP="000F30F8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3</w:t>
            </w:r>
          </w:p>
        </w:tc>
        <w:tc>
          <w:tcPr>
            <w:tcW w:w="242" w:type="dxa"/>
          </w:tcPr>
          <w:p w14:paraId="3DBCBA30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C3FA632" w14:textId="77777777" w:rsidR="001F296E" w:rsidRPr="008060F3" w:rsidRDefault="001F296E" w:rsidP="000F30F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81172B" w:rsidRPr="008060F3" w14:paraId="124A8928" w14:textId="77777777" w:rsidTr="0081172B">
        <w:trPr>
          <w:trHeight w:val="261"/>
          <w:tblHeader/>
        </w:trPr>
        <w:tc>
          <w:tcPr>
            <w:tcW w:w="2821" w:type="dxa"/>
            <w:shd w:val="clear" w:color="auto" w:fill="auto"/>
          </w:tcPr>
          <w:p w14:paraId="2C0A6387" w14:textId="77777777" w:rsidR="001F296E" w:rsidRPr="008060F3" w:rsidRDefault="001F296E" w:rsidP="000F30F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6" w:type="dxa"/>
            <w:gridSpan w:val="14"/>
          </w:tcPr>
          <w:p w14:paraId="2B5FB90A" w14:textId="621607B0" w:rsidR="001F296E" w:rsidRPr="001F296E" w:rsidRDefault="001F296E" w:rsidP="001F296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1F296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1172B" w:rsidRPr="008060F3" w14:paraId="6384EBE9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7670AFD4" w14:textId="0FC4F443" w:rsidR="001F296E" w:rsidRPr="008060F3" w:rsidRDefault="001F296E" w:rsidP="000F30F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81172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1172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85" w:type="dxa"/>
          </w:tcPr>
          <w:p w14:paraId="5EBF368D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89CA9C5" w14:textId="77777777" w:rsidR="001F296E" w:rsidRPr="008060F3" w:rsidRDefault="001F296E" w:rsidP="000F30F8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0B1B0F4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BDE68DE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gridSpan w:val="2"/>
          </w:tcPr>
          <w:p w14:paraId="3E69D986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3"/>
          </w:tcPr>
          <w:p w14:paraId="7DCAD174" w14:textId="77777777" w:rsidR="001F296E" w:rsidRPr="008060F3" w:rsidRDefault="001F296E" w:rsidP="000F30F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68D23EEE" w14:textId="77777777" w:rsidR="001F296E" w:rsidRPr="008060F3" w:rsidRDefault="001F296E" w:rsidP="000F3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64C530F6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7BF43AE9" w14:textId="77777777" w:rsidR="001F296E" w:rsidRPr="008060F3" w:rsidRDefault="001F296E" w:rsidP="000F30F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72B" w:rsidRPr="008060F3" w14:paraId="5AE40754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0E1BF692" w14:textId="77777777" w:rsidR="001F296E" w:rsidRPr="008060F3" w:rsidRDefault="001F296E" w:rsidP="006460D6">
            <w:pPr>
              <w:ind w:left="-14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85" w:type="dxa"/>
          </w:tcPr>
          <w:p w14:paraId="593ADAA5" w14:textId="77777777" w:rsidR="001F296E" w:rsidRPr="008060F3" w:rsidRDefault="001F296E" w:rsidP="003D54F2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1E2C9FA" w14:textId="77777777" w:rsidR="001F296E" w:rsidRPr="008060F3" w:rsidRDefault="001F296E" w:rsidP="00AD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1DA91EB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190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91CE193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6" w:type="dxa"/>
            <w:gridSpan w:val="2"/>
          </w:tcPr>
          <w:p w14:paraId="1406B253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3"/>
          </w:tcPr>
          <w:p w14:paraId="5FF3DF89" w14:textId="77777777" w:rsidR="001F296E" w:rsidRPr="008060F3" w:rsidRDefault="001F296E" w:rsidP="00AD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1" w:type="dxa"/>
            <w:gridSpan w:val="2"/>
          </w:tcPr>
          <w:p w14:paraId="29D36C41" w14:textId="77777777" w:rsidR="001F296E" w:rsidRPr="008060F3" w:rsidRDefault="001F296E" w:rsidP="00AD67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2EECB927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13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14:paraId="4A87E835" w14:textId="77777777" w:rsidR="001F296E" w:rsidRPr="008060F3" w:rsidRDefault="001F296E" w:rsidP="00AD6728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1172B" w:rsidRPr="008060F3" w14:paraId="641850B5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3B1F423B" w14:textId="77777777" w:rsidR="00625161" w:rsidRPr="008060F3" w:rsidRDefault="00625161" w:rsidP="00DF3251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85" w:type="dxa"/>
            <w:vAlign w:val="bottom"/>
          </w:tcPr>
          <w:p w14:paraId="393CABB9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6794AD53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4DCA302E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0A7252F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074A5910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4A477E3F" w14:textId="77777777" w:rsidR="00625161" w:rsidRPr="008060F3" w:rsidRDefault="00625161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33C32302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vAlign w:val="bottom"/>
          </w:tcPr>
          <w:p w14:paraId="6022E1AF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538EE3C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172B" w:rsidRPr="008060F3" w14:paraId="5894D5FD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13DD1296" w14:textId="77777777" w:rsidR="00625161" w:rsidRPr="008060F3" w:rsidRDefault="00625161" w:rsidP="00DF325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1385" w:type="dxa"/>
            <w:vAlign w:val="bottom"/>
          </w:tcPr>
          <w:p w14:paraId="231ECE60" w14:textId="3206BFC5" w:rsidR="00625161" w:rsidRPr="008060F3" w:rsidRDefault="00AE6F39" w:rsidP="00EC676E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A0CC1">
              <w:rPr>
                <w:rFonts w:ascii="Angsana New" w:hAnsi="Angsana New"/>
                <w:sz w:val="30"/>
                <w:szCs w:val="30"/>
                <w:lang w:val="en-US" w:bidi="th-TH"/>
              </w:rPr>
              <w:t>975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FDFF018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7D0AC3E6" w14:textId="111E1790" w:rsidR="00625161" w:rsidRPr="008060F3" w:rsidRDefault="00AE6F39" w:rsidP="00EC676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10A4013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2148D393" w14:textId="5D341F14" w:rsidR="00625161" w:rsidRPr="008060F3" w:rsidRDefault="00AE6F39" w:rsidP="000F748C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43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6F3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A0CC1">
              <w:rPr>
                <w:rFonts w:ascii="Angsana New" w:hAnsi="Angsana New"/>
                <w:sz w:val="30"/>
                <w:szCs w:val="30"/>
                <w:lang w:val="en-US" w:bidi="th-TH"/>
              </w:rPr>
              <w:t>975</w:t>
            </w:r>
            <w:r w:rsidRPr="00AE6F3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  <w:vAlign w:val="bottom"/>
          </w:tcPr>
          <w:p w14:paraId="01E96A80" w14:textId="77777777" w:rsidR="00625161" w:rsidRPr="008060F3" w:rsidRDefault="00625161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72A75789" w14:textId="4A7AA3E9" w:rsidR="00625161" w:rsidRPr="008060F3" w:rsidRDefault="00AE6F39" w:rsidP="00EC676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2" w:type="dxa"/>
            <w:vAlign w:val="bottom"/>
          </w:tcPr>
          <w:p w14:paraId="18D614F7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7EF0B63" w14:textId="2E72CC52" w:rsidR="00625161" w:rsidRPr="008060F3" w:rsidRDefault="00AE6F39" w:rsidP="0081172B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E6F39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5A0CC1">
              <w:rPr>
                <w:rFonts w:ascii="Angsana New" w:hAnsi="Angsana New"/>
                <w:sz w:val="30"/>
                <w:szCs w:val="30"/>
                <w:lang w:val="en-US" w:bidi="th-TH"/>
              </w:rPr>
              <w:t>975</w:t>
            </w:r>
            <w:r w:rsidRPr="00AE6F39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81172B" w:rsidRPr="0070065D" w14:paraId="04256D03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5A7E2491" w14:textId="77777777" w:rsidR="0081172B" w:rsidRPr="0070065D" w:rsidRDefault="0081172B" w:rsidP="00DF3251">
            <w:pPr>
              <w:ind w:right="-9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1385" w:type="dxa"/>
            <w:vAlign w:val="bottom"/>
          </w:tcPr>
          <w:p w14:paraId="344DC643" w14:textId="77777777" w:rsidR="0081172B" w:rsidRPr="0070065D" w:rsidRDefault="0081172B" w:rsidP="00EC676E">
            <w:pPr>
              <w:pStyle w:val="acctfourfigures"/>
              <w:tabs>
                <w:tab w:val="clear" w:pos="765"/>
                <w:tab w:val="decimal" w:pos="1081"/>
              </w:tabs>
              <w:spacing w:line="240" w:lineRule="atLeast"/>
              <w:ind w:left="-43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26BBD9C0" w14:textId="77777777" w:rsidR="0081172B" w:rsidRPr="0070065D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012" w:type="dxa"/>
            <w:vAlign w:val="bottom"/>
          </w:tcPr>
          <w:p w14:paraId="0F9D5353" w14:textId="77777777" w:rsidR="0081172B" w:rsidRPr="0070065D" w:rsidRDefault="0081172B" w:rsidP="00EC676E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1924FF3" w14:textId="77777777" w:rsidR="0081172B" w:rsidRPr="0070065D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992" w:type="dxa"/>
            <w:gridSpan w:val="3"/>
            <w:vAlign w:val="bottom"/>
          </w:tcPr>
          <w:p w14:paraId="0511EAFB" w14:textId="77777777" w:rsidR="0081172B" w:rsidRPr="0070065D" w:rsidRDefault="0081172B" w:rsidP="00EC676E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43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1B706086" w14:textId="77777777" w:rsidR="0081172B" w:rsidRPr="0070065D" w:rsidRDefault="0081172B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gridSpan w:val="3"/>
            <w:vAlign w:val="bottom"/>
          </w:tcPr>
          <w:p w14:paraId="4133B724" w14:textId="77777777" w:rsidR="0081172B" w:rsidRPr="0070065D" w:rsidRDefault="0081172B" w:rsidP="00EC676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242" w:type="dxa"/>
            <w:vAlign w:val="bottom"/>
          </w:tcPr>
          <w:p w14:paraId="7805BE56" w14:textId="77777777" w:rsidR="0081172B" w:rsidRPr="0070065D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F63D66A" w14:textId="77777777" w:rsidR="0081172B" w:rsidRPr="0070065D" w:rsidRDefault="0081172B" w:rsidP="00EC676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43" w:right="-60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81172B" w:rsidRPr="008060F3" w14:paraId="7194A88E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026ED068" w14:textId="2BE5A996" w:rsidR="0081172B" w:rsidRPr="008060F3" w:rsidRDefault="0081172B" w:rsidP="00DF325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1385" w:type="dxa"/>
            <w:vAlign w:val="bottom"/>
          </w:tcPr>
          <w:p w14:paraId="703DE013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10CA1EE3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350F96C0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1704A4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3819C698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4FE485D7" w14:textId="77777777" w:rsidR="0081172B" w:rsidRPr="008060F3" w:rsidRDefault="0081172B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0CEF7408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59431219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7D1A35F3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172B" w:rsidRPr="008060F3" w14:paraId="65BD71DE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6BCEFCFC" w14:textId="6BCA6E2B" w:rsidR="0081172B" w:rsidRPr="008060F3" w:rsidRDefault="0081172B" w:rsidP="00DF325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85" w:type="dxa"/>
            <w:vAlign w:val="bottom"/>
          </w:tcPr>
          <w:p w14:paraId="7ECC4DB9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ECEADE9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59F2BFA6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AF34D2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6C8A3D3E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0E5C7561" w14:textId="77777777" w:rsidR="0081172B" w:rsidRPr="008060F3" w:rsidRDefault="0081172B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0C0FB57A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51B1B561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9881C96" w14:textId="77777777" w:rsidR="0081172B" w:rsidRPr="008060F3" w:rsidRDefault="0081172B" w:rsidP="00DF32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172B" w:rsidRPr="008060F3" w14:paraId="38088E76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244133C7" w14:textId="77777777" w:rsidR="00625161" w:rsidRPr="008060F3" w:rsidRDefault="00625161" w:rsidP="00DF3251">
            <w:pPr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85" w:type="dxa"/>
            <w:vAlign w:val="bottom"/>
          </w:tcPr>
          <w:p w14:paraId="746C165B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161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71A2A2AF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0747F6B5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D03D37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45C9616A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vAlign w:val="bottom"/>
          </w:tcPr>
          <w:p w14:paraId="59AAF1DA" w14:textId="77777777" w:rsidR="00625161" w:rsidRPr="008060F3" w:rsidRDefault="00625161" w:rsidP="00DF325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0E0D29F1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2A0EABB0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FDD4E11" w14:textId="77777777" w:rsidR="00625161" w:rsidRPr="008060F3" w:rsidRDefault="00625161" w:rsidP="00DF3251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1172B" w:rsidRPr="008060F3" w14:paraId="7780EB07" w14:textId="77777777" w:rsidTr="0081172B">
        <w:trPr>
          <w:trHeight w:val="261"/>
        </w:trPr>
        <w:tc>
          <w:tcPr>
            <w:tcW w:w="2821" w:type="dxa"/>
            <w:shd w:val="clear" w:color="auto" w:fill="auto"/>
          </w:tcPr>
          <w:p w14:paraId="3B4E05C1" w14:textId="77777777" w:rsidR="00625161" w:rsidRPr="008060F3" w:rsidRDefault="00625161" w:rsidP="0062516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8060F3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ที่ใช้ในการป้องกันความเสี่ยง</w:t>
            </w:r>
          </w:p>
        </w:tc>
        <w:tc>
          <w:tcPr>
            <w:tcW w:w="1385" w:type="dxa"/>
            <w:vAlign w:val="bottom"/>
          </w:tcPr>
          <w:p w14:paraId="3B3FA27E" w14:textId="38AACF25" w:rsidR="00625161" w:rsidRPr="008060F3" w:rsidRDefault="00625161" w:rsidP="00625161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3498C66" w14:textId="77777777" w:rsidR="00625161" w:rsidRPr="008060F3" w:rsidRDefault="00625161" w:rsidP="006251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dxa"/>
            <w:gridSpan w:val="2"/>
            <w:vAlign w:val="bottom"/>
          </w:tcPr>
          <w:p w14:paraId="079BE99E" w14:textId="77777777" w:rsidR="00625161" w:rsidRPr="008060F3" w:rsidRDefault="00625161" w:rsidP="0062516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5E0D99" w14:textId="77777777" w:rsidR="00625161" w:rsidRPr="008060F3" w:rsidRDefault="00625161" w:rsidP="006251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4" w:type="dxa"/>
            <w:gridSpan w:val="2"/>
            <w:vAlign w:val="bottom"/>
          </w:tcPr>
          <w:p w14:paraId="4A3C46BA" w14:textId="7EEF5E04" w:rsidR="00625161" w:rsidRPr="008060F3" w:rsidRDefault="00625161" w:rsidP="000F748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4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  <w:tc>
          <w:tcPr>
            <w:tcW w:w="245" w:type="dxa"/>
            <w:vAlign w:val="bottom"/>
          </w:tcPr>
          <w:p w14:paraId="0572247E" w14:textId="77777777" w:rsidR="00625161" w:rsidRPr="008060F3" w:rsidRDefault="00625161" w:rsidP="0062516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  <w:gridSpan w:val="2"/>
            <w:vAlign w:val="bottom"/>
          </w:tcPr>
          <w:p w14:paraId="06EE9DDD" w14:textId="77777777" w:rsidR="00625161" w:rsidRPr="008060F3" w:rsidRDefault="00625161" w:rsidP="00625161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0B2AE195" w14:textId="77777777" w:rsidR="00625161" w:rsidRPr="008060F3" w:rsidRDefault="00625161" w:rsidP="0062516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71CD0BF" w14:textId="72C6CF10" w:rsidR="00625161" w:rsidRPr="008060F3" w:rsidRDefault="00625161" w:rsidP="0062516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6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0F3">
              <w:rPr>
                <w:rFonts w:ascii="Angsana New" w:hAnsi="Angsana New"/>
                <w:sz w:val="30"/>
                <w:szCs w:val="30"/>
                <w:lang w:val="en-US" w:bidi="th-TH"/>
              </w:rPr>
              <w:t>(3,434)</w:t>
            </w:r>
          </w:p>
        </w:tc>
      </w:tr>
    </w:tbl>
    <w:p w14:paraId="1DC3CDDC" w14:textId="7BBD3C12" w:rsidR="00E85568" w:rsidRPr="0070065D" w:rsidRDefault="00E85568" w:rsidP="00E85568">
      <w:pPr>
        <w:rPr>
          <w:rFonts w:ascii="Angsana New" w:hAnsi="Angsana New"/>
          <w:sz w:val="22"/>
          <w:szCs w:val="22"/>
        </w:rPr>
      </w:pPr>
    </w:p>
    <w:p w14:paraId="408BBEEC" w14:textId="77777777" w:rsidR="00625161" w:rsidRPr="00506616" w:rsidRDefault="00625161" w:rsidP="006251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06616">
        <w:rPr>
          <w:rFonts w:ascii="Angsana New" w:hAnsi="Angsana New" w:hint="cs"/>
          <w:sz w:val="30"/>
          <w:szCs w:val="30"/>
          <w:cs/>
          <w:lang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4C2833E8" w14:textId="77777777" w:rsidR="00625161" w:rsidRPr="0070065D" w:rsidRDefault="00625161" w:rsidP="0062516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Cs w:val="22"/>
          <w:lang w:bidi="th-TH"/>
        </w:rPr>
      </w:pPr>
    </w:p>
    <w:tbl>
      <w:tblPr>
        <w:tblW w:w="9450" w:type="dxa"/>
        <w:tblInd w:w="180" w:type="dxa"/>
        <w:tblLook w:val="04A0" w:firstRow="1" w:lastRow="0" w:firstColumn="1" w:lastColumn="0" w:noHBand="0" w:noVBand="1"/>
      </w:tblPr>
      <w:tblGrid>
        <w:gridCol w:w="2250"/>
        <w:gridCol w:w="236"/>
        <w:gridCol w:w="6964"/>
      </w:tblGrid>
      <w:tr w:rsidR="00625161" w:rsidRPr="00695B3C" w14:paraId="6AC8321B" w14:textId="77777777" w:rsidTr="00B802C2">
        <w:trPr>
          <w:tblHeader/>
        </w:trPr>
        <w:tc>
          <w:tcPr>
            <w:tcW w:w="2250" w:type="dxa"/>
            <w:shd w:val="clear" w:color="auto" w:fill="auto"/>
            <w:hideMark/>
          </w:tcPr>
          <w:p w14:paraId="3D5C32C2" w14:textId="77777777" w:rsidR="00625161" w:rsidRPr="00695B3C" w:rsidRDefault="00625161" w:rsidP="0062516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0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15141066" w14:textId="77777777" w:rsidR="00625161" w:rsidRPr="00695B3C" w:rsidRDefault="00625161" w:rsidP="0062516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40" w:right="-7"/>
              <w:jc w:val="both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964" w:type="dxa"/>
            <w:shd w:val="clear" w:color="auto" w:fill="auto"/>
            <w:hideMark/>
          </w:tcPr>
          <w:p w14:paraId="3DC5DD51" w14:textId="77777777" w:rsidR="00625161" w:rsidRPr="00695B3C" w:rsidRDefault="00625161" w:rsidP="005A43B7">
            <w:pPr>
              <w:pStyle w:val="block"/>
              <w:tabs>
                <w:tab w:val="left" w:pos="227"/>
                <w:tab w:val="left" w:pos="65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650" w:right="-20" w:hanging="3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625161" w:rsidRPr="00695B3C" w14:paraId="23DF23D9" w14:textId="77777777" w:rsidTr="00B802C2">
        <w:tc>
          <w:tcPr>
            <w:tcW w:w="2250" w:type="dxa"/>
            <w:shd w:val="clear" w:color="auto" w:fill="auto"/>
            <w:hideMark/>
          </w:tcPr>
          <w:p w14:paraId="5807C30F" w14:textId="77777777" w:rsidR="00B802C2" w:rsidRDefault="00625161" w:rsidP="0062516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0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95B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สัญญาแลกเปลี่ยนอัตรา</w:t>
            </w:r>
          </w:p>
          <w:p w14:paraId="1D37332B" w14:textId="36A22106" w:rsidR="00625161" w:rsidRPr="00695B3C" w:rsidRDefault="00B802C2" w:rsidP="0062516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0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  </w:t>
            </w:r>
            <w:r w:rsidR="00625161" w:rsidRPr="00695B3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</w:tcPr>
          <w:p w14:paraId="69B2A7C0" w14:textId="77777777" w:rsidR="00625161" w:rsidRPr="00695B3C" w:rsidRDefault="00625161" w:rsidP="0062516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40" w:right="-7"/>
              <w:jc w:val="both"/>
              <w:rPr>
                <w:rFonts w:ascii="Angsana New" w:hAnsi="Angsana New"/>
                <w:sz w:val="30"/>
                <w:szCs w:val="30"/>
                <w:rtl/>
                <w:lang w:bidi="th-TH"/>
              </w:rPr>
            </w:pPr>
          </w:p>
        </w:tc>
        <w:tc>
          <w:tcPr>
            <w:tcW w:w="6964" w:type="dxa"/>
            <w:shd w:val="clear" w:color="auto" w:fill="auto"/>
            <w:hideMark/>
          </w:tcPr>
          <w:p w14:paraId="05DA5442" w14:textId="61FBD1E6" w:rsidR="00625161" w:rsidRPr="00695B3C" w:rsidRDefault="00625161" w:rsidP="005A43B7">
            <w:pPr>
              <w:pStyle w:val="block"/>
              <w:tabs>
                <w:tab w:val="left" w:pos="227"/>
                <w:tab w:val="left" w:pos="2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9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95B3C">
              <w:rPr>
                <w:rFonts w:ascii="Angsana New" w:hAnsi="Angsana New"/>
                <w:i/>
                <w:iCs/>
                <w:sz w:val="30"/>
                <w:szCs w:val="30"/>
              </w:rPr>
              <w:t>Swap model</w:t>
            </w:r>
            <w:r w:rsidR="00B802C2">
              <w:rPr>
                <w:rFonts w:ascii="Angsana New" w:hAnsi="Angsana New"/>
                <w:i/>
                <w:iCs/>
                <w:sz w:val="30"/>
                <w:szCs w:val="30"/>
              </w:rPr>
              <w:t>s</w:t>
            </w:r>
            <w:r w:rsidRPr="00695B3C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</w:tbl>
    <w:p w14:paraId="5C5F624D" w14:textId="524B18EF" w:rsidR="007C5A2E" w:rsidRPr="0070065D" w:rsidRDefault="007C5A2E" w:rsidP="000B5DC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Cs w:val="22"/>
          <w:lang w:val="en-US"/>
        </w:rPr>
      </w:pPr>
    </w:p>
    <w:p w14:paraId="567F2FCB" w14:textId="5A5E3E11" w:rsidR="00913400" w:rsidRPr="008060F3" w:rsidRDefault="00DD00F7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1</w:t>
      </w:r>
      <w:r w:rsidR="0070065D">
        <w:rPr>
          <w:rFonts w:ascii="Angsana New" w:hAnsi="Angsana New" w:hint="cs"/>
          <w:b/>
          <w:bCs/>
          <w:sz w:val="30"/>
          <w:szCs w:val="30"/>
          <w:cs/>
          <w:lang w:val="th-TH"/>
        </w:rPr>
        <w:t>2</w:t>
      </w:r>
      <w:r w:rsidR="00515202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ab/>
      </w:r>
      <w:r w:rsidR="0030371F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ภา</w:t>
      </w:r>
      <w:r w:rsidR="00913400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ระผูกพัน</w:t>
      </w:r>
      <w:r w:rsidR="00882FAF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8060F3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14:paraId="685951B1" w14:textId="77777777" w:rsidR="001D2061" w:rsidRPr="0070065D" w:rsidRDefault="001D2061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EA3875" w:rsidRPr="008060F3" w14:paraId="46FF80AF" w14:textId="77777777" w:rsidTr="00343C60">
        <w:trPr>
          <w:trHeight w:val="659"/>
          <w:tblHeader/>
        </w:trPr>
        <w:tc>
          <w:tcPr>
            <w:tcW w:w="2961" w:type="pct"/>
            <w:vAlign w:val="bottom"/>
            <w:hideMark/>
          </w:tcPr>
          <w:p w14:paraId="459FD010" w14:textId="2FD0F5AE" w:rsidR="00EA3875" w:rsidRPr="008060F3" w:rsidRDefault="00EA3875" w:rsidP="0079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="00EC0B4E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F74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F74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3D54F2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D54F2"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23" w:type="pct"/>
            <w:vAlign w:val="bottom"/>
            <w:hideMark/>
          </w:tcPr>
          <w:p w14:paraId="1EFDCAB5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095653E1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vAlign w:val="bottom"/>
            <w:hideMark/>
          </w:tcPr>
          <w:p w14:paraId="4FDC9536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C55147A" w14:textId="77777777" w:rsidR="00EA3875" w:rsidRPr="008060F3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A3875" w:rsidRPr="008060F3" w14:paraId="704C2A2D" w14:textId="77777777" w:rsidTr="00343C60">
        <w:trPr>
          <w:tblHeader/>
        </w:trPr>
        <w:tc>
          <w:tcPr>
            <w:tcW w:w="2961" w:type="pct"/>
          </w:tcPr>
          <w:p w14:paraId="52F896C9" w14:textId="77777777" w:rsidR="00EA3875" w:rsidRPr="008060F3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9" w:type="pct"/>
            <w:gridSpan w:val="3"/>
            <w:hideMark/>
          </w:tcPr>
          <w:p w14:paraId="25BD755D" w14:textId="77777777" w:rsidR="00EA3875" w:rsidRPr="008060F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8060F3" w14:paraId="41DFB0D8" w14:textId="77777777" w:rsidTr="00343C60">
        <w:tc>
          <w:tcPr>
            <w:tcW w:w="2961" w:type="pct"/>
            <w:hideMark/>
          </w:tcPr>
          <w:p w14:paraId="34FB05CC" w14:textId="77777777" w:rsidR="00EA3875" w:rsidRPr="008060F3" w:rsidRDefault="00EA3875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23" w:type="pct"/>
          </w:tcPr>
          <w:p w14:paraId="1D1A29EB" w14:textId="77777777" w:rsidR="00EA3875" w:rsidRPr="008060F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FC6E8CD" w14:textId="77777777" w:rsidR="00EA3875" w:rsidRPr="008060F3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69" w:type="pct"/>
          </w:tcPr>
          <w:p w14:paraId="5CDDBE70" w14:textId="77777777" w:rsidR="00EA3875" w:rsidRPr="008060F3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A4C" w:rsidRPr="008060F3" w14:paraId="50472099" w14:textId="77777777" w:rsidTr="00343C60">
        <w:tc>
          <w:tcPr>
            <w:tcW w:w="2961" w:type="pct"/>
            <w:hideMark/>
          </w:tcPr>
          <w:p w14:paraId="3D90265C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อุปกรณ์โครงข่าย</w:t>
            </w:r>
          </w:p>
        </w:tc>
        <w:tc>
          <w:tcPr>
            <w:tcW w:w="923" w:type="pct"/>
          </w:tcPr>
          <w:p w14:paraId="5E1C73BB" w14:textId="2B75B1CD" w:rsidR="00FD3A4C" w:rsidRPr="00640005" w:rsidRDefault="0064000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242,723</w:t>
            </w:r>
          </w:p>
        </w:tc>
        <w:tc>
          <w:tcPr>
            <w:tcW w:w="147" w:type="pct"/>
          </w:tcPr>
          <w:p w14:paraId="0490C4BF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40D897DF" w14:textId="7ED93D8E" w:rsidR="00FD3A4C" w:rsidRPr="008060F3" w:rsidRDefault="0064000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40005">
              <w:rPr>
                <w:rFonts w:ascii="Angsana New" w:hAnsi="Angsana New"/>
                <w:sz w:val="30"/>
                <w:szCs w:val="30"/>
              </w:rPr>
              <w:t>242,723</w:t>
            </w:r>
          </w:p>
        </w:tc>
      </w:tr>
      <w:tr w:rsidR="00FD3A4C" w:rsidRPr="008060F3" w14:paraId="3EC326E4" w14:textId="77777777" w:rsidTr="00343C60">
        <w:tc>
          <w:tcPr>
            <w:tcW w:w="2961" w:type="pct"/>
          </w:tcPr>
          <w:p w14:paraId="53BA7E93" w14:textId="2CC4325C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="00B802C2">
              <w:rPr>
                <w:rFonts w:ascii="Angsana New" w:hAnsi="Angsana New" w:hint="cs"/>
                <w:sz w:val="30"/>
                <w:szCs w:val="30"/>
                <w:cs/>
              </w:rPr>
              <w:t>อุปกรณ์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23" w:type="pct"/>
          </w:tcPr>
          <w:p w14:paraId="3496A3F2" w14:textId="0D67054E" w:rsidR="00FD3A4C" w:rsidRPr="008060F3" w:rsidRDefault="0064000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6,602</w:t>
            </w:r>
          </w:p>
        </w:tc>
        <w:tc>
          <w:tcPr>
            <w:tcW w:w="147" w:type="pct"/>
          </w:tcPr>
          <w:p w14:paraId="121C4CE4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62BE6F5D" w14:textId="1BD0D457" w:rsidR="00FD3A4C" w:rsidRPr="008060F3" w:rsidRDefault="0064000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40005">
              <w:rPr>
                <w:rFonts w:ascii="Angsana New" w:hAnsi="Angsana New"/>
                <w:sz w:val="30"/>
                <w:szCs w:val="30"/>
              </w:rPr>
              <w:t>6,602</w:t>
            </w:r>
          </w:p>
        </w:tc>
      </w:tr>
      <w:tr w:rsidR="00FD3A4C" w:rsidRPr="008060F3" w14:paraId="147CC351" w14:textId="77777777" w:rsidTr="00343C60">
        <w:tc>
          <w:tcPr>
            <w:tcW w:w="2961" w:type="pct"/>
          </w:tcPr>
          <w:p w14:paraId="5FB7C614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923" w:type="pct"/>
          </w:tcPr>
          <w:p w14:paraId="2836D185" w14:textId="3C5A9F1D" w:rsidR="00FD3A4C" w:rsidRPr="008060F3" w:rsidRDefault="0064000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47" w:type="pct"/>
          </w:tcPr>
          <w:p w14:paraId="5A10B681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4E364EE0" w14:textId="5CEEAF05" w:rsidR="00FD3A4C" w:rsidRPr="008060F3" w:rsidRDefault="0064000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</w:tc>
      </w:tr>
      <w:tr w:rsidR="00FD3A4C" w:rsidRPr="008060F3" w14:paraId="28508A4E" w14:textId="77777777" w:rsidTr="00343C60">
        <w:tc>
          <w:tcPr>
            <w:tcW w:w="2961" w:type="pct"/>
            <w:hideMark/>
          </w:tcPr>
          <w:p w14:paraId="115DA909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70FF" w14:textId="4C7C9E73" w:rsidR="00FD3A4C" w:rsidRPr="008060F3" w:rsidRDefault="0064000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250,104</w:t>
            </w:r>
          </w:p>
        </w:tc>
        <w:tc>
          <w:tcPr>
            <w:tcW w:w="147" w:type="pct"/>
          </w:tcPr>
          <w:p w14:paraId="643DBF5A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2BBEF" w14:textId="2E0CCE00" w:rsidR="00FD3A4C" w:rsidRPr="008060F3" w:rsidRDefault="00640005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0005">
              <w:rPr>
                <w:rFonts w:ascii="Angsana New" w:hAnsi="Angsana New"/>
                <w:b/>
                <w:bCs/>
                <w:sz w:val="30"/>
                <w:szCs w:val="30"/>
              </w:rPr>
              <w:t>250,104</w:t>
            </w:r>
          </w:p>
        </w:tc>
      </w:tr>
    </w:tbl>
    <w:p w14:paraId="305689C7" w14:textId="77777777" w:rsidR="00B802C2" w:rsidRDefault="00B802C2">
      <w:bookmarkStart w:id="2" w:name="_Hlk40097820"/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B802C2" w:rsidRPr="008060F3" w14:paraId="63C4764A" w14:textId="77777777" w:rsidTr="00DF3251">
        <w:trPr>
          <w:trHeight w:val="659"/>
          <w:tblHeader/>
        </w:trPr>
        <w:tc>
          <w:tcPr>
            <w:tcW w:w="2961" w:type="pct"/>
            <w:vAlign w:val="bottom"/>
            <w:hideMark/>
          </w:tcPr>
          <w:p w14:paraId="5F8CB5F5" w14:textId="6E0F852D" w:rsidR="00B802C2" w:rsidRPr="008060F3" w:rsidRDefault="00B802C2" w:rsidP="00DF32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ณ วันที่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F748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F748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23" w:type="pct"/>
            <w:vAlign w:val="bottom"/>
            <w:hideMark/>
          </w:tcPr>
          <w:p w14:paraId="342D5A9C" w14:textId="77777777" w:rsidR="00B802C2" w:rsidRPr="008060F3" w:rsidRDefault="00B802C2" w:rsidP="00DF32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4AF9EE02" w14:textId="77777777" w:rsidR="00B802C2" w:rsidRPr="008060F3" w:rsidRDefault="00B802C2" w:rsidP="00DF32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vAlign w:val="bottom"/>
            <w:hideMark/>
          </w:tcPr>
          <w:p w14:paraId="712CACAC" w14:textId="77777777" w:rsidR="00B802C2" w:rsidRPr="008060F3" w:rsidRDefault="00B802C2" w:rsidP="00DF32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9E93C8B" w14:textId="77777777" w:rsidR="00B802C2" w:rsidRPr="008060F3" w:rsidRDefault="00B802C2" w:rsidP="00DF32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802C2" w:rsidRPr="008060F3" w14:paraId="735FE454" w14:textId="77777777" w:rsidTr="00DF3251">
        <w:trPr>
          <w:tblHeader/>
        </w:trPr>
        <w:tc>
          <w:tcPr>
            <w:tcW w:w="2961" w:type="pct"/>
          </w:tcPr>
          <w:p w14:paraId="02FACDE7" w14:textId="77777777" w:rsidR="00B802C2" w:rsidRPr="008060F3" w:rsidRDefault="00B802C2" w:rsidP="00DF325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9" w:type="pct"/>
            <w:gridSpan w:val="3"/>
            <w:hideMark/>
          </w:tcPr>
          <w:p w14:paraId="6AB9C24D" w14:textId="77777777" w:rsidR="00B802C2" w:rsidRPr="008060F3" w:rsidRDefault="00B802C2" w:rsidP="00DF325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060F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71D34" w:rsidRPr="008060F3" w14:paraId="04D4459D" w14:textId="77777777" w:rsidTr="00343C60">
        <w:tc>
          <w:tcPr>
            <w:tcW w:w="2961" w:type="pct"/>
          </w:tcPr>
          <w:p w14:paraId="56404A2F" w14:textId="7DCCAEB0" w:rsidR="00871D34" w:rsidRPr="008060F3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923" w:type="pct"/>
          </w:tcPr>
          <w:p w14:paraId="7B6AC51D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8EAC9" w14:textId="77777777" w:rsidR="00871D34" w:rsidRPr="008060F3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38F40799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bookmarkEnd w:id="2"/>
      <w:tr w:rsidR="00FD3A4C" w:rsidRPr="008060F3" w14:paraId="578CE1FD" w14:textId="77777777" w:rsidTr="00343C60">
        <w:tc>
          <w:tcPr>
            <w:tcW w:w="2961" w:type="pct"/>
          </w:tcPr>
          <w:p w14:paraId="5E7F4105" w14:textId="124576C9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3" w:type="pct"/>
          </w:tcPr>
          <w:p w14:paraId="52EE445E" w14:textId="0C034291" w:rsidR="00FD3A4C" w:rsidRPr="008060F3" w:rsidRDefault="00710D7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9,936</w:t>
            </w:r>
          </w:p>
        </w:tc>
        <w:tc>
          <w:tcPr>
            <w:tcW w:w="147" w:type="pct"/>
          </w:tcPr>
          <w:p w14:paraId="19C1A50A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34E530C6" w14:textId="3EB53C8A" w:rsidR="00FD3A4C" w:rsidRPr="008060F3" w:rsidRDefault="00710D7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10D77">
              <w:rPr>
                <w:rFonts w:ascii="Angsana New" w:hAnsi="Angsana New"/>
                <w:sz w:val="30"/>
                <w:szCs w:val="30"/>
              </w:rPr>
              <w:t>9,936</w:t>
            </w:r>
          </w:p>
        </w:tc>
      </w:tr>
      <w:tr w:rsidR="00FD3A4C" w:rsidRPr="008060F3" w14:paraId="56C92915" w14:textId="77777777" w:rsidTr="00343C60">
        <w:tc>
          <w:tcPr>
            <w:tcW w:w="2961" w:type="pct"/>
          </w:tcPr>
          <w:p w14:paraId="52C67A61" w14:textId="0DEAAC01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</w:rPr>
              <w:t xml:space="preserve">1 - 5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3" w:type="pct"/>
          </w:tcPr>
          <w:p w14:paraId="2351C26B" w14:textId="68CB8EC1" w:rsidR="00FD3A4C" w:rsidRPr="008060F3" w:rsidRDefault="00710D77" w:rsidP="00AD7C0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24,108</w:t>
            </w:r>
          </w:p>
        </w:tc>
        <w:tc>
          <w:tcPr>
            <w:tcW w:w="147" w:type="pct"/>
          </w:tcPr>
          <w:p w14:paraId="129C3AEC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0E8D1E1E" w14:textId="14E3248C" w:rsidR="00FD3A4C" w:rsidRPr="008060F3" w:rsidRDefault="00710D7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10D77">
              <w:rPr>
                <w:rFonts w:ascii="Angsana New" w:hAnsi="Angsana New"/>
                <w:sz w:val="30"/>
                <w:szCs w:val="30"/>
              </w:rPr>
              <w:t>24,108</w:t>
            </w:r>
          </w:p>
        </w:tc>
      </w:tr>
      <w:tr w:rsidR="00FD3A4C" w:rsidRPr="008060F3" w14:paraId="65C24E04" w14:textId="77777777" w:rsidTr="00343C60">
        <w:tc>
          <w:tcPr>
            <w:tcW w:w="2961" w:type="pct"/>
          </w:tcPr>
          <w:p w14:paraId="7E39EFB4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 xml:space="preserve">หลัง </w:t>
            </w:r>
            <w:r w:rsidRPr="008060F3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8060F3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923" w:type="pct"/>
          </w:tcPr>
          <w:p w14:paraId="0FADCDDF" w14:textId="6E72B143" w:rsidR="00FD3A4C" w:rsidRPr="008060F3" w:rsidRDefault="00710D7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77,702</w:t>
            </w:r>
          </w:p>
        </w:tc>
        <w:tc>
          <w:tcPr>
            <w:tcW w:w="147" w:type="pct"/>
          </w:tcPr>
          <w:p w14:paraId="19BF92B2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656B705B" w14:textId="2B33B94D" w:rsidR="00FD3A4C" w:rsidRPr="008060F3" w:rsidRDefault="00710D7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10D77">
              <w:rPr>
                <w:rFonts w:ascii="Angsana New" w:hAnsi="Angsana New"/>
                <w:sz w:val="30"/>
                <w:szCs w:val="30"/>
              </w:rPr>
              <w:t>77,702</w:t>
            </w:r>
          </w:p>
        </w:tc>
      </w:tr>
      <w:tr w:rsidR="00FD3A4C" w:rsidRPr="008060F3" w14:paraId="1601B254" w14:textId="77777777" w:rsidTr="00343C60">
        <w:tc>
          <w:tcPr>
            <w:tcW w:w="2961" w:type="pct"/>
          </w:tcPr>
          <w:p w14:paraId="6A37CC10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C6F21" w14:textId="1A7198CC" w:rsidR="00FD3A4C" w:rsidRPr="008060F3" w:rsidRDefault="00710D7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111,746</w:t>
            </w:r>
          </w:p>
        </w:tc>
        <w:tc>
          <w:tcPr>
            <w:tcW w:w="147" w:type="pct"/>
            <w:vAlign w:val="bottom"/>
          </w:tcPr>
          <w:p w14:paraId="016045B8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59B7" w14:textId="02D23AA6" w:rsidR="00FD3A4C" w:rsidRPr="008060F3" w:rsidRDefault="00710D7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10D77">
              <w:rPr>
                <w:rFonts w:ascii="Angsana New" w:hAnsi="Angsana New"/>
                <w:b/>
                <w:bCs/>
                <w:sz w:val="30"/>
                <w:szCs w:val="30"/>
              </w:rPr>
              <w:t>111,746</w:t>
            </w:r>
          </w:p>
        </w:tc>
      </w:tr>
      <w:tr w:rsidR="00871D34" w:rsidRPr="00B802C2" w14:paraId="1767EBA8" w14:textId="77777777" w:rsidTr="00343C60">
        <w:tc>
          <w:tcPr>
            <w:tcW w:w="2961" w:type="pct"/>
          </w:tcPr>
          <w:p w14:paraId="5A22EE38" w14:textId="77777777" w:rsidR="00871D34" w:rsidRPr="00B802C2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3" w:type="pct"/>
          </w:tcPr>
          <w:p w14:paraId="0919D2E8" w14:textId="77777777" w:rsidR="00871D34" w:rsidRPr="00B802C2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BCCBB9" w14:textId="77777777" w:rsidR="00871D34" w:rsidRPr="00B802C2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pct"/>
          </w:tcPr>
          <w:p w14:paraId="6BE04FF2" w14:textId="77777777" w:rsidR="00871D34" w:rsidRPr="00B802C2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1D34" w:rsidRPr="008060F3" w14:paraId="3E9D75D5" w14:textId="77777777" w:rsidTr="00343C60">
        <w:tc>
          <w:tcPr>
            <w:tcW w:w="2961" w:type="pct"/>
            <w:hideMark/>
          </w:tcPr>
          <w:p w14:paraId="08C83F83" w14:textId="77777777" w:rsidR="00871D34" w:rsidRPr="008060F3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923" w:type="pct"/>
          </w:tcPr>
          <w:p w14:paraId="05392FE7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EF63F1" w14:textId="77777777" w:rsidR="00871D34" w:rsidRPr="008060F3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63DA0923" w14:textId="77777777" w:rsidR="00871D34" w:rsidRPr="008060F3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3A4C" w:rsidRPr="008060F3" w14:paraId="2BB0873B" w14:textId="77777777" w:rsidTr="00343C60">
        <w:tc>
          <w:tcPr>
            <w:tcW w:w="2961" w:type="pct"/>
            <w:hideMark/>
          </w:tcPr>
          <w:p w14:paraId="39BE385B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23" w:type="pct"/>
          </w:tcPr>
          <w:p w14:paraId="5184DBF1" w14:textId="513B4E51" w:rsidR="00FD3A4C" w:rsidRPr="008060F3" w:rsidRDefault="00710D7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</w:t>
            </w:r>
          </w:p>
        </w:tc>
        <w:tc>
          <w:tcPr>
            <w:tcW w:w="147" w:type="pct"/>
          </w:tcPr>
          <w:p w14:paraId="70F68111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9" w:type="pct"/>
          </w:tcPr>
          <w:p w14:paraId="3BC2652F" w14:textId="7820317D" w:rsidR="00FD3A4C" w:rsidRPr="008060F3" w:rsidRDefault="00710D7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623</w:t>
            </w:r>
          </w:p>
        </w:tc>
      </w:tr>
      <w:tr w:rsidR="00FD3A4C" w:rsidRPr="008060F3" w14:paraId="5EAF5CF9" w14:textId="77777777" w:rsidTr="005A0428">
        <w:tc>
          <w:tcPr>
            <w:tcW w:w="2961" w:type="pct"/>
            <w:hideMark/>
          </w:tcPr>
          <w:p w14:paraId="2E409D07" w14:textId="4F7A2894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sz w:val="30"/>
                <w:szCs w:val="30"/>
              </w:rPr>
            </w:pPr>
            <w:r w:rsidRPr="008060F3">
              <w:rPr>
                <w:rFonts w:ascii="Angsana New" w:hAnsi="Angsana New"/>
                <w:sz w:val="30"/>
                <w:szCs w:val="30"/>
                <w:cs/>
              </w:rPr>
              <w:t>หนังสือค้ำปร</w:t>
            </w:r>
            <w:r w:rsidR="008209D1">
              <w:rPr>
                <w:rFonts w:ascii="Angsana New" w:hAnsi="Angsana New" w:hint="cs"/>
                <w:sz w:val="30"/>
                <w:szCs w:val="30"/>
                <w:cs/>
              </w:rPr>
              <w:t>ะกัน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7FD4F107" w14:textId="0C8F9D1E" w:rsidR="00FD3A4C" w:rsidRPr="008060F3" w:rsidRDefault="00710D7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44,918</w:t>
            </w:r>
          </w:p>
        </w:tc>
        <w:tc>
          <w:tcPr>
            <w:tcW w:w="147" w:type="pct"/>
          </w:tcPr>
          <w:p w14:paraId="272F916E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9" w:type="pct"/>
          </w:tcPr>
          <w:p w14:paraId="66EAF469" w14:textId="3CC54B71" w:rsidR="00FD3A4C" w:rsidRPr="008060F3" w:rsidRDefault="00710D7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44,918</w:t>
            </w:r>
          </w:p>
        </w:tc>
      </w:tr>
      <w:tr w:rsidR="00FD3A4C" w:rsidRPr="008060F3" w14:paraId="2BFDC09C" w14:textId="77777777" w:rsidTr="00343C60">
        <w:tc>
          <w:tcPr>
            <w:tcW w:w="2961" w:type="pct"/>
            <w:hideMark/>
          </w:tcPr>
          <w:p w14:paraId="088EADD4" w14:textId="77777777" w:rsidR="00FD3A4C" w:rsidRPr="008060F3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60F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F4AAC" w14:textId="0F5BA23B" w:rsidR="00FD3A4C" w:rsidRPr="008060F3" w:rsidRDefault="00710D7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45,541</w:t>
            </w:r>
          </w:p>
        </w:tc>
        <w:tc>
          <w:tcPr>
            <w:tcW w:w="147" w:type="pct"/>
            <w:vAlign w:val="bottom"/>
          </w:tcPr>
          <w:p w14:paraId="33D08C37" w14:textId="77777777" w:rsidR="00FD3A4C" w:rsidRPr="008060F3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AC0" w14:textId="44C31078" w:rsidR="00FD3A4C" w:rsidRPr="008060F3" w:rsidRDefault="00710D77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10D7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45,541</w:t>
            </w:r>
          </w:p>
        </w:tc>
      </w:tr>
    </w:tbl>
    <w:p w14:paraId="482AD85D" w14:textId="13295257" w:rsidR="00B36DE8" w:rsidRPr="005623DC" w:rsidRDefault="00B36DE8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02A0A937" w14:textId="197D293E" w:rsidR="00751837" w:rsidRPr="008060F3" w:rsidRDefault="00751837" w:rsidP="00751837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</w:pP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ณ วันที่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0F748C"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lang w:val="en-US"/>
        </w:rPr>
        <w:t xml:space="preserve">30 </w:t>
      </w:r>
      <w:r w:rsidR="000F748C" w:rsidRPr="004B4E75">
        <w:rPr>
          <w:rFonts w:asciiTheme="majorBidi" w:eastAsia="MS Mincho" w:hAnsiTheme="majorBidi" w:cstheme="majorBidi"/>
          <w:b w:val="0"/>
          <w:bCs w:val="0"/>
          <w:sz w:val="30"/>
          <w:szCs w:val="30"/>
          <w:cs/>
          <w:lang w:val="en-US"/>
        </w:rPr>
        <w:t>มิถุนายน</w:t>
      </w:r>
      <w:r w:rsidR="003D54F2" w:rsidRPr="008060F3">
        <w:rPr>
          <w:rFonts w:ascii="Angsana New" w:hAnsi="Angsana New"/>
          <w:sz w:val="30"/>
          <w:szCs w:val="30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256</w:t>
      </w:r>
      <w:r w:rsidR="003D54F2"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5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>บริษัทมีวงเงินสินเชื่อซึ่งยังมิได้เบิกใช้ นอกเหนือจากวงเงินกู้ยืมเป็นจำนวนรวม</w:t>
      </w:r>
      <w:r w:rsidR="007D68CC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="0079441D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124.08</w:t>
      </w:r>
      <w:r w:rsidR="007D68CC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8060F3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ล้านบาท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(31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 xml:space="preserve">ธันวาคม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256</w:t>
      </w:r>
      <w:r w:rsidR="003D54F2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4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: 12</w:t>
      </w:r>
      <w:r w:rsidR="003D54F2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8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.</w:t>
      </w:r>
      <w:r w:rsidR="003D54F2"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0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 xml:space="preserve">5 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  <w:t>ล้านบาท</w:t>
      </w:r>
      <w:r w:rsidRPr="008060F3">
        <w:rPr>
          <w:rFonts w:ascii="Angsana New" w:eastAsia="MS Mincho" w:hAnsi="Angsana New"/>
          <w:b w:val="0"/>
          <w:bCs w:val="0"/>
          <w:i/>
          <w:iCs/>
          <w:sz w:val="30"/>
          <w:szCs w:val="30"/>
          <w:lang w:val="en-US"/>
        </w:rPr>
        <w:t>)</w:t>
      </w:r>
    </w:p>
    <w:p w14:paraId="167819AF" w14:textId="77777777" w:rsidR="005623DC" w:rsidRPr="005623DC" w:rsidRDefault="005623DC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78CD262A" w14:textId="1E9EABA0" w:rsidR="00C50C0A" w:rsidRPr="008060F3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8060F3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713E0F7E" w14:textId="77777777" w:rsidR="00C50C0A" w:rsidRPr="005623DC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4E546E3" w14:textId="08EE2BD9" w:rsidR="00C50C0A" w:rsidRDefault="00C50C0A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  <w:r w:rsidRPr="008060F3">
        <w:rPr>
          <w:rFonts w:ascii="Angsana New" w:hAnsi="Angsana New"/>
          <w:sz w:val="30"/>
          <w:szCs w:val="30"/>
          <w:cs/>
          <w:lang w:bidi="th-TH"/>
        </w:rPr>
        <w:t>ณ</w:t>
      </w:r>
      <w:r w:rsidR="00EC0B4E" w:rsidRPr="008060F3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EC0B4E" w:rsidRPr="008060F3">
        <w:rPr>
          <w:rFonts w:ascii="Angsana New" w:hAnsi="Angsana New"/>
          <w:color w:val="FFFFFF"/>
          <w:sz w:val="30"/>
          <w:szCs w:val="30"/>
          <w:lang w:bidi="th-TH"/>
        </w:rPr>
        <w:t xml:space="preserve"> </w:t>
      </w:r>
      <w:r w:rsidR="000F748C" w:rsidRPr="004B4E75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30 </w:t>
      </w:r>
      <w:r w:rsidR="000F748C" w:rsidRPr="004B4E75">
        <w:rPr>
          <w:rFonts w:asciiTheme="majorBidi" w:eastAsia="MS Mincho" w:hAnsiTheme="majorBidi" w:cstheme="majorBidi"/>
          <w:sz w:val="30"/>
          <w:szCs w:val="30"/>
          <w:cs/>
          <w:lang w:val="en-US"/>
        </w:rPr>
        <w:t>มิถุนายน</w:t>
      </w:r>
      <w:r w:rsidR="003D54F2" w:rsidRPr="008060F3">
        <w:rPr>
          <w:rFonts w:ascii="Angsana New" w:hAnsi="Angsana New"/>
          <w:sz w:val="30"/>
          <w:szCs w:val="30"/>
        </w:rPr>
        <w:t xml:space="preserve"> </w:t>
      </w:r>
      <w:r w:rsidR="003D54F2" w:rsidRPr="008060F3">
        <w:rPr>
          <w:rFonts w:ascii="Angsana New" w:eastAsia="MS Mincho" w:hAnsi="Angsana New"/>
          <w:sz w:val="30"/>
          <w:szCs w:val="30"/>
          <w:lang w:val="en-US"/>
        </w:rPr>
        <w:t>2565</w:t>
      </w:r>
      <w:r w:rsidR="003D54F2" w:rsidRPr="008060F3">
        <w:rPr>
          <w:rFonts w:ascii="Angsana New" w:eastAsia="MS Mincho" w:hAnsi="Angsana New"/>
          <w:b/>
          <w:bCs/>
          <w:sz w:val="30"/>
          <w:szCs w:val="30"/>
          <w:lang w:val="en-US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925964" w:rsidRPr="008060F3">
        <w:rPr>
          <w:rFonts w:ascii="Angsana New" w:hAnsi="Angsana New"/>
          <w:sz w:val="30"/>
          <w:szCs w:val="30"/>
          <w:cs/>
          <w:lang w:bidi="th-TH"/>
        </w:rPr>
        <w:t>มีหนังสือค้ำประกัน</w:t>
      </w:r>
      <w:r w:rsidR="009120FC">
        <w:rPr>
          <w:rFonts w:ascii="Angsana New" w:hAnsi="Angsana New" w:hint="cs"/>
          <w:sz w:val="30"/>
          <w:szCs w:val="30"/>
          <w:cs/>
          <w:lang w:bidi="th-TH"/>
        </w:rPr>
        <w:t>จากสถาบันการเงิน</w:t>
      </w:r>
      <w:r w:rsidR="00097FEF" w:rsidRPr="008060F3">
        <w:rPr>
          <w:rFonts w:ascii="Angsana New" w:hAnsi="Angsana New"/>
          <w:sz w:val="30"/>
          <w:szCs w:val="30"/>
          <w:lang w:bidi="th-TH"/>
        </w:rPr>
        <w:t xml:space="preserve"> </w:t>
      </w:r>
      <w:r w:rsidR="00925964" w:rsidRPr="008060F3">
        <w:rPr>
          <w:rFonts w:ascii="Angsana New" w:hAnsi="Angsana New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8060F3">
        <w:rPr>
          <w:rFonts w:ascii="Angsana New" w:hAnsi="Angsana New"/>
          <w:sz w:val="30"/>
          <w:szCs w:val="30"/>
          <w:cs/>
          <w:lang w:bidi="th-TH"/>
        </w:rPr>
        <w:t>สาธารณูปโภค</w:t>
      </w:r>
    </w:p>
    <w:p w14:paraId="62676EE7" w14:textId="77777777" w:rsidR="005623DC" w:rsidRPr="003525DF" w:rsidRDefault="005623DC" w:rsidP="00925964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ADD64E2" w14:textId="4AB68303" w:rsidR="00DD1892" w:rsidRPr="008060F3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z w:val="30"/>
          <w:szCs w:val="30"/>
          <w:rtl/>
        </w:rPr>
      </w:pPr>
      <w:r w:rsidRPr="008060F3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สัญญาบริการ</w:t>
      </w:r>
    </w:p>
    <w:p w14:paraId="3A73F3AA" w14:textId="77777777" w:rsidR="00DD1892" w:rsidRPr="005623DC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0D579821" w14:textId="2C584D2E" w:rsidR="00DD1892" w:rsidRPr="008060F3" w:rsidRDefault="00DD1892" w:rsidP="00DD1892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  <w:r w:rsidRPr="008060F3">
        <w:rPr>
          <w:rFonts w:ascii="Angsana New" w:hAnsi="Angsana New"/>
          <w:sz w:val="30"/>
          <w:szCs w:val="30"/>
          <w:cs/>
          <w:lang w:bidi="th-TH"/>
        </w:rPr>
        <w:t>บริษัทได้เข้าทำสัญญา</w:t>
      </w:r>
      <w:r w:rsidR="001E6861" w:rsidRPr="008060F3">
        <w:rPr>
          <w:rFonts w:ascii="Angsana New" w:hAnsi="Angsana New"/>
          <w:sz w:val="30"/>
          <w:szCs w:val="30"/>
          <w:cs/>
          <w:lang w:bidi="th-TH"/>
        </w:rPr>
        <w:t>บริการ</w:t>
      </w:r>
      <w:r w:rsidRPr="008060F3">
        <w:rPr>
          <w:rFonts w:ascii="Angsana New" w:hAnsi="Angsana New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8060F3">
        <w:rPr>
          <w:rFonts w:ascii="Angsana New" w:hAnsi="Angsana New"/>
          <w:sz w:val="30"/>
          <w:szCs w:val="30"/>
          <w:cs/>
          <w:lang w:bidi="th-TH"/>
        </w:rPr>
        <w:t>อื่น</w:t>
      </w:r>
      <w:r w:rsidRPr="008060F3">
        <w:rPr>
          <w:rFonts w:ascii="Angsana New" w:hAnsi="Angsana New"/>
          <w:sz w:val="30"/>
          <w:szCs w:val="30"/>
          <w:cs/>
          <w:lang w:bidi="th-TH"/>
        </w:rPr>
        <w:t xml:space="preserve"> อายุของสัญญามีระยะเวลา</w:t>
      </w:r>
      <w:r w:rsidR="00D63258">
        <w:rPr>
          <w:rFonts w:ascii="Angsana New" w:hAnsi="Angsana New" w:hint="cs"/>
          <w:sz w:val="30"/>
          <w:szCs w:val="30"/>
          <w:cs/>
          <w:lang w:bidi="th-TH"/>
        </w:rPr>
        <w:t>ตั้งแต่</w:t>
      </w:r>
      <w:r w:rsidR="000819B2" w:rsidRPr="008060F3">
        <w:rPr>
          <w:rFonts w:ascii="Angsana New" w:hAnsi="Angsana New"/>
          <w:sz w:val="30"/>
          <w:szCs w:val="30"/>
          <w:cs/>
          <w:lang w:bidi="th-TH"/>
        </w:rPr>
        <w:br/>
      </w:r>
      <w:r w:rsidR="007B78BF" w:rsidRPr="008060F3">
        <w:rPr>
          <w:rFonts w:ascii="Angsana New" w:hAnsi="Angsana New"/>
          <w:sz w:val="30"/>
          <w:szCs w:val="30"/>
          <w:lang w:val="en-US" w:bidi="th-TH"/>
        </w:rPr>
        <w:t>1</w:t>
      </w:r>
      <w:r w:rsidRPr="008060F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val="en-US" w:bidi="th-TH"/>
        </w:rPr>
        <w:t xml:space="preserve">ถึง </w:t>
      </w:r>
      <w:r w:rsidR="007B78BF" w:rsidRPr="008060F3">
        <w:rPr>
          <w:rFonts w:ascii="Angsana New" w:hAnsi="Angsana New"/>
          <w:sz w:val="30"/>
          <w:szCs w:val="30"/>
          <w:lang w:val="en-US" w:bidi="th-TH"/>
        </w:rPr>
        <w:t>30</w:t>
      </w:r>
      <w:r w:rsidRPr="008060F3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8060F3">
        <w:rPr>
          <w:rFonts w:ascii="Angsana New" w:hAnsi="Angsana New"/>
          <w:sz w:val="30"/>
          <w:szCs w:val="30"/>
          <w:cs/>
          <w:lang w:val="en-US" w:bidi="th-TH"/>
        </w:rPr>
        <w:t>ปี</w:t>
      </w:r>
    </w:p>
    <w:p w14:paraId="7473D585" w14:textId="77777777" w:rsidR="00DD1892" w:rsidRPr="005623DC" w:rsidRDefault="00DD1892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38864027" w14:textId="77777777" w:rsidR="00B802C2" w:rsidRDefault="00B80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bookmarkStart w:id="3" w:name="_Hlk85999046"/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D33D9D" w14:textId="2D9EBB6D" w:rsidR="00271CF5" w:rsidRPr="008060F3" w:rsidRDefault="00786A17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8060F3">
        <w:rPr>
          <w:rFonts w:ascii="Angsana New" w:hAnsi="Angsana New"/>
          <w:b/>
          <w:bCs/>
          <w:sz w:val="30"/>
          <w:szCs w:val="30"/>
          <w:cs/>
        </w:rPr>
        <w:lastRenderedPageBreak/>
        <w:t>1</w:t>
      </w:r>
      <w:r w:rsidR="0070065D">
        <w:rPr>
          <w:rFonts w:ascii="Angsana New" w:hAnsi="Angsana New"/>
          <w:b/>
          <w:bCs/>
          <w:sz w:val="30"/>
          <w:szCs w:val="30"/>
        </w:rPr>
        <w:t>3</w:t>
      </w:r>
      <w:r w:rsidR="00515202" w:rsidRPr="008060F3">
        <w:rPr>
          <w:rFonts w:ascii="Angsana New" w:hAnsi="Angsana New"/>
          <w:b/>
          <w:bCs/>
          <w:sz w:val="30"/>
          <w:szCs w:val="30"/>
          <w:cs/>
        </w:rPr>
        <w:tab/>
      </w:r>
      <w:r w:rsidR="00271CF5" w:rsidRPr="008060F3">
        <w:rPr>
          <w:rFonts w:ascii="Angsana New" w:hAnsi="Angsana New"/>
          <w:b/>
          <w:bCs/>
          <w:sz w:val="30"/>
          <w:szCs w:val="30"/>
          <w:cs/>
        </w:rPr>
        <w:t>หนี้สินที่อาจจะเกิดขึ้น</w:t>
      </w:r>
    </w:p>
    <w:p w14:paraId="34EF71E6" w14:textId="77777777" w:rsidR="00B83A79" w:rsidRPr="005623DC" w:rsidRDefault="00B83A79" w:rsidP="000F748C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lang w:val="en-US"/>
        </w:rPr>
      </w:pPr>
    </w:p>
    <w:bookmarkEnd w:id="3"/>
    <w:p w14:paraId="43CA685C" w14:textId="0B88B297" w:rsidR="00B729AD" w:rsidRPr="00D55686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D7A8F">
        <w:rPr>
          <w:rFonts w:ascii="Angsana New" w:hAnsi="Angsana New" w:hint="cs"/>
          <w:sz w:val="30"/>
          <w:szCs w:val="30"/>
        </w:rPr>
        <w:t>2554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บริษัทได้รับแจ้งอัตราค่าเช่าท่อร้อยสายเคเบิลใต้ดินที่กำหนด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บริษัท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เชื่อว่าการกำหนดอัตราค่าเช่าท่อร้อยสายเคเบิลใต้ดินในอัตราใหม่มีอัตราสูง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Pr="004D7A8F">
        <w:rPr>
          <w:rFonts w:ascii="Angsana New" w:hAnsi="Angsana New" w:hint="cs"/>
          <w:sz w:val="30"/>
          <w:szCs w:val="30"/>
        </w:rPr>
        <w:t>2549</w:t>
      </w:r>
      <w:r w:rsidRPr="00D55686">
        <w:rPr>
          <w:rFonts w:ascii="Angsana New" w:hAnsi="Angsana New" w:hint="cs"/>
          <w:sz w:val="30"/>
          <w:szCs w:val="30"/>
          <w:cs/>
        </w:rPr>
        <w:t xml:space="preserve"> (</w:t>
      </w:r>
      <w:r w:rsidRPr="00D55686">
        <w:rPr>
          <w:rFonts w:ascii="Angsana New" w:hAnsi="Angsana New" w:hint="cs"/>
          <w:sz w:val="30"/>
          <w:szCs w:val="30"/>
        </w:rPr>
        <w:t>“</w:t>
      </w:r>
      <w:r w:rsidRPr="00D55686">
        <w:rPr>
          <w:rFonts w:ascii="Angsana New" w:hAnsi="Angsana New" w:hint="cs"/>
          <w:sz w:val="30"/>
          <w:szCs w:val="30"/>
          <w:cs/>
        </w:rPr>
        <w:t>ประกาศไอซี</w:t>
      </w:r>
      <w:r w:rsidRPr="00D55686">
        <w:rPr>
          <w:rFonts w:ascii="Angsana New" w:hAnsi="Angsana New" w:hint="cs"/>
          <w:sz w:val="30"/>
          <w:szCs w:val="30"/>
        </w:rPr>
        <w:t xml:space="preserve">”)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รวมทั้งใช้งานโดยบริษัทผู้โอนสายไฟเบอร์ออฟติกแก่บริษัทมาแล้วไม่น้อยกว่า </w:t>
      </w:r>
      <w:r w:rsidRPr="004D7A8F">
        <w:rPr>
          <w:rFonts w:ascii="Angsana New" w:hAnsi="Angsana New" w:hint="cs"/>
          <w:sz w:val="30"/>
          <w:szCs w:val="30"/>
        </w:rPr>
        <w:t>10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 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D55686">
        <w:rPr>
          <w:rFonts w:ascii="Angsana New" w:hAnsi="Angsana New" w:hint="cs"/>
          <w:sz w:val="30"/>
          <w:szCs w:val="30"/>
        </w:rPr>
        <w:t>cost-based basis) (</w:t>
      </w:r>
      <w:r w:rsidRPr="00D55686">
        <w:rPr>
          <w:rFonts w:ascii="Angsana New" w:hAnsi="Angsana New" w:hint="cs"/>
          <w:sz w:val="30"/>
          <w:szCs w:val="30"/>
          <w:cs/>
        </w:rPr>
        <w:t xml:space="preserve">ประกาศไอซีข้อ </w:t>
      </w:r>
      <w:r w:rsidRPr="004D7A8F">
        <w:rPr>
          <w:rFonts w:ascii="Angsana New" w:hAnsi="Angsana New" w:hint="cs"/>
          <w:sz w:val="30"/>
          <w:szCs w:val="30"/>
        </w:rPr>
        <w:t>19</w:t>
      </w:r>
      <w:r w:rsidRPr="00D55686">
        <w:rPr>
          <w:rFonts w:ascii="Angsana New" w:hAnsi="Angsana New" w:hint="cs"/>
          <w:sz w:val="30"/>
          <w:szCs w:val="30"/>
          <w:cs/>
        </w:rPr>
        <w:t>) และวิธีการคำนวณอัตรา  ค่าเช่าท่อร้อยสายเคเบิลใต้ดินก็อาจมิได้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 xml:space="preserve">ใช้วิธีการคำนวณที่สะท้อนต้นทุนตามที่ กสทช.เห็นชอบ (ประกาศไอซี ข้อ </w:t>
      </w:r>
      <w:r w:rsidRPr="004D7A8F">
        <w:rPr>
          <w:rFonts w:ascii="Angsana New" w:hAnsi="Angsana New" w:hint="cs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ในฐานะผู้รับใบอนุญาตที่ขอใช้โครงข่ายทราบล่วงหน้าอย่างน้อย </w:t>
      </w:r>
      <w:r w:rsidRPr="004D7A8F">
        <w:rPr>
          <w:rFonts w:ascii="Angsana New" w:hAnsi="Angsana New" w:hint="cs"/>
          <w:sz w:val="30"/>
          <w:szCs w:val="30"/>
        </w:rPr>
        <w:t>90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วันพร้อมแสดงหลักฐานหรือสาเหตุที่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 xml:space="preserve">ทำให้ต้องเปลี่ยนแปลงอัตราค่าตอบแทนนั้นด้วย (ประกาศไอซีข้อ </w:t>
      </w:r>
      <w:r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>) แต่ผู้ประกอบกิจการโทรคมนาคมรายนั้นก็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</w:t>
      </w:r>
      <w:r w:rsidR="00131668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ใหม่ดังกล่าวให้บริษัททราบด้วย ทั้งนี้ บริษัท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47126A83" w14:textId="77777777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/>
          <w:sz w:val="30"/>
          <w:szCs w:val="30"/>
          <w:cs/>
        </w:rPr>
        <w:br w:type="page"/>
      </w:r>
      <w:r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ต่อมาในเดือนกรกฎาคม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ผู้ประกอบกิจการโทรคมนาคมรายดังกล่าวได้มีหนังสือตอบกลับมายังบริษัท</w:t>
      </w:r>
      <w:r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 xml:space="preserve">แจ้งให้บริษัทยืนยันการชำระค่าเช่าท่อร้อยสายเคเบิลใต้ดินภายในวันที่ </w:t>
      </w:r>
      <w:r w:rsidRPr="004D7A8F">
        <w:rPr>
          <w:rFonts w:ascii="Angsana New" w:hAnsi="Angsana New" w:hint="cs"/>
          <w:sz w:val="30"/>
          <w:szCs w:val="30"/>
        </w:rPr>
        <w:t>15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เพื่อจะได้ดำเนินการจัดเก็บเงินกับบริษัทต่อไป โดยมิได้มีการปรับลดอัตราค่าเช่าท่อร้อยสายเคเบิลใต้ดินตามที่บริษัทได้โต้แย้งไว้</w:t>
      </w:r>
      <w:r w:rsidRPr="00D55686">
        <w:rPr>
          <w:rFonts w:ascii="Angsana New" w:hAnsi="Angsana New"/>
          <w:sz w:val="30"/>
          <w:szCs w:val="30"/>
          <w:cs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แต่อย่างใด</w:t>
      </w:r>
    </w:p>
    <w:p w14:paraId="288CFC4F" w14:textId="77777777" w:rsidR="00B729AD" w:rsidRPr="00FF5C4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3B81893" w14:textId="77777777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อย่างไรก็ตาม บริษัทได้มีการแจ้งปรับลดปริมาณการใช้ท่อร้อยสายเคเบิลใต้ดินคงเหลือเท่าที่จำเป็นตั้งแต่วันที่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โดยเป็นอัตราเดียวกับอัตราที่กำหนดขึ้นใหม่</w:t>
      </w:r>
    </w:p>
    <w:p w14:paraId="089389E3" w14:textId="77777777" w:rsidR="00B729AD" w:rsidRPr="00055674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F1D6BB6" w14:textId="77777777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เห็นว่ายังคงมีความเห็นแตกต่างกันระหว่างบริษัทกับผู้ประกอบกิจการโทรคมนาคมรายดังกล่าว กรณีการโต้แย้งสิทธิในข้อสัญญาใช้ท่อร้อยสายเคเบิลใต้ดิน บริษัทจึงดำเนินการส่งหนังสือแจ้งสงวนสิทธิไม่ยอมรับจำนวนหนี้ที่ระบุไว้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บริษัทยังมีสิทธิที่จะร้องขอความเป็นธรรมไปยังกสทช. 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46B9D8F8" w14:textId="77777777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2C5703E" w14:textId="4FA2A31F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44AE8">
        <w:rPr>
          <w:rFonts w:ascii="Angsana New" w:hAnsi="Angsana New" w:hint="cs"/>
          <w:sz w:val="30"/>
          <w:szCs w:val="30"/>
          <w:cs/>
        </w:rPr>
        <w:t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</w:t>
      </w:r>
      <w:r w:rsidR="0013166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44AE8">
        <w:rPr>
          <w:rFonts w:ascii="Angsana New" w:hAnsi="Angsana New" w:hint="cs"/>
          <w:sz w:val="30"/>
          <w:szCs w:val="30"/>
          <w:cs/>
        </w:rPr>
        <w:t xml:space="preserve">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ท่อรวมค่าดอกเบี้ยนับถึงวันฟ้องจำนวน </w:t>
      </w:r>
      <w:r w:rsidRPr="00844AE8">
        <w:rPr>
          <w:rFonts w:ascii="Angsana New" w:hAnsi="Angsana New" w:hint="cs"/>
          <w:sz w:val="30"/>
          <w:szCs w:val="30"/>
        </w:rPr>
        <w:t xml:space="preserve">39.2 </w:t>
      </w:r>
      <w:r w:rsidRPr="00844AE8">
        <w:rPr>
          <w:rFonts w:ascii="Angsana New" w:hAnsi="Angsana New" w:hint="cs"/>
          <w:sz w:val="30"/>
          <w:szCs w:val="30"/>
          <w:cs/>
        </w:rPr>
        <w:t xml:space="preserve">ล้านบาท พร้อมดอกเบี้ยในอัตรา </w:t>
      </w:r>
      <w:r w:rsidRPr="00844AE8">
        <w:rPr>
          <w:rFonts w:ascii="Angsana New" w:hAnsi="Angsana New" w:hint="cs"/>
          <w:sz w:val="30"/>
          <w:szCs w:val="30"/>
        </w:rPr>
        <w:t>7.5%</w:t>
      </w:r>
      <w:r w:rsidRPr="00844AE8">
        <w:rPr>
          <w:rFonts w:ascii="Angsana New" w:hAnsi="Angsana New" w:hint="cs"/>
          <w:sz w:val="30"/>
          <w:szCs w:val="30"/>
          <w:cs/>
        </w:rPr>
        <w:t xml:space="preserve"> ต่อปีของต้นเงิน </w:t>
      </w:r>
      <w:r w:rsidR="0013166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44AE8">
        <w:rPr>
          <w:rFonts w:ascii="Angsana New" w:hAnsi="Angsana New" w:hint="cs"/>
          <w:sz w:val="30"/>
          <w:szCs w:val="30"/>
        </w:rPr>
        <w:t xml:space="preserve">36.8 </w:t>
      </w:r>
      <w:r w:rsidRPr="00844AE8">
        <w:rPr>
          <w:rFonts w:ascii="Angsana New" w:hAnsi="Angsana New" w:hint="cs"/>
          <w:sz w:val="30"/>
          <w:szCs w:val="30"/>
          <w:cs/>
        </w:rPr>
        <w:t xml:space="preserve">ล้านบาท โดยบริษัทได้รับสำเนาคำฟ้องเมื่อวันที่ </w:t>
      </w:r>
      <w:r w:rsidRPr="00844AE8">
        <w:rPr>
          <w:rFonts w:ascii="Angsana New" w:hAnsi="Angsana New" w:hint="cs"/>
          <w:sz w:val="30"/>
          <w:szCs w:val="30"/>
        </w:rPr>
        <w:t>24</w:t>
      </w:r>
      <w:r w:rsidRPr="00844AE8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Pr="00844AE8">
        <w:rPr>
          <w:rFonts w:ascii="Angsana New" w:hAnsi="Angsana New" w:hint="cs"/>
          <w:sz w:val="30"/>
          <w:szCs w:val="30"/>
        </w:rPr>
        <w:t>2556</w:t>
      </w:r>
      <w:r w:rsidRPr="00844AE8">
        <w:rPr>
          <w:rFonts w:ascii="Angsana New" w:hAnsi="Angsana New" w:hint="cs"/>
          <w:sz w:val="30"/>
          <w:szCs w:val="30"/>
          <w:cs/>
        </w:rPr>
        <w:t xml:space="preserve"> ทั้งนี้ ฝ่ายบริหารของผู้ประกอบการ</w:t>
      </w:r>
      <w:r w:rsidR="0013166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44AE8">
        <w:rPr>
          <w:rFonts w:ascii="Angsana New" w:hAnsi="Angsana New" w:hint="cs"/>
          <w:sz w:val="30"/>
          <w:szCs w:val="30"/>
          <w:cs/>
        </w:rPr>
        <w:t xml:space="preserve">กิจการโทรคมนาคมรายดังกล่าวไม่เคยแจ้งให้บริษัททราบถึงการดำเนินการฟ้องร้องแต่อย่างใด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</w:t>
      </w:r>
      <w:r w:rsidR="00131668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844AE8">
        <w:rPr>
          <w:rFonts w:ascii="Angsana New" w:hAnsi="Angsana New" w:hint="cs"/>
          <w:sz w:val="30"/>
          <w:szCs w:val="30"/>
          <w:cs/>
        </w:rPr>
        <w:t>อีกทั้งผู้ประกอบการโทรคมนาคมไม่ปฏิบัติตามข้อกำหนดของ กสทช. (ประกาศไอซี)</w:t>
      </w:r>
    </w:p>
    <w:p w14:paraId="4B6FE5AC" w14:textId="77777777" w:rsidR="00B729AD" w:rsidRPr="00055674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1ECAC796" w14:textId="77777777" w:rsidR="00B729AD" w:rsidRDefault="00B729AD" w:rsidP="00B729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4577FA2" w14:textId="77D29809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>ต่อมา บริษัทได้มีโอกาสเข้าเจรจากับผู้บริหารของผู้ประกอบการกิจการโทรคมนาคมรายดังกล่าว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โดยบริษัทได้ยื่</w:t>
      </w:r>
      <w:r w:rsidR="00131668">
        <w:rPr>
          <w:rFonts w:ascii="Angsana New" w:hAnsi="Angsana New" w:hint="cs"/>
          <w:sz w:val="30"/>
          <w:szCs w:val="30"/>
          <w:cs/>
        </w:rPr>
        <w:t xml:space="preserve">น </w:t>
      </w:r>
      <w:r w:rsidRPr="00D55686">
        <w:rPr>
          <w:rFonts w:ascii="Angsana New" w:hAnsi="Angsana New" w:hint="cs"/>
          <w:sz w:val="30"/>
          <w:szCs w:val="30"/>
          <w:cs/>
        </w:rPr>
        <w:t>ข้อเสนอในการประนีประนอมข้อพิพาทต่อผู้ประกอบการกิจการโทรคมนาคมรายดังกล่าว ซึ่งมีสาระสำคัญคือ บริษัทขอให้ผู้ประกอบการกิจการโทรคมนาคมรายดังกล่าว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บริษัทไปจนถึงวันที่บริษัทได้รับแจ้งอัตราค่าเช่าอัตราใหม่จาก</w:t>
      </w:r>
      <w:r w:rsidR="00131668">
        <w:rPr>
          <w:rFonts w:ascii="Angsana New" w:hAnsi="Angsana New" w:hint="cs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</w:t>
      </w:r>
      <w:r w:rsidRPr="00D55686">
        <w:rPr>
          <w:rFonts w:ascii="Angsana New" w:hAnsi="Angsana New"/>
          <w:sz w:val="30"/>
          <w:szCs w:val="30"/>
        </w:rPr>
        <w:br/>
      </w:r>
      <w:r w:rsidRPr="00D55686">
        <w:rPr>
          <w:rFonts w:ascii="Angsana New" w:hAnsi="Angsana New" w:hint="cs"/>
          <w:sz w:val="30"/>
          <w:szCs w:val="30"/>
          <w:cs/>
        </w:rPr>
        <w:t>ก็ตาม ผู้ประกอบกิจการโทรคมนาคมรายดังกล่าวไม่สามารถประนีประนอมตามที่บริษัทเสนอมาได้ เนื่องจากมี</w:t>
      </w:r>
      <w:r w:rsidR="00131668">
        <w:rPr>
          <w:rFonts w:ascii="Angsana New" w:hAnsi="Angsana New" w:hint="cs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การฟ้องร้องคดีไปแล้ว ดังนั้น บริษัทจึงดำเนินการเป็นสองแนวทาง</w:t>
      </w:r>
    </w:p>
    <w:p w14:paraId="0BC86842" w14:textId="77777777" w:rsidR="00B729AD" w:rsidRPr="00FF5C4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22546FDD" w14:textId="55AB2C9A" w:rsidR="00B729AD" w:rsidRPr="00D55686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แนวทางแรกคือ การยื่นคำร้องเรียนต่อ กสทช. เพื่อขอให้ กสทช.พิจารณาให้ความเป็นธรรมตามกฎหมายโทรคมนาคมและประกาศไอซีเพื่อกำหนดอัตราค่าเช่าท่อร้อยสายเคเบิลใต้ดินของผู้ประกอบการกิจการโทรคมนาคมรายดังกล่าวให้เป็นไปโดยถูกต้อง ตลอดจนขอให้ กสทช.ให้ความคุ้มครองแก่บริษัทให้สามารถใช้ท่อร้อยสายเคเบิลใต้ดินได้ต่อไป หลังจากนั้น บริษัทจึงได้ดำเนินการในแนวทางที่สอง คือ ยื่นคำให้การเพื่อสู้คดีต่อ</w:t>
      </w:r>
      <w:r w:rsidR="00131668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ไม่มีภาระหน้าที่ตามกฎหมายที่ต้อง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</w:t>
      </w:r>
      <w:r w:rsidR="00131668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</w:t>
      </w:r>
      <w:r w:rsidR="00131668">
        <w:rPr>
          <w:rFonts w:ascii="Angsana New" w:hAnsi="Angsana New" w:hint="cs"/>
          <w:sz w:val="30"/>
          <w:szCs w:val="30"/>
          <w:cs/>
        </w:rPr>
        <w:t xml:space="preserve">  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เรื่องให้ศาลปกครอง ต่อมาศาลปกครองมีความเห็นว่า คดีดังกล่าวอยู่ในอำนาจของศาลปกครอง ซึ่งทำให้เกิดความเห็นที่แตกต่างกันในเรื่องเขตอำนาจศาล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จึงให้ส่งไปให้คณะกรรมการวินิจฉัยชี้ขาดอำนาจหน้าที่ระหว่างศาลเพื่อพิจารณา ซึ่งคณะกรรมการฯมีความเห็นเมื่อวันที่ </w:t>
      </w:r>
      <w:r w:rsidRPr="004D7A8F">
        <w:rPr>
          <w:rFonts w:ascii="Angsana New" w:hAnsi="Angsana New" w:hint="cs"/>
          <w:sz w:val="30"/>
          <w:szCs w:val="30"/>
        </w:rPr>
        <w:t>29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ว่าคดีนี้เป็นคดีปกครองจึงอยู่ภายใต้เขตอำนาจของศาลปกครอง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กรณีนี้จึงถือได้ว่า ขณะนี้ไม่มีคดีที่ผู้ประกอบกิจการโทรคมนาคมรายดังกล่าวฟ้องบริษัทในศาลแพ่งอีกต่อไป</w:t>
      </w:r>
    </w:p>
    <w:p w14:paraId="1C543A7E" w14:textId="77777777" w:rsidR="00B729AD" w:rsidRPr="00260519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7" w:hanging="540"/>
        <w:jc w:val="thaiDistribute"/>
        <w:rPr>
          <w:rFonts w:ascii="Angsana New" w:hAnsi="Angsana New"/>
          <w:sz w:val="24"/>
          <w:szCs w:val="24"/>
          <w:cs/>
        </w:rPr>
      </w:pPr>
    </w:p>
    <w:p w14:paraId="6654B901" w14:textId="5CCD4D5E" w:rsidR="00B729AD" w:rsidRPr="00055674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Pr="00D55686">
        <w:rPr>
          <w:rFonts w:ascii="Angsana New" w:hAnsi="Angsana New" w:hint="cs"/>
          <w:sz w:val="30"/>
          <w:szCs w:val="30"/>
          <w:cs/>
        </w:rPr>
        <w:lastRenderedPageBreak/>
        <w:t>ต่อมาศาลปกครองกลางได้มีหมายแจ้งคำสั่งศาลลงวันที่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26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ถึงบริษัทว่าศาลปกครองกลางได้รับ</w:t>
      </w:r>
      <w:r w:rsidR="004B5DD0">
        <w:rPr>
          <w:rFonts w:ascii="Angsana New" w:hAnsi="Angsana New" w:hint="cs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 xml:space="preserve">โอนคดีนี้มาจากศาลแพ่งแล้ว อย่างไรก็ตาม บริษัทพิจารณาแล้วไม่เห็นพ้องด้วยกับคำสั่งของศาลปกครองกลาง ดังนั้น บริษัทจึงได้ยื่นคำร้องโต้แย้งคำสั่งศาลปกครองกลางเมื่อวันที่ </w:t>
      </w:r>
      <w:r w:rsidRPr="004D7A8F">
        <w:rPr>
          <w:rFonts w:ascii="Angsana New" w:hAnsi="Angsana New" w:hint="cs"/>
          <w:sz w:val="30"/>
          <w:szCs w:val="30"/>
        </w:rPr>
        <w:t>13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ซึ่งศาลปกครองกลางพิจารณาคำร้องของบริษัทแล้วมีคำสั่งเมื่อวันที่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2558</w:t>
      </w:r>
      <w:r w:rsidRPr="00D55686">
        <w:rPr>
          <w:rFonts w:ascii="Angsana New" w:hAnsi="Angsana New" w:hint="cs"/>
          <w:sz w:val="30"/>
          <w:szCs w:val="30"/>
          <w:cs/>
        </w:rPr>
        <w:t xml:space="preserve"> ว่าไม่รับคำร้องของบริษัท เนื่องจากศาลปกครองกลางเห็นว่า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แม้บริษัทจะยังคงไม่เห็นพ้องด้วย แต่โดยที่ตามกฎหมายถือว่าเป็นคำสั่งระหว่างพิจารณา การอุทธรณ์คำสั่งระหว่างพิจารณาจะต้องอุทธรณ์ไปพร้อมกับการอุทธรณ์คำพิพากษาจึงจำเป็นที่บริษัทจะต้องรอ</w:t>
      </w:r>
      <w:r w:rsidR="004B5DD0">
        <w:rPr>
          <w:rFonts w:ascii="Angsana New" w:hAnsi="Angsana New" w:hint="cs"/>
          <w:sz w:val="30"/>
          <w:szCs w:val="30"/>
          <w:cs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ให้ศาลปกครองกลางมีคำพิพากษาตัดสินคดีนี้เสียก่อน บริษัทจึงจะสามารถใช้สิทธิอุทธรณ์ได้ ซึ่งศาลปกครอง</w:t>
      </w:r>
      <w:r w:rsidR="004B5DD0">
        <w:rPr>
          <w:rFonts w:ascii="Angsana New" w:hAnsi="Angsana New" w:hint="cs"/>
          <w:sz w:val="30"/>
          <w:szCs w:val="30"/>
          <w:cs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กลางได้มีคำสั่งกำหนดให้วันที่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30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2561</w:t>
      </w:r>
      <w:r w:rsidRPr="00D55686">
        <w:rPr>
          <w:rFonts w:ascii="Angsana New" w:hAnsi="Angsana New" w:hint="cs"/>
          <w:sz w:val="30"/>
          <w:szCs w:val="30"/>
          <w:cs/>
        </w:rPr>
        <w:t xml:space="preserve"> เป็นวันสิ้นสุดการแสวงหาข้อเท็จจริง</w:t>
      </w:r>
    </w:p>
    <w:p w14:paraId="5B4A5545" w14:textId="77777777" w:rsidR="00B729AD" w:rsidRPr="007F6F1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z w:val="24"/>
          <w:szCs w:val="24"/>
        </w:rPr>
      </w:pPr>
    </w:p>
    <w:p w14:paraId="4DB62636" w14:textId="77777777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31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กรกฎาคม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ศาลปกครองกลางได้มีคำพิพากษาให้บริษัทชำระค่าเช่าแก่ผู้ประกอบกิจการโทรคมนาคมรายดังกล่าวตามอัตราขั้นต่ำตามที่บริษัทอ้างอิง พร้อมทั้งดอกเบี้ยในอัตราร้อยละ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</w:rPr>
        <w:t>.</w:t>
      </w:r>
      <w:r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ต่อปีของเงินต้นจำนวน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  <w:cs/>
        </w:rPr>
        <w:t xml:space="preserve"> ล้านบาท บริษัทได้ชำระค่าเช่าท่อพร้อมทั้งดอกเบี้ยให้แก่ผู้ประกอบกิจการโทรคมนาคมรายดังกล่าวแล้วเป็นจำนวน </w:t>
      </w:r>
      <w:r w:rsidRPr="004D7A8F">
        <w:rPr>
          <w:rFonts w:ascii="Angsana New" w:hAnsi="Angsana New" w:hint="cs"/>
          <w:sz w:val="30"/>
          <w:szCs w:val="30"/>
        </w:rPr>
        <w:t>16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ล้านบาท ในวันที่ </w:t>
      </w:r>
      <w:r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  <w:cs/>
        </w:rPr>
        <w:t xml:space="preserve"> สิงหาคม </w:t>
      </w:r>
      <w:r w:rsidRPr="004D7A8F">
        <w:rPr>
          <w:rFonts w:ascii="Angsana New" w:hAnsi="Angsana New" w:hint="cs"/>
          <w:sz w:val="30"/>
          <w:szCs w:val="30"/>
        </w:rPr>
        <w:t>2562</w:t>
      </w:r>
    </w:p>
    <w:p w14:paraId="5FE4BFE7" w14:textId="77777777" w:rsidR="00B729AD" w:rsidRPr="007F6F1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z w:val="24"/>
          <w:szCs w:val="24"/>
        </w:rPr>
      </w:pPr>
    </w:p>
    <w:p w14:paraId="65A2FC66" w14:textId="28126822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Pr="004D7A8F">
        <w:rPr>
          <w:rFonts w:ascii="Angsana New" w:hAnsi="Angsana New" w:hint="cs"/>
          <w:sz w:val="30"/>
          <w:szCs w:val="30"/>
        </w:rPr>
        <w:t>28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ซึ่งบริษัทได้ทำการยื่นคำแก้อุทธรณ์ต่อศาลปกครองกลางแล้วเมื่อวันที่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17</w:t>
      </w:r>
      <w:r w:rsidRPr="00D55686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  <w:cs/>
        </w:rPr>
        <w:t xml:space="preserve"> </w:t>
      </w:r>
      <w:r w:rsidR="004B5DD0">
        <w:rPr>
          <w:rFonts w:ascii="Angsana New" w:hAnsi="Angsana New" w:hint="cs"/>
          <w:sz w:val="30"/>
          <w:szCs w:val="30"/>
          <w:cs/>
        </w:rPr>
        <w:t xml:space="preserve">         </w:t>
      </w:r>
      <w:r w:rsidRPr="00D55686">
        <w:rPr>
          <w:rFonts w:ascii="Angsana New" w:hAnsi="Angsana New" w:hint="cs"/>
          <w:sz w:val="30"/>
          <w:szCs w:val="30"/>
          <w:cs/>
        </w:rPr>
        <w:t>โดยขณะนี้บริษัทอยู่ระหว่างรอผลการตัดสินพิพากษาจากศาลปกครองสูงสุด</w:t>
      </w:r>
    </w:p>
    <w:p w14:paraId="38B9BC15" w14:textId="77777777" w:rsidR="00B729AD" w:rsidRPr="007F6F1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z w:val="24"/>
          <w:szCs w:val="24"/>
        </w:rPr>
      </w:pPr>
    </w:p>
    <w:p w14:paraId="4871421A" w14:textId="2DD4506A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ทั้งนี้ บริษัทได้บันทึกค่าเช่าท่อสำหรับเดือนสิงหาคม </w:t>
      </w:r>
      <w:r w:rsidRPr="00943DC1">
        <w:rPr>
          <w:rFonts w:ascii="Angsana New" w:hAnsi="Angsana New" w:hint="cs"/>
          <w:spacing w:val="-4"/>
          <w:sz w:val="30"/>
          <w:szCs w:val="30"/>
        </w:rPr>
        <w:t xml:space="preserve">2562 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Pr="00943DC1">
        <w:rPr>
          <w:rFonts w:ascii="Angsana New" w:hAnsi="Angsana New"/>
          <w:spacing w:val="-4"/>
          <w:sz w:val="30"/>
          <w:szCs w:val="30"/>
        </w:rPr>
        <w:t>3</w:t>
      </w:r>
      <w:r w:rsidR="00A072A7">
        <w:rPr>
          <w:rFonts w:ascii="Angsana New" w:hAnsi="Angsana New"/>
          <w:spacing w:val="-4"/>
          <w:sz w:val="30"/>
          <w:szCs w:val="30"/>
        </w:rPr>
        <w:t>0</w:t>
      </w:r>
      <w:r w:rsidRPr="00943DC1">
        <w:rPr>
          <w:rFonts w:ascii="Angsana New" w:hAnsi="Angsana New"/>
          <w:spacing w:val="-4"/>
          <w:sz w:val="30"/>
          <w:szCs w:val="30"/>
        </w:rPr>
        <w:t xml:space="preserve"> </w:t>
      </w:r>
      <w:r w:rsidR="004B5DD0">
        <w:rPr>
          <w:rFonts w:ascii="Angsana New" w:hAnsi="Angsana New" w:hint="cs"/>
          <w:spacing w:val="-4"/>
          <w:sz w:val="30"/>
          <w:szCs w:val="30"/>
          <w:cs/>
        </w:rPr>
        <w:t>ม</w:t>
      </w:r>
      <w:r w:rsidR="00A072A7">
        <w:rPr>
          <w:rFonts w:ascii="Angsana New" w:hAnsi="Angsana New" w:hint="cs"/>
          <w:spacing w:val="-4"/>
          <w:sz w:val="30"/>
          <w:szCs w:val="30"/>
          <w:cs/>
        </w:rPr>
        <w:t>ิถุนายน</w:t>
      </w:r>
      <w:r w:rsidR="004B5DD0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B5DD0">
        <w:rPr>
          <w:rFonts w:ascii="Angsana New" w:hAnsi="Angsana New"/>
          <w:spacing w:val="-4"/>
          <w:sz w:val="30"/>
          <w:szCs w:val="30"/>
        </w:rPr>
        <w:t>2565</w:t>
      </w:r>
      <w:r w:rsidRPr="00943DC1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บริษัทมีค่าเช่าท่อค้างจ่ายในงบการเงินจำนวน </w:t>
      </w:r>
      <w:r w:rsidRPr="00943DC1">
        <w:rPr>
          <w:rFonts w:ascii="Angsana New" w:hAnsi="Angsana New"/>
          <w:spacing w:val="-4"/>
          <w:sz w:val="30"/>
          <w:szCs w:val="30"/>
        </w:rPr>
        <w:t>0.</w:t>
      </w:r>
      <w:r w:rsidR="00A072A7">
        <w:rPr>
          <w:rFonts w:ascii="Angsana New" w:hAnsi="Angsana New"/>
          <w:spacing w:val="-4"/>
          <w:sz w:val="30"/>
          <w:szCs w:val="30"/>
        </w:rPr>
        <w:t>10</w:t>
      </w:r>
      <w:r w:rsidRPr="00943DC1">
        <w:rPr>
          <w:rFonts w:ascii="Angsana New" w:hAnsi="Angsana New"/>
          <w:spacing w:val="-4"/>
          <w:sz w:val="30"/>
          <w:szCs w:val="30"/>
        </w:rPr>
        <w:t xml:space="preserve"> </w:t>
      </w:r>
      <w:r w:rsidRPr="00943DC1">
        <w:rPr>
          <w:rFonts w:ascii="Angsana New" w:hAnsi="Angsana New" w:hint="cs"/>
          <w:spacing w:val="-4"/>
          <w:sz w:val="30"/>
          <w:szCs w:val="30"/>
          <w:cs/>
        </w:rPr>
        <w:t xml:space="preserve">ล้านบาท </w:t>
      </w:r>
      <w:r w:rsidRPr="00943DC1">
        <w:rPr>
          <w:rFonts w:ascii="Angsana New" w:hAnsi="Angsana New"/>
          <w:spacing w:val="-4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C01BC6F" w14:textId="77777777" w:rsidR="00B729AD" w:rsidRPr="007F6F1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pacing w:val="-4"/>
          <w:sz w:val="24"/>
          <w:szCs w:val="24"/>
        </w:rPr>
      </w:pPr>
    </w:p>
    <w:p w14:paraId="29A6B1C3" w14:textId="3F5F39D8" w:rsidR="00B729AD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4D7A8F">
        <w:rPr>
          <w:rFonts w:ascii="Angsana New" w:hAnsi="Angsana New" w:hint="cs"/>
          <w:sz w:val="30"/>
          <w:szCs w:val="30"/>
        </w:rPr>
        <w:t>2555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บริษัทได้ทำสัญญาว่าจ้างบริษัทแห่งหนึ่ง เพื่อก่อสร้างอาคารศูนย์ปฏิบัติการเครือข่ายสำรอง โดยผู้รับ</w:t>
      </w:r>
      <w:r w:rsidR="004B5DD0">
        <w:rPr>
          <w:rFonts w:ascii="Angsana New" w:hAnsi="Angsana New"/>
          <w:sz w:val="30"/>
          <w:szCs w:val="30"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 xml:space="preserve">จ้างตกลงรับประกันความชำรุดบกพร่องหรือขัดข้องของงานเป็นระยะเวลา </w:t>
      </w:r>
      <w:r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  <w:cs/>
        </w:rPr>
        <w:t xml:space="preserve"> ปีนับแต่วันที่ผู้ว่ารับจ้างรับมอบงานงวดสุดท้าย ภายหลังจากงานก่อสร้างแล้วเสร็จ ปรากฎว่างานที่ผู้รับจ้างได้ก่อสร้างแล้วเสร็จเกิดความชำรุด</w:t>
      </w:r>
      <w:r w:rsidR="004B5DD0">
        <w:rPr>
          <w:rFonts w:ascii="Angsana New" w:hAnsi="Angsana New"/>
          <w:sz w:val="30"/>
          <w:szCs w:val="30"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บกพร่องภายในระยะรับประกัน ทำให้ระบบเครือข่ายสำรองของบริษัทได้รับความเสียหาย บริษัทจึงแจ้งให้ผู้รับ</w:t>
      </w:r>
      <w:r w:rsidR="004B5DD0">
        <w:rPr>
          <w:rFonts w:ascii="Angsana New" w:hAnsi="Angsana New"/>
          <w:sz w:val="30"/>
          <w:szCs w:val="30"/>
        </w:rPr>
        <w:t xml:space="preserve">  </w:t>
      </w:r>
      <w:r w:rsidRPr="00D55686">
        <w:rPr>
          <w:rFonts w:ascii="Angsana New" w:hAnsi="Angsana New" w:hint="cs"/>
          <w:sz w:val="30"/>
          <w:szCs w:val="30"/>
          <w:cs/>
        </w:rPr>
        <w:t>จ้างเข้าซ่อมแซมแก้ไขความชำรุดให้กลับคืนดี ซึ่งผู้รับจ้างได้เข้ามาดำเนินการแก้ไขหลายครั้ง แต่ไม่สามารถทำ</w:t>
      </w:r>
      <w:r w:rsidR="004B5DD0">
        <w:rPr>
          <w:rFonts w:ascii="Angsana New" w:hAnsi="Angsana New"/>
          <w:sz w:val="30"/>
          <w:szCs w:val="30"/>
        </w:rPr>
        <w:t xml:space="preserve">   </w:t>
      </w:r>
      <w:r w:rsidRPr="00D55686">
        <w:rPr>
          <w:rFonts w:ascii="Angsana New" w:hAnsi="Angsana New" w:hint="cs"/>
          <w:sz w:val="30"/>
          <w:szCs w:val="30"/>
          <w:cs/>
        </w:rPr>
        <w:t xml:space="preserve">การแก้ไขได้สำเร็จ ต่อมาผู้รับจ้างได้เพิกเฉยไม่เข้ามาแก้ไขตามคำแจ้งของบริษัท บริษัทจึงดำเนินการฟ้องร้องกับผู้รับจ้างเมื่อวันที่ </w:t>
      </w:r>
      <w:r w:rsidRPr="004D7A8F">
        <w:rPr>
          <w:rFonts w:ascii="Angsana New" w:hAnsi="Angsana New" w:hint="cs"/>
          <w:sz w:val="30"/>
          <w:szCs w:val="30"/>
        </w:rPr>
        <w:t>13</w:t>
      </w:r>
      <w:r w:rsidRPr="00D55686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4D7A8F">
        <w:rPr>
          <w:rFonts w:ascii="Angsana New" w:hAnsi="Angsana New" w:hint="cs"/>
          <w:sz w:val="30"/>
          <w:szCs w:val="30"/>
        </w:rPr>
        <w:t>2560</w:t>
      </w:r>
    </w:p>
    <w:p w14:paraId="22793846" w14:textId="77777777" w:rsidR="000F748C" w:rsidRDefault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AFE4B98" w14:textId="0485F79F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55686">
        <w:rPr>
          <w:rFonts w:ascii="Angsana New" w:hAnsi="Angsana New" w:hint="cs"/>
          <w:sz w:val="30"/>
          <w:szCs w:val="30"/>
          <w:cs/>
        </w:rPr>
        <w:lastRenderedPageBreak/>
        <w:t xml:space="preserve">ต่อมาเมื่อวันที่ </w:t>
      </w:r>
      <w:r w:rsidRPr="004D7A8F">
        <w:rPr>
          <w:rFonts w:ascii="Angsana New" w:hAnsi="Angsana New" w:hint="cs"/>
          <w:sz w:val="30"/>
          <w:szCs w:val="30"/>
        </w:rPr>
        <w:t>21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4D7A8F">
        <w:rPr>
          <w:rFonts w:ascii="Angsana New" w:hAnsi="Angsana New" w:hint="cs"/>
          <w:sz w:val="30"/>
          <w:szCs w:val="30"/>
        </w:rPr>
        <w:t>2562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ศาลชั้นต้นได้มีคำพิพากษายกฟ้องโดยให้เหตุผลว่า ไม่พบปัญหาตามที่บริษัทชี้แจง ทำให้เชื่อในเบื้องต้นได้ว่าการก่อสร้างของผู้รับจ้างไม่บกพร่องและไม่สามารถพิสูจน์ได้ว่าผู้รับจ้างผิดสัญญานั้นจริง</w:t>
      </w:r>
      <w:r w:rsidR="004B5DD0">
        <w:rPr>
          <w:rFonts w:ascii="Angsana New" w:hAnsi="Angsana New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และมีคำสั่งให้บริษัทต้องชำระเงินพร้อมดอกเบี้ยอัตราร้อยละ </w:t>
      </w:r>
      <w:r w:rsidRPr="004D7A8F">
        <w:rPr>
          <w:rFonts w:ascii="Angsana New" w:hAnsi="Angsana New" w:hint="cs"/>
          <w:sz w:val="30"/>
          <w:szCs w:val="30"/>
        </w:rPr>
        <w:t>7</w:t>
      </w:r>
      <w:r w:rsidRPr="00D55686">
        <w:rPr>
          <w:rFonts w:ascii="Angsana New" w:hAnsi="Angsana New" w:hint="cs"/>
          <w:sz w:val="30"/>
          <w:szCs w:val="30"/>
        </w:rPr>
        <w:t>.</w:t>
      </w:r>
      <w:r w:rsidRPr="004D7A8F">
        <w:rPr>
          <w:rFonts w:ascii="Angsana New" w:hAnsi="Angsana New" w:hint="cs"/>
          <w:sz w:val="30"/>
          <w:szCs w:val="30"/>
        </w:rPr>
        <w:t>5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ต่อปีของเงินต้นจำนวน </w:t>
      </w:r>
      <w:r w:rsidRPr="004D7A8F">
        <w:rPr>
          <w:rFonts w:ascii="Angsana New" w:hAnsi="Angsana New" w:hint="cs"/>
          <w:sz w:val="30"/>
          <w:szCs w:val="30"/>
        </w:rPr>
        <w:t>1</w:t>
      </w:r>
      <w:r w:rsidRPr="00D55686">
        <w:rPr>
          <w:rFonts w:ascii="Angsana New" w:hAnsi="Angsana New" w:hint="cs"/>
          <w:sz w:val="30"/>
          <w:szCs w:val="30"/>
        </w:rPr>
        <w:t>.</w:t>
      </w:r>
      <w:r w:rsidRPr="004D7A8F">
        <w:rPr>
          <w:rFonts w:ascii="Angsana New" w:hAnsi="Angsana New" w:hint="cs"/>
          <w:sz w:val="30"/>
          <w:szCs w:val="30"/>
        </w:rPr>
        <w:t>3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>ล้านบาทนับแต่</w:t>
      </w:r>
      <w:r w:rsidR="004B5DD0">
        <w:rPr>
          <w:rFonts w:ascii="Angsana New" w:hAnsi="Angsana New"/>
          <w:sz w:val="30"/>
          <w:szCs w:val="30"/>
        </w:rPr>
        <w:t xml:space="preserve">     </w:t>
      </w:r>
      <w:r w:rsidRPr="00D55686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4D7A8F">
        <w:rPr>
          <w:rFonts w:ascii="Angsana New" w:hAnsi="Angsana New" w:hint="cs"/>
          <w:sz w:val="30"/>
          <w:szCs w:val="30"/>
        </w:rPr>
        <w:t>20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4D7A8F">
        <w:rPr>
          <w:rFonts w:ascii="Angsana New" w:hAnsi="Angsana New" w:hint="cs"/>
          <w:sz w:val="30"/>
          <w:szCs w:val="30"/>
        </w:rPr>
        <w:t>2561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เป็นต้นไปจนกว่าจะชำระแล้วเสร็จเพื่อเป็นการชำระเงินคืนตามหลักประกันที่บริษัทได้รับจากผู้รับจ้าง อย่างไรก็ตาม บริษัทเห็นว่ายังมีข้อเท็จจริงอื่นซึ่งสามารถพิสูจน์ได้ว่าการก่อสร้างของผู้รับจ้างมีความบกพร่องจริง บริษัทจึงยื่นอุทธรณ์ต่อศาลชั้นต้น เมื่อวันที่ </w:t>
      </w:r>
      <w:r w:rsidRPr="004D7A8F">
        <w:rPr>
          <w:rFonts w:ascii="Angsana New" w:hAnsi="Angsana New" w:hint="cs"/>
          <w:sz w:val="30"/>
          <w:szCs w:val="30"/>
        </w:rPr>
        <w:t>17</w:t>
      </w:r>
      <w:r w:rsidRPr="00D55686">
        <w:rPr>
          <w:rFonts w:ascii="Angsana New" w:hAnsi="Angsana New" w:hint="cs"/>
          <w:sz w:val="30"/>
          <w:szCs w:val="30"/>
        </w:rPr>
        <w:t xml:space="preserve"> </w:t>
      </w:r>
      <w:r w:rsidRPr="00D5568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D7A8F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</w:rPr>
        <w:t xml:space="preserve"> </w:t>
      </w:r>
      <w:r w:rsidRPr="001B6D8A">
        <w:rPr>
          <w:rFonts w:ascii="Angsana New" w:hAnsi="Angsana New" w:hint="cs"/>
          <w:sz w:val="30"/>
          <w:szCs w:val="30"/>
          <w:cs/>
        </w:rPr>
        <w:t>โดยเมื่อวันที่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4D7A8F">
        <w:rPr>
          <w:rFonts w:ascii="Angsana New" w:hAnsi="Angsana New"/>
          <w:sz w:val="30"/>
          <w:szCs w:val="30"/>
        </w:rPr>
        <w:t>20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1B6D8A">
        <w:rPr>
          <w:rFonts w:ascii="Angsana New" w:hAnsi="Angsana New" w:hint="cs"/>
          <w:sz w:val="30"/>
          <w:szCs w:val="30"/>
          <w:cs/>
        </w:rPr>
        <w:t>มกราคม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4D7A8F">
        <w:rPr>
          <w:rFonts w:ascii="Angsana New" w:hAnsi="Angsana New"/>
          <w:sz w:val="30"/>
          <w:szCs w:val="30"/>
        </w:rPr>
        <w:t>2564</w:t>
      </w:r>
      <w:r w:rsidRPr="001B6D8A">
        <w:rPr>
          <w:rFonts w:ascii="Angsana New" w:hAnsi="Angsana New"/>
          <w:sz w:val="30"/>
          <w:szCs w:val="30"/>
          <w:cs/>
        </w:rPr>
        <w:t xml:space="preserve"> </w:t>
      </w:r>
      <w:r w:rsidRPr="001B6D8A">
        <w:rPr>
          <w:rFonts w:ascii="Angsana New" w:hAnsi="Angsana New" w:hint="cs"/>
          <w:sz w:val="30"/>
          <w:szCs w:val="30"/>
          <w:cs/>
        </w:rPr>
        <w:t>ศาลอุทธรณ์พิพากษายืนตามคำพิพากษาของศาลชั้นต้น</w:t>
      </w:r>
    </w:p>
    <w:p w14:paraId="08A70A8C" w14:textId="77777777" w:rsidR="00B729AD" w:rsidRPr="00055674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rFonts w:ascii="Angsana New" w:hAnsi="Angsana New"/>
          <w:sz w:val="30"/>
          <w:szCs w:val="30"/>
          <w:cs/>
        </w:rPr>
      </w:pPr>
    </w:p>
    <w:p w14:paraId="0B4C47F2" w14:textId="2ADD6DA9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 xml:space="preserve">จากคำพิพากษาของศาลอุทธรณ์ </w:t>
      </w:r>
      <w:r w:rsidRPr="00CB6983">
        <w:rPr>
          <w:rFonts w:ascii="Angsana New" w:hAnsi="Angsana New"/>
          <w:sz w:val="30"/>
          <w:szCs w:val="30"/>
          <w:cs/>
        </w:rPr>
        <w:t>บริษัท</w:t>
      </w:r>
      <w:r w:rsidRPr="00CB6983">
        <w:rPr>
          <w:rFonts w:ascii="Angsana New" w:hAnsi="Angsana New" w:hint="cs"/>
          <w:sz w:val="30"/>
          <w:szCs w:val="30"/>
          <w:cs/>
        </w:rPr>
        <w:t>ไม่เห็นพ้องกับ</w:t>
      </w:r>
      <w:r w:rsidRPr="00CB6983">
        <w:rPr>
          <w:rFonts w:ascii="Angsana New" w:hAnsi="Angsana New"/>
          <w:sz w:val="30"/>
          <w:szCs w:val="30"/>
          <w:cs/>
        </w:rPr>
        <w:t>การตีความในส่วนของเจตนารมณ์ตามสัญญารับประกัน</w:t>
      </w:r>
      <w:r w:rsidRPr="00CB6983">
        <w:rPr>
          <w:rFonts w:ascii="Angsana New" w:hAnsi="Angsana New"/>
          <w:sz w:val="30"/>
          <w:szCs w:val="30"/>
        </w:rPr>
        <w:br/>
      </w:r>
      <w:r w:rsidRPr="00CB6983">
        <w:rPr>
          <w:rFonts w:ascii="Angsana New" w:hAnsi="Angsana New"/>
          <w:sz w:val="30"/>
          <w:szCs w:val="30"/>
          <w:cs/>
        </w:rPr>
        <w:t>ความชำรุดบกพร่องที่ผู้รับจ้างต้องรับผิดชอบต่อบริษัท</w:t>
      </w:r>
      <w:r w:rsidRPr="00CB6983">
        <w:rPr>
          <w:rFonts w:ascii="Angsana New" w:hAnsi="Angsana New" w:hint="cs"/>
          <w:sz w:val="30"/>
          <w:szCs w:val="30"/>
          <w:cs/>
        </w:rPr>
        <w:t xml:space="preserve"> โดยเมื่อวันที่ </w:t>
      </w:r>
      <w:r w:rsidRPr="00CB6983">
        <w:rPr>
          <w:rFonts w:ascii="Angsana New" w:hAnsi="Angsana New"/>
          <w:sz w:val="30"/>
          <w:szCs w:val="30"/>
        </w:rPr>
        <w:t xml:space="preserve">9 </w:t>
      </w:r>
      <w:r w:rsidRPr="00CB698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B6983">
        <w:rPr>
          <w:rFonts w:ascii="Angsana New" w:hAnsi="Angsana New"/>
          <w:sz w:val="30"/>
          <w:szCs w:val="30"/>
        </w:rPr>
        <w:t xml:space="preserve">2564 </w:t>
      </w:r>
      <w:r w:rsidRPr="00CB6983">
        <w:rPr>
          <w:rFonts w:ascii="Angsana New" w:hAnsi="Angsana New"/>
          <w:sz w:val="30"/>
          <w:szCs w:val="30"/>
          <w:cs/>
        </w:rPr>
        <w:t>บริษัทได้</w:t>
      </w:r>
      <w:r w:rsidRPr="00CB6983">
        <w:rPr>
          <w:rFonts w:ascii="Angsana New" w:hAnsi="Angsana New" w:hint="cs"/>
          <w:sz w:val="30"/>
          <w:szCs w:val="30"/>
          <w:cs/>
        </w:rPr>
        <w:t>ยื่นขออนุญาตฎีกาพร้อมคำฎีกา โดยศาลชั้นต้น</w:t>
      </w:r>
      <w:r w:rsidRPr="00CB6983">
        <w:rPr>
          <w:rFonts w:ascii="Angsana New" w:hAnsi="Angsana New"/>
          <w:sz w:val="30"/>
          <w:szCs w:val="30"/>
          <w:cs/>
        </w:rPr>
        <w:t xml:space="preserve"> (</w:t>
      </w:r>
      <w:r w:rsidRPr="00CB6983">
        <w:rPr>
          <w:rFonts w:ascii="Angsana New" w:hAnsi="Angsana New" w:hint="cs"/>
          <w:sz w:val="30"/>
          <w:szCs w:val="30"/>
          <w:cs/>
        </w:rPr>
        <w:t>ศาลแพ่งกรุงเทพใต้</w:t>
      </w:r>
      <w:r w:rsidRPr="00CB6983">
        <w:rPr>
          <w:rFonts w:ascii="Angsana New" w:hAnsi="Angsana New"/>
          <w:sz w:val="30"/>
          <w:szCs w:val="30"/>
          <w:cs/>
        </w:rPr>
        <w:t xml:space="preserve">) </w:t>
      </w:r>
      <w:r w:rsidRPr="00CB6983">
        <w:rPr>
          <w:rFonts w:ascii="Angsana New" w:hAnsi="Angsana New" w:hint="cs"/>
          <w:sz w:val="30"/>
          <w:szCs w:val="30"/>
          <w:cs/>
        </w:rPr>
        <w:t>ได้ส่งคำร้องอนุญาตฎีกาพร้อมคำฎีกาดังกล่าวต่อศาลฎีกาแล้ว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5D1744">
        <w:rPr>
          <w:rFonts w:ascii="Angsana New" w:hAnsi="Angsana New" w:hint="cs"/>
          <w:sz w:val="30"/>
          <w:szCs w:val="30"/>
          <w:cs/>
        </w:rPr>
        <w:t>และเมื่อวันที่</w:t>
      </w:r>
      <w:r w:rsidR="00324C9E">
        <w:rPr>
          <w:rFonts w:ascii="Angsana New" w:hAnsi="Angsana New" w:hint="cs"/>
          <w:sz w:val="30"/>
          <w:szCs w:val="30"/>
          <w:cs/>
        </w:rPr>
        <w:t xml:space="preserve"> </w:t>
      </w:r>
      <w:r w:rsidR="00324C9E">
        <w:rPr>
          <w:rFonts w:ascii="Angsana New" w:hAnsi="Angsana New"/>
          <w:sz w:val="30"/>
          <w:szCs w:val="30"/>
        </w:rPr>
        <w:t>12</w:t>
      </w:r>
      <w:r>
        <w:rPr>
          <w:rFonts w:ascii="Angsana New" w:hAnsi="Angsana New"/>
          <w:sz w:val="30"/>
          <w:szCs w:val="30"/>
        </w:rPr>
        <w:t xml:space="preserve"> </w:t>
      </w:r>
      <w:r w:rsidRPr="005D1744">
        <w:rPr>
          <w:rFonts w:ascii="Angsana New" w:hAnsi="Angsana New" w:hint="cs"/>
          <w:sz w:val="30"/>
          <w:szCs w:val="30"/>
          <w:cs/>
        </w:rPr>
        <w:t>มกราคม</w:t>
      </w:r>
      <w:r>
        <w:rPr>
          <w:rFonts w:ascii="Angsana New" w:hAnsi="Angsana New"/>
          <w:sz w:val="30"/>
          <w:szCs w:val="30"/>
        </w:rPr>
        <w:t xml:space="preserve"> 2565 </w:t>
      </w:r>
      <w:r w:rsidR="00324C9E" w:rsidRPr="00324C9E">
        <w:rPr>
          <w:rFonts w:ascii="Angsana New" w:hAnsi="Angsana New" w:hint="cs"/>
          <w:sz w:val="30"/>
          <w:szCs w:val="30"/>
          <w:cs/>
        </w:rPr>
        <w:t>ศาลฎีกามีคำสั่งว่าปัญหาตามฎีกาของบริษัทเป็นปัญหาสำคัญที่ศาลฎีกาควรวินิจฉัย</w:t>
      </w:r>
      <w:r w:rsidR="00324C9E" w:rsidRPr="00324C9E">
        <w:rPr>
          <w:rFonts w:ascii="Angsana New" w:hAnsi="Angsana New"/>
          <w:sz w:val="30"/>
          <w:szCs w:val="30"/>
          <w:cs/>
        </w:rPr>
        <w:t xml:space="preserve"> </w:t>
      </w:r>
      <w:r w:rsidR="00324C9E" w:rsidRPr="00324C9E">
        <w:rPr>
          <w:rFonts w:ascii="Angsana New" w:hAnsi="Angsana New" w:hint="cs"/>
          <w:sz w:val="30"/>
          <w:szCs w:val="30"/>
          <w:cs/>
        </w:rPr>
        <w:t>จึงมีคำสั่งอนุญาตให้ฏีกาและรับฎีกาของบริษัทไว้ในพิจารณาแล้ว</w:t>
      </w:r>
    </w:p>
    <w:p w14:paraId="0870D367" w14:textId="77777777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6B6ACAA4" w14:textId="262E382D" w:rsidR="00B729AD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F748C" w:rsidRPr="004B4E75">
        <w:rPr>
          <w:rFonts w:asciiTheme="majorBidi" w:eastAsia="MS Mincho" w:hAnsiTheme="majorBidi" w:cstheme="majorBidi"/>
          <w:sz w:val="30"/>
          <w:szCs w:val="30"/>
        </w:rPr>
        <w:t xml:space="preserve">30 </w:t>
      </w:r>
      <w:r w:rsidR="000F748C" w:rsidRPr="004B4E75">
        <w:rPr>
          <w:rFonts w:asciiTheme="majorBidi" w:eastAsia="MS Mincho" w:hAnsiTheme="majorBidi" w:cstheme="majorBidi"/>
          <w:sz w:val="30"/>
          <w:szCs w:val="30"/>
          <w:cs/>
        </w:rPr>
        <w:t>มิถุนายน</w:t>
      </w:r>
      <w:r w:rsidR="004B5DD0">
        <w:rPr>
          <w:rFonts w:ascii="Angsana New" w:hAnsi="Angsana New" w:hint="cs"/>
          <w:sz w:val="30"/>
          <w:szCs w:val="30"/>
          <w:cs/>
        </w:rPr>
        <w:t xml:space="preserve"> </w:t>
      </w:r>
      <w:r w:rsidR="004B5DD0">
        <w:rPr>
          <w:rFonts w:ascii="Angsana New" w:hAnsi="Angsana New"/>
          <w:sz w:val="30"/>
          <w:szCs w:val="30"/>
        </w:rPr>
        <w:t>2565</w:t>
      </w:r>
      <w:r w:rsidRPr="00CB6983">
        <w:rPr>
          <w:rFonts w:ascii="Angsana New" w:hAnsi="Angsana New"/>
          <w:sz w:val="30"/>
          <w:szCs w:val="30"/>
          <w:cs/>
        </w:rPr>
        <w:t xml:space="preserve"> บริษัทได้บันทึก</w:t>
      </w:r>
      <w:r w:rsidRPr="00CB6983">
        <w:rPr>
          <w:rFonts w:ascii="Angsana New" w:hAnsi="Angsana New" w:hint="cs"/>
          <w:sz w:val="30"/>
          <w:szCs w:val="30"/>
          <w:cs/>
        </w:rPr>
        <w:t>ค่าใช้จ่ายจำนวนหนึ่ง</w:t>
      </w:r>
      <w:r w:rsidRPr="00CB6983">
        <w:rPr>
          <w:rFonts w:ascii="Angsana New" w:hAnsi="Angsana New"/>
          <w:sz w:val="30"/>
          <w:szCs w:val="30"/>
          <w:cs/>
        </w:rPr>
        <w:t>แล้วในงบการเงิน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ตามคำพิพากษาของศาลอุทธรณ์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/>
          <w:sz w:val="30"/>
          <w:szCs w:val="3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ฐานะทางการเงินของบริษัท</w:t>
      </w:r>
    </w:p>
    <w:p w14:paraId="386ABA85" w14:textId="5E9652AC" w:rsidR="000C781F" w:rsidRDefault="000C781F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C781F" w:rsidSect="007547FC">
      <w:headerReference w:type="default" r:id="rId11"/>
      <w:footerReference w:type="default" r:id="rId12"/>
      <w:pgSz w:w="11909" w:h="16834" w:code="9"/>
      <w:pgMar w:top="691" w:right="1152" w:bottom="576" w:left="1152" w:header="648" w:footer="605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35577" w14:textId="77777777" w:rsidR="00F04B35" w:rsidRDefault="00F04B35" w:rsidP="00900EE2">
      <w:r>
        <w:separator/>
      </w:r>
    </w:p>
  </w:endnote>
  <w:endnote w:type="continuationSeparator" w:id="0">
    <w:p w14:paraId="7F4C24E9" w14:textId="77777777" w:rsidR="00F04B35" w:rsidRDefault="00F04B35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674FD" w14:textId="77777777" w:rsidR="004B5DD0" w:rsidRDefault="004B5DD0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1C120C">
      <w:rPr>
        <w:rFonts w:ascii="Angsana New" w:hAnsi="Angsana New"/>
        <w:sz w:val="30"/>
        <w:szCs w:val="30"/>
      </w:rPr>
      <w:fldChar w:fldCharType="begin"/>
    </w:r>
    <w:r w:rsidRPr="001C120C">
      <w:rPr>
        <w:rFonts w:ascii="Angsana New" w:hAnsi="Angsana New"/>
        <w:sz w:val="30"/>
        <w:szCs w:val="30"/>
      </w:rPr>
      <w:instrText xml:space="preserve"> PAGE   \* MERGEFORMAT </w:instrText>
    </w:r>
    <w:r w:rsidRPr="001C120C">
      <w:rPr>
        <w:rFonts w:ascii="Angsana New" w:hAnsi="Angsana New"/>
        <w:sz w:val="30"/>
        <w:szCs w:val="30"/>
      </w:rPr>
      <w:fldChar w:fldCharType="separate"/>
    </w:r>
    <w:r w:rsidRPr="007B78BF">
      <w:rPr>
        <w:rFonts w:ascii="Angsana New" w:hAnsi="Angsana New"/>
        <w:noProof/>
        <w:sz w:val="30"/>
        <w:szCs w:val="30"/>
        <w:lang w:val="en-US"/>
      </w:rPr>
      <w:t>2</w:t>
    </w:r>
    <w:r w:rsidRPr="001C120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784CE" w14:textId="77777777" w:rsidR="00F04B35" w:rsidRDefault="00F04B35" w:rsidP="00900EE2">
      <w:r>
        <w:separator/>
      </w:r>
    </w:p>
  </w:footnote>
  <w:footnote w:type="continuationSeparator" w:id="0">
    <w:p w14:paraId="5E584C4B" w14:textId="77777777" w:rsidR="00F04B35" w:rsidRDefault="00F04B35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BF41A" w14:textId="77777777" w:rsidR="00E92B19" w:rsidRPr="0002526B" w:rsidRDefault="00E92B19" w:rsidP="00B52A6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25907292" w14:textId="77777777" w:rsidR="00E92B19" w:rsidRPr="0002526B" w:rsidRDefault="00E92B19" w:rsidP="00B52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02526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881ECF" w14:textId="0953E6E7" w:rsidR="00E92B19" w:rsidRPr="0002526B" w:rsidRDefault="007547FC" w:rsidP="00B52A63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และหกเดือน</w:t>
    </w: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>
      <w:rPr>
        <w:rFonts w:ascii="Angsana New" w:hAnsi="Angsana New"/>
        <w:sz w:val="32"/>
        <w:szCs w:val="32"/>
        <w:lang w:val="en-US" w:bidi="th-TH"/>
      </w:rPr>
      <w:t xml:space="preserve">30 </w:t>
    </w:r>
    <w:r w:rsidRPr="00450CB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 w:rsidR="00E92B19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E92B19" w:rsidRPr="0002526B">
      <w:rPr>
        <w:rFonts w:ascii="Angsana New" w:hAnsi="Angsana New" w:hint="cs"/>
        <w:sz w:val="32"/>
        <w:szCs w:val="32"/>
        <w:lang w:val="en-US" w:bidi="th-TH"/>
      </w:rPr>
      <w:t>256</w:t>
    </w:r>
    <w:r w:rsidR="00E92B19">
      <w:rPr>
        <w:rFonts w:ascii="Angsana New" w:hAnsi="Angsana New"/>
        <w:sz w:val="32"/>
        <w:szCs w:val="32"/>
        <w:lang w:val="en-US" w:bidi="th-TH"/>
      </w:rPr>
      <w:t>5</w:t>
    </w:r>
    <w:r w:rsidR="00E92B19"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 w:rsidR="00E92B19">
      <w:rPr>
        <w:rFonts w:ascii="Angsana New" w:hAnsi="Angsana New"/>
        <w:sz w:val="32"/>
        <w:szCs w:val="32"/>
        <w:lang w:val="en-US" w:bidi="th-TH"/>
      </w:rPr>
      <w:t>(</w:t>
    </w:r>
    <w:r w:rsidR="00E92B19"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="00E92B19" w:rsidRPr="001B4915">
      <w:rPr>
        <w:rFonts w:ascii="Angsana New" w:hAnsi="Angsana New"/>
        <w:sz w:val="32"/>
        <w:szCs w:val="32"/>
        <w:lang w:val="en-US" w:bidi="th-TH"/>
      </w:rPr>
      <w:t>)</w:t>
    </w:r>
  </w:p>
  <w:p w14:paraId="3EBECA15" w14:textId="77777777" w:rsidR="00E92B19" w:rsidRPr="00B52A63" w:rsidRDefault="00E92B19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7"/>
  </w:num>
  <w:num w:numId="14">
    <w:abstractNumId w:val="15"/>
  </w:num>
  <w:num w:numId="15">
    <w:abstractNumId w:val="18"/>
  </w:num>
  <w:num w:numId="16">
    <w:abstractNumId w:val="29"/>
  </w:num>
  <w:num w:numId="17">
    <w:abstractNumId w:val="1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2"/>
  </w:num>
  <w:num w:numId="22">
    <w:abstractNumId w:val="23"/>
  </w:num>
  <w:num w:numId="23">
    <w:abstractNumId w:val="16"/>
  </w:num>
  <w:num w:numId="24">
    <w:abstractNumId w:val="21"/>
  </w:num>
  <w:num w:numId="25">
    <w:abstractNumId w:val="20"/>
  </w:num>
  <w:num w:numId="26">
    <w:abstractNumId w:val="12"/>
  </w:num>
  <w:num w:numId="27">
    <w:abstractNumId w:val="19"/>
  </w:num>
  <w:num w:numId="28">
    <w:abstractNumId w:val="23"/>
  </w:num>
  <w:num w:numId="29">
    <w:abstractNumId w:val="10"/>
  </w:num>
  <w:num w:numId="30">
    <w:abstractNumId w:val="24"/>
  </w:num>
  <w:num w:numId="31">
    <w:abstractNumId w:val="31"/>
  </w:num>
  <w:num w:numId="32">
    <w:abstractNumId w:val="25"/>
  </w:num>
  <w:num w:numId="33">
    <w:abstractNumId w:val="30"/>
  </w:num>
  <w:num w:numId="34">
    <w:abstractNumId w:val="28"/>
  </w:num>
  <w:num w:numId="35">
    <w:abstractNumId w:val="22"/>
  </w:num>
  <w:num w:numId="36">
    <w:abstractNumId w:val="16"/>
  </w:num>
  <w:num w:numId="3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2F4E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42B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0DB"/>
    <w:rsid w:val="00044137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E"/>
    <w:rsid w:val="00052547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70A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43"/>
    <w:rsid w:val="00086792"/>
    <w:rsid w:val="00086840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A19"/>
    <w:rsid w:val="000C39B3"/>
    <w:rsid w:val="000C3AD4"/>
    <w:rsid w:val="000C3BA8"/>
    <w:rsid w:val="000C450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567"/>
    <w:rsid w:val="000F06C7"/>
    <w:rsid w:val="000F1208"/>
    <w:rsid w:val="000F12BE"/>
    <w:rsid w:val="000F1A4E"/>
    <w:rsid w:val="000F1F5D"/>
    <w:rsid w:val="000F2132"/>
    <w:rsid w:val="000F25CD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31D"/>
    <w:rsid w:val="000F748C"/>
    <w:rsid w:val="000F75D4"/>
    <w:rsid w:val="000F7F4A"/>
    <w:rsid w:val="00100100"/>
    <w:rsid w:val="001004BD"/>
    <w:rsid w:val="001005D1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DC2"/>
    <w:rsid w:val="001375FB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093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702F3"/>
    <w:rsid w:val="00170772"/>
    <w:rsid w:val="00170BFD"/>
    <w:rsid w:val="00170C90"/>
    <w:rsid w:val="0017121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C8F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33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EFB"/>
    <w:rsid w:val="001C6451"/>
    <w:rsid w:val="001C68AA"/>
    <w:rsid w:val="001C696A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97F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621"/>
    <w:rsid w:val="0026186A"/>
    <w:rsid w:val="00261A0A"/>
    <w:rsid w:val="00262816"/>
    <w:rsid w:val="00262A58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7F9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437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4BA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A07"/>
    <w:rsid w:val="002D1D78"/>
    <w:rsid w:val="002D1F48"/>
    <w:rsid w:val="002D1FEB"/>
    <w:rsid w:val="002D2218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C5B"/>
    <w:rsid w:val="00344E29"/>
    <w:rsid w:val="00344E54"/>
    <w:rsid w:val="0034547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5DF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D6"/>
    <w:rsid w:val="003657A0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69D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444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24C"/>
    <w:rsid w:val="00424C79"/>
    <w:rsid w:val="00424EE6"/>
    <w:rsid w:val="00424F8D"/>
    <w:rsid w:val="0042535B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19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62C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D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38"/>
    <w:rsid w:val="004D2582"/>
    <w:rsid w:val="004D28C9"/>
    <w:rsid w:val="004D2A6C"/>
    <w:rsid w:val="004D32A7"/>
    <w:rsid w:val="004D336C"/>
    <w:rsid w:val="004D33BB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ADD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41A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5FC"/>
    <w:rsid w:val="0054581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59"/>
    <w:rsid w:val="00554EA8"/>
    <w:rsid w:val="005556AB"/>
    <w:rsid w:val="00555ACA"/>
    <w:rsid w:val="00555B9A"/>
    <w:rsid w:val="00555D17"/>
    <w:rsid w:val="0055665D"/>
    <w:rsid w:val="00556675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428"/>
    <w:rsid w:val="005A07D7"/>
    <w:rsid w:val="005A0CC1"/>
    <w:rsid w:val="005A0ECB"/>
    <w:rsid w:val="005A0EDE"/>
    <w:rsid w:val="005A10D5"/>
    <w:rsid w:val="005A14B0"/>
    <w:rsid w:val="005A1848"/>
    <w:rsid w:val="005A1AF1"/>
    <w:rsid w:val="005A1CEC"/>
    <w:rsid w:val="005A1F1D"/>
    <w:rsid w:val="005A2319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3B7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EE1"/>
    <w:rsid w:val="005C73E0"/>
    <w:rsid w:val="005C73E6"/>
    <w:rsid w:val="005C7531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8D8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46B3"/>
    <w:rsid w:val="00624932"/>
    <w:rsid w:val="00624CB1"/>
    <w:rsid w:val="00624F8E"/>
    <w:rsid w:val="00625032"/>
    <w:rsid w:val="00625161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6EB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005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3A2"/>
    <w:rsid w:val="006445FB"/>
    <w:rsid w:val="0064475F"/>
    <w:rsid w:val="006447BB"/>
    <w:rsid w:val="006447E1"/>
    <w:rsid w:val="00644A2D"/>
    <w:rsid w:val="00644AF7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2E38"/>
    <w:rsid w:val="006640F9"/>
    <w:rsid w:val="006641BC"/>
    <w:rsid w:val="00664C2D"/>
    <w:rsid w:val="006650D6"/>
    <w:rsid w:val="006652D0"/>
    <w:rsid w:val="006655C0"/>
    <w:rsid w:val="00665817"/>
    <w:rsid w:val="00665E56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171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A93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C5E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53D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5D"/>
    <w:rsid w:val="0070069D"/>
    <w:rsid w:val="00700994"/>
    <w:rsid w:val="007009F4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278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77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DE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B5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978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41D"/>
    <w:rsid w:val="007947C6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56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8CC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9D1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1B6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1E2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6E7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1D1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810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0FC"/>
    <w:rsid w:val="0091213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141"/>
    <w:rsid w:val="00926401"/>
    <w:rsid w:val="009265BA"/>
    <w:rsid w:val="00926643"/>
    <w:rsid w:val="0092667A"/>
    <w:rsid w:val="00926D30"/>
    <w:rsid w:val="009278E1"/>
    <w:rsid w:val="00927F84"/>
    <w:rsid w:val="00927FF1"/>
    <w:rsid w:val="00930036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CBD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B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8C5"/>
    <w:rsid w:val="00990517"/>
    <w:rsid w:val="00990976"/>
    <w:rsid w:val="009909D8"/>
    <w:rsid w:val="00990E27"/>
    <w:rsid w:val="0099108F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6C3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8CF"/>
    <w:rsid w:val="009C5AFF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B98"/>
    <w:rsid w:val="00A06BF8"/>
    <w:rsid w:val="00A06C5A"/>
    <w:rsid w:val="00A06DD8"/>
    <w:rsid w:val="00A070B5"/>
    <w:rsid w:val="00A072A7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4E53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FE3"/>
    <w:rsid w:val="00A302C4"/>
    <w:rsid w:val="00A30411"/>
    <w:rsid w:val="00A3095D"/>
    <w:rsid w:val="00A30A57"/>
    <w:rsid w:val="00A30A89"/>
    <w:rsid w:val="00A30CE2"/>
    <w:rsid w:val="00A30EC9"/>
    <w:rsid w:val="00A312FD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70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470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291"/>
    <w:rsid w:val="00A8357C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4A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25D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0D9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88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6F39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5388"/>
    <w:rsid w:val="00B760BA"/>
    <w:rsid w:val="00B7646A"/>
    <w:rsid w:val="00B764F7"/>
    <w:rsid w:val="00B7652C"/>
    <w:rsid w:val="00B767ED"/>
    <w:rsid w:val="00B7682A"/>
    <w:rsid w:val="00B76941"/>
    <w:rsid w:val="00B7716F"/>
    <w:rsid w:val="00B774CF"/>
    <w:rsid w:val="00B77825"/>
    <w:rsid w:val="00B77CA2"/>
    <w:rsid w:val="00B802C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47E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5FC"/>
    <w:rsid w:val="00B906A4"/>
    <w:rsid w:val="00B9075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BAD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E3A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1096"/>
    <w:rsid w:val="00C31393"/>
    <w:rsid w:val="00C32F54"/>
    <w:rsid w:val="00C33168"/>
    <w:rsid w:val="00C3338B"/>
    <w:rsid w:val="00C340A2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57"/>
    <w:rsid w:val="00C862E0"/>
    <w:rsid w:val="00C86A72"/>
    <w:rsid w:val="00C86D1D"/>
    <w:rsid w:val="00C86FAA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959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6A1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58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DC8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1B5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462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B0B"/>
    <w:rsid w:val="00DD4F1E"/>
    <w:rsid w:val="00DD5085"/>
    <w:rsid w:val="00DD50DF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720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56E"/>
    <w:rsid w:val="00E15588"/>
    <w:rsid w:val="00E15598"/>
    <w:rsid w:val="00E1599A"/>
    <w:rsid w:val="00E15E59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4D3"/>
    <w:rsid w:val="00E44502"/>
    <w:rsid w:val="00E44DF5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99D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42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3F8"/>
    <w:rsid w:val="00EA6540"/>
    <w:rsid w:val="00EA6B7C"/>
    <w:rsid w:val="00EA6C88"/>
    <w:rsid w:val="00EA7022"/>
    <w:rsid w:val="00EA782B"/>
    <w:rsid w:val="00EA7900"/>
    <w:rsid w:val="00EA7A35"/>
    <w:rsid w:val="00EA7B8D"/>
    <w:rsid w:val="00EA7C84"/>
    <w:rsid w:val="00EB0165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83D"/>
    <w:rsid w:val="00EC0A60"/>
    <w:rsid w:val="00EC0B1D"/>
    <w:rsid w:val="00EC0B4E"/>
    <w:rsid w:val="00EC0C4F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B35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782"/>
    <w:rsid w:val="00F07A98"/>
    <w:rsid w:val="00F07CD7"/>
    <w:rsid w:val="00F07E99"/>
    <w:rsid w:val="00F10CD1"/>
    <w:rsid w:val="00F11299"/>
    <w:rsid w:val="00F1134E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9C"/>
    <w:rsid w:val="00F247AF"/>
    <w:rsid w:val="00F24D29"/>
    <w:rsid w:val="00F24E3C"/>
    <w:rsid w:val="00F24FBE"/>
    <w:rsid w:val="00F2521D"/>
    <w:rsid w:val="00F254A3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CC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70F"/>
    <w:rsid w:val="00F42877"/>
    <w:rsid w:val="00F428FA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4DAF"/>
    <w:rsid w:val="00FA532E"/>
    <w:rsid w:val="00FA54B7"/>
    <w:rsid w:val="00FA558B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15B"/>
    <w:rsid w:val="00FB33A1"/>
    <w:rsid w:val="00FB3420"/>
    <w:rsid w:val="00FB3BE8"/>
    <w:rsid w:val="00FB3FAC"/>
    <w:rsid w:val="00FB4546"/>
    <w:rsid w:val="00FB46BF"/>
    <w:rsid w:val="00FB49B1"/>
    <w:rsid w:val="00FB4CA9"/>
    <w:rsid w:val="00FB4FB8"/>
    <w:rsid w:val="00FB5002"/>
    <w:rsid w:val="00FB50B3"/>
    <w:rsid w:val="00FB5219"/>
    <w:rsid w:val="00FB5AC0"/>
    <w:rsid w:val="00FB5C74"/>
    <w:rsid w:val="00FB5CB8"/>
    <w:rsid w:val="00FB5DF7"/>
    <w:rsid w:val="00FB5F99"/>
    <w:rsid w:val="00FB6BFC"/>
    <w:rsid w:val="00FB6DF3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5FCA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6D"/>
    <w:rsid w:val="00FD44F4"/>
    <w:rsid w:val="00FD45B4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16</Pages>
  <Words>4515</Words>
  <Characters>17783</Characters>
  <Application>Microsoft Office Word</Application>
  <DocSecurity>0</DocSecurity>
  <Lines>148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Somjai, Nigonyanont</cp:lastModifiedBy>
  <cp:revision>3</cp:revision>
  <cp:lastPrinted>2022-08-10T01:26:00Z</cp:lastPrinted>
  <dcterms:created xsi:type="dcterms:W3CDTF">2022-08-15T04:10:00Z</dcterms:created>
  <dcterms:modified xsi:type="dcterms:W3CDTF">2022-08-15T04:11:00Z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