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hint="cs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77B12E9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368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</w:t>
      </w:r>
    </w:p>
    <w:p w14:paraId="40F89C29" w14:textId="022093AA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A56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21653C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BA4CE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784117C2" w:rsidR="009C30BE" w:rsidRPr="00073650" w:rsidRDefault="009C30BE" w:rsidP="001F3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054A30"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033210" w:rsidRPr="001F3D7B">
        <w:rPr>
          <w:rFonts w:ascii="Angsana New" w:hAnsi="Angsana New"/>
          <w:sz w:val="30"/>
          <w:szCs w:val="30"/>
        </w:rPr>
        <w:t xml:space="preserve">30 </w:t>
      </w:r>
      <w:r w:rsidR="00033210" w:rsidRPr="001F3D7B">
        <w:rPr>
          <w:rFonts w:ascii="Angsana New" w:hAnsi="Angsana New" w:hint="cs"/>
          <w:sz w:val="30"/>
          <w:szCs w:val="30"/>
          <w:cs/>
        </w:rPr>
        <w:t>มิถุนายน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1F3D7B">
        <w:rPr>
          <w:rFonts w:ascii="Angsana New" w:hAnsi="Angsana New" w:hint="cs"/>
          <w:sz w:val="30"/>
          <w:szCs w:val="30"/>
        </w:rPr>
        <w:t>256</w:t>
      </w:r>
      <w:r w:rsidR="00BA4CE6" w:rsidRPr="001F3D7B">
        <w:rPr>
          <w:rFonts w:ascii="Angsana New" w:hAnsi="Angsana New"/>
          <w:sz w:val="30"/>
          <w:szCs w:val="30"/>
        </w:rPr>
        <w:t xml:space="preserve">5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</w:t>
      </w:r>
      <w:r w:rsidR="00054A30" w:rsidRPr="001F3D7B">
        <w:rPr>
          <w:rFonts w:ascii="Angsana New" w:hAnsi="Angsana New" w:hint="cs"/>
          <w:sz w:val="30"/>
          <w:szCs w:val="30"/>
          <w:cs/>
          <w:lang w:val="th-TH"/>
        </w:rPr>
        <w:t>ข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าดทุนที่แสดงเงินลงทุนตามวิธีส่วนได้เสียและงบกำไรขาดทุนเฉพาะกิจการ </w:t>
      </w:r>
      <w:r w:rsidR="00054A30"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</w:t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>กำไรขาดทุนเบ็ดเสร็จที่แสดงเงินลงทุนตามวิธีส่วนได้เสียและงบกำไรขาดทุนเบ็ดเสร็จ</w:t>
      </w:r>
      <w:r w:rsidR="00EA4F9D" w:rsidRPr="001F3D7B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="00CE35B6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>งบแสดง</w:t>
      </w:r>
      <w:r w:rsidR="003C5F04"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การเปลี่ยนแปลงส่วนของผู้ถือหุ้นที่แสดงเงินลงทุน</w:t>
      </w:r>
      <w:r w:rsidR="00EA4F9D" w:rsidRPr="001F3D7B">
        <w:rPr>
          <w:rFonts w:ascii="Angsana New" w:hAnsi="Angsana New" w:hint="cs"/>
          <w:sz w:val="30"/>
          <w:szCs w:val="30"/>
          <w:cs/>
          <w:lang w:val="th-TH"/>
        </w:rPr>
        <w:t>ตามวิธีส่วนได้เสียและงบแสดงการเปลี่ยนแปลงส่วนของผู้ถือหุ้นเฉพาะกิจการ</w:t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EA4F9D" w:rsidRPr="001F3D7B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ที่แสดงเงินลงทุนตามวิธีส่วนได้เสียและงบกระแสเงินส</w:t>
      </w:r>
      <w:r w:rsidR="002C21E9" w:rsidRPr="001F3D7B">
        <w:rPr>
          <w:rFonts w:ascii="Angsana New" w:hAnsi="Angsana New" w:hint="cs"/>
          <w:sz w:val="30"/>
          <w:szCs w:val="30"/>
          <w:cs/>
          <w:lang w:val="th-TH"/>
        </w:rPr>
        <w:t>ดเฉพาะกิจการ</w:t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3C5F04"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3C5F04" w:rsidRPr="001F3D7B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21653C" w:rsidRPr="001F3D7B">
        <w:rPr>
          <w:rFonts w:ascii="Angsana New" w:hAnsi="Angsana New" w:hint="cs"/>
          <w:sz w:val="30"/>
          <w:szCs w:val="30"/>
        </w:rPr>
        <w:t>30</w:t>
      </w:r>
      <w:r w:rsidR="003C5F04" w:rsidRPr="001F3D7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1F3D7B">
        <w:rPr>
          <w:rFonts w:ascii="Angsana New" w:hAnsi="Angsana New" w:hint="cs"/>
          <w:sz w:val="30"/>
          <w:szCs w:val="30"/>
        </w:rPr>
        <w:t>256</w:t>
      </w:r>
      <w:r w:rsidR="00BA4CE6" w:rsidRPr="001F3D7B">
        <w:rPr>
          <w:rFonts w:ascii="Angsana New" w:hAnsi="Angsana New"/>
          <w:sz w:val="30"/>
          <w:szCs w:val="30"/>
        </w:rPr>
        <w:t>5</w:t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="007D58FE"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="007D58FE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1F3D7B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42740" w:rsidRPr="001F3D7B">
        <w:rPr>
          <w:rFonts w:ascii="Angsana New" w:hAnsi="Angsana New"/>
          <w:sz w:val="30"/>
          <w:szCs w:val="30"/>
        </w:rPr>
        <w:t>34</w:t>
      </w:r>
      <w:r w:rsidR="007D58FE"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3C5F04"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1F3D7B">
        <w:rPr>
          <w:rFonts w:ascii="Angsana New" w:hAnsi="Angsana New"/>
          <w:sz w:val="30"/>
          <w:szCs w:val="30"/>
          <w:cs/>
          <w:lang w:val="th-TH"/>
        </w:rPr>
        <w:t>ของข้าพเจ้</w:t>
      </w:r>
      <w:r w:rsidR="00073650">
        <w:rPr>
          <w:rFonts w:ascii="Angsana New" w:hAnsi="Angsana New" w:hint="cs"/>
          <w:sz w:val="30"/>
          <w:szCs w:val="30"/>
          <w:cs/>
        </w:rPr>
        <w:t>า</w:t>
      </w:r>
    </w:p>
    <w:p w14:paraId="2C777317" w14:textId="77777777" w:rsidR="007D58FE" w:rsidRPr="001F3D7B" w:rsidRDefault="007D58FE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1F3D7B" w:rsidRDefault="00517203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1F3D7B" w:rsidRDefault="00517203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2B3E9A01" w14:textId="38419E2B" w:rsidR="00400C2B" w:rsidRPr="001F3D7B" w:rsidRDefault="00161472" w:rsidP="001F3D7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400C2B" w:rsidRPr="001F3D7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 w:rsidRPr="001F3D7B">
        <w:rPr>
          <w:rFonts w:ascii="Angsana New" w:hAnsi="Angsana New" w:cs="Angsana New"/>
          <w:spacing w:val="-4"/>
          <w:cs/>
        </w:rPr>
        <w:br/>
      </w:r>
      <w:r w:rsidRPr="001F3D7B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="00485A9E" w:rsidRPr="001F3D7B">
        <w:rPr>
          <w:rFonts w:ascii="Angsana New" w:hAnsi="Angsana New" w:cs="Angsana New" w:hint="cs"/>
          <w:spacing w:val="-4"/>
          <w:cs/>
        </w:rPr>
        <w:t>น</w:t>
      </w: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F3E4883" w14:textId="77777777" w:rsidR="007764DB" w:rsidRPr="00B11560" w:rsidRDefault="007764DB" w:rsidP="007764DB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63709411" w14:textId="77777777" w:rsidR="007764DB" w:rsidRDefault="007764DB" w:rsidP="007764DB">
      <w:pPr>
        <w:jc w:val="thaiDistribute"/>
        <w:rPr>
          <w:rFonts w:ascii="Angsana New" w:hAnsi="Angsana New"/>
          <w:sz w:val="24"/>
          <w:szCs w:val="24"/>
        </w:rPr>
      </w:pPr>
    </w:p>
    <w:p w14:paraId="70ED3F24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89C48A7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3785AF22" w:rsidR="00161472" w:rsidRDefault="005A7E18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A7E18">
        <w:rPr>
          <w:rFonts w:ascii="Angsana New" w:hAnsi="Angsana New" w:hint="cs"/>
          <w:sz w:val="30"/>
          <w:szCs w:val="30"/>
        </w:rPr>
        <w:t>10</w:t>
      </w:r>
      <w:r w:rsidR="006B70EE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BA4CE6">
        <w:rPr>
          <w:rFonts w:ascii="Angsana New" w:hAnsi="Angsana New"/>
          <w:sz w:val="30"/>
          <w:szCs w:val="30"/>
        </w:rPr>
        <w:t>2565</w:t>
      </w:r>
    </w:p>
    <w:p w14:paraId="4D19FD52" w14:textId="2D414DC8" w:rsidR="00052F09" w:rsidRDefault="00052F09" w:rsidP="00323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3F3460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C66D" w14:textId="77777777" w:rsidR="0062590A" w:rsidRDefault="0062590A">
      <w:r>
        <w:separator/>
      </w:r>
    </w:p>
  </w:endnote>
  <w:endnote w:type="continuationSeparator" w:id="0">
    <w:p w14:paraId="42171D0A" w14:textId="77777777" w:rsidR="0062590A" w:rsidRDefault="0062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745CEF0-8C37-4D02-9F46-A35B7D54A984}"/>
    <w:embedBold r:id="rId2" w:fontKey="{F7E1F9A5-C47B-4073-ADEA-6A52C9AA1BDC}"/>
    <w:embedItalic r:id="rId3" w:fontKey="{CE199F7A-FE5A-4F00-AA0F-253FEDCA6FDE}"/>
    <w:embedBoldItalic r:id="rId4" w:fontKey="{D758DFE4-4E46-446C-A53D-5712F8A1629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6917" w14:textId="46FF5E39" w:rsidR="008806B5" w:rsidRDefault="008806B5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8806B5" w:rsidRDefault="008806B5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29BF" w14:textId="77777777" w:rsidR="008806B5" w:rsidRPr="00804CAF" w:rsidRDefault="008806B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8806B5" w:rsidRPr="001B16E3" w:rsidRDefault="008806B5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ED67" w14:textId="40FDE64E" w:rsidR="008806B5" w:rsidRPr="00F25036" w:rsidRDefault="008806B5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8806B5" w:rsidRDefault="008806B5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C93B7" w14:textId="77777777" w:rsidR="0062590A" w:rsidRDefault="0062590A">
      <w:r>
        <w:separator/>
      </w:r>
    </w:p>
  </w:footnote>
  <w:footnote w:type="continuationSeparator" w:id="0">
    <w:p w14:paraId="3A5B623E" w14:textId="77777777" w:rsidR="0062590A" w:rsidRDefault="00625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9B008" w14:textId="77777777" w:rsidR="008806B5" w:rsidRPr="001B16E3" w:rsidRDefault="008806B5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A62E" w14:textId="1D9175D9" w:rsidR="008806B5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062DA76" w14:textId="77777777" w:rsidR="003F3460" w:rsidRPr="00985A84" w:rsidRDefault="003F3460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 w:numId="4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650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1A6A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47D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4A27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288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36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3D7B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299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460"/>
    <w:rsid w:val="003F36DA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1D50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090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2D03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DA8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9E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A7E18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0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1D1B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58F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0DC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0EE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8C4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59E5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6FCB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0DF6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8F7B25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4D18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0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69F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57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1FAB"/>
    <w:rsid w:val="00A5246A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5A1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2E3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CA9"/>
    <w:rsid w:val="00AA6FBD"/>
    <w:rsid w:val="00AA75A0"/>
    <w:rsid w:val="00AA7D76"/>
    <w:rsid w:val="00AB041D"/>
    <w:rsid w:val="00AB08D6"/>
    <w:rsid w:val="00AB09AC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4FC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EA6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958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505"/>
    <w:rsid w:val="00B619CD"/>
    <w:rsid w:val="00B61D9B"/>
    <w:rsid w:val="00B6289D"/>
    <w:rsid w:val="00B63984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0BE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538"/>
    <w:rsid w:val="00B94DE9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CE6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91C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1CA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092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4C51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E95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42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4225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80C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43F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07A81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4EE1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1DF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3CB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  <w:style w:type="character" w:customStyle="1" w:styleId="ListParagraphChar">
    <w:name w:val="List Paragraph Char"/>
    <w:link w:val="ListParagraph"/>
    <w:uiPriority w:val="34"/>
    <w:locked/>
    <w:rsid w:val="00DF743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438</Words>
  <Characters>1685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2119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2022-07-29T09:45:00Z</cp:lastPrinted>
  <dcterms:created xsi:type="dcterms:W3CDTF">2022-08-09T01:46:00Z</dcterms:created>
  <dcterms:modified xsi:type="dcterms:W3CDTF">2022-08-09T01:56:00Z</dcterms:modified>
</cp:coreProperties>
</file>