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1AC73CA4" w:rsidR="00726B9B" w:rsidRPr="00650105" w:rsidRDefault="0021653C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630850D3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51119DC5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2BDE76B8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78012C0D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107D36C1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2EAA4FA6" w:rsidR="0056217B" w:rsidRPr="00650105" w:rsidRDefault="00140418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64F98D69" w:rsidR="0056217B" w:rsidRPr="00650105" w:rsidRDefault="00D45942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(รายได้) </w:t>
            </w:r>
            <w:r w:rsidR="003A1339"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3A1339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56BE5C5C" w:rsidR="003A1339" w:rsidRPr="00650105" w:rsidRDefault="00140418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5BF9FD14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1339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5FEA1315" w:rsidR="003A1339" w:rsidRPr="00650105" w:rsidRDefault="00140418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4ABCC0A1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66B32DFE" w:rsidR="003A1339" w:rsidRPr="00650105" w:rsidRDefault="003A1339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F071F" w:rsidRPr="00C52C41" w14:paraId="62318A2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0474FF1" w14:textId="31EAE86B" w:rsidR="00AF071F" w:rsidRDefault="00140418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6AD28A65" w14:textId="77777777" w:rsidR="00AF071F" w:rsidRPr="00650105" w:rsidRDefault="00AF071F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2A142739" w14:textId="32C40791" w:rsidR="00AF071F" w:rsidRPr="00650105" w:rsidRDefault="00AF071F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</w:rPr>
        <w:br w:type="page"/>
      </w:r>
    </w:p>
    <w:p w14:paraId="65095516" w14:textId="6DF8CC33" w:rsidR="00726B9B" w:rsidRPr="00292299" w:rsidRDefault="00726B9B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 w:rsidRPr="00292299">
        <w:rPr>
          <w:rFonts w:ascii="Angsana New" w:hAnsi="Angsana New" w:hint="cs"/>
          <w:sz w:val="30"/>
          <w:szCs w:val="30"/>
          <w:cs/>
        </w:rPr>
        <w:t>แบบย่อ</w:t>
      </w:r>
      <w:r w:rsidRPr="0029229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9229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92299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292299" w:rsidRDefault="00784EB3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AB392FE" w14:textId="765532F8" w:rsidR="00726B9B" w:rsidRPr="00292299" w:rsidRDefault="00726B9B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9229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92299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 w:rsidRPr="00292299">
        <w:rPr>
          <w:rFonts w:ascii="Angsana New" w:hAnsi="Angsana New"/>
          <w:sz w:val="30"/>
          <w:szCs w:val="30"/>
          <w:cs/>
        </w:rPr>
        <w:t>การเงินจาก</w:t>
      </w:r>
      <w:r w:rsidR="004F1F61" w:rsidRPr="00292299">
        <w:rPr>
          <w:rFonts w:ascii="Angsana New" w:hAnsi="Angsana New" w:hint="cs"/>
          <w:sz w:val="30"/>
          <w:szCs w:val="30"/>
          <w:cs/>
        </w:rPr>
        <w:t>คณะ</w:t>
      </w:r>
      <w:r w:rsidR="00526631" w:rsidRPr="00292299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 w:rsidRPr="00292299">
        <w:rPr>
          <w:rFonts w:ascii="Angsana New" w:hAnsi="Angsana New"/>
          <w:sz w:val="30"/>
          <w:szCs w:val="30"/>
        </w:rPr>
        <w:t xml:space="preserve"> </w:t>
      </w:r>
      <w:r w:rsidR="005A7E18" w:rsidRPr="005A7E18">
        <w:rPr>
          <w:rFonts w:ascii="Angsana New" w:hAnsi="Angsana New" w:hint="cs"/>
          <w:sz w:val="30"/>
          <w:szCs w:val="30"/>
        </w:rPr>
        <w:t>10</w:t>
      </w:r>
      <w:r w:rsidR="006B70EE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AB1617"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="00F65F6F" w:rsidRPr="00292299">
        <w:rPr>
          <w:rFonts w:ascii="Angsana New" w:hAnsi="Angsana New" w:hint="cs"/>
          <w:sz w:val="30"/>
          <w:szCs w:val="30"/>
        </w:rPr>
        <w:t>256</w:t>
      </w:r>
      <w:r w:rsidR="00BA4CE6" w:rsidRPr="00292299">
        <w:rPr>
          <w:rFonts w:ascii="Angsana New" w:hAnsi="Angsana New"/>
          <w:sz w:val="30"/>
          <w:szCs w:val="30"/>
        </w:rPr>
        <w:t>5</w:t>
      </w:r>
    </w:p>
    <w:p w14:paraId="561B1AC6" w14:textId="77777777" w:rsidR="00726B9B" w:rsidRPr="00292299" w:rsidRDefault="00726B9B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A98F62B" w14:textId="21A84380" w:rsidR="00726B9B" w:rsidRPr="00292299" w:rsidRDefault="00A42740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92299">
        <w:rPr>
          <w:rFonts w:ascii="Angsana New" w:hAnsi="Angsana New"/>
          <w:b/>
          <w:bCs/>
          <w:sz w:val="30"/>
          <w:szCs w:val="30"/>
        </w:rPr>
        <w:t>1</w:t>
      </w:r>
      <w:r w:rsidR="00726B9B" w:rsidRPr="00292299">
        <w:rPr>
          <w:rFonts w:ascii="Angsana New" w:hAnsi="Angsana New"/>
          <w:b/>
          <w:bCs/>
          <w:sz w:val="30"/>
          <w:szCs w:val="30"/>
        </w:rPr>
        <w:tab/>
      </w:r>
      <w:r w:rsidR="00726B9B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0658FD" w:rsidRPr="00292299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292299" w:rsidRDefault="00726B9B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6288EA" w14:textId="1BA0D551" w:rsidR="006E100D" w:rsidRPr="00292299" w:rsidRDefault="006E100D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806B5" w:rsidRPr="00292299">
        <w:rPr>
          <w:rFonts w:ascii="Angsana New" w:hAnsi="Angsana New"/>
          <w:sz w:val="30"/>
          <w:szCs w:val="30"/>
          <w:cs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662B589D" w14:textId="77777777" w:rsidR="006E100D" w:rsidRPr="00292299" w:rsidRDefault="006E100D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B8FB7D" w14:textId="7F2D8BCF" w:rsidR="0070069C" w:rsidRPr="00292299" w:rsidRDefault="006E100D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="008806B5" w:rsidRPr="00292299">
        <w:rPr>
          <w:rFonts w:ascii="Angsana New" w:hAnsi="Angsana New"/>
          <w:sz w:val="30"/>
          <w:szCs w:val="30"/>
          <w:cs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797E1EA5" w14:textId="77777777" w:rsidR="0070069C" w:rsidRPr="00292299" w:rsidRDefault="0070069C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086906A" w14:textId="0D0BFD69" w:rsidR="009B3614" w:rsidRPr="00292299" w:rsidRDefault="00140418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92299">
        <w:rPr>
          <w:rFonts w:ascii="Angsana New" w:hAnsi="Angsana New"/>
          <w:b/>
          <w:bCs/>
          <w:sz w:val="30"/>
          <w:szCs w:val="30"/>
        </w:rPr>
        <w:t>2</w:t>
      </w:r>
      <w:r w:rsidR="009B3614" w:rsidRPr="00292299">
        <w:rPr>
          <w:rFonts w:ascii="Angsana New" w:hAnsi="Angsana New"/>
          <w:b/>
          <w:bCs/>
          <w:sz w:val="30"/>
          <w:szCs w:val="30"/>
        </w:rPr>
        <w:tab/>
      </w:r>
      <w:r w:rsidR="009B3614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292299" w:rsidRDefault="00917F8F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690EEF" w14:textId="2EE65B72" w:rsidR="002D5F2C" w:rsidRPr="00292299" w:rsidRDefault="009109E2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="003C2360"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A93BDF"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="00A84E9F"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</w:t>
      </w:r>
      <w:r w:rsidR="00992175"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อย่างมีสาระสำคัญในระหว่างงวด</w:t>
      </w:r>
      <w:r w:rsidR="00B85011" w:rsidRPr="00292299">
        <w:rPr>
          <w:rFonts w:ascii="Angsana New" w:hAnsi="Angsana New" w:hint="cs"/>
          <w:sz w:val="30"/>
          <w:szCs w:val="30"/>
          <w:cs/>
        </w:rPr>
        <w:t>สาม</w:t>
      </w:r>
      <w:r w:rsidRPr="002922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1653C" w:rsidRPr="00292299">
        <w:rPr>
          <w:rFonts w:ascii="Angsana New" w:hAnsi="Angsana New" w:hint="cs"/>
          <w:sz w:val="30"/>
          <w:szCs w:val="30"/>
        </w:rPr>
        <w:t>30</w:t>
      </w:r>
      <w:r w:rsidR="00B85011" w:rsidRPr="00292299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53C" w:rsidRPr="00292299">
        <w:rPr>
          <w:rFonts w:ascii="Angsana New" w:hAnsi="Angsana New" w:hint="cs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62EB15E6" w14:textId="77777777" w:rsidR="00FC790E" w:rsidRPr="00292299" w:rsidRDefault="00FC790E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7C6B188" w14:textId="77777777" w:rsidR="00292299" w:rsidRDefault="00292299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B85011" w:rsidRPr="00292299" w14:paraId="1226A486" w14:textId="77777777" w:rsidTr="00B85011">
        <w:trPr>
          <w:tblHeader/>
        </w:trPr>
        <w:tc>
          <w:tcPr>
            <w:tcW w:w="5310" w:type="dxa"/>
          </w:tcPr>
          <w:p w14:paraId="712C6F75" w14:textId="656D93A9" w:rsidR="00B85011" w:rsidRPr="00292299" w:rsidRDefault="00B85011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27E187E2" w14:textId="2FEF3AA3" w:rsidR="00B85011" w:rsidRPr="00292299" w:rsidRDefault="00B85011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5011" w:rsidRPr="00292299" w14:paraId="1FC012BD" w14:textId="77777777" w:rsidTr="00B85011">
        <w:trPr>
          <w:tblHeader/>
        </w:trPr>
        <w:tc>
          <w:tcPr>
            <w:tcW w:w="5310" w:type="dxa"/>
          </w:tcPr>
          <w:p w14:paraId="681695AA" w14:textId="3C4C6AC0" w:rsidR="00B85011" w:rsidRPr="00292299" w:rsidRDefault="009B4C96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70" w:type="dxa"/>
            <w:gridSpan w:val="3"/>
          </w:tcPr>
          <w:p w14:paraId="1519F45B" w14:textId="5E1D6CF9" w:rsidR="00B85011" w:rsidRPr="00292299" w:rsidRDefault="00B85011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85011" w:rsidRPr="00292299" w14:paraId="7383E5A6" w14:textId="77777777" w:rsidTr="00B85011">
        <w:trPr>
          <w:tblHeader/>
        </w:trPr>
        <w:tc>
          <w:tcPr>
            <w:tcW w:w="5310" w:type="dxa"/>
          </w:tcPr>
          <w:p w14:paraId="617D4183" w14:textId="5AA80FD4" w:rsidR="00B85011" w:rsidRPr="00292299" w:rsidRDefault="00992175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B4C96"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21653C"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9B4C96"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90" w:type="dxa"/>
          </w:tcPr>
          <w:p w14:paraId="295ED783" w14:textId="6F0FBB7D" w:rsidR="00B85011" w:rsidRP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526503" w14:textId="06A890C5" w:rsidR="00B85011" w:rsidRPr="00292299" w:rsidRDefault="00B85011" w:rsidP="00292299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F9FDA1" w14:textId="71E5CE88" w:rsidR="00B85011" w:rsidRP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B85011" w:rsidRPr="00292299" w14:paraId="35005F95" w14:textId="77777777" w:rsidTr="00B85011">
        <w:trPr>
          <w:tblHeader/>
        </w:trPr>
        <w:tc>
          <w:tcPr>
            <w:tcW w:w="5310" w:type="dxa"/>
          </w:tcPr>
          <w:p w14:paraId="3DF40F26" w14:textId="77777777" w:rsidR="00B85011" w:rsidRPr="00292299" w:rsidRDefault="00B85011" w:rsidP="00292299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3870" w:type="dxa"/>
            <w:gridSpan w:val="3"/>
          </w:tcPr>
          <w:p w14:paraId="56F5F68D" w14:textId="733EDC71" w:rsidR="00B85011" w:rsidRPr="00292299" w:rsidRDefault="00B85011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5011" w:rsidRPr="00292299" w14:paraId="75E13953" w14:textId="77777777" w:rsidTr="00B85011">
        <w:tc>
          <w:tcPr>
            <w:tcW w:w="5310" w:type="dxa"/>
          </w:tcPr>
          <w:p w14:paraId="6A5FA13B" w14:textId="77777777" w:rsidR="00B85011" w:rsidRPr="00292299" w:rsidRDefault="00B85011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90" w:type="dxa"/>
          </w:tcPr>
          <w:p w14:paraId="6123FB4E" w14:textId="6D0C5764" w:rsidR="00B85011" w:rsidRPr="00292299" w:rsidRDefault="00B85011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9C59F" w14:textId="0A57B0BD" w:rsidR="00B85011" w:rsidRPr="00292299" w:rsidRDefault="00B85011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BDF15C" w14:textId="77777777" w:rsidR="00B85011" w:rsidRPr="00292299" w:rsidRDefault="00B85011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0EE" w:rsidRPr="00292299" w14:paraId="6051419C" w14:textId="77777777" w:rsidTr="00B85011">
        <w:tc>
          <w:tcPr>
            <w:tcW w:w="5310" w:type="dxa"/>
          </w:tcPr>
          <w:p w14:paraId="2339A6DC" w14:textId="5A26A86F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33E02FD0" w14:textId="2071CD23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10,345</w:t>
            </w:r>
          </w:p>
        </w:tc>
        <w:tc>
          <w:tcPr>
            <w:tcW w:w="270" w:type="dxa"/>
          </w:tcPr>
          <w:p w14:paraId="03631CC6" w14:textId="3C6CC577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A08D16" w14:textId="2F9117F4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8,630</w:t>
            </w:r>
          </w:p>
        </w:tc>
      </w:tr>
      <w:tr w:rsidR="006B70EE" w:rsidRPr="00292299" w14:paraId="7AD6DE38" w14:textId="77777777" w:rsidTr="00B85011">
        <w:tc>
          <w:tcPr>
            <w:tcW w:w="5310" w:type="dxa"/>
          </w:tcPr>
          <w:p w14:paraId="33EEC12B" w14:textId="73ABCEF1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890" w:type="dxa"/>
          </w:tcPr>
          <w:p w14:paraId="4DF262BB" w14:textId="48D777C8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270" w:type="dxa"/>
          </w:tcPr>
          <w:p w14:paraId="1A2E5BF4" w14:textId="3A970046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8A61CC" w14:textId="6F30EE52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1,989</w:t>
            </w:r>
          </w:p>
        </w:tc>
      </w:tr>
      <w:tr w:rsidR="00B63984" w:rsidRPr="00D54225" w14:paraId="56C87306" w14:textId="77777777" w:rsidTr="00B85011">
        <w:tc>
          <w:tcPr>
            <w:tcW w:w="5310" w:type="dxa"/>
          </w:tcPr>
          <w:p w14:paraId="6219893C" w14:textId="011AD822" w:rsidR="00B63984" w:rsidRPr="00292299" w:rsidRDefault="00B63984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90" w:type="dxa"/>
          </w:tcPr>
          <w:p w14:paraId="08B2A88E" w14:textId="2D4A7202" w:rsidR="00B63984" w:rsidRPr="006B70EE" w:rsidRDefault="00B63984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3,813</w:t>
            </w:r>
          </w:p>
        </w:tc>
        <w:tc>
          <w:tcPr>
            <w:tcW w:w="270" w:type="dxa"/>
          </w:tcPr>
          <w:p w14:paraId="48F8F653" w14:textId="77777777" w:rsidR="00B63984" w:rsidRPr="00292299" w:rsidRDefault="00B63984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0EA479" w14:textId="573609F4" w:rsidR="00B63984" w:rsidRPr="00D54225" w:rsidRDefault="00D54225" w:rsidP="00D5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422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B70EE" w:rsidRPr="00292299" w14:paraId="16021F16" w14:textId="77777777" w:rsidTr="00B85011">
        <w:tc>
          <w:tcPr>
            <w:tcW w:w="5310" w:type="dxa"/>
          </w:tcPr>
          <w:p w14:paraId="284ED57D" w14:textId="77777777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90" w:type="dxa"/>
          </w:tcPr>
          <w:p w14:paraId="3D8B087D" w14:textId="0D61AAEF" w:rsidR="006B70EE" w:rsidRPr="006B70EE" w:rsidRDefault="00B63984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22,130</w:t>
            </w:r>
          </w:p>
        </w:tc>
        <w:tc>
          <w:tcPr>
            <w:tcW w:w="270" w:type="dxa"/>
          </w:tcPr>
          <w:p w14:paraId="0856FE6E" w14:textId="5291C6F8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03B9F7" w14:textId="33A9C166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15,450</w:t>
            </w:r>
          </w:p>
        </w:tc>
      </w:tr>
      <w:tr w:rsidR="006B70EE" w:rsidRPr="00292299" w14:paraId="1B810DFD" w14:textId="77777777" w:rsidTr="00D54225">
        <w:trPr>
          <w:trHeight w:val="272"/>
        </w:trPr>
        <w:tc>
          <w:tcPr>
            <w:tcW w:w="5310" w:type="dxa"/>
          </w:tcPr>
          <w:p w14:paraId="34F46BED" w14:textId="4774A472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90" w:type="dxa"/>
          </w:tcPr>
          <w:p w14:paraId="11A5759E" w14:textId="46DDAFF3" w:rsidR="006B70EE" w:rsidRPr="006B70EE" w:rsidRDefault="00B63984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1,791</w:t>
            </w:r>
          </w:p>
        </w:tc>
        <w:tc>
          <w:tcPr>
            <w:tcW w:w="270" w:type="dxa"/>
          </w:tcPr>
          <w:p w14:paraId="10E5793B" w14:textId="19D16892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CF09D9" w14:textId="77777777" w:rsid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1,882</w:t>
            </w:r>
          </w:p>
          <w:p w14:paraId="4E6889F3" w14:textId="7727B81C" w:rsidR="00D54225" w:rsidRPr="00D54225" w:rsidRDefault="00D54225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2299" w:rsidRPr="00292299" w14:paraId="505B0215" w14:textId="77777777" w:rsidTr="00B85011">
        <w:tc>
          <w:tcPr>
            <w:tcW w:w="5310" w:type="dxa"/>
          </w:tcPr>
          <w:p w14:paraId="268B8E14" w14:textId="4710AAAF" w:rsidR="00292299" w:rsidRP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6F87C713" w14:textId="78089962" w:rsidR="00292299" w:rsidRPr="006B70EE" w:rsidRDefault="00292299" w:rsidP="00292299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178A3" w14:textId="20581E1B" w:rsidR="00292299" w:rsidRPr="00292299" w:rsidRDefault="00292299" w:rsidP="00292299">
            <w:pPr>
              <w:tabs>
                <w:tab w:val="left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78CCF0" w14:textId="77777777" w:rsidR="00292299" w:rsidRP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0EE" w:rsidRPr="00292299" w14:paraId="5838262E" w14:textId="77777777" w:rsidTr="00F8349B">
        <w:tc>
          <w:tcPr>
            <w:tcW w:w="5310" w:type="dxa"/>
          </w:tcPr>
          <w:p w14:paraId="5C4EAFCE" w14:textId="7A16AB55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51BB6C45" w14:textId="39377235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E356544" w14:textId="77777777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7A9F26" w14:textId="3DE95D1D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6B70EE" w:rsidRPr="00292299" w14:paraId="00BD7EBF" w14:textId="77777777" w:rsidTr="00B85011">
        <w:tc>
          <w:tcPr>
            <w:tcW w:w="5310" w:type="dxa"/>
          </w:tcPr>
          <w:p w14:paraId="4AD3071C" w14:textId="0B38E90D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2D7CB947" w14:textId="1F252EE0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509E1142" w14:textId="2B63C4AC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08EEC9" w14:textId="43C984A8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982</w:t>
            </w:r>
          </w:p>
        </w:tc>
      </w:tr>
      <w:tr w:rsidR="006B70EE" w:rsidRPr="00292299" w14:paraId="2997D4B1" w14:textId="77777777" w:rsidTr="00B85011">
        <w:tc>
          <w:tcPr>
            <w:tcW w:w="5310" w:type="dxa"/>
          </w:tcPr>
          <w:p w14:paraId="6093B485" w14:textId="7E8466D1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90" w:type="dxa"/>
          </w:tcPr>
          <w:p w14:paraId="40ACAECF" w14:textId="7084161F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533,853</w:t>
            </w:r>
          </w:p>
        </w:tc>
        <w:tc>
          <w:tcPr>
            <w:tcW w:w="270" w:type="dxa"/>
          </w:tcPr>
          <w:p w14:paraId="3CA65A0B" w14:textId="24DCAB84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ECC6B5" w14:textId="77777777" w:rsid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539,150</w:t>
            </w:r>
          </w:p>
          <w:p w14:paraId="54D9261C" w14:textId="73CE645A" w:rsidR="00D54225" w:rsidRPr="00D54225" w:rsidRDefault="00D54225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2299" w:rsidRPr="00292299" w14:paraId="7FDAD4D2" w14:textId="77777777" w:rsidTr="00B85011">
        <w:tc>
          <w:tcPr>
            <w:tcW w:w="5310" w:type="dxa"/>
          </w:tcPr>
          <w:p w14:paraId="3F53FD73" w14:textId="5E386482" w:rsidR="00292299" w:rsidRP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90" w:type="dxa"/>
          </w:tcPr>
          <w:p w14:paraId="3F0578DF" w14:textId="41040577" w:rsidR="00292299" w:rsidRPr="006B70EE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2BE91" w14:textId="63F166E6" w:rsidR="00292299" w:rsidRP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2328A4" w14:textId="77777777" w:rsidR="00292299" w:rsidRP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0EE" w:rsidRPr="00292299" w14:paraId="57725615" w14:textId="77777777" w:rsidTr="00140418">
        <w:trPr>
          <w:trHeight w:val="299"/>
        </w:trPr>
        <w:tc>
          <w:tcPr>
            <w:tcW w:w="5310" w:type="dxa"/>
          </w:tcPr>
          <w:p w14:paraId="092373CE" w14:textId="7E525722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0" w:type="dxa"/>
          </w:tcPr>
          <w:p w14:paraId="6359A700" w14:textId="54AFDD93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644,241</w:t>
            </w:r>
          </w:p>
        </w:tc>
        <w:tc>
          <w:tcPr>
            <w:tcW w:w="270" w:type="dxa"/>
          </w:tcPr>
          <w:p w14:paraId="7E8E5CF6" w14:textId="4FFACB64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418AAF" w14:textId="3C9D44D5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589,299</w:t>
            </w:r>
          </w:p>
        </w:tc>
      </w:tr>
      <w:tr w:rsidR="006B70EE" w:rsidRPr="00292299" w14:paraId="3483327B" w14:textId="77777777" w:rsidTr="00140418">
        <w:trPr>
          <w:trHeight w:val="299"/>
        </w:trPr>
        <w:tc>
          <w:tcPr>
            <w:tcW w:w="5310" w:type="dxa"/>
          </w:tcPr>
          <w:p w14:paraId="79A142B2" w14:textId="39552E3F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890" w:type="dxa"/>
          </w:tcPr>
          <w:p w14:paraId="3A888D3E" w14:textId="79D422E5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6,252</w:t>
            </w:r>
          </w:p>
        </w:tc>
        <w:tc>
          <w:tcPr>
            <w:tcW w:w="270" w:type="dxa"/>
          </w:tcPr>
          <w:p w14:paraId="239F50A0" w14:textId="77777777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E4E072" w14:textId="13DC036D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B70EE" w:rsidRPr="00292299" w14:paraId="505C7E82" w14:textId="77777777" w:rsidTr="00B85011">
        <w:tc>
          <w:tcPr>
            <w:tcW w:w="5310" w:type="dxa"/>
          </w:tcPr>
          <w:p w14:paraId="585D3CDE" w14:textId="7B1C6DB3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</w:tcPr>
          <w:p w14:paraId="21D6DC9E" w14:textId="5A4BAADE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2,113</w:t>
            </w:r>
          </w:p>
        </w:tc>
        <w:tc>
          <w:tcPr>
            <w:tcW w:w="270" w:type="dxa"/>
          </w:tcPr>
          <w:p w14:paraId="3E280AB7" w14:textId="01688584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10D8DD" w14:textId="0C737FF8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2,248</w:t>
            </w:r>
          </w:p>
        </w:tc>
      </w:tr>
      <w:tr w:rsidR="006B70EE" w:rsidRPr="00292299" w14:paraId="57BC6565" w14:textId="77777777" w:rsidTr="00B85011">
        <w:tc>
          <w:tcPr>
            <w:tcW w:w="5310" w:type="dxa"/>
          </w:tcPr>
          <w:p w14:paraId="076E348C" w14:textId="5462CAC7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90" w:type="dxa"/>
          </w:tcPr>
          <w:p w14:paraId="33E3A920" w14:textId="23E6F445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514,134</w:t>
            </w:r>
          </w:p>
        </w:tc>
        <w:tc>
          <w:tcPr>
            <w:tcW w:w="270" w:type="dxa"/>
          </w:tcPr>
          <w:p w14:paraId="4E5A4809" w14:textId="4ADA4DB3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EAB8B2" w14:textId="31BE98D9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376,277</w:t>
            </w:r>
          </w:p>
        </w:tc>
      </w:tr>
      <w:tr w:rsidR="006B70EE" w:rsidRPr="00292299" w14:paraId="148EF2B9" w14:textId="77777777" w:rsidTr="00B85011">
        <w:tc>
          <w:tcPr>
            <w:tcW w:w="5310" w:type="dxa"/>
          </w:tcPr>
          <w:p w14:paraId="6C2626A8" w14:textId="52FF77D6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890" w:type="dxa"/>
          </w:tcPr>
          <w:p w14:paraId="0EA5EF06" w14:textId="6E35CAF0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F738D" w14:textId="77777777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90AECE" w14:textId="6098F701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327</w:t>
            </w:r>
          </w:p>
        </w:tc>
      </w:tr>
      <w:tr w:rsidR="006B70EE" w:rsidRPr="00292299" w14:paraId="62069E8B" w14:textId="77777777" w:rsidTr="00B85011">
        <w:tc>
          <w:tcPr>
            <w:tcW w:w="5310" w:type="dxa"/>
          </w:tcPr>
          <w:p w14:paraId="56CAEA63" w14:textId="0F0BDADE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890" w:type="dxa"/>
          </w:tcPr>
          <w:p w14:paraId="71A5CBBD" w14:textId="20B74B28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5,823</w:t>
            </w:r>
          </w:p>
        </w:tc>
        <w:tc>
          <w:tcPr>
            <w:tcW w:w="270" w:type="dxa"/>
          </w:tcPr>
          <w:p w14:paraId="1E86988D" w14:textId="57C9BEB3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67391C" w14:textId="6DD4F974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4,090</w:t>
            </w:r>
          </w:p>
        </w:tc>
      </w:tr>
      <w:tr w:rsidR="006B70EE" w:rsidRPr="00292299" w14:paraId="45B85A58" w14:textId="77777777" w:rsidTr="00B85011">
        <w:tc>
          <w:tcPr>
            <w:tcW w:w="5310" w:type="dxa"/>
          </w:tcPr>
          <w:p w14:paraId="32FD1D41" w14:textId="1C9D1F0C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890" w:type="dxa"/>
          </w:tcPr>
          <w:p w14:paraId="32EF3708" w14:textId="32CAFBA6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7,031</w:t>
            </w:r>
          </w:p>
        </w:tc>
        <w:tc>
          <w:tcPr>
            <w:tcW w:w="270" w:type="dxa"/>
          </w:tcPr>
          <w:p w14:paraId="6EA49FD1" w14:textId="00861563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45A42D" w14:textId="36716014" w:rsidR="006B70EE" w:rsidRPr="0029229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6,612</w:t>
            </w:r>
          </w:p>
        </w:tc>
      </w:tr>
      <w:tr w:rsidR="00292299" w:rsidRPr="00292299" w14:paraId="2E9952C4" w14:textId="77777777" w:rsidTr="00B910BE">
        <w:trPr>
          <w:trHeight w:val="146"/>
        </w:trPr>
        <w:tc>
          <w:tcPr>
            <w:tcW w:w="5310" w:type="dxa"/>
          </w:tcPr>
          <w:p w14:paraId="4C6EAF85" w14:textId="7F0A4AF7" w:rsidR="00292299" w:rsidRPr="00292299" w:rsidRDefault="00292299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90" w:type="dxa"/>
          </w:tcPr>
          <w:p w14:paraId="2376D5BB" w14:textId="10A6FDEC" w:rsidR="00292299" w:rsidRPr="006B70EE" w:rsidRDefault="006B70EE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6,143</w:t>
            </w:r>
          </w:p>
        </w:tc>
        <w:tc>
          <w:tcPr>
            <w:tcW w:w="270" w:type="dxa"/>
          </w:tcPr>
          <w:p w14:paraId="1EA1F32E" w14:textId="1E1EED00" w:rsidR="00292299" w:rsidRP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CA669D" w14:textId="77777777" w:rsidR="00292299" w:rsidRDefault="00292299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8,986</w:t>
            </w:r>
          </w:p>
          <w:p w14:paraId="436FAEFF" w14:textId="3CA19B2A" w:rsidR="00B910BE" w:rsidRPr="00B910BE" w:rsidRDefault="00B910BE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10BE" w:rsidRPr="00292299" w14:paraId="094C2AF1" w14:textId="77777777" w:rsidTr="00B910BE">
        <w:trPr>
          <w:trHeight w:val="182"/>
        </w:trPr>
        <w:tc>
          <w:tcPr>
            <w:tcW w:w="5310" w:type="dxa"/>
          </w:tcPr>
          <w:p w14:paraId="798EFB76" w14:textId="743705A7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890" w:type="dxa"/>
          </w:tcPr>
          <w:p w14:paraId="7D51E99B" w14:textId="7DE0C835" w:rsidR="00B910BE" w:rsidRPr="006B70EE" w:rsidRDefault="00B910BE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A7BD65F" w14:textId="77777777" w:rsidR="00B910BE" w:rsidRPr="00292299" w:rsidRDefault="00B910BE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D8D26E" w14:textId="77777777" w:rsidR="00B910BE" w:rsidRDefault="00B910BE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150</w:t>
            </w:r>
          </w:p>
          <w:p w14:paraId="0BDBC61E" w14:textId="1BFDBA17" w:rsidR="00B910BE" w:rsidRPr="00B910BE" w:rsidRDefault="00B910BE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10BE" w:rsidRPr="00292299" w14:paraId="5734BDA8" w14:textId="77777777" w:rsidTr="00AE301B">
        <w:trPr>
          <w:trHeight w:val="236"/>
        </w:trPr>
        <w:tc>
          <w:tcPr>
            <w:tcW w:w="5310" w:type="dxa"/>
          </w:tcPr>
          <w:p w14:paraId="62EF05D1" w14:textId="0DFAD3B8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</w:tcPr>
          <w:p w14:paraId="06BEFD98" w14:textId="2D4F4217" w:rsidR="00B910BE" w:rsidRPr="006B70E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35B73" w14:textId="77777777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A84390" w14:textId="228DE094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0BE" w:rsidRPr="00292299" w14:paraId="5CD2426A" w14:textId="77777777" w:rsidTr="007F3DDB">
        <w:trPr>
          <w:trHeight w:val="191"/>
        </w:trPr>
        <w:tc>
          <w:tcPr>
            <w:tcW w:w="5310" w:type="dxa"/>
          </w:tcPr>
          <w:p w14:paraId="743D012F" w14:textId="6A98DF61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0" w:type="dxa"/>
          </w:tcPr>
          <w:p w14:paraId="636366A0" w14:textId="724BBA40" w:rsidR="00B910BE" w:rsidRPr="006B70E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650062" w14:textId="77777777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C9DE5" w14:textId="3350D142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0BE" w:rsidRPr="00292299" w14:paraId="7FA23760" w14:textId="77777777" w:rsidTr="0061021E">
        <w:trPr>
          <w:trHeight w:val="407"/>
        </w:trPr>
        <w:tc>
          <w:tcPr>
            <w:tcW w:w="5310" w:type="dxa"/>
          </w:tcPr>
          <w:p w14:paraId="22BC0609" w14:textId="7A217C97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</w:tcPr>
          <w:p w14:paraId="070F402A" w14:textId="68C37D65" w:rsidR="00B910BE" w:rsidRPr="006B70E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11,490</w:t>
            </w:r>
          </w:p>
        </w:tc>
        <w:tc>
          <w:tcPr>
            <w:tcW w:w="270" w:type="dxa"/>
            <w:vAlign w:val="bottom"/>
          </w:tcPr>
          <w:p w14:paraId="7ACB7F73" w14:textId="20F23606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4EF1E1" w14:textId="73D30011" w:rsidR="00B910BE" w:rsidRPr="00D54225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12,412</w:t>
            </w:r>
          </w:p>
        </w:tc>
      </w:tr>
      <w:tr w:rsidR="00B910BE" w:rsidRPr="00292299" w14:paraId="41F66918" w14:textId="77777777" w:rsidTr="00B910BE">
        <w:tc>
          <w:tcPr>
            <w:tcW w:w="5310" w:type="dxa"/>
            <w:shd w:val="clear" w:color="auto" w:fill="auto"/>
          </w:tcPr>
          <w:p w14:paraId="54C94C5F" w14:textId="2591D57D" w:rsidR="00B910BE" w:rsidRPr="00292299" w:rsidRDefault="00A942E3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79230A" w14:textId="743D2D8A" w:rsidR="00B910BE" w:rsidRPr="00A942E3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42E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F24419" w14:textId="52C22102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EA7445D" w14:textId="7631F98C" w:rsidR="00B910BE" w:rsidRPr="00292299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67</w:t>
            </w:r>
          </w:p>
        </w:tc>
      </w:tr>
      <w:tr w:rsidR="00A942E3" w:rsidRPr="00292299" w14:paraId="19C2C13F" w14:textId="77777777" w:rsidTr="00D35EDE">
        <w:tc>
          <w:tcPr>
            <w:tcW w:w="5310" w:type="dxa"/>
            <w:shd w:val="clear" w:color="auto" w:fill="auto"/>
          </w:tcPr>
          <w:p w14:paraId="252A983C" w14:textId="52E415B8" w:rsidR="00A942E3" w:rsidRPr="00292299" w:rsidRDefault="00A942E3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5A18F" w14:textId="205377A2" w:rsidR="00A942E3" w:rsidRPr="00B910BE" w:rsidRDefault="00A942E3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11,554</w:t>
            </w:r>
          </w:p>
        </w:tc>
        <w:tc>
          <w:tcPr>
            <w:tcW w:w="270" w:type="dxa"/>
            <w:shd w:val="clear" w:color="auto" w:fill="auto"/>
          </w:tcPr>
          <w:p w14:paraId="7821E581" w14:textId="4E422441" w:rsidR="00A942E3" w:rsidRPr="00B910BE" w:rsidRDefault="00A942E3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5600D" w14:textId="3D9D4DF9" w:rsidR="00A942E3" w:rsidRPr="00B910BE" w:rsidRDefault="00A942E3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</w:rPr>
              <w:t>12,479</w:t>
            </w:r>
          </w:p>
        </w:tc>
      </w:tr>
    </w:tbl>
    <w:p w14:paraId="67391ADE" w14:textId="5A214BD4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F743F">
        <w:rPr>
          <w:rFonts w:ascii="Angsana New" w:hAnsi="Angsana New"/>
          <w:sz w:val="30"/>
          <w:szCs w:val="30"/>
        </w:rPr>
        <w:t>5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 w:rsidR="00C621D0">
        <w:rPr>
          <w:rFonts w:ascii="Angsana New" w:hAnsi="Angsana New" w:hint="cs"/>
          <w:sz w:val="30"/>
          <w:szCs w:val="30"/>
          <w:cs/>
        </w:rPr>
        <w:t>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DF743F"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B352FB" w14:textId="3902C5BE" w:rsidR="008D3612" w:rsidRDefault="008D3612" w:rsidP="006B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DF743F" w:rsidRPr="00DF743F" w14:paraId="67F000B5" w14:textId="77777777" w:rsidTr="00DF743F">
        <w:trPr>
          <w:tblHeader/>
        </w:trPr>
        <w:tc>
          <w:tcPr>
            <w:tcW w:w="5773" w:type="dxa"/>
            <w:gridSpan w:val="2"/>
          </w:tcPr>
          <w:p w14:paraId="7F80098E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6DFB978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F743F" w:rsidRPr="00DF743F" w14:paraId="374EDDD3" w14:textId="77777777" w:rsidTr="00DF743F">
        <w:trPr>
          <w:tblHeader/>
        </w:trPr>
        <w:tc>
          <w:tcPr>
            <w:tcW w:w="5773" w:type="dxa"/>
            <w:gridSpan w:val="2"/>
          </w:tcPr>
          <w:p w14:paraId="7D581FA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38C34C32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DF743F" w:rsidRPr="00DF743F" w14:paraId="701539B2" w14:textId="77777777" w:rsidTr="00DF743F">
        <w:trPr>
          <w:tblHeader/>
        </w:trPr>
        <w:tc>
          <w:tcPr>
            <w:tcW w:w="5773" w:type="dxa"/>
            <w:gridSpan w:val="2"/>
          </w:tcPr>
          <w:p w14:paraId="67A0C25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1D4B6F06" w14:textId="502DD5F9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EF0B99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7A9CE54A" w14:textId="349FCCA6" w:rsidR="00DF743F" w:rsidRPr="00DF743F" w:rsidRDefault="005A7E18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743F"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DF743F" w:rsidRPr="00DF743F" w14:paraId="5CACE475" w14:textId="77777777" w:rsidTr="00DF743F">
        <w:trPr>
          <w:tblHeader/>
        </w:trPr>
        <w:tc>
          <w:tcPr>
            <w:tcW w:w="5773" w:type="dxa"/>
            <w:gridSpan w:val="2"/>
          </w:tcPr>
          <w:p w14:paraId="632F0D6C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1F22C479" w14:textId="78521D82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D8207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6561314B" w14:textId="46F52D5B" w:rsidR="00DF743F" w:rsidRPr="00DF743F" w:rsidRDefault="005A7E18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743F" w:rsidRPr="00DF743F" w14:paraId="0E17F6F0" w14:textId="77777777" w:rsidTr="00DF743F">
        <w:trPr>
          <w:tblHeader/>
        </w:trPr>
        <w:tc>
          <w:tcPr>
            <w:tcW w:w="5773" w:type="dxa"/>
            <w:gridSpan w:val="2"/>
          </w:tcPr>
          <w:p w14:paraId="79535E9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0E5FD91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43F" w:rsidRPr="00DF743F" w14:paraId="66AA3F37" w14:textId="77777777" w:rsidTr="00DF743F">
        <w:tc>
          <w:tcPr>
            <w:tcW w:w="5773" w:type="dxa"/>
            <w:gridSpan w:val="2"/>
            <w:hideMark/>
          </w:tcPr>
          <w:p w14:paraId="486915C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02753CCD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70EE" w:rsidRPr="00DF743F" w14:paraId="0775BD26" w14:textId="77777777" w:rsidTr="00DF743F">
        <w:trPr>
          <w:trHeight w:val="272"/>
        </w:trPr>
        <w:tc>
          <w:tcPr>
            <w:tcW w:w="5773" w:type="dxa"/>
            <w:gridSpan w:val="2"/>
            <w:hideMark/>
          </w:tcPr>
          <w:p w14:paraId="2C480A69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62C41810" w14:textId="1263EE01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270" w:type="dxa"/>
          </w:tcPr>
          <w:p w14:paraId="17DC0750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6F11584F" w14:textId="2C1A9F0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</w:tr>
      <w:tr w:rsidR="006B70EE" w:rsidRPr="00DF743F" w14:paraId="17F8C2A5" w14:textId="77777777" w:rsidTr="00DF743F">
        <w:trPr>
          <w:trHeight w:val="182"/>
        </w:trPr>
        <w:tc>
          <w:tcPr>
            <w:tcW w:w="5773" w:type="dxa"/>
            <w:gridSpan w:val="2"/>
            <w:hideMark/>
          </w:tcPr>
          <w:p w14:paraId="4AE60464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42E5" w14:textId="1EAE48B9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532,249</w:t>
            </w:r>
          </w:p>
        </w:tc>
        <w:tc>
          <w:tcPr>
            <w:tcW w:w="270" w:type="dxa"/>
          </w:tcPr>
          <w:p w14:paraId="306A51D7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D26850" w14:textId="16155A3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497,812</w:t>
            </w:r>
          </w:p>
        </w:tc>
      </w:tr>
      <w:tr w:rsidR="006B70EE" w:rsidRPr="00DF743F" w14:paraId="31C55F3C" w14:textId="77777777" w:rsidTr="00DF743F">
        <w:trPr>
          <w:trHeight w:val="334"/>
        </w:trPr>
        <w:tc>
          <w:tcPr>
            <w:tcW w:w="5773" w:type="dxa"/>
            <w:gridSpan w:val="2"/>
          </w:tcPr>
          <w:p w14:paraId="3D4FF7E7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62917" w14:textId="1F28A911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534,127</w:t>
            </w:r>
          </w:p>
        </w:tc>
        <w:tc>
          <w:tcPr>
            <w:tcW w:w="270" w:type="dxa"/>
          </w:tcPr>
          <w:p w14:paraId="7BC33ED4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4E454D" w14:textId="7FCF901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DF743F" w:rsidRPr="00DF743F" w14:paraId="238CFE68" w14:textId="77777777" w:rsidTr="00DF743F">
        <w:trPr>
          <w:trHeight w:val="182"/>
        </w:trPr>
        <w:tc>
          <w:tcPr>
            <w:tcW w:w="5773" w:type="dxa"/>
            <w:gridSpan w:val="2"/>
            <w:hideMark/>
          </w:tcPr>
          <w:p w14:paraId="7BE3467A" w14:textId="77777777" w:rsidR="00DF743F" w:rsidRPr="00DF743F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5913B3AD" w14:textId="31A39EF7" w:rsidR="00DF743F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0C95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4198F21C" w14:textId="146ABDB5" w:rsidR="00DF743F" w:rsidRPr="00DF743F" w:rsidRDefault="00DF743F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743F" w:rsidRPr="00DF743F" w14:paraId="5F939932" w14:textId="77777777" w:rsidTr="00DF743F">
        <w:trPr>
          <w:trHeight w:val="262"/>
        </w:trPr>
        <w:tc>
          <w:tcPr>
            <w:tcW w:w="5773" w:type="dxa"/>
            <w:gridSpan w:val="2"/>
            <w:hideMark/>
          </w:tcPr>
          <w:p w14:paraId="73089446" w14:textId="77777777" w:rsidR="00DF743F" w:rsidRPr="00DF743F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D3FFC" w14:textId="0665F63D" w:rsidR="00DF743F" w:rsidRPr="006B70EE" w:rsidRDefault="006B70EE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534,127</w:t>
            </w:r>
          </w:p>
        </w:tc>
        <w:tc>
          <w:tcPr>
            <w:tcW w:w="270" w:type="dxa"/>
          </w:tcPr>
          <w:p w14:paraId="01FC7873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A57558" w14:textId="3B75C6C0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DF743F" w:rsidRPr="00D02092" w14:paraId="5A29EEF5" w14:textId="77777777" w:rsidTr="006B70EE">
        <w:trPr>
          <w:trHeight w:val="260"/>
        </w:trPr>
        <w:tc>
          <w:tcPr>
            <w:tcW w:w="5773" w:type="dxa"/>
            <w:gridSpan w:val="2"/>
          </w:tcPr>
          <w:p w14:paraId="3C68F70B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A3FB5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ACD02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79FCB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743F" w:rsidRPr="00DF743F" w14:paraId="67EAADDE" w14:textId="77777777" w:rsidTr="00DF743F">
        <w:tc>
          <w:tcPr>
            <w:tcW w:w="5773" w:type="dxa"/>
            <w:gridSpan w:val="2"/>
            <w:hideMark/>
          </w:tcPr>
          <w:p w14:paraId="15C12065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2D04920B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63713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38F9F2F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70EE" w:rsidRPr="00DF743F" w14:paraId="327E4A43" w14:textId="77777777" w:rsidTr="00DF743F">
        <w:tc>
          <w:tcPr>
            <w:tcW w:w="5773" w:type="dxa"/>
            <w:gridSpan w:val="2"/>
            <w:hideMark/>
          </w:tcPr>
          <w:p w14:paraId="311D0A1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42182802" w14:textId="69FF0ADD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33C3BBE7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770C6B53" w14:textId="03E18743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6B70EE" w:rsidRPr="00DF743F" w14:paraId="34E631DA" w14:textId="77777777" w:rsidTr="00DF743F">
        <w:tc>
          <w:tcPr>
            <w:tcW w:w="5773" w:type="dxa"/>
            <w:gridSpan w:val="2"/>
            <w:hideMark/>
          </w:tcPr>
          <w:p w14:paraId="31F3B09A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6CCAC9A0" w14:textId="7850C01C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4,554</w:t>
            </w:r>
          </w:p>
        </w:tc>
        <w:tc>
          <w:tcPr>
            <w:tcW w:w="270" w:type="dxa"/>
          </w:tcPr>
          <w:p w14:paraId="3AA5FC7B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0CD3D02E" w14:textId="1AC74E3E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</w:tr>
      <w:tr w:rsidR="006B70EE" w:rsidRPr="00DF743F" w14:paraId="34A6F428" w14:textId="77777777" w:rsidTr="00DF743F">
        <w:tc>
          <w:tcPr>
            <w:tcW w:w="5773" w:type="dxa"/>
            <w:gridSpan w:val="2"/>
            <w:hideMark/>
          </w:tcPr>
          <w:p w14:paraId="7E135A6C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0E675" w14:textId="4CE6EDBA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8,858</w:t>
            </w:r>
          </w:p>
        </w:tc>
        <w:tc>
          <w:tcPr>
            <w:tcW w:w="270" w:type="dxa"/>
          </w:tcPr>
          <w:p w14:paraId="3715EED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8B43A" w14:textId="164B6D95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10,822</w:t>
            </w:r>
          </w:p>
        </w:tc>
      </w:tr>
      <w:tr w:rsidR="006B70EE" w:rsidRPr="00DF743F" w14:paraId="0AAE8A2B" w14:textId="77777777" w:rsidTr="00DF743F">
        <w:trPr>
          <w:trHeight w:val="77"/>
        </w:trPr>
        <w:tc>
          <w:tcPr>
            <w:tcW w:w="5773" w:type="dxa"/>
            <w:gridSpan w:val="2"/>
            <w:hideMark/>
          </w:tcPr>
          <w:p w14:paraId="03F16944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01B29" w14:textId="523AE6A4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13,576</w:t>
            </w:r>
          </w:p>
        </w:tc>
        <w:tc>
          <w:tcPr>
            <w:tcW w:w="270" w:type="dxa"/>
          </w:tcPr>
          <w:p w14:paraId="04FEDC59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57FDC0" w14:textId="318CFE75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16,091</w:t>
            </w:r>
          </w:p>
        </w:tc>
      </w:tr>
      <w:tr w:rsidR="00DF743F" w:rsidRPr="00D02092" w14:paraId="0B47A9B5" w14:textId="77777777" w:rsidTr="00D02092">
        <w:trPr>
          <w:trHeight w:val="34"/>
        </w:trPr>
        <w:tc>
          <w:tcPr>
            <w:tcW w:w="5773" w:type="dxa"/>
            <w:gridSpan w:val="2"/>
          </w:tcPr>
          <w:p w14:paraId="64F737CF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7B24F622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0372CE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3583DCD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F743F" w:rsidRPr="00DF743F" w14:paraId="4364F5E0" w14:textId="77777777" w:rsidTr="00DF743F">
        <w:tc>
          <w:tcPr>
            <w:tcW w:w="5773" w:type="dxa"/>
            <w:gridSpan w:val="2"/>
            <w:hideMark/>
          </w:tcPr>
          <w:p w14:paraId="5649503A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5597936A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F3B4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490D5C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EE" w:rsidRPr="00DF743F" w14:paraId="3ACF052D" w14:textId="77777777" w:rsidTr="00D52FE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13396506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1BE55812" w14:textId="0C8B4F22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4,086</w:t>
            </w:r>
          </w:p>
        </w:tc>
        <w:tc>
          <w:tcPr>
            <w:tcW w:w="270" w:type="dxa"/>
            <w:vAlign w:val="bottom"/>
          </w:tcPr>
          <w:p w14:paraId="4870698E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  <w:hideMark/>
          </w:tcPr>
          <w:p w14:paraId="1B8E3D36" w14:textId="79EBBE00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70EE" w:rsidRPr="00DF743F" w14:paraId="459925E4" w14:textId="77777777" w:rsidTr="00DF743F">
        <w:tc>
          <w:tcPr>
            <w:tcW w:w="5773" w:type="dxa"/>
            <w:gridSpan w:val="2"/>
            <w:hideMark/>
          </w:tcPr>
          <w:p w14:paraId="330670E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19263ACB" w14:textId="57679262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144,392</w:t>
            </w:r>
          </w:p>
        </w:tc>
        <w:tc>
          <w:tcPr>
            <w:tcW w:w="270" w:type="dxa"/>
          </w:tcPr>
          <w:p w14:paraId="6AAA2E4C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1DBF0E6D" w14:textId="604377A4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244,151</w:t>
            </w:r>
          </w:p>
        </w:tc>
      </w:tr>
      <w:tr w:rsidR="006B70EE" w:rsidRPr="00DF743F" w14:paraId="6D33763A" w14:textId="77777777" w:rsidTr="00DF743F">
        <w:tc>
          <w:tcPr>
            <w:tcW w:w="5773" w:type="dxa"/>
            <w:gridSpan w:val="2"/>
            <w:hideMark/>
          </w:tcPr>
          <w:p w14:paraId="1F4F81CF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48339DD8" w14:textId="3B679AEF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331,735</w:t>
            </w:r>
          </w:p>
        </w:tc>
        <w:tc>
          <w:tcPr>
            <w:tcW w:w="270" w:type="dxa"/>
          </w:tcPr>
          <w:p w14:paraId="7F3B316B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1CE3E0CA" w14:textId="35E45DF2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165,543</w:t>
            </w:r>
          </w:p>
        </w:tc>
      </w:tr>
      <w:tr w:rsidR="006B70EE" w:rsidRPr="00DF743F" w14:paraId="4FE39C26" w14:textId="77777777" w:rsidTr="00DF743F">
        <w:trPr>
          <w:trHeight w:val="334"/>
        </w:trPr>
        <w:tc>
          <w:tcPr>
            <w:tcW w:w="5773" w:type="dxa"/>
            <w:gridSpan w:val="2"/>
            <w:hideMark/>
          </w:tcPr>
          <w:p w14:paraId="6A4B8EE5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5E2E5" w14:textId="10AF9ACB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480,213</w:t>
            </w:r>
          </w:p>
        </w:tc>
        <w:tc>
          <w:tcPr>
            <w:tcW w:w="270" w:type="dxa"/>
          </w:tcPr>
          <w:p w14:paraId="2FCE6720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56FAE3" w14:textId="0FE6C713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409,697</w:t>
            </w:r>
          </w:p>
        </w:tc>
      </w:tr>
      <w:tr w:rsidR="00DF743F" w:rsidRPr="00D02092" w14:paraId="182F2763" w14:textId="77777777" w:rsidTr="00DF743F">
        <w:trPr>
          <w:trHeight w:val="197"/>
        </w:trPr>
        <w:tc>
          <w:tcPr>
            <w:tcW w:w="5773" w:type="dxa"/>
            <w:gridSpan w:val="2"/>
          </w:tcPr>
          <w:p w14:paraId="69EA34CB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84B87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765694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4521D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743F" w:rsidRPr="00DF743F" w14:paraId="075FD56C" w14:textId="77777777" w:rsidTr="00DF743F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6406B663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708FE15C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C567C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622A2F2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70EE" w:rsidRPr="00DF743F" w14:paraId="61FC84A9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028B3315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31334B80" w14:textId="410E5EB4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43,656</w:t>
            </w:r>
          </w:p>
        </w:tc>
        <w:tc>
          <w:tcPr>
            <w:tcW w:w="270" w:type="dxa"/>
          </w:tcPr>
          <w:p w14:paraId="17E4410D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2AA04825" w14:textId="18696A9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32,973</w:t>
            </w:r>
          </w:p>
        </w:tc>
      </w:tr>
      <w:tr w:rsidR="006B70EE" w:rsidRPr="00DF743F" w14:paraId="27AE6A22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6E14CEBA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B976E" w14:textId="309BFFFD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10,749</w:t>
            </w:r>
          </w:p>
        </w:tc>
        <w:tc>
          <w:tcPr>
            <w:tcW w:w="270" w:type="dxa"/>
          </w:tcPr>
          <w:p w14:paraId="01FD132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3AD5B" w14:textId="2910033D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10,463</w:t>
            </w:r>
          </w:p>
        </w:tc>
      </w:tr>
      <w:tr w:rsidR="006B70EE" w:rsidRPr="00DF743F" w14:paraId="37E739F5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692A5E4F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0F33D" w14:textId="6BB86BD8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54,405</w:t>
            </w:r>
          </w:p>
        </w:tc>
        <w:tc>
          <w:tcPr>
            <w:tcW w:w="270" w:type="dxa"/>
          </w:tcPr>
          <w:p w14:paraId="1D302C46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1F4D59" w14:textId="025F347D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43,436</w:t>
            </w:r>
          </w:p>
        </w:tc>
      </w:tr>
      <w:tr w:rsidR="00D02092" w:rsidRPr="00DF743F" w14:paraId="059E42E3" w14:textId="77777777" w:rsidTr="00D02092">
        <w:trPr>
          <w:gridBefore w:val="1"/>
          <w:wBefore w:w="9" w:type="dxa"/>
          <w:trHeight w:val="224"/>
        </w:trPr>
        <w:tc>
          <w:tcPr>
            <w:tcW w:w="5764" w:type="dxa"/>
          </w:tcPr>
          <w:p w14:paraId="21242DF4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403A523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E2EBBC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E7A51BC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43F" w:rsidRPr="00DF743F" w14:paraId="76D781FE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3E9F13BA" w14:textId="77777777" w:rsidR="00A942E3" w:rsidRDefault="00A942E3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8DDF04B" w14:textId="36AA4ED5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1" w:type="dxa"/>
          </w:tcPr>
          <w:p w14:paraId="15583089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AAF9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33F1A1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43F" w:rsidRPr="00DF743F" w14:paraId="188E7886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44A2F79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3B0141AF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1AAA5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043C4E24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EE" w:rsidRPr="00DF743F" w14:paraId="020D5907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2CB25E0F" w14:textId="77777777" w:rsidR="006B70EE" w:rsidRPr="00DF743F" w:rsidRDefault="006B70EE" w:rsidP="006B70EE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51CF33D3" w14:textId="60A3B4F8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1503FF5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  <w:hideMark/>
          </w:tcPr>
          <w:p w14:paraId="556796B4" w14:textId="0F2641C4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6B70EE" w:rsidRPr="00DF743F" w14:paraId="646DA754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551D08A8" w14:textId="77777777" w:rsidR="006B70EE" w:rsidRPr="00DF743F" w:rsidRDefault="006B70EE" w:rsidP="006B70EE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55E1E7D4" w14:textId="0362676A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20,857</w:t>
            </w:r>
          </w:p>
        </w:tc>
        <w:tc>
          <w:tcPr>
            <w:tcW w:w="270" w:type="dxa"/>
          </w:tcPr>
          <w:p w14:paraId="568795D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2A8C538A" w14:textId="5D1B359C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22,090</w:t>
            </w:r>
          </w:p>
        </w:tc>
      </w:tr>
      <w:tr w:rsidR="006B70EE" w:rsidRPr="00DF743F" w14:paraId="30E52512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5DB9255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99288" w14:textId="7125EE66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25,791</w:t>
            </w:r>
          </w:p>
        </w:tc>
        <w:tc>
          <w:tcPr>
            <w:tcW w:w="270" w:type="dxa"/>
          </w:tcPr>
          <w:p w14:paraId="0FD739C9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D08758" w14:textId="16629FBC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27,024</w:t>
            </w:r>
          </w:p>
        </w:tc>
      </w:tr>
    </w:tbl>
    <w:p w14:paraId="7CADB6DD" w14:textId="77777777" w:rsidR="00D02092" w:rsidRPr="00D02092" w:rsidRDefault="00D0209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53F540C6" w14:textId="17E66497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D02092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504CDAD2" w14:textId="413BB767" w:rsidR="007220B8" w:rsidRDefault="00794690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สัญญาสำคัญที่ทำกับกิจการที่เกี่ยวข้องกันไม่มีการเปลี่ยนแปลงในระหว่างงวด</w:t>
      </w:r>
      <w:r w:rsidR="00B14091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254170">
        <w:rPr>
          <w:rFonts w:ascii="Angsana New" w:hAnsi="Angsana New"/>
          <w:spacing w:val="-2"/>
          <w:sz w:val="30"/>
          <w:szCs w:val="30"/>
        </w:rPr>
        <w:t xml:space="preserve">30 </w:t>
      </w:r>
      <w:r w:rsidR="00254170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21653C"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D02092">
        <w:rPr>
          <w:rFonts w:ascii="Angsana New" w:hAnsi="Angsana New"/>
          <w:spacing w:val="-2"/>
          <w:sz w:val="30"/>
          <w:szCs w:val="30"/>
        </w:rPr>
        <w:t>5</w:t>
      </w:r>
    </w:p>
    <w:p w14:paraId="69DC700B" w14:textId="2DC164C8" w:rsidR="00AE6481" w:rsidRPr="00D02092" w:rsidRDefault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68BA500" w14:textId="0646EC1B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</w:p>
    <w:p w14:paraId="6645E68F" w14:textId="77777777" w:rsidR="006E55A0" w:rsidRPr="00D02092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2AAFC01" w14:textId="67702682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25417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02092">
        <w:rPr>
          <w:rFonts w:ascii="Angsana New" w:hAnsi="Angsana New"/>
          <w:sz w:val="30"/>
          <w:szCs w:val="30"/>
        </w:rPr>
        <w:t>5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D02092">
        <w:rPr>
          <w:rFonts w:ascii="Angsana New" w:hAnsi="Angsana New"/>
          <w:sz w:val="30"/>
          <w:szCs w:val="30"/>
        </w:rPr>
        <w:t>5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D02092" w:rsidRDefault="008C3CB6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10"/>
      </w:tblGrid>
      <w:tr w:rsidR="002A5D68" w:rsidRPr="003D047D" w14:paraId="2B22B8B2" w14:textId="77777777" w:rsidTr="006B70EE">
        <w:trPr>
          <w:tblHeader/>
        </w:trPr>
        <w:tc>
          <w:tcPr>
            <w:tcW w:w="5760" w:type="dxa"/>
          </w:tcPr>
          <w:p w14:paraId="65330FA0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0658D5AD" w14:textId="117A5F22" w:rsidR="002A5D68" w:rsidRPr="00D02092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0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D02092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0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D020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D020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6B70EE">
        <w:trPr>
          <w:tblHeader/>
        </w:trPr>
        <w:tc>
          <w:tcPr>
            <w:tcW w:w="5760" w:type="dxa"/>
          </w:tcPr>
          <w:p w14:paraId="51F96559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14:paraId="1ADCCB1C" w14:textId="77777777" w:rsidR="002A5D68" w:rsidRPr="00D02092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6B70EE">
        <w:trPr>
          <w:tblHeader/>
        </w:trPr>
        <w:tc>
          <w:tcPr>
            <w:tcW w:w="5760" w:type="dxa"/>
          </w:tcPr>
          <w:p w14:paraId="6C7E2CCC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3F89834C" w14:textId="5BADC4EE" w:rsidR="002A5D68" w:rsidRPr="00D02092" w:rsidRDefault="0021653C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09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54170" w:rsidRPr="00D0209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97ED7BF" w14:textId="77777777" w:rsidR="002A5D68" w:rsidRPr="00D02092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278BC3" w14:textId="307B19B5" w:rsidR="002A5D68" w:rsidRPr="00D02092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09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D0209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6B70EE">
        <w:trPr>
          <w:tblHeader/>
        </w:trPr>
        <w:tc>
          <w:tcPr>
            <w:tcW w:w="5760" w:type="dxa"/>
          </w:tcPr>
          <w:p w14:paraId="7B8802C4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BDF09D2" w14:textId="522D3A94" w:rsidR="002A5D68" w:rsidRPr="00D02092" w:rsidRDefault="00D02092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88976E" w14:textId="77777777" w:rsidR="002A5D68" w:rsidRPr="00D02092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261E24" w14:textId="25BC04E9" w:rsidR="002A5D68" w:rsidRPr="00D02092" w:rsidRDefault="00D02092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162E4" w:rsidRPr="003D047D" w14:paraId="13D32642" w14:textId="2917BF34" w:rsidTr="006B70EE">
        <w:trPr>
          <w:tblHeader/>
        </w:trPr>
        <w:tc>
          <w:tcPr>
            <w:tcW w:w="5760" w:type="dxa"/>
          </w:tcPr>
          <w:p w14:paraId="764E380E" w14:textId="77777777" w:rsidR="00A162E4" w:rsidRPr="00D02092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</w:tcPr>
          <w:p w14:paraId="0F0F0795" w14:textId="2840F721" w:rsidR="00A162E4" w:rsidRPr="00D02092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0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20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209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6B70EE">
        <w:tc>
          <w:tcPr>
            <w:tcW w:w="5760" w:type="dxa"/>
          </w:tcPr>
          <w:p w14:paraId="3FB09D38" w14:textId="590222C4" w:rsidR="002A5D68" w:rsidRPr="00D02092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D020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758C5617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1537417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6B70EE">
        <w:tc>
          <w:tcPr>
            <w:tcW w:w="5760" w:type="dxa"/>
          </w:tcPr>
          <w:p w14:paraId="547B138B" w14:textId="29D7954B" w:rsidR="002A5D68" w:rsidRPr="00D02092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 w:rsidRPr="00D02092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D02092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D02092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0A99CE8" w14:textId="34E48330" w:rsidR="002A5D68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147,868</w:t>
            </w:r>
          </w:p>
        </w:tc>
        <w:tc>
          <w:tcPr>
            <w:tcW w:w="270" w:type="dxa"/>
          </w:tcPr>
          <w:p w14:paraId="55F528DA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2D125B" w14:textId="7E51605C" w:rsidR="002A5D68" w:rsidRPr="00D02092" w:rsidRDefault="00D02092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105,734</w:t>
            </w:r>
          </w:p>
        </w:tc>
      </w:tr>
    </w:tbl>
    <w:p w14:paraId="3BCD4BE3" w14:textId="77777777" w:rsidR="006E55A0" w:rsidRPr="00D02092" w:rsidRDefault="006E55A0" w:rsidP="0014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</w:p>
    <w:p w14:paraId="1D9945AA" w14:textId="4896D855" w:rsidR="00FA2948" w:rsidRDefault="00FA2948" w:rsidP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025B275" w14:textId="2F48B13F" w:rsidR="00FA25C1" w:rsidRPr="002B1BE4" w:rsidRDefault="00FA2948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8806B5" w:rsidRDefault="00722F5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36"/>
        <w:gridCol w:w="34"/>
        <w:gridCol w:w="1260"/>
        <w:gridCol w:w="270"/>
        <w:gridCol w:w="1260"/>
      </w:tblGrid>
      <w:tr w:rsidR="00396777" w:rsidRPr="00A1010E" w14:paraId="7BDDA393" w14:textId="77777777" w:rsidTr="004D2B8B">
        <w:trPr>
          <w:trHeight w:val="236"/>
        </w:trPr>
        <w:tc>
          <w:tcPr>
            <w:tcW w:w="3510" w:type="dxa"/>
          </w:tcPr>
          <w:p w14:paraId="74182980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DFCFC06" w14:textId="18A720FE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14:paraId="4D5D5B0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117913A0" w14:textId="5166231A" w:rsidR="00396777" w:rsidRPr="00AF468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2A7EE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14841" w14:textId="19B477BC" w:rsidR="00396777" w:rsidRPr="00A1010E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B8B" w:rsidRPr="00A1010E" w14:paraId="3838207A" w14:textId="77777777" w:rsidTr="004D2B8B">
        <w:trPr>
          <w:trHeight w:val="236"/>
        </w:trPr>
        <w:tc>
          <w:tcPr>
            <w:tcW w:w="3510" w:type="dxa"/>
          </w:tcPr>
          <w:p w14:paraId="27318D59" w14:textId="22CD76E4" w:rsidR="004D2B8B" w:rsidRP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880" w:type="dxa"/>
            <w:gridSpan w:val="3"/>
          </w:tcPr>
          <w:p w14:paraId="330856F7" w14:textId="6E05B4B6" w:rsidR="004D2B8B" w:rsidRPr="000F6BDD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61FD0E15" w14:textId="77777777" w:rsidR="004D2B8B" w:rsidRPr="00AB351F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3D5670F4" w14:textId="29507380" w:rsid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8B" w:rsidRPr="00A1010E" w14:paraId="473B30A0" w14:textId="77777777" w:rsidTr="004D2B8B">
        <w:trPr>
          <w:trHeight w:val="236"/>
        </w:trPr>
        <w:tc>
          <w:tcPr>
            <w:tcW w:w="3510" w:type="dxa"/>
          </w:tcPr>
          <w:p w14:paraId="4E6A04D6" w14:textId="020D95E7" w:rsidR="004D2B8B" w:rsidRPr="001B6AF7" w:rsidRDefault="00992175" w:rsidP="001B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0" w:type="dxa"/>
          </w:tcPr>
          <w:p w14:paraId="4515658B" w14:textId="284DB1B0" w:rsidR="004D2B8B" w:rsidRPr="000F6BDD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0E55FDC" w14:textId="77777777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870F7" w14:textId="6ADA4E67" w:rsidR="004D2B8B" w:rsidRPr="000F6BDD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8451949" w14:textId="77777777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FBA3E49" w14:textId="2FD2B065" w:rsidR="004D2B8B" w:rsidRPr="00396777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228ACB" w14:textId="3D8B9AB1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39080" w14:textId="0BDDC257" w:rsidR="004D2B8B" w:rsidRPr="00C37EF4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D5726" w:rsidRPr="008F7775" w14:paraId="6B654BC1" w14:textId="77777777" w:rsidTr="004D2B8B">
        <w:trPr>
          <w:trHeight w:val="380"/>
        </w:trPr>
        <w:tc>
          <w:tcPr>
            <w:tcW w:w="3510" w:type="dxa"/>
          </w:tcPr>
          <w:p w14:paraId="56EC852B" w14:textId="77777777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14:paraId="4ABDB8BF" w14:textId="2AC1800E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EE" w:rsidRPr="008F7775" w14:paraId="1978361C" w14:textId="77777777" w:rsidTr="004D2B8B">
        <w:tc>
          <w:tcPr>
            <w:tcW w:w="3510" w:type="dxa"/>
          </w:tcPr>
          <w:p w14:paraId="2818192F" w14:textId="3FB185C5" w:rsidR="006B70EE" w:rsidRPr="008F7775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3F8AF378" w14:textId="79243FFB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1,579,852</w:t>
            </w:r>
          </w:p>
        </w:tc>
        <w:tc>
          <w:tcPr>
            <w:tcW w:w="270" w:type="dxa"/>
          </w:tcPr>
          <w:p w14:paraId="50AB22CD" w14:textId="77777777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2F501" w14:textId="2831E1C0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1,513,115</w:t>
            </w:r>
          </w:p>
        </w:tc>
        <w:tc>
          <w:tcPr>
            <w:tcW w:w="270" w:type="dxa"/>
            <w:gridSpan w:val="2"/>
          </w:tcPr>
          <w:p w14:paraId="4CDA753A" w14:textId="77777777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B64D5" w14:textId="106ECAC9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7F5DFBBB" w14:textId="67C92E20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FE2AF" w14:textId="68955541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</w:tr>
      <w:tr w:rsidR="006B70EE" w:rsidRPr="008F7775" w14:paraId="4D890F54" w14:textId="77777777" w:rsidTr="00FA5C9F">
        <w:tc>
          <w:tcPr>
            <w:tcW w:w="3510" w:type="dxa"/>
          </w:tcPr>
          <w:p w14:paraId="623DDE07" w14:textId="7CD41B74" w:rsidR="006B70EE" w:rsidRPr="008F7775" w:rsidRDefault="006B70EE" w:rsidP="006B70E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50" w:type="dxa"/>
          </w:tcPr>
          <w:p w14:paraId="7A7B9179" w14:textId="7EB77CDC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29,490</w:t>
            </w:r>
          </w:p>
        </w:tc>
        <w:tc>
          <w:tcPr>
            <w:tcW w:w="270" w:type="dxa"/>
            <w:vAlign w:val="bottom"/>
          </w:tcPr>
          <w:p w14:paraId="7188D47A" w14:textId="77777777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4089" w14:textId="62FE59C2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21,477</w:t>
            </w:r>
          </w:p>
        </w:tc>
        <w:tc>
          <w:tcPr>
            <w:tcW w:w="270" w:type="dxa"/>
            <w:gridSpan w:val="2"/>
          </w:tcPr>
          <w:p w14:paraId="0ED8E1A8" w14:textId="77777777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0ECA4" w14:textId="05663BEB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4971E" w14:textId="665805BC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42700" w14:textId="7C6BED1A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0EE" w:rsidRPr="008F7775" w14:paraId="1942F9DF" w14:textId="77777777" w:rsidTr="00FA5C9F">
        <w:tc>
          <w:tcPr>
            <w:tcW w:w="3510" w:type="dxa"/>
          </w:tcPr>
          <w:p w14:paraId="2FDE02C0" w14:textId="374CDC5F" w:rsidR="006B70EE" w:rsidRPr="008F7775" w:rsidRDefault="006B70EE" w:rsidP="006B70E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350" w:type="dxa"/>
          </w:tcPr>
          <w:p w14:paraId="603E0DB7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C4847" w14:textId="47A100D1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  <w:vAlign w:val="bottom"/>
          </w:tcPr>
          <w:p w14:paraId="1F0DC567" w14:textId="77777777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5AD2C3" w14:textId="1BD885AF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gridSpan w:val="2"/>
          </w:tcPr>
          <w:p w14:paraId="3DFE0516" w14:textId="77777777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155101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004FA" w14:textId="52D17AC3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547495" w14:textId="24E32646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49BF77" w14:textId="7FB71782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0EE" w:rsidRPr="002A5D68" w14:paraId="4C2EAD37" w14:textId="77777777" w:rsidTr="004D2B8B">
        <w:trPr>
          <w:trHeight w:val="352"/>
        </w:trPr>
        <w:tc>
          <w:tcPr>
            <w:tcW w:w="3510" w:type="dxa"/>
          </w:tcPr>
          <w:p w14:paraId="3A2B08E1" w14:textId="5BCC1DEE" w:rsidR="006B70EE" w:rsidRPr="002A5D68" w:rsidRDefault="006B70EE" w:rsidP="006B70E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0083D8" w14:textId="06A93BE1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sz w:val="30"/>
                <w:szCs w:val="30"/>
              </w:rPr>
              <w:t>1,609,451</w:t>
            </w:r>
          </w:p>
        </w:tc>
        <w:tc>
          <w:tcPr>
            <w:tcW w:w="270" w:type="dxa"/>
          </w:tcPr>
          <w:p w14:paraId="4ECEC2B8" w14:textId="77777777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3574DDA6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1,534,640</w:t>
            </w:r>
          </w:p>
        </w:tc>
        <w:tc>
          <w:tcPr>
            <w:tcW w:w="270" w:type="dxa"/>
            <w:gridSpan w:val="2"/>
          </w:tcPr>
          <w:p w14:paraId="46CD9980" w14:textId="77777777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A47A2D" w14:textId="495F7E2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DFE2745" w14:textId="680BB17A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EC66C1" w14:textId="2F01FDC1" w:rsidR="006B70EE" w:rsidRPr="002A5D6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462073" w14:textId="77777777" w:rsidR="001419FC" w:rsidRPr="008806B5" w:rsidRDefault="001419F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1393C3" w14:textId="4A35C535" w:rsidR="007F0404" w:rsidRDefault="006C6F12" w:rsidP="001419F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1419FC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21653C" w:rsidRPr="0021653C">
        <w:rPr>
          <w:rFonts w:ascii="Angsana New" w:hAnsi="Angsana New" w:cs="Angsana New" w:hint="cs"/>
          <w:sz w:val="30"/>
          <w:szCs w:val="30"/>
          <w:lang w:val="en-US" w:bidi="th-TH"/>
        </w:rPr>
        <w:t>30</w:t>
      </w:r>
      <w:r w:rsidR="001419F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 </w:t>
      </w:r>
      <w:r w:rsidR="0021653C" w:rsidRPr="0021653C">
        <w:rPr>
          <w:rFonts w:ascii="Angsana New" w:hAnsi="Angsana New" w:cs="Angsana New" w:hint="cs"/>
          <w:sz w:val="30"/>
          <w:szCs w:val="30"/>
          <w:lang w:val="en-US" w:bidi="th-TH"/>
        </w:rPr>
        <w:t>256</w:t>
      </w:r>
      <w:r w:rsidR="00D35E9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5E24BA" w:rsidRPr="000568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A42740" w:rsidRPr="00A4274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6</w:t>
      </w:r>
      <w:r w:rsidR="00D35E9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16319E62" w14:textId="77777777" w:rsidR="00AA0E59" w:rsidRPr="008806B5" w:rsidRDefault="00AA0E59" w:rsidP="008806B5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392B210" w14:textId="366F1371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1419F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35E95">
        <w:rPr>
          <w:rFonts w:ascii="Angsana New" w:hAnsi="Angsana New"/>
          <w:sz w:val="30"/>
          <w:szCs w:val="30"/>
        </w:rPr>
        <w:t>5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และ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D35E95">
        <w:rPr>
          <w:rFonts w:ascii="Angsana New" w:hAnsi="Angsana New"/>
          <w:sz w:val="30"/>
          <w:szCs w:val="30"/>
        </w:rPr>
        <w:t>5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8806B5" w:rsidRDefault="006C6F1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48224695" w:rsidR="006C6F12" w:rsidRPr="00343FE6" w:rsidRDefault="00B14091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232E95F2" w:rsidR="006C6F12" w:rsidRPr="00343FE6" w:rsidRDefault="00B1409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60987913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21069948" w:rsidR="006C6F12" w:rsidRPr="00343FE6" w:rsidRDefault="00B14091" w:rsidP="00C9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6F12"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78D6805B" w:rsidR="006C6F12" w:rsidRPr="00343FE6" w:rsidRDefault="00B1409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B70EE" w:rsidRPr="00343FE6" w14:paraId="598F8CF0" w14:textId="77777777" w:rsidTr="00786FF0">
        <w:tc>
          <w:tcPr>
            <w:tcW w:w="2340" w:type="dxa"/>
          </w:tcPr>
          <w:p w14:paraId="11F89B0D" w14:textId="0D6A70DA" w:rsidR="006B70EE" w:rsidRPr="00D06E7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961004B" w14:textId="77777777" w:rsidR="006B70EE" w:rsidRPr="00343FE6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6B70EE" w:rsidRPr="00343FE6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34D9B89B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29C93B9B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1F8BE3C2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36F91760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54AD4DF6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41F0036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1794B0F5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1,609,451</w:t>
            </w:r>
          </w:p>
        </w:tc>
      </w:tr>
      <w:tr w:rsidR="005A314C" w:rsidRPr="00343FE6" w14:paraId="21854AA5" w14:textId="77777777" w:rsidTr="00CC4FFC">
        <w:tc>
          <w:tcPr>
            <w:tcW w:w="2340" w:type="dxa"/>
          </w:tcPr>
          <w:p w14:paraId="731EBAA9" w14:textId="65759B88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35E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CEBDFAD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1D804D49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76B95F83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608A46B6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415DF449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C715F4C" w14:textId="19FDB72F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461CB17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427FC538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1,579,852</w:t>
            </w:r>
          </w:p>
        </w:tc>
      </w:tr>
    </w:tbl>
    <w:p w14:paraId="25E116D2" w14:textId="77777777" w:rsidR="00B47D4C" w:rsidRPr="008806B5" w:rsidRDefault="00B47D4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5B149C" w14:textId="709875DD" w:rsidR="00B14091" w:rsidRDefault="00B14091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2D1460BF" w14:textId="77777777" w:rsidR="00B14091" w:rsidRPr="008806B5" w:rsidRDefault="00B14091" w:rsidP="008806B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B18E50F" w14:textId="2C329F42" w:rsidR="00377B2D" w:rsidRDefault="00FF78A5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2A44B0C" w14:textId="5D94F627" w:rsidR="00FA2948" w:rsidRDefault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0266A51" w14:textId="3088C911" w:rsidR="00C20B0C" w:rsidRPr="002B1BE4" w:rsidRDefault="00FA2948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71D59D6" w14:textId="77777777" w:rsidR="00794690" w:rsidRPr="00C31CD0" w:rsidRDefault="00794690" w:rsidP="00B14091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06935" w:rsidRPr="008F7775" w14:paraId="2D5E5AAB" w14:textId="77777777" w:rsidTr="00BB7ED7">
        <w:tc>
          <w:tcPr>
            <w:tcW w:w="3600" w:type="dxa"/>
          </w:tcPr>
          <w:p w14:paraId="33B11B53" w14:textId="3C37ABE4" w:rsidR="00F06935" w:rsidRPr="001419FC" w:rsidRDefault="001419FC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5733" w:type="dxa"/>
            <w:gridSpan w:val="7"/>
          </w:tcPr>
          <w:p w14:paraId="2C720609" w14:textId="38F6170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FA2948"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A2948"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E777EB"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06935" w:rsidRPr="008F7775" w14:paraId="0FDF244B" w14:textId="77777777" w:rsidTr="00BB7ED7">
        <w:tc>
          <w:tcPr>
            <w:tcW w:w="3600" w:type="dxa"/>
          </w:tcPr>
          <w:p w14:paraId="3AEB80D3" w14:textId="4633D3CE" w:rsidR="00F06935" w:rsidRPr="001419FC" w:rsidRDefault="00933D3E" w:rsidP="00141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419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3"/>
          </w:tcPr>
          <w:p w14:paraId="77B9F1F8" w14:textId="5A58BF46" w:rsidR="00F06935" w:rsidRPr="009B6A75" w:rsidRDefault="00D35E9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561B165" w14:textId="371B38B7" w:rsidR="00F06935" w:rsidRPr="009B6A75" w:rsidRDefault="00D35E9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F06935" w:rsidRPr="008F7775" w14:paraId="7AEE03CD" w14:textId="77777777" w:rsidTr="00BB7ED7">
        <w:tc>
          <w:tcPr>
            <w:tcW w:w="3600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50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BB7ED7">
        <w:tc>
          <w:tcPr>
            <w:tcW w:w="3600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BB7ED7">
        <w:tc>
          <w:tcPr>
            <w:tcW w:w="3600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BB7ED7">
        <w:tc>
          <w:tcPr>
            <w:tcW w:w="3600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BB7ED7">
        <w:tc>
          <w:tcPr>
            <w:tcW w:w="3600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EE" w:rsidRPr="008F7775" w14:paraId="5C2C573D" w14:textId="77777777" w:rsidTr="00FA386C">
        <w:tc>
          <w:tcPr>
            <w:tcW w:w="3600" w:type="dxa"/>
          </w:tcPr>
          <w:p w14:paraId="022A9EDF" w14:textId="11C574F6" w:rsidR="006B70EE" w:rsidRPr="008F7775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381D7A73" w14:textId="28F59085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DEF526A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6FB6123C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F72B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C04BD" w14:textId="7A136160" w:rsidR="006B70EE" w:rsidRPr="00396777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14:paraId="56EE9183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513A0A" w14:textId="09108D78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0EE" w:rsidRPr="008F7775" w14:paraId="67BFFE65" w14:textId="77777777" w:rsidTr="00FA386C">
        <w:tc>
          <w:tcPr>
            <w:tcW w:w="3600" w:type="dxa"/>
          </w:tcPr>
          <w:p w14:paraId="2C1BB58C" w14:textId="77777777" w:rsidR="006B70EE" w:rsidRPr="008F7775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651179DD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3,04</w:t>
            </w:r>
            <w:r w:rsidR="008C0D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D404638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41C05EFE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4,261</w:t>
            </w:r>
          </w:p>
        </w:tc>
        <w:tc>
          <w:tcPr>
            <w:tcW w:w="270" w:type="dxa"/>
          </w:tcPr>
          <w:p w14:paraId="3ACBBF49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62D5C" w14:textId="0B247947" w:rsidR="006B70EE" w:rsidRPr="00D5155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1,743</w:t>
            </w:r>
          </w:p>
        </w:tc>
        <w:tc>
          <w:tcPr>
            <w:tcW w:w="270" w:type="dxa"/>
          </w:tcPr>
          <w:p w14:paraId="11B6F419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2BF161C" w14:textId="5C852F79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0EE" w:rsidRPr="008F7775" w14:paraId="42213274" w14:textId="77777777" w:rsidTr="00FA386C">
        <w:tc>
          <w:tcPr>
            <w:tcW w:w="3600" w:type="dxa"/>
          </w:tcPr>
          <w:p w14:paraId="4B8F5ACF" w14:textId="77777777" w:rsidR="006B70EE" w:rsidRPr="008F7775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535A1318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3,184</w:t>
            </w:r>
          </w:p>
        </w:tc>
        <w:tc>
          <w:tcPr>
            <w:tcW w:w="252" w:type="dxa"/>
          </w:tcPr>
          <w:p w14:paraId="4A04363B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003D6F53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EEB49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51A98" w14:textId="1766A01F" w:rsidR="006B70EE" w:rsidRPr="00D5155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  <w:tc>
          <w:tcPr>
            <w:tcW w:w="270" w:type="dxa"/>
          </w:tcPr>
          <w:p w14:paraId="29CA3993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0F75A6" w14:textId="08AF6B86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0EE" w:rsidRPr="008F7775" w14:paraId="17348699" w14:textId="77777777" w:rsidTr="00FA386C">
        <w:tc>
          <w:tcPr>
            <w:tcW w:w="3600" w:type="dxa"/>
          </w:tcPr>
          <w:p w14:paraId="0E995B1E" w14:textId="2EA88365" w:rsidR="006B70EE" w:rsidRPr="008F7775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08438BB6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8,753</w:t>
            </w:r>
          </w:p>
        </w:tc>
        <w:tc>
          <w:tcPr>
            <w:tcW w:w="252" w:type="dxa"/>
          </w:tcPr>
          <w:p w14:paraId="13F2F3CE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78AD80B9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75E911C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CF2" w14:textId="7C87F9A6" w:rsidR="006B70EE" w:rsidRPr="00396777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  <w:tc>
          <w:tcPr>
            <w:tcW w:w="270" w:type="dxa"/>
          </w:tcPr>
          <w:p w14:paraId="0450175D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F9D0E26" w14:textId="05FF81E5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6B70EE" w:rsidRPr="008F7775" w14:paraId="1CAEE29F" w14:textId="77777777" w:rsidTr="00FA386C">
        <w:tc>
          <w:tcPr>
            <w:tcW w:w="3600" w:type="dxa"/>
          </w:tcPr>
          <w:p w14:paraId="551C574D" w14:textId="77777777" w:rsidR="006B70EE" w:rsidRPr="008F7775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350FA32C" w:rsidR="006B70EE" w:rsidRPr="006B70EE" w:rsidRDefault="008C0DF6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52" w:type="dxa"/>
          </w:tcPr>
          <w:p w14:paraId="38DF32A0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3120766F" w:rsidR="006B70EE" w:rsidRPr="006B70EE" w:rsidRDefault="008C0DF6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2ABC6D89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E99A" w14:textId="0B05A1CF" w:rsidR="006B70EE" w:rsidRPr="00396777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658881B3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E4982E" w14:textId="645C2E22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</w:tr>
      <w:tr w:rsidR="006B70EE" w:rsidRPr="008F7775" w14:paraId="361EBF09" w14:textId="77777777" w:rsidTr="00FA386C">
        <w:tc>
          <w:tcPr>
            <w:tcW w:w="3600" w:type="dxa"/>
          </w:tcPr>
          <w:p w14:paraId="0A4658EC" w14:textId="77777777" w:rsidR="006B70EE" w:rsidRPr="008F7775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42CF80F3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</w:t>
            </w:r>
            <w:r w:rsidR="008C0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52" w:type="dxa"/>
          </w:tcPr>
          <w:p w14:paraId="45EDF22B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5962E3F5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</w:t>
            </w:r>
            <w:r w:rsidR="008C0D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0F63392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550B7" w14:textId="4798E8F0" w:rsidR="006B70EE" w:rsidRPr="00635939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12,534</w:t>
            </w:r>
          </w:p>
        </w:tc>
        <w:tc>
          <w:tcPr>
            <w:tcW w:w="270" w:type="dxa"/>
          </w:tcPr>
          <w:p w14:paraId="22964CE1" w14:textId="77777777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6C9079F0" w:rsidR="006B70EE" w:rsidRPr="009E29D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3,842</w:t>
            </w:r>
          </w:p>
        </w:tc>
      </w:tr>
    </w:tbl>
    <w:p w14:paraId="13E31701" w14:textId="77777777" w:rsidR="00377B2D" w:rsidRDefault="00377B2D" w:rsidP="00635939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6A42BE9" w14:textId="77777777" w:rsidR="006B70EE" w:rsidRDefault="006B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2C911E" w14:textId="34D4E6BA" w:rsidR="00C7183F" w:rsidRPr="002B1BE4" w:rsidRDefault="00C31CD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D1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4FC925E9" w14:textId="1C75D793" w:rsidR="00404FF4" w:rsidRPr="009F608F" w:rsidRDefault="00404FF4">
      <w:pPr>
        <w:rPr>
          <w:rFonts w:ascii="Angsana New" w:hAnsi="Angsana New"/>
          <w:sz w:val="30"/>
          <w:szCs w:val="30"/>
        </w:rPr>
      </w:pPr>
    </w:p>
    <w:tbl>
      <w:tblPr>
        <w:tblW w:w="98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08"/>
        <w:gridCol w:w="72"/>
      </w:tblGrid>
      <w:tr w:rsidR="000D06AC" w:rsidRPr="00D47FE8" w14:paraId="45DB8B9B" w14:textId="77777777" w:rsidTr="00A942E3">
        <w:trPr>
          <w:tblHeader/>
        </w:trPr>
        <w:tc>
          <w:tcPr>
            <w:tcW w:w="2430" w:type="dxa"/>
          </w:tcPr>
          <w:p w14:paraId="53E78581" w14:textId="6E911B1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2"/>
          </w:tcPr>
          <w:p w14:paraId="73F9812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608E1324" w14:textId="77777777" w:rsidTr="00A942E3">
        <w:trPr>
          <w:tblHeader/>
        </w:trPr>
        <w:tc>
          <w:tcPr>
            <w:tcW w:w="2430" w:type="dxa"/>
          </w:tcPr>
          <w:p w14:paraId="12879134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3"/>
          </w:tcPr>
          <w:p w14:paraId="75DA2DD6" w14:textId="31168566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1D628D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85AA625" w14:textId="1159203C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A4BB0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4"/>
          </w:tcPr>
          <w:p w14:paraId="52A6B582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C78A8" w:rsidRPr="006C7560" w14:paraId="2B873D6F" w14:textId="77777777" w:rsidTr="00A942E3">
        <w:trPr>
          <w:gridAfter w:val="1"/>
          <w:wAfter w:w="72" w:type="dxa"/>
          <w:tblHeader/>
        </w:trPr>
        <w:tc>
          <w:tcPr>
            <w:tcW w:w="2430" w:type="dxa"/>
          </w:tcPr>
          <w:p w14:paraId="458140E4" w14:textId="7BFA895D" w:rsidR="00CC78A8" w:rsidRPr="00D47FE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0AA34B7D" w14:textId="43F54389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593BA06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5A2F" w14:textId="5909B91D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214AD64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CB9F5" w14:textId="306AE365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086C3AB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D64E3" w14:textId="3D8C73AB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5E45CB8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C5A2E3" w14:textId="3C55DAFF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06A01A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238E3C8" w14:textId="31364C16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D06AC" w:rsidRPr="00D47FE8" w14:paraId="55EB726F" w14:textId="77777777" w:rsidTr="00A942E3">
        <w:trPr>
          <w:tblHeader/>
        </w:trPr>
        <w:tc>
          <w:tcPr>
            <w:tcW w:w="2430" w:type="dxa"/>
          </w:tcPr>
          <w:p w14:paraId="7E4C93A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2"/>
          </w:tcPr>
          <w:p w14:paraId="5AC86C31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14:paraId="7F605268" w14:textId="77777777" w:rsidTr="00A942E3">
        <w:tc>
          <w:tcPr>
            <w:tcW w:w="9833" w:type="dxa"/>
            <w:gridSpan w:val="13"/>
          </w:tcPr>
          <w:p w14:paraId="2E9403BE" w14:textId="21332C02" w:rsidR="00764C3C" w:rsidRDefault="00764C3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6B70EE" w:rsidRPr="00C96298" w14:paraId="6ABBE5CF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491F5F9" w14:textId="77777777" w:rsidR="006B70EE" w:rsidRPr="00D47FE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2E962FA5" w14:textId="2D28E1EA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1,217,106</w:t>
            </w:r>
          </w:p>
        </w:tc>
        <w:tc>
          <w:tcPr>
            <w:tcW w:w="270" w:type="dxa"/>
          </w:tcPr>
          <w:p w14:paraId="52AE8CC8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BA535" w14:textId="12FCD3A3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1,013,475</w:t>
            </w:r>
          </w:p>
        </w:tc>
        <w:tc>
          <w:tcPr>
            <w:tcW w:w="270" w:type="dxa"/>
          </w:tcPr>
          <w:p w14:paraId="0FDD9FD9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A0726" w14:textId="1590AD3A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1,007,814</w:t>
            </w:r>
          </w:p>
        </w:tc>
        <w:tc>
          <w:tcPr>
            <w:tcW w:w="270" w:type="dxa"/>
          </w:tcPr>
          <w:p w14:paraId="670102EF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A8BA1" w14:textId="0D4FC5C3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918,527</w:t>
            </w:r>
          </w:p>
        </w:tc>
        <w:tc>
          <w:tcPr>
            <w:tcW w:w="270" w:type="dxa"/>
          </w:tcPr>
          <w:p w14:paraId="572B5C2E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7C2F7F" w14:textId="60AE6A90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2,224,920</w:t>
            </w:r>
          </w:p>
        </w:tc>
        <w:tc>
          <w:tcPr>
            <w:tcW w:w="270" w:type="dxa"/>
          </w:tcPr>
          <w:p w14:paraId="7836EC5B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165B5D" w14:textId="565CB562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1,932,002</w:t>
            </w:r>
          </w:p>
        </w:tc>
      </w:tr>
      <w:tr w:rsidR="006B70EE" w:rsidRPr="00C96298" w14:paraId="10C9EB8D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56C2D1C" w14:textId="77777777" w:rsidR="006B70EE" w:rsidRPr="00D47FE8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B6F20" w14:textId="146F9F89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(1,150,493)</w:t>
            </w:r>
          </w:p>
        </w:tc>
        <w:tc>
          <w:tcPr>
            <w:tcW w:w="270" w:type="dxa"/>
          </w:tcPr>
          <w:p w14:paraId="6BB3044D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B8EA78" w14:textId="77B82274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(966,718)</w:t>
            </w:r>
          </w:p>
        </w:tc>
        <w:tc>
          <w:tcPr>
            <w:tcW w:w="270" w:type="dxa"/>
          </w:tcPr>
          <w:p w14:paraId="4A07D808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78DF7" w14:textId="6A523633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(972,756)</w:t>
            </w:r>
          </w:p>
        </w:tc>
        <w:tc>
          <w:tcPr>
            <w:tcW w:w="270" w:type="dxa"/>
          </w:tcPr>
          <w:p w14:paraId="190DF527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2AA64" w14:textId="0717CAF6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(853,137)</w:t>
            </w:r>
          </w:p>
        </w:tc>
        <w:tc>
          <w:tcPr>
            <w:tcW w:w="270" w:type="dxa"/>
          </w:tcPr>
          <w:p w14:paraId="7ACF9445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780206" w14:textId="1E3B00B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(2,123,249)</w:t>
            </w:r>
          </w:p>
        </w:tc>
        <w:tc>
          <w:tcPr>
            <w:tcW w:w="270" w:type="dxa"/>
          </w:tcPr>
          <w:p w14:paraId="7EF24378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1341A4" w14:textId="55FC616E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(1,819,855)</w:t>
            </w:r>
          </w:p>
        </w:tc>
      </w:tr>
      <w:tr w:rsidR="006B70EE" w:rsidRPr="00812335" w14:paraId="2F5274AA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D5E31D4" w14:textId="78752439" w:rsidR="006B70EE" w:rsidRPr="00812335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AA4EEF" w14:textId="194806DD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66,613</w:t>
            </w:r>
          </w:p>
        </w:tc>
        <w:tc>
          <w:tcPr>
            <w:tcW w:w="270" w:type="dxa"/>
          </w:tcPr>
          <w:p w14:paraId="4DA2F426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7D4106" w14:textId="43D2AAF1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46,757</w:t>
            </w:r>
          </w:p>
        </w:tc>
        <w:tc>
          <w:tcPr>
            <w:tcW w:w="270" w:type="dxa"/>
          </w:tcPr>
          <w:p w14:paraId="0334809D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36BD36" w14:textId="6EF64234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35,058</w:t>
            </w:r>
          </w:p>
        </w:tc>
        <w:tc>
          <w:tcPr>
            <w:tcW w:w="270" w:type="dxa"/>
          </w:tcPr>
          <w:p w14:paraId="1F05809C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23AFCC" w14:textId="2FE25431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65,390</w:t>
            </w:r>
          </w:p>
        </w:tc>
        <w:tc>
          <w:tcPr>
            <w:tcW w:w="270" w:type="dxa"/>
          </w:tcPr>
          <w:p w14:paraId="411BF7C1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8FC8E5D" w14:textId="58971D42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101,671</w:t>
            </w:r>
          </w:p>
        </w:tc>
        <w:tc>
          <w:tcPr>
            <w:tcW w:w="270" w:type="dxa"/>
          </w:tcPr>
          <w:p w14:paraId="3BEE6B2A" w14:textId="7777777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491FAE1" w14:textId="04B819D7" w:rsidR="006B70EE" w:rsidRPr="000D1A6A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112,147</w:t>
            </w:r>
          </w:p>
        </w:tc>
      </w:tr>
      <w:tr w:rsidR="00D14C51" w:rsidRPr="00D47FE8" w14:paraId="69914D34" w14:textId="77777777" w:rsidTr="00A942E3">
        <w:trPr>
          <w:gridAfter w:val="1"/>
          <w:wAfter w:w="72" w:type="dxa"/>
          <w:trHeight w:hRule="exact" w:val="370"/>
        </w:trPr>
        <w:tc>
          <w:tcPr>
            <w:tcW w:w="2430" w:type="dxa"/>
          </w:tcPr>
          <w:p w14:paraId="095258F4" w14:textId="77777777" w:rsidR="00D14C51" w:rsidRPr="00D47FE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B4F26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83BB9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67F6A8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6BB0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62512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68C6D6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0A20F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5FAA3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01CF144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0A46E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90EAEE" w14:textId="77777777" w:rsidR="00D14C51" w:rsidRPr="000D1A6A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D1A6A" w:rsidRPr="00D47FE8" w14:paraId="1671CBDB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064BAC32" w14:textId="77777777" w:rsidR="000D1A6A" w:rsidRPr="00D47FE8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2019A7A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1489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ADF6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8AF9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4C01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93D5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22310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0BDD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23F3C64" w14:textId="2DB4303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(105,325)</w:t>
            </w:r>
          </w:p>
        </w:tc>
        <w:tc>
          <w:tcPr>
            <w:tcW w:w="270" w:type="dxa"/>
          </w:tcPr>
          <w:p w14:paraId="0EFCA20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CE05D8E" w14:textId="36115BFD" w:rsidR="000D1A6A" w:rsidRPr="000D1A6A" w:rsidRDefault="000D1A6A" w:rsidP="00F2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(72,695)</w:t>
            </w:r>
          </w:p>
        </w:tc>
      </w:tr>
      <w:tr w:rsidR="000D1A6A" w:rsidRPr="00D47FE8" w14:paraId="0F5DC694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6A65E09" w14:textId="77777777" w:rsidR="000D1A6A" w:rsidRPr="00D47FE8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772521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3250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F4E2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5661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A3E0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A328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1A11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EAC3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5520CFA" w14:textId="74A97188" w:rsidR="000D1A6A" w:rsidRPr="000D1A6A" w:rsidRDefault="000D1A6A" w:rsidP="00F2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(48,413)</w:t>
            </w:r>
          </w:p>
        </w:tc>
        <w:tc>
          <w:tcPr>
            <w:tcW w:w="270" w:type="dxa"/>
          </w:tcPr>
          <w:p w14:paraId="17C8BFD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B747FF6" w14:textId="2DEEA65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(48,397)</w:t>
            </w:r>
          </w:p>
        </w:tc>
      </w:tr>
      <w:tr w:rsidR="000D1A6A" w:rsidRPr="00D47FE8" w14:paraId="7C79CC61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3A1A6EB3" w14:textId="77777777" w:rsidR="000D1A6A" w:rsidRPr="00D47FE8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3158A9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729A3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34E9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B583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0B5046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616D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71DE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2308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ACAB8B" w14:textId="2375754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24,806</w:t>
            </w:r>
          </w:p>
        </w:tc>
        <w:tc>
          <w:tcPr>
            <w:tcW w:w="270" w:type="dxa"/>
          </w:tcPr>
          <w:p w14:paraId="5A3DE10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EF2C0E" w14:textId="60CD71A5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26,512</w:t>
            </w:r>
          </w:p>
        </w:tc>
      </w:tr>
      <w:tr w:rsidR="00462D03" w:rsidRPr="00A942E3" w14:paraId="73C1B164" w14:textId="77777777" w:rsidTr="00462D03">
        <w:trPr>
          <w:gridAfter w:val="1"/>
          <w:wAfter w:w="72" w:type="dxa"/>
          <w:trHeight w:val="676"/>
        </w:trPr>
        <w:tc>
          <w:tcPr>
            <w:tcW w:w="2430" w:type="dxa"/>
          </w:tcPr>
          <w:p w14:paraId="48EA23DA" w14:textId="0C48D279" w:rsidR="00462D03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(ขาดทุน) กำไรจากกิจกรรม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00" w:type="dxa"/>
          </w:tcPr>
          <w:p w14:paraId="596E3A62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C2B9C9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D5E3B58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178B64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4B4EDF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DAF27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D56BD2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62C68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560361D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C3278CE" w14:textId="0708EFFF" w:rsidR="00462D03" w:rsidRPr="000D1A6A" w:rsidRDefault="00462D03" w:rsidP="00F2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(27,261)</w:t>
            </w:r>
          </w:p>
        </w:tc>
        <w:tc>
          <w:tcPr>
            <w:tcW w:w="270" w:type="dxa"/>
          </w:tcPr>
          <w:p w14:paraId="17516DAD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09EAA1" w14:textId="77777777" w:rsidR="00462D03" w:rsidRPr="000D1A6A" w:rsidRDefault="00462D03" w:rsidP="0046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E93C79" w14:textId="6B735A6E" w:rsidR="00462D03" w:rsidRPr="000D1A6A" w:rsidRDefault="00462D03" w:rsidP="0046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exact"/>
              <w:ind w:right="-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B94538" w:rsidRPr="00D47FE8" w14:paraId="21CE01F4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6C1B8D05" w14:textId="13708CE7" w:rsidR="00B94538" w:rsidRPr="00D47FE8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FDDBDE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8D8F2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79B25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7D579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756689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B7F0C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5AAB4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28FD5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BF4D36A" w14:textId="65FE26D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(4,633)</w:t>
            </w:r>
          </w:p>
        </w:tc>
        <w:tc>
          <w:tcPr>
            <w:tcW w:w="270" w:type="dxa"/>
          </w:tcPr>
          <w:p w14:paraId="2A5F7F39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CA06EF9" w14:textId="6B9932DB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(4,997)</w:t>
            </w:r>
          </w:p>
        </w:tc>
      </w:tr>
      <w:tr w:rsidR="00B94538" w:rsidRPr="00D47FE8" w14:paraId="50ECDC8E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5948305" w14:textId="77777777" w:rsidR="00B94538" w:rsidRPr="00D47FE8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6D73244A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4240A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88E5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B9D5F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9119BC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4FB11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096BD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3A927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8D0480" w14:textId="4BFF42FF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27958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325EC74" w14:textId="7770BDBE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4538" w:rsidRPr="00D47FE8" w14:paraId="0A9BE02F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9D61931" w14:textId="4C139E50" w:rsidR="00B94538" w:rsidRPr="00D47FE8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15912BF8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08149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CD691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034B2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5718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42A07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D478E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ED38D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2868E34" w14:textId="1ABA115F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29,490</w:t>
            </w:r>
          </w:p>
        </w:tc>
        <w:tc>
          <w:tcPr>
            <w:tcW w:w="270" w:type="dxa"/>
          </w:tcPr>
          <w:p w14:paraId="0F0A53C2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3BFE6A" w14:textId="2738C55B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21,477</w:t>
            </w:r>
          </w:p>
        </w:tc>
      </w:tr>
      <w:tr w:rsidR="00B94538" w:rsidRPr="00D47FE8" w14:paraId="0FEFFC32" w14:textId="77777777" w:rsidTr="00A942E3">
        <w:trPr>
          <w:gridAfter w:val="1"/>
          <w:wAfter w:w="72" w:type="dxa"/>
        </w:trPr>
        <w:tc>
          <w:tcPr>
            <w:tcW w:w="2430" w:type="dxa"/>
            <w:vAlign w:val="bottom"/>
          </w:tcPr>
          <w:p w14:paraId="18F41CFB" w14:textId="0528A0B9" w:rsidR="00B94538" w:rsidRPr="00183EE9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3E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68087B9C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7AF2E1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46819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DA500F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3E4C81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09D0D9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9DE275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05833D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08881D2" w14:textId="407001E2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(2,404)</w:t>
            </w:r>
          </w:p>
        </w:tc>
        <w:tc>
          <w:tcPr>
            <w:tcW w:w="270" w:type="dxa"/>
            <w:vAlign w:val="bottom"/>
          </w:tcPr>
          <w:p w14:paraId="0FE913C8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A8A5DD" w14:textId="0ED0298B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34,047</w:t>
            </w:r>
          </w:p>
        </w:tc>
      </w:tr>
      <w:tr w:rsidR="00B94538" w:rsidRPr="00D47FE8" w14:paraId="4D8A1DE6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04AAD16D" w14:textId="64FD2574" w:rsidR="00B94538" w:rsidRPr="00D47FE8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 ภาษีเงินได้</w:t>
            </w:r>
          </w:p>
        </w:tc>
        <w:tc>
          <w:tcPr>
            <w:tcW w:w="900" w:type="dxa"/>
          </w:tcPr>
          <w:p w14:paraId="2830EC1C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DEB9C5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9C556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43700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EF522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EF609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A1AB8E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F6331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5CD2B43" w14:textId="240503A2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5,224</w:t>
            </w:r>
          </w:p>
        </w:tc>
        <w:tc>
          <w:tcPr>
            <w:tcW w:w="270" w:type="dxa"/>
          </w:tcPr>
          <w:p w14:paraId="1B0188BA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E703D1" w14:textId="5AD3F373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(2,425)</w:t>
            </w:r>
          </w:p>
        </w:tc>
      </w:tr>
      <w:tr w:rsidR="00B94538" w:rsidRPr="006A40DC" w14:paraId="1F10C746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6A9EA81" w14:textId="36368D6E" w:rsidR="00B94538" w:rsidRPr="00E14EE1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7F962A8E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B85AB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3C32A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131E7D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5818A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78D0E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B50F0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F4E2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EAB58F1" w14:textId="6F693118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2,820</w:t>
            </w:r>
          </w:p>
        </w:tc>
        <w:tc>
          <w:tcPr>
            <w:tcW w:w="270" w:type="dxa"/>
          </w:tcPr>
          <w:p w14:paraId="6E800365" w14:textId="77777777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0F1E78" w14:textId="071A4761" w:rsidR="00B94538" w:rsidRPr="000D1A6A" w:rsidRDefault="00B94538" w:rsidP="00B9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31,622</w:t>
            </w:r>
          </w:p>
        </w:tc>
      </w:tr>
    </w:tbl>
    <w:p w14:paraId="1647ABC5" w14:textId="7D0878CF" w:rsidR="000D1A6A" w:rsidRDefault="000D1A6A">
      <w:pPr>
        <w:rPr>
          <w:rFonts w:ascii="Angsana New" w:hAnsi="Angsana New"/>
          <w:sz w:val="30"/>
          <w:szCs w:val="30"/>
        </w:rPr>
      </w:pPr>
    </w:p>
    <w:p w14:paraId="490F9250" w14:textId="77777777" w:rsidR="000D1A6A" w:rsidRDefault="000D1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35773F5" w14:textId="77777777" w:rsidR="00404FF4" w:rsidRPr="006A40DC" w:rsidRDefault="00404FF4">
      <w:pPr>
        <w:rPr>
          <w:rFonts w:ascii="Angsana New" w:hAnsi="Angsana New"/>
          <w:sz w:val="30"/>
          <w:szCs w:val="30"/>
        </w:rPr>
      </w:pPr>
    </w:p>
    <w:tbl>
      <w:tblPr>
        <w:tblW w:w="9838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2414"/>
        <w:gridCol w:w="7"/>
        <w:gridCol w:w="902"/>
        <w:gridCol w:w="243"/>
        <w:gridCol w:w="1025"/>
        <w:gridCol w:w="238"/>
        <w:gridCol w:w="1013"/>
        <w:gridCol w:w="11"/>
        <w:gridCol w:w="226"/>
        <w:gridCol w:w="15"/>
        <w:gridCol w:w="29"/>
        <w:gridCol w:w="1085"/>
        <w:gridCol w:w="272"/>
        <w:gridCol w:w="9"/>
        <w:gridCol w:w="999"/>
        <w:gridCol w:w="272"/>
        <w:gridCol w:w="1078"/>
      </w:tblGrid>
      <w:tr w:rsidR="006A40DC" w14:paraId="005D3DA7" w14:textId="77777777" w:rsidTr="006A40DC">
        <w:tc>
          <w:tcPr>
            <w:tcW w:w="2414" w:type="dxa"/>
          </w:tcPr>
          <w:p w14:paraId="38670F31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24" w:type="dxa"/>
            <w:gridSpan w:val="16"/>
            <w:hideMark/>
          </w:tcPr>
          <w:p w14:paraId="64BEA21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6A40DC" w14:paraId="479AF963" w14:textId="77777777" w:rsidTr="006A40DC">
        <w:tc>
          <w:tcPr>
            <w:tcW w:w="2414" w:type="dxa"/>
          </w:tcPr>
          <w:p w14:paraId="1412D55C" w14:textId="724D8513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77" w:type="dxa"/>
            <w:gridSpan w:val="4"/>
            <w:hideMark/>
          </w:tcPr>
          <w:p w14:paraId="318FEBE9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795A2868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9" w:type="dxa"/>
            <w:gridSpan w:val="6"/>
            <w:hideMark/>
          </w:tcPr>
          <w:p w14:paraId="12CD1D3D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2"/>
          </w:tcPr>
          <w:p w14:paraId="61E75F96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hideMark/>
          </w:tcPr>
          <w:p w14:paraId="044AE0B4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40DC" w14:paraId="2F9B38AF" w14:textId="77777777" w:rsidTr="006A40DC">
        <w:tc>
          <w:tcPr>
            <w:tcW w:w="2414" w:type="dxa"/>
          </w:tcPr>
          <w:p w14:paraId="1F5E13F3" w14:textId="22F712E1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7730019A" w14:textId="0AD54CA6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14:paraId="07BA7738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77C6601" w14:textId="1A1CD08F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8" w:type="dxa"/>
            <w:vAlign w:val="bottom"/>
          </w:tcPr>
          <w:p w14:paraId="1A61F2DB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AAE81C4" w14:textId="770285DE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3"/>
          </w:tcPr>
          <w:p w14:paraId="53B51D9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63DC89B" w14:textId="36D68C69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6B45C17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6E1BE64B" w14:textId="51B2C731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3F5EB306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F06B6B0" w14:textId="52908EB2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6A40DC" w14:paraId="231034E1" w14:textId="77777777" w:rsidTr="006A40DC">
        <w:tc>
          <w:tcPr>
            <w:tcW w:w="2414" w:type="dxa"/>
          </w:tcPr>
          <w:p w14:paraId="7282EA0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2359B576" w14:textId="66C81EB5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4393474F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4237A91" w14:textId="21F2FFBC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38" w:type="dxa"/>
            <w:vAlign w:val="bottom"/>
          </w:tcPr>
          <w:p w14:paraId="6021D07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C480DA6" w14:textId="3F11EBC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3"/>
          </w:tcPr>
          <w:p w14:paraId="434062A9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1815C091" w14:textId="7EBEB8B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81" w:type="dxa"/>
            <w:gridSpan w:val="2"/>
            <w:vAlign w:val="bottom"/>
          </w:tcPr>
          <w:p w14:paraId="158945FB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4E4E76B7" w14:textId="6992E4FF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72" w:type="dxa"/>
          </w:tcPr>
          <w:p w14:paraId="332D1DBA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4DA3AD7" w14:textId="4B6AF05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</w:tr>
      <w:tr w:rsidR="006A40DC" w14:paraId="7518667C" w14:textId="77777777" w:rsidTr="006A40DC">
        <w:trPr>
          <w:trHeight w:val="297"/>
        </w:trPr>
        <w:tc>
          <w:tcPr>
            <w:tcW w:w="2414" w:type="dxa"/>
          </w:tcPr>
          <w:p w14:paraId="70DA54A2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24" w:type="dxa"/>
            <w:gridSpan w:val="16"/>
            <w:hideMark/>
          </w:tcPr>
          <w:p w14:paraId="02EDBA80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6A40DC" w14:paraId="613F7DA8" w14:textId="77777777" w:rsidTr="006A40DC">
        <w:tc>
          <w:tcPr>
            <w:tcW w:w="7208" w:type="dxa"/>
            <w:gridSpan w:val="12"/>
            <w:hideMark/>
          </w:tcPr>
          <w:p w14:paraId="4420A6C6" w14:textId="77777777" w:rsidR="006A40DC" w:rsidRDefault="006A40DC" w:rsidP="006A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2" w:type="dxa"/>
          </w:tcPr>
          <w:p w14:paraId="33AAD0EC" w14:textId="77777777" w:rsidR="006A40DC" w:rsidRDefault="006A40DC" w:rsidP="006A40D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after="0"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B1DC32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03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7FD48BB3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8005EBF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03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A6A" w14:paraId="2EDCC0BA" w14:textId="77777777" w:rsidTr="006A40DC">
        <w:tc>
          <w:tcPr>
            <w:tcW w:w="2421" w:type="dxa"/>
            <w:gridSpan w:val="2"/>
            <w:hideMark/>
          </w:tcPr>
          <w:p w14:paraId="5BC47FA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2" w:type="dxa"/>
          </w:tcPr>
          <w:p w14:paraId="1C631466" w14:textId="0D5120C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611,026</w:t>
            </w:r>
          </w:p>
        </w:tc>
        <w:tc>
          <w:tcPr>
            <w:tcW w:w="243" w:type="dxa"/>
          </w:tcPr>
          <w:p w14:paraId="20124CE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791CBDBC" w14:textId="0F49046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553,504</w:t>
            </w:r>
          </w:p>
        </w:tc>
        <w:tc>
          <w:tcPr>
            <w:tcW w:w="238" w:type="dxa"/>
          </w:tcPr>
          <w:p w14:paraId="5EA7DF9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93A6FDC" w14:textId="77998F64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1,110,263</w:t>
            </w:r>
          </w:p>
        </w:tc>
        <w:tc>
          <w:tcPr>
            <w:tcW w:w="241" w:type="dxa"/>
            <w:gridSpan w:val="2"/>
          </w:tcPr>
          <w:p w14:paraId="01E2455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hideMark/>
          </w:tcPr>
          <w:p w14:paraId="608B8641" w14:textId="5E81890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1,086,434</w:t>
            </w:r>
          </w:p>
        </w:tc>
        <w:tc>
          <w:tcPr>
            <w:tcW w:w="272" w:type="dxa"/>
          </w:tcPr>
          <w:p w14:paraId="63AA4F6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7B5AA9E" w14:textId="3DF679F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1,721,289</w:t>
            </w:r>
          </w:p>
        </w:tc>
        <w:tc>
          <w:tcPr>
            <w:tcW w:w="272" w:type="dxa"/>
          </w:tcPr>
          <w:p w14:paraId="2F5F34B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hideMark/>
          </w:tcPr>
          <w:p w14:paraId="7275DE44" w14:textId="0A6E2ED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1,639,938</w:t>
            </w:r>
          </w:p>
        </w:tc>
      </w:tr>
      <w:tr w:rsidR="000D1A6A" w14:paraId="300208C7" w14:textId="77777777" w:rsidTr="006A40DC">
        <w:tc>
          <w:tcPr>
            <w:tcW w:w="2421" w:type="dxa"/>
            <w:gridSpan w:val="2"/>
            <w:hideMark/>
          </w:tcPr>
          <w:p w14:paraId="65DA7A4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2" w:type="dxa"/>
          </w:tcPr>
          <w:p w14:paraId="0993014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7A45C0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276A651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37B4C4D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CF09A1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2554355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2A8FA51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63BD7D0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7728AA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03DEDF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62DF6A6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D1A6A" w14:paraId="05D4C935" w14:textId="77777777" w:rsidTr="006A40DC">
        <w:tc>
          <w:tcPr>
            <w:tcW w:w="2421" w:type="dxa"/>
            <w:gridSpan w:val="2"/>
            <w:hideMark/>
          </w:tcPr>
          <w:p w14:paraId="591778DB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2" w:type="dxa"/>
            <w:vAlign w:val="center"/>
          </w:tcPr>
          <w:p w14:paraId="74845D18" w14:textId="1F8CFFF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921,774</w:t>
            </w:r>
          </w:p>
        </w:tc>
        <w:tc>
          <w:tcPr>
            <w:tcW w:w="243" w:type="dxa"/>
          </w:tcPr>
          <w:p w14:paraId="14F4655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7EE1A687" w14:textId="25D00F6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873,992</w:t>
            </w:r>
          </w:p>
        </w:tc>
        <w:tc>
          <w:tcPr>
            <w:tcW w:w="238" w:type="dxa"/>
          </w:tcPr>
          <w:p w14:paraId="31BE920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F4586D" w14:textId="7C0572DB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454,655</w:t>
            </w:r>
          </w:p>
        </w:tc>
        <w:tc>
          <w:tcPr>
            <w:tcW w:w="241" w:type="dxa"/>
            <w:gridSpan w:val="2"/>
          </w:tcPr>
          <w:p w14:paraId="16F1378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3EECC9B4" w14:textId="3A2F0E0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438,183</w:t>
            </w:r>
          </w:p>
        </w:tc>
        <w:tc>
          <w:tcPr>
            <w:tcW w:w="272" w:type="dxa"/>
          </w:tcPr>
          <w:p w14:paraId="1D02E20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12A6B02B" w14:textId="1D3A7709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1,376,429</w:t>
            </w:r>
          </w:p>
        </w:tc>
        <w:tc>
          <w:tcPr>
            <w:tcW w:w="272" w:type="dxa"/>
          </w:tcPr>
          <w:p w14:paraId="1FC111E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4CD79750" w14:textId="21DA1AB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1,312,175</w:t>
            </w:r>
          </w:p>
        </w:tc>
      </w:tr>
      <w:tr w:rsidR="000D1A6A" w14:paraId="46F1D559" w14:textId="77777777" w:rsidTr="006A40DC">
        <w:tc>
          <w:tcPr>
            <w:tcW w:w="2421" w:type="dxa"/>
            <w:gridSpan w:val="2"/>
            <w:hideMark/>
          </w:tcPr>
          <w:p w14:paraId="4F37B45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2" w:type="dxa"/>
            <w:vAlign w:val="center"/>
          </w:tcPr>
          <w:p w14:paraId="270F6A3E" w14:textId="3E95B465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56B9C2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5C53210B" w14:textId="01A2094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C2793C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155C87D8" w14:textId="1036533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19D4217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7A13B9D3" w14:textId="6C49A3DB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61CCC25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7A892" w14:textId="66F55BA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204,905</w:t>
            </w:r>
          </w:p>
        </w:tc>
        <w:tc>
          <w:tcPr>
            <w:tcW w:w="272" w:type="dxa"/>
          </w:tcPr>
          <w:p w14:paraId="631AA84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B69153" w14:textId="4634B24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189,308</w:t>
            </w:r>
          </w:p>
        </w:tc>
      </w:tr>
      <w:tr w:rsidR="000D1A6A" w14:paraId="36253CB0" w14:textId="77777777" w:rsidTr="006A40DC">
        <w:tc>
          <w:tcPr>
            <w:tcW w:w="2421" w:type="dxa"/>
            <w:gridSpan w:val="2"/>
            <w:hideMark/>
          </w:tcPr>
          <w:p w14:paraId="46929A03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</w:tcPr>
          <w:p w14:paraId="012B476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5ED38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74E5696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008D8B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E6E2DD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33E21AC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42B081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1E0FC4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AAE39" w14:textId="6DCAD9A8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1,581,334</w:t>
            </w:r>
          </w:p>
        </w:tc>
        <w:tc>
          <w:tcPr>
            <w:tcW w:w="272" w:type="dxa"/>
          </w:tcPr>
          <w:p w14:paraId="793A7B4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92B76" w14:textId="6284644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1,501,483</w:t>
            </w:r>
          </w:p>
        </w:tc>
      </w:tr>
      <w:tr w:rsidR="000D1A6A" w14:paraId="4B25161C" w14:textId="77777777" w:rsidTr="006A40DC">
        <w:trPr>
          <w:trHeight w:val="77"/>
        </w:trPr>
        <w:tc>
          <w:tcPr>
            <w:tcW w:w="2421" w:type="dxa"/>
            <w:gridSpan w:val="2"/>
            <w:hideMark/>
          </w:tcPr>
          <w:p w14:paraId="4D95F837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2" w:type="dxa"/>
          </w:tcPr>
          <w:p w14:paraId="0D602C6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D9322E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50AF1BC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8C9D15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17224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32E26CB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3371CCA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2FC4D5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2BCC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E81A05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13FB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11D50" w14:paraId="04B6E8FE" w14:textId="77777777" w:rsidTr="006A40DC">
        <w:tc>
          <w:tcPr>
            <w:tcW w:w="2421" w:type="dxa"/>
            <w:gridSpan w:val="2"/>
            <w:hideMark/>
          </w:tcPr>
          <w:p w14:paraId="68CDFB79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2" w:type="dxa"/>
            <w:vAlign w:val="center"/>
          </w:tcPr>
          <w:p w14:paraId="41353FDA" w14:textId="7691AF3C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1,630,056</w:t>
            </w:r>
          </w:p>
        </w:tc>
        <w:tc>
          <w:tcPr>
            <w:tcW w:w="243" w:type="dxa"/>
            <w:vAlign w:val="center"/>
          </w:tcPr>
          <w:p w14:paraId="32DF6171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3EA9FE53" w14:textId="629CD2E9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1,716,570</w:t>
            </w:r>
          </w:p>
        </w:tc>
        <w:tc>
          <w:tcPr>
            <w:tcW w:w="238" w:type="dxa"/>
            <w:vAlign w:val="center"/>
          </w:tcPr>
          <w:p w14:paraId="1A8E7A91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6700B9EE" w14:textId="242642E3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472,877</w:t>
            </w:r>
          </w:p>
        </w:tc>
        <w:tc>
          <w:tcPr>
            <w:tcW w:w="241" w:type="dxa"/>
            <w:gridSpan w:val="2"/>
            <w:vAlign w:val="center"/>
          </w:tcPr>
          <w:p w14:paraId="21E9D49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228CE192" w14:textId="43C4233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497,141</w:t>
            </w:r>
          </w:p>
        </w:tc>
        <w:tc>
          <w:tcPr>
            <w:tcW w:w="272" w:type="dxa"/>
            <w:vAlign w:val="center"/>
          </w:tcPr>
          <w:p w14:paraId="11B67389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1F7B0BEA" w14:textId="43780CDC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2,102,933</w:t>
            </w:r>
          </w:p>
        </w:tc>
        <w:tc>
          <w:tcPr>
            <w:tcW w:w="272" w:type="dxa"/>
          </w:tcPr>
          <w:p w14:paraId="4E84CBE0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578E2F3C" w14:textId="69FBD6A4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Cs/>
                <w:sz w:val="26"/>
                <w:szCs w:val="26"/>
              </w:rPr>
              <w:t>2,213,711</w:t>
            </w:r>
          </w:p>
        </w:tc>
      </w:tr>
      <w:tr w:rsidR="00411D50" w14:paraId="53E80301" w14:textId="77777777" w:rsidTr="006A40DC">
        <w:tc>
          <w:tcPr>
            <w:tcW w:w="2421" w:type="dxa"/>
            <w:gridSpan w:val="2"/>
            <w:hideMark/>
          </w:tcPr>
          <w:p w14:paraId="781503BB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2" w:type="dxa"/>
          </w:tcPr>
          <w:p w14:paraId="593D0442" w14:textId="43339A93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D94467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6E21D086" w14:textId="79DE219D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2498BDC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7A872F0A" w14:textId="2DBDE4B3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2F2494B6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hideMark/>
          </w:tcPr>
          <w:p w14:paraId="2969CA2F" w14:textId="308F5D0F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A7E2C2A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711EDA" w14:textId="6F923720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218,269</w:t>
            </w:r>
          </w:p>
        </w:tc>
        <w:tc>
          <w:tcPr>
            <w:tcW w:w="272" w:type="dxa"/>
          </w:tcPr>
          <w:p w14:paraId="4FB951A2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D95C9" w14:textId="569ED6E2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Cs/>
                <w:sz w:val="26"/>
                <w:szCs w:val="26"/>
              </w:rPr>
              <w:t>227,854</w:t>
            </w:r>
          </w:p>
        </w:tc>
      </w:tr>
      <w:tr w:rsidR="00411D50" w14:paraId="6BFA6CA6" w14:textId="77777777" w:rsidTr="006A40DC">
        <w:tc>
          <w:tcPr>
            <w:tcW w:w="2421" w:type="dxa"/>
            <w:gridSpan w:val="2"/>
            <w:hideMark/>
          </w:tcPr>
          <w:p w14:paraId="06C8260B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</w:tcPr>
          <w:p w14:paraId="47681DF5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0520F0F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671857C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BEBBF37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E136E0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1A701214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58724A74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339F1F08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6360B" w14:textId="5759B358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2,321,202</w:t>
            </w:r>
          </w:p>
        </w:tc>
        <w:tc>
          <w:tcPr>
            <w:tcW w:w="272" w:type="dxa"/>
          </w:tcPr>
          <w:p w14:paraId="2404306B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C24C6A" w14:textId="5C3262C5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2,441,565</w:t>
            </w:r>
          </w:p>
        </w:tc>
      </w:tr>
      <w:tr w:rsidR="000D1A6A" w14:paraId="4DDA5BB6" w14:textId="77777777" w:rsidTr="006A40DC">
        <w:tc>
          <w:tcPr>
            <w:tcW w:w="2414" w:type="dxa"/>
            <w:hideMark/>
          </w:tcPr>
          <w:p w14:paraId="01271CF6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9" w:type="dxa"/>
            <w:gridSpan w:val="2"/>
          </w:tcPr>
          <w:p w14:paraId="548EB83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23D442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36CB0B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C40B7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AF89A6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E49402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</w:tcPr>
          <w:p w14:paraId="7B2F225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5A4514F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42D60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18784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27CBBB3A" w14:textId="77777777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1A6A" w14:paraId="1915B54E" w14:textId="77777777" w:rsidTr="00FB45AD">
        <w:tc>
          <w:tcPr>
            <w:tcW w:w="2414" w:type="dxa"/>
            <w:hideMark/>
          </w:tcPr>
          <w:p w14:paraId="4CFD456F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9" w:type="dxa"/>
            <w:gridSpan w:val="2"/>
            <w:vAlign w:val="center"/>
          </w:tcPr>
          <w:p w14:paraId="2B5D97E1" w14:textId="11D72868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270,572</w:t>
            </w:r>
          </w:p>
        </w:tc>
        <w:tc>
          <w:tcPr>
            <w:tcW w:w="243" w:type="dxa"/>
          </w:tcPr>
          <w:p w14:paraId="4098637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312B8B37" w14:textId="2F9190D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278,008</w:t>
            </w:r>
          </w:p>
        </w:tc>
        <w:tc>
          <w:tcPr>
            <w:tcW w:w="238" w:type="dxa"/>
          </w:tcPr>
          <w:p w14:paraId="6E889A6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0998C1C2" w14:textId="4D89411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2,755</w:t>
            </w:r>
          </w:p>
        </w:tc>
        <w:tc>
          <w:tcPr>
            <w:tcW w:w="237" w:type="dxa"/>
            <w:gridSpan w:val="2"/>
          </w:tcPr>
          <w:p w14:paraId="444DDCA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  <w:hideMark/>
          </w:tcPr>
          <w:p w14:paraId="7A17072C" w14:textId="096BD815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2,149</w:t>
            </w:r>
          </w:p>
        </w:tc>
        <w:tc>
          <w:tcPr>
            <w:tcW w:w="272" w:type="dxa"/>
          </w:tcPr>
          <w:p w14:paraId="607B23A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6F12F968" w14:textId="73F8BCB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273,327</w:t>
            </w:r>
          </w:p>
        </w:tc>
        <w:tc>
          <w:tcPr>
            <w:tcW w:w="272" w:type="dxa"/>
          </w:tcPr>
          <w:p w14:paraId="45F6F8C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2EB2B6A5" w14:textId="16B70C2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280,157</w:t>
            </w:r>
          </w:p>
        </w:tc>
      </w:tr>
      <w:tr w:rsidR="000D1A6A" w14:paraId="3B8D3504" w14:textId="77777777" w:rsidTr="00FB45AD">
        <w:tc>
          <w:tcPr>
            <w:tcW w:w="2414" w:type="dxa"/>
            <w:hideMark/>
          </w:tcPr>
          <w:p w14:paraId="70D9313F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9" w:type="dxa"/>
            <w:gridSpan w:val="2"/>
            <w:vAlign w:val="center"/>
            <w:hideMark/>
          </w:tcPr>
          <w:p w14:paraId="57433BC4" w14:textId="5C9DA0A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958AE0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6A19755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6DB6B3C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  <w:hideMark/>
          </w:tcPr>
          <w:p w14:paraId="151B2C0A" w14:textId="357B6589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4E753A3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  <w:hideMark/>
          </w:tcPr>
          <w:p w14:paraId="024683B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</w:tcPr>
          <w:p w14:paraId="66376DA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76528" w14:textId="286DEFA3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15,880</w:t>
            </w:r>
          </w:p>
        </w:tc>
        <w:tc>
          <w:tcPr>
            <w:tcW w:w="272" w:type="dxa"/>
          </w:tcPr>
          <w:p w14:paraId="3A70A2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0A4888" w14:textId="0DDC1D22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16,763</w:t>
            </w:r>
          </w:p>
        </w:tc>
      </w:tr>
      <w:tr w:rsidR="000D1A6A" w14:paraId="17811A18" w14:textId="77777777" w:rsidTr="006A40DC">
        <w:tc>
          <w:tcPr>
            <w:tcW w:w="2414" w:type="dxa"/>
            <w:hideMark/>
          </w:tcPr>
          <w:p w14:paraId="3337A95B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gridSpan w:val="2"/>
          </w:tcPr>
          <w:p w14:paraId="7968C5C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7916B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7699B8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80B8E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A4333F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2F2E4D3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</w:tcPr>
          <w:p w14:paraId="1E55552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B0A40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91080A" w14:textId="1C8F0A9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289,207</w:t>
            </w:r>
          </w:p>
        </w:tc>
        <w:tc>
          <w:tcPr>
            <w:tcW w:w="272" w:type="dxa"/>
          </w:tcPr>
          <w:p w14:paraId="57EE58A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CAC8AA" w14:textId="1A51C29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296,920</w:t>
            </w:r>
          </w:p>
        </w:tc>
      </w:tr>
      <w:tr w:rsidR="000D1A6A" w14:paraId="0251C609" w14:textId="77777777" w:rsidTr="006A40DC">
        <w:tc>
          <w:tcPr>
            <w:tcW w:w="2421" w:type="dxa"/>
            <w:gridSpan w:val="2"/>
            <w:hideMark/>
          </w:tcPr>
          <w:p w14:paraId="4ED2D9C4" w14:textId="77777777" w:rsidR="000D1A6A" w:rsidRDefault="000D1A6A" w:rsidP="000D1A6A">
            <w:pPr>
              <w:tabs>
                <w:tab w:val="clear" w:pos="227"/>
                <w:tab w:val="decimal" w:pos="255"/>
              </w:tabs>
              <w:spacing w:line="320" w:lineRule="exact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>
              <w:rPr>
                <w:rFonts w:ascii="Angsana New" w:hAnsi="Angsana New" w:hint="cs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902" w:type="dxa"/>
          </w:tcPr>
          <w:p w14:paraId="09F9263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63D03E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5DCB4D3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5B5D4B4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51EEED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2EBE73F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5B73C93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3FAE77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8E979A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1CB59B" w14:textId="6DB3AA0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2,644,809</w:t>
            </w:r>
          </w:p>
        </w:tc>
        <w:tc>
          <w:tcPr>
            <w:tcW w:w="272" w:type="dxa"/>
          </w:tcPr>
          <w:p w14:paraId="056FCB5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37B70F" w14:textId="77777777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D8556B" w14:textId="0EA59272" w:rsidR="000D1A6A" w:rsidRPr="00411D50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2,577,593</w:t>
            </w:r>
          </w:p>
        </w:tc>
      </w:tr>
      <w:tr w:rsidR="000D1A6A" w14:paraId="1A320BD2" w14:textId="77777777" w:rsidTr="006A40DC">
        <w:trPr>
          <w:trHeight w:val="379"/>
        </w:trPr>
        <w:tc>
          <w:tcPr>
            <w:tcW w:w="2421" w:type="dxa"/>
            <w:gridSpan w:val="2"/>
            <w:hideMark/>
          </w:tcPr>
          <w:p w14:paraId="16270AC8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02" w:type="dxa"/>
          </w:tcPr>
          <w:p w14:paraId="72D5676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FEC0B7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1D7FDD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4D54A2D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2F82BB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5B1A68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B4E78D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C7E83E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963C49" w14:textId="62352263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8,557,841</w:t>
            </w:r>
          </w:p>
        </w:tc>
        <w:tc>
          <w:tcPr>
            <w:tcW w:w="272" w:type="dxa"/>
            <w:vAlign w:val="center"/>
          </w:tcPr>
          <w:p w14:paraId="6A93856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8727652" w14:textId="5CE7CE3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8,457,499</w:t>
            </w:r>
          </w:p>
        </w:tc>
      </w:tr>
    </w:tbl>
    <w:p w14:paraId="6C72D5CC" w14:textId="77777777" w:rsidR="000D1A6A" w:rsidRDefault="000D1A6A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6A40DC" w:rsidRPr="006A40DC" w14:paraId="47738B56" w14:textId="77777777" w:rsidTr="000D1A6A">
        <w:tc>
          <w:tcPr>
            <w:tcW w:w="2250" w:type="dxa"/>
          </w:tcPr>
          <w:p w14:paraId="19839407" w14:textId="756CDD4D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901DC77" w14:textId="68504CAB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40DC" w:rsidRPr="006A40DC" w14:paraId="1E735921" w14:textId="77777777" w:rsidTr="000D1A6A">
        <w:tc>
          <w:tcPr>
            <w:tcW w:w="2250" w:type="dxa"/>
          </w:tcPr>
          <w:p w14:paraId="58AF2F4B" w14:textId="231B5E06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สำหรับงวดสามเดือน</w:t>
            </w:r>
            <w:r w:rsidR="00933D3E"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40" w:type="dxa"/>
            <w:gridSpan w:val="3"/>
          </w:tcPr>
          <w:p w14:paraId="53B62BE2" w14:textId="29B8E0E4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="00A42740"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0EBE5C90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37F1C386" w14:textId="3A30314D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="00A42740"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E6C2E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FCFB58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A40DC" w:rsidRPr="006A40DC" w14:paraId="307174C8" w14:textId="77777777" w:rsidTr="000D1A6A">
        <w:tc>
          <w:tcPr>
            <w:tcW w:w="2250" w:type="dxa"/>
          </w:tcPr>
          <w:p w14:paraId="4A2F081A" w14:textId="419F9B73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30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956A15E" w14:textId="2EDE3F7E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5B795768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1B1CD4" w14:textId="0DDA19ED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47" w:type="dxa"/>
          </w:tcPr>
          <w:p w14:paraId="002DC803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75ECA24" w14:textId="2F97942C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0A7DC9FC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6BA70A3" w14:textId="01E5DAE6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97FD783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7B7C35" w14:textId="4F929DE0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62" w:type="dxa"/>
          </w:tcPr>
          <w:p w14:paraId="0458B8E7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ABA1982" w14:textId="3A8F4B81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A40DC" w:rsidRPr="006A40DC" w14:paraId="7F6EBD6A" w14:textId="77777777" w:rsidTr="000D1A6A">
        <w:tc>
          <w:tcPr>
            <w:tcW w:w="2250" w:type="dxa"/>
          </w:tcPr>
          <w:p w14:paraId="1E3131F9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6056DD2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6A40DC" w:rsidRPr="006A40DC" w14:paraId="54457CC1" w14:textId="77777777" w:rsidTr="000D1A6A">
        <w:tc>
          <w:tcPr>
            <w:tcW w:w="2250" w:type="dxa"/>
          </w:tcPr>
          <w:p w14:paraId="4D07EFAB" w14:textId="3D51F70C" w:rsidR="005A4916" w:rsidRPr="006A40DC" w:rsidRDefault="005A4916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48242B2" w14:textId="77777777" w:rsidR="005A4916" w:rsidRPr="006A40DC" w:rsidRDefault="005A4916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6A40DC" w:rsidRPr="006A40DC" w14:paraId="528269C8" w14:textId="77777777" w:rsidTr="000D1A6A">
        <w:tc>
          <w:tcPr>
            <w:tcW w:w="2250" w:type="dxa"/>
          </w:tcPr>
          <w:p w14:paraId="566577B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DAE1953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6B0E2BF7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9B9800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0F8D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070C5A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718DAB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154C313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C5D3C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219C8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7E5180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709800E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D1A6A" w:rsidRPr="006A40DC" w14:paraId="0026E176" w14:textId="77777777" w:rsidTr="000D1A6A">
        <w:tc>
          <w:tcPr>
            <w:tcW w:w="2250" w:type="dxa"/>
          </w:tcPr>
          <w:p w14:paraId="70210F8B" w14:textId="5012501A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14:paraId="3F5E4B4C" w14:textId="151BE688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1,156,202</w:t>
            </w:r>
          </w:p>
        </w:tc>
        <w:tc>
          <w:tcPr>
            <w:tcW w:w="252" w:type="dxa"/>
            <w:vAlign w:val="bottom"/>
          </w:tcPr>
          <w:p w14:paraId="1F7B699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8DBA0A" w14:textId="3C5F360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961,823</w:t>
            </w:r>
          </w:p>
        </w:tc>
        <w:tc>
          <w:tcPr>
            <w:tcW w:w="247" w:type="dxa"/>
            <w:vAlign w:val="bottom"/>
          </w:tcPr>
          <w:p w14:paraId="4426EDB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A8EC0" w14:textId="0E4A20FB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1,007,684</w:t>
            </w:r>
          </w:p>
        </w:tc>
        <w:tc>
          <w:tcPr>
            <w:tcW w:w="237" w:type="dxa"/>
            <w:vAlign w:val="bottom"/>
          </w:tcPr>
          <w:p w14:paraId="0CC32C9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692C30C" w14:textId="25810A9B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918,066</w:t>
            </w:r>
          </w:p>
        </w:tc>
        <w:tc>
          <w:tcPr>
            <w:tcW w:w="270" w:type="dxa"/>
          </w:tcPr>
          <w:p w14:paraId="3751788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AA738" w14:textId="2A6C87F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2,163,886</w:t>
            </w:r>
          </w:p>
        </w:tc>
        <w:tc>
          <w:tcPr>
            <w:tcW w:w="262" w:type="dxa"/>
          </w:tcPr>
          <w:p w14:paraId="213DDBB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D221906" w14:textId="7A656F1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1,879,889</w:t>
            </w:r>
          </w:p>
        </w:tc>
      </w:tr>
      <w:tr w:rsidR="000D1A6A" w:rsidRPr="006A40DC" w14:paraId="59EC6B02" w14:textId="77777777" w:rsidTr="000D1A6A">
        <w:trPr>
          <w:trHeight w:hRule="exact" w:val="360"/>
        </w:trPr>
        <w:tc>
          <w:tcPr>
            <w:tcW w:w="2250" w:type="dxa"/>
          </w:tcPr>
          <w:p w14:paraId="46156E94" w14:textId="75BD5824" w:rsidR="000D1A6A" w:rsidRPr="006A40DC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14:paraId="3F3FF12B" w14:textId="6A67ABD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41,388</w:t>
            </w:r>
          </w:p>
        </w:tc>
        <w:tc>
          <w:tcPr>
            <w:tcW w:w="252" w:type="dxa"/>
            <w:vAlign w:val="bottom"/>
          </w:tcPr>
          <w:p w14:paraId="1313CA7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4A70B8" w14:textId="2BB470F4" w:rsidR="000D1A6A" w:rsidRPr="000D1A6A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14,318</w:t>
            </w:r>
          </w:p>
        </w:tc>
        <w:tc>
          <w:tcPr>
            <w:tcW w:w="247" w:type="dxa"/>
            <w:vAlign w:val="bottom"/>
          </w:tcPr>
          <w:p w14:paraId="37D345F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F301023" w14:textId="4CDFF5AE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37" w:type="dxa"/>
            <w:vAlign w:val="bottom"/>
          </w:tcPr>
          <w:p w14:paraId="31E7EEC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9BFF687" w14:textId="79D1F223" w:rsidR="000D1A6A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4614F4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42BB734" w14:textId="20A812E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41,518</w:t>
            </w:r>
          </w:p>
        </w:tc>
        <w:tc>
          <w:tcPr>
            <w:tcW w:w="262" w:type="dxa"/>
          </w:tcPr>
          <w:p w14:paraId="7C20204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78239B2" w14:textId="2457D2A2" w:rsidR="000D1A6A" w:rsidRPr="000D1A6A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14,779</w:t>
            </w:r>
          </w:p>
        </w:tc>
      </w:tr>
      <w:tr w:rsidR="000D1A6A" w:rsidRPr="006A40DC" w14:paraId="6402A053" w14:textId="77777777" w:rsidTr="000D1A6A">
        <w:tc>
          <w:tcPr>
            <w:tcW w:w="2250" w:type="dxa"/>
          </w:tcPr>
          <w:p w14:paraId="360295C2" w14:textId="7BEB47C6" w:rsidR="000D1A6A" w:rsidRPr="006A40DC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14:paraId="1C37FAF6" w14:textId="26397A4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12,252</w:t>
            </w:r>
          </w:p>
        </w:tc>
        <w:tc>
          <w:tcPr>
            <w:tcW w:w="252" w:type="dxa"/>
            <w:vAlign w:val="bottom"/>
          </w:tcPr>
          <w:p w14:paraId="2AA36DC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AB77742" w14:textId="13868BF8" w:rsidR="000D1A6A" w:rsidRPr="000D1A6A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28,059</w:t>
            </w:r>
          </w:p>
        </w:tc>
        <w:tc>
          <w:tcPr>
            <w:tcW w:w="247" w:type="dxa"/>
            <w:vAlign w:val="bottom"/>
          </w:tcPr>
          <w:p w14:paraId="4B67048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4A24A76C" w14:textId="46E0EC6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B37BCE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4573F51" w14:textId="48067229" w:rsidR="000D1A6A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24C5E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7C88FE7" w14:textId="6AE8EB8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12,252</w:t>
            </w:r>
          </w:p>
        </w:tc>
        <w:tc>
          <w:tcPr>
            <w:tcW w:w="262" w:type="dxa"/>
          </w:tcPr>
          <w:p w14:paraId="04453CC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F38758D" w14:textId="25A3B509" w:rsidR="000D1A6A" w:rsidRPr="000D1A6A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28,059</w:t>
            </w:r>
          </w:p>
        </w:tc>
      </w:tr>
      <w:tr w:rsidR="000D1A6A" w:rsidRPr="006A40DC" w14:paraId="240C0AE8" w14:textId="77777777" w:rsidTr="000D1A6A">
        <w:tc>
          <w:tcPr>
            <w:tcW w:w="2250" w:type="dxa"/>
          </w:tcPr>
          <w:p w14:paraId="1FC769CF" w14:textId="77777777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14:paraId="4032FB6C" w14:textId="0613ED34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7,264</w:t>
            </w:r>
          </w:p>
        </w:tc>
        <w:tc>
          <w:tcPr>
            <w:tcW w:w="252" w:type="dxa"/>
            <w:vAlign w:val="bottom"/>
          </w:tcPr>
          <w:p w14:paraId="7EE434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3B2894D" w14:textId="318C251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6,198</w:t>
            </w:r>
          </w:p>
        </w:tc>
        <w:tc>
          <w:tcPr>
            <w:tcW w:w="247" w:type="dxa"/>
            <w:vAlign w:val="bottom"/>
          </w:tcPr>
          <w:p w14:paraId="434A18A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9FA12C" w14:textId="3DD9FD3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2F6CFC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18EDBDE" w14:textId="74EB22E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9598C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409C7" w14:textId="04A1415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7,264</w:t>
            </w:r>
          </w:p>
        </w:tc>
        <w:tc>
          <w:tcPr>
            <w:tcW w:w="262" w:type="dxa"/>
          </w:tcPr>
          <w:p w14:paraId="19C7E33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463CF14" w14:textId="455A994E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6,198</w:t>
            </w:r>
          </w:p>
        </w:tc>
      </w:tr>
      <w:tr w:rsidR="000D1A6A" w:rsidRPr="006A40DC" w14:paraId="1568C381" w14:textId="77777777" w:rsidTr="000D1A6A">
        <w:tc>
          <w:tcPr>
            <w:tcW w:w="2250" w:type="dxa"/>
          </w:tcPr>
          <w:p w14:paraId="716FD237" w14:textId="123551FE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69E07706" w14:textId="457F9259" w:rsidR="000D1A6A" w:rsidRPr="000D1A6A" w:rsidRDefault="000D1A6A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6343028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C4338F" w14:textId="4EF93A04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3,077</w:t>
            </w:r>
          </w:p>
        </w:tc>
        <w:tc>
          <w:tcPr>
            <w:tcW w:w="247" w:type="dxa"/>
            <w:vAlign w:val="bottom"/>
          </w:tcPr>
          <w:p w14:paraId="2DFAB1D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865EFA" w14:textId="6ED4F47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EF661A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D0E2748" w14:textId="4B67BE9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5AB2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4DC20" w14:textId="3954543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42FD9E5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B0BDA9" w14:textId="179EDB5B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3,077</w:t>
            </w:r>
          </w:p>
        </w:tc>
      </w:tr>
      <w:tr w:rsidR="000D1A6A" w:rsidRPr="006A40DC" w14:paraId="0A96758B" w14:textId="77777777" w:rsidTr="000D1A6A">
        <w:tc>
          <w:tcPr>
            <w:tcW w:w="2250" w:type="dxa"/>
          </w:tcPr>
          <w:p w14:paraId="6F20EDCC" w14:textId="6866E8D4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4FA551" w14:textId="4A1E2B7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1,217,106</w:t>
            </w:r>
          </w:p>
        </w:tc>
        <w:tc>
          <w:tcPr>
            <w:tcW w:w="252" w:type="dxa"/>
            <w:vAlign w:val="bottom"/>
          </w:tcPr>
          <w:p w14:paraId="5385F82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8DE74E" w14:textId="364B176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1,013,475</w:t>
            </w:r>
          </w:p>
        </w:tc>
        <w:tc>
          <w:tcPr>
            <w:tcW w:w="247" w:type="dxa"/>
            <w:vAlign w:val="bottom"/>
          </w:tcPr>
          <w:p w14:paraId="3FEF6DD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F555DB1" w14:textId="7AB42564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1,007,814</w:t>
            </w:r>
          </w:p>
        </w:tc>
        <w:tc>
          <w:tcPr>
            <w:tcW w:w="237" w:type="dxa"/>
            <w:vAlign w:val="bottom"/>
          </w:tcPr>
          <w:p w14:paraId="68F83CE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645F99C" w14:textId="586B4B59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918,527</w:t>
            </w:r>
          </w:p>
        </w:tc>
        <w:tc>
          <w:tcPr>
            <w:tcW w:w="270" w:type="dxa"/>
          </w:tcPr>
          <w:p w14:paraId="1585A14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8DED5" w14:textId="73307363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2,224,920</w:t>
            </w:r>
          </w:p>
        </w:tc>
        <w:tc>
          <w:tcPr>
            <w:tcW w:w="262" w:type="dxa"/>
          </w:tcPr>
          <w:p w14:paraId="17D97A8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D3D7AA3" w14:textId="16C5549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1,932,002</w:t>
            </w:r>
          </w:p>
        </w:tc>
      </w:tr>
      <w:tr w:rsidR="006A40DC" w:rsidRPr="006A40DC" w14:paraId="7A8BEE63" w14:textId="77777777" w:rsidTr="000D1A6A">
        <w:tc>
          <w:tcPr>
            <w:tcW w:w="2250" w:type="dxa"/>
          </w:tcPr>
          <w:p w14:paraId="4927FD0F" w14:textId="77777777" w:rsidR="006A40DC" w:rsidRP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23FEB2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EEA8C3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FCD203A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5A0D50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8BD9166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7FE000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C15A0E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8C73E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F06E9C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6D055C0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17682FD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6A40DC" w:rsidRPr="006A40DC" w14:paraId="492B7DD3" w14:textId="77777777" w:rsidTr="000D1A6A">
        <w:tc>
          <w:tcPr>
            <w:tcW w:w="2250" w:type="dxa"/>
          </w:tcPr>
          <w:p w14:paraId="65453AEF" w14:textId="13FAF010" w:rsidR="006A40DC" w:rsidRP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2BF2BD1D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A4DD6A8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730ABB2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61379C23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6DC7B4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9307D3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A015C7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02AE4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2A3E21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F9E2E8A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26C209A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D1A6A" w:rsidRPr="006A40DC" w14:paraId="75F6A1E7" w14:textId="77777777" w:rsidTr="000D1A6A">
        <w:tc>
          <w:tcPr>
            <w:tcW w:w="2250" w:type="dxa"/>
            <w:shd w:val="clear" w:color="auto" w:fill="auto"/>
          </w:tcPr>
          <w:p w14:paraId="243C8320" w14:textId="77777777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407F31AD" w14:textId="7517789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1,133,602</w:t>
            </w:r>
          </w:p>
        </w:tc>
        <w:tc>
          <w:tcPr>
            <w:tcW w:w="252" w:type="dxa"/>
            <w:vAlign w:val="bottom"/>
          </w:tcPr>
          <w:p w14:paraId="6AA1858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8C510D" w14:textId="43CF1B73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962,092</w:t>
            </w:r>
          </w:p>
        </w:tc>
        <w:tc>
          <w:tcPr>
            <w:tcW w:w="247" w:type="dxa"/>
          </w:tcPr>
          <w:p w14:paraId="0F0E44B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16F67B7" w14:textId="22A09413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EAB0A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B8789A0" w14:textId="702567B4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B7973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331F061" w14:textId="3634DDF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1,133,602</w:t>
            </w:r>
          </w:p>
        </w:tc>
        <w:tc>
          <w:tcPr>
            <w:tcW w:w="262" w:type="dxa"/>
          </w:tcPr>
          <w:p w14:paraId="7DDF7E6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200DBA3" w14:textId="7065B18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962,092</w:t>
            </w:r>
          </w:p>
        </w:tc>
      </w:tr>
      <w:tr w:rsidR="000D1A6A" w:rsidRPr="006A40DC" w14:paraId="20F14007" w14:textId="77777777" w:rsidTr="000D1A6A">
        <w:tc>
          <w:tcPr>
            <w:tcW w:w="2250" w:type="dxa"/>
          </w:tcPr>
          <w:p w14:paraId="760FDFBC" w14:textId="77777777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5A07380A" w14:textId="20790FE5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61FDC48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685FC7" w14:textId="334E6F01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22F4A1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3ACE78" w14:textId="055D6523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920,082</w:t>
            </w:r>
          </w:p>
        </w:tc>
        <w:tc>
          <w:tcPr>
            <w:tcW w:w="237" w:type="dxa"/>
          </w:tcPr>
          <w:p w14:paraId="0A0F913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428043" w14:textId="68A68861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848,070</w:t>
            </w:r>
          </w:p>
        </w:tc>
        <w:tc>
          <w:tcPr>
            <w:tcW w:w="270" w:type="dxa"/>
          </w:tcPr>
          <w:p w14:paraId="1C3F544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91A5CD" w14:textId="2534D03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920,082</w:t>
            </w:r>
          </w:p>
        </w:tc>
        <w:tc>
          <w:tcPr>
            <w:tcW w:w="262" w:type="dxa"/>
          </w:tcPr>
          <w:p w14:paraId="22927A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865B583" w14:textId="595E3C0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848,070</w:t>
            </w:r>
          </w:p>
        </w:tc>
      </w:tr>
      <w:tr w:rsidR="000D1A6A" w:rsidRPr="006A40DC" w14:paraId="39D29041" w14:textId="77777777" w:rsidTr="000D1A6A">
        <w:tc>
          <w:tcPr>
            <w:tcW w:w="2250" w:type="dxa"/>
          </w:tcPr>
          <w:p w14:paraId="6232136C" w14:textId="77777777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200FFE" w14:textId="5F63871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83,504</w:t>
            </w:r>
          </w:p>
        </w:tc>
        <w:tc>
          <w:tcPr>
            <w:tcW w:w="252" w:type="dxa"/>
            <w:vAlign w:val="bottom"/>
          </w:tcPr>
          <w:p w14:paraId="0712637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F4836" w14:textId="5F7536A1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51,383</w:t>
            </w:r>
          </w:p>
        </w:tc>
        <w:tc>
          <w:tcPr>
            <w:tcW w:w="247" w:type="dxa"/>
          </w:tcPr>
          <w:p w14:paraId="19023A5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5855668" w14:textId="6AFDA71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87,732</w:t>
            </w:r>
          </w:p>
        </w:tc>
        <w:tc>
          <w:tcPr>
            <w:tcW w:w="237" w:type="dxa"/>
          </w:tcPr>
          <w:p w14:paraId="675080B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667ABE7" w14:textId="1F49F17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70,457</w:t>
            </w:r>
          </w:p>
        </w:tc>
        <w:tc>
          <w:tcPr>
            <w:tcW w:w="270" w:type="dxa"/>
          </w:tcPr>
          <w:p w14:paraId="223A7D3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22E40" w14:textId="76245BE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171,236</w:t>
            </w:r>
          </w:p>
        </w:tc>
        <w:tc>
          <w:tcPr>
            <w:tcW w:w="262" w:type="dxa"/>
          </w:tcPr>
          <w:p w14:paraId="5815187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C58E83F" w14:textId="7D5670A5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121,840</w:t>
            </w:r>
          </w:p>
        </w:tc>
      </w:tr>
      <w:tr w:rsidR="000D1A6A" w:rsidRPr="006A40DC" w14:paraId="4A504387" w14:textId="77777777" w:rsidTr="000D1A6A">
        <w:tc>
          <w:tcPr>
            <w:tcW w:w="2250" w:type="dxa"/>
          </w:tcPr>
          <w:p w14:paraId="10622AD4" w14:textId="1343D9A1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1C210" w14:textId="0842D228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1,217,106</w:t>
            </w:r>
          </w:p>
        </w:tc>
        <w:tc>
          <w:tcPr>
            <w:tcW w:w="252" w:type="dxa"/>
            <w:vAlign w:val="bottom"/>
          </w:tcPr>
          <w:p w14:paraId="414E986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38C6C2" w14:textId="3BF3CFE5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1,013,475</w:t>
            </w:r>
          </w:p>
        </w:tc>
        <w:tc>
          <w:tcPr>
            <w:tcW w:w="247" w:type="dxa"/>
          </w:tcPr>
          <w:p w14:paraId="402DF48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E0B39E9" w14:textId="1FFFD9C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1,007,814</w:t>
            </w:r>
          </w:p>
        </w:tc>
        <w:tc>
          <w:tcPr>
            <w:tcW w:w="237" w:type="dxa"/>
          </w:tcPr>
          <w:p w14:paraId="4FB9691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700D80B" w14:textId="064224EE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918,527</w:t>
            </w:r>
          </w:p>
        </w:tc>
        <w:tc>
          <w:tcPr>
            <w:tcW w:w="270" w:type="dxa"/>
          </w:tcPr>
          <w:p w14:paraId="166CE52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0DE9D" w14:textId="6BE717F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2,224,920</w:t>
            </w:r>
          </w:p>
        </w:tc>
        <w:tc>
          <w:tcPr>
            <w:tcW w:w="262" w:type="dxa"/>
          </w:tcPr>
          <w:p w14:paraId="3889231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015404C" w14:textId="5B21BCE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1,932,002</w:t>
            </w:r>
          </w:p>
        </w:tc>
      </w:tr>
      <w:tr w:rsidR="006A40DC" w:rsidRPr="006A40DC" w14:paraId="69674336" w14:textId="77777777" w:rsidTr="000D1A6A">
        <w:trPr>
          <w:trHeight w:val="34"/>
        </w:trPr>
        <w:tc>
          <w:tcPr>
            <w:tcW w:w="2250" w:type="dxa"/>
          </w:tcPr>
          <w:p w14:paraId="2FEB8213" w14:textId="77777777" w:rsidR="006A40DC" w:rsidRP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9DCB4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3EC4E25F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2D2F74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3A823FEB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1DAFEDA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6FBAED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E62E5C0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4AD74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EDF2E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BD4CFB7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316E75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6A40DC" w:rsidRPr="006A40DC" w14:paraId="6826270E" w14:textId="77777777" w:rsidTr="000D1A6A">
        <w:trPr>
          <w:trHeight w:val="34"/>
        </w:trPr>
        <w:tc>
          <w:tcPr>
            <w:tcW w:w="2250" w:type="dxa"/>
          </w:tcPr>
          <w:p w14:paraId="4BC38675" w14:textId="48199BAF" w:rsidR="006A40DC" w:rsidRP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270A04CE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4667258F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18A6CD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2C40E19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65D7FDF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FF369F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8DF5CD6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946DF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20BDA4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18143F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ACD7C4B" w14:textId="77777777" w:rsidR="006A40DC" w:rsidRPr="000D1A6A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0D1A6A" w:rsidRPr="006A40DC" w14:paraId="264A1B80" w14:textId="77777777" w:rsidTr="000D1A6A">
        <w:tc>
          <w:tcPr>
            <w:tcW w:w="2250" w:type="dxa"/>
          </w:tcPr>
          <w:p w14:paraId="34DE2759" w14:textId="77777777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984DE9" w14:textId="4BBD92BE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1,217,106</w:t>
            </w:r>
          </w:p>
        </w:tc>
        <w:tc>
          <w:tcPr>
            <w:tcW w:w="252" w:type="dxa"/>
          </w:tcPr>
          <w:p w14:paraId="72F1AF8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867C6" w14:textId="7BAE4EC9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1,013,475</w:t>
            </w:r>
          </w:p>
        </w:tc>
        <w:tc>
          <w:tcPr>
            <w:tcW w:w="247" w:type="dxa"/>
          </w:tcPr>
          <w:p w14:paraId="3AE1EF9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8B08950" w14:textId="2D30F6C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1,007,814</w:t>
            </w:r>
          </w:p>
        </w:tc>
        <w:tc>
          <w:tcPr>
            <w:tcW w:w="237" w:type="dxa"/>
          </w:tcPr>
          <w:p w14:paraId="77906A4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A4AD433" w14:textId="45C7C234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918,527</w:t>
            </w:r>
          </w:p>
        </w:tc>
        <w:tc>
          <w:tcPr>
            <w:tcW w:w="270" w:type="dxa"/>
          </w:tcPr>
          <w:p w14:paraId="23BBACA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DA58F4" w14:textId="6ABC2751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2,224,920</w:t>
            </w:r>
          </w:p>
        </w:tc>
        <w:tc>
          <w:tcPr>
            <w:tcW w:w="262" w:type="dxa"/>
          </w:tcPr>
          <w:p w14:paraId="609378E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49153D7" w14:textId="528B69A4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1,932,002</w:t>
            </w:r>
          </w:p>
        </w:tc>
      </w:tr>
      <w:tr w:rsidR="000D1A6A" w:rsidRPr="006A40DC" w14:paraId="77E7F0D9" w14:textId="77777777" w:rsidTr="000D1A6A">
        <w:tc>
          <w:tcPr>
            <w:tcW w:w="2250" w:type="dxa"/>
          </w:tcPr>
          <w:p w14:paraId="043B7A6C" w14:textId="58F9A7CA" w:rsidR="000D1A6A" w:rsidRPr="006A40D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44351" w14:textId="42B3694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1,217,106</w:t>
            </w:r>
          </w:p>
        </w:tc>
        <w:tc>
          <w:tcPr>
            <w:tcW w:w="252" w:type="dxa"/>
          </w:tcPr>
          <w:p w14:paraId="0227829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C8F687" w14:textId="5E2C990E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1,013,475</w:t>
            </w:r>
          </w:p>
        </w:tc>
        <w:tc>
          <w:tcPr>
            <w:tcW w:w="247" w:type="dxa"/>
          </w:tcPr>
          <w:p w14:paraId="78A66A9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3531F22" w14:textId="4A773D0E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1,007,814</w:t>
            </w:r>
          </w:p>
        </w:tc>
        <w:tc>
          <w:tcPr>
            <w:tcW w:w="237" w:type="dxa"/>
          </w:tcPr>
          <w:p w14:paraId="46DE28E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3D3FFAE" w14:textId="021D941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918,527</w:t>
            </w:r>
          </w:p>
        </w:tc>
        <w:tc>
          <w:tcPr>
            <w:tcW w:w="270" w:type="dxa"/>
          </w:tcPr>
          <w:p w14:paraId="0704A74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22C4D" w14:textId="4F3D2F4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2,224,920</w:t>
            </w:r>
          </w:p>
        </w:tc>
        <w:tc>
          <w:tcPr>
            <w:tcW w:w="262" w:type="dxa"/>
          </w:tcPr>
          <w:p w14:paraId="7ABA7A2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EEE52B6" w14:textId="18AA26E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1,932,002</w:t>
            </w:r>
          </w:p>
        </w:tc>
      </w:tr>
    </w:tbl>
    <w:p w14:paraId="5732E985" w14:textId="77777777" w:rsidR="00F8349B" w:rsidRPr="00F8349B" w:rsidRDefault="00F8349B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C534F0" w14:textId="1DB6A35C" w:rsidR="002059AA" w:rsidRPr="0044007D" w:rsidRDefault="004D2D44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B33958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F8349B" w:rsidRDefault="002059AA" w:rsidP="00F8349B">
      <w:pPr>
        <w:pStyle w:val="Caption"/>
        <w:tabs>
          <w:tab w:val="clear" w:pos="227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287E497C" w14:textId="69676896" w:rsidR="008D7935" w:rsidRDefault="002059AA" w:rsidP="008D793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B33958">
        <w:rPr>
          <w:rFonts w:ascii="Angsana New" w:hAnsi="Angsana New"/>
          <w:sz w:val="30"/>
          <w:szCs w:val="30"/>
        </w:rPr>
        <w:t xml:space="preserve"> </w:t>
      </w:r>
      <w:r w:rsidR="00B33958">
        <w:rPr>
          <w:rFonts w:ascii="Angsana New" w:hAnsi="Angsana New" w:hint="cs"/>
          <w:sz w:val="30"/>
          <w:szCs w:val="30"/>
          <w:cs/>
        </w:rPr>
        <w:t xml:space="preserve">(รายได้) 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</w:t>
      </w:r>
      <w:r w:rsidR="00C80371">
        <w:rPr>
          <w:rFonts w:ascii="Angsana New" w:hAnsi="Angsana New" w:hint="cs"/>
          <w:sz w:val="30"/>
          <w:szCs w:val="30"/>
          <w:cs/>
        </w:rPr>
        <w:t>ด</w:t>
      </w:r>
      <w:r w:rsidR="00F05650">
        <w:rPr>
          <w:rFonts w:ascii="Angsana New" w:hAnsi="Angsana New" w:hint="cs"/>
          <w:sz w:val="30"/>
          <w:szCs w:val="30"/>
          <w:cs/>
        </w:rPr>
        <w:t>สาม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F8349B">
        <w:rPr>
          <w:rFonts w:ascii="Angsana New" w:hAnsi="Angsana New"/>
          <w:sz w:val="30"/>
          <w:szCs w:val="30"/>
        </w:rPr>
        <w:t xml:space="preserve">30 </w:t>
      </w:r>
      <w:r w:rsidR="00F8349B">
        <w:rPr>
          <w:rFonts w:ascii="Angsana New" w:hAnsi="Angsana New" w:hint="cs"/>
          <w:sz w:val="30"/>
          <w:szCs w:val="30"/>
          <w:cs/>
        </w:rPr>
        <w:t>มิถุนายน</w:t>
      </w:r>
      <w:r w:rsidR="00BE1411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6A40DC">
        <w:rPr>
          <w:rFonts w:ascii="Angsana New" w:hAnsi="Angsana New"/>
          <w:sz w:val="30"/>
          <w:szCs w:val="30"/>
        </w:rPr>
        <w:t>5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6A40DC">
        <w:rPr>
          <w:rFonts w:ascii="Angsana New" w:hAnsi="Angsana New"/>
          <w:sz w:val="30"/>
          <w:szCs w:val="30"/>
        </w:rPr>
        <w:t>4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</w:t>
      </w:r>
      <w:r w:rsidR="00CE640B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ที่แสดงเงินลงทุนตามวิธีส่วนได้เสียคือร้อย</w:t>
      </w:r>
      <w:r w:rsidRPr="004D2D44">
        <w:rPr>
          <w:rFonts w:ascii="Angsana New" w:hAnsi="Angsana New"/>
          <w:sz w:val="30"/>
          <w:szCs w:val="30"/>
          <w:cs/>
        </w:rPr>
        <w:t xml:space="preserve">ละ </w:t>
      </w:r>
      <w:r w:rsidR="000D1A6A">
        <w:rPr>
          <w:rFonts w:ascii="Angsana New" w:hAnsi="Angsana New"/>
          <w:sz w:val="30"/>
          <w:szCs w:val="30"/>
        </w:rPr>
        <w:t>(217.30)</w:t>
      </w:r>
      <w:r w:rsidR="005012EB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0D1A6A">
        <w:rPr>
          <w:rFonts w:ascii="Angsana New" w:hAnsi="Angsana New"/>
          <w:sz w:val="30"/>
          <w:szCs w:val="30"/>
        </w:rPr>
        <w:t>7.12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21653C" w:rsidRPr="0021653C">
        <w:rPr>
          <w:rFonts w:ascii="Angsana New" w:hAnsi="Angsana New" w:hint="cs"/>
          <w:i/>
          <w:iCs/>
          <w:sz w:val="30"/>
          <w:szCs w:val="30"/>
        </w:rPr>
        <w:t>30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 xml:space="preserve"> มิถุนายน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256</w:t>
      </w:r>
      <w:r w:rsidR="00A845A1">
        <w:rPr>
          <w:rFonts w:ascii="Angsana New" w:hAnsi="Angsana New"/>
          <w:i/>
          <w:iCs/>
          <w:sz w:val="30"/>
          <w:szCs w:val="30"/>
        </w:rPr>
        <w:t>5</w:t>
      </w:r>
      <w:r w:rsidR="00C80371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i/>
          <w:iCs/>
          <w:sz w:val="30"/>
          <w:szCs w:val="30"/>
        </w:rPr>
        <w:t>256</w:t>
      </w:r>
      <w:r w:rsidR="00A845A1">
        <w:rPr>
          <w:rFonts w:ascii="Angsana New" w:hAnsi="Angsana New"/>
          <w:i/>
          <w:iCs/>
          <w:sz w:val="30"/>
          <w:szCs w:val="30"/>
        </w:rPr>
        <w:t>4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: </w:t>
      </w:r>
      <w:r w:rsidR="002B06E1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="002B06E1" w:rsidRPr="004D2D44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="005012EB" w:rsidRPr="004D2D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D1A6A">
        <w:rPr>
          <w:rFonts w:ascii="Angsana New" w:hAnsi="Angsana New"/>
          <w:i/>
          <w:iCs/>
          <w:sz w:val="30"/>
          <w:szCs w:val="30"/>
        </w:rPr>
        <w:t>(16.38)</w:t>
      </w:r>
      <w:r w:rsidR="005012EB" w:rsidRPr="004D2D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0371" w:rsidRPr="004D2D4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B7E1D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D1A6A">
        <w:rPr>
          <w:rFonts w:ascii="Angsana New" w:hAnsi="Angsana New"/>
          <w:i/>
          <w:iCs/>
          <w:sz w:val="30"/>
          <w:szCs w:val="30"/>
        </w:rPr>
        <w:t>19.29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14EA9">
        <w:rPr>
          <w:rFonts w:ascii="Angsana New" w:hAnsi="Angsana New"/>
          <w:i/>
          <w:iCs/>
          <w:sz w:val="30"/>
          <w:szCs w:val="30"/>
          <w:cs/>
        </w:rPr>
        <w:t>)</w:t>
      </w:r>
      <w:r w:rsidRPr="00714EA9">
        <w:rPr>
          <w:rFonts w:ascii="Angsana New" w:hAnsi="Angsana New"/>
          <w:sz w:val="30"/>
          <w:szCs w:val="30"/>
          <w:cs/>
        </w:rPr>
        <w:t xml:space="preserve"> การ</w:t>
      </w:r>
      <w:r w:rsidRPr="0044007D">
        <w:rPr>
          <w:rFonts w:ascii="Angsana New" w:hAnsi="Angsana New"/>
          <w:sz w:val="30"/>
          <w:szCs w:val="30"/>
          <w:cs/>
        </w:rPr>
        <w:t>เปลี่ยนแปลง</w:t>
      </w:r>
      <w:r w:rsidR="00F8349B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</w:t>
      </w:r>
      <w:r w:rsidR="00F8349B">
        <w:rPr>
          <w:rFonts w:ascii="Angsana New" w:hAnsi="Angsana New"/>
          <w:sz w:val="30"/>
          <w:szCs w:val="30"/>
        </w:rPr>
        <w:br/>
      </w:r>
      <w:r w:rsidR="00796FF5" w:rsidRPr="0044007D">
        <w:rPr>
          <w:rFonts w:ascii="Angsana New" w:hAnsi="Angsana New" w:hint="cs"/>
          <w:sz w:val="30"/>
          <w:szCs w:val="30"/>
          <w:cs/>
        </w:rPr>
        <w:t>ในเรื่องเกี่ยวกับ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  <w:r w:rsidR="008D7935">
        <w:rPr>
          <w:rFonts w:ascii="Angsana New" w:hAnsi="Angsana New"/>
          <w:sz w:val="30"/>
          <w:szCs w:val="30"/>
          <w:cs/>
        </w:rPr>
        <w:br w:type="page"/>
      </w:r>
    </w:p>
    <w:p w14:paraId="66641701" w14:textId="1564151B" w:rsidR="00DF698D" w:rsidRPr="007146C6" w:rsidRDefault="004D2D44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5A4916" w:rsidRDefault="00DF698D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4D2D44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D4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9F608F" w:rsidRDefault="00DF698D" w:rsidP="009F6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1CD85C79" w:rsidR="00527BEF" w:rsidRPr="007146C6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8806B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</w:t>
      </w:r>
      <w:r w:rsidR="005A4916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Pr="005A4916" w:rsidRDefault="00CE640B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5A4916">
        <w:trPr>
          <w:cantSplit/>
          <w:trHeight w:val="326"/>
          <w:tblHeader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5A4916">
        <w:trPr>
          <w:cantSplit/>
          <w:trHeight w:val="200"/>
          <w:tblHeader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161BC1DD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2279AC54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BD7CA7" w14:textId="33604C73" w:rsidR="00F0616C" w:rsidRPr="00DB2C51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="008806B5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5A4916">
        <w:trPr>
          <w:cantSplit/>
        </w:trPr>
        <w:tc>
          <w:tcPr>
            <w:tcW w:w="2160" w:type="dxa"/>
            <w:shd w:val="clear" w:color="auto" w:fill="auto"/>
          </w:tcPr>
          <w:p w14:paraId="7E503D5D" w14:textId="6CFFD943" w:rsidR="00F0616C" w:rsidRPr="00A24FED" w:rsidRDefault="00A24FED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AC54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5A4916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D1A6A" w:rsidRPr="00A845A1" w14:paraId="3618A1AE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0D1A6A" w:rsidRPr="00B95942" w:rsidRDefault="000D1A6A" w:rsidP="000D1A6A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618413A5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0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607E8" w14:textId="22F2990E" w:rsidR="000D1A6A" w:rsidRPr="000D1A6A" w:rsidRDefault="000D1A6A" w:rsidP="00E14EE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539A19FC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E66814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E3B60E" w14:textId="5533B7BB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60,106</w:t>
            </w:r>
          </w:p>
        </w:tc>
        <w:tc>
          <w:tcPr>
            <w:tcW w:w="180" w:type="dxa"/>
          </w:tcPr>
          <w:p w14:paraId="0FCC2B4E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1C736D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A5F840" w14:textId="2A84E50E" w:rsidR="000D1A6A" w:rsidRPr="000D1A6A" w:rsidRDefault="000D1A6A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754165D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7FF9B" w14:textId="7FEAC42D" w:rsidR="000D1A6A" w:rsidRPr="000D1A6A" w:rsidRDefault="000D1A6A" w:rsidP="00E14E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74,716</w:t>
            </w:r>
          </w:p>
        </w:tc>
        <w:tc>
          <w:tcPr>
            <w:tcW w:w="180" w:type="dxa"/>
            <w:vAlign w:val="bottom"/>
          </w:tcPr>
          <w:p w14:paraId="0A059D14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7AB7C" w14:textId="6C74DCBE" w:rsidR="000D1A6A" w:rsidRPr="000D1A6A" w:rsidRDefault="000D1A6A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74,716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F478C8" w14:textId="5A456287" w:rsidR="000D1A6A" w:rsidRPr="000D1A6A" w:rsidRDefault="000D1A6A" w:rsidP="00E14EE1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777BF" w14:textId="32E1B879" w:rsidR="000D1A6A" w:rsidRPr="000D1A6A" w:rsidRDefault="000D1A6A" w:rsidP="00E14E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9DDC49" w14:textId="186ED539" w:rsidR="000D1A6A" w:rsidRPr="000D1A6A" w:rsidRDefault="000D1A6A" w:rsidP="00E14E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74,716</w:t>
            </w:r>
          </w:p>
        </w:tc>
      </w:tr>
      <w:tr w:rsidR="000D1A6A" w:rsidRPr="00F0616C" w14:paraId="6A24748F" w14:textId="77777777" w:rsidTr="00976C1A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0D1A6A" w:rsidRPr="00B95942" w:rsidRDefault="000D1A6A" w:rsidP="000D1A6A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6EF6A852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47F58" w14:textId="07A44FF9" w:rsidR="000D1A6A" w:rsidRPr="000D1A6A" w:rsidRDefault="000D1A6A" w:rsidP="00E14EE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56363F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CB270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6C0294" w14:textId="27764842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45ABACA0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BED015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0A4D31" w14:textId="5641BA1A" w:rsidR="000D1A6A" w:rsidRPr="000D1A6A" w:rsidRDefault="000D1A6A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28D56AE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262DB" w14:textId="734325E1" w:rsidR="000D1A6A" w:rsidRPr="000D1A6A" w:rsidRDefault="000D1A6A" w:rsidP="00E14E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65672BEC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CD7B3" w14:textId="72110C51" w:rsidR="000D1A6A" w:rsidRPr="000D1A6A" w:rsidRDefault="000D1A6A" w:rsidP="00E14EE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920C1A8" w14:textId="131268B4" w:rsidR="000D1A6A" w:rsidRPr="000D1A6A" w:rsidRDefault="000D1A6A" w:rsidP="00E14EE1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71573E" w14:textId="44477CCF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72AB5B" w14:textId="058BEC9E" w:rsidR="000D1A6A" w:rsidRPr="000D1A6A" w:rsidRDefault="000D1A6A" w:rsidP="00E14E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</w:tr>
      <w:tr w:rsidR="00F0616C" w:rsidRPr="00F0616C" w14:paraId="228B4170" w14:textId="77777777" w:rsidTr="00D15C8E">
        <w:trPr>
          <w:cantSplit/>
          <w:trHeight w:hRule="exact" w:val="335"/>
        </w:trPr>
        <w:tc>
          <w:tcPr>
            <w:tcW w:w="2160" w:type="dxa"/>
            <w:shd w:val="clear" w:color="auto" w:fill="auto"/>
            <w:vAlign w:val="bottom"/>
          </w:tcPr>
          <w:p w14:paraId="533D81D1" w14:textId="166ABD94" w:rsidR="00F0616C" w:rsidRPr="00F0616C" w:rsidRDefault="00F0616C" w:rsidP="00A24FED">
            <w:pPr>
              <w:spacing w:line="160" w:lineRule="exact"/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E4D80" w14:textId="1D5B7FE2" w:rsidR="00F0616C" w:rsidRPr="00F0616C" w:rsidRDefault="00F0616C" w:rsidP="00A24FED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40DA33" w14:textId="2801BF8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CCF0E" w14:textId="43AFA45A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BD846" w14:textId="543CCFC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09252" w14:textId="66FD81DD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5B82A" w14:textId="429D3755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1616A" w14:textId="22939487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4014A9" w14:textId="77777777" w:rsidR="00F0616C" w:rsidRPr="00F0616C" w:rsidRDefault="00F0616C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2D5FB" w14:textId="71525421" w:rsidR="00F0616C" w:rsidRPr="00F0616C" w:rsidRDefault="00F0616C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F0616C" w:rsidRPr="00F0616C" w:rsidRDefault="00F0616C" w:rsidP="00A24FED">
            <w:pPr>
              <w:pStyle w:val="acctfourfigures"/>
              <w:tabs>
                <w:tab w:val="decimal" w:pos="440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4CC5D" w14:textId="002A6756" w:rsidR="00F0616C" w:rsidRPr="00F0616C" w:rsidRDefault="00F0616C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F0616C" w:rsidRPr="00F0616C" w:rsidRDefault="00F0616C" w:rsidP="00A24FED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0405C86" w:rsidR="00F0616C" w:rsidRPr="00F0616C" w:rsidRDefault="00F0616C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F0616C" w:rsidRPr="00F0616C" w:rsidRDefault="00F0616C" w:rsidP="00A24FED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E154" w14:textId="20CBA9DE" w:rsidR="00F0616C" w:rsidRPr="00F0616C" w:rsidRDefault="00F0616C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616C" w:rsidRPr="00F0616C" w14:paraId="48CAFE5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3A9EB1" w14:textId="14B0C837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24FED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24FED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81D9D36" w14:textId="31DA2CB8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059811B" w14:textId="7C90551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CC4D2D9" w14:textId="04856E6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08352" w14:textId="09F4509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5D308DF" w14:textId="08AE8DBF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E77A16" w14:textId="52F255D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03177E" w14:textId="37C8656B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2A96B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8EDA1" w14:textId="214C9C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F7F4F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F0391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B36" w:rsidRPr="008F7B25" w14:paraId="786160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6A4196CC" w:rsidR="00462B36" w:rsidRPr="008F7B25" w:rsidRDefault="008F7B2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990" w:type="dxa"/>
          </w:tcPr>
          <w:p w14:paraId="1559BEDC" w14:textId="4FE4282D" w:rsidR="00462B36" w:rsidRPr="008F7B25" w:rsidRDefault="00462B3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81BCB1" w14:textId="51FDEC29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EDFBD" w14:textId="630B9F1E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52A6950" w14:textId="082112E7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B7CFA2" w14:textId="0595E8AB" w:rsidR="00462B36" w:rsidRPr="008F7B25" w:rsidRDefault="00462B3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49A033" w14:textId="59D78936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0C92AD" w14:textId="24F92890" w:rsidR="00462B36" w:rsidRPr="008F7B25" w:rsidRDefault="00462B36" w:rsidP="008F7B2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74B3B9" w14:textId="77777777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6A1439C5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462B36" w:rsidRPr="008F7B25" w:rsidRDefault="00462B36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8174108" w14:textId="65FB05A3" w:rsidR="00462B36" w:rsidRPr="008F7B25" w:rsidRDefault="00462B36" w:rsidP="008F7B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3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462B36" w:rsidRPr="008F7B25" w:rsidRDefault="00462B36" w:rsidP="008F7B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3CA02011" w:rsidR="00462B36" w:rsidRPr="008F7B25" w:rsidRDefault="00462B3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462B36" w:rsidRPr="008F7B25" w:rsidRDefault="00462B36" w:rsidP="008F7B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4E6769D" w14:textId="15962899" w:rsidR="00462B36" w:rsidRPr="008F7B25" w:rsidRDefault="00462B3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D1A6A" w:rsidRPr="00E14EE1" w14:paraId="3388A9EB" w14:textId="77777777" w:rsidTr="006C60C0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26A41B34" w14:textId="330472B6" w:rsidR="000D1A6A" w:rsidRPr="008F7B25" w:rsidRDefault="000D1A6A" w:rsidP="000D1A6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990" w:type="dxa"/>
          </w:tcPr>
          <w:p w14:paraId="00B4541D" w14:textId="7CA9F05E" w:rsidR="000D1A6A" w:rsidRPr="000D1A6A" w:rsidRDefault="000D1A6A" w:rsidP="00E14EE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(19,241)</w:t>
            </w:r>
          </w:p>
        </w:tc>
        <w:tc>
          <w:tcPr>
            <w:tcW w:w="180" w:type="dxa"/>
          </w:tcPr>
          <w:p w14:paraId="210B952F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6EBD7" w14:textId="1E773711" w:rsidR="000D1A6A" w:rsidRPr="000D1A6A" w:rsidRDefault="000D1A6A" w:rsidP="00E14EE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B726C31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AD3DC3" w14:textId="5E8856D3" w:rsidR="000D1A6A" w:rsidRPr="000D1A6A" w:rsidRDefault="000D1A6A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2730E3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8B6682" w14:textId="2F77B9B7" w:rsidR="000D1A6A" w:rsidRPr="00E14EE1" w:rsidRDefault="000D1A6A" w:rsidP="00E14EE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(19,241)</w:t>
            </w:r>
          </w:p>
        </w:tc>
        <w:tc>
          <w:tcPr>
            <w:tcW w:w="180" w:type="dxa"/>
            <w:vAlign w:val="bottom"/>
          </w:tcPr>
          <w:p w14:paraId="64E84E62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3F88B" w14:textId="1F1C6BE3" w:rsidR="000D1A6A" w:rsidRPr="000D1A6A" w:rsidRDefault="000D1A6A" w:rsidP="000D1A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32B865" w14:textId="77777777" w:rsidR="000D1A6A" w:rsidRPr="000D1A6A" w:rsidRDefault="000D1A6A" w:rsidP="000D1A6A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0D8FAF8" w14:textId="2063A51B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(19,241)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0D4BB" w14:textId="77777777" w:rsidR="000D1A6A" w:rsidRPr="000D1A6A" w:rsidRDefault="000D1A6A" w:rsidP="000D1A6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8E0592" w14:textId="29C1B4C8" w:rsidR="000D1A6A" w:rsidRPr="000D1A6A" w:rsidRDefault="000D1A6A" w:rsidP="000D1A6A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85A47" w14:textId="77777777" w:rsidR="000D1A6A" w:rsidRPr="000D1A6A" w:rsidRDefault="000D1A6A" w:rsidP="000D1A6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C1E06" w14:textId="07412A70" w:rsidR="000D1A6A" w:rsidRPr="00E14EE1" w:rsidRDefault="000D1A6A" w:rsidP="00E14EE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(19,241)</w:t>
            </w:r>
          </w:p>
        </w:tc>
      </w:tr>
      <w:tr w:rsidR="005A4916" w:rsidRPr="00F0616C" w14:paraId="23DC064A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18D526B8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43B0E1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98CA32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91B656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0CB05F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D71004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E4BB0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FA576F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91584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B3AC6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1CAA541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6329AF5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6F9BDF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BB7EF2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01E7F2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22C2D8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11700BDB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08428ABF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D1833F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A4FB21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42E28C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FA1298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A7FCC1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8400C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DDCE39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3D2D95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0A94E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FF51B6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CEE8D41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ADE429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16C1F4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64F1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1FC26F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60DFCF03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0C00EC6C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A7AB56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8E769A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8DCA5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E57297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6A0417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2BBC26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DDD6D3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70809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4C21A1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BB2E798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96B7E58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DAE4CB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87E5A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825AC9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AE1BB6C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20D4498D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38F1D194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001DE47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B91685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A1C62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3BBE34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FCAA4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1D5A62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212D5B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D5C80A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67E227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45BC6B1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FE22394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7BD635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D5893D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FEEF21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28BC7F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185EF017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21B7EF39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8611096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C60AC8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986EA6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D9C7E6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D6841F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974A43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08E49B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6AFE0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060C9A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1E3CD3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3102C11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77519B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828FD6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D4C720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EE81449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A4916" w:rsidRPr="00F0616C" w14:paraId="69B79976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4388B885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F1B9D4E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6EB51F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271C6F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7AB4AC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22F55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8EABAA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5C8627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936780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F6717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6BC582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84FFE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5A9F3B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9B7180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5E17E4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C737E2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7AED32CC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58EDB63" w14:textId="279AF75D" w:rsidR="00A24FED" w:rsidRPr="008F7B25" w:rsidRDefault="00A24FED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="0021653C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21653C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8F7B25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bottom"/>
          </w:tcPr>
          <w:p w14:paraId="348350D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C1F757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AA24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6FE67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EA36C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455E2C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3A6F97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7B0C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804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0364622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2D5E3E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854CD6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17F30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D93F48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5DAE1B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0D9F6F1A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8C2B903" w14:textId="77777777" w:rsidR="00A24FED" w:rsidRPr="008F7B25" w:rsidRDefault="00A24FED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140A07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5A247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4EA0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01F1D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A8B2C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E7F8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CF9A6A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63A0DB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1EF54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B4B196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70D8694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F0D9B9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D4EA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EF1DF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31E15C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413E2CB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875E268" w14:textId="77777777" w:rsidR="00A24FED" w:rsidRPr="008F7B25" w:rsidRDefault="00A24FED" w:rsidP="008F7B25">
            <w:pPr>
              <w:spacing w:line="240" w:lineRule="auto"/>
              <w:ind w:left="105" w:hanging="9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ไม่หมุนเวียนอื่น</w:t>
            </w:r>
          </w:p>
        </w:tc>
        <w:tc>
          <w:tcPr>
            <w:tcW w:w="990" w:type="dxa"/>
            <w:vAlign w:val="bottom"/>
          </w:tcPr>
          <w:p w14:paraId="1D7B7ED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D7D0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36D7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3B068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757D60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577EC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A6726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7FAD6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C86B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39C239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CDC13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396CC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CFE68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E89DA5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0F48FD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11B4592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945BED3" w14:textId="77777777" w:rsidR="006F4255" w:rsidRPr="008F7B25" w:rsidRDefault="006F4255" w:rsidP="008F7B25">
            <w:pPr>
              <w:tabs>
                <w:tab w:val="clear" w:pos="227"/>
              </w:tabs>
              <w:spacing w:line="240" w:lineRule="auto"/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990" w:type="dxa"/>
          </w:tcPr>
          <w:p w14:paraId="01A86B0C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53B663E4" w14:textId="1745820B" w:rsidR="00AD4EA6" w:rsidRPr="00AD4EA6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14,610</w:t>
            </w:r>
          </w:p>
        </w:tc>
        <w:tc>
          <w:tcPr>
            <w:tcW w:w="180" w:type="dxa"/>
          </w:tcPr>
          <w:p w14:paraId="1723075C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147F7" w14:textId="77777777" w:rsidR="006F4255" w:rsidRDefault="006F4255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5DE0C9E" w14:textId="19EF6572" w:rsidR="00AD4EA6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63,511</w:t>
            </w:r>
          </w:p>
        </w:tc>
        <w:tc>
          <w:tcPr>
            <w:tcW w:w="180" w:type="dxa"/>
          </w:tcPr>
          <w:p w14:paraId="2296EC1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4CF847" w14:textId="77777777" w:rsidR="006F425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2EB9D93" w14:textId="3FDDABBC" w:rsidR="00AD4EA6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08CFDD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49A8D0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11B4BB9" w14:textId="4EF844FB" w:rsidR="00AD4EA6" w:rsidRPr="008F7B25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78,121</w:t>
            </w:r>
          </w:p>
        </w:tc>
        <w:tc>
          <w:tcPr>
            <w:tcW w:w="180" w:type="dxa"/>
            <w:vAlign w:val="bottom"/>
          </w:tcPr>
          <w:p w14:paraId="5F34A43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FDA48E" w14:textId="77777777" w:rsidR="006F4255" w:rsidRDefault="006F4255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18BB72F" w14:textId="16FA1A4B" w:rsidR="00AD4EA6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78,121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FF2F35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19E7F865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3C2F9BE" w14:textId="7330EF83" w:rsidR="00AD4EA6" w:rsidRPr="008F7B25" w:rsidRDefault="00AD4EA6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F3CC23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1DBDA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8EB1397" w14:textId="5D021E17" w:rsidR="00AD4EA6" w:rsidRPr="008F7B25" w:rsidRDefault="00AD4EA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5B3629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3FABB21" w14:textId="77777777" w:rsidR="006F425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F39A679" w14:textId="7BD1F859" w:rsidR="00AD4EA6" w:rsidRPr="008F7B25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78,121</w:t>
            </w:r>
          </w:p>
        </w:tc>
      </w:tr>
      <w:tr w:rsidR="006F4255" w:rsidRPr="00F0616C" w14:paraId="5F0E1C1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ECD2E45" w14:textId="77777777" w:rsidR="006F4255" w:rsidRPr="008F7B25" w:rsidRDefault="006F4255" w:rsidP="008F7B25">
            <w:pPr>
              <w:spacing w:line="240" w:lineRule="auto"/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990" w:type="dxa"/>
          </w:tcPr>
          <w:p w14:paraId="280978BF" w14:textId="77777777" w:rsidR="006F4255" w:rsidRDefault="006F4255" w:rsidP="008F7B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074E5A2" w14:textId="0E6A0B3C" w:rsidR="00AD4EA6" w:rsidRPr="008F7B25" w:rsidRDefault="00AD4EA6" w:rsidP="008F7B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9A4628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02D42D" w14:textId="77777777" w:rsidR="006F4255" w:rsidRDefault="006F4255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C8218E4" w14:textId="167AF492" w:rsidR="00AD4EA6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</w:tcPr>
          <w:p w14:paraId="1601AAB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9CA42" w14:textId="77777777" w:rsidR="006F425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8FDDCD4" w14:textId="36D0F448" w:rsidR="00AD4EA6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0DA86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A4827F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D015248" w14:textId="5C820037" w:rsidR="00AD4EA6" w:rsidRPr="008F7B25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26,057</w:t>
            </w:r>
          </w:p>
        </w:tc>
        <w:tc>
          <w:tcPr>
            <w:tcW w:w="180" w:type="dxa"/>
            <w:vAlign w:val="bottom"/>
          </w:tcPr>
          <w:p w14:paraId="06BE3AC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CC915C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AE079C4" w14:textId="49F15522" w:rsidR="00AD4EA6" w:rsidRPr="008F7B25" w:rsidRDefault="00AD4EA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0AC3FE1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40DE63A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B1B4EE4" w14:textId="2EA27E86" w:rsidR="00AD4EA6" w:rsidRPr="008F7B25" w:rsidRDefault="00AD4EA6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E447D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17BA3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5864A14" w14:textId="1EBAD0FC" w:rsidR="00AD4EA6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shd w:val="clear" w:color="auto" w:fill="auto"/>
          </w:tcPr>
          <w:p w14:paraId="0BD48C81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95C940E" w14:textId="77777777" w:rsidR="00AD4EA6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41EDCEB" w14:textId="5EE2D04E" w:rsidR="00AD4EA6" w:rsidRPr="008F7B25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26,057</w:t>
            </w:r>
          </w:p>
        </w:tc>
      </w:tr>
      <w:tr w:rsidR="006F4255" w:rsidRPr="00F0616C" w14:paraId="57EB1D67" w14:textId="77777777" w:rsidTr="00D15C8E">
        <w:trPr>
          <w:cantSplit/>
          <w:trHeight w:val="317"/>
        </w:trPr>
        <w:tc>
          <w:tcPr>
            <w:tcW w:w="2160" w:type="dxa"/>
            <w:shd w:val="clear" w:color="auto" w:fill="auto"/>
            <w:vAlign w:val="bottom"/>
          </w:tcPr>
          <w:p w14:paraId="3B581D15" w14:textId="77777777" w:rsidR="006F4255" w:rsidRPr="008F7B25" w:rsidRDefault="006F425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08519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DEDB17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7AE03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2B8CD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C6251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88A97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D9D4C2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C3D57E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E21EE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4C830BA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F021AE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CDCBE7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45687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84B63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38106B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6979662F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D3D57A" w14:textId="77777777" w:rsidR="006F4255" w:rsidRPr="008F7B25" w:rsidRDefault="006F4255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F7B25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6B19A1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671261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E3F7A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661B5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33A15D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C22EA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84632F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DC3A3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A71B9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BD9F506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399D579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F6B2E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FB70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D5001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72DC4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F7B25" w:rsidRPr="00F0616C" w14:paraId="09B1FC68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9742D6" w14:textId="0E989356" w:rsidR="008F7B25" w:rsidRPr="008F7B25" w:rsidRDefault="008F7B25" w:rsidP="008F7B25">
            <w:pPr>
              <w:spacing w:line="240" w:lineRule="auto"/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990" w:type="dxa"/>
          </w:tcPr>
          <w:p w14:paraId="52EC095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42E791D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E91DB5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25903C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AFB5B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9965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7788D79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D831F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010CB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50E533" w14:textId="77777777" w:rsidR="008F7B25" w:rsidRPr="008F7B25" w:rsidRDefault="008F7B2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875BBE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B58539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C4B76C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BD6A4D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FA3CB10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F7B25" w:rsidRPr="00F0616C" w14:paraId="0BBA21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52038B" w14:textId="08B69A40" w:rsidR="008F7B25" w:rsidRPr="008F7B25" w:rsidRDefault="008F7B2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990" w:type="dxa"/>
          </w:tcPr>
          <w:p w14:paraId="725EEFF7" w14:textId="360E7351" w:rsidR="008F7B25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</w:tcPr>
          <w:p w14:paraId="3F28DC54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995743" w14:textId="3E5E1C93" w:rsidR="008F7B25" w:rsidRPr="008F7B25" w:rsidRDefault="00AD4EA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B56987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E1EC2" w14:textId="3B7AFDE2" w:rsidR="008F7B25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0ED397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D81CE5" w14:textId="2593CC21" w:rsidR="008F7B25" w:rsidRPr="008F7B25" w:rsidRDefault="00AD4EA6" w:rsidP="008F7B2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vAlign w:val="bottom"/>
          </w:tcPr>
          <w:p w14:paraId="09D9839E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AF2C7" w14:textId="320ACDC1" w:rsidR="008F7B25" w:rsidRPr="008F7B25" w:rsidRDefault="00AD4EA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B60A6D7" w14:textId="77777777" w:rsidR="008F7B25" w:rsidRPr="008F7B25" w:rsidRDefault="008F7B2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ED6B55" w14:textId="27108C8F" w:rsidR="008F7B25" w:rsidRPr="008F7B25" w:rsidRDefault="00AD4EA6" w:rsidP="008F7B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B8501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A4B34" w14:textId="40ED0F1C" w:rsidR="008F7B25" w:rsidRPr="008F7B25" w:rsidRDefault="00AD4EA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413E8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0C9B99" w14:textId="2D890433" w:rsidR="008F7B25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</w:tr>
    </w:tbl>
    <w:p w14:paraId="70E7C109" w14:textId="77777777" w:rsidR="00D15C8E" w:rsidRPr="00D15C8E" w:rsidRDefault="00D15C8E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</w:p>
    <w:p w14:paraId="6A6FA0BB" w14:textId="1458F27F" w:rsidR="00A845A1" w:rsidRDefault="00A845A1" w:rsidP="00934D1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845A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34D18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A845A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งบแสดงฐานะทางการเงิน</w:t>
      </w:r>
    </w:p>
    <w:p w14:paraId="2438339E" w14:textId="77777777" w:rsidR="00A845A1" w:rsidRPr="00A845A1" w:rsidRDefault="00A845A1" w:rsidP="00A845A1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cs/>
          <w:lang w:val="en-US" w:bidi="th-TH"/>
        </w:rPr>
      </w:pPr>
    </w:p>
    <w:p w14:paraId="24C22F75" w14:textId="5A28CDE5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D15C8E" w:rsidRDefault="00D647A8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3EBDAED7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2C942A7D" w:rsidR="00CE640B" w:rsidRPr="006F4255" w:rsidRDefault="006F4255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วันที่รายงานที่ถูกปรับปรุง</w:t>
            </w:r>
          </w:p>
        </w:tc>
      </w:tr>
    </w:tbl>
    <w:p w14:paraId="1635D9F7" w14:textId="2B4D1B6F" w:rsidR="007146C6" w:rsidRPr="00D15C8E" w:rsidRDefault="007146C6" w:rsidP="00D15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B250CE4" w14:textId="77777777" w:rsidR="003F36DA" w:rsidRDefault="003F36DA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512C2DD" w14:textId="77777777" w:rsidR="003F36DA" w:rsidRDefault="003F36DA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49C785A" w14:textId="77777777" w:rsidR="003F36DA" w:rsidRDefault="003F36DA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7E02FD4" w14:textId="77777777" w:rsidR="003F36DA" w:rsidRDefault="003F36DA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2ABFE374" w14:textId="41C1EE4F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D15C8E" w:rsidRDefault="000929E4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0929E4" w:rsidRPr="00783B85" w14:paraId="3F36556C" w14:textId="77777777" w:rsidTr="00933D3E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933D3E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3377A9D" w14:textId="5DB5C6FD" w:rsidR="000929E4" w:rsidRPr="00783B85" w:rsidRDefault="000929E4" w:rsidP="00D15C8E">
            <w:pPr>
              <w:pStyle w:val="block"/>
              <w:spacing w:after="0" w:line="240" w:lineRule="auto"/>
              <w:ind w:left="19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5C590DAC" w14:textId="0FF6EDD4" w:rsidR="006C6F12" w:rsidRPr="00E07A81" w:rsidRDefault="00E07A81" w:rsidP="00E0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/>
      </w:r>
      <w:r w:rsidR="00462B36">
        <w:rPr>
          <w:rFonts w:ascii="Angsana New" w:hAnsi="Angsana New"/>
          <w:b/>
          <w:bCs/>
          <w:sz w:val="30"/>
          <w:szCs w:val="30"/>
        </w:rPr>
        <w:t>8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270"/>
        <w:gridCol w:w="1665"/>
      </w:tblGrid>
      <w:tr w:rsidR="009054A5" w:rsidRPr="00C52C41" w14:paraId="459347B2" w14:textId="634AF06C" w:rsidTr="00934D18">
        <w:trPr>
          <w:trHeight w:val="405"/>
          <w:tblHeader/>
        </w:trPr>
        <w:tc>
          <w:tcPr>
            <w:tcW w:w="5490" w:type="dxa"/>
            <w:vMerge w:val="restart"/>
          </w:tcPr>
          <w:p w14:paraId="5F6E5B58" w14:textId="77777777" w:rsidR="009054A5" w:rsidRPr="00B2020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934D18">
        <w:trPr>
          <w:trHeight w:val="405"/>
          <w:tblHeader/>
        </w:trPr>
        <w:tc>
          <w:tcPr>
            <w:tcW w:w="549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934D18">
        <w:trPr>
          <w:tblHeader/>
        </w:trPr>
        <w:tc>
          <w:tcPr>
            <w:tcW w:w="549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2C50A952" w14:textId="721DE9A6" w:rsidR="009054A5" w:rsidRDefault="002848C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934D18">
        <w:trPr>
          <w:tblHeader/>
        </w:trPr>
        <w:tc>
          <w:tcPr>
            <w:tcW w:w="549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40621A0C" w14:textId="46E0451A" w:rsidR="009054A5" w:rsidRPr="00D47FE8" w:rsidRDefault="007268C4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14:paraId="79F8C894" w14:textId="04A10A90" w:rsidR="009054A5" w:rsidRPr="00D47FE8" w:rsidRDefault="007268C4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F3F0D" w:rsidRPr="00C52C41" w14:paraId="5320E932" w14:textId="06BE912C" w:rsidTr="00934D1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49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934D18">
        <w:tc>
          <w:tcPr>
            <w:tcW w:w="549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45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934D18">
        <w:tc>
          <w:tcPr>
            <w:tcW w:w="5490" w:type="dxa"/>
          </w:tcPr>
          <w:p w14:paraId="11B7139B" w14:textId="43DD5272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5" w:type="dxa"/>
            <w:tcBorders>
              <w:bottom w:val="double" w:sz="4" w:space="0" w:color="auto"/>
            </w:tcBorders>
          </w:tcPr>
          <w:p w14:paraId="3777EEC9" w14:textId="150C4BBC" w:rsidR="00872832" w:rsidRPr="00691476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bottom w:val="double" w:sz="4" w:space="0" w:color="auto"/>
            </w:tcBorders>
          </w:tcPr>
          <w:p w14:paraId="036B8BC1" w14:textId="4AFE026C" w:rsidR="00872832" w:rsidRPr="00691476" w:rsidRDefault="007268C4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</w:tr>
      <w:tr w:rsidR="00872832" w:rsidRPr="00872832" w14:paraId="371AE89B" w14:textId="77777777" w:rsidTr="00934D18">
        <w:trPr>
          <w:trHeight w:val="350"/>
        </w:trPr>
        <w:tc>
          <w:tcPr>
            <w:tcW w:w="5490" w:type="dxa"/>
          </w:tcPr>
          <w:p w14:paraId="31041493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</w:tcPr>
          <w:p w14:paraId="0496177F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double" w:sz="4" w:space="0" w:color="auto"/>
            </w:tcBorders>
          </w:tcPr>
          <w:p w14:paraId="3CFFA99E" w14:textId="77777777" w:rsidR="00872832" w:rsidRPr="00872832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934D18">
        <w:tc>
          <w:tcPr>
            <w:tcW w:w="549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45" w:type="dxa"/>
          </w:tcPr>
          <w:p w14:paraId="00DA13A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</w:tcPr>
          <w:p w14:paraId="12B8A0EA" w14:textId="77777777" w:rsidR="00872832" w:rsidRPr="00F8302C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A6A" w:rsidRPr="0057423C" w14:paraId="554EB51E" w14:textId="77777777" w:rsidTr="00934D18">
        <w:tc>
          <w:tcPr>
            <w:tcW w:w="5490" w:type="dxa"/>
          </w:tcPr>
          <w:p w14:paraId="7D3CB2F6" w14:textId="219FCBC0" w:rsidR="000D1A6A" w:rsidRPr="00345C4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right="-105" w:hanging="1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845" w:type="dxa"/>
          </w:tcPr>
          <w:p w14:paraId="07CFA1D7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AA85B3" w14:textId="25E2C5EB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D1A6A">
              <w:rPr>
                <w:rFonts w:asciiTheme="majorBidi" w:hAnsiTheme="majorBidi" w:cstheme="majorBidi"/>
                <w:sz w:val="30"/>
                <w:szCs w:val="30"/>
              </w:rPr>
              <w:t>52,088</w:t>
            </w:r>
          </w:p>
        </w:tc>
        <w:tc>
          <w:tcPr>
            <w:tcW w:w="270" w:type="dxa"/>
            <w:vAlign w:val="bottom"/>
          </w:tcPr>
          <w:p w14:paraId="54D7E118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78E330FA" w14:textId="4936A12F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32,847</w:t>
            </w:r>
          </w:p>
        </w:tc>
      </w:tr>
      <w:tr w:rsidR="000D1A6A" w:rsidRPr="0057423C" w14:paraId="46C10273" w14:textId="77777777" w:rsidTr="00934D18">
        <w:tc>
          <w:tcPr>
            <w:tcW w:w="5490" w:type="dxa"/>
          </w:tcPr>
          <w:p w14:paraId="3F69BDA9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0D1A6A" w:rsidRPr="00345C4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845" w:type="dxa"/>
          </w:tcPr>
          <w:p w14:paraId="690B0CD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522FF4" w14:textId="67F98B0B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D1A6A">
              <w:rPr>
                <w:rFonts w:asciiTheme="majorBidi" w:hAnsiTheme="majorBidi" w:cstheme="majorBidi"/>
                <w:sz w:val="30"/>
                <w:szCs w:val="30"/>
              </w:rPr>
              <w:t>75,358</w:t>
            </w:r>
          </w:p>
        </w:tc>
        <w:tc>
          <w:tcPr>
            <w:tcW w:w="270" w:type="dxa"/>
            <w:vAlign w:val="bottom"/>
          </w:tcPr>
          <w:p w14:paraId="560687AB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38F97D7" w14:textId="5F53E25F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1BE" w:rsidRPr="00C52C41" w14:paraId="6094B2DB" w14:textId="77777777" w:rsidTr="00934D18">
        <w:tc>
          <w:tcPr>
            <w:tcW w:w="549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845" w:type="dxa"/>
            <w:vAlign w:val="bottom"/>
          </w:tcPr>
          <w:p w14:paraId="1D62F810" w14:textId="503ABCB2" w:rsidR="002841BE" w:rsidRPr="000D1A6A" w:rsidRDefault="002841BE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2B383CA6" w14:textId="5372871D" w:rsidR="002841BE" w:rsidRPr="00AF3702" w:rsidRDefault="002841BE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A6A" w:rsidRPr="00C52C41" w14:paraId="75F21148" w14:textId="77777777" w:rsidTr="00934D18">
        <w:tc>
          <w:tcPr>
            <w:tcW w:w="5490" w:type="dxa"/>
          </w:tcPr>
          <w:p w14:paraId="5D87BB58" w14:textId="202083C4" w:rsidR="000D1A6A" w:rsidRPr="002841BE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845" w:type="dxa"/>
          </w:tcPr>
          <w:p w14:paraId="3B2AFF54" w14:textId="5E05F05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D1A6A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vAlign w:val="bottom"/>
          </w:tcPr>
          <w:p w14:paraId="7B92039E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2BA1B6E4" w14:textId="31C2045E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0D1A6A" w:rsidRPr="00C52C41" w14:paraId="6DAAC15C" w14:textId="45778556" w:rsidTr="00934D18">
        <w:tc>
          <w:tcPr>
            <w:tcW w:w="5490" w:type="dxa"/>
          </w:tcPr>
          <w:p w14:paraId="729C3B1D" w14:textId="1A6BBAB1" w:rsidR="000D1A6A" w:rsidRPr="002841BE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845" w:type="dxa"/>
          </w:tcPr>
          <w:p w14:paraId="6E94B501" w14:textId="24E15B1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D1A6A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vAlign w:val="bottom"/>
          </w:tcPr>
          <w:p w14:paraId="59F0CFBD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065E608D" w14:textId="61EF6178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0D1A6A" w:rsidRPr="00C52C41" w14:paraId="2B466BD1" w14:textId="7FE3459A" w:rsidTr="00934D18">
        <w:tc>
          <w:tcPr>
            <w:tcW w:w="5490" w:type="dxa"/>
          </w:tcPr>
          <w:p w14:paraId="41DBC551" w14:textId="77777777" w:rsidR="000D1A6A" w:rsidRPr="00C52C41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85BA" w14:textId="74718C3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10CA32D8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126,345</w:t>
            </w:r>
          </w:p>
        </w:tc>
      </w:tr>
    </w:tbl>
    <w:p w14:paraId="10EFC24E" w14:textId="2D220BEC" w:rsidR="007A3DE2" w:rsidRPr="002848CC" w:rsidRDefault="007A3DE2" w:rsidP="0028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B936FA3" w14:textId="7196DF75" w:rsidR="00DE5F83" w:rsidRPr="00DE5F83" w:rsidRDefault="00323EC9" w:rsidP="00DE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t>9</w:t>
      </w:r>
      <w:r w:rsid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DE5F83" w:rsidRP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3105BD14" w14:textId="77777777" w:rsidR="00DE5F83" w:rsidRPr="002848CC" w:rsidRDefault="00DE5F83" w:rsidP="0028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19FD52" w14:textId="77D23572" w:rsidR="00052F09" w:rsidRDefault="002848CC" w:rsidP="00323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3EC9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323EC9">
        <w:rPr>
          <w:rFonts w:ascii="Angsana New" w:hAnsi="Angsana New"/>
          <w:sz w:val="30"/>
          <w:szCs w:val="30"/>
        </w:rPr>
        <w:t>2</w:t>
      </w:r>
      <w:r w:rsidR="000D1A6A">
        <w:rPr>
          <w:rFonts w:ascii="Angsana New" w:hAnsi="Angsana New"/>
          <w:sz w:val="30"/>
          <w:szCs w:val="30"/>
        </w:rPr>
        <w:t>6</w:t>
      </w:r>
      <w:r w:rsidRPr="00323EC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23EC9">
        <w:rPr>
          <w:rFonts w:ascii="Angsana New" w:hAnsi="Angsana New" w:hint="cs"/>
          <w:sz w:val="30"/>
          <w:szCs w:val="30"/>
        </w:rPr>
        <w:t>256</w:t>
      </w:r>
      <w:r w:rsidR="000D1A6A">
        <w:rPr>
          <w:rFonts w:ascii="Angsana New" w:hAnsi="Angsana New"/>
          <w:sz w:val="30"/>
          <w:szCs w:val="30"/>
        </w:rPr>
        <w:t>5</w:t>
      </w:r>
      <w:r w:rsidRPr="00323EC9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ผู้ถือหุ้นมีมติอนุมัติจัดสรรกำไร</w:t>
      </w:r>
      <w:r w:rsidRPr="00323EC9">
        <w:rPr>
          <w:rFonts w:ascii="Angsana New" w:hAnsi="Angsana New"/>
          <w:sz w:val="30"/>
          <w:szCs w:val="30"/>
        </w:rPr>
        <w:br/>
      </w:r>
      <w:r w:rsidRPr="00323EC9">
        <w:rPr>
          <w:rFonts w:ascii="Angsana New" w:hAnsi="Angsana New" w:hint="cs"/>
          <w:sz w:val="30"/>
          <w:szCs w:val="30"/>
          <w:cs/>
        </w:rPr>
        <w:t xml:space="preserve">เป็นเงินปันผลในอัตราหุ้นละ </w:t>
      </w:r>
      <w:r w:rsidR="00B61505">
        <w:rPr>
          <w:rFonts w:ascii="Angsana New" w:hAnsi="Angsana New"/>
          <w:sz w:val="30"/>
          <w:szCs w:val="30"/>
        </w:rPr>
        <w:t>0.50</w:t>
      </w:r>
      <w:r w:rsidRPr="00323EC9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Pr="00323EC9">
        <w:rPr>
          <w:rFonts w:ascii="Angsana New" w:hAnsi="Angsana New" w:hint="cs"/>
          <w:sz w:val="30"/>
          <w:szCs w:val="30"/>
        </w:rPr>
        <w:t>57</w:t>
      </w:r>
      <w:r w:rsidRPr="00323EC9">
        <w:rPr>
          <w:rFonts w:ascii="Angsana New" w:hAnsi="Angsana New" w:hint="cs"/>
          <w:sz w:val="30"/>
          <w:szCs w:val="30"/>
          <w:cs/>
        </w:rPr>
        <w:t>.</w:t>
      </w:r>
      <w:r w:rsidRPr="00323EC9">
        <w:rPr>
          <w:rFonts w:ascii="Angsana New" w:hAnsi="Angsana New" w:hint="cs"/>
          <w:sz w:val="30"/>
          <w:szCs w:val="30"/>
        </w:rPr>
        <w:t>84</w:t>
      </w:r>
      <w:r w:rsidRPr="00323EC9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เป็นจำนวนทั้งสิ้น </w:t>
      </w:r>
      <w:r w:rsidR="00B61505">
        <w:rPr>
          <w:rFonts w:ascii="Angsana New" w:hAnsi="Angsana New"/>
          <w:sz w:val="30"/>
          <w:szCs w:val="30"/>
        </w:rPr>
        <w:t>28.92</w:t>
      </w:r>
      <w:r w:rsidRPr="00323EC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323EC9">
        <w:rPr>
          <w:rFonts w:ascii="Angsana New" w:hAnsi="Angsana New"/>
          <w:sz w:val="30"/>
          <w:szCs w:val="30"/>
        </w:rPr>
        <w:br/>
      </w:r>
      <w:r w:rsidRPr="00323EC9">
        <w:rPr>
          <w:rFonts w:ascii="Angsana New" w:hAnsi="Angsana New" w:hint="cs"/>
          <w:sz w:val="30"/>
          <w:szCs w:val="30"/>
          <w:cs/>
        </w:rPr>
        <w:t xml:space="preserve">ซึ่งจะจ่ายให้แก่ผู้ถือหุ้นในวันที่ </w:t>
      </w:r>
      <w:r w:rsidR="00B61505">
        <w:rPr>
          <w:rFonts w:ascii="Angsana New" w:hAnsi="Angsana New"/>
          <w:sz w:val="30"/>
          <w:szCs w:val="30"/>
        </w:rPr>
        <w:t xml:space="preserve">22 </w:t>
      </w:r>
      <w:r w:rsidR="00B6150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A7E18" w:rsidRPr="005A7E18">
        <w:rPr>
          <w:rFonts w:ascii="Angsana New" w:hAnsi="Angsana New" w:hint="cs"/>
          <w:sz w:val="30"/>
          <w:szCs w:val="30"/>
        </w:rPr>
        <w:t>2565</w:t>
      </w:r>
    </w:p>
    <w:sectPr w:rsidR="00052F09" w:rsidSect="00386A26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C66D" w14:textId="77777777" w:rsidR="0062590A" w:rsidRDefault="0062590A">
      <w:r>
        <w:separator/>
      </w:r>
    </w:p>
  </w:endnote>
  <w:endnote w:type="continuationSeparator" w:id="0">
    <w:p w14:paraId="42171D0A" w14:textId="77777777" w:rsidR="0062590A" w:rsidRDefault="0062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5C0DCB2-2198-4379-B4EB-8883F701B5C3}"/>
    <w:embedBold r:id="rId2" w:fontKey="{CB6D9858-A028-4D25-9071-978434B3AE37}"/>
    <w:embedItalic r:id="rId3" w:fontKey="{2884FD93-3AC0-45BA-A13F-1ADC1044B0D8}"/>
    <w:embedBoldItalic r:id="rId4" w:fontKey="{A99BE09D-C2C8-4C51-8FA0-C1318B564B1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8806B5" w:rsidRDefault="008806B5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C93B7" w14:textId="77777777" w:rsidR="0062590A" w:rsidRDefault="0062590A">
      <w:r>
        <w:separator/>
      </w:r>
    </w:p>
  </w:footnote>
  <w:footnote w:type="continuationSeparator" w:id="0">
    <w:p w14:paraId="3A5B623E" w14:textId="77777777" w:rsidR="0062590A" w:rsidRDefault="00625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FE19E" w14:textId="57ED42F9" w:rsidR="008806B5" w:rsidRPr="004C2CF4" w:rsidRDefault="008806B5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8806B5" w:rsidRDefault="008806B5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29379253" w:rsidR="008806B5" w:rsidRPr="00016CBC" w:rsidRDefault="008806B5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21653C">
      <w:rPr>
        <w:rFonts w:ascii="Angsana New" w:hAnsi="Angsana New" w:hint="cs"/>
        <w:b/>
        <w:bCs/>
        <w:sz w:val="32"/>
        <w:szCs w:val="32"/>
      </w:rPr>
      <w:t>256</w:t>
    </w:r>
    <w:r w:rsidR="00BA4CE6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8806B5" w:rsidRPr="00985A84" w:rsidRDefault="008806B5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 w:numId="4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650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1A6A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47D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4A27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288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36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3D7B"/>
    <w:rsid w:val="001F417A"/>
    <w:rsid w:val="001F4419"/>
    <w:rsid w:val="001F4BD0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299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966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DA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1D50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090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2D03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DA8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9E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BAD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A48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A7E18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1EA7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E78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0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1D1B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58F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0DC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0EE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8C4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59E5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6FCB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0DF6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A1E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8F7B25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4D18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0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69F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57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1FAB"/>
    <w:rsid w:val="00A5246A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2DC6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5A1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2E3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CA9"/>
    <w:rsid w:val="00AA6FBD"/>
    <w:rsid w:val="00AA75A0"/>
    <w:rsid w:val="00AA7D76"/>
    <w:rsid w:val="00AB041D"/>
    <w:rsid w:val="00AB08D6"/>
    <w:rsid w:val="00AB09AC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B7E1D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4FC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EA6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A45"/>
    <w:rsid w:val="00B014AE"/>
    <w:rsid w:val="00B0181B"/>
    <w:rsid w:val="00B01F68"/>
    <w:rsid w:val="00B0289A"/>
    <w:rsid w:val="00B032D2"/>
    <w:rsid w:val="00B03BDB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958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505"/>
    <w:rsid w:val="00B619CD"/>
    <w:rsid w:val="00B61D9B"/>
    <w:rsid w:val="00B6289D"/>
    <w:rsid w:val="00B63984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0BE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4538"/>
    <w:rsid w:val="00B94DE9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CE6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0DD"/>
    <w:rsid w:val="00C0010B"/>
    <w:rsid w:val="00C00342"/>
    <w:rsid w:val="00C004B0"/>
    <w:rsid w:val="00C0161E"/>
    <w:rsid w:val="00C01D9C"/>
    <w:rsid w:val="00C037C0"/>
    <w:rsid w:val="00C04A6E"/>
    <w:rsid w:val="00C056C7"/>
    <w:rsid w:val="00C0591C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1CA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4C7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092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4C51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E95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42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4225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80C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43F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07819"/>
    <w:rsid w:val="00E07A81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4EE1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7EB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1DF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3CB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  <w:style w:type="character" w:customStyle="1" w:styleId="ListParagraphChar">
    <w:name w:val="List Paragraph Char"/>
    <w:link w:val="ListParagraph"/>
    <w:uiPriority w:val="34"/>
    <w:locked/>
    <w:rsid w:val="00DF743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2305</Words>
  <Characters>10798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13077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3</cp:revision>
  <cp:lastPrinted>2022-07-29T09:45:00Z</cp:lastPrinted>
  <dcterms:created xsi:type="dcterms:W3CDTF">2022-08-09T01:46:00Z</dcterms:created>
  <dcterms:modified xsi:type="dcterms:W3CDTF">2022-08-09T01:46:00Z</dcterms:modified>
</cp:coreProperties>
</file>