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30FBBFE6" w:rsidR="003E4AF2" w:rsidRPr="00AC2B57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</w:t>
      </w: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FD3B0FB" w14:textId="0B0516DD" w:rsidR="003E4AF2" w:rsidRPr="00AC2B57" w:rsidRDefault="003E4AF2" w:rsidP="003E4AF2">
      <w:pPr>
        <w:jc w:val="thaiDistribute"/>
        <w:rPr>
          <w:rFonts w:ascii="BrowalliaUPC" w:hAnsi="BrowalliaUPC" w:cs="BrowalliaUPC"/>
          <w:sz w:val="28"/>
          <w:szCs w:val="28"/>
        </w:rPr>
      </w:pPr>
      <w:r w:rsidRPr="0015361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ข้าพเจ้าได้สอบทานงบแสดงฐานะการเงินรวมและ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เฉพาะ</w:t>
      </w:r>
      <w:r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proofErr w:type="spellStart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</w:t>
      </w:r>
      <w:r w:rsidR="005A27DB" w:rsidRPr="005E5DF2">
        <w:rPr>
          <w:rFonts w:ascii="BrowalliaUPC" w:hAnsi="BrowalliaUPC" w:cs="BrowalliaUPC"/>
          <w:sz w:val="28"/>
          <w:szCs w:val="28"/>
          <w:lang w:bidi="th-TH"/>
        </w:rPr>
        <w:t xml:space="preserve">   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บริษัทย่อย (“กลุ่มบริษัท”) ณ วันที่ </w:t>
      </w:r>
      <w:r w:rsidRPr="005E5DF2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2B0726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Pr="005E5D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ม</w:t>
      </w:r>
      <w:r w:rsidR="002B0726">
        <w:rPr>
          <w:rFonts w:ascii="BrowalliaUPC" w:hAnsi="BrowalliaUPC" w:cs="BrowalliaUPC" w:hint="cs"/>
          <w:sz w:val="28"/>
          <w:szCs w:val="28"/>
          <w:cs/>
          <w:lang w:val="en-US" w:bidi="th-TH"/>
        </w:rPr>
        <w:t>ิถุนายน</w:t>
      </w:r>
      <w:r w:rsidRPr="005E5D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lang w:val="en-US" w:bidi="th-TH"/>
        </w:rPr>
        <w:t xml:space="preserve">2565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E0155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B072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2B0726" w:rsidRPr="005E5DF2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2B0726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2B0726" w:rsidRPr="005E5D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ม</w:t>
      </w:r>
      <w:r w:rsidR="002B0726">
        <w:rPr>
          <w:rFonts w:ascii="BrowalliaUPC" w:hAnsi="BrowalliaUPC" w:cs="BrowalliaUPC" w:hint="cs"/>
          <w:sz w:val="28"/>
          <w:szCs w:val="28"/>
          <w:cs/>
          <w:lang w:val="en-US" w:bidi="th-TH"/>
        </w:rPr>
        <w:t>ิถุนายน</w:t>
      </w:r>
      <w:r w:rsidR="002B0726" w:rsidRPr="005E5D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B0726" w:rsidRPr="005E5DF2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5E5D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5E5D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2B072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Pr="005E5DF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เดือน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สิ้นสุดวันเดียวกัน</w:t>
      </w:r>
      <w:r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C1FC14" w14:textId="77777777" w:rsidR="003E4AF2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AC2B57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7CF2D9C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D81DFA" w14:textId="13B108A2" w:rsidR="00EC6DB6" w:rsidRPr="00931D30" w:rsidRDefault="00EC6DB6" w:rsidP="00EC6DB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931D3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A9658D5" w14:textId="77777777" w:rsidR="0035617E" w:rsidRPr="00F96673" w:rsidRDefault="0035617E" w:rsidP="0035617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74DACADA" w14:textId="77777777" w:rsidR="0035617E" w:rsidRPr="006151FF" w:rsidRDefault="0035617E" w:rsidP="0035617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64DD06" w14:textId="61D8B0CA" w:rsidR="00253BFB" w:rsidRPr="004D6285" w:rsidRDefault="00253BFB" w:rsidP="00253BFB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proofErr w:type="spellStart"/>
      <w:r w:rsidRPr="004D6285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4D628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และบริษัทย่อย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ณ วันที่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       31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4D628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28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p w14:paraId="327FF8AF" w14:textId="77777777" w:rsidR="00253BFB" w:rsidRPr="004D6285" w:rsidRDefault="00253BFB" w:rsidP="00253BFB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727432AE" w14:textId="3D8C927D" w:rsidR="00253BFB" w:rsidRPr="001C7C80" w:rsidRDefault="00253BFB" w:rsidP="00253BFB">
      <w:pPr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="004764F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D0E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4D0E85" w:rsidRPr="005E5DF2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4D0E85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4D0E85" w:rsidRPr="005E5D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ม</w:t>
      </w:r>
      <w:r w:rsidR="004D0E85">
        <w:rPr>
          <w:rFonts w:ascii="BrowalliaUPC" w:hAnsi="BrowalliaUPC" w:cs="BrowalliaUPC" w:hint="cs"/>
          <w:sz w:val="28"/>
          <w:szCs w:val="28"/>
          <w:cs/>
          <w:lang w:val="en-US" w:bidi="th-TH"/>
        </w:rPr>
        <w:t>ิถุนายน</w:t>
      </w:r>
      <w:r w:rsidR="004D0E85" w:rsidRPr="005E5D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D0E85" w:rsidRPr="005E5DF2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4D0E85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4D0E85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="00B77AE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งวด</w:t>
      </w:r>
      <w:r w:rsidR="004D0E85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>วัน</w:t>
      </w:r>
      <w:r w:rsidR="004D0E85">
        <w:rPr>
          <w:rFonts w:ascii="BrowalliaUPC" w:hAnsi="BrowalliaUPC" w:cs="BrowalliaUPC" w:hint="cs"/>
          <w:sz w:val="28"/>
          <w:szCs w:val="28"/>
          <w:cs/>
          <w:lang w:bidi="th-TH"/>
        </w:rPr>
        <w:t>เดียวกัน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7695E"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สอบทานโดยผู้สอบบัญชีดังกล่าวข้างต้น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</w:t>
      </w:r>
      <w:r w:rsidRPr="004D628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</w:t>
      </w:r>
      <w:r w:rsidR="00334C25">
        <w:rPr>
          <w:rFonts w:ascii="BrowalliaUPC" w:hAnsi="BrowalliaUPC" w:cs="BrowalliaUPC"/>
          <w:sz w:val="28"/>
          <w:szCs w:val="28"/>
          <w:lang w:val="en-US" w:bidi="th-TH"/>
        </w:rPr>
        <w:t xml:space="preserve">    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ระหว่างกาล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ในสาระสำคัญ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D4410C" w:rsidRPr="004D6285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567584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56758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สิงหาคม</w:t>
      </w:r>
      <w:r w:rsidRPr="004D6285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>4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098CB318" w:rsidR="00C163F0" w:rsidRPr="00635A0F" w:rsidRDefault="00C163F0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5A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</w:t>
      </w:r>
      <w:r w:rsidR="001D716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42FEE92A" w:rsidR="00CD4D4E" w:rsidRPr="007E5F16" w:rsidRDefault="00F0469F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F0469F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567742" w:rsidRPr="00F046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7A6298" w:rsidRPr="00F0469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A6298" w:rsidRPr="00F0469F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74DCF" w14:textId="77777777" w:rsidR="008B0623" w:rsidRDefault="008B0623">
      <w:r>
        <w:separator/>
      </w:r>
    </w:p>
  </w:endnote>
  <w:endnote w:type="continuationSeparator" w:id="0">
    <w:p w14:paraId="291A65D1" w14:textId="77777777" w:rsidR="008B0623" w:rsidRDefault="008B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A0FFB" w14:textId="77777777" w:rsidR="008B0623" w:rsidRDefault="008B0623">
      <w:bookmarkStart w:id="0" w:name="_Hlk482348182"/>
      <w:bookmarkEnd w:id="0"/>
      <w:r>
        <w:separator/>
      </w:r>
    </w:p>
  </w:footnote>
  <w:footnote w:type="continuationSeparator" w:id="0">
    <w:p w14:paraId="39061706" w14:textId="77777777" w:rsidR="008B0623" w:rsidRDefault="008B0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2758486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22E0C55E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19A2C1BF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03"/>
    <w:rsid w:val="00082F59"/>
    <w:rsid w:val="000875D8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32F51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67A8C"/>
    <w:rsid w:val="00171BB1"/>
    <w:rsid w:val="00171E90"/>
    <w:rsid w:val="00182F9F"/>
    <w:rsid w:val="0019210D"/>
    <w:rsid w:val="001A3BFB"/>
    <w:rsid w:val="001A3C20"/>
    <w:rsid w:val="001B198C"/>
    <w:rsid w:val="001B5B4A"/>
    <w:rsid w:val="001B726D"/>
    <w:rsid w:val="001B7388"/>
    <w:rsid w:val="001C0F98"/>
    <w:rsid w:val="001C6107"/>
    <w:rsid w:val="001D2302"/>
    <w:rsid w:val="001D716E"/>
    <w:rsid w:val="001D7BB3"/>
    <w:rsid w:val="001D7BB5"/>
    <w:rsid w:val="001E12A6"/>
    <w:rsid w:val="001E498F"/>
    <w:rsid w:val="00214B4B"/>
    <w:rsid w:val="0022518C"/>
    <w:rsid w:val="00237A7E"/>
    <w:rsid w:val="00241F16"/>
    <w:rsid w:val="00242C27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B0726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4C25"/>
    <w:rsid w:val="00335E5B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4110F4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F0D"/>
    <w:rsid w:val="005A27DB"/>
    <w:rsid w:val="005A29D0"/>
    <w:rsid w:val="005B23C4"/>
    <w:rsid w:val="005B405A"/>
    <w:rsid w:val="005B48CB"/>
    <w:rsid w:val="005C2CCB"/>
    <w:rsid w:val="005C6479"/>
    <w:rsid w:val="005C69FD"/>
    <w:rsid w:val="005D7025"/>
    <w:rsid w:val="005E2D67"/>
    <w:rsid w:val="005E4B76"/>
    <w:rsid w:val="005E5578"/>
    <w:rsid w:val="005E5DF2"/>
    <w:rsid w:val="005F09CE"/>
    <w:rsid w:val="005F4D62"/>
    <w:rsid w:val="00610ED7"/>
    <w:rsid w:val="006147CF"/>
    <w:rsid w:val="006147E5"/>
    <w:rsid w:val="00620CE3"/>
    <w:rsid w:val="00621086"/>
    <w:rsid w:val="0062208C"/>
    <w:rsid w:val="00633194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4B29"/>
    <w:rsid w:val="006C6376"/>
    <w:rsid w:val="006D6FF5"/>
    <w:rsid w:val="006F1099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2F41"/>
    <w:rsid w:val="007265F7"/>
    <w:rsid w:val="00726C03"/>
    <w:rsid w:val="00731894"/>
    <w:rsid w:val="00731AAD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6298"/>
    <w:rsid w:val="007A74F9"/>
    <w:rsid w:val="007C0DED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B54"/>
    <w:rsid w:val="00840F58"/>
    <w:rsid w:val="00843100"/>
    <w:rsid w:val="00847054"/>
    <w:rsid w:val="00850F25"/>
    <w:rsid w:val="00852CFD"/>
    <w:rsid w:val="008534AA"/>
    <w:rsid w:val="008541C2"/>
    <w:rsid w:val="008719C2"/>
    <w:rsid w:val="00880A55"/>
    <w:rsid w:val="00882751"/>
    <w:rsid w:val="008835F6"/>
    <w:rsid w:val="00884701"/>
    <w:rsid w:val="00884FF7"/>
    <w:rsid w:val="00894ACE"/>
    <w:rsid w:val="008A7440"/>
    <w:rsid w:val="008A769F"/>
    <w:rsid w:val="008B0623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7E70"/>
    <w:rsid w:val="00967CCB"/>
    <w:rsid w:val="00970DA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73BE"/>
    <w:rsid w:val="009A7786"/>
    <w:rsid w:val="009B1F44"/>
    <w:rsid w:val="009B3183"/>
    <w:rsid w:val="009B4573"/>
    <w:rsid w:val="009C002A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179E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736EC"/>
    <w:rsid w:val="00B75B2F"/>
    <w:rsid w:val="00B77AE2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416D"/>
    <w:rsid w:val="00C06939"/>
    <w:rsid w:val="00C163F0"/>
    <w:rsid w:val="00C173BF"/>
    <w:rsid w:val="00C21E3B"/>
    <w:rsid w:val="00C35B1A"/>
    <w:rsid w:val="00C41C7D"/>
    <w:rsid w:val="00C502C2"/>
    <w:rsid w:val="00C63023"/>
    <w:rsid w:val="00C63743"/>
    <w:rsid w:val="00C7695E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B18EB"/>
    <w:rsid w:val="00CB335B"/>
    <w:rsid w:val="00CB441E"/>
    <w:rsid w:val="00CC72E9"/>
    <w:rsid w:val="00CC7A6E"/>
    <w:rsid w:val="00CD25C2"/>
    <w:rsid w:val="00CD4D4E"/>
    <w:rsid w:val="00CE24E5"/>
    <w:rsid w:val="00CE41DB"/>
    <w:rsid w:val="00CE4D96"/>
    <w:rsid w:val="00CE520E"/>
    <w:rsid w:val="00CF1EA0"/>
    <w:rsid w:val="00D078C4"/>
    <w:rsid w:val="00D15EA5"/>
    <w:rsid w:val="00D17847"/>
    <w:rsid w:val="00D2100B"/>
    <w:rsid w:val="00D24220"/>
    <w:rsid w:val="00D3089E"/>
    <w:rsid w:val="00D31D7A"/>
    <w:rsid w:val="00D33E60"/>
    <w:rsid w:val="00D4410C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0C0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0469F"/>
    <w:rsid w:val="00F13DCA"/>
    <w:rsid w:val="00F14ED4"/>
    <w:rsid w:val="00F246A1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909CD"/>
    <w:rsid w:val="00F974D1"/>
    <w:rsid w:val="00FA121E"/>
    <w:rsid w:val="00FA16E0"/>
    <w:rsid w:val="00FB6ACB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D8FAF-AB00-4B72-9254-0E8FA1C31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237</TotalTime>
  <Pages>2</Pages>
  <Words>506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116</cp:revision>
  <cp:lastPrinted>2020-11-04T08:31:00Z</cp:lastPrinted>
  <dcterms:created xsi:type="dcterms:W3CDTF">2019-03-12T06:58:00Z</dcterms:created>
  <dcterms:modified xsi:type="dcterms:W3CDTF">2022-08-15T03:44:00Z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