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127E7" w14:textId="17ED1FCC" w:rsidR="009F6D69" w:rsidRPr="00760A3D" w:rsidRDefault="00380008" w:rsidP="00D62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4886"/>
          <w:tab w:val="left" w:pos="8364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เซนต์เมด จำกัด </w:t>
      </w:r>
      <w:r w:rsidR="002E7A0D" w:rsidRPr="00760A3D">
        <w:rPr>
          <w:rFonts w:ascii="Browallia New" w:hAnsi="Browallia New" w:cs="Browallia New"/>
          <w:b/>
          <w:bCs/>
          <w:sz w:val="28"/>
          <w:szCs w:val="28"/>
          <w:cs/>
        </w:rPr>
        <w:t>(มหาชน)</w:t>
      </w:r>
    </w:p>
    <w:p w14:paraId="0944AD1A" w14:textId="4192A137" w:rsidR="004E29E1" w:rsidRPr="00760A3D" w:rsidRDefault="004E29E1" w:rsidP="004E29E1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Pr="00760A3D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แบบย่อ</w:t>
      </w:r>
    </w:p>
    <w:p w14:paraId="16FB9F44" w14:textId="7D93634C" w:rsidR="009D0008" w:rsidRPr="00760A3D" w:rsidRDefault="00360058" w:rsidP="003A1E5A">
      <w:pPr>
        <w:tabs>
          <w:tab w:val="left" w:pos="720"/>
        </w:tabs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สำหรับงวดสามเดือน</w:t>
      </w:r>
      <w:r w:rsidR="00144F02" w:rsidRPr="00760A3D">
        <w:rPr>
          <w:rFonts w:ascii="Browallia New" w:hAnsi="Browallia New" w:cs="Browallia New"/>
          <w:b/>
          <w:bCs/>
          <w:sz w:val="28"/>
          <w:szCs w:val="28"/>
          <w:cs/>
        </w:rPr>
        <w:t>และหกเดือน</w:t>
      </w:r>
      <w:r w:rsidR="00E23D71" w:rsidRPr="00760A3D">
        <w:rPr>
          <w:rFonts w:ascii="Browallia New" w:hAnsi="Browallia New" w:cs="Browallia New"/>
          <w:b/>
          <w:bCs/>
          <w:sz w:val="28"/>
          <w:szCs w:val="28"/>
          <w:cs/>
        </w:rPr>
        <w:t>สิ้นสุด</w:t>
      </w:r>
      <w:r w:rsidR="003D2D65" w:rsidRPr="00760A3D">
        <w:rPr>
          <w:rFonts w:ascii="Browallia New" w:hAnsi="Browallia New" w:cs="Browallia New"/>
          <w:b/>
          <w:bCs/>
          <w:sz w:val="28"/>
          <w:szCs w:val="28"/>
          <w:cs/>
        </w:rPr>
        <w:t>วันที่</w:t>
      </w:r>
      <w:r w:rsidR="003D2D65" w:rsidRPr="00760A3D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602C5C" w:rsidRPr="00760A3D">
        <w:rPr>
          <w:rFonts w:ascii="Browallia New" w:hAnsi="Browallia New" w:cs="Browallia New"/>
          <w:b/>
          <w:bCs/>
          <w:sz w:val="28"/>
          <w:szCs w:val="28"/>
        </w:rPr>
        <w:t>3</w:t>
      </w:r>
      <w:r w:rsidR="00144F02" w:rsidRPr="00760A3D">
        <w:rPr>
          <w:rFonts w:ascii="Browallia New" w:hAnsi="Browallia New" w:cs="Browallia New"/>
          <w:b/>
          <w:bCs/>
          <w:sz w:val="28"/>
          <w:szCs w:val="28"/>
        </w:rPr>
        <w:t>0</w:t>
      </w:r>
      <w:r w:rsidR="00602C5C" w:rsidRPr="00760A3D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144F02" w:rsidRPr="00760A3D">
        <w:rPr>
          <w:rFonts w:ascii="Browallia New" w:hAnsi="Browallia New" w:cs="Browallia New"/>
          <w:b/>
          <w:bCs/>
          <w:sz w:val="28"/>
          <w:szCs w:val="28"/>
          <w:cs/>
        </w:rPr>
        <w:t>มิถุนายน</w:t>
      </w:r>
      <w:r w:rsidR="00602C5C" w:rsidRPr="00760A3D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602C5C" w:rsidRPr="00760A3D">
        <w:rPr>
          <w:rFonts w:ascii="Browallia New" w:hAnsi="Browallia New" w:cs="Browallia New"/>
          <w:b/>
          <w:bCs/>
          <w:sz w:val="28"/>
          <w:szCs w:val="28"/>
        </w:rPr>
        <w:t>2565</w:t>
      </w:r>
      <w:r w:rsidR="004E29E1" w:rsidRPr="00760A3D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4E29E1" w:rsidRPr="00760A3D">
        <w:rPr>
          <w:rFonts w:ascii="Browallia New" w:hAnsi="Browallia New" w:cs="Browallia New"/>
          <w:b/>
          <w:bCs/>
          <w:sz w:val="28"/>
          <w:szCs w:val="28"/>
          <w:cs/>
        </w:rPr>
        <w:t xml:space="preserve">(ยังไม่ได้ตรวจสอบ แต่สอบทานแล้ว)  </w:t>
      </w:r>
    </w:p>
    <w:p w14:paraId="4E19A647" w14:textId="77777777" w:rsidR="009F6D69" w:rsidRPr="00760A3D" w:rsidRDefault="009F6D69" w:rsidP="003D6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490CE2EF" w14:textId="77777777" w:rsidR="00D60EFD" w:rsidRPr="00760A3D" w:rsidRDefault="00D60EFD" w:rsidP="00D60EF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ลักษณะการดำเนินธุรกิจ</w:t>
      </w:r>
    </w:p>
    <w:p w14:paraId="0E6ACF4E" w14:textId="77777777" w:rsidR="009F6D69" w:rsidRPr="00760A3D" w:rsidRDefault="009F6D69" w:rsidP="007940C8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3363B8E1" w14:textId="6AF9285B" w:rsidR="00E13997" w:rsidRPr="00760A3D" w:rsidRDefault="00E13997" w:rsidP="001E31FF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บริษัท เซนต์เมด จำกัด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72522A" w:rsidRPr="00760A3D">
        <w:rPr>
          <w:rFonts w:ascii="Browallia New" w:hAnsi="Browallia New" w:cs="Browallia New"/>
          <w:sz w:val="28"/>
          <w:szCs w:val="28"/>
          <w:cs/>
        </w:rPr>
        <w:t xml:space="preserve">(มหาชน) </w:t>
      </w:r>
      <w:r w:rsidRPr="00760A3D">
        <w:rPr>
          <w:rFonts w:ascii="Browallia New" w:hAnsi="Browallia New" w:cs="Browallia New"/>
          <w:sz w:val="28"/>
          <w:szCs w:val="28"/>
          <w:cs/>
        </w:rPr>
        <w:t>จดทะเบียน</w:t>
      </w:r>
      <w:r w:rsidR="00FB651E" w:rsidRPr="00760A3D">
        <w:rPr>
          <w:rFonts w:ascii="Browallia New" w:hAnsi="Browallia New" w:cs="Browallia New"/>
          <w:sz w:val="28"/>
          <w:szCs w:val="28"/>
          <w:cs/>
        </w:rPr>
        <w:t>ในประเทศไทย</w:t>
      </w:r>
      <w:r w:rsidR="00871A7F" w:rsidRPr="00760A3D">
        <w:rPr>
          <w:rFonts w:ascii="Browallia New" w:hAnsi="Browallia New" w:cs="Browallia New"/>
          <w:sz w:val="28"/>
          <w:szCs w:val="28"/>
          <w:cs/>
        </w:rPr>
        <w:t>และหุ้นของบริษัทได้รับการจดทะเบียนให้ซื้อขายในกระดานซื้อขายหลักทรัพย์ เอ็ม เอ ไอ ในตลาดหลักทรัพย์แห่งประเทศไทย</w:t>
      </w:r>
      <w:r w:rsidR="005667DC" w:rsidRPr="00760A3D">
        <w:rPr>
          <w:rFonts w:ascii="Browallia New" w:hAnsi="Browallia New" w:cs="Browallia New"/>
          <w:sz w:val="28"/>
          <w:szCs w:val="28"/>
          <w:cs/>
        </w:rPr>
        <w:t xml:space="preserve">ตั้งแต่วันที่ </w:t>
      </w:r>
      <w:r w:rsidR="005667DC" w:rsidRPr="00760A3D">
        <w:rPr>
          <w:rFonts w:ascii="Browallia New" w:hAnsi="Browallia New" w:cs="Browallia New"/>
          <w:sz w:val="28"/>
          <w:szCs w:val="28"/>
        </w:rPr>
        <w:t>1</w:t>
      </w:r>
      <w:r w:rsidR="00C43DB3" w:rsidRPr="00760A3D">
        <w:rPr>
          <w:rFonts w:ascii="Browallia New" w:hAnsi="Browallia New" w:cs="Browallia New"/>
          <w:sz w:val="28"/>
          <w:szCs w:val="28"/>
        </w:rPr>
        <w:t>7</w:t>
      </w:r>
      <w:r w:rsidR="00F877E6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F877E6" w:rsidRPr="00760A3D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="00F877E6" w:rsidRPr="00760A3D">
        <w:rPr>
          <w:rFonts w:ascii="Browallia New" w:hAnsi="Browallia New" w:cs="Browallia New"/>
          <w:sz w:val="28"/>
          <w:szCs w:val="28"/>
        </w:rPr>
        <w:t>2564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บริษัทดำเนินธุรกิจนำเข้าและจำหน่ายเครื่องมือ</w:t>
      </w:r>
      <w:r w:rsidR="00473DB5" w:rsidRPr="00760A3D">
        <w:rPr>
          <w:rFonts w:ascii="Browallia New" w:hAnsi="Browallia New" w:cs="Browallia New"/>
          <w:sz w:val="28"/>
          <w:szCs w:val="28"/>
          <w:cs/>
        </w:rPr>
        <w:t>และอุปกรณ์ทางการ</w:t>
      </w:r>
      <w:r w:rsidRPr="00760A3D">
        <w:rPr>
          <w:rFonts w:ascii="Browallia New" w:hAnsi="Browallia New" w:cs="Browallia New"/>
          <w:sz w:val="28"/>
          <w:szCs w:val="28"/>
          <w:cs/>
        </w:rPr>
        <w:t>แพทย์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D314B2" w:rsidRPr="00760A3D">
        <w:rPr>
          <w:rFonts w:ascii="Browallia New" w:hAnsi="Browallia New" w:cs="Browallia New"/>
          <w:sz w:val="28"/>
          <w:szCs w:val="28"/>
          <w:cs/>
        </w:rPr>
        <w:t>วัสดุการแพทย์</w:t>
      </w:r>
      <w:r w:rsidR="00B14907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E2204E" w:rsidRPr="00760A3D">
        <w:rPr>
          <w:rFonts w:ascii="Browallia New" w:hAnsi="Browallia New" w:cs="Browallia New"/>
          <w:sz w:val="28"/>
          <w:szCs w:val="28"/>
          <w:cs/>
        </w:rPr>
        <w:t>และ</w:t>
      </w:r>
      <w:r w:rsidR="00D61E38" w:rsidRPr="00760A3D">
        <w:rPr>
          <w:rFonts w:ascii="Browallia New" w:hAnsi="Browallia New" w:cs="Browallia New"/>
          <w:sz w:val="28"/>
          <w:szCs w:val="28"/>
          <w:cs/>
        </w:rPr>
        <w:t>ให้บริการ</w:t>
      </w:r>
      <w:r w:rsidR="00731E54" w:rsidRPr="00760A3D">
        <w:rPr>
          <w:rFonts w:ascii="Browallia New" w:hAnsi="Browallia New" w:cs="Browallia New"/>
          <w:sz w:val="28"/>
          <w:szCs w:val="28"/>
          <w:cs/>
        </w:rPr>
        <w:t>เครื่องมือ</w:t>
      </w:r>
      <w:r w:rsidR="00D61E38" w:rsidRPr="00760A3D">
        <w:rPr>
          <w:rFonts w:ascii="Browallia New" w:hAnsi="Browallia New" w:cs="Browallia New"/>
          <w:sz w:val="28"/>
          <w:szCs w:val="28"/>
          <w:cs/>
        </w:rPr>
        <w:t>แพทย์</w:t>
      </w:r>
      <w:r w:rsidR="00126BE0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ที่อยู่ของบริษัทตั้งอยู่เลขที่ </w:t>
      </w:r>
      <w:r w:rsidRPr="00760A3D">
        <w:rPr>
          <w:rFonts w:ascii="Browallia New" w:hAnsi="Browallia New" w:cs="Browallia New"/>
          <w:sz w:val="28"/>
          <w:szCs w:val="28"/>
        </w:rPr>
        <w:t>222,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</w:rPr>
        <w:t xml:space="preserve">222/1-2 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อาคารเวสต์อิน คอมเพล็กซ์ ชั้นที่ </w:t>
      </w:r>
      <w:r w:rsidRPr="00760A3D">
        <w:rPr>
          <w:rFonts w:ascii="Browallia New" w:hAnsi="Browallia New" w:cs="Browallia New"/>
          <w:sz w:val="28"/>
          <w:szCs w:val="28"/>
        </w:rPr>
        <w:t xml:space="preserve">10 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หมู่ที่ </w:t>
      </w:r>
      <w:r w:rsidRPr="00760A3D">
        <w:rPr>
          <w:rFonts w:ascii="Browallia New" w:hAnsi="Browallia New" w:cs="Browallia New"/>
          <w:sz w:val="28"/>
          <w:szCs w:val="28"/>
        </w:rPr>
        <w:t xml:space="preserve">1 </w:t>
      </w:r>
      <w:r w:rsidRPr="00760A3D">
        <w:rPr>
          <w:rFonts w:ascii="Browallia New" w:hAnsi="Browallia New" w:cs="Browallia New"/>
          <w:sz w:val="28"/>
          <w:szCs w:val="28"/>
          <w:cs/>
        </w:rPr>
        <w:t>ถนนรัตนาธิเบศร์ ตำบลบางรักใหญ่ อำเภอบางบัวทอง จังหวัดนนทบุรี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โดยมีครอบครัวบุญประสิทธิ์และครอบครัววสุศุทธิกุลกานต์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เป็นผู้ถือหุ้นรายใหญ่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โดยถือหุ้นร้อยละ</w:t>
      </w:r>
      <w:r w:rsidR="001D47E2" w:rsidRPr="00760A3D">
        <w:rPr>
          <w:rFonts w:ascii="Browallia New" w:hAnsi="Browallia New" w:cs="Browallia New"/>
          <w:sz w:val="28"/>
          <w:szCs w:val="28"/>
        </w:rPr>
        <w:t xml:space="preserve"> 18.17 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และร้อยละ </w:t>
      </w:r>
      <w:r w:rsidR="00ED7E21" w:rsidRPr="00760A3D">
        <w:rPr>
          <w:rFonts w:ascii="Browallia New" w:hAnsi="Browallia New" w:cs="Browallia New"/>
          <w:sz w:val="28"/>
          <w:szCs w:val="28"/>
        </w:rPr>
        <w:t>17.97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ตามลำดับ</w:t>
      </w:r>
    </w:p>
    <w:p w14:paraId="32BF34D3" w14:textId="77777777" w:rsidR="00A31942" w:rsidRPr="00760A3D" w:rsidRDefault="00A31942" w:rsidP="003E1E54">
      <w:pPr>
        <w:pStyle w:val="BodyText2"/>
        <w:tabs>
          <w:tab w:val="left" w:pos="426"/>
        </w:tabs>
        <w:ind w:left="0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728B17B" w14:textId="2515A81F" w:rsidR="00E701AF" w:rsidRPr="00760A3D" w:rsidRDefault="00E701AF" w:rsidP="009819E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เกณฑ์ในการจัดทำงบการเงิน</w:t>
      </w:r>
    </w:p>
    <w:p w14:paraId="4ADF6A7A" w14:textId="77777777" w:rsidR="006E2A74" w:rsidRPr="00760A3D" w:rsidRDefault="006E2A74" w:rsidP="006E2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6C0A6B0" w14:textId="513C14C1" w:rsidR="009819E9" w:rsidRPr="00760A3D" w:rsidRDefault="009819E9" w:rsidP="00B1054E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"/>
          <w:tab w:val="left" w:pos="1277"/>
        </w:tabs>
        <w:spacing w:line="240" w:lineRule="auto"/>
        <w:ind w:left="900" w:right="-22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760A3D">
        <w:rPr>
          <w:rFonts w:ascii="Browallia New" w:hAnsi="Browallia New" w:cs="Browallia New"/>
          <w:sz w:val="28"/>
          <w:szCs w:val="28"/>
          <w:u w:val="single"/>
          <w:cs/>
        </w:rPr>
        <w:t>เกณฑ์ในการจัดทำงบการเงินระหว่างกาล</w:t>
      </w:r>
    </w:p>
    <w:p w14:paraId="5E548F5C" w14:textId="77777777" w:rsidR="000C2D04" w:rsidRPr="00760A3D" w:rsidRDefault="000C2D04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46A60B64" w14:textId="509A628C" w:rsidR="001455E0" w:rsidRPr="00760A3D" w:rsidRDefault="00177D18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งบการเงินระหว่างกาลสำหรับงวดสามเดือน</w:t>
      </w:r>
      <w:r w:rsidR="00144F02" w:rsidRPr="00760A3D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และหกเดือน</w:t>
      </w: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สิ้นสุดวันที่ </w:t>
      </w:r>
      <w:r w:rsidR="00FE4D3F" w:rsidRPr="00760A3D">
        <w:rPr>
          <w:rFonts w:ascii="Browallia New" w:hAnsi="Browallia New" w:cs="Browallia New"/>
          <w:sz w:val="28"/>
          <w:szCs w:val="28"/>
        </w:rPr>
        <w:t>3</w:t>
      </w:r>
      <w:r w:rsidR="00144F02" w:rsidRPr="00760A3D">
        <w:rPr>
          <w:rFonts w:ascii="Browallia New" w:hAnsi="Browallia New" w:cs="Browallia New"/>
          <w:sz w:val="28"/>
          <w:szCs w:val="28"/>
        </w:rPr>
        <w:t>0</w:t>
      </w:r>
      <w:r w:rsidR="00FE4D3F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144F02" w:rsidRPr="00760A3D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FE4D3F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E4D3F" w:rsidRPr="00760A3D">
        <w:rPr>
          <w:rFonts w:ascii="Browallia New" w:hAnsi="Browallia New" w:cs="Browallia New"/>
          <w:sz w:val="28"/>
          <w:szCs w:val="28"/>
        </w:rPr>
        <w:t>2565</w:t>
      </w: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</w:t>
      </w:r>
      <w:r w:rsidR="00130633" w:rsidRPr="00760A3D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จัดทำขึ้น</w:t>
      </w: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ตามมาตรฐานการบัญชี ฉบับที่ </w:t>
      </w:r>
      <w:r w:rsidR="005B5A8E" w:rsidRPr="00760A3D">
        <w:rPr>
          <w:rFonts w:ascii="Browallia New" w:hAnsi="Browallia New" w:cs="Browallia New"/>
          <w:spacing w:val="-4"/>
          <w:sz w:val="28"/>
          <w:szCs w:val="28"/>
          <w:lang w:val="th-TH"/>
        </w:rPr>
        <w:t>34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เรื่อง “การรายงานทางการเงินระหว่างกาล” รวมถึงแนวปฏิบัติทางการบัญชีที่ประกาศใช้</w:t>
      </w:r>
      <w:r w:rsidR="00FE4D3F" w:rsidRPr="00760A3D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>โดยสภาวิชาชีพบัญชี กฎระเบียบและประกาศคณะกรรมการกำกับหลักทรัพย์และตลาดหลักทรัพย์ที่เกี่ยวข้อง และได้นำเสนอในสกุลเงินบาทไทยโดยไม่ได้รวมข้อมูลทั้งหมดในงบการเงินประจำปีที่ได้จัดทำตามมาตรฐาน</w:t>
      </w:r>
      <w:r w:rsidR="00D723A9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>การรายงานทางการเงินของไทย ผู้ใช้งบการเงินควรใช้งบการเงินระหว่างกาลนี้ควบคู่กับงบการเงินสำหรับปีสิ้นสุดวันที่</w:t>
      </w:r>
      <w:r w:rsidR="00156E43"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89690D" w:rsidRPr="00760A3D">
        <w:rPr>
          <w:rFonts w:ascii="Browallia New" w:hAnsi="Browallia New" w:cs="Browallia New"/>
          <w:sz w:val="28"/>
          <w:szCs w:val="28"/>
          <w:lang w:val="th-TH"/>
        </w:rPr>
        <w:t>3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>1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ธันวาคม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 xml:space="preserve"> 256</w:t>
      </w:r>
      <w:r w:rsidR="009E08C1" w:rsidRPr="00760A3D">
        <w:rPr>
          <w:rFonts w:ascii="Browallia New" w:hAnsi="Browallia New" w:cs="Browallia New"/>
          <w:sz w:val="28"/>
          <w:szCs w:val="28"/>
        </w:rPr>
        <w:t>4</w:t>
      </w:r>
      <w:r w:rsidR="00682D83"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</w:p>
    <w:p w14:paraId="7A2CB199" w14:textId="77777777" w:rsidR="000C2D04" w:rsidRPr="00760A3D" w:rsidRDefault="000C2D04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6B0FCB6D" w14:textId="11DA2347" w:rsidR="001455E0" w:rsidRPr="00760A3D" w:rsidRDefault="00177D18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งบการเงินระหว่างกาลฉบับนี้จัดทำขึ้นเป็นทางการเป็นภาษาไทย การแปลงบการเงินฉบับนี้เป็นภาษาอื่นให้ยึดถืองบการเงินที่จัดทำขึ้นเป็นภาษาไทยเป็นเกณฑ์</w:t>
      </w:r>
    </w:p>
    <w:p w14:paraId="46F0855A" w14:textId="77777777" w:rsidR="000C2D04" w:rsidRPr="00760A3D" w:rsidRDefault="000C2D04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76E3DC34" w14:textId="2D4D04FF" w:rsidR="003E1E54" w:rsidRPr="00760A3D" w:rsidRDefault="00711689" w:rsidP="003E1E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0" w:name="_Hlk71151621"/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งบการเงินระหว่างกาลนี้ได้รับอนุมัติจาก</w:t>
      </w:r>
      <w:r w:rsidR="00623A7E" w:rsidRPr="00760A3D">
        <w:rPr>
          <w:rFonts w:ascii="Browallia New" w:hAnsi="Browallia New" w:cs="Browallia New"/>
          <w:sz w:val="28"/>
          <w:szCs w:val="28"/>
          <w:cs/>
          <w:lang w:val="th-TH"/>
        </w:rPr>
        <w:t>คณะ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กรรมการบริษัท เมื่อวันที่ </w:t>
      </w:r>
      <w:bookmarkEnd w:id="0"/>
      <w:r w:rsidR="009D6AC0" w:rsidRPr="00760A3D">
        <w:rPr>
          <w:rFonts w:ascii="Browallia New" w:hAnsi="Browallia New" w:cs="Browallia New"/>
          <w:sz w:val="28"/>
          <w:szCs w:val="28"/>
        </w:rPr>
        <w:t xml:space="preserve">15 </w:t>
      </w:r>
      <w:r w:rsidR="009D6AC0" w:rsidRPr="00760A3D">
        <w:rPr>
          <w:rFonts w:ascii="Browallia New" w:hAnsi="Browallia New" w:cs="Browallia New"/>
          <w:sz w:val="28"/>
          <w:szCs w:val="28"/>
          <w:cs/>
        </w:rPr>
        <w:t>สิงหาคม</w:t>
      </w:r>
      <w:r w:rsidR="00FE4D3F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E4D3F" w:rsidRPr="00760A3D">
        <w:rPr>
          <w:rFonts w:ascii="Browallia New" w:hAnsi="Browallia New" w:cs="Browallia New"/>
          <w:sz w:val="28"/>
          <w:szCs w:val="28"/>
        </w:rPr>
        <w:t>2565</w:t>
      </w:r>
    </w:p>
    <w:p w14:paraId="289EB7CB" w14:textId="77777777" w:rsidR="009819E9" w:rsidRPr="00760A3D" w:rsidRDefault="009819E9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32DA37C4" w14:textId="6878AF26" w:rsidR="00FF6C9C" w:rsidRPr="00760A3D" w:rsidRDefault="00FF6C9C" w:rsidP="000C2D04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"/>
          <w:tab w:val="left" w:pos="1277"/>
        </w:tabs>
        <w:spacing w:line="240" w:lineRule="auto"/>
        <w:ind w:left="900" w:right="-22" w:hanging="450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th-TH"/>
        </w:rPr>
      </w:pPr>
      <w:r w:rsidRPr="00760A3D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t>เกณฑ์ในการจัดทำงบการเงินรวม</w:t>
      </w:r>
    </w:p>
    <w:p w14:paraId="789A29C6" w14:textId="77777777" w:rsidR="00FF6C9C" w:rsidRPr="00760A3D" w:rsidRDefault="00FF6C9C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63146A68" w14:textId="34B6B75F" w:rsidR="00AD26B0" w:rsidRPr="00760A3D" w:rsidRDefault="00AD26B0" w:rsidP="00AD26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bookmarkStart w:id="1" w:name="_Hlk94797980"/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เมื่อวันที่ 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>1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ธันวาคม 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>2564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ที่ประชุม</w:t>
      </w:r>
      <w:r w:rsidR="00126889" w:rsidRPr="00760A3D">
        <w:rPr>
          <w:rFonts w:ascii="Browallia New" w:hAnsi="Browallia New" w:cs="Browallia New"/>
          <w:sz w:val="28"/>
          <w:szCs w:val="28"/>
          <w:cs/>
          <w:lang w:val="th-TH"/>
        </w:rPr>
        <w:t>วิสามัญ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>ผู้ถือหุ้นของบริษัท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เซนต์เมดิคอล เทรดดิ้ง จำกัด 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>(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>บริษ</w:t>
      </w:r>
      <w:r w:rsidR="00BB542B" w:rsidRPr="00760A3D">
        <w:rPr>
          <w:rFonts w:ascii="Browallia New" w:hAnsi="Browallia New" w:cs="Browallia New"/>
          <w:sz w:val="28"/>
          <w:szCs w:val="28"/>
          <w:cs/>
          <w:lang w:val="th-TH"/>
        </w:rPr>
        <w:t>ั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>ทย่อย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 xml:space="preserve">) 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>มีมติอนุมัติให้เลิกบริษัท ทั้งนี้ บริษัทย่อยได้จดทะเบียนเลิกกิจการกับ</w:t>
      </w:r>
      <w:r w:rsidR="006D6A2A" w:rsidRPr="00760A3D">
        <w:rPr>
          <w:rFonts w:ascii="Browallia New" w:hAnsi="Browallia New" w:cs="Browallia New"/>
          <w:sz w:val="28"/>
          <w:szCs w:val="28"/>
          <w:cs/>
          <w:lang w:val="th-TH"/>
        </w:rPr>
        <w:t>กระทรวงพาณิ</w:t>
      </w:r>
      <w:r w:rsidR="00A066B6" w:rsidRPr="00760A3D">
        <w:rPr>
          <w:rFonts w:ascii="Browallia New" w:hAnsi="Browallia New" w:cs="Browallia New"/>
          <w:sz w:val="28"/>
          <w:szCs w:val="28"/>
          <w:cs/>
          <w:lang w:val="th-TH"/>
        </w:rPr>
        <w:t>ชย์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แล้วเมื่อวันที่ 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>3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ธันวาคม 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>2564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</w:p>
    <w:p w14:paraId="2142FAB0" w14:textId="77777777" w:rsidR="00AD26B0" w:rsidRPr="00760A3D" w:rsidRDefault="00AD26B0" w:rsidP="00AD26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13FBA9ED" w14:textId="77777777" w:rsidR="00582CBA" w:rsidRPr="00760A3D" w:rsidRDefault="00582CBA" w:rsidP="00AD26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39134F38" w14:textId="77777777" w:rsidR="00582CBA" w:rsidRPr="00760A3D" w:rsidRDefault="00582CBA" w:rsidP="00AD26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1A8714BE" w14:textId="77777777" w:rsidR="00582CBA" w:rsidRPr="00760A3D" w:rsidRDefault="00582CBA" w:rsidP="00AD26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101F0849" w14:textId="77777777" w:rsidR="00582CBA" w:rsidRPr="00760A3D" w:rsidRDefault="00582CBA" w:rsidP="00AD26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00C18A79" w14:textId="77777777" w:rsidR="00582CBA" w:rsidRPr="00760A3D" w:rsidRDefault="00582CBA" w:rsidP="00AD26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79F70CCC" w14:textId="77777777" w:rsidR="00582CBA" w:rsidRPr="00760A3D" w:rsidRDefault="00582CBA" w:rsidP="00AD26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219802CA" w14:textId="4DC362B6" w:rsidR="00AD26B0" w:rsidRPr="00760A3D" w:rsidRDefault="00823D7A" w:rsidP="00AD26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lastRenderedPageBreak/>
        <w:t xml:space="preserve">ต่อมา </w:t>
      </w:r>
      <w:r w:rsidR="00AD26B0"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เมื่อวันที่ </w:t>
      </w:r>
      <w:r w:rsidR="009E08C1" w:rsidRPr="00760A3D">
        <w:rPr>
          <w:rFonts w:ascii="Browallia New" w:hAnsi="Browallia New" w:cs="Browallia New"/>
          <w:sz w:val="28"/>
          <w:szCs w:val="28"/>
        </w:rPr>
        <w:t>9</w:t>
      </w:r>
      <w:r w:rsidR="00AD26B0" w:rsidRPr="00760A3D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AD26B0"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กุมภาพันธ์ </w:t>
      </w:r>
      <w:r w:rsidR="00AD26B0" w:rsidRPr="00760A3D">
        <w:rPr>
          <w:rFonts w:ascii="Browallia New" w:hAnsi="Browallia New" w:cs="Browallia New"/>
          <w:sz w:val="28"/>
          <w:szCs w:val="28"/>
          <w:lang w:val="th-TH"/>
        </w:rPr>
        <w:t>2565</w:t>
      </w:r>
      <w:r w:rsidR="00AD26B0"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บริษัทย่อยได้ดำเนินการชำระบัญชีและชำระคืนเงินลงทุนให้กับบริษัทแล้ว</w:t>
      </w:r>
      <w:r w:rsidR="00D723A9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="00AD26B0" w:rsidRPr="00760A3D">
        <w:rPr>
          <w:rFonts w:ascii="Browallia New" w:hAnsi="Browallia New" w:cs="Browallia New"/>
          <w:sz w:val="28"/>
          <w:szCs w:val="28"/>
          <w:cs/>
          <w:lang w:val="th-TH"/>
        </w:rPr>
        <w:t>เต็มจำนวน</w:t>
      </w:r>
      <w:r w:rsidR="005F74F8"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AD26B0" w:rsidRPr="00760A3D">
        <w:rPr>
          <w:rFonts w:ascii="Browallia New" w:hAnsi="Browallia New" w:cs="Browallia New"/>
          <w:sz w:val="28"/>
          <w:szCs w:val="28"/>
          <w:cs/>
          <w:lang w:val="th-TH"/>
        </w:rPr>
        <w:t>การเลิกกิจการของบริษัทย่อยดังกล่าว มีผลกระทบต่อผลการดำเนินงานรวมของกลุ่มบริษัทสำหรับงวด</w:t>
      </w:r>
      <w:r w:rsidR="00AF5756" w:rsidRPr="00760A3D">
        <w:rPr>
          <w:rFonts w:ascii="Browallia New" w:hAnsi="Browallia New" w:cs="Browallia New"/>
          <w:sz w:val="28"/>
          <w:szCs w:val="28"/>
          <w:cs/>
          <w:lang w:val="th-TH"/>
        </w:rPr>
        <w:t>สามเดือนและ</w:t>
      </w:r>
      <w:r w:rsidR="00482697" w:rsidRPr="00760A3D">
        <w:rPr>
          <w:rFonts w:ascii="Browallia New" w:hAnsi="Browallia New" w:cs="Browallia New"/>
          <w:sz w:val="28"/>
          <w:szCs w:val="28"/>
          <w:cs/>
          <w:lang w:val="th-TH"/>
        </w:rPr>
        <w:t>หก</w:t>
      </w:r>
      <w:r w:rsidR="00AD26B0"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เดือนสิ้นสุดวันที่ </w:t>
      </w:r>
      <w:r w:rsidR="00AD26B0" w:rsidRPr="00760A3D">
        <w:rPr>
          <w:rFonts w:ascii="Browallia New" w:hAnsi="Browallia New" w:cs="Browallia New"/>
          <w:sz w:val="28"/>
          <w:szCs w:val="28"/>
          <w:lang w:val="th-TH"/>
        </w:rPr>
        <w:t>3</w:t>
      </w:r>
      <w:r w:rsidR="00482697" w:rsidRPr="00760A3D">
        <w:rPr>
          <w:rFonts w:ascii="Browallia New" w:hAnsi="Browallia New" w:cs="Browallia New"/>
          <w:sz w:val="28"/>
          <w:szCs w:val="28"/>
        </w:rPr>
        <w:t>0</w:t>
      </w:r>
      <w:r w:rsidR="00AD26B0" w:rsidRPr="00760A3D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482697" w:rsidRPr="00760A3D">
        <w:rPr>
          <w:rFonts w:ascii="Browallia New" w:hAnsi="Browallia New" w:cs="Browallia New"/>
          <w:sz w:val="28"/>
          <w:szCs w:val="28"/>
          <w:cs/>
          <w:lang w:val="th-TH"/>
        </w:rPr>
        <w:t>มิถุนายน</w:t>
      </w:r>
      <w:r w:rsidR="00AD26B0"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AD26B0" w:rsidRPr="00760A3D">
        <w:rPr>
          <w:rFonts w:ascii="Browallia New" w:hAnsi="Browallia New" w:cs="Browallia New"/>
          <w:sz w:val="28"/>
          <w:szCs w:val="28"/>
          <w:lang w:val="th-TH"/>
        </w:rPr>
        <w:t>2565</w:t>
      </w:r>
      <w:r w:rsidR="00AD26B0"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ดังนี้ </w:t>
      </w:r>
    </w:p>
    <w:p w14:paraId="5FAFB27B" w14:textId="77777777" w:rsidR="00AD26B0" w:rsidRPr="00760A3D" w:rsidRDefault="00AD26B0" w:rsidP="00AD2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6379" w:type="dxa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843"/>
      </w:tblGrid>
      <w:tr w:rsidR="00AD26B0" w:rsidRPr="00760A3D" w14:paraId="232E08E3" w14:textId="77777777" w:rsidTr="00C61795">
        <w:tc>
          <w:tcPr>
            <w:tcW w:w="4536" w:type="dxa"/>
          </w:tcPr>
          <w:p w14:paraId="725F143D" w14:textId="77777777" w:rsidR="00AD26B0" w:rsidRPr="00760A3D" w:rsidRDefault="00AD26B0" w:rsidP="00750E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1843" w:type="dxa"/>
          </w:tcPr>
          <w:p w14:paraId="44985628" w14:textId="77777777" w:rsidR="00AD26B0" w:rsidRPr="00760A3D" w:rsidRDefault="00AD26B0" w:rsidP="00750E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</w:p>
        </w:tc>
      </w:tr>
      <w:tr w:rsidR="00AD26B0" w:rsidRPr="00760A3D" w14:paraId="1A327EF6" w14:textId="77777777" w:rsidTr="007B7FC3">
        <w:trPr>
          <w:trHeight w:val="215"/>
        </w:trPr>
        <w:tc>
          <w:tcPr>
            <w:tcW w:w="4536" w:type="dxa"/>
          </w:tcPr>
          <w:p w14:paraId="3817A377" w14:textId="6BB718B1" w:rsidR="00AD26B0" w:rsidRPr="00760A3D" w:rsidRDefault="00AD26B0" w:rsidP="0075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DE6CC24" w14:textId="4B8103D4" w:rsidR="00AD26B0" w:rsidRPr="00760A3D" w:rsidRDefault="00AD26B0" w:rsidP="0075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D050A" w:rsidRPr="00760A3D" w14:paraId="77EB45BC" w14:textId="77777777" w:rsidTr="00C61795">
        <w:tc>
          <w:tcPr>
            <w:tcW w:w="4536" w:type="dxa"/>
          </w:tcPr>
          <w:p w14:paraId="16A87E2A" w14:textId="6A3B283F" w:rsidR="008D050A" w:rsidRPr="00760A3D" w:rsidRDefault="008D050A" w:rsidP="0075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</w:tcPr>
          <w:p w14:paraId="58FCDE5C" w14:textId="0AB1D233" w:rsidR="008D050A" w:rsidRPr="00760A3D" w:rsidRDefault="005B3D08" w:rsidP="0075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(0.99)</w:t>
            </w:r>
          </w:p>
        </w:tc>
      </w:tr>
      <w:tr w:rsidR="00AD26B0" w:rsidRPr="00760A3D" w14:paraId="56444BB8" w14:textId="77777777" w:rsidTr="00C61795">
        <w:tc>
          <w:tcPr>
            <w:tcW w:w="4536" w:type="dxa"/>
          </w:tcPr>
          <w:p w14:paraId="1E3D5CD7" w14:textId="77777777" w:rsidR="00AD26B0" w:rsidRPr="00760A3D" w:rsidRDefault="00AD26B0" w:rsidP="0075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กำไรจากการเลิกกิจการของบริษัทย่อย</w:t>
            </w:r>
          </w:p>
        </w:tc>
        <w:tc>
          <w:tcPr>
            <w:tcW w:w="1843" w:type="dxa"/>
          </w:tcPr>
          <w:p w14:paraId="331F63CC" w14:textId="702F427F" w:rsidR="00AD26B0" w:rsidRPr="00760A3D" w:rsidRDefault="005B3D08" w:rsidP="0075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679.79</w:t>
            </w:r>
          </w:p>
        </w:tc>
      </w:tr>
      <w:tr w:rsidR="00AD26B0" w:rsidRPr="00760A3D" w14:paraId="66B0E37D" w14:textId="77777777" w:rsidTr="00C61795">
        <w:tc>
          <w:tcPr>
            <w:tcW w:w="4536" w:type="dxa"/>
          </w:tcPr>
          <w:p w14:paraId="1519BE0B" w14:textId="77777777" w:rsidR="00AD26B0" w:rsidRPr="00760A3D" w:rsidRDefault="00AD26B0" w:rsidP="0075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43" w:type="dxa"/>
          </w:tcPr>
          <w:p w14:paraId="179C6A90" w14:textId="4694C691" w:rsidR="00AD26B0" w:rsidRPr="00760A3D" w:rsidRDefault="005B3D08" w:rsidP="0075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678.80</w:t>
            </w:r>
          </w:p>
        </w:tc>
      </w:tr>
    </w:tbl>
    <w:p w14:paraId="2B140FB3" w14:textId="77777777" w:rsidR="00AD26B0" w:rsidRPr="00760A3D" w:rsidRDefault="00AD26B0" w:rsidP="00AD2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  <w:cs/>
        </w:rPr>
      </w:pPr>
    </w:p>
    <w:bookmarkEnd w:id="1"/>
    <w:p w14:paraId="3BAAFEF9" w14:textId="6147CB61" w:rsidR="00AD26B0" w:rsidRPr="00760A3D" w:rsidRDefault="00AD26B0" w:rsidP="003321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>ทั้งนี้ ฝ่ายบริหารของบริษัทพิจารณาแล้วว่า ผลกระทบจากการเลิกกิจการของบริษัทย่อยดังกล่าว ไม่มีสาระสำคัญต่อผลการดำเนินงานรวมของกลุ่มบริษัท ฝ่ายบริหารจึงไม่จัดทำและนำเสนองบการเงินรวมของ</w:t>
      </w:r>
      <w:r w:rsidR="00EB7599" w:rsidRPr="00760A3D">
        <w:rPr>
          <w:rFonts w:ascii="Browallia New" w:hAnsi="Browallia New" w:cs="Browallia New"/>
          <w:sz w:val="28"/>
          <w:szCs w:val="28"/>
          <w:cs/>
          <w:lang w:val="th-TH"/>
        </w:rPr>
        <w:t>กลุ่ม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>บริษัทสำหรับงวด</w:t>
      </w:r>
      <w:r w:rsidR="00AF5756" w:rsidRPr="00760A3D">
        <w:rPr>
          <w:rFonts w:ascii="Browallia New" w:hAnsi="Browallia New" w:cs="Browallia New"/>
          <w:sz w:val="28"/>
          <w:szCs w:val="28"/>
          <w:cs/>
          <w:lang w:val="th-TH"/>
        </w:rPr>
        <w:t>สามเดือน</w:t>
      </w:r>
      <w:r w:rsidR="00622FBE" w:rsidRPr="00760A3D">
        <w:rPr>
          <w:rFonts w:ascii="Browallia New" w:hAnsi="Browallia New" w:cs="Browallia New"/>
          <w:sz w:val="28"/>
          <w:szCs w:val="28"/>
          <w:cs/>
          <w:lang w:val="th-TH"/>
        </w:rPr>
        <w:t>และ</w:t>
      </w:r>
      <w:r w:rsidR="00482697" w:rsidRPr="00760A3D">
        <w:rPr>
          <w:rFonts w:ascii="Browallia New" w:hAnsi="Browallia New" w:cs="Browallia New"/>
          <w:sz w:val="28"/>
          <w:szCs w:val="28"/>
          <w:cs/>
          <w:lang w:val="th-TH"/>
        </w:rPr>
        <w:t>หก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เดือนสิ้นสุดวันที่ 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>3</w:t>
      </w:r>
      <w:r w:rsidR="00482697" w:rsidRPr="00760A3D">
        <w:rPr>
          <w:rFonts w:ascii="Browallia New" w:hAnsi="Browallia New" w:cs="Browallia New"/>
          <w:sz w:val="28"/>
          <w:szCs w:val="28"/>
        </w:rPr>
        <w:t>0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482697" w:rsidRPr="00760A3D">
        <w:rPr>
          <w:rFonts w:ascii="Browallia New" w:hAnsi="Browallia New" w:cs="Browallia New"/>
          <w:sz w:val="28"/>
          <w:szCs w:val="28"/>
          <w:cs/>
          <w:lang w:val="th-TH"/>
        </w:rPr>
        <w:t>มิถุนายน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>2565</w:t>
      </w:r>
      <w:r w:rsidR="0033214C"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33214C" w:rsidRPr="00760A3D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33214C" w:rsidRPr="00760A3D">
        <w:rPr>
          <w:rFonts w:ascii="Browallia New" w:hAnsi="Browallia New" w:cs="Browallia New"/>
          <w:sz w:val="28"/>
          <w:szCs w:val="28"/>
        </w:rPr>
        <w:t xml:space="preserve">2564 </w:t>
      </w:r>
      <w:r w:rsidR="0033214C" w:rsidRPr="00760A3D">
        <w:rPr>
          <w:rFonts w:ascii="Browallia New" w:hAnsi="Browallia New" w:cs="Browallia New"/>
          <w:sz w:val="28"/>
          <w:szCs w:val="28"/>
          <w:cs/>
        </w:rPr>
        <w:t>รวมถึงไม่นำเสนองบการเงินรวมสำหรับปีสิ้นสุดวันที่</w:t>
      </w:r>
      <w:r w:rsidR="00562EB4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3214C" w:rsidRPr="00760A3D">
        <w:rPr>
          <w:rFonts w:ascii="Browallia New" w:hAnsi="Browallia New" w:cs="Browallia New"/>
          <w:sz w:val="28"/>
          <w:szCs w:val="28"/>
        </w:rPr>
        <w:t xml:space="preserve">31 </w:t>
      </w:r>
      <w:r w:rsidR="0033214C" w:rsidRPr="00760A3D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33214C" w:rsidRPr="00760A3D">
        <w:rPr>
          <w:rFonts w:ascii="Browallia New" w:hAnsi="Browallia New" w:cs="Browallia New"/>
          <w:sz w:val="28"/>
          <w:szCs w:val="28"/>
        </w:rPr>
        <w:t xml:space="preserve">2564 </w:t>
      </w:r>
      <w:r w:rsidR="0033214C" w:rsidRPr="00760A3D">
        <w:rPr>
          <w:rFonts w:ascii="Browallia New" w:hAnsi="Browallia New" w:cs="Browallia New"/>
          <w:sz w:val="28"/>
          <w:szCs w:val="28"/>
          <w:cs/>
        </w:rPr>
        <w:t>ที่ใช้เป็นข้อมูลเปรียบเทียบ</w:t>
      </w:r>
    </w:p>
    <w:p w14:paraId="2129FE7B" w14:textId="77777777" w:rsidR="000B6B7A" w:rsidRPr="00760A3D" w:rsidRDefault="000B6B7A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CEF5081" w14:textId="77777777" w:rsidR="00100C47" w:rsidRPr="00760A3D" w:rsidRDefault="00100C47" w:rsidP="00ED131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นโยบายการบัญชีที่สำคัญ</w:t>
      </w:r>
    </w:p>
    <w:p w14:paraId="77AD5596" w14:textId="46916EE4" w:rsidR="003C5D1E" w:rsidRPr="00760A3D" w:rsidRDefault="003C5D1E" w:rsidP="00990181">
      <w:pPr>
        <w:ind w:left="426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6261F2BD" w14:textId="072E9375" w:rsidR="000B1A9E" w:rsidRPr="00760A3D" w:rsidRDefault="00207550" w:rsidP="005A651C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บริษัทสำหรับปีสิ้นสุดวันที่ </w:t>
      </w:r>
      <w:r w:rsidR="009E08C1" w:rsidRPr="00760A3D">
        <w:rPr>
          <w:rFonts w:ascii="Browallia New" w:hAnsi="Browallia New" w:cs="Browallia New"/>
          <w:sz w:val="28"/>
          <w:szCs w:val="28"/>
        </w:rPr>
        <w:t>31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9E08C1" w:rsidRPr="00760A3D">
        <w:rPr>
          <w:rFonts w:ascii="Browallia New" w:hAnsi="Browallia New" w:cs="Browallia New"/>
          <w:sz w:val="28"/>
          <w:szCs w:val="28"/>
        </w:rPr>
        <w:t>2564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ยกเว้น การปฏิบัติตามมาตรฐานการรายงานทางการเงินที่ออกและปรับปรุงใหม่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 ที่เริ่มในหรือหลังวันที่ </w:t>
      </w:r>
      <w:r w:rsidR="009E08C1" w:rsidRPr="00760A3D">
        <w:rPr>
          <w:rFonts w:ascii="Browallia New" w:hAnsi="Browallia New" w:cs="Browallia New"/>
          <w:sz w:val="28"/>
          <w:szCs w:val="28"/>
        </w:rPr>
        <w:t>1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 w:rsidR="009E08C1" w:rsidRPr="00760A3D">
        <w:rPr>
          <w:rFonts w:ascii="Browallia New" w:hAnsi="Browallia New" w:cs="Browallia New"/>
          <w:sz w:val="28"/>
          <w:szCs w:val="28"/>
        </w:rPr>
        <w:t>2565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อย่างไรก็ตาม ฝ่ายบริหารของบริษัทพิจารณาว่าการถือปฏิบัติดังกล่าวไม่มีผลกระทบอย่างมีสาระสำคัญต่องบการเงิน</w:t>
      </w:r>
    </w:p>
    <w:p w14:paraId="77D0B35B" w14:textId="1EEE4C9E" w:rsidR="00570C00" w:rsidRPr="00760A3D" w:rsidRDefault="00570C00" w:rsidP="00D20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7055D84D" w14:textId="77777777" w:rsidR="00100C47" w:rsidRPr="00760A3D" w:rsidRDefault="00100C47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การประมาณการ</w:t>
      </w:r>
      <w:r w:rsidR="00281433" w:rsidRPr="00760A3D">
        <w:rPr>
          <w:rFonts w:ascii="Browallia New" w:hAnsi="Browallia New" w:cs="Browallia New"/>
          <w:b/>
          <w:bCs/>
          <w:sz w:val="28"/>
          <w:szCs w:val="28"/>
          <w:cs/>
        </w:rPr>
        <w:t>และการใช้ดุลยพินิจ</w:t>
      </w:r>
    </w:p>
    <w:p w14:paraId="2857FF1B" w14:textId="77777777" w:rsidR="00100C47" w:rsidRPr="00760A3D" w:rsidRDefault="00100C47" w:rsidP="00765A76">
      <w:pPr>
        <w:ind w:left="426" w:right="-5"/>
        <w:jc w:val="thaiDistribute"/>
        <w:rPr>
          <w:rFonts w:ascii="Browallia New" w:hAnsi="Browallia New" w:cs="Browallia New"/>
          <w:sz w:val="24"/>
          <w:szCs w:val="24"/>
        </w:rPr>
      </w:pPr>
    </w:p>
    <w:p w14:paraId="53DB456E" w14:textId="0AEC9919" w:rsidR="00100C47" w:rsidRPr="00760A3D" w:rsidRDefault="00100C47" w:rsidP="005C10CC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8F321A" w:rsidRPr="00760A3D">
        <w:rPr>
          <w:rFonts w:ascii="Browallia New" w:hAnsi="Browallia New" w:cs="Browallia New"/>
          <w:sz w:val="28"/>
          <w:szCs w:val="28"/>
        </w:rPr>
        <w:t xml:space="preserve">  </w:t>
      </w:r>
      <w:r w:rsidR="008F321A" w:rsidRPr="00760A3D">
        <w:rPr>
          <w:rFonts w:ascii="Browallia New" w:hAnsi="Browallia New" w:cs="Browallia New"/>
          <w:sz w:val="28"/>
          <w:szCs w:val="28"/>
        </w:rPr>
        <w:br/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62D89957" w14:textId="77777777" w:rsidR="00EE6776" w:rsidRPr="00760A3D" w:rsidRDefault="00EE6776" w:rsidP="00EE6776">
      <w:pPr>
        <w:ind w:left="426" w:right="-5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0C86345" w14:textId="58E2234D" w:rsidR="00651BF4" w:rsidRPr="00760A3D" w:rsidRDefault="00100C47" w:rsidP="005C10CC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 xml:space="preserve">การใช้ดุลยพินิจ การประมาณการ และข้อสมมติฐาน </w:t>
      </w:r>
      <w:r w:rsidR="00FC3CFA" w:rsidRPr="00760A3D">
        <w:rPr>
          <w:rFonts w:ascii="Browallia New" w:hAnsi="Browallia New" w:cs="Browallia New"/>
          <w:sz w:val="28"/>
          <w:szCs w:val="28"/>
          <w:cs/>
        </w:rPr>
        <w:t>รวมถึงแหล่งข้อมูลสำคัญ</w:t>
      </w:r>
      <w:r w:rsidRPr="00760A3D">
        <w:rPr>
          <w:rFonts w:ascii="Browallia New" w:hAnsi="Browallia New" w:cs="Browallia New"/>
          <w:sz w:val="28"/>
          <w:szCs w:val="28"/>
          <w:cs/>
        </w:rPr>
        <w:t>ที่นำมาใช้ใน</w:t>
      </w:r>
      <w:r w:rsidR="00FC3CFA" w:rsidRPr="00760A3D">
        <w:rPr>
          <w:rFonts w:ascii="Browallia New" w:hAnsi="Browallia New" w:cs="Browallia New"/>
          <w:sz w:val="28"/>
          <w:szCs w:val="28"/>
          <w:cs/>
        </w:rPr>
        <w:t>การจัดทำ</w:t>
      </w:r>
      <w:r w:rsidRPr="00760A3D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DE41EB" w:rsidRPr="00760A3D">
        <w:rPr>
          <w:rFonts w:ascii="Browallia New" w:hAnsi="Browallia New" w:cs="Browallia New"/>
          <w:sz w:val="28"/>
          <w:szCs w:val="28"/>
          <w:cs/>
        </w:rPr>
        <w:br/>
      </w:r>
      <w:r w:rsidRPr="00760A3D">
        <w:rPr>
          <w:rFonts w:ascii="Browallia New" w:hAnsi="Browallia New" w:cs="Browallia New"/>
          <w:sz w:val="28"/>
          <w:szCs w:val="28"/>
          <w:cs/>
        </w:rPr>
        <w:t>ระหว่างกาล ถือตามเกณฑ์</w:t>
      </w:r>
      <w:r w:rsidR="00FC3CFA" w:rsidRPr="00760A3D">
        <w:rPr>
          <w:rFonts w:ascii="Browallia New" w:hAnsi="Browallia New" w:cs="Browallia New"/>
          <w:sz w:val="28"/>
          <w:szCs w:val="28"/>
          <w:cs/>
        </w:rPr>
        <w:t>เหมือนกับ</w:t>
      </w:r>
      <w:r w:rsidRPr="00760A3D">
        <w:rPr>
          <w:rFonts w:ascii="Browallia New" w:hAnsi="Browallia New" w:cs="Browallia New"/>
          <w:sz w:val="28"/>
          <w:szCs w:val="28"/>
          <w:cs/>
        </w:rPr>
        <w:t>ที่ใช้</w:t>
      </w:r>
      <w:r w:rsidR="00FC3CFA" w:rsidRPr="00760A3D">
        <w:rPr>
          <w:rFonts w:ascii="Browallia New" w:hAnsi="Browallia New" w:cs="Browallia New"/>
          <w:sz w:val="28"/>
          <w:szCs w:val="28"/>
          <w:cs/>
        </w:rPr>
        <w:t>ใน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การจัดทำงบการเงินประจำปีสิ้นสุดวันที่ </w:t>
      </w:r>
      <w:r w:rsidRPr="00760A3D">
        <w:rPr>
          <w:rFonts w:ascii="Browallia New" w:hAnsi="Browallia New" w:cs="Browallia New"/>
          <w:sz w:val="28"/>
          <w:szCs w:val="28"/>
        </w:rPr>
        <w:t>31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760A3D">
        <w:rPr>
          <w:rFonts w:ascii="Browallia New" w:hAnsi="Browallia New" w:cs="Browallia New"/>
          <w:sz w:val="28"/>
          <w:szCs w:val="28"/>
        </w:rPr>
        <w:t>25</w:t>
      </w:r>
      <w:r w:rsidR="006F16C3" w:rsidRPr="00760A3D">
        <w:rPr>
          <w:rFonts w:ascii="Browallia New" w:hAnsi="Browallia New" w:cs="Browallia New"/>
          <w:sz w:val="28"/>
          <w:szCs w:val="28"/>
        </w:rPr>
        <w:t>6</w:t>
      </w:r>
      <w:r w:rsidR="00260E14" w:rsidRPr="00760A3D">
        <w:rPr>
          <w:rFonts w:ascii="Browallia New" w:hAnsi="Browallia New" w:cs="Browallia New"/>
          <w:sz w:val="28"/>
          <w:szCs w:val="28"/>
        </w:rPr>
        <w:t>4</w:t>
      </w:r>
    </w:p>
    <w:p w14:paraId="767135DC" w14:textId="77777777" w:rsidR="00B77B4A" w:rsidRPr="00760A3D" w:rsidRDefault="00B77B4A" w:rsidP="00B51DEB">
      <w:pPr>
        <w:ind w:left="426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34E5FC3D" w14:textId="104EABC5" w:rsidR="00642891" w:rsidRPr="00760A3D" w:rsidRDefault="0015310E" w:rsidP="00B77B4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รายการกับบุคคลและ</w:t>
      </w:r>
      <w:r w:rsidR="00642891" w:rsidRPr="00760A3D">
        <w:rPr>
          <w:rFonts w:ascii="Browallia New" w:hAnsi="Browallia New" w:cs="Browallia New"/>
          <w:b/>
          <w:bCs/>
          <w:sz w:val="28"/>
          <w:szCs w:val="28"/>
          <w:cs/>
        </w:rPr>
        <w:t>บริษัทที่เกี่ยวข้องกัน</w:t>
      </w:r>
    </w:p>
    <w:p w14:paraId="760A8E1E" w14:textId="77777777" w:rsidR="00642891" w:rsidRPr="00760A3D" w:rsidRDefault="00642891" w:rsidP="00FF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A7A128B" w14:textId="53CAE77D" w:rsidR="00A136CE" w:rsidRPr="00760A3D" w:rsidRDefault="0015310E" w:rsidP="00A03A2F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บริษัทมีรายการบัญ</w:t>
      </w:r>
      <w:r w:rsidR="0033386B" w:rsidRPr="00760A3D">
        <w:rPr>
          <w:rFonts w:ascii="Browallia New" w:hAnsi="Browallia New" w:cs="Browallia New"/>
          <w:sz w:val="28"/>
          <w:szCs w:val="28"/>
          <w:cs/>
        </w:rPr>
        <w:t>ชีที่</w:t>
      </w:r>
      <w:r w:rsidRPr="00760A3D">
        <w:rPr>
          <w:rFonts w:ascii="Browallia New" w:hAnsi="Browallia New" w:cs="Browallia New"/>
          <w:sz w:val="28"/>
          <w:szCs w:val="28"/>
          <w:cs/>
        </w:rPr>
        <w:t>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5EBB580C" w14:textId="77777777" w:rsidR="006F62C1" w:rsidRPr="00760A3D" w:rsidRDefault="006F6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50D4D07B" w14:textId="77777777" w:rsidR="001A25F6" w:rsidRPr="00760A3D" w:rsidRDefault="001A2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291EC0F7" w14:textId="77777777" w:rsidR="001A25F6" w:rsidRPr="00760A3D" w:rsidRDefault="001A2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39A089F" w14:textId="06E8C9B3" w:rsidR="0015310E" w:rsidRPr="00760A3D" w:rsidRDefault="0015310E" w:rsidP="004F61FE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lastRenderedPageBreak/>
        <w:t>รายการบัญชีที่</w:t>
      </w:r>
      <w:r w:rsidR="00281433" w:rsidRPr="00760A3D">
        <w:rPr>
          <w:rFonts w:ascii="Browallia New" w:hAnsi="Browallia New" w:cs="Browallia New"/>
          <w:sz w:val="28"/>
          <w:szCs w:val="28"/>
          <w:cs/>
        </w:rPr>
        <w:t>มีสาระ</w:t>
      </w:r>
      <w:r w:rsidRPr="00760A3D">
        <w:rPr>
          <w:rFonts w:ascii="Browallia New" w:hAnsi="Browallia New" w:cs="Browallia New"/>
          <w:sz w:val="28"/>
          <w:szCs w:val="28"/>
          <w:cs/>
        </w:rPr>
        <w:t>สำคัญกับบุคคลและบริษัทที่เกี่ยวข้องกันสำหรับงวด</w:t>
      </w:r>
      <w:r w:rsidR="002C6594" w:rsidRPr="00760A3D">
        <w:rPr>
          <w:rFonts w:ascii="Browallia New" w:hAnsi="Browallia New" w:cs="Browallia New"/>
          <w:sz w:val="28"/>
          <w:szCs w:val="28"/>
          <w:cs/>
        </w:rPr>
        <w:t>สามเดือนและ</w:t>
      </w:r>
      <w:r w:rsidR="0084542D" w:rsidRPr="00760A3D">
        <w:rPr>
          <w:rFonts w:ascii="Browallia New" w:hAnsi="Browallia New" w:cs="Browallia New"/>
          <w:sz w:val="28"/>
          <w:szCs w:val="28"/>
          <w:cs/>
        </w:rPr>
        <w:t>หก</w:t>
      </w:r>
      <w:r w:rsidRPr="00760A3D">
        <w:rPr>
          <w:rFonts w:ascii="Browallia New" w:hAnsi="Browallia New" w:cs="Browallia New"/>
          <w:sz w:val="28"/>
          <w:szCs w:val="28"/>
          <w:cs/>
        </w:rPr>
        <w:t>เดือนสิ้นสุดวันที่</w:t>
      </w:r>
      <w:r w:rsidR="00260E14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2C6594" w:rsidRPr="00760A3D">
        <w:rPr>
          <w:rFonts w:ascii="Browallia New" w:hAnsi="Browallia New" w:cs="Browallia New"/>
          <w:sz w:val="28"/>
          <w:szCs w:val="28"/>
          <w:cs/>
        </w:rPr>
        <w:br/>
      </w:r>
      <w:r w:rsidR="00260E14" w:rsidRPr="00760A3D">
        <w:rPr>
          <w:rFonts w:ascii="Browallia New" w:hAnsi="Browallia New" w:cs="Browallia New"/>
          <w:sz w:val="28"/>
          <w:szCs w:val="28"/>
        </w:rPr>
        <w:t>3</w:t>
      </w:r>
      <w:r w:rsidR="0084542D" w:rsidRPr="00760A3D">
        <w:rPr>
          <w:rFonts w:ascii="Browallia New" w:hAnsi="Browallia New" w:cs="Browallia New"/>
          <w:sz w:val="28"/>
          <w:szCs w:val="28"/>
        </w:rPr>
        <w:t>0</w:t>
      </w:r>
      <w:r w:rsidR="00260E14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4542D" w:rsidRPr="00760A3D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260E14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60E14" w:rsidRPr="00760A3D">
        <w:rPr>
          <w:rFonts w:ascii="Browallia New" w:hAnsi="Browallia New" w:cs="Browallia New"/>
          <w:sz w:val="28"/>
          <w:szCs w:val="28"/>
        </w:rPr>
        <w:t>2565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760A3D">
        <w:rPr>
          <w:rFonts w:ascii="Browallia New" w:hAnsi="Browallia New" w:cs="Browallia New"/>
          <w:sz w:val="28"/>
          <w:szCs w:val="28"/>
        </w:rPr>
        <w:t>25</w:t>
      </w:r>
      <w:r w:rsidR="006F16C3" w:rsidRPr="00760A3D">
        <w:rPr>
          <w:rFonts w:ascii="Browallia New" w:hAnsi="Browallia New" w:cs="Browallia New"/>
          <w:sz w:val="28"/>
          <w:szCs w:val="28"/>
        </w:rPr>
        <w:t>6</w:t>
      </w:r>
      <w:r w:rsidR="00260E14" w:rsidRPr="00760A3D">
        <w:rPr>
          <w:rFonts w:ascii="Browallia New" w:hAnsi="Browallia New" w:cs="Browallia New"/>
          <w:sz w:val="28"/>
          <w:szCs w:val="28"/>
        </w:rPr>
        <w:t>4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2D52DD3" w14:textId="0C6AFF77" w:rsidR="00651C31" w:rsidRPr="00760A3D" w:rsidRDefault="00651C31" w:rsidP="00957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firstLine="6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24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416"/>
        <w:gridCol w:w="1559"/>
        <w:gridCol w:w="284"/>
        <w:gridCol w:w="1782"/>
        <w:gridCol w:w="306"/>
        <w:gridCol w:w="1777"/>
      </w:tblGrid>
      <w:tr w:rsidR="002C6594" w:rsidRPr="00760A3D" w14:paraId="460F695B" w14:textId="77777777" w:rsidTr="00750E52">
        <w:trPr>
          <w:cantSplit/>
        </w:trPr>
        <w:tc>
          <w:tcPr>
            <w:tcW w:w="3416" w:type="dxa"/>
          </w:tcPr>
          <w:p w14:paraId="0BCE85F2" w14:textId="77777777" w:rsidR="002C6594" w:rsidRPr="00760A3D" w:rsidRDefault="002C6594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0CF55E59" w14:textId="77777777" w:rsidR="002C6594" w:rsidRPr="00760A3D" w:rsidRDefault="002C6594" w:rsidP="00750E52">
            <w:pPr>
              <w:pStyle w:val="Heading4"/>
              <w:framePr w:w="0" w:hRule="auto" w:hSpace="0" w:wrap="auto" w:vAnchor="margin" w:hAnchor="text" w:xAlign="left" w:yAlign="inline"/>
              <w:ind w:right="-76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865" w:type="dxa"/>
            <w:gridSpan w:val="3"/>
          </w:tcPr>
          <w:p w14:paraId="3C31301C" w14:textId="77777777" w:rsidR="002C6594" w:rsidRPr="00760A3D" w:rsidRDefault="002C6594" w:rsidP="00750E52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2C6594" w:rsidRPr="00760A3D" w14:paraId="3A56E43B" w14:textId="77777777" w:rsidTr="00750E52">
        <w:trPr>
          <w:cantSplit/>
        </w:trPr>
        <w:tc>
          <w:tcPr>
            <w:tcW w:w="3416" w:type="dxa"/>
          </w:tcPr>
          <w:p w14:paraId="584990F6" w14:textId="77777777" w:rsidR="002C6594" w:rsidRPr="00760A3D" w:rsidRDefault="002C6594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194B2375" w14:textId="77777777" w:rsidR="002C6594" w:rsidRPr="00760A3D" w:rsidRDefault="002C6594" w:rsidP="002709DA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นโยบาย</w:t>
            </w:r>
          </w:p>
        </w:tc>
        <w:tc>
          <w:tcPr>
            <w:tcW w:w="284" w:type="dxa"/>
            <w:tcBorders>
              <w:left w:val="nil"/>
            </w:tcBorders>
          </w:tcPr>
          <w:p w14:paraId="729BFD2B" w14:textId="77777777" w:rsidR="002C6594" w:rsidRPr="00760A3D" w:rsidRDefault="002C6594" w:rsidP="00750E52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8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4C4744" w14:textId="39798B7B" w:rsidR="002C6594" w:rsidRPr="00760A3D" w:rsidRDefault="002C6594" w:rsidP="00750E52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งวดสามเดือนสิ้นสุดวันที่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</w:p>
        </w:tc>
      </w:tr>
      <w:tr w:rsidR="002C6594" w:rsidRPr="00760A3D" w14:paraId="6F75FBBC" w14:textId="77777777" w:rsidTr="00750E52">
        <w:trPr>
          <w:cantSplit/>
        </w:trPr>
        <w:tc>
          <w:tcPr>
            <w:tcW w:w="3416" w:type="dxa"/>
          </w:tcPr>
          <w:p w14:paraId="327E6DD2" w14:textId="77777777" w:rsidR="002C6594" w:rsidRPr="00760A3D" w:rsidRDefault="002C6594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14:paraId="3747E895" w14:textId="77777777" w:rsidR="002C6594" w:rsidRPr="00760A3D" w:rsidRDefault="002C6594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การกำหนดราคา</w:t>
            </w:r>
          </w:p>
        </w:tc>
        <w:tc>
          <w:tcPr>
            <w:tcW w:w="284" w:type="dxa"/>
            <w:tcBorders>
              <w:left w:val="nil"/>
            </w:tcBorders>
          </w:tcPr>
          <w:p w14:paraId="5CB2670E" w14:textId="77777777" w:rsidR="002C6594" w:rsidRPr="00760A3D" w:rsidRDefault="002C6594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43287680" w14:textId="77777777" w:rsidR="002C6594" w:rsidRPr="00760A3D" w:rsidRDefault="002C6594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0256F45B" w14:textId="77777777" w:rsidR="002C6594" w:rsidRPr="00760A3D" w:rsidRDefault="002C6594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</w:tcPr>
          <w:p w14:paraId="5CE8F118" w14:textId="77777777" w:rsidR="002C6594" w:rsidRPr="00760A3D" w:rsidRDefault="002C6594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</w:rPr>
              <w:t>2564</w:t>
            </w:r>
          </w:p>
        </w:tc>
      </w:tr>
      <w:tr w:rsidR="002C6594" w:rsidRPr="00760A3D" w14:paraId="542367B2" w14:textId="77777777" w:rsidTr="00750E52">
        <w:trPr>
          <w:cantSplit/>
          <w:trHeight w:val="329"/>
        </w:trPr>
        <w:tc>
          <w:tcPr>
            <w:tcW w:w="3416" w:type="dxa"/>
          </w:tcPr>
          <w:p w14:paraId="1C476039" w14:textId="77777777" w:rsidR="002C6594" w:rsidRPr="00760A3D" w:rsidRDefault="002C6594" w:rsidP="00750E52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</w:tcPr>
          <w:p w14:paraId="7943272C" w14:textId="77777777" w:rsidR="002C6594" w:rsidRPr="00760A3D" w:rsidRDefault="002C6594" w:rsidP="00750E52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2042B33B" w14:textId="77777777" w:rsidR="002C6594" w:rsidRPr="00760A3D" w:rsidRDefault="002C6594" w:rsidP="00750E52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39E295CE" w14:textId="77777777" w:rsidR="002C6594" w:rsidRPr="00760A3D" w:rsidRDefault="002C6594" w:rsidP="00750E52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06" w:type="dxa"/>
          </w:tcPr>
          <w:p w14:paraId="4499E297" w14:textId="77777777" w:rsidR="002C6594" w:rsidRPr="00760A3D" w:rsidRDefault="002C6594" w:rsidP="00750E52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77" w:type="dxa"/>
            <w:vAlign w:val="center"/>
          </w:tcPr>
          <w:p w14:paraId="5E96A421" w14:textId="77777777" w:rsidR="002C6594" w:rsidRPr="00760A3D" w:rsidRDefault="002C6594" w:rsidP="00750E52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2C6594" w:rsidRPr="00760A3D" w14:paraId="60191175" w14:textId="77777777" w:rsidTr="00750E52">
        <w:trPr>
          <w:cantSplit/>
        </w:trPr>
        <w:tc>
          <w:tcPr>
            <w:tcW w:w="3416" w:type="dxa"/>
          </w:tcPr>
          <w:p w14:paraId="6D4DEC1B" w14:textId="77777777" w:rsidR="002C6594" w:rsidRPr="00760A3D" w:rsidRDefault="002C6594" w:rsidP="00750E52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ขายสินค้า</w:t>
            </w:r>
          </w:p>
        </w:tc>
        <w:tc>
          <w:tcPr>
            <w:tcW w:w="1559" w:type="dxa"/>
            <w:tcBorders>
              <w:right w:val="nil"/>
            </w:tcBorders>
          </w:tcPr>
          <w:p w14:paraId="6167BCD8" w14:textId="77777777" w:rsidR="002C6594" w:rsidRPr="00760A3D" w:rsidRDefault="002C6594" w:rsidP="002709DA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ราคา</w:t>
            </w: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ตลาด</w:t>
            </w:r>
          </w:p>
        </w:tc>
        <w:tc>
          <w:tcPr>
            <w:tcW w:w="284" w:type="dxa"/>
            <w:tcBorders>
              <w:left w:val="nil"/>
            </w:tcBorders>
          </w:tcPr>
          <w:p w14:paraId="63C4A02E" w14:textId="77777777" w:rsidR="002C6594" w:rsidRPr="00760A3D" w:rsidRDefault="002C6594" w:rsidP="00750E52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0941EC44" w14:textId="77777777" w:rsidR="002C6594" w:rsidRPr="00760A3D" w:rsidRDefault="002C6594" w:rsidP="00750E52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</w:tcPr>
          <w:p w14:paraId="4111A13A" w14:textId="77777777" w:rsidR="002C6594" w:rsidRPr="00760A3D" w:rsidRDefault="002C6594" w:rsidP="00750E52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</w:tcPr>
          <w:p w14:paraId="5C631492" w14:textId="77777777" w:rsidR="002C6594" w:rsidRPr="00760A3D" w:rsidRDefault="002C6594" w:rsidP="00750E52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F4E36" w:rsidRPr="00760A3D" w14:paraId="2359C989" w14:textId="77777777" w:rsidTr="00EF4E36">
        <w:trPr>
          <w:cantSplit/>
        </w:trPr>
        <w:tc>
          <w:tcPr>
            <w:tcW w:w="3416" w:type="dxa"/>
          </w:tcPr>
          <w:p w14:paraId="3CBFAF56" w14:textId="77777777" w:rsidR="00EF4E36" w:rsidRPr="00760A3D" w:rsidRDefault="00EF4E36" w:rsidP="00EF4E36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tcBorders>
              <w:right w:val="nil"/>
            </w:tcBorders>
          </w:tcPr>
          <w:p w14:paraId="20B65D6C" w14:textId="77777777" w:rsidR="00EF4E36" w:rsidRPr="00760A3D" w:rsidRDefault="00EF4E36" w:rsidP="00EF4E3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0F2AB049" w14:textId="77777777" w:rsidR="00EF4E36" w:rsidRPr="00760A3D" w:rsidRDefault="00EF4E36" w:rsidP="00EF4E3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  <w:vAlign w:val="bottom"/>
          </w:tcPr>
          <w:p w14:paraId="73B98EE6" w14:textId="2D38E22B" w:rsidR="00EF4E36" w:rsidRPr="00760A3D" w:rsidRDefault="000A522E" w:rsidP="00EF4E3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208</w:t>
            </w:r>
          </w:p>
        </w:tc>
        <w:tc>
          <w:tcPr>
            <w:tcW w:w="306" w:type="dxa"/>
          </w:tcPr>
          <w:p w14:paraId="30ABF81B" w14:textId="77777777" w:rsidR="00EF4E36" w:rsidRPr="00760A3D" w:rsidRDefault="00EF4E36" w:rsidP="00EF4E36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5059E2AC" w14:textId="103A50C4" w:rsidR="00EF4E36" w:rsidRPr="00760A3D" w:rsidRDefault="005773CB" w:rsidP="00EF4E36">
            <w:pPr>
              <w:tabs>
                <w:tab w:val="clear" w:pos="1644"/>
                <w:tab w:val="left" w:pos="1284"/>
                <w:tab w:val="left" w:pos="1580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209</w:t>
            </w:r>
          </w:p>
        </w:tc>
      </w:tr>
      <w:tr w:rsidR="00EF4E36" w:rsidRPr="00760A3D" w14:paraId="6ABA329A" w14:textId="77777777" w:rsidTr="00EF4E36">
        <w:trPr>
          <w:cantSplit/>
        </w:trPr>
        <w:tc>
          <w:tcPr>
            <w:tcW w:w="3416" w:type="dxa"/>
            <w:shd w:val="clear" w:color="auto" w:fill="auto"/>
          </w:tcPr>
          <w:p w14:paraId="46955992" w14:textId="77777777" w:rsidR="00EF4E36" w:rsidRPr="00760A3D" w:rsidRDefault="00EF4E36" w:rsidP="00EF4E36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right w:val="nil"/>
            </w:tcBorders>
          </w:tcPr>
          <w:p w14:paraId="6A9A16D8" w14:textId="77777777" w:rsidR="00EF4E36" w:rsidRPr="00760A3D" w:rsidRDefault="00EF4E36" w:rsidP="00EF4E3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346B5062" w14:textId="77777777" w:rsidR="00EF4E36" w:rsidRPr="00760A3D" w:rsidRDefault="00EF4E36" w:rsidP="00EF4E3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  <w:vAlign w:val="bottom"/>
          </w:tcPr>
          <w:p w14:paraId="13F7995E" w14:textId="7800908C" w:rsidR="00EF4E36" w:rsidRPr="00760A3D" w:rsidRDefault="000A522E" w:rsidP="00EF4E3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63194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284</w:t>
            </w:r>
          </w:p>
        </w:tc>
        <w:tc>
          <w:tcPr>
            <w:tcW w:w="306" w:type="dxa"/>
          </w:tcPr>
          <w:p w14:paraId="1CC375DB" w14:textId="77777777" w:rsidR="00EF4E36" w:rsidRPr="00760A3D" w:rsidRDefault="00EF4E36" w:rsidP="00EF4E36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D09B5" w14:textId="32F43EE2" w:rsidR="00EF4E36" w:rsidRPr="00760A3D" w:rsidRDefault="005773CB" w:rsidP="00EF4E3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18</w:t>
            </w:r>
          </w:p>
        </w:tc>
      </w:tr>
      <w:tr w:rsidR="00EF4E36" w:rsidRPr="00760A3D" w14:paraId="4EC1E3EB" w14:textId="77777777" w:rsidTr="00EF4E36">
        <w:trPr>
          <w:cantSplit/>
        </w:trPr>
        <w:tc>
          <w:tcPr>
            <w:tcW w:w="3416" w:type="dxa"/>
          </w:tcPr>
          <w:p w14:paraId="04343396" w14:textId="77777777" w:rsidR="00EF4E36" w:rsidRPr="00760A3D" w:rsidRDefault="00EF4E36" w:rsidP="00EF4E36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right w:val="nil"/>
            </w:tcBorders>
          </w:tcPr>
          <w:p w14:paraId="61ABBBB6" w14:textId="77777777" w:rsidR="00EF4E36" w:rsidRPr="00760A3D" w:rsidRDefault="00EF4E36" w:rsidP="00EF4E3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144D1421" w14:textId="77777777" w:rsidR="00EF4E36" w:rsidRPr="00760A3D" w:rsidRDefault="00EF4E36" w:rsidP="00EF4E3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6C09F5C0" w14:textId="48B6387B" w:rsidR="00EF4E36" w:rsidRPr="00760A3D" w:rsidRDefault="000A522E" w:rsidP="00EF4E3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63194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492</w:t>
            </w:r>
          </w:p>
        </w:tc>
        <w:tc>
          <w:tcPr>
            <w:tcW w:w="306" w:type="dxa"/>
          </w:tcPr>
          <w:p w14:paraId="5525B6B1" w14:textId="77777777" w:rsidR="00EF4E36" w:rsidRPr="00760A3D" w:rsidRDefault="00EF4E36" w:rsidP="00EF4E36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2DE8C87" w14:textId="70ADA0C0" w:rsidR="00EF4E36" w:rsidRPr="00760A3D" w:rsidRDefault="005773CB" w:rsidP="00EF4E3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</w:p>
        </w:tc>
      </w:tr>
      <w:tr w:rsidR="00EF4E36" w:rsidRPr="00760A3D" w14:paraId="15E32274" w14:textId="77777777" w:rsidTr="00EF4E36">
        <w:trPr>
          <w:cantSplit/>
        </w:trPr>
        <w:tc>
          <w:tcPr>
            <w:tcW w:w="3416" w:type="dxa"/>
            <w:vAlign w:val="bottom"/>
          </w:tcPr>
          <w:p w14:paraId="7F519625" w14:textId="77777777" w:rsidR="00EF4E36" w:rsidRPr="00760A3D" w:rsidRDefault="00EF4E36" w:rsidP="00EF4E36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77F9F93B" w14:textId="77777777" w:rsidR="00EF4E36" w:rsidRPr="00760A3D" w:rsidRDefault="00EF4E36" w:rsidP="00EF4E3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BDB4CEF" w14:textId="77777777" w:rsidR="00EF4E36" w:rsidRPr="00760A3D" w:rsidRDefault="00EF4E36" w:rsidP="00EF4E3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37235A72" w14:textId="77777777" w:rsidR="00EF4E36" w:rsidRPr="00760A3D" w:rsidRDefault="00EF4E36" w:rsidP="00EF4E3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</w:tcPr>
          <w:p w14:paraId="62519749" w14:textId="77777777" w:rsidR="00EF4E36" w:rsidRPr="00760A3D" w:rsidRDefault="00EF4E36" w:rsidP="00EF4E36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  <w:tcBorders>
              <w:top w:val="single" w:sz="12" w:space="0" w:color="auto"/>
            </w:tcBorders>
          </w:tcPr>
          <w:p w14:paraId="6F25BD7C" w14:textId="77777777" w:rsidR="00EF4E36" w:rsidRPr="00760A3D" w:rsidRDefault="00EF4E36" w:rsidP="00EF4E3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F4E36" w:rsidRPr="00760A3D" w14:paraId="5E126E2F" w14:textId="77777777" w:rsidTr="00750E52">
        <w:trPr>
          <w:cantSplit/>
        </w:trPr>
        <w:tc>
          <w:tcPr>
            <w:tcW w:w="3416" w:type="dxa"/>
          </w:tcPr>
          <w:p w14:paraId="45AD7EE7" w14:textId="77777777" w:rsidR="00EF4E36" w:rsidRPr="00760A3D" w:rsidRDefault="00EF4E36" w:rsidP="00EF4E36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559" w:type="dxa"/>
            <w:tcBorders>
              <w:right w:val="nil"/>
            </w:tcBorders>
          </w:tcPr>
          <w:p w14:paraId="2BEA37B0" w14:textId="77777777" w:rsidR="00EF4E36" w:rsidRPr="00760A3D" w:rsidRDefault="00EF4E36" w:rsidP="00EF4E3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5367379F" w14:textId="77777777" w:rsidR="00EF4E36" w:rsidRPr="00760A3D" w:rsidRDefault="00EF4E36" w:rsidP="00EF4E3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39CDC30D" w14:textId="77777777" w:rsidR="00EF4E36" w:rsidRPr="00760A3D" w:rsidRDefault="00EF4E36" w:rsidP="00EF4E3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</w:tcPr>
          <w:p w14:paraId="25C09FF8" w14:textId="77777777" w:rsidR="00EF4E36" w:rsidRPr="00760A3D" w:rsidRDefault="00EF4E36" w:rsidP="00EF4E36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</w:tcPr>
          <w:p w14:paraId="69C5A331" w14:textId="77777777" w:rsidR="00EF4E36" w:rsidRPr="00760A3D" w:rsidRDefault="00EF4E36" w:rsidP="00EF4E3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F4E36" w:rsidRPr="00760A3D" w14:paraId="7D246576" w14:textId="77777777" w:rsidTr="00750E52">
        <w:trPr>
          <w:cantSplit/>
        </w:trPr>
        <w:tc>
          <w:tcPr>
            <w:tcW w:w="3416" w:type="dxa"/>
          </w:tcPr>
          <w:p w14:paraId="0419E3AF" w14:textId="77777777" w:rsidR="00EF4E36" w:rsidRPr="00760A3D" w:rsidRDefault="00EF4E36" w:rsidP="00EF4E36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right w:val="nil"/>
            </w:tcBorders>
          </w:tcPr>
          <w:p w14:paraId="7040658C" w14:textId="77777777" w:rsidR="00EF4E36" w:rsidRPr="00760A3D" w:rsidRDefault="00EF4E36" w:rsidP="00EF4E3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718495CE" w14:textId="77777777" w:rsidR="00EF4E36" w:rsidRPr="00760A3D" w:rsidRDefault="00EF4E36" w:rsidP="00EF4E3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left w:val="nil"/>
              <w:bottom w:val="single" w:sz="12" w:space="0" w:color="auto"/>
            </w:tcBorders>
            <w:vAlign w:val="bottom"/>
          </w:tcPr>
          <w:p w14:paraId="0673FA0C" w14:textId="53C3FD2F" w:rsidR="00EF4E36" w:rsidRPr="00760A3D" w:rsidRDefault="000A522E" w:rsidP="00EF4E3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2437D2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266</w:t>
            </w:r>
          </w:p>
        </w:tc>
        <w:tc>
          <w:tcPr>
            <w:tcW w:w="306" w:type="dxa"/>
          </w:tcPr>
          <w:p w14:paraId="2A4C5BBA" w14:textId="77777777" w:rsidR="00EF4E36" w:rsidRPr="00760A3D" w:rsidRDefault="00EF4E36" w:rsidP="00EF4E36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  <w:tcBorders>
              <w:bottom w:val="single" w:sz="12" w:space="0" w:color="auto"/>
            </w:tcBorders>
            <w:vAlign w:val="center"/>
          </w:tcPr>
          <w:p w14:paraId="4E67BF58" w14:textId="209D09F6" w:rsidR="00EF4E36" w:rsidRPr="00760A3D" w:rsidRDefault="00EE3D13" w:rsidP="00EF4E3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5,523</w:t>
            </w:r>
          </w:p>
        </w:tc>
      </w:tr>
    </w:tbl>
    <w:p w14:paraId="43E23003" w14:textId="77777777" w:rsidR="002C6594" w:rsidRPr="00D723A9" w:rsidRDefault="002C6594" w:rsidP="00FF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32"/>
          <w:szCs w:val="32"/>
        </w:rPr>
      </w:pPr>
    </w:p>
    <w:tbl>
      <w:tblPr>
        <w:tblW w:w="9124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416"/>
        <w:gridCol w:w="1559"/>
        <w:gridCol w:w="284"/>
        <w:gridCol w:w="1782"/>
        <w:gridCol w:w="306"/>
        <w:gridCol w:w="1777"/>
      </w:tblGrid>
      <w:tr w:rsidR="00C12987" w:rsidRPr="00760A3D" w14:paraId="7A31ADC8" w14:textId="77777777" w:rsidTr="00E94B39">
        <w:trPr>
          <w:cantSplit/>
        </w:trPr>
        <w:tc>
          <w:tcPr>
            <w:tcW w:w="3416" w:type="dxa"/>
          </w:tcPr>
          <w:p w14:paraId="7B4D9326" w14:textId="77777777" w:rsidR="00943A79" w:rsidRPr="00760A3D" w:rsidRDefault="00943A79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45246DEF" w14:textId="77777777" w:rsidR="00943A79" w:rsidRPr="00760A3D" w:rsidRDefault="00943A79" w:rsidP="00750E52">
            <w:pPr>
              <w:pStyle w:val="Heading4"/>
              <w:framePr w:w="0" w:hRule="auto" w:hSpace="0" w:wrap="auto" w:vAnchor="margin" w:hAnchor="text" w:xAlign="left" w:yAlign="inline"/>
              <w:ind w:right="-76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865" w:type="dxa"/>
            <w:gridSpan w:val="3"/>
          </w:tcPr>
          <w:p w14:paraId="6A131C4D" w14:textId="753C493D" w:rsidR="00943A79" w:rsidRPr="00760A3D" w:rsidRDefault="00943A79" w:rsidP="00D60402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C12987" w:rsidRPr="00760A3D" w14:paraId="050CB07D" w14:textId="77777777" w:rsidTr="00E94B39">
        <w:trPr>
          <w:cantSplit/>
        </w:trPr>
        <w:tc>
          <w:tcPr>
            <w:tcW w:w="3416" w:type="dxa"/>
          </w:tcPr>
          <w:p w14:paraId="56C992F5" w14:textId="77777777" w:rsidR="00943A79" w:rsidRPr="00760A3D" w:rsidRDefault="00943A79" w:rsidP="00943A7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5FC003A0" w14:textId="735F2EF1" w:rsidR="00943A79" w:rsidRPr="00760A3D" w:rsidRDefault="00943A79" w:rsidP="002709DA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นโยบาย</w:t>
            </w:r>
          </w:p>
        </w:tc>
        <w:tc>
          <w:tcPr>
            <w:tcW w:w="284" w:type="dxa"/>
            <w:tcBorders>
              <w:left w:val="nil"/>
            </w:tcBorders>
          </w:tcPr>
          <w:p w14:paraId="0E17A27E" w14:textId="6957C94D" w:rsidR="00943A79" w:rsidRPr="00760A3D" w:rsidRDefault="00943A79" w:rsidP="00943A79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8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C16356" w14:textId="58F60E75" w:rsidR="00943A79" w:rsidRPr="00760A3D" w:rsidRDefault="00943A79" w:rsidP="00943A79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งวด</w:t>
            </w:r>
            <w:r w:rsidR="0084542D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หก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4542D" w:rsidRPr="00760A3D">
              <w:rPr>
                <w:rFonts w:ascii="Browallia New" w:hAnsi="Browallia New" w:cs="Browallia New"/>
                <w:sz w:val="28"/>
                <w:szCs w:val="28"/>
              </w:rPr>
              <w:t xml:space="preserve">0 </w:t>
            </w:r>
            <w:r w:rsidR="0084542D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</w:p>
        </w:tc>
      </w:tr>
      <w:tr w:rsidR="00C12987" w:rsidRPr="00760A3D" w14:paraId="0AEE9534" w14:textId="77777777" w:rsidTr="00E94B39">
        <w:trPr>
          <w:cantSplit/>
        </w:trPr>
        <w:tc>
          <w:tcPr>
            <w:tcW w:w="3416" w:type="dxa"/>
          </w:tcPr>
          <w:p w14:paraId="189C038D" w14:textId="77777777" w:rsidR="00943A79" w:rsidRPr="00760A3D" w:rsidRDefault="00943A79" w:rsidP="00943A7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14:paraId="3773E948" w14:textId="2598BF86" w:rsidR="00943A79" w:rsidRPr="00760A3D" w:rsidRDefault="00943A79" w:rsidP="00943A7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การกำหนดราคา</w:t>
            </w:r>
          </w:p>
        </w:tc>
        <w:tc>
          <w:tcPr>
            <w:tcW w:w="284" w:type="dxa"/>
            <w:tcBorders>
              <w:left w:val="nil"/>
            </w:tcBorders>
          </w:tcPr>
          <w:p w14:paraId="34410014" w14:textId="67D284C2" w:rsidR="00943A79" w:rsidRPr="00760A3D" w:rsidRDefault="00943A79" w:rsidP="00943A7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3CACE086" w14:textId="58F13EE1" w:rsidR="00943A79" w:rsidRPr="00760A3D" w:rsidRDefault="00943A79" w:rsidP="00943A7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4F2E45AD" w14:textId="77777777" w:rsidR="00943A79" w:rsidRPr="00760A3D" w:rsidRDefault="00943A79" w:rsidP="00943A7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</w:tcPr>
          <w:p w14:paraId="3D33E540" w14:textId="3A061ACD" w:rsidR="00943A79" w:rsidRPr="00760A3D" w:rsidRDefault="00943A79" w:rsidP="00943A7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</w:rPr>
              <w:t>2564</w:t>
            </w:r>
          </w:p>
        </w:tc>
      </w:tr>
      <w:tr w:rsidR="00C12987" w:rsidRPr="00760A3D" w14:paraId="7C21C220" w14:textId="77777777" w:rsidTr="00E94B39">
        <w:trPr>
          <w:cantSplit/>
          <w:trHeight w:val="329"/>
        </w:trPr>
        <w:tc>
          <w:tcPr>
            <w:tcW w:w="3416" w:type="dxa"/>
          </w:tcPr>
          <w:p w14:paraId="7DDEB445" w14:textId="77777777" w:rsidR="00943A79" w:rsidRPr="00760A3D" w:rsidRDefault="00943A79" w:rsidP="00750E52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</w:tcPr>
          <w:p w14:paraId="262412D5" w14:textId="77777777" w:rsidR="00943A79" w:rsidRPr="00760A3D" w:rsidRDefault="00943A79" w:rsidP="00750E52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63B6A6BD" w14:textId="58C55A3F" w:rsidR="00943A79" w:rsidRPr="00760A3D" w:rsidRDefault="00943A79" w:rsidP="00750E52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71277B3F" w14:textId="77777777" w:rsidR="00943A79" w:rsidRPr="00760A3D" w:rsidRDefault="00943A79" w:rsidP="00750E52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06" w:type="dxa"/>
          </w:tcPr>
          <w:p w14:paraId="12B010E2" w14:textId="77777777" w:rsidR="00943A79" w:rsidRPr="00760A3D" w:rsidRDefault="00943A79" w:rsidP="00750E52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77" w:type="dxa"/>
            <w:vAlign w:val="center"/>
          </w:tcPr>
          <w:p w14:paraId="07845E49" w14:textId="77777777" w:rsidR="00943A79" w:rsidRPr="00760A3D" w:rsidRDefault="00943A79" w:rsidP="00750E52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C12987" w:rsidRPr="00760A3D" w14:paraId="6FD7F972" w14:textId="77777777" w:rsidTr="00E94B39">
        <w:trPr>
          <w:cantSplit/>
        </w:trPr>
        <w:tc>
          <w:tcPr>
            <w:tcW w:w="3416" w:type="dxa"/>
          </w:tcPr>
          <w:p w14:paraId="36213AE4" w14:textId="1ADFBBEC" w:rsidR="00C12987" w:rsidRPr="00760A3D" w:rsidRDefault="00C12987" w:rsidP="00C12987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ขายสินค้า</w:t>
            </w:r>
          </w:p>
        </w:tc>
        <w:tc>
          <w:tcPr>
            <w:tcW w:w="1559" w:type="dxa"/>
            <w:tcBorders>
              <w:right w:val="nil"/>
            </w:tcBorders>
          </w:tcPr>
          <w:p w14:paraId="45FCA667" w14:textId="1B6F52CC" w:rsidR="00C12987" w:rsidRPr="00760A3D" w:rsidRDefault="00C12987" w:rsidP="002709DA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ราคา</w:t>
            </w: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ตลาด</w:t>
            </w:r>
          </w:p>
        </w:tc>
        <w:tc>
          <w:tcPr>
            <w:tcW w:w="284" w:type="dxa"/>
            <w:tcBorders>
              <w:left w:val="nil"/>
            </w:tcBorders>
          </w:tcPr>
          <w:p w14:paraId="33DCFAA5" w14:textId="0490E70E" w:rsidR="00C12987" w:rsidRPr="00760A3D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3F886029" w14:textId="77777777" w:rsidR="00C12987" w:rsidRPr="00760A3D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</w:tcPr>
          <w:p w14:paraId="6DDDE506" w14:textId="77777777" w:rsidR="00C12987" w:rsidRPr="00760A3D" w:rsidRDefault="00C12987" w:rsidP="00C12987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</w:tcPr>
          <w:p w14:paraId="74A8191A" w14:textId="77777777" w:rsidR="00C12987" w:rsidRPr="00760A3D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E3D13" w:rsidRPr="00760A3D" w14:paraId="31A66AF9" w14:textId="77777777" w:rsidTr="00E94B39">
        <w:trPr>
          <w:cantSplit/>
        </w:trPr>
        <w:tc>
          <w:tcPr>
            <w:tcW w:w="3416" w:type="dxa"/>
          </w:tcPr>
          <w:p w14:paraId="70DB45CB" w14:textId="441DDAE8" w:rsidR="00EE3D13" w:rsidRPr="00760A3D" w:rsidRDefault="00EE3D13" w:rsidP="00EE3D13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tcBorders>
              <w:right w:val="nil"/>
            </w:tcBorders>
          </w:tcPr>
          <w:p w14:paraId="271169EB" w14:textId="77777777" w:rsidR="00EE3D13" w:rsidRPr="00760A3D" w:rsidRDefault="00EE3D13" w:rsidP="00EE3D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621928DF" w14:textId="77777777" w:rsidR="00EE3D13" w:rsidRPr="00760A3D" w:rsidRDefault="00EE3D13" w:rsidP="00EE3D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  <w:vAlign w:val="bottom"/>
          </w:tcPr>
          <w:p w14:paraId="7A41DE4E" w14:textId="0633704C" w:rsidR="00EE3D13" w:rsidRPr="00760A3D" w:rsidRDefault="000A522E" w:rsidP="00EE3D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660</w:t>
            </w:r>
          </w:p>
        </w:tc>
        <w:tc>
          <w:tcPr>
            <w:tcW w:w="306" w:type="dxa"/>
          </w:tcPr>
          <w:p w14:paraId="4BFA5ABC" w14:textId="77777777" w:rsidR="00EE3D13" w:rsidRPr="00760A3D" w:rsidRDefault="00EE3D13" w:rsidP="00EE3D13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  <w:vAlign w:val="bottom"/>
          </w:tcPr>
          <w:p w14:paraId="5E77B6A3" w14:textId="56E2A4A1" w:rsidR="00EE3D13" w:rsidRPr="00760A3D" w:rsidRDefault="000A522E" w:rsidP="00EE3D13">
            <w:pPr>
              <w:tabs>
                <w:tab w:val="clear" w:pos="1644"/>
                <w:tab w:val="left" w:pos="1284"/>
                <w:tab w:val="left" w:pos="1580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209</w:t>
            </w:r>
          </w:p>
        </w:tc>
      </w:tr>
      <w:tr w:rsidR="00EE3D13" w:rsidRPr="00760A3D" w14:paraId="349C267B" w14:textId="77777777" w:rsidTr="00E94B39">
        <w:trPr>
          <w:cantSplit/>
        </w:trPr>
        <w:tc>
          <w:tcPr>
            <w:tcW w:w="3416" w:type="dxa"/>
            <w:shd w:val="clear" w:color="auto" w:fill="auto"/>
          </w:tcPr>
          <w:p w14:paraId="5862B18A" w14:textId="4863DE65" w:rsidR="00EE3D13" w:rsidRPr="00760A3D" w:rsidRDefault="00EE3D13" w:rsidP="00EE3D13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right w:val="nil"/>
            </w:tcBorders>
          </w:tcPr>
          <w:p w14:paraId="5D41E83A" w14:textId="77777777" w:rsidR="00EE3D13" w:rsidRPr="00760A3D" w:rsidRDefault="00EE3D13" w:rsidP="00EE3D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476E4E4" w14:textId="77777777" w:rsidR="00EE3D13" w:rsidRPr="00760A3D" w:rsidRDefault="00EE3D13" w:rsidP="00EE3D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  <w:vAlign w:val="bottom"/>
          </w:tcPr>
          <w:p w14:paraId="2037E748" w14:textId="68C44610" w:rsidR="00EE3D13" w:rsidRPr="00760A3D" w:rsidRDefault="000A522E" w:rsidP="00EE3D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063194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744</w:t>
            </w:r>
          </w:p>
        </w:tc>
        <w:tc>
          <w:tcPr>
            <w:tcW w:w="306" w:type="dxa"/>
          </w:tcPr>
          <w:p w14:paraId="1BB07094" w14:textId="77777777" w:rsidR="00EE3D13" w:rsidRPr="00760A3D" w:rsidRDefault="00EE3D13" w:rsidP="00EE3D13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14:paraId="5ADB92D0" w14:textId="4FD28CD4" w:rsidR="00EE3D13" w:rsidRPr="00760A3D" w:rsidRDefault="000A522E" w:rsidP="00EE3D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144</w:t>
            </w:r>
          </w:p>
        </w:tc>
      </w:tr>
      <w:tr w:rsidR="00EE3D13" w:rsidRPr="00760A3D" w14:paraId="54DA462C" w14:textId="77777777" w:rsidTr="00E94B39">
        <w:trPr>
          <w:cantSplit/>
        </w:trPr>
        <w:tc>
          <w:tcPr>
            <w:tcW w:w="3416" w:type="dxa"/>
          </w:tcPr>
          <w:p w14:paraId="657D0C41" w14:textId="32CE76A8" w:rsidR="00EE3D13" w:rsidRPr="00760A3D" w:rsidRDefault="00EE3D13" w:rsidP="00EE3D13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right w:val="nil"/>
            </w:tcBorders>
          </w:tcPr>
          <w:p w14:paraId="094C1613" w14:textId="77777777" w:rsidR="00EE3D13" w:rsidRPr="00760A3D" w:rsidRDefault="00EE3D13" w:rsidP="00EE3D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6F77F10" w14:textId="77777777" w:rsidR="00EE3D13" w:rsidRPr="00760A3D" w:rsidRDefault="00EE3D13" w:rsidP="00EE3D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1FD27071" w14:textId="635A088E" w:rsidR="00EE3D13" w:rsidRPr="00760A3D" w:rsidRDefault="000A522E" w:rsidP="00EE3D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063194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404</w:t>
            </w:r>
          </w:p>
        </w:tc>
        <w:tc>
          <w:tcPr>
            <w:tcW w:w="306" w:type="dxa"/>
          </w:tcPr>
          <w:p w14:paraId="67305A8B" w14:textId="77777777" w:rsidR="00EE3D13" w:rsidRPr="00760A3D" w:rsidRDefault="00EE3D13" w:rsidP="00EE3D13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50E68E1" w14:textId="5B7180C6" w:rsidR="00EE3D13" w:rsidRPr="00760A3D" w:rsidRDefault="00EE3D13" w:rsidP="00EE3D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353</w:t>
            </w:r>
          </w:p>
        </w:tc>
      </w:tr>
      <w:tr w:rsidR="00EE3D13" w:rsidRPr="00760A3D" w14:paraId="230C9CCE" w14:textId="77777777" w:rsidTr="00E94B39">
        <w:trPr>
          <w:cantSplit/>
        </w:trPr>
        <w:tc>
          <w:tcPr>
            <w:tcW w:w="3416" w:type="dxa"/>
            <w:vAlign w:val="bottom"/>
          </w:tcPr>
          <w:p w14:paraId="47387B7B" w14:textId="77777777" w:rsidR="00EE3D13" w:rsidRPr="00760A3D" w:rsidRDefault="00EE3D13" w:rsidP="00EE3D13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5CE5EED4" w14:textId="77777777" w:rsidR="00EE3D13" w:rsidRPr="00760A3D" w:rsidRDefault="00EE3D13" w:rsidP="00EE3D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7C08305A" w14:textId="77777777" w:rsidR="00EE3D13" w:rsidRPr="00760A3D" w:rsidRDefault="00EE3D13" w:rsidP="00EE3D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6133D7C4" w14:textId="77777777" w:rsidR="00EE3D13" w:rsidRPr="00760A3D" w:rsidRDefault="00EE3D13" w:rsidP="00EE3D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</w:tcPr>
          <w:p w14:paraId="1CE969C6" w14:textId="77777777" w:rsidR="00EE3D13" w:rsidRPr="00760A3D" w:rsidRDefault="00EE3D13" w:rsidP="00EE3D13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</w:tcPr>
          <w:p w14:paraId="418B962A" w14:textId="77777777" w:rsidR="00EE3D13" w:rsidRPr="00760A3D" w:rsidRDefault="00EE3D13" w:rsidP="00EE3D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E3D13" w:rsidRPr="00760A3D" w14:paraId="4D53F18A" w14:textId="77777777" w:rsidTr="00E94B39">
        <w:trPr>
          <w:cantSplit/>
        </w:trPr>
        <w:tc>
          <w:tcPr>
            <w:tcW w:w="3416" w:type="dxa"/>
          </w:tcPr>
          <w:p w14:paraId="60A3867E" w14:textId="372A4E3E" w:rsidR="00EE3D13" w:rsidRPr="00760A3D" w:rsidRDefault="00EE3D13" w:rsidP="00EE3D13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559" w:type="dxa"/>
            <w:tcBorders>
              <w:right w:val="nil"/>
            </w:tcBorders>
          </w:tcPr>
          <w:p w14:paraId="7C6B6F3B" w14:textId="77777777" w:rsidR="00EE3D13" w:rsidRPr="00760A3D" w:rsidRDefault="00EE3D13" w:rsidP="00EE3D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0971402" w14:textId="77777777" w:rsidR="00EE3D13" w:rsidRPr="00760A3D" w:rsidRDefault="00EE3D13" w:rsidP="00EE3D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7EE76804" w14:textId="77777777" w:rsidR="00EE3D13" w:rsidRPr="00760A3D" w:rsidRDefault="00EE3D13" w:rsidP="00EE3D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</w:tcPr>
          <w:p w14:paraId="0E8E52BF" w14:textId="77777777" w:rsidR="00EE3D13" w:rsidRPr="00760A3D" w:rsidRDefault="00EE3D13" w:rsidP="00EE3D13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</w:tcPr>
          <w:p w14:paraId="05093571" w14:textId="77777777" w:rsidR="00EE3D13" w:rsidRPr="00760A3D" w:rsidRDefault="00EE3D13" w:rsidP="00EE3D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E3D13" w:rsidRPr="00760A3D" w14:paraId="5BD10886" w14:textId="77777777" w:rsidTr="00E94B39">
        <w:trPr>
          <w:cantSplit/>
        </w:trPr>
        <w:tc>
          <w:tcPr>
            <w:tcW w:w="3416" w:type="dxa"/>
          </w:tcPr>
          <w:p w14:paraId="699CBF0D" w14:textId="778D8780" w:rsidR="00EE3D13" w:rsidRPr="00760A3D" w:rsidRDefault="00EE3D13" w:rsidP="00EE3D13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right w:val="nil"/>
            </w:tcBorders>
          </w:tcPr>
          <w:p w14:paraId="7210FCC7" w14:textId="77777777" w:rsidR="00EE3D13" w:rsidRPr="00760A3D" w:rsidRDefault="00EE3D13" w:rsidP="00EE3D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3D5A4B6F" w14:textId="4E24BA6E" w:rsidR="00EE3D13" w:rsidRPr="00760A3D" w:rsidRDefault="00EE3D13" w:rsidP="00EE3D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left w:val="nil"/>
              <w:bottom w:val="single" w:sz="12" w:space="0" w:color="auto"/>
            </w:tcBorders>
            <w:vAlign w:val="bottom"/>
          </w:tcPr>
          <w:p w14:paraId="4C0CC8E0" w14:textId="6DF760B2" w:rsidR="00EE3D13" w:rsidRPr="00760A3D" w:rsidRDefault="000A522E" w:rsidP="00EE3D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2437D2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299</w:t>
            </w:r>
          </w:p>
        </w:tc>
        <w:tc>
          <w:tcPr>
            <w:tcW w:w="306" w:type="dxa"/>
          </w:tcPr>
          <w:p w14:paraId="21831444" w14:textId="77777777" w:rsidR="00EE3D13" w:rsidRPr="00760A3D" w:rsidRDefault="00EE3D13" w:rsidP="00EE3D13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  <w:tcBorders>
              <w:bottom w:val="single" w:sz="12" w:space="0" w:color="auto"/>
            </w:tcBorders>
            <w:vAlign w:val="center"/>
          </w:tcPr>
          <w:p w14:paraId="3CAD34D8" w14:textId="3EDDDDAC" w:rsidR="00EE3D13" w:rsidRPr="00760A3D" w:rsidRDefault="00EE3D13" w:rsidP="00EE3D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9,985</w:t>
            </w:r>
          </w:p>
        </w:tc>
      </w:tr>
    </w:tbl>
    <w:p w14:paraId="5D8DE07A" w14:textId="77777777" w:rsidR="00B77B4A" w:rsidRPr="00760A3D" w:rsidRDefault="00B77B4A" w:rsidP="0071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0711DF8B" w14:textId="0FCC0F0D" w:rsidR="009B3DC6" w:rsidRPr="00760A3D" w:rsidRDefault="009B3DC6" w:rsidP="00760A3D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ยอดคงเหลือกับ</w:t>
      </w:r>
      <w:r w:rsidR="00FB0EC0" w:rsidRPr="00760A3D">
        <w:rPr>
          <w:rFonts w:ascii="Browallia New" w:hAnsi="Browallia New" w:cs="Browallia New"/>
          <w:sz w:val="28"/>
          <w:szCs w:val="28"/>
          <w:cs/>
        </w:rPr>
        <w:t>บุคคลและ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บริษัทที่เกี่ยวข้องกันที่มีสาระสำคัญ ณ วันที่ </w:t>
      </w:r>
      <w:r w:rsidRPr="00760A3D">
        <w:rPr>
          <w:rFonts w:ascii="Browallia New" w:hAnsi="Browallia New" w:cs="Browallia New"/>
          <w:sz w:val="28"/>
          <w:szCs w:val="28"/>
        </w:rPr>
        <w:t>3</w:t>
      </w:r>
      <w:r w:rsidR="0084542D" w:rsidRPr="00760A3D">
        <w:rPr>
          <w:rFonts w:ascii="Browallia New" w:hAnsi="Browallia New" w:cs="Browallia New"/>
          <w:sz w:val="28"/>
          <w:szCs w:val="28"/>
        </w:rPr>
        <w:t>0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4542D" w:rsidRPr="00760A3D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</w:rPr>
        <w:t xml:space="preserve">2565 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และ วันที่ </w:t>
      </w:r>
      <w:r w:rsidRPr="00760A3D">
        <w:rPr>
          <w:rFonts w:ascii="Browallia New" w:hAnsi="Browallia New" w:cs="Browallia New"/>
          <w:sz w:val="28"/>
          <w:szCs w:val="28"/>
        </w:rPr>
        <w:t>31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760A3D">
        <w:rPr>
          <w:rFonts w:ascii="Browallia New" w:hAnsi="Browallia New" w:cs="Browallia New"/>
          <w:sz w:val="28"/>
          <w:szCs w:val="28"/>
        </w:rPr>
        <w:t>2564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1B683CEB" w14:textId="08F5CD2E" w:rsidR="002D18A6" w:rsidRPr="00760A3D" w:rsidRDefault="002D18A6" w:rsidP="009B3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27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4628"/>
        <w:gridCol w:w="607"/>
        <w:gridCol w:w="1782"/>
        <w:gridCol w:w="306"/>
        <w:gridCol w:w="1804"/>
      </w:tblGrid>
      <w:tr w:rsidR="002D18A6" w:rsidRPr="00760A3D" w14:paraId="6146E177" w14:textId="77777777" w:rsidTr="007279DD">
        <w:trPr>
          <w:cantSplit/>
        </w:trPr>
        <w:tc>
          <w:tcPr>
            <w:tcW w:w="5235" w:type="dxa"/>
            <w:gridSpan w:val="2"/>
          </w:tcPr>
          <w:p w14:paraId="245A98D2" w14:textId="77777777" w:rsidR="002D18A6" w:rsidRPr="00760A3D" w:rsidRDefault="002D18A6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892" w:type="dxa"/>
            <w:gridSpan w:val="3"/>
          </w:tcPr>
          <w:p w14:paraId="42A57A05" w14:textId="437069F3" w:rsidR="002D18A6" w:rsidRPr="00760A3D" w:rsidRDefault="002D18A6" w:rsidP="00D60402">
            <w:pPr>
              <w:pStyle w:val="Heading4"/>
              <w:framePr w:w="0" w:hRule="auto" w:hSpace="0" w:wrap="auto" w:vAnchor="margin" w:hAnchor="text" w:xAlign="left" w:yAlign="inline"/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2D18A6" w:rsidRPr="00760A3D" w14:paraId="0FF2CED5" w14:textId="77777777" w:rsidTr="007279DD">
        <w:trPr>
          <w:cantSplit/>
        </w:trPr>
        <w:tc>
          <w:tcPr>
            <w:tcW w:w="4628" w:type="dxa"/>
          </w:tcPr>
          <w:p w14:paraId="4D365E26" w14:textId="77777777" w:rsidR="002D18A6" w:rsidRPr="00760A3D" w:rsidRDefault="002D18A6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7" w:type="dxa"/>
            <w:tcBorders>
              <w:left w:val="nil"/>
            </w:tcBorders>
          </w:tcPr>
          <w:p w14:paraId="39C6C6D9" w14:textId="77777777" w:rsidR="002D18A6" w:rsidRPr="00760A3D" w:rsidRDefault="002D18A6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9C75404" w14:textId="274B59BE" w:rsidR="002D18A6" w:rsidRPr="00760A3D" w:rsidRDefault="002D18A6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F3431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5F3431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0EEEE77C" w14:textId="77777777" w:rsidR="002D18A6" w:rsidRPr="00760A3D" w:rsidRDefault="002D18A6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14:paraId="7E334534" w14:textId="77777777" w:rsidR="002D18A6" w:rsidRPr="00760A3D" w:rsidRDefault="002D18A6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2D18A6" w:rsidRPr="00760A3D" w14:paraId="03E81137" w14:textId="77777777" w:rsidTr="007279DD">
        <w:trPr>
          <w:cantSplit/>
          <w:trHeight w:val="329"/>
        </w:trPr>
        <w:tc>
          <w:tcPr>
            <w:tcW w:w="4628" w:type="dxa"/>
          </w:tcPr>
          <w:p w14:paraId="70F58D6E" w14:textId="77777777" w:rsidR="002D18A6" w:rsidRPr="00760A3D" w:rsidRDefault="002D18A6" w:rsidP="00750E52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07" w:type="dxa"/>
            <w:tcBorders>
              <w:left w:val="nil"/>
            </w:tcBorders>
          </w:tcPr>
          <w:p w14:paraId="173F9CD0" w14:textId="77777777" w:rsidR="002D18A6" w:rsidRPr="00760A3D" w:rsidRDefault="002D18A6" w:rsidP="00750E52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7E6FA81B" w14:textId="77777777" w:rsidR="002D18A6" w:rsidRPr="00760A3D" w:rsidRDefault="002D18A6" w:rsidP="00750E52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06" w:type="dxa"/>
          </w:tcPr>
          <w:p w14:paraId="1C911E21" w14:textId="77777777" w:rsidR="002D18A6" w:rsidRPr="00760A3D" w:rsidRDefault="002D18A6" w:rsidP="00750E52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063D9775" w14:textId="77777777" w:rsidR="002D18A6" w:rsidRPr="00760A3D" w:rsidRDefault="002D18A6" w:rsidP="00750E52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2D18A6" w:rsidRPr="00760A3D" w14:paraId="7D7B3C0B" w14:textId="77777777" w:rsidTr="007279DD">
        <w:trPr>
          <w:cantSplit/>
        </w:trPr>
        <w:tc>
          <w:tcPr>
            <w:tcW w:w="4628" w:type="dxa"/>
            <w:vAlign w:val="bottom"/>
          </w:tcPr>
          <w:p w14:paraId="6EF8A40B" w14:textId="0298FD82" w:rsidR="002D18A6" w:rsidRPr="00760A3D" w:rsidRDefault="002D18A6" w:rsidP="002D18A6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- </w:t>
            </w: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บุคคลและบริษัทที่เกี่ยวข้อง</w:t>
            </w:r>
            <w:r w:rsidR="0071741C"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กัน</w:t>
            </w:r>
          </w:p>
        </w:tc>
        <w:tc>
          <w:tcPr>
            <w:tcW w:w="607" w:type="dxa"/>
            <w:tcBorders>
              <w:left w:val="nil"/>
            </w:tcBorders>
          </w:tcPr>
          <w:p w14:paraId="53BA2B70" w14:textId="77777777" w:rsidR="002D18A6" w:rsidRPr="00760A3D" w:rsidRDefault="002D18A6" w:rsidP="002D18A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282141D4" w14:textId="1199D516" w:rsidR="002D18A6" w:rsidRPr="00760A3D" w:rsidRDefault="002D18A6" w:rsidP="002D18A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</w:tcPr>
          <w:p w14:paraId="1EE72933" w14:textId="77777777" w:rsidR="002D18A6" w:rsidRPr="00760A3D" w:rsidRDefault="002D18A6" w:rsidP="002D18A6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04" w:type="dxa"/>
          </w:tcPr>
          <w:p w14:paraId="2524526F" w14:textId="14F18C23" w:rsidR="002D18A6" w:rsidRPr="00760A3D" w:rsidRDefault="002D18A6" w:rsidP="002D18A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32BA" w:rsidRPr="00760A3D" w14:paraId="23ACD512" w14:textId="77777777" w:rsidTr="007279DD">
        <w:trPr>
          <w:cantSplit/>
        </w:trPr>
        <w:tc>
          <w:tcPr>
            <w:tcW w:w="4628" w:type="dxa"/>
            <w:shd w:val="clear" w:color="auto" w:fill="auto"/>
          </w:tcPr>
          <w:p w14:paraId="7BBB7C63" w14:textId="363C31E9" w:rsidR="003D32BA" w:rsidRPr="00760A3D" w:rsidRDefault="003D32BA" w:rsidP="003D32BA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บริษัทที่เกี่ยวข้องกัน</w:t>
            </w:r>
          </w:p>
        </w:tc>
        <w:tc>
          <w:tcPr>
            <w:tcW w:w="607" w:type="dxa"/>
            <w:tcBorders>
              <w:left w:val="nil"/>
            </w:tcBorders>
          </w:tcPr>
          <w:p w14:paraId="629FCEAF" w14:textId="77777777" w:rsidR="003D32BA" w:rsidRPr="00760A3D" w:rsidRDefault="003D32BA" w:rsidP="003D32B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12" w:space="0" w:color="auto"/>
            </w:tcBorders>
            <w:vAlign w:val="bottom"/>
          </w:tcPr>
          <w:p w14:paraId="27C8FEFF" w14:textId="6DECC91C" w:rsidR="003D32BA" w:rsidRPr="00760A3D" w:rsidRDefault="000A522E" w:rsidP="003D32B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22C55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186</w:t>
            </w:r>
          </w:p>
        </w:tc>
        <w:tc>
          <w:tcPr>
            <w:tcW w:w="306" w:type="dxa"/>
          </w:tcPr>
          <w:p w14:paraId="64EB33EF" w14:textId="77777777" w:rsidR="003D32BA" w:rsidRPr="00760A3D" w:rsidRDefault="003D32BA" w:rsidP="003D32BA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04" w:type="dxa"/>
            <w:tcBorders>
              <w:bottom w:val="single" w:sz="12" w:space="0" w:color="auto"/>
            </w:tcBorders>
          </w:tcPr>
          <w:p w14:paraId="2E34339D" w14:textId="64B748B1" w:rsidR="003D32BA" w:rsidRPr="00760A3D" w:rsidRDefault="003D32BA" w:rsidP="003D32BA">
            <w:pPr>
              <w:ind w:left="-111" w:right="-4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                 -</w:t>
            </w:r>
          </w:p>
        </w:tc>
      </w:tr>
    </w:tbl>
    <w:p w14:paraId="58CD0DF7" w14:textId="6B9D0170" w:rsidR="005773CB" w:rsidRPr="00760A3D" w:rsidRDefault="005773CB" w:rsidP="009B3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014D1DF4" w14:textId="77777777" w:rsidR="005773CB" w:rsidRPr="00760A3D" w:rsidRDefault="00577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</w:rPr>
        <w:br w:type="page"/>
      </w:r>
    </w:p>
    <w:p w14:paraId="019258B1" w14:textId="440545A9" w:rsidR="00CA077C" w:rsidRPr="00760A3D" w:rsidRDefault="00CA077C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ลูกหนี้การค้า</w:t>
      </w:r>
      <w:r w:rsidR="00FD63CB" w:rsidRPr="00760A3D">
        <w:rPr>
          <w:rFonts w:ascii="Browallia New" w:hAnsi="Browallia New" w:cs="Browallia New"/>
          <w:b/>
          <w:bCs/>
          <w:sz w:val="28"/>
          <w:szCs w:val="28"/>
          <w:cs/>
        </w:rPr>
        <w:t>และลูกหนี้อื่น</w:t>
      </w:r>
    </w:p>
    <w:p w14:paraId="66613D77" w14:textId="77777777" w:rsidR="00CA077C" w:rsidRPr="00760A3D" w:rsidRDefault="00CA077C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B7FDCCB" w14:textId="503B909B" w:rsidR="00DF1D62" w:rsidRPr="00760A3D" w:rsidRDefault="00DF1D62" w:rsidP="00C80DEA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4C4BA3" w:rsidRPr="00760A3D">
        <w:rPr>
          <w:rFonts w:ascii="Browallia New" w:hAnsi="Browallia New" w:cs="Browallia New"/>
          <w:sz w:val="28"/>
          <w:szCs w:val="28"/>
        </w:rPr>
        <w:t>3</w:t>
      </w:r>
      <w:r w:rsidR="005F3431" w:rsidRPr="00760A3D">
        <w:rPr>
          <w:rFonts w:ascii="Browallia New" w:hAnsi="Browallia New" w:cs="Browallia New"/>
          <w:sz w:val="28"/>
          <w:szCs w:val="28"/>
        </w:rPr>
        <w:t>0</w:t>
      </w:r>
      <w:r w:rsidR="004C4BA3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F3431" w:rsidRPr="00760A3D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A2138D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2138D" w:rsidRPr="00760A3D">
        <w:rPr>
          <w:rFonts w:ascii="Browallia New" w:hAnsi="Browallia New" w:cs="Browallia New"/>
          <w:sz w:val="28"/>
          <w:szCs w:val="28"/>
        </w:rPr>
        <w:t>256</w:t>
      </w:r>
      <w:r w:rsidR="004C4BA3" w:rsidRPr="00760A3D">
        <w:rPr>
          <w:rFonts w:ascii="Browallia New" w:hAnsi="Browallia New" w:cs="Browallia New"/>
          <w:sz w:val="28"/>
          <w:szCs w:val="28"/>
        </w:rPr>
        <w:t>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และ วันที่ </w:t>
      </w:r>
      <w:r w:rsidRPr="00760A3D">
        <w:rPr>
          <w:rFonts w:ascii="Browallia New" w:hAnsi="Browallia New" w:cs="Browallia New"/>
          <w:sz w:val="28"/>
          <w:szCs w:val="28"/>
        </w:rPr>
        <w:t>31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760A3D">
        <w:rPr>
          <w:rFonts w:ascii="Browallia New" w:hAnsi="Browallia New" w:cs="Browallia New"/>
          <w:sz w:val="28"/>
          <w:szCs w:val="28"/>
        </w:rPr>
        <w:t>25</w:t>
      </w:r>
      <w:r w:rsidR="003647B1" w:rsidRPr="00760A3D">
        <w:rPr>
          <w:rFonts w:ascii="Browallia New" w:hAnsi="Browallia New" w:cs="Browallia New"/>
          <w:sz w:val="28"/>
          <w:szCs w:val="28"/>
        </w:rPr>
        <w:t>6</w:t>
      </w:r>
      <w:r w:rsidR="004C4BA3" w:rsidRPr="00760A3D">
        <w:rPr>
          <w:rFonts w:ascii="Browallia New" w:hAnsi="Browallia New" w:cs="Browallia New"/>
          <w:sz w:val="28"/>
          <w:szCs w:val="28"/>
        </w:rPr>
        <w:t>4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ลูกหนี้การค้า</w:t>
      </w:r>
      <w:r w:rsidR="005738A6" w:rsidRPr="00760A3D">
        <w:rPr>
          <w:rFonts w:ascii="Browallia New" w:hAnsi="Browallia New" w:cs="Browallia New"/>
          <w:sz w:val="28"/>
          <w:szCs w:val="28"/>
          <w:cs/>
        </w:rPr>
        <w:t>และลูกหนี้อื่น</w:t>
      </w:r>
      <w:r w:rsidR="001A4458" w:rsidRPr="00760A3D">
        <w:rPr>
          <w:rFonts w:ascii="Browallia New" w:hAnsi="Browallia New" w:cs="Browallia New"/>
          <w:sz w:val="28"/>
          <w:szCs w:val="28"/>
          <w:cs/>
        </w:rPr>
        <w:t>มียอดคงเหลือ</w:t>
      </w:r>
      <w:r w:rsidRPr="00760A3D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33461F87" w14:textId="77777777" w:rsidR="00DF1D62" w:rsidRPr="00760A3D" w:rsidRDefault="00DF1D62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24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4656"/>
        <w:gridCol w:w="607"/>
        <w:gridCol w:w="1782"/>
        <w:gridCol w:w="306"/>
        <w:gridCol w:w="1773"/>
      </w:tblGrid>
      <w:tr w:rsidR="00F51D99" w:rsidRPr="00760A3D" w14:paraId="472D6EB9" w14:textId="77777777" w:rsidTr="003D32BA">
        <w:trPr>
          <w:cantSplit/>
        </w:trPr>
        <w:tc>
          <w:tcPr>
            <w:tcW w:w="5263" w:type="dxa"/>
            <w:gridSpan w:val="2"/>
          </w:tcPr>
          <w:p w14:paraId="7F16DAA1" w14:textId="77777777" w:rsidR="00F51D99" w:rsidRPr="00760A3D" w:rsidRDefault="00F51D99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861" w:type="dxa"/>
            <w:gridSpan w:val="3"/>
          </w:tcPr>
          <w:p w14:paraId="2ACE4B59" w14:textId="4F597EA4" w:rsidR="00F51D99" w:rsidRPr="00760A3D" w:rsidRDefault="00F51D99" w:rsidP="00D60402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F51D99" w:rsidRPr="00760A3D" w14:paraId="3D23C0E5" w14:textId="77777777" w:rsidTr="003D32BA">
        <w:trPr>
          <w:cantSplit/>
        </w:trPr>
        <w:tc>
          <w:tcPr>
            <w:tcW w:w="4656" w:type="dxa"/>
          </w:tcPr>
          <w:p w14:paraId="29985F0B" w14:textId="77777777" w:rsidR="00F51D99" w:rsidRPr="00760A3D" w:rsidRDefault="00F51D99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7" w:type="dxa"/>
            <w:tcBorders>
              <w:left w:val="nil"/>
            </w:tcBorders>
          </w:tcPr>
          <w:p w14:paraId="5582F68C" w14:textId="77777777" w:rsidR="00F51D99" w:rsidRPr="00760A3D" w:rsidRDefault="00F51D99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C3932A0" w14:textId="5CF32DEE" w:rsidR="00F51D99" w:rsidRPr="00760A3D" w:rsidRDefault="00F51D99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F3431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5F3431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5957EED4" w14:textId="77777777" w:rsidR="00F51D99" w:rsidRPr="00760A3D" w:rsidRDefault="00F51D99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1D721887" w14:textId="77777777" w:rsidR="00F51D99" w:rsidRPr="00760A3D" w:rsidRDefault="00F51D99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16603F" w:rsidRPr="00760A3D" w14:paraId="7F5F0110" w14:textId="77777777" w:rsidTr="003D32BA">
        <w:trPr>
          <w:cantSplit/>
        </w:trPr>
        <w:tc>
          <w:tcPr>
            <w:tcW w:w="4656" w:type="dxa"/>
          </w:tcPr>
          <w:p w14:paraId="691C2698" w14:textId="77777777" w:rsidR="0016603F" w:rsidRPr="00760A3D" w:rsidRDefault="0016603F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7" w:type="dxa"/>
            <w:tcBorders>
              <w:left w:val="nil"/>
            </w:tcBorders>
          </w:tcPr>
          <w:p w14:paraId="78017310" w14:textId="77777777" w:rsidR="0016603F" w:rsidRPr="00760A3D" w:rsidRDefault="0016603F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6AA82D3D" w14:textId="77777777" w:rsidR="0016603F" w:rsidRPr="00760A3D" w:rsidRDefault="0016603F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</w:tcPr>
          <w:p w14:paraId="50DC63E3" w14:textId="77777777" w:rsidR="0016603F" w:rsidRPr="00760A3D" w:rsidRDefault="0016603F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31F0D66E" w14:textId="77777777" w:rsidR="0016603F" w:rsidRPr="00760A3D" w:rsidRDefault="0016603F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51D99" w:rsidRPr="00760A3D" w14:paraId="3E19CF08" w14:textId="77777777" w:rsidTr="003D32BA">
        <w:trPr>
          <w:cantSplit/>
          <w:trHeight w:val="329"/>
        </w:trPr>
        <w:tc>
          <w:tcPr>
            <w:tcW w:w="4656" w:type="dxa"/>
          </w:tcPr>
          <w:p w14:paraId="424BFBE1" w14:textId="3B95A2E4" w:rsidR="00F51D99" w:rsidRPr="00760A3D" w:rsidRDefault="00F51D99" w:rsidP="00F51D9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07" w:type="dxa"/>
            <w:tcBorders>
              <w:left w:val="nil"/>
            </w:tcBorders>
          </w:tcPr>
          <w:p w14:paraId="780ABFAD" w14:textId="77777777" w:rsidR="00F51D99" w:rsidRPr="00760A3D" w:rsidRDefault="00F51D99" w:rsidP="00F51D99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4F6840FD" w14:textId="7A6FB92C" w:rsidR="00F51D99" w:rsidRPr="00760A3D" w:rsidRDefault="00F51D99" w:rsidP="00F51D9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06" w:type="dxa"/>
          </w:tcPr>
          <w:p w14:paraId="6D920E89" w14:textId="77777777" w:rsidR="00F51D99" w:rsidRPr="00760A3D" w:rsidRDefault="00F51D99" w:rsidP="00F51D99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17449BCD" w14:textId="676DCD74" w:rsidR="00F51D99" w:rsidRPr="00760A3D" w:rsidRDefault="00F51D99" w:rsidP="00F51D99">
            <w:pPr>
              <w:pStyle w:val="Heading4"/>
              <w:framePr w:w="0" w:hRule="auto" w:hSpace="0" w:wrap="auto" w:vAnchor="margin" w:hAnchor="text" w:xAlign="left" w:yAlign="inline"/>
              <w:ind w:left="-111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4F22FB" w:rsidRPr="00760A3D" w14:paraId="45803393" w14:textId="77777777" w:rsidTr="003D32BA">
        <w:trPr>
          <w:cantSplit/>
          <w:trHeight w:val="329"/>
        </w:trPr>
        <w:tc>
          <w:tcPr>
            <w:tcW w:w="4656" w:type="dxa"/>
          </w:tcPr>
          <w:p w14:paraId="7F282B49" w14:textId="0A64880E" w:rsidR="004F22FB" w:rsidRPr="00760A3D" w:rsidRDefault="004F22FB" w:rsidP="004F22FB">
            <w:pPr>
              <w:pStyle w:val="ListParagraph"/>
              <w:numPr>
                <w:ilvl w:val="0"/>
                <w:numId w:val="37"/>
              </w:num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ลูกค้าทั่วไป</w:t>
            </w:r>
          </w:p>
        </w:tc>
        <w:tc>
          <w:tcPr>
            <w:tcW w:w="607" w:type="dxa"/>
            <w:tcBorders>
              <w:left w:val="nil"/>
            </w:tcBorders>
          </w:tcPr>
          <w:p w14:paraId="4311975D" w14:textId="77777777" w:rsidR="004F22FB" w:rsidRPr="00760A3D" w:rsidRDefault="004F22FB" w:rsidP="004F22F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14E8B0C4" w14:textId="3423F01D" w:rsidR="004F22FB" w:rsidRPr="00760A3D" w:rsidRDefault="000A522E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443</w:t>
            </w:r>
            <w:r w:rsidR="00D7125F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695</w:t>
            </w:r>
          </w:p>
        </w:tc>
        <w:tc>
          <w:tcPr>
            <w:tcW w:w="306" w:type="dxa"/>
          </w:tcPr>
          <w:p w14:paraId="3DD20AD9" w14:textId="77777777" w:rsidR="004F22FB" w:rsidRPr="00760A3D" w:rsidRDefault="004F22FB" w:rsidP="004F22F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3DF6F0C9" w14:textId="3266C78E" w:rsidR="004F22FB" w:rsidRPr="00760A3D" w:rsidRDefault="009E08C1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276</w:t>
            </w:r>
            <w:r w:rsidR="004F22FB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="004F22FB" w:rsidRPr="00760A3D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</w:tr>
      <w:tr w:rsidR="004F22FB" w:rsidRPr="00760A3D" w14:paraId="616D1BD1" w14:textId="77777777" w:rsidTr="003D32BA">
        <w:trPr>
          <w:cantSplit/>
        </w:trPr>
        <w:tc>
          <w:tcPr>
            <w:tcW w:w="4656" w:type="dxa"/>
          </w:tcPr>
          <w:p w14:paraId="62475F19" w14:textId="62064CC7" w:rsidR="004F22FB" w:rsidRPr="00760A3D" w:rsidRDefault="004F22FB" w:rsidP="004F22FB">
            <w:pPr>
              <w:pStyle w:val="ListParagraph"/>
              <w:numPr>
                <w:ilvl w:val="0"/>
                <w:numId w:val="37"/>
              </w:numPr>
              <w:spacing w:line="240" w:lineRule="auto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บุคคลและบริษัทที่เกี่ยวข้องกัน</w:t>
            </w:r>
          </w:p>
        </w:tc>
        <w:tc>
          <w:tcPr>
            <w:tcW w:w="607" w:type="dxa"/>
            <w:tcBorders>
              <w:left w:val="nil"/>
            </w:tcBorders>
          </w:tcPr>
          <w:p w14:paraId="671833F9" w14:textId="77777777" w:rsidR="004F22FB" w:rsidRPr="00760A3D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268EB4E5" w14:textId="0D17D544" w:rsidR="004F22FB" w:rsidRPr="00760A3D" w:rsidRDefault="000A522E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7125F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186</w:t>
            </w:r>
          </w:p>
        </w:tc>
        <w:tc>
          <w:tcPr>
            <w:tcW w:w="306" w:type="dxa"/>
          </w:tcPr>
          <w:p w14:paraId="4BBE7C13" w14:textId="77777777" w:rsidR="004F22FB" w:rsidRPr="00760A3D" w:rsidRDefault="004F22FB" w:rsidP="004F22F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65AAB84C" w14:textId="77A6C623" w:rsidR="004F22FB" w:rsidRPr="00760A3D" w:rsidRDefault="003D32BA" w:rsidP="004F22FB">
            <w:pPr>
              <w:ind w:left="-111" w:right="-43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                 -</w:t>
            </w:r>
          </w:p>
        </w:tc>
      </w:tr>
      <w:tr w:rsidR="004F22FB" w:rsidRPr="00760A3D" w14:paraId="778A5DAD" w14:textId="77777777" w:rsidTr="003D32BA">
        <w:trPr>
          <w:cantSplit/>
        </w:trPr>
        <w:tc>
          <w:tcPr>
            <w:tcW w:w="4656" w:type="dxa"/>
            <w:vAlign w:val="bottom"/>
          </w:tcPr>
          <w:p w14:paraId="31D10375" w14:textId="77777777" w:rsidR="004F22FB" w:rsidRPr="00760A3D" w:rsidRDefault="004F22FB" w:rsidP="004F22FB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dxa"/>
            <w:tcBorders>
              <w:left w:val="nil"/>
            </w:tcBorders>
          </w:tcPr>
          <w:p w14:paraId="3A7E73E0" w14:textId="77777777" w:rsidR="004F22FB" w:rsidRPr="00760A3D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20302015" w14:textId="346D9F76" w:rsidR="004F22FB" w:rsidRPr="00760A3D" w:rsidRDefault="000A522E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445</w:t>
            </w:r>
            <w:r w:rsidR="00D7125F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881</w:t>
            </w:r>
          </w:p>
        </w:tc>
        <w:tc>
          <w:tcPr>
            <w:tcW w:w="306" w:type="dxa"/>
          </w:tcPr>
          <w:p w14:paraId="714B98F2" w14:textId="77777777" w:rsidR="004F22FB" w:rsidRPr="00760A3D" w:rsidRDefault="004F22FB" w:rsidP="004F22F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7C377B83" w14:textId="7414C29F" w:rsidR="004F22FB" w:rsidRPr="00760A3D" w:rsidRDefault="009E08C1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276</w:t>
            </w:r>
            <w:r w:rsidR="004F22FB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="004F22FB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</w:tr>
      <w:tr w:rsidR="004F22FB" w:rsidRPr="00760A3D" w14:paraId="786BF0C8" w14:textId="77777777" w:rsidTr="003D32BA">
        <w:trPr>
          <w:cantSplit/>
        </w:trPr>
        <w:tc>
          <w:tcPr>
            <w:tcW w:w="4656" w:type="dxa"/>
            <w:shd w:val="clear" w:color="auto" w:fill="auto"/>
          </w:tcPr>
          <w:p w14:paraId="1238B740" w14:textId="77777777" w:rsidR="004F22FB" w:rsidRPr="00760A3D" w:rsidRDefault="004F22FB" w:rsidP="004F22FB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607" w:type="dxa"/>
            <w:tcBorders>
              <w:left w:val="nil"/>
            </w:tcBorders>
          </w:tcPr>
          <w:p w14:paraId="24DAE067" w14:textId="77777777" w:rsidR="004F22FB" w:rsidRPr="00760A3D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7BDF9433" w14:textId="58B4D161" w:rsidR="004F22FB" w:rsidRPr="00760A3D" w:rsidRDefault="00D7125F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A522E" w:rsidRPr="00760A3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0A522E" w:rsidRPr="00760A3D">
              <w:rPr>
                <w:rFonts w:ascii="Browallia New" w:hAnsi="Browallia New" w:cs="Browallia New"/>
                <w:sz w:val="28"/>
                <w:szCs w:val="28"/>
              </w:rPr>
              <w:t>371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306" w:type="dxa"/>
          </w:tcPr>
          <w:p w14:paraId="4B455EFD" w14:textId="77777777" w:rsidR="004F22FB" w:rsidRPr="00760A3D" w:rsidRDefault="004F22FB" w:rsidP="004F22F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3F59F07E" w14:textId="3E979445" w:rsidR="004F22FB" w:rsidRPr="00760A3D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E08C1" w:rsidRPr="00760A3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08C1" w:rsidRPr="00760A3D">
              <w:rPr>
                <w:rFonts w:ascii="Browallia New" w:hAnsi="Browallia New" w:cs="Browallia New"/>
                <w:sz w:val="28"/>
                <w:szCs w:val="28"/>
              </w:rPr>
              <w:t>324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4F22FB" w:rsidRPr="00760A3D" w14:paraId="55991C79" w14:textId="77777777" w:rsidTr="003D32BA">
        <w:trPr>
          <w:cantSplit/>
        </w:trPr>
        <w:tc>
          <w:tcPr>
            <w:tcW w:w="4656" w:type="dxa"/>
          </w:tcPr>
          <w:p w14:paraId="60010EC8" w14:textId="77777777" w:rsidR="004F22FB" w:rsidRPr="00760A3D" w:rsidRDefault="004F22FB" w:rsidP="004F22FB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607" w:type="dxa"/>
            <w:tcBorders>
              <w:left w:val="nil"/>
            </w:tcBorders>
          </w:tcPr>
          <w:p w14:paraId="23A0FEAD" w14:textId="77777777" w:rsidR="004F22FB" w:rsidRPr="00760A3D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7256FB86" w14:textId="02343C55" w:rsidR="004F22FB" w:rsidRPr="00760A3D" w:rsidRDefault="000A522E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438</w:t>
            </w:r>
            <w:r w:rsidR="00D7125F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510</w:t>
            </w:r>
          </w:p>
        </w:tc>
        <w:tc>
          <w:tcPr>
            <w:tcW w:w="306" w:type="dxa"/>
          </w:tcPr>
          <w:p w14:paraId="0DFC4B3A" w14:textId="77777777" w:rsidR="004F22FB" w:rsidRPr="00760A3D" w:rsidRDefault="004F22FB" w:rsidP="004F22F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22DEBA2D" w14:textId="7D822506" w:rsidR="004F22FB" w:rsidRPr="00760A3D" w:rsidRDefault="009E08C1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270</w:t>
            </w:r>
            <w:r w:rsidR="004F22FB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63</w:t>
            </w:r>
            <w:r w:rsidR="004F22FB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tr w:rsidR="004F22FB" w:rsidRPr="00760A3D" w14:paraId="2CE4C3AC" w14:textId="77777777" w:rsidTr="003D32BA">
        <w:trPr>
          <w:cantSplit/>
        </w:trPr>
        <w:tc>
          <w:tcPr>
            <w:tcW w:w="4656" w:type="dxa"/>
          </w:tcPr>
          <w:p w14:paraId="476CA758" w14:textId="5D034EC0" w:rsidR="004F22FB" w:rsidRPr="00760A3D" w:rsidRDefault="004F22FB" w:rsidP="004F22FB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 - บริษัทอื่น</w:t>
            </w:r>
          </w:p>
        </w:tc>
        <w:tc>
          <w:tcPr>
            <w:tcW w:w="607" w:type="dxa"/>
            <w:tcBorders>
              <w:left w:val="nil"/>
            </w:tcBorders>
          </w:tcPr>
          <w:p w14:paraId="2E5CC059" w14:textId="77777777" w:rsidR="004F22FB" w:rsidRPr="00760A3D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374BE6F5" w14:textId="3DB85555" w:rsidR="004F22FB" w:rsidRPr="00760A3D" w:rsidRDefault="000A522E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D7125F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213</w:t>
            </w:r>
          </w:p>
        </w:tc>
        <w:tc>
          <w:tcPr>
            <w:tcW w:w="306" w:type="dxa"/>
          </w:tcPr>
          <w:p w14:paraId="75E8098F" w14:textId="77777777" w:rsidR="004F22FB" w:rsidRPr="00760A3D" w:rsidRDefault="004F22FB" w:rsidP="004F22F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61C3BADE" w14:textId="08DC843B" w:rsidR="004F22FB" w:rsidRPr="00760A3D" w:rsidRDefault="009E08C1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F22FB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119</w:t>
            </w:r>
          </w:p>
        </w:tc>
      </w:tr>
      <w:tr w:rsidR="004F22FB" w:rsidRPr="00760A3D" w14:paraId="5733D803" w14:textId="77777777" w:rsidTr="003D32BA">
        <w:trPr>
          <w:cantSplit/>
        </w:trPr>
        <w:tc>
          <w:tcPr>
            <w:tcW w:w="4656" w:type="dxa"/>
          </w:tcPr>
          <w:p w14:paraId="3F41DBF1" w14:textId="62F0F3CA" w:rsidR="004F22FB" w:rsidRPr="00760A3D" w:rsidRDefault="004F22FB" w:rsidP="004F22FB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dxa"/>
            <w:tcBorders>
              <w:left w:val="nil"/>
            </w:tcBorders>
          </w:tcPr>
          <w:p w14:paraId="5C9F70CF" w14:textId="77777777" w:rsidR="004F22FB" w:rsidRPr="00760A3D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6BB7A13E" w14:textId="495E3FB3" w:rsidR="004F22FB" w:rsidRPr="00760A3D" w:rsidRDefault="000A522E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444</w:t>
            </w:r>
            <w:r w:rsidR="00D7125F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723</w:t>
            </w:r>
          </w:p>
        </w:tc>
        <w:tc>
          <w:tcPr>
            <w:tcW w:w="306" w:type="dxa"/>
          </w:tcPr>
          <w:p w14:paraId="7EB1C4E0" w14:textId="77777777" w:rsidR="004F22FB" w:rsidRPr="00760A3D" w:rsidRDefault="004F22FB" w:rsidP="004F22F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12" w:space="0" w:color="auto"/>
            </w:tcBorders>
          </w:tcPr>
          <w:p w14:paraId="04DAC13C" w14:textId="44D040E9" w:rsidR="004F22FB" w:rsidRPr="00760A3D" w:rsidRDefault="009E08C1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273</w:t>
            </w:r>
            <w:r w:rsidR="004F22FB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="004F22FB"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</w:tbl>
    <w:p w14:paraId="20EB0140" w14:textId="77777777" w:rsidR="005773CB" w:rsidRPr="00760A3D" w:rsidRDefault="005773CB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1BA6867" w14:textId="033199EE" w:rsidR="000178A8" w:rsidRPr="00760A3D" w:rsidRDefault="000178A8" w:rsidP="00C80DEA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ยอดคงเหลือลูกหนี้การค้าแยกตามอายุหนี้ได้ดังนี้</w:t>
      </w:r>
    </w:p>
    <w:p w14:paraId="4DEB536E" w14:textId="57EC7202" w:rsidR="002E074B" w:rsidRPr="00760A3D" w:rsidRDefault="002E074B" w:rsidP="00F51D99">
      <w:pPr>
        <w:tabs>
          <w:tab w:val="clear" w:pos="454"/>
          <w:tab w:val="left" w:pos="81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0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4642"/>
        <w:gridCol w:w="607"/>
        <w:gridCol w:w="1782"/>
        <w:gridCol w:w="306"/>
        <w:gridCol w:w="1773"/>
      </w:tblGrid>
      <w:tr w:rsidR="002E074B" w:rsidRPr="00760A3D" w14:paraId="0C4387EE" w14:textId="77777777" w:rsidTr="003D32BA">
        <w:trPr>
          <w:cantSplit/>
        </w:trPr>
        <w:tc>
          <w:tcPr>
            <w:tcW w:w="5249" w:type="dxa"/>
            <w:gridSpan w:val="2"/>
          </w:tcPr>
          <w:p w14:paraId="0CFD5294" w14:textId="77777777" w:rsidR="002E074B" w:rsidRPr="00760A3D" w:rsidRDefault="002E074B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861" w:type="dxa"/>
            <w:gridSpan w:val="3"/>
          </w:tcPr>
          <w:p w14:paraId="6D55B667" w14:textId="3D2DD773" w:rsidR="002E074B" w:rsidRPr="00760A3D" w:rsidRDefault="002E074B" w:rsidP="00D60402">
            <w:pPr>
              <w:pStyle w:val="Heading4"/>
              <w:framePr w:w="0" w:hRule="auto" w:hSpace="0" w:wrap="auto" w:vAnchor="margin" w:hAnchor="text" w:xAlign="left" w:yAlign="inline"/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2E074B" w:rsidRPr="00760A3D" w14:paraId="4A644E77" w14:textId="77777777" w:rsidTr="003D32BA">
        <w:trPr>
          <w:cantSplit/>
        </w:trPr>
        <w:tc>
          <w:tcPr>
            <w:tcW w:w="4642" w:type="dxa"/>
          </w:tcPr>
          <w:p w14:paraId="7D3DCFAE" w14:textId="77777777" w:rsidR="002E074B" w:rsidRPr="00760A3D" w:rsidRDefault="002E074B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7" w:type="dxa"/>
            <w:tcBorders>
              <w:left w:val="nil"/>
            </w:tcBorders>
          </w:tcPr>
          <w:p w14:paraId="475543F1" w14:textId="77777777" w:rsidR="002E074B" w:rsidRPr="00760A3D" w:rsidRDefault="002E074B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D1C4699" w14:textId="5CC4C386" w:rsidR="002E074B" w:rsidRPr="00760A3D" w:rsidRDefault="002E074B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F3431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5F3431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30CD3173" w14:textId="77777777" w:rsidR="002E074B" w:rsidRPr="00760A3D" w:rsidRDefault="002E074B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4AEEE8C3" w14:textId="77777777" w:rsidR="002E074B" w:rsidRPr="00760A3D" w:rsidRDefault="002E074B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16603F" w:rsidRPr="00760A3D" w14:paraId="5B48088F" w14:textId="77777777" w:rsidTr="003D32BA">
        <w:trPr>
          <w:cantSplit/>
        </w:trPr>
        <w:tc>
          <w:tcPr>
            <w:tcW w:w="4642" w:type="dxa"/>
          </w:tcPr>
          <w:p w14:paraId="3274C235" w14:textId="77777777" w:rsidR="0016603F" w:rsidRPr="00760A3D" w:rsidRDefault="0016603F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7" w:type="dxa"/>
            <w:tcBorders>
              <w:left w:val="nil"/>
            </w:tcBorders>
          </w:tcPr>
          <w:p w14:paraId="444B2A58" w14:textId="77777777" w:rsidR="0016603F" w:rsidRPr="00760A3D" w:rsidRDefault="0016603F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12A44990" w14:textId="77777777" w:rsidR="0016603F" w:rsidRPr="00760A3D" w:rsidRDefault="0016603F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</w:tcPr>
          <w:p w14:paraId="43A6D9C0" w14:textId="77777777" w:rsidR="0016603F" w:rsidRPr="00760A3D" w:rsidRDefault="0016603F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72FC7CAE" w14:textId="77777777" w:rsidR="0016603F" w:rsidRPr="00760A3D" w:rsidRDefault="0016603F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E074B" w:rsidRPr="00760A3D" w14:paraId="5F7CEA10" w14:textId="77777777" w:rsidTr="003D32BA">
        <w:trPr>
          <w:cantSplit/>
          <w:trHeight w:val="329"/>
        </w:trPr>
        <w:tc>
          <w:tcPr>
            <w:tcW w:w="4642" w:type="dxa"/>
          </w:tcPr>
          <w:p w14:paraId="05230BF8" w14:textId="294760D8" w:rsidR="002E074B" w:rsidRPr="00760A3D" w:rsidRDefault="002E074B" w:rsidP="002E074B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</w:p>
        </w:tc>
        <w:tc>
          <w:tcPr>
            <w:tcW w:w="607" w:type="dxa"/>
            <w:tcBorders>
              <w:left w:val="nil"/>
            </w:tcBorders>
          </w:tcPr>
          <w:p w14:paraId="2C8EC950" w14:textId="77777777" w:rsidR="002E074B" w:rsidRPr="00760A3D" w:rsidRDefault="002E074B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7CCDDFF2" w14:textId="77777777" w:rsidR="002E074B" w:rsidRPr="00760A3D" w:rsidRDefault="002E074B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06" w:type="dxa"/>
          </w:tcPr>
          <w:p w14:paraId="0115379C" w14:textId="77777777" w:rsidR="002E074B" w:rsidRPr="00760A3D" w:rsidRDefault="002E074B" w:rsidP="002E074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73" w:type="dxa"/>
            <w:vAlign w:val="center"/>
          </w:tcPr>
          <w:p w14:paraId="26031658" w14:textId="77777777" w:rsidR="002E074B" w:rsidRPr="00760A3D" w:rsidRDefault="002E074B" w:rsidP="002E074B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2E074B" w:rsidRPr="00760A3D" w14:paraId="5D3B52F1" w14:textId="77777777" w:rsidTr="003D32BA">
        <w:trPr>
          <w:cantSplit/>
          <w:trHeight w:val="329"/>
        </w:trPr>
        <w:tc>
          <w:tcPr>
            <w:tcW w:w="4642" w:type="dxa"/>
          </w:tcPr>
          <w:p w14:paraId="27E1E903" w14:textId="325B0DAB" w:rsidR="002E074B" w:rsidRPr="00760A3D" w:rsidRDefault="002E074B" w:rsidP="002E074B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7" w:type="dxa"/>
            <w:tcBorders>
              <w:left w:val="nil"/>
            </w:tcBorders>
          </w:tcPr>
          <w:p w14:paraId="20B4F11B" w14:textId="77777777" w:rsidR="002E074B" w:rsidRPr="00760A3D" w:rsidRDefault="002E074B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58926A8E" w14:textId="01E75780" w:rsidR="002E074B" w:rsidRPr="00760A3D" w:rsidRDefault="000A522E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88</w:t>
            </w:r>
            <w:r w:rsidR="00D7125F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536</w:t>
            </w:r>
          </w:p>
        </w:tc>
        <w:tc>
          <w:tcPr>
            <w:tcW w:w="306" w:type="dxa"/>
          </w:tcPr>
          <w:p w14:paraId="040EA9F3" w14:textId="77777777" w:rsidR="002E074B" w:rsidRPr="00760A3D" w:rsidRDefault="002E074B" w:rsidP="002E074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419A7305" w14:textId="04917C97" w:rsidR="002E074B" w:rsidRPr="00760A3D" w:rsidRDefault="009E08C1" w:rsidP="005201CE">
            <w:pPr>
              <w:pStyle w:val="Heading4"/>
              <w:framePr w:w="0" w:hRule="auto" w:hSpace="0" w:wrap="auto" w:vAnchor="margin" w:hAnchor="text" w:xAlign="left" w:yAlign="inline"/>
              <w:ind w:left="-111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109</w:t>
            </w:r>
            <w:r w:rsidR="002E074B"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760</w:t>
            </w:r>
          </w:p>
        </w:tc>
      </w:tr>
      <w:tr w:rsidR="002E074B" w:rsidRPr="00760A3D" w14:paraId="401CD6EE" w14:textId="77777777" w:rsidTr="003D32BA">
        <w:trPr>
          <w:cantSplit/>
          <w:trHeight w:val="329"/>
        </w:trPr>
        <w:tc>
          <w:tcPr>
            <w:tcW w:w="4642" w:type="dxa"/>
          </w:tcPr>
          <w:p w14:paraId="27D99883" w14:textId="6A2832BC" w:rsidR="002E074B" w:rsidRPr="00760A3D" w:rsidRDefault="002E074B" w:rsidP="002E074B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เกินกำหนดชำระ 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</w:p>
        </w:tc>
        <w:tc>
          <w:tcPr>
            <w:tcW w:w="607" w:type="dxa"/>
            <w:tcBorders>
              <w:left w:val="nil"/>
            </w:tcBorders>
          </w:tcPr>
          <w:p w14:paraId="61BC9202" w14:textId="77777777" w:rsidR="002E074B" w:rsidRPr="00760A3D" w:rsidRDefault="002E074B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1A3A4E51" w14:textId="77777777" w:rsidR="002E074B" w:rsidRPr="00760A3D" w:rsidRDefault="002E074B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06" w:type="dxa"/>
          </w:tcPr>
          <w:p w14:paraId="49DB2901" w14:textId="77777777" w:rsidR="002E074B" w:rsidRPr="00760A3D" w:rsidRDefault="002E074B" w:rsidP="002E074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73" w:type="dxa"/>
            <w:vAlign w:val="center"/>
          </w:tcPr>
          <w:p w14:paraId="77C0F250" w14:textId="77777777" w:rsidR="002E074B" w:rsidRPr="00760A3D" w:rsidRDefault="002E074B" w:rsidP="005201CE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2E074B" w:rsidRPr="00760A3D" w14:paraId="44AAF498" w14:textId="77777777" w:rsidTr="003D32BA">
        <w:trPr>
          <w:cantSplit/>
          <w:trHeight w:val="329"/>
        </w:trPr>
        <w:tc>
          <w:tcPr>
            <w:tcW w:w="4642" w:type="dxa"/>
          </w:tcPr>
          <w:p w14:paraId="68644624" w14:textId="59B9A549" w:rsidR="002E074B" w:rsidRPr="00760A3D" w:rsidRDefault="002E074B" w:rsidP="002E074B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dxa"/>
            <w:tcBorders>
              <w:left w:val="nil"/>
            </w:tcBorders>
          </w:tcPr>
          <w:p w14:paraId="69E3C6EA" w14:textId="77777777" w:rsidR="002E074B" w:rsidRPr="00760A3D" w:rsidRDefault="002E074B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6252F82A" w14:textId="0EDCE985" w:rsidR="002E074B" w:rsidRPr="00760A3D" w:rsidRDefault="000A522E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298</w:t>
            </w:r>
            <w:r w:rsidR="00D7125F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399</w:t>
            </w:r>
          </w:p>
        </w:tc>
        <w:tc>
          <w:tcPr>
            <w:tcW w:w="306" w:type="dxa"/>
          </w:tcPr>
          <w:p w14:paraId="24075873" w14:textId="77777777" w:rsidR="002E074B" w:rsidRPr="00760A3D" w:rsidRDefault="002E074B" w:rsidP="002E074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48D8EA8D" w14:textId="4CE4B910" w:rsidR="002E074B" w:rsidRPr="00760A3D" w:rsidRDefault="009E08C1" w:rsidP="005201C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128</w:t>
            </w:r>
            <w:r w:rsidR="002E074B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51</w:t>
            </w:r>
            <w:r w:rsidR="002E074B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2E074B" w:rsidRPr="00760A3D" w14:paraId="12F13C1B" w14:textId="77777777" w:rsidTr="003D32BA">
        <w:trPr>
          <w:cantSplit/>
          <w:trHeight w:val="329"/>
        </w:trPr>
        <w:tc>
          <w:tcPr>
            <w:tcW w:w="4642" w:type="dxa"/>
          </w:tcPr>
          <w:p w14:paraId="227E8579" w14:textId="4206D3EF" w:rsidR="002E074B" w:rsidRPr="00760A3D" w:rsidRDefault="002E074B" w:rsidP="002E074B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dxa"/>
            <w:tcBorders>
              <w:left w:val="nil"/>
            </w:tcBorders>
          </w:tcPr>
          <w:p w14:paraId="6AD32635" w14:textId="77777777" w:rsidR="002E074B" w:rsidRPr="00760A3D" w:rsidRDefault="002E074B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416DA262" w14:textId="0194AE33" w:rsidR="002E074B" w:rsidRPr="00760A3D" w:rsidRDefault="000A522E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D7125F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131</w:t>
            </w:r>
          </w:p>
        </w:tc>
        <w:tc>
          <w:tcPr>
            <w:tcW w:w="306" w:type="dxa"/>
          </w:tcPr>
          <w:p w14:paraId="25FB6F6E" w14:textId="77777777" w:rsidR="002E074B" w:rsidRPr="00760A3D" w:rsidRDefault="002E074B" w:rsidP="002E074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39EEA308" w14:textId="15B076F0" w:rsidR="002E074B" w:rsidRPr="00760A3D" w:rsidRDefault="009E08C1" w:rsidP="005201C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2E074B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011</w:t>
            </w:r>
          </w:p>
        </w:tc>
      </w:tr>
      <w:tr w:rsidR="002E074B" w:rsidRPr="00760A3D" w14:paraId="1EE194BF" w14:textId="77777777" w:rsidTr="003D32BA">
        <w:trPr>
          <w:cantSplit/>
          <w:trHeight w:val="329"/>
        </w:trPr>
        <w:tc>
          <w:tcPr>
            <w:tcW w:w="4642" w:type="dxa"/>
          </w:tcPr>
          <w:p w14:paraId="4FC70A9C" w14:textId="1AFD5FAD" w:rsidR="002E074B" w:rsidRPr="00760A3D" w:rsidRDefault="002E074B" w:rsidP="002E074B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6 - 12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dxa"/>
            <w:tcBorders>
              <w:left w:val="nil"/>
            </w:tcBorders>
          </w:tcPr>
          <w:p w14:paraId="21EEDB50" w14:textId="77777777" w:rsidR="002E074B" w:rsidRPr="00760A3D" w:rsidRDefault="002E074B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63606154" w14:textId="41CD11B7" w:rsidR="002E074B" w:rsidRPr="00760A3D" w:rsidRDefault="000A522E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="00D7125F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716</w:t>
            </w:r>
          </w:p>
        </w:tc>
        <w:tc>
          <w:tcPr>
            <w:tcW w:w="306" w:type="dxa"/>
          </w:tcPr>
          <w:p w14:paraId="0382C87C" w14:textId="77777777" w:rsidR="002E074B" w:rsidRPr="00760A3D" w:rsidRDefault="002E074B" w:rsidP="002E074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4B51DEEA" w14:textId="29272CE9" w:rsidR="002E074B" w:rsidRPr="00760A3D" w:rsidRDefault="009E08C1" w:rsidP="005201C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2E074B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 w:rsidR="002E074B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tr w:rsidR="002E074B" w:rsidRPr="00760A3D" w14:paraId="0E0FA804" w14:textId="77777777" w:rsidTr="003D32BA">
        <w:trPr>
          <w:cantSplit/>
        </w:trPr>
        <w:tc>
          <w:tcPr>
            <w:tcW w:w="4642" w:type="dxa"/>
          </w:tcPr>
          <w:p w14:paraId="603C3147" w14:textId="594986E7" w:rsidR="002E074B" w:rsidRPr="00760A3D" w:rsidRDefault="002E074B" w:rsidP="002E074B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dxa"/>
            <w:tcBorders>
              <w:left w:val="nil"/>
            </w:tcBorders>
          </w:tcPr>
          <w:p w14:paraId="003B5F04" w14:textId="77777777" w:rsidR="002E074B" w:rsidRPr="00760A3D" w:rsidRDefault="002E074B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00B8D75A" w14:textId="1E77782E" w:rsidR="002E074B" w:rsidRPr="00760A3D" w:rsidRDefault="000A522E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D7125F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099</w:t>
            </w:r>
          </w:p>
        </w:tc>
        <w:tc>
          <w:tcPr>
            <w:tcW w:w="306" w:type="dxa"/>
          </w:tcPr>
          <w:p w14:paraId="4E2A4255" w14:textId="77777777" w:rsidR="002E074B" w:rsidRPr="00760A3D" w:rsidRDefault="002E074B" w:rsidP="002E074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463F864A" w14:textId="4EDC1787" w:rsidR="002E074B" w:rsidRPr="00760A3D" w:rsidRDefault="002E074B" w:rsidP="005201C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8,277</w:t>
            </w:r>
          </w:p>
        </w:tc>
      </w:tr>
      <w:tr w:rsidR="002E074B" w:rsidRPr="00760A3D" w14:paraId="3C79EB77" w14:textId="77777777" w:rsidTr="003D32BA">
        <w:trPr>
          <w:cantSplit/>
        </w:trPr>
        <w:tc>
          <w:tcPr>
            <w:tcW w:w="4642" w:type="dxa"/>
            <w:vAlign w:val="bottom"/>
          </w:tcPr>
          <w:p w14:paraId="09AD60D9" w14:textId="77777777" w:rsidR="002E074B" w:rsidRPr="00760A3D" w:rsidRDefault="002E074B" w:rsidP="002E074B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dxa"/>
            <w:tcBorders>
              <w:left w:val="nil"/>
            </w:tcBorders>
          </w:tcPr>
          <w:p w14:paraId="5B690B92" w14:textId="77777777" w:rsidR="002E074B" w:rsidRPr="00760A3D" w:rsidRDefault="002E074B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67EDB65B" w14:textId="249BA3CB" w:rsidR="002E074B" w:rsidRPr="00760A3D" w:rsidRDefault="000A522E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445</w:t>
            </w:r>
            <w:r w:rsidR="00D7125F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881</w:t>
            </w:r>
          </w:p>
        </w:tc>
        <w:tc>
          <w:tcPr>
            <w:tcW w:w="306" w:type="dxa"/>
          </w:tcPr>
          <w:p w14:paraId="2579A47E" w14:textId="77777777" w:rsidR="002E074B" w:rsidRPr="00760A3D" w:rsidRDefault="002E074B" w:rsidP="002E074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46A82AAC" w14:textId="6F6784FE" w:rsidR="002E074B" w:rsidRPr="00760A3D" w:rsidRDefault="002E074B" w:rsidP="005201C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276,958</w:t>
            </w:r>
          </w:p>
        </w:tc>
      </w:tr>
      <w:tr w:rsidR="002E074B" w:rsidRPr="00760A3D" w14:paraId="7DE56D1F" w14:textId="77777777" w:rsidTr="003D32BA">
        <w:trPr>
          <w:cantSplit/>
        </w:trPr>
        <w:tc>
          <w:tcPr>
            <w:tcW w:w="4642" w:type="dxa"/>
            <w:shd w:val="clear" w:color="auto" w:fill="auto"/>
          </w:tcPr>
          <w:p w14:paraId="26BFC3D6" w14:textId="26C2561A" w:rsidR="002E074B" w:rsidRPr="00760A3D" w:rsidRDefault="002E074B" w:rsidP="002E074B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607" w:type="dxa"/>
            <w:tcBorders>
              <w:left w:val="nil"/>
            </w:tcBorders>
          </w:tcPr>
          <w:p w14:paraId="25C8A61C" w14:textId="77777777" w:rsidR="002E074B" w:rsidRPr="00760A3D" w:rsidRDefault="002E074B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1D9950F2" w14:textId="4F3E0356" w:rsidR="002E074B" w:rsidRPr="00760A3D" w:rsidRDefault="00D7125F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A522E" w:rsidRPr="00760A3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0A522E" w:rsidRPr="00760A3D">
              <w:rPr>
                <w:rFonts w:ascii="Browallia New" w:hAnsi="Browallia New" w:cs="Browallia New"/>
                <w:sz w:val="28"/>
                <w:szCs w:val="28"/>
              </w:rPr>
              <w:t>371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306" w:type="dxa"/>
          </w:tcPr>
          <w:p w14:paraId="1DC3266A" w14:textId="77777777" w:rsidR="002E074B" w:rsidRPr="00760A3D" w:rsidRDefault="002E074B" w:rsidP="002E074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62A56375" w14:textId="6FD54483" w:rsidR="002E074B" w:rsidRPr="00760A3D" w:rsidRDefault="002E074B" w:rsidP="005201C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6,324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E074B" w:rsidRPr="00760A3D" w14:paraId="5530195A" w14:textId="77777777" w:rsidTr="003D32BA">
        <w:trPr>
          <w:cantSplit/>
        </w:trPr>
        <w:tc>
          <w:tcPr>
            <w:tcW w:w="4642" w:type="dxa"/>
          </w:tcPr>
          <w:p w14:paraId="6598347F" w14:textId="77777777" w:rsidR="002E074B" w:rsidRPr="00760A3D" w:rsidRDefault="002E074B" w:rsidP="002E074B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607" w:type="dxa"/>
            <w:tcBorders>
              <w:left w:val="nil"/>
            </w:tcBorders>
          </w:tcPr>
          <w:p w14:paraId="1B22DE41" w14:textId="77777777" w:rsidR="002E074B" w:rsidRPr="00760A3D" w:rsidRDefault="002E074B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3B52F98" w14:textId="57129179" w:rsidR="002E074B" w:rsidRPr="00760A3D" w:rsidRDefault="000A522E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438</w:t>
            </w:r>
            <w:r w:rsidR="00D7125F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510</w:t>
            </w:r>
          </w:p>
        </w:tc>
        <w:tc>
          <w:tcPr>
            <w:tcW w:w="306" w:type="dxa"/>
          </w:tcPr>
          <w:p w14:paraId="78EF94BC" w14:textId="77777777" w:rsidR="002E074B" w:rsidRPr="00760A3D" w:rsidRDefault="002E074B" w:rsidP="002E074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12" w:space="0" w:color="auto"/>
            </w:tcBorders>
          </w:tcPr>
          <w:p w14:paraId="1A29EB2F" w14:textId="4B3622A2" w:rsidR="002E074B" w:rsidRPr="00760A3D" w:rsidRDefault="002E074B" w:rsidP="005201C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270,634</w:t>
            </w:r>
          </w:p>
        </w:tc>
      </w:tr>
    </w:tbl>
    <w:p w14:paraId="24DEA8C5" w14:textId="77777777" w:rsidR="002E074B" w:rsidRPr="00760A3D" w:rsidRDefault="002E074B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3F9DBB5" w14:textId="52DC95F1" w:rsidR="001B0265" w:rsidRPr="00760A3D" w:rsidRDefault="001B0265" w:rsidP="00C80DEA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ในระหว่างงว</w:t>
      </w:r>
      <w:r w:rsidR="00CA6A32" w:rsidRPr="00760A3D">
        <w:rPr>
          <w:rFonts w:ascii="Browallia New" w:hAnsi="Browallia New" w:cs="Browallia New"/>
          <w:sz w:val="28"/>
          <w:szCs w:val="28"/>
          <w:cs/>
        </w:rPr>
        <w:t>ด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73DFA" w:rsidRPr="00760A3D">
        <w:rPr>
          <w:rFonts w:ascii="Browallia New" w:hAnsi="Browallia New" w:cs="Browallia New"/>
          <w:sz w:val="28"/>
          <w:szCs w:val="28"/>
          <w:cs/>
        </w:rPr>
        <w:t>มี</w:t>
      </w:r>
      <w:r w:rsidRPr="00760A3D">
        <w:rPr>
          <w:rFonts w:ascii="Browallia New" w:hAnsi="Browallia New" w:cs="Browallia New"/>
          <w:sz w:val="28"/>
          <w:szCs w:val="28"/>
          <w:cs/>
        </w:rPr>
        <w:t>รายการเคลื่อนไหวของค่าเผื่อผลขาดทุนจากการด้อยค่าของลูกหนี้การค้า ดังต่อไปนี้</w:t>
      </w:r>
    </w:p>
    <w:p w14:paraId="737132FD" w14:textId="58BDF817" w:rsidR="004F22FB" w:rsidRPr="00760A3D" w:rsidRDefault="004F22FB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6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6549"/>
        <w:gridCol w:w="2557"/>
      </w:tblGrid>
      <w:tr w:rsidR="004F22FB" w:rsidRPr="00760A3D" w14:paraId="3AC0D5E9" w14:textId="77777777" w:rsidTr="00EF19F7">
        <w:tc>
          <w:tcPr>
            <w:tcW w:w="6549" w:type="dxa"/>
          </w:tcPr>
          <w:p w14:paraId="52FAD732" w14:textId="77777777" w:rsidR="004F22FB" w:rsidRPr="00760A3D" w:rsidRDefault="004F22FB" w:rsidP="00750E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7" w:type="dxa"/>
          </w:tcPr>
          <w:p w14:paraId="7C1E8AD4" w14:textId="06AD6C18" w:rsidR="004F22FB" w:rsidRPr="00760A3D" w:rsidRDefault="004F22FB" w:rsidP="00853CFE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</w:p>
        </w:tc>
      </w:tr>
      <w:tr w:rsidR="004F22FB" w:rsidRPr="00760A3D" w14:paraId="0F44B40B" w14:textId="77777777" w:rsidTr="00EF19F7">
        <w:trPr>
          <w:trHeight w:val="351"/>
        </w:trPr>
        <w:tc>
          <w:tcPr>
            <w:tcW w:w="6549" w:type="dxa"/>
          </w:tcPr>
          <w:p w14:paraId="778BA454" w14:textId="77777777" w:rsidR="004F22FB" w:rsidRPr="00760A3D" w:rsidRDefault="004F22FB" w:rsidP="00750E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single" w:sz="4" w:space="0" w:color="auto"/>
            </w:tcBorders>
          </w:tcPr>
          <w:p w14:paraId="432C22ED" w14:textId="77777777" w:rsidR="004F22FB" w:rsidRPr="00760A3D" w:rsidRDefault="004F22FB" w:rsidP="00750E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F22FB" w:rsidRPr="00760A3D" w14:paraId="018808BF" w14:textId="77777777" w:rsidTr="00EF19F7">
        <w:trPr>
          <w:trHeight w:val="113"/>
        </w:trPr>
        <w:tc>
          <w:tcPr>
            <w:tcW w:w="6549" w:type="dxa"/>
          </w:tcPr>
          <w:p w14:paraId="59BBCA95" w14:textId="77777777" w:rsidR="004F22FB" w:rsidRPr="00760A3D" w:rsidRDefault="004F22FB" w:rsidP="004F22FB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760A3D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Pr="00760A3D">
              <w:rPr>
                <w:rFonts w:ascii="Browallia New" w:hAnsi="Browallia New" w:cs="Browallia New"/>
              </w:rPr>
              <w:t xml:space="preserve">1 </w:t>
            </w:r>
            <w:r w:rsidRPr="00760A3D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760A3D">
              <w:rPr>
                <w:rFonts w:ascii="Browallia New" w:hAnsi="Browallia New" w:cs="Browallia New"/>
              </w:rPr>
              <w:t>2565</w:t>
            </w:r>
          </w:p>
        </w:tc>
        <w:tc>
          <w:tcPr>
            <w:tcW w:w="2557" w:type="dxa"/>
            <w:vAlign w:val="bottom"/>
          </w:tcPr>
          <w:p w14:paraId="1457A600" w14:textId="2E003408" w:rsidR="004F22FB" w:rsidRPr="00760A3D" w:rsidRDefault="004F22FB" w:rsidP="004F22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6,324</w:t>
            </w:r>
          </w:p>
        </w:tc>
      </w:tr>
      <w:tr w:rsidR="004F22FB" w:rsidRPr="00760A3D" w14:paraId="3FF0C30B" w14:textId="77777777" w:rsidTr="00EF19F7">
        <w:trPr>
          <w:trHeight w:val="113"/>
        </w:trPr>
        <w:tc>
          <w:tcPr>
            <w:tcW w:w="6549" w:type="dxa"/>
          </w:tcPr>
          <w:p w14:paraId="5A6A14D0" w14:textId="06960991" w:rsidR="004F22FB" w:rsidRPr="00760A3D" w:rsidRDefault="004F22FB" w:rsidP="004F22FB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2557" w:type="dxa"/>
            <w:vAlign w:val="bottom"/>
          </w:tcPr>
          <w:p w14:paraId="32AD5DB5" w14:textId="1100F5F5" w:rsidR="004F22FB" w:rsidRPr="00760A3D" w:rsidRDefault="000A522E" w:rsidP="004F22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7125F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131</w:t>
            </w:r>
          </w:p>
        </w:tc>
      </w:tr>
      <w:tr w:rsidR="004F22FB" w:rsidRPr="00760A3D" w14:paraId="4E75021D" w14:textId="77777777" w:rsidTr="00EF19F7">
        <w:trPr>
          <w:trHeight w:val="113"/>
        </w:trPr>
        <w:tc>
          <w:tcPr>
            <w:tcW w:w="6549" w:type="dxa"/>
          </w:tcPr>
          <w:p w14:paraId="5AC44A72" w14:textId="671C3D66" w:rsidR="004F22FB" w:rsidRPr="00760A3D" w:rsidRDefault="004F22FB" w:rsidP="004F22FB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760A3D">
              <w:rPr>
                <w:rFonts w:ascii="Browallia New" w:hAnsi="Browallia New" w:cs="Browallia New"/>
                <w:cs/>
              </w:rPr>
              <w:t>ลดลง</w:t>
            </w:r>
          </w:p>
        </w:tc>
        <w:tc>
          <w:tcPr>
            <w:tcW w:w="2557" w:type="dxa"/>
            <w:vAlign w:val="bottom"/>
          </w:tcPr>
          <w:p w14:paraId="3768E70F" w14:textId="23C7E8BB" w:rsidR="004F22FB" w:rsidRPr="00760A3D" w:rsidRDefault="003F20CF" w:rsidP="004F22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A522E" w:rsidRPr="00760A3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7125F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0A522E" w:rsidRPr="00760A3D">
              <w:rPr>
                <w:rFonts w:ascii="Browallia New" w:hAnsi="Browallia New" w:cs="Browallia New"/>
                <w:sz w:val="28"/>
                <w:szCs w:val="28"/>
              </w:rPr>
              <w:t>084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F22FB" w:rsidRPr="00760A3D" w14:paraId="6B290B2A" w14:textId="77777777" w:rsidTr="00EF19F7">
        <w:trPr>
          <w:trHeight w:val="230"/>
        </w:trPr>
        <w:tc>
          <w:tcPr>
            <w:tcW w:w="6549" w:type="dxa"/>
          </w:tcPr>
          <w:p w14:paraId="79DF004D" w14:textId="467153A9" w:rsidR="004F22FB" w:rsidRPr="00760A3D" w:rsidRDefault="004F22FB" w:rsidP="004F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A710D3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A710D3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55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B1B8E25" w14:textId="4BAEDE67" w:rsidR="004F22FB" w:rsidRPr="00760A3D" w:rsidRDefault="000A522E" w:rsidP="004F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D7125F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371</w:t>
            </w:r>
          </w:p>
        </w:tc>
      </w:tr>
    </w:tbl>
    <w:p w14:paraId="036E9C87" w14:textId="77777777" w:rsidR="001B0265" w:rsidRPr="00760A3D" w:rsidRDefault="001B0265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p w14:paraId="5EEA7576" w14:textId="30417CB4" w:rsidR="009156FA" w:rsidRPr="00760A3D" w:rsidRDefault="00593952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สินค้าคงเหลือ</w:t>
      </w:r>
    </w:p>
    <w:p w14:paraId="63A9110C" w14:textId="77777777" w:rsidR="003E534D" w:rsidRPr="00760A3D" w:rsidRDefault="003E534D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32" w:type="dxa"/>
        <w:tblInd w:w="300" w:type="dxa"/>
        <w:tblLayout w:type="fixed"/>
        <w:tblLook w:val="0000" w:firstRow="0" w:lastRow="0" w:firstColumn="0" w:lastColumn="0" w:noHBand="0" w:noVBand="0"/>
      </w:tblPr>
      <w:tblGrid>
        <w:gridCol w:w="4664"/>
        <w:gridCol w:w="607"/>
        <w:gridCol w:w="1782"/>
        <w:gridCol w:w="306"/>
        <w:gridCol w:w="1773"/>
      </w:tblGrid>
      <w:tr w:rsidR="00A926C8" w:rsidRPr="00760A3D" w14:paraId="17758802" w14:textId="77777777" w:rsidTr="00540547">
        <w:trPr>
          <w:cantSplit/>
        </w:trPr>
        <w:tc>
          <w:tcPr>
            <w:tcW w:w="5272" w:type="dxa"/>
            <w:gridSpan w:val="2"/>
          </w:tcPr>
          <w:p w14:paraId="67FFE9C0" w14:textId="77777777" w:rsidR="00A926C8" w:rsidRPr="00760A3D" w:rsidRDefault="00A926C8" w:rsidP="0045291E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  <w:bookmarkStart w:id="2" w:name="_Hlk494369948"/>
          </w:p>
        </w:tc>
        <w:tc>
          <w:tcPr>
            <w:tcW w:w="3860" w:type="dxa"/>
            <w:gridSpan w:val="3"/>
          </w:tcPr>
          <w:p w14:paraId="5FB75645" w14:textId="45C5925A" w:rsidR="00A926C8" w:rsidRPr="00760A3D" w:rsidRDefault="00A926C8" w:rsidP="00D60402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E70C3B" w:rsidRPr="00760A3D" w14:paraId="604BE2F0" w14:textId="77777777" w:rsidTr="00C843F4">
        <w:trPr>
          <w:cantSplit/>
        </w:trPr>
        <w:tc>
          <w:tcPr>
            <w:tcW w:w="4665" w:type="dxa"/>
          </w:tcPr>
          <w:p w14:paraId="5A078F71" w14:textId="77777777" w:rsidR="00E70C3B" w:rsidRPr="00760A3D" w:rsidRDefault="00E70C3B" w:rsidP="00E70C3B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</w:tcBorders>
          </w:tcPr>
          <w:p w14:paraId="6F16D0A4" w14:textId="77777777" w:rsidR="00E70C3B" w:rsidRPr="00760A3D" w:rsidRDefault="00E70C3B" w:rsidP="00E70C3B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94F27AD" w14:textId="139DBE9A" w:rsidR="00E70C3B" w:rsidRPr="00760A3D" w:rsidRDefault="004C4BA3" w:rsidP="00E70C3B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94A13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94A13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4CB1FAAD" w14:textId="77777777" w:rsidR="00E70C3B" w:rsidRPr="00760A3D" w:rsidRDefault="00E70C3B" w:rsidP="00E70C3B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62EAAF17" w14:textId="45A3AE3C" w:rsidR="00E70C3B" w:rsidRPr="00760A3D" w:rsidRDefault="00E70C3B" w:rsidP="00E70C3B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4C4BA3" w:rsidRPr="00760A3D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D161BA" w:rsidRPr="00760A3D" w14:paraId="6C2BAF80" w14:textId="77777777" w:rsidTr="00851CD6">
        <w:trPr>
          <w:cantSplit/>
          <w:trHeight w:val="329"/>
        </w:trPr>
        <w:tc>
          <w:tcPr>
            <w:tcW w:w="4665" w:type="dxa"/>
          </w:tcPr>
          <w:p w14:paraId="5A4E0C5E" w14:textId="77777777" w:rsidR="00D161BA" w:rsidRPr="00760A3D" w:rsidRDefault="00D161BA" w:rsidP="0045291E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06" w:type="dxa"/>
            <w:tcBorders>
              <w:left w:val="nil"/>
            </w:tcBorders>
          </w:tcPr>
          <w:p w14:paraId="7F3D63A9" w14:textId="77777777" w:rsidR="00D161BA" w:rsidRPr="00760A3D" w:rsidRDefault="00D161BA" w:rsidP="0045291E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712551B6" w14:textId="77777777" w:rsidR="00D161BA" w:rsidRPr="00760A3D" w:rsidRDefault="00D161BA" w:rsidP="0045291E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06" w:type="dxa"/>
          </w:tcPr>
          <w:p w14:paraId="3FBCB51E" w14:textId="77777777" w:rsidR="00D161BA" w:rsidRPr="00760A3D" w:rsidRDefault="00D161BA" w:rsidP="0045291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73" w:type="dxa"/>
            <w:vAlign w:val="center"/>
          </w:tcPr>
          <w:p w14:paraId="457D1F6F" w14:textId="77777777" w:rsidR="00D161BA" w:rsidRPr="00760A3D" w:rsidRDefault="00D161BA" w:rsidP="0045291E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1A6DEE" w:rsidRPr="00760A3D" w14:paraId="1AEFAA62" w14:textId="77777777" w:rsidTr="00851CD6">
        <w:trPr>
          <w:cantSplit/>
        </w:trPr>
        <w:tc>
          <w:tcPr>
            <w:tcW w:w="4665" w:type="dxa"/>
          </w:tcPr>
          <w:p w14:paraId="62F8BAF5" w14:textId="77777777" w:rsidR="001A6DEE" w:rsidRPr="00760A3D" w:rsidRDefault="001A6DEE" w:rsidP="001A6DEE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606" w:type="dxa"/>
            <w:tcBorders>
              <w:left w:val="nil"/>
            </w:tcBorders>
          </w:tcPr>
          <w:p w14:paraId="7B2933C6" w14:textId="77777777" w:rsidR="001A6DEE" w:rsidRPr="00760A3D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76B42CE9" w14:textId="7778FAFA" w:rsidR="001A6DEE" w:rsidRPr="00760A3D" w:rsidRDefault="000A522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391</w:t>
            </w:r>
            <w:r w:rsidR="00114746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494</w:t>
            </w:r>
          </w:p>
        </w:tc>
        <w:tc>
          <w:tcPr>
            <w:tcW w:w="306" w:type="dxa"/>
          </w:tcPr>
          <w:p w14:paraId="792BDBC1" w14:textId="77777777" w:rsidR="001A6DEE" w:rsidRPr="00760A3D" w:rsidRDefault="001A6DEE" w:rsidP="001A6DEE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229A77B9" w14:textId="1A725226" w:rsidR="001A6DEE" w:rsidRPr="00760A3D" w:rsidRDefault="009E08C1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347</w:t>
            </w:r>
            <w:r w:rsidR="001A6DEE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56</w:t>
            </w:r>
            <w:r w:rsidR="001A6DEE" w:rsidRPr="00760A3D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1A6DEE" w:rsidRPr="00760A3D" w14:paraId="57E437DC" w14:textId="77777777" w:rsidTr="00851CD6">
        <w:trPr>
          <w:cantSplit/>
        </w:trPr>
        <w:tc>
          <w:tcPr>
            <w:tcW w:w="4665" w:type="dxa"/>
          </w:tcPr>
          <w:p w14:paraId="77683196" w14:textId="77777777" w:rsidR="001A6DEE" w:rsidRPr="00760A3D" w:rsidRDefault="001A6DEE" w:rsidP="001A6DEE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606" w:type="dxa"/>
            <w:tcBorders>
              <w:left w:val="nil"/>
            </w:tcBorders>
          </w:tcPr>
          <w:p w14:paraId="73434C56" w14:textId="77777777" w:rsidR="001A6DEE" w:rsidRPr="00760A3D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77D48164" w14:textId="00555C52" w:rsidR="001A6DEE" w:rsidRPr="00760A3D" w:rsidRDefault="000A522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="00114746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022</w:t>
            </w:r>
          </w:p>
        </w:tc>
        <w:tc>
          <w:tcPr>
            <w:tcW w:w="306" w:type="dxa"/>
          </w:tcPr>
          <w:p w14:paraId="2E74C6CD" w14:textId="77777777" w:rsidR="001A6DEE" w:rsidRPr="00760A3D" w:rsidRDefault="001A6DEE" w:rsidP="001A6DEE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50FB687C" w14:textId="0F89E3DB" w:rsidR="001A6DEE" w:rsidRPr="00760A3D" w:rsidRDefault="009E08C1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A6DEE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68</w:t>
            </w:r>
            <w:r w:rsidR="001A6DEE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</w:tr>
      <w:tr w:rsidR="001A6DEE" w:rsidRPr="00760A3D" w14:paraId="55B1966C" w14:textId="77777777" w:rsidTr="00851CD6">
        <w:trPr>
          <w:cantSplit/>
        </w:trPr>
        <w:tc>
          <w:tcPr>
            <w:tcW w:w="4665" w:type="dxa"/>
            <w:vAlign w:val="bottom"/>
          </w:tcPr>
          <w:p w14:paraId="693FD274" w14:textId="77777777" w:rsidR="001A6DEE" w:rsidRPr="00760A3D" w:rsidRDefault="001A6DEE" w:rsidP="001A6DE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dxa"/>
            <w:tcBorders>
              <w:left w:val="nil"/>
            </w:tcBorders>
          </w:tcPr>
          <w:p w14:paraId="50799CAF" w14:textId="77777777" w:rsidR="001A6DEE" w:rsidRPr="00760A3D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647CB8AB" w14:textId="13269BFD" w:rsidR="001A6DEE" w:rsidRPr="00760A3D" w:rsidRDefault="000A522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425</w:t>
            </w:r>
            <w:r w:rsidR="00114746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516</w:t>
            </w:r>
          </w:p>
        </w:tc>
        <w:tc>
          <w:tcPr>
            <w:tcW w:w="306" w:type="dxa"/>
          </w:tcPr>
          <w:p w14:paraId="1FC562D2" w14:textId="77777777" w:rsidR="001A6DEE" w:rsidRPr="00760A3D" w:rsidRDefault="001A6DEE" w:rsidP="001A6DEE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726CDEF0" w14:textId="06C497B7" w:rsidR="001A6DEE" w:rsidRPr="00760A3D" w:rsidRDefault="009E08C1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350</w:t>
            </w:r>
            <w:r w:rsidR="001A6DEE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70197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1A6DEE" w:rsidRPr="00760A3D" w14:paraId="29435E76" w14:textId="77777777" w:rsidTr="00851CD6">
        <w:trPr>
          <w:cantSplit/>
        </w:trPr>
        <w:tc>
          <w:tcPr>
            <w:tcW w:w="4665" w:type="dxa"/>
          </w:tcPr>
          <w:p w14:paraId="18E4832E" w14:textId="0DF9E677" w:rsidR="001A6DEE" w:rsidRPr="00760A3D" w:rsidRDefault="001A6DEE" w:rsidP="001A6DEE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ค่าเผื่อสินค้าเสื่อมคุณภาพ</w:t>
            </w:r>
          </w:p>
        </w:tc>
        <w:tc>
          <w:tcPr>
            <w:tcW w:w="606" w:type="dxa"/>
            <w:tcBorders>
              <w:left w:val="nil"/>
            </w:tcBorders>
          </w:tcPr>
          <w:p w14:paraId="11893C4D" w14:textId="77777777" w:rsidR="001A6DEE" w:rsidRPr="00760A3D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58DB1F7A" w14:textId="31620D4D" w:rsidR="001A6DEE" w:rsidRPr="00760A3D" w:rsidRDefault="00114746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A522E" w:rsidRPr="00760A3D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0A522E" w:rsidRPr="00760A3D">
              <w:rPr>
                <w:rFonts w:ascii="Browallia New" w:hAnsi="Browallia New" w:cs="Browallia New"/>
                <w:sz w:val="28"/>
                <w:szCs w:val="28"/>
              </w:rPr>
              <w:t>016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306" w:type="dxa"/>
          </w:tcPr>
          <w:p w14:paraId="69536C6D" w14:textId="77777777" w:rsidR="001A6DEE" w:rsidRPr="00760A3D" w:rsidRDefault="001A6DEE" w:rsidP="001A6DEE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40737B06" w14:textId="594B0116" w:rsidR="001A6DEE" w:rsidRPr="00760A3D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E08C1" w:rsidRPr="00760A3D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08C1" w:rsidRPr="00760A3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302C3" w:rsidRPr="00760A3D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1A6DEE" w:rsidRPr="00760A3D" w14:paraId="7BE446DC" w14:textId="77777777" w:rsidTr="00851CD6">
        <w:trPr>
          <w:cantSplit/>
        </w:trPr>
        <w:tc>
          <w:tcPr>
            <w:tcW w:w="4665" w:type="dxa"/>
            <w:shd w:val="clear" w:color="auto" w:fill="auto"/>
          </w:tcPr>
          <w:p w14:paraId="4A001014" w14:textId="4A09D008" w:rsidR="001A6DEE" w:rsidRPr="00760A3D" w:rsidRDefault="001A6DEE" w:rsidP="001A6DEE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ค่าเผื่อการลดมูลค่าของสินค้า</w:t>
            </w:r>
          </w:p>
        </w:tc>
        <w:tc>
          <w:tcPr>
            <w:tcW w:w="606" w:type="dxa"/>
            <w:tcBorders>
              <w:left w:val="nil"/>
            </w:tcBorders>
          </w:tcPr>
          <w:p w14:paraId="7F759E9C" w14:textId="77777777" w:rsidR="001A6DEE" w:rsidRPr="00760A3D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5E52D496" w14:textId="32449F1A" w:rsidR="001A6DEE" w:rsidRPr="00760A3D" w:rsidRDefault="00114746" w:rsidP="00D1477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A522E"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0A522E" w:rsidRPr="00760A3D">
              <w:rPr>
                <w:rFonts w:ascii="Browallia New" w:hAnsi="Browallia New" w:cs="Browallia New"/>
                <w:sz w:val="28"/>
                <w:szCs w:val="28"/>
              </w:rPr>
              <w:t>517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306" w:type="dxa"/>
          </w:tcPr>
          <w:p w14:paraId="2AB25988" w14:textId="77777777" w:rsidR="001A6DEE" w:rsidRPr="00760A3D" w:rsidRDefault="001A6DEE" w:rsidP="001A6DEE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1721847C" w14:textId="2A26CFF5" w:rsidR="001A6DEE" w:rsidRPr="00760A3D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E08C1" w:rsidRPr="00760A3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08C1" w:rsidRPr="00760A3D">
              <w:rPr>
                <w:rFonts w:ascii="Browallia New" w:hAnsi="Browallia New" w:cs="Browallia New"/>
                <w:sz w:val="28"/>
                <w:szCs w:val="28"/>
              </w:rPr>
              <w:t>918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1A6DEE" w:rsidRPr="00760A3D" w14:paraId="664C0D99" w14:textId="77777777" w:rsidTr="00851CD6">
        <w:trPr>
          <w:cantSplit/>
        </w:trPr>
        <w:tc>
          <w:tcPr>
            <w:tcW w:w="4665" w:type="dxa"/>
          </w:tcPr>
          <w:p w14:paraId="188BA112" w14:textId="77777777" w:rsidR="001A6DEE" w:rsidRPr="00760A3D" w:rsidRDefault="001A6DEE" w:rsidP="001A6DEE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606" w:type="dxa"/>
            <w:tcBorders>
              <w:left w:val="nil"/>
            </w:tcBorders>
          </w:tcPr>
          <w:p w14:paraId="3FAEFEF7" w14:textId="77777777" w:rsidR="001A6DEE" w:rsidRPr="00760A3D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77811E3" w14:textId="2C0BB205" w:rsidR="001A6DEE" w:rsidRPr="00760A3D" w:rsidRDefault="000A522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404</w:t>
            </w:r>
            <w:r w:rsidR="00114746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983</w:t>
            </w:r>
          </w:p>
        </w:tc>
        <w:tc>
          <w:tcPr>
            <w:tcW w:w="306" w:type="dxa"/>
          </w:tcPr>
          <w:p w14:paraId="1453083C" w14:textId="77777777" w:rsidR="001A6DEE" w:rsidRPr="00760A3D" w:rsidRDefault="001A6DEE" w:rsidP="001A6DEE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12" w:space="0" w:color="auto"/>
            </w:tcBorders>
          </w:tcPr>
          <w:p w14:paraId="506FA64F" w14:textId="0B8A6B4A" w:rsidR="001A6DEE" w:rsidRPr="00760A3D" w:rsidRDefault="009E08C1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335</w:t>
            </w:r>
            <w:r w:rsidR="001A6DEE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331D97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bookmarkEnd w:id="2"/>
    </w:tbl>
    <w:p w14:paraId="71EF20F2" w14:textId="1B57A12F" w:rsidR="00C43137" w:rsidRPr="00760A3D" w:rsidRDefault="00C43137" w:rsidP="00784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2AA6D3F" w14:textId="6D468260" w:rsidR="00F91C67" w:rsidRPr="00760A3D" w:rsidRDefault="00F91C67" w:rsidP="0066264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 xml:space="preserve">ในระหว่างงวด </w:t>
      </w:r>
      <w:r w:rsidR="00773DFA" w:rsidRPr="00760A3D">
        <w:rPr>
          <w:rFonts w:ascii="Browallia New" w:hAnsi="Browallia New" w:cs="Browallia New"/>
          <w:sz w:val="28"/>
          <w:szCs w:val="28"/>
          <w:cs/>
        </w:rPr>
        <w:t>มี</w:t>
      </w:r>
      <w:r w:rsidRPr="00760A3D">
        <w:rPr>
          <w:rFonts w:ascii="Browallia New" w:hAnsi="Browallia New" w:cs="Browallia New"/>
          <w:sz w:val="28"/>
          <w:szCs w:val="28"/>
          <w:cs/>
        </w:rPr>
        <w:t>รายการเคลื่อนไหวของค่าเผื่อสินค้า</w:t>
      </w:r>
      <w:r w:rsidR="000F67F5" w:rsidRPr="00760A3D">
        <w:rPr>
          <w:rFonts w:ascii="Browallia New" w:hAnsi="Browallia New" w:cs="Browallia New"/>
          <w:sz w:val="28"/>
          <w:szCs w:val="28"/>
          <w:cs/>
        </w:rPr>
        <w:t>เสื่อมคุณภาพ</w:t>
      </w:r>
      <w:r w:rsidR="000E7CEE" w:rsidRPr="00760A3D">
        <w:rPr>
          <w:rFonts w:ascii="Browallia New" w:hAnsi="Browallia New" w:cs="Browallia New"/>
          <w:sz w:val="28"/>
          <w:szCs w:val="28"/>
          <w:cs/>
        </w:rPr>
        <w:t xml:space="preserve">และการลดมูลค่าของสินค้า </w:t>
      </w:r>
      <w:r w:rsidRPr="00760A3D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0F2DFD0E" w14:textId="77777777" w:rsidR="00A30DA6" w:rsidRPr="00760A3D" w:rsidRDefault="00A30DA6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6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6549"/>
        <w:gridCol w:w="2557"/>
      </w:tblGrid>
      <w:tr w:rsidR="008F4660" w:rsidRPr="00760A3D" w14:paraId="2F524CA9" w14:textId="77777777" w:rsidTr="00EF19F7">
        <w:tc>
          <w:tcPr>
            <w:tcW w:w="6549" w:type="dxa"/>
          </w:tcPr>
          <w:p w14:paraId="7251BC9A" w14:textId="77777777" w:rsidR="008F4660" w:rsidRPr="00760A3D" w:rsidRDefault="008F4660" w:rsidP="004F22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7" w:type="dxa"/>
          </w:tcPr>
          <w:p w14:paraId="2ACA4669" w14:textId="0B852DEC" w:rsidR="008F4660" w:rsidRPr="00760A3D" w:rsidRDefault="008F4660" w:rsidP="007946E3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</w:p>
        </w:tc>
      </w:tr>
      <w:tr w:rsidR="00333FA6" w:rsidRPr="00760A3D" w14:paraId="09FB0951" w14:textId="77777777" w:rsidTr="00EF19F7">
        <w:trPr>
          <w:trHeight w:val="351"/>
        </w:trPr>
        <w:tc>
          <w:tcPr>
            <w:tcW w:w="6549" w:type="dxa"/>
          </w:tcPr>
          <w:p w14:paraId="4917F77E" w14:textId="77777777" w:rsidR="00333FA6" w:rsidRPr="00760A3D" w:rsidRDefault="00333FA6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single" w:sz="4" w:space="0" w:color="auto"/>
            </w:tcBorders>
          </w:tcPr>
          <w:p w14:paraId="377E792A" w14:textId="77777777" w:rsidR="00333FA6" w:rsidRPr="00760A3D" w:rsidRDefault="00333FA6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F4660" w:rsidRPr="00760A3D" w14:paraId="3CE6C6BA" w14:textId="77777777" w:rsidTr="00EF19F7">
        <w:trPr>
          <w:trHeight w:val="113"/>
        </w:trPr>
        <w:tc>
          <w:tcPr>
            <w:tcW w:w="6549" w:type="dxa"/>
          </w:tcPr>
          <w:p w14:paraId="51EBEE80" w14:textId="27E5EBBB" w:rsidR="008F4660" w:rsidRPr="00760A3D" w:rsidRDefault="008F4660" w:rsidP="008F4660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760A3D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Pr="00760A3D">
              <w:rPr>
                <w:rFonts w:ascii="Browallia New" w:hAnsi="Browallia New" w:cs="Browallia New"/>
              </w:rPr>
              <w:t xml:space="preserve">1 </w:t>
            </w:r>
            <w:r w:rsidRPr="00760A3D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760A3D">
              <w:rPr>
                <w:rFonts w:ascii="Browallia New" w:hAnsi="Browallia New" w:cs="Browallia New"/>
              </w:rPr>
              <w:t>256</w:t>
            </w:r>
            <w:r w:rsidR="004C00B9" w:rsidRPr="00760A3D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2557" w:type="dxa"/>
            <w:vAlign w:val="bottom"/>
          </w:tcPr>
          <w:p w14:paraId="20DD3C2F" w14:textId="4D885E1E" w:rsidR="008F4660" w:rsidRPr="00760A3D" w:rsidRDefault="00CD036F" w:rsidP="0007624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15,038</w:t>
            </w:r>
          </w:p>
        </w:tc>
      </w:tr>
      <w:tr w:rsidR="008F4660" w:rsidRPr="00760A3D" w14:paraId="31051F8F" w14:textId="77777777" w:rsidTr="00EF19F7">
        <w:trPr>
          <w:trHeight w:val="113"/>
        </w:trPr>
        <w:tc>
          <w:tcPr>
            <w:tcW w:w="6549" w:type="dxa"/>
          </w:tcPr>
          <w:p w14:paraId="7C62AF0C" w14:textId="3AED2948" w:rsidR="008F4660" w:rsidRPr="00760A3D" w:rsidRDefault="008F4660" w:rsidP="008F4660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760A3D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2557" w:type="dxa"/>
            <w:vAlign w:val="bottom"/>
          </w:tcPr>
          <w:p w14:paraId="20BB9526" w14:textId="31F5763B" w:rsidR="008F4660" w:rsidRPr="00760A3D" w:rsidRDefault="000A522E" w:rsidP="0007624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114746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495</w:t>
            </w:r>
          </w:p>
        </w:tc>
      </w:tr>
      <w:tr w:rsidR="008F4660" w:rsidRPr="00760A3D" w14:paraId="2E06B97C" w14:textId="77777777" w:rsidTr="00EF19F7">
        <w:trPr>
          <w:trHeight w:val="230"/>
        </w:trPr>
        <w:tc>
          <w:tcPr>
            <w:tcW w:w="6549" w:type="dxa"/>
          </w:tcPr>
          <w:p w14:paraId="2C989189" w14:textId="5D070B70" w:rsidR="008F4660" w:rsidRPr="00760A3D" w:rsidRDefault="008F4660" w:rsidP="008F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C00B9"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94A13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4C00B9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94A13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="004C00B9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C00B9"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55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A50F90D" w14:textId="3DB580C1" w:rsidR="008F4660" w:rsidRPr="00760A3D" w:rsidRDefault="000A522E" w:rsidP="0007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114746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533</w:t>
            </w:r>
          </w:p>
        </w:tc>
      </w:tr>
    </w:tbl>
    <w:p w14:paraId="42B648D9" w14:textId="77777777" w:rsidR="00691B8E" w:rsidRPr="00760A3D" w:rsidRDefault="00691B8E" w:rsidP="00691B8E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CB2EA98" w14:textId="18F78D17" w:rsidR="00B56E22" w:rsidRPr="00760A3D" w:rsidRDefault="00B56E22" w:rsidP="00BC667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เงินลงทุนในบริษัทย่อย</w:t>
      </w:r>
    </w:p>
    <w:p w14:paraId="6BEC7588" w14:textId="77777777" w:rsidR="00B56E22" w:rsidRPr="00760A3D" w:rsidRDefault="00B56E22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9046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98"/>
        <w:gridCol w:w="1320"/>
        <w:gridCol w:w="1077"/>
        <w:gridCol w:w="1025"/>
        <w:gridCol w:w="972"/>
        <w:gridCol w:w="992"/>
        <w:gridCol w:w="1067"/>
        <w:gridCol w:w="995"/>
      </w:tblGrid>
      <w:tr w:rsidR="00B56E22" w:rsidRPr="00760A3D" w14:paraId="3026F44E" w14:textId="77777777" w:rsidTr="00ED4667">
        <w:trPr>
          <w:trHeight w:val="313"/>
        </w:trPr>
        <w:tc>
          <w:tcPr>
            <w:tcW w:w="1598" w:type="dxa"/>
            <w:vAlign w:val="bottom"/>
          </w:tcPr>
          <w:p w14:paraId="6EA84514" w14:textId="77777777" w:rsidR="00B56E22" w:rsidRPr="00760A3D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20" w:type="dxa"/>
            <w:vAlign w:val="bottom"/>
          </w:tcPr>
          <w:p w14:paraId="486F0E25" w14:textId="77777777" w:rsidR="00B56E22" w:rsidRPr="00760A3D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677E8146" w14:textId="77777777" w:rsidR="00B56E22" w:rsidRPr="00760A3D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7B32407B" w14:textId="77777777" w:rsidR="00B56E22" w:rsidRPr="00760A3D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022" w:type="dxa"/>
            <w:gridSpan w:val="4"/>
            <w:vAlign w:val="bottom"/>
          </w:tcPr>
          <w:p w14:paraId="51E097A8" w14:textId="698D5604" w:rsidR="00B56E22" w:rsidRPr="00760A3D" w:rsidRDefault="00B56E22" w:rsidP="00C84008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  <w:cs/>
              </w:rPr>
              <w:t>พันบาท</w:t>
            </w:r>
          </w:p>
        </w:tc>
      </w:tr>
      <w:tr w:rsidR="00B56E22" w:rsidRPr="00760A3D" w14:paraId="3F7CDB62" w14:textId="77777777" w:rsidTr="00ED4667">
        <w:trPr>
          <w:trHeight w:val="351"/>
        </w:trPr>
        <w:tc>
          <w:tcPr>
            <w:tcW w:w="1598" w:type="dxa"/>
            <w:vAlign w:val="bottom"/>
          </w:tcPr>
          <w:p w14:paraId="02AB1AAD" w14:textId="77777777" w:rsidR="00B56E22" w:rsidRPr="00760A3D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20" w:type="dxa"/>
            <w:vAlign w:val="bottom"/>
          </w:tcPr>
          <w:p w14:paraId="792B1C23" w14:textId="77777777" w:rsidR="00B56E22" w:rsidRPr="00760A3D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02" w:type="dxa"/>
            <w:gridSpan w:val="2"/>
            <w:vAlign w:val="bottom"/>
          </w:tcPr>
          <w:p w14:paraId="05E35AE4" w14:textId="77777777" w:rsidR="00B56E22" w:rsidRPr="00760A3D" w:rsidRDefault="00B56E22" w:rsidP="00C84008">
            <w:pPr>
              <w:pBdr>
                <w:bottom w:val="single" w:sz="4" w:space="1" w:color="auto"/>
              </w:pBdr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  <w:cs/>
              </w:rPr>
              <w:t>ร้อยละการถือหุ้น</w:t>
            </w:r>
          </w:p>
        </w:tc>
        <w:tc>
          <w:tcPr>
            <w:tcW w:w="1964" w:type="dxa"/>
            <w:gridSpan w:val="2"/>
            <w:vAlign w:val="bottom"/>
          </w:tcPr>
          <w:p w14:paraId="7E227DB8" w14:textId="77777777" w:rsidR="00B56E22" w:rsidRPr="00760A3D" w:rsidRDefault="00B56E22" w:rsidP="00C84008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62" w:type="dxa"/>
            <w:gridSpan w:val="2"/>
            <w:vAlign w:val="bottom"/>
          </w:tcPr>
          <w:p w14:paraId="0C3DF216" w14:textId="77777777" w:rsidR="00B56E22" w:rsidRPr="00760A3D" w:rsidRDefault="00B56E22" w:rsidP="00ED4667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0A3D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ราคาทุน</w:t>
            </w:r>
          </w:p>
        </w:tc>
      </w:tr>
      <w:tr w:rsidR="004C41EF" w:rsidRPr="00760A3D" w14:paraId="5D796AF7" w14:textId="77777777" w:rsidTr="00ED4667">
        <w:trPr>
          <w:trHeight w:val="486"/>
        </w:trPr>
        <w:tc>
          <w:tcPr>
            <w:tcW w:w="1598" w:type="dxa"/>
            <w:vAlign w:val="bottom"/>
          </w:tcPr>
          <w:p w14:paraId="33F90A94" w14:textId="77777777" w:rsidR="004C41EF" w:rsidRPr="00760A3D" w:rsidRDefault="004C41EF" w:rsidP="004C41EF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20" w:type="dxa"/>
            <w:vAlign w:val="bottom"/>
          </w:tcPr>
          <w:p w14:paraId="7417B0A5" w14:textId="77777777" w:rsidR="004C41EF" w:rsidRPr="00760A3D" w:rsidRDefault="004C41EF" w:rsidP="004C41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0A3D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1077" w:type="dxa"/>
          </w:tcPr>
          <w:p w14:paraId="4BE0A4D3" w14:textId="00038F65" w:rsidR="004C41EF" w:rsidRPr="00760A3D" w:rsidRDefault="004C41EF" w:rsidP="004C41EF">
            <w:pPr>
              <w:pBdr>
                <w:bottom w:val="single" w:sz="4" w:space="1" w:color="auto"/>
              </w:pBdr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94A13" w:rsidRPr="00760A3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760A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94A13" w:rsidRPr="00760A3D">
              <w:rPr>
                <w:rFonts w:ascii="Browallia New" w:hAnsi="Browallia New" w:cs="Browallia New"/>
                <w:sz w:val="24"/>
                <w:szCs w:val="24"/>
                <w:cs/>
              </w:rPr>
              <w:t>มิถุนายน</w:t>
            </w:r>
            <w:r w:rsidRPr="00760A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025" w:type="dxa"/>
            <w:vAlign w:val="bottom"/>
          </w:tcPr>
          <w:p w14:paraId="0420084D" w14:textId="03BC5481" w:rsidR="004C41EF" w:rsidRPr="00760A3D" w:rsidRDefault="004C41EF" w:rsidP="004C41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60A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760A3D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972" w:type="dxa"/>
          </w:tcPr>
          <w:p w14:paraId="5BEB16B0" w14:textId="5B4A45F8" w:rsidR="004C41EF" w:rsidRPr="00760A3D" w:rsidRDefault="004C41EF" w:rsidP="004C41EF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E3F90" w:rsidRPr="00760A3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760A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E3F90" w:rsidRPr="00760A3D">
              <w:rPr>
                <w:rFonts w:ascii="Browallia New" w:hAnsi="Browallia New" w:cs="Browallia New"/>
                <w:sz w:val="24"/>
                <w:szCs w:val="24"/>
                <w:cs/>
              </w:rPr>
              <w:t>มิถุนายน</w:t>
            </w:r>
            <w:r w:rsidRPr="00760A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992" w:type="dxa"/>
            <w:vAlign w:val="bottom"/>
          </w:tcPr>
          <w:p w14:paraId="64D237ED" w14:textId="52F5C045" w:rsidR="004C41EF" w:rsidRPr="00760A3D" w:rsidRDefault="004C41EF" w:rsidP="00ED4667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60A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760A3D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067" w:type="dxa"/>
          </w:tcPr>
          <w:p w14:paraId="6FB85EB4" w14:textId="32A46902" w:rsidR="004C41EF" w:rsidRPr="00760A3D" w:rsidRDefault="004C41EF" w:rsidP="00ED4667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E3F90" w:rsidRPr="00760A3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760A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E3F90" w:rsidRPr="00760A3D">
              <w:rPr>
                <w:rFonts w:ascii="Browallia New" w:hAnsi="Browallia New" w:cs="Browallia New"/>
                <w:sz w:val="24"/>
                <w:szCs w:val="24"/>
                <w:cs/>
              </w:rPr>
              <w:t>มิถุนายน</w:t>
            </w:r>
            <w:r w:rsidRPr="00760A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995" w:type="dxa"/>
            <w:vAlign w:val="bottom"/>
          </w:tcPr>
          <w:p w14:paraId="0F1616E8" w14:textId="6764B3B1" w:rsidR="004C41EF" w:rsidRPr="00760A3D" w:rsidRDefault="004C41EF" w:rsidP="00ED4667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60A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760A3D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</w:tr>
      <w:tr w:rsidR="00DF0D1E" w:rsidRPr="00760A3D" w14:paraId="4A36660D" w14:textId="77777777" w:rsidTr="00ED4667">
        <w:trPr>
          <w:trHeight w:val="313"/>
        </w:trPr>
        <w:tc>
          <w:tcPr>
            <w:tcW w:w="1598" w:type="dxa"/>
            <w:vAlign w:val="bottom"/>
          </w:tcPr>
          <w:p w14:paraId="598BF7EF" w14:textId="77777777" w:rsidR="00DF0D1E" w:rsidRPr="00760A3D" w:rsidRDefault="00DF0D1E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20" w:type="dxa"/>
            <w:vAlign w:val="bottom"/>
          </w:tcPr>
          <w:p w14:paraId="69B37492" w14:textId="77777777" w:rsidR="00DF0D1E" w:rsidRPr="00760A3D" w:rsidRDefault="00DF0D1E" w:rsidP="00DF0D1E">
            <w:pPr>
              <w:ind w:left="-18"/>
              <w:jc w:val="center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7" w:type="dxa"/>
          </w:tcPr>
          <w:p w14:paraId="248C02B2" w14:textId="77777777" w:rsidR="00DF0D1E" w:rsidRPr="00760A3D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2A503198" w14:textId="77777777" w:rsidR="00DF0D1E" w:rsidRPr="00760A3D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618B6045" w14:textId="77777777" w:rsidR="00DF0D1E" w:rsidRPr="00760A3D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AF91EEB" w14:textId="77777777" w:rsidR="00DF0D1E" w:rsidRPr="00760A3D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0223EDC6" w14:textId="77777777" w:rsidR="00DF0D1E" w:rsidRPr="00760A3D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37657496" w14:textId="77777777" w:rsidR="00DF0D1E" w:rsidRPr="00760A3D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D33BB" w:rsidRPr="00760A3D" w14:paraId="578AFFF1" w14:textId="77777777" w:rsidTr="00ED4667">
        <w:trPr>
          <w:trHeight w:val="329"/>
        </w:trPr>
        <w:tc>
          <w:tcPr>
            <w:tcW w:w="1598" w:type="dxa"/>
          </w:tcPr>
          <w:p w14:paraId="160977C6" w14:textId="6EE4D4FB" w:rsidR="003D33BB" w:rsidRPr="00760A3D" w:rsidRDefault="003D33BB" w:rsidP="00F94E1B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72" w:right="-105" w:hanging="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เซนต์ เมดิคอล เทรดดิ้ง จำกัด</w:t>
            </w:r>
          </w:p>
        </w:tc>
        <w:tc>
          <w:tcPr>
            <w:tcW w:w="1320" w:type="dxa"/>
          </w:tcPr>
          <w:p w14:paraId="5B3812A6" w14:textId="77777777" w:rsidR="003709B0" w:rsidRPr="00760A3D" w:rsidRDefault="003D33BB" w:rsidP="00F94E1B">
            <w:pPr>
              <w:ind w:left="-18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760A3D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จำหน่าย</w:t>
            </w:r>
          </w:p>
          <w:p w14:paraId="0444ABF1" w14:textId="0E09D42A" w:rsidR="003D33BB" w:rsidRPr="00760A3D" w:rsidRDefault="00F94E1B" w:rsidP="00F94E1B">
            <w:pPr>
              <w:ind w:left="-18" w:right="-61"/>
              <w:jc w:val="center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</w:pPr>
            <w:r w:rsidRPr="00760A3D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3D33BB" w:rsidRPr="00760A3D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เครื่องมือแพทย์</w:t>
            </w:r>
          </w:p>
        </w:tc>
        <w:tc>
          <w:tcPr>
            <w:tcW w:w="1077" w:type="dxa"/>
            <w:vAlign w:val="bottom"/>
          </w:tcPr>
          <w:p w14:paraId="5984FB31" w14:textId="4D7FBC04" w:rsidR="003D33BB" w:rsidRPr="00760A3D" w:rsidRDefault="004E548B" w:rsidP="00D54998">
            <w:pPr>
              <w:spacing w:line="276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D54998" w:rsidRPr="00760A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</w:t>
            </w:r>
            <w:r w:rsidR="005231D4" w:rsidRPr="00760A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5" w:type="dxa"/>
            <w:vAlign w:val="bottom"/>
          </w:tcPr>
          <w:p w14:paraId="5DA55AF2" w14:textId="509EDC6C" w:rsidR="003D33BB" w:rsidRPr="00760A3D" w:rsidRDefault="003D33BB" w:rsidP="003D33BB">
            <w:pPr>
              <w:spacing w:line="276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72" w:type="dxa"/>
            <w:vAlign w:val="bottom"/>
          </w:tcPr>
          <w:p w14:paraId="2B9ECF15" w14:textId="5A0687B3" w:rsidR="003D33BB" w:rsidRPr="00760A3D" w:rsidRDefault="00D54998" w:rsidP="00C84008">
            <w:pPr>
              <w:pBdr>
                <w:bottom w:val="single" w:sz="12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</w:t>
            </w:r>
            <w:r w:rsidR="00114746" w:rsidRPr="00760A3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067B11F4" w14:textId="655B7352" w:rsidR="003D33BB" w:rsidRPr="00760A3D" w:rsidRDefault="003D33BB" w:rsidP="00ED4667">
            <w:pPr>
              <w:pBdr>
                <w:bottom w:val="single" w:sz="12" w:space="1" w:color="auto"/>
              </w:pBdr>
              <w:ind w:left="-7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760A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7" w:type="dxa"/>
            <w:vAlign w:val="bottom"/>
          </w:tcPr>
          <w:p w14:paraId="3A6C6F65" w14:textId="1D9991B7" w:rsidR="003D33BB" w:rsidRPr="00760A3D" w:rsidRDefault="00D54998" w:rsidP="00ED4667">
            <w:pPr>
              <w:pBdr>
                <w:bottom w:val="single" w:sz="12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 </w:t>
            </w:r>
            <w:r w:rsidR="00114746" w:rsidRPr="00760A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5" w:type="dxa"/>
            <w:vAlign w:val="bottom"/>
          </w:tcPr>
          <w:p w14:paraId="6CFA408B" w14:textId="7FD8B602" w:rsidR="003D33BB" w:rsidRPr="00760A3D" w:rsidRDefault="003D33BB" w:rsidP="00ED4667">
            <w:pPr>
              <w:pBdr>
                <w:bottom w:val="single" w:sz="12" w:space="1" w:color="auto"/>
              </w:pBdr>
              <w:ind w:left="-7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760A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41979126" w14:textId="77777777" w:rsidR="00B56E22" w:rsidRPr="00760A3D" w:rsidRDefault="00B56E22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35ECA10" w14:textId="3F2A77C8" w:rsidR="006B4A27" w:rsidRPr="00760A3D" w:rsidRDefault="00D76F6D" w:rsidP="0064791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บริษัทย่อยได้จดทะเบียนเลิกกิจการกับ</w:t>
      </w:r>
      <w:r w:rsidR="00130A02" w:rsidRPr="00760A3D">
        <w:rPr>
          <w:rFonts w:ascii="Browallia New" w:hAnsi="Browallia New" w:cs="Browallia New"/>
          <w:sz w:val="28"/>
          <w:szCs w:val="28"/>
          <w:cs/>
        </w:rPr>
        <w:t>กระทรวงพาณิชย์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แล้วเมื่อวันที่ </w:t>
      </w:r>
      <w:r w:rsidRPr="00760A3D">
        <w:rPr>
          <w:rFonts w:ascii="Browallia New" w:hAnsi="Browallia New" w:cs="Browallia New"/>
          <w:sz w:val="28"/>
          <w:szCs w:val="28"/>
        </w:rPr>
        <w:t>3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760A3D">
        <w:rPr>
          <w:rFonts w:ascii="Browallia New" w:hAnsi="Browallia New" w:cs="Browallia New"/>
          <w:sz w:val="28"/>
          <w:szCs w:val="28"/>
        </w:rPr>
        <w:t>2564</w:t>
      </w:r>
      <w:r w:rsidR="00C16E26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C16E26" w:rsidRPr="00760A3D">
        <w:rPr>
          <w:rFonts w:ascii="Browallia New" w:hAnsi="Browallia New" w:cs="Browallia New"/>
          <w:sz w:val="28"/>
          <w:szCs w:val="28"/>
          <w:cs/>
        </w:rPr>
        <w:t>และบริษัทย่อยได้ดำเนินการชำระบัญชีและชำระคืนเงินลงทุนให้กับบริษัทแล้วเต็มจำนวน</w:t>
      </w:r>
      <w:r w:rsidR="00130A02" w:rsidRPr="00760A3D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130A02" w:rsidRPr="00760A3D">
        <w:rPr>
          <w:rFonts w:ascii="Browallia New" w:hAnsi="Browallia New" w:cs="Browallia New"/>
          <w:sz w:val="28"/>
          <w:szCs w:val="28"/>
        </w:rPr>
        <w:t xml:space="preserve">9 </w:t>
      </w:r>
      <w:r w:rsidR="00C16E26" w:rsidRPr="00760A3D">
        <w:rPr>
          <w:rFonts w:ascii="Browallia New" w:hAnsi="Browallia New" w:cs="Browallia New"/>
          <w:sz w:val="28"/>
          <w:szCs w:val="28"/>
          <w:cs/>
        </w:rPr>
        <w:t xml:space="preserve">กุมภาพันธ์ </w:t>
      </w:r>
      <w:r w:rsidR="00C16E26" w:rsidRPr="00760A3D">
        <w:rPr>
          <w:rFonts w:ascii="Browallia New" w:hAnsi="Browallia New" w:cs="Browallia New"/>
          <w:sz w:val="28"/>
          <w:szCs w:val="28"/>
        </w:rPr>
        <w:t>2565</w:t>
      </w:r>
      <w:r w:rsidR="00380A42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A2D7F" w:rsidRPr="00760A3D">
        <w:rPr>
          <w:rFonts w:ascii="Browallia New" w:hAnsi="Browallia New" w:cs="Browallia New"/>
          <w:sz w:val="28"/>
          <w:szCs w:val="28"/>
          <w:cs/>
        </w:rPr>
        <w:t>ทั้งนี้</w:t>
      </w:r>
      <w:r w:rsidR="00380A42" w:rsidRPr="00760A3D">
        <w:rPr>
          <w:rFonts w:ascii="Browallia New" w:hAnsi="Browallia New" w:cs="Browallia New"/>
          <w:sz w:val="28"/>
          <w:szCs w:val="28"/>
          <w:cs/>
        </w:rPr>
        <w:t xml:space="preserve"> การเลิกกิจการของบริษัทย่อยดังกล่าวไม่มีผลกระ</w:t>
      </w:r>
      <w:r w:rsidR="00EE595B" w:rsidRPr="00760A3D">
        <w:rPr>
          <w:rFonts w:ascii="Browallia New" w:hAnsi="Browallia New" w:cs="Browallia New"/>
          <w:sz w:val="28"/>
          <w:szCs w:val="28"/>
          <w:cs/>
        </w:rPr>
        <w:t>ทบอย่างเป็นสาระสำคัญต่อการดำเนินงานของ</w:t>
      </w:r>
      <w:r w:rsidR="00B625C6" w:rsidRPr="00760A3D">
        <w:rPr>
          <w:rFonts w:ascii="Browallia New" w:hAnsi="Browallia New" w:cs="Browallia New"/>
          <w:sz w:val="28"/>
          <w:szCs w:val="28"/>
          <w:cs/>
        </w:rPr>
        <w:t>กลุ่ม</w:t>
      </w:r>
      <w:r w:rsidR="00EE595B" w:rsidRPr="00760A3D">
        <w:rPr>
          <w:rFonts w:ascii="Browallia New" w:hAnsi="Browallia New" w:cs="Browallia New"/>
          <w:sz w:val="28"/>
          <w:szCs w:val="28"/>
          <w:cs/>
        </w:rPr>
        <w:t>บริษัท</w:t>
      </w:r>
    </w:p>
    <w:p w14:paraId="408CC435" w14:textId="15D2F7C9" w:rsidR="00A47047" w:rsidRPr="00760A3D" w:rsidRDefault="00A47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</w:rPr>
        <w:br w:type="page"/>
      </w:r>
    </w:p>
    <w:p w14:paraId="1545AA85" w14:textId="2887F373" w:rsidR="00FD713F" w:rsidRPr="00760A3D" w:rsidRDefault="00FD713F" w:rsidP="00BC667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5112D72D" w14:textId="327372CC" w:rsidR="00E22563" w:rsidRPr="00760A3D" w:rsidRDefault="00E22563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147" w:type="dxa"/>
        <w:tblInd w:w="351" w:type="dxa"/>
        <w:tblLayout w:type="fixed"/>
        <w:tblLook w:val="01E0" w:firstRow="1" w:lastRow="1" w:firstColumn="1" w:lastColumn="1" w:noHBand="0" w:noVBand="0"/>
      </w:tblPr>
      <w:tblGrid>
        <w:gridCol w:w="6592"/>
        <w:gridCol w:w="2555"/>
      </w:tblGrid>
      <w:tr w:rsidR="00811B62" w:rsidRPr="00760A3D" w14:paraId="7B862025" w14:textId="77777777" w:rsidTr="00D7289B">
        <w:tc>
          <w:tcPr>
            <w:tcW w:w="6592" w:type="dxa"/>
          </w:tcPr>
          <w:p w14:paraId="52797382" w14:textId="77777777" w:rsidR="00811B62" w:rsidRPr="00760A3D" w:rsidRDefault="00811B62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5" w:type="dxa"/>
          </w:tcPr>
          <w:p w14:paraId="185121B0" w14:textId="211F7FCA" w:rsidR="00811B62" w:rsidRPr="00760A3D" w:rsidRDefault="00811B62" w:rsidP="003A3933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4451"/>
                <w:tab w:val="left" w:pos="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</w:p>
        </w:tc>
      </w:tr>
      <w:tr w:rsidR="00811B62" w:rsidRPr="00760A3D" w14:paraId="1F586309" w14:textId="77777777" w:rsidTr="00D7289B">
        <w:trPr>
          <w:trHeight w:val="283"/>
        </w:trPr>
        <w:tc>
          <w:tcPr>
            <w:tcW w:w="6592" w:type="dxa"/>
          </w:tcPr>
          <w:p w14:paraId="0B9306BB" w14:textId="77777777" w:rsidR="00811B62" w:rsidRPr="00760A3D" w:rsidRDefault="00811B62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5" w:type="dxa"/>
            <w:tcBorders>
              <w:top w:val="single" w:sz="4" w:space="0" w:color="auto"/>
            </w:tcBorders>
          </w:tcPr>
          <w:p w14:paraId="2275E17E" w14:textId="77777777" w:rsidR="00811B62" w:rsidRPr="00760A3D" w:rsidRDefault="00811B62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11B62" w:rsidRPr="00760A3D" w14:paraId="20AF0446" w14:textId="77777777" w:rsidTr="00D7289B">
        <w:trPr>
          <w:trHeight w:val="113"/>
        </w:trPr>
        <w:tc>
          <w:tcPr>
            <w:tcW w:w="6592" w:type="dxa"/>
          </w:tcPr>
          <w:p w14:paraId="1CDC15F5" w14:textId="43FECB82" w:rsidR="00811B62" w:rsidRPr="00760A3D" w:rsidRDefault="0011005E" w:rsidP="008B26BD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760A3D">
              <w:rPr>
                <w:rFonts w:ascii="Browallia New" w:hAnsi="Browallia New" w:cs="Browallia New"/>
                <w:cs/>
              </w:rPr>
              <w:t xml:space="preserve">มูลค่าสุทธิตามบัญชี ณ วันที่ </w:t>
            </w:r>
            <w:r w:rsidRPr="00760A3D">
              <w:rPr>
                <w:rFonts w:ascii="Browallia New" w:hAnsi="Browallia New" w:cs="Browallia New"/>
              </w:rPr>
              <w:t xml:space="preserve">1 </w:t>
            </w:r>
            <w:r w:rsidRPr="00760A3D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760A3D">
              <w:rPr>
                <w:rFonts w:ascii="Browallia New" w:hAnsi="Browallia New" w:cs="Browallia New"/>
              </w:rPr>
              <w:t>256</w:t>
            </w:r>
            <w:r w:rsidR="00FE02E7" w:rsidRPr="00760A3D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2555" w:type="dxa"/>
            <w:vAlign w:val="bottom"/>
          </w:tcPr>
          <w:p w14:paraId="424308A2" w14:textId="226DDC84" w:rsidR="00811B62" w:rsidRPr="00760A3D" w:rsidRDefault="005900BF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70,375</w:t>
            </w:r>
          </w:p>
        </w:tc>
      </w:tr>
      <w:tr w:rsidR="00811B62" w:rsidRPr="00760A3D" w14:paraId="4CC5C890" w14:textId="77777777" w:rsidTr="00D7289B">
        <w:trPr>
          <w:trHeight w:val="113"/>
        </w:trPr>
        <w:tc>
          <w:tcPr>
            <w:tcW w:w="6592" w:type="dxa"/>
          </w:tcPr>
          <w:p w14:paraId="3B4DBB2C" w14:textId="26D9DABC" w:rsidR="00811B62" w:rsidRPr="00760A3D" w:rsidRDefault="00CE77BC" w:rsidP="008B26BD">
            <w:pPr>
              <w:pStyle w:val="a7"/>
              <w:widowControl/>
              <w:ind w:right="0"/>
              <w:rPr>
                <w:rFonts w:ascii="Browallia New" w:hAnsi="Browallia New" w:cs="Browallia New"/>
                <w:u w:val="single"/>
                <w:cs/>
              </w:rPr>
            </w:pPr>
            <w:r w:rsidRPr="00760A3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760A3D">
              <w:rPr>
                <w:rFonts w:ascii="Browallia New" w:hAnsi="Browallia New" w:cs="Browallia New"/>
                <w:cs/>
              </w:rPr>
              <w:t xml:space="preserve"> </w:t>
            </w:r>
            <w:r w:rsidR="00A24BE3" w:rsidRPr="00760A3D">
              <w:rPr>
                <w:rFonts w:ascii="Browallia New" w:hAnsi="Browallia New" w:cs="Browallia New"/>
                <w:cs/>
              </w:rPr>
              <w:t>ค่าเ</w:t>
            </w:r>
            <w:r w:rsidR="009F7847" w:rsidRPr="00760A3D">
              <w:rPr>
                <w:rFonts w:ascii="Browallia New" w:hAnsi="Browallia New" w:cs="Browallia New"/>
                <w:cs/>
              </w:rPr>
              <w:t>สื่</w:t>
            </w:r>
            <w:r w:rsidR="00A24BE3" w:rsidRPr="00760A3D">
              <w:rPr>
                <w:rFonts w:ascii="Browallia New" w:hAnsi="Browallia New" w:cs="Browallia New"/>
                <w:cs/>
              </w:rPr>
              <w:t>อ</w:t>
            </w:r>
            <w:r w:rsidR="009F7847" w:rsidRPr="00760A3D">
              <w:rPr>
                <w:rFonts w:ascii="Browallia New" w:hAnsi="Browallia New" w:cs="Browallia New"/>
                <w:cs/>
              </w:rPr>
              <w:t>ม</w:t>
            </w:r>
            <w:r w:rsidR="00A24BE3" w:rsidRPr="00760A3D">
              <w:rPr>
                <w:rFonts w:ascii="Browallia New" w:hAnsi="Browallia New" w:cs="Browallia New"/>
                <w:cs/>
              </w:rPr>
              <w:t>ราคาสำหรับงวด</w:t>
            </w:r>
          </w:p>
        </w:tc>
        <w:tc>
          <w:tcPr>
            <w:tcW w:w="2555" w:type="dxa"/>
            <w:tcBorders>
              <w:bottom w:val="single" w:sz="4" w:space="0" w:color="auto"/>
            </w:tcBorders>
            <w:vAlign w:val="bottom"/>
          </w:tcPr>
          <w:p w14:paraId="30126552" w14:textId="3302A0CE" w:rsidR="00811B62" w:rsidRPr="00760A3D" w:rsidRDefault="00725D87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(2</w:t>
            </w:r>
            <w:r w:rsidR="00AF419B" w:rsidRPr="00760A3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E3CC1" w:rsidRPr="00760A3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811B62" w:rsidRPr="00760A3D" w14:paraId="1DDCBA1A" w14:textId="77777777" w:rsidTr="00D7289B">
        <w:trPr>
          <w:trHeight w:val="230"/>
        </w:trPr>
        <w:tc>
          <w:tcPr>
            <w:tcW w:w="6592" w:type="dxa"/>
          </w:tcPr>
          <w:p w14:paraId="5AAC2AFB" w14:textId="09A56052" w:rsidR="00811B62" w:rsidRPr="00760A3D" w:rsidRDefault="0011005E" w:rsidP="008B2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E02E7"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E3F90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FE02E7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3F90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="00FE02E7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E02E7"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55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9F9C3E4" w14:textId="06EF6168" w:rsidR="00811B62" w:rsidRPr="00760A3D" w:rsidRDefault="000A522E" w:rsidP="008B2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70</w:t>
            </w:r>
            <w:r w:rsidR="00725D87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DE3CC1"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</w:tbl>
    <w:p w14:paraId="686CEA91" w14:textId="77777777" w:rsidR="00797CC6" w:rsidRPr="00760A3D" w:rsidRDefault="00797CC6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A198C4B" w14:textId="608A25B8" w:rsidR="0008643B" w:rsidRPr="00760A3D" w:rsidRDefault="00E22563" w:rsidP="00031877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</w:t>
      </w:r>
      <w:r w:rsidR="00F70122" w:rsidRPr="00760A3D">
        <w:rPr>
          <w:rFonts w:ascii="Browallia New" w:hAnsi="Browallia New" w:cs="Browallia New"/>
          <w:sz w:val="28"/>
          <w:szCs w:val="28"/>
          <w:cs/>
        </w:rPr>
        <w:t>เป็น</w:t>
      </w:r>
      <w:r w:rsidR="000812F6" w:rsidRPr="00760A3D">
        <w:rPr>
          <w:rFonts w:ascii="Browallia New" w:hAnsi="Browallia New" w:cs="Browallia New"/>
          <w:sz w:val="28"/>
          <w:szCs w:val="28"/>
          <w:cs/>
        </w:rPr>
        <w:t>ที่ดินและ</w:t>
      </w:r>
      <w:r w:rsidR="00D14868" w:rsidRPr="00760A3D">
        <w:rPr>
          <w:rFonts w:ascii="Browallia New" w:hAnsi="Browallia New" w:cs="Browallia New"/>
          <w:sz w:val="28"/>
          <w:szCs w:val="28"/>
          <w:cs/>
        </w:rPr>
        <w:t>อาคาร</w:t>
      </w:r>
      <w:r w:rsidR="000812F6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ซึ่งแสดงในงบการเงินด้วย</w:t>
      </w:r>
      <w:r w:rsidR="00BF3226" w:rsidRPr="00760A3D">
        <w:rPr>
          <w:rFonts w:ascii="Browallia New" w:hAnsi="Browallia New" w:cs="Browallia New"/>
          <w:sz w:val="28"/>
          <w:szCs w:val="28"/>
          <w:cs/>
        </w:rPr>
        <w:t>วิธี</w:t>
      </w:r>
      <w:r w:rsidRPr="00760A3D">
        <w:rPr>
          <w:rFonts w:ascii="Browallia New" w:hAnsi="Browallia New" w:cs="Browallia New"/>
          <w:sz w:val="28"/>
          <w:szCs w:val="28"/>
          <w:cs/>
        </w:rPr>
        <w:t>ราคาทุน</w:t>
      </w:r>
      <w:r w:rsidR="00BF3226" w:rsidRPr="00760A3D">
        <w:rPr>
          <w:rFonts w:ascii="Browallia New" w:hAnsi="Browallia New" w:cs="Browallia New"/>
          <w:sz w:val="28"/>
          <w:szCs w:val="28"/>
          <w:cs/>
        </w:rPr>
        <w:t>หักค่าเสื่อมราคาสะสม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0087D" w:rsidRPr="00760A3D">
        <w:rPr>
          <w:rFonts w:ascii="Browallia New" w:hAnsi="Browallia New" w:cs="Browallia New"/>
          <w:sz w:val="28"/>
          <w:szCs w:val="28"/>
        </w:rPr>
        <w:br/>
      </w:r>
      <w:r w:rsidRPr="00760A3D">
        <w:rPr>
          <w:rFonts w:ascii="Browallia New" w:hAnsi="Browallia New" w:cs="Browallia New"/>
          <w:sz w:val="28"/>
          <w:szCs w:val="28"/>
          <w:cs/>
        </w:rPr>
        <w:t>โดยมี</w:t>
      </w:r>
      <w:r w:rsidR="00253348" w:rsidRPr="00760A3D">
        <w:rPr>
          <w:rFonts w:ascii="Browallia New" w:hAnsi="Browallia New" w:cs="Browallia New"/>
          <w:sz w:val="28"/>
          <w:szCs w:val="28"/>
          <w:cs/>
        </w:rPr>
        <w:t>มูลค่ายุติธรรม</w:t>
      </w:r>
      <w:r w:rsidRPr="00760A3D">
        <w:rPr>
          <w:rFonts w:ascii="Browallia New" w:hAnsi="Browallia New" w:cs="Browallia New"/>
          <w:sz w:val="28"/>
          <w:szCs w:val="28"/>
          <w:cs/>
        </w:rPr>
        <w:t>จำนวน</w:t>
      </w:r>
      <w:r w:rsidR="00A31698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218B0" w:rsidRPr="00760A3D">
        <w:rPr>
          <w:rFonts w:ascii="Browallia New" w:hAnsi="Browallia New" w:cs="Browallia New"/>
          <w:sz w:val="28"/>
          <w:szCs w:val="28"/>
        </w:rPr>
        <w:t xml:space="preserve">95.10 </w:t>
      </w:r>
      <w:r w:rsidRPr="00760A3D">
        <w:rPr>
          <w:rFonts w:ascii="Browallia New" w:hAnsi="Browallia New" w:cs="Browallia New"/>
          <w:sz w:val="28"/>
          <w:szCs w:val="28"/>
          <w:cs/>
        </w:rPr>
        <w:t>ล้านบาท ตามรายงาน</w:t>
      </w:r>
      <w:r w:rsidR="00D1251A" w:rsidRPr="00760A3D">
        <w:rPr>
          <w:rFonts w:ascii="Browallia New" w:hAnsi="Browallia New" w:cs="Browallia New"/>
          <w:sz w:val="28"/>
          <w:szCs w:val="28"/>
          <w:cs/>
        </w:rPr>
        <w:t>การประเมิน</w:t>
      </w:r>
      <w:r w:rsidRPr="00760A3D">
        <w:rPr>
          <w:rFonts w:ascii="Browallia New" w:hAnsi="Browallia New" w:cs="Browallia New"/>
          <w:sz w:val="28"/>
          <w:szCs w:val="28"/>
          <w:cs/>
        </w:rPr>
        <w:t>ของผู้ปร</w:t>
      </w:r>
      <w:r w:rsidR="00EF3E25" w:rsidRPr="00760A3D">
        <w:rPr>
          <w:rFonts w:ascii="Browallia New" w:hAnsi="Browallia New" w:cs="Browallia New"/>
          <w:sz w:val="28"/>
          <w:szCs w:val="28"/>
          <w:cs/>
        </w:rPr>
        <w:t>ะ</w:t>
      </w:r>
      <w:r w:rsidRPr="00760A3D">
        <w:rPr>
          <w:rFonts w:ascii="Browallia New" w:hAnsi="Browallia New" w:cs="Browallia New"/>
          <w:sz w:val="28"/>
          <w:szCs w:val="28"/>
          <w:cs/>
        </w:rPr>
        <w:t>เมินราคาอิสระ</w:t>
      </w:r>
      <w:r w:rsidR="0008643B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253348" w:rsidRPr="00760A3D">
        <w:rPr>
          <w:rFonts w:ascii="Browallia New" w:hAnsi="Browallia New" w:cs="Browallia New"/>
          <w:sz w:val="28"/>
          <w:szCs w:val="28"/>
          <w:cs/>
        </w:rPr>
        <w:t xml:space="preserve">(ข้อมูลระดับ </w:t>
      </w:r>
      <w:r w:rsidR="00253348" w:rsidRPr="00760A3D">
        <w:rPr>
          <w:rFonts w:ascii="Browallia New" w:hAnsi="Browallia New" w:cs="Browallia New"/>
          <w:sz w:val="28"/>
          <w:szCs w:val="28"/>
        </w:rPr>
        <w:t xml:space="preserve">2) </w:t>
      </w:r>
      <w:r w:rsidR="0008643B" w:rsidRPr="00760A3D">
        <w:rPr>
          <w:rFonts w:ascii="Browallia New" w:hAnsi="Browallia New" w:cs="Browallia New"/>
          <w:sz w:val="28"/>
          <w:szCs w:val="28"/>
        </w:rPr>
        <w:t xml:space="preserve"> </w:t>
      </w:r>
    </w:p>
    <w:p w14:paraId="2FDA5E9A" w14:textId="676BF609" w:rsidR="00001585" w:rsidRPr="00760A3D" w:rsidRDefault="00001585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F5541AE" w14:textId="70D076EE" w:rsidR="008A2B5A" w:rsidRPr="00760A3D" w:rsidRDefault="00001585" w:rsidP="00031877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</w:t>
      </w:r>
      <w:r w:rsidR="00CC1D3D" w:rsidRPr="00760A3D">
        <w:rPr>
          <w:rFonts w:ascii="Browallia New" w:hAnsi="Browallia New" w:cs="Browallia New"/>
          <w:sz w:val="28"/>
          <w:szCs w:val="28"/>
          <w:cs/>
        </w:rPr>
        <w:t>ดังกล่าวได้ถูกจดจ</w:t>
      </w:r>
      <w:r w:rsidR="0093017F" w:rsidRPr="00760A3D">
        <w:rPr>
          <w:rFonts w:ascii="Browallia New" w:hAnsi="Browallia New" w:cs="Browallia New"/>
          <w:sz w:val="28"/>
          <w:szCs w:val="28"/>
          <w:cs/>
        </w:rPr>
        <w:t>ำนองเพื่อใช้เป็นหลักประกันสำหรับวงเงินสินเชื่อจากธนาคาร</w:t>
      </w:r>
      <w:r w:rsidR="00CC28A1" w:rsidRPr="00760A3D">
        <w:rPr>
          <w:rFonts w:ascii="Browallia New" w:hAnsi="Browallia New" w:cs="Browallia New"/>
          <w:sz w:val="28"/>
          <w:szCs w:val="28"/>
        </w:rPr>
        <w:t xml:space="preserve">           </w:t>
      </w:r>
      <w:r w:rsidR="0093017F" w:rsidRPr="00760A3D">
        <w:rPr>
          <w:rFonts w:ascii="Browallia New" w:hAnsi="Browallia New" w:cs="Browallia New"/>
          <w:sz w:val="28"/>
          <w:szCs w:val="28"/>
          <w:cs/>
        </w:rPr>
        <w:t>แห่งหนึ</w:t>
      </w:r>
      <w:r w:rsidR="00031877">
        <w:rPr>
          <w:rFonts w:ascii="Browallia New" w:hAnsi="Browallia New" w:cs="Browallia New" w:hint="cs"/>
          <w:sz w:val="28"/>
          <w:szCs w:val="28"/>
          <w:cs/>
        </w:rPr>
        <w:t>่ง</w:t>
      </w:r>
      <w:r w:rsidR="0093017F" w:rsidRPr="00760A3D">
        <w:rPr>
          <w:rFonts w:ascii="Browallia New" w:hAnsi="Browallia New" w:cs="Browallia New"/>
          <w:sz w:val="28"/>
          <w:szCs w:val="28"/>
          <w:cs/>
        </w:rPr>
        <w:t xml:space="preserve"> ตามที่กล่าว</w:t>
      </w:r>
      <w:r w:rsidR="00FC0EFC" w:rsidRPr="00760A3D">
        <w:rPr>
          <w:rFonts w:ascii="Browallia New" w:hAnsi="Browallia New" w:cs="Browallia New"/>
          <w:sz w:val="28"/>
          <w:szCs w:val="28"/>
          <w:cs/>
        </w:rPr>
        <w:t>ไว้</w:t>
      </w:r>
      <w:r w:rsidR="0093017F" w:rsidRPr="00760A3D">
        <w:rPr>
          <w:rFonts w:ascii="Browallia New" w:hAnsi="Browallia New" w:cs="Browallia New"/>
          <w:sz w:val="28"/>
          <w:szCs w:val="28"/>
          <w:cs/>
        </w:rPr>
        <w:t>ในหมายเหตุ</w:t>
      </w:r>
      <w:r w:rsidR="00C32162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81450" w:rsidRPr="00760A3D">
        <w:rPr>
          <w:rFonts w:ascii="Browallia New" w:hAnsi="Browallia New" w:cs="Browallia New"/>
          <w:sz w:val="28"/>
          <w:szCs w:val="28"/>
        </w:rPr>
        <w:t>1</w:t>
      </w:r>
      <w:r w:rsidR="00DA6BFB" w:rsidRPr="00760A3D">
        <w:rPr>
          <w:rFonts w:ascii="Browallia New" w:hAnsi="Browallia New" w:cs="Browallia New"/>
          <w:sz w:val="28"/>
          <w:szCs w:val="28"/>
        </w:rPr>
        <w:t>2</w:t>
      </w:r>
    </w:p>
    <w:p w14:paraId="2D559235" w14:textId="0134A13E" w:rsidR="00875D25" w:rsidRPr="00760A3D" w:rsidRDefault="00875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DF58249" w14:textId="1D4B163B" w:rsidR="009F6D69" w:rsidRPr="00760A3D" w:rsidRDefault="00014478" w:rsidP="00031877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 xml:space="preserve">ที่ดิน </w:t>
      </w:r>
      <w:r w:rsidR="00520FCE" w:rsidRPr="00760A3D">
        <w:rPr>
          <w:rFonts w:ascii="Browallia New" w:hAnsi="Browallia New" w:cs="Browallia New"/>
          <w:b/>
          <w:bCs/>
          <w:sz w:val="28"/>
          <w:szCs w:val="28"/>
          <w:cs/>
        </w:rPr>
        <w:t>อาคาร</w:t>
      </w:r>
      <w:r w:rsidR="00CD5716" w:rsidRPr="00760A3D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520FCE" w:rsidRPr="00760A3D">
        <w:rPr>
          <w:rFonts w:ascii="Browallia New" w:hAnsi="Browallia New" w:cs="Browallia New"/>
          <w:b/>
          <w:bCs/>
          <w:sz w:val="28"/>
          <w:szCs w:val="28"/>
          <w:cs/>
        </w:rPr>
        <w:t>และ</w:t>
      </w:r>
      <w:r w:rsidR="009F6D69" w:rsidRPr="00760A3D">
        <w:rPr>
          <w:rFonts w:ascii="Browallia New" w:hAnsi="Browallia New" w:cs="Browallia New"/>
          <w:b/>
          <w:bCs/>
          <w:sz w:val="28"/>
          <w:szCs w:val="28"/>
          <w:cs/>
        </w:rPr>
        <w:t>อุปกรณ์</w:t>
      </w:r>
    </w:p>
    <w:p w14:paraId="4E9418F7" w14:textId="77777777" w:rsidR="003B06E0" w:rsidRPr="00760A3D" w:rsidRDefault="003B06E0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BF7AC17" w14:textId="6C747E9F" w:rsidR="002C1576" w:rsidRPr="00760A3D" w:rsidRDefault="007D0168" w:rsidP="00031877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A47047" w:rsidRPr="00760A3D">
        <w:rPr>
          <w:rFonts w:ascii="Browallia New" w:hAnsi="Browallia New" w:cs="Browallia New"/>
          <w:sz w:val="28"/>
          <w:szCs w:val="28"/>
          <w:cs/>
        </w:rPr>
        <w:t>หก</w:t>
      </w:r>
      <w:r w:rsidR="003A36C2" w:rsidRPr="00760A3D">
        <w:rPr>
          <w:rFonts w:ascii="Browallia New" w:hAnsi="Browallia New" w:cs="Browallia New"/>
          <w:sz w:val="28"/>
          <w:szCs w:val="28"/>
          <w:cs/>
        </w:rPr>
        <w:t>เ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ดือนสิ้นสุดวันที่ </w:t>
      </w:r>
      <w:r w:rsidR="005900BF" w:rsidRPr="00760A3D">
        <w:rPr>
          <w:rFonts w:ascii="Browallia New" w:hAnsi="Browallia New" w:cs="Browallia New"/>
          <w:sz w:val="28"/>
          <w:szCs w:val="28"/>
        </w:rPr>
        <w:t>3</w:t>
      </w:r>
      <w:r w:rsidR="009E3F90" w:rsidRPr="00760A3D">
        <w:rPr>
          <w:rFonts w:ascii="Browallia New" w:hAnsi="Browallia New" w:cs="Browallia New"/>
          <w:sz w:val="28"/>
          <w:szCs w:val="28"/>
        </w:rPr>
        <w:t>0</w:t>
      </w:r>
      <w:r w:rsidR="005900BF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E3F90" w:rsidRPr="00760A3D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5900BF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900BF" w:rsidRPr="00760A3D">
        <w:rPr>
          <w:rFonts w:ascii="Browallia New" w:hAnsi="Browallia New" w:cs="Browallia New"/>
          <w:sz w:val="28"/>
          <w:szCs w:val="28"/>
        </w:rPr>
        <w:t>2565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มีรายการเปลี่ยนแปลงของที่ดิน อาคาร และอุปกรณ์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อย่างย่อดังต่อไปนี้</w:t>
      </w:r>
    </w:p>
    <w:p w14:paraId="73D89B6F" w14:textId="77777777" w:rsidR="00D25DDF" w:rsidRPr="00760A3D" w:rsidRDefault="00D25DDF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16"/>
          <w:szCs w:val="16"/>
          <w:rtl/>
          <w:cs/>
        </w:rPr>
      </w:pPr>
    </w:p>
    <w:tbl>
      <w:tblPr>
        <w:tblW w:w="9152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345"/>
        <w:gridCol w:w="210"/>
        <w:gridCol w:w="2597"/>
      </w:tblGrid>
      <w:tr w:rsidR="00FE555D" w:rsidRPr="00760A3D" w14:paraId="0DDBA6B4" w14:textId="77777777" w:rsidTr="003D32BA">
        <w:trPr>
          <w:cantSplit/>
          <w:tblHeader/>
        </w:trPr>
        <w:tc>
          <w:tcPr>
            <w:tcW w:w="6345" w:type="dxa"/>
          </w:tcPr>
          <w:p w14:paraId="0DBE7358" w14:textId="77777777" w:rsidR="00FE555D" w:rsidRPr="00760A3D" w:rsidRDefault="00FE555D" w:rsidP="000A42A9">
            <w:pPr>
              <w:ind w:left="-423" w:right="-72" w:firstLine="4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10" w:type="dxa"/>
          </w:tcPr>
          <w:p w14:paraId="5E5BAFB0" w14:textId="77777777" w:rsidR="00FE555D" w:rsidRPr="00760A3D" w:rsidRDefault="00FE555D" w:rsidP="000A42A9">
            <w:pPr>
              <w:ind w:left="-423" w:right="-72" w:firstLine="4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597" w:type="dxa"/>
            <w:tcBorders>
              <w:bottom w:val="single" w:sz="4" w:space="0" w:color="auto"/>
            </w:tcBorders>
          </w:tcPr>
          <w:p w14:paraId="5622BDE4" w14:textId="6A18B80D" w:rsidR="00FE555D" w:rsidRPr="00760A3D" w:rsidRDefault="00FE555D" w:rsidP="00FE555D">
            <w:pPr>
              <w:ind w:left="-423" w:right="-72" w:firstLine="439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760A3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F454E5" w:rsidRPr="00760A3D" w14:paraId="4AAF1FA8" w14:textId="6CCE1945" w:rsidTr="003D32BA">
        <w:trPr>
          <w:cantSplit/>
          <w:trHeight w:hRule="exact" w:val="283"/>
          <w:tblHeader/>
        </w:trPr>
        <w:tc>
          <w:tcPr>
            <w:tcW w:w="6345" w:type="dxa"/>
          </w:tcPr>
          <w:p w14:paraId="3E96F6D2" w14:textId="77777777" w:rsidR="00F454E5" w:rsidRPr="00760A3D" w:rsidRDefault="00F454E5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10" w:type="dxa"/>
          </w:tcPr>
          <w:p w14:paraId="7DFEA6FC" w14:textId="757C067E" w:rsidR="00F454E5" w:rsidRPr="00760A3D" w:rsidRDefault="00F454E5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597" w:type="dxa"/>
            <w:tcBorders>
              <w:top w:val="single" w:sz="4" w:space="0" w:color="auto"/>
            </w:tcBorders>
          </w:tcPr>
          <w:p w14:paraId="39AC574A" w14:textId="2839B92F" w:rsidR="00F454E5" w:rsidRPr="00760A3D" w:rsidRDefault="00F454E5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454E5" w:rsidRPr="00760A3D" w14:paraId="6C9B7CC3" w14:textId="4D8391B7" w:rsidTr="003D32BA">
        <w:trPr>
          <w:cantSplit/>
        </w:trPr>
        <w:tc>
          <w:tcPr>
            <w:tcW w:w="6345" w:type="dxa"/>
          </w:tcPr>
          <w:p w14:paraId="54A4198E" w14:textId="31184F4F" w:rsidR="00F454E5" w:rsidRPr="00760A3D" w:rsidRDefault="00F454E5" w:rsidP="00044433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10" w:type="dxa"/>
            <w:vAlign w:val="center"/>
          </w:tcPr>
          <w:p w14:paraId="27F2C4EA" w14:textId="54AAC2A8" w:rsidR="00F454E5" w:rsidRPr="00760A3D" w:rsidRDefault="00F454E5" w:rsidP="00044433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597" w:type="dxa"/>
            <w:vAlign w:val="center"/>
          </w:tcPr>
          <w:p w14:paraId="4B79FAD0" w14:textId="523026D6" w:rsidR="00F454E5" w:rsidRPr="00760A3D" w:rsidRDefault="00F454E5" w:rsidP="000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73,164</w:t>
            </w:r>
          </w:p>
        </w:tc>
      </w:tr>
      <w:tr w:rsidR="00F454E5" w:rsidRPr="00760A3D" w14:paraId="1DA054CA" w14:textId="58E77F52" w:rsidTr="003D32BA">
        <w:trPr>
          <w:cantSplit/>
        </w:trPr>
        <w:tc>
          <w:tcPr>
            <w:tcW w:w="6345" w:type="dxa"/>
          </w:tcPr>
          <w:p w14:paraId="788808C6" w14:textId="67F542A4" w:rsidR="00F454E5" w:rsidRPr="00760A3D" w:rsidRDefault="00F454E5" w:rsidP="003268FD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210" w:type="dxa"/>
            <w:vAlign w:val="center"/>
          </w:tcPr>
          <w:p w14:paraId="15C582AD" w14:textId="77777777" w:rsidR="00F454E5" w:rsidRPr="00760A3D" w:rsidRDefault="00F454E5" w:rsidP="003268FD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597" w:type="dxa"/>
            <w:vAlign w:val="center"/>
          </w:tcPr>
          <w:p w14:paraId="440C607A" w14:textId="05EFD90D" w:rsidR="00F454E5" w:rsidRPr="00760A3D" w:rsidRDefault="000A522E" w:rsidP="0032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CD3037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993</w:t>
            </w:r>
          </w:p>
        </w:tc>
      </w:tr>
      <w:tr w:rsidR="00F454E5" w:rsidRPr="00760A3D" w14:paraId="156629BB" w14:textId="29DE138B" w:rsidTr="003D32BA">
        <w:trPr>
          <w:cantSplit/>
        </w:trPr>
        <w:tc>
          <w:tcPr>
            <w:tcW w:w="6345" w:type="dxa"/>
          </w:tcPr>
          <w:p w14:paraId="240E2679" w14:textId="37F68505" w:rsidR="00F454E5" w:rsidRPr="00760A3D" w:rsidRDefault="00F454E5" w:rsidP="003268FD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มูลค่าสุทธิตามบัญชีของสินทรัพย์ที่จำหน่าย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 /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0" w:type="dxa"/>
            <w:vAlign w:val="center"/>
          </w:tcPr>
          <w:p w14:paraId="491CC3FA" w14:textId="2849CE9D" w:rsidR="00F454E5" w:rsidRPr="00760A3D" w:rsidRDefault="00F454E5" w:rsidP="003268FD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597" w:type="dxa"/>
            <w:vAlign w:val="center"/>
          </w:tcPr>
          <w:p w14:paraId="47A09290" w14:textId="3599EA37" w:rsidR="00F454E5" w:rsidRPr="00760A3D" w:rsidRDefault="00CD3037" w:rsidP="0032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A522E" w:rsidRPr="00760A3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0A522E" w:rsidRPr="00760A3D">
              <w:rPr>
                <w:rFonts w:ascii="Browallia New" w:hAnsi="Browallia New" w:cs="Browallia New"/>
                <w:sz w:val="28"/>
                <w:szCs w:val="28"/>
              </w:rPr>
              <w:t>964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F454E5" w:rsidRPr="00760A3D" w14:paraId="5F1CB536" w14:textId="76237AB2" w:rsidTr="003D32BA">
        <w:trPr>
          <w:cantSplit/>
        </w:trPr>
        <w:tc>
          <w:tcPr>
            <w:tcW w:w="6345" w:type="dxa"/>
          </w:tcPr>
          <w:p w14:paraId="61E8BEF8" w14:textId="084767B6" w:rsidR="00F454E5" w:rsidRPr="00760A3D" w:rsidRDefault="00F454E5" w:rsidP="003268FD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โอนสินค้าคงเหลือเป็นสินทรัพย์</w:t>
            </w:r>
          </w:p>
        </w:tc>
        <w:tc>
          <w:tcPr>
            <w:tcW w:w="210" w:type="dxa"/>
            <w:vAlign w:val="center"/>
          </w:tcPr>
          <w:p w14:paraId="697747D0" w14:textId="151A2150" w:rsidR="00F454E5" w:rsidRPr="00760A3D" w:rsidRDefault="00F454E5" w:rsidP="003268FD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597" w:type="dxa"/>
            <w:vAlign w:val="center"/>
          </w:tcPr>
          <w:p w14:paraId="4A26FD71" w14:textId="14FAAC75" w:rsidR="00F454E5" w:rsidRPr="00760A3D" w:rsidRDefault="000A522E" w:rsidP="0032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CD3037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494</w:t>
            </w:r>
          </w:p>
        </w:tc>
      </w:tr>
      <w:tr w:rsidR="00F454E5" w:rsidRPr="00760A3D" w14:paraId="238D1D8D" w14:textId="54D5BEC7" w:rsidTr="003D32BA">
        <w:trPr>
          <w:cantSplit/>
        </w:trPr>
        <w:tc>
          <w:tcPr>
            <w:tcW w:w="6345" w:type="dxa"/>
          </w:tcPr>
          <w:p w14:paraId="0B2F09F6" w14:textId="77777777" w:rsidR="00F454E5" w:rsidRPr="00760A3D" w:rsidRDefault="00F454E5" w:rsidP="003268FD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0" w:type="dxa"/>
            <w:vAlign w:val="center"/>
          </w:tcPr>
          <w:p w14:paraId="399126CC" w14:textId="59101BEC" w:rsidR="00F454E5" w:rsidRPr="00760A3D" w:rsidRDefault="00F454E5" w:rsidP="003268FD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597" w:type="dxa"/>
            <w:tcBorders>
              <w:bottom w:val="single" w:sz="4" w:space="0" w:color="auto"/>
            </w:tcBorders>
            <w:vAlign w:val="center"/>
          </w:tcPr>
          <w:p w14:paraId="2704B342" w14:textId="23F54E7E" w:rsidR="00F454E5" w:rsidRPr="00760A3D" w:rsidRDefault="00CD3037" w:rsidP="0032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A522E" w:rsidRPr="00760A3D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0A522E" w:rsidRPr="00760A3D">
              <w:rPr>
                <w:rFonts w:ascii="Browallia New" w:hAnsi="Browallia New" w:cs="Browallia New"/>
                <w:sz w:val="28"/>
                <w:szCs w:val="28"/>
              </w:rPr>
              <w:t>188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F454E5" w:rsidRPr="00760A3D" w14:paraId="4370DE36" w14:textId="7A5DB215" w:rsidTr="003D32BA">
        <w:trPr>
          <w:cantSplit/>
        </w:trPr>
        <w:tc>
          <w:tcPr>
            <w:tcW w:w="6345" w:type="dxa"/>
          </w:tcPr>
          <w:p w14:paraId="77B37F43" w14:textId="69F3720C" w:rsidR="00F454E5" w:rsidRPr="00760A3D" w:rsidRDefault="00F454E5" w:rsidP="003268FD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E3F90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3F90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10" w:type="dxa"/>
          </w:tcPr>
          <w:p w14:paraId="31FD02AE" w14:textId="0606F7BD" w:rsidR="00F454E5" w:rsidRPr="00760A3D" w:rsidRDefault="00F454E5" w:rsidP="003268FD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597" w:type="dxa"/>
            <w:tcBorders>
              <w:top w:val="single" w:sz="4" w:space="0" w:color="auto"/>
              <w:bottom w:val="single" w:sz="12" w:space="0" w:color="auto"/>
            </w:tcBorders>
          </w:tcPr>
          <w:p w14:paraId="7785B7ED" w14:textId="33383E48" w:rsidR="00F454E5" w:rsidRPr="00760A3D" w:rsidRDefault="000A522E" w:rsidP="0032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73</w:t>
            </w:r>
            <w:r w:rsidR="00CD3037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499</w:t>
            </w:r>
          </w:p>
        </w:tc>
      </w:tr>
    </w:tbl>
    <w:p w14:paraId="6B485C67" w14:textId="77777777" w:rsidR="001E18D7" w:rsidRPr="00760A3D" w:rsidRDefault="001E18D7" w:rsidP="00F70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47891DB" w14:textId="67C6784C" w:rsidR="00026DEA" w:rsidRPr="00760A3D" w:rsidRDefault="009C39A0" w:rsidP="00026DE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สินทรัพย์สิทธิการใช้</w:t>
      </w:r>
    </w:p>
    <w:p w14:paraId="50807804" w14:textId="77777777" w:rsidR="00026DEA" w:rsidRPr="00760A3D" w:rsidRDefault="00026DEA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6B3997E" w14:textId="298467D9" w:rsidR="007C7108" w:rsidRPr="00760A3D" w:rsidRDefault="00026DEA" w:rsidP="00031877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9E3F90" w:rsidRPr="00760A3D">
        <w:rPr>
          <w:rFonts w:ascii="Browallia New" w:hAnsi="Browallia New" w:cs="Browallia New"/>
          <w:sz w:val="28"/>
          <w:szCs w:val="28"/>
          <w:cs/>
        </w:rPr>
        <w:t>หก</w:t>
      </w:r>
      <w:r w:rsidR="002968A6" w:rsidRPr="00760A3D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2968A6" w:rsidRPr="00760A3D">
        <w:rPr>
          <w:rFonts w:ascii="Browallia New" w:hAnsi="Browallia New" w:cs="Browallia New"/>
          <w:sz w:val="28"/>
          <w:szCs w:val="28"/>
        </w:rPr>
        <w:t>3</w:t>
      </w:r>
      <w:r w:rsidR="009E3F90" w:rsidRPr="00760A3D">
        <w:rPr>
          <w:rFonts w:ascii="Browallia New" w:hAnsi="Browallia New" w:cs="Browallia New"/>
          <w:sz w:val="28"/>
          <w:szCs w:val="28"/>
        </w:rPr>
        <w:t>0</w:t>
      </w:r>
      <w:r w:rsidR="002968A6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E3F90" w:rsidRPr="00760A3D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2968A6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968A6" w:rsidRPr="00760A3D">
        <w:rPr>
          <w:rFonts w:ascii="Browallia New" w:hAnsi="Browallia New" w:cs="Browallia New"/>
          <w:sz w:val="28"/>
          <w:szCs w:val="28"/>
        </w:rPr>
        <w:t>2565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7C7108" w:rsidRPr="00760A3D">
        <w:rPr>
          <w:rFonts w:ascii="Browallia New" w:hAnsi="Browallia New" w:cs="Browallia New"/>
          <w:sz w:val="28"/>
          <w:szCs w:val="28"/>
          <w:cs/>
        </w:rPr>
        <w:t>มี</w:t>
      </w:r>
      <w:r w:rsidRPr="00760A3D">
        <w:rPr>
          <w:rFonts w:ascii="Browallia New" w:hAnsi="Browallia New" w:cs="Browallia New"/>
          <w:sz w:val="28"/>
          <w:szCs w:val="28"/>
          <w:cs/>
        </w:rPr>
        <w:t>รายการเ</w:t>
      </w:r>
      <w:r w:rsidR="007C7108" w:rsidRPr="00760A3D">
        <w:rPr>
          <w:rFonts w:ascii="Browallia New" w:hAnsi="Browallia New" w:cs="Browallia New"/>
          <w:sz w:val="28"/>
          <w:szCs w:val="28"/>
          <w:cs/>
        </w:rPr>
        <w:t>ปลี่ยนแปลง</w:t>
      </w:r>
      <w:r w:rsidRPr="00760A3D">
        <w:rPr>
          <w:rFonts w:ascii="Browallia New" w:hAnsi="Browallia New" w:cs="Browallia New"/>
          <w:sz w:val="28"/>
          <w:szCs w:val="28"/>
          <w:cs/>
        </w:rPr>
        <w:t>ของ</w:t>
      </w:r>
      <w:r w:rsidR="007C7108" w:rsidRPr="00760A3D">
        <w:rPr>
          <w:rFonts w:ascii="Browallia New" w:hAnsi="Browallia New" w:cs="Browallia New"/>
          <w:sz w:val="28"/>
          <w:szCs w:val="28"/>
          <w:cs/>
        </w:rPr>
        <w:t>สินทรัพย์</w:t>
      </w:r>
      <w:r w:rsidRPr="00760A3D">
        <w:rPr>
          <w:rFonts w:ascii="Browallia New" w:hAnsi="Browallia New" w:cs="Browallia New"/>
          <w:sz w:val="28"/>
          <w:szCs w:val="28"/>
          <w:cs/>
        </w:rPr>
        <w:t>สิทธิการใช้</w:t>
      </w:r>
      <w:r w:rsidR="007C7108" w:rsidRPr="00760A3D">
        <w:rPr>
          <w:rFonts w:ascii="Browallia New" w:hAnsi="Browallia New" w:cs="Browallia New"/>
          <w:sz w:val="28"/>
          <w:szCs w:val="28"/>
          <w:cs/>
        </w:rPr>
        <w:t>อย่างย่อ</w:t>
      </w:r>
      <w:r w:rsidR="008A24BD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7C7108" w:rsidRPr="00760A3D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060CB0B2" w14:textId="77777777" w:rsidR="00026DEA" w:rsidRPr="00760A3D" w:rsidRDefault="00026DEA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="390" w:tblpY="13"/>
        <w:tblOverlap w:val="never"/>
        <w:tblW w:w="9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284"/>
        <w:gridCol w:w="2596"/>
      </w:tblGrid>
      <w:tr w:rsidR="002D564A" w:rsidRPr="00760A3D" w14:paraId="34D804E7" w14:textId="77777777" w:rsidTr="00F23646">
        <w:tc>
          <w:tcPr>
            <w:tcW w:w="6237" w:type="dxa"/>
            <w:vAlign w:val="bottom"/>
          </w:tcPr>
          <w:p w14:paraId="7F9FD551" w14:textId="77777777" w:rsidR="002D564A" w:rsidRPr="00760A3D" w:rsidRDefault="002D564A" w:rsidP="00F2364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FAAB57A" w14:textId="77777777" w:rsidR="002D564A" w:rsidRPr="00760A3D" w:rsidRDefault="002D564A" w:rsidP="00F2364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6" w:type="dxa"/>
            <w:vAlign w:val="bottom"/>
          </w:tcPr>
          <w:p w14:paraId="6300E82D" w14:textId="29E9290E" w:rsidR="002D564A" w:rsidRPr="00760A3D" w:rsidRDefault="0071512B" w:rsidP="00F23646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9D4E58" w:rsidRPr="00760A3D" w14:paraId="0188EB56" w14:textId="77777777" w:rsidTr="00F23646">
        <w:trPr>
          <w:trHeight w:val="283"/>
        </w:trPr>
        <w:tc>
          <w:tcPr>
            <w:tcW w:w="6237" w:type="dxa"/>
            <w:vAlign w:val="bottom"/>
          </w:tcPr>
          <w:p w14:paraId="3F9D6BF7" w14:textId="77777777" w:rsidR="009D4E58" w:rsidRPr="00760A3D" w:rsidRDefault="009D4E58" w:rsidP="00F2364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1543B9F3" w14:textId="77777777" w:rsidR="009D4E58" w:rsidRPr="00760A3D" w:rsidRDefault="009D4E58" w:rsidP="00F2364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right="-5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96" w:type="dxa"/>
            <w:tcBorders>
              <w:top w:val="single" w:sz="4" w:space="0" w:color="auto"/>
            </w:tcBorders>
            <w:vAlign w:val="bottom"/>
          </w:tcPr>
          <w:p w14:paraId="6241633C" w14:textId="77777777" w:rsidR="009D4E58" w:rsidRPr="00760A3D" w:rsidRDefault="009D4E58" w:rsidP="00F23646">
            <w:pPr>
              <w:ind w:left="-105" w:righ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2D564A" w:rsidRPr="00760A3D" w14:paraId="6E7BAAC8" w14:textId="77777777" w:rsidTr="00F23646">
        <w:tc>
          <w:tcPr>
            <w:tcW w:w="6237" w:type="dxa"/>
          </w:tcPr>
          <w:p w14:paraId="66438C8C" w14:textId="23E12285" w:rsidR="002D564A" w:rsidRPr="00760A3D" w:rsidRDefault="002D564A" w:rsidP="00F23646">
            <w:pPr>
              <w:ind w:hanging="3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A3400A" w:rsidRPr="00760A3D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14:paraId="1B487DF1" w14:textId="77777777" w:rsidR="002D564A" w:rsidRPr="00760A3D" w:rsidRDefault="002D564A" w:rsidP="00F2364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6" w:type="dxa"/>
          </w:tcPr>
          <w:p w14:paraId="47143D2C" w14:textId="6F1C9B8D" w:rsidR="002D564A" w:rsidRPr="00760A3D" w:rsidRDefault="0019753A" w:rsidP="00F2364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57,504</w:t>
            </w:r>
          </w:p>
        </w:tc>
      </w:tr>
      <w:tr w:rsidR="002D564A" w:rsidRPr="00760A3D" w14:paraId="7CFC186D" w14:textId="77777777" w:rsidTr="00F23646">
        <w:tc>
          <w:tcPr>
            <w:tcW w:w="6237" w:type="dxa"/>
          </w:tcPr>
          <w:p w14:paraId="26C8A24E" w14:textId="650359AD" w:rsidR="00F5644A" w:rsidRPr="00760A3D" w:rsidRDefault="00F5644A" w:rsidP="00F2364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3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  <w:p w14:paraId="66344F1E" w14:textId="3CB92B8D" w:rsidR="002D564A" w:rsidRPr="00760A3D" w:rsidRDefault="002D564A" w:rsidP="00F2364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ค่า</w:t>
            </w:r>
            <w:r w:rsidR="0092667B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84" w:type="dxa"/>
          </w:tcPr>
          <w:p w14:paraId="5526FE16" w14:textId="77777777" w:rsidR="002D564A" w:rsidRPr="00760A3D" w:rsidRDefault="002D564A" w:rsidP="00F2364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6" w:type="dxa"/>
            <w:tcBorders>
              <w:bottom w:val="single" w:sz="4" w:space="0" w:color="auto"/>
            </w:tcBorders>
          </w:tcPr>
          <w:p w14:paraId="6DCF57EB" w14:textId="77777777" w:rsidR="002D564A" w:rsidRPr="00760A3D" w:rsidRDefault="000A522E" w:rsidP="00F2364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529</w:t>
            </w:r>
          </w:p>
          <w:p w14:paraId="53EE6DEE" w14:textId="2BA2084D" w:rsidR="00F5644A" w:rsidRPr="00760A3D" w:rsidRDefault="00F5644A" w:rsidP="00F2364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A522E"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0A522E" w:rsidRPr="00760A3D">
              <w:rPr>
                <w:rFonts w:ascii="Browallia New" w:hAnsi="Browallia New" w:cs="Browallia New"/>
                <w:sz w:val="28"/>
                <w:szCs w:val="28"/>
              </w:rPr>
              <w:t>569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2D564A" w:rsidRPr="00760A3D" w14:paraId="3F3C3E56" w14:textId="77777777" w:rsidTr="00F23646">
        <w:tc>
          <w:tcPr>
            <w:tcW w:w="6237" w:type="dxa"/>
          </w:tcPr>
          <w:p w14:paraId="6E420D0C" w14:textId="01464902" w:rsidR="002D564A" w:rsidRPr="00760A3D" w:rsidRDefault="002D564A" w:rsidP="00F2364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3400A"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E3F90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A3400A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3F90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="00A3400A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A3400A"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84" w:type="dxa"/>
          </w:tcPr>
          <w:p w14:paraId="2A1778DF" w14:textId="77777777" w:rsidR="002D564A" w:rsidRPr="00760A3D" w:rsidRDefault="002D564A" w:rsidP="00F2364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bottom w:val="single" w:sz="12" w:space="0" w:color="auto"/>
            </w:tcBorders>
          </w:tcPr>
          <w:p w14:paraId="6184D069" w14:textId="1603739C" w:rsidR="002D564A" w:rsidRPr="00760A3D" w:rsidRDefault="000A522E" w:rsidP="00F2364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54</w:t>
            </w:r>
            <w:r w:rsidR="00F5644A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464</w:t>
            </w:r>
          </w:p>
        </w:tc>
      </w:tr>
    </w:tbl>
    <w:p w14:paraId="07C42670" w14:textId="5D51C12C" w:rsidR="00E30BC8" w:rsidRPr="00760A3D" w:rsidRDefault="00E30BC8" w:rsidP="004B2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261C09F6" w14:textId="66DFEA9C" w:rsidR="00752AD8" w:rsidRPr="00760A3D" w:rsidRDefault="00E30BC8" w:rsidP="00752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5FE1294" w14:textId="03290E6C" w:rsidR="00E01EB0" w:rsidRPr="00760A3D" w:rsidRDefault="000808A7" w:rsidP="00C04E0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เงินกู้ยืมระยะสั้นจากสถาบันการเงิน</w:t>
      </w:r>
    </w:p>
    <w:p w14:paraId="1ACEA5D8" w14:textId="77777777" w:rsidR="0084361F" w:rsidRPr="00760A3D" w:rsidRDefault="0084361F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68" w:type="dxa"/>
        <w:tblInd w:w="372" w:type="dxa"/>
        <w:tblLayout w:type="fixed"/>
        <w:tblLook w:val="0000" w:firstRow="0" w:lastRow="0" w:firstColumn="0" w:lastColumn="0" w:noHBand="0" w:noVBand="0"/>
      </w:tblPr>
      <w:tblGrid>
        <w:gridCol w:w="2551"/>
        <w:gridCol w:w="1417"/>
        <w:gridCol w:w="238"/>
        <w:gridCol w:w="1455"/>
        <w:gridCol w:w="238"/>
        <w:gridCol w:w="1526"/>
        <w:gridCol w:w="238"/>
        <w:gridCol w:w="1505"/>
      </w:tblGrid>
      <w:tr w:rsidR="00E27C4E" w:rsidRPr="00760A3D" w14:paraId="7FCDD1B4" w14:textId="77777777" w:rsidTr="003D36E9">
        <w:trPr>
          <w:cantSplit/>
          <w:trHeight w:val="80"/>
        </w:trPr>
        <w:tc>
          <w:tcPr>
            <w:tcW w:w="2551" w:type="dxa"/>
            <w:vAlign w:val="bottom"/>
          </w:tcPr>
          <w:p w14:paraId="404A7222" w14:textId="77777777" w:rsidR="00DE5709" w:rsidRPr="00760A3D" w:rsidRDefault="00DE5709" w:rsidP="00C860A2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10" w:type="dxa"/>
            <w:gridSpan w:val="3"/>
            <w:tcBorders>
              <w:bottom w:val="single" w:sz="4" w:space="0" w:color="auto"/>
            </w:tcBorders>
            <w:vAlign w:val="bottom"/>
          </w:tcPr>
          <w:p w14:paraId="030951C8" w14:textId="77777777" w:rsidR="00DE5709" w:rsidRPr="00760A3D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อัตราดอกเบี้ยร้อยละต่อปี</w:t>
            </w:r>
          </w:p>
        </w:tc>
        <w:tc>
          <w:tcPr>
            <w:tcW w:w="238" w:type="dxa"/>
            <w:vAlign w:val="bottom"/>
          </w:tcPr>
          <w:p w14:paraId="17930774" w14:textId="77777777" w:rsidR="00DE5709" w:rsidRPr="00760A3D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269" w:type="dxa"/>
            <w:gridSpan w:val="3"/>
            <w:tcBorders>
              <w:bottom w:val="single" w:sz="4" w:space="0" w:color="auto"/>
            </w:tcBorders>
            <w:vAlign w:val="bottom"/>
          </w:tcPr>
          <w:p w14:paraId="3355DB60" w14:textId="3F4A016A" w:rsidR="00DE5709" w:rsidRPr="00760A3D" w:rsidRDefault="00D455D4" w:rsidP="0045291E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E27C4E" w:rsidRPr="00760A3D" w14:paraId="5B2BF442" w14:textId="77777777" w:rsidTr="003D36E9">
        <w:trPr>
          <w:trHeight w:val="333"/>
        </w:trPr>
        <w:tc>
          <w:tcPr>
            <w:tcW w:w="2551" w:type="dxa"/>
            <w:vAlign w:val="bottom"/>
          </w:tcPr>
          <w:p w14:paraId="15F2F2CF" w14:textId="77777777" w:rsidR="00CB270D" w:rsidRPr="00760A3D" w:rsidRDefault="00CB270D" w:rsidP="00CB270D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0CAB9B6" w14:textId="77777777" w:rsidR="003D36E9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E3F90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3F90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  <w:p w14:paraId="200CFE24" w14:textId="7CAE2B94" w:rsidR="00CB270D" w:rsidRPr="00760A3D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D7E6167" w14:textId="77777777" w:rsidR="00CB270D" w:rsidRPr="00760A3D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14:paraId="59FECA69" w14:textId="77777777" w:rsidR="003D36E9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  <w:p w14:paraId="646B7A57" w14:textId="6FE908AD" w:rsidR="00CB270D" w:rsidRPr="00760A3D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8" w:type="dxa"/>
          </w:tcPr>
          <w:p w14:paraId="0A415837" w14:textId="77777777" w:rsidR="00CB270D" w:rsidRPr="00760A3D" w:rsidRDefault="00CB270D" w:rsidP="00CB270D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71FAE468" w14:textId="77777777" w:rsidR="00E27C4E" w:rsidRPr="00760A3D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E3F90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E3F90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  <w:p w14:paraId="012A9AA7" w14:textId="48AB62D2" w:rsidR="00CB270D" w:rsidRPr="00760A3D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A7BB4E9" w14:textId="3504B051" w:rsidR="00CB270D" w:rsidRPr="00760A3D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14:paraId="0776B520" w14:textId="77777777" w:rsidR="00E27C4E" w:rsidRPr="00760A3D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  <w:p w14:paraId="3DCF7799" w14:textId="41196CFB" w:rsidR="00CB270D" w:rsidRPr="00760A3D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E27C4E" w:rsidRPr="00760A3D" w14:paraId="10DAA9FF" w14:textId="77777777" w:rsidTr="003D36E9">
        <w:trPr>
          <w:trHeight w:val="81"/>
        </w:trPr>
        <w:tc>
          <w:tcPr>
            <w:tcW w:w="2551" w:type="dxa"/>
            <w:vAlign w:val="bottom"/>
          </w:tcPr>
          <w:p w14:paraId="40467359" w14:textId="77777777" w:rsidR="00DE5709" w:rsidRPr="00760A3D" w:rsidRDefault="00DE5709" w:rsidP="00C860A2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9C40255" w14:textId="77777777" w:rsidR="00DE5709" w:rsidRPr="00760A3D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1F9A7164" w14:textId="77777777" w:rsidR="00DE5709" w:rsidRPr="00760A3D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02FCBC22" w14:textId="77777777" w:rsidR="00DE5709" w:rsidRPr="00760A3D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34CA1DAC" w14:textId="77777777" w:rsidR="00DE5709" w:rsidRPr="00760A3D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14:paraId="48E1279A" w14:textId="77777777" w:rsidR="00DE5709" w:rsidRPr="00760A3D" w:rsidRDefault="00DE5709" w:rsidP="000808A7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0B920CE" w14:textId="77777777" w:rsidR="00DE5709" w:rsidRPr="00760A3D" w:rsidRDefault="00DE5709" w:rsidP="000808A7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592C3ADA" w14:textId="77777777" w:rsidR="00DE5709" w:rsidRPr="00760A3D" w:rsidRDefault="00DE5709" w:rsidP="000808A7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27C4E" w:rsidRPr="00760A3D" w14:paraId="65B2212D" w14:textId="77777777" w:rsidTr="003D36E9">
        <w:trPr>
          <w:trHeight w:val="81"/>
        </w:trPr>
        <w:tc>
          <w:tcPr>
            <w:tcW w:w="2551" w:type="dxa"/>
            <w:vAlign w:val="bottom"/>
          </w:tcPr>
          <w:p w14:paraId="2FB850B0" w14:textId="77777777" w:rsidR="002E7137" w:rsidRPr="00760A3D" w:rsidRDefault="002E7137" w:rsidP="002E7137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ทรัสต์รีซีทส์</w:t>
            </w:r>
          </w:p>
        </w:tc>
        <w:tc>
          <w:tcPr>
            <w:tcW w:w="1417" w:type="dxa"/>
            <w:vAlign w:val="bottom"/>
          </w:tcPr>
          <w:p w14:paraId="4CFC3A7E" w14:textId="1BE34731" w:rsidR="002E7137" w:rsidRPr="00760A3D" w:rsidRDefault="000A522E" w:rsidP="002E713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114746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114746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-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114746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88</w:t>
            </w:r>
          </w:p>
        </w:tc>
        <w:tc>
          <w:tcPr>
            <w:tcW w:w="238" w:type="dxa"/>
            <w:vAlign w:val="bottom"/>
          </w:tcPr>
          <w:p w14:paraId="035CC35A" w14:textId="77777777" w:rsidR="002E7137" w:rsidRPr="00760A3D" w:rsidRDefault="002E7137" w:rsidP="002E713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55" w:type="dxa"/>
            <w:vAlign w:val="bottom"/>
          </w:tcPr>
          <w:p w14:paraId="18BF036D" w14:textId="3C2BF447" w:rsidR="002E7137" w:rsidRPr="00760A3D" w:rsidRDefault="009E08C1" w:rsidP="00D45862">
            <w:pPr>
              <w:tabs>
                <w:tab w:val="clear" w:pos="454"/>
                <w:tab w:val="left" w:pos="459"/>
              </w:tabs>
              <w:spacing w:line="240" w:lineRule="auto"/>
              <w:ind w:hanging="27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E7137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="002E7137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2E7137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2E7137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2E7137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</w:t>
            </w:r>
          </w:p>
        </w:tc>
        <w:tc>
          <w:tcPr>
            <w:tcW w:w="238" w:type="dxa"/>
            <w:vAlign w:val="bottom"/>
          </w:tcPr>
          <w:p w14:paraId="72F33B1F" w14:textId="77777777" w:rsidR="002E7137" w:rsidRPr="00760A3D" w:rsidRDefault="002E7137" w:rsidP="002E7137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6" w:type="dxa"/>
            <w:tcBorders>
              <w:bottom w:val="single" w:sz="12" w:space="0" w:color="auto"/>
            </w:tcBorders>
            <w:vAlign w:val="bottom"/>
          </w:tcPr>
          <w:p w14:paraId="782FFBE2" w14:textId="2FBD1439" w:rsidR="002E7137" w:rsidRPr="00760A3D" w:rsidRDefault="000A522E" w:rsidP="002E7137">
            <w:pPr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209</w:t>
            </w:r>
            <w:r w:rsidR="00195F6E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742</w:t>
            </w:r>
          </w:p>
        </w:tc>
        <w:tc>
          <w:tcPr>
            <w:tcW w:w="238" w:type="dxa"/>
            <w:vAlign w:val="bottom"/>
          </w:tcPr>
          <w:p w14:paraId="63DF1565" w14:textId="77777777" w:rsidR="002E7137" w:rsidRPr="00760A3D" w:rsidRDefault="002E7137" w:rsidP="002E7137">
            <w:pPr>
              <w:tabs>
                <w:tab w:val="left" w:pos="988"/>
              </w:tabs>
              <w:spacing w:line="240" w:lineRule="auto"/>
              <w:ind w:left="-92"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05" w:type="dxa"/>
            <w:tcBorders>
              <w:bottom w:val="single" w:sz="12" w:space="0" w:color="auto"/>
            </w:tcBorders>
            <w:vAlign w:val="bottom"/>
          </w:tcPr>
          <w:p w14:paraId="0044AD1F" w14:textId="2AA32F64" w:rsidR="002E7137" w:rsidRPr="00760A3D" w:rsidRDefault="009E08C1" w:rsidP="002E7137">
            <w:pPr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206</w:t>
            </w:r>
            <w:r w:rsidR="002E7137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192</w:t>
            </w:r>
          </w:p>
        </w:tc>
      </w:tr>
    </w:tbl>
    <w:p w14:paraId="7DAFADE9" w14:textId="480B1EA2" w:rsidR="00CA1586" w:rsidRPr="00760A3D" w:rsidRDefault="00CA1586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280E9858" w14:textId="62877C5A" w:rsidR="003453F1" w:rsidRPr="00760A3D" w:rsidRDefault="00DF037C" w:rsidP="00C04E04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เงิน</w:t>
      </w:r>
      <w:r w:rsidR="006E313E" w:rsidRPr="00760A3D">
        <w:rPr>
          <w:rFonts w:ascii="Browallia New" w:hAnsi="Browallia New" w:cs="Browallia New"/>
          <w:sz w:val="28"/>
          <w:szCs w:val="28"/>
          <w:cs/>
        </w:rPr>
        <w:t>กู้ยืมระยะสั้นจากสถาบันการเงินค้ำประกันโดยเงินฝากธนาคารและ</w:t>
      </w:r>
      <w:r w:rsidR="003D4220" w:rsidRPr="00760A3D">
        <w:rPr>
          <w:rFonts w:ascii="Browallia New" w:hAnsi="Browallia New" w:cs="Browallia New"/>
          <w:sz w:val="28"/>
          <w:szCs w:val="28"/>
          <w:cs/>
        </w:rPr>
        <w:t xml:space="preserve">อสังหาริมทรัพย์เพื่อการลงทุนของบริษัท </w:t>
      </w:r>
      <w:r w:rsidR="00EF19F7" w:rsidRPr="00760A3D">
        <w:rPr>
          <w:rFonts w:ascii="Browallia New" w:hAnsi="Browallia New" w:cs="Browallia New"/>
          <w:sz w:val="28"/>
          <w:szCs w:val="28"/>
        </w:rPr>
        <w:br/>
      </w:r>
      <w:r w:rsidR="003D4220" w:rsidRPr="00760A3D">
        <w:rPr>
          <w:rFonts w:ascii="Browallia New" w:hAnsi="Browallia New" w:cs="Browallia New"/>
          <w:sz w:val="28"/>
          <w:szCs w:val="28"/>
          <w:cs/>
        </w:rPr>
        <w:t xml:space="preserve">ตามที่ได้กล่าวไว้ในหมายเหตุ </w:t>
      </w:r>
      <w:r w:rsidR="00E678F4" w:rsidRPr="00760A3D">
        <w:rPr>
          <w:rFonts w:ascii="Browallia New" w:hAnsi="Browallia New" w:cs="Browallia New"/>
          <w:sz w:val="28"/>
          <w:szCs w:val="28"/>
        </w:rPr>
        <w:t>9</w:t>
      </w:r>
      <w:r w:rsidR="004659D0" w:rsidRPr="00760A3D">
        <w:rPr>
          <w:rFonts w:ascii="Browallia New" w:hAnsi="Browallia New" w:cs="Browallia New"/>
          <w:sz w:val="28"/>
          <w:szCs w:val="28"/>
        </w:rPr>
        <w:t xml:space="preserve"> </w:t>
      </w:r>
    </w:p>
    <w:p w14:paraId="4FE0972C" w14:textId="77777777" w:rsidR="008D4885" w:rsidRPr="00760A3D" w:rsidRDefault="008D4885" w:rsidP="00D27323">
      <w:pPr>
        <w:tabs>
          <w:tab w:val="clear" w:pos="454"/>
          <w:tab w:val="left" w:pos="630"/>
          <w:tab w:val="left" w:pos="339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5C79395" w14:textId="3C8304F8" w:rsidR="001F47B6" w:rsidRPr="00760A3D" w:rsidRDefault="001F47B6" w:rsidP="00C04E0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เงินกู้ยืมระยะยาว</w:t>
      </w:r>
      <w:r w:rsidR="008372B5" w:rsidRPr="00760A3D">
        <w:rPr>
          <w:rFonts w:ascii="Browallia New" w:hAnsi="Browallia New" w:cs="Browallia New"/>
          <w:b/>
          <w:bCs/>
          <w:sz w:val="28"/>
          <w:szCs w:val="28"/>
          <w:cs/>
        </w:rPr>
        <w:t>จากสถาบันการเงิน</w:t>
      </w:r>
    </w:p>
    <w:p w14:paraId="09626CB3" w14:textId="77777777" w:rsidR="00672308" w:rsidRPr="00760A3D" w:rsidRDefault="00672308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34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5419"/>
        <w:gridCol w:w="1718"/>
        <w:gridCol w:w="284"/>
        <w:gridCol w:w="1713"/>
      </w:tblGrid>
      <w:tr w:rsidR="00672308" w:rsidRPr="00760A3D" w14:paraId="4F6A3A3D" w14:textId="77777777" w:rsidTr="001F4FEE">
        <w:trPr>
          <w:cantSplit/>
        </w:trPr>
        <w:tc>
          <w:tcPr>
            <w:tcW w:w="5419" w:type="dxa"/>
          </w:tcPr>
          <w:p w14:paraId="4DE63393" w14:textId="77777777" w:rsidR="00672308" w:rsidRPr="00760A3D" w:rsidRDefault="00672308" w:rsidP="009B3E81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715" w:type="dxa"/>
            <w:gridSpan w:val="3"/>
          </w:tcPr>
          <w:p w14:paraId="13556E04" w14:textId="53925C74" w:rsidR="00672308" w:rsidRPr="00760A3D" w:rsidRDefault="00672308" w:rsidP="00D60402">
            <w:pPr>
              <w:pStyle w:val="Heading4"/>
              <w:framePr w:w="0" w:hRule="auto" w:hSpace="0" w:wrap="auto" w:vAnchor="margin" w:hAnchor="text" w:xAlign="left" w:yAlign="inline"/>
              <w:ind w:right="-111" w:hanging="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4364B9" w:rsidRPr="00760A3D" w14:paraId="6A9B13CA" w14:textId="77777777" w:rsidTr="001F4FEE">
        <w:trPr>
          <w:cantSplit/>
        </w:trPr>
        <w:tc>
          <w:tcPr>
            <w:tcW w:w="5419" w:type="dxa"/>
          </w:tcPr>
          <w:p w14:paraId="6BD3DF92" w14:textId="77777777" w:rsidR="004364B9" w:rsidRPr="00760A3D" w:rsidRDefault="004364B9" w:rsidP="00D25DD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</w:tcPr>
          <w:p w14:paraId="01B570F3" w14:textId="4E864B2C" w:rsidR="004364B9" w:rsidRPr="00760A3D" w:rsidRDefault="004364B9" w:rsidP="00D25D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E23CA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0E23CA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8BAD459" w14:textId="77777777" w:rsidR="004364B9" w:rsidRPr="00760A3D" w:rsidRDefault="004364B9" w:rsidP="00D25DDF">
            <w:pPr>
              <w:ind w:left="-105" w:right="-108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</w:tcPr>
          <w:p w14:paraId="22712B69" w14:textId="2BBA7C8F" w:rsidR="004364B9" w:rsidRPr="00760A3D" w:rsidRDefault="004364B9" w:rsidP="00D25D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4364B9" w:rsidRPr="00760A3D" w14:paraId="75D5FD1D" w14:textId="77777777" w:rsidTr="001F4FEE">
        <w:trPr>
          <w:cantSplit/>
        </w:trPr>
        <w:tc>
          <w:tcPr>
            <w:tcW w:w="5419" w:type="dxa"/>
          </w:tcPr>
          <w:p w14:paraId="5A531282" w14:textId="77777777" w:rsidR="004364B9" w:rsidRPr="00760A3D" w:rsidRDefault="004364B9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18" w:type="dxa"/>
          </w:tcPr>
          <w:p w14:paraId="0A0B706F" w14:textId="77777777" w:rsidR="004364B9" w:rsidRPr="00760A3D" w:rsidRDefault="004364B9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4" w:type="dxa"/>
          </w:tcPr>
          <w:p w14:paraId="73E50D24" w14:textId="77777777" w:rsidR="004364B9" w:rsidRPr="00760A3D" w:rsidRDefault="004364B9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13" w:type="dxa"/>
          </w:tcPr>
          <w:p w14:paraId="35360E79" w14:textId="77777777" w:rsidR="004364B9" w:rsidRPr="00760A3D" w:rsidRDefault="004364B9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4364B9" w:rsidRPr="00760A3D" w14:paraId="48210BEB" w14:textId="77777777" w:rsidTr="001F4FEE">
        <w:trPr>
          <w:cantSplit/>
        </w:trPr>
        <w:tc>
          <w:tcPr>
            <w:tcW w:w="5419" w:type="dxa"/>
            <w:vAlign w:val="bottom"/>
          </w:tcPr>
          <w:p w14:paraId="2D5C347A" w14:textId="77777777" w:rsidR="004364B9" w:rsidRPr="00760A3D" w:rsidRDefault="004364B9" w:rsidP="008A7F34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718" w:type="dxa"/>
          </w:tcPr>
          <w:p w14:paraId="460F0946" w14:textId="0077CCF8" w:rsidR="004364B9" w:rsidRPr="00760A3D" w:rsidRDefault="00790D0C" w:rsidP="00790D0C">
            <w:pPr>
              <w:tabs>
                <w:tab w:val="clear" w:pos="454"/>
                <w:tab w:val="clear" w:pos="680"/>
                <w:tab w:val="left" w:pos="604"/>
                <w:tab w:val="left" w:pos="1141"/>
                <w:tab w:val="left" w:pos="339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="001D3C84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="001C5037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49E3AE2D" w14:textId="77777777" w:rsidR="004364B9" w:rsidRPr="00760A3D" w:rsidRDefault="004364B9" w:rsidP="008A7F34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13" w:type="dxa"/>
          </w:tcPr>
          <w:p w14:paraId="3E9DD5D4" w14:textId="464C009E" w:rsidR="004364B9" w:rsidRPr="00760A3D" w:rsidRDefault="009E08C1" w:rsidP="008A7F34">
            <w:pPr>
              <w:tabs>
                <w:tab w:val="left" w:pos="9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4364B9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4364B9" w:rsidRPr="00760A3D" w14:paraId="3109E327" w14:textId="77777777" w:rsidTr="001F4FEE">
        <w:trPr>
          <w:cantSplit/>
        </w:trPr>
        <w:tc>
          <w:tcPr>
            <w:tcW w:w="5419" w:type="dxa"/>
            <w:vAlign w:val="bottom"/>
          </w:tcPr>
          <w:p w14:paraId="36D31169" w14:textId="77777777" w:rsidR="004364B9" w:rsidRPr="00760A3D" w:rsidRDefault="004364B9" w:rsidP="008A7F34">
            <w:pPr>
              <w:tabs>
                <w:tab w:val="clear" w:pos="454"/>
                <w:tab w:val="clear" w:pos="680"/>
              </w:tabs>
              <w:spacing w:line="240" w:lineRule="auto"/>
              <w:ind w:right="28" w:hanging="93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14:paraId="5FC1CD80" w14:textId="68121831" w:rsidR="004364B9" w:rsidRPr="00760A3D" w:rsidRDefault="00790D0C" w:rsidP="00790D0C">
            <w:pPr>
              <w:tabs>
                <w:tab w:val="clear" w:pos="454"/>
                <w:tab w:val="clear" w:pos="680"/>
                <w:tab w:val="left" w:pos="604"/>
                <w:tab w:val="left" w:pos="3390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1D3C84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1C5037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28F57FFE" w14:textId="77777777" w:rsidR="004364B9" w:rsidRPr="00760A3D" w:rsidRDefault="004364B9" w:rsidP="008A7F34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6D3BFA9A" w14:textId="31BA9934" w:rsidR="004364B9" w:rsidRPr="00760A3D" w:rsidRDefault="004364B9" w:rsidP="008A7F34">
            <w:pPr>
              <w:tabs>
                <w:tab w:val="clear" w:pos="1644"/>
                <w:tab w:val="left" w:pos="90"/>
                <w:tab w:val="left" w:pos="16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E08C1" w:rsidRPr="00760A3D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08C1" w:rsidRPr="00760A3D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4364B9" w:rsidRPr="00760A3D" w14:paraId="74C13802" w14:textId="77777777" w:rsidTr="001F4FEE">
        <w:trPr>
          <w:cantSplit/>
        </w:trPr>
        <w:tc>
          <w:tcPr>
            <w:tcW w:w="5419" w:type="dxa"/>
            <w:vAlign w:val="bottom"/>
          </w:tcPr>
          <w:p w14:paraId="635C16B9" w14:textId="77777777" w:rsidR="004364B9" w:rsidRPr="00760A3D" w:rsidRDefault="004364B9" w:rsidP="008A7F34">
            <w:pPr>
              <w:tabs>
                <w:tab w:val="clear" w:pos="454"/>
                <w:tab w:val="clear" w:pos="680"/>
              </w:tabs>
              <w:spacing w:line="240" w:lineRule="auto"/>
              <w:ind w:right="28" w:hanging="93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12" w:space="0" w:color="auto"/>
            </w:tcBorders>
          </w:tcPr>
          <w:p w14:paraId="67AF9EAF" w14:textId="6CF6FFF8" w:rsidR="004364B9" w:rsidRPr="00760A3D" w:rsidRDefault="00790D0C" w:rsidP="00790D0C">
            <w:pPr>
              <w:tabs>
                <w:tab w:val="clear" w:pos="454"/>
                <w:tab w:val="clear" w:pos="680"/>
                <w:tab w:val="left" w:pos="604"/>
                <w:tab w:val="left" w:pos="3390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1D3C84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1C5037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576783C1" w14:textId="77777777" w:rsidR="004364B9" w:rsidRPr="00760A3D" w:rsidRDefault="004364B9" w:rsidP="008A7F34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12" w:space="0" w:color="auto"/>
            </w:tcBorders>
          </w:tcPr>
          <w:p w14:paraId="39365755" w14:textId="1340E217" w:rsidR="004364B9" w:rsidRPr="00760A3D" w:rsidRDefault="001D3C84" w:rsidP="00EA4AF8">
            <w:pPr>
              <w:pStyle w:val="ListParagraph"/>
              <w:numPr>
                <w:ilvl w:val="0"/>
                <w:numId w:val="37"/>
              </w:numPr>
              <w:tabs>
                <w:tab w:val="clear" w:pos="454"/>
                <w:tab w:val="clear" w:pos="680"/>
                <w:tab w:val="left" w:pos="604"/>
                <w:tab w:val="left" w:pos="1024"/>
                <w:tab w:val="left" w:pos="1129"/>
                <w:tab w:val="left" w:pos="3390"/>
              </w:tabs>
              <w:ind w:left="746" w:firstLine="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4364B9" w:rsidRPr="00760A3D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</w:p>
        </w:tc>
      </w:tr>
    </w:tbl>
    <w:p w14:paraId="6A225587" w14:textId="77777777" w:rsidR="0015270B" w:rsidRPr="00760A3D" w:rsidRDefault="0015270B" w:rsidP="00234E0D">
      <w:pPr>
        <w:tabs>
          <w:tab w:val="clear" w:pos="454"/>
          <w:tab w:val="left" w:pos="630"/>
          <w:tab w:val="left" w:pos="339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34E499F" w14:textId="06BEEA5C" w:rsidR="003F2E19" w:rsidRPr="00760A3D" w:rsidRDefault="00BE12B9" w:rsidP="00C04E04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การเปลี่ยนแปลงของเงินกู้ยืมระยะยาวจากสถาบันการเงินในระหว่างงวด มีดังต่อไปนี้</w:t>
      </w:r>
    </w:p>
    <w:p w14:paraId="671A92DB" w14:textId="77777777" w:rsidR="003F2E19" w:rsidRPr="001D3C84" w:rsidRDefault="003F2E19">
      <w:pPr>
        <w:rPr>
          <w:rFonts w:ascii="Browallia New" w:hAnsi="Browallia New" w:cs="Browallia New"/>
          <w:sz w:val="28"/>
          <w:szCs w:val="28"/>
        </w:rPr>
      </w:pPr>
    </w:p>
    <w:tbl>
      <w:tblPr>
        <w:tblW w:w="9214" w:type="dxa"/>
        <w:tblInd w:w="30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425"/>
        <w:gridCol w:w="168"/>
        <w:gridCol w:w="2621"/>
      </w:tblGrid>
      <w:tr w:rsidR="009E0B56" w:rsidRPr="00760A3D" w14:paraId="1E5FB07A" w14:textId="77777777" w:rsidTr="001F4FEE">
        <w:trPr>
          <w:cantSplit/>
          <w:trHeight w:val="168"/>
        </w:trPr>
        <w:tc>
          <w:tcPr>
            <w:tcW w:w="6425" w:type="dxa"/>
          </w:tcPr>
          <w:p w14:paraId="0A1596E0" w14:textId="77777777" w:rsidR="009E0B56" w:rsidRPr="00760A3D" w:rsidRDefault="009E0B56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8" w:type="dxa"/>
          </w:tcPr>
          <w:p w14:paraId="7949C3F9" w14:textId="77777777" w:rsidR="009E0B56" w:rsidRPr="00760A3D" w:rsidRDefault="009E0B56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21" w:type="dxa"/>
          </w:tcPr>
          <w:p w14:paraId="1DF014EE" w14:textId="5E3F9080" w:rsidR="009E0B56" w:rsidRPr="00760A3D" w:rsidRDefault="009E0B56" w:rsidP="00937F0F">
            <w:pPr>
              <w:tabs>
                <w:tab w:val="clear" w:pos="4678"/>
                <w:tab w:val="left" w:pos="3390"/>
              </w:tabs>
              <w:ind w:right="-48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760A3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8A109F" w:rsidRPr="00760A3D" w14:paraId="1A4752FA" w14:textId="77777777" w:rsidTr="001F4FEE">
        <w:trPr>
          <w:cantSplit/>
          <w:trHeight w:val="153"/>
        </w:trPr>
        <w:tc>
          <w:tcPr>
            <w:tcW w:w="6425" w:type="dxa"/>
          </w:tcPr>
          <w:p w14:paraId="4A664921" w14:textId="77777777" w:rsidR="008A109F" w:rsidRPr="00760A3D" w:rsidRDefault="008A109F" w:rsidP="00780DC0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8" w:type="dxa"/>
          </w:tcPr>
          <w:p w14:paraId="51105626" w14:textId="77777777" w:rsidR="008A109F" w:rsidRPr="00760A3D" w:rsidRDefault="008A109F" w:rsidP="00780DC0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21" w:type="dxa"/>
            <w:tcBorders>
              <w:top w:val="single" w:sz="4" w:space="0" w:color="auto"/>
            </w:tcBorders>
          </w:tcPr>
          <w:p w14:paraId="238AAE24" w14:textId="77777777" w:rsidR="008A109F" w:rsidRPr="00760A3D" w:rsidRDefault="008A109F" w:rsidP="00780DC0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8A109F" w:rsidRPr="00760A3D" w14:paraId="05FADECB" w14:textId="77777777" w:rsidTr="001F4FEE">
        <w:trPr>
          <w:cantSplit/>
          <w:trHeight w:val="80"/>
        </w:trPr>
        <w:tc>
          <w:tcPr>
            <w:tcW w:w="6425" w:type="dxa"/>
          </w:tcPr>
          <w:p w14:paraId="3931C1E7" w14:textId="47274B04" w:rsidR="008A109F" w:rsidRPr="00760A3D" w:rsidRDefault="008A109F" w:rsidP="001F4FEE">
            <w:pPr>
              <w:ind w:firstLine="63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 2565</w:t>
            </w:r>
          </w:p>
        </w:tc>
        <w:tc>
          <w:tcPr>
            <w:tcW w:w="168" w:type="dxa"/>
          </w:tcPr>
          <w:p w14:paraId="44E88A58" w14:textId="77777777" w:rsidR="008A109F" w:rsidRPr="00760A3D" w:rsidRDefault="008A109F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21" w:type="dxa"/>
          </w:tcPr>
          <w:p w14:paraId="4C662734" w14:textId="2BF74946" w:rsidR="008A109F" w:rsidRPr="00760A3D" w:rsidRDefault="008A109F" w:rsidP="00A75B22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eastAsia="Calibri" w:hAnsi="Browallia New" w:cs="Browallia New"/>
                <w:sz w:val="28"/>
                <w:szCs w:val="28"/>
              </w:rPr>
              <w:t>20,000</w:t>
            </w:r>
          </w:p>
        </w:tc>
      </w:tr>
      <w:tr w:rsidR="008A109F" w:rsidRPr="00760A3D" w14:paraId="0BD46A65" w14:textId="77777777" w:rsidTr="001F4FEE">
        <w:trPr>
          <w:cantSplit/>
          <w:trHeight w:val="80"/>
        </w:trPr>
        <w:tc>
          <w:tcPr>
            <w:tcW w:w="6425" w:type="dxa"/>
          </w:tcPr>
          <w:p w14:paraId="0441D09D" w14:textId="2CFC020D" w:rsidR="008A109F" w:rsidRPr="00760A3D" w:rsidRDefault="008A109F" w:rsidP="001F4FEE">
            <w:pPr>
              <w:ind w:firstLine="6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68" w:type="dxa"/>
          </w:tcPr>
          <w:p w14:paraId="6BECD9B8" w14:textId="77777777" w:rsidR="008A109F" w:rsidRPr="00760A3D" w:rsidRDefault="008A109F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21" w:type="dxa"/>
            <w:tcBorders>
              <w:bottom w:val="single" w:sz="4" w:space="0" w:color="auto"/>
            </w:tcBorders>
          </w:tcPr>
          <w:p w14:paraId="1B830145" w14:textId="0EC20C49" w:rsidR="008A109F" w:rsidRPr="00760A3D" w:rsidRDefault="0028098E" w:rsidP="00A75B22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(20,000)</w:t>
            </w:r>
          </w:p>
        </w:tc>
      </w:tr>
      <w:tr w:rsidR="008A109F" w:rsidRPr="00760A3D" w14:paraId="73163D9E" w14:textId="77777777" w:rsidTr="001F4FEE">
        <w:trPr>
          <w:cantSplit/>
        </w:trPr>
        <w:tc>
          <w:tcPr>
            <w:tcW w:w="6425" w:type="dxa"/>
          </w:tcPr>
          <w:p w14:paraId="11C7F321" w14:textId="4F26E75B" w:rsidR="008A109F" w:rsidRPr="00760A3D" w:rsidRDefault="008A109F" w:rsidP="001F4FEE">
            <w:pPr>
              <w:ind w:firstLine="6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E23CA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0E23CA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68" w:type="dxa"/>
          </w:tcPr>
          <w:p w14:paraId="3EC6F3F5" w14:textId="77777777" w:rsidR="008A109F" w:rsidRPr="00760A3D" w:rsidRDefault="008A109F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21" w:type="dxa"/>
            <w:tcBorders>
              <w:top w:val="single" w:sz="4" w:space="0" w:color="auto"/>
              <w:bottom w:val="single" w:sz="12" w:space="0" w:color="auto"/>
            </w:tcBorders>
          </w:tcPr>
          <w:p w14:paraId="3CB12647" w14:textId="791FB6DE" w:rsidR="008A109F" w:rsidRPr="00760A3D" w:rsidRDefault="001D3C84" w:rsidP="0026148B">
            <w:pPr>
              <w:pStyle w:val="ListParagraph"/>
              <w:tabs>
                <w:tab w:val="clear" w:pos="454"/>
                <w:tab w:val="clear" w:pos="680"/>
                <w:tab w:val="clear" w:pos="1871"/>
                <w:tab w:val="clear" w:pos="2580"/>
                <w:tab w:val="left" w:pos="604"/>
                <w:tab w:val="left" w:pos="1814"/>
                <w:tab w:val="left" w:pos="1973"/>
                <w:tab w:val="left" w:pos="2114"/>
                <w:tab w:val="left" w:pos="2472"/>
                <w:tab w:val="left" w:pos="3390"/>
              </w:tabs>
              <w:ind w:left="16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26148B" w:rsidRPr="00760A3D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1C5037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</w:tbl>
    <w:p w14:paraId="315389F3" w14:textId="09FFDE23" w:rsidR="00E03830" w:rsidRPr="00760A3D" w:rsidRDefault="00E03830" w:rsidP="00B66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CEB490F" w14:textId="2F963864" w:rsidR="00C63AC5" w:rsidRPr="00760A3D" w:rsidRDefault="00BD697B" w:rsidP="0012316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ทุนเรือนหุ้น</w:t>
      </w:r>
    </w:p>
    <w:p w14:paraId="7F64E87C" w14:textId="77777777" w:rsidR="0093319B" w:rsidRPr="00760A3D" w:rsidRDefault="0093319B" w:rsidP="00933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9197C2B" w14:textId="4E36B694" w:rsidR="00492190" w:rsidRPr="00760A3D" w:rsidRDefault="00C76B35" w:rsidP="001D3C84">
      <w:pPr>
        <w:pStyle w:val="BodyText2"/>
        <w:ind w:left="441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 xml:space="preserve">ในการประชุมสามัญผู้ถือหุ้นประจำปี </w:t>
      </w:r>
      <w:r w:rsidRPr="00760A3D">
        <w:rPr>
          <w:rFonts w:ascii="Browallia New" w:hAnsi="Browallia New" w:cs="Browallia New"/>
          <w:sz w:val="28"/>
          <w:szCs w:val="28"/>
        </w:rPr>
        <w:t>2565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Pr="00760A3D">
        <w:rPr>
          <w:rFonts w:ascii="Browallia New" w:hAnsi="Browallia New" w:cs="Browallia New"/>
          <w:sz w:val="28"/>
          <w:szCs w:val="28"/>
        </w:rPr>
        <w:t>26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เมษายน </w:t>
      </w:r>
      <w:r w:rsidRPr="00760A3D">
        <w:rPr>
          <w:rFonts w:ascii="Browallia New" w:hAnsi="Browallia New" w:cs="Browallia New"/>
          <w:sz w:val="28"/>
          <w:szCs w:val="28"/>
        </w:rPr>
        <w:t>2565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3319B" w:rsidRPr="00760A3D">
        <w:rPr>
          <w:rFonts w:ascii="Browallia New" w:hAnsi="Browallia New" w:cs="Browallia New"/>
          <w:sz w:val="28"/>
          <w:szCs w:val="28"/>
          <w:cs/>
        </w:rPr>
        <w:t>ผู้ถือหุ้นของบริษัทได้มีมติอนุมัติให้</w:t>
      </w:r>
      <w:r w:rsidR="00492190" w:rsidRPr="00760A3D">
        <w:rPr>
          <w:rFonts w:ascii="Browallia New" w:hAnsi="Browallia New" w:cs="Browallia New"/>
          <w:sz w:val="28"/>
          <w:szCs w:val="28"/>
          <w:cs/>
        </w:rPr>
        <w:t>เพิ่ม</w:t>
      </w:r>
      <w:r w:rsidR="00740E85" w:rsidRPr="00760A3D">
        <w:rPr>
          <w:rFonts w:ascii="Browallia New" w:hAnsi="Browallia New" w:cs="Browallia New"/>
          <w:sz w:val="28"/>
          <w:szCs w:val="28"/>
        </w:rPr>
        <w:br/>
      </w:r>
      <w:r w:rsidR="00492190" w:rsidRPr="00760A3D">
        <w:rPr>
          <w:rFonts w:ascii="Browallia New" w:hAnsi="Browallia New" w:cs="Browallia New"/>
          <w:sz w:val="28"/>
          <w:szCs w:val="28"/>
          <w:cs/>
        </w:rPr>
        <w:t xml:space="preserve">ทุนจดทะเบียนจำนวน </w:t>
      </w:r>
      <w:r w:rsidR="00492190" w:rsidRPr="00760A3D">
        <w:rPr>
          <w:rFonts w:ascii="Browallia New" w:hAnsi="Browallia New" w:cs="Browallia New"/>
          <w:sz w:val="28"/>
          <w:szCs w:val="28"/>
        </w:rPr>
        <w:t>5,</w:t>
      </w:r>
      <w:r w:rsidR="000A522E" w:rsidRPr="00760A3D">
        <w:rPr>
          <w:rFonts w:ascii="Browallia New" w:hAnsi="Browallia New" w:cs="Browallia New"/>
          <w:sz w:val="28"/>
          <w:szCs w:val="28"/>
        </w:rPr>
        <w:t>350</w:t>
      </w:r>
      <w:r w:rsidR="00492190" w:rsidRPr="00760A3D">
        <w:rPr>
          <w:rFonts w:ascii="Browallia New" w:hAnsi="Browallia New" w:cs="Browallia New"/>
          <w:sz w:val="28"/>
          <w:szCs w:val="28"/>
        </w:rPr>
        <w:t>,000</w:t>
      </w:r>
      <w:r w:rsidR="00492190" w:rsidRPr="00760A3D">
        <w:rPr>
          <w:rFonts w:ascii="Browallia New" w:hAnsi="Browallia New" w:cs="Browallia New"/>
          <w:sz w:val="28"/>
          <w:szCs w:val="28"/>
          <w:cs/>
        </w:rPr>
        <w:t xml:space="preserve"> บาท จากทุนจดทะเบียนเดิมจำนวน </w:t>
      </w:r>
      <w:r w:rsidR="00492190" w:rsidRPr="00760A3D">
        <w:rPr>
          <w:rFonts w:ascii="Browallia New" w:hAnsi="Browallia New" w:cs="Browallia New"/>
          <w:sz w:val="28"/>
          <w:szCs w:val="28"/>
        </w:rPr>
        <w:t>107,</w:t>
      </w:r>
      <w:r w:rsidR="000A522E" w:rsidRPr="00760A3D">
        <w:rPr>
          <w:rFonts w:ascii="Browallia New" w:hAnsi="Browallia New" w:cs="Browallia New"/>
          <w:sz w:val="28"/>
          <w:szCs w:val="28"/>
        </w:rPr>
        <w:t>000</w:t>
      </w:r>
      <w:r w:rsidR="00492190" w:rsidRPr="00760A3D">
        <w:rPr>
          <w:rFonts w:ascii="Browallia New" w:hAnsi="Browallia New" w:cs="Browallia New"/>
          <w:sz w:val="28"/>
          <w:szCs w:val="28"/>
        </w:rPr>
        <w:t>,000</w:t>
      </w:r>
      <w:r w:rsidR="00492190" w:rsidRPr="00760A3D">
        <w:rPr>
          <w:rFonts w:ascii="Browallia New" w:hAnsi="Browallia New" w:cs="Browallia New"/>
          <w:sz w:val="28"/>
          <w:szCs w:val="28"/>
          <w:cs/>
        </w:rPr>
        <w:t xml:space="preserve"> บาท เป็นทุนจดทะเบียนใหม่จำนวน </w:t>
      </w:r>
      <w:r w:rsidR="00492190" w:rsidRPr="00760A3D">
        <w:rPr>
          <w:rFonts w:ascii="Browallia New" w:hAnsi="Browallia New" w:cs="Browallia New"/>
          <w:sz w:val="28"/>
          <w:szCs w:val="28"/>
        </w:rPr>
        <w:t>112,350,000</w:t>
      </w:r>
      <w:r w:rsidR="00492190" w:rsidRPr="00760A3D">
        <w:rPr>
          <w:rFonts w:ascii="Browallia New" w:hAnsi="Browallia New" w:cs="Browallia New"/>
          <w:sz w:val="28"/>
          <w:szCs w:val="28"/>
          <w:cs/>
        </w:rPr>
        <w:t xml:space="preserve"> บาท โดยการออกหุ้นสามัญเพิ่มทุนจำนวน </w:t>
      </w:r>
      <w:r w:rsidR="00492190" w:rsidRPr="00760A3D">
        <w:rPr>
          <w:rFonts w:ascii="Browallia New" w:hAnsi="Browallia New" w:cs="Browallia New"/>
          <w:sz w:val="28"/>
          <w:szCs w:val="28"/>
        </w:rPr>
        <w:t>10,</w:t>
      </w:r>
      <w:r w:rsidR="000A522E" w:rsidRPr="00760A3D">
        <w:rPr>
          <w:rFonts w:ascii="Browallia New" w:hAnsi="Browallia New" w:cs="Browallia New"/>
          <w:sz w:val="28"/>
          <w:szCs w:val="28"/>
        </w:rPr>
        <w:t>700</w:t>
      </w:r>
      <w:r w:rsidR="00492190" w:rsidRPr="00760A3D">
        <w:rPr>
          <w:rFonts w:ascii="Browallia New" w:hAnsi="Browallia New" w:cs="Browallia New"/>
          <w:sz w:val="28"/>
          <w:szCs w:val="28"/>
        </w:rPr>
        <w:t>,000</w:t>
      </w:r>
      <w:r w:rsidR="00492190" w:rsidRPr="00760A3D"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มูลค่าที่ตราไว้หุ้นละ </w:t>
      </w:r>
      <w:r w:rsidR="00492190" w:rsidRPr="00760A3D">
        <w:rPr>
          <w:rFonts w:ascii="Browallia New" w:hAnsi="Browallia New" w:cs="Browallia New"/>
          <w:sz w:val="28"/>
          <w:szCs w:val="28"/>
        </w:rPr>
        <w:t>0</w:t>
      </w:r>
      <w:r w:rsidR="00492190" w:rsidRPr="00760A3D">
        <w:rPr>
          <w:rFonts w:ascii="Browallia New" w:hAnsi="Browallia New" w:cs="Browallia New"/>
          <w:sz w:val="28"/>
          <w:szCs w:val="28"/>
          <w:cs/>
        </w:rPr>
        <w:t>.</w:t>
      </w:r>
      <w:r w:rsidR="00492190" w:rsidRPr="00760A3D">
        <w:rPr>
          <w:rFonts w:ascii="Browallia New" w:hAnsi="Browallia New" w:cs="Browallia New"/>
          <w:sz w:val="28"/>
          <w:szCs w:val="28"/>
        </w:rPr>
        <w:t>50</w:t>
      </w:r>
      <w:r w:rsidR="00492190" w:rsidRPr="00760A3D">
        <w:rPr>
          <w:rFonts w:ascii="Browallia New" w:hAnsi="Browallia New" w:cs="Browallia New"/>
          <w:sz w:val="28"/>
          <w:szCs w:val="28"/>
          <w:cs/>
        </w:rPr>
        <w:t xml:space="preserve"> บาท</w:t>
      </w:r>
      <w:r w:rsidR="002B1F04" w:rsidRPr="00760A3D">
        <w:rPr>
          <w:rFonts w:ascii="Browallia New" w:hAnsi="Browallia New" w:cs="Browallia New"/>
          <w:sz w:val="28"/>
          <w:szCs w:val="28"/>
        </w:rPr>
        <w:br/>
      </w:r>
      <w:r w:rsidR="00492190" w:rsidRPr="00760A3D">
        <w:rPr>
          <w:rFonts w:ascii="Browallia New" w:hAnsi="Browallia New" w:cs="Browallia New"/>
          <w:sz w:val="28"/>
          <w:szCs w:val="28"/>
          <w:cs/>
        </w:rPr>
        <w:t>เพื่อรองรับการจ่ายหุ้นปันผลตามที่กล่าวไว้ในหมายเหตุ</w:t>
      </w:r>
      <w:r w:rsidR="005D5EFD" w:rsidRPr="00760A3D">
        <w:rPr>
          <w:rFonts w:ascii="Browallia New" w:hAnsi="Browallia New" w:cs="Browallia New"/>
          <w:sz w:val="28"/>
          <w:szCs w:val="28"/>
        </w:rPr>
        <w:t xml:space="preserve"> 15 </w:t>
      </w:r>
      <w:r w:rsidR="006D4978" w:rsidRPr="00760A3D">
        <w:rPr>
          <w:rFonts w:ascii="Browallia New" w:hAnsi="Browallia New" w:cs="Browallia New"/>
          <w:sz w:val="28"/>
          <w:szCs w:val="28"/>
          <w:cs/>
        </w:rPr>
        <w:t>บริษัทได้จดทะเบียนเพิ่มทุนกับกระทรวงพาณิชย์แล้ว</w:t>
      </w:r>
      <w:r w:rsidR="0012316F">
        <w:rPr>
          <w:rFonts w:ascii="Browallia New" w:hAnsi="Browallia New" w:cs="Browallia New"/>
          <w:sz w:val="28"/>
          <w:szCs w:val="28"/>
          <w:cs/>
        </w:rPr>
        <w:br/>
      </w:r>
      <w:r w:rsidR="006D4978" w:rsidRPr="00760A3D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6D4978" w:rsidRPr="00760A3D">
        <w:rPr>
          <w:rFonts w:ascii="Browallia New" w:hAnsi="Browallia New" w:cs="Browallia New"/>
          <w:sz w:val="28"/>
          <w:szCs w:val="28"/>
        </w:rPr>
        <w:t xml:space="preserve">11 </w:t>
      </w:r>
      <w:r w:rsidR="006D4978" w:rsidRPr="00760A3D">
        <w:rPr>
          <w:rFonts w:ascii="Browallia New" w:hAnsi="Browallia New" w:cs="Browallia New"/>
          <w:sz w:val="28"/>
          <w:szCs w:val="28"/>
          <w:cs/>
        </w:rPr>
        <w:t xml:space="preserve">พฤษภาคม </w:t>
      </w:r>
      <w:r w:rsidR="006D4978" w:rsidRPr="00760A3D">
        <w:rPr>
          <w:rFonts w:ascii="Browallia New" w:hAnsi="Browallia New" w:cs="Browallia New"/>
          <w:sz w:val="28"/>
          <w:szCs w:val="28"/>
        </w:rPr>
        <w:t>2565</w:t>
      </w:r>
    </w:p>
    <w:p w14:paraId="040BB88A" w14:textId="7DAAACC3" w:rsidR="00C2064D" w:rsidRPr="00760A3D" w:rsidRDefault="00E27557" w:rsidP="00E27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7C0FA263" w14:textId="4521F8A1" w:rsidR="00C2064D" w:rsidRPr="00760A3D" w:rsidRDefault="00743626" w:rsidP="001F4FE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การจ่ายปันผล</w:t>
      </w:r>
    </w:p>
    <w:p w14:paraId="7ED5A214" w14:textId="77777777" w:rsidR="00C2064D" w:rsidRPr="00760A3D" w:rsidRDefault="00C2064D" w:rsidP="00C2064D">
      <w:pPr>
        <w:pStyle w:val="ListParagraph"/>
        <w:tabs>
          <w:tab w:val="clear" w:pos="227"/>
          <w:tab w:val="left" w:pos="540"/>
        </w:tabs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p w14:paraId="64B7CBAE" w14:textId="3071481E" w:rsidR="00C2064D" w:rsidRPr="00760A3D" w:rsidRDefault="00C2064D" w:rsidP="001D3C84">
      <w:pPr>
        <w:pStyle w:val="BodyText2"/>
        <w:tabs>
          <w:tab w:val="left" w:pos="900"/>
        </w:tabs>
        <w:ind w:left="459" w:right="-22" w:firstLine="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 xml:space="preserve">ในการประชุมสามัญผู้ถือหุ้นประจำปี </w:t>
      </w:r>
      <w:r w:rsidRPr="00760A3D">
        <w:rPr>
          <w:rFonts w:ascii="Browallia New" w:hAnsi="Browallia New" w:cs="Browallia New"/>
          <w:sz w:val="28"/>
          <w:szCs w:val="28"/>
        </w:rPr>
        <w:t>2565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Pr="00760A3D">
        <w:rPr>
          <w:rFonts w:ascii="Browallia New" w:hAnsi="Browallia New" w:cs="Browallia New"/>
          <w:sz w:val="28"/>
          <w:szCs w:val="28"/>
        </w:rPr>
        <w:t>26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เมษายน </w:t>
      </w:r>
      <w:r w:rsidRPr="00760A3D">
        <w:rPr>
          <w:rFonts w:ascii="Browallia New" w:hAnsi="Browallia New" w:cs="Browallia New"/>
          <w:sz w:val="28"/>
          <w:szCs w:val="28"/>
        </w:rPr>
        <w:t>2565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43626" w:rsidRPr="00760A3D">
        <w:rPr>
          <w:rFonts w:ascii="Browallia New" w:hAnsi="Browallia New" w:cs="Browallia New"/>
          <w:sz w:val="28"/>
          <w:szCs w:val="28"/>
          <w:cs/>
        </w:rPr>
        <w:t>ผู้ถือหุ้น</w:t>
      </w:r>
      <w:r w:rsidR="00BC57B4" w:rsidRPr="00760A3D">
        <w:rPr>
          <w:rFonts w:ascii="Browallia New" w:hAnsi="Browallia New" w:cs="Browallia New"/>
          <w:sz w:val="28"/>
          <w:szCs w:val="28"/>
          <w:cs/>
        </w:rPr>
        <w:t>ของบริษัท</w:t>
      </w:r>
      <w:r w:rsidRPr="00760A3D">
        <w:rPr>
          <w:rFonts w:ascii="Browallia New" w:hAnsi="Browallia New" w:cs="Browallia New"/>
          <w:sz w:val="28"/>
          <w:szCs w:val="28"/>
          <w:cs/>
        </w:rPr>
        <w:t>มีมติอนุมัติการจ่ายเงิน</w:t>
      </w:r>
      <w:r w:rsidR="009D7E3F">
        <w:rPr>
          <w:rFonts w:ascii="Browallia New" w:hAnsi="Browallia New" w:cs="Browallia New"/>
          <w:sz w:val="28"/>
          <w:szCs w:val="28"/>
        </w:rPr>
        <w:br/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ปันผลจากกำไรของผลการดำเนินงานสำหรับปีสิ้นสุดวันที่ </w:t>
      </w:r>
      <w:r w:rsidRPr="00760A3D">
        <w:rPr>
          <w:rFonts w:ascii="Browallia New" w:hAnsi="Browallia New" w:cs="Browallia New"/>
          <w:sz w:val="28"/>
          <w:szCs w:val="28"/>
        </w:rPr>
        <w:t>31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760A3D">
        <w:rPr>
          <w:rFonts w:ascii="Browallia New" w:hAnsi="Browallia New" w:cs="Browallia New"/>
          <w:sz w:val="28"/>
          <w:szCs w:val="28"/>
        </w:rPr>
        <w:t>2564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ให้กับผู้ถือหุ้น จำนวน </w:t>
      </w:r>
      <w:r w:rsidRPr="00760A3D">
        <w:rPr>
          <w:rFonts w:ascii="Browallia New" w:hAnsi="Browallia New" w:cs="Browallia New"/>
          <w:sz w:val="28"/>
          <w:szCs w:val="28"/>
        </w:rPr>
        <w:t>214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ล้านหุ้น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1D3C84">
        <w:rPr>
          <w:rFonts w:ascii="Browallia New" w:hAnsi="Browallia New" w:cs="Browallia New"/>
          <w:sz w:val="28"/>
          <w:szCs w:val="28"/>
        </w:rPr>
        <w:br/>
      </w:r>
      <w:r w:rsidRPr="00760A3D">
        <w:rPr>
          <w:rFonts w:ascii="Browallia New" w:hAnsi="Browallia New" w:cs="Browallia New"/>
          <w:sz w:val="28"/>
          <w:szCs w:val="28"/>
          <w:cs/>
          <w:lang w:eastAsia="zh-CN"/>
        </w:rPr>
        <w:t>โดย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จ่ายเป็นหุ้นปันผลในอัตรา </w:t>
      </w:r>
      <w:r w:rsidRPr="00760A3D">
        <w:rPr>
          <w:rFonts w:ascii="Browallia New" w:hAnsi="Browallia New" w:cs="Browallia New"/>
          <w:sz w:val="28"/>
          <w:szCs w:val="28"/>
        </w:rPr>
        <w:t>20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หุ้น</w:t>
      </w:r>
      <w:r w:rsidR="004362C0" w:rsidRPr="00760A3D">
        <w:rPr>
          <w:rFonts w:ascii="Browallia New" w:hAnsi="Browallia New" w:cs="Browallia New"/>
          <w:sz w:val="28"/>
          <w:szCs w:val="28"/>
          <w:cs/>
        </w:rPr>
        <w:t>เดิม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ต่อ </w:t>
      </w:r>
      <w:r w:rsidRPr="00760A3D">
        <w:rPr>
          <w:rFonts w:ascii="Browallia New" w:hAnsi="Browallia New" w:cs="Browallia New"/>
          <w:sz w:val="28"/>
          <w:szCs w:val="28"/>
        </w:rPr>
        <w:t>1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หุ้นปันผล </w:t>
      </w:r>
      <w:r w:rsidR="00CF49C1" w:rsidRPr="00760A3D">
        <w:rPr>
          <w:rFonts w:ascii="Browallia New" w:hAnsi="Browallia New" w:cs="Browallia New"/>
          <w:sz w:val="28"/>
          <w:szCs w:val="28"/>
          <w:cs/>
        </w:rPr>
        <w:t>รวม</w:t>
      </w:r>
      <w:r w:rsidR="00B4616F" w:rsidRPr="00760A3D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B4616F" w:rsidRPr="00760A3D">
        <w:rPr>
          <w:rFonts w:ascii="Browallia New" w:hAnsi="Browallia New" w:cs="Browallia New"/>
          <w:sz w:val="28"/>
          <w:szCs w:val="28"/>
        </w:rPr>
        <w:t xml:space="preserve">10.70 </w:t>
      </w:r>
      <w:r w:rsidR="00B4616F" w:rsidRPr="00760A3D">
        <w:rPr>
          <w:rFonts w:ascii="Browallia New" w:hAnsi="Browallia New" w:cs="Browallia New"/>
          <w:sz w:val="28"/>
          <w:szCs w:val="28"/>
          <w:cs/>
        </w:rPr>
        <w:t>ล้านหุ้น (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หรืออัตราหุ้นละ </w:t>
      </w:r>
      <w:r w:rsidRPr="00760A3D">
        <w:rPr>
          <w:rFonts w:ascii="Browallia New" w:hAnsi="Browallia New" w:cs="Browallia New"/>
          <w:sz w:val="28"/>
          <w:szCs w:val="28"/>
        </w:rPr>
        <w:t>0.025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บาท </w:t>
      </w:r>
      <w:r w:rsidRPr="001D3C84">
        <w:rPr>
          <w:rFonts w:ascii="Browallia New" w:hAnsi="Browallia New" w:cs="Browallia New"/>
          <w:spacing w:val="-4"/>
          <w:sz w:val="28"/>
          <w:szCs w:val="28"/>
          <w:cs/>
        </w:rPr>
        <w:t xml:space="preserve">คิดเป็นจำนวนเงิน </w:t>
      </w:r>
      <w:r w:rsidRPr="001D3C84">
        <w:rPr>
          <w:rFonts w:ascii="Browallia New" w:hAnsi="Browallia New" w:cs="Browallia New"/>
          <w:spacing w:val="-4"/>
          <w:sz w:val="28"/>
          <w:szCs w:val="28"/>
        </w:rPr>
        <w:t>5.35</w:t>
      </w:r>
      <w:r w:rsidRPr="001D3C84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="00B4616F" w:rsidRPr="001D3C84">
        <w:rPr>
          <w:rFonts w:ascii="Browallia New" w:hAnsi="Browallia New" w:cs="Browallia New"/>
          <w:spacing w:val="-4"/>
          <w:sz w:val="28"/>
          <w:szCs w:val="28"/>
          <w:cs/>
        </w:rPr>
        <w:t>)</w:t>
      </w:r>
      <w:r w:rsidRPr="001D3C8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1D3C84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Pr="001D3C84">
        <w:rPr>
          <w:rFonts w:ascii="Browallia New" w:hAnsi="Browallia New" w:cs="Browallia New"/>
          <w:spacing w:val="-4"/>
          <w:sz w:val="28"/>
          <w:szCs w:val="28"/>
          <w:cs/>
          <w:lang w:eastAsia="zh-CN"/>
        </w:rPr>
        <w:t xml:space="preserve">จ่ายเป็นเงินสดปันผลในอัตราหุ้นละ </w:t>
      </w:r>
      <w:r w:rsidRPr="001D3C84">
        <w:rPr>
          <w:rFonts w:ascii="Browallia New" w:hAnsi="Browallia New" w:cs="Browallia New"/>
          <w:spacing w:val="-4"/>
          <w:sz w:val="28"/>
          <w:szCs w:val="28"/>
          <w:lang w:eastAsia="zh-CN"/>
        </w:rPr>
        <w:t>0.50</w:t>
      </w:r>
      <w:r w:rsidRPr="001D3C84">
        <w:rPr>
          <w:rFonts w:ascii="Browallia New" w:hAnsi="Browallia New" w:cs="Browallia New"/>
          <w:spacing w:val="-4"/>
          <w:sz w:val="28"/>
          <w:szCs w:val="28"/>
          <w:cs/>
          <w:lang w:eastAsia="zh-CN"/>
        </w:rPr>
        <w:t xml:space="preserve"> บาท คิดเป็นจำนวนเงิน </w:t>
      </w:r>
      <w:r w:rsidRPr="001D3C84">
        <w:rPr>
          <w:rFonts w:ascii="Browallia New" w:hAnsi="Browallia New" w:cs="Browallia New"/>
          <w:spacing w:val="-4"/>
          <w:sz w:val="28"/>
          <w:szCs w:val="28"/>
          <w:lang w:eastAsia="zh-CN"/>
        </w:rPr>
        <w:t>107.00</w:t>
      </w:r>
      <w:r w:rsidRPr="001D3C84">
        <w:rPr>
          <w:rFonts w:ascii="Browallia New" w:hAnsi="Browallia New" w:cs="Browallia New"/>
          <w:spacing w:val="-4"/>
          <w:sz w:val="28"/>
          <w:szCs w:val="28"/>
          <w:cs/>
          <w:lang w:eastAsia="zh-CN"/>
        </w:rPr>
        <w:t xml:space="preserve"> ล้านบาท</w:t>
      </w:r>
      <w:r w:rsidRPr="00760A3D">
        <w:rPr>
          <w:rFonts w:ascii="Browallia New" w:hAnsi="Browallia New" w:cs="Browallia New"/>
          <w:sz w:val="28"/>
          <w:szCs w:val="28"/>
          <w:cs/>
          <w:lang w:eastAsia="zh-CN"/>
        </w:rPr>
        <w:t xml:space="preserve"> </w:t>
      </w:r>
    </w:p>
    <w:p w14:paraId="0F738F91" w14:textId="77777777" w:rsidR="00397611" w:rsidRPr="00760A3D" w:rsidRDefault="00397611" w:rsidP="001D3C84">
      <w:pPr>
        <w:pStyle w:val="ListParagraph"/>
        <w:tabs>
          <w:tab w:val="clear" w:pos="227"/>
          <w:tab w:val="clear" w:pos="454"/>
          <w:tab w:val="clear" w:pos="907"/>
          <w:tab w:val="left" w:pos="900"/>
        </w:tabs>
        <w:ind w:left="459"/>
        <w:jc w:val="thaiDistribute"/>
        <w:rPr>
          <w:rFonts w:ascii="Browallia New" w:hAnsi="Browallia New" w:cs="Browallia New"/>
          <w:sz w:val="28"/>
          <w:szCs w:val="28"/>
        </w:rPr>
      </w:pPr>
    </w:p>
    <w:p w14:paraId="2F3D4C4C" w14:textId="6709E3A9" w:rsidR="003A5D84" w:rsidRPr="00760A3D" w:rsidRDefault="003A5D84" w:rsidP="001D3C84">
      <w:pPr>
        <w:pStyle w:val="BodyText2"/>
        <w:tabs>
          <w:tab w:val="left" w:pos="900"/>
        </w:tabs>
        <w:ind w:left="459" w:right="-22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 xml:space="preserve">ทั้งนี้ เมื่อวันที่ </w:t>
      </w:r>
      <w:r w:rsidRPr="00760A3D">
        <w:rPr>
          <w:rFonts w:ascii="Browallia New" w:hAnsi="Browallia New" w:cs="Browallia New"/>
          <w:sz w:val="28"/>
          <w:szCs w:val="28"/>
        </w:rPr>
        <w:t xml:space="preserve">20 </w:t>
      </w:r>
      <w:r w:rsidR="00AF5EC9" w:rsidRPr="00760A3D">
        <w:rPr>
          <w:rFonts w:ascii="Browallia New" w:hAnsi="Browallia New" w:cs="Browallia New"/>
          <w:sz w:val="28"/>
          <w:szCs w:val="28"/>
          <w:cs/>
        </w:rPr>
        <w:t xml:space="preserve">พฤษภาคม </w:t>
      </w:r>
      <w:r w:rsidR="00AF5EC9" w:rsidRPr="00760A3D">
        <w:rPr>
          <w:rFonts w:ascii="Browallia New" w:hAnsi="Browallia New" w:cs="Browallia New"/>
          <w:sz w:val="28"/>
          <w:szCs w:val="28"/>
        </w:rPr>
        <w:t xml:space="preserve">2565 </w:t>
      </w:r>
      <w:r w:rsidR="00BC09E7" w:rsidRPr="00760A3D">
        <w:rPr>
          <w:rFonts w:ascii="Browallia New" w:hAnsi="Browallia New" w:cs="Browallia New"/>
          <w:sz w:val="28"/>
          <w:szCs w:val="28"/>
          <w:cs/>
        </w:rPr>
        <w:t>บริษัท</w:t>
      </w:r>
      <w:r w:rsidR="00AF5EC9" w:rsidRPr="00760A3D">
        <w:rPr>
          <w:rFonts w:ascii="Browallia New" w:hAnsi="Browallia New" w:cs="Browallia New"/>
          <w:sz w:val="28"/>
          <w:szCs w:val="28"/>
          <w:cs/>
        </w:rPr>
        <w:t xml:space="preserve">ได้มีการจ่ายหุ้นปันผลให้กับผู้ถือหุ้นแล้ว จำนวน </w:t>
      </w:r>
      <w:r w:rsidR="00AF5EC9" w:rsidRPr="00760A3D">
        <w:rPr>
          <w:rFonts w:ascii="Browallia New" w:hAnsi="Browallia New" w:cs="Browallia New"/>
          <w:sz w:val="28"/>
          <w:szCs w:val="28"/>
        </w:rPr>
        <w:t>10.68</w:t>
      </w:r>
      <w:r w:rsidR="00AF5EC9" w:rsidRPr="00760A3D">
        <w:rPr>
          <w:rFonts w:ascii="Browallia New" w:hAnsi="Browallia New" w:cs="Browallia New"/>
          <w:sz w:val="28"/>
          <w:szCs w:val="28"/>
          <w:cs/>
        </w:rPr>
        <w:t xml:space="preserve"> ล้านหุ้น คิด</w:t>
      </w:r>
      <w:r w:rsidR="00E0292A" w:rsidRPr="00760A3D">
        <w:rPr>
          <w:rFonts w:ascii="Browallia New" w:hAnsi="Browallia New" w:cs="Browallia New"/>
          <w:sz w:val="28"/>
          <w:szCs w:val="28"/>
          <w:cs/>
        </w:rPr>
        <w:t xml:space="preserve">เป็นจำนวนเงิน </w:t>
      </w:r>
      <w:r w:rsidR="00E0292A" w:rsidRPr="00760A3D">
        <w:rPr>
          <w:rFonts w:ascii="Browallia New" w:hAnsi="Browallia New" w:cs="Browallia New"/>
          <w:sz w:val="28"/>
          <w:szCs w:val="28"/>
        </w:rPr>
        <w:t xml:space="preserve">5.34 </w:t>
      </w:r>
      <w:r w:rsidR="00E0292A" w:rsidRPr="00760A3D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BC09E7" w:rsidRPr="00760A3D">
        <w:rPr>
          <w:rFonts w:ascii="Browallia New" w:hAnsi="Browallia New" w:cs="Browallia New"/>
          <w:sz w:val="28"/>
          <w:szCs w:val="28"/>
          <w:cs/>
        </w:rPr>
        <w:t xml:space="preserve"> และเงินสดปันผลจำนวน </w:t>
      </w:r>
      <w:r w:rsidR="00BC09E7" w:rsidRPr="00760A3D">
        <w:rPr>
          <w:rFonts w:ascii="Browallia New" w:hAnsi="Browallia New" w:cs="Browallia New"/>
          <w:sz w:val="28"/>
          <w:szCs w:val="28"/>
        </w:rPr>
        <w:t xml:space="preserve">106.74 </w:t>
      </w:r>
      <w:r w:rsidR="00BC09E7" w:rsidRPr="00760A3D">
        <w:rPr>
          <w:rFonts w:ascii="Browallia New" w:hAnsi="Browallia New" w:cs="Browallia New"/>
          <w:sz w:val="28"/>
          <w:szCs w:val="28"/>
          <w:cs/>
        </w:rPr>
        <w:t>ล้านบาท</w:t>
      </w:r>
    </w:p>
    <w:p w14:paraId="23D66AEF" w14:textId="51BD57AF" w:rsidR="00BD697B" w:rsidRPr="00760A3D" w:rsidRDefault="00BD697B" w:rsidP="0093319B">
      <w:pPr>
        <w:pStyle w:val="ListParagraph"/>
        <w:tabs>
          <w:tab w:val="clear" w:pos="227"/>
          <w:tab w:val="left" w:pos="540"/>
        </w:tabs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p w14:paraId="639D9636" w14:textId="61EA43DE" w:rsidR="0054773E" w:rsidRPr="00760A3D" w:rsidRDefault="00395195" w:rsidP="00FD08E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กำไรต่อหุ้นขั้นพื้นฐาน</w:t>
      </w:r>
    </w:p>
    <w:p w14:paraId="139BA740" w14:textId="77777777" w:rsidR="00CF7A9B" w:rsidRPr="00760A3D" w:rsidRDefault="00CF7A9B" w:rsidP="00CF7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5C05AFE" w14:textId="77777777" w:rsidR="000E06D1" w:rsidRPr="00760A3D" w:rsidRDefault="000E06D1" w:rsidP="001D3C84">
      <w:pPr>
        <w:pStyle w:val="BodyText2"/>
        <w:tabs>
          <w:tab w:val="left" w:pos="1080"/>
        </w:tabs>
        <w:ind w:left="459" w:right="-22" w:firstLine="0"/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760A3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กำไรต่อหุ้นขั้นพื้นฐานคำนวณโดยการหารกำไรสำหรับงวด (ไม่รวมกำไรขาดทุนเบ็ดเสร็จอื่น) ด้วยจำนวนของหุ้นสามัญที่มีอยู่ระหว่างงวดด้วยวิธีถัวเฉลี่ยหลังจากได้ปรับจำนวนหุ้นสามัญเพื่อสะท้อนผลกระทบของการเปลี่ยนแปลงมูลค่าหุ้น </w:t>
      </w:r>
    </w:p>
    <w:p w14:paraId="71DEC034" w14:textId="77777777" w:rsidR="005A4E1B" w:rsidRPr="00760A3D" w:rsidRDefault="005A4E1B" w:rsidP="001D3C84">
      <w:pPr>
        <w:tabs>
          <w:tab w:val="clear" w:pos="227"/>
          <w:tab w:val="clear" w:pos="454"/>
          <w:tab w:val="clear" w:pos="680"/>
          <w:tab w:val="left" w:pos="1080"/>
          <w:tab w:val="left" w:pos="1418"/>
          <w:tab w:val="left" w:pos="1985"/>
        </w:tabs>
        <w:spacing w:line="240" w:lineRule="auto"/>
        <w:ind w:left="459" w:right="30"/>
        <w:jc w:val="thaiDistribute"/>
        <w:rPr>
          <w:rFonts w:ascii="Browallia New" w:hAnsi="Browallia New" w:cs="Browallia New"/>
          <w:sz w:val="28"/>
          <w:szCs w:val="28"/>
        </w:rPr>
      </w:pPr>
    </w:p>
    <w:p w14:paraId="70293465" w14:textId="7EE27967" w:rsidR="003C4C2D" w:rsidRPr="00760A3D" w:rsidRDefault="000D7296" w:rsidP="001D3C84">
      <w:pPr>
        <w:pStyle w:val="BodyText2"/>
        <w:tabs>
          <w:tab w:val="left" w:pos="1080"/>
        </w:tabs>
        <w:ind w:left="459" w:right="-22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 xml:space="preserve">ในการจ่ายหุ้นปันผล ตามที่กล่าวในหมายเหตุ </w:t>
      </w:r>
      <w:r w:rsidR="006A3DE4" w:rsidRPr="00760A3D">
        <w:rPr>
          <w:rFonts w:ascii="Browallia New" w:hAnsi="Browallia New" w:cs="Browallia New"/>
          <w:sz w:val="28"/>
          <w:szCs w:val="28"/>
        </w:rPr>
        <w:t>15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บริษัทออกหุ้นสามัญให้แก่ผู้ถือหุ้นเดิมโดยไม่ได้รับสิ่งตอบแทนเพิ่มเติม กำไรต่อหุ้น</w:t>
      </w:r>
      <w:r w:rsidRPr="00FD08E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ขั้น</w:t>
      </w:r>
      <w:r w:rsidRPr="00760A3D">
        <w:rPr>
          <w:rFonts w:ascii="Browallia New" w:hAnsi="Browallia New" w:cs="Browallia New"/>
          <w:sz w:val="28"/>
          <w:szCs w:val="28"/>
          <w:cs/>
        </w:rPr>
        <w:t>พื้นฐานของงวดก่อนจึงได้ถูกคำนวณขึ้นใหม่ โดยการปรับปรุงจำนวนหุ้นสามัญที่ถือโดย</w:t>
      </w:r>
      <w:r w:rsidR="0028086E">
        <w:rPr>
          <w:rFonts w:ascii="Browallia New" w:hAnsi="Browallia New" w:cs="Browallia New"/>
          <w:sz w:val="28"/>
          <w:szCs w:val="28"/>
        </w:rPr>
        <w:br/>
      </w:r>
      <w:r w:rsidRPr="00760A3D">
        <w:rPr>
          <w:rFonts w:ascii="Browallia New" w:hAnsi="Browallia New" w:cs="Browallia New"/>
          <w:sz w:val="28"/>
          <w:szCs w:val="28"/>
          <w:cs/>
        </w:rPr>
        <w:t>ผู้ถือหุ้นก่อนการจ่ายหุ้นปันผลดังกล่าวเป็นจำนวนใหม่ เสมือนว่าเหตุการณ์ดังกล่าวได้เกิดขึ้นตั้งแต่วันเริ่มต้นของ</w:t>
      </w:r>
      <w:r w:rsidR="0028086E">
        <w:rPr>
          <w:rFonts w:ascii="Browallia New" w:hAnsi="Browallia New" w:cs="Browallia New"/>
          <w:sz w:val="28"/>
          <w:szCs w:val="28"/>
        </w:rPr>
        <w:br/>
      </w:r>
      <w:r w:rsidRPr="00760A3D">
        <w:rPr>
          <w:rFonts w:ascii="Browallia New" w:hAnsi="Browallia New" w:cs="Browallia New"/>
          <w:sz w:val="28"/>
          <w:szCs w:val="28"/>
          <w:cs/>
        </w:rPr>
        <w:t>งวดแรกที่เสนอรายงาน</w:t>
      </w:r>
      <w:r w:rsidR="000D01BE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0D01BE" w:rsidRPr="00760A3D">
        <w:rPr>
          <w:rFonts w:ascii="Browallia New" w:hAnsi="Browallia New" w:cs="Browallia New"/>
          <w:sz w:val="28"/>
          <w:szCs w:val="28"/>
          <w:cs/>
        </w:rPr>
        <w:t>โดยผลกระทบต่อกำไรต่อหุ้นขั้นพื้นฐาน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D01BE" w:rsidRPr="00760A3D">
        <w:rPr>
          <w:rFonts w:ascii="Browallia New" w:hAnsi="Browallia New" w:cs="Browallia New"/>
          <w:sz w:val="28"/>
          <w:szCs w:val="28"/>
          <w:cs/>
        </w:rPr>
        <w:t>มี</w:t>
      </w:r>
      <w:r w:rsidRPr="00760A3D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125E8F4F" w14:textId="77777777" w:rsidR="000D7296" w:rsidRPr="00760A3D" w:rsidRDefault="000D7296" w:rsidP="00CD3FA2">
      <w:pPr>
        <w:tabs>
          <w:tab w:val="clear" w:pos="227"/>
          <w:tab w:val="clear" w:pos="454"/>
          <w:tab w:val="clear" w:pos="680"/>
          <w:tab w:val="left" w:pos="1418"/>
          <w:tab w:val="left" w:pos="1985"/>
        </w:tabs>
        <w:spacing w:line="240" w:lineRule="auto"/>
        <w:ind w:left="450" w:right="30"/>
        <w:jc w:val="thaiDistribute"/>
        <w:rPr>
          <w:rFonts w:ascii="Browallia New" w:hAnsi="Browallia New" w:cs="Browallia New"/>
          <w:spacing w:val="-6"/>
          <w:sz w:val="28"/>
          <w:szCs w:val="28"/>
          <w:u w:val="single"/>
          <w:lang w:val="en-GB"/>
        </w:rPr>
      </w:pPr>
    </w:p>
    <w:tbl>
      <w:tblPr>
        <w:tblW w:w="9117" w:type="dxa"/>
        <w:tblInd w:w="441" w:type="dxa"/>
        <w:tblLook w:val="04A0" w:firstRow="1" w:lastRow="0" w:firstColumn="1" w:lastColumn="0" w:noHBand="0" w:noVBand="1"/>
      </w:tblPr>
      <w:tblGrid>
        <w:gridCol w:w="5271"/>
        <w:gridCol w:w="1923"/>
        <w:gridCol w:w="1923"/>
      </w:tblGrid>
      <w:tr w:rsidR="00B85BB7" w:rsidRPr="00760A3D" w14:paraId="7535BBDC" w14:textId="77777777" w:rsidTr="001D3C84">
        <w:tc>
          <w:tcPr>
            <w:tcW w:w="5271" w:type="dxa"/>
            <w:shd w:val="clear" w:color="auto" w:fill="auto"/>
          </w:tcPr>
          <w:p w14:paraId="6A406B61" w14:textId="77777777" w:rsidR="00B85BB7" w:rsidRPr="00760A3D" w:rsidRDefault="00B85BB7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846" w:type="dxa"/>
            <w:gridSpan w:val="2"/>
            <w:shd w:val="clear" w:color="auto" w:fill="auto"/>
            <w:vAlign w:val="bottom"/>
          </w:tcPr>
          <w:p w14:paraId="56617E43" w14:textId="7FE9713F" w:rsidR="00B85BB7" w:rsidRPr="00760A3D" w:rsidRDefault="00B85BB7" w:rsidP="00723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B85BB7" w:rsidRPr="00760A3D" w14:paraId="628C7AB9" w14:textId="77777777" w:rsidTr="001D3C84">
        <w:tc>
          <w:tcPr>
            <w:tcW w:w="5271" w:type="dxa"/>
            <w:shd w:val="clear" w:color="auto" w:fill="auto"/>
          </w:tcPr>
          <w:p w14:paraId="1B3BFEE0" w14:textId="77777777" w:rsidR="00B85BB7" w:rsidRPr="00760A3D" w:rsidRDefault="00B85BB7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67AD8BBF" w14:textId="6CD1B963" w:rsidR="00B85BB7" w:rsidRPr="00760A3D" w:rsidRDefault="00B85BB7" w:rsidP="00723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923" w:type="dxa"/>
            <w:shd w:val="clear" w:color="auto" w:fill="auto"/>
          </w:tcPr>
          <w:p w14:paraId="07D71D52" w14:textId="3B765853" w:rsidR="00B85BB7" w:rsidRPr="00760A3D" w:rsidRDefault="00B85BB7" w:rsidP="00723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7232BE" w:rsidRPr="00760A3D" w14:paraId="3B0A2400" w14:textId="77777777" w:rsidTr="001D3C84">
        <w:tc>
          <w:tcPr>
            <w:tcW w:w="5271" w:type="dxa"/>
            <w:shd w:val="clear" w:color="auto" w:fill="auto"/>
          </w:tcPr>
          <w:p w14:paraId="69BAABA6" w14:textId="77777777" w:rsidR="007232BE" w:rsidRPr="00760A3D" w:rsidRDefault="007232BE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3957EF06" w14:textId="77777777" w:rsidR="007232BE" w:rsidRPr="00760A3D" w:rsidRDefault="007232BE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7D798C59" w14:textId="77777777" w:rsidR="007232BE" w:rsidRPr="00760A3D" w:rsidRDefault="007232BE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232BE" w:rsidRPr="00760A3D" w14:paraId="38FA5338" w14:textId="77777777" w:rsidTr="001D3C84">
        <w:tc>
          <w:tcPr>
            <w:tcW w:w="5271" w:type="dxa"/>
            <w:shd w:val="clear" w:color="auto" w:fill="auto"/>
          </w:tcPr>
          <w:p w14:paraId="577DE4CE" w14:textId="06BDBFB0" w:rsidR="007232BE" w:rsidRPr="00760A3D" w:rsidRDefault="00D573C5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กำไรสำหรับงวด (พันบาท)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13BFA70E" w14:textId="5C1EADF8" w:rsidR="007232BE" w:rsidRPr="00760A3D" w:rsidRDefault="000A522E" w:rsidP="00723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="00350A78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A5688C" w:rsidRPr="00760A3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851D3" w:rsidRPr="00760A3D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3A786CFF" w14:textId="1CB104E1" w:rsidR="007232BE" w:rsidRPr="00760A3D" w:rsidRDefault="000A522E" w:rsidP="00723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="00350A78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999</w:t>
            </w:r>
          </w:p>
        </w:tc>
      </w:tr>
      <w:tr w:rsidR="00596D94" w:rsidRPr="00760A3D" w14:paraId="150C6D7A" w14:textId="77777777" w:rsidTr="001D3C84">
        <w:tc>
          <w:tcPr>
            <w:tcW w:w="5271" w:type="dxa"/>
            <w:shd w:val="clear" w:color="auto" w:fill="auto"/>
          </w:tcPr>
          <w:p w14:paraId="259C874C" w14:textId="77777777" w:rsidR="00596D94" w:rsidRPr="00760A3D" w:rsidRDefault="00596D94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00FF3DF6" w14:textId="77777777" w:rsidR="00596D94" w:rsidRPr="00760A3D" w:rsidRDefault="00596D94" w:rsidP="00F27B4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5AF8C78E" w14:textId="77777777" w:rsidR="00596D94" w:rsidRPr="00760A3D" w:rsidRDefault="00596D94" w:rsidP="00F27B4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4F3F" w:rsidRPr="00760A3D" w14:paraId="2B2BF599" w14:textId="77777777" w:rsidTr="001D3C84">
        <w:tc>
          <w:tcPr>
            <w:tcW w:w="5271" w:type="dxa"/>
            <w:shd w:val="clear" w:color="auto" w:fill="auto"/>
          </w:tcPr>
          <w:p w14:paraId="583CBD30" w14:textId="6B2A477B" w:rsidR="00654F3F" w:rsidRPr="00760A3D" w:rsidRDefault="00654F3F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จำนวนหุ้นสามัญที่ออกและชำระเต็มมูลค่าแล้ว (พันหุ้น)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2D32C61C" w14:textId="77777777" w:rsidR="00654F3F" w:rsidRPr="00760A3D" w:rsidRDefault="00654F3F" w:rsidP="00F27B4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0FE6FAB0" w14:textId="77777777" w:rsidR="00654F3F" w:rsidRPr="00760A3D" w:rsidRDefault="00654F3F" w:rsidP="00F27B4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A74D6" w:rsidRPr="00760A3D" w14:paraId="3D46BD9D" w14:textId="77777777" w:rsidTr="001D3C84">
        <w:tc>
          <w:tcPr>
            <w:tcW w:w="5271" w:type="dxa"/>
            <w:shd w:val="clear" w:color="auto" w:fill="auto"/>
          </w:tcPr>
          <w:p w14:paraId="58359A53" w14:textId="0BE49193" w:rsidR="003A74D6" w:rsidRPr="00760A3D" w:rsidRDefault="003A74D6" w:rsidP="003A74D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หุ้นสามัญ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</w:t>
            </w:r>
            <w:r w:rsidR="00C16720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วัน</w:t>
            </w:r>
            <w:r w:rsidR="00220541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ที่ </w:t>
            </w:r>
            <w:r w:rsidR="00220541" w:rsidRPr="00760A3D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="00220541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923" w:type="dxa"/>
            <w:shd w:val="clear" w:color="auto" w:fill="auto"/>
          </w:tcPr>
          <w:p w14:paraId="1B6E364D" w14:textId="2F2C6D1C" w:rsidR="003A74D6" w:rsidRPr="00760A3D" w:rsidRDefault="000A522E" w:rsidP="003A74D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214</w:t>
            </w:r>
            <w:r w:rsidR="003A74D6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923" w:type="dxa"/>
            <w:shd w:val="clear" w:color="auto" w:fill="auto"/>
          </w:tcPr>
          <w:p w14:paraId="6E25DAC6" w14:textId="1CEC091B" w:rsidR="003A74D6" w:rsidRPr="00760A3D" w:rsidRDefault="000A522E" w:rsidP="003A74D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="003A74D6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3A74D6" w:rsidRPr="00760A3D" w14:paraId="5E78DDAD" w14:textId="77777777" w:rsidTr="001D3C84">
        <w:tc>
          <w:tcPr>
            <w:tcW w:w="5271" w:type="dxa"/>
            <w:shd w:val="clear" w:color="auto" w:fill="auto"/>
          </w:tcPr>
          <w:p w14:paraId="3A26B7F2" w14:textId="475D6901" w:rsidR="003A74D6" w:rsidRPr="00760A3D" w:rsidRDefault="003A74D6" w:rsidP="003A74D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หุ้นปันผลปรับปรุง </w:t>
            </w:r>
            <w:r w:rsidR="00220541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220541" w:rsidRPr="00760A3D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="00220541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923" w:type="dxa"/>
            <w:shd w:val="clear" w:color="auto" w:fill="auto"/>
          </w:tcPr>
          <w:p w14:paraId="7A6B8AF7" w14:textId="2B931EEF" w:rsidR="003A74D6" w:rsidRPr="00760A3D" w:rsidRDefault="003A74D6" w:rsidP="003A74D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0A522E" w:rsidRPr="00760A3D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</w:t>
            </w:r>
          </w:p>
        </w:tc>
        <w:tc>
          <w:tcPr>
            <w:tcW w:w="1923" w:type="dxa"/>
            <w:shd w:val="clear" w:color="auto" w:fill="auto"/>
          </w:tcPr>
          <w:p w14:paraId="0ABF0D96" w14:textId="7627591F" w:rsidR="003A74D6" w:rsidRPr="00760A3D" w:rsidRDefault="003A74D6" w:rsidP="003A74D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8,000</w:t>
            </w:r>
          </w:p>
        </w:tc>
      </w:tr>
      <w:tr w:rsidR="003A74D6" w:rsidRPr="00760A3D" w14:paraId="4E0EF199" w14:textId="77777777" w:rsidTr="001D3C84">
        <w:tc>
          <w:tcPr>
            <w:tcW w:w="5271" w:type="dxa"/>
            <w:shd w:val="clear" w:color="auto" w:fill="auto"/>
          </w:tcPr>
          <w:p w14:paraId="6C8089B5" w14:textId="1D17019E" w:rsidR="003A74D6" w:rsidRPr="00760A3D" w:rsidRDefault="003A74D6" w:rsidP="003A74D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เพิ่มทุนจดทะเบียน เมื่อวันที่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17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23" w:type="dxa"/>
            <w:shd w:val="clear" w:color="auto" w:fill="auto"/>
          </w:tcPr>
          <w:p w14:paraId="1A2FCF61" w14:textId="53F33158" w:rsidR="003A74D6" w:rsidRPr="00760A3D" w:rsidRDefault="003A74D6" w:rsidP="004F4DD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1923" w:type="dxa"/>
            <w:shd w:val="clear" w:color="auto" w:fill="auto"/>
          </w:tcPr>
          <w:p w14:paraId="373381FF" w14:textId="4D899E49" w:rsidR="003A74D6" w:rsidRPr="00760A3D" w:rsidRDefault="003A74D6" w:rsidP="003A74D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54,000</w:t>
            </w:r>
          </w:p>
        </w:tc>
      </w:tr>
      <w:tr w:rsidR="003A74D6" w:rsidRPr="00760A3D" w14:paraId="157A807F" w14:textId="77777777" w:rsidTr="001D3C84">
        <w:tc>
          <w:tcPr>
            <w:tcW w:w="5271" w:type="dxa"/>
            <w:shd w:val="clear" w:color="auto" w:fill="auto"/>
          </w:tcPr>
          <w:p w14:paraId="262A67AA" w14:textId="41663752" w:rsidR="003A74D6" w:rsidRPr="00760A3D" w:rsidRDefault="003A74D6" w:rsidP="003A74D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หุ้นปันผลปรับปรุง ณ วันเพิ่มทุนจดทะเบียน </w:t>
            </w:r>
          </w:p>
        </w:tc>
        <w:tc>
          <w:tcPr>
            <w:tcW w:w="1923" w:type="dxa"/>
            <w:shd w:val="clear" w:color="auto" w:fill="auto"/>
          </w:tcPr>
          <w:p w14:paraId="43D7ADD0" w14:textId="09DEB044" w:rsidR="003A74D6" w:rsidRPr="00760A3D" w:rsidRDefault="003A74D6" w:rsidP="003A74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1923" w:type="dxa"/>
            <w:shd w:val="clear" w:color="auto" w:fill="auto"/>
          </w:tcPr>
          <w:p w14:paraId="4433E239" w14:textId="3F321048" w:rsidR="003A74D6" w:rsidRPr="00760A3D" w:rsidRDefault="003A74D6" w:rsidP="003A74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2,684</w:t>
            </w:r>
          </w:p>
        </w:tc>
      </w:tr>
      <w:tr w:rsidR="003A74D6" w:rsidRPr="00760A3D" w14:paraId="44377FF4" w14:textId="77777777" w:rsidTr="001D3C84">
        <w:tc>
          <w:tcPr>
            <w:tcW w:w="5271" w:type="dxa"/>
            <w:shd w:val="clear" w:color="auto" w:fill="auto"/>
          </w:tcPr>
          <w:p w14:paraId="1E4277ED" w14:textId="16D14C5E" w:rsidR="003A74D6" w:rsidRPr="00760A3D" w:rsidRDefault="00F31353" w:rsidP="003A74D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  <w:r w:rsidR="003A74D6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23" w:type="dxa"/>
            <w:shd w:val="clear" w:color="auto" w:fill="auto"/>
          </w:tcPr>
          <w:p w14:paraId="76FF7BB6" w14:textId="19884E55" w:rsidR="003A74D6" w:rsidRPr="00760A3D" w:rsidRDefault="000A522E" w:rsidP="003A74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224</w:t>
            </w:r>
            <w:r w:rsidR="003A74D6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3A74D6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923" w:type="dxa"/>
            <w:shd w:val="clear" w:color="auto" w:fill="auto"/>
          </w:tcPr>
          <w:p w14:paraId="4239F34C" w14:textId="19CA0047" w:rsidR="003A74D6" w:rsidRPr="00760A3D" w:rsidRDefault="000A522E" w:rsidP="003A74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224</w:t>
            </w:r>
            <w:r w:rsidR="003A74D6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3A74D6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</w:tr>
      <w:tr w:rsidR="007232BE" w:rsidRPr="00760A3D" w14:paraId="2A1F3B72" w14:textId="77777777" w:rsidTr="001D3C84">
        <w:tc>
          <w:tcPr>
            <w:tcW w:w="5271" w:type="dxa"/>
            <w:shd w:val="clear" w:color="auto" w:fill="auto"/>
          </w:tcPr>
          <w:p w14:paraId="20348936" w14:textId="77777777" w:rsidR="007232BE" w:rsidRPr="00760A3D" w:rsidRDefault="007232BE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23" w:type="dxa"/>
            <w:shd w:val="clear" w:color="auto" w:fill="auto"/>
          </w:tcPr>
          <w:p w14:paraId="1A80A0BB" w14:textId="77777777" w:rsidR="007232BE" w:rsidRPr="00760A3D" w:rsidRDefault="007232BE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23" w:type="dxa"/>
            <w:shd w:val="clear" w:color="auto" w:fill="auto"/>
          </w:tcPr>
          <w:p w14:paraId="53A2DDAE" w14:textId="77777777" w:rsidR="007232BE" w:rsidRPr="00760A3D" w:rsidRDefault="007232BE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232BE" w:rsidRPr="00760A3D" w14:paraId="6FEB3CE0" w14:textId="77777777" w:rsidTr="001D3C84">
        <w:tc>
          <w:tcPr>
            <w:tcW w:w="5271" w:type="dxa"/>
            <w:shd w:val="clear" w:color="auto" w:fill="auto"/>
          </w:tcPr>
          <w:p w14:paraId="0B385916" w14:textId="516FF070" w:rsidR="007232BE" w:rsidRPr="00760A3D" w:rsidRDefault="008F4719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จำนวนหุ้นสามัญ</w:t>
            </w:r>
            <w:r w:rsidR="00B3570C"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ถัวเฉลี่ยถ่วงน้ำหนัก</w:t>
            </w:r>
            <w:r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(พันหุ้น)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0BBE5E36" w14:textId="04D7086A" w:rsidR="007232BE" w:rsidRPr="00760A3D" w:rsidRDefault="007212D2" w:rsidP="00723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224,68</w:t>
            </w:r>
            <w:r w:rsidR="008C6020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21310075" w14:textId="2EB09A21" w:rsidR="007232BE" w:rsidRPr="00760A3D" w:rsidRDefault="000A522E" w:rsidP="00723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176</w:t>
            </w:r>
            <w:r w:rsidR="0013590C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09</w:t>
            </w:r>
            <w:r w:rsidR="0013590C" w:rsidRPr="00760A3D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</w:tr>
      <w:tr w:rsidR="007232BE" w:rsidRPr="00760A3D" w14:paraId="55792FD3" w14:textId="77777777" w:rsidTr="001D3C84">
        <w:tc>
          <w:tcPr>
            <w:tcW w:w="5271" w:type="dxa"/>
            <w:shd w:val="clear" w:color="auto" w:fill="auto"/>
          </w:tcPr>
          <w:p w14:paraId="2E8B5C4E" w14:textId="77777777" w:rsidR="007232BE" w:rsidRPr="00760A3D" w:rsidRDefault="007232BE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23" w:type="dxa"/>
            <w:shd w:val="clear" w:color="auto" w:fill="auto"/>
          </w:tcPr>
          <w:p w14:paraId="3360EAC9" w14:textId="77777777" w:rsidR="007232BE" w:rsidRPr="00760A3D" w:rsidRDefault="007232BE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23" w:type="dxa"/>
            <w:shd w:val="clear" w:color="auto" w:fill="auto"/>
          </w:tcPr>
          <w:p w14:paraId="281C01AE" w14:textId="77777777" w:rsidR="007232BE" w:rsidRPr="00760A3D" w:rsidRDefault="007232BE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232BE" w:rsidRPr="00760A3D" w14:paraId="255E8B2A" w14:textId="77777777" w:rsidTr="001D3C84">
        <w:tc>
          <w:tcPr>
            <w:tcW w:w="5271" w:type="dxa"/>
            <w:shd w:val="clear" w:color="auto" w:fill="auto"/>
          </w:tcPr>
          <w:p w14:paraId="252C93A9" w14:textId="71387142" w:rsidR="007232BE" w:rsidRPr="00760A3D" w:rsidRDefault="007232BE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กำไรต่อหุ้นข</w:t>
            </w:r>
            <w:r w:rsidR="000B286C"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ั้</w:t>
            </w:r>
            <w:r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นพื้นฐาน (บาท)</w:t>
            </w:r>
          </w:p>
        </w:tc>
        <w:tc>
          <w:tcPr>
            <w:tcW w:w="1923" w:type="dxa"/>
            <w:shd w:val="clear" w:color="auto" w:fill="auto"/>
          </w:tcPr>
          <w:p w14:paraId="3A298459" w14:textId="67F1161C" w:rsidR="007232BE" w:rsidRPr="00760A3D" w:rsidRDefault="000A522E" w:rsidP="007232B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4730A3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="001E153F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</w:p>
        </w:tc>
        <w:tc>
          <w:tcPr>
            <w:tcW w:w="1923" w:type="dxa"/>
            <w:shd w:val="clear" w:color="auto" w:fill="auto"/>
          </w:tcPr>
          <w:p w14:paraId="65C72EE2" w14:textId="70130188" w:rsidR="007232BE" w:rsidRPr="00760A3D" w:rsidRDefault="000A522E" w:rsidP="007232B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13590C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37</w:t>
            </w:r>
          </w:p>
        </w:tc>
      </w:tr>
    </w:tbl>
    <w:p w14:paraId="722ABAC5" w14:textId="77777777" w:rsidR="00E97A7C" w:rsidRPr="00760A3D" w:rsidRDefault="00E97A7C">
      <w:pPr>
        <w:rPr>
          <w:rFonts w:ascii="Browallia New" w:hAnsi="Browallia New" w:cs="Browallia New"/>
        </w:rPr>
      </w:pPr>
      <w:r w:rsidRPr="00760A3D">
        <w:rPr>
          <w:rFonts w:ascii="Browallia New" w:hAnsi="Browallia New" w:cs="Browallia New"/>
        </w:rPr>
        <w:br w:type="page"/>
      </w:r>
    </w:p>
    <w:tbl>
      <w:tblPr>
        <w:tblW w:w="9108" w:type="dxa"/>
        <w:tblInd w:w="450" w:type="dxa"/>
        <w:tblLook w:val="04A0" w:firstRow="1" w:lastRow="0" w:firstColumn="1" w:lastColumn="0" w:noHBand="0" w:noVBand="1"/>
      </w:tblPr>
      <w:tblGrid>
        <w:gridCol w:w="5262"/>
        <w:gridCol w:w="1923"/>
        <w:gridCol w:w="1923"/>
      </w:tblGrid>
      <w:tr w:rsidR="00B85BB7" w:rsidRPr="00760A3D" w14:paraId="601B83E1" w14:textId="77777777" w:rsidTr="001D3C84">
        <w:tc>
          <w:tcPr>
            <w:tcW w:w="5262" w:type="dxa"/>
            <w:shd w:val="clear" w:color="auto" w:fill="auto"/>
          </w:tcPr>
          <w:p w14:paraId="207549DF" w14:textId="6539B6E7" w:rsidR="00B85BB7" w:rsidRPr="00760A3D" w:rsidRDefault="00B85BB7" w:rsidP="00750E52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846" w:type="dxa"/>
            <w:gridSpan w:val="2"/>
            <w:shd w:val="clear" w:color="auto" w:fill="auto"/>
            <w:vAlign w:val="bottom"/>
          </w:tcPr>
          <w:p w14:paraId="4E9FB625" w14:textId="2DE2140C" w:rsidR="00B85BB7" w:rsidRPr="00760A3D" w:rsidRDefault="00B85BB7" w:rsidP="00750E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สำหรับงว</w:t>
            </w:r>
            <w:r w:rsidR="00625DF8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ดหก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B85BB7" w:rsidRPr="00760A3D" w14:paraId="2AA32F6F" w14:textId="77777777" w:rsidTr="001D3C84">
        <w:tc>
          <w:tcPr>
            <w:tcW w:w="5262" w:type="dxa"/>
            <w:shd w:val="clear" w:color="auto" w:fill="auto"/>
          </w:tcPr>
          <w:p w14:paraId="1A9F31CC" w14:textId="77777777" w:rsidR="00B85BB7" w:rsidRPr="00760A3D" w:rsidRDefault="00B85BB7" w:rsidP="00750E52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68461787" w14:textId="77777777" w:rsidR="00B85BB7" w:rsidRPr="00760A3D" w:rsidRDefault="00B85BB7" w:rsidP="00750E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923" w:type="dxa"/>
            <w:shd w:val="clear" w:color="auto" w:fill="auto"/>
          </w:tcPr>
          <w:p w14:paraId="64018DA0" w14:textId="77777777" w:rsidR="00B85BB7" w:rsidRPr="00760A3D" w:rsidRDefault="00B85BB7" w:rsidP="00750E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B85BB7" w:rsidRPr="00760A3D" w14:paraId="350C4317" w14:textId="77777777" w:rsidTr="001D3C84">
        <w:tc>
          <w:tcPr>
            <w:tcW w:w="5262" w:type="dxa"/>
            <w:shd w:val="clear" w:color="auto" w:fill="auto"/>
          </w:tcPr>
          <w:p w14:paraId="515F75E9" w14:textId="77777777" w:rsidR="00B85BB7" w:rsidRPr="00760A3D" w:rsidRDefault="00B85BB7" w:rsidP="00750E52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563B5B83" w14:textId="77777777" w:rsidR="00B85BB7" w:rsidRPr="00760A3D" w:rsidRDefault="00B85BB7" w:rsidP="00750E52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3E3291B3" w14:textId="77777777" w:rsidR="00B85BB7" w:rsidRPr="00760A3D" w:rsidRDefault="00B85BB7" w:rsidP="00750E52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5BB7" w:rsidRPr="00760A3D" w14:paraId="03523EC5" w14:textId="77777777" w:rsidTr="001D3C84">
        <w:tc>
          <w:tcPr>
            <w:tcW w:w="5262" w:type="dxa"/>
            <w:shd w:val="clear" w:color="auto" w:fill="auto"/>
          </w:tcPr>
          <w:p w14:paraId="327692A3" w14:textId="636462C6" w:rsidR="00B85BB7" w:rsidRPr="00760A3D" w:rsidRDefault="00022976" w:rsidP="00750E52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กำไรสำหรับงวด (พันบาท)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09E4436C" w14:textId="2D2C408C" w:rsidR="00B85BB7" w:rsidRPr="00760A3D" w:rsidRDefault="00ED4701" w:rsidP="00750E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223,434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14FB2F4C" w14:textId="5EF2276E" w:rsidR="00B85BB7" w:rsidRPr="00760A3D" w:rsidRDefault="00ED4701" w:rsidP="00750E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73,944</w:t>
            </w:r>
          </w:p>
        </w:tc>
      </w:tr>
      <w:tr w:rsidR="00596D94" w:rsidRPr="00760A3D" w14:paraId="3CAED762" w14:textId="77777777" w:rsidTr="001D3C84">
        <w:tc>
          <w:tcPr>
            <w:tcW w:w="5262" w:type="dxa"/>
            <w:shd w:val="clear" w:color="auto" w:fill="auto"/>
          </w:tcPr>
          <w:p w14:paraId="444AC210" w14:textId="77777777" w:rsidR="00596D94" w:rsidRPr="00760A3D" w:rsidRDefault="00596D94" w:rsidP="00750E52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0303ADBE" w14:textId="77777777" w:rsidR="00596D94" w:rsidRPr="00760A3D" w:rsidRDefault="00596D94" w:rsidP="00F27B4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3F2D01E7" w14:textId="77777777" w:rsidR="00596D94" w:rsidRPr="00760A3D" w:rsidRDefault="00596D94" w:rsidP="00F27B4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87ACE" w:rsidRPr="00760A3D" w14:paraId="434AF652" w14:textId="77777777" w:rsidTr="001D3C84">
        <w:tc>
          <w:tcPr>
            <w:tcW w:w="5262" w:type="dxa"/>
            <w:shd w:val="clear" w:color="auto" w:fill="auto"/>
          </w:tcPr>
          <w:p w14:paraId="5B1A557F" w14:textId="71ECB6AC" w:rsidR="00C87ACE" w:rsidRPr="00760A3D" w:rsidRDefault="00C87ACE" w:rsidP="00750E52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จำนวนหุ้นสามัญที่ออกและชำระเต็มมูลค่าแล้ว (พันหุ้น)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1C4EC4ED" w14:textId="77777777" w:rsidR="00C87ACE" w:rsidRPr="00760A3D" w:rsidRDefault="00C87ACE" w:rsidP="00F27B4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14E57F22" w14:textId="77777777" w:rsidR="00C87ACE" w:rsidRPr="00760A3D" w:rsidRDefault="00C87ACE" w:rsidP="00F27B4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95B59" w:rsidRPr="00760A3D" w14:paraId="6BF1D2C9" w14:textId="77777777" w:rsidTr="001D3C84">
        <w:tc>
          <w:tcPr>
            <w:tcW w:w="5262" w:type="dxa"/>
            <w:shd w:val="clear" w:color="auto" w:fill="auto"/>
          </w:tcPr>
          <w:p w14:paraId="053EBBF9" w14:textId="7542938C" w:rsidR="00295B59" w:rsidRPr="00760A3D" w:rsidRDefault="00295B59" w:rsidP="00295B5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หุ้นสามัญ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923" w:type="dxa"/>
            <w:shd w:val="clear" w:color="auto" w:fill="auto"/>
          </w:tcPr>
          <w:p w14:paraId="52BDFFF9" w14:textId="23C99700" w:rsidR="00295B59" w:rsidRPr="00760A3D" w:rsidRDefault="000A522E" w:rsidP="00295B5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214</w:t>
            </w:r>
            <w:r w:rsidR="00295B59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923" w:type="dxa"/>
            <w:shd w:val="clear" w:color="auto" w:fill="auto"/>
          </w:tcPr>
          <w:p w14:paraId="5E11CCFC" w14:textId="491E8A6C" w:rsidR="00295B59" w:rsidRPr="00760A3D" w:rsidRDefault="000A522E" w:rsidP="00295B5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="00295B59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295B59" w:rsidRPr="00760A3D" w14:paraId="3A6F0044" w14:textId="77777777" w:rsidTr="001D3C84">
        <w:tc>
          <w:tcPr>
            <w:tcW w:w="5262" w:type="dxa"/>
            <w:shd w:val="clear" w:color="auto" w:fill="auto"/>
          </w:tcPr>
          <w:p w14:paraId="013845CF" w14:textId="63737437" w:rsidR="00295B59" w:rsidRPr="00760A3D" w:rsidRDefault="00295B59" w:rsidP="00295B5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หุ้นปันผลปรับปรุง ณ 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923" w:type="dxa"/>
            <w:shd w:val="clear" w:color="auto" w:fill="auto"/>
          </w:tcPr>
          <w:p w14:paraId="66DACDB8" w14:textId="3D21B633" w:rsidR="00295B59" w:rsidRPr="00760A3D" w:rsidRDefault="00295B59" w:rsidP="00295B5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</w:t>
            </w:r>
            <w:r w:rsidR="000A522E" w:rsidRPr="00760A3D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</w:t>
            </w:r>
          </w:p>
        </w:tc>
        <w:tc>
          <w:tcPr>
            <w:tcW w:w="1923" w:type="dxa"/>
            <w:shd w:val="clear" w:color="auto" w:fill="auto"/>
          </w:tcPr>
          <w:p w14:paraId="7312FC89" w14:textId="37CD621A" w:rsidR="00295B59" w:rsidRPr="00760A3D" w:rsidRDefault="00295B59" w:rsidP="00295B5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8,000</w:t>
            </w:r>
          </w:p>
        </w:tc>
      </w:tr>
      <w:tr w:rsidR="00295B59" w:rsidRPr="00760A3D" w14:paraId="4B1EB69B" w14:textId="77777777" w:rsidTr="001D3C84">
        <w:tc>
          <w:tcPr>
            <w:tcW w:w="5262" w:type="dxa"/>
            <w:shd w:val="clear" w:color="auto" w:fill="auto"/>
          </w:tcPr>
          <w:p w14:paraId="070C9207" w14:textId="770D1975" w:rsidR="00295B59" w:rsidRPr="00760A3D" w:rsidRDefault="00295B59" w:rsidP="00295B5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เพิ่มทุนจดทะเบียน เมื่อวันที่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17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23" w:type="dxa"/>
            <w:shd w:val="clear" w:color="auto" w:fill="auto"/>
          </w:tcPr>
          <w:p w14:paraId="084ABD23" w14:textId="3D9DA395" w:rsidR="00295B59" w:rsidRPr="00760A3D" w:rsidRDefault="00295B59" w:rsidP="00295B5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        -</w:t>
            </w:r>
          </w:p>
        </w:tc>
        <w:tc>
          <w:tcPr>
            <w:tcW w:w="1923" w:type="dxa"/>
            <w:shd w:val="clear" w:color="auto" w:fill="auto"/>
          </w:tcPr>
          <w:p w14:paraId="364689BC" w14:textId="0B82DFAB" w:rsidR="00295B59" w:rsidRPr="00760A3D" w:rsidRDefault="00295B59" w:rsidP="00295B5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54,000</w:t>
            </w:r>
          </w:p>
        </w:tc>
      </w:tr>
      <w:tr w:rsidR="00295B59" w:rsidRPr="00760A3D" w14:paraId="5D671980" w14:textId="77777777" w:rsidTr="001D3C84">
        <w:tc>
          <w:tcPr>
            <w:tcW w:w="5262" w:type="dxa"/>
            <w:shd w:val="clear" w:color="auto" w:fill="auto"/>
          </w:tcPr>
          <w:p w14:paraId="373050CC" w14:textId="4A944A42" w:rsidR="00295B59" w:rsidRPr="00760A3D" w:rsidRDefault="00295B59" w:rsidP="00295B5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หุ้นปันผลปรับปรุง ณ วันเพิ่มทุนจดทะเบียน </w:t>
            </w:r>
          </w:p>
        </w:tc>
        <w:tc>
          <w:tcPr>
            <w:tcW w:w="1923" w:type="dxa"/>
            <w:shd w:val="clear" w:color="auto" w:fill="auto"/>
          </w:tcPr>
          <w:p w14:paraId="53986B9D" w14:textId="69C64660" w:rsidR="00295B59" w:rsidRPr="00760A3D" w:rsidRDefault="00295B59" w:rsidP="00295B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1923" w:type="dxa"/>
            <w:shd w:val="clear" w:color="auto" w:fill="auto"/>
          </w:tcPr>
          <w:p w14:paraId="19654725" w14:textId="5F0C4352" w:rsidR="00295B59" w:rsidRPr="00760A3D" w:rsidRDefault="00295B59" w:rsidP="00295B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2,684</w:t>
            </w:r>
          </w:p>
        </w:tc>
      </w:tr>
      <w:tr w:rsidR="00BB4DFB" w:rsidRPr="00760A3D" w14:paraId="2BF0D319" w14:textId="77777777" w:rsidTr="001D3C84">
        <w:tc>
          <w:tcPr>
            <w:tcW w:w="5262" w:type="dxa"/>
            <w:shd w:val="clear" w:color="auto" w:fill="auto"/>
          </w:tcPr>
          <w:p w14:paraId="3CD9141A" w14:textId="1F40986F" w:rsidR="00BB4DFB" w:rsidRPr="00760A3D" w:rsidRDefault="00BB4DFB" w:rsidP="00BB4DFB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จำนวนหุ้นสามัญที่ออกและชำระเต็มมูลค่าแล้ว (พันหุ้น)</w:t>
            </w:r>
          </w:p>
        </w:tc>
        <w:tc>
          <w:tcPr>
            <w:tcW w:w="1923" w:type="dxa"/>
            <w:shd w:val="clear" w:color="auto" w:fill="auto"/>
          </w:tcPr>
          <w:p w14:paraId="6EE51078" w14:textId="18B143DD" w:rsidR="00BB4DFB" w:rsidRPr="00760A3D" w:rsidRDefault="000A522E" w:rsidP="00BB4D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224</w:t>
            </w:r>
            <w:r w:rsidR="00BB4DFB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BB4DFB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923" w:type="dxa"/>
            <w:shd w:val="clear" w:color="auto" w:fill="auto"/>
          </w:tcPr>
          <w:p w14:paraId="64B5C26E" w14:textId="4953F8E1" w:rsidR="00BB4DFB" w:rsidRPr="00760A3D" w:rsidRDefault="000A522E" w:rsidP="00BB4D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224</w:t>
            </w:r>
            <w:r w:rsidR="00BB4DFB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BB4DFB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</w:tr>
      <w:tr w:rsidR="00FD3826" w:rsidRPr="00760A3D" w14:paraId="1F4E744D" w14:textId="77777777" w:rsidTr="001D3C84">
        <w:tc>
          <w:tcPr>
            <w:tcW w:w="5262" w:type="dxa"/>
            <w:shd w:val="clear" w:color="auto" w:fill="auto"/>
          </w:tcPr>
          <w:p w14:paraId="50DF3774" w14:textId="77777777" w:rsidR="00FD3826" w:rsidRPr="00760A3D" w:rsidRDefault="00FD3826" w:rsidP="00FD382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23" w:type="dxa"/>
            <w:shd w:val="clear" w:color="auto" w:fill="auto"/>
          </w:tcPr>
          <w:p w14:paraId="1E5F4106" w14:textId="77777777" w:rsidR="00FD3826" w:rsidRPr="00760A3D" w:rsidRDefault="00FD3826" w:rsidP="00FD382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-198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923" w:type="dxa"/>
            <w:shd w:val="clear" w:color="auto" w:fill="auto"/>
          </w:tcPr>
          <w:p w14:paraId="474E3B87" w14:textId="77777777" w:rsidR="00FD3826" w:rsidRPr="00760A3D" w:rsidRDefault="00FD3826" w:rsidP="00FD382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D3826" w:rsidRPr="00760A3D" w14:paraId="010EEB75" w14:textId="77777777" w:rsidTr="001D3C84">
        <w:tc>
          <w:tcPr>
            <w:tcW w:w="5262" w:type="dxa"/>
            <w:shd w:val="clear" w:color="auto" w:fill="auto"/>
          </w:tcPr>
          <w:p w14:paraId="1FD061AD" w14:textId="6A658FDB" w:rsidR="00FD3826" w:rsidRPr="00760A3D" w:rsidRDefault="00B3570C" w:rsidP="00FD382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183FEA10" w14:textId="5EB0A550" w:rsidR="00FD3826" w:rsidRPr="00760A3D" w:rsidRDefault="00FD3826" w:rsidP="00FD38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224,68</w:t>
            </w:r>
            <w:r w:rsidR="008C6020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670334D6" w14:textId="4854C8A5" w:rsidR="00FD3826" w:rsidRPr="00760A3D" w:rsidRDefault="000A522E" w:rsidP="00FD38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172</w:t>
            </w:r>
            <w:r w:rsidR="00FD3826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071</w:t>
            </w:r>
          </w:p>
        </w:tc>
      </w:tr>
      <w:tr w:rsidR="00FD3826" w:rsidRPr="00760A3D" w14:paraId="4B82EBC2" w14:textId="77777777" w:rsidTr="001D3C84">
        <w:tc>
          <w:tcPr>
            <w:tcW w:w="5262" w:type="dxa"/>
            <w:shd w:val="clear" w:color="auto" w:fill="auto"/>
          </w:tcPr>
          <w:p w14:paraId="346BA8B1" w14:textId="77777777" w:rsidR="00FD3826" w:rsidRPr="00760A3D" w:rsidRDefault="00FD3826" w:rsidP="00FD382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23" w:type="dxa"/>
            <w:shd w:val="clear" w:color="auto" w:fill="auto"/>
          </w:tcPr>
          <w:p w14:paraId="21336931" w14:textId="77777777" w:rsidR="00FD3826" w:rsidRPr="00760A3D" w:rsidRDefault="00FD3826" w:rsidP="00FD382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923" w:type="dxa"/>
            <w:shd w:val="clear" w:color="auto" w:fill="auto"/>
          </w:tcPr>
          <w:p w14:paraId="4C574871" w14:textId="77777777" w:rsidR="00FD3826" w:rsidRPr="00760A3D" w:rsidRDefault="00FD3826" w:rsidP="00FD382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D3826" w:rsidRPr="00760A3D" w14:paraId="5F461C1C" w14:textId="77777777" w:rsidTr="001D3C84">
        <w:tc>
          <w:tcPr>
            <w:tcW w:w="5262" w:type="dxa"/>
            <w:shd w:val="clear" w:color="auto" w:fill="auto"/>
          </w:tcPr>
          <w:p w14:paraId="789B4565" w14:textId="3B036774" w:rsidR="00FD3826" w:rsidRPr="00760A3D" w:rsidRDefault="00FD3826" w:rsidP="00FD382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กำไรต่อหุ้นข</w:t>
            </w:r>
            <w:r w:rsidR="00A1619B"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ั้</w:t>
            </w:r>
            <w:r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นพื้นฐาน (บาท)</w:t>
            </w:r>
          </w:p>
        </w:tc>
        <w:tc>
          <w:tcPr>
            <w:tcW w:w="1923" w:type="dxa"/>
            <w:shd w:val="clear" w:color="auto" w:fill="auto"/>
          </w:tcPr>
          <w:p w14:paraId="77C21E50" w14:textId="2F7EDE98" w:rsidR="00FD3826" w:rsidRPr="00760A3D" w:rsidRDefault="00FD3826" w:rsidP="00FD382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0.99</w:t>
            </w:r>
          </w:p>
        </w:tc>
        <w:tc>
          <w:tcPr>
            <w:tcW w:w="1923" w:type="dxa"/>
            <w:shd w:val="clear" w:color="auto" w:fill="auto"/>
          </w:tcPr>
          <w:p w14:paraId="6D11CF2E" w14:textId="3314FAB5" w:rsidR="00FD3826" w:rsidRPr="00760A3D" w:rsidRDefault="000A522E" w:rsidP="00FD382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D242C4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43</w:t>
            </w:r>
          </w:p>
        </w:tc>
      </w:tr>
    </w:tbl>
    <w:p w14:paraId="0281EFB5" w14:textId="729C32B6" w:rsidR="00CF7A9B" w:rsidRPr="00760A3D" w:rsidRDefault="00CF7A9B" w:rsidP="00F31B9D">
      <w:pPr>
        <w:tabs>
          <w:tab w:val="clear" w:pos="227"/>
          <w:tab w:val="clear" w:pos="454"/>
          <w:tab w:val="clear" w:pos="680"/>
          <w:tab w:val="left" w:pos="810"/>
          <w:tab w:val="left" w:pos="1418"/>
          <w:tab w:val="left" w:pos="1985"/>
        </w:tabs>
        <w:spacing w:line="240" w:lineRule="auto"/>
        <w:ind w:right="30"/>
        <w:jc w:val="thaiDistribute"/>
        <w:rPr>
          <w:rFonts w:ascii="Browallia New" w:hAnsi="Browallia New" w:cs="Browallia New"/>
          <w:sz w:val="28"/>
          <w:szCs w:val="28"/>
        </w:rPr>
      </w:pPr>
    </w:p>
    <w:p w14:paraId="76833852" w14:textId="571101CB" w:rsidR="001E3652" w:rsidRPr="00760A3D" w:rsidRDefault="001E3652" w:rsidP="00A4593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ส่วนงานดำเนินงาน</w:t>
      </w:r>
    </w:p>
    <w:p w14:paraId="2314A4FE" w14:textId="77777777" w:rsidR="001E3652" w:rsidRPr="00760A3D" w:rsidRDefault="001E3652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A0A59D8" w14:textId="02BA66E2" w:rsidR="001E3652" w:rsidRPr="00760A3D" w:rsidRDefault="001E3652" w:rsidP="001D3C84">
      <w:pPr>
        <w:pStyle w:val="BodyText2"/>
        <w:tabs>
          <w:tab w:val="left" w:pos="990"/>
        </w:tabs>
        <w:ind w:left="450" w:right="-22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60A3D">
        <w:rPr>
          <w:rFonts w:ascii="Browallia New" w:hAnsi="Browallia New" w:cs="Browallia New"/>
          <w:sz w:val="28"/>
          <w:szCs w:val="28"/>
          <w:cs/>
          <w:lang w:val="en-GB"/>
        </w:rPr>
        <w:t>บริษัทดำเนินธุรกิจหลักในส่วนงานดำเนินงานที่รายงานเพียงส่วนงานเดียว คือส่วนงานธุรกิจตัวแทนจำหน่ายเครื่องมือและอุปกรณ์ทางการ</w:t>
      </w:r>
      <w:r w:rsidRPr="00A45930">
        <w:rPr>
          <w:rFonts w:ascii="Browallia New" w:hAnsi="Browallia New" w:cs="Browallia New"/>
          <w:sz w:val="28"/>
          <w:szCs w:val="28"/>
          <w:cs/>
        </w:rPr>
        <w:t>แพทย์</w:t>
      </w:r>
      <w:r w:rsidR="00DE1B61" w:rsidRPr="00760A3D">
        <w:rPr>
          <w:rFonts w:ascii="Browallia New" w:hAnsi="Browallia New" w:cs="Browallia New"/>
          <w:sz w:val="28"/>
          <w:szCs w:val="28"/>
          <w:cs/>
          <w:lang w:val="en-GB"/>
        </w:rPr>
        <w:t xml:space="preserve"> วัสดุการแพทย์</w:t>
      </w:r>
      <w:r w:rsidRPr="00760A3D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1D2956" w:rsidRPr="00760A3D">
        <w:rPr>
          <w:rFonts w:ascii="Browallia New" w:hAnsi="Browallia New" w:cs="Browallia New"/>
          <w:sz w:val="28"/>
          <w:szCs w:val="28"/>
          <w:cs/>
        </w:rPr>
        <w:t>และ</w:t>
      </w:r>
      <w:r w:rsidR="000D6B9F" w:rsidRPr="00760A3D">
        <w:rPr>
          <w:rFonts w:ascii="Browallia New" w:hAnsi="Browallia New" w:cs="Browallia New"/>
          <w:sz w:val="28"/>
          <w:szCs w:val="28"/>
          <w:cs/>
        </w:rPr>
        <w:t>ให้บริการ</w:t>
      </w:r>
      <w:r w:rsidR="00DE1B61" w:rsidRPr="00760A3D">
        <w:rPr>
          <w:rFonts w:ascii="Browallia New" w:hAnsi="Browallia New" w:cs="Browallia New"/>
          <w:sz w:val="28"/>
          <w:szCs w:val="28"/>
          <w:cs/>
        </w:rPr>
        <w:t>เครื่องมือ</w:t>
      </w:r>
      <w:r w:rsidR="000D6B9F" w:rsidRPr="00760A3D">
        <w:rPr>
          <w:rFonts w:ascii="Browallia New" w:hAnsi="Browallia New" w:cs="Browallia New"/>
          <w:sz w:val="28"/>
          <w:szCs w:val="28"/>
          <w:cs/>
        </w:rPr>
        <w:t xml:space="preserve">แพทย์ </w:t>
      </w:r>
      <w:r w:rsidR="00E06E00" w:rsidRPr="00760A3D">
        <w:rPr>
          <w:rFonts w:ascii="Browallia New" w:hAnsi="Browallia New" w:cs="Browallia New"/>
          <w:sz w:val="28"/>
          <w:szCs w:val="28"/>
          <w:cs/>
        </w:rPr>
        <w:t>ซึ่ง</w:t>
      </w:r>
      <w:r w:rsidRPr="00760A3D">
        <w:rPr>
          <w:rFonts w:ascii="Browallia New" w:hAnsi="Browallia New" w:cs="Browallia New"/>
          <w:sz w:val="28"/>
          <w:szCs w:val="28"/>
          <w:cs/>
          <w:lang w:val="en-GB"/>
        </w:rPr>
        <w:t>ดำเนินธุรกิจในเขตภูมิศาสตร์ใน</w:t>
      </w:r>
      <w:r w:rsidR="00EF19F7" w:rsidRPr="00760A3D">
        <w:rPr>
          <w:rFonts w:ascii="Browallia New" w:hAnsi="Browallia New" w:cs="Browallia New"/>
          <w:sz w:val="28"/>
          <w:szCs w:val="28"/>
          <w:lang w:val="en-GB"/>
        </w:rPr>
        <w:br/>
      </w:r>
      <w:r w:rsidRPr="00760A3D">
        <w:rPr>
          <w:rFonts w:ascii="Browallia New" w:hAnsi="Browallia New" w:cs="Browallia New"/>
          <w:sz w:val="28"/>
          <w:szCs w:val="28"/>
          <w:cs/>
          <w:lang w:val="en-GB"/>
        </w:rPr>
        <w:t>ประเทศไทย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427D9F19" w14:textId="5E30DCA2" w:rsidR="009C09D8" w:rsidRPr="00760A3D" w:rsidRDefault="009C0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0D445207" w14:textId="3778E87D" w:rsidR="00E03830" w:rsidRPr="00760A3D" w:rsidRDefault="00E03830" w:rsidP="00A4593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รายได้</w:t>
      </w:r>
    </w:p>
    <w:p w14:paraId="110B8E71" w14:textId="77777777" w:rsidR="00E03830" w:rsidRPr="00760A3D" w:rsidRDefault="00E03830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3644BDD" w14:textId="6FA1F6EE" w:rsidR="00E03830" w:rsidRPr="00760A3D" w:rsidRDefault="00E03830" w:rsidP="001D3C84">
      <w:pPr>
        <w:pStyle w:val="BodyText2"/>
        <w:tabs>
          <w:tab w:val="left" w:pos="720"/>
        </w:tabs>
        <w:ind w:left="459"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บริษัทได้เปิดเผยข้อมูลการ</w:t>
      </w:r>
      <w:r w:rsidRPr="00A45930">
        <w:rPr>
          <w:rFonts w:ascii="Browallia New" w:hAnsi="Browallia New" w:cs="Browallia New"/>
          <w:sz w:val="28"/>
          <w:szCs w:val="28"/>
          <w:cs/>
        </w:rPr>
        <w:t>จำแนก</w:t>
      </w:r>
      <w:r w:rsidRPr="00CA0B65">
        <w:rPr>
          <w:rFonts w:ascii="Browallia New" w:hAnsi="Browallia New" w:cs="Browallia New"/>
          <w:sz w:val="28"/>
          <w:szCs w:val="28"/>
          <w:cs/>
          <w:lang w:val="en-GB"/>
        </w:rPr>
        <w:t>รายได้</w:t>
      </w: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ตามประเภทของสินค้าหรือบริการ และวิธีการบันทึกรายได้ </w:t>
      </w:r>
      <w:r w:rsidR="00636ECF"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มี</w:t>
      </w: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ดังนี้</w:t>
      </w:r>
    </w:p>
    <w:p w14:paraId="0601A7DC" w14:textId="457FB24E" w:rsidR="0035273E" w:rsidRPr="00760A3D" w:rsidRDefault="0035273E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1"/>
        <w:tblW w:w="922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6"/>
        <w:gridCol w:w="977"/>
        <w:gridCol w:w="963"/>
        <w:gridCol w:w="868"/>
        <w:gridCol w:w="894"/>
        <w:gridCol w:w="955"/>
        <w:gridCol w:w="938"/>
        <w:gridCol w:w="994"/>
        <w:gridCol w:w="954"/>
      </w:tblGrid>
      <w:tr w:rsidR="00CB2BB5" w:rsidRPr="00760A3D" w14:paraId="1C59CF40" w14:textId="77777777" w:rsidTr="00750E52">
        <w:tc>
          <w:tcPr>
            <w:tcW w:w="1686" w:type="dxa"/>
            <w:shd w:val="clear" w:color="auto" w:fill="auto"/>
          </w:tcPr>
          <w:p w14:paraId="10FB7BE0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  <w:hideMark/>
          </w:tcPr>
          <w:p w14:paraId="1ACBED42" w14:textId="77777777" w:rsidR="00CB2BB5" w:rsidRPr="00760A3D" w:rsidRDefault="00CB2BB5" w:rsidP="00750E52">
            <w:pPr>
              <w:pBdr>
                <w:bottom w:val="single" w:sz="4" w:space="1" w:color="auto"/>
              </w:pBdr>
              <w:ind w:firstLine="2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พันบาท</w:t>
            </w:r>
          </w:p>
        </w:tc>
      </w:tr>
      <w:tr w:rsidR="00CB2BB5" w:rsidRPr="00760A3D" w14:paraId="20E91134" w14:textId="77777777" w:rsidTr="00750E52">
        <w:tc>
          <w:tcPr>
            <w:tcW w:w="1686" w:type="dxa"/>
            <w:shd w:val="clear" w:color="auto" w:fill="auto"/>
          </w:tcPr>
          <w:p w14:paraId="3C708EA9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</w:tcPr>
          <w:p w14:paraId="451DBD04" w14:textId="18F6B792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760A3D"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มิถุนายน</w:t>
            </w:r>
          </w:p>
        </w:tc>
      </w:tr>
      <w:tr w:rsidR="00CB2BB5" w:rsidRPr="00760A3D" w14:paraId="7B10867A" w14:textId="77777777" w:rsidTr="00750E52">
        <w:tc>
          <w:tcPr>
            <w:tcW w:w="1686" w:type="dxa"/>
            <w:shd w:val="clear" w:color="auto" w:fill="auto"/>
          </w:tcPr>
          <w:p w14:paraId="2845CE0F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0" w:type="dxa"/>
            <w:gridSpan w:val="2"/>
            <w:shd w:val="clear" w:color="auto" w:fill="auto"/>
            <w:vAlign w:val="bottom"/>
            <w:hideMark/>
          </w:tcPr>
          <w:p w14:paraId="18FEEAF2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ขายเครื่องมือและ</w:t>
            </w:r>
            <w:r w:rsidRPr="00760A3D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วัสดุการแพทย์</w:t>
            </w:r>
          </w:p>
        </w:tc>
        <w:tc>
          <w:tcPr>
            <w:tcW w:w="1762" w:type="dxa"/>
            <w:gridSpan w:val="2"/>
            <w:shd w:val="clear" w:color="auto" w:fill="auto"/>
            <w:vAlign w:val="bottom"/>
            <w:hideMark/>
          </w:tcPr>
          <w:p w14:paraId="0688030F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AEA1252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70CD8C48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893" w:type="dxa"/>
            <w:gridSpan w:val="2"/>
            <w:shd w:val="clear" w:color="auto" w:fill="auto"/>
            <w:vAlign w:val="bottom"/>
            <w:hideMark/>
          </w:tcPr>
          <w:p w14:paraId="188BA4B6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03AAC04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5E5DD63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948" w:type="dxa"/>
            <w:gridSpan w:val="2"/>
            <w:shd w:val="clear" w:color="auto" w:fill="auto"/>
            <w:vAlign w:val="bottom"/>
            <w:hideMark/>
          </w:tcPr>
          <w:p w14:paraId="7E6AE0D3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53FF1E4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12F9FC1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CB2BB5" w:rsidRPr="00760A3D" w14:paraId="50097F82" w14:textId="77777777" w:rsidTr="00750E52">
        <w:tc>
          <w:tcPr>
            <w:tcW w:w="1686" w:type="dxa"/>
            <w:shd w:val="clear" w:color="auto" w:fill="auto"/>
          </w:tcPr>
          <w:p w14:paraId="4403EE95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  <w:shd w:val="clear" w:color="auto" w:fill="auto"/>
            <w:hideMark/>
          </w:tcPr>
          <w:p w14:paraId="65E49222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963" w:type="dxa"/>
            <w:shd w:val="clear" w:color="auto" w:fill="auto"/>
            <w:hideMark/>
          </w:tcPr>
          <w:p w14:paraId="0CC7118C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868" w:type="dxa"/>
            <w:shd w:val="clear" w:color="auto" w:fill="auto"/>
            <w:hideMark/>
          </w:tcPr>
          <w:p w14:paraId="4BF8F09D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894" w:type="dxa"/>
            <w:shd w:val="clear" w:color="auto" w:fill="auto"/>
            <w:hideMark/>
          </w:tcPr>
          <w:p w14:paraId="28339F30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55" w:type="dxa"/>
            <w:shd w:val="clear" w:color="auto" w:fill="auto"/>
            <w:hideMark/>
          </w:tcPr>
          <w:p w14:paraId="5F6EBA58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938" w:type="dxa"/>
            <w:shd w:val="clear" w:color="auto" w:fill="auto"/>
            <w:hideMark/>
          </w:tcPr>
          <w:p w14:paraId="35EFADDE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94" w:type="dxa"/>
            <w:shd w:val="clear" w:color="auto" w:fill="auto"/>
            <w:hideMark/>
          </w:tcPr>
          <w:p w14:paraId="46EDE6B4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954" w:type="dxa"/>
            <w:shd w:val="clear" w:color="auto" w:fill="auto"/>
            <w:hideMark/>
          </w:tcPr>
          <w:p w14:paraId="2FB8650D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CB2BB5" w:rsidRPr="00760A3D" w14:paraId="2B6E850F" w14:textId="77777777" w:rsidTr="00750E52">
        <w:tc>
          <w:tcPr>
            <w:tcW w:w="1686" w:type="dxa"/>
            <w:shd w:val="clear" w:color="auto" w:fill="auto"/>
          </w:tcPr>
          <w:p w14:paraId="176D8BA0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14:paraId="60923418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63E554AF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14:paraId="6FEEA0DA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309DBEE3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2EB0CF53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00E7A38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567392BB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2AD0E85A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833ED" w:rsidRPr="00760A3D" w14:paraId="2DA42617" w14:textId="77777777" w:rsidTr="00750E52">
        <w:tc>
          <w:tcPr>
            <w:tcW w:w="1686" w:type="dxa"/>
            <w:shd w:val="clear" w:color="auto" w:fill="auto"/>
            <w:vAlign w:val="bottom"/>
            <w:hideMark/>
          </w:tcPr>
          <w:p w14:paraId="49F36B69" w14:textId="77777777" w:rsidR="00F833ED" w:rsidRPr="00760A3D" w:rsidRDefault="00F833ED" w:rsidP="00F833ED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977" w:type="dxa"/>
            <w:shd w:val="clear" w:color="auto" w:fill="auto"/>
          </w:tcPr>
          <w:p w14:paraId="1A6C889E" w14:textId="31E06763" w:rsidR="00F833ED" w:rsidRPr="00760A3D" w:rsidRDefault="000A522E" w:rsidP="00F833ED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684</w:t>
            </w:r>
            <w:r w:rsidR="00D319A4"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666</w:t>
            </w:r>
          </w:p>
        </w:tc>
        <w:tc>
          <w:tcPr>
            <w:tcW w:w="963" w:type="dxa"/>
            <w:shd w:val="clear" w:color="auto" w:fill="auto"/>
          </w:tcPr>
          <w:p w14:paraId="50C1D756" w14:textId="3D7C6789" w:rsidR="00F833ED" w:rsidRPr="00760A3D" w:rsidRDefault="00F833ED" w:rsidP="00F833ED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326,665</w:t>
            </w:r>
          </w:p>
        </w:tc>
        <w:tc>
          <w:tcPr>
            <w:tcW w:w="868" w:type="dxa"/>
            <w:shd w:val="clear" w:color="auto" w:fill="auto"/>
          </w:tcPr>
          <w:p w14:paraId="376ED216" w14:textId="1914481B" w:rsidR="00F833ED" w:rsidRPr="00760A3D" w:rsidRDefault="000A522E" w:rsidP="00F833ED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1</w:t>
            </w:r>
            <w:r w:rsidR="001D3A50"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253</w:t>
            </w:r>
          </w:p>
        </w:tc>
        <w:tc>
          <w:tcPr>
            <w:tcW w:w="894" w:type="dxa"/>
            <w:shd w:val="clear" w:color="auto" w:fill="auto"/>
          </w:tcPr>
          <w:p w14:paraId="317E79A6" w14:textId="6AA4AE42" w:rsidR="00F833ED" w:rsidRPr="00760A3D" w:rsidRDefault="00F833ED" w:rsidP="00F833ED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758</w:t>
            </w:r>
          </w:p>
        </w:tc>
        <w:tc>
          <w:tcPr>
            <w:tcW w:w="955" w:type="dxa"/>
            <w:shd w:val="clear" w:color="auto" w:fill="auto"/>
          </w:tcPr>
          <w:p w14:paraId="5C0D9F1C" w14:textId="3A068C51" w:rsidR="00F833ED" w:rsidRPr="00760A3D" w:rsidRDefault="00120B37" w:rsidP="00F833ED">
            <w:pPr>
              <w:tabs>
                <w:tab w:val="clear" w:pos="680"/>
                <w:tab w:val="left" w:pos="316"/>
              </w:tabs>
              <w:ind w:right="-1"/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 xml:space="preserve">     </w:t>
            </w:r>
            <w:r w:rsidR="008621EA"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14:paraId="119DCBCB" w14:textId="0852E9DD" w:rsidR="00F833ED" w:rsidRPr="00760A3D" w:rsidRDefault="00F833ED" w:rsidP="00F833ED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</w:t>
            </w:r>
            <w:r w:rsidR="00120B37"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 xml:space="preserve"> </w:t>
            </w: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-</w:t>
            </w:r>
          </w:p>
        </w:tc>
        <w:tc>
          <w:tcPr>
            <w:tcW w:w="994" w:type="dxa"/>
            <w:shd w:val="clear" w:color="auto" w:fill="auto"/>
          </w:tcPr>
          <w:p w14:paraId="6D9FDD52" w14:textId="50E3A0D4" w:rsidR="00F833ED" w:rsidRPr="00760A3D" w:rsidRDefault="000A522E" w:rsidP="00F833ED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685</w:t>
            </w:r>
            <w:r w:rsidR="00D319A4"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919</w:t>
            </w:r>
          </w:p>
        </w:tc>
        <w:tc>
          <w:tcPr>
            <w:tcW w:w="954" w:type="dxa"/>
            <w:shd w:val="clear" w:color="auto" w:fill="auto"/>
          </w:tcPr>
          <w:p w14:paraId="28FA83EF" w14:textId="7E73616E" w:rsidR="00F833ED" w:rsidRPr="00760A3D" w:rsidRDefault="00F833ED" w:rsidP="00F833ED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327,423</w:t>
            </w:r>
          </w:p>
        </w:tc>
      </w:tr>
      <w:tr w:rsidR="008A53EF" w:rsidRPr="00760A3D" w14:paraId="390A6410" w14:textId="77777777" w:rsidTr="00750E52">
        <w:tc>
          <w:tcPr>
            <w:tcW w:w="1686" w:type="dxa"/>
            <w:shd w:val="clear" w:color="auto" w:fill="auto"/>
            <w:vAlign w:val="bottom"/>
            <w:hideMark/>
          </w:tcPr>
          <w:p w14:paraId="0D561806" w14:textId="77777777" w:rsidR="008A53EF" w:rsidRPr="00760A3D" w:rsidRDefault="008A53EF" w:rsidP="008A53EF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3AE46596" w14:textId="7AAE159C" w:rsidR="008A53EF" w:rsidRPr="00760A3D" w:rsidRDefault="00120B37" w:rsidP="008A53EF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 xml:space="preserve">     </w:t>
            </w:r>
            <w:r w:rsidR="008B5538"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671A094D" w14:textId="0BD78341" w:rsidR="008A53EF" w:rsidRPr="00760A3D" w:rsidRDefault="008A53EF" w:rsidP="008A53EF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CE3B8B2" w14:textId="50B55757" w:rsidR="008A53EF" w:rsidRPr="00760A3D" w:rsidRDefault="000A522E" w:rsidP="008A53EF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1</w:t>
            </w:r>
            <w:r w:rsidR="001D3A50"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486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773169D0" w14:textId="12CE7B8A" w:rsidR="008A53EF" w:rsidRPr="00760A3D" w:rsidRDefault="008A53EF" w:rsidP="008A53EF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1,482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DB55928" w14:textId="71852B21" w:rsidR="008A53EF" w:rsidRPr="00760A3D" w:rsidRDefault="000A522E" w:rsidP="008A53EF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2</w:t>
            </w:r>
            <w:r w:rsidR="00517FAB"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610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712A3276" w14:textId="0382A805" w:rsidR="008A53EF" w:rsidRPr="00760A3D" w:rsidRDefault="008A53EF" w:rsidP="008A53EF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657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ADEDE63" w14:textId="1BB12D08" w:rsidR="008A53EF" w:rsidRPr="00760A3D" w:rsidRDefault="000A522E" w:rsidP="008A53EF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4</w:t>
            </w:r>
            <w:r w:rsidR="00D319A4"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096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306702E" w14:textId="43CADB6C" w:rsidR="008A53EF" w:rsidRPr="00760A3D" w:rsidRDefault="008A53EF" w:rsidP="008A53EF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2,139</w:t>
            </w:r>
          </w:p>
        </w:tc>
      </w:tr>
      <w:tr w:rsidR="00F72BB3" w:rsidRPr="00760A3D" w14:paraId="277DCCD0" w14:textId="77777777" w:rsidTr="00750E52">
        <w:tc>
          <w:tcPr>
            <w:tcW w:w="1686" w:type="dxa"/>
            <w:shd w:val="clear" w:color="auto" w:fill="auto"/>
            <w:vAlign w:val="bottom"/>
            <w:hideMark/>
          </w:tcPr>
          <w:p w14:paraId="5EAD7B00" w14:textId="77777777" w:rsidR="00F72BB3" w:rsidRPr="00760A3D" w:rsidRDefault="00F72BB3" w:rsidP="00F72BB3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977" w:type="dxa"/>
            <w:shd w:val="clear" w:color="auto" w:fill="auto"/>
          </w:tcPr>
          <w:p w14:paraId="405489E3" w14:textId="3B06828D" w:rsidR="00F72BB3" w:rsidRPr="00760A3D" w:rsidRDefault="000A522E" w:rsidP="00F72BB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="008621EA"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2"/>
                <w:szCs w:val="22"/>
              </w:rPr>
              <w:t>666</w:t>
            </w:r>
          </w:p>
        </w:tc>
        <w:tc>
          <w:tcPr>
            <w:tcW w:w="963" w:type="dxa"/>
            <w:shd w:val="clear" w:color="auto" w:fill="auto"/>
          </w:tcPr>
          <w:p w14:paraId="063AAFF8" w14:textId="3F5BCF7F" w:rsidR="00F72BB3" w:rsidRPr="00760A3D" w:rsidRDefault="00F72BB3" w:rsidP="00F72BB3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326,665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147D8328" w14:textId="07C27C8F" w:rsidR="00F72BB3" w:rsidRPr="00760A3D" w:rsidRDefault="000A522E" w:rsidP="00F72BB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D3A50"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2"/>
                <w:szCs w:val="22"/>
              </w:rPr>
              <w:t>739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2E1D42A4" w14:textId="6D717D8E" w:rsidR="00F72BB3" w:rsidRPr="00760A3D" w:rsidRDefault="00F72BB3" w:rsidP="00F72BB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2,240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3924E64" w14:textId="6DECC082" w:rsidR="00F72BB3" w:rsidRPr="00760A3D" w:rsidRDefault="000A522E" w:rsidP="00F72BB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53772"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2"/>
                <w:szCs w:val="22"/>
              </w:rPr>
              <w:t>610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0ED630BE" w14:textId="068046A6" w:rsidR="00F72BB3" w:rsidRPr="00760A3D" w:rsidRDefault="00F72BB3" w:rsidP="00F72BB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657</w:t>
            </w:r>
          </w:p>
        </w:tc>
        <w:tc>
          <w:tcPr>
            <w:tcW w:w="994" w:type="dxa"/>
            <w:shd w:val="clear" w:color="auto" w:fill="auto"/>
          </w:tcPr>
          <w:p w14:paraId="4A189767" w14:textId="763F7B75" w:rsidR="00F72BB3" w:rsidRPr="00760A3D" w:rsidRDefault="000A522E" w:rsidP="00F72BB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690</w:t>
            </w:r>
            <w:r w:rsidR="00D319A4"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2"/>
                <w:szCs w:val="22"/>
              </w:rPr>
              <w:t>015</w:t>
            </w:r>
          </w:p>
        </w:tc>
        <w:tc>
          <w:tcPr>
            <w:tcW w:w="954" w:type="dxa"/>
            <w:shd w:val="clear" w:color="auto" w:fill="auto"/>
          </w:tcPr>
          <w:p w14:paraId="2C7534F8" w14:textId="33116A30" w:rsidR="00F72BB3" w:rsidRPr="00760A3D" w:rsidRDefault="00F72BB3" w:rsidP="00F72BB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329,562</w:t>
            </w:r>
          </w:p>
        </w:tc>
      </w:tr>
    </w:tbl>
    <w:p w14:paraId="42BABD43" w14:textId="77777777" w:rsidR="00CB2BB5" w:rsidRPr="00760A3D" w:rsidRDefault="00CB2BB5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278ED1F9" w14:textId="77777777" w:rsidR="005D5551" w:rsidRPr="00760A3D" w:rsidRDefault="005D5551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78400308" w14:textId="61F2AFE9" w:rsidR="005D5551" w:rsidRPr="00760A3D" w:rsidRDefault="00F958D8" w:rsidP="00F95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  <w:r w:rsidRPr="00760A3D">
        <w:rPr>
          <w:rFonts w:ascii="Browallia New" w:hAnsi="Browallia New" w:cs="Browallia New"/>
          <w:spacing w:val="-4"/>
          <w:sz w:val="28"/>
          <w:szCs w:val="28"/>
          <w:lang w:val="en-GB"/>
        </w:rPr>
        <w:br w:type="page"/>
      </w:r>
    </w:p>
    <w:tbl>
      <w:tblPr>
        <w:tblStyle w:val="TableGrid1"/>
        <w:tblW w:w="922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6"/>
        <w:gridCol w:w="977"/>
        <w:gridCol w:w="963"/>
        <w:gridCol w:w="868"/>
        <w:gridCol w:w="894"/>
        <w:gridCol w:w="955"/>
        <w:gridCol w:w="938"/>
        <w:gridCol w:w="994"/>
        <w:gridCol w:w="954"/>
      </w:tblGrid>
      <w:tr w:rsidR="00E03830" w:rsidRPr="00760A3D" w14:paraId="086F6BA9" w14:textId="77777777" w:rsidTr="00785F37">
        <w:tc>
          <w:tcPr>
            <w:tcW w:w="1686" w:type="dxa"/>
            <w:shd w:val="clear" w:color="auto" w:fill="auto"/>
          </w:tcPr>
          <w:p w14:paraId="69FF21DE" w14:textId="77777777" w:rsidR="00E03830" w:rsidRPr="00760A3D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  <w:hideMark/>
          </w:tcPr>
          <w:p w14:paraId="7BC32500" w14:textId="1B444499" w:rsidR="00E03830" w:rsidRPr="00760A3D" w:rsidRDefault="00C56120" w:rsidP="00D60402">
            <w:pPr>
              <w:pBdr>
                <w:bottom w:val="single" w:sz="4" w:space="1" w:color="auto"/>
              </w:pBdr>
              <w:ind w:firstLine="2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พันบาท</w:t>
            </w:r>
          </w:p>
        </w:tc>
      </w:tr>
      <w:tr w:rsidR="00B13F28" w:rsidRPr="00760A3D" w14:paraId="7E32462C" w14:textId="77777777" w:rsidTr="00785F37">
        <w:tc>
          <w:tcPr>
            <w:tcW w:w="1686" w:type="dxa"/>
            <w:shd w:val="clear" w:color="auto" w:fill="auto"/>
          </w:tcPr>
          <w:p w14:paraId="08FFF726" w14:textId="77777777" w:rsidR="00B13F28" w:rsidRPr="00760A3D" w:rsidRDefault="00B13F28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</w:tcPr>
          <w:p w14:paraId="5EB91A49" w14:textId="439F7593" w:rsidR="00B13F28" w:rsidRPr="00760A3D" w:rsidRDefault="00CF7DF6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สำหรับงวด</w:t>
            </w:r>
            <w:r w:rsidR="00CB2BB5"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หก</w:t>
            </w: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เดือนสิ้นสุดวันที่ </w:t>
            </w:r>
            <w:r w:rsidR="00A86D5D" w:rsidRPr="00760A3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B2BB5" w:rsidRPr="00760A3D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A86D5D" w:rsidRPr="00760A3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B2BB5"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มิถุนายน</w:t>
            </w:r>
          </w:p>
        </w:tc>
      </w:tr>
      <w:tr w:rsidR="00E03830" w:rsidRPr="00760A3D" w14:paraId="3AF79114" w14:textId="77777777" w:rsidTr="00EC7A3D">
        <w:tc>
          <w:tcPr>
            <w:tcW w:w="1686" w:type="dxa"/>
            <w:shd w:val="clear" w:color="auto" w:fill="auto"/>
          </w:tcPr>
          <w:p w14:paraId="3581F335" w14:textId="77777777" w:rsidR="00E03830" w:rsidRPr="00760A3D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0" w:type="dxa"/>
            <w:gridSpan w:val="2"/>
            <w:shd w:val="clear" w:color="auto" w:fill="auto"/>
            <w:vAlign w:val="bottom"/>
            <w:hideMark/>
          </w:tcPr>
          <w:p w14:paraId="48DE4C80" w14:textId="31FCA901" w:rsidR="00E03830" w:rsidRPr="00760A3D" w:rsidRDefault="00E03830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ขายเครื่องมือ</w:t>
            </w:r>
            <w:r w:rsidR="00DE1B61"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และ</w:t>
            </w:r>
            <w:r w:rsidR="00C66A59" w:rsidRPr="00760A3D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="00DE1B61"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  <w:r w:rsidR="007724C3"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ทางการ</w:t>
            </w: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แพทย์</w:t>
            </w:r>
            <w:r w:rsidR="007724C3"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724C3" w:rsidRPr="00760A3D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วัสดุการแพทย์</w:t>
            </w:r>
          </w:p>
        </w:tc>
        <w:tc>
          <w:tcPr>
            <w:tcW w:w="1762" w:type="dxa"/>
            <w:gridSpan w:val="2"/>
            <w:shd w:val="clear" w:color="auto" w:fill="auto"/>
            <w:vAlign w:val="bottom"/>
            <w:hideMark/>
          </w:tcPr>
          <w:p w14:paraId="44894A26" w14:textId="77777777" w:rsidR="00DF1616" w:rsidRPr="00760A3D" w:rsidRDefault="00DF1616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329B50D" w14:textId="04622746" w:rsidR="00E03830" w:rsidRPr="00760A3D" w:rsidRDefault="00E03830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42137270" w14:textId="77777777" w:rsidR="00E03830" w:rsidRPr="00760A3D" w:rsidRDefault="00E03830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893" w:type="dxa"/>
            <w:gridSpan w:val="2"/>
            <w:shd w:val="clear" w:color="auto" w:fill="auto"/>
            <w:vAlign w:val="bottom"/>
            <w:hideMark/>
          </w:tcPr>
          <w:p w14:paraId="7F1A0DCC" w14:textId="77777777" w:rsidR="00E03830" w:rsidRPr="00760A3D" w:rsidRDefault="00E03830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16FF5F2" w14:textId="77777777" w:rsidR="00DF1616" w:rsidRPr="00760A3D" w:rsidRDefault="00DF1616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5904685" w14:textId="61EE639A" w:rsidR="00E03830" w:rsidRPr="00760A3D" w:rsidRDefault="00E03830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948" w:type="dxa"/>
            <w:gridSpan w:val="2"/>
            <w:shd w:val="clear" w:color="auto" w:fill="auto"/>
            <w:vAlign w:val="bottom"/>
            <w:hideMark/>
          </w:tcPr>
          <w:p w14:paraId="2AEE1616" w14:textId="77777777" w:rsidR="00E03830" w:rsidRPr="00760A3D" w:rsidRDefault="00E03830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68B4CA6" w14:textId="77777777" w:rsidR="00DF1616" w:rsidRPr="00760A3D" w:rsidRDefault="00DF1616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AD2258F" w14:textId="0F3B0714" w:rsidR="00E03830" w:rsidRPr="00760A3D" w:rsidRDefault="00E03830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A86D5D" w:rsidRPr="00760A3D" w14:paraId="6EADD156" w14:textId="77777777" w:rsidTr="00785F37">
        <w:tc>
          <w:tcPr>
            <w:tcW w:w="1686" w:type="dxa"/>
            <w:shd w:val="clear" w:color="auto" w:fill="auto"/>
          </w:tcPr>
          <w:p w14:paraId="46857399" w14:textId="77777777" w:rsidR="00A86D5D" w:rsidRPr="00760A3D" w:rsidRDefault="00A86D5D" w:rsidP="00A86D5D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  <w:shd w:val="clear" w:color="auto" w:fill="auto"/>
            <w:hideMark/>
          </w:tcPr>
          <w:p w14:paraId="08B08B6D" w14:textId="5686A3D2" w:rsidR="00A86D5D" w:rsidRPr="00760A3D" w:rsidRDefault="00A86D5D" w:rsidP="00A86D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963" w:type="dxa"/>
            <w:shd w:val="clear" w:color="auto" w:fill="auto"/>
            <w:hideMark/>
          </w:tcPr>
          <w:p w14:paraId="77E19C13" w14:textId="0213E0C6" w:rsidR="00A86D5D" w:rsidRPr="00760A3D" w:rsidRDefault="00A86D5D" w:rsidP="00A86D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868" w:type="dxa"/>
            <w:shd w:val="clear" w:color="auto" w:fill="auto"/>
            <w:hideMark/>
          </w:tcPr>
          <w:p w14:paraId="252D900C" w14:textId="61F707DD" w:rsidR="00A86D5D" w:rsidRPr="00760A3D" w:rsidRDefault="00A86D5D" w:rsidP="00A86D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894" w:type="dxa"/>
            <w:shd w:val="clear" w:color="auto" w:fill="auto"/>
            <w:hideMark/>
          </w:tcPr>
          <w:p w14:paraId="5FFBDBAC" w14:textId="56268115" w:rsidR="00A86D5D" w:rsidRPr="00760A3D" w:rsidRDefault="00A86D5D" w:rsidP="00A86D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55" w:type="dxa"/>
            <w:shd w:val="clear" w:color="auto" w:fill="auto"/>
            <w:hideMark/>
          </w:tcPr>
          <w:p w14:paraId="5C2741FB" w14:textId="339B226E" w:rsidR="00A86D5D" w:rsidRPr="00760A3D" w:rsidRDefault="00A86D5D" w:rsidP="00A86D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938" w:type="dxa"/>
            <w:shd w:val="clear" w:color="auto" w:fill="auto"/>
            <w:hideMark/>
          </w:tcPr>
          <w:p w14:paraId="691B149F" w14:textId="38EEED71" w:rsidR="00A86D5D" w:rsidRPr="00760A3D" w:rsidRDefault="00A86D5D" w:rsidP="00A86D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94" w:type="dxa"/>
            <w:shd w:val="clear" w:color="auto" w:fill="auto"/>
            <w:hideMark/>
          </w:tcPr>
          <w:p w14:paraId="4EF2FAD1" w14:textId="734F8751" w:rsidR="00A86D5D" w:rsidRPr="00760A3D" w:rsidRDefault="00A86D5D" w:rsidP="00A86D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954" w:type="dxa"/>
            <w:shd w:val="clear" w:color="auto" w:fill="auto"/>
            <w:hideMark/>
          </w:tcPr>
          <w:p w14:paraId="5A8D02B5" w14:textId="2472AC3E" w:rsidR="00A86D5D" w:rsidRPr="00760A3D" w:rsidRDefault="00A86D5D" w:rsidP="00A86D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762BA1" w:rsidRPr="00760A3D" w14:paraId="0F28ECA3" w14:textId="77777777" w:rsidTr="00785F37">
        <w:tc>
          <w:tcPr>
            <w:tcW w:w="1686" w:type="dxa"/>
            <w:shd w:val="clear" w:color="auto" w:fill="auto"/>
          </w:tcPr>
          <w:p w14:paraId="1D44CC8D" w14:textId="77777777" w:rsidR="00E03830" w:rsidRPr="00760A3D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14:paraId="7367FDE2" w14:textId="77777777" w:rsidR="00E03830" w:rsidRPr="00760A3D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7783BDEF" w14:textId="77777777" w:rsidR="00E03830" w:rsidRPr="00760A3D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14:paraId="141A7D54" w14:textId="77777777" w:rsidR="00E03830" w:rsidRPr="00760A3D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5746AA99" w14:textId="77777777" w:rsidR="00E03830" w:rsidRPr="00760A3D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4D0B9A6E" w14:textId="77777777" w:rsidR="00E03830" w:rsidRPr="00760A3D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130488C" w14:textId="77777777" w:rsidR="00E03830" w:rsidRPr="00760A3D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445C13DA" w14:textId="77777777" w:rsidR="00E03830" w:rsidRPr="00760A3D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1B7268BD" w14:textId="77777777" w:rsidR="00E03830" w:rsidRPr="00760A3D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36F68" w:rsidRPr="00760A3D" w14:paraId="7ABBFB94" w14:textId="77777777" w:rsidTr="00785F37">
        <w:tc>
          <w:tcPr>
            <w:tcW w:w="1686" w:type="dxa"/>
            <w:shd w:val="clear" w:color="auto" w:fill="auto"/>
            <w:vAlign w:val="bottom"/>
            <w:hideMark/>
          </w:tcPr>
          <w:p w14:paraId="300AD1C1" w14:textId="77777777" w:rsidR="00F36F68" w:rsidRPr="00760A3D" w:rsidRDefault="00F36F68" w:rsidP="00F36F6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977" w:type="dxa"/>
            <w:shd w:val="clear" w:color="auto" w:fill="auto"/>
          </w:tcPr>
          <w:p w14:paraId="2A1D96DB" w14:textId="32594E5B" w:rsidR="00F36F68" w:rsidRPr="00760A3D" w:rsidRDefault="000A522E" w:rsidP="00F36F68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1</w:t>
            </w:r>
            <w:r w:rsidR="00D319A4"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387</w:t>
            </w:r>
            <w:r w:rsidR="00D319A4"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699</w:t>
            </w:r>
          </w:p>
        </w:tc>
        <w:tc>
          <w:tcPr>
            <w:tcW w:w="963" w:type="dxa"/>
            <w:shd w:val="clear" w:color="auto" w:fill="auto"/>
          </w:tcPr>
          <w:p w14:paraId="4C311CCF" w14:textId="60517529" w:rsidR="00F36F68" w:rsidRPr="00760A3D" w:rsidRDefault="00BD7C17" w:rsidP="00F36F68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478,385</w:t>
            </w:r>
          </w:p>
        </w:tc>
        <w:tc>
          <w:tcPr>
            <w:tcW w:w="868" w:type="dxa"/>
            <w:shd w:val="clear" w:color="auto" w:fill="auto"/>
          </w:tcPr>
          <w:p w14:paraId="132B1575" w14:textId="21D7BC2D" w:rsidR="00F36F68" w:rsidRPr="00760A3D" w:rsidRDefault="000A522E" w:rsidP="00F36F68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2</w:t>
            </w:r>
            <w:r w:rsidR="00D319A4"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994</w:t>
            </w:r>
          </w:p>
        </w:tc>
        <w:tc>
          <w:tcPr>
            <w:tcW w:w="894" w:type="dxa"/>
            <w:shd w:val="clear" w:color="auto" w:fill="auto"/>
          </w:tcPr>
          <w:p w14:paraId="76E2DE53" w14:textId="1805D25A" w:rsidR="00F36F68" w:rsidRPr="00760A3D" w:rsidRDefault="00BD7C17" w:rsidP="00F36F68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2,263</w:t>
            </w:r>
          </w:p>
        </w:tc>
        <w:tc>
          <w:tcPr>
            <w:tcW w:w="955" w:type="dxa"/>
            <w:shd w:val="clear" w:color="auto" w:fill="auto"/>
          </w:tcPr>
          <w:p w14:paraId="78781886" w14:textId="25EE83C6" w:rsidR="00F36F68" w:rsidRPr="00760A3D" w:rsidRDefault="00120B37" w:rsidP="009D363D">
            <w:pPr>
              <w:tabs>
                <w:tab w:val="clear" w:pos="680"/>
                <w:tab w:val="left" w:pos="316"/>
              </w:tabs>
              <w:ind w:right="-1"/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 xml:space="preserve">    </w:t>
            </w:r>
            <w:r w:rsidR="005874F2"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 xml:space="preserve"> </w:t>
            </w:r>
            <w:r w:rsidR="00192BAF"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14:paraId="3251CEFB" w14:textId="625FA561" w:rsidR="00F36F68" w:rsidRPr="00760A3D" w:rsidRDefault="00324498" w:rsidP="00F36F68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 w:rsidR="005874F2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</w:t>
            </w: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-</w:t>
            </w:r>
          </w:p>
        </w:tc>
        <w:tc>
          <w:tcPr>
            <w:tcW w:w="994" w:type="dxa"/>
            <w:shd w:val="clear" w:color="auto" w:fill="auto"/>
          </w:tcPr>
          <w:p w14:paraId="077E483B" w14:textId="64CD8740" w:rsidR="00F36F68" w:rsidRPr="00760A3D" w:rsidRDefault="000A522E" w:rsidP="00F36F68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1</w:t>
            </w:r>
            <w:r w:rsidR="00D319A4"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390</w:t>
            </w:r>
            <w:r w:rsidR="00D319A4"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693</w:t>
            </w:r>
          </w:p>
        </w:tc>
        <w:tc>
          <w:tcPr>
            <w:tcW w:w="954" w:type="dxa"/>
            <w:shd w:val="clear" w:color="auto" w:fill="auto"/>
          </w:tcPr>
          <w:p w14:paraId="12A5B922" w14:textId="792755D2" w:rsidR="00F36F68" w:rsidRPr="00760A3D" w:rsidRDefault="002503B3" w:rsidP="00F36F68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480,648</w:t>
            </w:r>
          </w:p>
        </w:tc>
      </w:tr>
      <w:tr w:rsidR="00F36F68" w:rsidRPr="00760A3D" w14:paraId="7A5E875B" w14:textId="77777777" w:rsidTr="00785F37">
        <w:tc>
          <w:tcPr>
            <w:tcW w:w="1686" w:type="dxa"/>
            <w:shd w:val="clear" w:color="auto" w:fill="auto"/>
            <w:vAlign w:val="bottom"/>
            <w:hideMark/>
          </w:tcPr>
          <w:p w14:paraId="18AF5FBE" w14:textId="370BD0AF" w:rsidR="00F36F68" w:rsidRPr="00760A3D" w:rsidRDefault="00F36F68" w:rsidP="00F36F6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bookmarkStart w:id="3" w:name="_Hlk47362094"/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1AF8C2FC" w14:textId="7B9DFDEA" w:rsidR="00F36F68" w:rsidRPr="00760A3D" w:rsidRDefault="00120B37" w:rsidP="00F36F68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 xml:space="preserve"> </w:t>
            </w:r>
            <w:r w:rsidR="005874F2"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 xml:space="preserve">    </w:t>
            </w:r>
            <w:r w:rsidR="00D319A4"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45CF18C" w14:textId="0A58616B" w:rsidR="00F36F68" w:rsidRPr="00760A3D" w:rsidRDefault="00BD7C17" w:rsidP="00F36F68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 w:rsidR="005874F2"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 w:rsidR="00120B37"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 xml:space="preserve"> </w:t>
            </w: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CAB63F3" w14:textId="6C5CA85C" w:rsidR="00F36F68" w:rsidRPr="00760A3D" w:rsidRDefault="000A522E" w:rsidP="00F36F6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3</w:t>
            </w:r>
            <w:r w:rsidR="00D319A4"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347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26261DD2" w14:textId="68AF7B42" w:rsidR="00F36F68" w:rsidRPr="00760A3D" w:rsidRDefault="00324498" w:rsidP="00F36F6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3,046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F52D224" w14:textId="2F9009A2" w:rsidR="00F36F68" w:rsidRPr="00760A3D" w:rsidRDefault="000A522E" w:rsidP="00F36F6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4</w:t>
            </w:r>
            <w:r w:rsidR="00D319A4"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625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4754622E" w14:textId="57C14EEE" w:rsidR="00F36F68" w:rsidRPr="00760A3D" w:rsidRDefault="00324498" w:rsidP="00F36F6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1,315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B4753E8" w14:textId="18E4C7AE" w:rsidR="00F36F68" w:rsidRPr="00760A3D" w:rsidRDefault="000A522E" w:rsidP="00F36F6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7</w:t>
            </w:r>
            <w:r w:rsidR="00D319A4" w:rsidRPr="00760A3D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972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A6AB2EA" w14:textId="2EAB451E" w:rsidR="00F36F68" w:rsidRPr="00760A3D" w:rsidRDefault="002503B3" w:rsidP="00F36F6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760A3D">
              <w:rPr>
                <w:rFonts w:ascii="Browallia New" w:eastAsia="Calibri" w:hAnsi="Browallia New" w:cs="Browallia New"/>
                <w:sz w:val="22"/>
                <w:szCs w:val="22"/>
              </w:rPr>
              <w:t>4,361</w:t>
            </w:r>
          </w:p>
        </w:tc>
      </w:tr>
      <w:bookmarkEnd w:id="3"/>
      <w:tr w:rsidR="00064D6A" w:rsidRPr="00760A3D" w14:paraId="6EA559D7" w14:textId="77777777" w:rsidTr="00785F37">
        <w:tc>
          <w:tcPr>
            <w:tcW w:w="1686" w:type="dxa"/>
            <w:shd w:val="clear" w:color="auto" w:fill="auto"/>
            <w:vAlign w:val="bottom"/>
            <w:hideMark/>
          </w:tcPr>
          <w:p w14:paraId="177BB1C9" w14:textId="77777777" w:rsidR="00064D6A" w:rsidRPr="00760A3D" w:rsidRDefault="00064D6A" w:rsidP="00064D6A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977" w:type="dxa"/>
            <w:shd w:val="clear" w:color="auto" w:fill="auto"/>
          </w:tcPr>
          <w:p w14:paraId="7F602C14" w14:textId="230E9A4C" w:rsidR="00064D6A" w:rsidRPr="00760A3D" w:rsidRDefault="000A522E" w:rsidP="00064D6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319A4"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2"/>
                <w:szCs w:val="22"/>
              </w:rPr>
              <w:t>387</w:t>
            </w:r>
            <w:r w:rsidR="00D319A4"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2"/>
                <w:szCs w:val="22"/>
              </w:rPr>
              <w:t>699</w:t>
            </w:r>
          </w:p>
        </w:tc>
        <w:tc>
          <w:tcPr>
            <w:tcW w:w="963" w:type="dxa"/>
            <w:shd w:val="clear" w:color="auto" w:fill="auto"/>
          </w:tcPr>
          <w:p w14:paraId="27880715" w14:textId="63F91972" w:rsidR="00064D6A" w:rsidRPr="00760A3D" w:rsidRDefault="00BD7C17" w:rsidP="00064D6A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478,385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884885F" w14:textId="0662CD08" w:rsidR="00064D6A" w:rsidRPr="00760A3D" w:rsidRDefault="000A522E" w:rsidP="00064D6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D319A4"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2"/>
                <w:szCs w:val="22"/>
              </w:rPr>
              <w:t>341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7F7072E2" w14:textId="2E031BEC" w:rsidR="00064D6A" w:rsidRPr="00760A3D" w:rsidRDefault="00324498" w:rsidP="00064D6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5,309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7F44828" w14:textId="5C831091" w:rsidR="00064D6A" w:rsidRPr="00760A3D" w:rsidRDefault="000A522E" w:rsidP="00064D6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D319A4"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2"/>
                <w:szCs w:val="22"/>
              </w:rPr>
              <w:t>625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1180EA58" w14:textId="6F4B528C" w:rsidR="00064D6A" w:rsidRPr="00760A3D" w:rsidRDefault="00324498" w:rsidP="00064D6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1,315</w:t>
            </w:r>
          </w:p>
        </w:tc>
        <w:tc>
          <w:tcPr>
            <w:tcW w:w="994" w:type="dxa"/>
            <w:shd w:val="clear" w:color="auto" w:fill="auto"/>
          </w:tcPr>
          <w:p w14:paraId="19AAF435" w14:textId="2ECD1396" w:rsidR="00064D6A" w:rsidRPr="00760A3D" w:rsidRDefault="000A522E" w:rsidP="00064D6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319A4"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2"/>
                <w:szCs w:val="22"/>
              </w:rPr>
              <w:t>398</w:t>
            </w:r>
            <w:r w:rsidR="00D319A4"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2"/>
                <w:szCs w:val="22"/>
              </w:rPr>
              <w:t>665</w:t>
            </w:r>
          </w:p>
        </w:tc>
        <w:tc>
          <w:tcPr>
            <w:tcW w:w="954" w:type="dxa"/>
            <w:shd w:val="clear" w:color="auto" w:fill="auto"/>
          </w:tcPr>
          <w:p w14:paraId="4E675E9C" w14:textId="07E1B1E2" w:rsidR="00064D6A" w:rsidRPr="00760A3D" w:rsidRDefault="002503B3" w:rsidP="00064D6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485,009</w:t>
            </w:r>
          </w:p>
        </w:tc>
      </w:tr>
    </w:tbl>
    <w:p w14:paraId="7A2FB3B0" w14:textId="77777777" w:rsidR="00665F20" w:rsidRPr="00FB4BEE" w:rsidRDefault="00665F20" w:rsidP="00665F20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2B8ACF0E" w14:textId="50F5640A" w:rsidR="00E03830" w:rsidRPr="00760A3D" w:rsidRDefault="00E03830" w:rsidP="005874F2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การปันส่วนราคาให้กับภาระที่ต้องปฏิบัติตามสัญญา</w:t>
      </w:r>
      <w:r w:rsidR="00276328"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ซึ่งเกี่ยวข้องกับการให้บริการบำรุงรักษาเครื่องมือแพทย์</w:t>
      </w: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(ที่ยังไม่</w:t>
      </w:r>
      <w:r w:rsidR="00D61763" w:rsidRPr="00760A3D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เสร็จสิ้นหรือเสร็จสิ้นแล้วบางส่วน)</w:t>
      </w:r>
      <w:r w:rsidRPr="00760A3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F37C38" w:rsidRPr="00760A3D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CB2BB5" w:rsidRPr="00760A3D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="00F37C38"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B2BB5"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F37C38"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37C38" w:rsidRPr="00760A3D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="00AA6430" w:rsidRPr="00760A3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AA6430"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และ </w:t>
      </w:r>
      <w:r w:rsidR="00AA6430" w:rsidRPr="00760A3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31 </w:t>
      </w:r>
      <w:r w:rsidR="00AA6430"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ธันวาคม </w:t>
      </w:r>
      <w:r w:rsidR="00AA6430" w:rsidRPr="00760A3D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F37C38" w:rsidRPr="00760A3D">
        <w:rPr>
          <w:rFonts w:ascii="Browallia New" w:hAnsi="Browallia New" w:cs="Browallia New"/>
          <w:spacing w:val="-4"/>
          <w:sz w:val="28"/>
          <w:szCs w:val="28"/>
          <w:lang w:val="en-GB"/>
        </w:rPr>
        <w:t>4</w:t>
      </w:r>
      <w:r w:rsidRPr="00760A3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มีดังนี้</w:t>
      </w:r>
    </w:p>
    <w:p w14:paraId="52AB7103" w14:textId="77777777" w:rsidR="0029418B" w:rsidRPr="00760A3D" w:rsidRDefault="0029418B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tbl>
      <w:tblPr>
        <w:tblW w:w="9053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4716"/>
        <w:gridCol w:w="408"/>
        <w:gridCol w:w="1843"/>
        <w:gridCol w:w="242"/>
        <w:gridCol w:w="1844"/>
      </w:tblGrid>
      <w:tr w:rsidR="002F15F9" w:rsidRPr="00760A3D" w14:paraId="5B9B5061" w14:textId="77777777" w:rsidTr="003D6729">
        <w:trPr>
          <w:trHeight w:val="20"/>
        </w:trPr>
        <w:tc>
          <w:tcPr>
            <w:tcW w:w="4716" w:type="dxa"/>
            <w:vAlign w:val="bottom"/>
          </w:tcPr>
          <w:p w14:paraId="4FCB3773" w14:textId="77777777" w:rsidR="002F15F9" w:rsidRPr="00760A3D" w:rsidRDefault="002F15F9" w:rsidP="009A5669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408" w:type="dxa"/>
            <w:vAlign w:val="bottom"/>
          </w:tcPr>
          <w:p w14:paraId="421B10FE" w14:textId="77777777" w:rsidR="002F15F9" w:rsidRPr="00760A3D" w:rsidRDefault="002F15F9" w:rsidP="009A5669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929" w:type="dxa"/>
            <w:gridSpan w:val="3"/>
            <w:vAlign w:val="bottom"/>
          </w:tcPr>
          <w:p w14:paraId="2367AE6D" w14:textId="1082D629" w:rsidR="002F15F9" w:rsidRPr="00760A3D" w:rsidRDefault="002F15F9" w:rsidP="00D60402">
            <w:pPr>
              <w:pStyle w:val="Heading4"/>
              <w:framePr w:w="0" w:hRule="auto" w:hSpace="0" w:wrap="auto" w:vAnchor="margin" w:hAnchor="text" w:xAlign="left" w:yAlign="inline"/>
              <w:ind w:left="-121" w:right="-175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3039B0" w:rsidRPr="00760A3D" w14:paraId="02BE431D" w14:textId="77777777" w:rsidTr="003D6729">
        <w:trPr>
          <w:trHeight w:val="20"/>
        </w:trPr>
        <w:tc>
          <w:tcPr>
            <w:tcW w:w="4716" w:type="dxa"/>
            <w:vAlign w:val="bottom"/>
          </w:tcPr>
          <w:p w14:paraId="2F0D1246" w14:textId="77777777" w:rsidR="003039B0" w:rsidRPr="00760A3D" w:rsidRDefault="003039B0" w:rsidP="003039B0">
            <w:pPr>
              <w:pStyle w:val="Heading7"/>
              <w:tabs>
                <w:tab w:val="left" w:pos="459"/>
              </w:tabs>
              <w:ind w:left="3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8" w:type="dxa"/>
            <w:vAlign w:val="bottom"/>
          </w:tcPr>
          <w:p w14:paraId="2382C5B2" w14:textId="77777777" w:rsidR="003039B0" w:rsidRPr="00760A3D" w:rsidRDefault="003039B0" w:rsidP="003039B0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71554" w14:textId="56919FB4" w:rsidR="003039B0" w:rsidRPr="00760A3D" w:rsidRDefault="00F37C38" w:rsidP="003039B0">
            <w:pPr>
              <w:pStyle w:val="Heading4"/>
              <w:framePr w:w="0" w:hRule="auto" w:hSpace="0" w:wrap="auto" w:vAnchor="margin" w:hAnchor="text" w:xAlign="left" w:yAlign="inline"/>
              <w:ind w:right="-10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</w:t>
            </w:r>
            <w:r w:rsidR="00CB2BB5"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0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B2BB5"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มิถุนายน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2565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3E2A2549" w14:textId="77777777" w:rsidR="003039B0" w:rsidRPr="00760A3D" w:rsidRDefault="003039B0" w:rsidP="003039B0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53F67" w14:textId="14059067" w:rsidR="003039B0" w:rsidRPr="00760A3D" w:rsidRDefault="003039B0" w:rsidP="003039B0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31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256</w:t>
            </w:r>
            <w:r w:rsidR="00F37C38"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4</w:t>
            </w:r>
          </w:p>
        </w:tc>
      </w:tr>
      <w:tr w:rsidR="003039B0" w:rsidRPr="00760A3D" w14:paraId="3E53D2AC" w14:textId="77777777" w:rsidTr="003D6729">
        <w:trPr>
          <w:trHeight w:val="20"/>
        </w:trPr>
        <w:tc>
          <w:tcPr>
            <w:tcW w:w="4716" w:type="dxa"/>
            <w:vAlign w:val="bottom"/>
          </w:tcPr>
          <w:p w14:paraId="3497ACFC" w14:textId="77777777" w:rsidR="003039B0" w:rsidRPr="00760A3D" w:rsidRDefault="003039B0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08" w:type="dxa"/>
            <w:vAlign w:val="bottom"/>
          </w:tcPr>
          <w:p w14:paraId="39D404C8" w14:textId="77777777" w:rsidR="003039B0" w:rsidRPr="00760A3D" w:rsidRDefault="003039B0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BF87E50" w14:textId="77777777" w:rsidR="003039B0" w:rsidRPr="00760A3D" w:rsidRDefault="003039B0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vAlign w:val="bottom"/>
          </w:tcPr>
          <w:p w14:paraId="03103E55" w14:textId="77777777" w:rsidR="003039B0" w:rsidRPr="00760A3D" w:rsidRDefault="003039B0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14:paraId="15C84034" w14:textId="54A96EE6" w:rsidR="003039B0" w:rsidRPr="00760A3D" w:rsidRDefault="003039B0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D26B71" w:rsidRPr="00760A3D" w14:paraId="50CCDDDF" w14:textId="77777777" w:rsidTr="003D6729">
        <w:trPr>
          <w:trHeight w:val="20"/>
        </w:trPr>
        <w:tc>
          <w:tcPr>
            <w:tcW w:w="4716" w:type="dxa"/>
            <w:vAlign w:val="bottom"/>
          </w:tcPr>
          <w:p w14:paraId="042B1097" w14:textId="2A9B605E" w:rsidR="00D26B71" w:rsidRPr="00760A3D" w:rsidRDefault="00D26B71" w:rsidP="00D26B71">
            <w:pPr>
              <w:pStyle w:val="Heading7"/>
              <w:tabs>
                <w:tab w:val="left" w:pos="459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ภายใน </w:t>
            </w:r>
            <w:r w:rsidRPr="00760A3D">
              <w:rPr>
                <w:rFonts w:ascii="Browallia New" w:eastAsia="Calibri" w:hAnsi="Browallia New" w:cs="Browallia New"/>
                <w:sz w:val="28"/>
                <w:szCs w:val="28"/>
              </w:rPr>
              <w:t xml:space="preserve">1 </w:t>
            </w:r>
            <w:r w:rsidRPr="00760A3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408" w:type="dxa"/>
            <w:vAlign w:val="bottom"/>
          </w:tcPr>
          <w:p w14:paraId="032833EC" w14:textId="77777777" w:rsidR="00D26B71" w:rsidRPr="00760A3D" w:rsidRDefault="00D26B71" w:rsidP="00D26B71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05BF129E" w14:textId="571EDB73" w:rsidR="00D26B71" w:rsidRPr="00760A3D" w:rsidRDefault="000A522E" w:rsidP="00D26B71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8B5538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619</w:t>
            </w:r>
          </w:p>
        </w:tc>
        <w:tc>
          <w:tcPr>
            <w:tcW w:w="242" w:type="dxa"/>
            <w:vAlign w:val="bottom"/>
          </w:tcPr>
          <w:p w14:paraId="25E4E7CE" w14:textId="77777777" w:rsidR="00D26B71" w:rsidRPr="00760A3D" w:rsidRDefault="00D26B71" w:rsidP="00D26B71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4" w:type="dxa"/>
          </w:tcPr>
          <w:p w14:paraId="385C87A7" w14:textId="65AF8B8A" w:rsidR="00D26B71" w:rsidRPr="00760A3D" w:rsidRDefault="009E08C1" w:rsidP="00D26B71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eastAsia="Calibri" w:hAnsi="Browallia New" w:cs="Browallia New"/>
                <w:sz w:val="28"/>
                <w:szCs w:val="28"/>
              </w:rPr>
              <w:t>12</w:t>
            </w:r>
            <w:r w:rsidR="00D26B71" w:rsidRPr="00760A3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eastAsia="Calibri" w:hAnsi="Browallia New" w:cs="Browallia New"/>
                <w:sz w:val="28"/>
                <w:szCs w:val="28"/>
              </w:rPr>
              <w:t>79</w:t>
            </w:r>
            <w:r w:rsidR="00D26B71" w:rsidRPr="00760A3D">
              <w:rPr>
                <w:rFonts w:ascii="Browallia New" w:eastAsia="Calibri" w:hAnsi="Browallia New" w:cs="Browallia New"/>
                <w:sz w:val="28"/>
                <w:szCs w:val="28"/>
              </w:rPr>
              <w:t>1</w:t>
            </w:r>
          </w:p>
        </w:tc>
      </w:tr>
      <w:tr w:rsidR="00D26B71" w:rsidRPr="00760A3D" w14:paraId="7C3468BC" w14:textId="77777777" w:rsidTr="003D6729">
        <w:trPr>
          <w:trHeight w:val="20"/>
        </w:trPr>
        <w:tc>
          <w:tcPr>
            <w:tcW w:w="4716" w:type="dxa"/>
            <w:vAlign w:val="bottom"/>
          </w:tcPr>
          <w:p w14:paraId="3693098A" w14:textId="49DCDECC" w:rsidR="00D26B71" w:rsidRPr="00760A3D" w:rsidRDefault="00D26B71" w:rsidP="00D26B71">
            <w:pPr>
              <w:pStyle w:val="Heading7"/>
              <w:tabs>
                <w:tab w:val="left" w:pos="459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 xml:space="preserve">2 - 5 </w:t>
            </w:r>
            <w:r w:rsidRPr="00760A3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408" w:type="dxa"/>
            <w:vAlign w:val="bottom"/>
          </w:tcPr>
          <w:p w14:paraId="41E1B1FF" w14:textId="77777777" w:rsidR="00D26B71" w:rsidRPr="00760A3D" w:rsidRDefault="00D26B71" w:rsidP="00D26B71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FCF296C" w14:textId="20848A63" w:rsidR="00D26B71" w:rsidRPr="00760A3D" w:rsidRDefault="000A522E" w:rsidP="00D26B71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8B5538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024</w:t>
            </w:r>
          </w:p>
        </w:tc>
        <w:tc>
          <w:tcPr>
            <w:tcW w:w="242" w:type="dxa"/>
            <w:vAlign w:val="bottom"/>
          </w:tcPr>
          <w:p w14:paraId="735B81AE" w14:textId="77777777" w:rsidR="00D26B71" w:rsidRPr="00760A3D" w:rsidRDefault="00D26B71" w:rsidP="00D26B71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0A766CB1" w14:textId="1969A744" w:rsidR="00D26B71" w:rsidRPr="00760A3D" w:rsidRDefault="009E08C1" w:rsidP="00D26B71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eastAsia="Calibri" w:hAnsi="Browallia New" w:cs="Browallia New"/>
                <w:sz w:val="28"/>
                <w:szCs w:val="28"/>
              </w:rPr>
              <w:t>11</w:t>
            </w:r>
            <w:r w:rsidR="00D26B71" w:rsidRPr="00760A3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eastAsia="Calibri" w:hAnsi="Browallia New" w:cs="Browallia New"/>
                <w:sz w:val="28"/>
                <w:szCs w:val="28"/>
              </w:rPr>
              <w:t>975</w:t>
            </w:r>
          </w:p>
        </w:tc>
      </w:tr>
      <w:tr w:rsidR="00D26B71" w:rsidRPr="00760A3D" w14:paraId="6599306B" w14:textId="77777777" w:rsidTr="003D6729">
        <w:trPr>
          <w:trHeight w:val="20"/>
        </w:trPr>
        <w:tc>
          <w:tcPr>
            <w:tcW w:w="4716" w:type="dxa"/>
            <w:vAlign w:val="bottom"/>
          </w:tcPr>
          <w:p w14:paraId="01A2FB79" w14:textId="238A8950" w:rsidR="00D26B71" w:rsidRPr="00760A3D" w:rsidRDefault="00D26B71" w:rsidP="00D26B71">
            <w:pPr>
              <w:pStyle w:val="Heading7"/>
              <w:tabs>
                <w:tab w:val="left" w:pos="459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408" w:type="dxa"/>
            <w:vAlign w:val="bottom"/>
          </w:tcPr>
          <w:p w14:paraId="6495F825" w14:textId="77777777" w:rsidR="00D26B71" w:rsidRPr="00760A3D" w:rsidRDefault="00D26B71" w:rsidP="00D26B71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FEC792A" w14:textId="12BA2AE3" w:rsidR="00D26B71" w:rsidRPr="00760A3D" w:rsidRDefault="000A522E" w:rsidP="00D26B71">
            <w:pPr>
              <w:pStyle w:val="Heading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8B5538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643</w:t>
            </w:r>
          </w:p>
        </w:tc>
        <w:tc>
          <w:tcPr>
            <w:tcW w:w="242" w:type="dxa"/>
            <w:vAlign w:val="bottom"/>
          </w:tcPr>
          <w:p w14:paraId="5A7DCE74" w14:textId="77777777" w:rsidR="00D26B71" w:rsidRPr="00760A3D" w:rsidRDefault="00D26B71" w:rsidP="00D26B71">
            <w:pPr>
              <w:pStyle w:val="Heading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single" w:sz="12" w:space="0" w:color="auto"/>
            </w:tcBorders>
          </w:tcPr>
          <w:p w14:paraId="685D7D34" w14:textId="310257F3" w:rsidR="00D26B71" w:rsidRPr="00760A3D" w:rsidRDefault="009E08C1" w:rsidP="00D26B71">
            <w:pPr>
              <w:pStyle w:val="Heading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eastAsia="Calibri" w:hAnsi="Browallia New" w:cs="Browallia New"/>
                <w:sz w:val="28"/>
                <w:szCs w:val="28"/>
              </w:rPr>
              <w:t>24</w:t>
            </w:r>
            <w:r w:rsidR="00D26B71" w:rsidRPr="00760A3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eastAsia="Calibri" w:hAnsi="Browallia New" w:cs="Browallia New"/>
                <w:sz w:val="28"/>
                <w:szCs w:val="28"/>
              </w:rPr>
              <w:t>76</w:t>
            </w:r>
            <w:r w:rsidR="00D26B71" w:rsidRPr="00760A3D">
              <w:rPr>
                <w:rFonts w:ascii="Browallia New" w:eastAsia="Calibri" w:hAnsi="Browallia New" w:cs="Browallia New"/>
                <w:sz w:val="28"/>
                <w:szCs w:val="28"/>
              </w:rPr>
              <w:t>6</w:t>
            </w:r>
          </w:p>
        </w:tc>
      </w:tr>
    </w:tbl>
    <w:p w14:paraId="537FC284" w14:textId="62B0E09B" w:rsidR="00CB2BB5" w:rsidRPr="00760A3D" w:rsidRDefault="00CB2BB5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p w14:paraId="276F1509" w14:textId="0D9EDBE9" w:rsidR="00397630" w:rsidRPr="00760A3D" w:rsidRDefault="00397630" w:rsidP="00745BD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769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47C4CCE8" w14:textId="77777777" w:rsidR="005E0DC8" w:rsidRPr="00760A3D" w:rsidRDefault="005E0DC8" w:rsidP="005E0D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Browallia New" w:hAnsi="Browallia New" w:cs="Browallia New"/>
          <w:sz w:val="28"/>
          <w:szCs w:val="28"/>
          <w:u w:val="single"/>
        </w:rPr>
      </w:pPr>
    </w:p>
    <w:p w14:paraId="314C3F49" w14:textId="328C9687" w:rsidR="005E0DC8" w:rsidRPr="00760A3D" w:rsidRDefault="005E0DC8" w:rsidP="008858F0">
      <w:pPr>
        <w:pStyle w:val="Preformatted"/>
        <w:numPr>
          <w:ilvl w:val="1"/>
          <w:numId w:val="16"/>
        </w:numPr>
        <w:tabs>
          <w:tab w:val="clear" w:pos="0"/>
          <w:tab w:val="clear" w:pos="959"/>
        </w:tabs>
        <w:ind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D26B71" w:rsidRPr="00760A3D">
        <w:rPr>
          <w:rFonts w:ascii="Browallia New" w:hAnsi="Browallia New" w:cs="Browallia New"/>
          <w:sz w:val="28"/>
          <w:szCs w:val="28"/>
        </w:rPr>
        <w:t>3</w:t>
      </w:r>
      <w:r w:rsidR="00CB2BB5" w:rsidRPr="00760A3D">
        <w:rPr>
          <w:rFonts w:ascii="Browallia New" w:hAnsi="Browallia New" w:cs="Browallia New"/>
          <w:sz w:val="28"/>
          <w:szCs w:val="28"/>
        </w:rPr>
        <w:t>0</w:t>
      </w:r>
      <w:r w:rsidR="00D26B71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B2BB5" w:rsidRPr="00760A3D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D26B71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26B71" w:rsidRPr="00760A3D">
        <w:rPr>
          <w:rFonts w:ascii="Browallia New" w:hAnsi="Browallia New" w:cs="Browallia New"/>
          <w:sz w:val="28"/>
          <w:szCs w:val="28"/>
        </w:rPr>
        <w:t>2565</w:t>
      </w:r>
      <w:r w:rsidR="007E51BE" w:rsidRPr="00760A3D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บริษัทมีภาระผูกพันเกี่ยวกับสัญญาเช่าและบริการ</w:t>
      </w:r>
      <w:r w:rsidR="007A1769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7A1769" w:rsidRPr="00760A3D">
        <w:rPr>
          <w:rFonts w:ascii="Browallia New" w:hAnsi="Browallia New" w:cs="Browallia New"/>
          <w:sz w:val="28"/>
          <w:szCs w:val="28"/>
          <w:cs/>
        </w:rPr>
        <w:t>และสัญญา</w:t>
      </w:r>
      <w:r w:rsidR="006403A5" w:rsidRPr="00760A3D">
        <w:rPr>
          <w:rFonts w:ascii="Browallia New" w:hAnsi="Browallia New" w:cs="Browallia New"/>
          <w:sz w:val="28"/>
          <w:szCs w:val="28"/>
          <w:cs/>
        </w:rPr>
        <w:t>ที่ปรึกษาต่างๆ</w:t>
      </w:r>
      <w:r w:rsidR="0022508B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134922" w:rsidRPr="00760A3D">
        <w:rPr>
          <w:rFonts w:ascii="Browallia New" w:hAnsi="Browallia New" w:cs="Browallia New"/>
          <w:sz w:val="28"/>
          <w:szCs w:val="28"/>
        </w:rPr>
        <w:t xml:space="preserve">         </w:t>
      </w:r>
      <w:r w:rsidRPr="00760A3D">
        <w:rPr>
          <w:rFonts w:ascii="Browallia New" w:hAnsi="Browallia New" w:cs="Browallia New"/>
          <w:sz w:val="28"/>
          <w:szCs w:val="28"/>
          <w:cs/>
        </w:rPr>
        <w:t>ที่จะต้องชำระดังนี้</w:t>
      </w:r>
    </w:p>
    <w:p w14:paraId="1DE5C3A6" w14:textId="77777777" w:rsidR="00996995" w:rsidRPr="00760A3D" w:rsidRDefault="00996995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</w:rPr>
      </w:pPr>
    </w:p>
    <w:tbl>
      <w:tblPr>
        <w:tblW w:w="8541" w:type="dxa"/>
        <w:tblInd w:w="909" w:type="dxa"/>
        <w:tblLayout w:type="fixed"/>
        <w:tblLook w:val="04A0" w:firstRow="1" w:lastRow="0" w:firstColumn="1" w:lastColumn="0" w:noHBand="0" w:noVBand="1"/>
      </w:tblPr>
      <w:tblGrid>
        <w:gridCol w:w="6228"/>
        <w:gridCol w:w="2313"/>
      </w:tblGrid>
      <w:tr w:rsidR="005E0DC8" w:rsidRPr="00760A3D" w14:paraId="6E9297AB" w14:textId="77777777" w:rsidTr="002D247D">
        <w:tc>
          <w:tcPr>
            <w:tcW w:w="6228" w:type="dxa"/>
            <w:shd w:val="clear" w:color="auto" w:fill="auto"/>
          </w:tcPr>
          <w:p w14:paraId="7B9CCE45" w14:textId="77777777" w:rsidR="005E0DC8" w:rsidRPr="00760A3D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13" w:type="dxa"/>
            <w:shd w:val="clear" w:color="auto" w:fill="auto"/>
          </w:tcPr>
          <w:p w14:paraId="49A23330" w14:textId="0FD0FC8E" w:rsidR="005E0DC8" w:rsidRPr="00760A3D" w:rsidRDefault="005E0DC8" w:rsidP="00C85064">
            <w:pPr>
              <w:tabs>
                <w:tab w:val="left" w:pos="3090"/>
                <w:tab w:val="left" w:pos="4860"/>
              </w:tabs>
              <w:spacing w:line="240" w:lineRule="auto"/>
              <w:ind w:right="-106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60A3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5E0DC8" w:rsidRPr="00760A3D" w14:paraId="56CF3E81" w14:textId="77777777" w:rsidTr="002D247D">
        <w:tc>
          <w:tcPr>
            <w:tcW w:w="6228" w:type="dxa"/>
            <w:shd w:val="clear" w:color="auto" w:fill="auto"/>
          </w:tcPr>
          <w:p w14:paraId="3516F668" w14:textId="77777777" w:rsidR="005E0DC8" w:rsidRPr="00760A3D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F7BB0A" w14:textId="77777777" w:rsidR="005E0DC8" w:rsidRPr="00760A3D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B3BD5" w:rsidRPr="00760A3D" w14:paraId="29ED82FF" w14:textId="77777777" w:rsidTr="002D247D">
        <w:tc>
          <w:tcPr>
            <w:tcW w:w="6228" w:type="dxa"/>
            <w:shd w:val="clear" w:color="auto" w:fill="auto"/>
            <w:hideMark/>
          </w:tcPr>
          <w:p w14:paraId="679DCCD4" w14:textId="77777777" w:rsidR="004B3BD5" w:rsidRPr="00760A3D" w:rsidRDefault="004B3BD5" w:rsidP="004B3BD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 1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313" w:type="dxa"/>
            <w:shd w:val="clear" w:color="auto" w:fill="auto"/>
          </w:tcPr>
          <w:p w14:paraId="2BC7C56C" w14:textId="25EBB48F" w:rsidR="004B3BD5" w:rsidRPr="00760A3D" w:rsidRDefault="000A522E" w:rsidP="004B3BD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60A3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241D29" w:rsidRPr="00760A3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760A3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812</w:t>
            </w:r>
          </w:p>
        </w:tc>
      </w:tr>
      <w:tr w:rsidR="004B3BD5" w:rsidRPr="00760A3D" w14:paraId="32089785" w14:textId="77777777" w:rsidTr="002D247D">
        <w:tc>
          <w:tcPr>
            <w:tcW w:w="6228" w:type="dxa"/>
            <w:shd w:val="clear" w:color="auto" w:fill="auto"/>
            <w:hideMark/>
          </w:tcPr>
          <w:p w14:paraId="17C74469" w14:textId="77777777" w:rsidR="004B3BD5" w:rsidRPr="00760A3D" w:rsidRDefault="004B3BD5" w:rsidP="004B3BD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52982677" w14:textId="44E59B03" w:rsidR="004B3BD5" w:rsidRPr="00760A3D" w:rsidRDefault="000A522E" w:rsidP="004B3BD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60A3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299</w:t>
            </w:r>
          </w:p>
        </w:tc>
      </w:tr>
      <w:tr w:rsidR="004B3BD5" w:rsidRPr="00760A3D" w14:paraId="6C1E5487" w14:textId="77777777" w:rsidTr="002D247D">
        <w:tc>
          <w:tcPr>
            <w:tcW w:w="6228" w:type="dxa"/>
            <w:shd w:val="clear" w:color="auto" w:fill="auto"/>
          </w:tcPr>
          <w:p w14:paraId="0EA99F90" w14:textId="77777777" w:rsidR="004B3BD5" w:rsidRPr="00760A3D" w:rsidRDefault="004B3BD5" w:rsidP="004B3BD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C5B0D6A" w14:textId="73AF75CA" w:rsidR="004B3BD5" w:rsidRPr="00760A3D" w:rsidRDefault="000A522E" w:rsidP="004B3BD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60A3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0732A6" w:rsidRPr="00760A3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760A3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111</w:t>
            </w:r>
          </w:p>
        </w:tc>
      </w:tr>
    </w:tbl>
    <w:p w14:paraId="1CF8A9A4" w14:textId="72C15826" w:rsidR="000B0766" w:rsidRPr="00760A3D" w:rsidRDefault="000B0766" w:rsidP="008A6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eastAsia="zh-CN"/>
        </w:rPr>
      </w:pPr>
    </w:p>
    <w:p w14:paraId="7E3CD586" w14:textId="0EFD3657" w:rsidR="005E0DC8" w:rsidRPr="00760A3D" w:rsidRDefault="005E0DC8" w:rsidP="008C411B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 w:rsidRPr="00760A3D">
        <w:rPr>
          <w:rFonts w:ascii="Browallia New" w:hAnsi="Browallia New" w:cs="Browallia New"/>
          <w:sz w:val="28"/>
          <w:szCs w:val="28"/>
          <w:cs/>
          <w:lang w:eastAsia="zh-CN"/>
        </w:rPr>
        <w:t>บริษัทมีวงเงินสินเชื่อและหนี้สินที่อาจเกิดขึ้นจาก</w:t>
      </w:r>
      <w:r w:rsidR="00681ED9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ภาระค้ำประกัน</w:t>
      </w:r>
      <w:r w:rsidR="0081792F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กับ</w:t>
      </w:r>
      <w:r w:rsidRPr="00760A3D">
        <w:rPr>
          <w:rFonts w:ascii="Browallia New" w:hAnsi="Browallia New" w:cs="Browallia New"/>
          <w:sz w:val="28"/>
          <w:szCs w:val="28"/>
          <w:cs/>
          <w:lang w:eastAsia="zh-CN"/>
        </w:rPr>
        <w:t xml:space="preserve">สถาบันการเงิน ณ วันที่ </w:t>
      </w:r>
      <w:r w:rsidR="00D26B71" w:rsidRPr="00760A3D">
        <w:rPr>
          <w:rFonts w:ascii="Browallia New" w:hAnsi="Browallia New" w:cs="Browallia New"/>
          <w:sz w:val="28"/>
          <w:szCs w:val="28"/>
        </w:rPr>
        <w:t>3</w:t>
      </w:r>
      <w:r w:rsidR="00CB2BB5" w:rsidRPr="00760A3D">
        <w:rPr>
          <w:rFonts w:ascii="Browallia New" w:hAnsi="Browallia New" w:cs="Browallia New"/>
          <w:sz w:val="28"/>
          <w:szCs w:val="28"/>
        </w:rPr>
        <w:t>0</w:t>
      </w:r>
      <w:r w:rsidR="00D26B71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B2BB5" w:rsidRPr="00760A3D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D26B71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26B71" w:rsidRPr="00760A3D">
        <w:rPr>
          <w:rFonts w:ascii="Browallia New" w:hAnsi="Browallia New" w:cs="Browallia New"/>
          <w:sz w:val="28"/>
          <w:szCs w:val="28"/>
        </w:rPr>
        <w:t>2565</w:t>
      </w:r>
      <w:r w:rsidR="007E51BE" w:rsidRPr="00760A3D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  <w:lang w:eastAsia="zh-CN"/>
        </w:rPr>
        <w:t>ดังนี้</w:t>
      </w:r>
    </w:p>
    <w:p w14:paraId="7ED86FBC" w14:textId="77777777" w:rsidR="005E0DC8" w:rsidRPr="00760A3D" w:rsidRDefault="005E0DC8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</w:rPr>
      </w:pPr>
    </w:p>
    <w:tbl>
      <w:tblPr>
        <w:tblW w:w="8511" w:type="dxa"/>
        <w:tblInd w:w="92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1272"/>
        <w:gridCol w:w="1172"/>
        <w:gridCol w:w="1226"/>
        <w:gridCol w:w="1271"/>
      </w:tblGrid>
      <w:tr w:rsidR="005E0DC8" w:rsidRPr="00760A3D" w14:paraId="75C8380A" w14:textId="77777777" w:rsidTr="00A75B22">
        <w:trPr>
          <w:trHeight w:val="20"/>
        </w:trPr>
        <w:tc>
          <w:tcPr>
            <w:tcW w:w="3570" w:type="dxa"/>
          </w:tcPr>
          <w:p w14:paraId="50437B74" w14:textId="77777777" w:rsidR="005E0DC8" w:rsidRPr="00760A3D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</w:tcPr>
          <w:p w14:paraId="47E3EA3B" w14:textId="77777777" w:rsidR="005E0DC8" w:rsidRPr="00760A3D" w:rsidRDefault="005E0DC8" w:rsidP="000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69" w:type="dxa"/>
            <w:gridSpan w:val="3"/>
          </w:tcPr>
          <w:p w14:paraId="0D9DB227" w14:textId="0AA74330" w:rsidR="005E0DC8" w:rsidRPr="00760A3D" w:rsidRDefault="005E0DC8" w:rsidP="00D60402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5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 w:rsidR="00713E70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E0DC8" w:rsidRPr="00760A3D" w14:paraId="1ACCB62E" w14:textId="77777777" w:rsidTr="00A75B22">
        <w:trPr>
          <w:trHeight w:val="20"/>
        </w:trPr>
        <w:tc>
          <w:tcPr>
            <w:tcW w:w="3570" w:type="dxa"/>
          </w:tcPr>
          <w:p w14:paraId="5DA1C82B" w14:textId="77777777" w:rsidR="005E0DC8" w:rsidRPr="00760A3D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2" w:type="dxa"/>
            <w:hideMark/>
          </w:tcPr>
          <w:p w14:paraId="2289090B" w14:textId="77777777" w:rsidR="005E0DC8" w:rsidRPr="00760A3D" w:rsidRDefault="005E0DC8" w:rsidP="008C185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2" w:type="dxa"/>
            <w:hideMark/>
          </w:tcPr>
          <w:p w14:paraId="7E2CA24A" w14:textId="77777777" w:rsidR="005E0DC8" w:rsidRPr="00760A3D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6" w:type="dxa"/>
            <w:hideMark/>
          </w:tcPr>
          <w:p w14:paraId="115AF309" w14:textId="77777777" w:rsidR="005E0DC8" w:rsidRPr="00760A3D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6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1" w:type="dxa"/>
            <w:hideMark/>
          </w:tcPr>
          <w:p w14:paraId="692A6760" w14:textId="77777777" w:rsidR="005E0DC8" w:rsidRPr="00760A3D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3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5E0DC8" w:rsidRPr="00760A3D" w14:paraId="52CBF6ED" w14:textId="77777777" w:rsidTr="00A75B22">
        <w:trPr>
          <w:trHeight w:val="20"/>
        </w:trPr>
        <w:tc>
          <w:tcPr>
            <w:tcW w:w="3570" w:type="dxa"/>
            <w:hideMark/>
          </w:tcPr>
          <w:p w14:paraId="3A75B031" w14:textId="77777777" w:rsidR="005E0DC8" w:rsidRPr="00760A3D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272" w:type="dxa"/>
          </w:tcPr>
          <w:p w14:paraId="4FF52B74" w14:textId="77777777" w:rsidR="005E0DC8" w:rsidRPr="00760A3D" w:rsidRDefault="005E0DC8" w:rsidP="0003126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center"/>
          </w:tcPr>
          <w:p w14:paraId="0B90F150" w14:textId="77777777" w:rsidR="005E0DC8" w:rsidRPr="00760A3D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  <w:vAlign w:val="center"/>
          </w:tcPr>
          <w:p w14:paraId="52863A51" w14:textId="77777777" w:rsidR="005E0DC8" w:rsidRPr="00760A3D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1" w:type="dxa"/>
            <w:vAlign w:val="center"/>
          </w:tcPr>
          <w:p w14:paraId="02780E5F" w14:textId="77777777" w:rsidR="005E0DC8" w:rsidRPr="00760A3D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50423" w:rsidRPr="00760A3D" w14:paraId="1C740460" w14:textId="77777777" w:rsidTr="00A75B22">
        <w:trPr>
          <w:trHeight w:val="20"/>
        </w:trPr>
        <w:tc>
          <w:tcPr>
            <w:tcW w:w="3570" w:type="dxa"/>
          </w:tcPr>
          <w:p w14:paraId="48A9BC2A" w14:textId="54000F67" w:rsidR="00A50423" w:rsidRPr="00760A3D" w:rsidRDefault="00A61D9A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272" w:type="dxa"/>
          </w:tcPr>
          <w:p w14:paraId="32A470F3" w14:textId="1FBB7ACA" w:rsidR="00A50423" w:rsidRPr="00760A3D" w:rsidRDefault="00A61D9A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698DDE03" w14:textId="04A7112F" w:rsidR="00A50423" w:rsidRPr="00760A3D" w:rsidRDefault="000A522E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81</w:t>
            </w:r>
            <w:r w:rsidR="000732A6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040</w:t>
            </w:r>
          </w:p>
        </w:tc>
        <w:tc>
          <w:tcPr>
            <w:tcW w:w="1226" w:type="dxa"/>
          </w:tcPr>
          <w:p w14:paraId="028AFABA" w14:textId="51BEC5E8" w:rsidR="00A50423" w:rsidRPr="00760A3D" w:rsidRDefault="000A522E" w:rsidP="00CB2BB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74</w:t>
            </w:r>
            <w:r w:rsidR="00E97F66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720</w:t>
            </w:r>
          </w:p>
        </w:tc>
        <w:tc>
          <w:tcPr>
            <w:tcW w:w="1271" w:type="dxa"/>
          </w:tcPr>
          <w:p w14:paraId="28C158AF" w14:textId="5A17D01F" w:rsidR="00A50423" w:rsidRPr="00760A3D" w:rsidRDefault="000A522E" w:rsidP="00D5289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97F66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320</w:t>
            </w:r>
          </w:p>
        </w:tc>
      </w:tr>
      <w:tr w:rsidR="00414735" w:rsidRPr="00760A3D" w14:paraId="1853EE04" w14:textId="77777777" w:rsidTr="00A75B22">
        <w:trPr>
          <w:trHeight w:val="20"/>
        </w:trPr>
        <w:tc>
          <w:tcPr>
            <w:tcW w:w="3570" w:type="dxa"/>
            <w:hideMark/>
          </w:tcPr>
          <w:p w14:paraId="102E934D" w14:textId="77777777" w:rsidR="00414735" w:rsidRPr="00760A3D" w:rsidRDefault="00414735" w:rsidP="00414735">
            <w:pPr>
              <w:spacing w:line="240" w:lineRule="auto"/>
              <w:ind w:firstLine="5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272" w:type="dxa"/>
            <w:hideMark/>
          </w:tcPr>
          <w:p w14:paraId="65D5A558" w14:textId="77777777" w:rsidR="00414735" w:rsidRPr="00760A3D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50351FE6" w14:textId="537AE7B0" w:rsidR="00414735" w:rsidRPr="00760A3D" w:rsidRDefault="000A522E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102</w:t>
            </w:r>
            <w:r w:rsidR="000732A6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26" w:type="dxa"/>
          </w:tcPr>
          <w:p w14:paraId="211588DB" w14:textId="28180A52" w:rsidR="00414735" w:rsidRPr="00760A3D" w:rsidRDefault="000A522E" w:rsidP="00414735">
            <w:pPr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84</w:t>
            </w:r>
            <w:r w:rsidR="00E97F66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217</w:t>
            </w:r>
          </w:p>
        </w:tc>
        <w:tc>
          <w:tcPr>
            <w:tcW w:w="1271" w:type="dxa"/>
          </w:tcPr>
          <w:p w14:paraId="52300C47" w14:textId="0DB550DC" w:rsidR="00414735" w:rsidRPr="00760A3D" w:rsidRDefault="000A522E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E97F66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783</w:t>
            </w:r>
          </w:p>
        </w:tc>
      </w:tr>
      <w:tr w:rsidR="00414735" w:rsidRPr="00760A3D" w14:paraId="1C0D133B" w14:textId="77777777" w:rsidTr="00A75B22">
        <w:trPr>
          <w:trHeight w:val="20"/>
        </w:trPr>
        <w:tc>
          <w:tcPr>
            <w:tcW w:w="3570" w:type="dxa"/>
            <w:hideMark/>
          </w:tcPr>
          <w:p w14:paraId="66DECA58" w14:textId="77777777" w:rsidR="00414735" w:rsidRPr="00760A3D" w:rsidRDefault="00414735" w:rsidP="0041473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เลตเตอร์ออฟเครดิตและทรัสต์รีซีท</w:t>
            </w:r>
          </w:p>
        </w:tc>
        <w:tc>
          <w:tcPr>
            <w:tcW w:w="1272" w:type="dxa"/>
            <w:hideMark/>
          </w:tcPr>
          <w:p w14:paraId="0C058955" w14:textId="77777777" w:rsidR="00414735" w:rsidRPr="00760A3D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4B7242EB" w14:textId="0B201020" w:rsidR="00414735" w:rsidRPr="00760A3D" w:rsidRDefault="000A522E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220</w:t>
            </w:r>
            <w:r w:rsidR="000732A6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26" w:type="dxa"/>
          </w:tcPr>
          <w:p w14:paraId="797DFE52" w14:textId="443D515D" w:rsidR="00414735" w:rsidRPr="00760A3D" w:rsidRDefault="000A522E" w:rsidP="00414735">
            <w:pPr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209</w:t>
            </w:r>
            <w:r w:rsidR="00E97F66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742</w:t>
            </w:r>
          </w:p>
        </w:tc>
        <w:tc>
          <w:tcPr>
            <w:tcW w:w="1271" w:type="dxa"/>
          </w:tcPr>
          <w:p w14:paraId="71927E88" w14:textId="00C5D832" w:rsidR="00414735" w:rsidRPr="00760A3D" w:rsidRDefault="000A522E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E97F66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258</w:t>
            </w:r>
          </w:p>
        </w:tc>
      </w:tr>
    </w:tbl>
    <w:p w14:paraId="5BB762F5" w14:textId="77777777" w:rsidR="00624630" w:rsidRPr="00760A3D" w:rsidRDefault="00624630" w:rsidP="006246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7AB19A9C" w14:textId="60486DE6" w:rsidR="00077500" w:rsidRPr="00760A3D" w:rsidRDefault="00A531D5" w:rsidP="006246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60A3D">
        <w:rPr>
          <w:rFonts w:ascii="Browallia New" w:hAnsi="Browallia New" w:cs="Browallia New"/>
          <w:sz w:val="28"/>
          <w:szCs w:val="28"/>
          <w:cs/>
          <w:lang w:eastAsia="zh-CN"/>
        </w:rPr>
        <w:lastRenderedPageBreak/>
        <w:t>บริษัท</w:t>
      </w:r>
      <w:r w:rsidR="00736BF4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ทำ</w:t>
      </w:r>
      <w:r w:rsidR="00EE7337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สัญญาซ</w:t>
      </w:r>
      <w:r w:rsidR="00D866D6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ื้อขายเงินตราต่างประเทศ</w:t>
      </w:r>
      <w:r w:rsidR="00355AB8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จำนวน</w:t>
      </w:r>
      <w:r w:rsidR="0080197D" w:rsidRPr="00760A3D">
        <w:rPr>
          <w:rFonts w:ascii="Browallia New" w:hAnsi="Browallia New" w:cs="Browallia New"/>
          <w:sz w:val="28"/>
          <w:szCs w:val="28"/>
          <w:cs/>
          <w:lang w:eastAsia="zh-CN"/>
        </w:rPr>
        <w:t xml:space="preserve"> </w:t>
      </w:r>
      <w:r w:rsidR="0080197D" w:rsidRPr="00760A3D">
        <w:rPr>
          <w:rFonts w:ascii="Browallia New" w:hAnsi="Browallia New" w:cs="Browallia New"/>
          <w:sz w:val="28"/>
          <w:szCs w:val="28"/>
          <w:lang w:eastAsia="zh-CN"/>
        </w:rPr>
        <w:t>2.1</w:t>
      </w:r>
      <w:r w:rsidR="00A5462A" w:rsidRPr="00760A3D">
        <w:rPr>
          <w:rFonts w:ascii="Browallia New" w:hAnsi="Browallia New" w:cs="Browallia New"/>
          <w:sz w:val="28"/>
          <w:szCs w:val="28"/>
          <w:lang w:eastAsia="zh-CN"/>
        </w:rPr>
        <w:t>6</w:t>
      </w:r>
      <w:r w:rsidR="0080197D" w:rsidRPr="00760A3D">
        <w:rPr>
          <w:rFonts w:ascii="Browallia New" w:hAnsi="Browallia New" w:cs="Browallia New"/>
          <w:sz w:val="28"/>
          <w:szCs w:val="28"/>
          <w:lang w:eastAsia="zh-CN"/>
        </w:rPr>
        <w:t xml:space="preserve"> </w:t>
      </w:r>
      <w:r w:rsidR="0080197D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ล้าน</w:t>
      </w:r>
      <w:r w:rsidR="00A5462A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ดอลล่าร์สหรัฐ</w:t>
      </w:r>
      <w:r w:rsidR="00355AB8" w:rsidRPr="00760A3D">
        <w:rPr>
          <w:rFonts w:ascii="Browallia New" w:hAnsi="Browallia New" w:cs="Browallia New"/>
          <w:sz w:val="28"/>
          <w:szCs w:val="28"/>
          <w:cs/>
          <w:lang w:eastAsia="zh-CN"/>
        </w:rPr>
        <w:t xml:space="preserve"> โดยมีอัตร</w:t>
      </w:r>
      <w:r w:rsidR="00174F6D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า</w:t>
      </w:r>
      <w:r w:rsidR="00355AB8" w:rsidRPr="00760A3D">
        <w:rPr>
          <w:rFonts w:ascii="Browallia New" w:hAnsi="Browallia New" w:cs="Browallia New"/>
          <w:sz w:val="28"/>
          <w:szCs w:val="28"/>
          <w:cs/>
          <w:lang w:eastAsia="zh-CN"/>
        </w:rPr>
        <w:t xml:space="preserve">ปิดอยู่ที่ </w:t>
      </w:r>
      <w:r w:rsidR="00355AB8" w:rsidRPr="00760A3D">
        <w:rPr>
          <w:rFonts w:ascii="Browallia New" w:hAnsi="Browallia New" w:cs="Browallia New"/>
          <w:sz w:val="28"/>
          <w:szCs w:val="28"/>
          <w:lang w:eastAsia="zh-CN"/>
        </w:rPr>
        <w:t>35.</w:t>
      </w:r>
      <w:r w:rsidR="00174F6D" w:rsidRPr="00760A3D">
        <w:rPr>
          <w:rFonts w:ascii="Browallia New" w:hAnsi="Browallia New" w:cs="Browallia New"/>
          <w:sz w:val="28"/>
          <w:szCs w:val="28"/>
          <w:lang w:eastAsia="zh-CN"/>
        </w:rPr>
        <w:t>30</w:t>
      </w:r>
      <w:r w:rsidR="00624630" w:rsidRPr="00760A3D">
        <w:rPr>
          <w:rFonts w:ascii="Browallia New" w:hAnsi="Browallia New" w:cs="Browallia New"/>
          <w:sz w:val="28"/>
          <w:szCs w:val="28"/>
          <w:cs/>
          <w:lang w:eastAsia="zh-CN"/>
        </w:rPr>
        <w:t xml:space="preserve"> บาท</w:t>
      </w:r>
      <w:r w:rsidR="00523CEF">
        <w:rPr>
          <w:rFonts w:ascii="Browallia New" w:hAnsi="Browallia New" w:cs="Browallia New"/>
          <w:sz w:val="28"/>
          <w:szCs w:val="28"/>
          <w:lang w:eastAsia="zh-CN"/>
        </w:rPr>
        <w:br/>
      </w:r>
      <w:r w:rsidR="00624630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ต่อ</w:t>
      </w:r>
      <w:r w:rsidR="001A27A0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หนึ่ง</w:t>
      </w:r>
      <w:r w:rsidR="00624630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ดอลล่าร์สหรัฐ</w:t>
      </w:r>
    </w:p>
    <w:p w14:paraId="054B5575" w14:textId="77777777" w:rsidR="00BA4D78" w:rsidRPr="00760A3D" w:rsidRDefault="00BA4D78" w:rsidP="000A7709">
      <w:pPr>
        <w:pStyle w:val="Preformatted"/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32223BB" w14:textId="36F1AB2D" w:rsidR="000F0F70" w:rsidRPr="00760A3D" w:rsidRDefault="00387581" w:rsidP="00A55BD8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 w:rsidRPr="00760A3D">
        <w:rPr>
          <w:rFonts w:ascii="Browallia New" w:hAnsi="Browallia New" w:cs="Browallia New"/>
          <w:sz w:val="28"/>
          <w:szCs w:val="28"/>
          <w:cs/>
          <w:lang w:eastAsia="zh-CN"/>
        </w:rPr>
        <w:t>ณ วัน</w:t>
      </w:r>
      <w:r w:rsidR="00CC3378" w:rsidRPr="00760A3D">
        <w:rPr>
          <w:rFonts w:ascii="Browallia New" w:hAnsi="Browallia New" w:cs="Browallia New"/>
          <w:sz w:val="28"/>
          <w:szCs w:val="28"/>
          <w:cs/>
          <w:lang w:eastAsia="zh-CN"/>
        </w:rPr>
        <w:t xml:space="preserve">ที่ </w:t>
      </w:r>
      <w:r w:rsidR="003F4811" w:rsidRPr="00760A3D">
        <w:rPr>
          <w:rFonts w:ascii="Browallia New" w:hAnsi="Browallia New" w:cs="Browallia New"/>
          <w:sz w:val="28"/>
          <w:szCs w:val="28"/>
        </w:rPr>
        <w:t>3</w:t>
      </w:r>
      <w:r w:rsidR="00CB2BB5" w:rsidRPr="00760A3D">
        <w:rPr>
          <w:rFonts w:ascii="Browallia New" w:hAnsi="Browallia New" w:cs="Browallia New"/>
          <w:sz w:val="28"/>
          <w:szCs w:val="28"/>
        </w:rPr>
        <w:t>0</w:t>
      </w:r>
      <w:r w:rsidR="003F4811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B2BB5" w:rsidRPr="00760A3D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3F4811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F4811" w:rsidRPr="00760A3D">
        <w:rPr>
          <w:rFonts w:ascii="Browallia New" w:hAnsi="Browallia New" w:cs="Browallia New"/>
          <w:sz w:val="28"/>
          <w:szCs w:val="28"/>
        </w:rPr>
        <w:t>2565</w:t>
      </w:r>
      <w:r w:rsidR="00CC3378" w:rsidRPr="00760A3D">
        <w:rPr>
          <w:rFonts w:ascii="Browallia New" w:hAnsi="Browallia New" w:cs="Browallia New"/>
          <w:sz w:val="28"/>
          <w:szCs w:val="28"/>
          <w:lang w:eastAsia="zh-CN"/>
        </w:rPr>
        <w:t xml:space="preserve"> </w:t>
      </w:r>
      <w:r w:rsidR="00CC3378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บริษัทมีภาระผูกพันเกี่ยวกับการซื้อ</w:t>
      </w:r>
      <w:r w:rsidR="00475005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สินค้า</w:t>
      </w:r>
      <w:r w:rsidR="003F6778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จำนวน</w:t>
      </w:r>
      <w:r w:rsidR="00F62FCB" w:rsidRPr="00760A3D">
        <w:rPr>
          <w:rFonts w:ascii="Browallia New" w:hAnsi="Browallia New" w:cs="Browallia New"/>
          <w:sz w:val="28"/>
          <w:szCs w:val="28"/>
          <w:cs/>
          <w:lang w:eastAsia="zh-CN"/>
        </w:rPr>
        <w:t xml:space="preserve"> </w:t>
      </w:r>
      <w:r w:rsidR="007D7F32" w:rsidRPr="00760A3D">
        <w:rPr>
          <w:rFonts w:ascii="Browallia New" w:hAnsi="Browallia New" w:cs="Browallia New"/>
          <w:sz w:val="28"/>
          <w:szCs w:val="28"/>
          <w:lang w:eastAsia="zh-CN"/>
        </w:rPr>
        <w:t>74</w:t>
      </w:r>
      <w:r w:rsidR="00417586" w:rsidRPr="00760A3D">
        <w:rPr>
          <w:rFonts w:ascii="Browallia New" w:hAnsi="Browallia New" w:cs="Browallia New"/>
          <w:sz w:val="28"/>
          <w:szCs w:val="28"/>
          <w:lang w:eastAsia="zh-CN"/>
        </w:rPr>
        <w:t>.</w:t>
      </w:r>
      <w:r w:rsidR="007D7F32" w:rsidRPr="00760A3D">
        <w:rPr>
          <w:rFonts w:ascii="Browallia New" w:hAnsi="Browallia New" w:cs="Browallia New"/>
          <w:sz w:val="28"/>
          <w:szCs w:val="28"/>
          <w:lang w:eastAsia="zh-CN"/>
        </w:rPr>
        <w:t>44</w:t>
      </w:r>
      <w:r w:rsidR="00E017CA" w:rsidRPr="00760A3D">
        <w:rPr>
          <w:rFonts w:ascii="Browallia New" w:hAnsi="Browallia New" w:cs="Browallia New"/>
          <w:sz w:val="28"/>
          <w:szCs w:val="28"/>
          <w:lang w:eastAsia="zh-CN"/>
        </w:rPr>
        <w:t xml:space="preserve"> </w:t>
      </w:r>
      <w:r w:rsidR="003F6778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ล้านบาท</w:t>
      </w:r>
      <w:r w:rsidR="00A55BD8" w:rsidRPr="00760A3D">
        <w:rPr>
          <w:rFonts w:ascii="Browallia New" w:hAnsi="Browallia New" w:cs="Browallia New"/>
          <w:sz w:val="28"/>
          <w:szCs w:val="28"/>
          <w:lang w:eastAsia="zh-CN"/>
        </w:rPr>
        <w:t xml:space="preserve">  </w:t>
      </w:r>
    </w:p>
    <w:p w14:paraId="7EEE00C1" w14:textId="77777777" w:rsidR="00FF4C71" w:rsidRPr="00760A3D" w:rsidRDefault="00FF4C71" w:rsidP="00FF4C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</w:p>
    <w:p w14:paraId="465ED647" w14:textId="0C6EFB26" w:rsidR="00342DC2" w:rsidRPr="00760A3D" w:rsidRDefault="000F0F70" w:rsidP="00A55BD8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 w:rsidRPr="00760A3D">
        <w:rPr>
          <w:rFonts w:ascii="Browallia New" w:hAnsi="Browallia New" w:cs="Browallia New"/>
          <w:sz w:val="28"/>
          <w:szCs w:val="28"/>
          <w:cs/>
          <w:lang w:eastAsia="zh-CN"/>
        </w:rPr>
        <w:t xml:space="preserve">ณ วันที่ </w:t>
      </w:r>
      <w:r w:rsidRPr="00760A3D">
        <w:rPr>
          <w:rFonts w:ascii="Browallia New" w:hAnsi="Browallia New" w:cs="Browallia New"/>
          <w:sz w:val="28"/>
          <w:szCs w:val="28"/>
        </w:rPr>
        <w:t>3</w:t>
      </w:r>
      <w:r w:rsidR="00CB2BB5" w:rsidRPr="00760A3D">
        <w:rPr>
          <w:rFonts w:ascii="Browallia New" w:hAnsi="Browallia New" w:cs="Browallia New"/>
          <w:sz w:val="28"/>
          <w:szCs w:val="28"/>
        </w:rPr>
        <w:t>0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B2BB5" w:rsidRPr="00760A3D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</w:rPr>
        <w:t>2565</w:t>
      </w:r>
      <w:r w:rsidR="00FF4C71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FF4C71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บริษัทมี</w:t>
      </w:r>
      <w:r w:rsidR="00FF4C71" w:rsidRPr="00760A3D">
        <w:rPr>
          <w:rFonts w:ascii="Browallia New" w:hAnsi="Browallia New" w:cs="Browallia New"/>
          <w:sz w:val="28"/>
          <w:szCs w:val="28"/>
          <w:cs/>
        </w:rPr>
        <w:t xml:space="preserve">ภาระผูกพันเกี่ยวกับการส่งมอบสินค้าให้กับลูกค้า จำนวน </w:t>
      </w:r>
      <w:r w:rsidR="0060798B" w:rsidRPr="00760A3D">
        <w:rPr>
          <w:rFonts w:ascii="Browallia New" w:hAnsi="Browallia New" w:cs="Browallia New"/>
          <w:sz w:val="28"/>
          <w:szCs w:val="28"/>
          <w:lang w:eastAsia="zh-CN"/>
        </w:rPr>
        <w:t>273.50</w:t>
      </w:r>
      <w:r w:rsidR="00462103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FF4C71" w:rsidRPr="00760A3D">
        <w:rPr>
          <w:rFonts w:ascii="Browallia New" w:hAnsi="Browallia New" w:cs="Browallia New"/>
          <w:sz w:val="28"/>
          <w:szCs w:val="28"/>
          <w:cs/>
        </w:rPr>
        <w:t>ล้านบาท</w:t>
      </w:r>
    </w:p>
    <w:p w14:paraId="723C47E3" w14:textId="615436DB" w:rsidR="00745BD3" w:rsidRPr="00760A3D" w:rsidRDefault="00745BD3" w:rsidP="00F83EF7">
      <w:pPr>
        <w:pStyle w:val="Preformatted"/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2339DDEB" w14:textId="77777777" w:rsidR="005F184F" w:rsidRPr="00760A3D" w:rsidRDefault="005F184F" w:rsidP="005603F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769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7E03466D" w14:textId="77777777" w:rsidR="005F184F" w:rsidRPr="00760A3D" w:rsidRDefault="005F184F" w:rsidP="005F184F">
      <w:pPr>
        <w:pStyle w:val="ListParagraph"/>
        <w:tabs>
          <w:tab w:val="clear" w:pos="227"/>
          <w:tab w:val="left" w:pos="540"/>
        </w:tabs>
        <w:ind w:left="378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6C94A72" w14:textId="4F195327" w:rsidR="005F184F" w:rsidRPr="00760A3D" w:rsidRDefault="005F184F" w:rsidP="00D111C7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 xml:space="preserve">ในการประชุมคณะกรรมการบริษัท ครั้งที่ </w:t>
      </w:r>
      <w:r w:rsidR="004A6964" w:rsidRPr="00760A3D">
        <w:rPr>
          <w:rFonts w:ascii="Browallia New" w:hAnsi="Browallia New" w:cs="Browallia New"/>
          <w:sz w:val="28"/>
          <w:szCs w:val="28"/>
        </w:rPr>
        <w:t>7/2565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="004A6964" w:rsidRPr="00760A3D">
        <w:rPr>
          <w:rFonts w:ascii="Browallia New" w:hAnsi="Browallia New" w:cs="Browallia New"/>
          <w:sz w:val="28"/>
          <w:szCs w:val="28"/>
        </w:rPr>
        <w:t>15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สิงหาคม </w:t>
      </w:r>
      <w:r w:rsidRPr="00760A3D">
        <w:rPr>
          <w:rFonts w:ascii="Browallia New" w:hAnsi="Browallia New" w:cs="Browallia New"/>
          <w:sz w:val="28"/>
          <w:szCs w:val="28"/>
        </w:rPr>
        <w:t>2565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32683" w:rsidRPr="00760A3D">
        <w:rPr>
          <w:rFonts w:ascii="Browallia New" w:hAnsi="Browallia New" w:cs="Browallia New"/>
          <w:sz w:val="28"/>
          <w:szCs w:val="28"/>
          <w:cs/>
        </w:rPr>
        <w:t>คณะกรรมการ</w:t>
      </w:r>
      <w:r w:rsidRPr="00760A3D">
        <w:rPr>
          <w:rFonts w:ascii="Browallia New" w:hAnsi="Browallia New" w:cs="Browallia New"/>
          <w:sz w:val="28"/>
          <w:szCs w:val="28"/>
          <w:cs/>
        </w:rPr>
        <w:t>มีมติอนุมัติ</w:t>
      </w:r>
      <w:r w:rsidR="00D51F87" w:rsidRPr="00760A3D">
        <w:rPr>
          <w:rFonts w:ascii="Browallia New" w:hAnsi="Browallia New" w:cs="Browallia New"/>
          <w:sz w:val="28"/>
          <w:szCs w:val="28"/>
          <w:cs/>
        </w:rPr>
        <w:t>ให้</w:t>
      </w:r>
      <w:r w:rsidRPr="00760A3D">
        <w:rPr>
          <w:rFonts w:ascii="Browallia New" w:hAnsi="Browallia New" w:cs="Browallia New"/>
          <w:sz w:val="28"/>
          <w:szCs w:val="28"/>
          <w:cs/>
        </w:rPr>
        <w:t>จ่าย</w:t>
      </w:r>
      <w:r w:rsidR="00D51F87" w:rsidRPr="00760A3D">
        <w:rPr>
          <w:rFonts w:ascii="Browallia New" w:hAnsi="Browallia New" w:cs="Browallia New"/>
          <w:sz w:val="28"/>
          <w:szCs w:val="28"/>
          <w:cs/>
        </w:rPr>
        <w:br/>
      </w:r>
      <w:r w:rsidRPr="00760A3D">
        <w:rPr>
          <w:rFonts w:ascii="Browallia New" w:hAnsi="Browallia New" w:cs="Browallia New"/>
          <w:sz w:val="28"/>
          <w:szCs w:val="28"/>
          <w:cs/>
        </w:rPr>
        <w:t>เงินปันผลระหว่างกาลจากกำไรของผล</w:t>
      </w:r>
      <w:r w:rsidRPr="00D111C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การ</w:t>
      </w:r>
      <w:r w:rsidRPr="00760A3D">
        <w:rPr>
          <w:rFonts w:ascii="Browallia New" w:hAnsi="Browallia New" w:cs="Browallia New"/>
          <w:sz w:val="28"/>
          <w:szCs w:val="28"/>
          <w:cs/>
        </w:rPr>
        <w:t>ดำเนินงานสำหรับงวด</w:t>
      </w:r>
      <w:r w:rsidR="004A6964" w:rsidRPr="00760A3D">
        <w:rPr>
          <w:rFonts w:ascii="Browallia New" w:hAnsi="Browallia New" w:cs="Browallia New"/>
          <w:sz w:val="28"/>
          <w:szCs w:val="28"/>
          <w:cs/>
        </w:rPr>
        <w:t>หก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Pr="00760A3D">
        <w:rPr>
          <w:rFonts w:ascii="Browallia New" w:hAnsi="Browallia New" w:cs="Browallia New"/>
          <w:sz w:val="28"/>
          <w:szCs w:val="28"/>
        </w:rPr>
        <w:t>30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มิถุนายน </w:t>
      </w:r>
      <w:r w:rsidR="004A6964" w:rsidRPr="00760A3D">
        <w:rPr>
          <w:rFonts w:ascii="Browallia New" w:hAnsi="Browallia New" w:cs="Browallia New"/>
          <w:sz w:val="28"/>
          <w:szCs w:val="28"/>
        </w:rPr>
        <w:t>2565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ให้กับผู้ถือหุ้น จำนวน </w:t>
      </w:r>
      <w:r w:rsidR="004A6964" w:rsidRPr="00760A3D">
        <w:rPr>
          <w:rFonts w:ascii="Browallia New" w:hAnsi="Browallia New" w:cs="Browallia New"/>
          <w:sz w:val="28"/>
          <w:szCs w:val="28"/>
        </w:rPr>
        <w:t>224.68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ล้านหุ้น ในอัตราหุ้นละ </w:t>
      </w:r>
      <w:r w:rsidR="004A6964" w:rsidRPr="00760A3D">
        <w:rPr>
          <w:rFonts w:ascii="Browallia New" w:hAnsi="Browallia New" w:cs="Browallia New"/>
          <w:sz w:val="28"/>
          <w:szCs w:val="28"/>
        </w:rPr>
        <w:t>0.25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บาท</w:t>
      </w:r>
      <w:r w:rsidRPr="00760A3D">
        <w:rPr>
          <w:rFonts w:ascii="Browallia New" w:hAnsi="Browallia New" w:cs="Browallia New"/>
          <w:sz w:val="28"/>
          <w:szCs w:val="28"/>
          <w:cs/>
          <w:lang w:eastAsia="zh-CN"/>
        </w:rPr>
        <w:t xml:space="preserve"> คิดเป็นจำนวนเงิน </w:t>
      </w:r>
      <w:r w:rsidR="004A6964" w:rsidRPr="00760A3D">
        <w:rPr>
          <w:rFonts w:ascii="Browallia New" w:hAnsi="Browallia New" w:cs="Browallia New"/>
          <w:sz w:val="28"/>
          <w:szCs w:val="28"/>
          <w:lang w:eastAsia="zh-CN"/>
        </w:rPr>
        <w:t>56.17</w:t>
      </w:r>
      <w:r w:rsidRPr="00760A3D">
        <w:rPr>
          <w:rFonts w:ascii="Browallia New" w:hAnsi="Browallia New" w:cs="Browallia New"/>
          <w:sz w:val="28"/>
          <w:szCs w:val="28"/>
          <w:cs/>
          <w:lang w:eastAsia="zh-CN"/>
        </w:rPr>
        <w:t xml:space="preserve"> ล้านบาท</w:t>
      </w:r>
      <w:r w:rsidR="00722E47" w:rsidRPr="00760A3D">
        <w:rPr>
          <w:rFonts w:ascii="Browallia New" w:hAnsi="Browallia New" w:cs="Browallia New"/>
          <w:sz w:val="28"/>
          <w:szCs w:val="28"/>
          <w:cs/>
          <w:lang w:eastAsia="zh-CN"/>
        </w:rPr>
        <w:t xml:space="preserve"> </w:t>
      </w:r>
      <w:r w:rsidR="008D1E0B" w:rsidRPr="00760A3D">
        <w:rPr>
          <w:rFonts w:ascii="Browallia New" w:hAnsi="Browallia New" w:cs="Browallia New"/>
          <w:sz w:val="28"/>
          <w:szCs w:val="28"/>
          <w:cs/>
          <w:lang w:eastAsia="zh-CN"/>
        </w:rPr>
        <w:t>เงินปันผล</w:t>
      </w:r>
      <w:r w:rsidR="00E862C8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ระหว่างกาล</w:t>
      </w:r>
      <w:r w:rsidR="008D1E0B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ดังกล่าว</w:t>
      </w:r>
      <w:r w:rsidR="003D71C4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มีกำหนด</w:t>
      </w:r>
      <w:r w:rsidR="00255543" w:rsidRPr="00760A3D">
        <w:rPr>
          <w:rFonts w:ascii="Browallia New" w:hAnsi="Browallia New" w:cs="Browallia New"/>
          <w:sz w:val="28"/>
          <w:szCs w:val="28"/>
          <w:cs/>
          <w:lang w:eastAsia="zh-CN"/>
        </w:rPr>
        <w:t xml:space="preserve">จ่ายในวันที่ </w:t>
      </w:r>
      <w:r w:rsidR="008A103A" w:rsidRPr="00760A3D">
        <w:rPr>
          <w:rFonts w:ascii="Browallia New" w:hAnsi="Browallia New" w:cs="Browallia New"/>
          <w:sz w:val="28"/>
          <w:szCs w:val="28"/>
          <w:lang w:eastAsia="zh-CN"/>
        </w:rPr>
        <w:t>14</w:t>
      </w:r>
      <w:r w:rsidR="00255543" w:rsidRPr="00760A3D">
        <w:rPr>
          <w:rFonts w:ascii="Browallia New" w:hAnsi="Browallia New" w:cs="Browallia New"/>
          <w:sz w:val="28"/>
          <w:szCs w:val="28"/>
          <w:lang w:eastAsia="zh-CN"/>
        </w:rPr>
        <w:t xml:space="preserve"> </w:t>
      </w:r>
      <w:r w:rsidR="008A103A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กันยายน</w:t>
      </w:r>
      <w:r w:rsidR="00255543" w:rsidRPr="00760A3D">
        <w:rPr>
          <w:rFonts w:ascii="Browallia New" w:hAnsi="Browallia New" w:cs="Browallia New"/>
          <w:sz w:val="28"/>
          <w:szCs w:val="28"/>
          <w:lang w:eastAsia="zh-CN"/>
        </w:rPr>
        <w:t xml:space="preserve"> 2565</w:t>
      </w:r>
    </w:p>
    <w:sectPr w:rsidR="005F184F" w:rsidRPr="00760A3D" w:rsidSect="00F53449">
      <w:footerReference w:type="default" r:id="rId11"/>
      <w:footerReference w:type="first" r:id="rId12"/>
      <w:type w:val="continuous"/>
      <w:pgSz w:w="11909" w:h="16834" w:code="9"/>
      <w:pgMar w:top="1350" w:right="1019" w:bottom="990" w:left="1440" w:header="482" w:footer="284" w:gutter="0"/>
      <w:pgNumType w:start="9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615BC" w14:textId="77777777" w:rsidR="00DD6B87" w:rsidRDefault="00DD6B87">
      <w:r>
        <w:separator/>
      </w:r>
    </w:p>
  </w:endnote>
  <w:endnote w:type="continuationSeparator" w:id="0">
    <w:p w14:paraId="2B0019C3" w14:textId="77777777" w:rsidR="00DD6B87" w:rsidRDefault="00DD6B87">
      <w:r>
        <w:continuationSeparator/>
      </w:r>
    </w:p>
  </w:endnote>
  <w:endnote w:type="continuationNotice" w:id="1">
    <w:p w14:paraId="34FA4C01" w14:textId="77777777" w:rsidR="00DD6B87" w:rsidRDefault="00DD6B8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5039409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43F20570" w14:textId="6EA512A2" w:rsidR="00F53449" w:rsidRPr="00F53449" w:rsidRDefault="00F53449">
        <w:pPr>
          <w:pStyle w:val="Footer"/>
          <w:jc w:val="right"/>
          <w:rPr>
            <w:sz w:val="18"/>
            <w:szCs w:val="18"/>
          </w:rPr>
        </w:pPr>
        <w:r w:rsidRPr="00F53449">
          <w:rPr>
            <w:sz w:val="18"/>
            <w:szCs w:val="18"/>
          </w:rPr>
          <w:fldChar w:fldCharType="begin"/>
        </w:r>
        <w:r w:rsidRPr="00F53449">
          <w:rPr>
            <w:sz w:val="18"/>
            <w:szCs w:val="18"/>
          </w:rPr>
          <w:instrText xml:space="preserve"> PAGE   \* MERGEFORMAT </w:instrText>
        </w:r>
        <w:r w:rsidRPr="00F53449">
          <w:rPr>
            <w:sz w:val="18"/>
            <w:szCs w:val="18"/>
          </w:rPr>
          <w:fldChar w:fldCharType="separate"/>
        </w:r>
        <w:r w:rsidRPr="00F53449">
          <w:rPr>
            <w:noProof/>
            <w:sz w:val="18"/>
            <w:szCs w:val="18"/>
          </w:rPr>
          <w:t>2</w:t>
        </w:r>
        <w:r w:rsidRPr="00F53449">
          <w:rPr>
            <w:noProof/>
            <w:sz w:val="18"/>
            <w:szCs w:val="18"/>
          </w:rPr>
          <w:fldChar w:fldCharType="end"/>
        </w:r>
      </w:p>
    </w:sdtContent>
  </w:sdt>
  <w:p w14:paraId="29142FD0" w14:textId="6615C636" w:rsidR="00242458" w:rsidRPr="00D74787" w:rsidRDefault="00242458" w:rsidP="005C4CA6">
    <w:pPr>
      <w:pStyle w:val="Footer"/>
      <w:rPr>
        <w:rFonts w:ascii="Browallia New" w:hAnsi="Browallia New" w:cs="Browalli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114D3" w14:textId="5704C080" w:rsidR="00242458" w:rsidRPr="005C4CA6" w:rsidRDefault="00242458" w:rsidP="00F31D77">
    <w:pPr>
      <w:pStyle w:val="Footer"/>
      <w:jc w:val="right"/>
      <w:rPr>
        <w:noProof/>
        <w:sz w:val="18"/>
        <w:szCs w:val="18"/>
      </w:rPr>
    </w:pPr>
    <w:r w:rsidRPr="005C4CA6">
      <w:rPr>
        <w:rFonts w:ascii="Browallia New" w:hAnsi="Browallia New" w:cs="Browallia New"/>
        <w:sz w:val="28"/>
        <w:szCs w:val="28"/>
      </w:rPr>
      <w:t xml:space="preserve">    </w:t>
    </w:r>
    <w:r>
      <w:rPr>
        <w:rFonts w:ascii="Browallia New" w:hAnsi="Browallia New" w:cs="Browallia New"/>
        <w:sz w:val="28"/>
        <w:szCs w:val="28"/>
      </w:rPr>
      <w:t xml:space="preserve">    </w:t>
    </w:r>
    <w:r w:rsidRPr="005C4CA6">
      <w:rPr>
        <w:rFonts w:ascii="Browallia New" w:hAnsi="Browallia New" w:cs="Browallia New"/>
        <w:sz w:val="28"/>
        <w:szCs w:val="28"/>
      </w:rPr>
      <w:t xml:space="preserve">       </w:t>
    </w:r>
    <w:sdt>
      <w:sdtPr>
        <w:id w:val="-144391929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8447B">
          <w:rPr>
            <w:rFonts w:ascii="Browallia New" w:hAnsi="Browallia New" w:cs="Browallia New"/>
            <w:sz w:val="28"/>
            <w:szCs w:val="28"/>
          </w:rPr>
          <w:t>9</w:t>
        </w:r>
      </w:sdtContent>
    </w:sdt>
  </w:p>
  <w:p w14:paraId="63361967" w14:textId="12FC5766" w:rsidR="00242458" w:rsidRPr="005C4CA6" w:rsidRDefault="00242458">
    <w:pPr>
      <w:pStyle w:val="Footer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/>
        <w:sz w:val="28"/>
        <w:szCs w:val="28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582D7" w14:textId="77777777" w:rsidR="00DD6B87" w:rsidRDefault="00DD6B87">
      <w:r>
        <w:separator/>
      </w:r>
    </w:p>
  </w:footnote>
  <w:footnote w:type="continuationSeparator" w:id="0">
    <w:p w14:paraId="6125358C" w14:textId="77777777" w:rsidR="00DD6B87" w:rsidRDefault="00DD6B87">
      <w:r>
        <w:continuationSeparator/>
      </w:r>
    </w:p>
  </w:footnote>
  <w:footnote w:type="continuationNotice" w:id="1">
    <w:p w14:paraId="4677B7BB" w14:textId="77777777" w:rsidR="00DD6B87" w:rsidRDefault="00DD6B87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B686C9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0556E98"/>
    <w:multiLevelType w:val="hybridMultilevel"/>
    <w:tmpl w:val="04243AE6"/>
    <w:lvl w:ilvl="0" w:tplc="D864070E">
      <w:start w:val="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3CE1AF7"/>
    <w:multiLevelType w:val="hybridMultilevel"/>
    <w:tmpl w:val="F9A0135C"/>
    <w:lvl w:ilvl="0" w:tplc="176C08EE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672B5"/>
    <w:multiLevelType w:val="hybridMultilevel"/>
    <w:tmpl w:val="940E7984"/>
    <w:lvl w:ilvl="0" w:tplc="A12A6200">
      <w:start w:val="31"/>
      <w:numFmt w:val="bullet"/>
      <w:lvlText w:val="-"/>
      <w:lvlJc w:val="left"/>
      <w:pPr>
        <w:ind w:left="0" w:firstLine="0"/>
      </w:pPr>
      <w:rPr>
        <w:rFonts w:ascii="Garamond" w:eastAsia="Times New Roman" w:hAnsi="Garamond" w:cs="Garamond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E755EC"/>
    <w:multiLevelType w:val="hybridMultilevel"/>
    <w:tmpl w:val="F2D2F23A"/>
    <w:lvl w:ilvl="0" w:tplc="BE9E380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13DD2926"/>
    <w:multiLevelType w:val="hybridMultilevel"/>
    <w:tmpl w:val="2A9AB906"/>
    <w:lvl w:ilvl="0" w:tplc="9FBED216">
      <w:start w:val="1"/>
      <w:numFmt w:val="bullet"/>
      <w:lvlText w:val="-"/>
      <w:lvlJc w:val="left"/>
      <w:pPr>
        <w:ind w:left="1069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14924F74"/>
    <w:multiLevelType w:val="hybridMultilevel"/>
    <w:tmpl w:val="B6AA2A7A"/>
    <w:lvl w:ilvl="0" w:tplc="A12A6200">
      <w:start w:val="31"/>
      <w:numFmt w:val="bullet"/>
      <w:lvlText w:val="-"/>
      <w:lvlJc w:val="left"/>
      <w:pPr>
        <w:ind w:left="1713" w:hanging="360"/>
      </w:pPr>
      <w:rPr>
        <w:rFonts w:ascii="Garamond" w:eastAsia="Times New Roman" w:hAnsi="Garamond" w:cs="Garamond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17E57489"/>
    <w:multiLevelType w:val="multilevel"/>
    <w:tmpl w:val="A4A0F66E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17" w15:restartNumberingAfterBreak="0">
    <w:nsid w:val="18D71B78"/>
    <w:multiLevelType w:val="multilevel"/>
    <w:tmpl w:val="0E6CAC84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8" w15:restartNumberingAfterBreak="0">
    <w:nsid w:val="1D2661F6"/>
    <w:multiLevelType w:val="multilevel"/>
    <w:tmpl w:val="0598F4E2"/>
    <w:styleLink w:val="1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tabs>
          <w:tab w:val="num" w:pos="836"/>
        </w:tabs>
        <w:ind w:left="83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2"/>
        </w:tabs>
        <w:ind w:left="477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cs="Times New Roman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0" w15:restartNumberingAfterBreak="0">
    <w:nsid w:val="27053549"/>
    <w:multiLevelType w:val="multilevel"/>
    <w:tmpl w:val="4A9E1E7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340" w:hanging="720"/>
      </w:pPr>
    </w:lvl>
    <w:lvl w:ilvl="3">
      <w:start w:val="1"/>
      <w:numFmt w:val="decimal"/>
      <w:lvlText w:val="%1.%2.%3.%4"/>
      <w:lvlJc w:val="left"/>
      <w:pPr>
        <w:ind w:left="3150" w:hanging="720"/>
      </w:pPr>
    </w:lvl>
    <w:lvl w:ilvl="4">
      <w:start w:val="1"/>
      <w:numFmt w:val="decimal"/>
      <w:lvlText w:val="%1.%2.%3.%4.%5"/>
      <w:lvlJc w:val="left"/>
      <w:pPr>
        <w:ind w:left="3960" w:hanging="720"/>
      </w:pPr>
    </w:lvl>
    <w:lvl w:ilvl="5">
      <w:start w:val="1"/>
      <w:numFmt w:val="decimal"/>
      <w:lvlText w:val="%1.%2.%3.%4.%5.%6"/>
      <w:lvlJc w:val="left"/>
      <w:pPr>
        <w:ind w:left="5130" w:hanging="1080"/>
      </w:pPr>
    </w:lvl>
    <w:lvl w:ilvl="6">
      <w:start w:val="1"/>
      <w:numFmt w:val="decimal"/>
      <w:lvlText w:val="%1.%2.%3.%4.%5.%6.%7"/>
      <w:lvlJc w:val="left"/>
      <w:pPr>
        <w:ind w:left="5940" w:hanging="1080"/>
      </w:pPr>
    </w:lvl>
    <w:lvl w:ilvl="7">
      <w:start w:val="1"/>
      <w:numFmt w:val="decimal"/>
      <w:lvlText w:val="%1.%2.%3.%4.%5.%6.%7.%8"/>
      <w:lvlJc w:val="left"/>
      <w:pPr>
        <w:ind w:left="7110" w:hanging="1440"/>
      </w:pPr>
    </w:lvl>
    <w:lvl w:ilvl="8">
      <w:start w:val="1"/>
      <w:numFmt w:val="decimal"/>
      <w:lvlText w:val="%1.%2.%3.%4.%5.%6.%7.%8.%9"/>
      <w:lvlJc w:val="left"/>
      <w:pPr>
        <w:ind w:left="7920" w:hanging="1440"/>
      </w:pPr>
    </w:lvl>
  </w:abstractNum>
  <w:abstractNum w:abstractNumId="21" w15:restartNumberingAfterBreak="0">
    <w:nsid w:val="27D4246F"/>
    <w:multiLevelType w:val="hybridMultilevel"/>
    <w:tmpl w:val="29BA21AA"/>
    <w:lvl w:ilvl="0" w:tplc="B33C7F1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0D55D7"/>
    <w:multiLevelType w:val="multilevel"/>
    <w:tmpl w:val="B4F6C9B2"/>
    <w:lvl w:ilvl="0">
      <w:start w:val="1"/>
      <w:numFmt w:val="decimal"/>
      <w:lvlText w:val="%1."/>
      <w:lvlJc w:val="left"/>
      <w:pPr>
        <w:tabs>
          <w:tab w:val="num" w:pos="2769"/>
        </w:tabs>
        <w:ind w:left="2769" w:hanging="360"/>
      </w:pPr>
      <w:rPr>
        <w:rFonts w:ascii="Browallia New" w:hAnsi="Browallia New" w:cs="Browallia New"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7056DB"/>
    <w:multiLevelType w:val="hybridMultilevel"/>
    <w:tmpl w:val="6868DABE"/>
    <w:lvl w:ilvl="0" w:tplc="9FBED216">
      <w:start w:val="1"/>
      <w:numFmt w:val="bullet"/>
      <w:lvlText w:val="-"/>
      <w:lvlJc w:val="left"/>
      <w:pPr>
        <w:ind w:left="2292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2" w:hanging="360"/>
      </w:pPr>
      <w:rPr>
        <w:rFonts w:ascii="Wingdings" w:hAnsi="Wingdings" w:hint="default"/>
      </w:rPr>
    </w:lvl>
  </w:abstractNum>
  <w:abstractNum w:abstractNumId="26" w15:restartNumberingAfterBreak="0">
    <w:nsid w:val="3964674B"/>
    <w:multiLevelType w:val="hybridMultilevel"/>
    <w:tmpl w:val="3AC4EA0C"/>
    <w:lvl w:ilvl="0" w:tplc="803CF8FA">
      <w:start w:val="1"/>
      <w:numFmt w:val="decimal"/>
      <w:lvlText w:val="3.1.%1"/>
      <w:lvlJc w:val="left"/>
      <w:pPr>
        <w:ind w:left="720" w:hanging="360"/>
      </w:pPr>
      <w:rPr>
        <w:rFonts w:cs="Times New Roman" w:hint="default"/>
        <w:sz w:val="28"/>
        <w:szCs w:val="28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8" w15:restartNumberingAfterBreak="0">
    <w:nsid w:val="3F137DA9"/>
    <w:multiLevelType w:val="hybridMultilevel"/>
    <w:tmpl w:val="63CE3370"/>
    <w:lvl w:ilvl="0" w:tplc="389AD7C0">
      <w:start w:val="3"/>
      <w:numFmt w:val="bullet"/>
      <w:lvlText w:val="-"/>
      <w:lvlJc w:val="left"/>
      <w:pPr>
        <w:ind w:left="129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F31084C"/>
    <w:multiLevelType w:val="hybridMultilevel"/>
    <w:tmpl w:val="83525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31" w15:restartNumberingAfterBreak="0">
    <w:nsid w:val="42DD5FB2"/>
    <w:multiLevelType w:val="multilevel"/>
    <w:tmpl w:val="511AE2F4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928"/>
        </w:tabs>
        <w:ind w:left="928" w:hanging="360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3981"/>
        </w:tabs>
        <w:ind w:left="398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2" w15:restartNumberingAfterBreak="0">
    <w:nsid w:val="43FB3B97"/>
    <w:multiLevelType w:val="hybridMultilevel"/>
    <w:tmpl w:val="D6306E10"/>
    <w:lvl w:ilvl="0" w:tplc="B2EEF0A2">
      <w:start w:val="1"/>
      <w:numFmt w:val="decimal"/>
      <w:lvlText w:val="3.2.%1"/>
      <w:lvlJc w:val="left"/>
      <w:pPr>
        <w:ind w:left="1629" w:hanging="360"/>
      </w:pPr>
      <w:rPr>
        <w:rFonts w:cs="Times New Roman" w:hint="default"/>
        <w:sz w:val="28"/>
        <w:szCs w:val="28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349" w:hanging="360"/>
      </w:pPr>
    </w:lvl>
    <w:lvl w:ilvl="2" w:tplc="0809001B" w:tentative="1">
      <w:start w:val="1"/>
      <w:numFmt w:val="lowerRoman"/>
      <w:lvlText w:val="%3."/>
      <w:lvlJc w:val="right"/>
      <w:pPr>
        <w:ind w:left="3069" w:hanging="180"/>
      </w:pPr>
    </w:lvl>
    <w:lvl w:ilvl="3" w:tplc="0809000F" w:tentative="1">
      <w:start w:val="1"/>
      <w:numFmt w:val="decimal"/>
      <w:lvlText w:val="%4."/>
      <w:lvlJc w:val="left"/>
      <w:pPr>
        <w:ind w:left="3789" w:hanging="360"/>
      </w:pPr>
    </w:lvl>
    <w:lvl w:ilvl="4" w:tplc="08090019" w:tentative="1">
      <w:start w:val="1"/>
      <w:numFmt w:val="lowerLetter"/>
      <w:lvlText w:val="%5."/>
      <w:lvlJc w:val="left"/>
      <w:pPr>
        <w:ind w:left="4509" w:hanging="360"/>
      </w:pPr>
    </w:lvl>
    <w:lvl w:ilvl="5" w:tplc="0809001B" w:tentative="1">
      <w:start w:val="1"/>
      <w:numFmt w:val="lowerRoman"/>
      <w:lvlText w:val="%6."/>
      <w:lvlJc w:val="right"/>
      <w:pPr>
        <w:ind w:left="5229" w:hanging="180"/>
      </w:pPr>
    </w:lvl>
    <w:lvl w:ilvl="6" w:tplc="0809000F" w:tentative="1">
      <w:start w:val="1"/>
      <w:numFmt w:val="decimal"/>
      <w:lvlText w:val="%7."/>
      <w:lvlJc w:val="left"/>
      <w:pPr>
        <w:ind w:left="5949" w:hanging="360"/>
      </w:pPr>
    </w:lvl>
    <w:lvl w:ilvl="7" w:tplc="08090019" w:tentative="1">
      <w:start w:val="1"/>
      <w:numFmt w:val="lowerLetter"/>
      <w:lvlText w:val="%8."/>
      <w:lvlJc w:val="left"/>
      <w:pPr>
        <w:ind w:left="6669" w:hanging="360"/>
      </w:pPr>
    </w:lvl>
    <w:lvl w:ilvl="8" w:tplc="0809001B" w:tentative="1">
      <w:start w:val="1"/>
      <w:numFmt w:val="lowerRoman"/>
      <w:lvlText w:val="%9."/>
      <w:lvlJc w:val="right"/>
      <w:pPr>
        <w:ind w:left="7389" w:hanging="180"/>
      </w:pPr>
    </w:lvl>
  </w:abstractNum>
  <w:abstractNum w:abstractNumId="33" w15:restartNumberingAfterBreak="0">
    <w:nsid w:val="50A76D9C"/>
    <w:multiLevelType w:val="hybridMultilevel"/>
    <w:tmpl w:val="838E3E84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4" w15:restartNumberingAfterBreak="0">
    <w:nsid w:val="54841D43"/>
    <w:multiLevelType w:val="multilevel"/>
    <w:tmpl w:val="012416B4"/>
    <w:lvl w:ilvl="0">
      <w:start w:val="20"/>
      <w:numFmt w:val="none"/>
      <w:lvlText w:val="19.2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9.1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5" w15:restartNumberingAfterBreak="0">
    <w:nsid w:val="554F0524"/>
    <w:multiLevelType w:val="multilevel"/>
    <w:tmpl w:val="5F34BB86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2">
      <w:start w:val="1"/>
      <w:numFmt w:val="decimal"/>
      <w:lvlText w:val="%1.2.%3"/>
      <w:lvlJc w:val="left"/>
      <w:pPr>
        <w:tabs>
          <w:tab w:val="num" w:pos="1440"/>
        </w:tabs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6" w15:restartNumberingAfterBreak="0">
    <w:nsid w:val="5D5D7060"/>
    <w:multiLevelType w:val="multilevel"/>
    <w:tmpl w:val="5E1486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lvlText w:val="%1.%2%3.1"/>
      <w:lvlJc w:val="left"/>
      <w:pPr>
        <w:ind w:left="1572" w:hanging="720"/>
      </w:pPr>
      <w:rPr>
        <w:rFonts w:hint="default"/>
        <w:b w:val="0"/>
        <w:bCs w:val="0"/>
      </w:rPr>
    </w:lvl>
    <w:lvl w:ilvl="3">
      <w:start w:val="1"/>
      <w:numFmt w:val="none"/>
      <w:lvlText w:val="4.1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793352"/>
    <w:multiLevelType w:val="multilevel"/>
    <w:tmpl w:val="6A06C0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 w:val="0"/>
        <w:b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37"/>
        </w:tabs>
        <w:ind w:left="1637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9" w15:restartNumberingAfterBreak="0">
    <w:nsid w:val="65151253"/>
    <w:multiLevelType w:val="multilevel"/>
    <w:tmpl w:val="C0A038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1" w15:restartNumberingAfterBreak="0">
    <w:nsid w:val="6C346736"/>
    <w:multiLevelType w:val="hybridMultilevel"/>
    <w:tmpl w:val="2282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FD0BC0"/>
    <w:multiLevelType w:val="hybridMultilevel"/>
    <w:tmpl w:val="7A44FCBC"/>
    <w:lvl w:ilvl="0" w:tplc="6682EFC8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3" w15:restartNumberingAfterBreak="0">
    <w:nsid w:val="7C9121D9"/>
    <w:multiLevelType w:val="multilevel"/>
    <w:tmpl w:val="4638691C"/>
    <w:lvl w:ilvl="0">
      <w:start w:val="1"/>
      <w:numFmt w:val="decimal"/>
      <w:lvlText w:val="16.%1"/>
      <w:lvlJc w:val="left"/>
      <w:pPr>
        <w:ind w:left="154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7EA4356C"/>
    <w:multiLevelType w:val="multilevel"/>
    <w:tmpl w:val="6A06C0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 w:val="0"/>
        <w:b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37"/>
        </w:tabs>
        <w:ind w:left="1637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num w:numId="1" w16cid:durableId="133525483">
    <w:abstractNumId w:val="9"/>
  </w:num>
  <w:num w:numId="2" w16cid:durableId="1466967226">
    <w:abstractNumId w:val="7"/>
  </w:num>
  <w:num w:numId="3" w16cid:durableId="652297513">
    <w:abstractNumId w:val="6"/>
  </w:num>
  <w:num w:numId="4" w16cid:durableId="189270694">
    <w:abstractNumId w:val="5"/>
  </w:num>
  <w:num w:numId="5" w16cid:durableId="1487626113">
    <w:abstractNumId w:val="8"/>
  </w:num>
  <w:num w:numId="6" w16cid:durableId="846673972">
    <w:abstractNumId w:val="3"/>
  </w:num>
  <w:num w:numId="7" w16cid:durableId="1012877342">
    <w:abstractNumId w:val="2"/>
  </w:num>
  <w:num w:numId="8" w16cid:durableId="1788694323">
    <w:abstractNumId w:val="0"/>
  </w:num>
  <w:num w:numId="9" w16cid:durableId="1261990372">
    <w:abstractNumId w:val="1"/>
  </w:num>
  <w:num w:numId="10" w16cid:durableId="938298718">
    <w:abstractNumId w:val="4"/>
  </w:num>
  <w:num w:numId="11" w16cid:durableId="483087919">
    <w:abstractNumId w:val="27"/>
  </w:num>
  <w:num w:numId="12" w16cid:durableId="1365977479">
    <w:abstractNumId w:val="19"/>
  </w:num>
  <w:num w:numId="13" w16cid:durableId="911935503">
    <w:abstractNumId w:val="40"/>
  </w:num>
  <w:num w:numId="14" w16cid:durableId="1218782324">
    <w:abstractNumId w:val="23"/>
  </w:num>
  <w:num w:numId="15" w16cid:durableId="1998535744">
    <w:abstractNumId w:val="30"/>
  </w:num>
  <w:num w:numId="16" w16cid:durableId="10879645">
    <w:abstractNumId w:val="22"/>
  </w:num>
  <w:num w:numId="17" w16cid:durableId="1288125076">
    <w:abstractNumId w:val="18"/>
  </w:num>
  <w:num w:numId="18" w16cid:durableId="676231177">
    <w:abstractNumId w:val="29"/>
  </w:num>
  <w:num w:numId="19" w16cid:durableId="28431179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08918800">
    <w:abstractNumId w:val="20"/>
  </w:num>
  <w:num w:numId="21" w16cid:durableId="13143297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70068680">
    <w:abstractNumId w:val="38"/>
  </w:num>
  <w:num w:numId="23" w16cid:durableId="1985352800">
    <w:abstractNumId w:val="28"/>
  </w:num>
  <w:num w:numId="24" w16cid:durableId="536284372">
    <w:abstractNumId w:val="33"/>
  </w:num>
  <w:num w:numId="25" w16cid:durableId="138155430">
    <w:abstractNumId w:val="21"/>
  </w:num>
  <w:num w:numId="26" w16cid:durableId="482695357">
    <w:abstractNumId w:val="44"/>
  </w:num>
  <w:num w:numId="27" w16cid:durableId="2038314681">
    <w:abstractNumId w:val="39"/>
  </w:num>
  <w:num w:numId="28" w16cid:durableId="620259806">
    <w:abstractNumId w:val="41"/>
  </w:num>
  <w:num w:numId="29" w16cid:durableId="1744721555">
    <w:abstractNumId w:val="14"/>
  </w:num>
  <w:num w:numId="30" w16cid:durableId="788743948">
    <w:abstractNumId w:val="13"/>
  </w:num>
  <w:num w:numId="31" w16cid:durableId="1279338364">
    <w:abstractNumId w:val="11"/>
  </w:num>
  <w:num w:numId="32" w16cid:durableId="784689249">
    <w:abstractNumId w:val="10"/>
  </w:num>
  <w:num w:numId="33" w16cid:durableId="217933858">
    <w:abstractNumId w:val="26"/>
  </w:num>
  <w:num w:numId="34" w16cid:durableId="11152871">
    <w:abstractNumId w:val="32"/>
  </w:num>
  <w:num w:numId="35" w16cid:durableId="1192305583">
    <w:abstractNumId w:val="16"/>
  </w:num>
  <w:num w:numId="36" w16cid:durableId="779685579">
    <w:abstractNumId w:val="42"/>
  </w:num>
  <w:num w:numId="37" w16cid:durableId="758910450">
    <w:abstractNumId w:val="37"/>
  </w:num>
  <w:num w:numId="38" w16cid:durableId="260990221">
    <w:abstractNumId w:val="31"/>
  </w:num>
  <w:num w:numId="39" w16cid:durableId="1685589308">
    <w:abstractNumId w:val="34"/>
  </w:num>
  <w:num w:numId="40" w16cid:durableId="1008218788">
    <w:abstractNumId w:val="25"/>
  </w:num>
  <w:num w:numId="41" w16cid:durableId="2027243844">
    <w:abstractNumId w:val="36"/>
  </w:num>
  <w:num w:numId="42" w16cid:durableId="1924145938">
    <w:abstractNumId w:val="15"/>
  </w:num>
  <w:num w:numId="43" w16cid:durableId="1065449205">
    <w:abstractNumId w:val="12"/>
  </w:num>
  <w:num w:numId="44" w16cid:durableId="985359801">
    <w:abstractNumId w:val="24"/>
  </w:num>
  <w:num w:numId="45" w16cid:durableId="1163938155">
    <w:abstractNumId w:val="43"/>
  </w:num>
  <w:num w:numId="46" w16cid:durableId="668869691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D6A"/>
    <w:rsid w:val="000002C2"/>
    <w:rsid w:val="0000043D"/>
    <w:rsid w:val="000004F5"/>
    <w:rsid w:val="000006A8"/>
    <w:rsid w:val="000008A1"/>
    <w:rsid w:val="00000A8B"/>
    <w:rsid w:val="00000C4F"/>
    <w:rsid w:val="00000EE1"/>
    <w:rsid w:val="000014EF"/>
    <w:rsid w:val="00001585"/>
    <w:rsid w:val="000018EB"/>
    <w:rsid w:val="00001C04"/>
    <w:rsid w:val="000036AB"/>
    <w:rsid w:val="00003EAB"/>
    <w:rsid w:val="00004836"/>
    <w:rsid w:val="00004854"/>
    <w:rsid w:val="00004E4D"/>
    <w:rsid w:val="0000558F"/>
    <w:rsid w:val="00005889"/>
    <w:rsid w:val="000065AD"/>
    <w:rsid w:val="00006A6A"/>
    <w:rsid w:val="00006EF7"/>
    <w:rsid w:val="00007917"/>
    <w:rsid w:val="000105CB"/>
    <w:rsid w:val="00010B27"/>
    <w:rsid w:val="00010FF9"/>
    <w:rsid w:val="0001108A"/>
    <w:rsid w:val="00011140"/>
    <w:rsid w:val="000118F8"/>
    <w:rsid w:val="00012012"/>
    <w:rsid w:val="00012CE7"/>
    <w:rsid w:val="00012FE1"/>
    <w:rsid w:val="00013000"/>
    <w:rsid w:val="000130E1"/>
    <w:rsid w:val="00013C7D"/>
    <w:rsid w:val="00013D6C"/>
    <w:rsid w:val="00014478"/>
    <w:rsid w:val="00014BB0"/>
    <w:rsid w:val="00014E2C"/>
    <w:rsid w:val="00015AD2"/>
    <w:rsid w:val="00015BA5"/>
    <w:rsid w:val="000162F8"/>
    <w:rsid w:val="00016979"/>
    <w:rsid w:val="00017183"/>
    <w:rsid w:val="000178A8"/>
    <w:rsid w:val="00017D69"/>
    <w:rsid w:val="000202B9"/>
    <w:rsid w:val="000204A5"/>
    <w:rsid w:val="00020DF7"/>
    <w:rsid w:val="00020E48"/>
    <w:rsid w:val="000215D3"/>
    <w:rsid w:val="00021654"/>
    <w:rsid w:val="000225CE"/>
    <w:rsid w:val="0002283E"/>
    <w:rsid w:val="0002294E"/>
    <w:rsid w:val="00022976"/>
    <w:rsid w:val="00022CEA"/>
    <w:rsid w:val="000230FF"/>
    <w:rsid w:val="000232E6"/>
    <w:rsid w:val="000234BA"/>
    <w:rsid w:val="000236A4"/>
    <w:rsid w:val="00023A0A"/>
    <w:rsid w:val="00023CD7"/>
    <w:rsid w:val="00023E12"/>
    <w:rsid w:val="00023FDD"/>
    <w:rsid w:val="0002409D"/>
    <w:rsid w:val="00024966"/>
    <w:rsid w:val="00024AAF"/>
    <w:rsid w:val="000267B9"/>
    <w:rsid w:val="00026827"/>
    <w:rsid w:val="00026C15"/>
    <w:rsid w:val="00026DEA"/>
    <w:rsid w:val="00027665"/>
    <w:rsid w:val="000279BA"/>
    <w:rsid w:val="00027C9A"/>
    <w:rsid w:val="000301EC"/>
    <w:rsid w:val="00030AFF"/>
    <w:rsid w:val="00030CDE"/>
    <w:rsid w:val="00031261"/>
    <w:rsid w:val="00031877"/>
    <w:rsid w:val="00032363"/>
    <w:rsid w:val="000325C7"/>
    <w:rsid w:val="00033247"/>
    <w:rsid w:val="00033959"/>
    <w:rsid w:val="00033D67"/>
    <w:rsid w:val="00034100"/>
    <w:rsid w:val="00034566"/>
    <w:rsid w:val="0003487E"/>
    <w:rsid w:val="00034BA8"/>
    <w:rsid w:val="000353CD"/>
    <w:rsid w:val="00035946"/>
    <w:rsid w:val="00035BEB"/>
    <w:rsid w:val="000360C1"/>
    <w:rsid w:val="000360DB"/>
    <w:rsid w:val="00036127"/>
    <w:rsid w:val="00036F73"/>
    <w:rsid w:val="00037314"/>
    <w:rsid w:val="000373B6"/>
    <w:rsid w:val="00037CD8"/>
    <w:rsid w:val="000401FE"/>
    <w:rsid w:val="000402AC"/>
    <w:rsid w:val="0004062F"/>
    <w:rsid w:val="0004074A"/>
    <w:rsid w:val="00040996"/>
    <w:rsid w:val="00040FE4"/>
    <w:rsid w:val="00041394"/>
    <w:rsid w:val="00041C97"/>
    <w:rsid w:val="0004299E"/>
    <w:rsid w:val="00042B36"/>
    <w:rsid w:val="0004367E"/>
    <w:rsid w:val="000439F4"/>
    <w:rsid w:val="00043B33"/>
    <w:rsid w:val="00043EDB"/>
    <w:rsid w:val="00044433"/>
    <w:rsid w:val="00044590"/>
    <w:rsid w:val="000445A3"/>
    <w:rsid w:val="000445D5"/>
    <w:rsid w:val="00044A24"/>
    <w:rsid w:val="000455D0"/>
    <w:rsid w:val="000459D1"/>
    <w:rsid w:val="00046168"/>
    <w:rsid w:val="00046D74"/>
    <w:rsid w:val="000475A8"/>
    <w:rsid w:val="00047622"/>
    <w:rsid w:val="000530F7"/>
    <w:rsid w:val="00053B00"/>
    <w:rsid w:val="00053F08"/>
    <w:rsid w:val="00054027"/>
    <w:rsid w:val="00054043"/>
    <w:rsid w:val="00054484"/>
    <w:rsid w:val="00054CA9"/>
    <w:rsid w:val="0005545B"/>
    <w:rsid w:val="00055612"/>
    <w:rsid w:val="000559AB"/>
    <w:rsid w:val="00055E0B"/>
    <w:rsid w:val="00056424"/>
    <w:rsid w:val="000569CC"/>
    <w:rsid w:val="000572CF"/>
    <w:rsid w:val="00060A92"/>
    <w:rsid w:val="00060B76"/>
    <w:rsid w:val="000611AE"/>
    <w:rsid w:val="00061973"/>
    <w:rsid w:val="00061AEC"/>
    <w:rsid w:val="00061DF4"/>
    <w:rsid w:val="00061F5B"/>
    <w:rsid w:val="00062957"/>
    <w:rsid w:val="00062F4B"/>
    <w:rsid w:val="00062F83"/>
    <w:rsid w:val="00063194"/>
    <w:rsid w:val="000631B5"/>
    <w:rsid w:val="00063E2D"/>
    <w:rsid w:val="000640A2"/>
    <w:rsid w:val="00064230"/>
    <w:rsid w:val="000646DF"/>
    <w:rsid w:val="00064BC8"/>
    <w:rsid w:val="00064D6A"/>
    <w:rsid w:val="00064F84"/>
    <w:rsid w:val="000652EB"/>
    <w:rsid w:val="00065B40"/>
    <w:rsid w:val="00065CC7"/>
    <w:rsid w:val="0006635D"/>
    <w:rsid w:val="0006652B"/>
    <w:rsid w:val="00066C00"/>
    <w:rsid w:val="00066DFE"/>
    <w:rsid w:val="0006779E"/>
    <w:rsid w:val="000677DA"/>
    <w:rsid w:val="000701A3"/>
    <w:rsid w:val="000703F0"/>
    <w:rsid w:val="00070432"/>
    <w:rsid w:val="00070896"/>
    <w:rsid w:val="00070BCC"/>
    <w:rsid w:val="00070E58"/>
    <w:rsid w:val="00070EF7"/>
    <w:rsid w:val="00071286"/>
    <w:rsid w:val="000714BD"/>
    <w:rsid w:val="000714D0"/>
    <w:rsid w:val="00071BB3"/>
    <w:rsid w:val="00071CCB"/>
    <w:rsid w:val="00071DC2"/>
    <w:rsid w:val="000725A1"/>
    <w:rsid w:val="00072E69"/>
    <w:rsid w:val="000732A6"/>
    <w:rsid w:val="00073788"/>
    <w:rsid w:val="00073D9E"/>
    <w:rsid w:val="00074012"/>
    <w:rsid w:val="00074C66"/>
    <w:rsid w:val="0007624E"/>
    <w:rsid w:val="0007627C"/>
    <w:rsid w:val="000767C6"/>
    <w:rsid w:val="000773E6"/>
    <w:rsid w:val="00077500"/>
    <w:rsid w:val="0007756E"/>
    <w:rsid w:val="00077970"/>
    <w:rsid w:val="00077B6D"/>
    <w:rsid w:val="0008012C"/>
    <w:rsid w:val="00080424"/>
    <w:rsid w:val="000808A7"/>
    <w:rsid w:val="00081257"/>
    <w:rsid w:val="000812F6"/>
    <w:rsid w:val="0008145F"/>
    <w:rsid w:val="000824F1"/>
    <w:rsid w:val="0008268A"/>
    <w:rsid w:val="00082B0C"/>
    <w:rsid w:val="00082B33"/>
    <w:rsid w:val="00082CEE"/>
    <w:rsid w:val="0008370B"/>
    <w:rsid w:val="00083FB8"/>
    <w:rsid w:val="00084F01"/>
    <w:rsid w:val="0008519F"/>
    <w:rsid w:val="000854D3"/>
    <w:rsid w:val="000861C0"/>
    <w:rsid w:val="0008643B"/>
    <w:rsid w:val="000866F9"/>
    <w:rsid w:val="00086A4B"/>
    <w:rsid w:val="00087288"/>
    <w:rsid w:val="000874AF"/>
    <w:rsid w:val="00090194"/>
    <w:rsid w:val="00090505"/>
    <w:rsid w:val="0009066F"/>
    <w:rsid w:val="000914B1"/>
    <w:rsid w:val="00091CC7"/>
    <w:rsid w:val="00091D99"/>
    <w:rsid w:val="000921D3"/>
    <w:rsid w:val="0009226D"/>
    <w:rsid w:val="000925F9"/>
    <w:rsid w:val="00092AC7"/>
    <w:rsid w:val="00092F27"/>
    <w:rsid w:val="00092FA1"/>
    <w:rsid w:val="00093C72"/>
    <w:rsid w:val="00093DE9"/>
    <w:rsid w:val="00093E87"/>
    <w:rsid w:val="00094237"/>
    <w:rsid w:val="00094C56"/>
    <w:rsid w:val="00095CC6"/>
    <w:rsid w:val="0009657D"/>
    <w:rsid w:val="0009659A"/>
    <w:rsid w:val="0009659F"/>
    <w:rsid w:val="0009660D"/>
    <w:rsid w:val="00096A17"/>
    <w:rsid w:val="00097032"/>
    <w:rsid w:val="000976A7"/>
    <w:rsid w:val="00097ECF"/>
    <w:rsid w:val="000A023A"/>
    <w:rsid w:val="000A09CA"/>
    <w:rsid w:val="000A0A3B"/>
    <w:rsid w:val="000A0C21"/>
    <w:rsid w:val="000A1226"/>
    <w:rsid w:val="000A1FF1"/>
    <w:rsid w:val="000A20ED"/>
    <w:rsid w:val="000A21E3"/>
    <w:rsid w:val="000A25F7"/>
    <w:rsid w:val="000A288E"/>
    <w:rsid w:val="000A2BF1"/>
    <w:rsid w:val="000A2D83"/>
    <w:rsid w:val="000A381C"/>
    <w:rsid w:val="000A39D7"/>
    <w:rsid w:val="000A3B5D"/>
    <w:rsid w:val="000A3CC3"/>
    <w:rsid w:val="000A3DB5"/>
    <w:rsid w:val="000A3E52"/>
    <w:rsid w:val="000A3F9C"/>
    <w:rsid w:val="000A42A9"/>
    <w:rsid w:val="000A445C"/>
    <w:rsid w:val="000A45CE"/>
    <w:rsid w:val="000A46B7"/>
    <w:rsid w:val="000A522E"/>
    <w:rsid w:val="000A5411"/>
    <w:rsid w:val="000A57FC"/>
    <w:rsid w:val="000A5F1A"/>
    <w:rsid w:val="000A6444"/>
    <w:rsid w:val="000A6C16"/>
    <w:rsid w:val="000A715D"/>
    <w:rsid w:val="000A72FD"/>
    <w:rsid w:val="000A73BE"/>
    <w:rsid w:val="000A7709"/>
    <w:rsid w:val="000A77C1"/>
    <w:rsid w:val="000B0040"/>
    <w:rsid w:val="000B0260"/>
    <w:rsid w:val="000B068A"/>
    <w:rsid w:val="000B0766"/>
    <w:rsid w:val="000B1029"/>
    <w:rsid w:val="000B1425"/>
    <w:rsid w:val="000B15CB"/>
    <w:rsid w:val="000B1696"/>
    <w:rsid w:val="000B1A9E"/>
    <w:rsid w:val="000B1FFF"/>
    <w:rsid w:val="000B286C"/>
    <w:rsid w:val="000B2A5E"/>
    <w:rsid w:val="000B2D23"/>
    <w:rsid w:val="000B2FD2"/>
    <w:rsid w:val="000B30B6"/>
    <w:rsid w:val="000B3C02"/>
    <w:rsid w:val="000B3C7F"/>
    <w:rsid w:val="000B3F3C"/>
    <w:rsid w:val="000B48B1"/>
    <w:rsid w:val="000B4911"/>
    <w:rsid w:val="000B4ADE"/>
    <w:rsid w:val="000B4D36"/>
    <w:rsid w:val="000B5071"/>
    <w:rsid w:val="000B5249"/>
    <w:rsid w:val="000B591B"/>
    <w:rsid w:val="000B618C"/>
    <w:rsid w:val="000B637E"/>
    <w:rsid w:val="000B6527"/>
    <w:rsid w:val="000B6A7E"/>
    <w:rsid w:val="000B6B7A"/>
    <w:rsid w:val="000B6CD4"/>
    <w:rsid w:val="000B6D86"/>
    <w:rsid w:val="000B6E9D"/>
    <w:rsid w:val="000B6F10"/>
    <w:rsid w:val="000B7061"/>
    <w:rsid w:val="000B7809"/>
    <w:rsid w:val="000C01CF"/>
    <w:rsid w:val="000C0532"/>
    <w:rsid w:val="000C152A"/>
    <w:rsid w:val="000C176A"/>
    <w:rsid w:val="000C1EA1"/>
    <w:rsid w:val="000C1EE1"/>
    <w:rsid w:val="000C1FDA"/>
    <w:rsid w:val="000C2349"/>
    <w:rsid w:val="000C2D04"/>
    <w:rsid w:val="000C3B4D"/>
    <w:rsid w:val="000C3EB1"/>
    <w:rsid w:val="000C4BDB"/>
    <w:rsid w:val="000C4FA1"/>
    <w:rsid w:val="000C517B"/>
    <w:rsid w:val="000C5E1C"/>
    <w:rsid w:val="000C60EA"/>
    <w:rsid w:val="000C6A35"/>
    <w:rsid w:val="000C6B13"/>
    <w:rsid w:val="000C71C4"/>
    <w:rsid w:val="000C7250"/>
    <w:rsid w:val="000C757D"/>
    <w:rsid w:val="000C7877"/>
    <w:rsid w:val="000D01BE"/>
    <w:rsid w:val="000D0E8C"/>
    <w:rsid w:val="000D0EFE"/>
    <w:rsid w:val="000D1EB8"/>
    <w:rsid w:val="000D21AF"/>
    <w:rsid w:val="000D2380"/>
    <w:rsid w:val="000D2E97"/>
    <w:rsid w:val="000D2FFB"/>
    <w:rsid w:val="000D373E"/>
    <w:rsid w:val="000D390B"/>
    <w:rsid w:val="000D445B"/>
    <w:rsid w:val="000D45AB"/>
    <w:rsid w:val="000D49FA"/>
    <w:rsid w:val="000D4A1C"/>
    <w:rsid w:val="000D51A6"/>
    <w:rsid w:val="000D53BC"/>
    <w:rsid w:val="000D54E0"/>
    <w:rsid w:val="000D5557"/>
    <w:rsid w:val="000D5B6B"/>
    <w:rsid w:val="000D5DB6"/>
    <w:rsid w:val="000D6048"/>
    <w:rsid w:val="000D60F7"/>
    <w:rsid w:val="000D6B9F"/>
    <w:rsid w:val="000D6D50"/>
    <w:rsid w:val="000D6FE6"/>
    <w:rsid w:val="000D70C7"/>
    <w:rsid w:val="000D7296"/>
    <w:rsid w:val="000D7568"/>
    <w:rsid w:val="000D7840"/>
    <w:rsid w:val="000E0011"/>
    <w:rsid w:val="000E06D1"/>
    <w:rsid w:val="000E07F6"/>
    <w:rsid w:val="000E0B95"/>
    <w:rsid w:val="000E1444"/>
    <w:rsid w:val="000E187E"/>
    <w:rsid w:val="000E18C5"/>
    <w:rsid w:val="000E18CA"/>
    <w:rsid w:val="000E1B9C"/>
    <w:rsid w:val="000E1FC9"/>
    <w:rsid w:val="000E23CA"/>
    <w:rsid w:val="000E2D28"/>
    <w:rsid w:val="000E3035"/>
    <w:rsid w:val="000E326F"/>
    <w:rsid w:val="000E4044"/>
    <w:rsid w:val="000E40DE"/>
    <w:rsid w:val="000E453A"/>
    <w:rsid w:val="000E4788"/>
    <w:rsid w:val="000E4C37"/>
    <w:rsid w:val="000E4C84"/>
    <w:rsid w:val="000E4D92"/>
    <w:rsid w:val="000E544D"/>
    <w:rsid w:val="000E5BD0"/>
    <w:rsid w:val="000E62CE"/>
    <w:rsid w:val="000E7403"/>
    <w:rsid w:val="000E746F"/>
    <w:rsid w:val="000E7CEE"/>
    <w:rsid w:val="000F0231"/>
    <w:rsid w:val="000F0715"/>
    <w:rsid w:val="000F0B8F"/>
    <w:rsid w:val="000F0D9B"/>
    <w:rsid w:val="000F0F70"/>
    <w:rsid w:val="000F0FBF"/>
    <w:rsid w:val="000F13F1"/>
    <w:rsid w:val="000F14D6"/>
    <w:rsid w:val="000F2D88"/>
    <w:rsid w:val="000F3226"/>
    <w:rsid w:val="000F334B"/>
    <w:rsid w:val="000F37DF"/>
    <w:rsid w:val="000F40C4"/>
    <w:rsid w:val="000F431B"/>
    <w:rsid w:val="000F4C3C"/>
    <w:rsid w:val="000F4ECB"/>
    <w:rsid w:val="000F55B0"/>
    <w:rsid w:val="000F588F"/>
    <w:rsid w:val="000F5D72"/>
    <w:rsid w:val="000F6005"/>
    <w:rsid w:val="000F63E5"/>
    <w:rsid w:val="000F6406"/>
    <w:rsid w:val="000F674A"/>
    <w:rsid w:val="000F67F5"/>
    <w:rsid w:val="000F685B"/>
    <w:rsid w:val="000F6F11"/>
    <w:rsid w:val="000F75A5"/>
    <w:rsid w:val="000F7C09"/>
    <w:rsid w:val="000F7F19"/>
    <w:rsid w:val="0010027B"/>
    <w:rsid w:val="001004EE"/>
    <w:rsid w:val="001006C0"/>
    <w:rsid w:val="0010073F"/>
    <w:rsid w:val="0010078E"/>
    <w:rsid w:val="00100C47"/>
    <w:rsid w:val="00101370"/>
    <w:rsid w:val="0010144E"/>
    <w:rsid w:val="00101671"/>
    <w:rsid w:val="00101959"/>
    <w:rsid w:val="00101AE4"/>
    <w:rsid w:val="00101AE6"/>
    <w:rsid w:val="00101E06"/>
    <w:rsid w:val="00101E45"/>
    <w:rsid w:val="00102158"/>
    <w:rsid w:val="00102606"/>
    <w:rsid w:val="00102614"/>
    <w:rsid w:val="00102AEF"/>
    <w:rsid w:val="00102F6B"/>
    <w:rsid w:val="0010353E"/>
    <w:rsid w:val="00103EF1"/>
    <w:rsid w:val="00104348"/>
    <w:rsid w:val="00104BF1"/>
    <w:rsid w:val="001050FD"/>
    <w:rsid w:val="00105308"/>
    <w:rsid w:val="001055C1"/>
    <w:rsid w:val="00105793"/>
    <w:rsid w:val="001058C9"/>
    <w:rsid w:val="00105A1B"/>
    <w:rsid w:val="00105C5D"/>
    <w:rsid w:val="001062CF"/>
    <w:rsid w:val="00106306"/>
    <w:rsid w:val="00106E46"/>
    <w:rsid w:val="0010715E"/>
    <w:rsid w:val="00107D9F"/>
    <w:rsid w:val="0011005E"/>
    <w:rsid w:val="00110083"/>
    <w:rsid w:val="00110328"/>
    <w:rsid w:val="001103D1"/>
    <w:rsid w:val="001105E4"/>
    <w:rsid w:val="00110B78"/>
    <w:rsid w:val="00110BF5"/>
    <w:rsid w:val="00110C2D"/>
    <w:rsid w:val="00110F90"/>
    <w:rsid w:val="00111079"/>
    <w:rsid w:val="0011140A"/>
    <w:rsid w:val="001118B0"/>
    <w:rsid w:val="00112C74"/>
    <w:rsid w:val="00112F11"/>
    <w:rsid w:val="00112FC4"/>
    <w:rsid w:val="00113254"/>
    <w:rsid w:val="001133E0"/>
    <w:rsid w:val="00114746"/>
    <w:rsid w:val="00114E2A"/>
    <w:rsid w:val="00114FBA"/>
    <w:rsid w:val="001155C6"/>
    <w:rsid w:val="001157A3"/>
    <w:rsid w:val="0011581D"/>
    <w:rsid w:val="00116345"/>
    <w:rsid w:val="001164D3"/>
    <w:rsid w:val="001165CE"/>
    <w:rsid w:val="0011677D"/>
    <w:rsid w:val="00116E3E"/>
    <w:rsid w:val="00116F40"/>
    <w:rsid w:val="00117622"/>
    <w:rsid w:val="001178A2"/>
    <w:rsid w:val="00120A0B"/>
    <w:rsid w:val="00120B37"/>
    <w:rsid w:val="00120C82"/>
    <w:rsid w:val="00120EA5"/>
    <w:rsid w:val="00120F00"/>
    <w:rsid w:val="001216CF"/>
    <w:rsid w:val="00122380"/>
    <w:rsid w:val="00122732"/>
    <w:rsid w:val="0012316F"/>
    <w:rsid w:val="0012349B"/>
    <w:rsid w:val="001235C5"/>
    <w:rsid w:val="001242FC"/>
    <w:rsid w:val="0012446E"/>
    <w:rsid w:val="001244E6"/>
    <w:rsid w:val="00124514"/>
    <w:rsid w:val="00124654"/>
    <w:rsid w:val="00125B6B"/>
    <w:rsid w:val="0012639D"/>
    <w:rsid w:val="00126889"/>
    <w:rsid w:val="00126BE0"/>
    <w:rsid w:val="001275CD"/>
    <w:rsid w:val="00127C7F"/>
    <w:rsid w:val="001302BA"/>
    <w:rsid w:val="00130431"/>
    <w:rsid w:val="00130633"/>
    <w:rsid w:val="0013091A"/>
    <w:rsid w:val="00130A02"/>
    <w:rsid w:val="00130ADC"/>
    <w:rsid w:val="00130AF6"/>
    <w:rsid w:val="00131286"/>
    <w:rsid w:val="0013199A"/>
    <w:rsid w:val="00131B4F"/>
    <w:rsid w:val="00131B63"/>
    <w:rsid w:val="00131C9E"/>
    <w:rsid w:val="001320B8"/>
    <w:rsid w:val="001323A7"/>
    <w:rsid w:val="00132435"/>
    <w:rsid w:val="0013247D"/>
    <w:rsid w:val="001327BA"/>
    <w:rsid w:val="00132B4A"/>
    <w:rsid w:val="00132ED4"/>
    <w:rsid w:val="00132EEC"/>
    <w:rsid w:val="00133069"/>
    <w:rsid w:val="00133C89"/>
    <w:rsid w:val="00133ED6"/>
    <w:rsid w:val="00133F56"/>
    <w:rsid w:val="00134922"/>
    <w:rsid w:val="00135191"/>
    <w:rsid w:val="0013563A"/>
    <w:rsid w:val="001357EE"/>
    <w:rsid w:val="00135839"/>
    <w:rsid w:val="0013590C"/>
    <w:rsid w:val="0013618D"/>
    <w:rsid w:val="001367E5"/>
    <w:rsid w:val="00136A99"/>
    <w:rsid w:val="00136E90"/>
    <w:rsid w:val="00136F7F"/>
    <w:rsid w:val="001375AD"/>
    <w:rsid w:val="0014012F"/>
    <w:rsid w:val="00140B2B"/>
    <w:rsid w:val="00140B35"/>
    <w:rsid w:val="00140B9F"/>
    <w:rsid w:val="00140F8C"/>
    <w:rsid w:val="001412FD"/>
    <w:rsid w:val="00141459"/>
    <w:rsid w:val="001418D3"/>
    <w:rsid w:val="00141B18"/>
    <w:rsid w:val="00141F04"/>
    <w:rsid w:val="0014258A"/>
    <w:rsid w:val="00142ED8"/>
    <w:rsid w:val="00143156"/>
    <w:rsid w:val="00143271"/>
    <w:rsid w:val="0014418F"/>
    <w:rsid w:val="00144A20"/>
    <w:rsid w:val="00144D15"/>
    <w:rsid w:val="00144F02"/>
    <w:rsid w:val="001455E0"/>
    <w:rsid w:val="0014678B"/>
    <w:rsid w:val="00146971"/>
    <w:rsid w:val="00147048"/>
    <w:rsid w:val="00147DDE"/>
    <w:rsid w:val="001502CA"/>
    <w:rsid w:val="0015083A"/>
    <w:rsid w:val="00150C97"/>
    <w:rsid w:val="00150DA2"/>
    <w:rsid w:val="001513E4"/>
    <w:rsid w:val="001513EB"/>
    <w:rsid w:val="00151516"/>
    <w:rsid w:val="001516FD"/>
    <w:rsid w:val="00151930"/>
    <w:rsid w:val="00151E55"/>
    <w:rsid w:val="00152350"/>
    <w:rsid w:val="001526D7"/>
    <w:rsid w:val="0015270B"/>
    <w:rsid w:val="001527D6"/>
    <w:rsid w:val="0015310E"/>
    <w:rsid w:val="001538FE"/>
    <w:rsid w:val="00154289"/>
    <w:rsid w:val="0015475B"/>
    <w:rsid w:val="00155974"/>
    <w:rsid w:val="00155E61"/>
    <w:rsid w:val="001560BB"/>
    <w:rsid w:val="00156D8D"/>
    <w:rsid w:val="00156E05"/>
    <w:rsid w:val="00156E43"/>
    <w:rsid w:val="00156E5A"/>
    <w:rsid w:val="00156FC7"/>
    <w:rsid w:val="001571A5"/>
    <w:rsid w:val="001572BF"/>
    <w:rsid w:val="001572D0"/>
    <w:rsid w:val="00157886"/>
    <w:rsid w:val="00157C57"/>
    <w:rsid w:val="001601A1"/>
    <w:rsid w:val="00160ACF"/>
    <w:rsid w:val="00160BCA"/>
    <w:rsid w:val="00160E9A"/>
    <w:rsid w:val="0016162F"/>
    <w:rsid w:val="00161634"/>
    <w:rsid w:val="00161D1C"/>
    <w:rsid w:val="00161DCC"/>
    <w:rsid w:val="00162379"/>
    <w:rsid w:val="0016248D"/>
    <w:rsid w:val="00162590"/>
    <w:rsid w:val="00162E5E"/>
    <w:rsid w:val="0016348D"/>
    <w:rsid w:val="00163BB5"/>
    <w:rsid w:val="00163CC0"/>
    <w:rsid w:val="001651E0"/>
    <w:rsid w:val="0016538C"/>
    <w:rsid w:val="0016557C"/>
    <w:rsid w:val="00165659"/>
    <w:rsid w:val="00165A41"/>
    <w:rsid w:val="0016603F"/>
    <w:rsid w:val="001666B3"/>
    <w:rsid w:val="00166953"/>
    <w:rsid w:val="00167339"/>
    <w:rsid w:val="00167885"/>
    <w:rsid w:val="00167CD9"/>
    <w:rsid w:val="00167D7E"/>
    <w:rsid w:val="00170486"/>
    <w:rsid w:val="001704BB"/>
    <w:rsid w:val="00170C4B"/>
    <w:rsid w:val="0017100B"/>
    <w:rsid w:val="00171277"/>
    <w:rsid w:val="001716C3"/>
    <w:rsid w:val="00171791"/>
    <w:rsid w:val="00171B38"/>
    <w:rsid w:val="00172D7B"/>
    <w:rsid w:val="001733BD"/>
    <w:rsid w:val="00173BD7"/>
    <w:rsid w:val="00174102"/>
    <w:rsid w:val="00174143"/>
    <w:rsid w:val="00174A15"/>
    <w:rsid w:val="00174F6D"/>
    <w:rsid w:val="00175579"/>
    <w:rsid w:val="00175AB8"/>
    <w:rsid w:val="00176550"/>
    <w:rsid w:val="0017655D"/>
    <w:rsid w:val="00177156"/>
    <w:rsid w:val="00177D18"/>
    <w:rsid w:val="001800FA"/>
    <w:rsid w:val="00180142"/>
    <w:rsid w:val="001804E5"/>
    <w:rsid w:val="00180F51"/>
    <w:rsid w:val="00181450"/>
    <w:rsid w:val="001815A9"/>
    <w:rsid w:val="00181616"/>
    <w:rsid w:val="00181A26"/>
    <w:rsid w:val="001829C2"/>
    <w:rsid w:val="00182A84"/>
    <w:rsid w:val="00182B1A"/>
    <w:rsid w:val="00182CE4"/>
    <w:rsid w:val="001835BB"/>
    <w:rsid w:val="001839FB"/>
    <w:rsid w:val="001841D3"/>
    <w:rsid w:val="0018447B"/>
    <w:rsid w:val="0018592F"/>
    <w:rsid w:val="00185AC9"/>
    <w:rsid w:val="00185BD0"/>
    <w:rsid w:val="00186268"/>
    <w:rsid w:val="00186784"/>
    <w:rsid w:val="00187D7D"/>
    <w:rsid w:val="0019015A"/>
    <w:rsid w:val="0019048D"/>
    <w:rsid w:val="00190515"/>
    <w:rsid w:val="00190526"/>
    <w:rsid w:val="00190D90"/>
    <w:rsid w:val="0019112C"/>
    <w:rsid w:val="00191220"/>
    <w:rsid w:val="0019172A"/>
    <w:rsid w:val="001919D9"/>
    <w:rsid w:val="00191D29"/>
    <w:rsid w:val="00191D62"/>
    <w:rsid w:val="001923D7"/>
    <w:rsid w:val="00192713"/>
    <w:rsid w:val="00192BAF"/>
    <w:rsid w:val="001936EE"/>
    <w:rsid w:val="0019410B"/>
    <w:rsid w:val="00194540"/>
    <w:rsid w:val="001950E4"/>
    <w:rsid w:val="0019537C"/>
    <w:rsid w:val="001955CA"/>
    <w:rsid w:val="00195B9E"/>
    <w:rsid w:val="00195F6E"/>
    <w:rsid w:val="0019611B"/>
    <w:rsid w:val="00196C2D"/>
    <w:rsid w:val="0019741B"/>
    <w:rsid w:val="0019753A"/>
    <w:rsid w:val="00197994"/>
    <w:rsid w:val="00197B15"/>
    <w:rsid w:val="001A0046"/>
    <w:rsid w:val="001A025B"/>
    <w:rsid w:val="001A0682"/>
    <w:rsid w:val="001A0F66"/>
    <w:rsid w:val="001A121B"/>
    <w:rsid w:val="001A1517"/>
    <w:rsid w:val="001A17A2"/>
    <w:rsid w:val="001A23BF"/>
    <w:rsid w:val="001A2466"/>
    <w:rsid w:val="001A256A"/>
    <w:rsid w:val="001A25F6"/>
    <w:rsid w:val="001A27A0"/>
    <w:rsid w:val="001A2AC6"/>
    <w:rsid w:val="001A2D7F"/>
    <w:rsid w:val="001A398F"/>
    <w:rsid w:val="001A3A6C"/>
    <w:rsid w:val="001A3EC6"/>
    <w:rsid w:val="001A41E8"/>
    <w:rsid w:val="001A43A1"/>
    <w:rsid w:val="001A440D"/>
    <w:rsid w:val="001A4458"/>
    <w:rsid w:val="001A4736"/>
    <w:rsid w:val="001A48EF"/>
    <w:rsid w:val="001A5077"/>
    <w:rsid w:val="001A5D45"/>
    <w:rsid w:val="001A5F04"/>
    <w:rsid w:val="001A6144"/>
    <w:rsid w:val="001A6515"/>
    <w:rsid w:val="001A69D1"/>
    <w:rsid w:val="001A6A79"/>
    <w:rsid w:val="001A6DEE"/>
    <w:rsid w:val="001A7C36"/>
    <w:rsid w:val="001A7D01"/>
    <w:rsid w:val="001B0265"/>
    <w:rsid w:val="001B113A"/>
    <w:rsid w:val="001B12E7"/>
    <w:rsid w:val="001B162A"/>
    <w:rsid w:val="001B184E"/>
    <w:rsid w:val="001B1A1F"/>
    <w:rsid w:val="001B20FE"/>
    <w:rsid w:val="001B218F"/>
    <w:rsid w:val="001B2644"/>
    <w:rsid w:val="001B2C94"/>
    <w:rsid w:val="001B2CED"/>
    <w:rsid w:val="001B2CF0"/>
    <w:rsid w:val="001B3994"/>
    <w:rsid w:val="001B3D26"/>
    <w:rsid w:val="001B40AD"/>
    <w:rsid w:val="001B437B"/>
    <w:rsid w:val="001B46EA"/>
    <w:rsid w:val="001B4CE2"/>
    <w:rsid w:val="001B516A"/>
    <w:rsid w:val="001B55F7"/>
    <w:rsid w:val="001B59D3"/>
    <w:rsid w:val="001B5D07"/>
    <w:rsid w:val="001B6CA3"/>
    <w:rsid w:val="001B7B47"/>
    <w:rsid w:val="001C00B9"/>
    <w:rsid w:val="001C0E25"/>
    <w:rsid w:val="001C11C3"/>
    <w:rsid w:val="001C2674"/>
    <w:rsid w:val="001C2726"/>
    <w:rsid w:val="001C283F"/>
    <w:rsid w:val="001C2C33"/>
    <w:rsid w:val="001C340C"/>
    <w:rsid w:val="001C38CE"/>
    <w:rsid w:val="001C3A07"/>
    <w:rsid w:val="001C3DB7"/>
    <w:rsid w:val="001C466E"/>
    <w:rsid w:val="001C5037"/>
    <w:rsid w:val="001C51A6"/>
    <w:rsid w:val="001C52EA"/>
    <w:rsid w:val="001C54A1"/>
    <w:rsid w:val="001C56B4"/>
    <w:rsid w:val="001C5835"/>
    <w:rsid w:val="001C5B03"/>
    <w:rsid w:val="001C5C51"/>
    <w:rsid w:val="001C5DB0"/>
    <w:rsid w:val="001C5E1D"/>
    <w:rsid w:val="001C6133"/>
    <w:rsid w:val="001C65C8"/>
    <w:rsid w:val="001C6C1A"/>
    <w:rsid w:val="001C7185"/>
    <w:rsid w:val="001D06EB"/>
    <w:rsid w:val="001D0A63"/>
    <w:rsid w:val="001D0DFE"/>
    <w:rsid w:val="001D0E75"/>
    <w:rsid w:val="001D1405"/>
    <w:rsid w:val="001D1921"/>
    <w:rsid w:val="001D1DAF"/>
    <w:rsid w:val="001D23A5"/>
    <w:rsid w:val="001D24E6"/>
    <w:rsid w:val="001D2956"/>
    <w:rsid w:val="001D2E23"/>
    <w:rsid w:val="001D3105"/>
    <w:rsid w:val="001D3516"/>
    <w:rsid w:val="001D363D"/>
    <w:rsid w:val="001D3A50"/>
    <w:rsid w:val="001D3A53"/>
    <w:rsid w:val="001D3C84"/>
    <w:rsid w:val="001D409A"/>
    <w:rsid w:val="001D4799"/>
    <w:rsid w:val="001D47E2"/>
    <w:rsid w:val="001D4991"/>
    <w:rsid w:val="001D4B7E"/>
    <w:rsid w:val="001D4F35"/>
    <w:rsid w:val="001D555F"/>
    <w:rsid w:val="001D58C5"/>
    <w:rsid w:val="001D5BE1"/>
    <w:rsid w:val="001D5D2D"/>
    <w:rsid w:val="001D5ECF"/>
    <w:rsid w:val="001D622F"/>
    <w:rsid w:val="001D640E"/>
    <w:rsid w:val="001D6AEA"/>
    <w:rsid w:val="001D6BBB"/>
    <w:rsid w:val="001D6DE7"/>
    <w:rsid w:val="001D70AA"/>
    <w:rsid w:val="001D70B8"/>
    <w:rsid w:val="001D7A54"/>
    <w:rsid w:val="001D7A8E"/>
    <w:rsid w:val="001E0163"/>
    <w:rsid w:val="001E05D7"/>
    <w:rsid w:val="001E153F"/>
    <w:rsid w:val="001E15A8"/>
    <w:rsid w:val="001E1842"/>
    <w:rsid w:val="001E18D7"/>
    <w:rsid w:val="001E1B26"/>
    <w:rsid w:val="001E1E5F"/>
    <w:rsid w:val="001E1EA9"/>
    <w:rsid w:val="001E1F16"/>
    <w:rsid w:val="001E209F"/>
    <w:rsid w:val="001E28CA"/>
    <w:rsid w:val="001E2D49"/>
    <w:rsid w:val="001E31FF"/>
    <w:rsid w:val="001E35B0"/>
    <w:rsid w:val="001E3652"/>
    <w:rsid w:val="001E36D8"/>
    <w:rsid w:val="001E3CA1"/>
    <w:rsid w:val="001E479A"/>
    <w:rsid w:val="001E4932"/>
    <w:rsid w:val="001E4B40"/>
    <w:rsid w:val="001E5112"/>
    <w:rsid w:val="001E5A4E"/>
    <w:rsid w:val="001E6238"/>
    <w:rsid w:val="001E62D5"/>
    <w:rsid w:val="001E640D"/>
    <w:rsid w:val="001E6E9A"/>
    <w:rsid w:val="001E6FF8"/>
    <w:rsid w:val="001E751F"/>
    <w:rsid w:val="001E7950"/>
    <w:rsid w:val="001F042A"/>
    <w:rsid w:val="001F0895"/>
    <w:rsid w:val="001F0ACE"/>
    <w:rsid w:val="001F207B"/>
    <w:rsid w:val="001F21C4"/>
    <w:rsid w:val="001F2C4C"/>
    <w:rsid w:val="001F2D17"/>
    <w:rsid w:val="001F3572"/>
    <w:rsid w:val="001F35F3"/>
    <w:rsid w:val="001F3C12"/>
    <w:rsid w:val="001F4070"/>
    <w:rsid w:val="001F40FA"/>
    <w:rsid w:val="001F47B6"/>
    <w:rsid w:val="001F4AF0"/>
    <w:rsid w:val="001F4FEE"/>
    <w:rsid w:val="001F5160"/>
    <w:rsid w:val="001F53DF"/>
    <w:rsid w:val="001F5623"/>
    <w:rsid w:val="001F5707"/>
    <w:rsid w:val="001F5786"/>
    <w:rsid w:val="001F5B03"/>
    <w:rsid w:val="001F5CD3"/>
    <w:rsid w:val="001F68A3"/>
    <w:rsid w:val="001F780A"/>
    <w:rsid w:val="001F7975"/>
    <w:rsid w:val="00200B73"/>
    <w:rsid w:val="00201060"/>
    <w:rsid w:val="0020109B"/>
    <w:rsid w:val="00201612"/>
    <w:rsid w:val="00201B3A"/>
    <w:rsid w:val="00201BE5"/>
    <w:rsid w:val="00201DC0"/>
    <w:rsid w:val="00202347"/>
    <w:rsid w:val="00202AA8"/>
    <w:rsid w:val="00203311"/>
    <w:rsid w:val="00203956"/>
    <w:rsid w:val="00203EB3"/>
    <w:rsid w:val="002040D3"/>
    <w:rsid w:val="002041A7"/>
    <w:rsid w:val="00204342"/>
    <w:rsid w:val="00204CB6"/>
    <w:rsid w:val="00204EEC"/>
    <w:rsid w:val="002050A0"/>
    <w:rsid w:val="00205602"/>
    <w:rsid w:val="00205D26"/>
    <w:rsid w:val="00205E55"/>
    <w:rsid w:val="00205E74"/>
    <w:rsid w:val="0020639D"/>
    <w:rsid w:val="002064D4"/>
    <w:rsid w:val="0020652A"/>
    <w:rsid w:val="002067A1"/>
    <w:rsid w:val="00206823"/>
    <w:rsid w:val="00207550"/>
    <w:rsid w:val="0020772B"/>
    <w:rsid w:val="00207F4A"/>
    <w:rsid w:val="0021010D"/>
    <w:rsid w:val="00210387"/>
    <w:rsid w:val="00210D0F"/>
    <w:rsid w:val="00211229"/>
    <w:rsid w:val="0021141F"/>
    <w:rsid w:val="002115B2"/>
    <w:rsid w:val="00211658"/>
    <w:rsid w:val="00211E5A"/>
    <w:rsid w:val="002127A4"/>
    <w:rsid w:val="002130D7"/>
    <w:rsid w:val="00213845"/>
    <w:rsid w:val="00213E0E"/>
    <w:rsid w:val="002140EF"/>
    <w:rsid w:val="00214113"/>
    <w:rsid w:val="002149DD"/>
    <w:rsid w:val="00214A49"/>
    <w:rsid w:val="00214B50"/>
    <w:rsid w:val="00214B60"/>
    <w:rsid w:val="00215098"/>
    <w:rsid w:val="002155D5"/>
    <w:rsid w:val="00215CB1"/>
    <w:rsid w:val="00215E2E"/>
    <w:rsid w:val="002162B2"/>
    <w:rsid w:val="00216641"/>
    <w:rsid w:val="00216982"/>
    <w:rsid w:val="00216A12"/>
    <w:rsid w:val="00216B98"/>
    <w:rsid w:val="00216C66"/>
    <w:rsid w:val="002170BC"/>
    <w:rsid w:val="002172A3"/>
    <w:rsid w:val="00217A66"/>
    <w:rsid w:val="00220541"/>
    <w:rsid w:val="00220BF5"/>
    <w:rsid w:val="00221761"/>
    <w:rsid w:val="00221A6C"/>
    <w:rsid w:val="002227EF"/>
    <w:rsid w:val="00223BCE"/>
    <w:rsid w:val="00223C39"/>
    <w:rsid w:val="002241DE"/>
    <w:rsid w:val="0022421A"/>
    <w:rsid w:val="002242CB"/>
    <w:rsid w:val="002244D9"/>
    <w:rsid w:val="00224836"/>
    <w:rsid w:val="00224AF4"/>
    <w:rsid w:val="0022508B"/>
    <w:rsid w:val="00225FE5"/>
    <w:rsid w:val="00226429"/>
    <w:rsid w:val="002265BF"/>
    <w:rsid w:val="00226A7B"/>
    <w:rsid w:val="00226F17"/>
    <w:rsid w:val="00226FAE"/>
    <w:rsid w:val="00227256"/>
    <w:rsid w:val="0023003E"/>
    <w:rsid w:val="00230880"/>
    <w:rsid w:val="00230EBA"/>
    <w:rsid w:val="00230F48"/>
    <w:rsid w:val="00231915"/>
    <w:rsid w:val="002319D2"/>
    <w:rsid w:val="00231AD8"/>
    <w:rsid w:val="00232305"/>
    <w:rsid w:val="00232352"/>
    <w:rsid w:val="002328ED"/>
    <w:rsid w:val="00232FC0"/>
    <w:rsid w:val="0023318E"/>
    <w:rsid w:val="0023334D"/>
    <w:rsid w:val="00233922"/>
    <w:rsid w:val="00233E23"/>
    <w:rsid w:val="00233E55"/>
    <w:rsid w:val="00233EE5"/>
    <w:rsid w:val="00234038"/>
    <w:rsid w:val="00234B55"/>
    <w:rsid w:val="00234E0D"/>
    <w:rsid w:val="00235068"/>
    <w:rsid w:val="0023534D"/>
    <w:rsid w:val="00235797"/>
    <w:rsid w:val="00235B98"/>
    <w:rsid w:val="00236027"/>
    <w:rsid w:val="00236A4B"/>
    <w:rsid w:val="00237137"/>
    <w:rsid w:val="0023749B"/>
    <w:rsid w:val="002378E0"/>
    <w:rsid w:val="00240476"/>
    <w:rsid w:val="002406CF"/>
    <w:rsid w:val="002408F8"/>
    <w:rsid w:val="0024098D"/>
    <w:rsid w:val="00240C81"/>
    <w:rsid w:val="00240E03"/>
    <w:rsid w:val="00240EB0"/>
    <w:rsid w:val="00241333"/>
    <w:rsid w:val="002419B2"/>
    <w:rsid w:val="00241D29"/>
    <w:rsid w:val="00241DB2"/>
    <w:rsid w:val="00241F94"/>
    <w:rsid w:val="00242458"/>
    <w:rsid w:val="00242C80"/>
    <w:rsid w:val="002436C5"/>
    <w:rsid w:val="002437D2"/>
    <w:rsid w:val="00243A71"/>
    <w:rsid w:val="00243BA1"/>
    <w:rsid w:val="00243D8D"/>
    <w:rsid w:val="002447FE"/>
    <w:rsid w:val="0024492A"/>
    <w:rsid w:val="002453D8"/>
    <w:rsid w:val="00245464"/>
    <w:rsid w:val="00245742"/>
    <w:rsid w:val="00246400"/>
    <w:rsid w:val="0024657F"/>
    <w:rsid w:val="00246A99"/>
    <w:rsid w:val="00246E95"/>
    <w:rsid w:val="0024734C"/>
    <w:rsid w:val="00247CAA"/>
    <w:rsid w:val="002503B3"/>
    <w:rsid w:val="002507D4"/>
    <w:rsid w:val="00250A9B"/>
    <w:rsid w:val="0025111C"/>
    <w:rsid w:val="00251729"/>
    <w:rsid w:val="00251DDD"/>
    <w:rsid w:val="00252040"/>
    <w:rsid w:val="00252840"/>
    <w:rsid w:val="00252AE3"/>
    <w:rsid w:val="00252B6E"/>
    <w:rsid w:val="00252F1D"/>
    <w:rsid w:val="00253348"/>
    <w:rsid w:val="0025338C"/>
    <w:rsid w:val="0025412F"/>
    <w:rsid w:val="00254B6F"/>
    <w:rsid w:val="00254ED7"/>
    <w:rsid w:val="00255439"/>
    <w:rsid w:val="00255543"/>
    <w:rsid w:val="002567CC"/>
    <w:rsid w:val="00257D7C"/>
    <w:rsid w:val="002604B0"/>
    <w:rsid w:val="00260C06"/>
    <w:rsid w:val="00260E14"/>
    <w:rsid w:val="00260F90"/>
    <w:rsid w:val="00261272"/>
    <w:rsid w:val="00261445"/>
    <w:rsid w:val="0026148B"/>
    <w:rsid w:val="0026175E"/>
    <w:rsid w:val="00261B01"/>
    <w:rsid w:val="00261D33"/>
    <w:rsid w:val="002622AA"/>
    <w:rsid w:val="00262907"/>
    <w:rsid w:val="00262BBF"/>
    <w:rsid w:val="002635A6"/>
    <w:rsid w:val="00263DB2"/>
    <w:rsid w:val="00263F50"/>
    <w:rsid w:val="002640B4"/>
    <w:rsid w:val="0026415A"/>
    <w:rsid w:val="0026448C"/>
    <w:rsid w:val="00264507"/>
    <w:rsid w:val="00264651"/>
    <w:rsid w:val="00264B9B"/>
    <w:rsid w:val="0026566A"/>
    <w:rsid w:val="0026596E"/>
    <w:rsid w:val="00265D25"/>
    <w:rsid w:val="002663A9"/>
    <w:rsid w:val="00266457"/>
    <w:rsid w:val="00267066"/>
    <w:rsid w:val="00267123"/>
    <w:rsid w:val="00270218"/>
    <w:rsid w:val="002709DA"/>
    <w:rsid w:val="00271295"/>
    <w:rsid w:val="002714E0"/>
    <w:rsid w:val="002715C2"/>
    <w:rsid w:val="002716D0"/>
    <w:rsid w:val="00271838"/>
    <w:rsid w:val="00271AC7"/>
    <w:rsid w:val="00271CD8"/>
    <w:rsid w:val="00271DB2"/>
    <w:rsid w:val="00272ABD"/>
    <w:rsid w:val="00272BC4"/>
    <w:rsid w:val="00272CAC"/>
    <w:rsid w:val="00272EA5"/>
    <w:rsid w:val="00273393"/>
    <w:rsid w:val="00273593"/>
    <w:rsid w:val="00274215"/>
    <w:rsid w:val="002747D9"/>
    <w:rsid w:val="00274F1B"/>
    <w:rsid w:val="00274FF8"/>
    <w:rsid w:val="002752A1"/>
    <w:rsid w:val="0027534B"/>
    <w:rsid w:val="00275450"/>
    <w:rsid w:val="00275882"/>
    <w:rsid w:val="00276156"/>
    <w:rsid w:val="00276328"/>
    <w:rsid w:val="0027726D"/>
    <w:rsid w:val="00277409"/>
    <w:rsid w:val="002805A1"/>
    <w:rsid w:val="002805A4"/>
    <w:rsid w:val="0028086E"/>
    <w:rsid w:val="0028098E"/>
    <w:rsid w:val="00280A5D"/>
    <w:rsid w:val="00280C6F"/>
    <w:rsid w:val="00280D06"/>
    <w:rsid w:val="00281433"/>
    <w:rsid w:val="002814E3"/>
    <w:rsid w:val="00281B9E"/>
    <w:rsid w:val="00281C51"/>
    <w:rsid w:val="00281D3B"/>
    <w:rsid w:val="00282436"/>
    <w:rsid w:val="00282A96"/>
    <w:rsid w:val="00282BF7"/>
    <w:rsid w:val="00283468"/>
    <w:rsid w:val="002839C6"/>
    <w:rsid w:val="00284214"/>
    <w:rsid w:val="00284376"/>
    <w:rsid w:val="00284574"/>
    <w:rsid w:val="00284882"/>
    <w:rsid w:val="00284DFA"/>
    <w:rsid w:val="002851E1"/>
    <w:rsid w:val="0028536E"/>
    <w:rsid w:val="00285A30"/>
    <w:rsid w:val="00285EE4"/>
    <w:rsid w:val="002861F5"/>
    <w:rsid w:val="0028636F"/>
    <w:rsid w:val="00287340"/>
    <w:rsid w:val="00287362"/>
    <w:rsid w:val="0028757C"/>
    <w:rsid w:val="002875DB"/>
    <w:rsid w:val="002875F2"/>
    <w:rsid w:val="00287C2F"/>
    <w:rsid w:val="00290142"/>
    <w:rsid w:val="00290832"/>
    <w:rsid w:val="00290B6C"/>
    <w:rsid w:val="00290CDF"/>
    <w:rsid w:val="00290E6D"/>
    <w:rsid w:val="0029178D"/>
    <w:rsid w:val="00291F31"/>
    <w:rsid w:val="00291F7E"/>
    <w:rsid w:val="00291FDC"/>
    <w:rsid w:val="002920C1"/>
    <w:rsid w:val="0029269B"/>
    <w:rsid w:val="00292726"/>
    <w:rsid w:val="00292C3E"/>
    <w:rsid w:val="00293037"/>
    <w:rsid w:val="00293247"/>
    <w:rsid w:val="00293271"/>
    <w:rsid w:val="00293819"/>
    <w:rsid w:val="0029418B"/>
    <w:rsid w:val="00294523"/>
    <w:rsid w:val="002949F3"/>
    <w:rsid w:val="00294D64"/>
    <w:rsid w:val="002958F2"/>
    <w:rsid w:val="00295B59"/>
    <w:rsid w:val="00295D78"/>
    <w:rsid w:val="002968A6"/>
    <w:rsid w:val="002973CB"/>
    <w:rsid w:val="002A0610"/>
    <w:rsid w:val="002A1791"/>
    <w:rsid w:val="002A1CBB"/>
    <w:rsid w:val="002A2068"/>
    <w:rsid w:val="002A272A"/>
    <w:rsid w:val="002A2996"/>
    <w:rsid w:val="002A2CEC"/>
    <w:rsid w:val="002A2F6C"/>
    <w:rsid w:val="002A2F79"/>
    <w:rsid w:val="002A380A"/>
    <w:rsid w:val="002A3822"/>
    <w:rsid w:val="002A4527"/>
    <w:rsid w:val="002A514B"/>
    <w:rsid w:val="002A5383"/>
    <w:rsid w:val="002A5B5B"/>
    <w:rsid w:val="002A5B87"/>
    <w:rsid w:val="002A5E4F"/>
    <w:rsid w:val="002A7489"/>
    <w:rsid w:val="002A7C8D"/>
    <w:rsid w:val="002B174D"/>
    <w:rsid w:val="002B17B2"/>
    <w:rsid w:val="002B1831"/>
    <w:rsid w:val="002B1F04"/>
    <w:rsid w:val="002B3258"/>
    <w:rsid w:val="002B3EFD"/>
    <w:rsid w:val="002B450D"/>
    <w:rsid w:val="002B5407"/>
    <w:rsid w:val="002B567A"/>
    <w:rsid w:val="002B5CE0"/>
    <w:rsid w:val="002B5D2B"/>
    <w:rsid w:val="002B6794"/>
    <w:rsid w:val="002B67E4"/>
    <w:rsid w:val="002B69F7"/>
    <w:rsid w:val="002B6BFB"/>
    <w:rsid w:val="002B6EE0"/>
    <w:rsid w:val="002B720B"/>
    <w:rsid w:val="002B79DA"/>
    <w:rsid w:val="002B7AD6"/>
    <w:rsid w:val="002C02CD"/>
    <w:rsid w:val="002C0750"/>
    <w:rsid w:val="002C07B4"/>
    <w:rsid w:val="002C08C5"/>
    <w:rsid w:val="002C0A9E"/>
    <w:rsid w:val="002C0C64"/>
    <w:rsid w:val="002C0FCD"/>
    <w:rsid w:val="002C1576"/>
    <w:rsid w:val="002C16F9"/>
    <w:rsid w:val="002C218D"/>
    <w:rsid w:val="002C237E"/>
    <w:rsid w:val="002C2B3A"/>
    <w:rsid w:val="002C37AC"/>
    <w:rsid w:val="002C3AE7"/>
    <w:rsid w:val="002C423E"/>
    <w:rsid w:val="002C42E9"/>
    <w:rsid w:val="002C4B52"/>
    <w:rsid w:val="002C4B62"/>
    <w:rsid w:val="002C5E2A"/>
    <w:rsid w:val="002C6500"/>
    <w:rsid w:val="002C6503"/>
    <w:rsid w:val="002C6594"/>
    <w:rsid w:val="002C6A2B"/>
    <w:rsid w:val="002C7785"/>
    <w:rsid w:val="002C7F74"/>
    <w:rsid w:val="002C7FCF"/>
    <w:rsid w:val="002D032E"/>
    <w:rsid w:val="002D0D23"/>
    <w:rsid w:val="002D1683"/>
    <w:rsid w:val="002D18A6"/>
    <w:rsid w:val="002D1C36"/>
    <w:rsid w:val="002D1E0C"/>
    <w:rsid w:val="002D1E61"/>
    <w:rsid w:val="002D1EBD"/>
    <w:rsid w:val="002D247D"/>
    <w:rsid w:val="002D303D"/>
    <w:rsid w:val="002D310E"/>
    <w:rsid w:val="002D357C"/>
    <w:rsid w:val="002D410A"/>
    <w:rsid w:val="002D466E"/>
    <w:rsid w:val="002D564A"/>
    <w:rsid w:val="002D5AFC"/>
    <w:rsid w:val="002D62F6"/>
    <w:rsid w:val="002D65D9"/>
    <w:rsid w:val="002D7D05"/>
    <w:rsid w:val="002D7DF6"/>
    <w:rsid w:val="002E074B"/>
    <w:rsid w:val="002E1915"/>
    <w:rsid w:val="002E1BA9"/>
    <w:rsid w:val="002E1F79"/>
    <w:rsid w:val="002E389B"/>
    <w:rsid w:val="002E3B86"/>
    <w:rsid w:val="002E3C02"/>
    <w:rsid w:val="002E3E51"/>
    <w:rsid w:val="002E4128"/>
    <w:rsid w:val="002E418A"/>
    <w:rsid w:val="002E4DCE"/>
    <w:rsid w:val="002E51F7"/>
    <w:rsid w:val="002E58E6"/>
    <w:rsid w:val="002E592C"/>
    <w:rsid w:val="002E5BF5"/>
    <w:rsid w:val="002E64A7"/>
    <w:rsid w:val="002E7137"/>
    <w:rsid w:val="002E7200"/>
    <w:rsid w:val="002E7323"/>
    <w:rsid w:val="002E7444"/>
    <w:rsid w:val="002E74B8"/>
    <w:rsid w:val="002E7A0D"/>
    <w:rsid w:val="002F0B4B"/>
    <w:rsid w:val="002F1300"/>
    <w:rsid w:val="002F14C6"/>
    <w:rsid w:val="002F15F9"/>
    <w:rsid w:val="002F1AA3"/>
    <w:rsid w:val="002F1B1A"/>
    <w:rsid w:val="002F1E9D"/>
    <w:rsid w:val="002F283A"/>
    <w:rsid w:val="002F2C70"/>
    <w:rsid w:val="002F3932"/>
    <w:rsid w:val="002F3E56"/>
    <w:rsid w:val="002F4217"/>
    <w:rsid w:val="002F496A"/>
    <w:rsid w:val="002F4EF9"/>
    <w:rsid w:val="002F4FE3"/>
    <w:rsid w:val="002F5107"/>
    <w:rsid w:val="002F51FA"/>
    <w:rsid w:val="002F5436"/>
    <w:rsid w:val="002F5641"/>
    <w:rsid w:val="002F5647"/>
    <w:rsid w:val="002F5800"/>
    <w:rsid w:val="002F5E56"/>
    <w:rsid w:val="002F5E78"/>
    <w:rsid w:val="002F6028"/>
    <w:rsid w:val="002F70EA"/>
    <w:rsid w:val="002F719D"/>
    <w:rsid w:val="002F7621"/>
    <w:rsid w:val="002F7B00"/>
    <w:rsid w:val="0030029D"/>
    <w:rsid w:val="00300F4F"/>
    <w:rsid w:val="00301B2F"/>
    <w:rsid w:val="003020C8"/>
    <w:rsid w:val="003021C1"/>
    <w:rsid w:val="00302203"/>
    <w:rsid w:val="0030246A"/>
    <w:rsid w:val="00302CEF"/>
    <w:rsid w:val="0030300A"/>
    <w:rsid w:val="00303492"/>
    <w:rsid w:val="003035F8"/>
    <w:rsid w:val="003039B0"/>
    <w:rsid w:val="00304637"/>
    <w:rsid w:val="00304889"/>
    <w:rsid w:val="00304CB4"/>
    <w:rsid w:val="00304F98"/>
    <w:rsid w:val="00304FF5"/>
    <w:rsid w:val="003060AB"/>
    <w:rsid w:val="003063E4"/>
    <w:rsid w:val="00306BE8"/>
    <w:rsid w:val="00306FED"/>
    <w:rsid w:val="003116E6"/>
    <w:rsid w:val="00311840"/>
    <w:rsid w:val="00311BEB"/>
    <w:rsid w:val="0031303B"/>
    <w:rsid w:val="00313AA2"/>
    <w:rsid w:val="00313F5D"/>
    <w:rsid w:val="003145B1"/>
    <w:rsid w:val="00314BDB"/>
    <w:rsid w:val="00315449"/>
    <w:rsid w:val="00315953"/>
    <w:rsid w:val="00316583"/>
    <w:rsid w:val="00316924"/>
    <w:rsid w:val="00317651"/>
    <w:rsid w:val="00320C4B"/>
    <w:rsid w:val="00321642"/>
    <w:rsid w:val="00321803"/>
    <w:rsid w:val="0032199C"/>
    <w:rsid w:val="00321D60"/>
    <w:rsid w:val="00322187"/>
    <w:rsid w:val="0032219D"/>
    <w:rsid w:val="0032223E"/>
    <w:rsid w:val="00322262"/>
    <w:rsid w:val="0032231B"/>
    <w:rsid w:val="003228A6"/>
    <w:rsid w:val="003228AC"/>
    <w:rsid w:val="00322957"/>
    <w:rsid w:val="003238FD"/>
    <w:rsid w:val="00323C10"/>
    <w:rsid w:val="00323DFB"/>
    <w:rsid w:val="00324498"/>
    <w:rsid w:val="003247A2"/>
    <w:rsid w:val="003247CB"/>
    <w:rsid w:val="00324AAA"/>
    <w:rsid w:val="00324E65"/>
    <w:rsid w:val="0032525B"/>
    <w:rsid w:val="003256C1"/>
    <w:rsid w:val="00325DE7"/>
    <w:rsid w:val="003261CD"/>
    <w:rsid w:val="0032659A"/>
    <w:rsid w:val="003268FD"/>
    <w:rsid w:val="003304E4"/>
    <w:rsid w:val="003316BB"/>
    <w:rsid w:val="003318F2"/>
    <w:rsid w:val="00331C4E"/>
    <w:rsid w:val="00331D97"/>
    <w:rsid w:val="00331F2F"/>
    <w:rsid w:val="00331FD2"/>
    <w:rsid w:val="0033214C"/>
    <w:rsid w:val="00332972"/>
    <w:rsid w:val="00332A9F"/>
    <w:rsid w:val="00332F6B"/>
    <w:rsid w:val="003330C3"/>
    <w:rsid w:val="0033386B"/>
    <w:rsid w:val="00333B3A"/>
    <w:rsid w:val="00333D02"/>
    <w:rsid w:val="00333FA6"/>
    <w:rsid w:val="00334298"/>
    <w:rsid w:val="0033429B"/>
    <w:rsid w:val="003345B0"/>
    <w:rsid w:val="00334869"/>
    <w:rsid w:val="00335271"/>
    <w:rsid w:val="00335E8F"/>
    <w:rsid w:val="00336434"/>
    <w:rsid w:val="00336F65"/>
    <w:rsid w:val="00337098"/>
    <w:rsid w:val="00337A28"/>
    <w:rsid w:val="00337D2D"/>
    <w:rsid w:val="00337E61"/>
    <w:rsid w:val="00340BF0"/>
    <w:rsid w:val="00340F71"/>
    <w:rsid w:val="00340F90"/>
    <w:rsid w:val="0034124A"/>
    <w:rsid w:val="0034150F"/>
    <w:rsid w:val="003417A6"/>
    <w:rsid w:val="00341C00"/>
    <w:rsid w:val="00341C2E"/>
    <w:rsid w:val="00341D4E"/>
    <w:rsid w:val="003420C6"/>
    <w:rsid w:val="00342180"/>
    <w:rsid w:val="003424DF"/>
    <w:rsid w:val="003426BA"/>
    <w:rsid w:val="003429CB"/>
    <w:rsid w:val="00342DC2"/>
    <w:rsid w:val="0034349A"/>
    <w:rsid w:val="003437D8"/>
    <w:rsid w:val="00343906"/>
    <w:rsid w:val="00343E25"/>
    <w:rsid w:val="00343F4E"/>
    <w:rsid w:val="00344969"/>
    <w:rsid w:val="00344AE5"/>
    <w:rsid w:val="00344E17"/>
    <w:rsid w:val="00344F29"/>
    <w:rsid w:val="003453F1"/>
    <w:rsid w:val="003454B4"/>
    <w:rsid w:val="003458E1"/>
    <w:rsid w:val="00346E78"/>
    <w:rsid w:val="00346F6A"/>
    <w:rsid w:val="003509F1"/>
    <w:rsid w:val="00350A78"/>
    <w:rsid w:val="00350BFF"/>
    <w:rsid w:val="00350DFD"/>
    <w:rsid w:val="00350E04"/>
    <w:rsid w:val="00350EF7"/>
    <w:rsid w:val="003511BF"/>
    <w:rsid w:val="0035130F"/>
    <w:rsid w:val="00351474"/>
    <w:rsid w:val="003514A3"/>
    <w:rsid w:val="003517B4"/>
    <w:rsid w:val="00351E11"/>
    <w:rsid w:val="003524E9"/>
    <w:rsid w:val="0035273E"/>
    <w:rsid w:val="00352835"/>
    <w:rsid w:val="00353219"/>
    <w:rsid w:val="00353832"/>
    <w:rsid w:val="003542E0"/>
    <w:rsid w:val="00354AE8"/>
    <w:rsid w:val="00354D5A"/>
    <w:rsid w:val="00354E6E"/>
    <w:rsid w:val="00354FEE"/>
    <w:rsid w:val="003553A2"/>
    <w:rsid w:val="0035572C"/>
    <w:rsid w:val="003557DB"/>
    <w:rsid w:val="00355AB8"/>
    <w:rsid w:val="00356470"/>
    <w:rsid w:val="003567C4"/>
    <w:rsid w:val="0035698D"/>
    <w:rsid w:val="00356DA5"/>
    <w:rsid w:val="00357483"/>
    <w:rsid w:val="0035770A"/>
    <w:rsid w:val="00357861"/>
    <w:rsid w:val="00357E33"/>
    <w:rsid w:val="00360058"/>
    <w:rsid w:val="00360E6D"/>
    <w:rsid w:val="00360F11"/>
    <w:rsid w:val="00361030"/>
    <w:rsid w:val="003611D0"/>
    <w:rsid w:val="0036143C"/>
    <w:rsid w:val="00361F10"/>
    <w:rsid w:val="00361F95"/>
    <w:rsid w:val="00362484"/>
    <w:rsid w:val="00362E5A"/>
    <w:rsid w:val="00363D5E"/>
    <w:rsid w:val="00364192"/>
    <w:rsid w:val="0036441E"/>
    <w:rsid w:val="003647B1"/>
    <w:rsid w:val="00364BAB"/>
    <w:rsid w:val="00364DBB"/>
    <w:rsid w:val="00365146"/>
    <w:rsid w:val="003656D1"/>
    <w:rsid w:val="0036589B"/>
    <w:rsid w:val="00365D80"/>
    <w:rsid w:val="0036604D"/>
    <w:rsid w:val="00366102"/>
    <w:rsid w:val="0036620E"/>
    <w:rsid w:val="00366957"/>
    <w:rsid w:val="003677C5"/>
    <w:rsid w:val="00370500"/>
    <w:rsid w:val="00370999"/>
    <w:rsid w:val="003709B0"/>
    <w:rsid w:val="00371067"/>
    <w:rsid w:val="00371B45"/>
    <w:rsid w:val="003722D0"/>
    <w:rsid w:val="003723A4"/>
    <w:rsid w:val="003723B5"/>
    <w:rsid w:val="00373C94"/>
    <w:rsid w:val="00374964"/>
    <w:rsid w:val="00374EEA"/>
    <w:rsid w:val="00375328"/>
    <w:rsid w:val="003758CF"/>
    <w:rsid w:val="003768E1"/>
    <w:rsid w:val="00376D34"/>
    <w:rsid w:val="00376F8E"/>
    <w:rsid w:val="00377BE5"/>
    <w:rsid w:val="00380008"/>
    <w:rsid w:val="003803D2"/>
    <w:rsid w:val="00380572"/>
    <w:rsid w:val="00380752"/>
    <w:rsid w:val="00380A42"/>
    <w:rsid w:val="00380E01"/>
    <w:rsid w:val="00380EC6"/>
    <w:rsid w:val="00382049"/>
    <w:rsid w:val="0038264F"/>
    <w:rsid w:val="0038287D"/>
    <w:rsid w:val="00382B21"/>
    <w:rsid w:val="003832F4"/>
    <w:rsid w:val="00383417"/>
    <w:rsid w:val="0038348D"/>
    <w:rsid w:val="00383935"/>
    <w:rsid w:val="00383A55"/>
    <w:rsid w:val="00383B54"/>
    <w:rsid w:val="00384154"/>
    <w:rsid w:val="0038433A"/>
    <w:rsid w:val="00384489"/>
    <w:rsid w:val="003851CE"/>
    <w:rsid w:val="003857D2"/>
    <w:rsid w:val="00385CA9"/>
    <w:rsid w:val="00385F95"/>
    <w:rsid w:val="003865CA"/>
    <w:rsid w:val="00386A65"/>
    <w:rsid w:val="00386CB0"/>
    <w:rsid w:val="00386ED5"/>
    <w:rsid w:val="003870C9"/>
    <w:rsid w:val="003871B9"/>
    <w:rsid w:val="00387581"/>
    <w:rsid w:val="00387E50"/>
    <w:rsid w:val="00387EB0"/>
    <w:rsid w:val="00387FAF"/>
    <w:rsid w:val="00390D49"/>
    <w:rsid w:val="0039102B"/>
    <w:rsid w:val="00391CDF"/>
    <w:rsid w:val="00392425"/>
    <w:rsid w:val="003929B9"/>
    <w:rsid w:val="00392C12"/>
    <w:rsid w:val="00393266"/>
    <w:rsid w:val="00393991"/>
    <w:rsid w:val="00393EEE"/>
    <w:rsid w:val="003942CA"/>
    <w:rsid w:val="0039474B"/>
    <w:rsid w:val="003949F8"/>
    <w:rsid w:val="00395195"/>
    <w:rsid w:val="00396254"/>
    <w:rsid w:val="003968DE"/>
    <w:rsid w:val="00396D78"/>
    <w:rsid w:val="00397611"/>
    <w:rsid w:val="00397630"/>
    <w:rsid w:val="00397BFA"/>
    <w:rsid w:val="00397EDF"/>
    <w:rsid w:val="003A03E4"/>
    <w:rsid w:val="003A0591"/>
    <w:rsid w:val="003A14F8"/>
    <w:rsid w:val="003A159E"/>
    <w:rsid w:val="003A1BD0"/>
    <w:rsid w:val="003A1E5A"/>
    <w:rsid w:val="003A2A45"/>
    <w:rsid w:val="003A2ECD"/>
    <w:rsid w:val="003A32F1"/>
    <w:rsid w:val="003A3648"/>
    <w:rsid w:val="003A36C2"/>
    <w:rsid w:val="003A36E0"/>
    <w:rsid w:val="003A3719"/>
    <w:rsid w:val="003A3933"/>
    <w:rsid w:val="003A4074"/>
    <w:rsid w:val="003A42A9"/>
    <w:rsid w:val="003A498A"/>
    <w:rsid w:val="003A4A56"/>
    <w:rsid w:val="003A4C17"/>
    <w:rsid w:val="003A50AC"/>
    <w:rsid w:val="003A5C77"/>
    <w:rsid w:val="003A5D84"/>
    <w:rsid w:val="003A640E"/>
    <w:rsid w:val="003A6BB8"/>
    <w:rsid w:val="003A70F4"/>
    <w:rsid w:val="003A74D6"/>
    <w:rsid w:val="003B02C2"/>
    <w:rsid w:val="003B0347"/>
    <w:rsid w:val="003B05D5"/>
    <w:rsid w:val="003B06E0"/>
    <w:rsid w:val="003B0CE0"/>
    <w:rsid w:val="003B106B"/>
    <w:rsid w:val="003B1948"/>
    <w:rsid w:val="003B1B52"/>
    <w:rsid w:val="003B2CC1"/>
    <w:rsid w:val="003B3609"/>
    <w:rsid w:val="003B3B50"/>
    <w:rsid w:val="003B4290"/>
    <w:rsid w:val="003B4600"/>
    <w:rsid w:val="003B4E92"/>
    <w:rsid w:val="003B521A"/>
    <w:rsid w:val="003B5647"/>
    <w:rsid w:val="003B58A7"/>
    <w:rsid w:val="003B5945"/>
    <w:rsid w:val="003B6175"/>
    <w:rsid w:val="003B6386"/>
    <w:rsid w:val="003B66E9"/>
    <w:rsid w:val="003B67D2"/>
    <w:rsid w:val="003B72AF"/>
    <w:rsid w:val="003B7616"/>
    <w:rsid w:val="003B7BF1"/>
    <w:rsid w:val="003C003D"/>
    <w:rsid w:val="003C02EF"/>
    <w:rsid w:val="003C039B"/>
    <w:rsid w:val="003C0C23"/>
    <w:rsid w:val="003C1197"/>
    <w:rsid w:val="003C15E9"/>
    <w:rsid w:val="003C1859"/>
    <w:rsid w:val="003C1990"/>
    <w:rsid w:val="003C21C8"/>
    <w:rsid w:val="003C36C0"/>
    <w:rsid w:val="003C3737"/>
    <w:rsid w:val="003C40B2"/>
    <w:rsid w:val="003C4C2D"/>
    <w:rsid w:val="003C4FDD"/>
    <w:rsid w:val="003C5008"/>
    <w:rsid w:val="003C55C8"/>
    <w:rsid w:val="003C5619"/>
    <w:rsid w:val="003C5658"/>
    <w:rsid w:val="003C5673"/>
    <w:rsid w:val="003C5B84"/>
    <w:rsid w:val="003C5C85"/>
    <w:rsid w:val="003C5D1E"/>
    <w:rsid w:val="003C6408"/>
    <w:rsid w:val="003C6B51"/>
    <w:rsid w:val="003C7388"/>
    <w:rsid w:val="003C74EA"/>
    <w:rsid w:val="003C79A6"/>
    <w:rsid w:val="003C7AD0"/>
    <w:rsid w:val="003D0679"/>
    <w:rsid w:val="003D0FFD"/>
    <w:rsid w:val="003D10B4"/>
    <w:rsid w:val="003D142C"/>
    <w:rsid w:val="003D15D8"/>
    <w:rsid w:val="003D19CE"/>
    <w:rsid w:val="003D2029"/>
    <w:rsid w:val="003D20F7"/>
    <w:rsid w:val="003D2374"/>
    <w:rsid w:val="003D27F1"/>
    <w:rsid w:val="003D2915"/>
    <w:rsid w:val="003D2D65"/>
    <w:rsid w:val="003D32BA"/>
    <w:rsid w:val="003D33BB"/>
    <w:rsid w:val="003D33C1"/>
    <w:rsid w:val="003D36E9"/>
    <w:rsid w:val="003D3F60"/>
    <w:rsid w:val="003D3FD3"/>
    <w:rsid w:val="003D4220"/>
    <w:rsid w:val="003D437F"/>
    <w:rsid w:val="003D485D"/>
    <w:rsid w:val="003D4935"/>
    <w:rsid w:val="003D4CD6"/>
    <w:rsid w:val="003D50FE"/>
    <w:rsid w:val="003D51AA"/>
    <w:rsid w:val="003D5644"/>
    <w:rsid w:val="003D5918"/>
    <w:rsid w:val="003D5A80"/>
    <w:rsid w:val="003D60A1"/>
    <w:rsid w:val="003D6729"/>
    <w:rsid w:val="003D6734"/>
    <w:rsid w:val="003D684E"/>
    <w:rsid w:val="003D689C"/>
    <w:rsid w:val="003D6D10"/>
    <w:rsid w:val="003D6D5D"/>
    <w:rsid w:val="003D6DD5"/>
    <w:rsid w:val="003D71C4"/>
    <w:rsid w:val="003D78C9"/>
    <w:rsid w:val="003E019A"/>
    <w:rsid w:val="003E07D5"/>
    <w:rsid w:val="003E0B40"/>
    <w:rsid w:val="003E1066"/>
    <w:rsid w:val="003E15FC"/>
    <w:rsid w:val="003E1915"/>
    <w:rsid w:val="003E1A14"/>
    <w:rsid w:val="003E1D06"/>
    <w:rsid w:val="003E1DBD"/>
    <w:rsid w:val="003E1E54"/>
    <w:rsid w:val="003E3940"/>
    <w:rsid w:val="003E3DD5"/>
    <w:rsid w:val="003E3E03"/>
    <w:rsid w:val="003E3EA8"/>
    <w:rsid w:val="003E48A4"/>
    <w:rsid w:val="003E5084"/>
    <w:rsid w:val="003E534D"/>
    <w:rsid w:val="003E5469"/>
    <w:rsid w:val="003E5649"/>
    <w:rsid w:val="003E61FF"/>
    <w:rsid w:val="003E7155"/>
    <w:rsid w:val="003E74F7"/>
    <w:rsid w:val="003E7A96"/>
    <w:rsid w:val="003F023F"/>
    <w:rsid w:val="003F1A9F"/>
    <w:rsid w:val="003F1AD0"/>
    <w:rsid w:val="003F1B25"/>
    <w:rsid w:val="003F1F19"/>
    <w:rsid w:val="003F20CF"/>
    <w:rsid w:val="003F223A"/>
    <w:rsid w:val="003F26A7"/>
    <w:rsid w:val="003F2E19"/>
    <w:rsid w:val="003F3865"/>
    <w:rsid w:val="003F38A9"/>
    <w:rsid w:val="003F38C0"/>
    <w:rsid w:val="003F428D"/>
    <w:rsid w:val="003F4811"/>
    <w:rsid w:val="003F4854"/>
    <w:rsid w:val="003F4911"/>
    <w:rsid w:val="003F511E"/>
    <w:rsid w:val="003F5314"/>
    <w:rsid w:val="003F6778"/>
    <w:rsid w:val="003F6D10"/>
    <w:rsid w:val="003F719F"/>
    <w:rsid w:val="003F71EB"/>
    <w:rsid w:val="003F7407"/>
    <w:rsid w:val="003F74E6"/>
    <w:rsid w:val="003F7556"/>
    <w:rsid w:val="003F7E3F"/>
    <w:rsid w:val="0040010E"/>
    <w:rsid w:val="004002BA"/>
    <w:rsid w:val="00400C11"/>
    <w:rsid w:val="00400F3D"/>
    <w:rsid w:val="00401144"/>
    <w:rsid w:val="00401398"/>
    <w:rsid w:val="00402675"/>
    <w:rsid w:val="004028C1"/>
    <w:rsid w:val="004033B7"/>
    <w:rsid w:val="00403423"/>
    <w:rsid w:val="00403CA0"/>
    <w:rsid w:val="00403DBE"/>
    <w:rsid w:val="00403F6F"/>
    <w:rsid w:val="00403F76"/>
    <w:rsid w:val="004042CB"/>
    <w:rsid w:val="004045A0"/>
    <w:rsid w:val="00405492"/>
    <w:rsid w:val="00405D50"/>
    <w:rsid w:val="00406744"/>
    <w:rsid w:val="00406B09"/>
    <w:rsid w:val="00406B8E"/>
    <w:rsid w:val="004070F1"/>
    <w:rsid w:val="00407561"/>
    <w:rsid w:val="00407B48"/>
    <w:rsid w:val="00407BC2"/>
    <w:rsid w:val="00407C20"/>
    <w:rsid w:val="00407D35"/>
    <w:rsid w:val="004106B2"/>
    <w:rsid w:val="00410E08"/>
    <w:rsid w:val="004110CD"/>
    <w:rsid w:val="00411D05"/>
    <w:rsid w:val="004121C9"/>
    <w:rsid w:val="00413128"/>
    <w:rsid w:val="004132D7"/>
    <w:rsid w:val="004138E2"/>
    <w:rsid w:val="00413EF6"/>
    <w:rsid w:val="004144B9"/>
    <w:rsid w:val="00414735"/>
    <w:rsid w:val="004148CF"/>
    <w:rsid w:val="00414FB7"/>
    <w:rsid w:val="00415445"/>
    <w:rsid w:val="00415928"/>
    <w:rsid w:val="00415E23"/>
    <w:rsid w:val="0041615C"/>
    <w:rsid w:val="00416D58"/>
    <w:rsid w:val="00417586"/>
    <w:rsid w:val="004176AF"/>
    <w:rsid w:val="00417791"/>
    <w:rsid w:val="004178E4"/>
    <w:rsid w:val="00421A3D"/>
    <w:rsid w:val="0042309F"/>
    <w:rsid w:val="00423B33"/>
    <w:rsid w:val="004240A5"/>
    <w:rsid w:val="0042486B"/>
    <w:rsid w:val="004249E3"/>
    <w:rsid w:val="00424A65"/>
    <w:rsid w:val="00425164"/>
    <w:rsid w:val="00425510"/>
    <w:rsid w:val="004256AB"/>
    <w:rsid w:val="00425C7E"/>
    <w:rsid w:val="004268BE"/>
    <w:rsid w:val="00426C50"/>
    <w:rsid w:val="0042788E"/>
    <w:rsid w:val="004303B0"/>
    <w:rsid w:val="00431141"/>
    <w:rsid w:val="004314EE"/>
    <w:rsid w:val="004315C3"/>
    <w:rsid w:val="00431654"/>
    <w:rsid w:val="00431964"/>
    <w:rsid w:val="00431C8C"/>
    <w:rsid w:val="00431DB6"/>
    <w:rsid w:val="00432BE5"/>
    <w:rsid w:val="00432CFB"/>
    <w:rsid w:val="004330C5"/>
    <w:rsid w:val="004334F0"/>
    <w:rsid w:val="00434144"/>
    <w:rsid w:val="00434655"/>
    <w:rsid w:val="004352D7"/>
    <w:rsid w:val="0043568D"/>
    <w:rsid w:val="00435A88"/>
    <w:rsid w:val="00435BF1"/>
    <w:rsid w:val="00436084"/>
    <w:rsid w:val="004362C0"/>
    <w:rsid w:val="004364B9"/>
    <w:rsid w:val="0043695B"/>
    <w:rsid w:val="00440901"/>
    <w:rsid w:val="00440C6C"/>
    <w:rsid w:val="00441729"/>
    <w:rsid w:val="004417FF"/>
    <w:rsid w:val="00441CE9"/>
    <w:rsid w:val="004422A6"/>
    <w:rsid w:val="004428B6"/>
    <w:rsid w:val="004429A0"/>
    <w:rsid w:val="004429F8"/>
    <w:rsid w:val="00442A0B"/>
    <w:rsid w:val="00442CD2"/>
    <w:rsid w:val="0044305C"/>
    <w:rsid w:val="004430EA"/>
    <w:rsid w:val="00443994"/>
    <w:rsid w:val="00444234"/>
    <w:rsid w:val="0044441C"/>
    <w:rsid w:val="004447BB"/>
    <w:rsid w:val="00445B92"/>
    <w:rsid w:val="00445FA2"/>
    <w:rsid w:val="00446428"/>
    <w:rsid w:val="004464AB"/>
    <w:rsid w:val="004468BE"/>
    <w:rsid w:val="00446A8A"/>
    <w:rsid w:val="00446C67"/>
    <w:rsid w:val="00446E7A"/>
    <w:rsid w:val="0044767E"/>
    <w:rsid w:val="00447949"/>
    <w:rsid w:val="00447B64"/>
    <w:rsid w:val="00447C7A"/>
    <w:rsid w:val="00450B8A"/>
    <w:rsid w:val="00450DD8"/>
    <w:rsid w:val="0045137C"/>
    <w:rsid w:val="00451557"/>
    <w:rsid w:val="0045161A"/>
    <w:rsid w:val="0045291E"/>
    <w:rsid w:val="00452DCB"/>
    <w:rsid w:val="0045333E"/>
    <w:rsid w:val="004539EA"/>
    <w:rsid w:val="00453D17"/>
    <w:rsid w:val="004541A9"/>
    <w:rsid w:val="004549DA"/>
    <w:rsid w:val="00454ABC"/>
    <w:rsid w:val="00454D52"/>
    <w:rsid w:val="00455AC5"/>
    <w:rsid w:val="00455CEA"/>
    <w:rsid w:val="00455D84"/>
    <w:rsid w:val="004562FE"/>
    <w:rsid w:val="0045673D"/>
    <w:rsid w:val="00457298"/>
    <w:rsid w:val="004574D3"/>
    <w:rsid w:val="004578FC"/>
    <w:rsid w:val="00457B92"/>
    <w:rsid w:val="00457BD1"/>
    <w:rsid w:val="00461276"/>
    <w:rsid w:val="004613DE"/>
    <w:rsid w:val="00461B00"/>
    <w:rsid w:val="00461DC0"/>
    <w:rsid w:val="00461F3A"/>
    <w:rsid w:val="00462103"/>
    <w:rsid w:val="004629A5"/>
    <w:rsid w:val="00462E8F"/>
    <w:rsid w:val="00463217"/>
    <w:rsid w:val="00463B15"/>
    <w:rsid w:val="00464D43"/>
    <w:rsid w:val="00465484"/>
    <w:rsid w:val="004659D0"/>
    <w:rsid w:val="00465AF1"/>
    <w:rsid w:val="00465F4B"/>
    <w:rsid w:val="0046622D"/>
    <w:rsid w:val="00466488"/>
    <w:rsid w:val="00467C49"/>
    <w:rsid w:val="00467EB7"/>
    <w:rsid w:val="0047050B"/>
    <w:rsid w:val="004708E0"/>
    <w:rsid w:val="00470C62"/>
    <w:rsid w:val="00470E31"/>
    <w:rsid w:val="00471981"/>
    <w:rsid w:val="004719BE"/>
    <w:rsid w:val="00471A33"/>
    <w:rsid w:val="004721D1"/>
    <w:rsid w:val="00472353"/>
    <w:rsid w:val="00472AE7"/>
    <w:rsid w:val="00473069"/>
    <w:rsid w:val="004730A3"/>
    <w:rsid w:val="0047389C"/>
    <w:rsid w:val="004738AC"/>
    <w:rsid w:val="00473A74"/>
    <w:rsid w:val="00473DB5"/>
    <w:rsid w:val="00473F81"/>
    <w:rsid w:val="0047406E"/>
    <w:rsid w:val="0047445B"/>
    <w:rsid w:val="00474605"/>
    <w:rsid w:val="00474F5F"/>
    <w:rsid w:val="00475005"/>
    <w:rsid w:val="004750F6"/>
    <w:rsid w:val="0047552B"/>
    <w:rsid w:val="004757B1"/>
    <w:rsid w:val="00475B0C"/>
    <w:rsid w:val="00475CC2"/>
    <w:rsid w:val="00476A30"/>
    <w:rsid w:val="004774E4"/>
    <w:rsid w:val="00477646"/>
    <w:rsid w:val="0047766C"/>
    <w:rsid w:val="00477BAA"/>
    <w:rsid w:val="00477C37"/>
    <w:rsid w:val="004800E5"/>
    <w:rsid w:val="00480518"/>
    <w:rsid w:val="00480F65"/>
    <w:rsid w:val="0048128A"/>
    <w:rsid w:val="00481466"/>
    <w:rsid w:val="004817DE"/>
    <w:rsid w:val="00481A6D"/>
    <w:rsid w:val="00481CC4"/>
    <w:rsid w:val="00482487"/>
    <w:rsid w:val="004825B3"/>
    <w:rsid w:val="00482697"/>
    <w:rsid w:val="0048377C"/>
    <w:rsid w:val="0048392C"/>
    <w:rsid w:val="004844FA"/>
    <w:rsid w:val="00484A5B"/>
    <w:rsid w:val="00484C54"/>
    <w:rsid w:val="00485010"/>
    <w:rsid w:val="00485273"/>
    <w:rsid w:val="004858BF"/>
    <w:rsid w:val="00486576"/>
    <w:rsid w:val="00486B32"/>
    <w:rsid w:val="00486D69"/>
    <w:rsid w:val="00486E5C"/>
    <w:rsid w:val="00486F83"/>
    <w:rsid w:val="004871C8"/>
    <w:rsid w:val="00487361"/>
    <w:rsid w:val="00487895"/>
    <w:rsid w:val="004879B9"/>
    <w:rsid w:val="004902C4"/>
    <w:rsid w:val="00490655"/>
    <w:rsid w:val="00490992"/>
    <w:rsid w:val="00491AE3"/>
    <w:rsid w:val="00491B60"/>
    <w:rsid w:val="00491E0D"/>
    <w:rsid w:val="004920AE"/>
    <w:rsid w:val="00492190"/>
    <w:rsid w:val="00492510"/>
    <w:rsid w:val="00492915"/>
    <w:rsid w:val="004931C1"/>
    <w:rsid w:val="00493231"/>
    <w:rsid w:val="00493449"/>
    <w:rsid w:val="004939E5"/>
    <w:rsid w:val="00493F27"/>
    <w:rsid w:val="00494697"/>
    <w:rsid w:val="00494793"/>
    <w:rsid w:val="00495433"/>
    <w:rsid w:val="0049591F"/>
    <w:rsid w:val="004962A9"/>
    <w:rsid w:val="0049649B"/>
    <w:rsid w:val="00496B58"/>
    <w:rsid w:val="00497086"/>
    <w:rsid w:val="004971B3"/>
    <w:rsid w:val="0049743F"/>
    <w:rsid w:val="004974F6"/>
    <w:rsid w:val="0049761A"/>
    <w:rsid w:val="00497DE8"/>
    <w:rsid w:val="004A057B"/>
    <w:rsid w:val="004A05FC"/>
    <w:rsid w:val="004A0CC3"/>
    <w:rsid w:val="004A0F4D"/>
    <w:rsid w:val="004A1506"/>
    <w:rsid w:val="004A1AC6"/>
    <w:rsid w:val="004A1C32"/>
    <w:rsid w:val="004A1E22"/>
    <w:rsid w:val="004A1E50"/>
    <w:rsid w:val="004A1FF8"/>
    <w:rsid w:val="004A2056"/>
    <w:rsid w:val="004A279A"/>
    <w:rsid w:val="004A2F0C"/>
    <w:rsid w:val="004A3275"/>
    <w:rsid w:val="004A348F"/>
    <w:rsid w:val="004A357B"/>
    <w:rsid w:val="004A3627"/>
    <w:rsid w:val="004A3D49"/>
    <w:rsid w:val="004A4951"/>
    <w:rsid w:val="004A49A1"/>
    <w:rsid w:val="004A4E5F"/>
    <w:rsid w:val="004A5995"/>
    <w:rsid w:val="004A5CFE"/>
    <w:rsid w:val="004A67FC"/>
    <w:rsid w:val="004A6964"/>
    <w:rsid w:val="004A7403"/>
    <w:rsid w:val="004A7D99"/>
    <w:rsid w:val="004A7EFE"/>
    <w:rsid w:val="004A7F84"/>
    <w:rsid w:val="004B015F"/>
    <w:rsid w:val="004B02BA"/>
    <w:rsid w:val="004B02DC"/>
    <w:rsid w:val="004B0B1B"/>
    <w:rsid w:val="004B0C3E"/>
    <w:rsid w:val="004B0DBB"/>
    <w:rsid w:val="004B1054"/>
    <w:rsid w:val="004B22F1"/>
    <w:rsid w:val="004B2842"/>
    <w:rsid w:val="004B2A8B"/>
    <w:rsid w:val="004B2AF8"/>
    <w:rsid w:val="004B2B32"/>
    <w:rsid w:val="004B328C"/>
    <w:rsid w:val="004B33CA"/>
    <w:rsid w:val="004B365B"/>
    <w:rsid w:val="004B3BD5"/>
    <w:rsid w:val="004B3D3D"/>
    <w:rsid w:val="004B3F45"/>
    <w:rsid w:val="004B3F56"/>
    <w:rsid w:val="004B43A0"/>
    <w:rsid w:val="004B46CD"/>
    <w:rsid w:val="004B4AD4"/>
    <w:rsid w:val="004B4D33"/>
    <w:rsid w:val="004B4DC0"/>
    <w:rsid w:val="004B5925"/>
    <w:rsid w:val="004B61CE"/>
    <w:rsid w:val="004B6737"/>
    <w:rsid w:val="004B67A4"/>
    <w:rsid w:val="004B6897"/>
    <w:rsid w:val="004B77CC"/>
    <w:rsid w:val="004B78FE"/>
    <w:rsid w:val="004B7B3D"/>
    <w:rsid w:val="004B7B97"/>
    <w:rsid w:val="004C00B9"/>
    <w:rsid w:val="004C0994"/>
    <w:rsid w:val="004C0D23"/>
    <w:rsid w:val="004C1185"/>
    <w:rsid w:val="004C1726"/>
    <w:rsid w:val="004C17DA"/>
    <w:rsid w:val="004C1996"/>
    <w:rsid w:val="004C1E6A"/>
    <w:rsid w:val="004C304F"/>
    <w:rsid w:val="004C3695"/>
    <w:rsid w:val="004C41EF"/>
    <w:rsid w:val="004C42AE"/>
    <w:rsid w:val="004C44B4"/>
    <w:rsid w:val="004C4BA3"/>
    <w:rsid w:val="004C4E1F"/>
    <w:rsid w:val="004C5AF1"/>
    <w:rsid w:val="004C5BF8"/>
    <w:rsid w:val="004C5E92"/>
    <w:rsid w:val="004C5F63"/>
    <w:rsid w:val="004C61CA"/>
    <w:rsid w:val="004C791E"/>
    <w:rsid w:val="004C794F"/>
    <w:rsid w:val="004C7CA1"/>
    <w:rsid w:val="004C7DCB"/>
    <w:rsid w:val="004D010D"/>
    <w:rsid w:val="004D02E8"/>
    <w:rsid w:val="004D0335"/>
    <w:rsid w:val="004D0397"/>
    <w:rsid w:val="004D04F6"/>
    <w:rsid w:val="004D05BA"/>
    <w:rsid w:val="004D096C"/>
    <w:rsid w:val="004D0D39"/>
    <w:rsid w:val="004D1252"/>
    <w:rsid w:val="004D15D6"/>
    <w:rsid w:val="004D1842"/>
    <w:rsid w:val="004D1911"/>
    <w:rsid w:val="004D1D03"/>
    <w:rsid w:val="004D1FA4"/>
    <w:rsid w:val="004D3363"/>
    <w:rsid w:val="004D37D6"/>
    <w:rsid w:val="004D3ABA"/>
    <w:rsid w:val="004D3F96"/>
    <w:rsid w:val="004D4425"/>
    <w:rsid w:val="004D470E"/>
    <w:rsid w:val="004D485C"/>
    <w:rsid w:val="004D4A30"/>
    <w:rsid w:val="004D56CA"/>
    <w:rsid w:val="004D6508"/>
    <w:rsid w:val="004D65C4"/>
    <w:rsid w:val="004D65F8"/>
    <w:rsid w:val="004D715A"/>
    <w:rsid w:val="004D768B"/>
    <w:rsid w:val="004D76EA"/>
    <w:rsid w:val="004D7F7D"/>
    <w:rsid w:val="004E0127"/>
    <w:rsid w:val="004E06E8"/>
    <w:rsid w:val="004E0856"/>
    <w:rsid w:val="004E1236"/>
    <w:rsid w:val="004E1CBC"/>
    <w:rsid w:val="004E2186"/>
    <w:rsid w:val="004E27CC"/>
    <w:rsid w:val="004E299E"/>
    <w:rsid w:val="004E29E1"/>
    <w:rsid w:val="004E2AC0"/>
    <w:rsid w:val="004E32B0"/>
    <w:rsid w:val="004E3AC0"/>
    <w:rsid w:val="004E45AA"/>
    <w:rsid w:val="004E5382"/>
    <w:rsid w:val="004E548B"/>
    <w:rsid w:val="004E59D6"/>
    <w:rsid w:val="004E623D"/>
    <w:rsid w:val="004E6545"/>
    <w:rsid w:val="004E6589"/>
    <w:rsid w:val="004E6B79"/>
    <w:rsid w:val="004E6F8B"/>
    <w:rsid w:val="004E7C27"/>
    <w:rsid w:val="004F003E"/>
    <w:rsid w:val="004F043C"/>
    <w:rsid w:val="004F0F18"/>
    <w:rsid w:val="004F15D3"/>
    <w:rsid w:val="004F1F5A"/>
    <w:rsid w:val="004F1F9C"/>
    <w:rsid w:val="004F217D"/>
    <w:rsid w:val="004F22FB"/>
    <w:rsid w:val="004F25BC"/>
    <w:rsid w:val="004F2AAC"/>
    <w:rsid w:val="004F392F"/>
    <w:rsid w:val="004F3DA1"/>
    <w:rsid w:val="004F46FE"/>
    <w:rsid w:val="004F4856"/>
    <w:rsid w:val="004F4902"/>
    <w:rsid w:val="004F4976"/>
    <w:rsid w:val="004F4DD7"/>
    <w:rsid w:val="004F60FA"/>
    <w:rsid w:val="004F61FE"/>
    <w:rsid w:val="004F6535"/>
    <w:rsid w:val="004F7331"/>
    <w:rsid w:val="004F741C"/>
    <w:rsid w:val="004F7538"/>
    <w:rsid w:val="004F783C"/>
    <w:rsid w:val="004F7AC8"/>
    <w:rsid w:val="00500401"/>
    <w:rsid w:val="00500A68"/>
    <w:rsid w:val="0050162A"/>
    <w:rsid w:val="00501697"/>
    <w:rsid w:val="00502098"/>
    <w:rsid w:val="00502170"/>
    <w:rsid w:val="0050220C"/>
    <w:rsid w:val="00502756"/>
    <w:rsid w:val="00503194"/>
    <w:rsid w:val="005035F6"/>
    <w:rsid w:val="00503627"/>
    <w:rsid w:val="00503BB6"/>
    <w:rsid w:val="00504CE8"/>
    <w:rsid w:val="00504E10"/>
    <w:rsid w:val="005053B0"/>
    <w:rsid w:val="005055AC"/>
    <w:rsid w:val="00506159"/>
    <w:rsid w:val="00506387"/>
    <w:rsid w:val="0050759B"/>
    <w:rsid w:val="0050761A"/>
    <w:rsid w:val="005076B2"/>
    <w:rsid w:val="00507C25"/>
    <w:rsid w:val="00507F6C"/>
    <w:rsid w:val="00507F81"/>
    <w:rsid w:val="00507F95"/>
    <w:rsid w:val="00510908"/>
    <w:rsid w:val="00510DB6"/>
    <w:rsid w:val="00511228"/>
    <w:rsid w:val="00511EE4"/>
    <w:rsid w:val="00512265"/>
    <w:rsid w:val="00512382"/>
    <w:rsid w:val="00512A59"/>
    <w:rsid w:val="00512B95"/>
    <w:rsid w:val="00512E7D"/>
    <w:rsid w:val="0051312D"/>
    <w:rsid w:val="00513213"/>
    <w:rsid w:val="00513969"/>
    <w:rsid w:val="00513EAF"/>
    <w:rsid w:val="0051401E"/>
    <w:rsid w:val="00514054"/>
    <w:rsid w:val="005140BE"/>
    <w:rsid w:val="005142DB"/>
    <w:rsid w:val="00515A5D"/>
    <w:rsid w:val="005160EE"/>
    <w:rsid w:val="0051691E"/>
    <w:rsid w:val="005169AA"/>
    <w:rsid w:val="00516AC2"/>
    <w:rsid w:val="00516FBD"/>
    <w:rsid w:val="00517FAB"/>
    <w:rsid w:val="005201CE"/>
    <w:rsid w:val="0052040A"/>
    <w:rsid w:val="00520FA6"/>
    <w:rsid w:val="00520FCE"/>
    <w:rsid w:val="005211B1"/>
    <w:rsid w:val="00521F75"/>
    <w:rsid w:val="005221E7"/>
    <w:rsid w:val="00522EF4"/>
    <w:rsid w:val="005231D4"/>
    <w:rsid w:val="00523322"/>
    <w:rsid w:val="00523628"/>
    <w:rsid w:val="00523819"/>
    <w:rsid w:val="00523B69"/>
    <w:rsid w:val="00523CEF"/>
    <w:rsid w:val="0052497B"/>
    <w:rsid w:val="00524A5B"/>
    <w:rsid w:val="0052554C"/>
    <w:rsid w:val="00525CCD"/>
    <w:rsid w:val="0052622E"/>
    <w:rsid w:val="00526503"/>
    <w:rsid w:val="00526995"/>
    <w:rsid w:val="00526DBB"/>
    <w:rsid w:val="00527056"/>
    <w:rsid w:val="00527186"/>
    <w:rsid w:val="005273F3"/>
    <w:rsid w:val="005278C4"/>
    <w:rsid w:val="00527D2E"/>
    <w:rsid w:val="00530F31"/>
    <w:rsid w:val="005313C0"/>
    <w:rsid w:val="00532204"/>
    <w:rsid w:val="0053242D"/>
    <w:rsid w:val="00532683"/>
    <w:rsid w:val="00532929"/>
    <w:rsid w:val="00532CDC"/>
    <w:rsid w:val="00533345"/>
    <w:rsid w:val="005335E0"/>
    <w:rsid w:val="00533C29"/>
    <w:rsid w:val="0053445B"/>
    <w:rsid w:val="00534DB8"/>
    <w:rsid w:val="00535B34"/>
    <w:rsid w:val="005362A8"/>
    <w:rsid w:val="005372C9"/>
    <w:rsid w:val="00537589"/>
    <w:rsid w:val="00537A6E"/>
    <w:rsid w:val="00540547"/>
    <w:rsid w:val="00540A40"/>
    <w:rsid w:val="00540E09"/>
    <w:rsid w:val="00541A3B"/>
    <w:rsid w:val="00541B72"/>
    <w:rsid w:val="0054229D"/>
    <w:rsid w:val="00542BB3"/>
    <w:rsid w:val="00543179"/>
    <w:rsid w:val="0054364B"/>
    <w:rsid w:val="00543ADA"/>
    <w:rsid w:val="00544CE5"/>
    <w:rsid w:val="00545442"/>
    <w:rsid w:val="00545475"/>
    <w:rsid w:val="005457EB"/>
    <w:rsid w:val="00545942"/>
    <w:rsid w:val="00545D89"/>
    <w:rsid w:val="00545EB3"/>
    <w:rsid w:val="005468AE"/>
    <w:rsid w:val="0054773E"/>
    <w:rsid w:val="0054799A"/>
    <w:rsid w:val="00550134"/>
    <w:rsid w:val="00550625"/>
    <w:rsid w:val="005508A3"/>
    <w:rsid w:val="00550934"/>
    <w:rsid w:val="00550A9C"/>
    <w:rsid w:val="00550DA6"/>
    <w:rsid w:val="005525EB"/>
    <w:rsid w:val="00552723"/>
    <w:rsid w:val="00552E1A"/>
    <w:rsid w:val="00553C1D"/>
    <w:rsid w:val="00553CA6"/>
    <w:rsid w:val="00553E86"/>
    <w:rsid w:val="005548FA"/>
    <w:rsid w:val="00554B67"/>
    <w:rsid w:val="00555102"/>
    <w:rsid w:val="00555399"/>
    <w:rsid w:val="00555947"/>
    <w:rsid w:val="00555D48"/>
    <w:rsid w:val="00557809"/>
    <w:rsid w:val="005603FC"/>
    <w:rsid w:val="00560819"/>
    <w:rsid w:val="00560CD7"/>
    <w:rsid w:val="00560D16"/>
    <w:rsid w:val="00561DE3"/>
    <w:rsid w:val="005629D1"/>
    <w:rsid w:val="00562EB4"/>
    <w:rsid w:val="005633FB"/>
    <w:rsid w:val="00563D80"/>
    <w:rsid w:val="00563E0B"/>
    <w:rsid w:val="005647DA"/>
    <w:rsid w:val="0056490D"/>
    <w:rsid w:val="00564AFB"/>
    <w:rsid w:val="00564E91"/>
    <w:rsid w:val="00564ED0"/>
    <w:rsid w:val="0056519B"/>
    <w:rsid w:val="00565B8D"/>
    <w:rsid w:val="00565C62"/>
    <w:rsid w:val="005667DC"/>
    <w:rsid w:val="0056680F"/>
    <w:rsid w:val="00567379"/>
    <w:rsid w:val="005675B2"/>
    <w:rsid w:val="0056768B"/>
    <w:rsid w:val="00567AA0"/>
    <w:rsid w:val="0057054D"/>
    <w:rsid w:val="00570810"/>
    <w:rsid w:val="00570C00"/>
    <w:rsid w:val="005711E9"/>
    <w:rsid w:val="00571A49"/>
    <w:rsid w:val="00571D05"/>
    <w:rsid w:val="00571D6C"/>
    <w:rsid w:val="00571E8B"/>
    <w:rsid w:val="00572C96"/>
    <w:rsid w:val="005733B4"/>
    <w:rsid w:val="005738A6"/>
    <w:rsid w:val="00573E58"/>
    <w:rsid w:val="00573F7A"/>
    <w:rsid w:val="005745F9"/>
    <w:rsid w:val="00574711"/>
    <w:rsid w:val="00574976"/>
    <w:rsid w:val="00574A51"/>
    <w:rsid w:val="00574E47"/>
    <w:rsid w:val="005752C1"/>
    <w:rsid w:val="0057557A"/>
    <w:rsid w:val="00575B3E"/>
    <w:rsid w:val="00575B5E"/>
    <w:rsid w:val="0057660E"/>
    <w:rsid w:val="00576D58"/>
    <w:rsid w:val="00576F89"/>
    <w:rsid w:val="005773CB"/>
    <w:rsid w:val="005776A9"/>
    <w:rsid w:val="00577777"/>
    <w:rsid w:val="00577A1A"/>
    <w:rsid w:val="00577A74"/>
    <w:rsid w:val="005802A9"/>
    <w:rsid w:val="00580436"/>
    <w:rsid w:val="00580B6C"/>
    <w:rsid w:val="00581022"/>
    <w:rsid w:val="0058140D"/>
    <w:rsid w:val="005814D9"/>
    <w:rsid w:val="00581975"/>
    <w:rsid w:val="00581ADE"/>
    <w:rsid w:val="005822E2"/>
    <w:rsid w:val="005826E6"/>
    <w:rsid w:val="00582838"/>
    <w:rsid w:val="0058296F"/>
    <w:rsid w:val="00582CBA"/>
    <w:rsid w:val="00582EDA"/>
    <w:rsid w:val="0058344A"/>
    <w:rsid w:val="00583945"/>
    <w:rsid w:val="00583FCA"/>
    <w:rsid w:val="00584A3B"/>
    <w:rsid w:val="00585889"/>
    <w:rsid w:val="00585E2E"/>
    <w:rsid w:val="00586642"/>
    <w:rsid w:val="00586C02"/>
    <w:rsid w:val="00587244"/>
    <w:rsid w:val="005874F2"/>
    <w:rsid w:val="00587848"/>
    <w:rsid w:val="00587865"/>
    <w:rsid w:val="0058790E"/>
    <w:rsid w:val="00587AAA"/>
    <w:rsid w:val="00587DE4"/>
    <w:rsid w:val="00587DFF"/>
    <w:rsid w:val="005900BF"/>
    <w:rsid w:val="0059016A"/>
    <w:rsid w:val="005902A6"/>
    <w:rsid w:val="005904C3"/>
    <w:rsid w:val="005906CE"/>
    <w:rsid w:val="00590E28"/>
    <w:rsid w:val="0059163E"/>
    <w:rsid w:val="00591A94"/>
    <w:rsid w:val="00591B9E"/>
    <w:rsid w:val="00593952"/>
    <w:rsid w:val="00593B2D"/>
    <w:rsid w:val="00593B59"/>
    <w:rsid w:val="0059503A"/>
    <w:rsid w:val="00595215"/>
    <w:rsid w:val="00595721"/>
    <w:rsid w:val="00595B5C"/>
    <w:rsid w:val="0059630A"/>
    <w:rsid w:val="00596C21"/>
    <w:rsid w:val="00596D94"/>
    <w:rsid w:val="00597228"/>
    <w:rsid w:val="00597477"/>
    <w:rsid w:val="00597636"/>
    <w:rsid w:val="005977BA"/>
    <w:rsid w:val="005A0BB9"/>
    <w:rsid w:val="005A1142"/>
    <w:rsid w:val="005A1925"/>
    <w:rsid w:val="005A19C9"/>
    <w:rsid w:val="005A1D2E"/>
    <w:rsid w:val="005A22F7"/>
    <w:rsid w:val="005A2514"/>
    <w:rsid w:val="005A2CD3"/>
    <w:rsid w:val="005A3132"/>
    <w:rsid w:val="005A36C0"/>
    <w:rsid w:val="005A376C"/>
    <w:rsid w:val="005A377C"/>
    <w:rsid w:val="005A3B67"/>
    <w:rsid w:val="005A40C5"/>
    <w:rsid w:val="005A4137"/>
    <w:rsid w:val="005A4A35"/>
    <w:rsid w:val="005A4E1B"/>
    <w:rsid w:val="005A5187"/>
    <w:rsid w:val="005A56DF"/>
    <w:rsid w:val="005A5BB7"/>
    <w:rsid w:val="005A651C"/>
    <w:rsid w:val="005A65D0"/>
    <w:rsid w:val="005A748B"/>
    <w:rsid w:val="005A750C"/>
    <w:rsid w:val="005A7DD1"/>
    <w:rsid w:val="005A7FEE"/>
    <w:rsid w:val="005B0310"/>
    <w:rsid w:val="005B07F5"/>
    <w:rsid w:val="005B0974"/>
    <w:rsid w:val="005B10F0"/>
    <w:rsid w:val="005B183C"/>
    <w:rsid w:val="005B3D08"/>
    <w:rsid w:val="005B40EB"/>
    <w:rsid w:val="005B4E73"/>
    <w:rsid w:val="005B510B"/>
    <w:rsid w:val="005B51A9"/>
    <w:rsid w:val="005B5646"/>
    <w:rsid w:val="005B5A8E"/>
    <w:rsid w:val="005B5B79"/>
    <w:rsid w:val="005B6215"/>
    <w:rsid w:val="005B66AF"/>
    <w:rsid w:val="005B6B5C"/>
    <w:rsid w:val="005B6FDB"/>
    <w:rsid w:val="005B75C4"/>
    <w:rsid w:val="005B76D1"/>
    <w:rsid w:val="005B7739"/>
    <w:rsid w:val="005C019E"/>
    <w:rsid w:val="005C038E"/>
    <w:rsid w:val="005C10CC"/>
    <w:rsid w:val="005C10E1"/>
    <w:rsid w:val="005C1200"/>
    <w:rsid w:val="005C1BB5"/>
    <w:rsid w:val="005C3F5C"/>
    <w:rsid w:val="005C4493"/>
    <w:rsid w:val="005C4B84"/>
    <w:rsid w:val="005C4CA6"/>
    <w:rsid w:val="005C4F04"/>
    <w:rsid w:val="005C507D"/>
    <w:rsid w:val="005C51A8"/>
    <w:rsid w:val="005C5DE9"/>
    <w:rsid w:val="005C5E11"/>
    <w:rsid w:val="005C689B"/>
    <w:rsid w:val="005C6B90"/>
    <w:rsid w:val="005C6DB0"/>
    <w:rsid w:val="005C6DC8"/>
    <w:rsid w:val="005C7614"/>
    <w:rsid w:val="005C762C"/>
    <w:rsid w:val="005C7C3E"/>
    <w:rsid w:val="005C7D4D"/>
    <w:rsid w:val="005C7E22"/>
    <w:rsid w:val="005C7E92"/>
    <w:rsid w:val="005D03D1"/>
    <w:rsid w:val="005D0C29"/>
    <w:rsid w:val="005D107A"/>
    <w:rsid w:val="005D1600"/>
    <w:rsid w:val="005D17A7"/>
    <w:rsid w:val="005D1C06"/>
    <w:rsid w:val="005D2436"/>
    <w:rsid w:val="005D29DA"/>
    <w:rsid w:val="005D2DB5"/>
    <w:rsid w:val="005D2E83"/>
    <w:rsid w:val="005D2FE8"/>
    <w:rsid w:val="005D38F8"/>
    <w:rsid w:val="005D3D2B"/>
    <w:rsid w:val="005D3EA7"/>
    <w:rsid w:val="005D4075"/>
    <w:rsid w:val="005D433D"/>
    <w:rsid w:val="005D48AA"/>
    <w:rsid w:val="005D4A5C"/>
    <w:rsid w:val="005D4B2E"/>
    <w:rsid w:val="005D5432"/>
    <w:rsid w:val="005D5551"/>
    <w:rsid w:val="005D575C"/>
    <w:rsid w:val="005D5DF6"/>
    <w:rsid w:val="005D5EFD"/>
    <w:rsid w:val="005D5F1C"/>
    <w:rsid w:val="005D66FF"/>
    <w:rsid w:val="005D69DC"/>
    <w:rsid w:val="005D6E25"/>
    <w:rsid w:val="005E09AD"/>
    <w:rsid w:val="005E0B83"/>
    <w:rsid w:val="005E0CF1"/>
    <w:rsid w:val="005E0DC8"/>
    <w:rsid w:val="005E11F9"/>
    <w:rsid w:val="005E12F4"/>
    <w:rsid w:val="005E1A96"/>
    <w:rsid w:val="005E2449"/>
    <w:rsid w:val="005E3442"/>
    <w:rsid w:val="005E345A"/>
    <w:rsid w:val="005E367F"/>
    <w:rsid w:val="005E388D"/>
    <w:rsid w:val="005E39D7"/>
    <w:rsid w:val="005E3D27"/>
    <w:rsid w:val="005E3FF0"/>
    <w:rsid w:val="005E418C"/>
    <w:rsid w:val="005E4667"/>
    <w:rsid w:val="005E4774"/>
    <w:rsid w:val="005E4B7B"/>
    <w:rsid w:val="005E4F3E"/>
    <w:rsid w:val="005E4FEC"/>
    <w:rsid w:val="005E52FE"/>
    <w:rsid w:val="005E6498"/>
    <w:rsid w:val="005E6B8C"/>
    <w:rsid w:val="005E70D1"/>
    <w:rsid w:val="005E72B2"/>
    <w:rsid w:val="005E7A36"/>
    <w:rsid w:val="005E7E6D"/>
    <w:rsid w:val="005E7E9E"/>
    <w:rsid w:val="005F0577"/>
    <w:rsid w:val="005F0929"/>
    <w:rsid w:val="005F0A5D"/>
    <w:rsid w:val="005F0BA1"/>
    <w:rsid w:val="005F1063"/>
    <w:rsid w:val="005F13EA"/>
    <w:rsid w:val="005F15FF"/>
    <w:rsid w:val="005F181F"/>
    <w:rsid w:val="005F184F"/>
    <w:rsid w:val="005F2771"/>
    <w:rsid w:val="005F2B75"/>
    <w:rsid w:val="005F2F86"/>
    <w:rsid w:val="005F33BB"/>
    <w:rsid w:val="005F3431"/>
    <w:rsid w:val="005F344F"/>
    <w:rsid w:val="005F42EC"/>
    <w:rsid w:val="005F49DC"/>
    <w:rsid w:val="005F4A29"/>
    <w:rsid w:val="005F4C9B"/>
    <w:rsid w:val="005F5242"/>
    <w:rsid w:val="005F613C"/>
    <w:rsid w:val="005F6472"/>
    <w:rsid w:val="005F6B0A"/>
    <w:rsid w:val="005F70C1"/>
    <w:rsid w:val="005F74F8"/>
    <w:rsid w:val="005F7D3A"/>
    <w:rsid w:val="005F7EE7"/>
    <w:rsid w:val="006003BD"/>
    <w:rsid w:val="00600718"/>
    <w:rsid w:val="00600ACA"/>
    <w:rsid w:val="00602C5C"/>
    <w:rsid w:val="00602D11"/>
    <w:rsid w:val="006042AB"/>
    <w:rsid w:val="006049B1"/>
    <w:rsid w:val="00604E3B"/>
    <w:rsid w:val="006062D2"/>
    <w:rsid w:val="006063DF"/>
    <w:rsid w:val="0060644E"/>
    <w:rsid w:val="006069F2"/>
    <w:rsid w:val="00606EC5"/>
    <w:rsid w:val="00606F01"/>
    <w:rsid w:val="00607031"/>
    <w:rsid w:val="00607510"/>
    <w:rsid w:val="0060798B"/>
    <w:rsid w:val="00610146"/>
    <w:rsid w:val="00610BFC"/>
    <w:rsid w:val="00610C19"/>
    <w:rsid w:val="00611621"/>
    <w:rsid w:val="00611818"/>
    <w:rsid w:val="00612157"/>
    <w:rsid w:val="006121FB"/>
    <w:rsid w:val="00612504"/>
    <w:rsid w:val="00612A43"/>
    <w:rsid w:val="00612A4E"/>
    <w:rsid w:val="00613568"/>
    <w:rsid w:val="00613667"/>
    <w:rsid w:val="0061389E"/>
    <w:rsid w:val="00613A56"/>
    <w:rsid w:val="00613C05"/>
    <w:rsid w:val="006142B5"/>
    <w:rsid w:val="00614435"/>
    <w:rsid w:val="0061598E"/>
    <w:rsid w:val="00615B29"/>
    <w:rsid w:val="0061632A"/>
    <w:rsid w:val="00616BB4"/>
    <w:rsid w:val="00616D0A"/>
    <w:rsid w:val="00617090"/>
    <w:rsid w:val="00617452"/>
    <w:rsid w:val="00617616"/>
    <w:rsid w:val="00617661"/>
    <w:rsid w:val="00617D8A"/>
    <w:rsid w:val="00620393"/>
    <w:rsid w:val="006220FD"/>
    <w:rsid w:val="006220FE"/>
    <w:rsid w:val="00622FBE"/>
    <w:rsid w:val="006231E0"/>
    <w:rsid w:val="00623A7E"/>
    <w:rsid w:val="00623A9C"/>
    <w:rsid w:val="00623C3B"/>
    <w:rsid w:val="00623E47"/>
    <w:rsid w:val="00623FB9"/>
    <w:rsid w:val="0062412D"/>
    <w:rsid w:val="00624343"/>
    <w:rsid w:val="0062435D"/>
    <w:rsid w:val="006243B0"/>
    <w:rsid w:val="00624630"/>
    <w:rsid w:val="00624EA9"/>
    <w:rsid w:val="00624F97"/>
    <w:rsid w:val="0062522B"/>
    <w:rsid w:val="00625290"/>
    <w:rsid w:val="006257BF"/>
    <w:rsid w:val="0062583C"/>
    <w:rsid w:val="00625DF8"/>
    <w:rsid w:val="00626043"/>
    <w:rsid w:val="006262AA"/>
    <w:rsid w:val="00627B1D"/>
    <w:rsid w:val="00627D7A"/>
    <w:rsid w:val="006300D2"/>
    <w:rsid w:val="006307EE"/>
    <w:rsid w:val="00630940"/>
    <w:rsid w:val="006309F2"/>
    <w:rsid w:val="00630CDD"/>
    <w:rsid w:val="00632087"/>
    <w:rsid w:val="00632107"/>
    <w:rsid w:val="00632F0F"/>
    <w:rsid w:val="006337CF"/>
    <w:rsid w:val="00633963"/>
    <w:rsid w:val="00633CDC"/>
    <w:rsid w:val="006341F0"/>
    <w:rsid w:val="00634406"/>
    <w:rsid w:val="00634EC7"/>
    <w:rsid w:val="006351D8"/>
    <w:rsid w:val="00636652"/>
    <w:rsid w:val="0063680D"/>
    <w:rsid w:val="00636BA2"/>
    <w:rsid w:val="00636E36"/>
    <w:rsid w:val="00636ECF"/>
    <w:rsid w:val="00637075"/>
    <w:rsid w:val="0063782F"/>
    <w:rsid w:val="00637A53"/>
    <w:rsid w:val="00637F0A"/>
    <w:rsid w:val="006403A5"/>
    <w:rsid w:val="0064045F"/>
    <w:rsid w:val="00640F11"/>
    <w:rsid w:val="00641B3C"/>
    <w:rsid w:val="00641BA0"/>
    <w:rsid w:val="00641D67"/>
    <w:rsid w:val="00641F3C"/>
    <w:rsid w:val="00642476"/>
    <w:rsid w:val="00642891"/>
    <w:rsid w:val="00642D5C"/>
    <w:rsid w:val="00642DC4"/>
    <w:rsid w:val="00642F7A"/>
    <w:rsid w:val="00643EF3"/>
    <w:rsid w:val="00644289"/>
    <w:rsid w:val="006445ED"/>
    <w:rsid w:val="00644CB9"/>
    <w:rsid w:val="00644D9F"/>
    <w:rsid w:val="00645132"/>
    <w:rsid w:val="006453B3"/>
    <w:rsid w:val="0064540A"/>
    <w:rsid w:val="00645626"/>
    <w:rsid w:val="00645939"/>
    <w:rsid w:val="0064617A"/>
    <w:rsid w:val="00646521"/>
    <w:rsid w:val="006468F4"/>
    <w:rsid w:val="00647109"/>
    <w:rsid w:val="00647916"/>
    <w:rsid w:val="00647E1A"/>
    <w:rsid w:val="00650059"/>
    <w:rsid w:val="00650220"/>
    <w:rsid w:val="00650509"/>
    <w:rsid w:val="00650932"/>
    <w:rsid w:val="00651BF4"/>
    <w:rsid w:val="00651C31"/>
    <w:rsid w:val="006525F5"/>
    <w:rsid w:val="006535E9"/>
    <w:rsid w:val="00653C8B"/>
    <w:rsid w:val="00653C90"/>
    <w:rsid w:val="00654CD9"/>
    <w:rsid w:val="00654F3F"/>
    <w:rsid w:val="006553FC"/>
    <w:rsid w:val="00655BB3"/>
    <w:rsid w:val="00655CD0"/>
    <w:rsid w:val="006564D5"/>
    <w:rsid w:val="006566D5"/>
    <w:rsid w:val="006569C5"/>
    <w:rsid w:val="0065731C"/>
    <w:rsid w:val="006577FB"/>
    <w:rsid w:val="006579D4"/>
    <w:rsid w:val="00657C1F"/>
    <w:rsid w:val="006603DA"/>
    <w:rsid w:val="006603E2"/>
    <w:rsid w:val="00660C4D"/>
    <w:rsid w:val="00660C77"/>
    <w:rsid w:val="00661913"/>
    <w:rsid w:val="00661AC8"/>
    <w:rsid w:val="0066244A"/>
    <w:rsid w:val="00662646"/>
    <w:rsid w:val="00662A14"/>
    <w:rsid w:val="00662EB3"/>
    <w:rsid w:val="00662FB0"/>
    <w:rsid w:val="006636D5"/>
    <w:rsid w:val="00663E14"/>
    <w:rsid w:val="00664211"/>
    <w:rsid w:val="006642AC"/>
    <w:rsid w:val="00664DF1"/>
    <w:rsid w:val="0066512E"/>
    <w:rsid w:val="00665419"/>
    <w:rsid w:val="00665D65"/>
    <w:rsid w:val="00665F20"/>
    <w:rsid w:val="00666483"/>
    <w:rsid w:val="00666AEB"/>
    <w:rsid w:val="00666C03"/>
    <w:rsid w:val="00666C83"/>
    <w:rsid w:val="00666F36"/>
    <w:rsid w:val="00667066"/>
    <w:rsid w:val="00670090"/>
    <w:rsid w:val="006700F3"/>
    <w:rsid w:val="006712F4"/>
    <w:rsid w:val="00672308"/>
    <w:rsid w:val="00672E69"/>
    <w:rsid w:val="006752BA"/>
    <w:rsid w:val="006755EB"/>
    <w:rsid w:val="00676B7C"/>
    <w:rsid w:val="006774AF"/>
    <w:rsid w:val="006777F0"/>
    <w:rsid w:val="00677AA3"/>
    <w:rsid w:val="00677E3B"/>
    <w:rsid w:val="006819F3"/>
    <w:rsid w:val="00681E71"/>
    <w:rsid w:val="00681ED9"/>
    <w:rsid w:val="006826D5"/>
    <w:rsid w:val="00682D83"/>
    <w:rsid w:val="00683524"/>
    <w:rsid w:val="00683D23"/>
    <w:rsid w:val="00684A60"/>
    <w:rsid w:val="00684B43"/>
    <w:rsid w:val="00684FEC"/>
    <w:rsid w:val="0068576E"/>
    <w:rsid w:val="006858F1"/>
    <w:rsid w:val="00685A6B"/>
    <w:rsid w:val="00685F6F"/>
    <w:rsid w:val="0068610D"/>
    <w:rsid w:val="00686213"/>
    <w:rsid w:val="0068659C"/>
    <w:rsid w:val="00686B61"/>
    <w:rsid w:val="00687318"/>
    <w:rsid w:val="006874D0"/>
    <w:rsid w:val="006876AA"/>
    <w:rsid w:val="006878E4"/>
    <w:rsid w:val="00687FD8"/>
    <w:rsid w:val="00690801"/>
    <w:rsid w:val="00690E76"/>
    <w:rsid w:val="00691B8E"/>
    <w:rsid w:val="00693175"/>
    <w:rsid w:val="00693436"/>
    <w:rsid w:val="00693AD2"/>
    <w:rsid w:val="00694290"/>
    <w:rsid w:val="00694402"/>
    <w:rsid w:val="00694E00"/>
    <w:rsid w:val="006951EB"/>
    <w:rsid w:val="006953C7"/>
    <w:rsid w:val="00695428"/>
    <w:rsid w:val="0069558C"/>
    <w:rsid w:val="00695A15"/>
    <w:rsid w:val="00695CF8"/>
    <w:rsid w:val="00695E9B"/>
    <w:rsid w:val="00696192"/>
    <w:rsid w:val="00696230"/>
    <w:rsid w:val="00696748"/>
    <w:rsid w:val="00696907"/>
    <w:rsid w:val="00696FA6"/>
    <w:rsid w:val="00697323"/>
    <w:rsid w:val="006974B9"/>
    <w:rsid w:val="006975B3"/>
    <w:rsid w:val="00697FAE"/>
    <w:rsid w:val="006A04F3"/>
    <w:rsid w:val="006A05D6"/>
    <w:rsid w:val="006A0633"/>
    <w:rsid w:val="006A0D96"/>
    <w:rsid w:val="006A0EDE"/>
    <w:rsid w:val="006A1BD3"/>
    <w:rsid w:val="006A2441"/>
    <w:rsid w:val="006A2B59"/>
    <w:rsid w:val="006A2E15"/>
    <w:rsid w:val="006A30A4"/>
    <w:rsid w:val="006A3489"/>
    <w:rsid w:val="006A39DD"/>
    <w:rsid w:val="006A3DA8"/>
    <w:rsid w:val="006A3DE4"/>
    <w:rsid w:val="006A4134"/>
    <w:rsid w:val="006A4A66"/>
    <w:rsid w:val="006A4B7E"/>
    <w:rsid w:val="006A5B88"/>
    <w:rsid w:val="006A5F70"/>
    <w:rsid w:val="006A6554"/>
    <w:rsid w:val="006A67F4"/>
    <w:rsid w:val="006A7838"/>
    <w:rsid w:val="006A7BAA"/>
    <w:rsid w:val="006A7F00"/>
    <w:rsid w:val="006AC761"/>
    <w:rsid w:val="006B0C6E"/>
    <w:rsid w:val="006B109E"/>
    <w:rsid w:val="006B12AF"/>
    <w:rsid w:val="006B1E23"/>
    <w:rsid w:val="006B2B0A"/>
    <w:rsid w:val="006B2B76"/>
    <w:rsid w:val="006B2DC0"/>
    <w:rsid w:val="006B33D9"/>
    <w:rsid w:val="006B373D"/>
    <w:rsid w:val="006B3D7D"/>
    <w:rsid w:val="006B3F0F"/>
    <w:rsid w:val="006B421C"/>
    <w:rsid w:val="006B44B9"/>
    <w:rsid w:val="006B49E8"/>
    <w:rsid w:val="006B4A27"/>
    <w:rsid w:val="006B4AFE"/>
    <w:rsid w:val="006B4B4D"/>
    <w:rsid w:val="006B4E3D"/>
    <w:rsid w:val="006B5748"/>
    <w:rsid w:val="006B594E"/>
    <w:rsid w:val="006B60F5"/>
    <w:rsid w:val="006B6775"/>
    <w:rsid w:val="006B6A26"/>
    <w:rsid w:val="006B729F"/>
    <w:rsid w:val="006B79A3"/>
    <w:rsid w:val="006B79CB"/>
    <w:rsid w:val="006B7BCA"/>
    <w:rsid w:val="006B7C7E"/>
    <w:rsid w:val="006C08DA"/>
    <w:rsid w:val="006C0976"/>
    <w:rsid w:val="006C0F58"/>
    <w:rsid w:val="006C11E1"/>
    <w:rsid w:val="006C144B"/>
    <w:rsid w:val="006C15C6"/>
    <w:rsid w:val="006C1764"/>
    <w:rsid w:val="006C2097"/>
    <w:rsid w:val="006C2530"/>
    <w:rsid w:val="006C2621"/>
    <w:rsid w:val="006C2949"/>
    <w:rsid w:val="006C2A67"/>
    <w:rsid w:val="006C341E"/>
    <w:rsid w:val="006C38E1"/>
    <w:rsid w:val="006C4892"/>
    <w:rsid w:val="006C5013"/>
    <w:rsid w:val="006C5400"/>
    <w:rsid w:val="006C5FC1"/>
    <w:rsid w:val="006C61DA"/>
    <w:rsid w:val="006C6B4D"/>
    <w:rsid w:val="006C7841"/>
    <w:rsid w:val="006D02F6"/>
    <w:rsid w:val="006D068F"/>
    <w:rsid w:val="006D1022"/>
    <w:rsid w:val="006D1AAD"/>
    <w:rsid w:val="006D1DBF"/>
    <w:rsid w:val="006D2433"/>
    <w:rsid w:val="006D289C"/>
    <w:rsid w:val="006D3A2A"/>
    <w:rsid w:val="006D3FA5"/>
    <w:rsid w:val="006D43C0"/>
    <w:rsid w:val="006D4978"/>
    <w:rsid w:val="006D51AF"/>
    <w:rsid w:val="006D53C8"/>
    <w:rsid w:val="006D5B8A"/>
    <w:rsid w:val="006D5EC9"/>
    <w:rsid w:val="006D696D"/>
    <w:rsid w:val="006D6A2A"/>
    <w:rsid w:val="006D6D5B"/>
    <w:rsid w:val="006D703B"/>
    <w:rsid w:val="006D7175"/>
    <w:rsid w:val="006D7188"/>
    <w:rsid w:val="006D758C"/>
    <w:rsid w:val="006D7DE7"/>
    <w:rsid w:val="006D7F07"/>
    <w:rsid w:val="006D7FFA"/>
    <w:rsid w:val="006E0553"/>
    <w:rsid w:val="006E0586"/>
    <w:rsid w:val="006E1264"/>
    <w:rsid w:val="006E1487"/>
    <w:rsid w:val="006E1896"/>
    <w:rsid w:val="006E1A00"/>
    <w:rsid w:val="006E1D2D"/>
    <w:rsid w:val="006E2A62"/>
    <w:rsid w:val="006E2A74"/>
    <w:rsid w:val="006E313E"/>
    <w:rsid w:val="006E466D"/>
    <w:rsid w:val="006E4882"/>
    <w:rsid w:val="006E494D"/>
    <w:rsid w:val="006E4D1D"/>
    <w:rsid w:val="006E4D23"/>
    <w:rsid w:val="006E4ED8"/>
    <w:rsid w:val="006E5019"/>
    <w:rsid w:val="006E543E"/>
    <w:rsid w:val="006E62C2"/>
    <w:rsid w:val="006E6339"/>
    <w:rsid w:val="006E6644"/>
    <w:rsid w:val="006E6931"/>
    <w:rsid w:val="006E6AE7"/>
    <w:rsid w:val="006E71F9"/>
    <w:rsid w:val="006E72D6"/>
    <w:rsid w:val="006E7474"/>
    <w:rsid w:val="006F0345"/>
    <w:rsid w:val="006F0CE1"/>
    <w:rsid w:val="006F0E53"/>
    <w:rsid w:val="006F11CA"/>
    <w:rsid w:val="006F135D"/>
    <w:rsid w:val="006F1524"/>
    <w:rsid w:val="006F16C3"/>
    <w:rsid w:val="006F17A7"/>
    <w:rsid w:val="006F2395"/>
    <w:rsid w:val="006F2686"/>
    <w:rsid w:val="006F2E91"/>
    <w:rsid w:val="006F3020"/>
    <w:rsid w:val="006F346A"/>
    <w:rsid w:val="006F3ADC"/>
    <w:rsid w:val="006F3CA4"/>
    <w:rsid w:val="006F3DA7"/>
    <w:rsid w:val="006F4153"/>
    <w:rsid w:val="006F4632"/>
    <w:rsid w:val="006F47BB"/>
    <w:rsid w:val="006F4F06"/>
    <w:rsid w:val="006F55F8"/>
    <w:rsid w:val="006F5943"/>
    <w:rsid w:val="006F611D"/>
    <w:rsid w:val="006F62C1"/>
    <w:rsid w:val="006F6F6E"/>
    <w:rsid w:val="00700358"/>
    <w:rsid w:val="00701049"/>
    <w:rsid w:val="00701230"/>
    <w:rsid w:val="00701704"/>
    <w:rsid w:val="00701908"/>
    <w:rsid w:val="00701C3A"/>
    <w:rsid w:val="00701D9B"/>
    <w:rsid w:val="00702352"/>
    <w:rsid w:val="00702842"/>
    <w:rsid w:val="00702A40"/>
    <w:rsid w:val="00702BE9"/>
    <w:rsid w:val="00702D43"/>
    <w:rsid w:val="00702FE9"/>
    <w:rsid w:val="00703A7C"/>
    <w:rsid w:val="00704746"/>
    <w:rsid w:val="00704AE8"/>
    <w:rsid w:val="00704E23"/>
    <w:rsid w:val="00704E47"/>
    <w:rsid w:val="007067E1"/>
    <w:rsid w:val="00706B9F"/>
    <w:rsid w:val="00707A78"/>
    <w:rsid w:val="007101C2"/>
    <w:rsid w:val="0071065B"/>
    <w:rsid w:val="007109B7"/>
    <w:rsid w:val="007115E6"/>
    <w:rsid w:val="00711689"/>
    <w:rsid w:val="0071262C"/>
    <w:rsid w:val="00712AC0"/>
    <w:rsid w:val="007133BC"/>
    <w:rsid w:val="007133C5"/>
    <w:rsid w:val="00713824"/>
    <w:rsid w:val="00713C55"/>
    <w:rsid w:val="00713E70"/>
    <w:rsid w:val="0071448B"/>
    <w:rsid w:val="0071512B"/>
    <w:rsid w:val="00715259"/>
    <w:rsid w:val="007152D2"/>
    <w:rsid w:val="007158A8"/>
    <w:rsid w:val="00715C31"/>
    <w:rsid w:val="0071617F"/>
    <w:rsid w:val="00716724"/>
    <w:rsid w:val="00716DEB"/>
    <w:rsid w:val="0071741C"/>
    <w:rsid w:val="0071757F"/>
    <w:rsid w:val="00717926"/>
    <w:rsid w:val="00717A08"/>
    <w:rsid w:val="00720136"/>
    <w:rsid w:val="0072031B"/>
    <w:rsid w:val="00720699"/>
    <w:rsid w:val="007211FF"/>
    <w:rsid w:val="007212D2"/>
    <w:rsid w:val="007218FE"/>
    <w:rsid w:val="00721FA7"/>
    <w:rsid w:val="00722258"/>
    <w:rsid w:val="00722BED"/>
    <w:rsid w:val="00722E47"/>
    <w:rsid w:val="00722E69"/>
    <w:rsid w:val="007232BE"/>
    <w:rsid w:val="00723593"/>
    <w:rsid w:val="007238AA"/>
    <w:rsid w:val="00724358"/>
    <w:rsid w:val="007248DD"/>
    <w:rsid w:val="00724965"/>
    <w:rsid w:val="007251D5"/>
    <w:rsid w:val="0072522A"/>
    <w:rsid w:val="00725A8D"/>
    <w:rsid w:val="00725C73"/>
    <w:rsid w:val="00725D87"/>
    <w:rsid w:val="007266AC"/>
    <w:rsid w:val="00726A48"/>
    <w:rsid w:val="007271B5"/>
    <w:rsid w:val="00727361"/>
    <w:rsid w:val="007274D5"/>
    <w:rsid w:val="0072753D"/>
    <w:rsid w:val="007279D3"/>
    <w:rsid w:val="007279DD"/>
    <w:rsid w:val="00727A39"/>
    <w:rsid w:val="0073091E"/>
    <w:rsid w:val="007313EB"/>
    <w:rsid w:val="00731E54"/>
    <w:rsid w:val="00732545"/>
    <w:rsid w:val="00732B08"/>
    <w:rsid w:val="00732DB2"/>
    <w:rsid w:val="007333F3"/>
    <w:rsid w:val="00733678"/>
    <w:rsid w:val="0073391D"/>
    <w:rsid w:val="00733AB9"/>
    <w:rsid w:val="00733FE3"/>
    <w:rsid w:val="00734208"/>
    <w:rsid w:val="007343AA"/>
    <w:rsid w:val="00734AB4"/>
    <w:rsid w:val="00734BD3"/>
    <w:rsid w:val="00734BDB"/>
    <w:rsid w:val="00734BFA"/>
    <w:rsid w:val="00735043"/>
    <w:rsid w:val="0073557A"/>
    <w:rsid w:val="00735C00"/>
    <w:rsid w:val="0073627F"/>
    <w:rsid w:val="0073644F"/>
    <w:rsid w:val="00736528"/>
    <w:rsid w:val="00736BF4"/>
    <w:rsid w:val="0073730D"/>
    <w:rsid w:val="0074094A"/>
    <w:rsid w:val="00740DE2"/>
    <w:rsid w:val="00740E23"/>
    <w:rsid w:val="00740E85"/>
    <w:rsid w:val="00740F4F"/>
    <w:rsid w:val="00741390"/>
    <w:rsid w:val="0074220E"/>
    <w:rsid w:val="007423B6"/>
    <w:rsid w:val="00742479"/>
    <w:rsid w:val="00743201"/>
    <w:rsid w:val="0074332B"/>
    <w:rsid w:val="00743626"/>
    <w:rsid w:val="007436E0"/>
    <w:rsid w:val="00743C06"/>
    <w:rsid w:val="00743FD0"/>
    <w:rsid w:val="007443BF"/>
    <w:rsid w:val="007446FB"/>
    <w:rsid w:val="0074515F"/>
    <w:rsid w:val="007454AD"/>
    <w:rsid w:val="00745A93"/>
    <w:rsid w:val="00745BB4"/>
    <w:rsid w:val="00745BD3"/>
    <w:rsid w:val="00745EBD"/>
    <w:rsid w:val="007460A2"/>
    <w:rsid w:val="00746490"/>
    <w:rsid w:val="00746718"/>
    <w:rsid w:val="00746A36"/>
    <w:rsid w:val="00747CCD"/>
    <w:rsid w:val="00750043"/>
    <w:rsid w:val="007503B8"/>
    <w:rsid w:val="007503CD"/>
    <w:rsid w:val="007504D2"/>
    <w:rsid w:val="007504F4"/>
    <w:rsid w:val="0075065F"/>
    <w:rsid w:val="00750E52"/>
    <w:rsid w:val="00750E56"/>
    <w:rsid w:val="00751777"/>
    <w:rsid w:val="00752000"/>
    <w:rsid w:val="00752795"/>
    <w:rsid w:val="00752AD8"/>
    <w:rsid w:val="00752BF9"/>
    <w:rsid w:val="00752CE9"/>
    <w:rsid w:val="00752DDB"/>
    <w:rsid w:val="007536EA"/>
    <w:rsid w:val="007541D5"/>
    <w:rsid w:val="0075461F"/>
    <w:rsid w:val="00754933"/>
    <w:rsid w:val="00754C44"/>
    <w:rsid w:val="00754F46"/>
    <w:rsid w:val="007556EF"/>
    <w:rsid w:val="0075599A"/>
    <w:rsid w:val="0075599C"/>
    <w:rsid w:val="0075645F"/>
    <w:rsid w:val="00756A31"/>
    <w:rsid w:val="007572D5"/>
    <w:rsid w:val="00757CC7"/>
    <w:rsid w:val="00760A3D"/>
    <w:rsid w:val="00760AEC"/>
    <w:rsid w:val="00760E1A"/>
    <w:rsid w:val="00760F2C"/>
    <w:rsid w:val="007619C7"/>
    <w:rsid w:val="00761AF7"/>
    <w:rsid w:val="00762066"/>
    <w:rsid w:val="0076261D"/>
    <w:rsid w:val="00762765"/>
    <w:rsid w:val="00762A5C"/>
    <w:rsid w:val="00762B37"/>
    <w:rsid w:val="00762BA1"/>
    <w:rsid w:val="0076348A"/>
    <w:rsid w:val="00763776"/>
    <w:rsid w:val="00763B6F"/>
    <w:rsid w:val="00763B75"/>
    <w:rsid w:val="00764C2E"/>
    <w:rsid w:val="00764EE6"/>
    <w:rsid w:val="00765315"/>
    <w:rsid w:val="00765498"/>
    <w:rsid w:val="00765583"/>
    <w:rsid w:val="0076579B"/>
    <w:rsid w:val="00765A1F"/>
    <w:rsid w:val="00765A76"/>
    <w:rsid w:val="00765CF5"/>
    <w:rsid w:val="00765F15"/>
    <w:rsid w:val="007665F5"/>
    <w:rsid w:val="00766D3D"/>
    <w:rsid w:val="0077035A"/>
    <w:rsid w:val="0077088A"/>
    <w:rsid w:val="00770A8D"/>
    <w:rsid w:val="00770AE1"/>
    <w:rsid w:val="00771458"/>
    <w:rsid w:val="00771577"/>
    <w:rsid w:val="007719DB"/>
    <w:rsid w:val="00771C11"/>
    <w:rsid w:val="00772117"/>
    <w:rsid w:val="007724C3"/>
    <w:rsid w:val="00772C9B"/>
    <w:rsid w:val="00773776"/>
    <w:rsid w:val="0077391F"/>
    <w:rsid w:val="00773D9F"/>
    <w:rsid w:val="00773DFA"/>
    <w:rsid w:val="00774C99"/>
    <w:rsid w:val="00774C9A"/>
    <w:rsid w:val="00774DB6"/>
    <w:rsid w:val="00775203"/>
    <w:rsid w:val="00775348"/>
    <w:rsid w:val="00775600"/>
    <w:rsid w:val="00775977"/>
    <w:rsid w:val="00775A4B"/>
    <w:rsid w:val="00775C09"/>
    <w:rsid w:val="00775FBF"/>
    <w:rsid w:val="0077691C"/>
    <w:rsid w:val="00776C88"/>
    <w:rsid w:val="00776CF5"/>
    <w:rsid w:val="00777747"/>
    <w:rsid w:val="007777BA"/>
    <w:rsid w:val="007777FC"/>
    <w:rsid w:val="00777932"/>
    <w:rsid w:val="00777BD0"/>
    <w:rsid w:val="00777C0A"/>
    <w:rsid w:val="007800B5"/>
    <w:rsid w:val="00780216"/>
    <w:rsid w:val="00780548"/>
    <w:rsid w:val="00780B2E"/>
    <w:rsid w:val="00780DC0"/>
    <w:rsid w:val="007823E6"/>
    <w:rsid w:val="00782431"/>
    <w:rsid w:val="00782A83"/>
    <w:rsid w:val="007833A8"/>
    <w:rsid w:val="007842C4"/>
    <w:rsid w:val="00784B39"/>
    <w:rsid w:val="00784D17"/>
    <w:rsid w:val="007850CE"/>
    <w:rsid w:val="00785238"/>
    <w:rsid w:val="00785F37"/>
    <w:rsid w:val="007860FA"/>
    <w:rsid w:val="0078786C"/>
    <w:rsid w:val="0078787B"/>
    <w:rsid w:val="0079027E"/>
    <w:rsid w:val="007906DD"/>
    <w:rsid w:val="00790967"/>
    <w:rsid w:val="00790C23"/>
    <w:rsid w:val="00790D0C"/>
    <w:rsid w:val="00790D3F"/>
    <w:rsid w:val="00791288"/>
    <w:rsid w:val="00791313"/>
    <w:rsid w:val="0079191B"/>
    <w:rsid w:val="00791E50"/>
    <w:rsid w:val="0079292F"/>
    <w:rsid w:val="0079328F"/>
    <w:rsid w:val="00793636"/>
    <w:rsid w:val="00793E7D"/>
    <w:rsid w:val="00793F47"/>
    <w:rsid w:val="007940C8"/>
    <w:rsid w:val="007946E3"/>
    <w:rsid w:val="007948CB"/>
    <w:rsid w:val="00795975"/>
    <w:rsid w:val="00795E20"/>
    <w:rsid w:val="00795EF0"/>
    <w:rsid w:val="0079674C"/>
    <w:rsid w:val="00796A9A"/>
    <w:rsid w:val="00796F85"/>
    <w:rsid w:val="00796FA9"/>
    <w:rsid w:val="00796FC5"/>
    <w:rsid w:val="007970A2"/>
    <w:rsid w:val="007979AF"/>
    <w:rsid w:val="007979B7"/>
    <w:rsid w:val="00797AAB"/>
    <w:rsid w:val="00797CC6"/>
    <w:rsid w:val="007A09D9"/>
    <w:rsid w:val="007A09FD"/>
    <w:rsid w:val="007A0A80"/>
    <w:rsid w:val="007A166F"/>
    <w:rsid w:val="007A1769"/>
    <w:rsid w:val="007A1914"/>
    <w:rsid w:val="007A222C"/>
    <w:rsid w:val="007A278E"/>
    <w:rsid w:val="007A2DA2"/>
    <w:rsid w:val="007A3119"/>
    <w:rsid w:val="007A36D1"/>
    <w:rsid w:val="007A38EF"/>
    <w:rsid w:val="007A3BA8"/>
    <w:rsid w:val="007A3CB4"/>
    <w:rsid w:val="007A4210"/>
    <w:rsid w:val="007A4439"/>
    <w:rsid w:val="007A466A"/>
    <w:rsid w:val="007A4CEF"/>
    <w:rsid w:val="007A577F"/>
    <w:rsid w:val="007A597D"/>
    <w:rsid w:val="007A5C1D"/>
    <w:rsid w:val="007A6477"/>
    <w:rsid w:val="007A6D89"/>
    <w:rsid w:val="007A7721"/>
    <w:rsid w:val="007A7905"/>
    <w:rsid w:val="007B0C3F"/>
    <w:rsid w:val="007B0F97"/>
    <w:rsid w:val="007B3002"/>
    <w:rsid w:val="007B3038"/>
    <w:rsid w:val="007B333A"/>
    <w:rsid w:val="007B373D"/>
    <w:rsid w:val="007B3847"/>
    <w:rsid w:val="007B3A39"/>
    <w:rsid w:val="007B411D"/>
    <w:rsid w:val="007B4469"/>
    <w:rsid w:val="007B4C57"/>
    <w:rsid w:val="007B4EF9"/>
    <w:rsid w:val="007B5221"/>
    <w:rsid w:val="007B555D"/>
    <w:rsid w:val="007B5EA6"/>
    <w:rsid w:val="007B5FCC"/>
    <w:rsid w:val="007B5FF0"/>
    <w:rsid w:val="007B63AB"/>
    <w:rsid w:val="007B6479"/>
    <w:rsid w:val="007B669F"/>
    <w:rsid w:val="007B69C3"/>
    <w:rsid w:val="007B79D7"/>
    <w:rsid w:val="007B7AAB"/>
    <w:rsid w:val="007B7C35"/>
    <w:rsid w:val="007B7E3F"/>
    <w:rsid w:val="007B7FC3"/>
    <w:rsid w:val="007C0254"/>
    <w:rsid w:val="007C0CFF"/>
    <w:rsid w:val="007C16BF"/>
    <w:rsid w:val="007C19C4"/>
    <w:rsid w:val="007C1C57"/>
    <w:rsid w:val="007C1D18"/>
    <w:rsid w:val="007C1E81"/>
    <w:rsid w:val="007C2B08"/>
    <w:rsid w:val="007C3069"/>
    <w:rsid w:val="007C3B72"/>
    <w:rsid w:val="007C4B2E"/>
    <w:rsid w:val="007C4DC2"/>
    <w:rsid w:val="007C5A9D"/>
    <w:rsid w:val="007C6028"/>
    <w:rsid w:val="007C644F"/>
    <w:rsid w:val="007C6550"/>
    <w:rsid w:val="007C6881"/>
    <w:rsid w:val="007C7108"/>
    <w:rsid w:val="007C7296"/>
    <w:rsid w:val="007C7498"/>
    <w:rsid w:val="007D0168"/>
    <w:rsid w:val="007D0CFB"/>
    <w:rsid w:val="007D1D08"/>
    <w:rsid w:val="007D1D94"/>
    <w:rsid w:val="007D1EE9"/>
    <w:rsid w:val="007D1EF0"/>
    <w:rsid w:val="007D27FF"/>
    <w:rsid w:val="007D2AA2"/>
    <w:rsid w:val="007D2BE6"/>
    <w:rsid w:val="007D2C06"/>
    <w:rsid w:val="007D3869"/>
    <w:rsid w:val="007D4246"/>
    <w:rsid w:val="007D4289"/>
    <w:rsid w:val="007D443A"/>
    <w:rsid w:val="007D493C"/>
    <w:rsid w:val="007D5174"/>
    <w:rsid w:val="007D5439"/>
    <w:rsid w:val="007D552F"/>
    <w:rsid w:val="007D5607"/>
    <w:rsid w:val="007D5DB6"/>
    <w:rsid w:val="007D5FD0"/>
    <w:rsid w:val="007D6000"/>
    <w:rsid w:val="007D6119"/>
    <w:rsid w:val="007D6273"/>
    <w:rsid w:val="007D729F"/>
    <w:rsid w:val="007D7677"/>
    <w:rsid w:val="007D7F32"/>
    <w:rsid w:val="007D7F94"/>
    <w:rsid w:val="007E02AB"/>
    <w:rsid w:val="007E1987"/>
    <w:rsid w:val="007E1B9B"/>
    <w:rsid w:val="007E20B7"/>
    <w:rsid w:val="007E2C61"/>
    <w:rsid w:val="007E2E98"/>
    <w:rsid w:val="007E306A"/>
    <w:rsid w:val="007E3B9B"/>
    <w:rsid w:val="007E51BE"/>
    <w:rsid w:val="007E5415"/>
    <w:rsid w:val="007E5A00"/>
    <w:rsid w:val="007E5ABC"/>
    <w:rsid w:val="007E603E"/>
    <w:rsid w:val="007E658A"/>
    <w:rsid w:val="007E6A97"/>
    <w:rsid w:val="007E7821"/>
    <w:rsid w:val="007E7E17"/>
    <w:rsid w:val="007E7F56"/>
    <w:rsid w:val="007F084C"/>
    <w:rsid w:val="007F08E6"/>
    <w:rsid w:val="007F1217"/>
    <w:rsid w:val="007F1C46"/>
    <w:rsid w:val="007F1F63"/>
    <w:rsid w:val="007F1FF3"/>
    <w:rsid w:val="007F2386"/>
    <w:rsid w:val="007F284B"/>
    <w:rsid w:val="007F3647"/>
    <w:rsid w:val="007F36C2"/>
    <w:rsid w:val="007F3C11"/>
    <w:rsid w:val="007F3DB8"/>
    <w:rsid w:val="007F42CD"/>
    <w:rsid w:val="007F4443"/>
    <w:rsid w:val="007F48C3"/>
    <w:rsid w:val="007F4DB1"/>
    <w:rsid w:val="007F515E"/>
    <w:rsid w:val="007F5320"/>
    <w:rsid w:val="007F6390"/>
    <w:rsid w:val="007F6414"/>
    <w:rsid w:val="007F6783"/>
    <w:rsid w:val="007F6964"/>
    <w:rsid w:val="007F6A29"/>
    <w:rsid w:val="007F6DB7"/>
    <w:rsid w:val="007F6F62"/>
    <w:rsid w:val="007F754C"/>
    <w:rsid w:val="007F76AF"/>
    <w:rsid w:val="007F7A28"/>
    <w:rsid w:val="00800772"/>
    <w:rsid w:val="00800787"/>
    <w:rsid w:val="00800A4E"/>
    <w:rsid w:val="00800B0A"/>
    <w:rsid w:val="00800BAA"/>
    <w:rsid w:val="008017DE"/>
    <w:rsid w:val="0080197D"/>
    <w:rsid w:val="00801A3F"/>
    <w:rsid w:val="00801CBC"/>
    <w:rsid w:val="00801FA4"/>
    <w:rsid w:val="008023B6"/>
    <w:rsid w:val="00802FAC"/>
    <w:rsid w:val="00803B32"/>
    <w:rsid w:val="00803C10"/>
    <w:rsid w:val="008058C5"/>
    <w:rsid w:val="008062FD"/>
    <w:rsid w:val="00806D45"/>
    <w:rsid w:val="00806F8D"/>
    <w:rsid w:val="00807A8E"/>
    <w:rsid w:val="00807C5E"/>
    <w:rsid w:val="00807C74"/>
    <w:rsid w:val="00807CF2"/>
    <w:rsid w:val="00810392"/>
    <w:rsid w:val="00810400"/>
    <w:rsid w:val="008108AB"/>
    <w:rsid w:val="008108FC"/>
    <w:rsid w:val="00810F03"/>
    <w:rsid w:val="00811158"/>
    <w:rsid w:val="008112F7"/>
    <w:rsid w:val="0081159A"/>
    <w:rsid w:val="00811B62"/>
    <w:rsid w:val="0081245B"/>
    <w:rsid w:val="00812D03"/>
    <w:rsid w:val="00813570"/>
    <w:rsid w:val="00813B27"/>
    <w:rsid w:val="008149D9"/>
    <w:rsid w:val="00814E76"/>
    <w:rsid w:val="00816798"/>
    <w:rsid w:val="00816952"/>
    <w:rsid w:val="00816A81"/>
    <w:rsid w:val="00816C5E"/>
    <w:rsid w:val="0081758F"/>
    <w:rsid w:val="008176A1"/>
    <w:rsid w:val="00817700"/>
    <w:rsid w:val="0081784D"/>
    <w:rsid w:val="0081792F"/>
    <w:rsid w:val="00817BD6"/>
    <w:rsid w:val="00817F8C"/>
    <w:rsid w:val="00820623"/>
    <w:rsid w:val="00820754"/>
    <w:rsid w:val="0082166D"/>
    <w:rsid w:val="008217F2"/>
    <w:rsid w:val="0082184F"/>
    <w:rsid w:val="008218B5"/>
    <w:rsid w:val="00821C34"/>
    <w:rsid w:val="008223AF"/>
    <w:rsid w:val="008224C3"/>
    <w:rsid w:val="0082336A"/>
    <w:rsid w:val="00823D7A"/>
    <w:rsid w:val="008245CB"/>
    <w:rsid w:val="008248AD"/>
    <w:rsid w:val="008264E7"/>
    <w:rsid w:val="00826719"/>
    <w:rsid w:val="0082685C"/>
    <w:rsid w:val="008272AA"/>
    <w:rsid w:val="008302A1"/>
    <w:rsid w:val="00830383"/>
    <w:rsid w:val="0083075B"/>
    <w:rsid w:val="00830845"/>
    <w:rsid w:val="00830893"/>
    <w:rsid w:val="008308C5"/>
    <w:rsid w:val="0083096B"/>
    <w:rsid w:val="0083158A"/>
    <w:rsid w:val="00831803"/>
    <w:rsid w:val="008319A9"/>
    <w:rsid w:val="00832361"/>
    <w:rsid w:val="0083254F"/>
    <w:rsid w:val="0083255A"/>
    <w:rsid w:val="00832AA0"/>
    <w:rsid w:val="0083333B"/>
    <w:rsid w:val="00833A02"/>
    <w:rsid w:val="00834138"/>
    <w:rsid w:val="008343D1"/>
    <w:rsid w:val="00834526"/>
    <w:rsid w:val="008349DB"/>
    <w:rsid w:val="00834AF6"/>
    <w:rsid w:val="008354B2"/>
    <w:rsid w:val="00835CA8"/>
    <w:rsid w:val="00835E50"/>
    <w:rsid w:val="0083613F"/>
    <w:rsid w:val="00836B4D"/>
    <w:rsid w:val="008372B5"/>
    <w:rsid w:val="008377EB"/>
    <w:rsid w:val="00840D0E"/>
    <w:rsid w:val="008419D4"/>
    <w:rsid w:val="00841E06"/>
    <w:rsid w:val="008432BF"/>
    <w:rsid w:val="00843557"/>
    <w:rsid w:val="0084361F"/>
    <w:rsid w:val="00843BE1"/>
    <w:rsid w:val="00843DE2"/>
    <w:rsid w:val="00844338"/>
    <w:rsid w:val="00844342"/>
    <w:rsid w:val="0084484A"/>
    <w:rsid w:val="00844D03"/>
    <w:rsid w:val="00844F17"/>
    <w:rsid w:val="0084542D"/>
    <w:rsid w:val="00845691"/>
    <w:rsid w:val="00845809"/>
    <w:rsid w:val="00845858"/>
    <w:rsid w:val="00845B3F"/>
    <w:rsid w:val="0084650C"/>
    <w:rsid w:val="0084680E"/>
    <w:rsid w:val="00846967"/>
    <w:rsid w:val="00846B37"/>
    <w:rsid w:val="00846B4F"/>
    <w:rsid w:val="00846C1F"/>
    <w:rsid w:val="00846E09"/>
    <w:rsid w:val="00847239"/>
    <w:rsid w:val="008474D3"/>
    <w:rsid w:val="0084761B"/>
    <w:rsid w:val="0084764E"/>
    <w:rsid w:val="00847CAD"/>
    <w:rsid w:val="008509C4"/>
    <w:rsid w:val="00850AC8"/>
    <w:rsid w:val="008518E6"/>
    <w:rsid w:val="00851C51"/>
    <w:rsid w:val="00851CD6"/>
    <w:rsid w:val="00852248"/>
    <w:rsid w:val="0085239A"/>
    <w:rsid w:val="008523B0"/>
    <w:rsid w:val="00852832"/>
    <w:rsid w:val="00852CB8"/>
    <w:rsid w:val="00852FD7"/>
    <w:rsid w:val="0085345B"/>
    <w:rsid w:val="00853770"/>
    <w:rsid w:val="00853CFE"/>
    <w:rsid w:val="00854B94"/>
    <w:rsid w:val="00854BA5"/>
    <w:rsid w:val="00854D9B"/>
    <w:rsid w:val="00855C84"/>
    <w:rsid w:val="00856EC7"/>
    <w:rsid w:val="00856ECE"/>
    <w:rsid w:val="00856EF2"/>
    <w:rsid w:val="008573C5"/>
    <w:rsid w:val="00857BDD"/>
    <w:rsid w:val="00857D5B"/>
    <w:rsid w:val="00860A77"/>
    <w:rsid w:val="00861841"/>
    <w:rsid w:val="0086214F"/>
    <w:rsid w:val="008621EA"/>
    <w:rsid w:val="0086281A"/>
    <w:rsid w:val="00862D5F"/>
    <w:rsid w:val="00863A1B"/>
    <w:rsid w:val="00863AB9"/>
    <w:rsid w:val="00863F2B"/>
    <w:rsid w:val="00863F7A"/>
    <w:rsid w:val="0086444C"/>
    <w:rsid w:val="00864D1B"/>
    <w:rsid w:val="00865113"/>
    <w:rsid w:val="008656E0"/>
    <w:rsid w:val="0086581B"/>
    <w:rsid w:val="00865953"/>
    <w:rsid w:val="0086757F"/>
    <w:rsid w:val="00867604"/>
    <w:rsid w:val="008676F5"/>
    <w:rsid w:val="008679E8"/>
    <w:rsid w:val="00871143"/>
    <w:rsid w:val="008716E9"/>
    <w:rsid w:val="00871764"/>
    <w:rsid w:val="008718B7"/>
    <w:rsid w:val="00871A7F"/>
    <w:rsid w:val="00871D45"/>
    <w:rsid w:val="00871FA3"/>
    <w:rsid w:val="008720A0"/>
    <w:rsid w:val="008720D6"/>
    <w:rsid w:val="008722BC"/>
    <w:rsid w:val="00873673"/>
    <w:rsid w:val="0087381D"/>
    <w:rsid w:val="00874119"/>
    <w:rsid w:val="008749BA"/>
    <w:rsid w:val="00874F10"/>
    <w:rsid w:val="00874F64"/>
    <w:rsid w:val="00874FC3"/>
    <w:rsid w:val="0087510A"/>
    <w:rsid w:val="008752EC"/>
    <w:rsid w:val="00875550"/>
    <w:rsid w:val="00875B76"/>
    <w:rsid w:val="00875D25"/>
    <w:rsid w:val="008767B9"/>
    <w:rsid w:val="008767EC"/>
    <w:rsid w:val="00876E3D"/>
    <w:rsid w:val="008771EC"/>
    <w:rsid w:val="00877355"/>
    <w:rsid w:val="008774A7"/>
    <w:rsid w:val="0087763E"/>
    <w:rsid w:val="00877958"/>
    <w:rsid w:val="0088007C"/>
    <w:rsid w:val="00881380"/>
    <w:rsid w:val="00881D61"/>
    <w:rsid w:val="00881EF7"/>
    <w:rsid w:val="0088203E"/>
    <w:rsid w:val="008825AA"/>
    <w:rsid w:val="008829A9"/>
    <w:rsid w:val="00882D47"/>
    <w:rsid w:val="00882F6C"/>
    <w:rsid w:val="0088362A"/>
    <w:rsid w:val="00883ABF"/>
    <w:rsid w:val="00883EAF"/>
    <w:rsid w:val="00884061"/>
    <w:rsid w:val="008847E8"/>
    <w:rsid w:val="00884FC7"/>
    <w:rsid w:val="008858F0"/>
    <w:rsid w:val="00885B91"/>
    <w:rsid w:val="00885D9B"/>
    <w:rsid w:val="00885E8A"/>
    <w:rsid w:val="00886364"/>
    <w:rsid w:val="00886396"/>
    <w:rsid w:val="00886CDF"/>
    <w:rsid w:val="00887B20"/>
    <w:rsid w:val="00890326"/>
    <w:rsid w:val="00890B4D"/>
    <w:rsid w:val="00890BB6"/>
    <w:rsid w:val="00890E56"/>
    <w:rsid w:val="00891040"/>
    <w:rsid w:val="008915DB"/>
    <w:rsid w:val="00891A47"/>
    <w:rsid w:val="00891BD2"/>
    <w:rsid w:val="00891BD5"/>
    <w:rsid w:val="00892D5E"/>
    <w:rsid w:val="00892E03"/>
    <w:rsid w:val="008938DA"/>
    <w:rsid w:val="008941D9"/>
    <w:rsid w:val="008942D8"/>
    <w:rsid w:val="0089434F"/>
    <w:rsid w:val="008945FC"/>
    <w:rsid w:val="00894D49"/>
    <w:rsid w:val="00894DC8"/>
    <w:rsid w:val="008955D5"/>
    <w:rsid w:val="00896711"/>
    <w:rsid w:val="0089690D"/>
    <w:rsid w:val="00897B86"/>
    <w:rsid w:val="00897FD5"/>
    <w:rsid w:val="008A0044"/>
    <w:rsid w:val="008A0240"/>
    <w:rsid w:val="008A0363"/>
    <w:rsid w:val="008A0813"/>
    <w:rsid w:val="008A103A"/>
    <w:rsid w:val="008A109F"/>
    <w:rsid w:val="008A13CD"/>
    <w:rsid w:val="008A1C06"/>
    <w:rsid w:val="008A24BD"/>
    <w:rsid w:val="008A2990"/>
    <w:rsid w:val="008A2B5A"/>
    <w:rsid w:val="008A2EC8"/>
    <w:rsid w:val="008A2FC1"/>
    <w:rsid w:val="008A31F8"/>
    <w:rsid w:val="008A3963"/>
    <w:rsid w:val="008A4961"/>
    <w:rsid w:val="008A4A90"/>
    <w:rsid w:val="008A4D67"/>
    <w:rsid w:val="008A4E7B"/>
    <w:rsid w:val="008A52B6"/>
    <w:rsid w:val="008A53EF"/>
    <w:rsid w:val="008A546D"/>
    <w:rsid w:val="008A5DD3"/>
    <w:rsid w:val="008A64D8"/>
    <w:rsid w:val="008A6CF0"/>
    <w:rsid w:val="008A6D0A"/>
    <w:rsid w:val="008A6E3F"/>
    <w:rsid w:val="008A7679"/>
    <w:rsid w:val="008A771E"/>
    <w:rsid w:val="008A7F34"/>
    <w:rsid w:val="008B0125"/>
    <w:rsid w:val="008B012B"/>
    <w:rsid w:val="008B09AC"/>
    <w:rsid w:val="008B0C0F"/>
    <w:rsid w:val="008B11AD"/>
    <w:rsid w:val="008B1B36"/>
    <w:rsid w:val="008B1D60"/>
    <w:rsid w:val="008B26BD"/>
    <w:rsid w:val="008B2A82"/>
    <w:rsid w:val="008B2C84"/>
    <w:rsid w:val="008B3509"/>
    <w:rsid w:val="008B3BF6"/>
    <w:rsid w:val="008B3D31"/>
    <w:rsid w:val="008B3D6B"/>
    <w:rsid w:val="008B42C9"/>
    <w:rsid w:val="008B5538"/>
    <w:rsid w:val="008B6092"/>
    <w:rsid w:val="008B6469"/>
    <w:rsid w:val="008B650D"/>
    <w:rsid w:val="008B666C"/>
    <w:rsid w:val="008B6A02"/>
    <w:rsid w:val="008B6F35"/>
    <w:rsid w:val="008B7033"/>
    <w:rsid w:val="008B73F1"/>
    <w:rsid w:val="008B78EC"/>
    <w:rsid w:val="008B7E05"/>
    <w:rsid w:val="008B7E59"/>
    <w:rsid w:val="008C0832"/>
    <w:rsid w:val="008C0D02"/>
    <w:rsid w:val="008C0E6A"/>
    <w:rsid w:val="008C1855"/>
    <w:rsid w:val="008C1CDC"/>
    <w:rsid w:val="008C2063"/>
    <w:rsid w:val="008C2077"/>
    <w:rsid w:val="008C21ED"/>
    <w:rsid w:val="008C237F"/>
    <w:rsid w:val="008C2B9A"/>
    <w:rsid w:val="008C325A"/>
    <w:rsid w:val="008C36D0"/>
    <w:rsid w:val="008C3B32"/>
    <w:rsid w:val="008C411B"/>
    <w:rsid w:val="008C53BB"/>
    <w:rsid w:val="008C5EE4"/>
    <w:rsid w:val="008C6020"/>
    <w:rsid w:val="008C6124"/>
    <w:rsid w:val="008C66EB"/>
    <w:rsid w:val="008C691C"/>
    <w:rsid w:val="008C71A0"/>
    <w:rsid w:val="008C7427"/>
    <w:rsid w:val="008C7A6A"/>
    <w:rsid w:val="008C7D07"/>
    <w:rsid w:val="008C7F19"/>
    <w:rsid w:val="008D0101"/>
    <w:rsid w:val="008D050A"/>
    <w:rsid w:val="008D0BCB"/>
    <w:rsid w:val="008D0C77"/>
    <w:rsid w:val="008D10BD"/>
    <w:rsid w:val="008D1423"/>
    <w:rsid w:val="008D142D"/>
    <w:rsid w:val="008D1942"/>
    <w:rsid w:val="008D1AA0"/>
    <w:rsid w:val="008D1E0B"/>
    <w:rsid w:val="008D2081"/>
    <w:rsid w:val="008D24B7"/>
    <w:rsid w:val="008D3154"/>
    <w:rsid w:val="008D31B5"/>
    <w:rsid w:val="008D33C3"/>
    <w:rsid w:val="008D3F94"/>
    <w:rsid w:val="008D46D8"/>
    <w:rsid w:val="008D4885"/>
    <w:rsid w:val="008D4AC6"/>
    <w:rsid w:val="008D5C69"/>
    <w:rsid w:val="008D6219"/>
    <w:rsid w:val="008D6C18"/>
    <w:rsid w:val="008D74BA"/>
    <w:rsid w:val="008D7DA7"/>
    <w:rsid w:val="008E08FB"/>
    <w:rsid w:val="008E0EBA"/>
    <w:rsid w:val="008E144E"/>
    <w:rsid w:val="008E1983"/>
    <w:rsid w:val="008E1AEB"/>
    <w:rsid w:val="008E1C80"/>
    <w:rsid w:val="008E2829"/>
    <w:rsid w:val="008E2948"/>
    <w:rsid w:val="008E31D9"/>
    <w:rsid w:val="008E371C"/>
    <w:rsid w:val="008E3F89"/>
    <w:rsid w:val="008E4865"/>
    <w:rsid w:val="008E49FC"/>
    <w:rsid w:val="008E4A17"/>
    <w:rsid w:val="008E4D8C"/>
    <w:rsid w:val="008E50B3"/>
    <w:rsid w:val="008E51C5"/>
    <w:rsid w:val="008E53AA"/>
    <w:rsid w:val="008E547C"/>
    <w:rsid w:val="008E5F26"/>
    <w:rsid w:val="008E5FB6"/>
    <w:rsid w:val="008E68DC"/>
    <w:rsid w:val="008E6AAF"/>
    <w:rsid w:val="008E6BD1"/>
    <w:rsid w:val="008E6CC0"/>
    <w:rsid w:val="008E778F"/>
    <w:rsid w:val="008E7CD8"/>
    <w:rsid w:val="008F03F7"/>
    <w:rsid w:val="008F11D1"/>
    <w:rsid w:val="008F1511"/>
    <w:rsid w:val="008F1ADC"/>
    <w:rsid w:val="008F1F6F"/>
    <w:rsid w:val="008F2093"/>
    <w:rsid w:val="008F21C9"/>
    <w:rsid w:val="008F25B9"/>
    <w:rsid w:val="008F26FD"/>
    <w:rsid w:val="008F281C"/>
    <w:rsid w:val="008F2852"/>
    <w:rsid w:val="008F2B7D"/>
    <w:rsid w:val="008F2FA7"/>
    <w:rsid w:val="008F321A"/>
    <w:rsid w:val="008F3634"/>
    <w:rsid w:val="008F3B19"/>
    <w:rsid w:val="008F3C3C"/>
    <w:rsid w:val="008F445A"/>
    <w:rsid w:val="008F4660"/>
    <w:rsid w:val="008F4719"/>
    <w:rsid w:val="008F49E8"/>
    <w:rsid w:val="008F5270"/>
    <w:rsid w:val="008F52D1"/>
    <w:rsid w:val="008F53C3"/>
    <w:rsid w:val="008F5B11"/>
    <w:rsid w:val="008F5B34"/>
    <w:rsid w:val="008F5C89"/>
    <w:rsid w:val="008F5C90"/>
    <w:rsid w:val="008F6215"/>
    <w:rsid w:val="008F70C3"/>
    <w:rsid w:val="00900BF5"/>
    <w:rsid w:val="00900CE0"/>
    <w:rsid w:val="00900F63"/>
    <w:rsid w:val="0090126F"/>
    <w:rsid w:val="009014C5"/>
    <w:rsid w:val="009016FB"/>
    <w:rsid w:val="0090233B"/>
    <w:rsid w:val="00902421"/>
    <w:rsid w:val="00902938"/>
    <w:rsid w:val="0090302A"/>
    <w:rsid w:val="009035C3"/>
    <w:rsid w:val="00903800"/>
    <w:rsid w:val="00903C44"/>
    <w:rsid w:val="0090473D"/>
    <w:rsid w:val="0090510F"/>
    <w:rsid w:val="0090556C"/>
    <w:rsid w:val="00905917"/>
    <w:rsid w:val="00905E67"/>
    <w:rsid w:val="00906161"/>
    <w:rsid w:val="0090625F"/>
    <w:rsid w:val="00906B51"/>
    <w:rsid w:val="00906E50"/>
    <w:rsid w:val="009077BE"/>
    <w:rsid w:val="00910757"/>
    <w:rsid w:val="00910C3C"/>
    <w:rsid w:val="0091124C"/>
    <w:rsid w:val="00911422"/>
    <w:rsid w:val="009114AD"/>
    <w:rsid w:val="00911572"/>
    <w:rsid w:val="009117CD"/>
    <w:rsid w:val="00912006"/>
    <w:rsid w:val="00912BF8"/>
    <w:rsid w:val="00912DA2"/>
    <w:rsid w:val="00912E6D"/>
    <w:rsid w:val="009149A1"/>
    <w:rsid w:val="00914C05"/>
    <w:rsid w:val="00914F5E"/>
    <w:rsid w:val="009155DF"/>
    <w:rsid w:val="009156FA"/>
    <w:rsid w:val="00915A30"/>
    <w:rsid w:val="00915EA5"/>
    <w:rsid w:val="00916315"/>
    <w:rsid w:val="009166A2"/>
    <w:rsid w:val="009166FF"/>
    <w:rsid w:val="0091691A"/>
    <w:rsid w:val="00916DB5"/>
    <w:rsid w:val="0091758B"/>
    <w:rsid w:val="00917A55"/>
    <w:rsid w:val="00917D37"/>
    <w:rsid w:val="009200F2"/>
    <w:rsid w:val="00920DD6"/>
    <w:rsid w:val="00921547"/>
    <w:rsid w:val="00921CB1"/>
    <w:rsid w:val="00921E7B"/>
    <w:rsid w:val="00922159"/>
    <w:rsid w:val="009223FD"/>
    <w:rsid w:val="00922AC9"/>
    <w:rsid w:val="00923867"/>
    <w:rsid w:val="00923869"/>
    <w:rsid w:val="00923F93"/>
    <w:rsid w:val="00924603"/>
    <w:rsid w:val="00924D3D"/>
    <w:rsid w:val="00924D56"/>
    <w:rsid w:val="009254BF"/>
    <w:rsid w:val="009264EC"/>
    <w:rsid w:val="0092667B"/>
    <w:rsid w:val="00926CF1"/>
    <w:rsid w:val="009276E7"/>
    <w:rsid w:val="0092771D"/>
    <w:rsid w:val="009277B3"/>
    <w:rsid w:val="0092782B"/>
    <w:rsid w:val="00927CF4"/>
    <w:rsid w:val="0093017F"/>
    <w:rsid w:val="00930BF1"/>
    <w:rsid w:val="00930C66"/>
    <w:rsid w:val="00930CEF"/>
    <w:rsid w:val="00930D6B"/>
    <w:rsid w:val="00931683"/>
    <w:rsid w:val="009319E0"/>
    <w:rsid w:val="00931AB7"/>
    <w:rsid w:val="00931BF2"/>
    <w:rsid w:val="0093221C"/>
    <w:rsid w:val="00932B57"/>
    <w:rsid w:val="00932DDB"/>
    <w:rsid w:val="0093319B"/>
    <w:rsid w:val="009340E4"/>
    <w:rsid w:val="00934501"/>
    <w:rsid w:val="00934589"/>
    <w:rsid w:val="009345BE"/>
    <w:rsid w:val="00934A24"/>
    <w:rsid w:val="00935C19"/>
    <w:rsid w:val="00936526"/>
    <w:rsid w:val="00936EF6"/>
    <w:rsid w:val="009375D0"/>
    <w:rsid w:val="00937AE2"/>
    <w:rsid w:val="00937BF5"/>
    <w:rsid w:val="00937E9E"/>
    <w:rsid w:val="00937F0F"/>
    <w:rsid w:val="00940D3F"/>
    <w:rsid w:val="00940EBA"/>
    <w:rsid w:val="00940FD7"/>
    <w:rsid w:val="00941468"/>
    <w:rsid w:val="0094150E"/>
    <w:rsid w:val="00942310"/>
    <w:rsid w:val="00942459"/>
    <w:rsid w:val="0094290E"/>
    <w:rsid w:val="009429E6"/>
    <w:rsid w:val="009433F4"/>
    <w:rsid w:val="00943622"/>
    <w:rsid w:val="009437A4"/>
    <w:rsid w:val="00943A2D"/>
    <w:rsid w:val="00943A79"/>
    <w:rsid w:val="00944368"/>
    <w:rsid w:val="0094482A"/>
    <w:rsid w:val="009449EC"/>
    <w:rsid w:val="00944B25"/>
    <w:rsid w:val="00944E87"/>
    <w:rsid w:val="00945844"/>
    <w:rsid w:val="009459FF"/>
    <w:rsid w:val="00945FF9"/>
    <w:rsid w:val="00946B00"/>
    <w:rsid w:val="00946B51"/>
    <w:rsid w:val="009475A7"/>
    <w:rsid w:val="00947C28"/>
    <w:rsid w:val="00947C83"/>
    <w:rsid w:val="0095029C"/>
    <w:rsid w:val="00950DE4"/>
    <w:rsid w:val="00950EF4"/>
    <w:rsid w:val="00950FAE"/>
    <w:rsid w:val="0095136F"/>
    <w:rsid w:val="00951552"/>
    <w:rsid w:val="009517FF"/>
    <w:rsid w:val="00951F40"/>
    <w:rsid w:val="00953192"/>
    <w:rsid w:val="00953F19"/>
    <w:rsid w:val="0095406C"/>
    <w:rsid w:val="0095406F"/>
    <w:rsid w:val="0095520E"/>
    <w:rsid w:val="009554A8"/>
    <w:rsid w:val="0095571E"/>
    <w:rsid w:val="009569F5"/>
    <w:rsid w:val="00956C4F"/>
    <w:rsid w:val="00957333"/>
    <w:rsid w:val="00957744"/>
    <w:rsid w:val="00957A80"/>
    <w:rsid w:val="00957AB6"/>
    <w:rsid w:val="00957C7D"/>
    <w:rsid w:val="00957F17"/>
    <w:rsid w:val="00957F8C"/>
    <w:rsid w:val="00960E9D"/>
    <w:rsid w:val="009610B7"/>
    <w:rsid w:val="009614E0"/>
    <w:rsid w:val="00961544"/>
    <w:rsid w:val="009617AB"/>
    <w:rsid w:val="00961906"/>
    <w:rsid w:val="00962076"/>
    <w:rsid w:val="009621BC"/>
    <w:rsid w:val="00962209"/>
    <w:rsid w:val="009633B6"/>
    <w:rsid w:val="00963634"/>
    <w:rsid w:val="009639B4"/>
    <w:rsid w:val="00963D10"/>
    <w:rsid w:val="0096469B"/>
    <w:rsid w:val="009649E6"/>
    <w:rsid w:val="00964F01"/>
    <w:rsid w:val="0096602F"/>
    <w:rsid w:val="00966407"/>
    <w:rsid w:val="009665D8"/>
    <w:rsid w:val="00966D17"/>
    <w:rsid w:val="00966FA8"/>
    <w:rsid w:val="0096734F"/>
    <w:rsid w:val="00967582"/>
    <w:rsid w:val="00970114"/>
    <w:rsid w:val="009705A3"/>
    <w:rsid w:val="009705E5"/>
    <w:rsid w:val="00970D3A"/>
    <w:rsid w:val="009713C3"/>
    <w:rsid w:val="0097185F"/>
    <w:rsid w:val="00971D6F"/>
    <w:rsid w:val="00971EAC"/>
    <w:rsid w:val="009728E8"/>
    <w:rsid w:val="00972B8A"/>
    <w:rsid w:val="009731B1"/>
    <w:rsid w:val="00973AA2"/>
    <w:rsid w:val="00973AE8"/>
    <w:rsid w:val="00973FC0"/>
    <w:rsid w:val="00974420"/>
    <w:rsid w:val="0097455F"/>
    <w:rsid w:val="00974A02"/>
    <w:rsid w:val="00974A77"/>
    <w:rsid w:val="00975131"/>
    <w:rsid w:val="009755EC"/>
    <w:rsid w:val="00975640"/>
    <w:rsid w:val="009756E4"/>
    <w:rsid w:val="0097570E"/>
    <w:rsid w:val="00975780"/>
    <w:rsid w:val="00975AC1"/>
    <w:rsid w:val="00976746"/>
    <w:rsid w:val="00976936"/>
    <w:rsid w:val="00976B19"/>
    <w:rsid w:val="009776B5"/>
    <w:rsid w:val="00977941"/>
    <w:rsid w:val="00980298"/>
    <w:rsid w:val="00980B67"/>
    <w:rsid w:val="0098112B"/>
    <w:rsid w:val="00981269"/>
    <w:rsid w:val="009819E9"/>
    <w:rsid w:val="00982708"/>
    <w:rsid w:val="00982FAC"/>
    <w:rsid w:val="00983320"/>
    <w:rsid w:val="0098336F"/>
    <w:rsid w:val="009836C1"/>
    <w:rsid w:val="009838E9"/>
    <w:rsid w:val="009839DF"/>
    <w:rsid w:val="00983A77"/>
    <w:rsid w:val="00983E68"/>
    <w:rsid w:val="00983E91"/>
    <w:rsid w:val="00983EE5"/>
    <w:rsid w:val="00984796"/>
    <w:rsid w:val="009847DC"/>
    <w:rsid w:val="00984A2C"/>
    <w:rsid w:val="00985B4D"/>
    <w:rsid w:val="0098608C"/>
    <w:rsid w:val="009860F5"/>
    <w:rsid w:val="00986476"/>
    <w:rsid w:val="00986CD2"/>
    <w:rsid w:val="00986DA8"/>
    <w:rsid w:val="00987C29"/>
    <w:rsid w:val="00990181"/>
    <w:rsid w:val="00990460"/>
    <w:rsid w:val="00990701"/>
    <w:rsid w:val="00991519"/>
    <w:rsid w:val="009917FA"/>
    <w:rsid w:val="00991CB2"/>
    <w:rsid w:val="00991EA9"/>
    <w:rsid w:val="00991FC5"/>
    <w:rsid w:val="00992133"/>
    <w:rsid w:val="009932DF"/>
    <w:rsid w:val="00994288"/>
    <w:rsid w:val="0099432E"/>
    <w:rsid w:val="009944AB"/>
    <w:rsid w:val="00994A13"/>
    <w:rsid w:val="00994DC6"/>
    <w:rsid w:val="00994EF5"/>
    <w:rsid w:val="00994F8F"/>
    <w:rsid w:val="00995585"/>
    <w:rsid w:val="00995A9E"/>
    <w:rsid w:val="009960A5"/>
    <w:rsid w:val="009960D4"/>
    <w:rsid w:val="0099634B"/>
    <w:rsid w:val="00996518"/>
    <w:rsid w:val="009965E5"/>
    <w:rsid w:val="00996675"/>
    <w:rsid w:val="009966E3"/>
    <w:rsid w:val="009967DF"/>
    <w:rsid w:val="00996995"/>
    <w:rsid w:val="009969EB"/>
    <w:rsid w:val="00996E39"/>
    <w:rsid w:val="0099709B"/>
    <w:rsid w:val="0099769C"/>
    <w:rsid w:val="009976B2"/>
    <w:rsid w:val="00997811"/>
    <w:rsid w:val="009978DF"/>
    <w:rsid w:val="00997D82"/>
    <w:rsid w:val="009A008F"/>
    <w:rsid w:val="009A065D"/>
    <w:rsid w:val="009A0667"/>
    <w:rsid w:val="009A1963"/>
    <w:rsid w:val="009A1ACC"/>
    <w:rsid w:val="009A1D1F"/>
    <w:rsid w:val="009A1DBF"/>
    <w:rsid w:val="009A1E8C"/>
    <w:rsid w:val="009A216E"/>
    <w:rsid w:val="009A23A2"/>
    <w:rsid w:val="009A24B0"/>
    <w:rsid w:val="009A279E"/>
    <w:rsid w:val="009A3A43"/>
    <w:rsid w:val="009A4307"/>
    <w:rsid w:val="009A485A"/>
    <w:rsid w:val="009A4D3A"/>
    <w:rsid w:val="009A5078"/>
    <w:rsid w:val="009A539D"/>
    <w:rsid w:val="009A5669"/>
    <w:rsid w:val="009A6753"/>
    <w:rsid w:val="009A67A2"/>
    <w:rsid w:val="009A69E5"/>
    <w:rsid w:val="009A6B78"/>
    <w:rsid w:val="009A753B"/>
    <w:rsid w:val="009A7579"/>
    <w:rsid w:val="009B04F6"/>
    <w:rsid w:val="009B081B"/>
    <w:rsid w:val="009B09F6"/>
    <w:rsid w:val="009B0A14"/>
    <w:rsid w:val="009B11EB"/>
    <w:rsid w:val="009B178E"/>
    <w:rsid w:val="009B1AD4"/>
    <w:rsid w:val="009B2727"/>
    <w:rsid w:val="009B290C"/>
    <w:rsid w:val="009B2E2C"/>
    <w:rsid w:val="009B3AC7"/>
    <w:rsid w:val="009B3DC6"/>
    <w:rsid w:val="009B3E81"/>
    <w:rsid w:val="009B46EC"/>
    <w:rsid w:val="009B50EA"/>
    <w:rsid w:val="009B5DD1"/>
    <w:rsid w:val="009B64E1"/>
    <w:rsid w:val="009B7089"/>
    <w:rsid w:val="009B7154"/>
    <w:rsid w:val="009B71AF"/>
    <w:rsid w:val="009B756D"/>
    <w:rsid w:val="009B7837"/>
    <w:rsid w:val="009B7A4F"/>
    <w:rsid w:val="009B7F50"/>
    <w:rsid w:val="009C09D8"/>
    <w:rsid w:val="009C0DA4"/>
    <w:rsid w:val="009C22E1"/>
    <w:rsid w:val="009C23DB"/>
    <w:rsid w:val="009C2477"/>
    <w:rsid w:val="009C2548"/>
    <w:rsid w:val="009C26B3"/>
    <w:rsid w:val="009C2843"/>
    <w:rsid w:val="009C28D9"/>
    <w:rsid w:val="009C2C2E"/>
    <w:rsid w:val="009C3150"/>
    <w:rsid w:val="009C33CA"/>
    <w:rsid w:val="009C38B9"/>
    <w:rsid w:val="009C39A0"/>
    <w:rsid w:val="009C3A26"/>
    <w:rsid w:val="009C3A92"/>
    <w:rsid w:val="009C3E82"/>
    <w:rsid w:val="009C4143"/>
    <w:rsid w:val="009C4975"/>
    <w:rsid w:val="009C5058"/>
    <w:rsid w:val="009C5403"/>
    <w:rsid w:val="009C6819"/>
    <w:rsid w:val="009C6848"/>
    <w:rsid w:val="009C6D7C"/>
    <w:rsid w:val="009C71BC"/>
    <w:rsid w:val="009C71C5"/>
    <w:rsid w:val="009C75BA"/>
    <w:rsid w:val="009C79E0"/>
    <w:rsid w:val="009D0008"/>
    <w:rsid w:val="009D0995"/>
    <w:rsid w:val="009D099D"/>
    <w:rsid w:val="009D0EF6"/>
    <w:rsid w:val="009D0F72"/>
    <w:rsid w:val="009D1093"/>
    <w:rsid w:val="009D1421"/>
    <w:rsid w:val="009D1662"/>
    <w:rsid w:val="009D1F27"/>
    <w:rsid w:val="009D1FA3"/>
    <w:rsid w:val="009D2722"/>
    <w:rsid w:val="009D2A54"/>
    <w:rsid w:val="009D2B6F"/>
    <w:rsid w:val="009D2E5F"/>
    <w:rsid w:val="009D3069"/>
    <w:rsid w:val="009D31FC"/>
    <w:rsid w:val="009D3305"/>
    <w:rsid w:val="009D363D"/>
    <w:rsid w:val="009D39B6"/>
    <w:rsid w:val="009D4337"/>
    <w:rsid w:val="009D4419"/>
    <w:rsid w:val="009D4D4A"/>
    <w:rsid w:val="009D4E58"/>
    <w:rsid w:val="009D5611"/>
    <w:rsid w:val="009D5749"/>
    <w:rsid w:val="009D5754"/>
    <w:rsid w:val="009D58A0"/>
    <w:rsid w:val="009D5B5E"/>
    <w:rsid w:val="009D5EE7"/>
    <w:rsid w:val="009D6AC0"/>
    <w:rsid w:val="009D6B34"/>
    <w:rsid w:val="009D6DFC"/>
    <w:rsid w:val="009D6E2B"/>
    <w:rsid w:val="009D7236"/>
    <w:rsid w:val="009D753C"/>
    <w:rsid w:val="009D7E3F"/>
    <w:rsid w:val="009E03B9"/>
    <w:rsid w:val="009E04FB"/>
    <w:rsid w:val="009E053B"/>
    <w:rsid w:val="009E08C1"/>
    <w:rsid w:val="009E0B56"/>
    <w:rsid w:val="009E18CE"/>
    <w:rsid w:val="009E25EB"/>
    <w:rsid w:val="009E2892"/>
    <w:rsid w:val="009E2D47"/>
    <w:rsid w:val="009E2EBB"/>
    <w:rsid w:val="009E30FA"/>
    <w:rsid w:val="009E34BB"/>
    <w:rsid w:val="009E3F90"/>
    <w:rsid w:val="009E4B01"/>
    <w:rsid w:val="009E4F23"/>
    <w:rsid w:val="009E538E"/>
    <w:rsid w:val="009E5958"/>
    <w:rsid w:val="009E5B13"/>
    <w:rsid w:val="009E6CDD"/>
    <w:rsid w:val="009E74EE"/>
    <w:rsid w:val="009E75D0"/>
    <w:rsid w:val="009E7BB0"/>
    <w:rsid w:val="009E7F6C"/>
    <w:rsid w:val="009F0494"/>
    <w:rsid w:val="009F063D"/>
    <w:rsid w:val="009F09CA"/>
    <w:rsid w:val="009F0CB2"/>
    <w:rsid w:val="009F0CBA"/>
    <w:rsid w:val="009F1932"/>
    <w:rsid w:val="009F2777"/>
    <w:rsid w:val="009F281C"/>
    <w:rsid w:val="009F2D48"/>
    <w:rsid w:val="009F4E85"/>
    <w:rsid w:val="009F57DD"/>
    <w:rsid w:val="009F59BC"/>
    <w:rsid w:val="009F61D5"/>
    <w:rsid w:val="009F64E3"/>
    <w:rsid w:val="009F6D69"/>
    <w:rsid w:val="009F7797"/>
    <w:rsid w:val="009F7847"/>
    <w:rsid w:val="009F7C16"/>
    <w:rsid w:val="00A002DD"/>
    <w:rsid w:val="00A00C26"/>
    <w:rsid w:val="00A00CA5"/>
    <w:rsid w:val="00A01211"/>
    <w:rsid w:val="00A01320"/>
    <w:rsid w:val="00A01AC6"/>
    <w:rsid w:val="00A01B28"/>
    <w:rsid w:val="00A01CB3"/>
    <w:rsid w:val="00A02C76"/>
    <w:rsid w:val="00A031C3"/>
    <w:rsid w:val="00A0365B"/>
    <w:rsid w:val="00A03A2F"/>
    <w:rsid w:val="00A0462F"/>
    <w:rsid w:val="00A04E99"/>
    <w:rsid w:val="00A0623F"/>
    <w:rsid w:val="00A06351"/>
    <w:rsid w:val="00A066B6"/>
    <w:rsid w:val="00A0695B"/>
    <w:rsid w:val="00A06DA9"/>
    <w:rsid w:val="00A070EA"/>
    <w:rsid w:val="00A07611"/>
    <w:rsid w:val="00A07D5D"/>
    <w:rsid w:val="00A07DB8"/>
    <w:rsid w:val="00A10BC2"/>
    <w:rsid w:val="00A10BFA"/>
    <w:rsid w:val="00A10FB8"/>
    <w:rsid w:val="00A11746"/>
    <w:rsid w:val="00A1297B"/>
    <w:rsid w:val="00A12B7A"/>
    <w:rsid w:val="00A12BF1"/>
    <w:rsid w:val="00A12D00"/>
    <w:rsid w:val="00A13562"/>
    <w:rsid w:val="00A136CE"/>
    <w:rsid w:val="00A137ED"/>
    <w:rsid w:val="00A148E0"/>
    <w:rsid w:val="00A15068"/>
    <w:rsid w:val="00A15D0C"/>
    <w:rsid w:val="00A15D4A"/>
    <w:rsid w:val="00A1619B"/>
    <w:rsid w:val="00A167D0"/>
    <w:rsid w:val="00A169D9"/>
    <w:rsid w:val="00A16FBC"/>
    <w:rsid w:val="00A173FF"/>
    <w:rsid w:val="00A1793A"/>
    <w:rsid w:val="00A20AC5"/>
    <w:rsid w:val="00A20B36"/>
    <w:rsid w:val="00A20FB9"/>
    <w:rsid w:val="00A21170"/>
    <w:rsid w:val="00A21248"/>
    <w:rsid w:val="00A21260"/>
    <w:rsid w:val="00A2138D"/>
    <w:rsid w:val="00A2172A"/>
    <w:rsid w:val="00A217C3"/>
    <w:rsid w:val="00A218B0"/>
    <w:rsid w:val="00A22C55"/>
    <w:rsid w:val="00A236F7"/>
    <w:rsid w:val="00A237FF"/>
    <w:rsid w:val="00A2407C"/>
    <w:rsid w:val="00A242EC"/>
    <w:rsid w:val="00A2440B"/>
    <w:rsid w:val="00A24BE3"/>
    <w:rsid w:val="00A250E5"/>
    <w:rsid w:val="00A253E1"/>
    <w:rsid w:val="00A25410"/>
    <w:rsid w:val="00A25B1D"/>
    <w:rsid w:val="00A25CB6"/>
    <w:rsid w:val="00A2713B"/>
    <w:rsid w:val="00A272A9"/>
    <w:rsid w:val="00A27383"/>
    <w:rsid w:val="00A27A5D"/>
    <w:rsid w:val="00A30929"/>
    <w:rsid w:val="00A30DA6"/>
    <w:rsid w:val="00A30FEF"/>
    <w:rsid w:val="00A31698"/>
    <w:rsid w:val="00A31942"/>
    <w:rsid w:val="00A32036"/>
    <w:rsid w:val="00A32C4C"/>
    <w:rsid w:val="00A33EFB"/>
    <w:rsid w:val="00A3400A"/>
    <w:rsid w:val="00A340C2"/>
    <w:rsid w:val="00A3471C"/>
    <w:rsid w:val="00A34ED5"/>
    <w:rsid w:val="00A3513C"/>
    <w:rsid w:val="00A35201"/>
    <w:rsid w:val="00A35696"/>
    <w:rsid w:val="00A3576F"/>
    <w:rsid w:val="00A35800"/>
    <w:rsid w:val="00A36152"/>
    <w:rsid w:val="00A36580"/>
    <w:rsid w:val="00A36D94"/>
    <w:rsid w:val="00A370EA"/>
    <w:rsid w:val="00A376B1"/>
    <w:rsid w:val="00A37956"/>
    <w:rsid w:val="00A379B6"/>
    <w:rsid w:val="00A37B11"/>
    <w:rsid w:val="00A37D19"/>
    <w:rsid w:val="00A4040D"/>
    <w:rsid w:val="00A407EB"/>
    <w:rsid w:val="00A410E8"/>
    <w:rsid w:val="00A41189"/>
    <w:rsid w:val="00A4121A"/>
    <w:rsid w:val="00A418FF"/>
    <w:rsid w:val="00A41CA5"/>
    <w:rsid w:val="00A4222E"/>
    <w:rsid w:val="00A42297"/>
    <w:rsid w:val="00A425D0"/>
    <w:rsid w:val="00A42F97"/>
    <w:rsid w:val="00A43618"/>
    <w:rsid w:val="00A43A7A"/>
    <w:rsid w:val="00A43C85"/>
    <w:rsid w:val="00A44AE7"/>
    <w:rsid w:val="00A4586A"/>
    <w:rsid w:val="00A45930"/>
    <w:rsid w:val="00A45BAB"/>
    <w:rsid w:val="00A45BFD"/>
    <w:rsid w:val="00A465F3"/>
    <w:rsid w:val="00A46A5C"/>
    <w:rsid w:val="00A46D4C"/>
    <w:rsid w:val="00A46D68"/>
    <w:rsid w:val="00A47047"/>
    <w:rsid w:val="00A4711C"/>
    <w:rsid w:val="00A477B3"/>
    <w:rsid w:val="00A502A8"/>
    <w:rsid w:val="00A50423"/>
    <w:rsid w:val="00A50A49"/>
    <w:rsid w:val="00A50DC1"/>
    <w:rsid w:val="00A51011"/>
    <w:rsid w:val="00A518BC"/>
    <w:rsid w:val="00A51B1D"/>
    <w:rsid w:val="00A51B35"/>
    <w:rsid w:val="00A52BA2"/>
    <w:rsid w:val="00A531D5"/>
    <w:rsid w:val="00A532D8"/>
    <w:rsid w:val="00A53309"/>
    <w:rsid w:val="00A5343C"/>
    <w:rsid w:val="00A53D28"/>
    <w:rsid w:val="00A54075"/>
    <w:rsid w:val="00A54249"/>
    <w:rsid w:val="00A5462A"/>
    <w:rsid w:val="00A559F6"/>
    <w:rsid w:val="00A55BD8"/>
    <w:rsid w:val="00A55F1E"/>
    <w:rsid w:val="00A56290"/>
    <w:rsid w:val="00A56352"/>
    <w:rsid w:val="00A5655F"/>
    <w:rsid w:val="00A5688C"/>
    <w:rsid w:val="00A577AF"/>
    <w:rsid w:val="00A57E4F"/>
    <w:rsid w:val="00A57FCD"/>
    <w:rsid w:val="00A610DE"/>
    <w:rsid w:val="00A616F8"/>
    <w:rsid w:val="00A61C60"/>
    <w:rsid w:val="00A61D9A"/>
    <w:rsid w:val="00A61E70"/>
    <w:rsid w:val="00A62376"/>
    <w:rsid w:val="00A626D0"/>
    <w:rsid w:val="00A63291"/>
    <w:rsid w:val="00A632CF"/>
    <w:rsid w:val="00A632F9"/>
    <w:rsid w:val="00A63437"/>
    <w:rsid w:val="00A644B5"/>
    <w:rsid w:val="00A645DF"/>
    <w:rsid w:val="00A64864"/>
    <w:rsid w:val="00A65184"/>
    <w:rsid w:val="00A659CE"/>
    <w:rsid w:val="00A65B8B"/>
    <w:rsid w:val="00A65CDC"/>
    <w:rsid w:val="00A66463"/>
    <w:rsid w:val="00A666AB"/>
    <w:rsid w:val="00A671A1"/>
    <w:rsid w:val="00A6723A"/>
    <w:rsid w:val="00A67563"/>
    <w:rsid w:val="00A679A6"/>
    <w:rsid w:val="00A67FBF"/>
    <w:rsid w:val="00A70197"/>
    <w:rsid w:val="00A70534"/>
    <w:rsid w:val="00A70CD6"/>
    <w:rsid w:val="00A70E0D"/>
    <w:rsid w:val="00A70FBF"/>
    <w:rsid w:val="00A710D3"/>
    <w:rsid w:val="00A7138D"/>
    <w:rsid w:val="00A71E6A"/>
    <w:rsid w:val="00A72645"/>
    <w:rsid w:val="00A726E2"/>
    <w:rsid w:val="00A72F39"/>
    <w:rsid w:val="00A731F9"/>
    <w:rsid w:val="00A734BE"/>
    <w:rsid w:val="00A73C48"/>
    <w:rsid w:val="00A73C85"/>
    <w:rsid w:val="00A740B0"/>
    <w:rsid w:val="00A743B3"/>
    <w:rsid w:val="00A744B8"/>
    <w:rsid w:val="00A75B22"/>
    <w:rsid w:val="00A75CB8"/>
    <w:rsid w:val="00A75D60"/>
    <w:rsid w:val="00A75FAF"/>
    <w:rsid w:val="00A76095"/>
    <w:rsid w:val="00A76572"/>
    <w:rsid w:val="00A77177"/>
    <w:rsid w:val="00A771C6"/>
    <w:rsid w:val="00A77F2A"/>
    <w:rsid w:val="00A77FCC"/>
    <w:rsid w:val="00A804DF"/>
    <w:rsid w:val="00A807D7"/>
    <w:rsid w:val="00A80A8E"/>
    <w:rsid w:val="00A816B2"/>
    <w:rsid w:val="00A81F8F"/>
    <w:rsid w:val="00A82005"/>
    <w:rsid w:val="00A82398"/>
    <w:rsid w:val="00A823A2"/>
    <w:rsid w:val="00A82C96"/>
    <w:rsid w:val="00A8304E"/>
    <w:rsid w:val="00A834C8"/>
    <w:rsid w:val="00A838CD"/>
    <w:rsid w:val="00A83EC9"/>
    <w:rsid w:val="00A83FF2"/>
    <w:rsid w:val="00A846DE"/>
    <w:rsid w:val="00A8567B"/>
    <w:rsid w:val="00A85C47"/>
    <w:rsid w:val="00A85C52"/>
    <w:rsid w:val="00A862BE"/>
    <w:rsid w:val="00A86CBB"/>
    <w:rsid w:val="00A86D5D"/>
    <w:rsid w:val="00A86DCC"/>
    <w:rsid w:val="00A87889"/>
    <w:rsid w:val="00A87A07"/>
    <w:rsid w:val="00A87D1C"/>
    <w:rsid w:val="00A90F18"/>
    <w:rsid w:val="00A912BC"/>
    <w:rsid w:val="00A91B16"/>
    <w:rsid w:val="00A91E47"/>
    <w:rsid w:val="00A926C8"/>
    <w:rsid w:val="00A92822"/>
    <w:rsid w:val="00A93BE7"/>
    <w:rsid w:val="00A9443A"/>
    <w:rsid w:val="00A94AA2"/>
    <w:rsid w:val="00A94C56"/>
    <w:rsid w:val="00A95396"/>
    <w:rsid w:val="00A9673E"/>
    <w:rsid w:val="00A96997"/>
    <w:rsid w:val="00A979A9"/>
    <w:rsid w:val="00A97F71"/>
    <w:rsid w:val="00AA043E"/>
    <w:rsid w:val="00AA15AE"/>
    <w:rsid w:val="00AA187C"/>
    <w:rsid w:val="00AA19AF"/>
    <w:rsid w:val="00AA1C5D"/>
    <w:rsid w:val="00AA1FA2"/>
    <w:rsid w:val="00AA23AC"/>
    <w:rsid w:val="00AA27C0"/>
    <w:rsid w:val="00AA27D5"/>
    <w:rsid w:val="00AA289C"/>
    <w:rsid w:val="00AA29C2"/>
    <w:rsid w:val="00AA2BB7"/>
    <w:rsid w:val="00AA2E4A"/>
    <w:rsid w:val="00AA3209"/>
    <w:rsid w:val="00AA3E5D"/>
    <w:rsid w:val="00AA4A39"/>
    <w:rsid w:val="00AA4C3C"/>
    <w:rsid w:val="00AA4CA4"/>
    <w:rsid w:val="00AA4D78"/>
    <w:rsid w:val="00AA5328"/>
    <w:rsid w:val="00AA541C"/>
    <w:rsid w:val="00AA5893"/>
    <w:rsid w:val="00AA6430"/>
    <w:rsid w:val="00AA65A7"/>
    <w:rsid w:val="00AA68D5"/>
    <w:rsid w:val="00AA6B4A"/>
    <w:rsid w:val="00AA7542"/>
    <w:rsid w:val="00AB030B"/>
    <w:rsid w:val="00AB082B"/>
    <w:rsid w:val="00AB0BDE"/>
    <w:rsid w:val="00AB0C1B"/>
    <w:rsid w:val="00AB0FE9"/>
    <w:rsid w:val="00AB10FD"/>
    <w:rsid w:val="00AB14DF"/>
    <w:rsid w:val="00AB2067"/>
    <w:rsid w:val="00AB239C"/>
    <w:rsid w:val="00AB24A6"/>
    <w:rsid w:val="00AB26A0"/>
    <w:rsid w:val="00AB2830"/>
    <w:rsid w:val="00AB2F16"/>
    <w:rsid w:val="00AB30EB"/>
    <w:rsid w:val="00AB32BD"/>
    <w:rsid w:val="00AB33B2"/>
    <w:rsid w:val="00AB3417"/>
    <w:rsid w:val="00AB34BC"/>
    <w:rsid w:val="00AB35FE"/>
    <w:rsid w:val="00AB360C"/>
    <w:rsid w:val="00AB362B"/>
    <w:rsid w:val="00AB3E21"/>
    <w:rsid w:val="00AB3EDD"/>
    <w:rsid w:val="00AB3FC0"/>
    <w:rsid w:val="00AB43CC"/>
    <w:rsid w:val="00AB5679"/>
    <w:rsid w:val="00AB6962"/>
    <w:rsid w:val="00AB70E8"/>
    <w:rsid w:val="00AC010D"/>
    <w:rsid w:val="00AC0174"/>
    <w:rsid w:val="00AC0A67"/>
    <w:rsid w:val="00AC10D0"/>
    <w:rsid w:val="00AC136C"/>
    <w:rsid w:val="00AC15E5"/>
    <w:rsid w:val="00AC1622"/>
    <w:rsid w:val="00AC1A88"/>
    <w:rsid w:val="00AC1B28"/>
    <w:rsid w:val="00AC1C4D"/>
    <w:rsid w:val="00AC1FBD"/>
    <w:rsid w:val="00AC21FA"/>
    <w:rsid w:val="00AC2250"/>
    <w:rsid w:val="00AC2269"/>
    <w:rsid w:val="00AC262E"/>
    <w:rsid w:val="00AC28DE"/>
    <w:rsid w:val="00AC379F"/>
    <w:rsid w:val="00AC4356"/>
    <w:rsid w:val="00AC461B"/>
    <w:rsid w:val="00AC47B7"/>
    <w:rsid w:val="00AC4FE4"/>
    <w:rsid w:val="00AC691C"/>
    <w:rsid w:val="00AC6EC9"/>
    <w:rsid w:val="00AC7178"/>
    <w:rsid w:val="00AD0233"/>
    <w:rsid w:val="00AD06AE"/>
    <w:rsid w:val="00AD0B20"/>
    <w:rsid w:val="00AD137A"/>
    <w:rsid w:val="00AD1656"/>
    <w:rsid w:val="00AD16EC"/>
    <w:rsid w:val="00AD1DF4"/>
    <w:rsid w:val="00AD2398"/>
    <w:rsid w:val="00AD26B0"/>
    <w:rsid w:val="00AD294F"/>
    <w:rsid w:val="00AD2AD2"/>
    <w:rsid w:val="00AD2E02"/>
    <w:rsid w:val="00AD2EC6"/>
    <w:rsid w:val="00AD301C"/>
    <w:rsid w:val="00AD301F"/>
    <w:rsid w:val="00AD37D6"/>
    <w:rsid w:val="00AD3D49"/>
    <w:rsid w:val="00AD3E87"/>
    <w:rsid w:val="00AD3E99"/>
    <w:rsid w:val="00AD48A8"/>
    <w:rsid w:val="00AD5141"/>
    <w:rsid w:val="00AD5BAF"/>
    <w:rsid w:val="00AD613E"/>
    <w:rsid w:val="00AD6479"/>
    <w:rsid w:val="00AD6508"/>
    <w:rsid w:val="00AD6F01"/>
    <w:rsid w:val="00AD704A"/>
    <w:rsid w:val="00AE059E"/>
    <w:rsid w:val="00AE05DE"/>
    <w:rsid w:val="00AE0635"/>
    <w:rsid w:val="00AE1641"/>
    <w:rsid w:val="00AE1948"/>
    <w:rsid w:val="00AE1C6E"/>
    <w:rsid w:val="00AE1F85"/>
    <w:rsid w:val="00AE21F7"/>
    <w:rsid w:val="00AE269D"/>
    <w:rsid w:val="00AE2A3B"/>
    <w:rsid w:val="00AE2A57"/>
    <w:rsid w:val="00AE2B95"/>
    <w:rsid w:val="00AE2DBB"/>
    <w:rsid w:val="00AE32A9"/>
    <w:rsid w:val="00AE37FE"/>
    <w:rsid w:val="00AE49C0"/>
    <w:rsid w:val="00AE5904"/>
    <w:rsid w:val="00AE5F1A"/>
    <w:rsid w:val="00AE6452"/>
    <w:rsid w:val="00AE64A6"/>
    <w:rsid w:val="00AE6802"/>
    <w:rsid w:val="00AE6DDD"/>
    <w:rsid w:val="00AE6F3E"/>
    <w:rsid w:val="00AE7474"/>
    <w:rsid w:val="00AE7C7C"/>
    <w:rsid w:val="00AE7C9A"/>
    <w:rsid w:val="00AE7FB5"/>
    <w:rsid w:val="00AF017F"/>
    <w:rsid w:val="00AF0608"/>
    <w:rsid w:val="00AF0AF7"/>
    <w:rsid w:val="00AF0DCC"/>
    <w:rsid w:val="00AF153E"/>
    <w:rsid w:val="00AF15AA"/>
    <w:rsid w:val="00AF182A"/>
    <w:rsid w:val="00AF1D9F"/>
    <w:rsid w:val="00AF1FBA"/>
    <w:rsid w:val="00AF21AA"/>
    <w:rsid w:val="00AF2847"/>
    <w:rsid w:val="00AF2AB5"/>
    <w:rsid w:val="00AF2E4B"/>
    <w:rsid w:val="00AF3199"/>
    <w:rsid w:val="00AF36CE"/>
    <w:rsid w:val="00AF3A3E"/>
    <w:rsid w:val="00AF419B"/>
    <w:rsid w:val="00AF42AC"/>
    <w:rsid w:val="00AF4826"/>
    <w:rsid w:val="00AF4A9C"/>
    <w:rsid w:val="00AF5058"/>
    <w:rsid w:val="00AF55CD"/>
    <w:rsid w:val="00AF5756"/>
    <w:rsid w:val="00AF5E25"/>
    <w:rsid w:val="00AF5EC9"/>
    <w:rsid w:val="00AF602A"/>
    <w:rsid w:val="00AF63BA"/>
    <w:rsid w:val="00AF6A3E"/>
    <w:rsid w:val="00AF6FBA"/>
    <w:rsid w:val="00AF70D1"/>
    <w:rsid w:val="00AF70D6"/>
    <w:rsid w:val="00AF70D7"/>
    <w:rsid w:val="00AF713F"/>
    <w:rsid w:val="00AF77AA"/>
    <w:rsid w:val="00AF7A4F"/>
    <w:rsid w:val="00AF7D5D"/>
    <w:rsid w:val="00B0139F"/>
    <w:rsid w:val="00B01AE3"/>
    <w:rsid w:val="00B01FF3"/>
    <w:rsid w:val="00B0226E"/>
    <w:rsid w:val="00B02C9E"/>
    <w:rsid w:val="00B04283"/>
    <w:rsid w:val="00B0470C"/>
    <w:rsid w:val="00B04A4E"/>
    <w:rsid w:val="00B050CE"/>
    <w:rsid w:val="00B0512E"/>
    <w:rsid w:val="00B059B3"/>
    <w:rsid w:val="00B065A3"/>
    <w:rsid w:val="00B0683F"/>
    <w:rsid w:val="00B069BB"/>
    <w:rsid w:val="00B069F4"/>
    <w:rsid w:val="00B06B17"/>
    <w:rsid w:val="00B070B9"/>
    <w:rsid w:val="00B10194"/>
    <w:rsid w:val="00B10310"/>
    <w:rsid w:val="00B1054E"/>
    <w:rsid w:val="00B10C2B"/>
    <w:rsid w:val="00B1104A"/>
    <w:rsid w:val="00B1107D"/>
    <w:rsid w:val="00B1135B"/>
    <w:rsid w:val="00B115EA"/>
    <w:rsid w:val="00B117B2"/>
    <w:rsid w:val="00B11A98"/>
    <w:rsid w:val="00B11B10"/>
    <w:rsid w:val="00B11CD0"/>
    <w:rsid w:val="00B12585"/>
    <w:rsid w:val="00B136DB"/>
    <w:rsid w:val="00B1397C"/>
    <w:rsid w:val="00B13B5A"/>
    <w:rsid w:val="00B13F28"/>
    <w:rsid w:val="00B140D1"/>
    <w:rsid w:val="00B14907"/>
    <w:rsid w:val="00B149BA"/>
    <w:rsid w:val="00B149EF"/>
    <w:rsid w:val="00B1556B"/>
    <w:rsid w:val="00B15C0A"/>
    <w:rsid w:val="00B166F6"/>
    <w:rsid w:val="00B16A36"/>
    <w:rsid w:val="00B16F1E"/>
    <w:rsid w:val="00B17217"/>
    <w:rsid w:val="00B173A9"/>
    <w:rsid w:val="00B1771B"/>
    <w:rsid w:val="00B17A64"/>
    <w:rsid w:val="00B17D10"/>
    <w:rsid w:val="00B17D6C"/>
    <w:rsid w:val="00B17D87"/>
    <w:rsid w:val="00B20C31"/>
    <w:rsid w:val="00B21FD9"/>
    <w:rsid w:val="00B22277"/>
    <w:rsid w:val="00B223BF"/>
    <w:rsid w:val="00B22DEC"/>
    <w:rsid w:val="00B2311F"/>
    <w:rsid w:val="00B2322C"/>
    <w:rsid w:val="00B232C1"/>
    <w:rsid w:val="00B23A8D"/>
    <w:rsid w:val="00B246FF"/>
    <w:rsid w:val="00B25B7B"/>
    <w:rsid w:val="00B25CB5"/>
    <w:rsid w:val="00B262F0"/>
    <w:rsid w:val="00B26995"/>
    <w:rsid w:val="00B269B0"/>
    <w:rsid w:val="00B26D71"/>
    <w:rsid w:val="00B27141"/>
    <w:rsid w:val="00B2739F"/>
    <w:rsid w:val="00B277BE"/>
    <w:rsid w:val="00B322A0"/>
    <w:rsid w:val="00B32347"/>
    <w:rsid w:val="00B32368"/>
    <w:rsid w:val="00B32E64"/>
    <w:rsid w:val="00B33844"/>
    <w:rsid w:val="00B3433F"/>
    <w:rsid w:val="00B34458"/>
    <w:rsid w:val="00B349A1"/>
    <w:rsid w:val="00B34C37"/>
    <w:rsid w:val="00B3518C"/>
    <w:rsid w:val="00B35647"/>
    <w:rsid w:val="00B3570C"/>
    <w:rsid w:val="00B35B31"/>
    <w:rsid w:val="00B364B8"/>
    <w:rsid w:val="00B365CC"/>
    <w:rsid w:val="00B3665F"/>
    <w:rsid w:val="00B36A6F"/>
    <w:rsid w:val="00B36AF0"/>
    <w:rsid w:val="00B37077"/>
    <w:rsid w:val="00B3728A"/>
    <w:rsid w:val="00B3765E"/>
    <w:rsid w:val="00B37CEA"/>
    <w:rsid w:val="00B37E19"/>
    <w:rsid w:val="00B37E2E"/>
    <w:rsid w:val="00B40B34"/>
    <w:rsid w:val="00B4172E"/>
    <w:rsid w:val="00B41991"/>
    <w:rsid w:val="00B41DF7"/>
    <w:rsid w:val="00B42552"/>
    <w:rsid w:val="00B42560"/>
    <w:rsid w:val="00B4282C"/>
    <w:rsid w:val="00B4344E"/>
    <w:rsid w:val="00B435C1"/>
    <w:rsid w:val="00B440D3"/>
    <w:rsid w:val="00B4441C"/>
    <w:rsid w:val="00B45E46"/>
    <w:rsid w:val="00B4616F"/>
    <w:rsid w:val="00B461C3"/>
    <w:rsid w:val="00B464FC"/>
    <w:rsid w:val="00B46B9D"/>
    <w:rsid w:val="00B473E9"/>
    <w:rsid w:val="00B47586"/>
    <w:rsid w:val="00B47DCA"/>
    <w:rsid w:val="00B500DC"/>
    <w:rsid w:val="00B50202"/>
    <w:rsid w:val="00B50C18"/>
    <w:rsid w:val="00B50DF0"/>
    <w:rsid w:val="00B51AE6"/>
    <w:rsid w:val="00B51DEB"/>
    <w:rsid w:val="00B51E7A"/>
    <w:rsid w:val="00B51FB8"/>
    <w:rsid w:val="00B526F6"/>
    <w:rsid w:val="00B52932"/>
    <w:rsid w:val="00B5317B"/>
    <w:rsid w:val="00B53BCD"/>
    <w:rsid w:val="00B53BDF"/>
    <w:rsid w:val="00B54220"/>
    <w:rsid w:val="00B54D9E"/>
    <w:rsid w:val="00B554F3"/>
    <w:rsid w:val="00B559E5"/>
    <w:rsid w:val="00B55C2A"/>
    <w:rsid w:val="00B55E31"/>
    <w:rsid w:val="00B562DC"/>
    <w:rsid w:val="00B569FC"/>
    <w:rsid w:val="00B56E22"/>
    <w:rsid w:val="00B56E86"/>
    <w:rsid w:val="00B571DE"/>
    <w:rsid w:val="00B57BDC"/>
    <w:rsid w:val="00B57C0B"/>
    <w:rsid w:val="00B60023"/>
    <w:rsid w:val="00B60FF4"/>
    <w:rsid w:val="00B6109C"/>
    <w:rsid w:val="00B610A3"/>
    <w:rsid w:val="00B611CF"/>
    <w:rsid w:val="00B616D1"/>
    <w:rsid w:val="00B61ADE"/>
    <w:rsid w:val="00B623C2"/>
    <w:rsid w:val="00B625C6"/>
    <w:rsid w:val="00B62937"/>
    <w:rsid w:val="00B62F3E"/>
    <w:rsid w:val="00B630D7"/>
    <w:rsid w:val="00B635E2"/>
    <w:rsid w:val="00B642FA"/>
    <w:rsid w:val="00B64648"/>
    <w:rsid w:val="00B648D5"/>
    <w:rsid w:val="00B64AE3"/>
    <w:rsid w:val="00B64FF8"/>
    <w:rsid w:val="00B6690F"/>
    <w:rsid w:val="00B66A70"/>
    <w:rsid w:val="00B66FB1"/>
    <w:rsid w:val="00B670F1"/>
    <w:rsid w:val="00B671CC"/>
    <w:rsid w:val="00B6756D"/>
    <w:rsid w:val="00B676BE"/>
    <w:rsid w:val="00B67712"/>
    <w:rsid w:val="00B702BB"/>
    <w:rsid w:val="00B703F9"/>
    <w:rsid w:val="00B706E1"/>
    <w:rsid w:val="00B718E3"/>
    <w:rsid w:val="00B71E6D"/>
    <w:rsid w:val="00B723E8"/>
    <w:rsid w:val="00B7257F"/>
    <w:rsid w:val="00B726E6"/>
    <w:rsid w:val="00B72CF1"/>
    <w:rsid w:val="00B73814"/>
    <w:rsid w:val="00B738E7"/>
    <w:rsid w:val="00B73A00"/>
    <w:rsid w:val="00B743D4"/>
    <w:rsid w:val="00B747E8"/>
    <w:rsid w:val="00B74831"/>
    <w:rsid w:val="00B74AA3"/>
    <w:rsid w:val="00B753DC"/>
    <w:rsid w:val="00B75A48"/>
    <w:rsid w:val="00B75A6F"/>
    <w:rsid w:val="00B75F9C"/>
    <w:rsid w:val="00B760E1"/>
    <w:rsid w:val="00B767F4"/>
    <w:rsid w:val="00B76AF7"/>
    <w:rsid w:val="00B7765C"/>
    <w:rsid w:val="00B77AAB"/>
    <w:rsid w:val="00B77B1F"/>
    <w:rsid w:val="00B77B4A"/>
    <w:rsid w:val="00B77D5E"/>
    <w:rsid w:val="00B77D98"/>
    <w:rsid w:val="00B8023B"/>
    <w:rsid w:val="00B802C2"/>
    <w:rsid w:val="00B80410"/>
    <w:rsid w:val="00B80795"/>
    <w:rsid w:val="00B816FC"/>
    <w:rsid w:val="00B81955"/>
    <w:rsid w:val="00B81CBC"/>
    <w:rsid w:val="00B82430"/>
    <w:rsid w:val="00B83010"/>
    <w:rsid w:val="00B8337C"/>
    <w:rsid w:val="00B83E12"/>
    <w:rsid w:val="00B83F9D"/>
    <w:rsid w:val="00B846A3"/>
    <w:rsid w:val="00B84ACE"/>
    <w:rsid w:val="00B84AF8"/>
    <w:rsid w:val="00B8567F"/>
    <w:rsid w:val="00B85A9C"/>
    <w:rsid w:val="00B85BB7"/>
    <w:rsid w:val="00B85D9D"/>
    <w:rsid w:val="00B86007"/>
    <w:rsid w:val="00B879B8"/>
    <w:rsid w:val="00B87CA3"/>
    <w:rsid w:val="00B9019B"/>
    <w:rsid w:val="00B903E3"/>
    <w:rsid w:val="00B90A51"/>
    <w:rsid w:val="00B90A8E"/>
    <w:rsid w:val="00B90E19"/>
    <w:rsid w:val="00B91802"/>
    <w:rsid w:val="00B91B50"/>
    <w:rsid w:val="00B92079"/>
    <w:rsid w:val="00B92431"/>
    <w:rsid w:val="00B924A8"/>
    <w:rsid w:val="00B92510"/>
    <w:rsid w:val="00B92D6D"/>
    <w:rsid w:val="00B9396A"/>
    <w:rsid w:val="00B93CD9"/>
    <w:rsid w:val="00B93E48"/>
    <w:rsid w:val="00B95ADF"/>
    <w:rsid w:val="00B95D29"/>
    <w:rsid w:val="00B95E39"/>
    <w:rsid w:val="00B965F4"/>
    <w:rsid w:val="00B96B3A"/>
    <w:rsid w:val="00B97259"/>
    <w:rsid w:val="00B97B3C"/>
    <w:rsid w:val="00B97DB7"/>
    <w:rsid w:val="00BA0303"/>
    <w:rsid w:val="00BA09DB"/>
    <w:rsid w:val="00BA0A2C"/>
    <w:rsid w:val="00BA0E52"/>
    <w:rsid w:val="00BA0FFA"/>
    <w:rsid w:val="00BA1547"/>
    <w:rsid w:val="00BA19D5"/>
    <w:rsid w:val="00BA1EE2"/>
    <w:rsid w:val="00BA2513"/>
    <w:rsid w:val="00BA2789"/>
    <w:rsid w:val="00BA2DB6"/>
    <w:rsid w:val="00BA3424"/>
    <w:rsid w:val="00BA3555"/>
    <w:rsid w:val="00BA364D"/>
    <w:rsid w:val="00BA3722"/>
    <w:rsid w:val="00BA3849"/>
    <w:rsid w:val="00BA3A92"/>
    <w:rsid w:val="00BA40EF"/>
    <w:rsid w:val="00BA47F0"/>
    <w:rsid w:val="00BA4D78"/>
    <w:rsid w:val="00BA5946"/>
    <w:rsid w:val="00BA5A84"/>
    <w:rsid w:val="00BA60A2"/>
    <w:rsid w:val="00BA6258"/>
    <w:rsid w:val="00BA67D8"/>
    <w:rsid w:val="00BA6929"/>
    <w:rsid w:val="00BA6C3A"/>
    <w:rsid w:val="00BA6C99"/>
    <w:rsid w:val="00BA6F43"/>
    <w:rsid w:val="00BA7158"/>
    <w:rsid w:val="00BA71D0"/>
    <w:rsid w:val="00BA79BF"/>
    <w:rsid w:val="00BA7D5A"/>
    <w:rsid w:val="00BA7E63"/>
    <w:rsid w:val="00BB0DAE"/>
    <w:rsid w:val="00BB138D"/>
    <w:rsid w:val="00BB1723"/>
    <w:rsid w:val="00BB176E"/>
    <w:rsid w:val="00BB2389"/>
    <w:rsid w:val="00BB24C9"/>
    <w:rsid w:val="00BB26DC"/>
    <w:rsid w:val="00BB276F"/>
    <w:rsid w:val="00BB2896"/>
    <w:rsid w:val="00BB3846"/>
    <w:rsid w:val="00BB3CAB"/>
    <w:rsid w:val="00BB40E5"/>
    <w:rsid w:val="00BB4C88"/>
    <w:rsid w:val="00BB4DFB"/>
    <w:rsid w:val="00BB4F11"/>
    <w:rsid w:val="00BB50B4"/>
    <w:rsid w:val="00BB542B"/>
    <w:rsid w:val="00BB5D97"/>
    <w:rsid w:val="00BB6087"/>
    <w:rsid w:val="00BB687F"/>
    <w:rsid w:val="00BB6C47"/>
    <w:rsid w:val="00BB6C83"/>
    <w:rsid w:val="00BB7091"/>
    <w:rsid w:val="00BB719A"/>
    <w:rsid w:val="00BB7FF7"/>
    <w:rsid w:val="00BC000E"/>
    <w:rsid w:val="00BC09E7"/>
    <w:rsid w:val="00BC104D"/>
    <w:rsid w:val="00BC10DF"/>
    <w:rsid w:val="00BC16AB"/>
    <w:rsid w:val="00BC181B"/>
    <w:rsid w:val="00BC1FC5"/>
    <w:rsid w:val="00BC21FF"/>
    <w:rsid w:val="00BC23DF"/>
    <w:rsid w:val="00BC2A3E"/>
    <w:rsid w:val="00BC2E1D"/>
    <w:rsid w:val="00BC31CF"/>
    <w:rsid w:val="00BC3ECF"/>
    <w:rsid w:val="00BC3EE2"/>
    <w:rsid w:val="00BC430E"/>
    <w:rsid w:val="00BC48ED"/>
    <w:rsid w:val="00BC4B8A"/>
    <w:rsid w:val="00BC5238"/>
    <w:rsid w:val="00BC57B4"/>
    <w:rsid w:val="00BC5A8A"/>
    <w:rsid w:val="00BC5AC0"/>
    <w:rsid w:val="00BC5D85"/>
    <w:rsid w:val="00BC6679"/>
    <w:rsid w:val="00BC6C06"/>
    <w:rsid w:val="00BC7015"/>
    <w:rsid w:val="00BC7980"/>
    <w:rsid w:val="00BD0888"/>
    <w:rsid w:val="00BD095B"/>
    <w:rsid w:val="00BD1048"/>
    <w:rsid w:val="00BD1315"/>
    <w:rsid w:val="00BD191A"/>
    <w:rsid w:val="00BD1ACB"/>
    <w:rsid w:val="00BD1FAB"/>
    <w:rsid w:val="00BD231E"/>
    <w:rsid w:val="00BD2321"/>
    <w:rsid w:val="00BD24F3"/>
    <w:rsid w:val="00BD2F50"/>
    <w:rsid w:val="00BD3D8B"/>
    <w:rsid w:val="00BD4C6A"/>
    <w:rsid w:val="00BD4E86"/>
    <w:rsid w:val="00BD5764"/>
    <w:rsid w:val="00BD5924"/>
    <w:rsid w:val="00BD596D"/>
    <w:rsid w:val="00BD610C"/>
    <w:rsid w:val="00BD638E"/>
    <w:rsid w:val="00BD697B"/>
    <w:rsid w:val="00BD6DB3"/>
    <w:rsid w:val="00BD6E92"/>
    <w:rsid w:val="00BD7275"/>
    <w:rsid w:val="00BD763C"/>
    <w:rsid w:val="00BD7653"/>
    <w:rsid w:val="00BD78D9"/>
    <w:rsid w:val="00BD7C17"/>
    <w:rsid w:val="00BD7DD0"/>
    <w:rsid w:val="00BE03AD"/>
    <w:rsid w:val="00BE0B83"/>
    <w:rsid w:val="00BE0B92"/>
    <w:rsid w:val="00BE12B9"/>
    <w:rsid w:val="00BE22B4"/>
    <w:rsid w:val="00BE291A"/>
    <w:rsid w:val="00BE33FF"/>
    <w:rsid w:val="00BE340D"/>
    <w:rsid w:val="00BE369C"/>
    <w:rsid w:val="00BE39A0"/>
    <w:rsid w:val="00BE3AC9"/>
    <w:rsid w:val="00BE3B10"/>
    <w:rsid w:val="00BE3C09"/>
    <w:rsid w:val="00BE590D"/>
    <w:rsid w:val="00BE596B"/>
    <w:rsid w:val="00BE5CFB"/>
    <w:rsid w:val="00BE6103"/>
    <w:rsid w:val="00BE705E"/>
    <w:rsid w:val="00BE7D42"/>
    <w:rsid w:val="00BE7FF8"/>
    <w:rsid w:val="00BF05B3"/>
    <w:rsid w:val="00BF06C5"/>
    <w:rsid w:val="00BF0CE5"/>
    <w:rsid w:val="00BF1B2B"/>
    <w:rsid w:val="00BF2167"/>
    <w:rsid w:val="00BF2AB0"/>
    <w:rsid w:val="00BF2D2F"/>
    <w:rsid w:val="00BF313F"/>
    <w:rsid w:val="00BF3226"/>
    <w:rsid w:val="00BF44B6"/>
    <w:rsid w:val="00BF4E30"/>
    <w:rsid w:val="00BF5CBA"/>
    <w:rsid w:val="00BF6235"/>
    <w:rsid w:val="00BF668F"/>
    <w:rsid w:val="00BF6AD4"/>
    <w:rsid w:val="00BF6AEF"/>
    <w:rsid w:val="00BF73F7"/>
    <w:rsid w:val="00BF74AC"/>
    <w:rsid w:val="00BF7BA5"/>
    <w:rsid w:val="00C005A8"/>
    <w:rsid w:val="00C007E1"/>
    <w:rsid w:val="00C00DD5"/>
    <w:rsid w:val="00C00EE3"/>
    <w:rsid w:val="00C01217"/>
    <w:rsid w:val="00C0159F"/>
    <w:rsid w:val="00C01C97"/>
    <w:rsid w:val="00C01DED"/>
    <w:rsid w:val="00C01E95"/>
    <w:rsid w:val="00C01F49"/>
    <w:rsid w:val="00C02321"/>
    <w:rsid w:val="00C02463"/>
    <w:rsid w:val="00C028FD"/>
    <w:rsid w:val="00C030FD"/>
    <w:rsid w:val="00C03E67"/>
    <w:rsid w:val="00C04B9B"/>
    <w:rsid w:val="00C04E04"/>
    <w:rsid w:val="00C05419"/>
    <w:rsid w:val="00C05C13"/>
    <w:rsid w:val="00C05D0D"/>
    <w:rsid w:val="00C0618C"/>
    <w:rsid w:val="00C062C2"/>
    <w:rsid w:val="00C06C93"/>
    <w:rsid w:val="00C1021D"/>
    <w:rsid w:val="00C10BD6"/>
    <w:rsid w:val="00C10CCB"/>
    <w:rsid w:val="00C11628"/>
    <w:rsid w:val="00C1172F"/>
    <w:rsid w:val="00C122A9"/>
    <w:rsid w:val="00C12987"/>
    <w:rsid w:val="00C12F70"/>
    <w:rsid w:val="00C142BD"/>
    <w:rsid w:val="00C14DBF"/>
    <w:rsid w:val="00C15281"/>
    <w:rsid w:val="00C15302"/>
    <w:rsid w:val="00C15833"/>
    <w:rsid w:val="00C1586E"/>
    <w:rsid w:val="00C16038"/>
    <w:rsid w:val="00C162E0"/>
    <w:rsid w:val="00C16720"/>
    <w:rsid w:val="00C16B82"/>
    <w:rsid w:val="00C16E26"/>
    <w:rsid w:val="00C16EFC"/>
    <w:rsid w:val="00C16FA1"/>
    <w:rsid w:val="00C17492"/>
    <w:rsid w:val="00C17505"/>
    <w:rsid w:val="00C17D29"/>
    <w:rsid w:val="00C2064D"/>
    <w:rsid w:val="00C20710"/>
    <w:rsid w:val="00C208FF"/>
    <w:rsid w:val="00C20EAE"/>
    <w:rsid w:val="00C21E5D"/>
    <w:rsid w:val="00C21E6D"/>
    <w:rsid w:val="00C21ED8"/>
    <w:rsid w:val="00C21FC5"/>
    <w:rsid w:val="00C227F5"/>
    <w:rsid w:val="00C22C12"/>
    <w:rsid w:val="00C23431"/>
    <w:rsid w:val="00C23813"/>
    <w:rsid w:val="00C24A9A"/>
    <w:rsid w:val="00C24AB2"/>
    <w:rsid w:val="00C25848"/>
    <w:rsid w:val="00C2597D"/>
    <w:rsid w:val="00C266DD"/>
    <w:rsid w:val="00C2757A"/>
    <w:rsid w:val="00C27939"/>
    <w:rsid w:val="00C30276"/>
    <w:rsid w:val="00C306E9"/>
    <w:rsid w:val="00C32162"/>
    <w:rsid w:val="00C326B1"/>
    <w:rsid w:val="00C32C97"/>
    <w:rsid w:val="00C32D3F"/>
    <w:rsid w:val="00C33656"/>
    <w:rsid w:val="00C337EA"/>
    <w:rsid w:val="00C341E4"/>
    <w:rsid w:val="00C3484A"/>
    <w:rsid w:val="00C34AA7"/>
    <w:rsid w:val="00C34D39"/>
    <w:rsid w:val="00C34DD8"/>
    <w:rsid w:val="00C35062"/>
    <w:rsid w:val="00C35218"/>
    <w:rsid w:val="00C35586"/>
    <w:rsid w:val="00C3580E"/>
    <w:rsid w:val="00C35B4A"/>
    <w:rsid w:val="00C35CCB"/>
    <w:rsid w:val="00C35D8C"/>
    <w:rsid w:val="00C3645C"/>
    <w:rsid w:val="00C36900"/>
    <w:rsid w:val="00C36C22"/>
    <w:rsid w:val="00C373E0"/>
    <w:rsid w:val="00C379FE"/>
    <w:rsid w:val="00C37E5E"/>
    <w:rsid w:val="00C37EF2"/>
    <w:rsid w:val="00C40A2E"/>
    <w:rsid w:val="00C40B6A"/>
    <w:rsid w:val="00C40C54"/>
    <w:rsid w:val="00C417F7"/>
    <w:rsid w:val="00C4190E"/>
    <w:rsid w:val="00C41D42"/>
    <w:rsid w:val="00C42398"/>
    <w:rsid w:val="00C42425"/>
    <w:rsid w:val="00C424B3"/>
    <w:rsid w:val="00C428B8"/>
    <w:rsid w:val="00C42C26"/>
    <w:rsid w:val="00C43137"/>
    <w:rsid w:val="00C43DB3"/>
    <w:rsid w:val="00C43E85"/>
    <w:rsid w:val="00C44008"/>
    <w:rsid w:val="00C442DE"/>
    <w:rsid w:val="00C447FC"/>
    <w:rsid w:val="00C44A41"/>
    <w:rsid w:val="00C45277"/>
    <w:rsid w:val="00C45659"/>
    <w:rsid w:val="00C46332"/>
    <w:rsid w:val="00C464B3"/>
    <w:rsid w:val="00C468AE"/>
    <w:rsid w:val="00C46D71"/>
    <w:rsid w:val="00C46ED6"/>
    <w:rsid w:val="00C470E6"/>
    <w:rsid w:val="00C47D46"/>
    <w:rsid w:val="00C502B1"/>
    <w:rsid w:val="00C50E28"/>
    <w:rsid w:val="00C510BE"/>
    <w:rsid w:val="00C51123"/>
    <w:rsid w:val="00C5130B"/>
    <w:rsid w:val="00C51494"/>
    <w:rsid w:val="00C51498"/>
    <w:rsid w:val="00C522B4"/>
    <w:rsid w:val="00C536D3"/>
    <w:rsid w:val="00C53772"/>
    <w:rsid w:val="00C53E8B"/>
    <w:rsid w:val="00C54CAE"/>
    <w:rsid w:val="00C54F56"/>
    <w:rsid w:val="00C550DE"/>
    <w:rsid w:val="00C554BB"/>
    <w:rsid w:val="00C55E54"/>
    <w:rsid w:val="00C55FA2"/>
    <w:rsid w:val="00C56120"/>
    <w:rsid w:val="00C56402"/>
    <w:rsid w:val="00C56603"/>
    <w:rsid w:val="00C56A5A"/>
    <w:rsid w:val="00C56B04"/>
    <w:rsid w:val="00C56F5A"/>
    <w:rsid w:val="00C57249"/>
    <w:rsid w:val="00C57365"/>
    <w:rsid w:val="00C57430"/>
    <w:rsid w:val="00C57613"/>
    <w:rsid w:val="00C5768E"/>
    <w:rsid w:val="00C577EE"/>
    <w:rsid w:val="00C57B40"/>
    <w:rsid w:val="00C61795"/>
    <w:rsid w:val="00C63A75"/>
    <w:rsid w:val="00C63AC5"/>
    <w:rsid w:val="00C63FA7"/>
    <w:rsid w:val="00C648C6"/>
    <w:rsid w:val="00C64A3F"/>
    <w:rsid w:val="00C64F45"/>
    <w:rsid w:val="00C65A92"/>
    <w:rsid w:val="00C65DE4"/>
    <w:rsid w:val="00C65EC0"/>
    <w:rsid w:val="00C65FD9"/>
    <w:rsid w:val="00C6610D"/>
    <w:rsid w:val="00C667EA"/>
    <w:rsid w:val="00C66A59"/>
    <w:rsid w:val="00C66D7B"/>
    <w:rsid w:val="00C67098"/>
    <w:rsid w:val="00C67684"/>
    <w:rsid w:val="00C70337"/>
    <w:rsid w:val="00C70A33"/>
    <w:rsid w:val="00C70B83"/>
    <w:rsid w:val="00C712E7"/>
    <w:rsid w:val="00C71422"/>
    <w:rsid w:val="00C71868"/>
    <w:rsid w:val="00C71FE1"/>
    <w:rsid w:val="00C724D2"/>
    <w:rsid w:val="00C7284B"/>
    <w:rsid w:val="00C72880"/>
    <w:rsid w:val="00C72A4A"/>
    <w:rsid w:val="00C73110"/>
    <w:rsid w:val="00C73B2D"/>
    <w:rsid w:val="00C73E3B"/>
    <w:rsid w:val="00C73EB8"/>
    <w:rsid w:val="00C74058"/>
    <w:rsid w:val="00C74756"/>
    <w:rsid w:val="00C74BC5"/>
    <w:rsid w:val="00C75D1E"/>
    <w:rsid w:val="00C7622D"/>
    <w:rsid w:val="00C76274"/>
    <w:rsid w:val="00C76B35"/>
    <w:rsid w:val="00C76E0A"/>
    <w:rsid w:val="00C7711A"/>
    <w:rsid w:val="00C77571"/>
    <w:rsid w:val="00C778AE"/>
    <w:rsid w:val="00C8035C"/>
    <w:rsid w:val="00C804B2"/>
    <w:rsid w:val="00C8069E"/>
    <w:rsid w:val="00C807A7"/>
    <w:rsid w:val="00C80D7D"/>
    <w:rsid w:val="00C80DEA"/>
    <w:rsid w:val="00C81221"/>
    <w:rsid w:val="00C81E73"/>
    <w:rsid w:val="00C82245"/>
    <w:rsid w:val="00C82770"/>
    <w:rsid w:val="00C827C8"/>
    <w:rsid w:val="00C82FAF"/>
    <w:rsid w:val="00C839E5"/>
    <w:rsid w:val="00C83C58"/>
    <w:rsid w:val="00C83F62"/>
    <w:rsid w:val="00C83FDF"/>
    <w:rsid w:val="00C84008"/>
    <w:rsid w:val="00C843F4"/>
    <w:rsid w:val="00C84583"/>
    <w:rsid w:val="00C847A9"/>
    <w:rsid w:val="00C85064"/>
    <w:rsid w:val="00C851D3"/>
    <w:rsid w:val="00C85F05"/>
    <w:rsid w:val="00C860A2"/>
    <w:rsid w:val="00C86936"/>
    <w:rsid w:val="00C870E8"/>
    <w:rsid w:val="00C871EC"/>
    <w:rsid w:val="00C8744D"/>
    <w:rsid w:val="00C87ACE"/>
    <w:rsid w:val="00C87FA3"/>
    <w:rsid w:val="00C902CD"/>
    <w:rsid w:val="00C907B2"/>
    <w:rsid w:val="00C90846"/>
    <w:rsid w:val="00C90E62"/>
    <w:rsid w:val="00C91858"/>
    <w:rsid w:val="00C91B99"/>
    <w:rsid w:val="00C91C56"/>
    <w:rsid w:val="00C92169"/>
    <w:rsid w:val="00C922DD"/>
    <w:rsid w:val="00C928DA"/>
    <w:rsid w:val="00C929DB"/>
    <w:rsid w:val="00C93044"/>
    <w:rsid w:val="00C93436"/>
    <w:rsid w:val="00C9386B"/>
    <w:rsid w:val="00C93AB5"/>
    <w:rsid w:val="00C94349"/>
    <w:rsid w:val="00C9481C"/>
    <w:rsid w:val="00C94C25"/>
    <w:rsid w:val="00C950FC"/>
    <w:rsid w:val="00C95183"/>
    <w:rsid w:val="00C95286"/>
    <w:rsid w:val="00C95AD6"/>
    <w:rsid w:val="00C95BC9"/>
    <w:rsid w:val="00C96009"/>
    <w:rsid w:val="00C963AC"/>
    <w:rsid w:val="00C96981"/>
    <w:rsid w:val="00C96A9D"/>
    <w:rsid w:val="00C97291"/>
    <w:rsid w:val="00C97AC4"/>
    <w:rsid w:val="00C97BE9"/>
    <w:rsid w:val="00C97CC1"/>
    <w:rsid w:val="00CA077C"/>
    <w:rsid w:val="00CA0B65"/>
    <w:rsid w:val="00CA0D3E"/>
    <w:rsid w:val="00CA1433"/>
    <w:rsid w:val="00CA1451"/>
    <w:rsid w:val="00CA1586"/>
    <w:rsid w:val="00CA2B15"/>
    <w:rsid w:val="00CA40A8"/>
    <w:rsid w:val="00CA4D80"/>
    <w:rsid w:val="00CA4F6B"/>
    <w:rsid w:val="00CA56DC"/>
    <w:rsid w:val="00CA5BCA"/>
    <w:rsid w:val="00CA5E89"/>
    <w:rsid w:val="00CA5EE9"/>
    <w:rsid w:val="00CA5F1D"/>
    <w:rsid w:val="00CA6097"/>
    <w:rsid w:val="00CA65FD"/>
    <w:rsid w:val="00CA6A32"/>
    <w:rsid w:val="00CA6A6F"/>
    <w:rsid w:val="00CA6F61"/>
    <w:rsid w:val="00CA70E4"/>
    <w:rsid w:val="00CA74C3"/>
    <w:rsid w:val="00CB08CE"/>
    <w:rsid w:val="00CB0CC1"/>
    <w:rsid w:val="00CB10D4"/>
    <w:rsid w:val="00CB1592"/>
    <w:rsid w:val="00CB1620"/>
    <w:rsid w:val="00CB186E"/>
    <w:rsid w:val="00CB198F"/>
    <w:rsid w:val="00CB1A40"/>
    <w:rsid w:val="00CB1ED7"/>
    <w:rsid w:val="00CB210F"/>
    <w:rsid w:val="00CB2310"/>
    <w:rsid w:val="00CB270D"/>
    <w:rsid w:val="00CB2BB5"/>
    <w:rsid w:val="00CB2C9C"/>
    <w:rsid w:val="00CB3665"/>
    <w:rsid w:val="00CB3EB8"/>
    <w:rsid w:val="00CB3F5E"/>
    <w:rsid w:val="00CB3F98"/>
    <w:rsid w:val="00CB4294"/>
    <w:rsid w:val="00CB47E0"/>
    <w:rsid w:val="00CB4810"/>
    <w:rsid w:val="00CB485B"/>
    <w:rsid w:val="00CB48BB"/>
    <w:rsid w:val="00CB50D7"/>
    <w:rsid w:val="00CB518B"/>
    <w:rsid w:val="00CB535B"/>
    <w:rsid w:val="00CB54CA"/>
    <w:rsid w:val="00CB5588"/>
    <w:rsid w:val="00CB56BF"/>
    <w:rsid w:val="00CB5C86"/>
    <w:rsid w:val="00CB61B1"/>
    <w:rsid w:val="00CB6435"/>
    <w:rsid w:val="00CB6B64"/>
    <w:rsid w:val="00CB7087"/>
    <w:rsid w:val="00CB7764"/>
    <w:rsid w:val="00CB78D5"/>
    <w:rsid w:val="00CB7AB7"/>
    <w:rsid w:val="00CB7CB5"/>
    <w:rsid w:val="00CC03CF"/>
    <w:rsid w:val="00CC0521"/>
    <w:rsid w:val="00CC0624"/>
    <w:rsid w:val="00CC1241"/>
    <w:rsid w:val="00CC1C89"/>
    <w:rsid w:val="00CC1D3D"/>
    <w:rsid w:val="00CC2234"/>
    <w:rsid w:val="00CC2820"/>
    <w:rsid w:val="00CC28A1"/>
    <w:rsid w:val="00CC2B72"/>
    <w:rsid w:val="00CC303E"/>
    <w:rsid w:val="00CC307A"/>
    <w:rsid w:val="00CC3378"/>
    <w:rsid w:val="00CC349B"/>
    <w:rsid w:val="00CC3CDB"/>
    <w:rsid w:val="00CC4804"/>
    <w:rsid w:val="00CC5FE3"/>
    <w:rsid w:val="00CC6836"/>
    <w:rsid w:val="00CC72D7"/>
    <w:rsid w:val="00CC76CB"/>
    <w:rsid w:val="00CC7C16"/>
    <w:rsid w:val="00CD036F"/>
    <w:rsid w:val="00CD085F"/>
    <w:rsid w:val="00CD11E1"/>
    <w:rsid w:val="00CD1839"/>
    <w:rsid w:val="00CD1B6D"/>
    <w:rsid w:val="00CD2141"/>
    <w:rsid w:val="00CD2316"/>
    <w:rsid w:val="00CD2432"/>
    <w:rsid w:val="00CD25C4"/>
    <w:rsid w:val="00CD2732"/>
    <w:rsid w:val="00CD2C7E"/>
    <w:rsid w:val="00CD2FDD"/>
    <w:rsid w:val="00CD3037"/>
    <w:rsid w:val="00CD369D"/>
    <w:rsid w:val="00CD3F65"/>
    <w:rsid w:val="00CD3FA2"/>
    <w:rsid w:val="00CD4340"/>
    <w:rsid w:val="00CD5716"/>
    <w:rsid w:val="00CD5F14"/>
    <w:rsid w:val="00CD6448"/>
    <w:rsid w:val="00CD646A"/>
    <w:rsid w:val="00CD6498"/>
    <w:rsid w:val="00CD66FF"/>
    <w:rsid w:val="00CD68E5"/>
    <w:rsid w:val="00CD6BD7"/>
    <w:rsid w:val="00CD70A1"/>
    <w:rsid w:val="00CD73F3"/>
    <w:rsid w:val="00CD79AC"/>
    <w:rsid w:val="00CD7E99"/>
    <w:rsid w:val="00CD7EDE"/>
    <w:rsid w:val="00CE06A2"/>
    <w:rsid w:val="00CE0D61"/>
    <w:rsid w:val="00CE1339"/>
    <w:rsid w:val="00CE180C"/>
    <w:rsid w:val="00CE1D25"/>
    <w:rsid w:val="00CE1E6E"/>
    <w:rsid w:val="00CE2257"/>
    <w:rsid w:val="00CE2C4A"/>
    <w:rsid w:val="00CE37E9"/>
    <w:rsid w:val="00CE3A6F"/>
    <w:rsid w:val="00CE4411"/>
    <w:rsid w:val="00CE5202"/>
    <w:rsid w:val="00CE5AC1"/>
    <w:rsid w:val="00CE6F5E"/>
    <w:rsid w:val="00CE7350"/>
    <w:rsid w:val="00CE77BC"/>
    <w:rsid w:val="00CE79BE"/>
    <w:rsid w:val="00CE7A64"/>
    <w:rsid w:val="00CE7F14"/>
    <w:rsid w:val="00CF0018"/>
    <w:rsid w:val="00CF0198"/>
    <w:rsid w:val="00CF026B"/>
    <w:rsid w:val="00CF08C6"/>
    <w:rsid w:val="00CF0B05"/>
    <w:rsid w:val="00CF1A30"/>
    <w:rsid w:val="00CF1AC1"/>
    <w:rsid w:val="00CF251E"/>
    <w:rsid w:val="00CF265A"/>
    <w:rsid w:val="00CF2A3A"/>
    <w:rsid w:val="00CF2AEE"/>
    <w:rsid w:val="00CF4020"/>
    <w:rsid w:val="00CF4514"/>
    <w:rsid w:val="00CF4594"/>
    <w:rsid w:val="00CF46ED"/>
    <w:rsid w:val="00CF49C1"/>
    <w:rsid w:val="00CF530E"/>
    <w:rsid w:val="00CF6832"/>
    <w:rsid w:val="00CF6DF2"/>
    <w:rsid w:val="00CF7A9B"/>
    <w:rsid w:val="00CF7DF6"/>
    <w:rsid w:val="00D0026B"/>
    <w:rsid w:val="00D00ACD"/>
    <w:rsid w:val="00D00B0C"/>
    <w:rsid w:val="00D01A8C"/>
    <w:rsid w:val="00D01B10"/>
    <w:rsid w:val="00D01B49"/>
    <w:rsid w:val="00D01EF4"/>
    <w:rsid w:val="00D0258F"/>
    <w:rsid w:val="00D02BA8"/>
    <w:rsid w:val="00D03439"/>
    <w:rsid w:val="00D03783"/>
    <w:rsid w:val="00D040A1"/>
    <w:rsid w:val="00D04AC3"/>
    <w:rsid w:val="00D04B94"/>
    <w:rsid w:val="00D052FD"/>
    <w:rsid w:val="00D054E6"/>
    <w:rsid w:val="00D05786"/>
    <w:rsid w:val="00D05BE7"/>
    <w:rsid w:val="00D06933"/>
    <w:rsid w:val="00D06E92"/>
    <w:rsid w:val="00D0763D"/>
    <w:rsid w:val="00D07911"/>
    <w:rsid w:val="00D07D37"/>
    <w:rsid w:val="00D07E05"/>
    <w:rsid w:val="00D10079"/>
    <w:rsid w:val="00D1011C"/>
    <w:rsid w:val="00D105DD"/>
    <w:rsid w:val="00D10F90"/>
    <w:rsid w:val="00D111C7"/>
    <w:rsid w:val="00D111E7"/>
    <w:rsid w:val="00D11C47"/>
    <w:rsid w:val="00D12369"/>
    <w:rsid w:val="00D12410"/>
    <w:rsid w:val="00D1251A"/>
    <w:rsid w:val="00D127B4"/>
    <w:rsid w:val="00D12BD9"/>
    <w:rsid w:val="00D1328B"/>
    <w:rsid w:val="00D1341C"/>
    <w:rsid w:val="00D13EC0"/>
    <w:rsid w:val="00D1477A"/>
    <w:rsid w:val="00D14868"/>
    <w:rsid w:val="00D14C21"/>
    <w:rsid w:val="00D15196"/>
    <w:rsid w:val="00D15235"/>
    <w:rsid w:val="00D15834"/>
    <w:rsid w:val="00D16101"/>
    <w:rsid w:val="00D161BA"/>
    <w:rsid w:val="00D169EC"/>
    <w:rsid w:val="00D16A29"/>
    <w:rsid w:val="00D16AD5"/>
    <w:rsid w:val="00D16B7D"/>
    <w:rsid w:val="00D170C9"/>
    <w:rsid w:val="00D170D5"/>
    <w:rsid w:val="00D1714C"/>
    <w:rsid w:val="00D1732E"/>
    <w:rsid w:val="00D17447"/>
    <w:rsid w:val="00D17E5F"/>
    <w:rsid w:val="00D201D7"/>
    <w:rsid w:val="00D20468"/>
    <w:rsid w:val="00D2049D"/>
    <w:rsid w:val="00D2053D"/>
    <w:rsid w:val="00D20FFE"/>
    <w:rsid w:val="00D21036"/>
    <w:rsid w:val="00D2105E"/>
    <w:rsid w:val="00D210A8"/>
    <w:rsid w:val="00D215C6"/>
    <w:rsid w:val="00D224D1"/>
    <w:rsid w:val="00D231FE"/>
    <w:rsid w:val="00D233D7"/>
    <w:rsid w:val="00D242C4"/>
    <w:rsid w:val="00D24C4C"/>
    <w:rsid w:val="00D25063"/>
    <w:rsid w:val="00D25471"/>
    <w:rsid w:val="00D2565C"/>
    <w:rsid w:val="00D257AF"/>
    <w:rsid w:val="00D25880"/>
    <w:rsid w:val="00D25DDF"/>
    <w:rsid w:val="00D260F2"/>
    <w:rsid w:val="00D26B65"/>
    <w:rsid w:val="00D26B71"/>
    <w:rsid w:val="00D26D2B"/>
    <w:rsid w:val="00D26E81"/>
    <w:rsid w:val="00D27323"/>
    <w:rsid w:val="00D27420"/>
    <w:rsid w:val="00D27572"/>
    <w:rsid w:val="00D27C8A"/>
    <w:rsid w:val="00D302C3"/>
    <w:rsid w:val="00D302D5"/>
    <w:rsid w:val="00D310C3"/>
    <w:rsid w:val="00D314B2"/>
    <w:rsid w:val="00D319A4"/>
    <w:rsid w:val="00D3232B"/>
    <w:rsid w:val="00D324F7"/>
    <w:rsid w:val="00D32810"/>
    <w:rsid w:val="00D33118"/>
    <w:rsid w:val="00D331A8"/>
    <w:rsid w:val="00D331CB"/>
    <w:rsid w:val="00D33A03"/>
    <w:rsid w:val="00D33AB9"/>
    <w:rsid w:val="00D348D1"/>
    <w:rsid w:val="00D34A46"/>
    <w:rsid w:val="00D34DC1"/>
    <w:rsid w:val="00D35732"/>
    <w:rsid w:val="00D363E2"/>
    <w:rsid w:val="00D3662F"/>
    <w:rsid w:val="00D36DAF"/>
    <w:rsid w:val="00D36DEA"/>
    <w:rsid w:val="00D377CA"/>
    <w:rsid w:val="00D37B8B"/>
    <w:rsid w:val="00D37C92"/>
    <w:rsid w:val="00D40ECD"/>
    <w:rsid w:val="00D414B7"/>
    <w:rsid w:val="00D418C6"/>
    <w:rsid w:val="00D41DE5"/>
    <w:rsid w:val="00D42836"/>
    <w:rsid w:val="00D42B05"/>
    <w:rsid w:val="00D4327A"/>
    <w:rsid w:val="00D4343F"/>
    <w:rsid w:val="00D435EE"/>
    <w:rsid w:val="00D437DA"/>
    <w:rsid w:val="00D43B7D"/>
    <w:rsid w:val="00D43D46"/>
    <w:rsid w:val="00D447A5"/>
    <w:rsid w:val="00D44B17"/>
    <w:rsid w:val="00D454CE"/>
    <w:rsid w:val="00D455D4"/>
    <w:rsid w:val="00D45862"/>
    <w:rsid w:val="00D46C00"/>
    <w:rsid w:val="00D4724D"/>
    <w:rsid w:val="00D477DC"/>
    <w:rsid w:val="00D47BB7"/>
    <w:rsid w:val="00D47D7A"/>
    <w:rsid w:val="00D5068E"/>
    <w:rsid w:val="00D50D78"/>
    <w:rsid w:val="00D50F22"/>
    <w:rsid w:val="00D51311"/>
    <w:rsid w:val="00D51EE6"/>
    <w:rsid w:val="00D51F87"/>
    <w:rsid w:val="00D52301"/>
    <w:rsid w:val="00D52313"/>
    <w:rsid w:val="00D52894"/>
    <w:rsid w:val="00D5323A"/>
    <w:rsid w:val="00D535DB"/>
    <w:rsid w:val="00D536E9"/>
    <w:rsid w:val="00D54998"/>
    <w:rsid w:val="00D54BD9"/>
    <w:rsid w:val="00D54F3D"/>
    <w:rsid w:val="00D5507D"/>
    <w:rsid w:val="00D551C4"/>
    <w:rsid w:val="00D55201"/>
    <w:rsid w:val="00D55D9F"/>
    <w:rsid w:val="00D5625E"/>
    <w:rsid w:val="00D56B29"/>
    <w:rsid w:val="00D5702A"/>
    <w:rsid w:val="00D573C5"/>
    <w:rsid w:val="00D57463"/>
    <w:rsid w:val="00D5774F"/>
    <w:rsid w:val="00D578BE"/>
    <w:rsid w:val="00D57AFA"/>
    <w:rsid w:val="00D60402"/>
    <w:rsid w:val="00D604F3"/>
    <w:rsid w:val="00D60571"/>
    <w:rsid w:val="00D60840"/>
    <w:rsid w:val="00D60BE1"/>
    <w:rsid w:val="00D60CDC"/>
    <w:rsid w:val="00D60EFD"/>
    <w:rsid w:val="00D6102A"/>
    <w:rsid w:val="00D6169E"/>
    <w:rsid w:val="00D616D6"/>
    <w:rsid w:val="00D61763"/>
    <w:rsid w:val="00D618C6"/>
    <w:rsid w:val="00D61AC2"/>
    <w:rsid w:val="00D61E38"/>
    <w:rsid w:val="00D624DE"/>
    <w:rsid w:val="00D625A7"/>
    <w:rsid w:val="00D6264A"/>
    <w:rsid w:val="00D62718"/>
    <w:rsid w:val="00D62E12"/>
    <w:rsid w:val="00D637E0"/>
    <w:rsid w:val="00D63EDF"/>
    <w:rsid w:val="00D6443D"/>
    <w:rsid w:val="00D648FA"/>
    <w:rsid w:val="00D64FD5"/>
    <w:rsid w:val="00D653C1"/>
    <w:rsid w:val="00D6640E"/>
    <w:rsid w:val="00D6675F"/>
    <w:rsid w:val="00D67589"/>
    <w:rsid w:val="00D678A9"/>
    <w:rsid w:val="00D7019D"/>
    <w:rsid w:val="00D70505"/>
    <w:rsid w:val="00D705E7"/>
    <w:rsid w:val="00D707BF"/>
    <w:rsid w:val="00D70941"/>
    <w:rsid w:val="00D70B65"/>
    <w:rsid w:val="00D70D61"/>
    <w:rsid w:val="00D70F78"/>
    <w:rsid w:val="00D7103D"/>
    <w:rsid w:val="00D7125F"/>
    <w:rsid w:val="00D712F2"/>
    <w:rsid w:val="00D71A04"/>
    <w:rsid w:val="00D723A9"/>
    <w:rsid w:val="00D723AA"/>
    <w:rsid w:val="00D7252B"/>
    <w:rsid w:val="00D72848"/>
    <w:rsid w:val="00D7289B"/>
    <w:rsid w:val="00D72B06"/>
    <w:rsid w:val="00D72D2C"/>
    <w:rsid w:val="00D72DF8"/>
    <w:rsid w:val="00D72E3E"/>
    <w:rsid w:val="00D72FFF"/>
    <w:rsid w:val="00D73039"/>
    <w:rsid w:val="00D73330"/>
    <w:rsid w:val="00D73AE5"/>
    <w:rsid w:val="00D74787"/>
    <w:rsid w:val="00D75399"/>
    <w:rsid w:val="00D7539B"/>
    <w:rsid w:val="00D7551D"/>
    <w:rsid w:val="00D755EE"/>
    <w:rsid w:val="00D75F0E"/>
    <w:rsid w:val="00D7670C"/>
    <w:rsid w:val="00D76B1B"/>
    <w:rsid w:val="00D76F6D"/>
    <w:rsid w:val="00D77F3E"/>
    <w:rsid w:val="00D8007C"/>
    <w:rsid w:val="00D80172"/>
    <w:rsid w:val="00D804A7"/>
    <w:rsid w:val="00D80A9D"/>
    <w:rsid w:val="00D80D91"/>
    <w:rsid w:val="00D81411"/>
    <w:rsid w:val="00D823FF"/>
    <w:rsid w:val="00D82A3A"/>
    <w:rsid w:val="00D82F51"/>
    <w:rsid w:val="00D8376E"/>
    <w:rsid w:val="00D84204"/>
    <w:rsid w:val="00D84588"/>
    <w:rsid w:val="00D849F1"/>
    <w:rsid w:val="00D855DD"/>
    <w:rsid w:val="00D85EA1"/>
    <w:rsid w:val="00D86098"/>
    <w:rsid w:val="00D86245"/>
    <w:rsid w:val="00D866D6"/>
    <w:rsid w:val="00D8683C"/>
    <w:rsid w:val="00D86A97"/>
    <w:rsid w:val="00D871F0"/>
    <w:rsid w:val="00D87781"/>
    <w:rsid w:val="00D9092B"/>
    <w:rsid w:val="00D912B6"/>
    <w:rsid w:val="00D9134E"/>
    <w:rsid w:val="00D91C44"/>
    <w:rsid w:val="00D92E3B"/>
    <w:rsid w:val="00D94068"/>
    <w:rsid w:val="00D94AAC"/>
    <w:rsid w:val="00D94DEC"/>
    <w:rsid w:val="00D94F15"/>
    <w:rsid w:val="00D956A4"/>
    <w:rsid w:val="00D957E8"/>
    <w:rsid w:val="00D95AFE"/>
    <w:rsid w:val="00D95BA0"/>
    <w:rsid w:val="00D972D9"/>
    <w:rsid w:val="00D97BF9"/>
    <w:rsid w:val="00D97EE5"/>
    <w:rsid w:val="00DA04B2"/>
    <w:rsid w:val="00DA0C78"/>
    <w:rsid w:val="00DA123B"/>
    <w:rsid w:val="00DA1807"/>
    <w:rsid w:val="00DA25FB"/>
    <w:rsid w:val="00DA26CF"/>
    <w:rsid w:val="00DA396C"/>
    <w:rsid w:val="00DA39FC"/>
    <w:rsid w:val="00DA3DC5"/>
    <w:rsid w:val="00DA436B"/>
    <w:rsid w:val="00DA44D8"/>
    <w:rsid w:val="00DA54A8"/>
    <w:rsid w:val="00DA55F5"/>
    <w:rsid w:val="00DA5A2D"/>
    <w:rsid w:val="00DA5F95"/>
    <w:rsid w:val="00DA6BFB"/>
    <w:rsid w:val="00DA71FB"/>
    <w:rsid w:val="00DA75EC"/>
    <w:rsid w:val="00DA7A07"/>
    <w:rsid w:val="00DA7BF0"/>
    <w:rsid w:val="00DB061B"/>
    <w:rsid w:val="00DB0764"/>
    <w:rsid w:val="00DB08CE"/>
    <w:rsid w:val="00DB094B"/>
    <w:rsid w:val="00DB0B35"/>
    <w:rsid w:val="00DB1147"/>
    <w:rsid w:val="00DB15DB"/>
    <w:rsid w:val="00DB1CC1"/>
    <w:rsid w:val="00DB1F13"/>
    <w:rsid w:val="00DB227C"/>
    <w:rsid w:val="00DB26C6"/>
    <w:rsid w:val="00DB2CB9"/>
    <w:rsid w:val="00DB3115"/>
    <w:rsid w:val="00DB311B"/>
    <w:rsid w:val="00DB33F8"/>
    <w:rsid w:val="00DB3CF0"/>
    <w:rsid w:val="00DB3EAE"/>
    <w:rsid w:val="00DB45CC"/>
    <w:rsid w:val="00DB45FB"/>
    <w:rsid w:val="00DB4B67"/>
    <w:rsid w:val="00DB4C6D"/>
    <w:rsid w:val="00DB519B"/>
    <w:rsid w:val="00DB5854"/>
    <w:rsid w:val="00DB5AB6"/>
    <w:rsid w:val="00DB6322"/>
    <w:rsid w:val="00DB6422"/>
    <w:rsid w:val="00DB74C2"/>
    <w:rsid w:val="00DB7993"/>
    <w:rsid w:val="00DB7A69"/>
    <w:rsid w:val="00DC0005"/>
    <w:rsid w:val="00DC03AC"/>
    <w:rsid w:val="00DC0458"/>
    <w:rsid w:val="00DC0568"/>
    <w:rsid w:val="00DC0A45"/>
    <w:rsid w:val="00DC11CC"/>
    <w:rsid w:val="00DC19C1"/>
    <w:rsid w:val="00DC1C27"/>
    <w:rsid w:val="00DC1E34"/>
    <w:rsid w:val="00DC2052"/>
    <w:rsid w:val="00DC26C1"/>
    <w:rsid w:val="00DC2CA0"/>
    <w:rsid w:val="00DC2E07"/>
    <w:rsid w:val="00DC3A57"/>
    <w:rsid w:val="00DC4767"/>
    <w:rsid w:val="00DC4783"/>
    <w:rsid w:val="00DC4B25"/>
    <w:rsid w:val="00DC4D8A"/>
    <w:rsid w:val="00DC4DAB"/>
    <w:rsid w:val="00DC5084"/>
    <w:rsid w:val="00DC5528"/>
    <w:rsid w:val="00DC5F5F"/>
    <w:rsid w:val="00DC651F"/>
    <w:rsid w:val="00DC6577"/>
    <w:rsid w:val="00DC6923"/>
    <w:rsid w:val="00DC6AAB"/>
    <w:rsid w:val="00DC7180"/>
    <w:rsid w:val="00DC720F"/>
    <w:rsid w:val="00DC7C6B"/>
    <w:rsid w:val="00DC7DE0"/>
    <w:rsid w:val="00DC7E9E"/>
    <w:rsid w:val="00DD045F"/>
    <w:rsid w:val="00DD0628"/>
    <w:rsid w:val="00DD2004"/>
    <w:rsid w:val="00DD223C"/>
    <w:rsid w:val="00DD2899"/>
    <w:rsid w:val="00DD2C3D"/>
    <w:rsid w:val="00DD3755"/>
    <w:rsid w:val="00DD3A14"/>
    <w:rsid w:val="00DD3ED2"/>
    <w:rsid w:val="00DD4930"/>
    <w:rsid w:val="00DD4A3F"/>
    <w:rsid w:val="00DD5466"/>
    <w:rsid w:val="00DD5581"/>
    <w:rsid w:val="00DD62B1"/>
    <w:rsid w:val="00DD6B1C"/>
    <w:rsid w:val="00DD6B87"/>
    <w:rsid w:val="00DD6BF2"/>
    <w:rsid w:val="00DD73EA"/>
    <w:rsid w:val="00DD7F1D"/>
    <w:rsid w:val="00DE0330"/>
    <w:rsid w:val="00DE04C2"/>
    <w:rsid w:val="00DE06AC"/>
    <w:rsid w:val="00DE0B0B"/>
    <w:rsid w:val="00DE0FCC"/>
    <w:rsid w:val="00DE0FE5"/>
    <w:rsid w:val="00DE10B1"/>
    <w:rsid w:val="00DE1201"/>
    <w:rsid w:val="00DE1550"/>
    <w:rsid w:val="00DE1B61"/>
    <w:rsid w:val="00DE1C8E"/>
    <w:rsid w:val="00DE2F03"/>
    <w:rsid w:val="00DE2FC3"/>
    <w:rsid w:val="00DE378F"/>
    <w:rsid w:val="00DE3A96"/>
    <w:rsid w:val="00DE3CC1"/>
    <w:rsid w:val="00DE40A0"/>
    <w:rsid w:val="00DE41EB"/>
    <w:rsid w:val="00DE42A2"/>
    <w:rsid w:val="00DE47C2"/>
    <w:rsid w:val="00DE47EB"/>
    <w:rsid w:val="00DE5513"/>
    <w:rsid w:val="00DE5709"/>
    <w:rsid w:val="00DE5CEC"/>
    <w:rsid w:val="00DE7322"/>
    <w:rsid w:val="00DE768B"/>
    <w:rsid w:val="00DF037C"/>
    <w:rsid w:val="00DF0D1E"/>
    <w:rsid w:val="00DF150A"/>
    <w:rsid w:val="00DF1616"/>
    <w:rsid w:val="00DF18E2"/>
    <w:rsid w:val="00DF1D62"/>
    <w:rsid w:val="00DF2556"/>
    <w:rsid w:val="00DF28AC"/>
    <w:rsid w:val="00DF2E0B"/>
    <w:rsid w:val="00DF2F80"/>
    <w:rsid w:val="00DF31C5"/>
    <w:rsid w:val="00DF3301"/>
    <w:rsid w:val="00DF3942"/>
    <w:rsid w:val="00DF3A78"/>
    <w:rsid w:val="00DF3DB2"/>
    <w:rsid w:val="00DF3F1C"/>
    <w:rsid w:val="00DF3F67"/>
    <w:rsid w:val="00DF4376"/>
    <w:rsid w:val="00DF4756"/>
    <w:rsid w:val="00DF4FA4"/>
    <w:rsid w:val="00DF4FAB"/>
    <w:rsid w:val="00DF5349"/>
    <w:rsid w:val="00DF5437"/>
    <w:rsid w:val="00DF5B58"/>
    <w:rsid w:val="00DF635D"/>
    <w:rsid w:val="00DF6A8E"/>
    <w:rsid w:val="00DF6C1E"/>
    <w:rsid w:val="00DF6FD2"/>
    <w:rsid w:val="00DF79C9"/>
    <w:rsid w:val="00DF7A3E"/>
    <w:rsid w:val="00DF7A69"/>
    <w:rsid w:val="00DF7C14"/>
    <w:rsid w:val="00DF7D0A"/>
    <w:rsid w:val="00E00516"/>
    <w:rsid w:val="00E00ABC"/>
    <w:rsid w:val="00E00AF0"/>
    <w:rsid w:val="00E00F31"/>
    <w:rsid w:val="00E00F70"/>
    <w:rsid w:val="00E01135"/>
    <w:rsid w:val="00E0149E"/>
    <w:rsid w:val="00E01604"/>
    <w:rsid w:val="00E017CA"/>
    <w:rsid w:val="00E01C4F"/>
    <w:rsid w:val="00E01E9A"/>
    <w:rsid w:val="00E01EA3"/>
    <w:rsid w:val="00E01EB0"/>
    <w:rsid w:val="00E0202D"/>
    <w:rsid w:val="00E0219E"/>
    <w:rsid w:val="00E0237C"/>
    <w:rsid w:val="00E0292A"/>
    <w:rsid w:val="00E02B41"/>
    <w:rsid w:val="00E03517"/>
    <w:rsid w:val="00E03692"/>
    <w:rsid w:val="00E03830"/>
    <w:rsid w:val="00E0403F"/>
    <w:rsid w:val="00E041B4"/>
    <w:rsid w:val="00E04364"/>
    <w:rsid w:val="00E043E9"/>
    <w:rsid w:val="00E0443F"/>
    <w:rsid w:val="00E045AF"/>
    <w:rsid w:val="00E0484A"/>
    <w:rsid w:val="00E0484F"/>
    <w:rsid w:val="00E04DD7"/>
    <w:rsid w:val="00E0501B"/>
    <w:rsid w:val="00E061CC"/>
    <w:rsid w:val="00E06AC3"/>
    <w:rsid w:val="00E06CE4"/>
    <w:rsid w:val="00E06E00"/>
    <w:rsid w:val="00E07419"/>
    <w:rsid w:val="00E074C0"/>
    <w:rsid w:val="00E0760C"/>
    <w:rsid w:val="00E076D5"/>
    <w:rsid w:val="00E07C8E"/>
    <w:rsid w:val="00E104B8"/>
    <w:rsid w:val="00E10EC6"/>
    <w:rsid w:val="00E112C0"/>
    <w:rsid w:val="00E12931"/>
    <w:rsid w:val="00E12FB1"/>
    <w:rsid w:val="00E13997"/>
    <w:rsid w:val="00E13C94"/>
    <w:rsid w:val="00E13DC0"/>
    <w:rsid w:val="00E13EDB"/>
    <w:rsid w:val="00E141EB"/>
    <w:rsid w:val="00E1563D"/>
    <w:rsid w:val="00E1568C"/>
    <w:rsid w:val="00E16233"/>
    <w:rsid w:val="00E163E7"/>
    <w:rsid w:val="00E169EF"/>
    <w:rsid w:val="00E16E38"/>
    <w:rsid w:val="00E170C2"/>
    <w:rsid w:val="00E1727A"/>
    <w:rsid w:val="00E17356"/>
    <w:rsid w:val="00E17BCA"/>
    <w:rsid w:val="00E17FCF"/>
    <w:rsid w:val="00E208B8"/>
    <w:rsid w:val="00E20942"/>
    <w:rsid w:val="00E21038"/>
    <w:rsid w:val="00E21969"/>
    <w:rsid w:val="00E21A1D"/>
    <w:rsid w:val="00E21A32"/>
    <w:rsid w:val="00E21D8E"/>
    <w:rsid w:val="00E21DA6"/>
    <w:rsid w:val="00E21E3B"/>
    <w:rsid w:val="00E2204E"/>
    <w:rsid w:val="00E22090"/>
    <w:rsid w:val="00E22563"/>
    <w:rsid w:val="00E2285F"/>
    <w:rsid w:val="00E228F9"/>
    <w:rsid w:val="00E23467"/>
    <w:rsid w:val="00E2379D"/>
    <w:rsid w:val="00E23C8B"/>
    <w:rsid w:val="00E23CD6"/>
    <w:rsid w:val="00E23D71"/>
    <w:rsid w:val="00E24350"/>
    <w:rsid w:val="00E24C91"/>
    <w:rsid w:val="00E24F72"/>
    <w:rsid w:val="00E25030"/>
    <w:rsid w:val="00E25116"/>
    <w:rsid w:val="00E25879"/>
    <w:rsid w:val="00E25B52"/>
    <w:rsid w:val="00E26B83"/>
    <w:rsid w:val="00E26EBC"/>
    <w:rsid w:val="00E27557"/>
    <w:rsid w:val="00E27C4E"/>
    <w:rsid w:val="00E27DE1"/>
    <w:rsid w:val="00E27F7C"/>
    <w:rsid w:val="00E3001F"/>
    <w:rsid w:val="00E30588"/>
    <w:rsid w:val="00E30BC8"/>
    <w:rsid w:val="00E30FD1"/>
    <w:rsid w:val="00E31525"/>
    <w:rsid w:val="00E31DB3"/>
    <w:rsid w:val="00E3201C"/>
    <w:rsid w:val="00E3229B"/>
    <w:rsid w:val="00E3243B"/>
    <w:rsid w:val="00E32B96"/>
    <w:rsid w:val="00E32BB5"/>
    <w:rsid w:val="00E32BF1"/>
    <w:rsid w:val="00E32C49"/>
    <w:rsid w:val="00E33208"/>
    <w:rsid w:val="00E338FA"/>
    <w:rsid w:val="00E341D4"/>
    <w:rsid w:val="00E34837"/>
    <w:rsid w:val="00E348E1"/>
    <w:rsid w:val="00E34E5E"/>
    <w:rsid w:val="00E356CF"/>
    <w:rsid w:val="00E35880"/>
    <w:rsid w:val="00E3664D"/>
    <w:rsid w:val="00E36D40"/>
    <w:rsid w:val="00E36DAA"/>
    <w:rsid w:val="00E372AF"/>
    <w:rsid w:val="00E377D1"/>
    <w:rsid w:val="00E404DE"/>
    <w:rsid w:val="00E40822"/>
    <w:rsid w:val="00E408C0"/>
    <w:rsid w:val="00E40E50"/>
    <w:rsid w:val="00E41149"/>
    <w:rsid w:val="00E41D32"/>
    <w:rsid w:val="00E4245B"/>
    <w:rsid w:val="00E42A89"/>
    <w:rsid w:val="00E42E75"/>
    <w:rsid w:val="00E4337A"/>
    <w:rsid w:val="00E434A1"/>
    <w:rsid w:val="00E441BB"/>
    <w:rsid w:val="00E44A99"/>
    <w:rsid w:val="00E44E9F"/>
    <w:rsid w:val="00E4568F"/>
    <w:rsid w:val="00E46B09"/>
    <w:rsid w:val="00E46B88"/>
    <w:rsid w:val="00E46E54"/>
    <w:rsid w:val="00E474E9"/>
    <w:rsid w:val="00E4760D"/>
    <w:rsid w:val="00E4763E"/>
    <w:rsid w:val="00E504F2"/>
    <w:rsid w:val="00E50C80"/>
    <w:rsid w:val="00E510D4"/>
    <w:rsid w:val="00E51216"/>
    <w:rsid w:val="00E51346"/>
    <w:rsid w:val="00E515E5"/>
    <w:rsid w:val="00E51690"/>
    <w:rsid w:val="00E5194A"/>
    <w:rsid w:val="00E51E66"/>
    <w:rsid w:val="00E52874"/>
    <w:rsid w:val="00E52A07"/>
    <w:rsid w:val="00E52B4D"/>
    <w:rsid w:val="00E52CA4"/>
    <w:rsid w:val="00E52E28"/>
    <w:rsid w:val="00E53290"/>
    <w:rsid w:val="00E532D4"/>
    <w:rsid w:val="00E5448B"/>
    <w:rsid w:val="00E5476C"/>
    <w:rsid w:val="00E54B67"/>
    <w:rsid w:val="00E54BFE"/>
    <w:rsid w:val="00E55300"/>
    <w:rsid w:val="00E55F2F"/>
    <w:rsid w:val="00E5686B"/>
    <w:rsid w:val="00E57BE9"/>
    <w:rsid w:val="00E57C32"/>
    <w:rsid w:val="00E57DA6"/>
    <w:rsid w:val="00E608F5"/>
    <w:rsid w:val="00E6113A"/>
    <w:rsid w:val="00E614FD"/>
    <w:rsid w:val="00E61A4D"/>
    <w:rsid w:val="00E628F5"/>
    <w:rsid w:val="00E62B28"/>
    <w:rsid w:val="00E62BCA"/>
    <w:rsid w:val="00E62D1D"/>
    <w:rsid w:val="00E630CE"/>
    <w:rsid w:val="00E63316"/>
    <w:rsid w:val="00E633BD"/>
    <w:rsid w:val="00E63B0E"/>
    <w:rsid w:val="00E63BB4"/>
    <w:rsid w:val="00E63D86"/>
    <w:rsid w:val="00E63D92"/>
    <w:rsid w:val="00E63F35"/>
    <w:rsid w:val="00E6409E"/>
    <w:rsid w:val="00E6491B"/>
    <w:rsid w:val="00E655F2"/>
    <w:rsid w:val="00E659AD"/>
    <w:rsid w:val="00E66531"/>
    <w:rsid w:val="00E666F3"/>
    <w:rsid w:val="00E66A16"/>
    <w:rsid w:val="00E66E98"/>
    <w:rsid w:val="00E678F1"/>
    <w:rsid w:val="00E678F4"/>
    <w:rsid w:val="00E67E0A"/>
    <w:rsid w:val="00E701AF"/>
    <w:rsid w:val="00E70C3B"/>
    <w:rsid w:val="00E70EA6"/>
    <w:rsid w:val="00E70FA5"/>
    <w:rsid w:val="00E71235"/>
    <w:rsid w:val="00E7150D"/>
    <w:rsid w:val="00E71D5B"/>
    <w:rsid w:val="00E71E2F"/>
    <w:rsid w:val="00E726B9"/>
    <w:rsid w:val="00E7291C"/>
    <w:rsid w:val="00E72C4D"/>
    <w:rsid w:val="00E73095"/>
    <w:rsid w:val="00E731E1"/>
    <w:rsid w:val="00E73225"/>
    <w:rsid w:val="00E7387E"/>
    <w:rsid w:val="00E74F84"/>
    <w:rsid w:val="00E75282"/>
    <w:rsid w:val="00E753D9"/>
    <w:rsid w:val="00E75835"/>
    <w:rsid w:val="00E75DB6"/>
    <w:rsid w:val="00E76078"/>
    <w:rsid w:val="00E76086"/>
    <w:rsid w:val="00E7663E"/>
    <w:rsid w:val="00E76B6A"/>
    <w:rsid w:val="00E7704D"/>
    <w:rsid w:val="00E7724B"/>
    <w:rsid w:val="00E77730"/>
    <w:rsid w:val="00E77D6A"/>
    <w:rsid w:val="00E80431"/>
    <w:rsid w:val="00E805FA"/>
    <w:rsid w:val="00E808EC"/>
    <w:rsid w:val="00E809DB"/>
    <w:rsid w:val="00E810CE"/>
    <w:rsid w:val="00E8155D"/>
    <w:rsid w:val="00E81843"/>
    <w:rsid w:val="00E8186B"/>
    <w:rsid w:val="00E81DE2"/>
    <w:rsid w:val="00E821B0"/>
    <w:rsid w:val="00E8236C"/>
    <w:rsid w:val="00E82576"/>
    <w:rsid w:val="00E8316F"/>
    <w:rsid w:val="00E832EE"/>
    <w:rsid w:val="00E8377E"/>
    <w:rsid w:val="00E83C65"/>
    <w:rsid w:val="00E84778"/>
    <w:rsid w:val="00E84BF9"/>
    <w:rsid w:val="00E84CF9"/>
    <w:rsid w:val="00E85066"/>
    <w:rsid w:val="00E8517A"/>
    <w:rsid w:val="00E8542E"/>
    <w:rsid w:val="00E85529"/>
    <w:rsid w:val="00E85748"/>
    <w:rsid w:val="00E8575E"/>
    <w:rsid w:val="00E85DB3"/>
    <w:rsid w:val="00E85DC6"/>
    <w:rsid w:val="00E85F2F"/>
    <w:rsid w:val="00E85F4B"/>
    <w:rsid w:val="00E85F91"/>
    <w:rsid w:val="00E862C8"/>
    <w:rsid w:val="00E86E32"/>
    <w:rsid w:val="00E870EC"/>
    <w:rsid w:val="00E874A8"/>
    <w:rsid w:val="00E87BF6"/>
    <w:rsid w:val="00E87D0D"/>
    <w:rsid w:val="00E90598"/>
    <w:rsid w:val="00E909C3"/>
    <w:rsid w:val="00E9106E"/>
    <w:rsid w:val="00E91752"/>
    <w:rsid w:val="00E92593"/>
    <w:rsid w:val="00E925C2"/>
    <w:rsid w:val="00E92653"/>
    <w:rsid w:val="00E926BC"/>
    <w:rsid w:val="00E92896"/>
    <w:rsid w:val="00E9314E"/>
    <w:rsid w:val="00E939F4"/>
    <w:rsid w:val="00E93FB9"/>
    <w:rsid w:val="00E94927"/>
    <w:rsid w:val="00E9498A"/>
    <w:rsid w:val="00E94B39"/>
    <w:rsid w:val="00E94BC6"/>
    <w:rsid w:val="00E95143"/>
    <w:rsid w:val="00E95163"/>
    <w:rsid w:val="00E95334"/>
    <w:rsid w:val="00E95BB8"/>
    <w:rsid w:val="00E95E45"/>
    <w:rsid w:val="00E965D8"/>
    <w:rsid w:val="00E9681C"/>
    <w:rsid w:val="00E96AB3"/>
    <w:rsid w:val="00E96E8D"/>
    <w:rsid w:val="00E9709E"/>
    <w:rsid w:val="00E9763D"/>
    <w:rsid w:val="00E97A7C"/>
    <w:rsid w:val="00E97F66"/>
    <w:rsid w:val="00E97FAC"/>
    <w:rsid w:val="00EA075A"/>
    <w:rsid w:val="00EA081B"/>
    <w:rsid w:val="00EA0CB9"/>
    <w:rsid w:val="00EA1BD7"/>
    <w:rsid w:val="00EA2C5D"/>
    <w:rsid w:val="00EA2F27"/>
    <w:rsid w:val="00EA3553"/>
    <w:rsid w:val="00EA3A8E"/>
    <w:rsid w:val="00EA3BE9"/>
    <w:rsid w:val="00EA413F"/>
    <w:rsid w:val="00EA451D"/>
    <w:rsid w:val="00EA459B"/>
    <w:rsid w:val="00EA4AF8"/>
    <w:rsid w:val="00EA508A"/>
    <w:rsid w:val="00EA52B3"/>
    <w:rsid w:val="00EA52F5"/>
    <w:rsid w:val="00EA6084"/>
    <w:rsid w:val="00EA618C"/>
    <w:rsid w:val="00EA6D3C"/>
    <w:rsid w:val="00EA6D5F"/>
    <w:rsid w:val="00EA7D6B"/>
    <w:rsid w:val="00EA7E9B"/>
    <w:rsid w:val="00EB07F3"/>
    <w:rsid w:val="00EB090A"/>
    <w:rsid w:val="00EB0E7F"/>
    <w:rsid w:val="00EB16DD"/>
    <w:rsid w:val="00EB1760"/>
    <w:rsid w:val="00EB2EC1"/>
    <w:rsid w:val="00EB4670"/>
    <w:rsid w:val="00EB5A53"/>
    <w:rsid w:val="00EB5DF4"/>
    <w:rsid w:val="00EB72E7"/>
    <w:rsid w:val="00EB7599"/>
    <w:rsid w:val="00EB782F"/>
    <w:rsid w:val="00EC0513"/>
    <w:rsid w:val="00EC0857"/>
    <w:rsid w:val="00EC0B0A"/>
    <w:rsid w:val="00EC119C"/>
    <w:rsid w:val="00EC1397"/>
    <w:rsid w:val="00EC1936"/>
    <w:rsid w:val="00EC20A7"/>
    <w:rsid w:val="00EC2171"/>
    <w:rsid w:val="00EC2886"/>
    <w:rsid w:val="00EC3212"/>
    <w:rsid w:val="00EC3679"/>
    <w:rsid w:val="00EC3972"/>
    <w:rsid w:val="00EC3D50"/>
    <w:rsid w:val="00EC4217"/>
    <w:rsid w:val="00EC4365"/>
    <w:rsid w:val="00EC4AC4"/>
    <w:rsid w:val="00EC5FAD"/>
    <w:rsid w:val="00EC65E4"/>
    <w:rsid w:val="00EC6E87"/>
    <w:rsid w:val="00EC6F97"/>
    <w:rsid w:val="00EC71A3"/>
    <w:rsid w:val="00EC7A3D"/>
    <w:rsid w:val="00EC7D22"/>
    <w:rsid w:val="00ED0158"/>
    <w:rsid w:val="00ED02FD"/>
    <w:rsid w:val="00ED056A"/>
    <w:rsid w:val="00ED07FD"/>
    <w:rsid w:val="00ED0B2D"/>
    <w:rsid w:val="00ED0CAC"/>
    <w:rsid w:val="00ED1139"/>
    <w:rsid w:val="00ED1315"/>
    <w:rsid w:val="00ED1458"/>
    <w:rsid w:val="00ED18A5"/>
    <w:rsid w:val="00ED18B1"/>
    <w:rsid w:val="00ED1A3D"/>
    <w:rsid w:val="00ED1CE1"/>
    <w:rsid w:val="00ED1F9E"/>
    <w:rsid w:val="00ED20BA"/>
    <w:rsid w:val="00ED2184"/>
    <w:rsid w:val="00ED22D2"/>
    <w:rsid w:val="00ED2B12"/>
    <w:rsid w:val="00ED2D00"/>
    <w:rsid w:val="00ED2E03"/>
    <w:rsid w:val="00ED319E"/>
    <w:rsid w:val="00ED39C3"/>
    <w:rsid w:val="00ED3C55"/>
    <w:rsid w:val="00ED3CEF"/>
    <w:rsid w:val="00ED421E"/>
    <w:rsid w:val="00ED4667"/>
    <w:rsid w:val="00ED4701"/>
    <w:rsid w:val="00ED477C"/>
    <w:rsid w:val="00ED4C16"/>
    <w:rsid w:val="00ED4F50"/>
    <w:rsid w:val="00ED5DE6"/>
    <w:rsid w:val="00ED5F9F"/>
    <w:rsid w:val="00ED69DD"/>
    <w:rsid w:val="00ED715B"/>
    <w:rsid w:val="00ED7432"/>
    <w:rsid w:val="00ED76C9"/>
    <w:rsid w:val="00ED791B"/>
    <w:rsid w:val="00ED7E21"/>
    <w:rsid w:val="00EE0542"/>
    <w:rsid w:val="00EE0B6F"/>
    <w:rsid w:val="00EE0BAB"/>
    <w:rsid w:val="00EE1A68"/>
    <w:rsid w:val="00EE1ACC"/>
    <w:rsid w:val="00EE1BC6"/>
    <w:rsid w:val="00EE2931"/>
    <w:rsid w:val="00EE30EB"/>
    <w:rsid w:val="00EE381A"/>
    <w:rsid w:val="00EE3838"/>
    <w:rsid w:val="00EE39FD"/>
    <w:rsid w:val="00EE3D13"/>
    <w:rsid w:val="00EE432B"/>
    <w:rsid w:val="00EE531B"/>
    <w:rsid w:val="00EE595B"/>
    <w:rsid w:val="00EE5B0F"/>
    <w:rsid w:val="00EE64E0"/>
    <w:rsid w:val="00EE6776"/>
    <w:rsid w:val="00EE6BE4"/>
    <w:rsid w:val="00EE7337"/>
    <w:rsid w:val="00EE79E2"/>
    <w:rsid w:val="00EF03FB"/>
    <w:rsid w:val="00EF13F2"/>
    <w:rsid w:val="00EF19F7"/>
    <w:rsid w:val="00EF1DF3"/>
    <w:rsid w:val="00EF257B"/>
    <w:rsid w:val="00EF258F"/>
    <w:rsid w:val="00EF276A"/>
    <w:rsid w:val="00EF27F4"/>
    <w:rsid w:val="00EF2C1A"/>
    <w:rsid w:val="00EF2E37"/>
    <w:rsid w:val="00EF3022"/>
    <w:rsid w:val="00EF31F1"/>
    <w:rsid w:val="00EF3939"/>
    <w:rsid w:val="00EF3D28"/>
    <w:rsid w:val="00EF3DA5"/>
    <w:rsid w:val="00EF3DAB"/>
    <w:rsid w:val="00EF3E25"/>
    <w:rsid w:val="00EF3E59"/>
    <w:rsid w:val="00EF48AD"/>
    <w:rsid w:val="00EF4E36"/>
    <w:rsid w:val="00EF529D"/>
    <w:rsid w:val="00EF5B0E"/>
    <w:rsid w:val="00EF6EAA"/>
    <w:rsid w:val="00EF73EC"/>
    <w:rsid w:val="00EF78E6"/>
    <w:rsid w:val="00EF7C88"/>
    <w:rsid w:val="00EF7E8B"/>
    <w:rsid w:val="00F00287"/>
    <w:rsid w:val="00F00370"/>
    <w:rsid w:val="00F004AF"/>
    <w:rsid w:val="00F0087D"/>
    <w:rsid w:val="00F0142B"/>
    <w:rsid w:val="00F0183B"/>
    <w:rsid w:val="00F01872"/>
    <w:rsid w:val="00F01B08"/>
    <w:rsid w:val="00F02B95"/>
    <w:rsid w:val="00F034A6"/>
    <w:rsid w:val="00F0361E"/>
    <w:rsid w:val="00F038DD"/>
    <w:rsid w:val="00F03C71"/>
    <w:rsid w:val="00F04385"/>
    <w:rsid w:val="00F049F0"/>
    <w:rsid w:val="00F04CF8"/>
    <w:rsid w:val="00F04E80"/>
    <w:rsid w:val="00F0527F"/>
    <w:rsid w:val="00F0540E"/>
    <w:rsid w:val="00F0547E"/>
    <w:rsid w:val="00F05BBD"/>
    <w:rsid w:val="00F05D4E"/>
    <w:rsid w:val="00F07217"/>
    <w:rsid w:val="00F07439"/>
    <w:rsid w:val="00F07F60"/>
    <w:rsid w:val="00F1002E"/>
    <w:rsid w:val="00F1013F"/>
    <w:rsid w:val="00F104C9"/>
    <w:rsid w:val="00F1074A"/>
    <w:rsid w:val="00F1106B"/>
    <w:rsid w:val="00F11084"/>
    <w:rsid w:val="00F127BB"/>
    <w:rsid w:val="00F12803"/>
    <w:rsid w:val="00F131BE"/>
    <w:rsid w:val="00F13429"/>
    <w:rsid w:val="00F13A7A"/>
    <w:rsid w:val="00F13EBD"/>
    <w:rsid w:val="00F14412"/>
    <w:rsid w:val="00F14916"/>
    <w:rsid w:val="00F153E3"/>
    <w:rsid w:val="00F155F8"/>
    <w:rsid w:val="00F15B36"/>
    <w:rsid w:val="00F16708"/>
    <w:rsid w:val="00F167DB"/>
    <w:rsid w:val="00F16B0A"/>
    <w:rsid w:val="00F16DC4"/>
    <w:rsid w:val="00F16E8E"/>
    <w:rsid w:val="00F16F48"/>
    <w:rsid w:val="00F16FDF"/>
    <w:rsid w:val="00F17220"/>
    <w:rsid w:val="00F174E3"/>
    <w:rsid w:val="00F17F8D"/>
    <w:rsid w:val="00F206B7"/>
    <w:rsid w:val="00F2074B"/>
    <w:rsid w:val="00F20A16"/>
    <w:rsid w:val="00F20ACE"/>
    <w:rsid w:val="00F2130A"/>
    <w:rsid w:val="00F21F9A"/>
    <w:rsid w:val="00F22203"/>
    <w:rsid w:val="00F226F7"/>
    <w:rsid w:val="00F23300"/>
    <w:rsid w:val="00F2337F"/>
    <w:rsid w:val="00F23491"/>
    <w:rsid w:val="00F23646"/>
    <w:rsid w:val="00F239FC"/>
    <w:rsid w:val="00F23CCB"/>
    <w:rsid w:val="00F24A7A"/>
    <w:rsid w:val="00F24A86"/>
    <w:rsid w:val="00F25081"/>
    <w:rsid w:val="00F258D7"/>
    <w:rsid w:val="00F25B4C"/>
    <w:rsid w:val="00F26427"/>
    <w:rsid w:val="00F266F7"/>
    <w:rsid w:val="00F26B31"/>
    <w:rsid w:val="00F26DB3"/>
    <w:rsid w:val="00F27389"/>
    <w:rsid w:val="00F27478"/>
    <w:rsid w:val="00F27B49"/>
    <w:rsid w:val="00F27CE5"/>
    <w:rsid w:val="00F27DC3"/>
    <w:rsid w:val="00F302CA"/>
    <w:rsid w:val="00F309F1"/>
    <w:rsid w:val="00F30F5C"/>
    <w:rsid w:val="00F310A7"/>
    <w:rsid w:val="00F31353"/>
    <w:rsid w:val="00F31385"/>
    <w:rsid w:val="00F31B9D"/>
    <w:rsid w:val="00F31BD0"/>
    <w:rsid w:val="00F31D77"/>
    <w:rsid w:val="00F31FDD"/>
    <w:rsid w:val="00F32029"/>
    <w:rsid w:val="00F32AFB"/>
    <w:rsid w:val="00F32D95"/>
    <w:rsid w:val="00F335E2"/>
    <w:rsid w:val="00F3390F"/>
    <w:rsid w:val="00F33D66"/>
    <w:rsid w:val="00F3441D"/>
    <w:rsid w:val="00F34912"/>
    <w:rsid w:val="00F34C8D"/>
    <w:rsid w:val="00F35F5F"/>
    <w:rsid w:val="00F3695B"/>
    <w:rsid w:val="00F36B77"/>
    <w:rsid w:val="00F36F68"/>
    <w:rsid w:val="00F3722A"/>
    <w:rsid w:val="00F37C38"/>
    <w:rsid w:val="00F37C63"/>
    <w:rsid w:val="00F37F58"/>
    <w:rsid w:val="00F406F5"/>
    <w:rsid w:val="00F409DF"/>
    <w:rsid w:val="00F40AFC"/>
    <w:rsid w:val="00F40CF8"/>
    <w:rsid w:val="00F40E89"/>
    <w:rsid w:val="00F41759"/>
    <w:rsid w:val="00F41E3D"/>
    <w:rsid w:val="00F42368"/>
    <w:rsid w:val="00F423D2"/>
    <w:rsid w:val="00F4267E"/>
    <w:rsid w:val="00F42918"/>
    <w:rsid w:val="00F42D00"/>
    <w:rsid w:val="00F434BF"/>
    <w:rsid w:val="00F435F7"/>
    <w:rsid w:val="00F4423E"/>
    <w:rsid w:val="00F4511F"/>
    <w:rsid w:val="00F45243"/>
    <w:rsid w:val="00F454E5"/>
    <w:rsid w:val="00F4690D"/>
    <w:rsid w:val="00F4692E"/>
    <w:rsid w:val="00F47352"/>
    <w:rsid w:val="00F476E7"/>
    <w:rsid w:val="00F47952"/>
    <w:rsid w:val="00F47FDF"/>
    <w:rsid w:val="00F50085"/>
    <w:rsid w:val="00F50987"/>
    <w:rsid w:val="00F51A17"/>
    <w:rsid w:val="00F51B30"/>
    <w:rsid w:val="00F51C29"/>
    <w:rsid w:val="00F51D99"/>
    <w:rsid w:val="00F5206E"/>
    <w:rsid w:val="00F521D3"/>
    <w:rsid w:val="00F52215"/>
    <w:rsid w:val="00F52421"/>
    <w:rsid w:val="00F52CEC"/>
    <w:rsid w:val="00F52DBB"/>
    <w:rsid w:val="00F5301A"/>
    <w:rsid w:val="00F53052"/>
    <w:rsid w:val="00F53449"/>
    <w:rsid w:val="00F53F69"/>
    <w:rsid w:val="00F540DB"/>
    <w:rsid w:val="00F5455F"/>
    <w:rsid w:val="00F54B2F"/>
    <w:rsid w:val="00F55507"/>
    <w:rsid w:val="00F55932"/>
    <w:rsid w:val="00F55957"/>
    <w:rsid w:val="00F55D51"/>
    <w:rsid w:val="00F5644A"/>
    <w:rsid w:val="00F564BF"/>
    <w:rsid w:val="00F56DA4"/>
    <w:rsid w:val="00F56DF0"/>
    <w:rsid w:val="00F56F71"/>
    <w:rsid w:val="00F575B2"/>
    <w:rsid w:val="00F57831"/>
    <w:rsid w:val="00F60125"/>
    <w:rsid w:val="00F60136"/>
    <w:rsid w:val="00F60A70"/>
    <w:rsid w:val="00F60D5A"/>
    <w:rsid w:val="00F6153F"/>
    <w:rsid w:val="00F61ADC"/>
    <w:rsid w:val="00F61B2F"/>
    <w:rsid w:val="00F628EF"/>
    <w:rsid w:val="00F62949"/>
    <w:rsid w:val="00F62D2F"/>
    <w:rsid w:val="00F62F3B"/>
    <w:rsid w:val="00F62FCB"/>
    <w:rsid w:val="00F6349A"/>
    <w:rsid w:val="00F64527"/>
    <w:rsid w:val="00F64E50"/>
    <w:rsid w:val="00F655E4"/>
    <w:rsid w:val="00F65A12"/>
    <w:rsid w:val="00F66030"/>
    <w:rsid w:val="00F664FB"/>
    <w:rsid w:val="00F6663C"/>
    <w:rsid w:val="00F6742D"/>
    <w:rsid w:val="00F67B50"/>
    <w:rsid w:val="00F70001"/>
    <w:rsid w:val="00F70122"/>
    <w:rsid w:val="00F707EA"/>
    <w:rsid w:val="00F70A05"/>
    <w:rsid w:val="00F70F9D"/>
    <w:rsid w:val="00F71124"/>
    <w:rsid w:val="00F71366"/>
    <w:rsid w:val="00F715FC"/>
    <w:rsid w:val="00F71C82"/>
    <w:rsid w:val="00F72287"/>
    <w:rsid w:val="00F72BB3"/>
    <w:rsid w:val="00F72C96"/>
    <w:rsid w:val="00F72E84"/>
    <w:rsid w:val="00F72F52"/>
    <w:rsid w:val="00F731FC"/>
    <w:rsid w:val="00F731FF"/>
    <w:rsid w:val="00F73C0C"/>
    <w:rsid w:val="00F74046"/>
    <w:rsid w:val="00F741BB"/>
    <w:rsid w:val="00F7477E"/>
    <w:rsid w:val="00F7479F"/>
    <w:rsid w:val="00F74CAF"/>
    <w:rsid w:val="00F75965"/>
    <w:rsid w:val="00F75B40"/>
    <w:rsid w:val="00F75D5D"/>
    <w:rsid w:val="00F76850"/>
    <w:rsid w:val="00F7688F"/>
    <w:rsid w:val="00F76929"/>
    <w:rsid w:val="00F771BD"/>
    <w:rsid w:val="00F77F6F"/>
    <w:rsid w:val="00F80F34"/>
    <w:rsid w:val="00F812A2"/>
    <w:rsid w:val="00F82271"/>
    <w:rsid w:val="00F82E6C"/>
    <w:rsid w:val="00F83370"/>
    <w:rsid w:val="00F8339B"/>
    <w:rsid w:val="00F833ED"/>
    <w:rsid w:val="00F835CA"/>
    <w:rsid w:val="00F83EF7"/>
    <w:rsid w:val="00F83FAF"/>
    <w:rsid w:val="00F847A7"/>
    <w:rsid w:val="00F849B6"/>
    <w:rsid w:val="00F84F19"/>
    <w:rsid w:val="00F84FB7"/>
    <w:rsid w:val="00F85A32"/>
    <w:rsid w:val="00F85AAC"/>
    <w:rsid w:val="00F86219"/>
    <w:rsid w:val="00F8633B"/>
    <w:rsid w:val="00F86C31"/>
    <w:rsid w:val="00F875F1"/>
    <w:rsid w:val="00F877E6"/>
    <w:rsid w:val="00F90883"/>
    <w:rsid w:val="00F91C67"/>
    <w:rsid w:val="00F92084"/>
    <w:rsid w:val="00F92762"/>
    <w:rsid w:val="00F93852"/>
    <w:rsid w:val="00F93884"/>
    <w:rsid w:val="00F93A1C"/>
    <w:rsid w:val="00F93C29"/>
    <w:rsid w:val="00F93EF1"/>
    <w:rsid w:val="00F94279"/>
    <w:rsid w:val="00F94996"/>
    <w:rsid w:val="00F94E1B"/>
    <w:rsid w:val="00F950C8"/>
    <w:rsid w:val="00F9547F"/>
    <w:rsid w:val="00F958D8"/>
    <w:rsid w:val="00F95EFC"/>
    <w:rsid w:val="00F95F88"/>
    <w:rsid w:val="00F977D3"/>
    <w:rsid w:val="00F97F0C"/>
    <w:rsid w:val="00FA036E"/>
    <w:rsid w:val="00FA1175"/>
    <w:rsid w:val="00FA11F0"/>
    <w:rsid w:val="00FA1251"/>
    <w:rsid w:val="00FA182A"/>
    <w:rsid w:val="00FA19E7"/>
    <w:rsid w:val="00FA251B"/>
    <w:rsid w:val="00FA29B9"/>
    <w:rsid w:val="00FA2C6F"/>
    <w:rsid w:val="00FA2CA0"/>
    <w:rsid w:val="00FA305D"/>
    <w:rsid w:val="00FA30C0"/>
    <w:rsid w:val="00FA312C"/>
    <w:rsid w:val="00FA3615"/>
    <w:rsid w:val="00FA36D3"/>
    <w:rsid w:val="00FA52DD"/>
    <w:rsid w:val="00FA5FB2"/>
    <w:rsid w:val="00FA64C6"/>
    <w:rsid w:val="00FA68CA"/>
    <w:rsid w:val="00FB00B3"/>
    <w:rsid w:val="00FB0EC0"/>
    <w:rsid w:val="00FB218E"/>
    <w:rsid w:val="00FB260B"/>
    <w:rsid w:val="00FB2628"/>
    <w:rsid w:val="00FB28C7"/>
    <w:rsid w:val="00FB2AB1"/>
    <w:rsid w:val="00FB2F4E"/>
    <w:rsid w:val="00FB3054"/>
    <w:rsid w:val="00FB3166"/>
    <w:rsid w:val="00FB31EA"/>
    <w:rsid w:val="00FB3B60"/>
    <w:rsid w:val="00FB3C1F"/>
    <w:rsid w:val="00FB3E9D"/>
    <w:rsid w:val="00FB488F"/>
    <w:rsid w:val="00FB4BEE"/>
    <w:rsid w:val="00FB5FBD"/>
    <w:rsid w:val="00FB60B3"/>
    <w:rsid w:val="00FB651E"/>
    <w:rsid w:val="00FB6826"/>
    <w:rsid w:val="00FB6905"/>
    <w:rsid w:val="00FB6916"/>
    <w:rsid w:val="00FB69E3"/>
    <w:rsid w:val="00FB6AB5"/>
    <w:rsid w:val="00FB6EE4"/>
    <w:rsid w:val="00FB6EE9"/>
    <w:rsid w:val="00FB78B8"/>
    <w:rsid w:val="00FB7E66"/>
    <w:rsid w:val="00FC0A72"/>
    <w:rsid w:val="00FC0EFC"/>
    <w:rsid w:val="00FC2063"/>
    <w:rsid w:val="00FC20EF"/>
    <w:rsid w:val="00FC2253"/>
    <w:rsid w:val="00FC2973"/>
    <w:rsid w:val="00FC2A1C"/>
    <w:rsid w:val="00FC3CFA"/>
    <w:rsid w:val="00FC3D81"/>
    <w:rsid w:val="00FC4F14"/>
    <w:rsid w:val="00FC4F99"/>
    <w:rsid w:val="00FC5440"/>
    <w:rsid w:val="00FC552B"/>
    <w:rsid w:val="00FC55E5"/>
    <w:rsid w:val="00FC5E94"/>
    <w:rsid w:val="00FC63E2"/>
    <w:rsid w:val="00FC6B0B"/>
    <w:rsid w:val="00FC6E69"/>
    <w:rsid w:val="00FD08E8"/>
    <w:rsid w:val="00FD0E9F"/>
    <w:rsid w:val="00FD128F"/>
    <w:rsid w:val="00FD14B2"/>
    <w:rsid w:val="00FD166D"/>
    <w:rsid w:val="00FD1CB5"/>
    <w:rsid w:val="00FD2AA7"/>
    <w:rsid w:val="00FD34D4"/>
    <w:rsid w:val="00FD34E0"/>
    <w:rsid w:val="00FD3826"/>
    <w:rsid w:val="00FD4662"/>
    <w:rsid w:val="00FD5753"/>
    <w:rsid w:val="00FD6342"/>
    <w:rsid w:val="00FD63CB"/>
    <w:rsid w:val="00FD6863"/>
    <w:rsid w:val="00FD696B"/>
    <w:rsid w:val="00FD6A97"/>
    <w:rsid w:val="00FD6DF6"/>
    <w:rsid w:val="00FD713F"/>
    <w:rsid w:val="00FD727B"/>
    <w:rsid w:val="00FD7731"/>
    <w:rsid w:val="00FD7923"/>
    <w:rsid w:val="00FD7A2E"/>
    <w:rsid w:val="00FE0141"/>
    <w:rsid w:val="00FE02E7"/>
    <w:rsid w:val="00FE0458"/>
    <w:rsid w:val="00FE062A"/>
    <w:rsid w:val="00FE0AA5"/>
    <w:rsid w:val="00FE0F24"/>
    <w:rsid w:val="00FE0F4A"/>
    <w:rsid w:val="00FE1097"/>
    <w:rsid w:val="00FE166A"/>
    <w:rsid w:val="00FE27C8"/>
    <w:rsid w:val="00FE27FF"/>
    <w:rsid w:val="00FE2C89"/>
    <w:rsid w:val="00FE2CDC"/>
    <w:rsid w:val="00FE334C"/>
    <w:rsid w:val="00FE3858"/>
    <w:rsid w:val="00FE4869"/>
    <w:rsid w:val="00FE48C8"/>
    <w:rsid w:val="00FE4D3F"/>
    <w:rsid w:val="00FE535D"/>
    <w:rsid w:val="00FE555D"/>
    <w:rsid w:val="00FE65C6"/>
    <w:rsid w:val="00FE67EB"/>
    <w:rsid w:val="00FE6EF1"/>
    <w:rsid w:val="00FE7672"/>
    <w:rsid w:val="00FF0426"/>
    <w:rsid w:val="00FF067F"/>
    <w:rsid w:val="00FF07C9"/>
    <w:rsid w:val="00FF0AD4"/>
    <w:rsid w:val="00FF0B0E"/>
    <w:rsid w:val="00FF127B"/>
    <w:rsid w:val="00FF1287"/>
    <w:rsid w:val="00FF1626"/>
    <w:rsid w:val="00FF23CE"/>
    <w:rsid w:val="00FF294A"/>
    <w:rsid w:val="00FF2C73"/>
    <w:rsid w:val="00FF2E42"/>
    <w:rsid w:val="00FF3B4D"/>
    <w:rsid w:val="00FF4265"/>
    <w:rsid w:val="00FF4911"/>
    <w:rsid w:val="00FF4C71"/>
    <w:rsid w:val="00FF4D0B"/>
    <w:rsid w:val="00FF5106"/>
    <w:rsid w:val="00FF529E"/>
    <w:rsid w:val="00FF54B1"/>
    <w:rsid w:val="00FF60AE"/>
    <w:rsid w:val="00FF66D7"/>
    <w:rsid w:val="00FF6C9C"/>
    <w:rsid w:val="00FF6EEE"/>
    <w:rsid w:val="00FF752E"/>
    <w:rsid w:val="00FF7BCA"/>
    <w:rsid w:val="00FF7C1E"/>
    <w:rsid w:val="081AAE4A"/>
    <w:rsid w:val="0FA26512"/>
    <w:rsid w:val="1065E451"/>
    <w:rsid w:val="18C833E0"/>
    <w:rsid w:val="23C175C1"/>
    <w:rsid w:val="3C76A1FC"/>
    <w:rsid w:val="6734094E"/>
    <w:rsid w:val="673C8077"/>
    <w:rsid w:val="68FE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D25BB8F"/>
  <w15:docId w15:val="{64116386-7C94-4495-A2CA-3E8057494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9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42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142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42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132D7"/>
    <w:rPr>
      <w:rFonts w:ascii="Arial" w:hAnsi="Arial"/>
      <w:b/>
      <w:bCs/>
      <w:sz w:val="18"/>
      <w:szCs w:val="18"/>
      <w:u w:val="single"/>
      <w:shd w:val="solid" w:color="FFFFFF" w:fill="FFFFFF"/>
      <w:lang w:eastAsia="en-GB"/>
    </w:rPr>
  </w:style>
  <w:style w:type="character" w:customStyle="1" w:styleId="Heading2Char">
    <w:name w:val="Heading 2 Char"/>
    <w:link w:val="Heading2"/>
    <w:uiPriority w:val="99"/>
    <w:semiHidden/>
    <w:locked/>
    <w:rsid w:val="004132D7"/>
    <w:rPr>
      <w:rFonts w:ascii="Cambria" w:hAnsi="Cambria" w:cs="Times New Roman"/>
      <w:b/>
      <w:i/>
      <w:sz w:val="35"/>
      <w:lang w:eastAsia="en-GB"/>
    </w:rPr>
  </w:style>
  <w:style w:type="character" w:customStyle="1" w:styleId="Heading3Char">
    <w:name w:val="Heading 3 Char"/>
    <w:link w:val="Heading3"/>
    <w:uiPriority w:val="99"/>
    <w:semiHidden/>
    <w:locked/>
    <w:rsid w:val="004132D7"/>
    <w:rPr>
      <w:rFonts w:ascii="Cambria" w:hAnsi="Cambria" w:cs="Times New Roman"/>
      <w:b/>
      <w:sz w:val="33"/>
      <w:lang w:eastAsia="en-GB"/>
    </w:rPr>
  </w:style>
  <w:style w:type="character" w:customStyle="1" w:styleId="Heading4Char">
    <w:name w:val="Heading 4 Char"/>
    <w:link w:val="Heading4"/>
    <w:uiPriority w:val="99"/>
    <w:locked/>
    <w:rsid w:val="004132D7"/>
    <w:rPr>
      <w:rFonts w:ascii="Calibri" w:hAnsi="Calibri" w:cs="Times New Roman"/>
      <w:b/>
      <w:sz w:val="35"/>
      <w:lang w:eastAsia="en-GB"/>
    </w:rPr>
  </w:style>
  <w:style w:type="character" w:customStyle="1" w:styleId="Heading5Char">
    <w:name w:val="Heading 5 Char"/>
    <w:link w:val="Heading5"/>
    <w:uiPriority w:val="99"/>
    <w:semiHidden/>
    <w:locked/>
    <w:rsid w:val="004132D7"/>
    <w:rPr>
      <w:rFonts w:ascii="Calibri" w:hAnsi="Calibri" w:cs="Times New Roman"/>
      <w:b/>
      <w:i/>
      <w:sz w:val="33"/>
      <w:lang w:eastAsia="en-GB"/>
    </w:rPr>
  </w:style>
  <w:style w:type="character" w:customStyle="1" w:styleId="Heading6Char">
    <w:name w:val="Heading 6 Char"/>
    <w:link w:val="Heading6"/>
    <w:uiPriority w:val="99"/>
    <w:semiHidden/>
    <w:locked/>
    <w:rsid w:val="004132D7"/>
    <w:rPr>
      <w:rFonts w:ascii="Calibri" w:hAnsi="Calibri" w:cs="Times New Roman"/>
      <w:b/>
      <w:lang w:eastAsia="en-GB"/>
    </w:rPr>
  </w:style>
  <w:style w:type="character" w:customStyle="1" w:styleId="Heading7Char">
    <w:name w:val="Heading 7 Char"/>
    <w:link w:val="Heading7"/>
    <w:uiPriority w:val="99"/>
    <w:semiHidden/>
    <w:locked/>
    <w:rsid w:val="004132D7"/>
    <w:rPr>
      <w:rFonts w:ascii="Calibri" w:hAnsi="Calibri" w:cs="Times New Roman"/>
      <w:sz w:val="30"/>
      <w:lang w:eastAsia="en-GB"/>
    </w:rPr>
  </w:style>
  <w:style w:type="character" w:customStyle="1" w:styleId="Heading8Char">
    <w:name w:val="Heading 8 Char"/>
    <w:link w:val="Heading8"/>
    <w:uiPriority w:val="99"/>
    <w:semiHidden/>
    <w:locked/>
    <w:rsid w:val="004132D7"/>
    <w:rPr>
      <w:rFonts w:ascii="Calibri" w:hAnsi="Calibri" w:cs="Times New Roman"/>
      <w:i/>
      <w:sz w:val="30"/>
      <w:lang w:eastAsia="en-GB"/>
    </w:rPr>
  </w:style>
  <w:style w:type="character" w:customStyle="1" w:styleId="Heading9Char">
    <w:name w:val="Heading 9 Char"/>
    <w:link w:val="Heading9"/>
    <w:uiPriority w:val="99"/>
    <w:semiHidden/>
    <w:locked/>
    <w:rsid w:val="004132D7"/>
    <w:rPr>
      <w:rFonts w:ascii="Cambria" w:hAnsi="Cambria" w:cs="Times New Roman"/>
      <w:lang w:eastAsia="en-GB"/>
    </w:rPr>
  </w:style>
  <w:style w:type="paragraph" w:styleId="Header">
    <w:name w:val="header"/>
    <w:basedOn w:val="Normal"/>
    <w:link w:val="HeaderChar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customStyle="1" w:styleId="AAAddress">
    <w:name w:val="AA Address"/>
    <w:uiPriority w:val="99"/>
    <w:rsid w:val="005142DB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142DB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styleId="Caption">
    <w:name w:val="caption"/>
    <w:basedOn w:val="Normal"/>
    <w:next w:val="Normal"/>
    <w:uiPriority w:val="99"/>
    <w:qFormat/>
    <w:rsid w:val="005142DB"/>
    <w:rPr>
      <w:b/>
      <w:bCs/>
    </w:rPr>
  </w:style>
  <w:style w:type="paragraph" w:styleId="ListBullet">
    <w:name w:val="List Bullet"/>
    <w:basedOn w:val="Normal"/>
    <w:uiPriority w:val="99"/>
    <w:rsid w:val="005142DB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rsid w:val="005142DB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uiPriority w:val="99"/>
    <w:rsid w:val="005142DB"/>
    <w:pPr>
      <w:numPr>
        <w:numId w:val="1"/>
      </w:numPr>
      <w:tabs>
        <w:tab w:val="clear" w:pos="360"/>
        <w:tab w:val="clear" w:pos="907"/>
        <w:tab w:val="left" w:pos="851"/>
      </w:tabs>
    </w:pPr>
  </w:style>
  <w:style w:type="paragraph" w:styleId="ListBullet4">
    <w:name w:val="List Bullet 4"/>
    <w:basedOn w:val="Normal"/>
    <w:uiPriority w:val="99"/>
    <w:rsid w:val="005142D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5142DB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uiPriority w:val="99"/>
    <w:rsid w:val="005142DB"/>
    <w:pPr>
      <w:numPr>
        <w:numId w:val="6"/>
      </w:numPr>
      <w:tabs>
        <w:tab w:val="left" w:pos="567"/>
      </w:tabs>
    </w:pPr>
  </w:style>
  <w:style w:type="paragraph" w:styleId="ListNumber3">
    <w:name w:val="List Number 3"/>
    <w:basedOn w:val="Normal"/>
    <w:uiPriority w:val="99"/>
    <w:rsid w:val="005142DB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uiPriority w:val="99"/>
    <w:rsid w:val="005142DB"/>
    <w:pPr>
      <w:ind w:left="284"/>
    </w:pPr>
  </w:style>
  <w:style w:type="paragraph" w:customStyle="1" w:styleId="AAFrameAddress">
    <w:name w:val="AA Frame Address"/>
    <w:basedOn w:val="Heading1"/>
    <w:uiPriority w:val="99"/>
    <w:rsid w:val="005142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142DB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5142DB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142D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142D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142D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142D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142D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142D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142D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142D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142D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142D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5142D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142D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142D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142D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142D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142D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142DB"/>
    <w:pPr>
      <w:ind w:left="567" w:hanging="567"/>
    </w:pPr>
  </w:style>
  <w:style w:type="paragraph" w:styleId="ListBullet5">
    <w:name w:val="List Bullet 5"/>
    <w:basedOn w:val="Normal"/>
    <w:uiPriority w:val="99"/>
    <w:rsid w:val="005142DB"/>
    <w:pPr>
      <w:numPr>
        <w:numId w:val="10"/>
      </w:numPr>
      <w:tabs>
        <w:tab w:val="left" w:pos="1418"/>
      </w:tabs>
    </w:pPr>
  </w:style>
  <w:style w:type="paragraph" w:styleId="BodyText">
    <w:name w:val="Body Text"/>
    <w:basedOn w:val="Normal"/>
    <w:link w:val="BodyTextChar"/>
    <w:uiPriority w:val="99"/>
    <w:rsid w:val="005142DB"/>
    <w:pPr>
      <w:spacing w:after="120"/>
    </w:pPr>
    <w:rPr>
      <w:sz w:val="22"/>
      <w:szCs w:val="22"/>
    </w:rPr>
  </w:style>
  <w:style w:type="character" w:customStyle="1" w:styleId="BodyTextChar">
    <w:name w:val="Body Text Char"/>
    <w:link w:val="BodyTex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9"/>
    <w:rsid w:val="005142DB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Indent">
    <w:name w:val="Body Text Indent"/>
    <w:basedOn w:val="Normal"/>
    <w:link w:val="BodyTextIndentChar"/>
    <w:uiPriority w:val="99"/>
    <w:rsid w:val="005142DB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link w:val="BodyTex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142D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styleId="Strong">
    <w:name w:val="Strong"/>
    <w:uiPriority w:val="99"/>
    <w:qFormat/>
    <w:rsid w:val="005142DB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5142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uiPriority w:val="99"/>
    <w:rsid w:val="005142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142DB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5142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5142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142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142DB"/>
    <w:pPr>
      <w:framePr w:h="1054" w:wrap="around" w:y="5920"/>
    </w:pPr>
    <w:rPr>
      <w:b w:val="0"/>
      <w:bCs w:val="0"/>
    </w:rPr>
  </w:style>
  <w:style w:type="paragraph" w:customStyle="1" w:styleId="ReportHeading3">
    <w:name w:val="ReportHeading3"/>
    <w:basedOn w:val="ReportHeading2"/>
    <w:uiPriority w:val="99"/>
    <w:rsid w:val="005142DB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rowalliaUPC" w:hAnsi="BrowalliaUPC" w:cs="BrowalliaUPC"/>
      <w:sz w:val="30"/>
      <w:szCs w:val="30"/>
    </w:rPr>
  </w:style>
  <w:style w:type="paragraph" w:customStyle="1" w:styleId="ParagraphNumbering">
    <w:name w:val="Paragraph Numbering"/>
    <w:basedOn w:val="Header"/>
    <w:uiPriority w:val="99"/>
    <w:rsid w:val="005142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5142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142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142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142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142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rsid w:val="005142DB"/>
    <w:rPr>
      <w:rFonts w:cs="Times New Roman"/>
    </w:rPr>
  </w:style>
  <w:style w:type="paragraph" w:customStyle="1" w:styleId="3">
    <w:name w:val="µÒÃÒ§3ªèÍ§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customStyle="1" w:styleId="a1">
    <w:name w:val="Åº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rowalliaUPC" w:hAnsi="BrowalliaUPC" w:cs="BrowalliaUPC"/>
      <w:sz w:val="28"/>
      <w:szCs w:val="28"/>
    </w:rPr>
  </w:style>
  <w:style w:type="paragraph" w:customStyle="1" w:styleId="E">
    <w:name w:val="ª×èÍºÃÔÉÑ·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E0">
    <w:name w:val="»¡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</w:rPr>
  </w:style>
  <w:style w:type="paragraph" w:customStyle="1" w:styleId="5">
    <w:name w:val="5"/>
    <w:basedOn w:val="E0"/>
    <w:uiPriority w:val="99"/>
    <w:rsid w:val="005142DB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10">
    <w:name w:val="10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rowalliaUPC" w:hAnsi="BrowalliaUPC" w:cs="BrowalliaUPC"/>
      <w:sz w:val="20"/>
      <w:szCs w:val="20"/>
    </w:rPr>
  </w:style>
  <w:style w:type="paragraph" w:customStyle="1" w:styleId="a2">
    <w:name w:val="???????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hanging="54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locked/>
    <w:rsid w:val="004132D7"/>
    <w:rPr>
      <w:rFonts w:ascii="Arial" w:hAnsi="Arial" w:cs="Times New Roman"/>
      <w:sz w:val="20"/>
      <w:lang w:eastAsia="en-GB"/>
    </w:rPr>
  </w:style>
  <w:style w:type="paragraph" w:styleId="HTMLPreformatted">
    <w:name w:val="HTML Preformatted"/>
    <w:basedOn w:val="Normal"/>
    <w:link w:val="HTMLPreformatted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4132D7"/>
    <w:rPr>
      <w:rFonts w:ascii="Courier New" w:hAnsi="Courier New" w:cs="Times New Roman"/>
      <w:sz w:val="25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5142DB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4132D7"/>
    <w:rPr>
      <w:rFonts w:cs="Times New Roman"/>
      <w:sz w:val="2"/>
      <w:lang w:eastAsia="en-GB"/>
    </w:rPr>
  </w:style>
  <w:style w:type="paragraph" w:styleId="BodyTextIndent2">
    <w:name w:val="Body Text Indent 2"/>
    <w:basedOn w:val="Normal"/>
    <w:link w:val="BodyTextIndent2Char"/>
    <w:uiPriority w:val="99"/>
    <w:rsid w:val="005142DB"/>
    <w:pPr>
      <w:spacing w:after="120" w:line="480" w:lineRule="auto"/>
      <w:ind w:left="283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rsid w:val="005142DB"/>
    <w:rPr>
      <w:sz w:val="25"/>
      <w:szCs w:val="25"/>
    </w:rPr>
  </w:style>
  <w:style w:type="character" w:customStyle="1" w:styleId="FootnoteTextChar">
    <w:name w:val="Footnote Text Char"/>
    <w:link w:val="FootnoteText"/>
    <w:uiPriority w:val="99"/>
    <w:semiHidden/>
    <w:locked/>
    <w:rsid w:val="004132D7"/>
    <w:rPr>
      <w:rFonts w:ascii="Arial" w:hAnsi="Arial" w:cs="Times New Roman"/>
      <w:sz w:val="25"/>
      <w:lang w:eastAsia="en-GB"/>
    </w:rPr>
  </w:style>
  <w:style w:type="character" w:styleId="FootnoteReference">
    <w:name w:val="footnote reference"/>
    <w:uiPriority w:val="99"/>
    <w:semiHidden/>
    <w:rsid w:val="005142DB"/>
    <w:rPr>
      <w:rFonts w:cs="Times New Roman"/>
      <w:vertAlign w:val="superscript"/>
    </w:rPr>
  </w:style>
  <w:style w:type="paragraph" w:styleId="BlockText">
    <w:name w:val="Block Tex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 w:eastAsia="en-US"/>
    </w:rPr>
  </w:style>
  <w:style w:type="paragraph" w:styleId="PlainText">
    <w:name w:val="Plain Text"/>
    <w:basedOn w:val="Normal"/>
    <w:link w:val="PlainTextChar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PlainTextChar">
    <w:name w:val="Plain Text Char"/>
    <w:link w:val="PlainText"/>
    <w:locked/>
    <w:rsid w:val="004132D7"/>
    <w:rPr>
      <w:rFonts w:ascii="Courier New" w:hAnsi="Courier New" w:cs="Times New Roman"/>
      <w:sz w:val="25"/>
      <w:lang w:eastAsia="en-GB"/>
    </w:rPr>
  </w:style>
  <w:style w:type="table" w:styleId="TableGrid">
    <w:name w:val="Table Grid"/>
    <w:basedOn w:val="TableNormal"/>
    <w:uiPriority w:val="39"/>
    <w:rsid w:val="00514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1Char">
    <w:name w:val="Char Char Char Char Char1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3">
    <w:name w:val="???????????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AngsanaUPC" w:hAnsi="AngsanaUPC" w:cs="Times New Roman"/>
      <w:color w:val="000080"/>
      <w:sz w:val="28"/>
      <w:szCs w:val="20"/>
      <w:lang w:val="th-TH" w:eastAsia="en-US"/>
    </w:rPr>
  </w:style>
  <w:style w:type="paragraph" w:customStyle="1" w:styleId="CharCharCharCharCharCharCharChar1">
    <w:name w:val="Char Char Char Char Char Char Char Char1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1CharCharChar1CharCharCharCharCharCharCharCharChar">
    <w:name w:val="Char Char1 Char Char Char1 Char Char Char Char Char Char Char Char อักขระ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CharCharCharChar1Char">
    <w:name w:val="อักขระ อักขระ Char Char Char Char Char Char Char Char Char1 Char"/>
    <w:basedOn w:val="Normal"/>
    <w:uiPriority w:val="99"/>
    <w:rsid w:val="00882F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1CharCharCharCharCharCharCharCharChar">
    <w:name w:val="Char Char1 Char Char Char Char Char Char Char อักขระ Char Char"/>
    <w:basedOn w:val="Normal"/>
    <w:uiPriority w:val="99"/>
    <w:rsid w:val="00F862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16345"/>
    <w:pPr>
      <w:ind w:left="720"/>
      <w:contextualSpacing/>
    </w:pPr>
    <w:rPr>
      <w:szCs w:val="22"/>
    </w:rPr>
  </w:style>
  <w:style w:type="numbering" w:customStyle="1" w:styleId="1">
    <w:name w:val="ลักษณะ1"/>
    <w:rsid w:val="00F94902"/>
    <w:pPr>
      <w:numPr>
        <w:numId w:val="17"/>
      </w:numPr>
    </w:pPr>
  </w:style>
  <w:style w:type="paragraph" w:customStyle="1" w:styleId="a4">
    <w:name w:val="à¹×éÍàÃ×èÍ§"/>
    <w:basedOn w:val="Normal"/>
    <w:rsid w:val="009115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 w:eastAsia="en-US"/>
    </w:rPr>
  </w:style>
  <w:style w:type="paragraph" w:customStyle="1" w:styleId="CordiaNew">
    <w:name w:val="Cordia New"/>
    <w:basedOn w:val="Normal"/>
    <w:rsid w:val="00A07D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block">
    <w:name w:val="block"/>
    <w:aliases w:val="b"/>
    <w:basedOn w:val="BodyText"/>
    <w:rsid w:val="000445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Cs w:val="20"/>
      <w:lang w:val="en-GB" w:eastAsia="en-US" w:bidi="ar-SA"/>
    </w:rPr>
  </w:style>
  <w:style w:type="character" w:customStyle="1" w:styleId="hps">
    <w:name w:val="hps"/>
    <w:basedOn w:val="DefaultParagraphFont"/>
    <w:rsid w:val="00272ABD"/>
    <w:rPr>
      <w:rFonts w:cs="Times New Roman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23F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eastAsia="en-US" w:bidi="ar-SA"/>
    </w:rPr>
  </w:style>
  <w:style w:type="paragraph" w:customStyle="1" w:styleId="11">
    <w:name w:val="เนื้อเรื่อง1"/>
    <w:basedOn w:val="Normal"/>
    <w:rsid w:val="008C7D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eastAsia="en-US"/>
    </w:rPr>
  </w:style>
  <w:style w:type="paragraph" w:customStyle="1" w:styleId="a5">
    <w:name w:val="ข้อความ"/>
    <w:basedOn w:val="Normal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Preformatted">
    <w:name w:val="Preformatted"/>
    <w:basedOn w:val="Normal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6">
    <w:name w:val="??????????? ????????"/>
    <w:basedOn w:val="NormalIndent"/>
    <w:rsid w:val="00910C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A254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A2541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5410"/>
    <w:rPr>
      <w:rFonts w:ascii="Arial" w:hAnsi="Arial"/>
      <w:szCs w:val="25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A254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5410"/>
    <w:rPr>
      <w:rFonts w:ascii="Arial" w:hAnsi="Arial"/>
      <w:b/>
      <w:bCs/>
      <w:szCs w:val="25"/>
      <w:lang w:eastAsia="en-GB"/>
    </w:rPr>
  </w:style>
  <w:style w:type="paragraph" w:customStyle="1" w:styleId="a7">
    <w:name w:val="เนื้อเรื่อง"/>
    <w:basedOn w:val="Normal"/>
    <w:rsid w:val="00DF1D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  <w:lang w:eastAsia="en-US"/>
    </w:rPr>
  </w:style>
  <w:style w:type="paragraph" w:customStyle="1" w:styleId="LetterFooter">
    <w:name w:val="Letter Footer"/>
    <w:uiPriority w:val="9"/>
    <w:semiHidden/>
    <w:rsid w:val="005C4CA6"/>
    <w:pPr>
      <w:spacing w:line="140" w:lineRule="atLeast"/>
    </w:pPr>
    <w:rPr>
      <w:rFonts w:ascii="Arial Narrow" w:hAnsi="Arial Narrow" w:cs="Arial"/>
      <w:sz w:val="12"/>
      <w:lang w:val="en-GB" w:bidi="ar-SA"/>
    </w:rPr>
  </w:style>
  <w:style w:type="paragraph" w:styleId="NormalWeb">
    <w:name w:val="Normal (Web)"/>
    <w:basedOn w:val="Normal"/>
    <w:uiPriority w:val="99"/>
    <w:unhideWhenUsed/>
    <w:locked/>
    <w:rsid w:val="001455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E03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677E3B"/>
  </w:style>
  <w:style w:type="character" w:customStyle="1" w:styleId="eop">
    <w:name w:val="eop"/>
    <w:basedOn w:val="DefaultParagraphFont"/>
    <w:rsid w:val="00677E3B"/>
  </w:style>
  <w:style w:type="character" w:customStyle="1" w:styleId="ListParagraphChar">
    <w:name w:val="List Paragraph Char"/>
    <w:link w:val="ListParagraph"/>
    <w:uiPriority w:val="34"/>
    <w:locked/>
    <w:rsid w:val="00FF294A"/>
    <w:rPr>
      <w:rFonts w:ascii="Arial" w:hAnsi="Arial"/>
      <w:sz w:val="18"/>
      <w:szCs w:val="22"/>
      <w:lang w:eastAsia="en-GB"/>
    </w:rPr>
  </w:style>
  <w:style w:type="paragraph" w:customStyle="1" w:styleId="paragraph">
    <w:name w:val="paragraph"/>
    <w:basedOn w:val="Normal"/>
    <w:rsid w:val="00E25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72522A"/>
    <w:rPr>
      <w:rFonts w:ascii="Arial" w:hAnsi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33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06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58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3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65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40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266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465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8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0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77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26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56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8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49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17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6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89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8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4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5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0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02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23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3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00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34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4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3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0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5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93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2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32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09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6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0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9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60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77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8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4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53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3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2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2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16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3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8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5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63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2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79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485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70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5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9" ma:contentTypeDescription="Create a new document." ma:contentTypeScope="" ma:versionID="640976fb18d764414defcea3c2e2cfc1">
  <xsd:schema xmlns:xsd="http://www.w3.org/2001/XMLSchema" xmlns:xs="http://www.w3.org/2001/XMLSchema" xmlns:p="http://schemas.microsoft.com/office/2006/metadata/properties" xmlns:ns2="c663971d-084a-498e-8a3c-0679b09b6236" targetNamespace="http://schemas.microsoft.com/office/2006/metadata/properties" ma:root="true" ma:fieldsID="006787e9e925374b4c661a7e58e75d78" ns2:_="">
    <xsd:import namespace="c663971d-084a-498e-8a3c-0679b09b6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EEA4F0-F086-444A-82FE-A62C3FE05E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E82FB8-F564-46E1-B916-70856B5984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C69D5D-B474-4D9E-AB3A-5F7B785D3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EE7472-680B-4B2D-98AD-7B6C23DAAD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11</Pages>
  <Words>2197</Words>
  <Characters>12523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ศรีวรา เรียล เอสเตท กรุ๊ป จำกัด (มหาชน)</vt:lpstr>
      <vt:lpstr>บริษัท ศรีวรา เรียล เอสเตท กรุ๊ป จำกัด (มหาชน)</vt:lpstr>
    </vt:vector>
  </TitlesOfParts>
  <Company>Grant Thornton Thailand</Company>
  <LinksUpToDate>false</LinksUpToDate>
  <CharactersWithSpaces>14691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ศรีวรา เรียล เอสเตท กรุ๊ป จำกัด (มหาชน)</dc:title>
  <dc:subject/>
  <dc:creator>Smith (MOL)</dc:creator>
  <cp:keywords/>
  <dc:description/>
  <cp:lastModifiedBy>Saintmed ms.activate1</cp:lastModifiedBy>
  <cp:revision>2</cp:revision>
  <cp:lastPrinted>2022-08-11T09:08:00Z</cp:lastPrinted>
  <dcterms:created xsi:type="dcterms:W3CDTF">2022-08-15T10:50:00Z</dcterms:created>
  <dcterms:modified xsi:type="dcterms:W3CDTF">2022-08-15T10:50:00Z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0x01010006AA2F6B05A10948B98C08DB04F195CA</vt:lpwstr>
  </property>
</Properties>
</file>