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78469AE8" w:rsidR="00CF3371" w:rsidRPr="004B5677" w:rsidRDefault="00B34E50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34E5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B34E5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B34E5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B34E5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 xml:space="preserve"> </w:t>
      </w:r>
      <w:r w:rsidR="00CF3371"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61F8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8030EBD" w14:textId="394EE208" w:rsidR="00CF3371" w:rsidRPr="00BA6593" w:rsidRDefault="00CF3371" w:rsidP="00CF3371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="009A45B9" w:rsidRPr="00C20C7C">
        <w:rPr>
          <w:rFonts w:asciiTheme="majorBidi" w:hAnsiTheme="majorBidi" w:cstheme="majorBidi" w:hint="cs"/>
          <w:spacing w:val="-2"/>
          <w:lang w:val="en-US"/>
        </w:rPr>
        <w:t>30</w:t>
      </w:r>
      <w:r w:rsidR="009A45B9" w:rsidRPr="00094D4C">
        <w:rPr>
          <w:rFonts w:asciiTheme="majorBidi" w:hAnsiTheme="majorBidi" w:cstheme="majorBidi"/>
          <w:cs/>
        </w:rPr>
        <w:t xml:space="preserve"> มิถุนายน</w:t>
      </w:r>
      <w:r w:rsidRPr="00F6228B">
        <w:rPr>
          <w:rFonts w:ascii="Angsana New" w:hAnsi="Angsana New" w:cs="Angsana New" w:hint="cs"/>
          <w:cs/>
        </w:rPr>
        <w:t xml:space="preserve"> </w:t>
      </w:r>
      <w:r w:rsidR="000B7328" w:rsidRPr="00F6228B">
        <w:rPr>
          <w:rFonts w:ascii="Angsana New" w:hAnsi="Angsana New" w:cs="Angsana New"/>
        </w:rPr>
        <w:t>256</w:t>
      </w:r>
      <w:r w:rsidR="00A61F8E">
        <w:rPr>
          <w:rFonts w:ascii="Angsana New" w:hAnsi="Angsana New" w:cs="Angsana New"/>
          <w:lang w:val="en-US"/>
        </w:rPr>
        <w:t>5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="00EE0547" w:rsidRPr="00094D4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EE0547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3</w:t>
      </w:r>
      <w:r w:rsidR="00EE0547">
        <w:rPr>
          <w:rFonts w:asciiTheme="majorBidi" w:hAnsiTheme="majorBidi" w:cstheme="majorBidi"/>
          <w:spacing w:val="-2"/>
          <w:lang w:val="en-US"/>
        </w:rPr>
        <w:t>0</w:t>
      </w:r>
      <w:r w:rsidR="00EE0547" w:rsidRPr="007E0486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2</w:t>
      </w:r>
      <w:r w:rsidR="00EE0547">
        <w:rPr>
          <w:rFonts w:asciiTheme="majorBidi" w:hAnsiTheme="majorBidi" w:cstheme="majorBidi"/>
          <w:spacing w:val="-2"/>
          <w:lang w:val="en-US"/>
        </w:rPr>
        <w:t>5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6</w:t>
      </w:r>
      <w:r w:rsidR="00A61F8E">
        <w:rPr>
          <w:rFonts w:asciiTheme="majorBidi" w:hAnsiTheme="majorBidi" w:cstheme="majorBidi"/>
          <w:spacing w:val="-2"/>
          <w:lang w:val="en-US"/>
        </w:rPr>
        <w:t>5</w:t>
      </w:r>
      <w:r w:rsidR="00EE0547" w:rsidRPr="007E0486">
        <w:rPr>
          <w:rFonts w:asciiTheme="majorBidi" w:hAnsiTheme="majorBidi" w:cstheme="majorBidi"/>
          <w:spacing w:val="-2"/>
          <w:lang w:val="en-US"/>
        </w:rPr>
        <w:t xml:space="preserve"> </w:t>
      </w:r>
      <w:r w:rsidR="00EE0547" w:rsidRPr="007E0486">
        <w:rPr>
          <w:rFonts w:asciiTheme="majorBidi" w:hAnsiTheme="majorBidi" w:cstheme="majorBidi"/>
          <w:spacing w:val="-2"/>
          <w:cs/>
        </w:rPr>
        <w:t>งบแสดง</w:t>
      </w:r>
      <w:r w:rsidR="00EE0547" w:rsidRPr="00094D4C">
        <w:rPr>
          <w:rFonts w:asciiTheme="majorBidi" w:hAnsiTheme="majorBidi" w:cstheme="majorBidi"/>
          <w:spacing w:val="-2"/>
          <w:cs/>
        </w:rPr>
        <w:t>การเปลี่ยนแปลงส่วนของผู้ถือหุ้นรวมและงบแสดง</w:t>
      </w:r>
      <w:r w:rsidR="00EE0547" w:rsidRPr="00094D4C">
        <w:rPr>
          <w:rFonts w:asciiTheme="majorBidi" w:hAnsiTheme="majorBidi" w:cstheme="majorBidi"/>
          <w:cs/>
        </w:rPr>
        <w:t>การเปลี่ยนแปลงส่วนของ</w:t>
      </w:r>
      <w:r w:rsidR="00EE0547">
        <w:rPr>
          <w:rFonts w:asciiTheme="majorBidi" w:hAnsiTheme="majorBidi" w:cstheme="majorBidi"/>
          <w:cs/>
        </w:rPr>
        <w:br/>
      </w:r>
      <w:r w:rsidR="00EE0547" w:rsidRPr="00094D4C">
        <w:rPr>
          <w:rFonts w:asciiTheme="majorBidi" w:hAnsiTheme="majorBidi" w:cstheme="majorBidi"/>
          <w:cs/>
        </w:rPr>
        <w:t>ผู้ถือหุ้นเฉพาะกิจการและงบกระแสเงินสดรวมและงบกระแสเงินสดเฉพาะกิจการสำหรับงวด</w:t>
      </w:r>
      <w:r w:rsidR="00EE0547" w:rsidRPr="00094D4C">
        <w:rPr>
          <w:rFonts w:asciiTheme="majorBidi" w:hAnsiTheme="majorBidi" w:cstheme="majorBidi"/>
          <w:spacing w:val="-2"/>
          <w:cs/>
          <w:lang w:val="en-US"/>
        </w:rPr>
        <w:t>หก</w:t>
      </w:r>
      <w:r w:rsidR="00EE0547" w:rsidRPr="00094D4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200C57">
        <w:rPr>
          <w:rFonts w:asciiTheme="majorBidi" w:hAnsiTheme="majorBidi" w:cstheme="majorBidi"/>
          <w:spacing w:val="-2"/>
          <w:cs/>
        </w:rPr>
        <w:br/>
      </w:r>
      <w:r w:rsidR="00EE0547" w:rsidRPr="00C20C7C">
        <w:rPr>
          <w:rFonts w:asciiTheme="majorBidi" w:hAnsiTheme="majorBidi" w:cs="Angsana New"/>
          <w:lang w:val="en-US"/>
        </w:rPr>
        <w:t>3</w:t>
      </w:r>
      <w:r w:rsidR="00EE0547" w:rsidRPr="00C20C7C">
        <w:rPr>
          <w:rFonts w:asciiTheme="majorBidi" w:hAnsiTheme="majorBidi" w:cstheme="majorBidi"/>
          <w:lang w:val="en-US"/>
        </w:rPr>
        <w:t>0</w:t>
      </w:r>
      <w:r w:rsidR="00EE0547" w:rsidRPr="00094D4C">
        <w:rPr>
          <w:rFonts w:asciiTheme="majorBidi" w:hAnsiTheme="majorBidi" w:cstheme="majorBidi"/>
          <w:cs/>
        </w:rPr>
        <w:t xml:space="preserve"> มิถุนายน </w:t>
      </w:r>
      <w:r w:rsidR="00EE0547" w:rsidRPr="00C20C7C">
        <w:rPr>
          <w:rFonts w:asciiTheme="majorBidi" w:hAnsiTheme="majorBidi" w:cs="Angsana New"/>
          <w:lang w:val="en-US"/>
        </w:rPr>
        <w:t>256</w:t>
      </w:r>
      <w:r w:rsidR="00A61F8E">
        <w:rPr>
          <w:rFonts w:asciiTheme="majorBidi" w:hAnsiTheme="majorBidi" w:cs="Angsana New"/>
          <w:lang w:val="en-US"/>
        </w:rPr>
        <w:t>5</w:t>
      </w:r>
      <w:r w:rsidR="00EE0547">
        <w:rPr>
          <w:rFonts w:asciiTheme="majorBidi" w:hAnsiTheme="majorBidi" w:cs="Angsana New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theme="majorBidi"/>
          <w:spacing w:val="-2"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1CE03FAD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2E42A0" w14:textId="77777777" w:rsidR="00B93782" w:rsidRPr="004B5677" w:rsidRDefault="00B93782" w:rsidP="00B93782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ABEC4C0" w14:textId="77777777" w:rsidR="00B93782" w:rsidRPr="004B5677" w:rsidRDefault="00B93782" w:rsidP="00B93782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38EC9C7" w14:textId="7DA70E1A" w:rsidR="00B93782" w:rsidRDefault="00B93782" w:rsidP="00B93782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6F5AF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585B03A9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B9378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00C57">
        <w:rPr>
          <w:rFonts w:asciiTheme="majorBidi" w:hAnsiTheme="majorBidi" w:cstheme="majorBidi" w:hint="cs"/>
          <w:sz w:val="30"/>
          <w:szCs w:val="30"/>
          <w:cs/>
        </w:rPr>
        <w:t>สิงห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าคม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B93782">
        <w:rPr>
          <w:rFonts w:asciiTheme="majorBidi" w:hAnsiTheme="majorBidi" w:cstheme="majorBidi"/>
          <w:sz w:val="30"/>
          <w:szCs w:val="30"/>
        </w:rPr>
        <w:t>5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D54E7" w14:textId="77777777" w:rsidR="00300F12" w:rsidRDefault="00300F12">
      <w:r>
        <w:separator/>
      </w:r>
    </w:p>
  </w:endnote>
  <w:endnote w:type="continuationSeparator" w:id="0">
    <w:p w14:paraId="16AEEFDD" w14:textId="77777777" w:rsidR="00300F12" w:rsidRDefault="0030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3ECBAB15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673CE">
      <w:rPr>
        <w:noProof/>
      </w:rPr>
      <w:t>CRC_AUDITOR_REPORT_Q2_21_TH HEAD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631EBB4A" w:rsidR="00AB7257" w:rsidRPr="00AB7257" w:rsidRDefault="00AB7257" w:rsidP="002E47BA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64ED" w14:textId="77777777" w:rsidR="00300F12" w:rsidRDefault="00300F12">
      <w:r>
        <w:separator/>
      </w:r>
    </w:p>
  </w:footnote>
  <w:footnote w:type="continuationSeparator" w:id="0">
    <w:p w14:paraId="17216BE7" w14:textId="77777777" w:rsidR="00300F12" w:rsidRDefault="0030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2E47BA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697B" w14:textId="3D366E27" w:rsidR="00AB7257" w:rsidRDefault="00AB7257" w:rsidP="002E47BA">
    <w:pPr>
      <w:pStyle w:val="Header"/>
    </w:pPr>
  </w:p>
  <w:p w14:paraId="056A669B" w14:textId="77777777" w:rsidR="002E47BA" w:rsidRDefault="002E47BA" w:rsidP="002E47BA">
    <w:pPr>
      <w:pStyle w:val="Header"/>
    </w:pPr>
  </w:p>
  <w:p w14:paraId="32BCF106" w14:textId="77777777" w:rsidR="002E47BA" w:rsidRDefault="002E47BA" w:rsidP="002E47BA">
    <w:pPr>
      <w:pStyle w:val="Header"/>
    </w:pPr>
  </w:p>
  <w:p w14:paraId="1946335C" w14:textId="77777777" w:rsidR="002E47BA" w:rsidRDefault="002E47BA" w:rsidP="002E47BA">
    <w:pPr>
      <w:pStyle w:val="Header"/>
    </w:pPr>
  </w:p>
  <w:p w14:paraId="1A99A4A0" w14:textId="77777777" w:rsidR="002E47BA" w:rsidRDefault="002E47BA" w:rsidP="002E47BA">
    <w:pPr>
      <w:pStyle w:val="Header"/>
    </w:pPr>
  </w:p>
  <w:p w14:paraId="19895833" w14:textId="77777777" w:rsidR="002E47BA" w:rsidRDefault="002E47BA" w:rsidP="002E47BA">
    <w:pPr>
      <w:pStyle w:val="Header"/>
    </w:pPr>
  </w:p>
  <w:p w14:paraId="15A4961E" w14:textId="77777777" w:rsidR="002E47BA" w:rsidRDefault="002E47BA" w:rsidP="002E47BA">
    <w:pPr>
      <w:pStyle w:val="Header"/>
    </w:pPr>
  </w:p>
  <w:p w14:paraId="6BC081E3" w14:textId="77777777" w:rsidR="002E47BA" w:rsidRDefault="002E47BA" w:rsidP="002E47BA">
    <w:pPr>
      <w:pStyle w:val="Header"/>
    </w:pPr>
  </w:p>
  <w:p w14:paraId="699AA3E4" w14:textId="77777777" w:rsidR="002E47BA" w:rsidRPr="002E47BA" w:rsidRDefault="002E47BA" w:rsidP="002E47B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D0403EA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7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7B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0F12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CE8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2C4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5C8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AFC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3CE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5B9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1F8E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50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782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547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420</Words>
  <Characters>1669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25</cp:revision>
  <cp:lastPrinted>2022-07-29T04:45:00Z</cp:lastPrinted>
  <dcterms:created xsi:type="dcterms:W3CDTF">2021-04-30T15:20:00Z</dcterms:created>
  <dcterms:modified xsi:type="dcterms:W3CDTF">2022-08-15T08:51:00Z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